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77777777"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B84D95">
        <w:t>13</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B84D95">
        <w:rPr>
          <w:sz w:val="32"/>
        </w:rPr>
        <w:t>03</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77777777" w:rsidR="00054A22" w:rsidRPr="00FD0425" w:rsidRDefault="00054A22" w:rsidP="00054A22">
      <w:pPr>
        <w:pStyle w:val="ZU"/>
        <w:framePr w:h="4929" w:hRule="exact" w:wrap="notBeside"/>
        <w:tabs>
          <w:tab w:val="right" w:pos="10206"/>
        </w:tabs>
        <w:jc w:val="left"/>
      </w:pPr>
      <w:r w:rsidRPr="00FD0425">
        <w:rPr>
          <w:i/>
        </w:rPr>
        <w:pict w14:anchorId="0B5D09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Pr="00FD0425">
        <w:tab/>
      </w:r>
      <w:r w:rsidRPr="00FD0425">
        <w:pict w14:anchorId="0B5026F3">
          <v:shape id="_x0000_i1026" type="#_x0000_t75" style="width:127.8pt;height:75pt">
            <v:imagedata r:id="rId10" o:title="3GPP-logo_web"/>
          </v:shape>
        </w:pict>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1"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FD0425" w:rsidRDefault="00080512">
      <w:pPr>
        <w:pStyle w:val="FP"/>
        <w:framePr w:wrap="notBeside" w:hAnchor="margin" w:yAlign="center"/>
        <w:ind w:left="2835" w:right="2835"/>
        <w:jc w:val="center"/>
        <w:rPr>
          <w:rFonts w:ascii="Arial" w:hAnsi="Arial"/>
          <w:sz w:val="18"/>
        </w:rPr>
      </w:pPr>
      <w:r w:rsidRPr="00FD0425">
        <w:rPr>
          <w:rFonts w:ascii="Arial" w:hAnsi="Arial"/>
          <w:sz w:val="18"/>
        </w:rPr>
        <w:t xml:space="preserve">650 Route des Lucioles </w:t>
      </w:r>
      <w:r w:rsidR="00013EDA" w:rsidRPr="00FD0425">
        <w:rPr>
          <w:rFonts w:ascii="Arial" w:hAnsi="Arial"/>
          <w:sz w:val="18"/>
        </w:rPr>
        <w:t>–</w:t>
      </w:r>
      <w:r w:rsidRPr="00FD0425">
        <w:rPr>
          <w:rFonts w:ascii="Arial" w:hAnsi="Arial"/>
          <w:sz w:val="18"/>
        </w:rPr>
        <w:t xml:space="preserve"> Sophia Antipolis</w:t>
      </w:r>
    </w:p>
    <w:p w14:paraId="0BBF8735" w14:textId="77777777" w:rsidR="00080512" w:rsidRPr="00FD0425" w:rsidRDefault="00080512">
      <w:pPr>
        <w:pStyle w:val="FP"/>
        <w:framePr w:wrap="notBeside" w:hAnchor="margin" w:yAlign="center"/>
        <w:ind w:left="2835" w:right="2835"/>
        <w:jc w:val="center"/>
        <w:rPr>
          <w:rFonts w:ascii="Arial" w:hAnsi="Arial"/>
          <w:sz w:val="18"/>
        </w:rPr>
      </w:pPr>
      <w:r w:rsidRPr="00FD0425">
        <w:rPr>
          <w:rFonts w:ascii="Arial" w:hAnsi="Arial"/>
          <w:sz w:val="18"/>
        </w:rPr>
        <w:t xml:space="preserve">Valbonne </w:t>
      </w:r>
      <w:r w:rsidR="00013EDA" w:rsidRPr="00FD0425">
        <w:rPr>
          <w:rFonts w:ascii="Arial" w:hAnsi="Arial"/>
          <w:sz w:val="18"/>
        </w:rPr>
        <w:t>–</w:t>
      </w:r>
      <w:r w:rsidRPr="00FD0425">
        <w:rPr>
          <w:rFonts w:ascii="Arial" w:hAnsi="Arial"/>
          <w:sz w:val="18"/>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13EDA">
      <w:pPr>
        <w:pStyle w:val="FP"/>
        <w:framePr w:wrap="notBeside" w:hAnchor="margin" w:yAlign="center"/>
        <w:ind w:left="2835" w:right="2835"/>
        <w:jc w:val="center"/>
        <w:rPr>
          <w:rFonts w:ascii="Arial" w:hAnsi="Arial"/>
          <w:sz w:val="18"/>
        </w:rPr>
      </w:pPr>
      <w:hyperlink r:id="rId11" w:history="1">
        <w:r w:rsidRPr="00FD0425">
          <w:rPr>
            <w:rStyle w:val="Hyperlink"/>
            <w:rFonts w:ascii="Arial" w:hAnsi="Arial"/>
            <w:color w:val="auto"/>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2" w:name="copyrightaddon"/>
      <w:bookmarkEnd w:id="2"/>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1"/>
    <w:p w14:paraId="57595E5F" w14:textId="77777777" w:rsidR="00080512" w:rsidRPr="00FD0425" w:rsidRDefault="00080512" w:rsidP="00B84D95">
      <w:pPr>
        <w:pStyle w:val="TT"/>
      </w:pPr>
      <w:r w:rsidRPr="00FD0425">
        <w:br w:type="page"/>
      </w:r>
      <w:r w:rsidRPr="00FD0425">
        <w:lastRenderedPageBreak/>
        <w:t>Contents</w:t>
      </w:r>
    </w:p>
    <w:p w14:paraId="1A863649" w14:textId="77777777" w:rsidR="008C2A11" w:rsidRPr="00714B4F" w:rsidRDefault="008C2A11">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_Toc120032127 \h </w:instrText>
      </w:r>
      <w:r>
        <w:fldChar w:fldCharType="separate"/>
      </w:r>
      <w:r>
        <w:t>12</w:t>
      </w:r>
      <w:r>
        <w:fldChar w:fldCharType="end"/>
      </w:r>
    </w:p>
    <w:p w14:paraId="29DD44D8" w14:textId="77777777" w:rsidR="008C2A11" w:rsidRPr="00714B4F" w:rsidRDefault="008C2A11">
      <w:pPr>
        <w:pStyle w:val="TOC1"/>
        <w:rPr>
          <w:rFonts w:ascii="Calibri" w:eastAsia="Malgun Gothic" w:hAnsi="Calibri"/>
          <w:szCs w:val="22"/>
        </w:rPr>
      </w:pPr>
      <w:r>
        <w:t>1</w:t>
      </w:r>
      <w:r w:rsidRPr="00714B4F">
        <w:rPr>
          <w:rFonts w:ascii="Calibri" w:eastAsia="Malgun Gothic" w:hAnsi="Calibri"/>
          <w:szCs w:val="22"/>
        </w:rPr>
        <w:tab/>
      </w:r>
      <w:r>
        <w:t>Scope</w:t>
      </w:r>
      <w:r>
        <w:tab/>
      </w:r>
      <w:r>
        <w:fldChar w:fldCharType="begin" w:fldLock="1"/>
      </w:r>
      <w:r>
        <w:instrText xml:space="preserve"> PAGEREF _Toc120032128 \h </w:instrText>
      </w:r>
      <w:r>
        <w:fldChar w:fldCharType="separate"/>
      </w:r>
      <w:r>
        <w:t>13</w:t>
      </w:r>
      <w:r>
        <w:fldChar w:fldCharType="end"/>
      </w:r>
    </w:p>
    <w:p w14:paraId="28A6E065" w14:textId="77777777" w:rsidR="008C2A11" w:rsidRPr="00714B4F" w:rsidRDefault="008C2A11">
      <w:pPr>
        <w:pStyle w:val="TOC1"/>
        <w:rPr>
          <w:rFonts w:ascii="Calibri" w:eastAsia="Malgun Gothic" w:hAnsi="Calibri"/>
          <w:szCs w:val="22"/>
        </w:rPr>
      </w:pPr>
      <w:r>
        <w:t>2</w:t>
      </w:r>
      <w:r w:rsidRPr="00714B4F">
        <w:rPr>
          <w:rFonts w:ascii="Calibri" w:eastAsia="Malgun Gothic" w:hAnsi="Calibri"/>
          <w:szCs w:val="22"/>
        </w:rPr>
        <w:tab/>
      </w:r>
      <w:r>
        <w:t>References</w:t>
      </w:r>
      <w:r>
        <w:tab/>
      </w:r>
      <w:r>
        <w:fldChar w:fldCharType="begin" w:fldLock="1"/>
      </w:r>
      <w:r>
        <w:instrText xml:space="preserve"> PAGEREF _Toc120032129 \h </w:instrText>
      </w:r>
      <w:r>
        <w:fldChar w:fldCharType="separate"/>
      </w:r>
      <w:r>
        <w:t>13</w:t>
      </w:r>
      <w:r>
        <w:fldChar w:fldCharType="end"/>
      </w:r>
    </w:p>
    <w:p w14:paraId="24FB58F0" w14:textId="77777777" w:rsidR="008C2A11" w:rsidRPr="00714B4F" w:rsidRDefault="008C2A11">
      <w:pPr>
        <w:pStyle w:val="TOC1"/>
        <w:rPr>
          <w:rFonts w:ascii="Calibri" w:eastAsia="Malgun Gothic" w:hAnsi="Calibri"/>
          <w:szCs w:val="22"/>
        </w:rPr>
      </w:pPr>
      <w:r>
        <w:t>3</w:t>
      </w:r>
      <w:r w:rsidRPr="00714B4F">
        <w:rPr>
          <w:rFonts w:ascii="Calibri" w:eastAsia="Malgun Gothic" w:hAnsi="Calibri"/>
          <w:szCs w:val="22"/>
        </w:rPr>
        <w:tab/>
      </w:r>
      <w:r>
        <w:t>Definitions, symbols and abbreviations</w:t>
      </w:r>
      <w:r>
        <w:tab/>
      </w:r>
      <w:r>
        <w:fldChar w:fldCharType="begin" w:fldLock="1"/>
      </w:r>
      <w:r>
        <w:instrText xml:space="preserve"> PAGEREF _Toc120032130 \h </w:instrText>
      </w:r>
      <w:r>
        <w:fldChar w:fldCharType="separate"/>
      </w:r>
      <w:r>
        <w:t>15</w:t>
      </w:r>
      <w:r>
        <w:fldChar w:fldCharType="end"/>
      </w:r>
    </w:p>
    <w:p w14:paraId="598FA549" w14:textId="77777777" w:rsidR="008C2A11" w:rsidRPr="00714B4F" w:rsidRDefault="008C2A11">
      <w:pPr>
        <w:pStyle w:val="TOC2"/>
        <w:rPr>
          <w:rFonts w:ascii="Calibri" w:eastAsia="Malgun Gothic" w:hAnsi="Calibri"/>
          <w:sz w:val="22"/>
          <w:szCs w:val="22"/>
        </w:rPr>
      </w:pPr>
      <w:r>
        <w:t>3.1</w:t>
      </w:r>
      <w:r w:rsidRPr="00714B4F">
        <w:rPr>
          <w:rFonts w:ascii="Calibri" w:eastAsia="Malgun Gothic" w:hAnsi="Calibri"/>
          <w:sz w:val="22"/>
          <w:szCs w:val="22"/>
        </w:rPr>
        <w:tab/>
      </w:r>
      <w:r>
        <w:t>Definitions</w:t>
      </w:r>
      <w:r>
        <w:tab/>
      </w:r>
      <w:r>
        <w:fldChar w:fldCharType="begin" w:fldLock="1"/>
      </w:r>
      <w:r>
        <w:instrText xml:space="preserve"> PAGEREF _Toc120032131 \h </w:instrText>
      </w:r>
      <w:r>
        <w:fldChar w:fldCharType="separate"/>
      </w:r>
      <w:r>
        <w:t>15</w:t>
      </w:r>
      <w:r>
        <w:fldChar w:fldCharType="end"/>
      </w:r>
    </w:p>
    <w:p w14:paraId="76C4C0E6" w14:textId="77777777" w:rsidR="008C2A11" w:rsidRPr="00714B4F" w:rsidRDefault="008C2A11">
      <w:pPr>
        <w:pStyle w:val="TOC2"/>
        <w:rPr>
          <w:rFonts w:ascii="Calibri" w:eastAsia="Malgun Gothic" w:hAnsi="Calibri"/>
          <w:sz w:val="22"/>
          <w:szCs w:val="22"/>
        </w:rPr>
      </w:pPr>
      <w:r>
        <w:t>3.2</w:t>
      </w:r>
      <w:r w:rsidRPr="00714B4F">
        <w:rPr>
          <w:rFonts w:ascii="Calibri" w:eastAsia="Malgun Gothic" w:hAnsi="Calibri"/>
          <w:sz w:val="22"/>
          <w:szCs w:val="22"/>
        </w:rPr>
        <w:tab/>
      </w:r>
      <w:r>
        <w:t>Abbreviations</w:t>
      </w:r>
      <w:r>
        <w:tab/>
      </w:r>
      <w:r>
        <w:fldChar w:fldCharType="begin" w:fldLock="1"/>
      </w:r>
      <w:r>
        <w:instrText xml:space="preserve"> PAGEREF _Toc120032132 \h </w:instrText>
      </w:r>
      <w:r>
        <w:fldChar w:fldCharType="separate"/>
      </w:r>
      <w:r>
        <w:t>15</w:t>
      </w:r>
      <w:r>
        <w:fldChar w:fldCharType="end"/>
      </w:r>
    </w:p>
    <w:p w14:paraId="75294085" w14:textId="77777777" w:rsidR="008C2A11" w:rsidRPr="00714B4F" w:rsidRDefault="008C2A11">
      <w:pPr>
        <w:pStyle w:val="TOC1"/>
        <w:rPr>
          <w:rFonts w:ascii="Calibri" w:eastAsia="Malgun Gothic" w:hAnsi="Calibri"/>
          <w:szCs w:val="22"/>
        </w:rPr>
      </w:pPr>
      <w:r>
        <w:t>4</w:t>
      </w:r>
      <w:r w:rsidRPr="00714B4F">
        <w:rPr>
          <w:rFonts w:ascii="Calibri" w:eastAsia="Malgun Gothic" w:hAnsi="Calibri"/>
          <w:szCs w:val="22"/>
        </w:rPr>
        <w:tab/>
      </w:r>
      <w:r>
        <w:t>General</w:t>
      </w:r>
      <w:r>
        <w:tab/>
      </w:r>
      <w:r>
        <w:fldChar w:fldCharType="begin" w:fldLock="1"/>
      </w:r>
      <w:r>
        <w:instrText xml:space="preserve"> PAGEREF _Toc120032133 \h </w:instrText>
      </w:r>
      <w:r>
        <w:fldChar w:fldCharType="separate"/>
      </w:r>
      <w:r>
        <w:t>16</w:t>
      </w:r>
      <w:r>
        <w:fldChar w:fldCharType="end"/>
      </w:r>
    </w:p>
    <w:p w14:paraId="4A9D3004" w14:textId="77777777" w:rsidR="008C2A11" w:rsidRPr="00714B4F" w:rsidRDefault="008C2A11">
      <w:pPr>
        <w:pStyle w:val="TOC2"/>
        <w:rPr>
          <w:rFonts w:ascii="Calibri" w:eastAsia="Malgun Gothic" w:hAnsi="Calibri"/>
          <w:sz w:val="22"/>
          <w:szCs w:val="22"/>
        </w:rPr>
      </w:pPr>
      <w:r>
        <w:t>4.1</w:t>
      </w:r>
      <w:r w:rsidRPr="00714B4F">
        <w:rPr>
          <w:rFonts w:ascii="Calibri" w:eastAsia="Malgun Gothic" w:hAnsi="Calibri"/>
          <w:sz w:val="22"/>
          <w:szCs w:val="22"/>
        </w:rPr>
        <w:tab/>
      </w:r>
      <w:r>
        <w:t>Procedure specification principles</w:t>
      </w:r>
      <w:r>
        <w:tab/>
      </w:r>
      <w:r>
        <w:fldChar w:fldCharType="begin" w:fldLock="1"/>
      </w:r>
      <w:r>
        <w:instrText xml:space="preserve"> PAGEREF _Toc120032134 \h </w:instrText>
      </w:r>
      <w:r>
        <w:fldChar w:fldCharType="separate"/>
      </w:r>
      <w:r>
        <w:t>16</w:t>
      </w:r>
      <w:r>
        <w:fldChar w:fldCharType="end"/>
      </w:r>
    </w:p>
    <w:p w14:paraId="0B47F37B" w14:textId="77777777" w:rsidR="008C2A11" w:rsidRPr="00714B4F" w:rsidRDefault="008C2A11">
      <w:pPr>
        <w:pStyle w:val="TOC2"/>
        <w:rPr>
          <w:rFonts w:ascii="Calibri" w:eastAsia="Malgun Gothic" w:hAnsi="Calibri"/>
          <w:sz w:val="22"/>
          <w:szCs w:val="22"/>
        </w:rPr>
      </w:pPr>
      <w:r>
        <w:t>4.2</w:t>
      </w:r>
      <w:r w:rsidRPr="00714B4F">
        <w:rPr>
          <w:rFonts w:ascii="Calibri" w:eastAsia="Malgun Gothic" w:hAnsi="Calibri"/>
          <w:sz w:val="22"/>
          <w:szCs w:val="22"/>
        </w:rPr>
        <w:tab/>
      </w:r>
      <w:r>
        <w:t>Forwards and backwards compatibility</w:t>
      </w:r>
      <w:r>
        <w:tab/>
      </w:r>
      <w:r>
        <w:fldChar w:fldCharType="begin" w:fldLock="1"/>
      </w:r>
      <w:r>
        <w:instrText xml:space="preserve"> PAGEREF _Toc120032135 \h </w:instrText>
      </w:r>
      <w:r>
        <w:fldChar w:fldCharType="separate"/>
      </w:r>
      <w:r>
        <w:t>16</w:t>
      </w:r>
      <w:r>
        <w:fldChar w:fldCharType="end"/>
      </w:r>
    </w:p>
    <w:p w14:paraId="625469FB" w14:textId="77777777" w:rsidR="008C2A11" w:rsidRPr="00714B4F" w:rsidRDefault="008C2A11">
      <w:pPr>
        <w:pStyle w:val="TOC2"/>
        <w:rPr>
          <w:rFonts w:ascii="Calibri" w:eastAsia="Malgun Gothic" w:hAnsi="Calibri"/>
          <w:sz w:val="22"/>
          <w:szCs w:val="22"/>
        </w:rPr>
      </w:pPr>
      <w:r>
        <w:t>4.3</w:t>
      </w:r>
      <w:r w:rsidRPr="00714B4F">
        <w:rPr>
          <w:rFonts w:ascii="Calibri" w:eastAsia="Malgun Gothic" w:hAnsi="Calibri"/>
          <w:sz w:val="22"/>
          <w:szCs w:val="22"/>
        </w:rPr>
        <w:tab/>
      </w:r>
      <w:r>
        <w:t>Specification notations</w:t>
      </w:r>
      <w:r>
        <w:tab/>
      </w:r>
      <w:r>
        <w:fldChar w:fldCharType="begin" w:fldLock="1"/>
      </w:r>
      <w:r>
        <w:instrText xml:space="preserve"> PAGEREF _Toc120032136 \h </w:instrText>
      </w:r>
      <w:r>
        <w:fldChar w:fldCharType="separate"/>
      </w:r>
      <w:r>
        <w:t>17</w:t>
      </w:r>
      <w:r>
        <w:fldChar w:fldCharType="end"/>
      </w:r>
    </w:p>
    <w:p w14:paraId="5B72BA24" w14:textId="77777777" w:rsidR="008C2A11" w:rsidRPr="00714B4F" w:rsidRDefault="008C2A11">
      <w:pPr>
        <w:pStyle w:val="TOC1"/>
        <w:rPr>
          <w:rFonts w:ascii="Calibri" w:eastAsia="Malgun Gothic" w:hAnsi="Calibri"/>
          <w:szCs w:val="22"/>
        </w:rPr>
      </w:pPr>
      <w:r>
        <w:t>5</w:t>
      </w:r>
      <w:r w:rsidRPr="00714B4F">
        <w:rPr>
          <w:rFonts w:ascii="Calibri" w:eastAsia="Malgun Gothic" w:hAnsi="Calibri"/>
          <w:szCs w:val="22"/>
        </w:rPr>
        <w:tab/>
      </w:r>
      <w:r>
        <w:t>XnAP services</w:t>
      </w:r>
      <w:r>
        <w:tab/>
      </w:r>
      <w:r>
        <w:fldChar w:fldCharType="begin" w:fldLock="1"/>
      </w:r>
      <w:r>
        <w:instrText xml:space="preserve"> PAGEREF _Toc120032137 \h </w:instrText>
      </w:r>
      <w:r>
        <w:fldChar w:fldCharType="separate"/>
      </w:r>
      <w:r>
        <w:t>17</w:t>
      </w:r>
      <w:r>
        <w:fldChar w:fldCharType="end"/>
      </w:r>
    </w:p>
    <w:p w14:paraId="5B5BEFDC" w14:textId="77777777" w:rsidR="008C2A11" w:rsidRPr="00714B4F" w:rsidRDefault="008C2A11">
      <w:pPr>
        <w:pStyle w:val="TOC2"/>
        <w:rPr>
          <w:rFonts w:ascii="Calibri" w:eastAsia="Malgun Gothic" w:hAnsi="Calibri"/>
          <w:sz w:val="22"/>
          <w:szCs w:val="22"/>
        </w:rPr>
      </w:pPr>
      <w:r>
        <w:t>5.1</w:t>
      </w:r>
      <w:r w:rsidRPr="00714B4F">
        <w:rPr>
          <w:rFonts w:ascii="Calibri" w:eastAsia="Malgun Gothic" w:hAnsi="Calibri"/>
          <w:sz w:val="22"/>
          <w:szCs w:val="22"/>
        </w:rPr>
        <w:tab/>
      </w:r>
      <w:r>
        <w:t>XnAP procedure modules</w:t>
      </w:r>
      <w:r>
        <w:tab/>
      </w:r>
      <w:r>
        <w:fldChar w:fldCharType="begin" w:fldLock="1"/>
      </w:r>
      <w:r>
        <w:instrText xml:space="preserve"> PAGEREF _Toc120032138 \h </w:instrText>
      </w:r>
      <w:r>
        <w:fldChar w:fldCharType="separate"/>
      </w:r>
      <w:r>
        <w:t>17</w:t>
      </w:r>
      <w:r>
        <w:fldChar w:fldCharType="end"/>
      </w:r>
    </w:p>
    <w:p w14:paraId="710DC3A1" w14:textId="77777777" w:rsidR="008C2A11" w:rsidRPr="00714B4F" w:rsidRDefault="008C2A11">
      <w:pPr>
        <w:pStyle w:val="TOC2"/>
        <w:rPr>
          <w:rFonts w:ascii="Calibri" w:eastAsia="Malgun Gothic" w:hAnsi="Calibri"/>
          <w:sz w:val="22"/>
          <w:szCs w:val="22"/>
        </w:rPr>
      </w:pPr>
      <w:r>
        <w:t>5.2</w:t>
      </w:r>
      <w:r w:rsidRPr="00714B4F">
        <w:rPr>
          <w:rFonts w:ascii="Calibri" w:eastAsia="Malgun Gothic" w:hAnsi="Calibri"/>
          <w:sz w:val="22"/>
          <w:szCs w:val="22"/>
        </w:rPr>
        <w:tab/>
      </w:r>
      <w:r>
        <w:t>Parallel transactions</w:t>
      </w:r>
      <w:r>
        <w:tab/>
      </w:r>
      <w:r>
        <w:fldChar w:fldCharType="begin" w:fldLock="1"/>
      </w:r>
      <w:r>
        <w:instrText xml:space="preserve"> PAGEREF _Toc120032139 \h </w:instrText>
      </w:r>
      <w:r>
        <w:fldChar w:fldCharType="separate"/>
      </w:r>
      <w:r>
        <w:t>17</w:t>
      </w:r>
      <w:r>
        <w:fldChar w:fldCharType="end"/>
      </w:r>
    </w:p>
    <w:p w14:paraId="3816E93B" w14:textId="77777777" w:rsidR="008C2A11" w:rsidRPr="00714B4F" w:rsidRDefault="008C2A11">
      <w:pPr>
        <w:pStyle w:val="TOC1"/>
        <w:rPr>
          <w:rFonts w:ascii="Calibri" w:eastAsia="Malgun Gothic" w:hAnsi="Calibri"/>
          <w:szCs w:val="22"/>
        </w:rPr>
      </w:pPr>
      <w:r>
        <w:t>6</w:t>
      </w:r>
      <w:r w:rsidRPr="00714B4F">
        <w:rPr>
          <w:rFonts w:ascii="Calibri" w:eastAsia="Malgun Gothic" w:hAnsi="Calibri"/>
          <w:szCs w:val="22"/>
        </w:rPr>
        <w:tab/>
      </w:r>
      <w:r>
        <w:t>Services expected from signalling transport</w:t>
      </w:r>
      <w:r>
        <w:tab/>
      </w:r>
      <w:r>
        <w:fldChar w:fldCharType="begin" w:fldLock="1"/>
      </w:r>
      <w:r>
        <w:instrText xml:space="preserve"> PAGEREF _Toc120032140 \h </w:instrText>
      </w:r>
      <w:r>
        <w:fldChar w:fldCharType="separate"/>
      </w:r>
      <w:r>
        <w:t>17</w:t>
      </w:r>
      <w:r>
        <w:fldChar w:fldCharType="end"/>
      </w:r>
    </w:p>
    <w:p w14:paraId="61FE4C15" w14:textId="77777777" w:rsidR="008C2A11" w:rsidRPr="00714B4F" w:rsidRDefault="008C2A11">
      <w:pPr>
        <w:pStyle w:val="TOC1"/>
        <w:rPr>
          <w:rFonts w:ascii="Calibri" w:eastAsia="Malgun Gothic" w:hAnsi="Calibri"/>
          <w:szCs w:val="22"/>
        </w:rPr>
      </w:pPr>
      <w:r>
        <w:t>7</w:t>
      </w:r>
      <w:r w:rsidRPr="00714B4F">
        <w:rPr>
          <w:rFonts w:ascii="Calibri" w:eastAsia="Malgun Gothic" w:hAnsi="Calibri"/>
          <w:szCs w:val="22"/>
        </w:rPr>
        <w:tab/>
      </w:r>
      <w:r>
        <w:t>Functions of XnAP</w:t>
      </w:r>
      <w:r>
        <w:tab/>
      </w:r>
      <w:r>
        <w:fldChar w:fldCharType="begin" w:fldLock="1"/>
      </w:r>
      <w:r>
        <w:instrText xml:space="preserve"> PAGEREF _Toc120032141 \h </w:instrText>
      </w:r>
      <w:r>
        <w:fldChar w:fldCharType="separate"/>
      </w:r>
      <w:r>
        <w:t>17</w:t>
      </w:r>
      <w:r>
        <w:fldChar w:fldCharType="end"/>
      </w:r>
    </w:p>
    <w:p w14:paraId="73B99EB0" w14:textId="77777777" w:rsidR="008C2A11" w:rsidRPr="00714B4F" w:rsidRDefault="008C2A11">
      <w:pPr>
        <w:pStyle w:val="TOC1"/>
        <w:rPr>
          <w:rFonts w:ascii="Calibri" w:eastAsia="Malgun Gothic" w:hAnsi="Calibri"/>
          <w:szCs w:val="22"/>
        </w:rPr>
      </w:pPr>
      <w:r>
        <w:t>8</w:t>
      </w:r>
      <w:r w:rsidRPr="00714B4F">
        <w:rPr>
          <w:rFonts w:ascii="Calibri" w:eastAsia="Malgun Gothic" w:hAnsi="Calibri"/>
          <w:szCs w:val="22"/>
        </w:rPr>
        <w:tab/>
      </w:r>
      <w:r>
        <w:t>XnAP procedures</w:t>
      </w:r>
      <w:r>
        <w:tab/>
      </w:r>
      <w:r>
        <w:fldChar w:fldCharType="begin" w:fldLock="1"/>
      </w:r>
      <w:r>
        <w:instrText xml:space="preserve"> PAGEREF _Toc120032142 \h </w:instrText>
      </w:r>
      <w:r>
        <w:fldChar w:fldCharType="separate"/>
      </w:r>
      <w:r>
        <w:t>18</w:t>
      </w:r>
      <w:r>
        <w:fldChar w:fldCharType="end"/>
      </w:r>
    </w:p>
    <w:p w14:paraId="3309B6B5" w14:textId="77777777" w:rsidR="008C2A11" w:rsidRPr="00714B4F" w:rsidRDefault="008C2A11">
      <w:pPr>
        <w:pStyle w:val="TOC2"/>
        <w:rPr>
          <w:rFonts w:ascii="Calibri" w:eastAsia="Malgun Gothic" w:hAnsi="Calibri"/>
          <w:sz w:val="22"/>
          <w:szCs w:val="22"/>
        </w:rPr>
      </w:pPr>
      <w:r>
        <w:t>8.1</w:t>
      </w:r>
      <w:r w:rsidRPr="00714B4F">
        <w:rPr>
          <w:rFonts w:ascii="Calibri" w:eastAsia="Malgun Gothic" w:hAnsi="Calibri"/>
          <w:sz w:val="22"/>
          <w:szCs w:val="22"/>
        </w:rPr>
        <w:tab/>
      </w:r>
      <w:r>
        <w:t>Elementary procedures</w:t>
      </w:r>
      <w:r>
        <w:tab/>
      </w:r>
      <w:r>
        <w:fldChar w:fldCharType="begin" w:fldLock="1"/>
      </w:r>
      <w:r>
        <w:instrText xml:space="preserve"> PAGEREF _Toc120032143 \h </w:instrText>
      </w:r>
      <w:r>
        <w:fldChar w:fldCharType="separate"/>
      </w:r>
      <w:r>
        <w:t>18</w:t>
      </w:r>
      <w:r>
        <w:fldChar w:fldCharType="end"/>
      </w:r>
    </w:p>
    <w:p w14:paraId="16B2FF78" w14:textId="77777777" w:rsidR="008C2A11" w:rsidRPr="00714B4F" w:rsidRDefault="008C2A11">
      <w:pPr>
        <w:pStyle w:val="TOC2"/>
        <w:rPr>
          <w:rFonts w:ascii="Calibri" w:eastAsia="Malgun Gothic" w:hAnsi="Calibri"/>
          <w:sz w:val="22"/>
          <w:szCs w:val="22"/>
        </w:rPr>
      </w:pPr>
      <w:r>
        <w:t>8.2</w:t>
      </w:r>
      <w:r w:rsidRPr="00714B4F">
        <w:rPr>
          <w:rFonts w:ascii="Calibri" w:eastAsia="Malgun Gothic" w:hAnsi="Calibri"/>
          <w:sz w:val="22"/>
          <w:szCs w:val="22"/>
        </w:rPr>
        <w:tab/>
      </w:r>
      <w:r>
        <w:t>Basic mobility procedures</w:t>
      </w:r>
      <w:r>
        <w:tab/>
      </w:r>
      <w:r>
        <w:fldChar w:fldCharType="begin" w:fldLock="1"/>
      </w:r>
      <w:r>
        <w:instrText xml:space="preserve"> PAGEREF _Toc120032144 \h </w:instrText>
      </w:r>
      <w:r>
        <w:fldChar w:fldCharType="separate"/>
      </w:r>
      <w:r>
        <w:t>20</w:t>
      </w:r>
      <w:r>
        <w:fldChar w:fldCharType="end"/>
      </w:r>
    </w:p>
    <w:p w14:paraId="6BFF5D88" w14:textId="77777777" w:rsidR="008C2A11" w:rsidRPr="00714B4F" w:rsidRDefault="008C2A11">
      <w:pPr>
        <w:pStyle w:val="TOC3"/>
        <w:rPr>
          <w:rFonts w:ascii="Calibri" w:eastAsia="Malgun Gothic" w:hAnsi="Calibri"/>
          <w:sz w:val="22"/>
          <w:szCs w:val="22"/>
        </w:rPr>
      </w:pPr>
      <w:r>
        <w:t>8.2.1</w:t>
      </w:r>
      <w:r w:rsidRPr="00714B4F">
        <w:rPr>
          <w:rFonts w:ascii="Calibri" w:eastAsia="Malgun Gothic" w:hAnsi="Calibri"/>
          <w:sz w:val="22"/>
          <w:szCs w:val="22"/>
        </w:rPr>
        <w:tab/>
      </w:r>
      <w:r>
        <w:t>Handover Preparation</w:t>
      </w:r>
      <w:r>
        <w:tab/>
      </w:r>
      <w:r>
        <w:fldChar w:fldCharType="begin" w:fldLock="1"/>
      </w:r>
      <w:r>
        <w:instrText xml:space="preserve"> PAGEREF _Toc120032145 \h </w:instrText>
      </w:r>
      <w:r>
        <w:fldChar w:fldCharType="separate"/>
      </w:r>
      <w:r>
        <w:t>20</w:t>
      </w:r>
      <w:r>
        <w:fldChar w:fldCharType="end"/>
      </w:r>
    </w:p>
    <w:p w14:paraId="3EB41A6D" w14:textId="77777777" w:rsidR="008C2A11" w:rsidRPr="00714B4F" w:rsidRDefault="008C2A11">
      <w:pPr>
        <w:pStyle w:val="TOC4"/>
        <w:rPr>
          <w:rFonts w:ascii="Calibri" w:eastAsia="Malgun Gothic" w:hAnsi="Calibri"/>
          <w:sz w:val="22"/>
          <w:szCs w:val="22"/>
        </w:rPr>
      </w:pPr>
      <w:r>
        <w:t>8.2.1.1</w:t>
      </w:r>
      <w:r w:rsidRPr="00714B4F">
        <w:rPr>
          <w:rFonts w:ascii="Calibri" w:eastAsia="Malgun Gothic" w:hAnsi="Calibri"/>
          <w:sz w:val="22"/>
          <w:szCs w:val="22"/>
        </w:rPr>
        <w:tab/>
      </w:r>
      <w:r>
        <w:t>General</w:t>
      </w:r>
      <w:r>
        <w:tab/>
      </w:r>
      <w:r>
        <w:fldChar w:fldCharType="begin" w:fldLock="1"/>
      </w:r>
      <w:r>
        <w:instrText xml:space="preserve"> PAGEREF _Toc120032146 \h </w:instrText>
      </w:r>
      <w:r>
        <w:fldChar w:fldCharType="separate"/>
      </w:r>
      <w:r>
        <w:t>20</w:t>
      </w:r>
      <w:r>
        <w:fldChar w:fldCharType="end"/>
      </w:r>
    </w:p>
    <w:p w14:paraId="1E66905B" w14:textId="77777777" w:rsidR="008C2A11" w:rsidRPr="00714B4F" w:rsidRDefault="008C2A11">
      <w:pPr>
        <w:pStyle w:val="TOC4"/>
        <w:rPr>
          <w:rFonts w:ascii="Calibri" w:eastAsia="Malgun Gothic" w:hAnsi="Calibri"/>
          <w:sz w:val="22"/>
          <w:szCs w:val="22"/>
        </w:rPr>
      </w:pPr>
      <w:r>
        <w:t>8.2.1.2</w:t>
      </w:r>
      <w:r w:rsidRPr="00714B4F">
        <w:rPr>
          <w:rFonts w:ascii="Calibri" w:eastAsia="Malgun Gothic" w:hAnsi="Calibri"/>
          <w:sz w:val="22"/>
          <w:szCs w:val="22"/>
        </w:rPr>
        <w:tab/>
      </w:r>
      <w:r>
        <w:t>Successful Operation</w:t>
      </w:r>
      <w:r>
        <w:tab/>
      </w:r>
      <w:r>
        <w:fldChar w:fldCharType="begin" w:fldLock="1"/>
      </w:r>
      <w:r>
        <w:instrText xml:space="preserve"> PAGEREF _Toc120032147 \h </w:instrText>
      </w:r>
      <w:r>
        <w:fldChar w:fldCharType="separate"/>
      </w:r>
      <w:r>
        <w:t>20</w:t>
      </w:r>
      <w:r>
        <w:fldChar w:fldCharType="end"/>
      </w:r>
    </w:p>
    <w:p w14:paraId="5FBCB4D8" w14:textId="77777777" w:rsidR="008C2A11" w:rsidRPr="00714B4F" w:rsidRDefault="008C2A11">
      <w:pPr>
        <w:pStyle w:val="TOC4"/>
        <w:rPr>
          <w:rFonts w:ascii="Calibri" w:eastAsia="Malgun Gothic" w:hAnsi="Calibri"/>
          <w:sz w:val="22"/>
          <w:szCs w:val="22"/>
        </w:rPr>
      </w:pPr>
      <w:r>
        <w:t>8.2.1.3</w:t>
      </w:r>
      <w:r w:rsidRPr="00714B4F">
        <w:rPr>
          <w:rFonts w:ascii="Calibri" w:eastAsia="Malgun Gothic" w:hAnsi="Calibri"/>
          <w:sz w:val="22"/>
          <w:szCs w:val="22"/>
        </w:rPr>
        <w:tab/>
      </w:r>
      <w:r>
        <w:t>Unsuccessful Operation</w:t>
      </w:r>
      <w:r>
        <w:tab/>
      </w:r>
      <w:r>
        <w:fldChar w:fldCharType="begin" w:fldLock="1"/>
      </w:r>
      <w:r>
        <w:instrText xml:space="preserve"> PAGEREF _Toc120032148 \h </w:instrText>
      </w:r>
      <w:r>
        <w:fldChar w:fldCharType="separate"/>
      </w:r>
      <w:r>
        <w:t>25</w:t>
      </w:r>
      <w:r>
        <w:fldChar w:fldCharType="end"/>
      </w:r>
    </w:p>
    <w:p w14:paraId="6572AEBD" w14:textId="77777777" w:rsidR="008C2A11" w:rsidRPr="00714B4F" w:rsidRDefault="008C2A11">
      <w:pPr>
        <w:pStyle w:val="TOC4"/>
        <w:rPr>
          <w:rFonts w:ascii="Calibri" w:eastAsia="Malgun Gothic" w:hAnsi="Calibri"/>
          <w:sz w:val="22"/>
          <w:szCs w:val="22"/>
        </w:rPr>
      </w:pPr>
      <w:r>
        <w:t>8.2.1.4</w:t>
      </w:r>
      <w:r w:rsidRPr="00714B4F">
        <w:rPr>
          <w:rFonts w:ascii="Calibri" w:eastAsia="Malgun Gothic" w:hAnsi="Calibri"/>
          <w:sz w:val="22"/>
          <w:szCs w:val="22"/>
        </w:rPr>
        <w:tab/>
      </w:r>
      <w:r>
        <w:t>Abnormal Conditions</w:t>
      </w:r>
      <w:r>
        <w:tab/>
      </w:r>
      <w:r>
        <w:fldChar w:fldCharType="begin" w:fldLock="1"/>
      </w:r>
      <w:r>
        <w:instrText xml:space="preserve"> PAGEREF _Toc120032149 \h </w:instrText>
      </w:r>
      <w:r>
        <w:fldChar w:fldCharType="separate"/>
      </w:r>
      <w:r>
        <w:t>25</w:t>
      </w:r>
      <w:r>
        <w:fldChar w:fldCharType="end"/>
      </w:r>
    </w:p>
    <w:p w14:paraId="7BA6748E" w14:textId="77777777" w:rsidR="008C2A11" w:rsidRPr="00714B4F" w:rsidRDefault="008C2A11">
      <w:pPr>
        <w:pStyle w:val="TOC3"/>
        <w:rPr>
          <w:rFonts w:ascii="Calibri" w:eastAsia="Malgun Gothic" w:hAnsi="Calibri"/>
          <w:sz w:val="22"/>
          <w:szCs w:val="22"/>
        </w:rPr>
      </w:pPr>
      <w:r>
        <w:t>8.2.2</w:t>
      </w:r>
      <w:r w:rsidRPr="00714B4F">
        <w:rPr>
          <w:rFonts w:ascii="Calibri" w:eastAsia="Malgun Gothic" w:hAnsi="Calibri"/>
          <w:sz w:val="22"/>
          <w:szCs w:val="22"/>
        </w:rPr>
        <w:tab/>
      </w:r>
      <w:r>
        <w:t>SN Status Transfer</w:t>
      </w:r>
      <w:r>
        <w:tab/>
      </w:r>
      <w:r>
        <w:fldChar w:fldCharType="begin" w:fldLock="1"/>
      </w:r>
      <w:r>
        <w:instrText xml:space="preserve"> PAGEREF _Toc120032150 \h </w:instrText>
      </w:r>
      <w:r>
        <w:fldChar w:fldCharType="separate"/>
      </w:r>
      <w:r>
        <w:t>26</w:t>
      </w:r>
      <w:r>
        <w:fldChar w:fldCharType="end"/>
      </w:r>
    </w:p>
    <w:p w14:paraId="3BD25B01" w14:textId="77777777" w:rsidR="008C2A11" w:rsidRPr="00714B4F" w:rsidRDefault="008C2A11">
      <w:pPr>
        <w:pStyle w:val="TOC4"/>
        <w:rPr>
          <w:rFonts w:ascii="Calibri" w:eastAsia="Malgun Gothic" w:hAnsi="Calibri"/>
          <w:sz w:val="22"/>
          <w:szCs w:val="22"/>
        </w:rPr>
      </w:pPr>
      <w:r>
        <w:t>8.2.2.1</w:t>
      </w:r>
      <w:r w:rsidRPr="00714B4F">
        <w:rPr>
          <w:rFonts w:ascii="Calibri" w:eastAsia="Malgun Gothic" w:hAnsi="Calibri"/>
          <w:sz w:val="22"/>
          <w:szCs w:val="22"/>
        </w:rPr>
        <w:tab/>
      </w:r>
      <w:r>
        <w:t>General</w:t>
      </w:r>
      <w:r>
        <w:tab/>
      </w:r>
      <w:r>
        <w:fldChar w:fldCharType="begin" w:fldLock="1"/>
      </w:r>
      <w:r>
        <w:instrText xml:space="preserve"> PAGEREF _Toc120032151 \h </w:instrText>
      </w:r>
      <w:r>
        <w:fldChar w:fldCharType="separate"/>
      </w:r>
      <w:r>
        <w:t>26</w:t>
      </w:r>
      <w:r>
        <w:fldChar w:fldCharType="end"/>
      </w:r>
    </w:p>
    <w:p w14:paraId="0FFA131A" w14:textId="77777777" w:rsidR="008C2A11" w:rsidRPr="00714B4F" w:rsidRDefault="008C2A11">
      <w:pPr>
        <w:pStyle w:val="TOC4"/>
        <w:rPr>
          <w:rFonts w:ascii="Calibri" w:eastAsia="Malgun Gothic" w:hAnsi="Calibri"/>
          <w:sz w:val="22"/>
          <w:szCs w:val="22"/>
        </w:rPr>
      </w:pPr>
      <w:r>
        <w:t>8.2.2.2</w:t>
      </w:r>
      <w:r w:rsidRPr="00714B4F">
        <w:rPr>
          <w:rFonts w:ascii="Calibri" w:eastAsia="Malgun Gothic" w:hAnsi="Calibri"/>
          <w:sz w:val="22"/>
          <w:szCs w:val="22"/>
        </w:rPr>
        <w:tab/>
      </w:r>
      <w:r>
        <w:t>Successful Operation</w:t>
      </w:r>
      <w:r>
        <w:tab/>
      </w:r>
      <w:r>
        <w:fldChar w:fldCharType="begin" w:fldLock="1"/>
      </w:r>
      <w:r>
        <w:instrText xml:space="preserve"> PAGEREF _Toc120032152 \h </w:instrText>
      </w:r>
      <w:r>
        <w:fldChar w:fldCharType="separate"/>
      </w:r>
      <w:r>
        <w:t>26</w:t>
      </w:r>
      <w:r>
        <w:fldChar w:fldCharType="end"/>
      </w:r>
    </w:p>
    <w:p w14:paraId="07BB88D7" w14:textId="77777777" w:rsidR="008C2A11" w:rsidRPr="00714B4F" w:rsidRDefault="008C2A11">
      <w:pPr>
        <w:pStyle w:val="TOC4"/>
        <w:rPr>
          <w:rFonts w:ascii="Calibri" w:eastAsia="Malgun Gothic" w:hAnsi="Calibri"/>
          <w:sz w:val="22"/>
          <w:szCs w:val="22"/>
        </w:rPr>
      </w:pPr>
      <w:r>
        <w:t>8.2.2.3</w:t>
      </w:r>
      <w:r w:rsidRPr="00714B4F">
        <w:rPr>
          <w:rFonts w:ascii="Calibri" w:eastAsia="Malgun Gothic" w:hAnsi="Calibri"/>
          <w:sz w:val="22"/>
          <w:szCs w:val="22"/>
        </w:rPr>
        <w:tab/>
      </w:r>
      <w:r>
        <w:t>Unsuccessful Operation</w:t>
      </w:r>
      <w:r>
        <w:tab/>
      </w:r>
      <w:r>
        <w:fldChar w:fldCharType="begin" w:fldLock="1"/>
      </w:r>
      <w:r>
        <w:instrText xml:space="preserve"> PAGEREF _Toc120032153 \h </w:instrText>
      </w:r>
      <w:r>
        <w:fldChar w:fldCharType="separate"/>
      </w:r>
      <w:r>
        <w:t>27</w:t>
      </w:r>
      <w:r>
        <w:fldChar w:fldCharType="end"/>
      </w:r>
    </w:p>
    <w:p w14:paraId="407D6304" w14:textId="77777777" w:rsidR="008C2A11" w:rsidRPr="00714B4F" w:rsidRDefault="008C2A11">
      <w:pPr>
        <w:pStyle w:val="TOC4"/>
        <w:rPr>
          <w:rFonts w:ascii="Calibri" w:eastAsia="Malgun Gothic" w:hAnsi="Calibri"/>
          <w:sz w:val="22"/>
          <w:szCs w:val="22"/>
        </w:rPr>
      </w:pPr>
      <w:r>
        <w:t>8.2.2.4</w:t>
      </w:r>
      <w:r w:rsidRPr="00714B4F">
        <w:rPr>
          <w:rFonts w:ascii="Calibri" w:eastAsia="Malgun Gothic" w:hAnsi="Calibri"/>
          <w:sz w:val="22"/>
          <w:szCs w:val="22"/>
        </w:rPr>
        <w:tab/>
      </w:r>
      <w:r>
        <w:t>Abnormal Conditions</w:t>
      </w:r>
      <w:r>
        <w:tab/>
      </w:r>
      <w:r>
        <w:fldChar w:fldCharType="begin" w:fldLock="1"/>
      </w:r>
      <w:r>
        <w:instrText xml:space="preserve"> PAGEREF _Toc120032154 \h </w:instrText>
      </w:r>
      <w:r>
        <w:fldChar w:fldCharType="separate"/>
      </w:r>
      <w:r>
        <w:t>27</w:t>
      </w:r>
      <w:r>
        <w:fldChar w:fldCharType="end"/>
      </w:r>
    </w:p>
    <w:p w14:paraId="254C7229" w14:textId="77777777" w:rsidR="008C2A11" w:rsidRPr="00714B4F" w:rsidRDefault="008C2A11">
      <w:pPr>
        <w:pStyle w:val="TOC3"/>
        <w:rPr>
          <w:rFonts w:ascii="Calibri" w:eastAsia="Malgun Gothic" w:hAnsi="Calibri"/>
          <w:sz w:val="22"/>
          <w:szCs w:val="22"/>
        </w:rPr>
      </w:pPr>
      <w:r>
        <w:t>8.2.3</w:t>
      </w:r>
      <w:r w:rsidRPr="00714B4F">
        <w:rPr>
          <w:rFonts w:ascii="Calibri" w:eastAsia="Malgun Gothic" w:hAnsi="Calibri"/>
          <w:sz w:val="22"/>
          <w:szCs w:val="22"/>
        </w:rPr>
        <w:tab/>
      </w:r>
      <w:r>
        <w:t>Handover Cancel</w:t>
      </w:r>
      <w:r>
        <w:tab/>
      </w:r>
      <w:r>
        <w:fldChar w:fldCharType="begin" w:fldLock="1"/>
      </w:r>
      <w:r>
        <w:instrText xml:space="preserve"> PAGEREF _Toc120032155 \h </w:instrText>
      </w:r>
      <w:r>
        <w:fldChar w:fldCharType="separate"/>
      </w:r>
      <w:r>
        <w:t>27</w:t>
      </w:r>
      <w:r>
        <w:fldChar w:fldCharType="end"/>
      </w:r>
    </w:p>
    <w:p w14:paraId="00C46358" w14:textId="77777777" w:rsidR="008C2A11" w:rsidRPr="00714B4F" w:rsidRDefault="008C2A11">
      <w:pPr>
        <w:pStyle w:val="TOC4"/>
        <w:rPr>
          <w:rFonts w:ascii="Calibri" w:eastAsia="Malgun Gothic" w:hAnsi="Calibri"/>
          <w:sz w:val="22"/>
          <w:szCs w:val="22"/>
        </w:rPr>
      </w:pPr>
      <w:r>
        <w:t>8.2.3.1</w:t>
      </w:r>
      <w:r w:rsidRPr="00714B4F">
        <w:rPr>
          <w:rFonts w:ascii="Calibri" w:eastAsia="Malgun Gothic" w:hAnsi="Calibri"/>
          <w:sz w:val="22"/>
          <w:szCs w:val="22"/>
        </w:rPr>
        <w:tab/>
      </w:r>
      <w:r>
        <w:t>General</w:t>
      </w:r>
      <w:r>
        <w:tab/>
      </w:r>
      <w:r>
        <w:fldChar w:fldCharType="begin" w:fldLock="1"/>
      </w:r>
      <w:r>
        <w:instrText xml:space="preserve"> PAGEREF _Toc120032156 \h </w:instrText>
      </w:r>
      <w:r>
        <w:fldChar w:fldCharType="separate"/>
      </w:r>
      <w:r>
        <w:t>27</w:t>
      </w:r>
      <w:r>
        <w:fldChar w:fldCharType="end"/>
      </w:r>
    </w:p>
    <w:p w14:paraId="0923CF49" w14:textId="77777777" w:rsidR="008C2A11" w:rsidRPr="00714B4F" w:rsidRDefault="008C2A11">
      <w:pPr>
        <w:pStyle w:val="TOC4"/>
        <w:rPr>
          <w:rFonts w:ascii="Calibri" w:eastAsia="Malgun Gothic" w:hAnsi="Calibri"/>
          <w:sz w:val="22"/>
          <w:szCs w:val="22"/>
        </w:rPr>
      </w:pPr>
      <w:r>
        <w:t>8.2.3.2</w:t>
      </w:r>
      <w:r w:rsidRPr="00714B4F">
        <w:rPr>
          <w:rFonts w:ascii="Calibri" w:eastAsia="Malgun Gothic" w:hAnsi="Calibri"/>
          <w:sz w:val="22"/>
          <w:szCs w:val="22"/>
        </w:rPr>
        <w:tab/>
      </w:r>
      <w:r>
        <w:t>Successful Operation</w:t>
      </w:r>
      <w:r>
        <w:tab/>
      </w:r>
      <w:r>
        <w:fldChar w:fldCharType="begin" w:fldLock="1"/>
      </w:r>
      <w:r>
        <w:instrText xml:space="preserve"> PAGEREF _Toc120032157 \h </w:instrText>
      </w:r>
      <w:r>
        <w:fldChar w:fldCharType="separate"/>
      </w:r>
      <w:r>
        <w:t>27</w:t>
      </w:r>
      <w:r>
        <w:fldChar w:fldCharType="end"/>
      </w:r>
    </w:p>
    <w:p w14:paraId="3DD3CC5B" w14:textId="77777777" w:rsidR="008C2A11" w:rsidRPr="00714B4F" w:rsidRDefault="008C2A11">
      <w:pPr>
        <w:pStyle w:val="TOC4"/>
        <w:rPr>
          <w:rFonts w:ascii="Calibri" w:eastAsia="Malgun Gothic" w:hAnsi="Calibri"/>
          <w:sz w:val="22"/>
          <w:szCs w:val="22"/>
        </w:rPr>
      </w:pPr>
      <w:r>
        <w:t>8.2.3.3</w:t>
      </w:r>
      <w:r w:rsidRPr="00714B4F">
        <w:rPr>
          <w:rFonts w:ascii="Calibri" w:eastAsia="Malgun Gothic" w:hAnsi="Calibri"/>
          <w:sz w:val="22"/>
          <w:szCs w:val="22"/>
        </w:rPr>
        <w:tab/>
      </w:r>
      <w:r>
        <w:t>Unsuccessful Operation</w:t>
      </w:r>
      <w:r>
        <w:tab/>
      </w:r>
      <w:r>
        <w:fldChar w:fldCharType="begin" w:fldLock="1"/>
      </w:r>
      <w:r>
        <w:instrText xml:space="preserve"> PAGEREF _Toc120032158 \h </w:instrText>
      </w:r>
      <w:r>
        <w:fldChar w:fldCharType="separate"/>
      </w:r>
      <w:r>
        <w:t>28</w:t>
      </w:r>
      <w:r>
        <w:fldChar w:fldCharType="end"/>
      </w:r>
    </w:p>
    <w:p w14:paraId="0153A42E" w14:textId="77777777" w:rsidR="008C2A11" w:rsidRPr="00714B4F" w:rsidRDefault="008C2A11">
      <w:pPr>
        <w:pStyle w:val="TOC4"/>
        <w:rPr>
          <w:rFonts w:ascii="Calibri" w:eastAsia="Malgun Gothic" w:hAnsi="Calibri"/>
          <w:sz w:val="22"/>
          <w:szCs w:val="22"/>
        </w:rPr>
      </w:pPr>
      <w:r>
        <w:t>8.2.3.4</w:t>
      </w:r>
      <w:r w:rsidRPr="00714B4F">
        <w:rPr>
          <w:rFonts w:ascii="Calibri" w:eastAsia="Malgun Gothic" w:hAnsi="Calibri"/>
          <w:sz w:val="22"/>
          <w:szCs w:val="22"/>
        </w:rPr>
        <w:tab/>
      </w:r>
      <w:r>
        <w:t>Abnormal Conditions</w:t>
      </w:r>
      <w:r>
        <w:tab/>
      </w:r>
      <w:r>
        <w:fldChar w:fldCharType="begin" w:fldLock="1"/>
      </w:r>
      <w:r>
        <w:instrText xml:space="preserve"> PAGEREF _Toc120032159 \h </w:instrText>
      </w:r>
      <w:r>
        <w:fldChar w:fldCharType="separate"/>
      </w:r>
      <w:r>
        <w:t>28</w:t>
      </w:r>
      <w:r>
        <w:fldChar w:fldCharType="end"/>
      </w:r>
    </w:p>
    <w:p w14:paraId="00CE1DBB" w14:textId="77777777" w:rsidR="008C2A11" w:rsidRPr="00714B4F" w:rsidRDefault="008C2A11">
      <w:pPr>
        <w:pStyle w:val="TOC3"/>
        <w:rPr>
          <w:rFonts w:ascii="Calibri" w:eastAsia="Malgun Gothic" w:hAnsi="Calibri"/>
          <w:sz w:val="22"/>
          <w:szCs w:val="22"/>
        </w:rPr>
      </w:pPr>
      <w:r>
        <w:t>8.2.4</w:t>
      </w:r>
      <w:r w:rsidRPr="00714B4F">
        <w:rPr>
          <w:rFonts w:ascii="Calibri" w:eastAsia="Malgun Gothic" w:hAnsi="Calibri"/>
          <w:sz w:val="22"/>
          <w:szCs w:val="22"/>
        </w:rPr>
        <w:tab/>
      </w:r>
      <w:r>
        <w:t>Retrieve UE Context</w:t>
      </w:r>
      <w:r>
        <w:tab/>
      </w:r>
      <w:r>
        <w:fldChar w:fldCharType="begin" w:fldLock="1"/>
      </w:r>
      <w:r>
        <w:instrText xml:space="preserve"> PAGEREF _Toc120032160 \h </w:instrText>
      </w:r>
      <w:r>
        <w:fldChar w:fldCharType="separate"/>
      </w:r>
      <w:r>
        <w:t>28</w:t>
      </w:r>
      <w:r>
        <w:fldChar w:fldCharType="end"/>
      </w:r>
    </w:p>
    <w:p w14:paraId="7E573811" w14:textId="77777777" w:rsidR="008C2A11" w:rsidRPr="00714B4F" w:rsidRDefault="008C2A11">
      <w:pPr>
        <w:pStyle w:val="TOC4"/>
        <w:rPr>
          <w:rFonts w:ascii="Calibri" w:eastAsia="Malgun Gothic" w:hAnsi="Calibri"/>
          <w:sz w:val="22"/>
          <w:szCs w:val="22"/>
        </w:rPr>
      </w:pPr>
      <w:r>
        <w:t>8.2.4.1</w:t>
      </w:r>
      <w:r w:rsidRPr="00714B4F">
        <w:rPr>
          <w:rFonts w:ascii="Calibri" w:eastAsia="Malgun Gothic" w:hAnsi="Calibri"/>
          <w:sz w:val="22"/>
          <w:szCs w:val="22"/>
        </w:rPr>
        <w:tab/>
      </w:r>
      <w:r>
        <w:t>General</w:t>
      </w:r>
      <w:r>
        <w:tab/>
      </w:r>
      <w:r>
        <w:fldChar w:fldCharType="begin" w:fldLock="1"/>
      </w:r>
      <w:r>
        <w:instrText xml:space="preserve"> PAGEREF _Toc120032161 \h </w:instrText>
      </w:r>
      <w:r>
        <w:fldChar w:fldCharType="separate"/>
      </w:r>
      <w:r>
        <w:t>28</w:t>
      </w:r>
      <w:r>
        <w:fldChar w:fldCharType="end"/>
      </w:r>
    </w:p>
    <w:p w14:paraId="730EE529" w14:textId="77777777" w:rsidR="008C2A11" w:rsidRPr="00714B4F" w:rsidRDefault="008C2A11">
      <w:pPr>
        <w:pStyle w:val="TOC4"/>
        <w:rPr>
          <w:rFonts w:ascii="Calibri" w:eastAsia="Malgun Gothic" w:hAnsi="Calibri"/>
          <w:sz w:val="22"/>
          <w:szCs w:val="22"/>
        </w:rPr>
      </w:pPr>
      <w:r>
        <w:t>8.2.4.2</w:t>
      </w:r>
      <w:r w:rsidRPr="00714B4F">
        <w:rPr>
          <w:rFonts w:ascii="Calibri" w:eastAsia="Malgun Gothic" w:hAnsi="Calibri"/>
          <w:sz w:val="22"/>
          <w:szCs w:val="22"/>
        </w:rPr>
        <w:tab/>
      </w:r>
      <w:r>
        <w:t>Successful Operation</w:t>
      </w:r>
      <w:r>
        <w:tab/>
      </w:r>
      <w:r>
        <w:fldChar w:fldCharType="begin" w:fldLock="1"/>
      </w:r>
      <w:r>
        <w:instrText xml:space="preserve"> PAGEREF _Toc120032162 \h </w:instrText>
      </w:r>
      <w:r>
        <w:fldChar w:fldCharType="separate"/>
      </w:r>
      <w:r>
        <w:t>28</w:t>
      </w:r>
      <w:r>
        <w:fldChar w:fldCharType="end"/>
      </w:r>
    </w:p>
    <w:p w14:paraId="1D7A46AA" w14:textId="77777777" w:rsidR="008C2A11" w:rsidRPr="00714B4F" w:rsidRDefault="008C2A11">
      <w:pPr>
        <w:pStyle w:val="TOC4"/>
        <w:rPr>
          <w:rFonts w:ascii="Calibri" w:eastAsia="Malgun Gothic" w:hAnsi="Calibri"/>
          <w:sz w:val="22"/>
          <w:szCs w:val="22"/>
        </w:rPr>
      </w:pPr>
      <w:r>
        <w:t>8.2.4.3</w:t>
      </w:r>
      <w:r w:rsidRPr="00714B4F">
        <w:rPr>
          <w:rFonts w:ascii="Calibri" w:eastAsia="Malgun Gothic" w:hAnsi="Calibri"/>
          <w:sz w:val="22"/>
          <w:szCs w:val="22"/>
        </w:rPr>
        <w:tab/>
      </w:r>
      <w:r>
        <w:t>Unsuccessful Operation</w:t>
      </w:r>
      <w:r>
        <w:tab/>
      </w:r>
      <w:r>
        <w:fldChar w:fldCharType="begin" w:fldLock="1"/>
      </w:r>
      <w:r>
        <w:instrText xml:space="preserve"> PAGEREF _Toc120032163 \h </w:instrText>
      </w:r>
      <w:r>
        <w:fldChar w:fldCharType="separate"/>
      </w:r>
      <w:r>
        <w:t>30</w:t>
      </w:r>
      <w:r>
        <w:fldChar w:fldCharType="end"/>
      </w:r>
    </w:p>
    <w:p w14:paraId="76F5A978" w14:textId="77777777" w:rsidR="008C2A11" w:rsidRPr="00714B4F" w:rsidRDefault="008C2A11">
      <w:pPr>
        <w:pStyle w:val="TOC4"/>
        <w:rPr>
          <w:rFonts w:ascii="Calibri" w:eastAsia="Malgun Gothic" w:hAnsi="Calibri"/>
          <w:sz w:val="22"/>
          <w:szCs w:val="22"/>
        </w:rPr>
      </w:pPr>
      <w:r>
        <w:t>8.2.4.4</w:t>
      </w:r>
      <w:r w:rsidRPr="00714B4F">
        <w:rPr>
          <w:rFonts w:ascii="Calibri" w:eastAsia="Malgun Gothic" w:hAnsi="Calibri"/>
          <w:sz w:val="22"/>
          <w:szCs w:val="22"/>
        </w:rPr>
        <w:tab/>
      </w:r>
      <w:r>
        <w:t>Abnormal Conditions</w:t>
      </w:r>
      <w:r>
        <w:tab/>
      </w:r>
      <w:r>
        <w:fldChar w:fldCharType="begin" w:fldLock="1"/>
      </w:r>
      <w:r>
        <w:instrText xml:space="preserve"> PAGEREF _Toc120032164 \h </w:instrText>
      </w:r>
      <w:r>
        <w:fldChar w:fldCharType="separate"/>
      </w:r>
      <w:r>
        <w:t>30</w:t>
      </w:r>
      <w:r>
        <w:fldChar w:fldCharType="end"/>
      </w:r>
    </w:p>
    <w:p w14:paraId="497345E6" w14:textId="77777777" w:rsidR="008C2A11" w:rsidRPr="00714B4F" w:rsidRDefault="008C2A11">
      <w:pPr>
        <w:pStyle w:val="TOC3"/>
        <w:rPr>
          <w:rFonts w:ascii="Calibri" w:eastAsia="Malgun Gothic" w:hAnsi="Calibri"/>
          <w:sz w:val="22"/>
          <w:szCs w:val="22"/>
        </w:rPr>
      </w:pPr>
      <w:r>
        <w:t>8.2.5</w:t>
      </w:r>
      <w:r w:rsidRPr="00714B4F">
        <w:rPr>
          <w:rFonts w:ascii="Calibri" w:eastAsia="Malgun Gothic" w:hAnsi="Calibri"/>
          <w:sz w:val="22"/>
          <w:szCs w:val="22"/>
        </w:rPr>
        <w:tab/>
      </w:r>
      <w:r>
        <w:t>RAN Paging</w:t>
      </w:r>
      <w:r>
        <w:tab/>
      </w:r>
      <w:r>
        <w:fldChar w:fldCharType="begin" w:fldLock="1"/>
      </w:r>
      <w:r>
        <w:instrText xml:space="preserve"> PAGEREF _Toc120032165 \h </w:instrText>
      </w:r>
      <w:r>
        <w:fldChar w:fldCharType="separate"/>
      </w:r>
      <w:r>
        <w:t>30</w:t>
      </w:r>
      <w:r>
        <w:fldChar w:fldCharType="end"/>
      </w:r>
    </w:p>
    <w:p w14:paraId="664D5235" w14:textId="77777777" w:rsidR="008C2A11" w:rsidRPr="00714B4F" w:rsidRDefault="008C2A11">
      <w:pPr>
        <w:pStyle w:val="TOC4"/>
        <w:rPr>
          <w:rFonts w:ascii="Calibri" w:eastAsia="Malgun Gothic" w:hAnsi="Calibri"/>
          <w:sz w:val="22"/>
          <w:szCs w:val="22"/>
        </w:rPr>
      </w:pPr>
      <w:r>
        <w:t>8.2.5.1</w:t>
      </w:r>
      <w:r w:rsidRPr="00714B4F">
        <w:rPr>
          <w:rFonts w:ascii="Calibri" w:eastAsia="Malgun Gothic" w:hAnsi="Calibri"/>
          <w:sz w:val="22"/>
          <w:szCs w:val="22"/>
        </w:rPr>
        <w:tab/>
      </w:r>
      <w:r>
        <w:t>General</w:t>
      </w:r>
      <w:r>
        <w:tab/>
      </w:r>
      <w:r>
        <w:fldChar w:fldCharType="begin" w:fldLock="1"/>
      </w:r>
      <w:r>
        <w:instrText xml:space="preserve"> PAGEREF _Toc120032166 \h </w:instrText>
      </w:r>
      <w:r>
        <w:fldChar w:fldCharType="separate"/>
      </w:r>
      <w:r>
        <w:t>30</w:t>
      </w:r>
      <w:r>
        <w:fldChar w:fldCharType="end"/>
      </w:r>
    </w:p>
    <w:p w14:paraId="3F57AA4C" w14:textId="77777777" w:rsidR="008C2A11" w:rsidRPr="00714B4F" w:rsidRDefault="008C2A11">
      <w:pPr>
        <w:pStyle w:val="TOC4"/>
        <w:rPr>
          <w:rFonts w:ascii="Calibri" w:eastAsia="Malgun Gothic" w:hAnsi="Calibri"/>
          <w:sz w:val="22"/>
          <w:szCs w:val="22"/>
        </w:rPr>
      </w:pPr>
      <w:r>
        <w:t>8.2.5.2</w:t>
      </w:r>
      <w:r w:rsidRPr="00714B4F">
        <w:rPr>
          <w:rFonts w:ascii="Calibri" w:eastAsia="Malgun Gothic" w:hAnsi="Calibri"/>
          <w:sz w:val="22"/>
          <w:szCs w:val="22"/>
        </w:rPr>
        <w:tab/>
      </w:r>
      <w:r>
        <w:t>Successful operation</w:t>
      </w:r>
      <w:r>
        <w:tab/>
      </w:r>
      <w:r>
        <w:fldChar w:fldCharType="begin" w:fldLock="1"/>
      </w:r>
      <w:r>
        <w:instrText xml:space="preserve"> PAGEREF _Toc120032167 \h </w:instrText>
      </w:r>
      <w:r>
        <w:fldChar w:fldCharType="separate"/>
      </w:r>
      <w:r>
        <w:t>31</w:t>
      </w:r>
      <w:r>
        <w:fldChar w:fldCharType="end"/>
      </w:r>
    </w:p>
    <w:p w14:paraId="212D06CB" w14:textId="77777777" w:rsidR="008C2A11" w:rsidRPr="00714B4F" w:rsidRDefault="008C2A11">
      <w:pPr>
        <w:pStyle w:val="TOC4"/>
        <w:rPr>
          <w:rFonts w:ascii="Calibri" w:eastAsia="Malgun Gothic" w:hAnsi="Calibri"/>
          <w:sz w:val="22"/>
          <w:szCs w:val="22"/>
        </w:rPr>
      </w:pPr>
      <w:r>
        <w:t>8.2.5.3</w:t>
      </w:r>
      <w:r w:rsidRPr="00714B4F">
        <w:rPr>
          <w:rFonts w:ascii="Calibri" w:eastAsia="Malgun Gothic" w:hAnsi="Calibri"/>
          <w:sz w:val="22"/>
          <w:szCs w:val="22"/>
        </w:rPr>
        <w:tab/>
      </w:r>
      <w:r>
        <w:t>Unsuccessful Operation</w:t>
      </w:r>
      <w:r>
        <w:tab/>
      </w:r>
      <w:r>
        <w:fldChar w:fldCharType="begin" w:fldLock="1"/>
      </w:r>
      <w:r>
        <w:instrText xml:space="preserve"> PAGEREF _Toc120032168 \h </w:instrText>
      </w:r>
      <w:r>
        <w:fldChar w:fldCharType="separate"/>
      </w:r>
      <w:r>
        <w:t>31</w:t>
      </w:r>
      <w:r>
        <w:fldChar w:fldCharType="end"/>
      </w:r>
    </w:p>
    <w:p w14:paraId="576A63C6" w14:textId="77777777" w:rsidR="008C2A11" w:rsidRPr="00714B4F" w:rsidRDefault="008C2A11">
      <w:pPr>
        <w:pStyle w:val="TOC4"/>
        <w:rPr>
          <w:rFonts w:ascii="Calibri" w:eastAsia="Malgun Gothic" w:hAnsi="Calibri"/>
          <w:sz w:val="22"/>
          <w:szCs w:val="22"/>
        </w:rPr>
      </w:pPr>
      <w:r>
        <w:t>8.2.5.4</w:t>
      </w:r>
      <w:r w:rsidRPr="00714B4F">
        <w:rPr>
          <w:rFonts w:ascii="Calibri" w:eastAsia="Malgun Gothic" w:hAnsi="Calibri"/>
          <w:sz w:val="22"/>
          <w:szCs w:val="22"/>
        </w:rPr>
        <w:tab/>
      </w:r>
      <w:r>
        <w:t>Abnormal Condition</w:t>
      </w:r>
      <w:r>
        <w:tab/>
      </w:r>
      <w:r>
        <w:fldChar w:fldCharType="begin" w:fldLock="1"/>
      </w:r>
      <w:r>
        <w:instrText xml:space="preserve"> PAGEREF _Toc120032169 \h </w:instrText>
      </w:r>
      <w:r>
        <w:fldChar w:fldCharType="separate"/>
      </w:r>
      <w:r>
        <w:t>31</w:t>
      </w:r>
      <w:r>
        <w:fldChar w:fldCharType="end"/>
      </w:r>
    </w:p>
    <w:p w14:paraId="27828E74" w14:textId="77777777" w:rsidR="008C2A11" w:rsidRPr="00714B4F" w:rsidRDefault="008C2A11">
      <w:pPr>
        <w:pStyle w:val="TOC3"/>
        <w:rPr>
          <w:rFonts w:ascii="Calibri" w:eastAsia="Malgun Gothic" w:hAnsi="Calibri"/>
          <w:sz w:val="22"/>
          <w:szCs w:val="22"/>
        </w:rPr>
      </w:pPr>
      <w:r>
        <w:t>8.2.6</w:t>
      </w:r>
      <w:r w:rsidRPr="00714B4F">
        <w:rPr>
          <w:rFonts w:ascii="Calibri" w:eastAsia="Malgun Gothic" w:hAnsi="Calibri"/>
          <w:sz w:val="22"/>
          <w:szCs w:val="22"/>
        </w:rPr>
        <w:tab/>
      </w:r>
      <w:r>
        <w:t>XN-U Address Indication</w:t>
      </w:r>
      <w:r>
        <w:tab/>
      </w:r>
      <w:r>
        <w:fldChar w:fldCharType="begin" w:fldLock="1"/>
      </w:r>
      <w:r>
        <w:instrText xml:space="preserve"> PAGEREF _Toc120032170 \h </w:instrText>
      </w:r>
      <w:r>
        <w:fldChar w:fldCharType="separate"/>
      </w:r>
      <w:r>
        <w:t>31</w:t>
      </w:r>
      <w:r>
        <w:fldChar w:fldCharType="end"/>
      </w:r>
    </w:p>
    <w:p w14:paraId="569FC4B7" w14:textId="77777777" w:rsidR="008C2A11" w:rsidRPr="00714B4F" w:rsidRDefault="008C2A11">
      <w:pPr>
        <w:pStyle w:val="TOC4"/>
        <w:rPr>
          <w:rFonts w:ascii="Calibri" w:eastAsia="Malgun Gothic" w:hAnsi="Calibri"/>
          <w:sz w:val="22"/>
          <w:szCs w:val="22"/>
        </w:rPr>
      </w:pPr>
      <w:r>
        <w:t>8.2.6.1</w:t>
      </w:r>
      <w:r w:rsidRPr="00714B4F">
        <w:rPr>
          <w:rFonts w:ascii="Calibri" w:eastAsia="Malgun Gothic" w:hAnsi="Calibri"/>
          <w:sz w:val="22"/>
          <w:szCs w:val="22"/>
        </w:rPr>
        <w:tab/>
      </w:r>
      <w:r>
        <w:t>General</w:t>
      </w:r>
      <w:r>
        <w:tab/>
      </w:r>
      <w:r>
        <w:fldChar w:fldCharType="begin" w:fldLock="1"/>
      </w:r>
      <w:r>
        <w:instrText xml:space="preserve"> PAGEREF _Toc120032171 \h </w:instrText>
      </w:r>
      <w:r>
        <w:fldChar w:fldCharType="separate"/>
      </w:r>
      <w:r>
        <w:t>31</w:t>
      </w:r>
      <w:r>
        <w:fldChar w:fldCharType="end"/>
      </w:r>
    </w:p>
    <w:p w14:paraId="4A4A92BF" w14:textId="77777777" w:rsidR="008C2A11" w:rsidRPr="00714B4F" w:rsidRDefault="008C2A11">
      <w:pPr>
        <w:pStyle w:val="TOC4"/>
        <w:rPr>
          <w:rFonts w:ascii="Calibri" w:eastAsia="Malgun Gothic" w:hAnsi="Calibri"/>
          <w:sz w:val="22"/>
          <w:szCs w:val="22"/>
        </w:rPr>
      </w:pPr>
      <w:r>
        <w:t>8.2.6.2</w:t>
      </w:r>
      <w:r w:rsidRPr="00714B4F">
        <w:rPr>
          <w:rFonts w:ascii="Calibri" w:eastAsia="Malgun Gothic" w:hAnsi="Calibri"/>
          <w:sz w:val="22"/>
          <w:szCs w:val="22"/>
        </w:rPr>
        <w:tab/>
      </w:r>
      <w:r>
        <w:t>Successful Operation</w:t>
      </w:r>
      <w:r>
        <w:tab/>
      </w:r>
      <w:r>
        <w:fldChar w:fldCharType="begin" w:fldLock="1"/>
      </w:r>
      <w:r>
        <w:instrText xml:space="preserve"> PAGEREF _Toc120032172 \h </w:instrText>
      </w:r>
      <w:r>
        <w:fldChar w:fldCharType="separate"/>
      </w:r>
      <w:r>
        <w:t>32</w:t>
      </w:r>
      <w:r>
        <w:fldChar w:fldCharType="end"/>
      </w:r>
    </w:p>
    <w:p w14:paraId="29EC834D" w14:textId="77777777" w:rsidR="008C2A11" w:rsidRPr="00714B4F" w:rsidRDefault="008C2A11">
      <w:pPr>
        <w:pStyle w:val="TOC4"/>
        <w:rPr>
          <w:rFonts w:ascii="Calibri" w:eastAsia="Malgun Gothic" w:hAnsi="Calibri"/>
          <w:sz w:val="22"/>
          <w:szCs w:val="22"/>
        </w:rPr>
      </w:pPr>
      <w:r>
        <w:t>8.2.6.3</w:t>
      </w:r>
      <w:r w:rsidRPr="00714B4F">
        <w:rPr>
          <w:rFonts w:ascii="Calibri" w:eastAsia="Malgun Gothic" w:hAnsi="Calibri"/>
          <w:sz w:val="22"/>
          <w:szCs w:val="22"/>
        </w:rPr>
        <w:tab/>
      </w:r>
      <w:r>
        <w:t>Unsuccessful Operation</w:t>
      </w:r>
      <w:r>
        <w:tab/>
      </w:r>
      <w:r>
        <w:fldChar w:fldCharType="begin" w:fldLock="1"/>
      </w:r>
      <w:r>
        <w:instrText xml:space="preserve"> PAGEREF _Toc120032173 \h </w:instrText>
      </w:r>
      <w:r>
        <w:fldChar w:fldCharType="separate"/>
      </w:r>
      <w:r>
        <w:t>33</w:t>
      </w:r>
      <w:r>
        <w:fldChar w:fldCharType="end"/>
      </w:r>
    </w:p>
    <w:p w14:paraId="7175F99C" w14:textId="77777777" w:rsidR="008C2A11" w:rsidRPr="00714B4F" w:rsidRDefault="008C2A11">
      <w:pPr>
        <w:pStyle w:val="TOC4"/>
        <w:rPr>
          <w:rFonts w:ascii="Calibri" w:eastAsia="Malgun Gothic" w:hAnsi="Calibri"/>
          <w:sz w:val="22"/>
          <w:szCs w:val="22"/>
        </w:rPr>
      </w:pPr>
      <w:r>
        <w:t>8.2.6.4</w:t>
      </w:r>
      <w:r w:rsidRPr="00714B4F">
        <w:rPr>
          <w:rFonts w:ascii="Calibri" w:eastAsia="Malgun Gothic" w:hAnsi="Calibri"/>
          <w:sz w:val="22"/>
          <w:szCs w:val="22"/>
        </w:rPr>
        <w:tab/>
      </w:r>
      <w:r>
        <w:t>Abnormal Conditions</w:t>
      </w:r>
      <w:r>
        <w:tab/>
      </w:r>
      <w:r>
        <w:fldChar w:fldCharType="begin" w:fldLock="1"/>
      </w:r>
      <w:r>
        <w:instrText xml:space="preserve"> PAGEREF _Toc120032174 \h </w:instrText>
      </w:r>
      <w:r>
        <w:fldChar w:fldCharType="separate"/>
      </w:r>
      <w:r>
        <w:t>33</w:t>
      </w:r>
      <w:r>
        <w:fldChar w:fldCharType="end"/>
      </w:r>
    </w:p>
    <w:p w14:paraId="55F5D14D" w14:textId="77777777" w:rsidR="008C2A11" w:rsidRPr="00714B4F" w:rsidRDefault="008C2A11">
      <w:pPr>
        <w:pStyle w:val="TOC3"/>
        <w:rPr>
          <w:rFonts w:ascii="Calibri" w:eastAsia="Malgun Gothic" w:hAnsi="Calibri"/>
          <w:sz w:val="22"/>
          <w:szCs w:val="22"/>
        </w:rPr>
      </w:pPr>
      <w:r>
        <w:t>8.2.7</w:t>
      </w:r>
      <w:r w:rsidRPr="00714B4F">
        <w:rPr>
          <w:rFonts w:ascii="Calibri" w:eastAsia="Malgun Gothic" w:hAnsi="Calibri"/>
          <w:sz w:val="22"/>
          <w:szCs w:val="22"/>
        </w:rPr>
        <w:tab/>
      </w:r>
      <w:r>
        <w:t>UE Context Release</w:t>
      </w:r>
      <w:r>
        <w:tab/>
      </w:r>
      <w:r>
        <w:fldChar w:fldCharType="begin" w:fldLock="1"/>
      </w:r>
      <w:r>
        <w:instrText xml:space="preserve"> PAGEREF _Toc120032175 \h </w:instrText>
      </w:r>
      <w:r>
        <w:fldChar w:fldCharType="separate"/>
      </w:r>
      <w:r>
        <w:t>33</w:t>
      </w:r>
      <w:r>
        <w:fldChar w:fldCharType="end"/>
      </w:r>
    </w:p>
    <w:p w14:paraId="526B6C16" w14:textId="77777777" w:rsidR="008C2A11" w:rsidRPr="00714B4F" w:rsidRDefault="008C2A11">
      <w:pPr>
        <w:pStyle w:val="TOC4"/>
        <w:rPr>
          <w:rFonts w:ascii="Calibri" w:eastAsia="Malgun Gothic" w:hAnsi="Calibri"/>
          <w:sz w:val="22"/>
          <w:szCs w:val="22"/>
        </w:rPr>
      </w:pPr>
      <w:r>
        <w:t>8.2.7.1</w:t>
      </w:r>
      <w:r w:rsidRPr="00714B4F">
        <w:rPr>
          <w:rFonts w:ascii="Calibri" w:eastAsia="Malgun Gothic" w:hAnsi="Calibri"/>
          <w:sz w:val="22"/>
          <w:szCs w:val="22"/>
        </w:rPr>
        <w:tab/>
      </w:r>
      <w:r>
        <w:t>General</w:t>
      </w:r>
      <w:r>
        <w:tab/>
      </w:r>
      <w:r>
        <w:fldChar w:fldCharType="begin" w:fldLock="1"/>
      </w:r>
      <w:r>
        <w:instrText xml:space="preserve"> PAGEREF _Toc120032176 \h </w:instrText>
      </w:r>
      <w:r>
        <w:fldChar w:fldCharType="separate"/>
      </w:r>
      <w:r>
        <w:t>33</w:t>
      </w:r>
      <w:r>
        <w:fldChar w:fldCharType="end"/>
      </w:r>
    </w:p>
    <w:p w14:paraId="7E1E5E28" w14:textId="77777777" w:rsidR="008C2A11" w:rsidRPr="00714B4F" w:rsidRDefault="008C2A11">
      <w:pPr>
        <w:pStyle w:val="TOC4"/>
        <w:rPr>
          <w:rFonts w:ascii="Calibri" w:eastAsia="Malgun Gothic" w:hAnsi="Calibri"/>
          <w:sz w:val="22"/>
          <w:szCs w:val="22"/>
        </w:rPr>
      </w:pPr>
      <w:r>
        <w:t>8.2.7.2</w:t>
      </w:r>
      <w:r w:rsidRPr="00714B4F">
        <w:rPr>
          <w:rFonts w:ascii="Calibri" w:eastAsia="Malgun Gothic" w:hAnsi="Calibri"/>
          <w:sz w:val="22"/>
          <w:szCs w:val="22"/>
        </w:rPr>
        <w:tab/>
      </w:r>
      <w:r>
        <w:t>Successful Operation</w:t>
      </w:r>
      <w:r>
        <w:tab/>
      </w:r>
      <w:r>
        <w:fldChar w:fldCharType="begin" w:fldLock="1"/>
      </w:r>
      <w:r>
        <w:instrText xml:space="preserve"> PAGEREF _Toc120032177 \h </w:instrText>
      </w:r>
      <w:r>
        <w:fldChar w:fldCharType="separate"/>
      </w:r>
      <w:r>
        <w:t>33</w:t>
      </w:r>
      <w:r>
        <w:fldChar w:fldCharType="end"/>
      </w:r>
    </w:p>
    <w:p w14:paraId="6E0F2063" w14:textId="77777777" w:rsidR="008C2A11" w:rsidRPr="00714B4F" w:rsidRDefault="008C2A11">
      <w:pPr>
        <w:pStyle w:val="TOC4"/>
        <w:rPr>
          <w:rFonts w:ascii="Calibri" w:eastAsia="Malgun Gothic" w:hAnsi="Calibri"/>
          <w:sz w:val="22"/>
          <w:szCs w:val="22"/>
        </w:rPr>
      </w:pPr>
      <w:r>
        <w:t>8.2.7.3</w:t>
      </w:r>
      <w:r w:rsidRPr="00714B4F">
        <w:rPr>
          <w:rFonts w:ascii="Calibri" w:eastAsia="Malgun Gothic" w:hAnsi="Calibri"/>
          <w:sz w:val="22"/>
          <w:szCs w:val="22"/>
        </w:rPr>
        <w:tab/>
      </w:r>
      <w:r>
        <w:t>Unsuccessful Operation</w:t>
      </w:r>
      <w:r>
        <w:tab/>
      </w:r>
      <w:r>
        <w:fldChar w:fldCharType="begin" w:fldLock="1"/>
      </w:r>
      <w:r>
        <w:instrText xml:space="preserve"> PAGEREF _Toc120032178 \h </w:instrText>
      </w:r>
      <w:r>
        <w:fldChar w:fldCharType="separate"/>
      </w:r>
      <w:r>
        <w:t>34</w:t>
      </w:r>
      <w:r>
        <w:fldChar w:fldCharType="end"/>
      </w:r>
    </w:p>
    <w:p w14:paraId="555A598B" w14:textId="77777777" w:rsidR="008C2A11" w:rsidRPr="00714B4F" w:rsidRDefault="008C2A11">
      <w:pPr>
        <w:pStyle w:val="TOC4"/>
        <w:rPr>
          <w:rFonts w:ascii="Calibri" w:eastAsia="Malgun Gothic" w:hAnsi="Calibri"/>
          <w:sz w:val="22"/>
          <w:szCs w:val="22"/>
        </w:rPr>
      </w:pPr>
      <w:r>
        <w:t>8.2.7.4</w:t>
      </w:r>
      <w:r w:rsidRPr="00714B4F">
        <w:rPr>
          <w:rFonts w:ascii="Calibri" w:eastAsia="Malgun Gothic" w:hAnsi="Calibri"/>
          <w:sz w:val="22"/>
          <w:szCs w:val="22"/>
        </w:rPr>
        <w:tab/>
      </w:r>
      <w:r>
        <w:t>Abnormal Conditions</w:t>
      </w:r>
      <w:r>
        <w:tab/>
      </w:r>
      <w:r>
        <w:fldChar w:fldCharType="begin" w:fldLock="1"/>
      </w:r>
      <w:r>
        <w:instrText xml:space="preserve"> PAGEREF _Toc120032179 \h </w:instrText>
      </w:r>
      <w:r>
        <w:fldChar w:fldCharType="separate"/>
      </w:r>
      <w:r>
        <w:t>34</w:t>
      </w:r>
      <w:r>
        <w:fldChar w:fldCharType="end"/>
      </w:r>
    </w:p>
    <w:p w14:paraId="062A12C6" w14:textId="77777777" w:rsidR="008C2A11" w:rsidRPr="00714B4F" w:rsidRDefault="008C2A11">
      <w:pPr>
        <w:pStyle w:val="TOC3"/>
        <w:rPr>
          <w:rFonts w:ascii="Calibri" w:eastAsia="Malgun Gothic" w:hAnsi="Calibri"/>
          <w:sz w:val="22"/>
          <w:szCs w:val="22"/>
        </w:rPr>
      </w:pPr>
      <w:r>
        <w:t>8.2.8</w:t>
      </w:r>
      <w:r w:rsidRPr="00714B4F">
        <w:rPr>
          <w:rFonts w:ascii="Calibri" w:eastAsia="Malgun Gothic" w:hAnsi="Calibri"/>
          <w:sz w:val="22"/>
          <w:szCs w:val="22"/>
        </w:rPr>
        <w:tab/>
      </w:r>
      <w:r>
        <w:t>Handover Success</w:t>
      </w:r>
      <w:r>
        <w:tab/>
      </w:r>
      <w:r>
        <w:fldChar w:fldCharType="begin" w:fldLock="1"/>
      </w:r>
      <w:r>
        <w:instrText xml:space="preserve"> PAGEREF _Toc120032180 \h </w:instrText>
      </w:r>
      <w:r>
        <w:fldChar w:fldCharType="separate"/>
      </w:r>
      <w:r>
        <w:t>35</w:t>
      </w:r>
      <w:r>
        <w:fldChar w:fldCharType="end"/>
      </w:r>
    </w:p>
    <w:p w14:paraId="171EF147" w14:textId="77777777" w:rsidR="008C2A11" w:rsidRPr="00714B4F" w:rsidRDefault="008C2A11">
      <w:pPr>
        <w:pStyle w:val="TOC4"/>
        <w:rPr>
          <w:rFonts w:ascii="Calibri" w:eastAsia="Malgun Gothic" w:hAnsi="Calibri"/>
          <w:sz w:val="22"/>
          <w:szCs w:val="22"/>
        </w:rPr>
      </w:pPr>
      <w:r>
        <w:t>8.2.8.1</w:t>
      </w:r>
      <w:r w:rsidRPr="00714B4F">
        <w:rPr>
          <w:rFonts w:ascii="Calibri" w:eastAsia="Malgun Gothic" w:hAnsi="Calibri"/>
          <w:sz w:val="22"/>
          <w:szCs w:val="22"/>
        </w:rPr>
        <w:tab/>
      </w:r>
      <w:r>
        <w:t>General</w:t>
      </w:r>
      <w:r>
        <w:tab/>
      </w:r>
      <w:r>
        <w:fldChar w:fldCharType="begin" w:fldLock="1"/>
      </w:r>
      <w:r>
        <w:instrText xml:space="preserve"> PAGEREF _Toc120032181 \h </w:instrText>
      </w:r>
      <w:r>
        <w:fldChar w:fldCharType="separate"/>
      </w:r>
      <w:r>
        <w:t>35</w:t>
      </w:r>
      <w:r>
        <w:fldChar w:fldCharType="end"/>
      </w:r>
    </w:p>
    <w:p w14:paraId="191ADEE0" w14:textId="77777777" w:rsidR="008C2A11" w:rsidRPr="00714B4F" w:rsidRDefault="008C2A11">
      <w:pPr>
        <w:pStyle w:val="TOC4"/>
        <w:rPr>
          <w:rFonts w:ascii="Calibri" w:eastAsia="Malgun Gothic" w:hAnsi="Calibri"/>
          <w:sz w:val="22"/>
          <w:szCs w:val="22"/>
        </w:rPr>
      </w:pPr>
      <w:r>
        <w:t>8.2.8.2</w:t>
      </w:r>
      <w:r w:rsidRPr="00714B4F">
        <w:rPr>
          <w:rFonts w:ascii="Calibri" w:eastAsia="Malgun Gothic" w:hAnsi="Calibri"/>
          <w:sz w:val="22"/>
          <w:szCs w:val="22"/>
        </w:rPr>
        <w:tab/>
      </w:r>
      <w:r>
        <w:t>Successful Operation</w:t>
      </w:r>
      <w:r>
        <w:tab/>
      </w:r>
      <w:r>
        <w:fldChar w:fldCharType="begin" w:fldLock="1"/>
      </w:r>
      <w:r>
        <w:instrText xml:space="preserve"> PAGEREF _Toc120032182 \h </w:instrText>
      </w:r>
      <w:r>
        <w:fldChar w:fldCharType="separate"/>
      </w:r>
      <w:r>
        <w:t>35</w:t>
      </w:r>
      <w:r>
        <w:fldChar w:fldCharType="end"/>
      </w:r>
    </w:p>
    <w:p w14:paraId="36E5060D" w14:textId="77777777" w:rsidR="008C2A11" w:rsidRPr="00714B4F" w:rsidRDefault="008C2A11">
      <w:pPr>
        <w:pStyle w:val="TOC4"/>
        <w:rPr>
          <w:rFonts w:ascii="Calibri" w:eastAsia="Malgun Gothic" w:hAnsi="Calibri"/>
          <w:sz w:val="22"/>
          <w:szCs w:val="22"/>
        </w:rPr>
      </w:pPr>
      <w:r>
        <w:t>8.2.8.3</w:t>
      </w:r>
      <w:r w:rsidRPr="00714B4F">
        <w:rPr>
          <w:rFonts w:ascii="Calibri" w:eastAsia="Malgun Gothic" w:hAnsi="Calibri"/>
          <w:sz w:val="22"/>
          <w:szCs w:val="22"/>
        </w:rPr>
        <w:tab/>
      </w:r>
      <w:r>
        <w:t>Unsuccessful Operation</w:t>
      </w:r>
      <w:r>
        <w:tab/>
      </w:r>
      <w:r>
        <w:fldChar w:fldCharType="begin" w:fldLock="1"/>
      </w:r>
      <w:r>
        <w:instrText xml:space="preserve"> PAGEREF _Toc120032183 \h </w:instrText>
      </w:r>
      <w:r>
        <w:fldChar w:fldCharType="separate"/>
      </w:r>
      <w:r>
        <w:t>35</w:t>
      </w:r>
      <w:r>
        <w:fldChar w:fldCharType="end"/>
      </w:r>
    </w:p>
    <w:p w14:paraId="0B25EFED" w14:textId="77777777" w:rsidR="008C2A11" w:rsidRPr="00714B4F" w:rsidRDefault="008C2A11">
      <w:pPr>
        <w:pStyle w:val="TOC4"/>
        <w:rPr>
          <w:rFonts w:ascii="Calibri" w:eastAsia="Malgun Gothic" w:hAnsi="Calibri"/>
          <w:sz w:val="22"/>
          <w:szCs w:val="22"/>
        </w:rPr>
      </w:pPr>
      <w:r>
        <w:t>8.2.8.4</w:t>
      </w:r>
      <w:r w:rsidRPr="00714B4F">
        <w:rPr>
          <w:rFonts w:ascii="Calibri" w:eastAsia="Malgun Gothic" w:hAnsi="Calibri"/>
          <w:sz w:val="22"/>
          <w:szCs w:val="22"/>
        </w:rPr>
        <w:tab/>
      </w:r>
      <w:r>
        <w:t>Abnormal Conditions</w:t>
      </w:r>
      <w:r>
        <w:tab/>
      </w:r>
      <w:r>
        <w:fldChar w:fldCharType="begin" w:fldLock="1"/>
      </w:r>
      <w:r>
        <w:instrText xml:space="preserve"> PAGEREF _Toc120032184 \h </w:instrText>
      </w:r>
      <w:r>
        <w:fldChar w:fldCharType="separate"/>
      </w:r>
      <w:r>
        <w:t>35</w:t>
      </w:r>
      <w:r>
        <w:fldChar w:fldCharType="end"/>
      </w:r>
    </w:p>
    <w:p w14:paraId="49720A59" w14:textId="77777777" w:rsidR="008C2A11" w:rsidRPr="00714B4F" w:rsidRDefault="008C2A11">
      <w:pPr>
        <w:pStyle w:val="TOC3"/>
        <w:rPr>
          <w:rFonts w:ascii="Calibri" w:eastAsia="Malgun Gothic" w:hAnsi="Calibri"/>
          <w:sz w:val="22"/>
          <w:szCs w:val="22"/>
        </w:rPr>
      </w:pPr>
      <w:r>
        <w:t>8.2.9</w:t>
      </w:r>
      <w:r w:rsidRPr="00714B4F">
        <w:rPr>
          <w:rFonts w:ascii="Calibri" w:eastAsia="Malgun Gothic" w:hAnsi="Calibri"/>
          <w:sz w:val="22"/>
          <w:szCs w:val="22"/>
        </w:rPr>
        <w:tab/>
      </w:r>
      <w:r>
        <w:t>Conditional Handover Cancel</w:t>
      </w:r>
      <w:r>
        <w:tab/>
      </w:r>
      <w:r>
        <w:fldChar w:fldCharType="begin" w:fldLock="1"/>
      </w:r>
      <w:r>
        <w:instrText xml:space="preserve"> PAGEREF _Toc120032185 \h </w:instrText>
      </w:r>
      <w:r>
        <w:fldChar w:fldCharType="separate"/>
      </w:r>
      <w:r>
        <w:t>35</w:t>
      </w:r>
      <w:r>
        <w:fldChar w:fldCharType="end"/>
      </w:r>
    </w:p>
    <w:p w14:paraId="3703DB77" w14:textId="77777777" w:rsidR="008C2A11" w:rsidRPr="00714B4F" w:rsidRDefault="008C2A11">
      <w:pPr>
        <w:pStyle w:val="TOC4"/>
        <w:rPr>
          <w:rFonts w:ascii="Calibri" w:eastAsia="Malgun Gothic" w:hAnsi="Calibri"/>
          <w:sz w:val="22"/>
          <w:szCs w:val="22"/>
        </w:rPr>
      </w:pPr>
      <w:r>
        <w:t>8.2.9.1</w:t>
      </w:r>
      <w:r w:rsidRPr="00714B4F">
        <w:rPr>
          <w:rFonts w:ascii="Calibri" w:eastAsia="Malgun Gothic" w:hAnsi="Calibri"/>
          <w:sz w:val="22"/>
          <w:szCs w:val="22"/>
        </w:rPr>
        <w:tab/>
      </w:r>
      <w:r>
        <w:t>General</w:t>
      </w:r>
      <w:r>
        <w:tab/>
      </w:r>
      <w:r>
        <w:fldChar w:fldCharType="begin" w:fldLock="1"/>
      </w:r>
      <w:r>
        <w:instrText xml:space="preserve"> PAGEREF _Toc120032186 \h </w:instrText>
      </w:r>
      <w:r>
        <w:fldChar w:fldCharType="separate"/>
      </w:r>
      <w:r>
        <w:t>35</w:t>
      </w:r>
      <w:r>
        <w:fldChar w:fldCharType="end"/>
      </w:r>
    </w:p>
    <w:p w14:paraId="2A07239F" w14:textId="77777777" w:rsidR="008C2A11" w:rsidRPr="00714B4F" w:rsidRDefault="008C2A11">
      <w:pPr>
        <w:pStyle w:val="TOC4"/>
        <w:rPr>
          <w:rFonts w:ascii="Calibri" w:eastAsia="Malgun Gothic" w:hAnsi="Calibri"/>
          <w:sz w:val="22"/>
          <w:szCs w:val="22"/>
        </w:rPr>
      </w:pPr>
      <w:r>
        <w:t>8.2.9.2</w:t>
      </w:r>
      <w:r w:rsidRPr="00714B4F">
        <w:rPr>
          <w:rFonts w:ascii="Calibri" w:eastAsia="Malgun Gothic" w:hAnsi="Calibri"/>
          <w:sz w:val="22"/>
          <w:szCs w:val="22"/>
        </w:rPr>
        <w:tab/>
      </w:r>
      <w:r>
        <w:t>Successful Operation</w:t>
      </w:r>
      <w:r>
        <w:tab/>
      </w:r>
      <w:r>
        <w:fldChar w:fldCharType="begin" w:fldLock="1"/>
      </w:r>
      <w:r>
        <w:instrText xml:space="preserve"> PAGEREF _Toc120032187 \h </w:instrText>
      </w:r>
      <w:r>
        <w:fldChar w:fldCharType="separate"/>
      </w:r>
      <w:r>
        <w:t>36</w:t>
      </w:r>
      <w:r>
        <w:fldChar w:fldCharType="end"/>
      </w:r>
    </w:p>
    <w:p w14:paraId="6EEE57DC" w14:textId="77777777" w:rsidR="008C2A11" w:rsidRPr="00714B4F" w:rsidRDefault="008C2A11">
      <w:pPr>
        <w:pStyle w:val="TOC4"/>
        <w:rPr>
          <w:rFonts w:ascii="Calibri" w:eastAsia="Malgun Gothic" w:hAnsi="Calibri"/>
          <w:sz w:val="22"/>
          <w:szCs w:val="22"/>
        </w:rPr>
      </w:pPr>
      <w:r>
        <w:t>8.2.9.3</w:t>
      </w:r>
      <w:r w:rsidRPr="00714B4F">
        <w:rPr>
          <w:rFonts w:ascii="Calibri" w:eastAsia="Malgun Gothic" w:hAnsi="Calibri"/>
          <w:sz w:val="22"/>
          <w:szCs w:val="22"/>
        </w:rPr>
        <w:tab/>
      </w:r>
      <w:r>
        <w:t>Unsuccessful Operation</w:t>
      </w:r>
      <w:r>
        <w:tab/>
      </w:r>
      <w:r>
        <w:fldChar w:fldCharType="begin" w:fldLock="1"/>
      </w:r>
      <w:r>
        <w:instrText xml:space="preserve"> PAGEREF _Toc120032188 \h </w:instrText>
      </w:r>
      <w:r>
        <w:fldChar w:fldCharType="separate"/>
      </w:r>
      <w:r>
        <w:t>36</w:t>
      </w:r>
      <w:r>
        <w:fldChar w:fldCharType="end"/>
      </w:r>
    </w:p>
    <w:p w14:paraId="48AD8F9A" w14:textId="77777777" w:rsidR="008C2A11" w:rsidRPr="00714B4F" w:rsidRDefault="008C2A11">
      <w:pPr>
        <w:pStyle w:val="TOC4"/>
        <w:rPr>
          <w:rFonts w:ascii="Calibri" w:eastAsia="Malgun Gothic" w:hAnsi="Calibri"/>
          <w:sz w:val="22"/>
          <w:szCs w:val="22"/>
        </w:rPr>
      </w:pPr>
      <w:r>
        <w:t>8.2.9.4</w:t>
      </w:r>
      <w:r w:rsidRPr="00714B4F">
        <w:rPr>
          <w:rFonts w:ascii="Calibri" w:eastAsia="Malgun Gothic" w:hAnsi="Calibri"/>
          <w:sz w:val="22"/>
          <w:szCs w:val="22"/>
        </w:rPr>
        <w:tab/>
      </w:r>
      <w:r>
        <w:t>Abnormal Conditions</w:t>
      </w:r>
      <w:r>
        <w:tab/>
      </w:r>
      <w:r>
        <w:fldChar w:fldCharType="begin" w:fldLock="1"/>
      </w:r>
      <w:r>
        <w:instrText xml:space="preserve"> PAGEREF _Toc120032189 \h </w:instrText>
      </w:r>
      <w:r>
        <w:fldChar w:fldCharType="separate"/>
      </w:r>
      <w:r>
        <w:t>36</w:t>
      </w:r>
      <w:r>
        <w:fldChar w:fldCharType="end"/>
      </w:r>
    </w:p>
    <w:p w14:paraId="456AEA60" w14:textId="77777777" w:rsidR="008C2A11" w:rsidRPr="00714B4F" w:rsidRDefault="008C2A11">
      <w:pPr>
        <w:pStyle w:val="TOC3"/>
        <w:rPr>
          <w:rFonts w:ascii="Calibri" w:eastAsia="Malgun Gothic" w:hAnsi="Calibri"/>
          <w:sz w:val="22"/>
          <w:szCs w:val="22"/>
        </w:rPr>
      </w:pPr>
      <w:r>
        <w:t>8.2.10</w:t>
      </w:r>
      <w:r w:rsidRPr="00714B4F">
        <w:rPr>
          <w:rFonts w:ascii="Calibri" w:eastAsia="Malgun Gothic" w:hAnsi="Calibri"/>
          <w:sz w:val="22"/>
          <w:szCs w:val="22"/>
        </w:rPr>
        <w:tab/>
      </w:r>
      <w:r>
        <w:t>Early Status Transfer</w:t>
      </w:r>
      <w:r>
        <w:tab/>
      </w:r>
      <w:r>
        <w:fldChar w:fldCharType="begin" w:fldLock="1"/>
      </w:r>
      <w:r>
        <w:instrText xml:space="preserve"> PAGEREF _Toc120032190 \h </w:instrText>
      </w:r>
      <w:r>
        <w:fldChar w:fldCharType="separate"/>
      </w:r>
      <w:r>
        <w:t>36</w:t>
      </w:r>
      <w:r>
        <w:fldChar w:fldCharType="end"/>
      </w:r>
    </w:p>
    <w:p w14:paraId="31AE4024" w14:textId="77777777" w:rsidR="008C2A11" w:rsidRPr="00714B4F" w:rsidRDefault="008C2A11">
      <w:pPr>
        <w:pStyle w:val="TOC4"/>
        <w:rPr>
          <w:rFonts w:ascii="Calibri" w:eastAsia="Malgun Gothic" w:hAnsi="Calibri"/>
          <w:sz w:val="22"/>
          <w:szCs w:val="22"/>
        </w:rPr>
      </w:pPr>
      <w:r>
        <w:t>8.2.10.1</w:t>
      </w:r>
      <w:r w:rsidRPr="00714B4F">
        <w:rPr>
          <w:rFonts w:ascii="Calibri" w:eastAsia="Malgun Gothic" w:hAnsi="Calibri"/>
          <w:sz w:val="22"/>
          <w:szCs w:val="22"/>
        </w:rPr>
        <w:tab/>
      </w:r>
      <w:r>
        <w:t>General</w:t>
      </w:r>
      <w:r>
        <w:tab/>
      </w:r>
      <w:r>
        <w:fldChar w:fldCharType="begin" w:fldLock="1"/>
      </w:r>
      <w:r>
        <w:instrText xml:space="preserve"> PAGEREF _Toc120032191 \h </w:instrText>
      </w:r>
      <w:r>
        <w:fldChar w:fldCharType="separate"/>
      </w:r>
      <w:r>
        <w:t>36</w:t>
      </w:r>
      <w:r>
        <w:fldChar w:fldCharType="end"/>
      </w:r>
    </w:p>
    <w:p w14:paraId="04DF61B3" w14:textId="77777777" w:rsidR="008C2A11" w:rsidRPr="00714B4F" w:rsidRDefault="008C2A11">
      <w:pPr>
        <w:pStyle w:val="TOC4"/>
        <w:rPr>
          <w:rFonts w:ascii="Calibri" w:eastAsia="Malgun Gothic" w:hAnsi="Calibri"/>
          <w:sz w:val="22"/>
          <w:szCs w:val="22"/>
        </w:rPr>
      </w:pPr>
      <w:r>
        <w:t>8.2.10.2</w:t>
      </w:r>
      <w:r w:rsidRPr="00714B4F">
        <w:rPr>
          <w:rFonts w:ascii="Calibri" w:eastAsia="Malgun Gothic" w:hAnsi="Calibri"/>
          <w:sz w:val="22"/>
          <w:szCs w:val="22"/>
        </w:rPr>
        <w:tab/>
      </w:r>
      <w:r>
        <w:t>Successful Operation</w:t>
      </w:r>
      <w:r>
        <w:tab/>
      </w:r>
      <w:r>
        <w:fldChar w:fldCharType="begin" w:fldLock="1"/>
      </w:r>
      <w:r>
        <w:instrText xml:space="preserve"> PAGEREF _Toc120032192 \h </w:instrText>
      </w:r>
      <w:r>
        <w:fldChar w:fldCharType="separate"/>
      </w:r>
      <w:r>
        <w:t>37</w:t>
      </w:r>
      <w:r>
        <w:fldChar w:fldCharType="end"/>
      </w:r>
    </w:p>
    <w:p w14:paraId="08B3C17C" w14:textId="77777777" w:rsidR="008C2A11" w:rsidRPr="00714B4F" w:rsidRDefault="008C2A11">
      <w:pPr>
        <w:pStyle w:val="TOC4"/>
        <w:rPr>
          <w:rFonts w:ascii="Calibri" w:eastAsia="Malgun Gothic" w:hAnsi="Calibri"/>
          <w:sz w:val="22"/>
          <w:szCs w:val="22"/>
        </w:rPr>
      </w:pPr>
      <w:r>
        <w:t>8.2.10.3</w:t>
      </w:r>
      <w:r w:rsidRPr="00714B4F">
        <w:rPr>
          <w:rFonts w:ascii="Calibri" w:eastAsia="Malgun Gothic" w:hAnsi="Calibri"/>
          <w:sz w:val="22"/>
          <w:szCs w:val="22"/>
        </w:rPr>
        <w:tab/>
      </w:r>
      <w:r>
        <w:t>Unsuccessful Operation</w:t>
      </w:r>
      <w:r>
        <w:tab/>
      </w:r>
      <w:r>
        <w:fldChar w:fldCharType="begin" w:fldLock="1"/>
      </w:r>
      <w:r>
        <w:instrText xml:space="preserve"> PAGEREF _Toc120032193 \h </w:instrText>
      </w:r>
      <w:r>
        <w:fldChar w:fldCharType="separate"/>
      </w:r>
      <w:r>
        <w:t>37</w:t>
      </w:r>
      <w:r>
        <w:fldChar w:fldCharType="end"/>
      </w:r>
    </w:p>
    <w:p w14:paraId="73126106" w14:textId="77777777" w:rsidR="008C2A11" w:rsidRPr="00714B4F" w:rsidRDefault="008C2A11">
      <w:pPr>
        <w:pStyle w:val="TOC4"/>
        <w:rPr>
          <w:rFonts w:ascii="Calibri" w:eastAsia="Malgun Gothic" w:hAnsi="Calibri"/>
          <w:sz w:val="22"/>
          <w:szCs w:val="22"/>
        </w:rPr>
      </w:pPr>
      <w:r>
        <w:t>8.2.10.4</w:t>
      </w:r>
      <w:r w:rsidRPr="00714B4F">
        <w:rPr>
          <w:rFonts w:ascii="Calibri" w:eastAsia="Malgun Gothic" w:hAnsi="Calibri"/>
          <w:sz w:val="22"/>
          <w:szCs w:val="22"/>
        </w:rPr>
        <w:tab/>
      </w:r>
      <w:r>
        <w:t>Abnormal Conditions</w:t>
      </w:r>
      <w:r>
        <w:tab/>
      </w:r>
      <w:r>
        <w:fldChar w:fldCharType="begin" w:fldLock="1"/>
      </w:r>
      <w:r>
        <w:instrText xml:space="preserve"> PAGEREF _Toc120032194 \h </w:instrText>
      </w:r>
      <w:r>
        <w:fldChar w:fldCharType="separate"/>
      </w:r>
      <w:r>
        <w:t>38</w:t>
      </w:r>
      <w:r>
        <w:fldChar w:fldCharType="end"/>
      </w:r>
    </w:p>
    <w:p w14:paraId="23211F1D" w14:textId="77777777" w:rsidR="008C2A11" w:rsidRPr="00714B4F" w:rsidRDefault="008C2A11">
      <w:pPr>
        <w:pStyle w:val="TOC2"/>
        <w:rPr>
          <w:rFonts w:ascii="Calibri" w:eastAsia="Malgun Gothic" w:hAnsi="Calibri"/>
          <w:sz w:val="22"/>
          <w:szCs w:val="22"/>
        </w:rPr>
      </w:pPr>
      <w:r>
        <w:t>8.3</w:t>
      </w:r>
      <w:r w:rsidRPr="00714B4F">
        <w:rPr>
          <w:rFonts w:ascii="Calibri" w:eastAsia="Malgun Gothic" w:hAnsi="Calibri"/>
          <w:sz w:val="22"/>
          <w:szCs w:val="22"/>
        </w:rPr>
        <w:tab/>
      </w:r>
      <w:r>
        <w:t>Procedures for Dual Connectivity</w:t>
      </w:r>
      <w:r>
        <w:tab/>
      </w:r>
      <w:r>
        <w:fldChar w:fldCharType="begin" w:fldLock="1"/>
      </w:r>
      <w:r>
        <w:instrText xml:space="preserve"> PAGEREF _Toc120032195 \h </w:instrText>
      </w:r>
      <w:r>
        <w:fldChar w:fldCharType="separate"/>
      </w:r>
      <w:r>
        <w:t>38</w:t>
      </w:r>
      <w:r>
        <w:fldChar w:fldCharType="end"/>
      </w:r>
    </w:p>
    <w:p w14:paraId="48B35FCB" w14:textId="77777777" w:rsidR="008C2A11" w:rsidRPr="00714B4F" w:rsidRDefault="008C2A11">
      <w:pPr>
        <w:pStyle w:val="TOC3"/>
        <w:rPr>
          <w:rFonts w:ascii="Calibri" w:eastAsia="Malgun Gothic" w:hAnsi="Calibri"/>
          <w:sz w:val="22"/>
          <w:szCs w:val="22"/>
        </w:rPr>
      </w:pPr>
      <w:r>
        <w:t>8.3.1</w:t>
      </w:r>
      <w:r w:rsidRPr="00714B4F">
        <w:rPr>
          <w:rFonts w:ascii="Calibri" w:eastAsia="Malgun Gothic" w:hAnsi="Calibri"/>
          <w:sz w:val="22"/>
          <w:szCs w:val="22"/>
        </w:rPr>
        <w:tab/>
      </w:r>
      <w:r>
        <w:t>S-NG-RAN node Addition Preparation</w:t>
      </w:r>
      <w:r>
        <w:tab/>
      </w:r>
      <w:r>
        <w:fldChar w:fldCharType="begin" w:fldLock="1"/>
      </w:r>
      <w:r>
        <w:instrText xml:space="preserve"> PAGEREF _Toc120032196 \h </w:instrText>
      </w:r>
      <w:r>
        <w:fldChar w:fldCharType="separate"/>
      </w:r>
      <w:r>
        <w:t>38</w:t>
      </w:r>
      <w:r>
        <w:fldChar w:fldCharType="end"/>
      </w:r>
    </w:p>
    <w:p w14:paraId="246EDACB" w14:textId="77777777" w:rsidR="008C2A11" w:rsidRPr="00714B4F" w:rsidRDefault="008C2A11">
      <w:pPr>
        <w:pStyle w:val="TOC4"/>
        <w:rPr>
          <w:rFonts w:ascii="Calibri" w:eastAsia="Malgun Gothic" w:hAnsi="Calibri"/>
          <w:sz w:val="22"/>
          <w:szCs w:val="22"/>
        </w:rPr>
      </w:pPr>
      <w:r>
        <w:t>8.3.1.1</w:t>
      </w:r>
      <w:r w:rsidRPr="00714B4F">
        <w:rPr>
          <w:rFonts w:ascii="Calibri" w:eastAsia="Malgun Gothic" w:hAnsi="Calibri"/>
          <w:sz w:val="22"/>
          <w:szCs w:val="22"/>
        </w:rPr>
        <w:tab/>
      </w:r>
      <w:r>
        <w:t>General</w:t>
      </w:r>
      <w:r>
        <w:tab/>
      </w:r>
      <w:r>
        <w:fldChar w:fldCharType="begin" w:fldLock="1"/>
      </w:r>
      <w:r>
        <w:instrText xml:space="preserve"> PAGEREF _Toc120032197 \h </w:instrText>
      </w:r>
      <w:r>
        <w:fldChar w:fldCharType="separate"/>
      </w:r>
      <w:r>
        <w:t>38</w:t>
      </w:r>
      <w:r>
        <w:fldChar w:fldCharType="end"/>
      </w:r>
    </w:p>
    <w:p w14:paraId="4BCC74BD" w14:textId="77777777" w:rsidR="008C2A11" w:rsidRPr="00714B4F" w:rsidRDefault="008C2A11">
      <w:pPr>
        <w:pStyle w:val="TOC4"/>
        <w:rPr>
          <w:rFonts w:ascii="Calibri" w:eastAsia="Malgun Gothic" w:hAnsi="Calibri"/>
          <w:sz w:val="22"/>
          <w:szCs w:val="22"/>
        </w:rPr>
      </w:pPr>
      <w:r>
        <w:t>8.3.1.2</w:t>
      </w:r>
      <w:r w:rsidRPr="00714B4F">
        <w:rPr>
          <w:rFonts w:ascii="Calibri" w:eastAsia="Malgun Gothic" w:hAnsi="Calibri"/>
          <w:sz w:val="22"/>
          <w:szCs w:val="22"/>
        </w:rPr>
        <w:tab/>
      </w:r>
      <w:r>
        <w:t>Successful Operation</w:t>
      </w:r>
      <w:r>
        <w:tab/>
      </w:r>
      <w:r>
        <w:fldChar w:fldCharType="begin" w:fldLock="1"/>
      </w:r>
      <w:r>
        <w:instrText xml:space="preserve"> PAGEREF _Toc120032198 \h </w:instrText>
      </w:r>
      <w:r>
        <w:fldChar w:fldCharType="separate"/>
      </w:r>
      <w:r>
        <w:t>38</w:t>
      </w:r>
      <w:r>
        <w:fldChar w:fldCharType="end"/>
      </w:r>
    </w:p>
    <w:p w14:paraId="7DA74C13" w14:textId="77777777" w:rsidR="008C2A11" w:rsidRPr="00714B4F" w:rsidRDefault="008C2A11">
      <w:pPr>
        <w:pStyle w:val="TOC4"/>
        <w:rPr>
          <w:rFonts w:ascii="Calibri" w:eastAsia="Malgun Gothic" w:hAnsi="Calibri"/>
          <w:sz w:val="22"/>
          <w:szCs w:val="22"/>
        </w:rPr>
      </w:pPr>
      <w:r>
        <w:t>8.3.1.3</w:t>
      </w:r>
      <w:r w:rsidRPr="00714B4F">
        <w:rPr>
          <w:rFonts w:ascii="Calibri" w:eastAsia="Malgun Gothic" w:hAnsi="Calibri"/>
          <w:sz w:val="22"/>
          <w:szCs w:val="22"/>
        </w:rPr>
        <w:tab/>
      </w:r>
      <w:r>
        <w:t>Unsuccessful Operation</w:t>
      </w:r>
      <w:r>
        <w:tab/>
      </w:r>
      <w:r>
        <w:fldChar w:fldCharType="begin" w:fldLock="1"/>
      </w:r>
      <w:r>
        <w:instrText xml:space="preserve"> PAGEREF _Toc120032199 \h </w:instrText>
      </w:r>
      <w:r>
        <w:fldChar w:fldCharType="separate"/>
      </w:r>
      <w:r>
        <w:t>43</w:t>
      </w:r>
      <w:r>
        <w:fldChar w:fldCharType="end"/>
      </w:r>
    </w:p>
    <w:p w14:paraId="161E77CE" w14:textId="77777777" w:rsidR="008C2A11" w:rsidRPr="00714B4F" w:rsidRDefault="008C2A11">
      <w:pPr>
        <w:pStyle w:val="TOC4"/>
        <w:rPr>
          <w:rFonts w:ascii="Calibri" w:eastAsia="Malgun Gothic" w:hAnsi="Calibri"/>
          <w:sz w:val="22"/>
          <w:szCs w:val="22"/>
        </w:rPr>
      </w:pPr>
      <w:r>
        <w:t>8.3.1.4</w:t>
      </w:r>
      <w:r w:rsidRPr="00714B4F">
        <w:rPr>
          <w:rFonts w:ascii="Calibri" w:eastAsia="Malgun Gothic" w:hAnsi="Calibri"/>
          <w:sz w:val="22"/>
          <w:szCs w:val="22"/>
        </w:rPr>
        <w:tab/>
      </w:r>
      <w:r>
        <w:t>Abnormal Conditions</w:t>
      </w:r>
      <w:r>
        <w:tab/>
      </w:r>
      <w:r>
        <w:fldChar w:fldCharType="begin" w:fldLock="1"/>
      </w:r>
      <w:r>
        <w:instrText xml:space="preserve"> PAGEREF _Toc120032200 \h </w:instrText>
      </w:r>
      <w:r>
        <w:fldChar w:fldCharType="separate"/>
      </w:r>
      <w:r>
        <w:t>43</w:t>
      </w:r>
      <w:r>
        <w:fldChar w:fldCharType="end"/>
      </w:r>
    </w:p>
    <w:p w14:paraId="29E6D9E7" w14:textId="77777777" w:rsidR="008C2A11" w:rsidRPr="00714B4F" w:rsidRDefault="008C2A11">
      <w:pPr>
        <w:pStyle w:val="TOC3"/>
        <w:rPr>
          <w:rFonts w:ascii="Calibri" w:eastAsia="Malgun Gothic" w:hAnsi="Calibri"/>
          <w:sz w:val="22"/>
          <w:szCs w:val="22"/>
        </w:rPr>
      </w:pPr>
      <w:r>
        <w:t>8.3.2</w:t>
      </w:r>
      <w:r w:rsidRPr="00714B4F">
        <w:rPr>
          <w:rFonts w:ascii="Calibri" w:eastAsia="Malgun Gothic" w:hAnsi="Calibri"/>
          <w:sz w:val="22"/>
          <w:szCs w:val="22"/>
        </w:rPr>
        <w:tab/>
      </w:r>
      <w:r>
        <w:t>S-NG-RAN node Reconfiguration Completion</w:t>
      </w:r>
      <w:r>
        <w:tab/>
      </w:r>
      <w:r>
        <w:fldChar w:fldCharType="begin" w:fldLock="1"/>
      </w:r>
      <w:r>
        <w:instrText xml:space="preserve"> PAGEREF _Toc120032201 \h </w:instrText>
      </w:r>
      <w:r>
        <w:fldChar w:fldCharType="separate"/>
      </w:r>
      <w:r>
        <w:t>44</w:t>
      </w:r>
      <w:r>
        <w:fldChar w:fldCharType="end"/>
      </w:r>
    </w:p>
    <w:p w14:paraId="18423203" w14:textId="77777777" w:rsidR="008C2A11" w:rsidRPr="00714B4F" w:rsidRDefault="008C2A11">
      <w:pPr>
        <w:pStyle w:val="TOC4"/>
        <w:rPr>
          <w:rFonts w:ascii="Calibri" w:eastAsia="Malgun Gothic" w:hAnsi="Calibri"/>
          <w:sz w:val="22"/>
          <w:szCs w:val="22"/>
        </w:rPr>
      </w:pPr>
      <w:r>
        <w:t>8.3.2.1</w:t>
      </w:r>
      <w:r w:rsidRPr="00714B4F">
        <w:rPr>
          <w:rFonts w:ascii="Calibri" w:eastAsia="Malgun Gothic" w:hAnsi="Calibri"/>
          <w:sz w:val="22"/>
          <w:szCs w:val="22"/>
        </w:rPr>
        <w:tab/>
      </w:r>
      <w:r>
        <w:t>General</w:t>
      </w:r>
      <w:r>
        <w:tab/>
      </w:r>
      <w:r>
        <w:fldChar w:fldCharType="begin" w:fldLock="1"/>
      </w:r>
      <w:r>
        <w:instrText xml:space="preserve"> PAGEREF _Toc120032202 \h </w:instrText>
      </w:r>
      <w:r>
        <w:fldChar w:fldCharType="separate"/>
      </w:r>
      <w:r>
        <w:t>44</w:t>
      </w:r>
      <w:r>
        <w:fldChar w:fldCharType="end"/>
      </w:r>
    </w:p>
    <w:p w14:paraId="3E854E51" w14:textId="77777777" w:rsidR="008C2A11" w:rsidRPr="00714B4F" w:rsidRDefault="008C2A11">
      <w:pPr>
        <w:pStyle w:val="TOC4"/>
        <w:rPr>
          <w:rFonts w:ascii="Calibri" w:eastAsia="Malgun Gothic" w:hAnsi="Calibri"/>
          <w:sz w:val="22"/>
          <w:szCs w:val="22"/>
        </w:rPr>
      </w:pPr>
      <w:r>
        <w:t>8.3.2.2</w:t>
      </w:r>
      <w:r w:rsidRPr="00714B4F">
        <w:rPr>
          <w:rFonts w:ascii="Calibri" w:eastAsia="Malgun Gothic" w:hAnsi="Calibri"/>
          <w:sz w:val="22"/>
          <w:szCs w:val="22"/>
        </w:rPr>
        <w:tab/>
      </w:r>
      <w:r>
        <w:t>Successful Operation</w:t>
      </w:r>
      <w:r>
        <w:tab/>
      </w:r>
      <w:r>
        <w:fldChar w:fldCharType="begin" w:fldLock="1"/>
      </w:r>
      <w:r>
        <w:instrText xml:space="preserve"> PAGEREF _Toc120032203 \h </w:instrText>
      </w:r>
      <w:r>
        <w:fldChar w:fldCharType="separate"/>
      </w:r>
      <w:r>
        <w:t>44</w:t>
      </w:r>
      <w:r>
        <w:fldChar w:fldCharType="end"/>
      </w:r>
    </w:p>
    <w:p w14:paraId="1B1A603B" w14:textId="77777777" w:rsidR="008C2A11" w:rsidRPr="00714B4F" w:rsidRDefault="008C2A11">
      <w:pPr>
        <w:pStyle w:val="TOC4"/>
        <w:rPr>
          <w:rFonts w:ascii="Calibri" w:eastAsia="Malgun Gothic" w:hAnsi="Calibri"/>
          <w:sz w:val="22"/>
          <w:szCs w:val="22"/>
        </w:rPr>
      </w:pPr>
      <w:r>
        <w:t>8.3.2.3</w:t>
      </w:r>
      <w:r w:rsidRPr="00714B4F">
        <w:rPr>
          <w:rFonts w:ascii="Calibri" w:eastAsia="Malgun Gothic" w:hAnsi="Calibri"/>
          <w:sz w:val="22"/>
          <w:szCs w:val="22"/>
        </w:rPr>
        <w:tab/>
      </w:r>
      <w:r>
        <w:t>Abnormal Conditions</w:t>
      </w:r>
      <w:r>
        <w:tab/>
      </w:r>
      <w:r>
        <w:fldChar w:fldCharType="begin" w:fldLock="1"/>
      </w:r>
      <w:r>
        <w:instrText xml:space="preserve"> PAGEREF _Toc120032204 \h </w:instrText>
      </w:r>
      <w:r>
        <w:fldChar w:fldCharType="separate"/>
      </w:r>
      <w:r>
        <w:t>44</w:t>
      </w:r>
      <w:r>
        <w:fldChar w:fldCharType="end"/>
      </w:r>
    </w:p>
    <w:p w14:paraId="5DEA7300" w14:textId="77777777" w:rsidR="008C2A11" w:rsidRPr="00714B4F" w:rsidRDefault="008C2A11">
      <w:pPr>
        <w:pStyle w:val="TOC3"/>
        <w:rPr>
          <w:rFonts w:ascii="Calibri" w:eastAsia="Malgun Gothic" w:hAnsi="Calibri"/>
          <w:sz w:val="22"/>
          <w:szCs w:val="22"/>
        </w:rPr>
      </w:pPr>
      <w:r>
        <w:t>8.3.3</w:t>
      </w:r>
      <w:r w:rsidRPr="00714B4F">
        <w:rPr>
          <w:rFonts w:ascii="Calibri" w:eastAsia="Malgun Gothic" w:hAnsi="Calibri"/>
          <w:sz w:val="22"/>
          <w:szCs w:val="22"/>
        </w:rPr>
        <w:tab/>
      </w:r>
      <w:r>
        <w:t>M-NG-RAN node initiated S-NG-RAN node Modification Preparation</w:t>
      </w:r>
      <w:r>
        <w:tab/>
      </w:r>
      <w:r>
        <w:fldChar w:fldCharType="begin" w:fldLock="1"/>
      </w:r>
      <w:r>
        <w:instrText xml:space="preserve"> PAGEREF _Toc120032205 \h </w:instrText>
      </w:r>
      <w:r>
        <w:fldChar w:fldCharType="separate"/>
      </w:r>
      <w:r>
        <w:t>44</w:t>
      </w:r>
      <w:r>
        <w:fldChar w:fldCharType="end"/>
      </w:r>
    </w:p>
    <w:p w14:paraId="064AB05A" w14:textId="77777777" w:rsidR="008C2A11" w:rsidRPr="00714B4F" w:rsidRDefault="008C2A11">
      <w:pPr>
        <w:pStyle w:val="TOC4"/>
        <w:rPr>
          <w:rFonts w:ascii="Calibri" w:eastAsia="Malgun Gothic" w:hAnsi="Calibri"/>
          <w:sz w:val="22"/>
          <w:szCs w:val="22"/>
        </w:rPr>
      </w:pPr>
      <w:r>
        <w:t>8.3.3.1</w:t>
      </w:r>
      <w:r w:rsidRPr="00714B4F">
        <w:rPr>
          <w:rFonts w:ascii="Calibri" w:eastAsia="Malgun Gothic" w:hAnsi="Calibri"/>
          <w:sz w:val="22"/>
          <w:szCs w:val="22"/>
        </w:rPr>
        <w:tab/>
      </w:r>
      <w:r>
        <w:t>General</w:t>
      </w:r>
      <w:r>
        <w:tab/>
      </w:r>
      <w:r>
        <w:fldChar w:fldCharType="begin" w:fldLock="1"/>
      </w:r>
      <w:r>
        <w:instrText xml:space="preserve"> PAGEREF _Toc120032206 \h </w:instrText>
      </w:r>
      <w:r>
        <w:fldChar w:fldCharType="separate"/>
      </w:r>
      <w:r>
        <w:t>44</w:t>
      </w:r>
      <w:r>
        <w:fldChar w:fldCharType="end"/>
      </w:r>
    </w:p>
    <w:p w14:paraId="7A5C2F01" w14:textId="77777777" w:rsidR="008C2A11" w:rsidRPr="00714B4F" w:rsidRDefault="008C2A11">
      <w:pPr>
        <w:pStyle w:val="TOC4"/>
        <w:rPr>
          <w:rFonts w:ascii="Calibri" w:eastAsia="Malgun Gothic" w:hAnsi="Calibri"/>
          <w:sz w:val="22"/>
          <w:szCs w:val="22"/>
        </w:rPr>
      </w:pPr>
      <w:r>
        <w:t>8.3.3.2</w:t>
      </w:r>
      <w:r w:rsidRPr="00714B4F">
        <w:rPr>
          <w:rFonts w:ascii="Calibri" w:eastAsia="Malgun Gothic" w:hAnsi="Calibri"/>
          <w:sz w:val="22"/>
          <w:szCs w:val="22"/>
        </w:rPr>
        <w:tab/>
      </w:r>
      <w:r>
        <w:t>Successful Operation</w:t>
      </w:r>
      <w:r>
        <w:tab/>
      </w:r>
      <w:r>
        <w:fldChar w:fldCharType="begin" w:fldLock="1"/>
      </w:r>
      <w:r>
        <w:instrText xml:space="preserve"> PAGEREF _Toc120032207 \h </w:instrText>
      </w:r>
      <w:r>
        <w:fldChar w:fldCharType="separate"/>
      </w:r>
      <w:r>
        <w:t>45</w:t>
      </w:r>
      <w:r>
        <w:fldChar w:fldCharType="end"/>
      </w:r>
    </w:p>
    <w:p w14:paraId="3D84300D" w14:textId="77777777" w:rsidR="008C2A11" w:rsidRPr="00714B4F" w:rsidRDefault="008C2A11">
      <w:pPr>
        <w:pStyle w:val="TOC4"/>
        <w:rPr>
          <w:rFonts w:ascii="Calibri" w:eastAsia="Malgun Gothic" w:hAnsi="Calibri"/>
          <w:sz w:val="22"/>
          <w:szCs w:val="22"/>
        </w:rPr>
      </w:pPr>
      <w:r>
        <w:t>8.3.3.3</w:t>
      </w:r>
      <w:r w:rsidRPr="00714B4F">
        <w:rPr>
          <w:rFonts w:ascii="Calibri" w:eastAsia="Malgun Gothic" w:hAnsi="Calibri"/>
          <w:sz w:val="22"/>
          <w:szCs w:val="22"/>
        </w:rPr>
        <w:tab/>
      </w:r>
      <w:r>
        <w:t>Unsuccessful Operation</w:t>
      </w:r>
      <w:r>
        <w:tab/>
      </w:r>
      <w:r>
        <w:fldChar w:fldCharType="begin" w:fldLock="1"/>
      </w:r>
      <w:r>
        <w:instrText xml:space="preserve"> PAGEREF _Toc120032208 \h </w:instrText>
      </w:r>
      <w:r>
        <w:fldChar w:fldCharType="separate"/>
      </w:r>
      <w:r>
        <w:t>52</w:t>
      </w:r>
      <w:r>
        <w:fldChar w:fldCharType="end"/>
      </w:r>
    </w:p>
    <w:p w14:paraId="133431C6" w14:textId="77777777" w:rsidR="008C2A11" w:rsidRPr="00714B4F" w:rsidRDefault="008C2A11">
      <w:pPr>
        <w:pStyle w:val="TOC4"/>
        <w:rPr>
          <w:rFonts w:ascii="Calibri" w:eastAsia="Malgun Gothic" w:hAnsi="Calibri"/>
          <w:sz w:val="22"/>
          <w:szCs w:val="22"/>
        </w:rPr>
      </w:pPr>
      <w:r>
        <w:t>8.3.3.4</w:t>
      </w:r>
      <w:r w:rsidRPr="00714B4F">
        <w:rPr>
          <w:rFonts w:ascii="Calibri" w:eastAsia="Malgun Gothic" w:hAnsi="Calibri"/>
          <w:sz w:val="22"/>
          <w:szCs w:val="22"/>
        </w:rPr>
        <w:tab/>
      </w:r>
      <w:r>
        <w:t>Abnormal Conditions</w:t>
      </w:r>
      <w:r>
        <w:tab/>
      </w:r>
      <w:r>
        <w:fldChar w:fldCharType="begin" w:fldLock="1"/>
      </w:r>
      <w:r>
        <w:instrText xml:space="preserve"> PAGEREF _Toc120032209 \h </w:instrText>
      </w:r>
      <w:r>
        <w:fldChar w:fldCharType="separate"/>
      </w:r>
      <w:r>
        <w:t>52</w:t>
      </w:r>
      <w:r>
        <w:fldChar w:fldCharType="end"/>
      </w:r>
    </w:p>
    <w:p w14:paraId="5466449B" w14:textId="77777777" w:rsidR="008C2A11" w:rsidRPr="00714B4F" w:rsidRDefault="008C2A11">
      <w:pPr>
        <w:pStyle w:val="TOC3"/>
        <w:rPr>
          <w:rFonts w:ascii="Calibri" w:eastAsia="Malgun Gothic" w:hAnsi="Calibri"/>
          <w:sz w:val="22"/>
          <w:szCs w:val="22"/>
        </w:rPr>
      </w:pPr>
      <w:r>
        <w:t>8.3.4</w:t>
      </w:r>
      <w:r w:rsidRPr="00714B4F">
        <w:rPr>
          <w:rFonts w:ascii="Calibri" w:eastAsia="Malgun Gothic" w:hAnsi="Calibri"/>
          <w:sz w:val="22"/>
          <w:szCs w:val="22"/>
        </w:rPr>
        <w:tab/>
      </w:r>
      <w:r>
        <w:t>S-NG-RAN node initiated S-NG-RAN node Modification</w:t>
      </w:r>
      <w:r>
        <w:tab/>
      </w:r>
      <w:r>
        <w:fldChar w:fldCharType="begin" w:fldLock="1"/>
      </w:r>
      <w:r>
        <w:instrText xml:space="preserve"> PAGEREF _Toc120032210 \h </w:instrText>
      </w:r>
      <w:r>
        <w:fldChar w:fldCharType="separate"/>
      </w:r>
      <w:r>
        <w:t>53</w:t>
      </w:r>
      <w:r>
        <w:fldChar w:fldCharType="end"/>
      </w:r>
    </w:p>
    <w:p w14:paraId="7262D9AE" w14:textId="77777777" w:rsidR="008C2A11" w:rsidRPr="00714B4F" w:rsidRDefault="008C2A11">
      <w:pPr>
        <w:pStyle w:val="TOC4"/>
        <w:rPr>
          <w:rFonts w:ascii="Calibri" w:eastAsia="Malgun Gothic" w:hAnsi="Calibri"/>
          <w:sz w:val="22"/>
          <w:szCs w:val="22"/>
        </w:rPr>
      </w:pPr>
      <w:r>
        <w:t>8.3.4.1</w:t>
      </w:r>
      <w:r w:rsidRPr="00714B4F">
        <w:rPr>
          <w:rFonts w:ascii="Calibri" w:eastAsia="Malgun Gothic" w:hAnsi="Calibri"/>
          <w:sz w:val="22"/>
          <w:szCs w:val="22"/>
        </w:rPr>
        <w:tab/>
      </w:r>
      <w:r>
        <w:t>General</w:t>
      </w:r>
      <w:r>
        <w:tab/>
      </w:r>
      <w:r>
        <w:fldChar w:fldCharType="begin" w:fldLock="1"/>
      </w:r>
      <w:r>
        <w:instrText xml:space="preserve"> PAGEREF _Toc120032211 \h </w:instrText>
      </w:r>
      <w:r>
        <w:fldChar w:fldCharType="separate"/>
      </w:r>
      <w:r>
        <w:t>53</w:t>
      </w:r>
      <w:r>
        <w:fldChar w:fldCharType="end"/>
      </w:r>
    </w:p>
    <w:p w14:paraId="5545CD37" w14:textId="77777777" w:rsidR="008C2A11" w:rsidRPr="00714B4F" w:rsidRDefault="008C2A11">
      <w:pPr>
        <w:pStyle w:val="TOC4"/>
        <w:rPr>
          <w:rFonts w:ascii="Calibri" w:eastAsia="Malgun Gothic" w:hAnsi="Calibri"/>
          <w:sz w:val="22"/>
          <w:szCs w:val="22"/>
        </w:rPr>
      </w:pPr>
      <w:r>
        <w:t>8.3.4.2</w:t>
      </w:r>
      <w:r w:rsidRPr="00714B4F">
        <w:rPr>
          <w:rFonts w:ascii="Calibri" w:eastAsia="Malgun Gothic" w:hAnsi="Calibri"/>
          <w:sz w:val="22"/>
          <w:szCs w:val="22"/>
        </w:rPr>
        <w:tab/>
      </w:r>
      <w:r>
        <w:t>Successful Operation</w:t>
      </w:r>
      <w:r>
        <w:tab/>
      </w:r>
      <w:r>
        <w:fldChar w:fldCharType="begin" w:fldLock="1"/>
      </w:r>
      <w:r>
        <w:instrText xml:space="preserve"> PAGEREF _Toc120032212 \h </w:instrText>
      </w:r>
      <w:r>
        <w:fldChar w:fldCharType="separate"/>
      </w:r>
      <w:r>
        <w:t>54</w:t>
      </w:r>
      <w:r>
        <w:fldChar w:fldCharType="end"/>
      </w:r>
    </w:p>
    <w:p w14:paraId="71DE8B1F" w14:textId="77777777" w:rsidR="008C2A11" w:rsidRPr="00714B4F" w:rsidRDefault="008C2A11">
      <w:pPr>
        <w:pStyle w:val="TOC4"/>
        <w:rPr>
          <w:rFonts w:ascii="Calibri" w:eastAsia="Malgun Gothic" w:hAnsi="Calibri"/>
          <w:sz w:val="22"/>
          <w:szCs w:val="22"/>
        </w:rPr>
      </w:pPr>
      <w:r>
        <w:t>8.3.4.3</w:t>
      </w:r>
      <w:r w:rsidRPr="00714B4F">
        <w:rPr>
          <w:rFonts w:ascii="Calibri" w:eastAsia="Malgun Gothic" w:hAnsi="Calibri"/>
          <w:sz w:val="22"/>
          <w:szCs w:val="22"/>
        </w:rPr>
        <w:tab/>
      </w:r>
      <w:r>
        <w:t>Unsuccessful Operation</w:t>
      </w:r>
      <w:r>
        <w:tab/>
      </w:r>
      <w:r>
        <w:fldChar w:fldCharType="begin" w:fldLock="1"/>
      </w:r>
      <w:r>
        <w:instrText xml:space="preserve"> PAGEREF _Toc120032213 \h </w:instrText>
      </w:r>
      <w:r>
        <w:fldChar w:fldCharType="separate"/>
      </w:r>
      <w:r>
        <w:t>56</w:t>
      </w:r>
      <w:r>
        <w:fldChar w:fldCharType="end"/>
      </w:r>
    </w:p>
    <w:p w14:paraId="018C23CB" w14:textId="77777777" w:rsidR="008C2A11" w:rsidRPr="00714B4F" w:rsidRDefault="008C2A11">
      <w:pPr>
        <w:pStyle w:val="TOC4"/>
        <w:rPr>
          <w:rFonts w:ascii="Calibri" w:eastAsia="Malgun Gothic" w:hAnsi="Calibri"/>
          <w:sz w:val="22"/>
          <w:szCs w:val="22"/>
        </w:rPr>
      </w:pPr>
      <w:r>
        <w:t>8.3.4.4</w:t>
      </w:r>
      <w:r w:rsidRPr="00714B4F">
        <w:rPr>
          <w:rFonts w:ascii="Calibri" w:eastAsia="Malgun Gothic" w:hAnsi="Calibri"/>
          <w:sz w:val="22"/>
          <w:szCs w:val="22"/>
        </w:rPr>
        <w:tab/>
      </w:r>
      <w:r>
        <w:t>Abnormal Conditions</w:t>
      </w:r>
      <w:r>
        <w:tab/>
      </w:r>
      <w:r>
        <w:fldChar w:fldCharType="begin" w:fldLock="1"/>
      </w:r>
      <w:r>
        <w:instrText xml:space="preserve"> PAGEREF _Toc120032214 \h </w:instrText>
      </w:r>
      <w:r>
        <w:fldChar w:fldCharType="separate"/>
      </w:r>
      <w:r>
        <w:t>56</w:t>
      </w:r>
      <w:r>
        <w:fldChar w:fldCharType="end"/>
      </w:r>
    </w:p>
    <w:p w14:paraId="7845DC37" w14:textId="77777777" w:rsidR="008C2A11" w:rsidRPr="00714B4F" w:rsidRDefault="008C2A11">
      <w:pPr>
        <w:pStyle w:val="TOC3"/>
        <w:rPr>
          <w:rFonts w:ascii="Calibri" w:eastAsia="Malgun Gothic" w:hAnsi="Calibri"/>
          <w:sz w:val="22"/>
          <w:szCs w:val="22"/>
        </w:rPr>
      </w:pPr>
      <w:r>
        <w:t>8.3.5</w:t>
      </w:r>
      <w:r w:rsidRPr="00714B4F">
        <w:rPr>
          <w:rFonts w:ascii="Calibri" w:eastAsia="Malgun Gothic" w:hAnsi="Calibri"/>
          <w:sz w:val="22"/>
          <w:szCs w:val="22"/>
        </w:rPr>
        <w:tab/>
      </w:r>
      <w:r>
        <w:t>S-NG-RAN node initiated S-NG-RAN node Change</w:t>
      </w:r>
      <w:r>
        <w:tab/>
      </w:r>
      <w:r>
        <w:fldChar w:fldCharType="begin" w:fldLock="1"/>
      </w:r>
      <w:r>
        <w:instrText xml:space="preserve"> PAGEREF _Toc120032215 \h </w:instrText>
      </w:r>
      <w:r>
        <w:fldChar w:fldCharType="separate"/>
      </w:r>
      <w:r>
        <w:t>57</w:t>
      </w:r>
      <w:r>
        <w:fldChar w:fldCharType="end"/>
      </w:r>
    </w:p>
    <w:p w14:paraId="2B1E1009" w14:textId="77777777" w:rsidR="008C2A11" w:rsidRPr="00714B4F" w:rsidRDefault="008C2A11">
      <w:pPr>
        <w:pStyle w:val="TOC4"/>
        <w:rPr>
          <w:rFonts w:ascii="Calibri" w:eastAsia="Malgun Gothic" w:hAnsi="Calibri"/>
          <w:sz w:val="22"/>
          <w:szCs w:val="22"/>
        </w:rPr>
      </w:pPr>
      <w:r>
        <w:t>8.3.5.1</w:t>
      </w:r>
      <w:r w:rsidRPr="00714B4F">
        <w:rPr>
          <w:rFonts w:ascii="Calibri" w:eastAsia="Malgun Gothic" w:hAnsi="Calibri"/>
          <w:sz w:val="22"/>
          <w:szCs w:val="22"/>
        </w:rPr>
        <w:tab/>
      </w:r>
      <w:r>
        <w:t>General</w:t>
      </w:r>
      <w:r>
        <w:tab/>
      </w:r>
      <w:r>
        <w:fldChar w:fldCharType="begin" w:fldLock="1"/>
      </w:r>
      <w:r>
        <w:instrText xml:space="preserve"> PAGEREF _Toc120032216 \h </w:instrText>
      </w:r>
      <w:r>
        <w:fldChar w:fldCharType="separate"/>
      </w:r>
      <w:r>
        <w:t>57</w:t>
      </w:r>
      <w:r>
        <w:fldChar w:fldCharType="end"/>
      </w:r>
    </w:p>
    <w:p w14:paraId="3B59F76C" w14:textId="77777777" w:rsidR="008C2A11" w:rsidRPr="00714B4F" w:rsidRDefault="008C2A11">
      <w:pPr>
        <w:pStyle w:val="TOC4"/>
        <w:rPr>
          <w:rFonts w:ascii="Calibri" w:eastAsia="Malgun Gothic" w:hAnsi="Calibri"/>
          <w:sz w:val="22"/>
          <w:szCs w:val="22"/>
        </w:rPr>
      </w:pPr>
      <w:r>
        <w:t>8.3.5.2</w:t>
      </w:r>
      <w:r w:rsidRPr="00714B4F">
        <w:rPr>
          <w:rFonts w:ascii="Calibri" w:eastAsia="Malgun Gothic" w:hAnsi="Calibri"/>
          <w:sz w:val="22"/>
          <w:szCs w:val="22"/>
        </w:rPr>
        <w:tab/>
      </w:r>
      <w:r>
        <w:t>Successful Operation</w:t>
      </w:r>
      <w:r>
        <w:tab/>
      </w:r>
      <w:r>
        <w:fldChar w:fldCharType="begin" w:fldLock="1"/>
      </w:r>
      <w:r>
        <w:instrText xml:space="preserve"> PAGEREF _Toc120032217 \h </w:instrText>
      </w:r>
      <w:r>
        <w:fldChar w:fldCharType="separate"/>
      </w:r>
      <w:r>
        <w:t>57</w:t>
      </w:r>
      <w:r>
        <w:fldChar w:fldCharType="end"/>
      </w:r>
    </w:p>
    <w:p w14:paraId="0575AF06" w14:textId="77777777" w:rsidR="008C2A11" w:rsidRPr="00714B4F" w:rsidRDefault="008C2A11">
      <w:pPr>
        <w:pStyle w:val="TOC4"/>
        <w:rPr>
          <w:rFonts w:ascii="Calibri" w:eastAsia="Malgun Gothic" w:hAnsi="Calibri"/>
          <w:sz w:val="22"/>
          <w:szCs w:val="22"/>
        </w:rPr>
      </w:pPr>
      <w:r>
        <w:t>8.3.5.3</w:t>
      </w:r>
      <w:r w:rsidRPr="00714B4F">
        <w:rPr>
          <w:rFonts w:ascii="Calibri" w:eastAsia="Malgun Gothic" w:hAnsi="Calibri"/>
          <w:sz w:val="22"/>
          <w:szCs w:val="22"/>
        </w:rPr>
        <w:tab/>
      </w:r>
      <w:r>
        <w:t>Unsuccessful Operation</w:t>
      </w:r>
      <w:r>
        <w:tab/>
      </w:r>
      <w:r>
        <w:fldChar w:fldCharType="begin" w:fldLock="1"/>
      </w:r>
      <w:r>
        <w:instrText xml:space="preserve"> PAGEREF _Toc120032218 \h </w:instrText>
      </w:r>
      <w:r>
        <w:fldChar w:fldCharType="separate"/>
      </w:r>
      <w:r>
        <w:t>58</w:t>
      </w:r>
      <w:r>
        <w:fldChar w:fldCharType="end"/>
      </w:r>
    </w:p>
    <w:p w14:paraId="0EC822EB" w14:textId="77777777" w:rsidR="008C2A11" w:rsidRPr="00714B4F" w:rsidRDefault="008C2A11">
      <w:pPr>
        <w:pStyle w:val="TOC4"/>
        <w:rPr>
          <w:rFonts w:ascii="Calibri" w:eastAsia="Malgun Gothic" w:hAnsi="Calibri"/>
          <w:sz w:val="22"/>
          <w:szCs w:val="22"/>
        </w:rPr>
      </w:pPr>
      <w:r>
        <w:t>8.3.5.4</w:t>
      </w:r>
      <w:r w:rsidRPr="00714B4F">
        <w:rPr>
          <w:rFonts w:ascii="Calibri" w:eastAsia="Malgun Gothic" w:hAnsi="Calibri"/>
          <w:sz w:val="22"/>
          <w:szCs w:val="22"/>
        </w:rPr>
        <w:tab/>
      </w:r>
      <w:r>
        <w:t>Abnormal Conditions</w:t>
      </w:r>
      <w:r>
        <w:tab/>
      </w:r>
      <w:r>
        <w:fldChar w:fldCharType="begin" w:fldLock="1"/>
      </w:r>
      <w:r>
        <w:instrText xml:space="preserve"> PAGEREF _Toc120032219 \h </w:instrText>
      </w:r>
      <w:r>
        <w:fldChar w:fldCharType="separate"/>
      </w:r>
      <w:r>
        <w:t>58</w:t>
      </w:r>
      <w:r>
        <w:fldChar w:fldCharType="end"/>
      </w:r>
    </w:p>
    <w:p w14:paraId="2EF04B84" w14:textId="77777777" w:rsidR="008C2A11" w:rsidRPr="00714B4F" w:rsidRDefault="008C2A11">
      <w:pPr>
        <w:pStyle w:val="TOC3"/>
        <w:rPr>
          <w:rFonts w:ascii="Calibri" w:eastAsia="Malgun Gothic" w:hAnsi="Calibri"/>
          <w:sz w:val="22"/>
          <w:szCs w:val="22"/>
        </w:rPr>
      </w:pPr>
      <w:r>
        <w:t>8.3.6</w:t>
      </w:r>
      <w:r w:rsidRPr="00714B4F">
        <w:rPr>
          <w:rFonts w:ascii="Calibri" w:eastAsia="Malgun Gothic" w:hAnsi="Calibri"/>
          <w:sz w:val="22"/>
          <w:szCs w:val="22"/>
        </w:rPr>
        <w:tab/>
      </w:r>
      <w:r>
        <w:t>M-NG-RAN node initiated S-NG-RAN node Release</w:t>
      </w:r>
      <w:r>
        <w:tab/>
      </w:r>
      <w:r>
        <w:fldChar w:fldCharType="begin" w:fldLock="1"/>
      </w:r>
      <w:r>
        <w:instrText xml:space="preserve"> PAGEREF _Toc120032220 \h </w:instrText>
      </w:r>
      <w:r>
        <w:fldChar w:fldCharType="separate"/>
      </w:r>
      <w:r>
        <w:t>58</w:t>
      </w:r>
      <w:r>
        <w:fldChar w:fldCharType="end"/>
      </w:r>
    </w:p>
    <w:p w14:paraId="538DDEFE" w14:textId="77777777" w:rsidR="008C2A11" w:rsidRPr="00714B4F" w:rsidRDefault="008C2A11">
      <w:pPr>
        <w:pStyle w:val="TOC4"/>
        <w:rPr>
          <w:rFonts w:ascii="Calibri" w:eastAsia="Malgun Gothic" w:hAnsi="Calibri"/>
          <w:sz w:val="22"/>
          <w:szCs w:val="22"/>
        </w:rPr>
      </w:pPr>
      <w:r>
        <w:t>8.3.6.1</w:t>
      </w:r>
      <w:r w:rsidRPr="00714B4F">
        <w:rPr>
          <w:rFonts w:ascii="Calibri" w:eastAsia="Malgun Gothic" w:hAnsi="Calibri"/>
          <w:sz w:val="22"/>
          <w:szCs w:val="22"/>
        </w:rPr>
        <w:tab/>
      </w:r>
      <w:r>
        <w:t>General</w:t>
      </w:r>
      <w:r>
        <w:tab/>
      </w:r>
      <w:r>
        <w:fldChar w:fldCharType="begin" w:fldLock="1"/>
      </w:r>
      <w:r>
        <w:instrText xml:space="preserve"> PAGEREF _Toc120032221 \h </w:instrText>
      </w:r>
      <w:r>
        <w:fldChar w:fldCharType="separate"/>
      </w:r>
      <w:r>
        <w:t>58</w:t>
      </w:r>
      <w:r>
        <w:fldChar w:fldCharType="end"/>
      </w:r>
    </w:p>
    <w:p w14:paraId="04B0A087" w14:textId="77777777" w:rsidR="008C2A11" w:rsidRPr="00714B4F" w:rsidRDefault="008C2A11">
      <w:pPr>
        <w:pStyle w:val="TOC4"/>
        <w:rPr>
          <w:rFonts w:ascii="Calibri" w:eastAsia="Malgun Gothic" w:hAnsi="Calibri"/>
          <w:sz w:val="22"/>
          <w:szCs w:val="22"/>
        </w:rPr>
      </w:pPr>
      <w:r>
        <w:t>8.3.6.2</w:t>
      </w:r>
      <w:r w:rsidRPr="00714B4F">
        <w:rPr>
          <w:rFonts w:ascii="Calibri" w:eastAsia="Malgun Gothic" w:hAnsi="Calibri"/>
          <w:sz w:val="22"/>
          <w:szCs w:val="22"/>
        </w:rPr>
        <w:tab/>
      </w:r>
      <w:r>
        <w:t>Successful Operation</w:t>
      </w:r>
      <w:r>
        <w:tab/>
      </w:r>
      <w:r>
        <w:fldChar w:fldCharType="begin" w:fldLock="1"/>
      </w:r>
      <w:r>
        <w:instrText xml:space="preserve"> PAGEREF _Toc120032222 \h </w:instrText>
      </w:r>
      <w:r>
        <w:fldChar w:fldCharType="separate"/>
      </w:r>
      <w:r>
        <w:t>59</w:t>
      </w:r>
      <w:r>
        <w:fldChar w:fldCharType="end"/>
      </w:r>
    </w:p>
    <w:p w14:paraId="070AFDE3" w14:textId="77777777" w:rsidR="008C2A11" w:rsidRPr="00714B4F" w:rsidRDefault="008C2A11">
      <w:pPr>
        <w:pStyle w:val="TOC4"/>
        <w:rPr>
          <w:rFonts w:ascii="Calibri" w:eastAsia="Malgun Gothic" w:hAnsi="Calibri"/>
          <w:sz w:val="22"/>
          <w:szCs w:val="22"/>
        </w:rPr>
      </w:pPr>
      <w:r>
        <w:t>8.3.6.3</w:t>
      </w:r>
      <w:r w:rsidRPr="00714B4F">
        <w:rPr>
          <w:rFonts w:ascii="Calibri" w:eastAsia="Malgun Gothic" w:hAnsi="Calibri"/>
          <w:sz w:val="22"/>
          <w:szCs w:val="22"/>
        </w:rPr>
        <w:tab/>
      </w:r>
      <w:r>
        <w:t>Unsuccessful Operation</w:t>
      </w:r>
      <w:r>
        <w:tab/>
      </w:r>
      <w:r>
        <w:fldChar w:fldCharType="begin" w:fldLock="1"/>
      </w:r>
      <w:r>
        <w:instrText xml:space="preserve"> PAGEREF _Toc120032223 \h </w:instrText>
      </w:r>
      <w:r>
        <w:fldChar w:fldCharType="separate"/>
      </w:r>
      <w:r>
        <w:t>60</w:t>
      </w:r>
      <w:r>
        <w:fldChar w:fldCharType="end"/>
      </w:r>
    </w:p>
    <w:p w14:paraId="4BBAB2B3" w14:textId="77777777" w:rsidR="008C2A11" w:rsidRPr="00714B4F" w:rsidRDefault="008C2A11">
      <w:pPr>
        <w:pStyle w:val="TOC4"/>
        <w:rPr>
          <w:rFonts w:ascii="Calibri" w:eastAsia="Malgun Gothic" w:hAnsi="Calibri"/>
          <w:sz w:val="22"/>
          <w:szCs w:val="22"/>
        </w:rPr>
      </w:pPr>
      <w:r>
        <w:t>8.3.6.4</w:t>
      </w:r>
      <w:r w:rsidRPr="00714B4F">
        <w:rPr>
          <w:rFonts w:ascii="Calibri" w:eastAsia="Malgun Gothic" w:hAnsi="Calibri"/>
          <w:sz w:val="22"/>
          <w:szCs w:val="22"/>
        </w:rPr>
        <w:tab/>
      </w:r>
      <w:r>
        <w:t>Abnormal Conditions</w:t>
      </w:r>
      <w:r>
        <w:tab/>
      </w:r>
      <w:r>
        <w:fldChar w:fldCharType="begin" w:fldLock="1"/>
      </w:r>
      <w:r>
        <w:instrText xml:space="preserve"> PAGEREF _Toc120032224 \h </w:instrText>
      </w:r>
      <w:r>
        <w:fldChar w:fldCharType="separate"/>
      </w:r>
      <w:r>
        <w:t>60</w:t>
      </w:r>
      <w:r>
        <w:fldChar w:fldCharType="end"/>
      </w:r>
    </w:p>
    <w:p w14:paraId="54665092" w14:textId="77777777" w:rsidR="008C2A11" w:rsidRPr="00714B4F" w:rsidRDefault="008C2A11">
      <w:pPr>
        <w:pStyle w:val="TOC3"/>
        <w:rPr>
          <w:rFonts w:ascii="Calibri" w:eastAsia="Malgun Gothic" w:hAnsi="Calibri"/>
          <w:sz w:val="22"/>
          <w:szCs w:val="22"/>
        </w:rPr>
      </w:pPr>
      <w:r>
        <w:t>8.3.7</w:t>
      </w:r>
      <w:r w:rsidRPr="00714B4F">
        <w:rPr>
          <w:rFonts w:ascii="Calibri" w:eastAsia="Malgun Gothic" w:hAnsi="Calibri"/>
          <w:sz w:val="22"/>
          <w:szCs w:val="22"/>
        </w:rPr>
        <w:tab/>
      </w:r>
      <w:r>
        <w:t>S-NG-RAN node initiated S-NG-RAN node Release</w:t>
      </w:r>
      <w:r>
        <w:tab/>
      </w:r>
      <w:r>
        <w:fldChar w:fldCharType="begin" w:fldLock="1"/>
      </w:r>
      <w:r>
        <w:instrText xml:space="preserve"> PAGEREF _Toc120032225 \h </w:instrText>
      </w:r>
      <w:r>
        <w:fldChar w:fldCharType="separate"/>
      </w:r>
      <w:r>
        <w:t>60</w:t>
      </w:r>
      <w:r>
        <w:fldChar w:fldCharType="end"/>
      </w:r>
    </w:p>
    <w:p w14:paraId="742DDF2E" w14:textId="77777777" w:rsidR="008C2A11" w:rsidRPr="00714B4F" w:rsidRDefault="008C2A11">
      <w:pPr>
        <w:pStyle w:val="TOC4"/>
        <w:rPr>
          <w:rFonts w:ascii="Calibri" w:eastAsia="Malgun Gothic" w:hAnsi="Calibri"/>
          <w:sz w:val="22"/>
          <w:szCs w:val="22"/>
        </w:rPr>
      </w:pPr>
      <w:r>
        <w:t>8.3.7.1</w:t>
      </w:r>
      <w:r w:rsidRPr="00714B4F">
        <w:rPr>
          <w:rFonts w:ascii="Calibri" w:eastAsia="Malgun Gothic" w:hAnsi="Calibri"/>
          <w:sz w:val="22"/>
          <w:szCs w:val="22"/>
        </w:rPr>
        <w:tab/>
      </w:r>
      <w:r>
        <w:t>General</w:t>
      </w:r>
      <w:r>
        <w:tab/>
      </w:r>
      <w:r>
        <w:fldChar w:fldCharType="begin" w:fldLock="1"/>
      </w:r>
      <w:r>
        <w:instrText xml:space="preserve"> PAGEREF _Toc120032226 \h </w:instrText>
      </w:r>
      <w:r>
        <w:fldChar w:fldCharType="separate"/>
      </w:r>
      <w:r>
        <w:t>60</w:t>
      </w:r>
      <w:r>
        <w:fldChar w:fldCharType="end"/>
      </w:r>
    </w:p>
    <w:p w14:paraId="1ED7E85D" w14:textId="77777777" w:rsidR="008C2A11" w:rsidRPr="00714B4F" w:rsidRDefault="008C2A11">
      <w:pPr>
        <w:pStyle w:val="TOC4"/>
        <w:rPr>
          <w:rFonts w:ascii="Calibri" w:eastAsia="Malgun Gothic" w:hAnsi="Calibri"/>
          <w:sz w:val="22"/>
          <w:szCs w:val="22"/>
        </w:rPr>
      </w:pPr>
      <w:r>
        <w:t>8.3.7.2</w:t>
      </w:r>
      <w:r w:rsidRPr="00714B4F">
        <w:rPr>
          <w:rFonts w:ascii="Calibri" w:eastAsia="Malgun Gothic" w:hAnsi="Calibri"/>
          <w:sz w:val="22"/>
          <w:szCs w:val="22"/>
        </w:rPr>
        <w:tab/>
      </w:r>
      <w:r>
        <w:t>Successful Operation</w:t>
      </w:r>
      <w:r>
        <w:tab/>
      </w:r>
      <w:r>
        <w:fldChar w:fldCharType="begin" w:fldLock="1"/>
      </w:r>
      <w:r>
        <w:instrText xml:space="preserve"> PAGEREF _Toc120032227 \h </w:instrText>
      </w:r>
      <w:r>
        <w:fldChar w:fldCharType="separate"/>
      </w:r>
      <w:r>
        <w:t>60</w:t>
      </w:r>
      <w:r>
        <w:fldChar w:fldCharType="end"/>
      </w:r>
    </w:p>
    <w:p w14:paraId="5BFA0CFA" w14:textId="77777777" w:rsidR="008C2A11" w:rsidRPr="00714B4F" w:rsidRDefault="008C2A11">
      <w:pPr>
        <w:pStyle w:val="TOC4"/>
        <w:rPr>
          <w:rFonts w:ascii="Calibri" w:eastAsia="Malgun Gothic" w:hAnsi="Calibri"/>
          <w:sz w:val="22"/>
          <w:szCs w:val="22"/>
        </w:rPr>
      </w:pPr>
      <w:r>
        <w:t>8.3.7.3</w:t>
      </w:r>
      <w:r w:rsidRPr="00714B4F">
        <w:rPr>
          <w:rFonts w:ascii="Calibri" w:eastAsia="Malgun Gothic" w:hAnsi="Calibri"/>
          <w:sz w:val="22"/>
          <w:szCs w:val="22"/>
        </w:rPr>
        <w:tab/>
      </w:r>
      <w:r>
        <w:t>Unsuccessful Operation</w:t>
      </w:r>
      <w:r>
        <w:tab/>
      </w:r>
      <w:r>
        <w:fldChar w:fldCharType="begin" w:fldLock="1"/>
      </w:r>
      <w:r>
        <w:instrText xml:space="preserve"> PAGEREF _Toc120032228 \h </w:instrText>
      </w:r>
      <w:r>
        <w:fldChar w:fldCharType="separate"/>
      </w:r>
      <w:r>
        <w:t>61</w:t>
      </w:r>
      <w:r>
        <w:fldChar w:fldCharType="end"/>
      </w:r>
    </w:p>
    <w:p w14:paraId="22D0C0D1" w14:textId="77777777" w:rsidR="008C2A11" w:rsidRPr="00714B4F" w:rsidRDefault="008C2A11">
      <w:pPr>
        <w:pStyle w:val="TOC4"/>
        <w:rPr>
          <w:rFonts w:ascii="Calibri" w:eastAsia="Malgun Gothic" w:hAnsi="Calibri"/>
          <w:sz w:val="22"/>
          <w:szCs w:val="22"/>
        </w:rPr>
      </w:pPr>
      <w:r>
        <w:t>8.3.7.4</w:t>
      </w:r>
      <w:r w:rsidRPr="00714B4F">
        <w:rPr>
          <w:rFonts w:ascii="Calibri" w:eastAsia="Malgun Gothic" w:hAnsi="Calibri"/>
          <w:sz w:val="22"/>
          <w:szCs w:val="22"/>
        </w:rPr>
        <w:tab/>
      </w:r>
      <w:r>
        <w:t>Abnormal Conditions</w:t>
      </w:r>
      <w:r>
        <w:tab/>
      </w:r>
      <w:r>
        <w:fldChar w:fldCharType="begin" w:fldLock="1"/>
      </w:r>
      <w:r>
        <w:instrText xml:space="preserve"> PAGEREF _Toc120032229 \h </w:instrText>
      </w:r>
      <w:r>
        <w:fldChar w:fldCharType="separate"/>
      </w:r>
      <w:r>
        <w:t>61</w:t>
      </w:r>
      <w:r>
        <w:fldChar w:fldCharType="end"/>
      </w:r>
    </w:p>
    <w:p w14:paraId="3D81DE47" w14:textId="77777777" w:rsidR="008C2A11" w:rsidRPr="00714B4F" w:rsidRDefault="008C2A11">
      <w:pPr>
        <w:pStyle w:val="TOC3"/>
        <w:rPr>
          <w:rFonts w:ascii="Calibri" w:eastAsia="Malgun Gothic" w:hAnsi="Calibri"/>
          <w:sz w:val="22"/>
          <w:szCs w:val="22"/>
        </w:rPr>
      </w:pPr>
      <w:r>
        <w:t>8.3.8</w:t>
      </w:r>
      <w:r w:rsidRPr="00714B4F">
        <w:rPr>
          <w:rFonts w:ascii="Calibri" w:eastAsia="Malgun Gothic" w:hAnsi="Calibri"/>
          <w:sz w:val="22"/>
          <w:szCs w:val="22"/>
        </w:rPr>
        <w:tab/>
      </w:r>
      <w:r>
        <w:t>S-NG-RAN node Counter Check</w:t>
      </w:r>
      <w:r>
        <w:tab/>
      </w:r>
      <w:r>
        <w:fldChar w:fldCharType="begin" w:fldLock="1"/>
      </w:r>
      <w:r>
        <w:instrText xml:space="preserve"> PAGEREF _Toc120032230 \h </w:instrText>
      </w:r>
      <w:r>
        <w:fldChar w:fldCharType="separate"/>
      </w:r>
      <w:r>
        <w:t>61</w:t>
      </w:r>
      <w:r>
        <w:fldChar w:fldCharType="end"/>
      </w:r>
    </w:p>
    <w:p w14:paraId="3A392728" w14:textId="77777777" w:rsidR="008C2A11" w:rsidRPr="00714B4F" w:rsidRDefault="008C2A11">
      <w:pPr>
        <w:pStyle w:val="TOC4"/>
        <w:rPr>
          <w:rFonts w:ascii="Calibri" w:eastAsia="Malgun Gothic" w:hAnsi="Calibri"/>
          <w:sz w:val="22"/>
          <w:szCs w:val="22"/>
        </w:rPr>
      </w:pPr>
      <w:r>
        <w:t>8.3.8.1</w:t>
      </w:r>
      <w:r w:rsidRPr="00714B4F">
        <w:rPr>
          <w:rFonts w:ascii="Calibri" w:eastAsia="Malgun Gothic" w:hAnsi="Calibri"/>
          <w:sz w:val="22"/>
          <w:szCs w:val="22"/>
        </w:rPr>
        <w:tab/>
      </w:r>
      <w:r>
        <w:t>General</w:t>
      </w:r>
      <w:r>
        <w:tab/>
      </w:r>
      <w:r>
        <w:fldChar w:fldCharType="begin" w:fldLock="1"/>
      </w:r>
      <w:r>
        <w:instrText xml:space="preserve"> PAGEREF _Toc120032231 \h </w:instrText>
      </w:r>
      <w:r>
        <w:fldChar w:fldCharType="separate"/>
      </w:r>
      <w:r>
        <w:t>61</w:t>
      </w:r>
      <w:r>
        <w:fldChar w:fldCharType="end"/>
      </w:r>
    </w:p>
    <w:p w14:paraId="3D9FE972" w14:textId="77777777" w:rsidR="008C2A11" w:rsidRPr="00714B4F" w:rsidRDefault="008C2A11">
      <w:pPr>
        <w:pStyle w:val="TOC4"/>
        <w:rPr>
          <w:rFonts w:ascii="Calibri" w:eastAsia="Malgun Gothic" w:hAnsi="Calibri"/>
          <w:sz w:val="22"/>
          <w:szCs w:val="22"/>
        </w:rPr>
      </w:pPr>
      <w:r>
        <w:t>8.3.8.2</w:t>
      </w:r>
      <w:r w:rsidRPr="00714B4F">
        <w:rPr>
          <w:rFonts w:ascii="Calibri" w:eastAsia="Malgun Gothic" w:hAnsi="Calibri"/>
          <w:sz w:val="22"/>
          <w:szCs w:val="22"/>
        </w:rPr>
        <w:tab/>
      </w:r>
      <w:r>
        <w:t>Successful Operation</w:t>
      </w:r>
      <w:r>
        <w:tab/>
      </w:r>
      <w:r>
        <w:fldChar w:fldCharType="begin" w:fldLock="1"/>
      </w:r>
      <w:r>
        <w:instrText xml:space="preserve"> PAGEREF _Toc120032232 \h </w:instrText>
      </w:r>
      <w:r>
        <w:fldChar w:fldCharType="separate"/>
      </w:r>
      <w:r>
        <w:t>61</w:t>
      </w:r>
      <w:r>
        <w:fldChar w:fldCharType="end"/>
      </w:r>
    </w:p>
    <w:p w14:paraId="3ACB91EE" w14:textId="77777777" w:rsidR="008C2A11" w:rsidRPr="00714B4F" w:rsidRDefault="008C2A11">
      <w:pPr>
        <w:pStyle w:val="TOC4"/>
        <w:rPr>
          <w:rFonts w:ascii="Calibri" w:eastAsia="Malgun Gothic" w:hAnsi="Calibri"/>
          <w:sz w:val="22"/>
          <w:szCs w:val="22"/>
        </w:rPr>
      </w:pPr>
      <w:r>
        <w:t>8.3.8.3</w:t>
      </w:r>
      <w:r w:rsidRPr="00714B4F">
        <w:rPr>
          <w:rFonts w:ascii="Calibri" w:eastAsia="Malgun Gothic" w:hAnsi="Calibri"/>
          <w:sz w:val="22"/>
          <w:szCs w:val="22"/>
        </w:rPr>
        <w:tab/>
      </w:r>
      <w:r>
        <w:t>Unsuccessful Operation</w:t>
      </w:r>
      <w:r>
        <w:tab/>
      </w:r>
      <w:r>
        <w:fldChar w:fldCharType="begin" w:fldLock="1"/>
      </w:r>
      <w:r>
        <w:instrText xml:space="preserve"> PAGEREF _Toc120032233 \h </w:instrText>
      </w:r>
      <w:r>
        <w:fldChar w:fldCharType="separate"/>
      </w:r>
      <w:r>
        <w:t>62</w:t>
      </w:r>
      <w:r>
        <w:fldChar w:fldCharType="end"/>
      </w:r>
    </w:p>
    <w:p w14:paraId="2EAA374C" w14:textId="77777777" w:rsidR="008C2A11" w:rsidRPr="00714B4F" w:rsidRDefault="008C2A11">
      <w:pPr>
        <w:pStyle w:val="TOC4"/>
        <w:rPr>
          <w:rFonts w:ascii="Calibri" w:eastAsia="Malgun Gothic" w:hAnsi="Calibri"/>
          <w:sz w:val="22"/>
          <w:szCs w:val="22"/>
        </w:rPr>
      </w:pPr>
      <w:r>
        <w:t>8.3.8.4</w:t>
      </w:r>
      <w:r w:rsidRPr="00714B4F">
        <w:rPr>
          <w:rFonts w:ascii="Calibri" w:eastAsia="Malgun Gothic" w:hAnsi="Calibri"/>
          <w:sz w:val="22"/>
          <w:szCs w:val="22"/>
        </w:rPr>
        <w:tab/>
      </w:r>
      <w:r>
        <w:t>Abnormal Conditions</w:t>
      </w:r>
      <w:r>
        <w:tab/>
      </w:r>
      <w:r>
        <w:fldChar w:fldCharType="begin" w:fldLock="1"/>
      </w:r>
      <w:r>
        <w:instrText xml:space="preserve"> PAGEREF _Toc120032234 \h </w:instrText>
      </w:r>
      <w:r>
        <w:fldChar w:fldCharType="separate"/>
      </w:r>
      <w:r>
        <w:t>62</w:t>
      </w:r>
      <w:r>
        <w:fldChar w:fldCharType="end"/>
      </w:r>
    </w:p>
    <w:p w14:paraId="53181E4C" w14:textId="77777777" w:rsidR="008C2A11" w:rsidRPr="00714B4F" w:rsidRDefault="008C2A11">
      <w:pPr>
        <w:pStyle w:val="TOC3"/>
        <w:rPr>
          <w:rFonts w:ascii="Calibri" w:eastAsia="Malgun Gothic" w:hAnsi="Calibri"/>
          <w:sz w:val="22"/>
          <w:szCs w:val="22"/>
        </w:rPr>
      </w:pPr>
      <w:r>
        <w:t>8.3.9</w:t>
      </w:r>
      <w:r w:rsidRPr="00714B4F">
        <w:rPr>
          <w:rFonts w:ascii="Calibri" w:eastAsia="Malgun Gothic" w:hAnsi="Calibri"/>
          <w:sz w:val="22"/>
          <w:szCs w:val="22"/>
        </w:rPr>
        <w:tab/>
      </w:r>
      <w:r>
        <w:t>RRC Transfer</w:t>
      </w:r>
      <w:r>
        <w:tab/>
      </w:r>
      <w:r>
        <w:fldChar w:fldCharType="begin" w:fldLock="1"/>
      </w:r>
      <w:r>
        <w:instrText xml:space="preserve"> PAGEREF _Toc120032235 \h </w:instrText>
      </w:r>
      <w:r>
        <w:fldChar w:fldCharType="separate"/>
      </w:r>
      <w:r>
        <w:t>62</w:t>
      </w:r>
      <w:r>
        <w:fldChar w:fldCharType="end"/>
      </w:r>
    </w:p>
    <w:p w14:paraId="5F4F3295" w14:textId="77777777" w:rsidR="008C2A11" w:rsidRPr="00714B4F" w:rsidRDefault="008C2A11">
      <w:pPr>
        <w:pStyle w:val="TOC4"/>
        <w:rPr>
          <w:rFonts w:ascii="Calibri" w:eastAsia="Malgun Gothic" w:hAnsi="Calibri"/>
          <w:sz w:val="22"/>
          <w:szCs w:val="22"/>
        </w:rPr>
      </w:pPr>
      <w:r>
        <w:t>8.3.9.1</w:t>
      </w:r>
      <w:r w:rsidRPr="00714B4F">
        <w:rPr>
          <w:rFonts w:ascii="Calibri" w:eastAsia="Malgun Gothic" w:hAnsi="Calibri"/>
          <w:sz w:val="22"/>
          <w:szCs w:val="22"/>
        </w:rPr>
        <w:tab/>
      </w:r>
      <w:r>
        <w:t>General</w:t>
      </w:r>
      <w:r>
        <w:tab/>
      </w:r>
      <w:r>
        <w:fldChar w:fldCharType="begin" w:fldLock="1"/>
      </w:r>
      <w:r>
        <w:instrText xml:space="preserve"> PAGEREF _Toc120032236 \h </w:instrText>
      </w:r>
      <w:r>
        <w:fldChar w:fldCharType="separate"/>
      </w:r>
      <w:r>
        <w:t>62</w:t>
      </w:r>
      <w:r>
        <w:fldChar w:fldCharType="end"/>
      </w:r>
    </w:p>
    <w:p w14:paraId="7C546A52" w14:textId="77777777" w:rsidR="008C2A11" w:rsidRPr="00714B4F" w:rsidRDefault="008C2A11">
      <w:pPr>
        <w:pStyle w:val="TOC4"/>
        <w:rPr>
          <w:rFonts w:ascii="Calibri" w:eastAsia="Malgun Gothic" w:hAnsi="Calibri"/>
          <w:sz w:val="22"/>
          <w:szCs w:val="22"/>
        </w:rPr>
      </w:pPr>
      <w:r>
        <w:t>8.3.9.2</w:t>
      </w:r>
      <w:r w:rsidRPr="00714B4F">
        <w:rPr>
          <w:rFonts w:ascii="Calibri" w:eastAsia="Malgun Gothic" w:hAnsi="Calibri"/>
          <w:sz w:val="22"/>
          <w:szCs w:val="22"/>
        </w:rPr>
        <w:tab/>
      </w:r>
      <w:r>
        <w:t>Successful Operation</w:t>
      </w:r>
      <w:r>
        <w:tab/>
      </w:r>
      <w:r>
        <w:fldChar w:fldCharType="begin" w:fldLock="1"/>
      </w:r>
      <w:r>
        <w:instrText xml:space="preserve"> PAGEREF _Toc120032237 \h </w:instrText>
      </w:r>
      <w:r>
        <w:fldChar w:fldCharType="separate"/>
      </w:r>
      <w:r>
        <w:t>62</w:t>
      </w:r>
      <w:r>
        <w:fldChar w:fldCharType="end"/>
      </w:r>
    </w:p>
    <w:p w14:paraId="4D7FD715" w14:textId="77777777" w:rsidR="008C2A11" w:rsidRPr="00714B4F" w:rsidRDefault="008C2A11">
      <w:pPr>
        <w:pStyle w:val="TOC4"/>
        <w:rPr>
          <w:rFonts w:ascii="Calibri" w:eastAsia="Malgun Gothic" w:hAnsi="Calibri"/>
          <w:sz w:val="22"/>
          <w:szCs w:val="22"/>
        </w:rPr>
      </w:pPr>
      <w:r>
        <w:t>8.3.9.3</w:t>
      </w:r>
      <w:r w:rsidRPr="00714B4F">
        <w:rPr>
          <w:rFonts w:ascii="Calibri" w:eastAsia="Malgun Gothic" w:hAnsi="Calibri"/>
          <w:sz w:val="22"/>
          <w:szCs w:val="22"/>
        </w:rPr>
        <w:tab/>
      </w:r>
      <w:r>
        <w:t>Unsuccessful Operation</w:t>
      </w:r>
      <w:r>
        <w:tab/>
      </w:r>
      <w:r>
        <w:fldChar w:fldCharType="begin" w:fldLock="1"/>
      </w:r>
      <w:r>
        <w:instrText xml:space="preserve"> PAGEREF _Toc120032238 \h </w:instrText>
      </w:r>
      <w:r>
        <w:fldChar w:fldCharType="separate"/>
      </w:r>
      <w:r>
        <w:t>63</w:t>
      </w:r>
      <w:r>
        <w:fldChar w:fldCharType="end"/>
      </w:r>
    </w:p>
    <w:p w14:paraId="3C6B0DE1" w14:textId="77777777" w:rsidR="008C2A11" w:rsidRPr="00714B4F" w:rsidRDefault="008C2A11">
      <w:pPr>
        <w:pStyle w:val="TOC4"/>
        <w:rPr>
          <w:rFonts w:ascii="Calibri" w:eastAsia="Malgun Gothic" w:hAnsi="Calibri"/>
          <w:sz w:val="22"/>
          <w:szCs w:val="22"/>
        </w:rPr>
      </w:pPr>
      <w:r>
        <w:t>8.3.9.4</w:t>
      </w:r>
      <w:r w:rsidRPr="00714B4F">
        <w:rPr>
          <w:rFonts w:ascii="Calibri" w:eastAsia="Malgun Gothic" w:hAnsi="Calibri"/>
          <w:sz w:val="22"/>
          <w:szCs w:val="22"/>
        </w:rPr>
        <w:tab/>
      </w:r>
      <w:r>
        <w:t>Abnormal Conditions</w:t>
      </w:r>
      <w:r>
        <w:tab/>
      </w:r>
      <w:r>
        <w:fldChar w:fldCharType="begin" w:fldLock="1"/>
      </w:r>
      <w:r>
        <w:instrText xml:space="preserve"> PAGEREF _Toc120032239 \h </w:instrText>
      </w:r>
      <w:r>
        <w:fldChar w:fldCharType="separate"/>
      </w:r>
      <w:r>
        <w:t>63</w:t>
      </w:r>
      <w:r>
        <w:fldChar w:fldCharType="end"/>
      </w:r>
    </w:p>
    <w:p w14:paraId="720054FD" w14:textId="77777777" w:rsidR="008C2A11" w:rsidRPr="00714B4F" w:rsidRDefault="008C2A11">
      <w:pPr>
        <w:pStyle w:val="TOC3"/>
        <w:rPr>
          <w:rFonts w:ascii="Calibri" w:eastAsia="Malgun Gothic" w:hAnsi="Calibri"/>
          <w:sz w:val="22"/>
          <w:szCs w:val="22"/>
        </w:rPr>
      </w:pPr>
      <w:r>
        <w:t>8.3.10</w:t>
      </w:r>
      <w:r w:rsidRPr="00714B4F">
        <w:rPr>
          <w:rFonts w:ascii="Calibri" w:eastAsia="Malgun Gothic" w:hAnsi="Calibri"/>
          <w:sz w:val="22"/>
          <w:szCs w:val="22"/>
        </w:rPr>
        <w:tab/>
      </w:r>
      <w:r>
        <w:t>Notification Control Indication</w:t>
      </w:r>
      <w:r>
        <w:tab/>
      </w:r>
      <w:r>
        <w:fldChar w:fldCharType="begin" w:fldLock="1"/>
      </w:r>
      <w:r>
        <w:instrText xml:space="preserve"> PAGEREF _Toc120032240 \h </w:instrText>
      </w:r>
      <w:r>
        <w:fldChar w:fldCharType="separate"/>
      </w:r>
      <w:r>
        <w:t>63</w:t>
      </w:r>
      <w:r>
        <w:fldChar w:fldCharType="end"/>
      </w:r>
    </w:p>
    <w:p w14:paraId="11C96F77" w14:textId="77777777" w:rsidR="008C2A11" w:rsidRPr="00714B4F" w:rsidRDefault="008C2A11">
      <w:pPr>
        <w:pStyle w:val="TOC4"/>
        <w:rPr>
          <w:rFonts w:ascii="Calibri" w:eastAsia="Malgun Gothic" w:hAnsi="Calibri"/>
          <w:sz w:val="22"/>
          <w:szCs w:val="22"/>
        </w:rPr>
      </w:pPr>
      <w:r>
        <w:t>8.3.10.1</w:t>
      </w:r>
      <w:r w:rsidRPr="00714B4F">
        <w:rPr>
          <w:rFonts w:ascii="Calibri" w:eastAsia="Malgun Gothic" w:hAnsi="Calibri"/>
          <w:sz w:val="22"/>
          <w:szCs w:val="22"/>
        </w:rPr>
        <w:tab/>
      </w:r>
      <w:r>
        <w:t>General</w:t>
      </w:r>
      <w:r>
        <w:tab/>
      </w:r>
      <w:r>
        <w:fldChar w:fldCharType="begin" w:fldLock="1"/>
      </w:r>
      <w:r>
        <w:instrText xml:space="preserve"> PAGEREF _Toc120032241 \h </w:instrText>
      </w:r>
      <w:r>
        <w:fldChar w:fldCharType="separate"/>
      </w:r>
      <w:r>
        <w:t>63</w:t>
      </w:r>
      <w:r>
        <w:fldChar w:fldCharType="end"/>
      </w:r>
    </w:p>
    <w:p w14:paraId="77C5DDF3" w14:textId="77777777" w:rsidR="008C2A11" w:rsidRPr="00714B4F" w:rsidRDefault="008C2A11">
      <w:pPr>
        <w:pStyle w:val="TOC4"/>
        <w:rPr>
          <w:rFonts w:ascii="Calibri" w:eastAsia="Malgun Gothic" w:hAnsi="Calibri"/>
          <w:sz w:val="22"/>
          <w:szCs w:val="22"/>
        </w:rPr>
      </w:pPr>
      <w:r>
        <w:t>8.3.10.2</w:t>
      </w:r>
      <w:r w:rsidRPr="00714B4F">
        <w:rPr>
          <w:rFonts w:ascii="Calibri" w:eastAsia="Malgun Gothic" w:hAnsi="Calibri"/>
          <w:sz w:val="22"/>
          <w:szCs w:val="22"/>
        </w:rPr>
        <w:tab/>
      </w:r>
      <w:r>
        <w:t>Successful Operation – M-NG-RAN node initiated</w:t>
      </w:r>
      <w:r>
        <w:tab/>
      </w:r>
      <w:r>
        <w:fldChar w:fldCharType="begin" w:fldLock="1"/>
      </w:r>
      <w:r>
        <w:instrText xml:space="preserve"> PAGEREF _Toc120032242 \h </w:instrText>
      </w:r>
      <w:r>
        <w:fldChar w:fldCharType="separate"/>
      </w:r>
      <w:r>
        <w:t>63</w:t>
      </w:r>
      <w:r>
        <w:fldChar w:fldCharType="end"/>
      </w:r>
    </w:p>
    <w:p w14:paraId="7CE0BC8B" w14:textId="77777777" w:rsidR="008C2A11" w:rsidRPr="00714B4F" w:rsidRDefault="008C2A11">
      <w:pPr>
        <w:pStyle w:val="TOC4"/>
        <w:rPr>
          <w:rFonts w:ascii="Calibri" w:eastAsia="Malgun Gothic" w:hAnsi="Calibri"/>
          <w:sz w:val="22"/>
          <w:szCs w:val="22"/>
        </w:rPr>
      </w:pPr>
      <w:r>
        <w:t>8.3.10.3</w:t>
      </w:r>
      <w:r w:rsidRPr="00714B4F">
        <w:rPr>
          <w:rFonts w:ascii="Calibri" w:eastAsia="Malgun Gothic" w:hAnsi="Calibri"/>
          <w:sz w:val="22"/>
          <w:szCs w:val="22"/>
        </w:rPr>
        <w:tab/>
      </w:r>
      <w:r>
        <w:t>Successful Operation – S-NG-RAN node initiated</w:t>
      </w:r>
      <w:r>
        <w:tab/>
      </w:r>
      <w:r>
        <w:fldChar w:fldCharType="begin" w:fldLock="1"/>
      </w:r>
      <w:r>
        <w:instrText xml:space="preserve"> PAGEREF _Toc120032243 \h </w:instrText>
      </w:r>
      <w:r>
        <w:fldChar w:fldCharType="separate"/>
      </w:r>
      <w:r>
        <w:t>64</w:t>
      </w:r>
      <w:r>
        <w:fldChar w:fldCharType="end"/>
      </w:r>
    </w:p>
    <w:p w14:paraId="54AE17B5" w14:textId="77777777" w:rsidR="008C2A11" w:rsidRPr="00714B4F" w:rsidRDefault="008C2A11">
      <w:pPr>
        <w:pStyle w:val="TOC4"/>
        <w:rPr>
          <w:rFonts w:ascii="Calibri" w:eastAsia="Malgun Gothic" w:hAnsi="Calibri"/>
          <w:sz w:val="22"/>
          <w:szCs w:val="22"/>
        </w:rPr>
      </w:pPr>
      <w:r>
        <w:t>8.3.10.4</w:t>
      </w:r>
      <w:r w:rsidRPr="00714B4F">
        <w:rPr>
          <w:rFonts w:ascii="Calibri" w:eastAsia="Malgun Gothic" w:hAnsi="Calibri"/>
          <w:sz w:val="22"/>
          <w:szCs w:val="22"/>
        </w:rPr>
        <w:tab/>
      </w:r>
      <w:r>
        <w:t>Abnormal Conditions</w:t>
      </w:r>
      <w:r>
        <w:tab/>
      </w:r>
      <w:r>
        <w:fldChar w:fldCharType="begin" w:fldLock="1"/>
      </w:r>
      <w:r>
        <w:instrText xml:space="preserve"> PAGEREF _Toc120032244 \h </w:instrText>
      </w:r>
      <w:r>
        <w:fldChar w:fldCharType="separate"/>
      </w:r>
      <w:r>
        <w:t>64</w:t>
      </w:r>
      <w:r>
        <w:fldChar w:fldCharType="end"/>
      </w:r>
    </w:p>
    <w:p w14:paraId="35D0544B" w14:textId="77777777" w:rsidR="008C2A11" w:rsidRPr="00714B4F" w:rsidRDefault="008C2A11">
      <w:pPr>
        <w:pStyle w:val="TOC3"/>
        <w:rPr>
          <w:rFonts w:ascii="Calibri" w:eastAsia="Malgun Gothic" w:hAnsi="Calibri"/>
          <w:sz w:val="22"/>
          <w:szCs w:val="22"/>
        </w:rPr>
      </w:pPr>
      <w:r>
        <w:t>8.3.11</w:t>
      </w:r>
      <w:r w:rsidRPr="00714B4F">
        <w:rPr>
          <w:rFonts w:ascii="Calibri" w:eastAsia="Malgun Gothic" w:hAnsi="Calibri"/>
          <w:sz w:val="22"/>
          <w:szCs w:val="22"/>
        </w:rPr>
        <w:tab/>
      </w:r>
      <w:r>
        <w:t>Activity Notification</w:t>
      </w:r>
      <w:r>
        <w:tab/>
      </w:r>
      <w:r>
        <w:fldChar w:fldCharType="begin" w:fldLock="1"/>
      </w:r>
      <w:r>
        <w:instrText xml:space="preserve"> PAGEREF _Toc120032245 \h </w:instrText>
      </w:r>
      <w:r>
        <w:fldChar w:fldCharType="separate"/>
      </w:r>
      <w:r>
        <w:t>64</w:t>
      </w:r>
      <w:r>
        <w:fldChar w:fldCharType="end"/>
      </w:r>
    </w:p>
    <w:p w14:paraId="143E9D69" w14:textId="77777777" w:rsidR="008C2A11" w:rsidRPr="00714B4F" w:rsidRDefault="008C2A11">
      <w:pPr>
        <w:pStyle w:val="TOC4"/>
        <w:rPr>
          <w:rFonts w:ascii="Calibri" w:eastAsia="Malgun Gothic" w:hAnsi="Calibri"/>
          <w:sz w:val="22"/>
          <w:szCs w:val="22"/>
        </w:rPr>
      </w:pPr>
      <w:r>
        <w:t>8.3.11.1</w:t>
      </w:r>
      <w:r w:rsidRPr="00714B4F">
        <w:rPr>
          <w:rFonts w:ascii="Calibri" w:eastAsia="Malgun Gothic" w:hAnsi="Calibri"/>
          <w:sz w:val="22"/>
          <w:szCs w:val="22"/>
        </w:rPr>
        <w:tab/>
      </w:r>
      <w:r>
        <w:t>General</w:t>
      </w:r>
      <w:r>
        <w:tab/>
      </w:r>
      <w:r>
        <w:fldChar w:fldCharType="begin" w:fldLock="1"/>
      </w:r>
      <w:r>
        <w:instrText xml:space="preserve"> PAGEREF _Toc120032246 \h </w:instrText>
      </w:r>
      <w:r>
        <w:fldChar w:fldCharType="separate"/>
      </w:r>
      <w:r>
        <w:t>64</w:t>
      </w:r>
      <w:r>
        <w:fldChar w:fldCharType="end"/>
      </w:r>
    </w:p>
    <w:p w14:paraId="412988A8" w14:textId="77777777" w:rsidR="008C2A11" w:rsidRPr="00714B4F" w:rsidRDefault="008C2A11">
      <w:pPr>
        <w:pStyle w:val="TOC4"/>
        <w:rPr>
          <w:rFonts w:ascii="Calibri" w:eastAsia="Malgun Gothic" w:hAnsi="Calibri"/>
          <w:sz w:val="22"/>
          <w:szCs w:val="22"/>
        </w:rPr>
      </w:pPr>
      <w:r>
        <w:t>8.3.11.2</w:t>
      </w:r>
      <w:r w:rsidRPr="00714B4F">
        <w:rPr>
          <w:rFonts w:ascii="Calibri" w:eastAsia="Malgun Gothic" w:hAnsi="Calibri"/>
          <w:sz w:val="22"/>
          <w:szCs w:val="22"/>
        </w:rPr>
        <w:tab/>
      </w:r>
      <w:r>
        <w:t>Successful Operation</w:t>
      </w:r>
      <w:r>
        <w:tab/>
      </w:r>
      <w:r>
        <w:fldChar w:fldCharType="begin" w:fldLock="1"/>
      </w:r>
      <w:r>
        <w:instrText xml:space="preserve"> PAGEREF _Toc120032247 \h </w:instrText>
      </w:r>
      <w:r>
        <w:fldChar w:fldCharType="separate"/>
      </w:r>
      <w:r>
        <w:t>65</w:t>
      </w:r>
      <w:r>
        <w:fldChar w:fldCharType="end"/>
      </w:r>
    </w:p>
    <w:p w14:paraId="716C61C1" w14:textId="77777777" w:rsidR="008C2A11" w:rsidRPr="00714B4F" w:rsidRDefault="008C2A11">
      <w:pPr>
        <w:pStyle w:val="TOC4"/>
        <w:rPr>
          <w:rFonts w:ascii="Calibri" w:eastAsia="Malgun Gothic" w:hAnsi="Calibri"/>
          <w:sz w:val="22"/>
          <w:szCs w:val="22"/>
        </w:rPr>
      </w:pPr>
      <w:r>
        <w:t>8.3.11.3</w:t>
      </w:r>
      <w:r w:rsidRPr="00714B4F">
        <w:rPr>
          <w:rFonts w:ascii="Calibri" w:eastAsia="Malgun Gothic" w:hAnsi="Calibri"/>
          <w:sz w:val="22"/>
          <w:szCs w:val="22"/>
        </w:rPr>
        <w:tab/>
      </w:r>
      <w:r>
        <w:t>Abnormal Conditions</w:t>
      </w:r>
      <w:r>
        <w:tab/>
      </w:r>
      <w:r>
        <w:fldChar w:fldCharType="begin" w:fldLock="1"/>
      </w:r>
      <w:r>
        <w:instrText xml:space="preserve"> PAGEREF _Toc120032248 \h </w:instrText>
      </w:r>
      <w:r>
        <w:fldChar w:fldCharType="separate"/>
      </w:r>
      <w:r>
        <w:t>65</w:t>
      </w:r>
      <w:r>
        <w:fldChar w:fldCharType="end"/>
      </w:r>
    </w:p>
    <w:p w14:paraId="65EF2950" w14:textId="77777777" w:rsidR="008C2A11" w:rsidRPr="00714B4F" w:rsidRDefault="008C2A11">
      <w:pPr>
        <w:pStyle w:val="TOC3"/>
        <w:rPr>
          <w:rFonts w:ascii="Calibri" w:eastAsia="Malgun Gothic" w:hAnsi="Calibri"/>
          <w:sz w:val="22"/>
          <w:szCs w:val="22"/>
        </w:rPr>
      </w:pPr>
      <w:r>
        <w:t>8.3.12</w:t>
      </w:r>
      <w:r w:rsidRPr="00714B4F">
        <w:rPr>
          <w:rFonts w:ascii="Calibri" w:eastAsia="Malgun Gothic" w:hAnsi="Calibri"/>
          <w:sz w:val="22"/>
          <w:szCs w:val="22"/>
        </w:rPr>
        <w:tab/>
      </w:r>
      <w:r>
        <w:t>E-UTRA – NR Cell Resource Coordination</w:t>
      </w:r>
      <w:r>
        <w:tab/>
      </w:r>
      <w:r>
        <w:fldChar w:fldCharType="begin" w:fldLock="1"/>
      </w:r>
      <w:r>
        <w:instrText xml:space="preserve"> PAGEREF _Toc120032249 \h </w:instrText>
      </w:r>
      <w:r>
        <w:fldChar w:fldCharType="separate"/>
      </w:r>
      <w:r>
        <w:t>65</w:t>
      </w:r>
      <w:r>
        <w:fldChar w:fldCharType="end"/>
      </w:r>
    </w:p>
    <w:p w14:paraId="2310DA2D" w14:textId="77777777" w:rsidR="008C2A11" w:rsidRPr="00714B4F" w:rsidRDefault="008C2A11">
      <w:pPr>
        <w:pStyle w:val="TOC4"/>
        <w:rPr>
          <w:rFonts w:ascii="Calibri" w:eastAsia="Malgun Gothic" w:hAnsi="Calibri"/>
          <w:sz w:val="22"/>
          <w:szCs w:val="22"/>
        </w:rPr>
      </w:pPr>
      <w:r w:rsidRPr="0020577D">
        <w:rPr>
          <w:lang w:val="en-US"/>
        </w:rPr>
        <w:t>8.3.12.1</w:t>
      </w:r>
      <w:r w:rsidRPr="00714B4F">
        <w:rPr>
          <w:rFonts w:ascii="Calibri" w:eastAsia="Malgun Gothic" w:hAnsi="Calibri"/>
          <w:sz w:val="22"/>
          <w:szCs w:val="22"/>
        </w:rPr>
        <w:tab/>
      </w:r>
      <w:r w:rsidRPr="0020577D">
        <w:rPr>
          <w:lang w:val="en-US"/>
        </w:rPr>
        <w:t>General</w:t>
      </w:r>
      <w:r>
        <w:tab/>
      </w:r>
      <w:r>
        <w:fldChar w:fldCharType="begin" w:fldLock="1"/>
      </w:r>
      <w:r>
        <w:instrText xml:space="preserve"> PAGEREF _Toc120032250 \h </w:instrText>
      </w:r>
      <w:r>
        <w:fldChar w:fldCharType="separate"/>
      </w:r>
      <w:r>
        <w:t>65</w:t>
      </w:r>
      <w:r>
        <w:fldChar w:fldCharType="end"/>
      </w:r>
    </w:p>
    <w:p w14:paraId="588EAA57" w14:textId="77777777" w:rsidR="008C2A11" w:rsidRPr="00714B4F" w:rsidRDefault="008C2A11">
      <w:pPr>
        <w:pStyle w:val="TOC4"/>
        <w:rPr>
          <w:rFonts w:ascii="Calibri" w:eastAsia="Malgun Gothic" w:hAnsi="Calibri"/>
          <w:sz w:val="22"/>
          <w:szCs w:val="22"/>
        </w:rPr>
      </w:pPr>
      <w:r w:rsidRPr="0020577D">
        <w:rPr>
          <w:lang w:val="en-US"/>
        </w:rPr>
        <w:t>8.3.12.2</w:t>
      </w:r>
      <w:r w:rsidRPr="00714B4F">
        <w:rPr>
          <w:rFonts w:ascii="Calibri" w:eastAsia="Malgun Gothic" w:hAnsi="Calibri"/>
          <w:sz w:val="22"/>
          <w:szCs w:val="22"/>
        </w:rPr>
        <w:tab/>
      </w:r>
      <w:r>
        <w:t>Successful Operation</w:t>
      </w:r>
      <w:r>
        <w:tab/>
      </w:r>
      <w:r>
        <w:fldChar w:fldCharType="begin" w:fldLock="1"/>
      </w:r>
      <w:r>
        <w:instrText xml:space="preserve"> PAGEREF _Toc120032251 \h </w:instrText>
      </w:r>
      <w:r>
        <w:fldChar w:fldCharType="separate"/>
      </w:r>
      <w:r>
        <w:t>66</w:t>
      </w:r>
      <w:r>
        <w:fldChar w:fldCharType="end"/>
      </w:r>
    </w:p>
    <w:p w14:paraId="7429BC12" w14:textId="77777777" w:rsidR="008C2A11" w:rsidRPr="00714B4F" w:rsidRDefault="008C2A11">
      <w:pPr>
        <w:pStyle w:val="TOC3"/>
        <w:rPr>
          <w:rFonts w:ascii="Calibri" w:eastAsia="Malgun Gothic" w:hAnsi="Calibri"/>
          <w:sz w:val="22"/>
          <w:szCs w:val="22"/>
        </w:rPr>
      </w:pPr>
      <w:r>
        <w:t>8.3.13</w:t>
      </w:r>
      <w:r w:rsidRPr="00714B4F">
        <w:rPr>
          <w:rFonts w:ascii="Calibri" w:eastAsia="Malgun Gothic" w:hAnsi="Calibri"/>
          <w:sz w:val="22"/>
          <w:szCs w:val="22"/>
        </w:rPr>
        <w:tab/>
      </w:r>
      <w:r>
        <w:t>Secondary RAT Data Usage Report</w:t>
      </w:r>
      <w:r>
        <w:tab/>
      </w:r>
      <w:r>
        <w:fldChar w:fldCharType="begin" w:fldLock="1"/>
      </w:r>
      <w:r>
        <w:instrText xml:space="preserve"> PAGEREF _Toc120032252 \h </w:instrText>
      </w:r>
      <w:r>
        <w:fldChar w:fldCharType="separate"/>
      </w:r>
      <w:r>
        <w:t>67</w:t>
      </w:r>
      <w:r>
        <w:fldChar w:fldCharType="end"/>
      </w:r>
    </w:p>
    <w:p w14:paraId="0020F109" w14:textId="77777777" w:rsidR="008C2A11" w:rsidRPr="00714B4F" w:rsidRDefault="008C2A11">
      <w:pPr>
        <w:pStyle w:val="TOC4"/>
        <w:rPr>
          <w:rFonts w:ascii="Calibri" w:eastAsia="Malgun Gothic" w:hAnsi="Calibri"/>
          <w:sz w:val="22"/>
          <w:szCs w:val="22"/>
        </w:rPr>
      </w:pPr>
      <w:r>
        <w:t>8.3.13.1</w:t>
      </w:r>
      <w:r w:rsidRPr="00714B4F">
        <w:rPr>
          <w:rFonts w:ascii="Calibri" w:eastAsia="Malgun Gothic" w:hAnsi="Calibri"/>
          <w:sz w:val="22"/>
          <w:szCs w:val="22"/>
        </w:rPr>
        <w:tab/>
      </w:r>
      <w:r>
        <w:t>General</w:t>
      </w:r>
      <w:r>
        <w:tab/>
      </w:r>
      <w:r>
        <w:fldChar w:fldCharType="begin" w:fldLock="1"/>
      </w:r>
      <w:r>
        <w:instrText xml:space="preserve"> PAGEREF _Toc120032253 \h </w:instrText>
      </w:r>
      <w:r>
        <w:fldChar w:fldCharType="separate"/>
      </w:r>
      <w:r>
        <w:t>67</w:t>
      </w:r>
      <w:r>
        <w:fldChar w:fldCharType="end"/>
      </w:r>
    </w:p>
    <w:p w14:paraId="0ACB885E" w14:textId="77777777" w:rsidR="008C2A11" w:rsidRPr="00714B4F" w:rsidRDefault="008C2A11">
      <w:pPr>
        <w:pStyle w:val="TOC4"/>
        <w:rPr>
          <w:rFonts w:ascii="Calibri" w:eastAsia="Malgun Gothic" w:hAnsi="Calibri"/>
          <w:sz w:val="22"/>
          <w:szCs w:val="22"/>
        </w:rPr>
      </w:pPr>
      <w:r>
        <w:t>8.3.13.2</w:t>
      </w:r>
      <w:r w:rsidRPr="00714B4F">
        <w:rPr>
          <w:rFonts w:ascii="Calibri" w:eastAsia="Malgun Gothic" w:hAnsi="Calibri"/>
          <w:sz w:val="22"/>
          <w:szCs w:val="22"/>
        </w:rPr>
        <w:tab/>
      </w:r>
      <w:r>
        <w:t>Successful Operation</w:t>
      </w:r>
      <w:r>
        <w:tab/>
      </w:r>
      <w:r>
        <w:fldChar w:fldCharType="begin" w:fldLock="1"/>
      </w:r>
      <w:r>
        <w:instrText xml:space="preserve"> PAGEREF _Toc120032254 \h </w:instrText>
      </w:r>
      <w:r>
        <w:fldChar w:fldCharType="separate"/>
      </w:r>
      <w:r>
        <w:t>67</w:t>
      </w:r>
      <w:r>
        <w:fldChar w:fldCharType="end"/>
      </w:r>
    </w:p>
    <w:p w14:paraId="3D3B2410" w14:textId="77777777" w:rsidR="008C2A11" w:rsidRPr="00714B4F" w:rsidRDefault="008C2A11">
      <w:pPr>
        <w:pStyle w:val="TOC4"/>
        <w:rPr>
          <w:rFonts w:ascii="Calibri" w:eastAsia="Malgun Gothic" w:hAnsi="Calibri"/>
          <w:sz w:val="22"/>
          <w:szCs w:val="22"/>
        </w:rPr>
      </w:pPr>
      <w:r>
        <w:t>8.3.13.3</w:t>
      </w:r>
      <w:r w:rsidRPr="00714B4F">
        <w:rPr>
          <w:rFonts w:ascii="Calibri" w:eastAsia="Malgun Gothic" w:hAnsi="Calibri"/>
          <w:sz w:val="22"/>
          <w:szCs w:val="22"/>
        </w:rPr>
        <w:tab/>
      </w:r>
      <w:r>
        <w:t>Unsuccessful Operation</w:t>
      </w:r>
      <w:r>
        <w:tab/>
      </w:r>
      <w:r>
        <w:fldChar w:fldCharType="begin" w:fldLock="1"/>
      </w:r>
      <w:r>
        <w:instrText xml:space="preserve"> PAGEREF _Toc120032255 \h </w:instrText>
      </w:r>
      <w:r>
        <w:fldChar w:fldCharType="separate"/>
      </w:r>
      <w:r>
        <w:t>67</w:t>
      </w:r>
      <w:r>
        <w:fldChar w:fldCharType="end"/>
      </w:r>
    </w:p>
    <w:p w14:paraId="20E35E95" w14:textId="77777777" w:rsidR="008C2A11" w:rsidRPr="00714B4F" w:rsidRDefault="008C2A11">
      <w:pPr>
        <w:pStyle w:val="TOC4"/>
        <w:rPr>
          <w:rFonts w:ascii="Calibri" w:eastAsia="Malgun Gothic" w:hAnsi="Calibri"/>
          <w:sz w:val="22"/>
          <w:szCs w:val="22"/>
        </w:rPr>
      </w:pPr>
      <w:r>
        <w:t>8.3.13.4</w:t>
      </w:r>
      <w:r w:rsidRPr="00714B4F">
        <w:rPr>
          <w:rFonts w:ascii="Calibri" w:eastAsia="Malgun Gothic" w:hAnsi="Calibri"/>
          <w:sz w:val="22"/>
          <w:szCs w:val="22"/>
        </w:rPr>
        <w:tab/>
      </w:r>
      <w:r>
        <w:t>Abnormal Conditions</w:t>
      </w:r>
      <w:r>
        <w:tab/>
      </w:r>
      <w:r>
        <w:fldChar w:fldCharType="begin" w:fldLock="1"/>
      </w:r>
      <w:r>
        <w:instrText xml:space="preserve"> PAGEREF _Toc120032256 \h </w:instrText>
      </w:r>
      <w:r>
        <w:fldChar w:fldCharType="separate"/>
      </w:r>
      <w:r>
        <w:t>67</w:t>
      </w:r>
      <w:r>
        <w:fldChar w:fldCharType="end"/>
      </w:r>
    </w:p>
    <w:p w14:paraId="4DB05072" w14:textId="77777777" w:rsidR="008C2A11" w:rsidRPr="00714B4F" w:rsidRDefault="008C2A11">
      <w:pPr>
        <w:pStyle w:val="TOC3"/>
        <w:rPr>
          <w:rFonts w:ascii="Calibri" w:eastAsia="Malgun Gothic" w:hAnsi="Calibri"/>
          <w:sz w:val="22"/>
          <w:szCs w:val="22"/>
        </w:rPr>
      </w:pPr>
      <w:r>
        <w:t>8.3.14</w:t>
      </w:r>
      <w:r w:rsidRPr="00714B4F">
        <w:rPr>
          <w:rFonts w:ascii="Calibri" w:eastAsia="Malgun Gothic" w:hAnsi="Calibri"/>
          <w:sz w:val="22"/>
          <w:szCs w:val="22"/>
        </w:rPr>
        <w:tab/>
      </w:r>
      <w:r>
        <w:t>Trace Start</w:t>
      </w:r>
      <w:r>
        <w:tab/>
      </w:r>
      <w:r>
        <w:fldChar w:fldCharType="begin" w:fldLock="1"/>
      </w:r>
      <w:r>
        <w:instrText xml:space="preserve"> PAGEREF _Toc120032257 \h </w:instrText>
      </w:r>
      <w:r>
        <w:fldChar w:fldCharType="separate"/>
      </w:r>
      <w:r>
        <w:t>67</w:t>
      </w:r>
      <w:r>
        <w:fldChar w:fldCharType="end"/>
      </w:r>
    </w:p>
    <w:p w14:paraId="000B08D9" w14:textId="77777777" w:rsidR="008C2A11" w:rsidRPr="00714B4F" w:rsidRDefault="008C2A11">
      <w:pPr>
        <w:pStyle w:val="TOC4"/>
        <w:rPr>
          <w:rFonts w:ascii="Calibri" w:eastAsia="Malgun Gothic" w:hAnsi="Calibri"/>
          <w:sz w:val="22"/>
          <w:szCs w:val="22"/>
        </w:rPr>
      </w:pPr>
      <w:r>
        <w:t>8.3.14.1</w:t>
      </w:r>
      <w:r w:rsidRPr="00714B4F">
        <w:rPr>
          <w:rFonts w:ascii="Calibri" w:eastAsia="Malgun Gothic" w:hAnsi="Calibri"/>
          <w:sz w:val="22"/>
          <w:szCs w:val="22"/>
        </w:rPr>
        <w:tab/>
      </w:r>
      <w:r>
        <w:t>General</w:t>
      </w:r>
      <w:r>
        <w:tab/>
      </w:r>
      <w:r>
        <w:fldChar w:fldCharType="begin" w:fldLock="1"/>
      </w:r>
      <w:r>
        <w:instrText xml:space="preserve"> PAGEREF _Toc120032258 \h </w:instrText>
      </w:r>
      <w:r>
        <w:fldChar w:fldCharType="separate"/>
      </w:r>
      <w:r>
        <w:t>67</w:t>
      </w:r>
      <w:r>
        <w:fldChar w:fldCharType="end"/>
      </w:r>
    </w:p>
    <w:p w14:paraId="425F21BB" w14:textId="77777777" w:rsidR="008C2A11" w:rsidRPr="00714B4F" w:rsidRDefault="008C2A11">
      <w:pPr>
        <w:pStyle w:val="TOC4"/>
        <w:rPr>
          <w:rFonts w:ascii="Calibri" w:eastAsia="Malgun Gothic" w:hAnsi="Calibri"/>
          <w:sz w:val="22"/>
          <w:szCs w:val="22"/>
        </w:rPr>
      </w:pPr>
      <w:r>
        <w:t>8.3.14.2</w:t>
      </w:r>
      <w:r w:rsidRPr="00714B4F">
        <w:rPr>
          <w:rFonts w:ascii="Calibri" w:eastAsia="Malgun Gothic" w:hAnsi="Calibri"/>
          <w:sz w:val="22"/>
          <w:szCs w:val="22"/>
        </w:rPr>
        <w:tab/>
      </w:r>
      <w:r>
        <w:t>Successful Operation</w:t>
      </w:r>
      <w:r>
        <w:tab/>
      </w:r>
      <w:r>
        <w:fldChar w:fldCharType="begin" w:fldLock="1"/>
      </w:r>
      <w:r>
        <w:instrText xml:space="preserve"> PAGEREF _Toc120032259 \h </w:instrText>
      </w:r>
      <w:r>
        <w:fldChar w:fldCharType="separate"/>
      </w:r>
      <w:r>
        <w:t>67</w:t>
      </w:r>
      <w:r>
        <w:fldChar w:fldCharType="end"/>
      </w:r>
    </w:p>
    <w:p w14:paraId="569DE5EA" w14:textId="77777777" w:rsidR="008C2A11" w:rsidRPr="00714B4F" w:rsidRDefault="008C2A11">
      <w:pPr>
        <w:pStyle w:val="TOC4"/>
        <w:rPr>
          <w:rFonts w:ascii="Calibri" w:eastAsia="Malgun Gothic" w:hAnsi="Calibri"/>
          <w:sz w:val="22"/>
          <w:szCs w:val="22"/>
        </w:rPr>
      </w:pPr>
      <w:r w:rsidRPr="0020577D">
        <w:rPr>
          <w:lang w:val="fr-FR"/>
        </w:rPr>
        <w:t>8.3.14.3</w:t>
      </w:r>
      <w:r w:rsidRPr="00714B4F">
        <w:rPr>
          <w:rFonts w:ascii="Calibri" w:eastAsia="Malgun Gothic" w:hAnsi="Calibri"/>
          <w:sz w:val="22"/>
          <w:szCs w:val="22"/>
        </w:rPr>
        <w:tab/>
      </w:r>
      <w:r w:rsidRPr="0020577D">
        <w:rPr>
          <w:lang w:val="fr-FR"/>
        </w:rPr>
        <w:t>Abnormal Conditions</w:t>
      </w:r>
      <w:r>
        <w:tab/>
      </w:r>
      <w:r>
        <w:fldChar w:fldCharType="begin" w:fldLock="1"/>
      </w:r>
      <w:r>
        <w:instrText xml:space="preserve"> PAGEREF _Toc120032260 \h </w:instrText>
      </w:r>
      <w:r>
        <w:fldChar w:fldCharType="separate"/>
      </w:r>
      <w:r>
        <w:t>68</w:t>
      </w:r>
      <w:r>
        <w:fldChar w:fldCharType="end"/>
      </w:r>
    </w:p>
    <w:p w14:paraId="028A2777" w14:textId="77777777" w:rsidR="008C2A11" w:rsidRPr="00714B4F" w:rsidRDefault="008C2A11">
      <w:pPr>
        <w:pStyle w:val="TOC3"/>
        <w:rPr>
          <w:rFonts w:ascii="Calibri" w:eastAsia="Malgun Gothic" w:hAnsi="Calibri"/>
          <w:sz w:val="22"/>
          <w:szCs w:val="22"/>
        </w:rPr>
      </w:pPr>
      <w:r w:rsidRPr="0020577D">
        <w:rPr>
          <w:lang w:val="fr-FR"/>
        </w:rPr>
        <w:t>8.3.15</w:t>
      </w:r>
      <w:r w:rsidRPr="00714B4F">
        <w:rPr>
          <w:rFonts w:ascii="Calibri" w:eastAsia="Malgun Gothic" w:hAnsi="Calibri"/>
          <w:sz w:val="22"/>
          <w:szCs w:val="22"/>
        </w:rPr>
        <w:tab/>
      </w:r>
      <w:r w:rsidRPr="0020577D">
        <w:rPr>
          <w:lang w:val="fr-FR"/>
        </w:rPr>
        <w:t>Deactivate Trace</w:t>
      </w:r>
      <w:r>
        <w:tab/>
      </w:r>
      <w:r>
        <w:fldChar w:fldCharType="begin" w:fldLock="1"/>
      </w:r>
      <w:r>
        <w:instrText xml:space="preserve"> PAGEREF _Toc120032261 \h </w:instrText>
      </w:r>
      <w:r>
        <w:fldChar w:fldCharType="separate"/>
      </w:r>
      <w:r>
        <w:t>68</w:t>
      </w:r>
      <w:r>
        <w:fldChar w:fldCharType="end"/>
      </w:r>
    </w:p>
    <w:p w14:paraId="0918B176" w14:textId="77777777" w:rsidR="008C2A11" w:rsidRPr="00714B4F" w:rsidRDefault="008C2A11">
      <w:pPr>
        <w:pStyle w:val="TOC4"/>
        <w:rPr>
          <w:rFonts w:ascii="Calibri" w:eastAsia="Malgun Gothic" w:hAnsi="Calibri"/>
          <w:sz w:val="22"/>
          <w:szCs w:val="22"/>
        </w:rPr>
      </w:pPr>
      <w:r>
        <w:t>8.3.15.1</w:t>
      </w:r>
      <w:r w:rsidRPr="00714B4F">
        <w:rPr>
          <w:rFonts w:ascii="Calibri" w:eastAsia="Malgun Gothic" w:hAnsi="Calibri"/>
          <w:sz w:val="22"/>
          <w:szCs w:val="22"/>
        </w:rPr>
        <w:tab/>
      </w:r>
      <w:r>
        <w:t>General</w:t>
      </w:r>
      <w:r>
        <w:tab/>
      </w:r>
      <w:r>
        <w:fldChar w:fldCharType="begin" w:fldLock="1"/>
      </w:r>
      <w:r>
        <w:instrText xml:space="preserve"> PAGEREF _Toc120032262 \h </w:instrText>
      </w:r>
      <w:r>
        <w:fldChar w:fldCharType="separate"/>
      </w:r>
      <w:r>
        <w:t>68</w:t>
      </w:r>
      <w:r>
        <w:fldChar w:fldCharType="end"/>
      </w:r>
    </w:p>
    <w:p w14:paraId="135CBC50" w14:textId="77777777" w:rsidR="008C2A11" w:rsidRPr="00714B4F" w:rsidRDefault="008C2A11">
      <w:pPr>
        <w:pStyle w:val="TOC4"/>
        <w:rPr>
          <w:rFonts w:ascii="Calibri" w:eastAsia="Malgun Gothic" w:hAnsi="Calibri"/>
          <w:sz w:val="22"/>
          <w:szCs w:val="22"/>
        </w:rPr>
      </w:pPr>
      <w:r>
        <w:t>8.3.15.2</w:t>
      </w:r>
      <w:r w:rsidRPr="00714B4F">
        <w:rPr>
          <w:rFonts w:ascii="Calibri" w:eastAsia="Malgun Gothic" w:hAnsi="Calibri"/>
          <w:sz w:val="22"/>
          <w:szCs w:val="22"/>
        </w:rPr>
        <w:tab/>
      </w:r>
      <w:r>
        <w:t>Successful Operation</w:t>
      </w:r>
      <w:r>
        <w:tab/>
      </w:r>
      <w:r>
        <w:fldChar w:fldCharType="begin" w:fldLock="1"/>
      </w:r>
      <w:r>
        <w:instrText xml:space="preserve"> PAGEREF _Toc120032263 \h </w:instrText>
      </w:r>
      <w:r>
        <w:fldChar w:fldCharType="separate"/>
      </w:r>
      <w:r>
        <w:t>68</w:t>
      </w:r>
      <w:r>
        <w:fldChar w:fldCharType="end"/>
      </w:r>
    </w:p>
    <w:p w14:paraId="67B0F542" w14:textId="77777777" w:rsidR="008C2A11" w:rsidRPr="00714B4F" w:rsidRDefault="008C2A11">
      <w:pPr>
        <w:pStyle w:val="TOC4"/>
        <w:rPr>
          <w:rFonts w:ascii="Calibri" w:eastAsia="Malgun Gothic" w:hAnsi="Calibri"/>
          <w:sz w:val="22"/>
          <w:szCs w:val="22"/>
        </w:rPr>
      </w:pPr>
      <w:r>
        <w:t>8.3.15.3</w:t>
      </w:r>
      <w:r w:rsidRPr="00714B4F">
        <w:rPr>
          <w:rFonts w:ascii="Calibri" w:eastAsia="Malgun Gothic" w:hAnsi="Calibri"/>
          <w:sz w:val="22"/>
          <w:szCs w:val="22"/>
        </w:rPr>
        <w:tab/>
      </w:r>
      <w:r>
        <w:t>Abnormal Conditions</w:t>
      </w:r>
      <w:r>
        <w:tab/>
      </w:r>
      <w:r>
        <w:fldChar w:fldCharType="begin" w:fldLock="1"/>
      </w:r>
      <w:r>
        <w:instrText xml:space="preserve"> PAGEREF _Toc120032264 \h </w:instrText>
      </w:r>
      <w:r>
        <w:fldChar w:fldCharType="separate"/>
      </w:r>
      <w:r>
        <w:t>69</w:t>
      </w:r>
      <w:r>
        <w:fldChar w:fldCharType="end"/>
      </w:r>
    </w:p>
    <w:p w14:paraId="0ABDDC61" w14:textId="77777777" w:rsidR="008C2A11" w:rsidRPr="00714B4F" w:rsidRDefault="008C2A11">
      <w:pPr>
        <w:pStyle w:val="TOC2"/>
        <w:rPr>
          <w:rFonts w:ascii="Calibri" w:eastAsia="Malgun Gothic" w:hAnsi="Calibri"/>
          <w:sz w:val="22"/>
          <w:szCs w:val="22"/>
        </w:rPr>
      </w:pPr>
      <w:r>
        <w:t>8.4</w:t>
      </w:r>
      <w:r w:rsidRPr="00714B4F">
        <w:rPr>
          <w:rFonts w:ascii="Calibri" w:eastAsia="Malgun Gothic" w:hAnsi="Calibri"/>
          <w:sz w:val="22"/>
          <w:szCs w:val="22"/>
        </w:rPr>
        <w:tab/>
      </w:r>
      <w:r>
        <w:t>Global procedures</w:t>
      </w:r>
      <w:r>
        <w:tab/>
      </w:r>
      <w:r>
        <w:fldChar w:fldCharType="begin" w:fldLock="1"/>
      </w:r>
      <w:r>
        <w:instrText xml:space="preserve"> PAGEREF _Toc120032265 \h </w:instrText>
      </w:r>
      <w:r>
        <w:fldChar w:fldCharType="separate"/>
      </w:r>
      <w:r>
        <w:t>69</w:t>
      </w:r>
      <w:r>
        <w:fldChar w:fldCharType="end"/>
      </w:r>
    </w:p>
    <w:p w14:paraId="30BC268B" w14:textId="77777777" w:rsidR="008C2A11" w:rsidRPr="00714B4F" w:rsidRDefault="008C2A11">
      <w:pPr>
        <w:pStyle w:val="TOC3"/>
        <w:rPr>
          <w:rFonts w:ascii="Calibri" w:eastAsia="Malgun Gothic" w:hAnsi="Calibri"/>
          <w:sz w:val="22"/>
          <w:szCs w:val="22"/>
        </w:rPr>
      </w:pPr>
      <w:r>
        <w:t>8.4.1</w:t>
      </w:r>
      <w:r w:rsidRPr="00714B4F">
        <w:rPr>
          <w:rFonts w:ascii="Calibri" w:eastAsia="Malgun Gothic" w:hAnsi="Calibri"/>
          <w:sz w:val="22"/>
          <w:szCs w:val="22"/>
        </w:rPr>
        <w:tab/>
      </w:r>
      <w:r>
        <w:t>Xn Setup</w:t>
      </w:r>
      <w:r>
        <w:tab/>
      </w:r>
      <w:r>
        <w:fldChar w:fldCharType="begin" w:fldLock="1"/>
      </w:r>
      <w:r>
        <w:instrText xml:space="preserve"> PAGEREF _Toc120032266 \h </w:instrText>
      </w:r>
      <w:r>
        <w:fldChar w:fldCharType="separate"/>
      </w:r>
      <w:r>
        <w:t>69</w:t>
      </w:r>
      <w:r>
        <w:fldChar w:fldCharType="end"/>
      </w:r>
    </w:p>
    <w:p w14:paraId="3D1F69E7" w14:textId="77777777" w:rsidR="008C2A11" w:rsidRPr="00714B4F" w:rsidRDefault="008C2A11">
      <w:pPr>
        <w:pStyle w:val="TOC4"/>
        <w:rPr>
          <w:rFonts w:ascii="Calibri" w:eastAsia="Malgun Gothic" w:hAnsi="Calibri"/>
          <w:sz w:val="22"/>
          <w:szCs w:val="22"/>
        </w:rPr>
      </w:pPr>
      <w:r>
        <w:t>8.4.1.1</w:t>
      </w:r>
      <w:r w:rsidRPr="00714B4F">
        <w:rPr>
          <w:rFonts w:ascii="Calibri" w:eastAsia="Malgun Gothic" w:hAnsi="Calibri"/>
          <w:sz w:val="22"/>
          <w:szCs w:val="22"/>
        </w:rPr>
        <w:tab/>
      </w:r>
      <w:r>
        <w:t>General</w:t>
      </w:r>
      <w:r>
        <w:tab/>
      </w:r>
      <w:r>
        <w:fldChar w:fldCharType="begin" w:fldLock="1"/>
      </w:r>
      <w:r>
        <w:instrText xml:space="preserve"> PAGEREF _Toc120032267 \h </w:instrText>
      </w:r>
      <w:r>
        <w:fldChar w:fldCharType="separate"/>
      </w:r>
      <w:r>
        <w:t>69</w:t>
      </w:r>
      <w:r>
        <w:fldChar w:fldCharType="end"/>
      </w:r>
    </w:p>
    <w:p w14:paraId="792EA0BA" w14:textId="77777777" w:rsidR="008C2A11" w:rsidRPr="00714B4F" w:rsidRDefault="008C2A11">
      <w:pPr>
        <w:pStyle w:val="TOC4"/>
        <w:rPr>
          <w:rFonts w:ascii="Calibri" w:eastAsia="Malgun Gothic" w:hAnsi="Calibri"/>
          <w:sz w:val="22"/>
          <w:szCs w:val="22"/>
        </w:rPr>
      </w:pPr>
      <w:r>
        <w:t>8.4.1.2</w:t>
      </w:r>
      <w:r w:rsidRPr="00714B4F">
        <w:rPr>
          <w:rFonts w:ascii="Calibri" w:eastAsia="Malgun Gothic" w:hAnsi="Calibri"/>
          <w:sz w:val="22"/>
          <w:szCs w:val="22"/>
        </w:rPr>
        <w:tab/>
      </w:r>
      <w:r>
        <w:t>Successful Operation</w:t>
      </w:r>
      <w:r>
        <w:tab/>
      </w:r>
      <w:r>
        <w:fldChar w:fldCharType="begin" w:fldLock="1"/>
      </w:r>
      <w:r>
        <w:instrText xml:space="preserve"> PAGEREF _Toc120032268 \h </w:instrText>
      </w:r>
      <w:r>
        <w:fldChar w:fldCharType="separate"/>
      </w:r>
      <w:r>
        <w:t>69</w:t>
      </w:r>
      <w:r>
        <w:fldChar w:fldCharType="end"/>
      </w:r>
    </w:p>
    <w:p w14:paraId="0CD8E94C" w14:textId="77777777" w:rsidR="008C2A11" w:rsidRPr="00714B4F" w:rsidRDefault="008C2A11">
      <w:pPr>
        <w:pStyle w:val="TOC4"/>
        <w:rPr>
          <w:rFonts w:ascii="Calibri" w:eastAsia="Malgun Gothic" w:hAnsi="Calibri"/>
          <w:sz w:val="22"/>
          <w:szCs w:val="22"/>
        </w:rPr>
      </w:pPr>
      <w:r>
        <w:t>8.4.1.3</w:t>
      </w:r>
      <w:r w:rsidRPr="00714B4F">
        <w:rPr>
          <w:rFonts w:ascii="Calibri" w:eastAsia="Malgun Gothic" w:hAnsi="Calibri"/>
          <w:sz w:val="22"/>
          <w:szCs w:val="22"/>
        </w:rPr>
        <w:tab/>
      </w:r>
      <w:r>
        <w:t>Unsuccessful Operation</w:t>
      </w:r>
      <w:r>
        <w:tab/>
      </w:r>
      <w:r>
        <w:fldChar w:fldCharType="begin" w:fldLock="1"/>
      </w:r>
      <w:r>
        <w:instrText xml:space="preserve"> PAGEREF _Toc120032269 \h </w:instrText>
      </w:r>
      <w:r>
        <w:fldChar w:fldCharType="separate"/>
      </w:r>
      <w:r>
        <w:t>71</w:t>
      </w:r>
      <w:r>
        <w:fldChar w:fldCharType="end"/>
      </w:r>
    </w:p>
    <w:p w14:paraId="787AC779" w14:textId="77777777" w:rsidR="008C2A11" w:rsidRPr="00714B4F" w:rsidRDefault="008C2A11">
      <w:pPr>
        <w:pStyle w:val="TOC4"/>
        <w:rPr>
          <w:rFonts w:ascii="Calibri" w:eastAsia="Malgun Gothic" w:hAnsi="Calibri"/>
          <w:sz w:val="22"/>
          <w:szCs w:val="22"/>
        </w:rPr>
      </w:pPr>
      <w:r>
        <w:t>8.4.1.4</w:t>
      </w:r>
      <w:r w:rsidRPr="00714B4F">
        <w:rPr>
          <w:rFonts w:ascii="Calibri" w:eastAsia="Malgun Gothic" w:hAnsi="Calibri"/>
          <w:sz w:val="22"/>
          <w:szCs w:val="22"/>
        </w:rPr>
        <w:tab/>
      </w:r>
      <w:r>
        <w:t>Abnormal Conditions</w:t>
      </w:r>
      <w:r>
        <w:tab/>
      </w:r>
      <w:r>
        <w:fldChar w:fldCharType="begin" w:fldLock="1"/>
      </w:r>
      <w:r>
        <w:instrText xml:space="preserve"> PAGEREF _Toc120032270 \h </w:instrText>
      </w:r>
      <w:r>
        <w:fldChar w:fldCharType="separate"/>
      </w:r>
      <w:r>
        <w:t>71</w:t>
      </w:r>
      <w:r>
        <w:fldChar w:fldCharType="end"/>
      </w:r>
    </w:p>
    <w:p w14:paraId="19435602" w14:textId="77777777" w:rsidR="008C2A11" w:rsidRPr="00714B4F" w:rsidRDefault="008C2A11">
      <w:pPr>
        <w:pStyle w:val="TOC3"/>
        <w:rPr>
          <w:rFonts w:ascii="Calibri" w:eastAsia="Malgun Gothic" w:hAnsi="Calibri"/>
          <w:sz w:val="22"/>
          <w:szCs w:val="22"/>
        </w:rPr>
      </w:pPr>
      <w:r>
        <w:t>8.4.2</w:t>
      </w:r>
      <w:r w:rsidRPr="00714B4F">
        <w:rPr>
          <w:rFonts w:ascii="Calibri" w:eastAsia="Malgun Gothic" w:hAnsi="Calibri"/>
          <w:sz w:val="22"/>
          <w:szCs w:val="22"/>
        </w:rPr>
        <w:tab/>
      </w:r>
      <w:r>
        <w:t>NG-RAN node Configuration Update</w:t>
      </w:r>
      <w:r>
        <w:tab/>
      </w:r>
      <w:r>
        <w:fldChar w:fldCharType="begin" w:fldLock="1"/>
      </w:r>
      <w:r>
        <w:instrText xml:space="preserve"> PAGEREF _Toc120032271 \h </w:instrText>
      </w:r>
      <w:r>
        <w:fldChar w:fldCharType="separate"/>
      </w:r>
      <w:r>
        <w:t>71</w:t>
      </w:r>
      <w:r>
        <w:fldChar w:fldCharType="end"/>
      </w:r>
    </w:p>
    <w:p w14:paraId="474757AE" w14:textId="77777777" w:rsidR="008C2A11" w:rsidRPr="00714B4F" w:rsidRDefault="008C2A11">
      <w:pPr>
        <w:pStyle w:val="TOC4"/>
        <w:rPr>
          <w:rFonts w:ascii="Calibri" w:eastAsia="Malgun Gothic" w:hAnsi="Calibri"/>
          <w:sz w:val="22"/>
          <w:szCs w:val="22"/>
        </w:rPr>
      </w:pPr>
      <w:r>
        <w:t>8.4.2.1</w:t>
      </w:r>
      <w:r w:rsidRPr="00714B4F">
        <w:rPr>
          <w:rFonts w:ascii="Calibri" w:eastAsia="Malgun Gothic" w:hAnsi="Calibri"/>
          <w:sz w:val="22"/>
          <w:szCs w:val="22"/>
        </w:rPr>
        <w:tab/>
      </w:r>
      <w:r>
        <w:t>General</w:t>
      </w:r>
      <w:r>
        <w:tab/>
      </w:r>
      <w:r>
        <w:fldChar w:fldCharType="begin" w:fldLock="1"/>
      </w:r>
      <w:r>
        <w:instrText xml:space="preserve"> PAGEREF _Toc120032272 \h </w:instrText>
      </w:r>
      <w:r>
        <w:fldChar w:fldCharType="separate"/>
      </w:r>
      <w:r>
        <w:t>71</w:t>
      </w:r>
      <w:r>
        <w:fldChar w:fldCharType="end"/>
      </w:r>
    </w:p>
    <w:p w14:paraId="16FB7698" w14:textId="77777777" w:rsidR="008C2A11" w:rsidRPr="00714B4F" w:rsidRDefault="008C2A11">
      <w:pPr>
        <w:pStyle w:val="TOC4"/>
        <w:rPr>
          <w:rFonts w:ascii="Calibri" w:eastAsia="Malgun Gothic" w:hAnsi="Calibri"/>
          <w:sz w:val="22"/>
          <w:szCs w:val="22"/>
        </w:rPr>
      </w:pPr>
      <w:r>
        <w:t>8.4.2.2</w:t>
      </w:r>
      <w:r w:rsidRPr="00714B4F">
        <w:rPr>
          <w:rFonts w:ascii="Calibri" w:eastAsia="Malgun Gothic" w:hAnsi="Calibri"/>
          <w:sz w:val="22"/>
          <w:szCs w:val="22"/>
        </w:rPr>
        <w:tab/>
      </w:r>
      <w:r>
        <w:t>Successful Operation</w:t>
      </w:r>
      <w:r>
        <w:tab/>
      </w:r>
      <w:r>
        <w:fldChar w:fldCharType="begin" w:fldLock="1"/>
      </w:r>
      <w:r>
        <w:instrText xml:space="preserve"> PAGEREF _Toc120032273 \h </w:instrText>
      </w:r>
      <w:r>
        <w:fldChar w:fldCharType="separate"/>
      </w:r>
      <w:r>
        <w:t>72</w:t>
      </w:r>
      <w:r>
        <w:fldChar w:fldCharType="end"/>
      </w:r>
    </w:p>
    <w:p w14:paraId="48016A87" w14:textId="77777777" w:rsidR="008C2A11" w:rsidRPr="00714B4F" w:rsidRDefault="008C2A11">
      <w:pPr>
        <w:pStyle w:val="TOC4"/>
        <w:rPr>
          <w:rFonts w:ascii="Calibri" w:eastAsia="Malgun Gothic" w:hAnsi="Calibri"/>
          <w:sz w:val="22"/>
          <w:szCs w:val="22"/>
        </w:rPr>
      </w:pPr>
      <w:r>
        <w:t>8.4.2.3</w:t>
      </w:r>
      <w:r w:rsidRPr="00714B4F">
        <w:rPr>
          <w:rFonts w:ascii="Calibri" w:eastAsia="Malgun Gothic" w:hAnsi="Calibri"/>
          <w:sz w:val="22"/>
          <w:szCs w:val="22"/>
        </w:rPr>
        <w:tab/>
      </w:r>
      <w:r>
        <w:t>Unsuccessful Operation</w:t>
      </w:r>
      <w:r>
        <w:tab/>
      </w:r>
      <w:r>
        <w:fldChar w:fldCharType="begin" w:fldLock="1"/>
      </w:r>
      <w:r>
        <w:instrText xml:space="preserve"> PAGEREF _Toc120032274 \h </w:instrText>
      </w:r>
      <w:r>
        <w:fldChar w:fldCharType="separate"/>
      </w:r>
      <w:r>
        <w:t>75</w:t>
      </w:r>
      <w:r>
        <w:fldChar w:fldCharType="end"/>
      </w:r>
    </w:p>
    <w:p w14:paraId="7960978E" w14:textId="77777777" w:rsidR="008C2A11" w:rsidRPr="00714B4F" w:rsidRDefault="008C2A11">
      <w:pPr>
        <w:pStyle w:val="TOC4"/>
        <w:rPr>
          <w:rFonts w:ascii="Calibri" w:eastAsia="Malgun Gothic" w:hAnsi="Calibri"/>
          <w:sz w:val="22"/>
          <w:szCs w:val="22"/>
        </w:rPr>
      </w:pPr>
      <w:r>
        <w:t>8.4.2.</w:t>
      </w:r>
      <w:r>
        <w:rPr>
          <w:lang w:eastAsia="zh-CN"/>
        </w:rPr>
        <w:t>4</w:t>
      </w:r>
      <w:r w:rsidRPr="00714B4F">
        <w:rPr>
          <w:rFonts w:ascii="Calibri" w:eastAsia="Malgun Gothic" w:hAnsi="Calibri"/>
          <w:sz w:val="22"/>
          <w:szCs w:val="22"/>
        </w:rPr>
        <w:tab/>
      </w:r>
      <w:r>
        <w:t>Abnormal Conditions</w:t>
      </w:r>
      <w:r>
        <w:tab/>
      </w:r>
      <w:r>
        <w:fldChar w:fldCharType="begin" w:fldLock="1"/>
      </w:r>
      <w:r>
        <w:instrText xml:space="preserve"> PAGEREF _Toc120032275 \h </w:instrText>
      </w:r>
      <w:r>
        <w:fldChar w:fldCharType="separate"/>
      </w:r>
      <w:r>
        <w:t>75</w:t>
      </w:r>
      <w:r>
        <w:fldChar w:fldCharType="end"/>
      </w:r>
    </w:p>
    <w:p w14:paraId="09A30C9D" w14:textId="77777777" w:rsidR="008C2A11" w:rsidRPr="00714B4F" w:rsidRDefault="008C2A11">
      <w:pPr>
        <w:pStyle w:val="TOC3"/>
        <w:rPr>
          <w:rFonts w:ascii="Calibri" w:eastAsia="Malgun Gothic" w:hAnsi="Calibri"/>
          <w:sz w:val="22"/>
          <w:szCs w:val="22"/>
        </w:rPr>
      </w:pPr>
      <w:r w:rsidRPr="0020577D">
        <w:rPr>
          <w:lang w:val="en-US"/>
        </w:rPr>
        <w:t>8.4.3</w:t>
      </w:r>
      <w:r w:rsidRPr="00714B4F">
        <w:rPr>
          <w:rFonts w:ascii="Calibri" w:eastAsia="Malgun Gothic" w:hAnsi="Calibri"/>
          <w:sz w:val="22"/>
          <w:szCs w:val="22"/>
        </w:rPr>
        <w:tab/>
      </w:r>
      <w:r w:rsidRPr="0020577D">
        <w:rPr>
          <w:lang w:val="en-US"/>
        </w:rPr>
        <w:t>Cell Activation</w:t>
      </w:r>
      <w:r>
        <w:tab/>
      </w:r>
      <w:r>
        <w:fldChar w:fldCharType="begin" w:fldLock="1"/>
      </w:r>
      <w:r>
        <w:instrText xml:space="preserve"> PAGEREF _Toc120032276 \h </w:instrText>
      </w:r>
      <w:r>
        <w:fldChar w:fldCharType="separate"/>
      </w:r>
      <w:r>
        <w:t>75</w:t>
      </w:r>
      <w:r>
        <w:fldChar w:fldCharType="end"/>
      </w:r>
    </w:p>
    <w:p w14:paraId="4F279769" w14:textId="77777777" w:rsidR="008C2A11" w:rsidRPr="00714B4F" w:rsidRDefault="008C2A11">
      <w:pPr>
        <w:pStyle w:val="TOC4"/>
        <w:rPr>
          <w:rFonts w:ascii="Calibri" w:eastAsia="Malgun Gothic" w:hAnsi="Calibri"/>
          <w:sz w:val="22"/>
          <w:szCs w:val="22"/>
        </w:rPr>
      </w:pPr>
      <w:r>
        <w:t>8.4.3.1</w:t>
      </w:r>
      <w:r w:rsidRPr="00714B4F">
        <w:rPr>
          <w:rFonts w:ascii="Calibri" w:eastAsia="Malgun Gothic" w:hAnsi="Calibri"/>
          <w:sz w:val="22"/>
          <w:szCs w:val="22"/>
        </w:rPr>
        <w:tab/>
      </w:r>
      <w:r>
        <w:t>General</w:t>
      </w:r>
      <w:r>
        <w:tab/>
      </w:r>
      <w:r>
        <w:fldChar w:fldCharType="begin" w:fldLock="1"/>
      </w:r>
      <w:r>
        <w:instrText xml:space="preserve"> PAGEREF _Toc120032277 \h </w:instrText>
      </w:r>
      <w:r>
        <w:fldChar w:fldCharType="separate"/>
      </w:r>
      <w:r>
        <w:t>75</w:t>
      </w:r>
      <w:r>
        <w:fldChar w:fldCharType="end"/>
      </w:r>
    </w:p>
    <w:p w14:paraId="3CE86FB6" w14:textId="77777777" w:rsidR="008C2A11" w:rsidRPr="00714B4F" w:rsidRDefault="008C2A11">
      <w:pPr>
        <w:pStyle w:val="TOC4"/>
        <w:rPr>
          <w:rFonts w:ascii="Calibri" w:eastAsia="Malgun Gothic" w:hAnsi="Calibri"/>
          <w:sz w:val="22"/>
          <w:szCs w:val="22"/>
        </w:rPr>
      </w:pPr>
      <w:r>
        <w:t>8.4.3.2</w:t>
      </w:r>
      <w:r w:rsidRPr="00714B4F">
        <w:rPr>
          <w:rFonts w:ascii="Calibri" w:eastAsia="Malgun Gothic" w:hAnsi="Calibri"/>
          <w:sz w:val="22"/>
          <w:szCs w:val="22"/>
        </w:rPr>
        <w:tab/>
      </w:r>
      <w:r>
        <w:t>Successful Operation</w:t>
      </w:r>
      <w:r>
        <w:tab/>
      </w:r>
      <w:r>
        <w:fldChar w:fldCharType="begin" w:fldLock="1"/>
      </w:r>
      <w:r>
        <w:instrText xml:space="preserve"> PAGEREF _Toc120032278 \h </w:instrText>
      </w:r>
      <w:r>
        <w:fldChar w:fldCharType="separate"/>
      </w:r>
      <w:r>
        <w:t>75</w:t>
      </w:r>
      <w:r>
        <w:fldChar w:fldCharType="end"/>
      </w:r>
    </w:p>
    <w:p w14:paraId="3C12676B" w14:textId="77777777" w:rsidR="008C2A11" w:rsidRPr="00714B4F" w:rsidRDefault="008C2A11">
      <w:pPr>
        <w:pStyle w:val="TOC4"/>
        <w:rPr>
          <w:rFonts w:ascii="Calibri" w:eastAsia="Malgun Gothic" w:hAnsi="Calibri"/>
          <w:sz w:val="22"/>
          <w:szCs w:val="22"/>
        </w:rPr>
      </w:pPr>
      <w:r>
        <w:t>8.4.3.3</w:t>
      </w:r>
      <w:r w:rsidRPr="00714B4F">
        <w:rPr>
          <w:rFonts w:ascii="Calibri" w:eastAsia="Malgun Gothic" w:hAnsi="Calibri"/>
          <w:sz w:val="22"/>
          <w:szCs w:val="22"/>
        </w:rPr>
        <w:tab/>
      </w:r>
      <w:r>
        <w:t>Unsuccessful Operation</w:t>
      </w:r>
      <w:r>
        <w:tab/>
      </w:r>
      <w:r>
        <w:fldChar w:fldCharType="begin" w:fldLock="1"/>
      </w:r>
      <w:r>
        <w:instrText xml:space="preserve"> PAGEREF _Toc120032279 \h </w:instrText>
      </w:r>
      <w:r>
        <w:fldChar w:fldCharType="separate"/>
      </w:r>
      <w:r>
        <w:t>76</w:t>
      </w:r>
      <w:r>
        <w:fldChar w:fldCharType="end"/>
      </w:r>
    </w:p>
    <w:p w14:paraId="29164698" w14:textId="77777777" w:rsidR="008C2A11" w:rsidRPr="00714B4F" w:rsidRDefault="008C2A11">
      <w:pPr>
        <w:pStyle w:val="TOC4"/>
        <w:rPr>
          <w:rFonts w:ascii="Calibri" w:eastAsia="Malgun Gothic" w:hAnsi="Calibri"/>
          <w:sz w:val="22"/>
          <w:szCs w:val="22"/>
        </w:rPr>
      </w:pPr>
      <w:r w:rsidRPr="0020577D">
        <w:rPr>
          <w:lang w:val="en-US"/>
        </w:rPr>
        <w:t>8.4.3.4</w:t>
      </w:r>
      <w:r w:rsidRPr="00714B4F">
        <w:rPr>
          <w:rFonts w:ascii="Calibri" w:eastAsia="Malgun Gothic" w:hAnsi="Calibri"/>
          <w:sz w:val="22"/>
          <w:szCs w:val="22"/>
        </w:rPr>
        <w:tab/>
      </w:r>
      <w:r w:rsidRPr="0020577D">
        <w:rPr>
          <w:lang w:val="en-US"/>
        </w:rPr>
        <w:t>Abnormal Conditions</w:t>
      </w:r>
      <w:r>
        <w:tab/>
      </w:r>
      <w:r>
        <w:fldChar w:fldCharType="begin" w:fldLock="1"/>
      </w:r>
      <w:r>
        <w:instrText xml:space="preserve"> PAGEREF _Toc120032280 \h </w:instrText>
      </w:r>
      <w:r>
        <w:fldChar w:fldCharType="separate"/>
      </w:r>
      <w:r>
        <w:t>76</w:t>
      </w:r>
      <w:r>
        <w:fldChar w:fldCharType="end"/>
      </w:r>
    </w:p>
    <w:p w14:paraId="569EFD13" w14:textId="77777777" w:rsidR="008C2A11" w:rsidRPr="00714B4F" w:rsidRDefault="008C2A11">
      <w:pPr>
        <w:pStyle w:val="TOC3"/>
        <w:rPr>
          <w:rFonts w:ascii="Calibri" w:eastAsia="Malgun Gothic" w:hAnsi="Calibri"/>
          <w:sz w:val="22"/>
          <w:szCs w:val="22"/>
        </w:rPr>
      </w:pPr>
      <w:r>
        <w:t>8.</w:t>
      </w:r>
      <w:r w:rsidRPr="0020577D">
        <w:rPr>
          <w:rFonts w:eastAsia="SimSun"/>
          <w:lang w:eastAsia="zh-CN"/>
        </w:rPr>
        <w:t>4.4</w:t>
      </w:r>
      <w:r w:rsidRPr="00714B4F">
        <w:rPr>
          <w:rFonts w:ascii="Calibri" w:eastAsia="Malgun Gothic" w:hAnsi="Calibri"/>
          <w:sz w:val="22"/>
          <w:szCs w:val="22"/>
        </w:rPr>
        <w:tab/>
      </w:r>
      <w:r w:rsidRPr="0020577D">
        <w:rPr>
          <w:rFonts w:eastAsia="SimSun"/>
          <w:lang w:eastAsia="zh-CN"/>
        </w:rPr>
        <w:t>Reset</w:t>
      </w:r>
      <w:r>
        <w:tab/>
      </w:r>
      <w:r>
        <w:fldChar w:fldCharType="begin" w:fldLock="1"/>
      </w:r>
      <w:r>
        <w:instrText xml:space="preserve"> PAGEREF _Toc120032281 \h </w:instrText>
      </w:r>
      <w:r>
        <w:fldChar w:fldCharType="separate"/>
      </w:r>
      <w:r>
        <w:t>76</w:t>
      </w:r>
      <w:r>
        <w:fldChar w:fldCharType="end"/>
      </w:r>
    </w:p>
    <w:p w14:paraId="2C5FA329" w14:textId="77777777" w:rsidR="008C2A11" w:rsidRPr="00714B4F" w:rsidRDefault="008C2A11">
      <w:pPr>
        <w:pStyle w:val="TOC4"/>
        <w:rPr>
          <w:rFonts w:ascii="Calibri" w:eastAsia="Malgun Gothic" w:hAnsi="Calibri"/>
          <w:sz w:val="22"/>
          <w:szCs w:val="22"/>
        </w:rPr>
      </w:pPr>
      <w:r>
        <w:t>8.</w:t>
      </w:r>
      <w:r>
        <w:rPr>
          <w:lang w:eastAsia="zh-CN"/>
        </w:rPr>
        <w:t>4</w:t>
      </w:r>
      <w:r>
        <w:t>.4.1</w:t>
      </w:r>
      <w:r w:rsidRPr="00714B4F">
        <w:rPr>
          <w:rFonts w:ascii="Calibri" w:eastAsia="Malgun Gothic" w:hAnsi="Calibri"/>
          <w:sz w:val="22"/>
          <w:szCs w:val="22"/>
        </w:rPr>
        <w:tab/>
      </w:r>
      <w:r>
        <w:t>General</w:t>
      </w:r>
      <w:r>
        <w:tab/>
      </w:r>
      <w:r>
        <w:fldChar w:fldCharType="begin" w:fldLock="1"/>
      </w:r>
      <w:r>
        <w:instrText xml:space="preserve"> PAGEREF _Toc120032282 \h </w:instrText>
      </w:r>
      <w:r>
        <w:fldChar w:fldCharType="separate"/>
      </w:r>
      <w:r>
        <w:t>76</w:t>
      </w:r>
      <w:r>
        <w:fldChar w:fldCharType="end"/>
      </w:r>
    </w:p>
    <w:p w14:paraId="6C032CE4" w14:textId="77777777" w:rsidR="008C2A11" w:rsidRPr="00714B4F" w:rsidRDefault="008C2A11">
      <w:pPr>
        <w:pStyle w:val="TOC4"/>
        <w:rPr>
          <w:rFonts w:ascii="Calibri" w:eastAsia="Malgun Gothic" w:hAnsi="Calibri"/>
          <w:sz w:val="22"/>
          <w:szCs w:val="22"/>
        </w:rPr>
      </w:pPr>
      <w:r>
        <w:t>8.</w:t>
      </w:r>
      <w:r>
        <w:rPr>
          <w:lang w:eastAsia="zh-CN"/>
        </w:rPr>
        <w:t>4</w:t>
      </w:r>
      <w:r>
        <w:t>.4.2</w:t>
      </w:r>
      <w:r w:rsidRPr="00714B4F">
        <w:rPr>
          <w:rFonts w:ascii="Calibri" w:eastAsia="Malgun Gothic" w:hAnsi="Calibri"/>
          <w:sz w:val="22"/>
          <w:szCs w:val="22"/>
        </w:rPr>
        <w:tab/>
      </w:r>
      <w:r>
        <w:t>Successful Operation</w:t>
      </w:r>
      <w:r>
        <w:tab/>
      </w:r>
      <w:r>
        <w:fldChar w:fldCharType="begin" w:fldLock="1"/>
      </w:r>
      <w:r>
        <w:instrText xml:space="preserve"> PAGEREF _Toc120032283 \h </w:instrText>
      </w:r>
      <w:r>
        <w:fldChar w:fldCharType="separate"/>
      </w:r>
      <w:r>
        <w:t>77</w:t>
      </w:r>
      <w:r>
        <w:fldChar w:fldCharType="end"/>
      </w:r>
    </w:p>
    <w:p w14:paraId="50DE0E3A" w14:textId="77777777" w:rsidR="008C2A11" w:rsidRPr="00714B4F" w:rsidRDefault="008C2A11">
      <w:pPr>
        <w:pStyle w:val="TOC4"/>
        <w:rPr>
          <w:rFonts w:ascii="Calibri" w:eastAsia="Malgun Gothic" w:hAnsi="Calibri"/>
          <w:sz w:val="22"/>
          <w:szCs w:val="22"/>
        </w:rPr>
      </w:pPr>
      <w:r>
        <w:t>8.</w:t>
      </w:r>
      <w:r>
        <w:rPr>
          <w:lang w:eastAsia="zh-CN"/>
        </w:rPr>
        <w:t>4</w:t>
      </w:r>
      <w:r>
        <w:t>.4.3</w:t>
      </w:r>
      <w:r w:rsidRPr="00714B4F">
        <w:rPr>
          <w:rFonts w:ascii="Calibri" w:eastAsia="Malgun Gothic" w:hAnsi="Calibri"/>
          <w:sz w:val="22"/>
          <w:szCs w:val="22"/>
        </w:rPr>
        <w:tab/>
      </w:r>
      <w:r>
        <w:t>Unsuccessful Operation</w:t>
      </w:r>
      <w:r>
        <w:tab/>
      </w:r>
      <w:r>
        <w:fldChar w:fldCharType="begin" w:fldLock="1"/>
      </w:r>
      <w:r>
        <w:instrText xml:space="preserve"> PAGEREF _Toc120032284 \h </w:instrText>
      </w:r>
      <w:r>
        <w:fldChar w:fldCharType="separate"/>
      </w:r>
      <w:r>
        <w:t>77</w:t>
      </w:r>
      <w:r>
        <w:fldChar w:fldCharType="end"/>
      </w:r>
    </w:p>
    <w:p w14:paraId="71D4BA62" w14:textId="77777777" w:rsidR="008C2A11" w:rsidRPr="00714B4F" w:rsidRDefault="008C2A11">
      <w:pPr>
        <w:pStyle w:val="TOC4"/>
        <w:rPr>
          <w:rFonts w:ascii="Calibri" w:eastAsia="Malgun Gothic" w:hAnsi="Calibri"/>
          <w:sz w:val="22"/>
          <w:szCs w:val="22"/>
        </w:rPr>
      </w:pPr>
      <w:r>
        <w:t>8.</w:t>
      </w:r>
      <w:r>
        <w:rPr>
          <w:lang w:eastAsia="zh-CN"/>
        </w:rPr>
        <w:t>4</w:t>
      </w:r>
      <w:r>
        <w:t>.</w:t>
      </w:r>
      <w:r>
        <w:rPr>
          <w:lang w:eastAsia="zh-CN"/>
        </w:rPr>
        <w:t>4</w:t>
      </w:r>
      <w:r>
        <w:t>.4</w:t>
      </w:r>
      <w:r w:rsidRPr="00714B4F">
        <w:rPr>
          <w:rFonts w:ascii="Calibri" w:eastAsia="Malgun Gothic" w:hAnsi="Calibri"/>
          <w:sz w:val="22"/>
          <w:szCs w:val="22"/>
        </w:rPr>
        <w:tab/>
      </w:r>
      <w:r>
        <w:t>Abnormal Conditions</w:t>
      </w:r>
      <w:r>
        <w:tab/>
      </w:r>
      <w:r>
        <w:fldChar w:fldCharType="begin" w:fldLock="1"/>
      </w:r>
      <w:r>
        <w:instrText xml:space="preserve"> PAGEREF _Toc120032285 \h </w:instrText>
      </w:r>
      <w:r>
        <w:fldChar w:fldCharType="separate"/>
      </w:r>
      <w:r>
        <w:t>77</w:t>
      </w:r>
      <w:r>
        <w:fldChar w:fldCharType="end"/>
      </w:r>
    </w:p>
    <w:p w14:paraId="08FF3059" w14:textId="77777777" w:rsidR="008C2A11" w:rsidRPr="00714B4F" w:rsidRDefault="008C2A11">
      <w:pPr>
        <w:pStyle w:val="TOC3"/>
        <w:rPr>
          <w:rFonts w:ascii="Calibri" w:eastAsia="Malgun Gothic" w:hAnsi="Calibri"/>
          <w:sz w:val="22"/>
          <w:szCs w:val="22"/>
        </w:rPr>
      </w:pPr>
      <w:r>
        <w:t>8.4.5</w:t>
      </w:r>
      <w:r w:rsidRPr="00714B4F">
        <w:rPr>
          <w:rFonts w:ascii="Calibri" w:eastAsia="Malgun Gothic" w:hAnsi="Calibri"/>
          <w:sz w:val="22"/>
          <w:szCs w:val="22"/>
        </w:rPr>
        <w:tab/>
      </w:r>
      <w:r>
        <w:t>Error Indication</w:t>
      </w:r>
      <w:r>
        <w:tab/>
      </w:r>
      <w:r>
        <w:fldChar w:fldCharType="begin" w:fldLock="1"/>
      </w:r>
      <w:r>
        <w:instrText xml:space="preserve"> PAGEREF _Toc120032286 \h </w:instrText>
      </w:r>
      <w:r>
        <w:fldChar w:fldCharType="separate"/>
      </w:r>
      <w:r>
        <w:t>78</w:t>
      </w:r>
      <w:r>
        <w:fldChar w:fldCharType="end"/>
      </w:r>
    </w:p>
    <w:p w14:paraId="40EE8BCA" w14:textId="77777777" w:rsidR="008C2A11" w:rsidRPr="00714B4F" w:rsidRDefault="008C2A11">
      <w:pPr>
        <w:pStyle w:val="TOC4"/>
        <w:rPr>
          <w:rFonts w:ascii="Calibri" w:eastAsia="Malgun Gothic" w:hAnsi="Calibri"/>
          <w:sz w:val="22"/>
          <w:szCs w:val="22"/>
        </w:rPr>
      </w:pPr>
      <w:r>
        <w:t>8.4.5.1</w:t>
      </w:r>
      <w:r w:rsidRPr="00714B4F">
        <w:rPr>
          <w:rFonts w:ascii="Calibri" w:eastAsia="Malgun Gothic" w:hAnsi="Calibri"/>
          <w:sz w:val="22"/>
          <w:szCs w:val="22"/>
        </w:rPr>
        <w:tab/>
      </w:r>
      <w:r>
        <w:t>General</w:t>
      </w:r>
      <w:r>
        <w:tab/>
      </w:r>
      <w:r>
        <w:fldChar w:fldCharType="begin" w:fldLock="1"/>
      </w:r>
      <w:r>
        <w:instrText xml:space="preserve"> PAGEREF _Toc120032287 \h </w:instrText>
      </w:r>
      <w:r>
        <w:fldChar w:fldCharType="separate"/>
      </w:r>
      <w:r>
        <w:t>78</w:t>
      </w:r>
      <w:r>
        <w:fldChar w:fldCharType="end"/>
      </w:r>
    </w:p>
    <w:p w14:paraId="1A75ACD6" w14:textId="77777777" w:rsidR="008C2A11" w:rsidRPr="00714B4F" w:rsidRDefault="008C2A11">
      <w:pPr>
        <w:pStyle w:val="TOC4"/>
        <w:rPr>
          <w:rFonts w:ascii="Calibri" w:eastAsia="Malgun Gothic" w:hAnsi="Calibri"/>
          <w:sz w:val="22"/>
          <w:szCs w:val="22"/>
        </w:rPr>
      </w:pPr>
      <w:r>
        <w:t>8.4.5.2</w:t>
      </w:r>
      <w:r w:rsidRPr="00714B4F">
        <w:rPr>
          <w:rFonts w:ascii="Calibri" w:eastAsia="Malgun Gothic" w:hAnsi="Calibri"/>
          <w:sz w:val="22"/>
          <w:szCs w:val="22"/>
        </w:rPr>
        <w:tab/>
      </w:r>
      <w:r>
        <w:t>Successful Operation</w:t>
      </w:r>
      <w:r>
        <w:tab/>
      </w:r>
      <w:r>
        <w:fldChar w:fldCharType="begin" w:fldLock="1"/>
      </w:r>
      <w:r>
        <w:instrText xml:space="preserve"> PAGEREF _Toc120032288 \h </w:instrText>
      </w:r>
      <w:r>
        <w:fldChar w:fldCharType="separate"/>
      </w:r>
      <w:r>
        <w:t>78</w:t>
      </w:r>
      <w:r>
        <w:fldChar w:fldCharType="end"/>
      </w:r>
    </w:p>
    <w:p w14:paraId="2F744929" w14:textId="77777777" w:rsidR="008C2A11" w:rsidRPr="00714B4F" w:rsidRDefault="008C2A11">
      <w:pPr>
        <w:pStyle w:val="TOC4"/>
        <w:rPr>
          <w:rFonts w:ascii="Calibri" w:eastAsia="Malgun Gothic" w:hAnsi="Calibri"/>
          <w:sz w:val="22"/>
          <w:szCs w:val="22"/>
        </w:rPr>
      </w:pPr>
      <w:r>
        <w:t>8.4.5.3</w:t>
      </w:r>
      <w:r w:rsidRPr="00714B4F">
        <w:rPr>
          <w:rFonts w:ascii="Calibri" w:eastAsia="Malgun Gothic" w:hAnsi="Calibri"/>
          <w:sz w:val="22"/>
          <w:szCs w:val="22"/>
        </w:rPr>
        <w:tab/>
      </w:r>
      <w:r>
        <w:t>Unsuccessful Operation</w:t>
      </w:r>
      <w:r>
        <w:tab/>
      </w:r>
      <w:r>
        <w:fldChar w:fldCharType="begin" w:fldLock="1"/>
      </w:r>
      <w:r>
        <w:instrText xml:space="preserve"> PAGEREF _Toc120032289 \h </w:instrText>
      </w:r>
      <w:r>
        <w:fldChar w:fldCharType="separate"/>
      </w:r>
      <w:r>
        <w:t>78</w:t>
      </w:r>
      <w:r>
        <w:fldChar w:fldCharType="end"/>
      </w:r>
    </w:p>
    <w:p w14:paraId="1B27854F" w14:textId="77777777" w:rsidR="008C2A11" w:rsidRPr="00714B4F" w:rsidRDefault="008C2A11">
      <w:pPr>
        <w:pStyle w:val="TOC4"/>
        <w:rPr>
          <w:rFonts w:ascii="Calibri" w:eastAsia="Malgun Gothic" w:hAnsi="Calibri"/>
          <w:sz w:val="22"/>
          <w:szCs w:val="22"/>
        </w:rPr>
      </w:pPr>
      <w:r>
        <w:t>8.4.5.4</w:t>
      </w:r>
      <w:r w:rsidRPr="00714B4F">
        <w:rPr>
          <w:rFonts w:ascii="Calibri" w:eastAsia="Malgun Gothic" w:hAnsi="Calibri"/>
          <w:sz w:val="22"/>
          <w:szCs w:val="22"/>
        </w:rPr>
        <w:tab/>
      </w:r>
      <w:r>
        <w:t>Abnormal Conditions</w:t>
      </w:r>
      <w:r>
        <w:tab/>
      </w:r>
      <w:r>
        <w:fldChar w:fldCharType="begin" w:fldLock="1"/>
      </w:r>
      <w:r>
        <w:instrText xml:space="preserve"> PAGEREF _Toc120032290 \h </w:instrText>
      </w:r>
      <w:r>
        <w:fldChar w:fldCharType="separate"/>
      </w:r>
      <w:r>
        <w:t>78</w:t>
      </w:r>
      <w:r>
        <w:fldChar w:fldCharType="end"/>
      </w:r>
    </w:p>
    <w:p w14:paraId="5631F240" w14:textId="77777777" w:rsidR="008C2A11" w:rsidRPr="00714B4F" w:rsidRDefault="008C2A11">
      <w:pPr>
        <w:pStyle w:val="TOC3"/>
        <w:rPr>
          <w:rFonts w:ascii="Calibri" w:eastAsia="Malgun Gothic" w:hAnsi="Calibri"/>
          <w:sz w:val="22"/>
          <w:szCs w:val="22"/>
        </w:rPr>
      </w:pPr>
      <w:r>
        <w:t>8.</w:t>
      </w:r>
      <w:r w:rsidRPr="0020577D">
        <w:rPr>
          <w:rFonts w:eastAsia="SimSun"/>
          <w:lang w:eastAsia="zh-CN"/>
        </w:rPr>
        <w:t>4.6</w:t>
      </w:r>
      <w:r w:rsidRPr="00714B4F">
        <w:rPr>
          <w:rFonts w:ascii="Calibri" w:eastAsia="Malgun Gothic" w:hAnsi="Calibri"/>
          <w:sz w:val="22"/>
          <w:szCs w:val="22"/>
        </w:rPr>
        <w:tab/>
      </w:r>
      <w:r>
        <w:t>Xn Removal</w:t>
      </w:r>
      <w:r>
        <w:tab/>
      </w:r>
      <w:r>
        <w:fldChar w:fldCharType="begin" w:fldLock="1"/>
      </w:r>
      <w:r>
        <w:instrText xml:space="preserve"> PAGEREF _Toc120032291 \h </w:instrText>
      </w:r>
      <w:r>
        <w:fldChar w:fldCharType="separate"/>
      </w:r>
      <w:r>
        <w:t>78</w:t>
      </w:r>
      <w:r>
        <w:fldChar w:fldCharType="end"/>
      </w:r>
    </w:p>
    <w:p w14:paraId="55277730" w14:textId="77777777" w:rsidR="008C2A11" w:rsidRPr="00714B4F" w:rsidRDefault="008C2A11">
      <w:pPr>
        <w:pStyle w:val="TOC4"/>
        <w:rPr>
          <w:rFonts w:ascii="Calibri" w:eastAsia="Malgun Gothic" w:hAnsi="Calibri"/>
          <w:sz w:val="22"/>
          <w:szCs w:val="22"/>
        </w:rPr>
      </w:pPr>
      <w:r>
        <w:t>8.4.6.1</w:t>
      </w:r>
      <w:r w:rsidRPr="00714B4F">
        <w:rPr>
          <w:rFonts w:ascii="Calibri" w:eastAsia="Malgun Gothic" w:hAnsi="Calibri"/>
          <w:sz w:val="22"/>
          <w:szCs w:val="22"/>
        </w:rPr>
        <w:tab/>
      </w:r>
      <w:r>
        <w:t>General</w:t>
      </w:r>
      <w:r>
        <w:tab/>
      </w:r>
      <w:r>
        <w:fldChar w:fldCharType="begin" w:fldLock="1"/>
      </w:r>
      <w:r>
        <w:instrText xml:space="preserve"> PAGEREF _Toc120032292 \h </w:instrText>
      </w:r>
      <w:r>
        <w:fldChar w:fldCharType="separate"/>
      </w:r>
      <w:r>
        <w:t>78</w:t>
      </w:r>
      <w:r>
        <w:fldChar w:fldCharType="end"/>
      </w:r>
    </w:p>
    <w:p w14:paraId="66144287" w14:textId="77777777" w:rsidR="008C2A11" w:rsidRPr="00714B4F" w:rsidRDefault="008C2A11">
      <w:pPr>
        <w:pStyle w:val="TOC4"/>
        <w:rPr>
          <w:rFonts w:ascii="Calibri" w:eastAsia="Malgun Gothic" w:hAnsi="Calibri"/>
          <w:sz w:val="22"/>
          <w:szCs w:val="22"/>
        </w:rPr>
      </w:pPr>
      <w:r>
        <w:t>8.4.6.2</w:t>
      </w:r>
      <w:r w:rsidRPr="00714B4F">
        <w:rPr>
          <w:rFonts w:ascii="Calibri" w:eastAsia="Malgun Gothic" w:hAnsi="Calibri"/>
          <w:sz w:val="22"/>
          <w:szCs w:val="22"/>
        </w:rPr>
        <w:tab/>
      </w:r>
      <w:r>
        <w:t>Successful Operation</w:t>
      </w:r>
      <w:r>
        <w:tab/>
      </w:r>
      <w:r>
        <w:fldChar w:fldCharType="begin" w:fldLock="1"/>
      </w:r>
      <w:r>
        <w:instrText xml:space="preserve"> PAGEREF _Toc120032293 \h </w:instrText>
      </w:r>
      <w:r>
        <w:fldChar w:fldCharType="separate"/>
      </w:r>
      <w:r>
        <w:t>79</w:t>
      </w:r>
      <w:r>
        <w:fldChar w:fldCharType="end"/>
      </w:r>
    </w:p>
    <w:p w14:paraId="324929EF" w14:textId="77777777" w:rsidR="008C2A11" w:rsidRPr="00714B4F" w:rsidRDefault="008C2A11">
      <w:pPr>
        <w:pStyle w:val="TOC4"/>
        <w:rPr>
          <w:rFonts w:ascii="Calibri" w:eastAsia="Malgun Gothic" w:hAnsi="Calibri"/>
          <w:sz w:val="22"/>
          <w:szCs w:val="22"/>
        </w:rPr>
      </w:pPr>
      <w:r>
        <w:t>8.4.6.3</w:t>
      </w:r>
      <w:r w:rsidRPr="00714B4F">
        <w:rPr>
          <w:rFonts w:ascii="Calibri" w:eastAsia="Malgun Gothic" w:hAnsi="Calibri"/>
          <w:sz w:val="22"/>
          <w:szCs w:val="22"/>
        </w:rPr>
        <w:tab/>
      </w:r>
      <w:r>
        <w:t>Unsuccessful Operation</w:t>
      </w:r>
      <w:r>
        <w:tab/>
      </w:r>
      <w:r>
        <w:fldChar w:fldCharType="begin" w:fldLock="1"/>
      </w:r>
      <w:r>
        <w:instrText xml:space="preserve"> PAGEREF _Toc120032294 \h </w:instrText>
      </w:r>
      <w:r>
        <w:fldChar w:fldCharType="separate"/>
      </w:r>
      <w:r>
        <w:t>79</w:t>
      </w:r>
      <w:r>
        <w:fldChar w:fldCharType="end"/>
      </w:r>
    </w:p>
    <w:p w14:paraId="3BDA7716" w14:textId="77777777" w:rsidR="008C2A11" w:rsidRPr="00714B4F" w:rsidRDefault="008C2A11">
      <w:pPr>
        <w:pStyle w:val="TOC4"/>
        <w:rPr>
          <w:rFonts w:ascii="Calibri" w:eastAsia="Malgun Gothic" w:hAnsi="Calibri"/>
          <w:sz w:val="22"/>
          <w:szCs w:val="22"/>
        </w:rPr>
      </w:pPr>
      <w:r w:rsidRPr="0020577D">
        <w:rPr>
          <w:lang w:val="fr-FR"/>
        </w:rPr>
        <w:t>8.4.6.4</w:t>
      </w:r>
      <w:r w:rsidRPr="00714B4F">
        <w:rPr>
          <w:rFonts w:ascii="Calibri" w:eastAsia="Malgun Gothic" w:hAnsi="Calibri"/>
          <w:sz w:val="22"/>
          <w:szCs w:val="22"/>
        </w:rPr>
        <w:tab/>
      </w:r>
      <w:r w:rsidRPr="0020577D">
        <w:rPr>
          <w:lang w:val="fr-FR"/>
        </w:rPr>
        <w:t>Abnormal Conditions</w:t>
      </w:r>
      <w:r>
        <w:tab/>
      </w:r>
      <w:r>
        <w:fldChar w:fldCharType="begin" w:fldLock="1"/>
      </w:r>
      <w:r>
        <w:instrText xml:space="preserve"> PAGEREF _Toc120032295 \h </w:instrText>
      </w:r>
      <w:r>
        <w:fldChar w:fldCharType="separate"/>
      </w:r>
      <w:r>
        <w:t>79</w:t>
      </w:r>
      <w:r>
        <w:fldChar w:fldCharType="end"/>
      </w:r>
    </w:p>
    <w:p w14:paraId="471768D9" w14:textId="77777777" w:rsidR="008C2A11" w:rsidRPr="00714B4F" w:rsidRDefault="008C2A11">
      <w:pPr>
        <w:pStyle w:val="TOC3"/>
        <w:rPr>
          <w:rFonts w:ascii="Calibri" w:eastAsia="Malgun Gothic" w:hAnsi="Calibri"/>
          <w:sz w:val="22"/>
          <w:szCs w:val="22"/>
        </w:rPr>
      </w:pPr>
      <w:r>
        <w:t>8.</w:t>
      </w:r>
      <w:r>
        <w:rPr>
          <w:lang w:eastAsia="zh-CN"/>
        </w:rPr>
        <w:t>4</w:t>
      </w:r>
      <w:r>
        <w:t>.</w:t>
      </w:r>
      <w:r>
        <w:rPr>
          <w:lang w:eastAsia="zh-CN"/>
        </w:rPr>
        <w:t>7</w:t>
      </w:r>
      <w:r w:rsidRPr="00714B4F">
        <w:rPr>
          <w:rFonts w:ascii="Calibri" w:eastAsia="Malgun Gothic" w:hAnsi="Calibri"/>
          <w:sz w:val="22"/>
          <w:szCs w:val="22"/>
        </w:rPr>
        <w:tab/>
      </w:r>
      <w:r>
        <w:t>Failure Indication</w:t>
      </w:r>
      <w:r>
        <w:tab/>
      </w:r>
      <w:r>
        <w:fldChar w:fldCharType="begin" w:fldLock="1"/>
      </w:r>
      <w:r>
        <w:instrText xml:space="preserve"> PAGEREF _Toc120032296 \h </w:instrText>
      </w:r>
      <w:r>
        <w:fldChar w:fldCharType="separate"/>
      </w:r>
      <w:r>
        <w:t>80</w:t>
      </w:r>
      <w:r>
        <w:fldChar w:fldCharType="end"/>
      </w:r>
    </w:p>
    <w:p w14:paraId="681E2F36" w14:textId="77777777" w:rsidR="008C2A11" w:rsidRPr="00714B4F" w:rsidRDefault="008C2A11">
      <w:pPr>
        <w:pStyle w:val="TOC4"/>
        <w:rPr>
          <w:rFonts w:ascii="Calibri" w:eastAsia="Malgun Gothic" w:hAnsi="Calibri"/>
          <w:sz w:val="22"/>
          <w:szCs w:val="22"/>
        </w:rPr>
      </w:pPr>
      <w:r>
        <w:t>8.</w:t>
      </w:r>
      <w:r>
        <w:rPr>
          <w:lang w:eastAsia="zh-CN"/>
        </w:rPr>
        <w:t>4.7</w:t>
      </w:r>
      <w:r>
        <w:t>.1</w:t>
      </w:r>
      <w:r w:rsidRPr="00714B4F">
        <w:rPr>
          <w:rFonts w:ascii="Calibri" w:eastAsia="Malgun Gothic" w:hAnsi="Calibri"/>
          <w:sz w:val="22"/>
          <w:szCs w:val="22"/>
        </w:rPr>
        <w:tab/>
      </w:r>
      <w:r>
        <w:t>General</w:t>
      </w:r>
      <w:r>
        <w:tab/>
      </w:r>
      <w:r>
        <w:fldChar w:fldCharType="begin" w:fldLock="1"/>
      </w:r>
      <w:r>
        <w:instrText xml:space="preserve"> PAGEREF _Toc120032297 \h </w:instrText>
      </w:r>
      <w:r>
        <w:fldChar w:fldCharType="separate"/>
      </w:r>
      <w:r>
        <w:t>80</w:t>
      </w:r>
      <w:r>
        <w:fldChar w:fldCharType="end"/>
      </w:r>
    </w:p>
    <w:p w14:paraId="69061769" w14:textId="77777777" w:rsidR="008C2A11" w:rsidRPr="00714B4F" w:rsidRDefault="008C2A11">
      <w:pPr>
        <w:pStyle w:val="TOC4"/>
        <w:rPr>
          <w:rFonts w:ascii="Calibri" w:eastAsia="Malgun Gothic" w:hAnsi="Calibri"/>
          <w:sz w:val="22"/>
          <w:szCs w:val="22"/>
        </w:rPr>
      </w:pPr>
      <w:r>
        <w:t>8.</w:t>
      </w:r>
      <w:r>
        <w:rPr>
          <w:lang w:eastAsia="zh-CN"/>
        </w:rPr>
        <w:t>4.7</w:t>
      </w:r>
      <w:r>
        <w:t>.2</w:t>
      </w:r>
      <w:r w:rsidRPr="00714B4F">
        <w:rPr>
          <w:rFonts w:ascii="Calibri" w:eastAsia="Malgun Gothic" w:hAnsi="Calibri"/>
          <w:sz w:val="22"/>
          <w:szCs w:val="22"/>
        </w:rPr>
        <w:tab/>
      </w:r>
      <w:r>
        <w:t>Successful Operation</w:t>
      </w:r>
      <w:r>
        <w:tab/>
      </w:r>
      <w:r>
        <w:fldChar w:fldCharType="begin" w:fldLock="1"/>
      </w:r>
      <w:r>
        <w:instrText xml:space="preserve"> PAGEREF _Toc120032298 \h </w:instrText>
      </w:r>
      <w:r>
        <w:fldChar w:fldCharType="separate"/>
      </w:r>
      <w:r>
        <w:t>80</w:t>
      </w:r>
      <w:r>
        <w:fldChar w:fldCharType="end"/>
      </w:r>
    </w:p>
    <w:p w14:paraId="29BD0D75" w14:textId="77777777" w:rsidR="008C2A11" w:rsidRPr="00714B4F" w:rsidRDefault="008C2A11">
      <w:pPr>
        <w:pStyle w:val="TOC4"/>
        <w:rPr>
          <w:rFonts w:ascii="Calibri" w:eastAsia="Malgun Gothic" w:hAnsi="Calibri"/>
          <w:sz w:val="22"/>
          <w:szCs w:val="22"/>
        </w:rPr>
      </w:pPr>
      <w:r>
        <w:t>8.</w:t>
      </w:r>
      <w:r>
        <w:rPr>
          <w:lang w:eastAsia="zh-CN"/>
        </w:rPr>
        <w:t>4.7</w:t>
      </w:r>
      <w:r>
        <w:t>.3</w:t>
      </w:r>
      <w:r w:rsidRPr="00714B4F">
        <w:rPr>
          <w:rFonts w:ascii="Calibri" w:eastAsia="Malgun Gothic" w:hAnsi="Calibri"/>
          <w:sz w:val="22"/>
          <w:szCs w:val="22"/>
        </w:rPr>
        <w:tab/>
      </w:r>
      <w:r>
        <w:t>Unsuccessful Operation</w:t>
      </w:r>
      <w:r>
        <w:tab/>
      </w:r>
      <w:r>
        <w:fldChar w:fldCharType="begin" w:fldLock="1"/>
      </w:r>
      <w:r>
        <w:instrText xml:space="preserve"> PAGEREF _Toc120032299 \h </w:instrText>
      </w:r>
      <w:r>
        <w:fldChar w:fldCharType="separate"/>
      </w:r>
      <w:r>
        <w:t>80</w:t>
      </w:r>
      <w:r>
        <w:fldChar w:fldCharType="end"/>
      </w:r>
    </w:p>
    <w:p w14:paraId="54BA1413" w14:textId="77777777" w:rsidR="008C2A11" w:rsidRPr="00714B4F" w:rsidRDefault="008C2A11">
      <w:pPr>
        <w:pStyle w:val="TOC4"/>
        <w:rPr>
          <w:rFonts w:ascii="Calibri" w:eastAsia="Malgun Gothic" w:hAnsi="Calibri"/>
          <w:sz w:val="22"/>
          <w:szCs w:val="22"/>
        </w:rPr>
      </w:pPr>
      <w:r>
        <w:t>8.</w:t>
      </w:r>
      <w:r>
        <w:rPr>
          <w:lang w:eastAsia="zh-CN"/>
        </w:rPr>
        <w:t>4.7</w:t>
      </w:r>
      <w:r>
        <w:t>.4</w:t>
      </w:r>
      <w:r w:rsidRPr="00714B4F">
        <w:rPr>
          <w:rFonts w:ascii="Calibri" w:eastAsia="Malgun Gothic" w:hAnsi="Calibri"/>
          <w:sz w:val="22"/>
          <w:szCs w:val="22"/>
        </w:rPr>
        <w:tab/>
      </w:r>
      <w:r>
        <w:t>Abnormal Conditions</w:t>
      </w:r>
      <w:r>
        <w:tab/>
      </w:r>
      <w:r>
        <w:fldChar w:fldCharType="begin" w:fldLock="1"/>
      </w:r>
      <w:r>
        <w:instrText xml:space="preserve"> PAGEREF _Toc120032300 \h </w:instrText>
      </w:r>
      <w:r>
        <w:fldChar w:fldCharType="separate"/>
      </w:r>
      <w:r>
        <w:t>80</w:t>
      </w:r>
      <w:r>
        <w:fldChar w:fldCharType="end"/>
      </w:r>
    </w:p>
    <w:p w14:paraId="01A0FD30" w14:textId="77777777" w:rsidR="008C2A11" w:rsidRPr="00714B4F" w:rsidRDefault="008C2A11">
      <w:pPr>
        <w:pStyle w:val="TOC3"/>
        <w:rPr>
          <w:rFonts w:ascii="Calibri" w:eastAsia="Malgun Gothic" w:hAnsi="Calibri"/>
          <w:sz w:val="22"/>
          <w:szCs w:val="22"/>
        </w:rPr>
      </w:pPr>
      <w:r>
        <w:t>8.</w:t>
      </w:r>
      <w:r>
        <w:rPr>
          <w:lang w:eastAsia="zh-CN"/>
        </w:rPr>
        <w:t>4</w:t>
      </w:r>
      <w:r>
        <w:t>.</w:t>
      </w:r>
      <w:r>
        <w:rPr>
          <w:lang w:eastAsia="zh-CN"/>
        </w:rPr>
        <w:t>8</w:t>
      </w:r>
      <w:r w:rsidRPr="00714B4F">
        <w:rPr>
          <w:rFonts w:ascii="Calibri" w:eastAsia="Malgun Gothic" w:hAnsi="Calibri"/>
          <w:sz w:val="22"/>
          <w:szCs w:val="22"/>
        </w:rPr>
        <w:tab/>
      </w:r>
      <w:r>
        <w:rPr>
          <w:lang w:eastAsia="zh-CN"/>
        </w:rPr>
        <w:t>Handover</w:t>
      </w:r>
      <w:r>
        <w:t xml:space="preserve"> Report</w:t>
      </w:r>
      <w:r>
        <w:tab/>
      </w:r>
      <w:r>
        <w:fldChar w:fldCharType="begin" w:fldLock="1"/>
      </w:r>
      <w:r>
        <w:instrText xml:space="preserve"> PAGEREF _Toc120032301 \h </w:instrText>
      </w:r>
      <w:r>
        <w:fldChar w:fldCharType="separate"/>
      </w:r>
      <w:r>
        <w:t>80</w:t>
      </w:r>
      <w:r>
        <w:fldChar w:fldCharType="end"/>
      </w:r>
    </w:p>
    <w:p w14:paraId="181DDD93" w14:textId="77777777" w:rsidR="008C2A11" w:rsidRPr="00714B4F" w:rsidRDefault="008C2A11">
      <w:pPr>
        <w:pStyle w:val="TOC4"/>
        <w:rPr>
          <w:rFonts w:ascii="Calibri" w:eastAsia="Malgun Gothic" w:hAnsi="Calibri"/>
          <w:sz w:val="22"/>
          <w:szCs w:val="22"/>
        </w:rPr>
      </w:pPr>
      <w:r>
        <w:t>8.</w:t>
      </w:r>
      <w:r>
        <w:rPr>
          <w:lang w:eastAsia="zh-CN"/>
        </w:rPr>
        <w:t>4.8</w:t>
      </w:r>
      <w:r>
        <w:t>.1</w:t>
      </w:r>
      <w:r w:rsidRPr="00714B4F">
        <w:rPr>
          <w:rFonts w:ascii="Calibri" w:eastAsia="Malgun Gothic" w:hAnsi="Calibri"/>
          <w:sz w:val="22"/>
          <w:szCs w:val="22"/>
        </w:rPr>
        <w:tab/>
      </w:r>
      <w:r>
        <w:t>General</w:t>
      </w:r>
      <w:r>
        <w:tab/>
      </w:r>
      <w:r>
        <w:fldChar w:fldCharType="begin" w:fldLock="1"/>
      </w:r>
      <w:r>
        <w:instrText xml:space="preserve"> PAGEREF _Toc120032302 \h </w:instrText>
      </w:r>
      <w:r>
        <w:fldChar w:fldCharType="separate"/>
      </w:r>
      <w:r>
        <w:t>80</w:t>
      </w:r>
      <w:r>
        <w:fldChar w:fldCharType="end"/>
      </w:r>
    </w:p>
    <w:p w14:paraId="4CCA20A7" w14:textId="77777777" w:rsidR="008C2A11" w:rsidRPr="00714B4F" w:rsidRDefault="008C2A11">
      <w:pPr>
        <w:pStyle w:val="TOC4"/>
        <w:rPr>
          <w:rFonts w:ascii="Calibri" w:eastAsia="Malgun Gothic" w:hAnsi="Calibri"/>
          <w:sz w:val="22"/>
          <w:szCs w:val="22"/>
        </w:rPr>
      </w:pPr>
      <w:r>
        <w:t>8.</w:t>
      </w:r>
      <w:r>
        <w:rPr>
          <w:lang w:eastAsia="zh-CN"/>
        </w:rPr>
        <w:t>4.8</w:t>
      </w:r>
      <w:r>
        <w:t>.2</w:t>
      </w:r>
      <w:r w:rsidRPr="00714B4F">
        <w:rPr>
          <w:rFonts w:ascii="Calibri" w:eastAsia="Malgun Gothic" w:hAnsi="Calibri"/>
          <w:sz w:val="22"/>
          <w:szCs w:val="22"/>
        </w:rPr>
        <w:tab/>
      </w:r>
      <w:r>
        <w:t>Successful Operation</w:t>
      </w:r>
      <w:r>
        <w:tab/>
      </w:r>
      <w:r>
        <w:fldChar w:fldCharType="begin" w:fldLock="1"/>
      </w:r>
      <w:r>
        <w:instrText xml:space="preserve"> PAGEREF _Toc120032303 \h </w:instrText>
      </w:r>
      <w:r>
        <w:fldChar w:fldCharType="separate"/>
      </w:r>
      <w:r>
        <w:t>81</w:t>
      </w:r>
      <w:r>
        <w:fldChar w:fldCharType="end"/>
      </w:r>
    </w:p>
    <w:p w14:paraId="01537A41" w14:textId="77777777" w:rsidR="008C2A11" w:rsidRPr="00714B4F" w:rsidRDefault="008C2A11">
      <w:pPr>
        <w:pStyle w:val="TOC4"/>
        <w:rPr>
          <w:rFonts w:ascii="Calibri" w:eastAsia="Malgun Gothic" w:hAnsi="Calibri"/>
          <w:sz w:val="22"/>
          <w:szCs w:val="22"/>
        </w:rPr>
      </w:pPr>
      <w:r>
        <w:t>8.</w:t>
      </w:r>
      <w:r>
        <w:rPr>
          <w:lang w:eastAsia="zh-CN"/>
        </w:rPr>
        <w:t>4.8</w:t>
      </w:r>
      <w:r>
        <w:t>.3</w:t>
      </w:r>
      <w:r w:rsidRPr="00714B4F">
        <w:rPr>
          <w:rFonts w:ascii="Calibri" w:eastAsia="Malgun Gothic" w:hAnsi="Calibri"/>
          <w:sz w:val="22"/>
          <w:szCs w:val="22"/>
        </w:rPr>
        <w:tab/>
      </w:r>
      <w:r>
        <w:t>Unsuccessful Operation</w:t>
      </w:r>
      <w:r>
        <w:tab/>
      </w:r>
      <w:r>
        <w:fldChar w:fldCharType="begin" w:fldLock="1"/>
      </w:r>
      <w:r>
        <w:instrText xml:space="preserve"> PAGEREF _Toc120032304 \h </w:instrText>
      </w:r>
      <w:r>
        <w:fldChar w:fldCharType="separate"/>
      </w:r>
      <w:r>
        <w:t>81</w:t>
      </w:r>
      <w:r>
        <w:fldChar w:fldCharType="end"/>
      </w:r>
    </w:p>
    <w:p w14:paraId="7A85C7A8" w14:textId="77777777" w:rsidR="008C2A11" w:rsidRPr="00714B4F" w:rsidRDefault="008C2A11">
      <w:pPr>
        <w:pStyle w:val="TOC4"/>
        <w:rPr>
          <w:rFonts w:ascii="Calibri" w:eastAsia="Malgun Gothic" w:hAnsi="Calibri"/>
          <w:sz w:val="22"/>
          <w:szCs w:val="22"/>
        </w:rPr>
      </w:pPr>
      <w:r>
        <w:t>8.</w:t>
      </w:r>
      <w:r>
        <w:rPr>
          <w:lang w:eastAsia="zh-CN"/>
        </w:rPr>
        <w:t>4.8</w:t>
      </w:r>
      <w:r>
        <w:t>.4</w:t>
      </w:r>
      <w:r w:rsidRPr="00714B4F">
        <w:rPr>
          <w:rFonts w:ascii="Calibri" w:eastAsia="Malgun Gothic" w:hAnsi="Calibri"/>
          <w:sz w:val="22"/>
          <w:szCs w:val="22"/>
        </w:rPr>
        <w:tab/>
      </w:r>
      <w:r>
        <w:t>Abnormal Conditions</w:t>
      </w:r>
      <w:r>
        <w:tab/>
      </w:r>
      <w:r>
        <w:fldChar w:fldCharType="begin" w:fldLock="1"/>
      </w:r>
      <w:r>
        <w:instrText xml:space="preserve"> PAGEREF _Toc120032305 \h </w:instrText>
      </w:r>
      <w:r>
        <w:fldChar w:fldCharType="separate"/>
      </w:r>
      <w:r>
        <w:t>81</w:t>
      </w:r>
      <w:r>
        <w:fldChar w:fldCharType="end"/>
      </w:r>
    </w:p>
    <w:p w14:paraId="79497323" w14:textId="77777777" w:rsidR="008C2A11" w:rsidRPr="00714B4F" w:rsidRDefault="008C2A11">
      <w:pPr>
        <w:pStyle w:val="TOC3"/>
        <w:rPr>
          <w:rFonts w:ascii="Calibri" w:eastAsia="Malgun Gothic" w:hAnsi="Calibri"/>
          <w:sz w:val="22"/>
          <w:szCs w:val="22"/>
        </w:rPr>
      </w:pPr>
      <w:r>
        <w:t>8.4.9</w:t>
      </w:r>
      <w:r w:rsidRPr="00714B4F">
        <w:rPr>
          <w:rFonts w:ascii="Calibri" w:eastAsia="Malgun Gothic" w:hAnsi="Calibri"/>
          <w:sz w:val="22"/>
          <w:szCs w:val="22"/>
        </w:rPr>
        <w:tab/>
      </w:r>
      <w:r>
        <w:t>Mobility Settings Change</w:t>
      </w:r>
      <w:r>
        <w:tab/>
      </w:r>
      <w:r>
        <w:fldChar w:fldCharType="begin" w:fldLock="1"/>
      </w:r>
      <w:r>
        <w:instrText xml:space="preserve"> PAGEREF _Toc120032306 \h </w:instrText>
      </w:r>
      <w:r>
        <w:fldChar w:fldCharType="separate"/>
      </w:r>
      <w:r>
        <w:t>81</w:t>
      </w:r>
      <w:r>
        <w:fldChar w:fldCharType="end"/>
      </w:r>
    </w:p>
    <w:p w14:paraId="11D2FBE1" w14:textId="77777777" w:rsidR="008C2A11" w:rsidRPr="00714B4F" w:rsidRDefault="008C2A11">
      <w:pPr>
        <w:pStyle w:val="TOC4"/>
        <w:rPr>
          <w:rFonts w:ascii="Calibri" w:eastAsia="Malgun Gothic" w:hAnsi="Calibri"/>
          <w:sz w:val="22"/>
          <w:szCs w:val="22"/>
        </w:rPr>
      </w:pPr>
      <w:r>
        <w:t>8.4.9.1</w:t>
      </w:r>
      <w:r w:rsidRPr="00714B4F">
        <w:rPr>
          <w:rFonts w:ascii="Calibri" w:eastAsia="Malgun Gothic" w:hAnsi="Calibri"/>
          <w:sz w:val="22"/>
          <w:szCs w:val="22"/>
        </w:rPr>
        <w:tab/>
      </w:r>
      <w:r>
        <w:t>General</w:t>
      </w:r>
      <w:r>
        <w:tab/>
      </w:r>
      <w:r>
        <w:fldChar w:fldCharType="begin" w:fldLock="1"/>
      </w:r>
      <w:r>
        <w:instrText xml:space="preserve"> PAGEREF _Toc120032307 \h </w:instrText>
      </w:r>
      <w:r>
        <w:fldChar w:fldCharType="separate"/>
      </w:r>
      <w:r>
        <w:t>81</w:t>
      </w:r>
      <w:r>
        <w:fldChar w:fldCharType="end"/>
      </w:r>
    </w:p>
    <w:p w14:paraId="6615AB72" w14:textId="77777777" w:rsidR="008C2A11" w:rsidRPr="00714B4F" w:rsidRDefault="008C2A11">
      <w:pPr>
        <w:pStyle w:val="TOC4"/>
        <w:rPr>
          <w:rFonts w:ascii="Calibri" w:eastAsia="Malgun Gothic" w:hAnsi="Calibri"/>
          <w:sz w:val="22"/>
          <w:szCs w:val="22"/>
        </w:rPr>
      </w:pPr>
      <w:r>
        <w:t>8.4.9.2</w:t>
      </w:r>
      <w:r w:rsidRPr="00714B4F">
        <w:rPr>
          <w:rFonts w:ascii="Calibri" w:eastAsia="Malgun Gothic" w:hAnsi="Calibri"/>
          <w:sz w:val="22"/>
          <w:szCs w:val="22"/>
        </w:rPr>
        <w:tab/>
      </w:r>
      <w:r>
        <w:t>Successful Operation</w:t>
      </w:r>
      <w:r>
        <w:tab/>
      </w:r>
      <w:r>
        <w:fldChar w:fldCharType="begin" w:fldLock="1"/>
      </w:r>
      <w:r>
        <w:instrText xml:space="preserve"> PAGEREF _Toc120032308 \h </w:instrText>
      </w:r>
      <w:r>
        <w:fldChar w:fldCharType="separate"/>
      </w:r>
      <w:r>
        <w:t>82</w:t>
      </w:r>
      <w:r>
        <w:fldChar w:fldCharType="end"/>
      </w:r>
    </w:p>
    <w:p w14:paraId="685F23E8" w14:textId="77777777" w:rsidR="008C2A11" w:rsidRPr="00714B4F" w:rsidRDefault="008C2A11">
      <w:pPr>
        <w:pStyle w:val="TOC4"/>
        <w:rPr>
          <w:rFonts w:ascii="Calibri" w:eastAsia="Malgun Gothic" w:hAnsi="Calibri"/>
          <w:sz w:val="22"/>
          <w:szCs w:val="22"/>
        </w:rPr>
      </w:pPr>
      <w:r>
        <w:t>8.4.9.3</w:t>
      </w:r>
      <w:r w:rsidRPr="00714B4F">
        <w:rPr>
          <w:rFonts w:ascii="Calibri" w:eastAsia="Malgun Gothic" w:hAnsi="Calibri"/>
          <w:sz w:val="22"/>
          <w:szCs w:val="22"/>
        </w:rPr>
        <w:tab/>
      </w:r>
      <w:r>
        <w:t>Unsuccessful Operation</w:t>
      </w:r>
      <w:r>
        <w:tab/>
      </w:r>
      <w:r>
        <w:fldChar w:fldCharType="begin" w:fldLock="1"/>
      </w:r>
      <w:r>
        <w:instrText xml:space="preserve"> PAGEREF _Toc120032309 \h </w:instrText>
      </w:r>
      <w:r>
        <w:fldChar w:fldCharType="separate"/>
      </w:r>
      <w:r>
        <w:t>82</w:t>
      </w:r>
      <w:r>
        <w:fldChar w:fldCharType="end"/>
      </w:r>
    </w:p>
    <w:p w14:paraId="24F15FE9" w14:textId="77777777" w:rsidR="008C2A11" w:rsidRPr="00714B4F" w:rsidRDefault="008C2A11">
      <w:pPr>
        <w:pStyle w:val="TOC4"/>
        <w:rPr>
          <w:rFonts w:ascii="Calibri" w:eastAsia="Malgun Gothic" w:hAnsi="Calibri"/>
          <w:sz w:val="22"/>
          <w:szCs w:val="22"/>
        </w:rPr>
      </w:pPr>
      <w:r>
        <w:t>8.4.9.4</w:t>
      </w:r>
      <w:r w:rsidRPr="00714B4F">
        <w:rPr>
          <w:rFonts w:ascii="Calibri" w:eastAsia="Malgun Gothic" w:hAnsi="Calibri"/>
          <w:sz w:val="22"/>
          <w:szCs w:val="22"/>
        </w:rPr>
        <w:tab/>
      </w:r>
      <w:r>
        <w:t>Abnormal Conditions</w:t>
      </w:r>
      <w:r>
        <w:tab/>
      </w:r>
      <w:r>
        <w:fldChar w:fldCharType="begin" w:fldLock="1"/>
      </w:r>
      <w:r>
        <w:instrText xml:space="preserve"> PAGEREF _Toc120032310 \h </w:instrText>
      </w:r>
      <w:r>
        <w:fldChar w:fldCharType="separate"/>
      </w:r>
      <w:r>
        <w:t>82</w:t>
      </w:r>
      <w:r>
        <w:fldChar w:fldCharType="end"/>
      </w:r>
    </w:p>
    <w:p w14:paraId="5AF9454F" w14:textId="77777777" w:rsidR="008C2A11" w:rsidRPr="00714B4F" w:rsidRDefault="008C2A11">
      <w:pPr>
        <w:pStyle w:val="TOC3"/>
        <w:rPr>
          <w:rFonts w:ascii="Calibri" w:eastAsia="Malgun Gothic" w:hAnsi="Calibri"/>
          <w:sz w:val="22"/>
          <w:szCs w:val="22"/>
        </w:rPr>
      </w:pPr>
      <w:r>
        <w:t>8.4.10</w:t>
      </w:r>
      <w:r w:rsidRPr="00714B4F">
        <w:rPr>
          <w:rFonts w:ascii="Calibri" w:eastAsia="Malgun Gothic" w:hAnsi="Calibri"/>
          <w:sz w:val="22"/>
          <w:szCs w:val="22"/>
        </w:rPr>
        <w:tab/>
      </w:r>
      <w:r>
        <w:t>Resource Status Reporting Initiation</w:t>
      </w:r>
      <w:r>
        <w:tab/>
      </w:r>
      <w:r>
        <w:fldChar w:fldCharType="begin" w:fldLock="1"/>
      </w:r>
      <w:r>
        <w:instrText xml:space="preserve"> PAGEREF _Toc120032311 \h </w:instrText>
      </w:r>
      <w:r>
        <w:fldChar w:fldCharType="separate"/>
      </w:r>
      <w:r>
        <w:t>82</w:t>
      </w:r>
      <w:r>
        <w:fldChar w:fldCharType="end"/>
      </w:r>
    </w:p>
    <w:p w14:paraId="27E4D579" w14:textId="77777777" w:rsidR="008C2A11" w:rsidRPr="00714B4F" w:rsidRDefault="008C2A11">
      <w:pPr>
        <w:pStyle w:val="TOC4"/>
        <w:rPr>
          <w:rFonts w:ascii="Calibri" w:eastAsia="Malgun Gothic" w:hAnsi="Calibri"/>
          <w:sz w:val="22"/>
          <w:szCs w:val="22"/>
        </w:rPr>
      </w:pPr>
      <w:r>
        <w:t>8.4.10.1</w:t>
      </w:r>
      <w:r w:rsidRPr="00714B4F">
        <w:rPr>
          <w:rFonts w:ascii="Calibri" w:eastAsia="Malgun Gothic" w:hAnsi="Calibri"/>
          <w:sz w:val="22"/>
          <w:szCs w:val="22"/>
        </w:rPr>
        <w:tab/>
      </w:r>
      <w:r>
        <w:t>General</w:t>
      </w:r>
      <w:r>
        <w:tab/>
      </w:r>
      <w:r>
        <w:fldChar w:fldCharType="begin" w:fldLock="1"/>
      </w:r>
      <w:r>
        <w:instrText xml:space="preserve"> PAGEREF _Toc120032312 \h </w:instrText>
      </w:r>
      <w:r>
        <w:fldChar w:fldCharType="separate"/>
      </w:r>
      <w:r>
        <w:t>82</w:t>
      </w:r>
      <w:r>
        <w:fldChar w:fldCharType="end"/>
      </w:r>
    </w:p>
    <w:p w14:paraId="10DE3A68" w14:textId="77777777" w:rsidR="008C2A11" w:rsidRPr="00714B4F" w:rsidRDefault="008C2A11">
      <w:pPr>
        <w:pStyle w:val="TOC4"/>
        <w:rPr>
          <w:rFonts w:ascii="Calibri" w:eastAsia="Malgun Gothic" w:hAnsi="Calibri"/>
          <w:sz w:val="22"/>
          <w:szCs w:val="22"/>
        </w:rPr>
      </w:pPr>
      <w:r>
        <w:t>8.4.10.2</w:t>
      </w:r>
      <w:r w:rsidRPr="00714B4F">
        <w:rPr>
          <w:rFonts w:ascii="Calibri" w:eastAsia="Malgun Gothic" w:hAnsi="Calibri"/>
          <w:sz w:val="22"/>
          <w:szCs w:val="22"/>
        </w:rPr>
        <w:tab/>
      </w:r>
      <w:r>
        <w:t>Successful Operation</w:t>
      </w:r>
      <w:r>
        <w:tab/>
      </w:r>
      <w:r>
        <w:fldChar w:fldCharType="begin" w:fldLock="1"/>
      </w:r>
      <w:r>
        <w:instrText xml:space="preserve"> PAGEREF _Toc120032313 \h </w:instrText>
      </w:r>
      <w:r>
        <w:fldChar w:fldCharType="separate"/>
      </w:r>
      <w:r>
        <w:t>83</w:t>
      </w:r>
      <w:r>
        <w:fldChar w:fldCharType="end"/>
      </w:r>
    </w:p>
    <w:p w14:paraId="38736B24" w14:textId="77777777" w:rsidR="008C2A11" w:rsidRPr="00714B4F" w:rsidRDefault="008C2A11">
      <w:pPr>
        <w:pStyle w:val="TOC4"/>
        <w:rPr>
          <w:rFonts w:ascii="Calibri" w:eastAsia="Malgun Gothic" w:hAnsi="Calibri"/>
          <w:sz w:val="22"/>
          <w:szCs w:val="22"/>
        </w:rPr>
      </w:pPr>
      <w:r>
        <w:t>8.4.10.3</w:t>
      </w:r>
      <w:r w:rsidRPr="00714B4F">
        <w:rPr>
          <w:rFonts w:ascii="Calibri" w:eastAsia="Malgun Gothic" w:hAnsi="Calibri"/>
          <w:sz w:val="22"/>
          <w:szCs w:val="22"/>
        </w:rPr>
        <w:tab/>
      </w:r>
      <w:r>
        <w:t>Unsuccessful Operation</w:t>
      </w:r>
      <w:r>
        <w:tab/>
      </w:r>
      <w:r>
        <w:fldChar w:fldCharType="begin" w:fldLock="1"/>
      </w:r>
      <w:r>
        <w:instrText xml:space="preserve"> PAGEREF _Toc120032314 \h </w:instrText>
      </w:r>
      <w:r>
        <w:fldChar w:fldCharType="separate"/>
      </w:r>
      <w:r>
        <w:t>84</w:t>
      </w:r>
      <w:r>
        <w:fldChar w:fldCharType="end"/>
      </w:r>
    </w:p>
    <w:p w14:paraId="3EE2293B" w14:textId="77777777" w:rsidR="008C2A11" w:rsidRPr="00714B4F" w:rsidRDefault="008C2A11">
      <w:pPr>
        <w:pStyle w:val="TOC4"/>
        <w:rPr>
          <w:rFonts w:ascii="Calibri" w:eastAsia="Malgun Gothic" w:hAnsi="Calibri"/>
          <w:sz w:val="22"/>
          <w:szCs w:val="22"/>
        </w:rPr>
      </w:pPr>
      <w:r>
        <w:t>8.4.10.4</w:t>
      </w:r>
      <w:r w:rsidRPr="00714B4F">
        <w:rPr>
          <w:rFonts w:ascii="Calibri" w:eastAsia="Malgun Gothic" w:hAnsi="Calibri"/>
          <w:sz w:val="22"/>
          <w:szCs w:val="22"/>
        </w:rPr>
        <w:tab/>
      </w:r>
      <w:r>
        <w:t>Abnormal Conditions</w:t>
      </w:r>
      <w:r>
        <w:tab/>
      </w:r>
      <w:r>
        <w:fldChar w:fldCharType="begin" w:fldLock="1"/>
      </w:r>
      <w:r>
        <w:instrText xml:space="preserve"> PAGEREF _Toc120032315 \h </w:instrText>
      </w:r>
      <w:r>
        <w:fldChar w:fldCharType="separate"/>
      </w:r>
      <w:r>
        <w:t>84</w:t>
      </w:r>
      <w:r>
        <w:fldChar w:fldCharType="end"/>
      </w:r>
    </w:p>
    <w:p w14:paraId="05549E85" w14:textId="77777777" w:rsidR="008C2A11" w:rsidRPr="00714B4F" w:rsidRDefault="008C2A11">
      <w:pPr>
        <w:pStyle w:val="TOC3"/>
        <w:rPr>
          <w:rFonts w:ascii="Calibri" w:eastAsia="Malgun Gothic" w:hAnsi="Calibri"/>
          <w:sz w:val="22"/>
          <w:szCs w:val="22"/>
        </w:rPr>
      </w:pPr>
      <w:r>
        <w:t>8.4.11</w:t>
      </w:r>
      <w:r w:rsidRPr="00714B4F">
        <w:rPr>
          <w:rFonts w:ascii="Calibri" w:eastAsia="Malgun Gothic" w:hAnsi="Calibri"/>
          <w:sz w:val="22"/>
          <w:szCs w:val="22"/>
        </w:rPr>
        <w:tab/>
      </w:r>
      <w:r>
        <w:t>Resource Status Reporting</w:t>
      </w:r>
      <w:r>
        <w:tab/>
      </w:r>
      <w:r>
        <w:fldChar w:fldCharType="begin" w:fldLock="1"/>
      </w:r>
      <w:r>
        <w:instrText xml:space="preserve"> PAGEREF _Toc120032316 \h </w:instrText>
      </w:r>
      <w:r>
        <w:fldChar w:fldCharType="separate"/>
      </w:r>
      <w:r>
        <w:t>84</w:t>
      </w:r>
      <w:r>
        <w:fldChar w:fldCharType="end"/>
      </w:r>
    </w:p>
    <w:p w14:paraId="1A51FEE1" w14:textId="77777777" w:rsidR="008C2A11" w:rsidRPr="00714B4F" w:rsidRDefault="008C2A11">
      <w:pPr>
        <w:pStyle w:val="TOC4"/>
        <w:rPr>
          <w:rFonts w:ascii="Calibri" w:eastAsia="Malgun Gothic" w:hAnsi="Calibri"/>
          <w:sz w:val="22"/>
          <w:szCs w:val="22"/>
        </w:rPr>
      </w:pPr>
      <w:r>
        <w:t>8.4.11.1</w:t>
      </w:r>
      <w:r w:rsidRPr="00714B4F">
        <w:rPr>
          <w:rFonts w:ascii="Calibri" w:eastAsia="Malgun Gothic" w:hAnsi="Calibri"/>
          <w:sz w:val="22"/>
          <w:szCs w:val="22"/>
        </w:rPr>
        <w:tab/>
      </w:r>
      <w:r>
        <w:t>General</w:t>
      </w:r>
      <w:r>
        <w:tab/>
      </w:r>
      <w:r>
        <w:fldChar w:fldCharType="begin" w:fldLock="1"/>
      </w:r>
      <w:r>
        <w:instrText xml:space="preserve"> PAGEREF _Toc120032317 \h </w:instrText>
      </w:r>
      <w:r>
        <w:fldChar w:fldCharType="separate"/>
      </w:r>
      <w:r>
        <w:t>84</w:t>
      </w:r>
      <w:r>
        <w:fldChar w:fldCharType="end"/>
      </w:r>
    </w:p>
    <w:p w14:paraId="56ABB7CF" w14:textId="77777777" w:rsidR="008C2A11" w:rsidRPr="00714B4F" w:rsidRDefault="008C2A11">
      <w:pPr>
        <w:pStyle w:val="TOC4"/>
        <w:rPr>
          <w:rFonts w:ascii="Calibri" w:eastAsia="Malgun Gothic" w:hAnsi="Calibri"/>
          <w:sz w:val="22"/>
          <w:szCs w:val="22"/>
        </w:rPr>
      </w:pPr>
      <w:r>
        <w:t>8.4.11.2</w:t>
      </w:r>
      <w:r w:rsidRPr="00714B4F">
        <w:rPr>
          <w:rFonts w:ascii="Calibri" w:eastAsia="Malgun Gothic" w:hAnsi="Calibri"/>
          <w:sz w:val="22"/>
          <w:szCs w:val="22"/>
        </w:rPr>
        <w:tab/>
      </w:r>
      <w:r>
        <w:t>Successful Operation</w:t>
      </w:r>
      <w:r>
        <w:tab/>
      </w:r>
      <w:r>
        <w:fldChar w:fldCharType="begin" w:fldLock="1"/>
      </w:r>
      <w:r>
        <w:instrText xml:space="preserve"> PAGEREF _Toc120032318 \h </w:instrText>
      </w:r>
      <w:r>
        <w:fldChar w:fldCharType="separate"/>
      </w:r>
      <w:r>
        <w:t>85</w:t>
      </w:r>
      <w:r>
        <w:fldChar w:fldCharType="end"/>
      </w:r>
    </w:p>
    <w:p w14:paraId="14B75146" w14:textId="77777777" w:rsidR="008C2A11" w:rsidRPr="00714B4F" w:rsidRDefault="008C2A11">
      <w:pPr>
        <w:pStyle w:val="TOC4"/>
        <w:rPr>
          <w:rFonts w:ascii="Calibri" w:eastAsia="Malgun Gothic" w:hAnsi="Calibri"/>
          <w:sz w:val="22"/>
          <w:szCs w:val="22"/>
        </w:rPr>
      </w:pPr>
      <w:r>
        <w:t>8.4.11.3</w:t>
      </w:r>
      <w:r w:rsidRPr="00714B4F">
        <w:rPr>
          <w:rFonts w:ascii="Calibri" w:eastAsia="Malgun Gothic" w:hAnsi="Calibri"/>
          <w:sz w:val="22"/>
          <w:szCs w:val="22"/>
        </w:rPr>
        <w:tab/>
      </w:r>
      <w:r>
        <w:t>Unsuccessful Operation</w:t>
      </w:r>
      <w:r>
        <w:tab/>
      </w:r>
      <w:r>
        <w:fldChar w:fldCharType="begin" w:fldLock="1"/>
      </w:r>
      <w:r>
        <w:instrText xml:space="preserve"> PAGEREF _Toc120032319 \h </w:instrText>
      </w:r>
      <w:r>
        <w:fldChar w:fldCharType="separate"/>
      </w:r>
      <w:r>
        <w:t>85</w:t>
      </w:r>
      <w:r>
        <w:fldChar w:fldCharType="end"/>
      </w:r>
    </w:p>
    <w:p w14:paraId="57B5B26F" w14:textId="77777777" w:rsidR="008C2A11" w:rsidRPr="00714B4F" w:rsidRDefault="008C2A11">
      <w:pPr>
        <w:pStyle w:val="TOC4"/>
        <w:rPr>
          <w:rFonts w:ascii="Calibri" w:eastAsia="Malgun Gothic" w:hAnsi="Calibri"/>
          <w:sz w:val="22"/>
          <w:szCs w:val="22"/>
        </w:rPr>
      </w:pPr>
      <w:r>
        <w:t>8.4.11.4</w:t>
      </w:r>
      <w:r w:rsidRPr="00714B4F">
        <w:rPr>
          <w:rFonts w:ascii="Calibri" w:eastAsia="Malgun Gothic" w:hAnsi="Calibri"/>
          <w:sz w:val="22"/>
          <w:szCs w:val="22"/>
        </w:rPr>
        <w:tab/>
      </w:r>
      <w:r>
        <w:t>Abnormal Conditions</w:t>
      </w:r>
      <w:r>
        <w:tab/>
      </w:r>
      <w:r>
        <w:fldChar w:fldCharType="begin" w:fldLock="1"/>
      </w:r>
      <w:r>
        <w:instrText xml:space="preserve"> PAGEREF _Toc120032320 \h </w:instrText>
      </w:r>
      <w:r>
        <w:fldChar w:fldCharType="separate"/>
      </w:r>
      <w:r>
        <w:t>85</w:t>
      </w:r>
      <w:r>
        <w:fldChar w:fldCharType="end"/>
      </w:r>
    </w:p>
    <w:p w14:paraId="708B3B84" w14:textId="77777777" w:rsidR="008C2A11" w:rsidRPr="00714B4F" w:rsidRDefault="008C2A11">
      <w:pPr>
        <w:pStyle w:val="TOC3"/>
        <w:rPr>
          <w:rFonts w:ascii="Calibri" w:eastAsia="Malgun Gothic" w:hAnsi="Calibri"/>
          <w:sz w:val="22"/>
          <w:szCs w:val="22"/>
        </w:rPr>
      </w:pPr>
      <w:r>
        <w:t>8.4.12</w:t>
      </w:r>
      <w:r w:rsidRPr="00714B4F">
        <w:rPr>
          <w:rFonts w:ascii="Calibri" w:eastAsia="Malgun Gothic" w:hAnsi="Calibri"/>
          <w:sz w:val="22"/>
          <w:szCs w:val="22"/>
        </w:rPr>
        <w:tab/>
      </w:r>
      <w:r>
        <w:t>Access And Mobility Indication</w:t>
      </w:r>
      <w:r>
        <w:tab/>
      </w:r>
      <w:r>
        <w:fldChar w:fldCharType="begin" w:fldLock="1"/>
      </w:r>
      <w:r>
        <w:instrText xml:space="preserve"> PAGEREF _Toc120032321 \h </w:instrText>
      </w:r>
      <w:r>
        <w:fldChar w:fldCharType="separate"/>
      </w:r>
      <w:r>
        <w:t>85</w:t>
      </w:r>
      <w:r>
        <w:fldChar w:fldCharType="end"/>
      </w:r>
    </w:p>
    <w:p w14:paraId="28772613" w14:textId="77777777" w:rsidR="008C2A11" w:rsidRPr="00714B4F" w:rsidRDefault="008C2A11">
      <w:pPr>
        <w:pStyle w:val="TOC4"/>
        <w:rPr>
          <w:rFonts w:ascii="Calibri" w:eastAsia="Malgun Gothic" w:hAnsi="Calibri"/>
          <w:sz w:val="22"/>
          <w:szCs w:val="22"/>
        </w:rPr>
      </w:pPr>
      <w:r>
        <w:t>8.4.12.1</w:t>
      </w:r>
      <w:r w:rsidRPr="00714B4F">
        <w:rPr>
          <w:rFonts w:ascii="Calibri" w:eastAsia="Malgun Gothic" w:hAnsi="Calibri"/>
          <w:sz w:val="22"/>
          <w:szCs w:val="22"/>
        </w:rPr>
        <w:tab/>
      </w:r>
      <w:r>
        <w:t>General</w:t>
      </w:r>
      <w:r>
        <w:tab/>
      </w:r>
      <w:r>
        <w:fldChar w:fldCharType="begin" w:fldLock="1"/>
      </w:r>
      <w:r>
        <w:instrText xml:space="preserve"> PAGEREF _Toc120032322 \h </w:instrText>
      </w:r>
      <w:r>
        <w:fldChar w:fldCharType="separate"/>
      </w:r>
      <w:r>
        <w:t>85</w:t>
      </w:r>
      <w:r>
        <w:fldChar w:fldCharType="end"/>
      </w:r>
    </w:p>
    <w:p w14:paraId="7DFC68C3" w14:textId="77777777" w:rsidR="008C2A11" w:rsidRPr="00714B4F" w:rsidRDefault="008C2A11">
      <w:pPr>
        <w:pStyle w:val="TOC4"/>
        <w:rPr>
          <w:rFonts w:ascii="Calibri" w:eastAsia="Malgun Gothic" w:hAnsi="Calibri"/>
          <w:sz w:val="22"/>
          <w:szCs w:val="22"/>
        </w:rPr>
      </w:pPr>
      <w:r>
        <w:t>8.4.12.2</w:t>
      </w:r>
      <w:r w:rsidRPr="00714B4F">
        <w:rPr>
          <w:rFonts w:ascii="Calibri" w:eastAsia="Malgun Gothic" w:hAnsi="Calibri"/>
          <w:sz w:val="22"/>
          <w:szCs w:val="22"/>
        </w:rPr>
        <w:tab/>
      </w:r>
      <w:r>
        <w:t>Successful Operation</w:t>
      </w:r>
      <w:r>
        <w:tab/>
      </w:r>
      <w:r>
        <w:fldChar w:fldCharType="begin" w:fldLock="1"/>
      </w:r>
      <w:r>
        <w:instrText xml:space="preserve"> PAGEREF _Toc120032323 \h </w:instrText>
      </w:r>
      <w:r>
        <w:fldChar w:fldCharType="separate"/>
      </w:r>
      <w:r>
        <w:t>85</w:t>
      </w:r>
      <w:r>
        <w:fldChar w:fldCharType="end"/>
      </w:r>
    </w:p>
    <w:p w14:paraId="574BF414" w14:textId="77777777" w:rsidR="008C2A11" w:rsidRPr="00714B4F" w:rsidRDefault="008C2A11">
      <w:pPr>
        <w:pStyle w:val="TOC4"/>
        <w:rPr>
          <w:rFonts w:ascii="Calibri" w:eastAsia="Malgun Gothic" w:hAnsi="Calibri"/>
          <w:sz w:val="22"/>
          <w:szCs w:val="22"/>
        </w:rPr>
      </w:pPr>
      <w:r>
        <w:t>8.4.12.3</w:t>
      </w:r>
      <w:r w:rsidRPr="00714B4F">
        <w:rPr>
          <w:rFonts w:ascii="Calibri" w:eastAsia="Malgun Gothic" w:hAnsi="Calibri"/>
          <w:sz w:val="22"/>
          <w:szCs w:val="22"/>
        </w:rPr>
        <w:tab/>
      </w:r>
      <w:r>
        <w:t>Abnormal Conditions</w:t>
      </w:r>
      <w:r>
        <w:tab/>
      </w:r>
      <w:r>
        <w:fldChar w:fldCharType="begin" w:fldLock="1"/>
      </w:r>
      <w:r>
        <w:instrText xml:space="preserve"> PAGEREF _Toc120032324 \h </w:instrText>
      </w:r>
      <w:r>
        <w:fldChar w:fldCharType="separate"/>
      </w:r>
      <w:r>
        <w:t>85</w:t>
      </w:r>
      <w:r>
        <w:fldChar w:fldCharType="end"/>
      </w:r>
    </w:p>
    <w:p w14:paraId="17DF8B32" w14:textId="77777777" w:rsidR="008C2A11" w:rsidRPr="00714B4F" w:rsidRDefault="008C2A11">
      <w:pPr>
        <w:pStyle w:val="TOC1"/>
        <w:rPr>
          <w:rFonts w:ascii="Calibri" w:eastAsia="Malgun Gothic" w:hAnsi="Calibri"/>
          <w:szCs w:val="22"/>
        </w:rPr>
      </w:pPr>
      <w:r>
        <w:t>9</w:t>
      </w:r>
      <w:r w:rsidRPr="00714B4F">
        <w:rPr>
          <w:rFonts w:ascii="Calibri" w:eastAsia="Malgun Gothic" w:hAnsi="Calibri"/>
          <w:szCs w:val="22"/>
        </w:rPr>
        <w:tab/>
      </w:r>
      <w:r>
        <w:t>Elements for XnAP Communication</w:t>
      </w:r>
      <w:r>
        <w:tab/>
      </w:r>
      <w:r>
        <w:fldChar w:fldCharType="begin" w:fldLock="1"/>
      </w:r>
      <w:r>
        <w:instrText xml:space="preserve"> PAGEREF _Toc120032325 \h </w:instrText>
      </w:r>
      <w:r>
        <w:fldChar w:fldCharType="separate"/>
      </w:r>
      <w:r>
        <w:t>86</w:t>
      </w:r>
      <w:r>
        <w:fldChar w:fldCharType="end"/>
      </w:r>
    </w:p>
    <w:p w14:paraId="75EBAE2A" w14:textId="77777777" w:rsidR="008C2A11" w:rsidRPr="00714B4F" w:rsidRDefault="008C2A11">
      <w:pPr>
        <w:pStyle w:val="TOC2"/>
        <w:rPr>
          <w:rFonts w:ascii="Calibri" w:eastAsia="Malgun Gothic" w:hAnsi="Calibri"/>
          <w:sz w:val="22"/>
          <w:szCs w:val="22"/>
        </w:rPr>
      </w:pPr>
      <w:r>
        <w:t>9.0</w:t>
      </w:r>
      <w:r w:rsidRPr="00714B4F">
        <w:rPr>
          <w:rFonts w:ascii="Calibri" w:eastAsia="Malgun Gothic" w:hAnsi="Calibri"/>
          <w:sz w:val="22"/>
          <w:szCs w:val="22"/>
        </w:rPr>
        <w:tab/>
      </w:r>
      <w:r>
        <w:t>General</w:t>
      </w:r>
      <w:r>
        <w:tab/>
      </w:r>
      <w:r>
        <w:fldChar w:fldCharType="begin" w:fldLock="1"/>
      </w:r>
      <w:r>
        <w:instrText xml:space="preserve"> PAGEREF _Toc120032326 \h </w:instrText>
      </w:r>
      <w:r>
        <w:fldChar w:fldCharType="separate"/>
      </w:r>
      <w:r>
        <w:t>86</w:t>
      </w:r>
      <w:r>
        <w:fldChar w:fldCharType="end"/>
      </w:r>
    </w:p>
    <w:p w14:paraId="6D857984" w14:textId="77777777" w:rsidR="008C2A11" w:rsidRPr="00714B4F" w:rsidRDefault="008C2A11">
      <w:pPr>
        <w:pStyle w:val="TOC2"/>
        <w:rPr>
          <w:rFonts w:ascii="Calibri" w:eastAsia="Malgun Gothic" w:hAnsi="Calibri"/>
          <w:sz w:val="22"/>
          <w:szCs w:val="22"/>
        </w:rPr>
      </w:pPr>
      <w:r>
        <w:t>9.1</w:t>
      </w:r>
      <w:r w:rsidRPr="00714B4F">
        <w:rPr>
          <w:rFonts w:ascii="Calibri" w:eastAsia="Malgun Gothic" w:hAnsi="Calibri"/>
          <w:sz w:val="22"/>
          <w:szCs w:val="22"/>
        </w:rPr>
        <w:tab/>
      </w:r>
      <w:r>
        <w:t>Message Functional Definition and Content</w:t>
      </w:r>
      <w:r>
        <w:tab/>
      </w:r>
      <w:r>
        <w:fldChar w:fldCharType="begin" w:fldLock="1"/>
      </w:r>
      <w:r>
        <w:instrText xml:space="preserve"> PAGEREF _Toc120032327 \h </w:instrText>
      </w:r>
      <w:r>
        <w:fldChar w:fldCharType="separate"/>
      </w:r>
      <w:r>
        <w:t>86</w:t>
      </w:r>
      <w:r>
        <w:fldChar w:fldCharType="end"/>
      </w:r>
    </w:p>
    <w:p w14:paraId="3493AB53" w14:textId="77777777" w:rsidR="008C2A11" w:rsidRPr="00714B4F" w:rsidRDefault="008C2A11">
      <w:pPr>
        <w:pStyle w:val="TOC3"/>
        <w:rPr>
          <w:rFonts w:ascii="Calibri" w:eastAsia="Malgun Gothic" w:hAnsi="Calibri"/>
          <w:sz w:val="22"/>
          <w:szCs w:val="22"/>
        </w:rPr>
      </w:pPr>
      <w:r>
        <w:t>9.1.1</w:t>
      </w:r>
      <w:r w:rsidRPr="00714B4F">
        <w:rPr>
          <w:rFonts w:ascii="Calibri" w:eastAsia="Malgun Gothic" w:hAnsi="Calibri"/>
          <w:sz w:val="22"/>
          <w:szCs w:val="22"/>
        </w:rPr>
        <w:tab/>
      </w:r>
      <w:r>
        <w:t>Messages for Basic Mobility Procedures</w:t>
      </w:r>
      <w:r>
        <w:tab/>
      </w:r>
      <w:r>
        <w:fldChar w:fldCharType="begin" w:fldLock="1"/>
      </w:r>
      <w:r>
        <w:instrText xml:space="preserve"> PAGEREF _Toc120032328 \h </w:instrText>
      </w:r>
      <w:r>
        <w:fldChar w:fldCharType="separate"/>
      </w:r>
      <w:r>
        <w:t>86</w:t>
      </w:r>
      <w:r>
        <w:fldChar w:fldCharType="end"/>
      </w:r>
    </w:p>
    <w:p w14:paraId="2020580F" w14:textId="77777777" w:rsidR="008C2A11" w:rsidRPr="00714B4F" w:rsidRDefault="008C2A11">
      <w:pPr>
        <w:pStyle w:val="TOC4"/>
        <w:rPr>
          <w:rFonts w:ascii="Calibri" w:eastAsia="Malgun Gothic" w:hAnsi="Calibri"/>
          <w:sz w:val="22"/>
          <w:szCs w:val="22"/>
        </w:rPr>
      </w:pPr>
      <w:r>
        <w:t>9.1.1.1</w:t>
      </w:r>
      <w:r w:rsidRPr="00714B4F">
        <w:rPr>
          <w:rFonts w:ascii="Calibri" w:eastAsia="Malgun Gothic" w:hAnsi="Calibri"/>
          <w:sz w:val="22"/>
          <w:szCs w:val="22"/>
        </w:rPr>
        <w:tab/>
      </w:r>
      <w:r>
        <w:t>HANDOVER REQUEST</w:t>
      </w:r>
      <w:r>
        <w:tab/>
      </w:r>
      <w:r>
        <w:fldChar w:fldCharType="begin" w:fldLock="1"/>
      </w:r>
      <w:r>
        <w:instrText xml:space="preserve"> PAGEREF _Toc120032329 \h </w:instrText>
      </w:r>
      <w:r>
        <w:fldChar w:fldCharType="separate"/>
      </w:r>
      <w:r>
        <w:t>86</w:t>
      </w:r>
      <w:r>
        <w:fldChar w:fldCharType="end"/>
      </w:r>
    </w:p>
    <w:p w14:paraId="13DF072D" w14:textId="77777777" w:rsidR="008C2A11" w:rsidRPr="00714B4F" w:rsidRDefault="008C2A11">
      <w:pPr>
        <w:pStyle w:val="TOC4"/>
        <w:rPr>
          <w:rFonts w:ascii="Calibri" w:eastAsia="Malgun Gothic" w:hAnsi="Calibri"/>
          <w:sz w:val="22"/>
          <w:szCs w:val="22"/>
        </w:rPr>
      </w:pPr>
      <w:r>
        <w:t>9.1.1.2</w:t>
      </w:r>
      <w:r w:rsidRPr="00714B4F">
        <w:rPr>
          <w:rFonts w:ascii="Calibri" w:eastAsia="Malgun Gothic" w:hAnsi="Calibri"/>
          <w:sz w:val="22"/>
          <w:szCs w:val="22"/>
        </w:rPr>
        <w:tab/>
      </w:r>
      <w:r>
        <w:t>HANDOVER REQUEST ACKNOWLEDGE</w:t>
      </w:r>
      <w:r>
        <w:tab/>
      </w:r>
      <w:r>
        <w:fldChar w:fldCharType="begin" w:fldLock="1"/>
      </w:r>
      <w:r>
        <w:instrText xml:space="preserve"> PAGEREF _Toc120032330 \h </w:instrText>
      </w:r>
      <w:r>
        <w:fldChar w:fldCharType="separate"/>
      </w:r>
      <w:r>
        <w:t>89</w:t>
      </w:r>
      <w:r>
        <w:fldChar w:fldCharType="end"/>
      </w:r>
    </w:p>
    <w:p w14:paraId="6E230703" w14:textId="77777777" w:rsidR="008C2A11" w:rsidRPr="00714B4F" w:rsidRDefault="008C2A11">
      <w:pPr>
        <w:pStyle w:val="TOC4"/>
        <w:rPr>
          <w:rFonts w:ascii="Calibri" w:eastAsia="Malgun Gothic" w:hAnsi="Calibri"/>
          <w:sz w:val="22"/>
          <w:szCs w:val="22"/>
        </w:rPr>
      </w:pPr>
      <w:r>
        <w:t>9.1.1.3</w:t>
      </w:r>
      <w:r w:rsidRPr="00714B4F">
        <w:rPr>
          <w:rFonts w:ascii="Calibri" w:eastAsia="Malgun Gothic" w:hAnsi="Calibri"/>
          <w:sz w:val="22"/>
          <w:szCs w:val="22"/>
        </w:rPr>
        <w:tab/>
      </w:r>
      <w:r>
        <w:t>HANDOVER PREPARATION FAILURE</w:t>
      </w:r>
      <w:r>
        <w:tab/>
      </w:r>
      <w:r>
        <w:fldChar w:fldCharType="begin" w:fldLock="1"/>
      </w:r>
      <w:r>
        <w:instrText xml:space="preserve"> PAGEREF _Toc120032331 \h </w:instrText>
      </w:r>
      <w:r>
        <w:fldChar w:fldCharType="separate"/>
      </w:r>
      <w:r>
        <w:t>90</w:t>
      </w:r>
      <w:r>
        <w:fldChar w:fldCharType="end"/>
      </w:r>
    </w:p>
    <w:p w14:paraId="50D0EABC" w14:textId="77777777" w:rsidR="008C2A11" w:rsidRPr="00714B4F" w:rsidRDefault="008C2A11">
      <w:pPr>
        <w:pStyle w:val="TOC4"/>
        <w:rPr>
          <w:rFonts w:ascii="Calibri" w:eastAsia="Malgun Gothic" w:hAnsi="Calibri"/>
          <w:sz w:val="22"/>
          <w:szCs w:val="22"/>
        </w:rPr>
      </w:pPr>
      <w:r>
        <w:t>9.1.1.4</w:t>
      </w:r>
      <w:r w:rsidRPr="00714B4F">
        <w:rPr>
          <w:rFonts w:ascii="Calibri" w:eastAsia="Malgun Gothic" w:hAnsi="Calibri"/>
          <w:sz w:val="22"/>
          <w:szCs w:val="22"/>
        </w:rPr>
        <w:tab/>
      </w:r>
      <w:r>
        <w:t>SN STATUS TRANSFER</w:t>
      </w:r>
      <w:r>
        <w:tab/>
      </w:r>
      <w:r>
        <w:fldChar w:fldCharType="begin" w:fldLock="1"/>
      </w:r>
      <w:r>
        <w:instrText xml:space="preserve"> PAGEREF _Toc120032332 \h </w:instrText>
      </w:r>
      <w:r>
        <w:fldChar w:fldCharType="separate"/>
      </w:r>
      <w:r>
        <w:t>90</w:t>
      </w:r>
      <w:r>
        <w:fldChar w:fldCharType="end"/>
      </w:r>
    </w:p>
    <w:p w14:paraId="79CA16D2" w14:textId="77777777" w:rsidR="008C2A11" w:rsidRPr="00714B4F" w:rsidRDefault="008C2A11">
      <w:pPr>
        <w:pStyle w:val="TOC4"/>
        <w:rPr>
          <w:rFonts w:ascii="Calibri" w:eastAsia="Malgun Gothic" w:hAnsi="Calibri"/>
          <w:sz w:val="22"/>
          <w:szCs w:val="22"/>
        </w:rPr>
      </w:pPr>
      <w:r>
        <w:t>9.1.1.5</w:t>
      </w:r>
      <w:r w:rsidRPr="00714B4F">
        <w:rPr>
          <w:rFonts w:ascii="Calibri" w:eastAsia="Malgun Gothic" w:hAnsi="Calibri"/>
          <w:sz w:val="22"/>
          <w:szCs w:val="22"/>
        </w:rPr>
        <w:tab/>
      </w:r>
      <w:r>
        <w:t>UE CONTEXT RELEASE</w:t>
      </w:r>
      <w:r>
        <w:tab/>
      </w:r>
      <w:r>
        <w:fldChar w:fldCharType="begin" w:fldLock="1"/>
      </w:r>
      <w:r>
        <w:instrText xml:space="preserve"> PAGEREF _Toc120032333 \h </w:instrText>
      </w:r>
      <w:r>
        <w:fldChar w:fldCharType="separate"/>
      </w:r>
      <w:r>
        <w:t>90</w:t>
      </w:r>
      <w:r>
        <w:fldChar w:fldCharType="end"/>
      </w:r>
    </w:p>
    <w:p w14:paraId="58DA5F0A" w14:textId="77777777" w:rsidR="008C2A11" w:rsidRPr="00714B4F" w:rsidRDefault="008C2A11">
      <w:pPr>
        <w:pStyle w:val="TOC4"/>
        <w:rPr>
          <w:rFonts w:ascii="Calibri" w:eastAsia="Malgun Gothic" w:hAnsi="Calibri"/>
          <w:sz w:val="22"/>
          <w:szCs w:val="22"/>
        </w:rPr>
      </w:pPr>
      <w:r>
        <w:t>9.1.1.6</w:t>
      </w:r>
      <w:r w:rsidRPr="00714B4F">
        <w:rPr>
          <w:rFonts w:ascii="Calibri" w:eastAsia="Malgun Gothic" w:hAnsi="Calibri"/>
          <w:sz w:val="22"/>
          <w:szCs w:val="22"/>
        </w:rPr>
        <w:tab/>
      </w:r>
      <w:r>
        <w:t>HANDOVER CANCEL</w:t>
      </w:r>
      <w:r>
        <w:tab/>
      </w:r>
      <w:r>
        <w:fldChar w:fldCharType="begin" w:fldLock="1"/>
      </w:r>
      <w:r>
        <w:instrText xml:space="preserve"> PAGEREF _Toc120032334 \h </w:instrText>
      </w:r>
      <w:r>
        <w:fldChar w:fldCharType="separate"/>
      </w:r>
      <w:r>
        <w:t>91</w:t>
      </w:r>
      <w:r>
        <w:fldChar w:fldCharType="end"/>
      </w:r>
    </w:p>
    <w:p w14:paraId="4C7CDA13" w14:textId="77777777" w:rsidR="008C2A11" w:rsidRPr="00714B4F" w:rsidRDefault="008C2A11">
      <w:pPr>
        <w:pStyle w:val="TOC4"/>
        <w:rPr>
          <w:rFonts w:ascii="Calibri" w:eastAsia="Malgun Gothic" w:hAnsi="Calibri"/>
          <w:sz w:val="22"/>
          <w:szCs w:val="22"/>
        </w:rPr>
      </w:pPr>
      <w:r>
        <w:rPr>
          <w:lang w:eastAsia="zh-CN"/>
        </w:rPr>
        <w:t>9.1.1.7</w:t>
      </w:r>
      <w:r w:rsidRPr="00714B4F">
        <w:rPr>
          <w:rFonts w:ascii="Calibri" w:eastAsia="Malgun Gothic" w:hAnsi="Calibri"/>
          <w:sz w:val="22"/>
          <w:szCs w:val="22"/>
        </w:rPr>
        <w:tab/>
      </w:r>
      <w:r w:rsidRPr="0020577D">
        <w:rPr>
          <w:lang w:val="en-US"/>
        </w:rPr>
        <w:t xml:space="preserve">RAN </w:t>
      </w:r>
      <w:r>
        <w:t>PAGING</w:t>
      </w:r>
      <w:r>
        <w:tab/>
      </w:r>
      <w:r>
        <w:fldChar w:fldCharType="begin" w:fldLock="1"/>
      </w:r>
      <w:r>
        <w:instrText xml:space="preserve"> PAGEREF _Toc120032335 \h </w:instrText>
      </w:r>
      <w:r>
        <w:fldChar w:fldCharType="separate"/>
      </w:r>
      <w:r>
        <w:t>91</w:t>
      </w:r>
      <w:r>
        <w:fldChar w:fldCharType="end"/>
      </w:r>
    </w:p>
    <w:p w14:paraId="6CC6E3C4" w14:textId="77777777" w:rsidR="008C2A11" w:rsidRPr="00714B4F" w:rsidRDefault="008C2A11">
      <w:pPr>
        <w:pStyle w:val="TOC4"/>
        <w:rPr>
          <w:rFonts w:ascii="Calibri" w:eastAsia="Malgun Gothic" w:hAnsi="Calibri"/>
          <w:sz w:val="22"/>
          <w:szCs w:val="22"/>
        </w:rPr>
      </w:pPr>
      <w:r>
        <w:t>9.1.1.8</w:t>
      </w:r>
      <w:r w:rsidRPr="00714B4F">
        <w:rPr>
          <w:rFonts w:ascii="Calibri" w:eastAsia="Malgun Gothic" w:hAnsi="Calibri"/>
          <w:sz w:val="22"/>
          <w:szCs w:val="22"/>
        </w:rPr>
        <w:tab/>
      </w:r>
      <w:r>
        <w:t>RETRIEVE UE CONTEXT REQUEST</w:t>
      </w:r>
      <w:r>
        <w:tab/>
      </w:r>
      <w:r>
        <w:fldChar w:fldCharType="begin" w:fldLock="1"/>
      </w:r>
      <w:r>
        <w:instrText xml:space="preserve"> PAGEREF _Toc120032336 \h </w:instrText>
      </w:r>
      <w:r>
        <w:fldChar w:fldCharType="separate"/>
      </w:r>
      <w:r>
        <w:t>92</w:t>
      </w:r>
      <w:r>
        <w:fldChar w:fldCharType="end"/>
      </w:r>
    </w:p>
    <w:p w14:paraId="251CC061" w14:textId="77777777" w:rsidR="008C2A11" w:rsidRPr="00714B4F" w:rsidRDefault="008C2A11">
      <w:pPr>
        <w:pStyle w:val="TOC4"/>
        <w:rPr>
          <w:rFonts w:ascii="Calibri" w:eastAsia="Malgun Gothic" w:hAnsi="Calibri"/>
          <w:sz w:val="22"/>
          <w:szCs w:val="22"/>
        </w:rPr>
      </w:pPr>
      <w:r>
        <w:t>9.1.1.9</w:t>
      </w:r>
      <w:r w:rsidRPr="00714B4F">
        <w:rPr>
          <w:rFonts w:ascii="Calibri" w:eastAsia="Malgun Gothic" w:hAnsi="Calibri"/>
          <w:sz w:val="22"/>
          <w:szCs w:val="22"/>
        </w:rPr>
        <w:tab/>
      </w:r>
      <w:r>
        <w:t>RETRIEVE UE CONTEXT RESPONSE</w:t>
      </w:r>
      <w:r>
        <w:tab/>
      </w:r>
      <w:r>
        <w:fldChar w:fldCharType="begin" w:fldLock="1"/>
      </w:r>
      <w:r>
        <w:instrText xml:space="preserve"> PAGEREF _Toc120032337 \h </w:instrText>
      </w:r>
      <w:r>
        <w:fldChar w:fldCharType="separate"/>
      </w:r>
      <w:r>
        <w:t>94</w:t>
      </w:r>
      <w:r>
        <w:fldChar w:fldCharType="end"/>
      </w:r>
    </w:p>
    <w:p w14:paraId="5B0D0B8C" w14:textId="77777777" w:rsidR="008C2A11" w:rsidRPr="00714B4F" w:rsidRDefault="008C2A11">
      <w:pPr>
        <w:pStyle w:val="TOC4"/>
        <w:rPr>
          <w:rFonts w:ascii="Calibri" w:eastAsia="Malgun Gothic" w:hAnsi="Calibri"/>
          <w:sz w:val="22"/>
          <w:szCs w:val="22"/>
        </w:rPr>
      </w:pPr>
      <w:r>
        <w:t>9.1.1.10</w:t>
      </w:r>
      <w:r w:rsidRPr="00714B4F">
        <w:rPr>
          <w:rFonts w:ascii="Calibri" w:eastAsia="Malgun Gothic" w:hAnsi="Calibri"/>
          <w:sz w:val="22"/>
          <w:szCs w:val="22"/>
        </w:rPr>
        <w:tab/>
      </w:r>
      <w:r>
        <w:t>RETRIEVE UE CONTEXT FAILURE</w:t>
      </w:r>
      <w:r>
        <w:tab/>
      </w:r>
      <w:r>
        <w:fldChar w:fldCharType="begin" w:fldLock="1"/>
      </w:r>
      <w:r>
        <w:instrText xml:space="preserve"> PAGEREF _Toc120032338 \h </w:instrText>
      </w:r>
      <w:r>
        <w:fldChar w:fldCharType="separate"/>
      </w:r>
      <w:r>
        <w:t>94</w:t>
      </w:r>
      <w:r>
        <w:fldChar w:fldCharType="end"/>
      </w:r>
    </w:p>
    <w:p w14:paraId="1E80F08C" w14:textId="77777777" w:rsidR="008C2A11" w:rsidRPr="00714B4F" w:rsidRDefault="008C2A11">
      <w:pPr>
        <w:pStyle w:val="TOC4"/>
        <w:rPr>
          <w:rFonts w:ascii="Calibri" w:eastAsia="Malgun Gothic" w:hAnsi="Calibri"/>
          <w:sz w:val="22"/>
          <w:szCs w:val="22"/>
        </w:rPr>
      </w:pPr>
      <w:r>
        <w:t>9.1.1.11</w:t>
      </w:r>
      <w:r w:rsidRPr="00714B4F">
        <w:rPr>
          <w:rFonts w:ascii="Calibri" w:eastAsia="Malgun Gothic" w:hAnsi="Calibri"/>
          <w:sz w:val="22"/>
          <w:szCs w:val="22"/>
        </w:rPr>
        <w:tab/>
      </w:r>
      <w:r>
        <w:t>XN-U ADDRESS INDICATION</w:t>
      </w:r>
      <w:r>
        <w:tab/>
      </w:r>
      <w:r>
        <w:fldChar w:fldCharType="begin" w:fldLock="1"/>
      </w:r>
      <w:r>
        <w:instrText xml:space="preserve"> PAGEREF _Toc120032339 \h </w:instrText>
      </w:r>
      <w:r>
        <w:fldChar w:fldCharType="separate"/>
      </w:r>
      <w:r>
        <w:t>95</w:t>
      </w:r>
      <w:r>
        <w:fldChar w:fldCharType="end"/>
      </w:r>
    </w:p>
    <w:p w14:paraId="5398F9E8" w14:textId="77777777" w:rsidR="008C2A11" w:rsidRPr="00714B4F" w:rsidRDefault="008C2A11">
      <w:pPr>
        <w:pStyle w:val="TOC4"/>
        <w:rPr>
          <w:rFonts w:ascii="Calibri" w:eastAsia="Malgun Gothic" w:hAnsi="Calibri"/>
          <w:sz w:val="22"/>
          <w:szCs w:val="22"/>
        </w:rPr>
      </w:pPr>
      <w:r>
        <w:t>9.1.1.12</w:t>
      </w:r>
      <w:r w:rsidRPr="00714B4F">
        <w:rPr>
          <w:rFonts w:ascii="Calibri" w:eastAsia="Malgun Gothic" w:hAnsi="Calibri"/>
          <w:sz w:val="22"/>
          <w:szCs w:val="22"/>
        </w:rPr>
        <w:tab/>
      </w:r>
      <w:r>
        <w:t>HANDOVER SUCCESS</w:t>
      </w:r>
      <w:r>
        <w:tab/>
      </w:r>
      <w:r>
        <w:fldChar w:fldCharType="begin" w:fldLock="1"/>
      </w:r>
      <w:r>
        <w:instrText xml:space="preserve"> PAGEREF _Toc120032340 \h </w:instrText>
      </w:r>
      <w:r>
        <w:fldChar w:fldCharType="separate"/>
      </w:r>
      <w:r>
        <w:t>96</w:t>
      </w:r>
      <w:r>
        <w:fldChar w:fldCharType="end"/>
      </w:r>
    </w:p>
    <w:p w14:paraId="2EB82B53" w14:textId="77777777" w:rsidR="008C2A11" w:rsidRPr="00714B4F" w:rsidRDefault="008C2A11">
      <w:pPr>
        <w:pStyle w:val="TOC4"/>
        <w:rPr>
          <w:rFonts w:ascii="Calibri" w:eastAsia="Malgun Gothic" w:hAnsi="Calibri"/>
          <w:sz w:val="22"/>
          <w:szCs w:val="22"/>
        </w:rPr>
      </w:pPr>
      <w:r>
        <w:t>9.1.1.13</w:t>
      </w:r>
      <w:r w:rsidRPr="00714B4F">
        <w:rPr>
          <w:rFonts w:ascii="Calibri" w:eastAsia="Malgun Gothic" w:hAnsi="Calibri"/>
          <w:sz w:val="22"/>
          <w:szCs w:val="22"/>
        </w:rPr>
        <w:tab/>
      </w:r>
      <w:r>
        <w:t>CONDITIONAL HANDOVER CANCEL</w:t>
      </w:r>
      <w:r>
        <w:tab/>
      </w:r>
      <w:r>
        <w:fldChar w:fldCharType="begin" w:fldLock="1"/>
      </w:r>
      <w:r>
        <w:instrText xml:space="preserve"> PAGEREF _Toc120032341 \h </w:instrText>
      </w:r>
      <w:r>
        <w:fldChar w:fldCharType="separate"/>
      </w:r>
      <w:r>
        <w:t>97</w:t>
      </w:r>
      <w:r>
        <w:fldChar w:fldCharType="end"/>
      </w:r>
    </w:p>
    <w:p w14:paraId="6A62D429" w14:textId="77777777" w:rsidR="008C2A11" w:rsidRPr="00714B4F" w:rsidRDefault="008C2A11">
      <w:pPr>
        <w:pStyle w:val="TOC4"/>
        <w:rPr>
          <w:rFonts w:ascii="Calibri" w:eastAsia="Malgun Gothic" w:hAnsi="Calibri"/>
          <w:sz w:val="22"/>
          <w:szCs w:val="22"/>
        </w:rPr>
      </w:pPr>
      <w:r>
        <w:t>9.1.1.14</w:t>
      </w:r>
      <w:r w:rsidRPr="00714B4F">
        <w:rPr>
          <w:rFonts w:ascii="Calibri" w:eastAsia="Malgun Gothic" w:hAnsi="Calibri"/>
          <w:sz w:val="22"/>
          <w:szCs w:val="22"/>
        </w:rPr>
        <w:tab/>
      </w:r>
      <w:r>
        <w:t>EARLY STATUS TRANSFER</w:t>
      </w:r>
      <w:r>
        <w:tab/>
      </w:r>
      <w:r>
        <w:fldChar w:fldCharType="begin" w:fldLock="1"/>
      </w:r>
      <w:r>
        <w:instrText xml:space="preserve"> PAGEREF _Toc120032342 \h </w:instrText>
      </w:r>
      <w:r>
        <w:fldChar w:fldCharType="separate"/>
      </w:r>
      <w:r>
        <w:t>97</w:t>
      </w:r>
      <w:r>
        <w:fldChar w:fldCharType="end"/>
      </w:r>
    </w:p>
    <w:p w14:paraId="6C720DE5" w14:textId="77777777" w:rsidR="008C2A11" w:rsidRPr="00714B4F" w:rsidRDefault="008C2A11">
      <w:pPr>
        <w:pStyle w:val="TOC3"/>
        <w:rPr>
          <w:rFonts w:ascii="Calibri" w:eastAsia="Malgun Gothic" w:hAnsi="Calibri"/>
          <w:sz w:val="22"/>
          <w:szCs w:val="22"/>
        </w:rPr>
      </w:pPr>
      <w:r>
        <w:t>9.1.2</w:t>
      </w:r>
      <w:r w:rsidRPr="00714B4F">
        <w:rPr>
          <w:rFonts w:ascii="Calibri" w:eastAsia="Malgun Gothic" w:hAnsi="Calibri"/>
          <w:sz w:val="22"/>
          <w:szCs w:val="22"/>
        </w:rPr>
        <w:tab/>
      </w:r>
      <w:r>
        <w:t>Messages for Dual Connectivity Procedures</w:t>
      </w:r>
      <w:r>
        <w:tab/>
      </w:r>
      <w:r>
        <w:fldChar w:fldCharType="begin" w:fldLock="1"/>
      </w:r>
      <w:r>
        <w:instrText xml:space="preserve"> PAGEREF _Toc120032343 \h </w:instrText>
      </w:r>
      <w:r>
        <w:fldChar w:fldCharType="separate"/>
      </w:r>
      <w:r>
        <w:t>99</w:t>
      </w:r>
      <w:r>
        <w:fldChar w:fldCharType="end"/>
      </w:r>
    </w:p>
    <w:p w14:paraId="6E8C04B2" w14:textId="77777777" w:rsidR="008C2A11" w:rsidRPr="00714B4F" w:rsidRDefault="008C2A11">
      <w:pPr>
        <w:pStyle w:val="TOC4"/>
        <w:rPr>
          <w:rFonts w:ascii="Calibri" w:eastAsia="Malgun Gothic" w:hAnsi="Calibri"/>
          <w:sz w:val="22"/>
          <w:szCs w:val="22"/>
        </w:rPr>
      </w:pPr>
      <w:r>
        <w:t>9.1.2.1</w:t>
      </w:r>
      <w:r w:rsidRPr="00714B4F">
        <w:rPr>
          <w:rFonts w:ascii="Calibri" w:eastAsia="Malgun Gothic" w:hAnsi="Calibri"/>
          <w:sz w:val="22"/>
          <w:szCs w:val="22"/>
        </w:rPr>
        <w:tab/>
      </w:r>
      <w:r>
        <w:rPr>
          <w:lang w:eastAsia="zh-CN"/>
        </w:rPr>
        <w:t>S-NODE ADDITION REQUEST</w:t>
      </w:r>
      <w:r>
        <w:tab/>
      </w:r>
      <w:r>
        <w:fldChar w:fldCharType="begin" w:fldLock="1"/>
      </w:r>
      <w:r>
        <w:instrText xml:space="preserve"> PAGEREF _Toc120032344 \h </w:instrText>
      </w:r>
      <w:r>
        <w:fldChar w:fldCharType="separate"/>
      </w:r>
      <w:r>
        <w:t>99</w:t>
      </w:r>
      <w:r>
        <w:fldChar w:fldCharType="end"/>
      </w:r>
    </w:p>
    <w:p w14:paraId="0C9D2045" w14:textId="77777777" w:rsidR="008C2A11" w:rsidRPr="00714B4F" w:rsidRDefault="008C2A11">
      <w:pPr>
        <w:pStyle w:val="TOC4"/>
        <w:rPr>
          <w:rFonts w:ascii="Calibri" w:eastAsia="Malgun Gothic" w:hAnsi="Calibri"/>
          <w:sz w:val="22"/>
          <w:szCs w:val="22"/>
        </w:rPr>
      </w:pPr>
      <w:r>
        <w:t>9.1.2.2</w:t>
      </w:r>
      <w:r w:rsidRPr="00714B4F">
        <w:rPr>
          <w:rFonts w:ascii="Calibri" w:eastAsia="Malgun Gothic" w:hAnsi="Calibri"/>
          <w:sz w:val="22"/>
          <w:szCs w:val="22"/>
        </w:rPr>
        <w:tab/>
      </w:r>
      <w:r>
        <w:t>S-NODE ADDITION REQUEST ACKNOWLEDGE</w:t>
      </w:r>
      <w:r>
        <w:tab/>
      </w:r>
      <w:r>
        <w:fldChar w:fldCharType="begin" w:fldLock="1"/>
      </w:r>
      <w:r>
        <w:instrText xml:space="preserve"> PAGEREF _Toc120032345 \h </w:instrText>
      </w:r>
      <w:r>
        <w:fldChar w:fldCharType="separate"/>
      </w:r>
      <w:r>
        <w:t>102</w:t>
      </w:r>
      <w:r>
        <w:fldChar w:fldCharType="end"/>
      </w:r>
    </w:p>
    <w:p w14:paraId="02EBB76F" w14:textId="77777777" w:rsidR="008C2A11" w:rsidRPr="00714B4F" w:rsidRDefault="008C2A11">
      <w:pPr>
        <w:pStyle w:val="TOC4"/>
        <w:rPr>
          <w:rFonts w:ascii="Calibri" w:eastAsia="Malgun Gothic" w:hAnsi="Calibri"/>
          <w:sz w:val="22"/>
          <w:szCs w:val="22"/>
        </w:rPr>
      </w:pPr>
      <w:r>
        <w:t>9.1.2.3</w:t>
      </w:r>
      <w:r w:rsidRPr="00714B4F">
        <w:rPr>
          <w:rFonts w:ascii="Calibri" w:eastAsia="Malgun Gothic" w:hAnsi="Calibri"/>
          <w:sz w:val="22"/>
          <w:szCs w:val="22"/>
        </w:rPr>
        <w:tab/>
      </w:r>
      <w:r>
        <w:t>S-NODE ADDITION REQUEST REJECT</w:t>
      </w:r>
      <w:r>
        <w:tab/>
      </w:r>
      <w:r>
        <w:fldChar w:fldCharType="begin" w:fldLock="1"/>
      </w:r>
      <w:r>
        <w:instrText xml:space="preserve"> PAGEREF _Toc120032346 \h </w:instrText>
      </w:r>
      <w:r>
        <w:fldChar w:fldCharType="separate"/>
      </w:r>
      <w:r>
        <w:t>104</w:t>
      </w:r>
      <w:r>
        <w:fldChar w:fldCharType="end"/>
      </w:r>
    </w:p>
    <w:p w14:paraId="27E8D1ED" w14:textId="77777777" w:rsidR="008C2A11" w:rsidRPr="00714B4F" w:rsidRDefault="008C2A11">
      <w:pPr>
        <w:pStyle w:val="TOC4"/>
        <w:rPr>
          <w:rFonts w:ascii="Calibri" w:eastAsia="Malgun Gothic" w:hAnsi="Calibri"/>
          <w:sz w:val="22"/>
          <w:szCs w:val="22"/>
        </w:rPr>
      </w:pPr>
      <w:r>
        <w:t>9.1.2.4</w:t>
      </w:r>
      <w:r w:rsidRPr="00714B4F">
        <w:rPr>
          <w:rFonts w:ascii="Calibri" w:eastAsia="Malgun Gothic" w:hAnsi="Calibri"/>
          <w:sz w:val="22"/>
          <w:szCs w:val="22"/>
        </w:rPr>
        <w:tab/>
      </w:r>
      <w:r>
        <w:t>S-NODE RECONFIGURATION COMPLETE</w:t>
      </w:r>
      <w:r>
        <w:tab/>
      </w:r>
      <w:r>
        <w:fldChar w:fldCharType="begin" w:fldLock="1"/>
      </w:r>
      <w:r>
        <w:instrText xml:space="preserve"> PAGEREF _Toc120032347 \h </w:instrText>
      </w:r>
      <w:r>
        <w:fldChar w:fldCharType="separate"/>
      </w:r>
      <w:r>
        <w:t>104</w:t>
      </w:r>
      <w:r>
        <w:fldChar w:fldCharType="end"/>
      </w:r>
    </w:p>
    <w:p w14:paraId="29CA3835" w14:textId="77777777" w:rsidR="008C2A11" w:rsidRPr="00714B4F" w:rsidRDefault="008C2A11">
      <w:pPr>
        <w:pStyle w:val="TOC4"/>
        <w:rPr>
          <w:rFonts w:ascii="Calibri" w:eastAsia="Malgun Gothic" w:hAnsi="Calibri"/>
          <w:sz w:val="22"/>
          <w:szCs w:val="22"/>
        </w:rPr>
      </w:pPr>
      <w:r>
        <w:t>9.1.2.</w:t>
      </w:r>
      <w:r>
        <w:rPr>
          <w:lang w:eastAsia="ja-JP"/>
        </w:rPr>
        <w:t>5</w:t>
      </w:r>
      <w:r w:rsidRPr="00714B4F">
        <w:rPr>
          <w:rFonts w:ascii="Calibri" w:eastAsia="Malgun Gothic" w:hAnsi="Calibri"/>
          <w:sz w:val="22"/>
          <w:szCs w:val="22"/>
        </w:rPr>
        <w:tab/>
      </w:r>
      <w:r>
        <w:t>S-NODE MODIFICATION REQUEST</w:t>
      </w:r>
      <w:r>
        <w:tab/>
      </w:r>
      <w:r>
        <w:fldChar w:fldCharType="begin" w:fldLock="1"/>
      </w:r>
      <w:r>
        <w:instrText xml:space="preserve"> PAGEREF _Toc120032348 \h </w:instrText>
      </w:r>
      <w:r>
        <w:fldChar w:fldCharType="separate"/>
      </w:r>
      <w:r>
        <w:t>105</w:t>
      </w:r>
      <w:r>
        <w:fldChar w:fldCharType="end"/>
      </w:r>
    </w:p>
    <w:p w14:paraId="4DDB2231" w14:textId="77777777" w:rsidR="008C2A11" w:rsidRPr="00714B4F" w:rsidRDefault="008C2A11">
      <w:pPr>
        <w:pStyle w:val="TOC4"/>
        <w:rPr>
          <w:rFonts w:ascii="Calibri" w:eastAsia="Malgun Gothic" w:hAnsi="Calibri"/>
          <w:sz w:val="22"/>
          <w:szCs w:val="22"/>
        </w:rPr>
      </w:pPr>
      <w:r>
        <w:t>9.1.2.6</w:t>
      </w:r>
      <w:r w:rsidRPr="00714B4F">
        <w:rPr>
          <w:rFonts w:ascii="Calibri" w:eastAsia="Malgun Gothic" w:hAnsi="Calibri"/>
          <w:sz w:val="22"/>
          <w:szCs w:val="22"/>
        </w:rPr>
        <w:tab/>
      </w:r>
      <w:r>
        <w:t>S-NODE MODIFICATION REQUEST ACKNOWLEDGE</w:t>
      </w:r>
      <w:r>
        <w:tab/>
      </w:r>
      <w:r>
        <w:fldChar w:fldCharType="begin" w:fldLock="1"/>
      </w:r>
      <w:r>
        <w:instrText xml:space="preserve"> PAGEREF _Toc120032349 \h </w:instrText>
      </w:r>
      <w:r>
        <w:fldChar w:fldCharType="separate"/>
      </w:r>
      <w:r>
        <w:t>108</w:t>
      </w:r>
      <w:r>
        <w:fldChar w:fldCharType="end"/>
      </w:r>
    </w:p>
    <w:p w14:paraId="6ABBA2F1" w14:textId="77777777" w:rsidR="008C2A11" w:rsidRPr="00714B4F" w:rsidRDefault="008C2A11">
      <w:pPr>
        <w:pStyle w:val="TOC4"/>
        <w:rPr>
          <w:rFonts w:ascii="Calibri" w:eastAsia="Malgun Gothic" w:hAnsi="Calibri"/>
          <w:sz w:val="22"/>
          <w:szCs w:val="22"/>
        </w:rPr>
      </w:pPr>
      <w:r>
        <w:t>9.1.2.7</w:t>
      </w:r>
      <w:r w:rsidRPr="00714B4F">
        <w:rPr>
          <w:rFonts w:ascii="Calibri" w:eastAsia="Malgun Gothic" w:hAnsi="Calibri"/>
          <w:sz w:val="22"/>
          <w:szCs w:val="22"/>
        </w:rPr>
        <w:tab/>
      </w:r>
      <w:r>
        <w:t>S-NODE MODIFICATION REQUEST REJECT</w:t>
      </w:r>
      <w:r>
        <w:tab/>
      </w:r>
      <w:r>
        <w:fldChar w:fldCharType="begin" w:fldLock="1"/>
      </w:r>
      <w:r>
        <w:instrText xml:space="preserve"> PAGEREF _Toc120032350 \h </w:instrText>
      </w:r>
      <w:r>
        <w:fldChar w:fldCharType="separate"/>
      </w:r>
      <w:r>
        <w:t>110</w:t>
      </w:r>
      <w:r>
        <w:fldChar w:fldCharType="end"/>
      </w:r>
    </w:p>
    <w:p w14:paraId="3B66DC08" w14:textId="77777777" w:rsidR="008C2A11" w:rsidRPr="00714B4F" w:rsidRDefault="008C2A11">
      <w:pPr>
        <w:pStyle w:val="TOC4"/>
        <w:rPr>
          <w:rFonts w:ascii="Calibri" w:eastAsia="Malgun Gothic" w:hAnsi="Calibri"/>
          <w:sz w:val="22"/>
          <w:szCs w:val="22"/>
        </w:rPr>
      </w:pPr>
      <w:r>
        <w:t>9.1.2.8</w:t>
      </w:r>
      <w:r w:rsidRPr="00714B4F">
        <w:rPr>
          <w:rFonts w:ascii="Calibri" w:eastAsia="Malgun Gothic" w:hAnsi="Calibri"/>
          <w:sz w:val="22"/>
          <w:szCs w:val="22"/>
        </w:rPr>
        <w:tab/>
      </w:r>
      <w:r>
        <w:t>S-NODE MODIFICATION REQUIRED</w:t>
      </w:r>
      <w:r>
        <w:tab/>
      </w:r>
      <w:r>
        <w:fldChar w:fldCharType="begin" w:fldLock="1"/>
      </w:r>
      <w:r>
        <w:instrText xml:space="preserve"> PAGEREF _Toc120032351 \h </w:instrText>
      </w:r>
      <w:r>
        <w:fldChar w:fldCharType="separate"/>
      </w:r>
      <w:r>
        <w:t>111</w:t>
      </w:r>
      <w:r>
        <w:fldChar w:fldCharType="end"/>
      </w:r>
    </w:p>
    <w:p w14:paraId="7413E8A2" w14:textId="77777777" w:rsidR="008C2A11" w:rsidRPr="00714B4F" w:rsidRDefault="008C2A11">
      <w:pPr>
        <w:pStyle w:val="TOC4"/>
        <w:rPr>
          <w:rFonts w:ascii="Calibri" w:eastAsia="Malgun Gothic" w:hAnsi="Calibri"/>
          <w:sz w:val="22"/>
          <w:szCs w:val="22"/>
        </w:rPr>
      </w:pPr>
      <w:r>
        <w:t>9.1.2.9</w:t>
      </w:r>
      <w:r w:rsidRPr="00714B4F">
        <w:rPr>
          <w:rFonts w:ascii="Calibri" w:eastAsia="Malgun Gothic" w:hAnsi="Calibri"/>
          <w:sz w:val="22"/>
          <w:szCs w:val="22"/>
        </w:rPr>
        <w:tab/>
      </w:r>
      <w:r>
        <w:t>S-NODE MODIFICATION CONFIRM</w:t>
      </w:r>
      <w:r>
        <w:tab/>
      </w:r>
      <w:r>
        <w:fldChar w:fldCharType="begin" w:fldLock="1"/>
      </w:r>
      <w:r>
        <w:instrText xml:space="preserve"> PAGEREF _Toc120032352 \h </w:instrText>
      </w:r>
      <w:r>
        <w:fldChar w:fldCharType="separate"/>
      </w:r>
      <w:r>
        <w:t>113</w:t>
      </w:r>
      <w:r>
        <w:fldChar w:fldCharType="end"/>
      </w:r>
    </w:p>
    <w:p w14:paraId="3AD084DD" w14:textId="77777777" w:rsidR="008C2A11" w:rsidRPr="00714B4F" w:rsidRDefault="008C2A11">
      <w:pPr>
        <w:pStyle w:val="TOC4"/>
        <w:rPr>
          <w:rFonts w:ascii="Calibri" w:eastAsia="Malgun Gothic" w:hAnsi="Calibri"/>
          <w:sz w:val="22"/>
          <w:szCs w:val="22"/>
        </w:rPr>
      </w:pPr>
      <w:r>
        <w:t>9.1.2.10</w:t>
      </w:r>
      <w:r w:rsidRPr="00714B4F">
        <w:rPr>
          <w:rFonts w:ascii="Calibri" w:eastAsia="Malgun Gothic" w:hAnsi="Calibri"/>
          <w:sz w:val="22"/>
          <w:szCs w:val="22"/>
        </w:rPr>
        <w:tab/>
      </w:r>
      <w:r>
        <w:t>S-NODE MODIFICATION REFUSE</w:t>
      </w:r>
      <w:r>
        <w:tab/>
      </w:r>
      <w:r>
        <w:fldChar w:fldCharType="begin" w:fldLock="1"/>
      </w:r>
      <w:r>
        <w:instrText xml:space="preserve"> PAGEREF _Toc120032353 \h </w:instrText>
      </w:r>
      <w:r>
        <w:fldChar w:fldCharType="separate"/>
      </w:r>
      <w:r>
        <w:t>115</w:t>
      </w:r>
      <w:r>
        <w:fldChar w:fldCharType="end"/>
      </w:r>
    </w:p>
    <w:p w14:paraId="6C85EF6B" w14:textId="77777777" w:rsidR="008C2A11" w:rsidRPr="00714B4F" w:rsidRDefault="008C2A11">
      <w:pPr>
        <w:pStyle w:val="TOC4"/>
        <w:rPr>
          <w:rFonts w:ascii="Calibri" w:eastAsia="Malgun Gothic" w:hAnsi="Calibri"/>
          <w:sz w:val="22"/>
          <w:szCs w:val="22"/>
        </w:rPr>
      </w:pPr>
      <w:r>
        <w:t>9.1.2.11</w:t>
      </w:r>
      <w:r w:rsidRPr="00714B4F">
        <w:rPr>
          <w:rFonts w:ascii="Calibri" w:eastAsia="Malgun Gothic" w:hAnsi="Calibri"/>
          <w:sz w:val="22"/>
          <w:szCs w:val="22"/>
        </w:rPr>
        <w:tab/>
      </w:r>
      <w:r>
        <w:t>S-NODE CHANGE REQUIRED</w:t>
      </w:r>
      <w:r>
        <w:tab/>
      </w:r>
      <w:r>
        <w:fldChar w:fldCharType="begin" w:fldLock="1"/>
      </w:r>
      <w:r>
        <w:instrText xml:space="preserve"> PAGEREF _Toc120032354 \h </w:instrText>
      </w:r>
      <w:r>
        <w:fldChar w:fldCharType="separate"/>
      </w:r>
      <w:r>
        <w:t>115</w:t>
      </w:r>
      <w:r>
        <w:fldChar w:fldCharType="end"/>
      </w:r>
    </w:p>
    <w:p w14:paraId="693ED39B" w14:textId="77777777" w:rsidR="008C2A11" w:rsidRPr="00714B4F" w:rsidRDefault="008C2A11">
      <w:pPr>
        <w:pStyle w:val="TOC4"/>
        <w:rPr>
          <w:rFonts w:ascii="Calibri" w:eastAsia="Malgun Gothic" w:hAnsi="Calibri"/>
          <w:sz w:val="22"/>
          <w:szCs w:val="22"/>
        </w:rPr>
      </w:pPr>
      <w:r>
        <w:t>9.1.2.12</w:t>
      </w:r>
      <w:r w:rsidRPr="00714B4F">
        <w:rPr>
          <w:rFonts w:ascii="Calibri" w:eastAsia="Malgun Gothic" w:hAnsi="Calibri"/>
          <w:sz w:val="22"/>
          <w:szCs w:val="22"/>
        </w:rPr>
        <w:tab/>
      </w:r>
      <w:r>
        <w:t>S-NODE CHANGE CONFIRM</w:t>
      </w:r>
      <w:r>
        <w:tab/>
      </w:r>
      <w:r>
        <w:fldChar w:fldCharType="begin" w:fldLock="1"/>
      </w:r>
      <w:r>
        <w:instrText xml:space="preserve"> PAGEREF _Toc120032355 \h </w:instrText>
      </w:r>
      <w:r>
        <w:fldChar w:fldCharType="separate"/>
      </w:r>
      <w:r>
        <w:t>116</w:t>
      </w:r>
      <w:r>
        <w:fldChar w:fldCharType="end"/>
      </w:r>
    </w:p>
    <w:p w14:paraId="2A48C557" w14:textId="77777777" w:rsidR="008C2A11" w:rsidRPr="00714B4F" w:rsidRDefault="008C2A11">
      <w:pPr>
        <w:pStyle w:val="TOC4"/>
        <w:rPr>
          <w:rFonts w:ascii="Calibri" w:eastAsia="Malgun Gothic" w:hAnsi="Calibri"/>
          <w:sz w:val="22"/>
          <w:szCs w:val="22"/>
        </w:rPr>
      </w:pPr>
      <w:r>
        <w:t>9.1.2.13</w:t>
      </w:r>
      <w:r w:rsidRPr="00714B4F">
        <w:rPr>
          <w:rFonts w:ascii="Calibri" w:eastAsia="Malgun Gothic" w:hAnsi="Calibri"/>
          <w:sz w:val="22"/>
          <w:szCs w:val="22"/>
        </w:rPr>
        <w:tab/>
      </w:r>
      <w:r>
        <w:t>S-NODE CHANGE REFUSE</w:t>
      </w:r>
      <w:r>
        <w:tab/>
      </w:r>
      <w:r>
        <w:fldChar w:fldCharType="begin" w:fldLock="1"/>
      </w:r>
      <w:r>
        <w:instrText xml:space="preserve"> PAGEREF _Toc120032356 \h </w:instrText>
      </w:r>
      <w:r>
        <w:fldChar w:fldCharType="separate"/>
      </w:r>
      <w:r>
        <w:t>117</w:t>
      </w:r>
      <w:r>
        <w:fldChar w:fldCharType="end"/>
      </w:r>
    </w:p>
    <w:p w14:paraId="44C760E3" w14:textId="77777777" w:rsidR="008C2A11" w:rsidRPr="00714B4F" w:rsidRDefault="008C2A11">
      <w:pPr>
        <w:pStyle w:val="TOC4"/>
        <w:rPr>
          <w:rFonts w:ascii="Calibri" w:eastAsia="Malgun Gothic" w:hAnsi="Calibri"/>
          <w:sz w:val="22"/>
          <w:szCs w:val="22"/>
        </w:rPr>
      </w:pPr>
      <w:r>
        <w:t>9.1.2.14</w:t>
      </w:r>
      <w:r w:rsidRPr="00714B4F">
        <w:rPr>
          <w:rFonts w:ascii="Calibri" w:eastAsia="Malgun Gothic" w:hAnsi="Calibri"/>
          <w:sz w:val="22"/>
          <w:szCs w:val="22"/>
        </w:rPr>
        <w:tab/>
      </w:r>
      <w:r>
        <w:t>S-NODE RELEASE REQUEST</w:t>
      </w:r>
      <w:r>
        <w:tab/>
      </w:r>
      <w:r>
        <w:fldChar w:fldCharType="begin" w:fldLock="1"/>
      </w:r>
      <w:r>
        <w:instrText xml:space="preserve"> PAGEREF _Toc120032357 \h </w:instrText>
      </w:r>
      <w:r>
        <w:fldChar w:fldCharType="separate"/>
      </w:r>
      <w:r>
        <w:t>117</w:t>
      </w:r>
      <w:r>
        <w:fldChar w:fldCharType="end"/>
      </w:r>
    </w:p>
    <w:p w14:paraId="2FDCCCD7" w14:textId="77777777" w:rsidR="008C2A11" w:rsidRPr="00714B4F" w:rsidRDefault="008C2A11">
      <w:pPr>
        <w:pStyle w:val="TOC4"/>
        <w:rPr>
          <w:rFonts w:ascii="Calibri" w:eastAsia="Malgun Gothic" w:hAnsi="Calibri"/>
          <w:sz w:val="22"/>
          <w:szCs w:val="22"/>
        </w:rPr>
      </w:pPr>
      <w:r>
        <w:t>9.1.2.15</w:t>
      </w:r>
      <w:r w:rsidRPr="00714B4F">
        <w:rPr>
          <w:rFonts w:ascii="Calibri" w:eastAsia="Malgun Gothic" w:hAnsi="Calibri"/>
          <w:sz w:val="22"/>
          <w:szCs w:val="22"/>
        </w:rPr>
        <w:tab/>
      </w:r>
      <w:r>
        <w:t>S-NODE RELEASE REQUEST ACKNOWLEDGE</w:t>
      </w:r>
      <w:r>
        <w:tab/>
      </w:r>
      <w:r>
        <w:fldChar w:fldCharType="begin" w:fldLock="1"/>
      </w:r>
      <w:r>
        <w:instrText xml:space="preserve"> PAGEREF _Toc120032358 \h </w:instrText>
      </w:r>
      <w:r>
        <w:fldChar w:fldCharType="separate"/>
      </w:r>
      <w:r>
        <w:t>118</w:t>
      </w:r>
      <w:r>
        <w:fldChar w:fldCharType="end"/>
      </w:r>
    </w:p>
    <w:p w14:paraId="44AB2EEB" w14:textId="77777777" w:rsidR="008C2A11" w:rsidRPr="00714B4F" w:rsidRDefault="008C2A11">
      <w:pPr>
        <w:pStyle w:val="TOC4"/>
        <w:rPr>
          <w:rFonts w:ascii="Calibri" w:eastAsia="Malgun Gothic" w:hAnsi="Calibri"/>
          <w:sz w:val="22"/>
          <w:szCs w:val="22"/>
        </w:rPr>
      </w:pPr>
      <w:r>
        <w:t>9.1.2.16</w:t>
      </w:r>
      <w:r w:rsidRPr="00714B4F">
        <w:rPr>
          <w:rFonts w:ascii="Calibri" w:eastAsia="Malgun Gothic" w:hAnsi="Calibri"/>
          <w:sz w:val="22"/>
          <w:szCs w:val="22"/>
        </w:rPr>
        <w:tab/>
      </w:r>
      <w:r>
        <w:t>S-NODE RELEASE REJECT</w:t>
      </w:r>
      <w:r>
        <w:tab/>
      </w:r>
      <w:r>
        <w:fldChar w:fldCharType="begin" w:fldLock="1"/>
      </w:r>
      <w:r>
        <w:instrText xml:space="preserve"> PAGEREF _Toc120032359 \h </w:instrText>
      </w:r>
      <w:r>
        <w:fldChar w:fldCharType="separate"/>
      </w:r>
      <w:r>
        <w:t>118</w:t>
      </w:r>
      <w:r>
        <w:fldChar w:fldCharType="end"/>
      </w:r>
    </w:p>
    <w:p w14:paraId="7633CCE7" w14:textId="77777777" w:rsidR="008C2A11" w:rsidRPr="00714B4F" w:rsidRDefault="008C2A11">
      <w:pPr>
        <w:pStyle w:val="TOC4"/>
        <w:rPr>
          <w:rFonts w:ascii="Calibri" w:eastAsia="Malgun Gothic" w:hAnsi="Calibri"/>
          <w:sz w:val="22"/>
          <w:szCs w:val="22"/>
        </w:rPr>
      </w:pPr>
      <w:r>
        <w:t>9.1.2.17</w:t>
      </w:r>
      <w:r w:rsidRPr="00714B4F">
        <w:rPr>
          <w:rFonts w:ascii="Calibri" w:eastAsia="Malgun Gothic" w:hAnsi="Calibri"/>
          <w:sz w:val="22"/>
          <w:szCs w:val="22"/>
        </w:rPr>
        <w:tab/>
      </w:r>
      <w:r>
        <w:t>S-NODE RELEASE REQUIRED</w:t>
      </w:r>
      <w:r>
        <w:tab/>
      </w:r>
      <w:r>
        <w:fldChar w:fldCharType="begin" w:fldLock="1"/>
      </w:r>
      <w:r>
        <w:instrText xml:space="preserve"> PAGEREF _Toc120032360 \h </w:instrText>
      </w:r>
      <w:r>
        <w:fldChar w:fldCharType="separate"/>
      </w:r>
      <w:r>
        <w:t>119</w:t>
      </w:r>
      <w:r>
        <w:fldChar w:fldCharType="end"/>
      </w:r>
    </w:p>
    <w:p w14:paraId="3C48AA76" w14:textId="77777777" w:rsidR="008C2A11" w:rsidRPr="00714B4F" w:rsidRDefault="008C2A11">
      <w:pPr>
        <w:pStyle w:val="TOC4"/>
        <w:rPr>
          <w:rFonts w:ascii="Calibri" w:eastAsia="Malgun Gothic" w:hAnsi="Calibri"/>
          <w:sz w:val="22"/>
          <w:szCs w:val="22"/>
        </w:rPr>
      </w:pPr>
      <w:r>
        <w:t>9.1.2.18</w:t>
      </w:r>
      <w:r w:rsidRPr="00714B4F">
        <w:rPr>
          <w:rFonts w:ascii="Calibri" w:eastAsia="Malgun Gothic" w:hAnsi="Calibri"/>
          <w:sz w:val="22"/>
          <w:szCs w:val="22"/>
        </w:rPr>
        <w:tab/>
      </w:r>
      <w:r>
        <w:t>S-NODE RELEASE CONFIRM</w:t>
      </w:r>
      <w:r>
        <w:tab/>
      </w:r>
      <w:r>
        <w:fldChar w:fldCharType="begin" w:fldLock="1"/>
      </w:r>
      <w:r>
        <w:instrText xml:space="preserve"> PAGEREF _Toc120032361 \h </w:instrText>
      </w:r>
      <w:r>
        <w:fldChar w:fldCharType="separate"/>
      </w:r>
      <w:r>
        <w:t>119</w:t>
      </w:r>
      <w:r>
        <w:fldChar w:fldCharType="end"/>
      </w:r>
    </w:p>
    <w:p w14:paraId="4AC0441D" w14:textId="77777777" w:rsidR="008C2A11" w:rsidRPr="00714B4F" w:rsidRDefault="008C2A11">
      <w:pPr>
        <w:pStyle w:val="TOC4"/>
        <w:rPr>
          <w:rFonts w:ascii="Calibri" w:eastAsia="Malgun Gothic" w:hAnsi="Calibri"/>
          <w:sz w:val="22"/>
          <w:szCs w:val="22"/>
        </w:rPr>
      </w:pPr>
      <w:r>
        <w:t>9.1.2.19</w:t>
      </w:r>
      <w:r w:rsidRPr="00714B4F">
        <w:rPr>
          <w:rFonts w:ascii="Calibri" w:eastAsia="Malgun Gothic" w:hAnsi="Calibri"/>
          <w:sz w:val="22"/>
          <w:szCs w:val="22"/>
        </w:rPr>
        <w:tab/>
      </w:r>
      <w:r>
        <w:t>S-NODE COUNTER CHECK REQUEST</w:t>
      </w:r>
      <w:r>
        <w:tab/>
      </w:r>
      <w:r>
        <w:fldChar w:fldCharType="begin" w:fldLock="1"/>
      </w:r>
      <w:r>
        <w:instrText xml:space="preserve"> PAGEREF _Toc120032362 \h </w:instrText>
      </w:r>
      <w:r>
        <w:fldChar w:fldCharType="separate"/>
      </w:r>
      <w:r>
        <w:t>120</w:t>
      </w:r>
      <w:r>
        <w:fldChar w:fldCharType="end"/>
      </w:r>
    </w:p>
    <w:p w14:paraId="4D01DECE" w14:textId="77777777" w:rsidR="008C2A11" w:rsidRPr="00714B4F" w:rsidRDefault="008C2A11">
      <w:pPr>
        <w:pStyle w:val="TOC4"/>
        <w:rPr>
          <w:rFonts w:ascii="Calibri" w:eastAsia="Malgun Gothic" w:hAnsi="Calibri"/>
          <w:sz w:val="22"/>
          <w:szCs w:val="22"/>
        </w:rPr>
      </w:pPr>
      <w:r>
        <w:t>9.1.2.20</w:t>
      </w:r>
      <w:r w:rsidRPr="00714B4F">
        <w:rPr>
          <w:rFonts w:ascii="Calibri" w:eastAsia="Malgun Gothic" w:hAnsi="Calibri"/>
          <w:sz w:val="22"/>
          <w:szCs w:val="22"/>
        </w:rPr>
        <w:tab/>
      </w:r>
      <w:r>
        <w:rPr>
          <w:lang w:eastAsia="zh-CN"/>
        </w:rPr>
        <w:t>RRC TRANSFER</w:t>
      </w:r>
      <w:r>
        <w:tab/>
      </w:r>
      <w:r>
        <w:fldChar w:fldCharType="begin" w:fldLock="1"/>
      </w:r>
      <w:r>
        <w:instrText xml:space="preserve"> PAGEREF _Toc120032363 \h </w:instrText>
      </w:r>
      <w:r>
        <w:fldChar w:fldCharType="separate"/>
      </w:r>
      <w:r>
        <w:t>121</w:t>
      </w:r>
      <w:r>
        <w:fldChar w:fldCharType="end"/>
      </w:r>
    </w:p>
    <w:p w14:paraId="5BCD6F9B" w14:textId="77777777" w:rsidR="008C2A11" w:rsidRPr="00714B4F" w:rsidRDefault="008C2A11">
      <w:pPr>
        <w:pStyle w:val="TOC4"/>
        <w:rPr>
          <w:rFonts w:ascii="Calibri" w:eastAsia="Malgun Gothic" w:hAnsi="Calibri"/>
          <w:sz w:val="22"/>
          <w:szCs w:val="22"/>
        </w:rPr>
      </w:pPr>
      <w:r>
        <w:t>9.1.2.21</w:t>
      </w:r>
      <w:r w:rsidRPr="00714B4F">
        <w:rPr>
          <w:rFonts w:ascii="Calibri" w:eastAsia="Malgun Gothic" w:hAnsi="Calibri"/>
          <w:sz w:val="22"/>
          <w:szCs w:val="22"/>
        </w:rPr>
        <w:tab/>
      </w:r>
      <w:r>
        <w:t>NOTIFICATION CONTROL INDICATION</w:t>
      </w:r>
      <w:r>
        <w:tab/>
      </w:r>
      <w:r>
        <w:fldChar w:fldCharType="begin" w:fldLock="1"/>
      </w:r>
      <w:r>
        <w:instrText xml:space="preserve"> PAGEREF _Toc120032364 \h </w:instrText>
      </w:r>
      <w:r>
        <w:fldChar w:fldCharType="separate"/>
      </w:r>
      <w:r>
        <w:t>123</w:t>
      </w:r>
      <w:r>
        <w:fldChar w:fldCharType="end"/>
      </w:r>
    </w:p>
    <w:p w14:paraId="733F874A" w14:textId="77777777" w:rsidR="008C2A11" w:rsidRPr="00714B4F" w:rsidRDefault="008C2A11">
      <w:pPr>
        <w:pStyle w:val="TOC4"/>
        <w:rPr>
          <w:rFonts w:ascii="Calibri" w:eastAsia="Malgun Gothic" w:hAnsi="Calibri"/>
          <w:sz w:val="22"/>
          <w:szCs w:val="22"/>
        </w:rPr>
      </w:pPr>
      <w:r>
        <w:t>9.1.2.22</w:t>
      </w:r>
      <w:r w:rsidRPr="00714B4F">
        <w:rPr>
          <w:rFonts w:ascii="Calibri" w:eastAsia="Malgun Gothic" w:hAnsi="Calibri"/>
          <w:sz w:val="22"/>
          <w:szCs w:val="22"/>
        </w:rPr>
        <w:tab/>
      </w:r>
      <w:r>
        <w:t>ACTIVITY NOTIFICATION</w:t>
      </w:r>
      <w:r>
        <w:tab/>
      </w:r>
      <w:r>
        <w:fldChar w:fldCharType="begin" w:fldLock="1"/>
      </w:r>
      <w:r>
        <w:instrText xml:space="preserve"> PAGEREF _Toc120032365 \h </w:instrText>
      </w:r>
      <w:r>
        <w:fldChar w:fldCharType="separate"/>
      </w:r>
      <w:r>
        <w:t>123</w:t>
      </w:r>
      <w:r>
        <w:fldChar w:fldCharType="end"/>
      </w:r>
    </w:p>
    <w:p w14:paraId="673616FE" w14:textId="77777777" w:rsidR="008C2A11" w:rsidRPr="00714B4F" w:rsidRDefault="008C2A11">
      <w:pPr>
        <w:pStyle w:val="TOC4"/>
        <w:rPr>
          <w:rFonts w:ascii="Calibri" w:eastAsia="Malgun Gothic" w:hAnsi="Calibri"/>
          <w:sz w:val="22"/>
          <w:szCs w:val="22"/>
        </w:rPr>
      </w:pPr>
      <w:r>
        <w:t>9.1.2.23</w:t>
      </w:r>
      <w:r w:rsidRPr="00714B4F">
        <w:rPr>
          <w:rFonts w:ascii="Calibri" w:eastAsia="Malgun Gothic" w:hAnsi="Calibri"/>
          <w:sz w:val="22"/>
          <w:szCs w:val="22"/>
        </w:rPr>
        <w:tab/>
      </w:r>
      <w:r>
        <w:t>E-UTRA – NR CELL RESOURCE COORDINATION REQUEST</w:t>
      </w:r>
      <w:r>
        <w:tab/>
      </w:r>
      <w:r>
        <w:fldChar w:fldCharType="begin" w:fldLock="1"/>
      </w:r>
      <w:r>
        <w:instrText xml:space="preserve"> PAGEREF _Toc120032366 \h </w:instrText>
      </w:r>
      <w:r>
        <w:fldChar w:fldCharType="separate"/>
      </w:r>
      <w:r>
        <w:t>124</w:t>
      </w:r>
      <w:r>
        <w:fldChar w:fldCharType="end"/>
      </w:r>
    </w:p>
    <w:p w14:paraId="211D0AE2" w14:textId="77777777" w:rsidR="008C2A11" w:rsidRPr="00714B4F" w:rsidRDefault="008C2A11">
      <w:pPr>
        <w:pStyle w:val="TOC4"/>
        <w:rPr>
          <w:rFonts w:ascii="Calibri" w:eastAsia="Malgun Gothic" w:hAnsi="Calibri"/>
          <w:sz w:val="22"/>
          <w:szCs w:val="22"/>
        </w:rPr>
      </w:pPr>
      <w:r>
        <w:t>9.1.2.24</w:t>
      </w:r>
      <w:r w:rsidRPr="00714B4F">
        <w:rPr>
          <w:rFonts w:ascii="Calibri" w:eastAsia="Malgun Gothic" w:hAnsi="Calibri"/>
          <w:sz w:val="22"/>
          <w:szCs w:val="22"/>
        </w:rPr>
        <w:tab/>
      </w:r>
      <w:r>
        <w:t>E-UTRA – NR CELL RESOURCE COORDINATION RESPONSE</w:t>
      </w:r>
      <w:r>
        <w:tab/>
      </w:r>
      <w:r>
        <w:fldChar w:fldCharType="begin" w:fldLock="1"/>
      </w:r>
      <w:r>
        <w:instrText xml:space="preserve"> PAGEREF _Toc120032367 \h </w:instrText>
      </w:r>
      <w:r>
        <w:fldChar w:fldCharType="separate"/>
      </w:r>
      <w:r>
        <w:t>125</w:t>
      </w:r>
      <w:r>
        <w:fldChar w:fldCharType="end"/>
      </w:r>
    </w:p>
    <w:p w14:paraId="72373632" w14:textId="77777777" w:rsidR="008C2A11" w:rsidRPr="00714B4F" w:rsidRDefault="008C2A11">
      <w:pPr>
        <w:pStyle w:val="TOC4"/>
        <w:rPr>
          <w:rFonts w:ascii="Calibri" w:eastAsia="Malgun Gothic" w:hAnsi="Calibri"/>
          <w:sz w:val="22"/>
          <w:szCs w:val="22"/>
        </w:rPr>
      </w:pPr>
      <w:r>
        <w:t>9.1.2.25</w:t>
      </w:r>
      <w:r w:rsidRPr="00714B4F">
        <w:rPr>
          <w:rFonts w:ascii="Calibri" w:eastAsia="Malgun Gothic" w:hAnsi="Calibri"/>
          <w:sz w:val="22"/>
          <w:szCs w:val="22"/>
        </w:rPr>
        <w:tab/>
      </w:r>
      <w:r>
        <w:t>SECONDARY RAT DATA USAGE REPORT</w:t>
      </w:r>
      <w:r>
        <w:tab/>
      </w:r>
      <w:r>
        <w:fldChar w:fldCharType="begin" w:fldLock="1"/>
      </w:r>
      <w:r>
        <w:instrText xml:space="preserve"> PAGEREF _Toc120032368 \h </w:instrText>
      </w:r>
      <w:r>
        <w:fldChar w:fldCharType="separate"/>
      </w:r>
      <w:r>
        <w:t>126</w:t>
      </w:r>
      <w:r>
        <w:fldChar w:fldCharType="end"/>
      </w:r>
    </w:p>
    <w:p w14:paraId="4B2721E9" w14:textId="77777777" w:rsidR="008C2A11" w:rsidRPr="00714B4F" w:rsidRDefault="008C2A11">
      <w:pPr>
        <w:pStyle w:val="TOC4"/>
        <w:rPr>
          <w:rFonts w:ascii="Calibri" w:eastAsia="Malgun Gothic" w:hAnsi="Calibri"/>
          <w:sz w:val="22"/>
          <w:szCs w:val="22"/>
        </w:rPr>
      </w:pPr>
      <w:r>
        <w:t>9.1.2.26</w:t>
      </w:r>
      <w:r w:rsidRPr="00714B4F">
        <w:rPr>
          <w:rFonts w:ascii="Calibri" w:eastAsia="Malgun Gothic" w:hAnsi="Calibri"/>
          <w:sz w:val="22"/>
          <w:szCs w:val="22"/>
        </w:rPr>
        <w:tab/>
      </w:r>
      <w:r>
        <w:t>TRACE START</w:t>
      </w:r>
      <w:r>
        <w:tab/>
      </w:r>
      <w:r>
        <w:fldChar w:fldCharType="begin" w:fldLock="1"/>
      </w:r>
      <w:r>
        <w:instrText xml:space="preserve"> PAGEREF _Toc120032369 \h </w:instrText>
      </w:r>
      <w:r>
        <w:fldChar w:fldCharType="separate"/>
      </w:r>
      <w:r>
        <w:t>127</w:t>
      </w:r>
      <w:r>
        <w:fldChar w:fldCharType="end"/>
      </w:r>
    </w:p>
    <w:p w14:paraId="374CCA53" w14:textId="77777777" w:rsidR="008C2A11" w:rsidRPr="00714B4F" w:rsidRDefault="008C2A11">
      <w:pPr>
        <w:pStyle w:val="TOC4"/>
        <w:rPr>
          <w:rFonts w:ascii="Calibri" w:eastAsia="Malgun Gothic" w:hAnsi="Calibri"/>
          <w:sz w:val="22"/>
          <w:szCs w:val="22"/>
        </w:rPr>
      </w:pPr>
      <w:r>
        <w:t>9.1.2.27</w:t>
      </w:r>
      <w:r w:rsidRPr="00714B4F">
        <w:rPr>
          <w:rFonts w:ascii="Calibri" w:eastAsia="Malgun Gothic" w:hAnsi="Calibri"/>
          <w:sz w:val="22"/>
          <w:szCs w:val="22"/>
        </w:rPr>
        <w:tab/>
      </w:r>
      <w:r>
        <w:t>DEACTIVATE TRACE</w:t>
      </w:r>
      <w:r>
        <w:tab/>
      </w:r>
      <w:r>
        <w:fldChar w:fldCharType="begin" w:fldLock="1"/>
      </w:r>
      <w:r>
        <w:instrText xml:space="preserve"> PAGEREF _Toc120032370 \h </w:instrText>
      </w:r>
      <w:r>
        <w:fldChar w:fldCharType="separate"/>
      </w:r>
      <w:r>
        <w:t>127</w:t>
      </w:r>
      <w:r>
        <w:fldChar w:fldCharType="end"/>
      </w:r>
    </w:p>
    <w:p w14:paraId="17FAB476" w14:textId="77777777" w:rsidR="008C2A11" w:rsidRPr="00714B4F" w:rsidRDefault="008C2A11">
      <w:pPr>
        <w:pStyle w:val="TOC3"/>
        <w:rPr>
          <w:rFonts w:ascii="Calibri" w:eastAsia="Malgun Gothic" w:hAnsi="Calibri"/>
          <w:sz w:val="22"/>
          <w:szCs w:val="22"/>
        </w:rPr>
      </w:pPr>
      <w:r>
        <w:t>9.1.3</w:t>
      </w:r>
      <w:r w:rsidRPr="00714B4F">
        <w:rPr>
          <w:rFonts w:ascii="Calibri" w:eastAsia="Malgun Gothic" w:hAnsi="Calibri"/>
          <w:sz w:val="22"/>
          <w:szCs w:val="22"/>
        </w:rPr>
        <w:tab/>
      </w:r>
      <w:r>
        <w:t>Messages for Global Procedures</w:t>
      </w:r>
      <w:r>
        <w:tab/>
      </w:r>
      <w:r>
        <w:fldChar w:fldCharType="begin" w:fldLock="1"/>
      </w:r>
      <w:r>
        <w:instrText xml:space="preserve"> PAGEREF _Toc120032371 \h </w:instrText>
      </w:r>
      <w:r>
        <w:fldChar w:fldCharType="separate"/>
      </w:r>
      <w:r>
        <w:t>128</w:t>
      </w:r>
      <w:r>
        <w:fldChar w:fldCharType="end"/>
      </w:r>
    </w:p>
    <w:p w14:paraId="07E9D256" w14:textId="77777777" w:rsidR="008C2A11" w:rsidRPr="00714B4F" w:rsidRDefault="008C2A11">
      <w:pPr>
        <w:pStyle w:val="TOC4"/>
        <w:rPr>
          <w:rFonts w:ascii="Calibri" w:eastAsia="Malgun Gothic" w:hAnsi="Calibri"/>
          <w:sz w:val="22"/>
          <w:szCs w:val="22"/>
        </w:rPr>
      </w:pPr>
      <w:r>
        <w:t>9.1.3.1</w:t>
      </w:r>
      <w:r w:rsidRPr="00714B4F">
        <w:rPr>
          <w:rFonts w:ascii="Calibri" w:eastAsia="Malgun Gothic" w:hAnsi="Calibri"/>
          <w:sz w:val="22"/>
          <w:szCs w:val="22"/>
        </w:rPr>
        <w:tab/>
      </w:r>
      <w:r>
        <w:t>XN SETUP REQUEST</w:t>
      </w:r>
      <w:r>
        <w:tab/>
      </w:r>
      <w:r>
        <w:fldChar w:fldCharType="begin" w:fldLock="1"/>
      </w:r>
      <w:r>
        <w:instrText xml:space="preserve"> PAGEREF _Toc120032372 \h </w:instrText>
      </w:r>
      <w:r>
        <w:fldChar w:fldCharType="separate"/>
      </w:r>
      <w:r>
        <w:t>128</w:t>
      </w:r>
      <w:r>
        <w:fldChar w:fldCharType="end"/>
      </w:r>
    </w:p>
    <w:p w14:paraId="3036DAF3" w14:textId="77777777" w:rsidR="008C2A11" w:rsidRPr="00714B4F" w:rsidRDefault="008C2A11">
      <w:pPr>
        <w:pStyle w:val="TOC4"/>
        <w:rPr>
          <w:rFonts w:ascii="Calibri" w:eastAsia="Malgun Gothic" w:hAnsi="Calibri"/>
          <w:sz w:val="22"/>
          <w:szCs w:val="22"/>
        </w:rPr>
      </w:pPr>
      <w:r>
        <w:t>9.1.3.2</w:t>
      </w:r>
      <w:r w:rsidRPr="00714B4F">
        <w:rPr>
          <w:rFonts w:ascii="Calibri" w:eastAsia="Malgun Gothic" w:hAnsi="Calibri"/>
          <w:sz w:val="22"/>
          <w:szCs w:val="22"/>
        </w:rPr>
        <w:tab/>
      </w:r>
      <w:r>
        <w:t>XN SETUP RESPONSE</w:t>
      </w:r>
      <w:r>
        <w:tab/>
      </w:r>
      <w:r>
        <w:fldChar w:fldCharType="begin" w:fldLock="1"/>
      </w:r>
      <w:r>
        <w:instrText xml:space="preserve"> PAGEREF _Toc120032373 \h </w:instrText>
      </w:r>
      <w:r>
        <w:fldChar w:fldCharType="separate"/>
      </w:r>
      <w:r>
        <w:t>130</w:t>
      </w:r>
      <w:r>
        <w:fldChar w:fldCharType="end"/>
      </w:r>
    </w:p>
    <w:p w14:paraId="437A6E79" w14:textId="77777777" w:rsidR="008C2A11" w:rsidRPr="00714B4F" w:rsidRDefault="008C2A11">
      <w:pPr>
        <w:pStyle w:val="TOC4"/>
        <w:rPr>
          <w:rFonts w:ascii="Calibri" w:eastAsia="Malgun Gothic" w:hAnsi="Calibri"/>
          <w:sz w:val="22"/>
          <w:szCs w:val="22"/>
        </w:rPr>
      </w:pPr>
      <w:r>
        <w:t>9.1.3.3</w:t>
      </w:r>
      <w:r w:rsidRPr="00714B4F">
        <w:rPr>
          <w:rFonts w:ascii="Calibri" w:eastAsia="Malgun Gothic" w:hAnsi="Calibri"/>
          <w:sz w:val="22"/>
          <w:szCs w:val="22"/>
        </w:rPr>
        <w:tab/>
      </w:r>
      <w:r>
        <w:t>XN SETUP FAILURE</w:t>
      </w:r>
      <w:r>
        <w:tab/>
      </w:r>
      <w:r>
        <w:fldChar w:fldCharType="begin" w:fldLock="1"/>
      </w:r>
      <w:r>
        <w:instrText xml:space="preserve"> PAGEREF _Toc120032374 \h </w:instrText>
      </w:r>
      <w:r>
        <w:fldChar w:fldCharType="separate"/>
      </w:r>
      <w:r>
        <w:t>132</w:t>
      </w:r>
      <w:r>
        <w:fldChar w:fldCharType="end"/>
      </w:r>
    </w:p>
    <w:p w14:paraId="4AECFBC3" w14:textId="77777777" w:rsidR="008C2A11" w:rsidRPr="00714B4F" w:rsidRDefault="008C2A11">
      <w:pPr>
        <w:pStyle w:val="TOC4"/>
        <w:rPr>
          <w:rFonts w:ascii="Calibri" w:eastAsia="Malgun Gothic" w:hAnsi="Calibri"/>
          <w:sz w:val="22"/>
          <w:szCs w:val="22"/>
        </w:rPr>
      </w:pPr>
      <w:r>
        <w:t>9.1.3.4</w:t>
      </w:r>
      <w:r w:rsidRPr="00714B4F">
        <w:rPr>
          <w:rFonts w:ascii="Calibri" w:eastAsia="Malgun Gothic" w:hAnsi="Calibri"/>
          <w:sz w:val="22"/>
          <w:szCs w:val="22"/>
        </w:rPr>
        <w:tab/>
      </w:r>
      <w:r>
        <w:t>NG-RAN NODE CONFIGURATION UPDATE</w:t>
      </w:r>
      <w:r>
        <w:tab/>
      </w:r>
      <w:r>
        <w:fldChar w:fldCharType="begin" w:fldLock="1"/>
      </w:r>
      <w:r>
        <w:instrText xml:space="preserve"> PAGEREF _Toc120032375 \h </w:instrText>
      </w:r>
      <w:r>
        <w:fldChar w:fldCharType="separate"/>
      </w:r>
      <w:r>
        <w:t>132</w:t>
      </w:r>
      <w:r>
        <w:fldChar w:fldCharType="end"/>
      </w:r>
    </w:p>
    <w:p w14:paraId="00833F96" w14:textId="77777777" w:rsidR="008C2A11" w:rsidRPr="00714B4F" w:rsidRDefault="008C2A11">
      <w:pPr>
        <w:pStyle w:val="TOC4"/>
        <w:rPr>
          <w:rFonts w:ascii="Calibri" w:eastAsia="Malgun Gothic" w:hAnsi="Calibri"/>
          <w:sz w:val="22"/>
          <w:szCs w:val="22"/>
        </w:rPr>
      </w:pPr>
      <w:r>
        <w:t>9.1.3.5</w:t>
      </w:r>
      <w:r w:rsidRPr="00714B4F">
        <w:rPr>
          <w:rFonts w:ascii="Calibri" w:eastAsia="Malgun Gothic" w:hAnsi="Calibri"/>
          <w:sz w:val="22"/>
          <w:szCs w:val="22"/>
        </w:rPr>
        <w:tab/>
      </w:r>
      <w:r>
        <w:t>NG-RAN NODE CONFIGURATION UPDATE ACKNOWLEDGE</w:t>
      </w:r>
      <w:r>
        <w:tab/>
      </w:r>
      <w:r>
        <w:fldChar w:fldCharType="begin" w:fldLock="1"/>
      </w:r>
      <w:r>
        <w:instrText xml:space="preserve"> PAGEREF _Toc120032376 \h </w:instrText>
      </w:r>
      <w:r>
        <w:fldChar w:fldCharType="separate"/>
      </w:r>
      <w:r>
        <w:t>134</w:t>
      </w:r>
      <w:r>
        <w:fldChar w:fldCharType="end"/>
      </w:r>
    </w:p>
    <w:p w14:paraId="462B0581" w14:textId="77777777" w:rsidR="008C2A11" w:rsidRPr="00714B4F" w:rsidRDefault="008C2A11">
      <w:pPr>
        <w:pStyle w:val="TOC4"/>
        <w:rPr>
          <w:rFonts w:ascii="Calibri" w:eastAsia="Malgun Gothic" w:hAnsi="Calibri"/>
          <w:sz w:val="22"/>
          <w:szCs w:val="22"/>
        </w:rPr>
      </w:pPr>
      <w:r>
        <w:t>9.1.3.6</w:t>
      </w:r>
      <w:r w:rsidRPr="00714B4F">
        <w:rPr>
          <w:rFonts w:ascii="Calibri" w:eastAsia="Malgun Gothic" w:hAnsi="Calibri"/>
          <w:sz w:val="22"/>
          <w:szCs w:val="22"/>
        </w:rPr>
        <w:tab/>
      </w:r>
      <w:r>
        <w:t>NG-RAN NODE CONFIGURATION UPDATE FAILURE</w:t>
      </w:r>
      <w:r>
        <w:tab/>
      </w:r>
      <w:r>
        <w:fldChar w:fldCharType="begin" w:fldLock="1"/>
      </w:r>
      <w:r>
        <w:instrText xml:space="preserve"> PAGEREF _Toc120032377 \h </w:instrText>
      </w:r>
      <w:r>
        <w:fldChar w:fldCharType="separate"/>
      </w:r>
      <w:r>
        <w:t>136</w:t>
      </w:r>
      <w:r>
        <w:fldChar w:fldCharType="end"/>
      </w:r>
    </w:p>
    <w:p w14:paraId="7B7EFF8D" w14:textId="77777777" w:rsidR="008C2A11" w:rsidRPr="00714B4F" w:rsidRDefault="008C2A11">
      <w:pPr>
        <w:pStyle w:val="TOC4"/>
        <w:rPr>
          <w:rFonts w:ascii="Calibri" w:eastAsia="Malgun Gothic" w:hAnsi="Calibri"/>
          <w:sz w:val="22"/>
          <w:szCs w:val="22"/>
        </w:rPr>
      </w:pPr>
      <w:r w:rsidRPr="0020577D">
        <w:rPr>
          <w:lang w:val="en-US"/>
        </w:rPr>
        <w:t>9.1.3.7</w:t>
      </w:r>
      <w:r w:rsidRPr="00714B4F">
        <w:rPr>
          <w:rFonts w:ascii="Calibri" w:eastAsia="Malgun Gothic" w:hAnsi="Calibri"/>
          <w:sz w:val="22"/>
          <w:szCs w:val="22"/>
        </w:rPr>
        <w:tab/>
      </w:r>
      <w:r w:rsidRPr="0020577D">
        <w:rPr>
          <w:lang w:val="fr-FR" w:eastAsia="ja-JP"/>
        </w:rPr>
        <w:t xml:space="preserve">CELL </w:t>
      </w:r>
      <w:r w:rsidRPr="0020577D">
        <w:rPr>
          <w:lang w:val="en-US" w:eastAsia="ja-JP"/>
        </w:rPr>
        <w:t>ACTIVATION REQUEST</w:t>
      </w:r>
      <w:r>
        <w:tab/>
      </w:r>
      <w:r>
        <w:fldChar w:fldCharType="begin" w:fldLock="1"/>
      </w:r>
      <w:r>
        <w:instrText xml:space="preserve"> PAGEREF _Toc120032378 \h </w:instrText>
      </w:r>
      <w:r>
        <w:fldChar w:fldCharType="separate"/>
      </w:r>
      <w:r>
        <w:t>136</w:t>
      </w:r>
      <w:r>
        <w:fldChar w:fldCharType="end"/>
      </w:r>
    </w:p>
    <w:p w14:paraId="521EB9C9" w14:textId="77777777" w:rsidR="008C2A11" w:rsidRPr="00714B4F" w:rsidRDefault="008C2A11">
      <w:pPr>
        <w:pStyle w:val="TOC4"/>
        <w:rPr>
          <w:rFonts w:ascii="Calibri" w:eastAsia="Malgun Gothic" w:hAnsi="Calibri"/>
          <w:sz w:val="22"/>
          <w:szCs w:val="22"/>
        </w:rPr>
      </w:pPr>
      <w:r w:rsidRPr="0020577D">
        <w:rPr>
          <w:lang w:val="fr-FR"/>
        </w:rPr>
        <w:t>9.1.3.8</w:t>
      </w:r>
      <w:r w:rsidRPr="00714B4F">
        <w:rPr>
          <w:rFonts w:ascii="Calibri" w:eastAsia="Malgun Gothic" w:hAnsi="Calibri"/>
          <w:sz w:val="22"/>
          <w:szCs w:val="22"/>
        </w:rPr>
        <w:tab/>
      </w:r>
      <w:r w:rsidRPr="0020577D">
        <w:rPr>
          <w:lang w:val="fr-FR" w:eastAsia="ja-JP"/>
        </w:rPr>
        <w:t>CELL ACTIVATION RESPONSE</w:t>
      </w:r>
      <w:r>
        <w:tab/>
      </w:r>
      <w:r>
        <w:fldChar w:fldCharType="begin" w:fldLock="1"/>
      </w:r>
      <w:r>
        <w:instrText xml:space="preserve"> PAGEREF _Toc120032379 \h </w:instrText>
      </w:r>
      <w:r>
        <w:fldChar w:fldCharType="separate"/>
      </w:r>
      <w:r>
        <w:t>137</w:t>
      </w:r>
      <w:r>
        <w:fldChar w:fldCharType="end"/>
      </w:r>
    </w:p>
    <w:p w14:paraId="7FCA2DB5" w14:textId="77777777" w:rsidR="008C2A11" w:rsidRPr="00714B4F" w:rsidRDefault="008C2A11">
      <w:pPr>
        <w:pStyle w:val="TOC4"/>
        <w:rPr>
          <w:rFonts w:ascii="Calibri" w:eastAsia="Malgun Gothic" w:hAnsi="Calibri"/>
          <w:sz w:val="22"/>
          <w:szCs w:val="22"/>
        </w:rPr>
      </w:pPr>
      <w:r w:rsidRPr="0020577D">
        <w:rPr>
          <w:lang w:val="fr-FR"/>
        </w:rPr>
        <w:t>9.1.</w:t>
      </w:r>
      <w:r w:rsidRPr="0020577D">
        <w:rPr>
          <w:rFonts w:eastAsia="SimSun"/>
          <w:lang w:val="fr-FR" w:eastAsia="zh-CN"/>
        </w:rPr>
        <w:t>3.9</w:t>
      </w:r>
      <w:r w:rsidRPr="00714B4F">
        <w:rPr>
          <w:rFonts w:ascii="Calibri" w:eastAsia="Malgun Gothic" w:hAnsi="Calibri"/>
          <w:sz w:val="22"/>
          <w:szCs w:val="22"/>
        </w:rPr>
        <w:tab/>
      </w:r>
      <w:r w:rsidRPr="0020577D">
        <w:rPr>
          <w:lang w:val="fr-FR" w:eastAsia="ja-JP"/>
        </w:rPr>
        <w:t xml:space="preserve">CELL ACTIVATION </w:t>
      </w:r>
      <w:r w:rsidRPr="0020577D">
        <w:rPr>
          <w:rFonts w:eastAsia="SimSun"/>
          <w:lang w:val="fr-FR" w:eastAsia="zh-CN"/>
        </w:rPr>
        <w:t>FAILURE</w:t>
      </w:r>
      <w:r>
        <w:tab/>
      </w:r>
      <w:r>
        <w:fldChar w:fldCharType="begin" w:fldLock="1"/>
      </w:r>
      <w:r>
        <w:instrText xml:space="preserve"> PAGEREF _Toc120032380 \h </w:instrText>
      </w:r>
      <w:r>
        <w:fldChar w:fldCharType="separate"/>
      </w:r>
      <w:r>
        <w:t>138</w:t>
      </w:r>
      <w:r>
        <w:fldChar w:fldCharType="end"/>
      </w:r>
    </w:p>
    <w:p w14:paraId="0A4862DB" w14:textId="77777777" w:rsidR="008C2A11" w:rsidRPr="00714B4F" w:rsidRDefault="008C2A11">
      <w:pPr>
        <w:pStyle w:val="TOC4"/>
        <w:rPr>
          <w:rFonts w:ascii="Calibri" w:eastAsia="Malgun Gothic" w:hAnsi="Calibri"/>
          <w:sz w:val="22"/>
          <w:szCs w:val="22"/>
        </w:rPr>
      </w:pPr>
      <w:r w:rsidRPr="0020577D">
        <w:rPr>
          <w:rFonts w:eastAsia="Batang"/>
        </w:rPr>
        <w:t>9.1.3.10</w:t>
      </w:r>
      <w:r w:rsidRPr="00714B4F">
        <w:rPr>
          <w:rFonts w:ascii="Calibri" w:eastAsia="Malgun Gothic" w:hAnsi="Calibri"/>
          <w:sz w:val="22"/>
          <w:szCs w:val="22"/>
        </w:rPr>
        <w:tab/>
      </w:r>
      <w:r w:rsidRPr="0020577D">
        <w:rPr>
          <w:rFonts w:eastAsia="Batang"/>
          <w:lang w:eastAsia="zh-CN"/>
        </w:rPr>
        <w:t>RESET REQUEST</w:t>
      </w:r>
      <w:r>
        <w:tab/>
      </w:r>
      <w:r>
        <w:fldChar w:fldCharType="begin" w:fldLock="1"/>
      </w:r>
      <w:r>
        <w:instrText xml:space="preserve"> PAGEREF _Toc120032381 \h </w:instrText>
      </w:r>
      <w:r>
        <w:fldChar w:fldCharType="separate"/>
      </w:r>
      <w:r>
        <w:t>138</w:t>
      </w:r>
      <w:r>
        <w:fldChar w:fldCharType="end"/>
      </w:r>
    </w:p>
    <w:p w14:paraId="160526D4" w14:textId="77777777" w:rsidR="008C2A11" w:rsidRPr="00714B4F" w:rsidRDefault="008C2A11">
      <w:pPr>
        <w:pStyle w:val="TOC4"/>
        <w:rPr>
          <w:rFonts w:ascii="Calibri" w:eastAsia="Malgun Gothic" w:hAnsi="Calibri"/>
          <w:sz w:val="22"/>
          <w:szCs w:val="22"/>
        </w:rPr>
      </w:pPr>
      <w:r>
        <w:t>9.1.3.11</w:t>
      </w:r>
      <w:r w:rsidRPr="00714B4F">
        <w:rPr>
          <w:rFonts w:ascii="Calibri" w:eastAsia="Malgun Gothic" w:hAnsi="Calibri"/>
          <w:sz w:val="22"/>
          <w:szCs w:val="22"/>
        </w:rPr>
        <w:tab/>
      </w:r>
      <w:r w:rsidRPr="0020577D">
        <w:rPr>
          <w:rFonts w:eastAsia="SimSun"/>
          <w:lang w:eastAsia="zh-CN"/>
        </w:rPr>
        <w:t>RESET RESPONSE</w:t>
      </w:r>
      <w:r>
        <w:tab/>
      </w:r>
      <w:r>
        <w:fldChar w:fldCharType="begin" w:fldLock="1"/>
      </w:r>
      <w:r>
        <w:instrText xml:space="preserve"> PAGEREF _Toc120032382 \h </w:instrText>
      </w:r>
      <w:r>
        <w:fldChar w:fldCharType="separate"/>
      </w:r>
      <w:r>
        <w:t>138</w:t>
      </w:r>
      <w:r>
        <w:fldChar w:fldCharType="end"/>
      </w:r>
    </w:p>
    <w:p w14:paraId="5EAF607D" w14:textId="77777777" w:rsidR="008C2A11" w:rsidRPr="00714B4F" w:rsidRDefault="008C2A11">
      <w:pPr>
        <w:pStyle w:val="TOC4"/>
        <w:rPr>
          <w:rFonts w:ascii="Calibri" w:eastAsia="Malgun Gothic" w:hAnsi="Calibri"/>
          <w:sz w:val="22"/>
          <w:szCs w:val="22"/>
        </w:rPr>
      </w:pPr>
      <w:r>
        <w:t>9.1.3.12</w:t>
      </w:r>
      <w:r w:rsidRPr="00714B4F">
        <w:rPr>
          <w:rFonts w:ascii="Calibri" w:eastAsia="Malgun Gothic" w:hAnsi="Calibri"/>
          <w:sz w:val="22"/>
          <w:szCs w:val="22"/>
        </w:rPr>
        <w:tab/>
      </w:r>
      <w:r>
        <w:t>ERROR INDICATION</w:t>
      </w:r>
      <w:r>
        <w:tab/>
      </w:r>
      <w:r>
        <w:fldChar w:fldCharType="begin" w:fldLock="1"/>
      </w:r>
      <w:r>
        <w:instrText xml:space="preserve"> PAGEREF _Toc120032383 \h </w:instrText>
      </w:r>
      <w:r>
        <w:fldChar w:fldCharType="separate"/>
      </w:r>
      <w:r>
        <w:t>139</w:t>
      </w:r>
      <w:r>
        <w:fldChar w:fldCharType="end"/>
      </w:r>
    </w:p>
    <w:p w14:paraId="09159493" w14:textId="77777777" w:rsidR="008C2A11" w:rsidRPr="00714B4F" w:rsidRDefault="008C2A11">
      <w:pPr>
        <w:pStyle w:val="TOC4"/>
        <w:rPr>
          <w:rFonts w:ascii="Calibri" w:eastAsia="Malgun Gothic" w:hAnsi="Calibri"/>
          <w:sz w:val="22"/>
          <w:szCs w:val="22"/>
        </w:rPr>
      </w:pPr>
      <w:r>
        <w:t>9.1.3.13</w:t>
      </w:r>
      <w:r w:rsidRPr="00714B4F">
        <w:rPr>
          <w:rFonts w:ascii="Calibri" w:eastAsia="Malgun Gothic" w:hAnsi="Calibri"/>
          <w:sz w:val="22"/>
          <w:szCs w:val="22"/>
        </w:rPr>
        <w:tab/>
      </w:r>
      <w:r>
        <w:t>XN REMOVAL REQUEST</w:t>
      </w:r>
      <w:r>
        <w:tab/>
      </w:r>
      <w:r>
        <w:fldChar w:fldCharType="begin" w:fldLock="1"/>
      </w:r>
      <w:r>
        <w:instrText xml:space="preserve"> PAGEREF _Toc120032384 \h </w:instrText>
      </w:r>
      <w:r>
        <w:fldChar w:fldCharType="separate"/>
      </w:r>
      <w:r>
        <w:t>140</w:t>
      </w:r>
      <w:r>
        <w:fldChar w:fldCharType="end"/>
      </w:r>
    </w:p>
    <w:p w14:paraId="1BF173DE" w14:textId="77777777" w:rsidR="008C2A11" w:rsidRPr="00714B4F" w:rsidRDefault="008C2A11">
      <w:pPr>
        <w:pStyle w:val="TOC4"/>
        <w:rPr>
          <w:rFonts w:ascii="Calibri" w:eastAsia="Malgun Gothic" w:hAnsi="Calibri"/>
          <w:sz w:val="22"/>
          <w:szCs w:val="22"/>
        </w:rPr>
      </w:pPr>
      <w:r>
        <w:t>9.1.3.14</w:t>
      </w:r>
      <w:r w:rsidRPr="00714B4F">
        <w:rPr>
          <w:rFonts w:ascii="Calibri" w:eastAsia="Malgun Gothic" w:hAnsi="Calibri"/>
          <w:sz w:val="22"/>
          <w:szCs w:val="22"/>
        </w:rPr>
        <w:tab/>
      </w:r>
      <w:r>
        <w:t>XN REMOVAL RESPONSE</w:t>
      </w:r>
      <w:r>
        <w:tab/>
      </w:r>
      <w:r>
        <w:fldChar w:fldCharType="begin" w:fldLock="1"/>
      </w:r>
      <w:r>
        <w:instrText xml:space="preserve"> PAGEREF _Toc120032385 \h </w:instrText>
      </w:r>
      <w:r>
        <w:fldChar w:fldCharType="separate"/>
      </w:r>
      <w:r>
        <w:t>140</w:t>
      </w:r>
      <w:r>
        <w:fldChar w:fldCharType="end"/>
      </w:r>
    </w:p>
    <w:p w14:paraId="18F6C26C" w14:textId="77777777" w:rsidR="008C2A11" w:rsidRPr="00714B4F" w:rsidRDefault="008C2A11">
      <w:pPr>
        <w:pStyle w:val="TOC4"/>
        <w:rPr>
          <w:rFonts w:ascii="Calibri" w:eastAsia="Malgun Gothic" w:hAnsi="Calibri"/>
          <w:sz w:val="22"/>
          <w:szCs w:val="22"/>
        </w:rPr>
      </w:pPr>
      <w:r>
        <w:t>9.1.3.15</w:t>
      </w:r>
      <w:r w:rsidRPr="00714B4F">
        <w:rPr>
          <w:rFonts w:ascii="Calibri" w:eastAsia="Malgun Gothic" w:hAnsi="Calibri"/>
          <w:sz w:val="22"/>
          <w:szCs w:val="22"/>
        </w:rPr>
        <w:tab/>
      </w:r>
      <w:r>
        <w:t>XN REMOVAL FAILURE</w:t>
      </w:r>
      <w:r>
        <w:tab/>
      </w:r>
      <w:r>
        <w:fldChar w:fldCharType="begin" w:fldLock="1"/>
      </w:r>
      <w:r>
        <w:instrText xml:space="preserve"> PAGEREF _Toc120032386 \h </w:instrText>
      </w:r>
      <w:r>
        <w:fldChar w:fldCharType="separate"/>
      </w:r>
      <w:r>
        <w:t>140</w:t>
      </w:r>
      <w:r>
        <w:fldChar w:fldCharType="end"/>
      </w:r>
    </w:p>
    <w:p w14:paraId="4D8D7A9B" w14:textId="77777777" w:rsidR="008C2A11" w:rsidRPr="00714B4F" w:rsidRDefault="008C2A11">
      <w:pPr>
        <w:pStyle w:val="TOC4"/>
        <w:rPr>
          <w:rFonts w:ascii="Calibri" w:eastAsia="Malgun Gothic" w:hAnsi="Calibri"/>
          <w:sz w:val="22"/>
          <w:szCs w:val="22"/>
        </w:rPr>
      </w:pPr>
      <w:r>
        <w:rPr>
          <w:lang w:eastAsia="zh-CN"/>
        </w:rPr>
        <w:t>9.1.3</w:t>
      </w:r>
      <w:r>
        <w:t>.16</w:t>
      </w:r>
      <w:r w:rsidRPr="00714B4F">
        <w:rPr>
          <w:rFonts w:ascii="Calibri" w:eastAsia="Malgun Gothic" w:hAnsi="Calibri"/>
          <w:sz w:val="22"/>
          <w:szCs w:val="22"/>
        </w:rPr>
        <w:tab/>
      </w:r>
      <w:r>
        <w:t>FAILURE INDICATION</w:t>
      </w:r>
      <w:r>
        <w:tab/>
      </w:r>
      <w:r>
        <w:fldChar w:fldCharType="begin" w:fldLock="1"/>
      </w:r>
      <w:r>
        <w:instrText xml:space="preserve"> PAGEREF _Toc120032387 \h </w:instrText>
      </w:r>
      <w:r>
        <w:fldChar w:fldCharType="separate"/>
      </w:r>
      <w:r>
        <w:t>140</w:t>
      </w:r>
      <w:r>
        <w:fldChar w:fldCharType="end"/>
      </w:r>
    </w:p>
    <w:p w14:paraId="47A57030" w14:textId="77777777" w:rsidR="008C2A11" w:rsidRPr="00714B4F" w:rsidRDefault="008C2A11">
      <w:pPr>
        <w:pStyle w:val="TOC4"/>
        <w:rPr>
          <w:rFonts w:ascii="Calibri" w:eastAsia="Malgun Gothic" w:hAnsi="Calibri"/>
          <w:sz w:val="22"/>
          <w:szCs w:val="22"/>
        </w:rPr>
      </w:pPr>
      <w:r>
        <w:rPr>
          <w:lang w:eastAsia="zh-CN"/>
        </w:rPr>
        <w:t>9.1.3.17</w:t>
      </w:r>
      <w:r w:rsidRPr="00714B4F">
        <w:rPr>
          <w:rFonts w:ascii="Calibri" w:eastAsia="Malgun Gothic" w:hAnsi="Calibri"/>
          <w:sz w:val="22"/>
          <w:szCs w:val="22"/>
        </w:rPr>
        <w:tab/>
      </w:r>
      <w:r>
        <w:rPr>
          <w:lang w:eastAsia="zh-CN"/>
        </w:rPr>
        <w:t>HANDOVER</w:t>
      </w:r>
      <w:r>
        <w:t xml:space="preserve"> REPORT</w:t>
      </w:r>
      <w:r>
        <w:tab/>
      </w:r>
      <w:r>
        <w:fldChar w:fldCharType="begin" w:fldLock="1"/>
      </w:r>
      <w:r>
        <w:instrText xml:space="preserve"> PAGEREF _Toc120032388 \h </w:instrText>
      </w:r>
      <w:r>
        <w:fldChar w:fldCharType="separate"/>
      </w:r>
      <w:r>
        <w:t>142</w:t>
      </w:r>
      <w:r>
        <w:fldChar w:fldCharType="end"/>
      </w:r>
    </w:p>
    <w:p w14:paraId="30CDC026" w14:textId="77777777" w:rsidR="008C2A11" w:rsidRPr="00714B4F" w:rsidRDefault="008C2A11">
      <w:pPr>
        <w:pStyle w:val="TOC4"/>
        <w:rPr>
          <w:rFonts w:ascii="Calibri" w:eastAsia="Malgun Gothic" w:hAnsi="Calibri"/>
          <w:sz w:val="22"/>
          <w:szCs w:val="22"/>
        </w:rPr>
      </w:pPr>
      <w:r>
        <w:t>9.1.3.18</w:t>
      </w:r>
      <w:r w:rsidRPr="00714B4F">
        <w:rPr>
          <w:rFonts w:ascii="Calibri" w:eastAsia="Malgun Gothic" w:hAnsi="Calibri"/>
          <w:sz w:val="22"/>
          <w:szCs w:val="22"/>
        </w:rPr>
        <w:tab/>
      </w:r>
      <w:r>
        <w:t>RESOURCE STATUS REQUEST</w:t>
      </w:r>
      <w:r>
        <w:tab/>
      </w:r>
      <w:r>
        <w:fldChar w:fldCharType="begin" w:fldLock="1"/>
      </w:r>
      <w:r>
        <w:instrText xml:space="preserve"> PAGEREF _Toc120032389 \h </w:instrText>
      </w:r>
      <w:r>
        <w:fldChar w:fldCharType="separate"/>
      </w:r>
      <w:r>
        <w:t>144</w:t>
      </w:r>
      <w:r>
        <w:fldChar w:fldCharType="end"/>
      </w:r>
    </w:p>
    <w:p w14:paraId="60513C0F" w14:textId="77777777" w:rsidR="008C2A11" w:rsidRPr="00714B4F" w:rsidRDefault="008C2A11">
      <w:pPr>
        <w:pStyle w:val="TOC4"/>
        <w:rPr>
          <w:rFonts w:ascii="Calibri" w:eastAsia="Malgun Gothic" w:hAnsi="Calibri"/>
          <w:sz w:val="22"/>
          <w:szCs w:val="22"/>
        </w:rPr>
      </w:pPr>
      <w:r>
        <w:t>9.1.3.19</w:t>
      </w:r>
      <w:r w:rsidRPr="00714B4F">
        <w:rPr>
          <w:rFonts w:ascii="Calibri" w:eastAsia="Malgun Gothic" w:hAnsi="Calibri"/>
          <w:sz w:val="22"/>
          <w:szCs w:val="22"/>
        </w:rPr>
        <w:tab/>
      </w:r>
      <w:r>
        <w:t>RESOURCE STATUS RESPONSE</w:t>
      </w:r>
      <w:r>
        <w:tab/>
      </w:r>
      <w:r>
        <w:fldChar w:fldCharType="begin" w:fldLock="1"/>
      </w:r>
      <w:r>
        <w:instrText xml:space="preserve"> PAGEREF _Toc120032390 \h </w:instrText>
      </w:r>
      <w:r>
        <w:fldChar w:fldCharType="separate"/>
      </w:r>
      <w:r>
        <w:t>147</w:t>
      </w:r>
      <w:r>
        <w:fldChar w:fldCharType="end"/>
      </w:r>
    </w:p>
    <w:p w14:paraId="2779E584" w14:textId="77777777" w:rsidR="008C2A11" w:rsidRPr="00714B4F" w:rsidRDefault="008C2A11">
      <w:pPr>
        <w:pStyle w:val="TOC4"/>
        <w:rPr>
          <w:rFonts w:ascii="Calibri" w:eastAsia="Malgun Gothic" w:hAnsi="Calibri"/>
          <w:sz w:val="22"/>
          <w:szCs w:val="22"/>
        </w:rPr>
      </w:pPr>
      <w:r>
        <w:t>9.1.3.20</w:t>
      </w:r>
      <w:r w:rsidRPr="00714B4F">
        <w:rPr>
          <w:rFonts w:ascii="Calibri" w:eastAsia="Malgun Gothic" w:hAnsi="Calibri"/>
          <w:sz w:val="22"/>
          <w:szCs w:val="22"/>
        </w:rPr>
        <w:tab/>
      </w:r>
      <w:r>
        <w:t>RESOURCE STATUS FAILURE</w:t>
      </w:r>
      <w:r>
        <w:tab/>
      </w:r>
      <w:r>
        <w:fldChar w:fldCharType="begin" w:fldLock="1"/>
      </w:r>
      <w:r>
        <w:instrText xml:space="preserve"> PAGEREF _Toc120032391 \h </w:instrText>
      </w:r>
      <w:r>
        <w:fldChar w:fldCharType="separate"/>
      </w:r>
      <w:r>
        <w:t>147</w:t>
      </w:r>
      <w:r>
        <w:fldChar w:fldCharType="end"/>
      </w:r>
    </w:p>
    <w:p w14:paraId="0A66B92C" w14:textId="77777777" w:rsidR="008C2A11" w:rsidRPr="00714B4F" w:rsidRDefault="008C2A11">
      <w:pPr>
        <w:pStyle w:val="TOC4"/>
        <w:rPr>
          <w:rFonts w:ascii="Calibri" w:eastAsia="Malgun Gothic" w:hAnsi="Calibri"/>
          <w:sz w:val="22"/>
          <w:szCs w:val="22"/>
        </w:rPr>
      </w:pPr>
      <w:r>
        <w:t>9.1.3.21</w:t>
      </w:r>
      <w:r w:rsidRPr="00714B4F">
        <w:rPr>
          <w:rFonts w:ascii="Calibri" w:eastAsia="Malgun Gothic" w:hAnsi="Calibri"/>
          <w:sz w:val="22"/>
          <w:szCs w:val="22"/>
        </w:rPr>
        <w:tab/>
      </w:r>
      <w:r>
        <w:t>RESOURCE STATUS UPDATE</w:t>
      </w:r>
      <w:r>
        <w:tab/>
      </w:r>
      <w:r>
        <w:fldChar w:fldCharType="begin" w:fldLock="1"/>
      </w:r>
      <w:r>
        <w:instrText xml:space="preserve"> PAGEREF _Toc120032392 \h </w:instrText>
      </w:r>
      <w:r>
        <w:fldChar w:fldCharType="separate"/>
      </w:r>
      <w:r>
        <w:t>147</w:t>
      </w:r>
      <w:r>
        <w:fldChar w:fldCharType="end"/>
      </w:r>
    </w:p>
    <w:p w14:paraId="21DA73A6" w14:textId="77777777" w:rsidR="008C2A11" w:rsidRPr="00714B4F" w:rsidRDefault="008C2A11">
      <w:pPr>
        <w:pStyle w:val="TOC4"/>
        <w:rPr>
          <w:rFonts w:ascii="Calibri" w:eastAsia="Malgun Gothic" w:hAnsi="Calibri"/>
          <w:sz w:val="22"/>
          <w:szCs w:val="22"/>
        </w:rPr>
      </w:pPr>
      <w:r>
        <w:t>9.1.3.22</w:t>
      </w:r>
      <w:r w:rsidRPr="00714B4F">
        <w:rPr>
          <w:rFonts w:ascii="Calibri" w:eastAsia="Malgun Gothic" w:hAnsi="Calibri"/>
          <w:sz w:val="22"/>
          <w:szCs w:val="22"/>
        </w:rPr>
        <w:tab/>
      </w:r>
      <w:r>
        <w:t>MOBILITY CHANGE REQUEST</w:t>
      </w:r>
      <w:r>
        <w:tab/>
      </w:r>
      <w:r>
        <w:fldChar w:fldCharType="begin" w:fldLock="1"/>
      </w:r>
      <w:r>
        <w:instrText xml:space="preserve"> PAGEREF _Toc120032393 \h </w:instrText>
      </w:r>
      <w:r>
        <w:fldChar w:fldCharType="separate"/>
      </w:r>
      <w:r>
        <w:t>148</w:t>
      </w:r>
      <w:r>
        <w:fldChar w:fldCharType="end"/>
      </w:r>
    </w:p>
    <w:p w14:paraId="549376A7" w14:textId="77777777" w:rsidR="008C2A11" w:rsidRPr="00714B4F" w:rsidRDefault="008C2A11">
      <w:pPr>
        <w:pStyle w:val="TOC4"/>
        <w:rPr>
          <w:rFonts w:ascii="Calibri" w:eastAsia="Malgun Gothic" w:hAnsi="Calibri"/>
          <w:sz w:val="22"/>
          <w:szCs w:val="22"/>
        </w:rPr>
      </w:pPr>
      <w:r>
        <w:t>9.1.3.23</w:t>
      </w:r>
      <w:r w:rsidRPr="00714B4F">
        <w:rPr>
          <w:rFonts w:ascii="Calibri" w:eastAsia="Malgun Gothic" w:hAnsi="Calibri"/>
          <w:sz w:val="22"/>
          <w:szCs w:val="22"/>
        </w:rPr>
        <w:tab/>
      </w:r>
      <w:r>
        <w:t>MOBILITY CHANGE ACKNOWLEDGE</w:t>
      </w:r>
      <w:r>
        <w:tab/>
      </w:r>
      <w:r>
        <w:fldChar w:fldCharType="begin" w:fldLock="1"/>
      </w:r>
      <w:r>
        <w:instrText xml:space="preserve"> PAGEREF _Toc120032394 \h </w:instrText>
      </w:r>
      <w:r>
        <w:fldChar w:fldCharType="separate"/>
      </w:r>
      <w:r>
        <w:t>148</w:t>
      </w:r>
      <w:r>
        <w:fldChar w:fldCharType="end"/>
      </w:r>
    </w:p>
    <w:p w14:paraId="383BCC38" w14:textId="77777777" w:rsidR="008C2A11" w:rsidRPr="00714B4F" w:rsidRDefault="008C2A11">
      <w:pPr>
        <w:pStyle w:val="TOC4"/>
        <w:rPr>
          <w:rFonts w:ascii="Calibri" w:eastAsia="Malgun Gothic" w:hAnsi="Calibri"/>
          <w:sz w:val="22"/>
          <w:szCs w:val="22"/>
        </w:rPr>
      </w:pPr>
      <w:r>
        <w:t>9.1.3.24</w:t>
      </w:r>
      <w:r w:rsidRPr="00714B4F">
        <w:rPr>
          <w:rFonts w:ascii="Calibri" w:eastAsia="Malgun Gothic" w:hAnsi="Calibri"/>
          <w:sz w:val="22"/>
          <w:szCs w:val="22"/>
        </w:rPr>
        <w:tab/>
      </w:r>
      <w:r>
        <w:t>MOBILITY CHANGE FAILURE</w:t>
      </w:r>
      <w:r>
        <w:tab/>
      </w:r>
      <w:r>
        <w:fldChar w:fldCharType="begin" w:fldLock="1"/>
      </w:r>
      <w:r>
        <w:instrText xml:space="preserve"> PAGEREF _Toc120032395 \h </w:instrText>
      </w:r>
      <w:r>
        <w:fldChar w:fldCharType="separate"/>
      </w:r>
      <w:r>
        <w:t>149</w:t>
      </w:r>
      <w:r>
        <w:fldChar w:fldCharType="end"/>
      </w:r>
    </w:p>
    <w:p w14:paraId="69165B3B" w14:textId="77777777" w:rsidR="008C2A11" w:rsidRPr="00714B4F" w:rsidRDefault="008C2A11">
      <w:pPr>
        <w:pStyle w:val="TOC4"/>
        <w:rPr>
          <w:rFonts w:ascii="Calibri" w:eastAsia="Malgun Gothic" w:hAnsi="Calibri"/>
          <w:sz w:val="22"/>
          <w:szCs w:val="22"/>
        </w:rPr>
      </w:pPr>
      <w:r>
        <w:rPr>
          <w:lang w:eastAsia="zh-CN"/>
        </w:rPr>
        <w:t>9.1.3.25</w:t>
      </w:r>
      <w:r w:rsidRPr="00714B4F">
        <w:rPr>
          <w:rFonts w:ascii="Calibri" w:eastAsia="Malgun Gothic" w:hAnsi="Calibri"/>
          <w:sz w:val="22"/>
          <w:szCs w:val="22"/>
        </w:rPr>
        <w:tab/>
      </w:r>
      <w:r>
        <w:rPr>
          <w:lang w:eastAsia="zh-CN"/>
        </w:rPr>
        <w:t>ACCESS AND MOBILITY INDICATION</w:t>
      </w:r>
      <w:r>
        <w:tab/>
      </w:r>
      <w:r>
        <w:fldChar w:fldCharType="begin" w:fldLock="1"/>
      </w:r>
      <w:r>
        <w:instrText xml:space="preserve"> PAGEREF _Toc120032396 \h </w:instrText>
      </w:r>
      <w:r>
        <w:fldChar w:fldCharType="separate"/>
      </w:r>
      <w:r>
        <w:t>149</w:t>
      </w:r>
      <w:r>
        <w:fldChar w:fldCharType="end"/>
      </w:r>
    </w:p>
    <w:p w14:paraId="19B6CCF0" w14:textId="77777777" w:rsidR="008C2A11" w:rsidRPr="00714B4F" w:rsidRDefault="008C2A11">
      <w:pPr>
        <w:pStyle w:val="TOC2"/>
        <w:rPr>
          <w:rFonts w:ascii="Calibri" w:eastAsia="Malgun Gothic" w:hAnsi="Calibri"/>
          <w:sz w:val="22"/>
          <w:szCs w:val="22"/>
        </w:rPr>
      </w:pPr>
      <w:r>
        <w:t>9.2</w:t>
      </w:r>
      <w:r w:rsidRPr="00714B4F">
        <w:rPr>
          <w:rFonts w:ascii="Calibri" w:eastAsia="Malgun Gothic" w:hAnsi="Calibri"/>
          <w:sz w:val="22"/>
          <w:szCs w:val="22"/>
        </w:rPr>
        <w:tab/>
      </w:r>
      <w:r>
        <w:t>Information Element definitions</w:t>
      </w:r>
      <w:r>
        <w:tab/>
      </w:r>
      <w:r>
        <w:fldChar w:fldCharType="begin" w:fldLock="1"/>
      </w:r>
      <w:r>
        <w:instrText xml:space="preserve"> PAGEREF _Toc120032397 \h </w:instrText>
      </w:r>
      <w:r>
        <w:fldChar w:fldCharType="separate"/>
      </w:r>
      <w:r>
        <w:t>150</w:t>
      </w:r>
      <w:r>
        <w:fldChar w:fldCharType="end"/>
      </w:r>
    </w:p>
    <w:p w14:paraId="14E0D940" w14:textId="77777777" w:rsidR="008C2A11" w:rsidRPr="00714B4F" w:rsidRDefault="008C2A11">
      <w:pPr>
        <w:pStyle w:val="TOC3"/>
        <w:rPr>
          <w:rFonts w:ascii="Calibri" w:eastAsia="Malgun Gothic" w:hAnsi="Calibri"/>
          <w:sz w:val="22"/>
          <w:szCs w:val="22"/>
        </w:rPr>
      </w:pPr>
      <w:r>
        <w:t>9.2.0</w:t>
      </w:r>
      <w:r w:rsidRPr="00714B4F">
        <w:rPr>
          <w:rFonts w:ascii="Calibri" w:eastAsia="Malgun Gothic" w:hAnsi="Calibri"/>
          <w:sz w:val="22"/>
          <w:szCs w:val="22"/>
        </w:rPr>
        <w:tab/>
      </w:r>
      <w:r>
        <w:t>General</w:t>
      </w:r>
      <w:r>
        <w:tab/>
      </w:r>
      <w:r>
        <w:fldChar w:fldCharType="begin" w:fldLock="1"/>
      </w:r>
      <w:r>
        <w:instrText xml:space="preserve"> PAGEREF _Toc120032398 \h </w:instrText>
      </w:r>
      <w:r>
        <w:fldChar w:fldCharType="separate"/>
      </w:r>
      <w:r>
        <w:t>150</w:t>
      </w:r>
      <w:r>
        <w:fldChar w:fldCharType="end"/>
      </w:r>
    </w:p>
    <w:p w14:paraId="10FB195C" w14:textId="77777777" w:rsidR="008C2A11" w:rsidRPr="00714B4F" w:rsidRDefault="008C2A11">
      <w:pPr>
        <w:pStyle w:val="TOC3"/>
        <w:rPr>
          <w:rFonts w:ascii="Calibri" w:eastAsia="Malgun Gothic" w:hAnsi="Calibri"/>
          <w:sz w:val="22"/>
          <w:szCs w:val="22"/>
        </w:rPr>
      </w:pPr>
      <w:r>
        <w:t>9.2.1</w:t>
      </w:r>
      <w:r w:rsidRPr="00714B4F">
        <w:rPr>
          <w:rFonts w:ascii="Calibri" w:eastAsia="Malgun Gothic" w:hAnsi="Calibri"/>
          <w:sz w:val="22"/>
          <w:szCs w:val="22"/>
        </w:rPr>
        <w:tab/>
      </w:r>
      <w:r>
        <w:t>Container and List IE definitions</w:t>
      </w:r>
      <w:r>
        <w:tab/>
      </w:r>
      <w:r>
        <w:fldChar w:fldCharType="begin" w:fldLock="1"/>
      </w:r>
      <w:r>
        <w:instrText xml:space="preserve"> PAGEREF _Toc120032399 \h </w:instrText>
      </w:r>
      <w:r>
        <w:fldChar w:fldCharType="separate"/>
      </w:r>
      <w:r>
        <w:t>150</w:t>
      </w:r>
      <w:r>
        <w:fldChar w:fldCharType="end"/>
      </w:r>
    </w:p>
    <w:p w14:paraId="0C089F3D" w14:textId="77777777" w:rsidR="008C2A11" w:rsidRPr="00714B4F" w:rsidRDefault="008C2A11">
      <w:pPr>
        <w:pStyle w:val="TOC4"/>
        <w:rPr>
          <w:rFonts w:ascii="Calibri" w:eastAsia="Malgun Gothic" w:hAnsi="Calibri"/>
          <w:sz w:val="22"/>
          <w:szCs w:val="22"/>
        </w:rPr>
      </w:pPr>
      <w:r>
        <w:t>9.2.1.1</w:t>
      </w:r>
      <w:r w:rsidRPr="00714B4F">
        <w:rPr>
          <w:rFonts w:ascii="Calibri" w:eastAsia="Malgun Gothic" w:hAnsi="Calibri"/>
          <w:sz w:val="22"/>
          <w:szCs w:val="22"/>
        </w:rPr>
        <w:tab/>
      </w:r>
      <w:r>
        <w:t>PDU Session Resources To Be Setup List</w:t>
      </w:r>
      <w:r>
        <w:tab/>
      </w:r>
      <w:r>
        <w:fldChar w:fldCharType="begin" w:fldLock="1"/>
      </w:r>
      <w:r>
        <w:instrText xml:space="preserve"> PAGEREF _Toc120032400 \h </w:instrText>
      </w:r>
      <w:r>
        <w:fldChar w:fldCharType="separate"/>
      </w:r>
      <w:r>
        <w:t>150</w:t>
      </w:r>
      <w:r>
        <w:fldChar w:fldCharType="end"/>
      </w:r>
    </w:p>
    <w:p w14:paraId="41D19F35" w14:textId="77777777" w:rsidR="008C2A11" w:rsidRPr="00714B4F" w:rsidRDefault="008C2A11">
      <w:pPr>
        <w:pStyle w:val="TOC4"/>
        <w:rPr>
          <w:rFonts w:ascii="Calibri" w:eastAsia="Malgun Gothic" w:hAnsi="Calibri"/>
          <w:sz w:val="22"/>
          <w:szCs w:val="22"/>
        </w:rPr>
      </w:pPr>
      <w:r w:rsidRPr="0020577D">
        <w:rPr>
          <w:lang w:val="fr-FR"/>
        </w:rPr>
        <w:t>9.2.1.2</w:t>
      </w:r>
      <w:r w:rsidRPr="00714B4F">
        <w:rPr>
          <w:rFonts w:ascii="Calibri" w:eastAsia="Malgun Gothic" w:hAnsi="Calibri"/>
          <w:sz w:val="22"/>
          <w:szCs w:val="22"/>
        </w:rPr>
        <w:tab/>
      </w:r>
      <w:r w:rsidRPr="0020577D">
        <w:rPr>
          <w:lang w:val="fr-FR"/>
        </w:rPr>
        <w:t>PDU Session Resources Admitted List</w:t>
      </w:r>
      <w:r>
        <w:tab/>
      </w:r>
      <w:r>
        <w:fldChar w:fldCharType="begin" w:fldLock="1"/>
      </w:r>
      <w:r>
        <w:instrText xml:space="preserve"> PAGEREF _Toc120032401 \h </w:instrText>
      </w:r>
      <w:r>
        <w:fldChar w:fldCharType="separate"/>
      </w:r>
      <w:r>
        <w:t>152</w:t>
      </w:r>
      <w:r>
        <w:fldChar w:fldCharType="end"/>
      </w:r>
    </w:p>
    <w:p w14:paraId="21D58900" w14:textId="77777777" w:rsidR="008C2A11" w:rsidRPr="00714B4F" w:rsidRDefault="008C2A11">
      <w:pPr>
        <w:pStyle w:val="TOC4"/>
        <w:rPr>
          <w:rFonts w:ascii="Calibri" w:eastAsia="Malgun Gothic" w:hAnsi="Calibri"/>
          <w:sz w:val="22"/>
          <w:szCs w:val="22"/>
        </w:rPr>
      </w:pPr>
      <w:r>
        <w:t>9.2.1.3</w:t>
      </w:r>
      <w:r w:rsidRPr="00714B4F">
        <w:rPr>
          <w:rFonts w:ascii="Calibri" w:eastAsia="Malgun Gothic" w:hAnsi="Calibri"/>
          <w:sz w:val="22"/>
          <w:szCs w:val="22"/>
        </w:rPr>
        <w:tab/>
      </w:r>
      <w:r>
        <w:t>PDU Session Resources Not Admitted List</w:t>
      </w:r>
      <w:r>
        <w:tab/>
      </w:r>
      <w:r>
        <w:fldChar w:fldCharType="begin" w:fldLock="1"/>
      </w:r>
      <w:r>
        <w:instrText xml:space="preserve"> PAGEREF _Toc120032402 \h </w:instrText>
      </w:r>
      <w:r>
        <w:fldChar w:fldCharType="separate"/>
      </w:r>
      <w:r>
        <w:t>153</w:t>
      </w:r>
      <w:r>
        <w:fldChar w:fldCharType="end"/>
      </w:r>
    </w:p>
    <w:p w14:paraId="17F58930" w14:textId="77777777" w:rsidR="008C2A11" w:rsidRPr="00714B4F" w:rsidRDefault="008C2A11">
      <w:pPr>
        <w:pStyle w:val="TOC4"/>
        <w:rPr>
          <w:rFonts w:ascii="Calibri" w:eastAsia="Malgun Gothic" w:hAnsi="Calibri"/>
          <w:sz w:val="22"/>
          <w:szCs w:val="22"/>
        </w:rPr>
      </w:pPr>
      <w:r w:rsidRPr="0020577D">
        <w:rPr>
          <w:lang w:val="fr-FR"/>
        </w:rPr>
        <w:t>9.2.1.4</w:t>
      </w:r>
      <w:r w:rsidRPr="00714B4F">
        <w:rPr>
          <w:rFonts w:ascii="Calibri" w:eastAsia="Malgun Gothic" w:hAnsi="Calibri"/>
          <w:sz w:val="22"/>
          <w:szCs w:val="22"/>
        </w:rPr>
        <w:tab/>
      </w:r>
      <w:r w:rsidRPr="0020577D">
        <w:rPr>
          <w:lang w:val="fr-FR"/>
        </w:rPr>
        <w:t>QoS Flow List with Cause</w:t>
      </w:r>
      <w:r>
        <w:tab/>
      </w:r>
      <w:r>
        <w:fldChar w:fldCharType="begin" w:fldLock="1"/>
      </w:r>
      <w:r>
        <w:instrText xml:space="preserve"> PAGEREF _Toc120032403 \h </w:instrText>
      </w:r>
      <w:r>
        <w:fldChar w:fldCharType="separate"/>
      </w:r>
      <w:r>
        <w:t>153</w:t>
      </w:r>
      <w:r>
        <w:fldChar w:fldCharType="end"/>
      </w:r>
    </w:p>
    <w:p w14:paraId="419CB527" w14:textId="77777777" w:rsidR="008C2A11" w:rsidRPr="00714B4F" w:rsidRDefault="008C2A11">
      <w:pPr>
        <w:pStyle w:val="TOC4"/>
        <w:rPr>
          <w:rFonts w:ascii="Calibri" w:eastAsia="Malgun Gothic" w:hAnsi="Calibri"/>
          <w:sz w:val="22"/>
          <w:szCs w:val="22"/>
        </w:rPr>
      </w:pPr>
      <w:r w:rsidRPr="0020577D">
        <w:rPr>
          <w:lang w:val="fr-FR"/>
        </w:rPr>
        <w:t>9.2.1.4a</w:t>
      </w:r>
      <w:r w:rsidRPr="00714B4F">
        <w:rPr>
          <w:rFonts w:ascii="Calibri" w:eastAsia="Malgun Gothic" w:hAnsi="Calibri"/>
          <w:sz w:val="22"/>
          <w:szCs w:val="22"/>
        </w:rPr>
        <w:tab/>
      </w:r>
      <w:r w:rsidRPr="0020577D">
        <w:rPr>
          <w:lang w:val="fr-FR"/>
        </w:rPr>
        <w:t>QoS Flow List</w:t>
      </w:r>
      <w:r>
        <w:tab/>
      </w:r>
      <w:r>
        <w:fldChar w:fldCharType="begin" w:fldLock="1"/>
      </w:r>
      <w:r>
        <w:instrText xml:space="preserve"> PAGEREF _Toc120032404 \h </w:instrText>
      </w:r>
      <w:r>
        <w:fldChar w:fldCharType="separate"/>
      </w:r>
      <w:r>
        <w:t>153</w:t>
      </w:r>
      <w:r>
        <w:fldChar w:fldCharType="end"/>
      </w:r>
    </w:p>
    <w:p w14:paraId="33DE7448" w14:textId="77777777" w:rsidR="008C2A11" w:rsidRPr="00714B4F" w:rsidRDefault="008C2A11">
      <w:pPr>
        <w:pStyle w:val="TOC4"/>
        <w:rPr>
          <w:rFonts w:ascii="Calibri" w:eastAsia="Malgun Gothic" w:hAnsi="Calibri"/>
          <w:sz w:val="22"/>
          <w:szCs w:val="22"/>
        </w:rPr>
      </w:pPr>
      <w:r>
        <w:t>9.2.1.5</w:t>
      </w:r>
      <w:r w:rsidRPr="00714B4F">
        <w:rPr>
          <w:rFonts w:ascii="Calibri" w:eastAsia="Malgun Gothic" w:hAnsi="Calibri"/>
          <w:sz w:val="22"/>
          <w:szCs w:val="22"/>
        </w:rPr>
        <w:tab/>
      </w:r>
      <w:r>
        <w:t>PDU Session Resource Setup Info – SN terminated</w:t>
      </w:r>
      <w:r>
        <w:tab/>
      </w:r>
      <w:r>
        <w:fldChar w:fldCharType="begin" w:fldLock="1"/>
      </w:r>
      <w:r>
        <w:instrText xml:space="preserve"> PAGEREF _Toc120032405 \h </w:instrText>
      </w:r>
      <w:r>
        <w:fldChar w:fldCharType="separate"/>
      </w:r>
      <w:r>
        <w:t>153</w:t>
      </w:r>
      <w:r>
        <w:fldChar w:fldCharType="end"/>
      </w:r>
    </w:p>
    <w:p w14:paraId="781FC332" w14:textId="77777777" w:rsidR="008C2A11" w:rsidRPr="00714B4F" w:rsidRDefault="008C2A11">
      <w:pPr>
        <w:pStyle w:val="TOC4"/>
        <w:rPr>
          <w:rFonts w:ascii="Calibri" w:eastAsia="Malgun Gothic" w:hAnsi="Calibri"/>
          <w:sz w:val="22"/>
          <w:szCs w:val="22"/>
        </w:rPr>
      </w:pPr>
      <w:r>
        <w:t>9.2.1.6</w:t>
      </w:r>
      <w:r w:rsidRPr="00714B4F">
        <w:rPr>
          <w:rFonts w:ascii="Calibri" w:eastAsia="Malgun Gothic" w:hAnsi="Calibri"/>
          <w:sz w:val="22"/>
          <w:szCs w:val="22"/>
        </w:rPr>
        <w:tab/>
      </w:r>
      <w:r>
        <w:t>PDU Session Resource Setup Response Info – SN terminated</w:t>
      </w:r>
      <w:r>
        <w:tab/>
      </w:r>
      <w:r>
        <w:fldChar w:fldCharType="begin" w:fldLock="1"/>
      </w:r>
      <w:r>
        <w:instrText xml:space="preserve"> PAGEREF _Toc120032406 \h </w:instrText>
      </w:r>
      <w:r>
        <w:fldChar w:fldCharType="separate"/>
      </w:r>
      <w:r>
        <w:t>154</w:t>
      </w:r>
      <w:r>
        <w:fldChar w:fldCharType="end"/>
      </w:r>
    </w:p>
    <w:p w14:paraId="75905B95" w14:textId="77777777" w:rsidR="008C2A11" w:rsidRPr="00714B4F" w:rsidRDefault="008C2A11">
      <w:pPr>
        <w:pStyle w:val="TOC4"/>
        <w:rPr>
          <w:rFonts w:ascii="Calibri" w:eastAsia="Malgun Gothic" w:hAnsi="Calibri"/>
          <w:sz w:val="22"/>
          <w:szCs w:val="22"/>
        </w:rPr>
      </w:pPr>
      <w:r>
        <w:t>9.2.1.7</w:t>
      </w:r>
      <w:r w:rsidRPr="00714B4F">
        <w:rPr>
          <w:rFonts w:ascii="Calibri" w:eastAsia="Malgun Gothic" w:hAnsi="Calibri"/>
          <w:sz w:val="22"/>
          <w:szCs w:val="22"/>
        </w:rPr>
        <w:tab/>
      </w:r>
      <w:r>
        <w:t>PDU Session Resource Setup Info – MN terminated</w:t>
      </w:r>
      <w:r>
        <w:tab/>
      </w:r>
      <w:r>
        <w:fldChar w:fldCharType="begin" w:fldLock="1"/>
      </w:r>
      <w:r>
        <w:instrText xml:space="preserve"> PAGEREF _Toc120032407 \h </w:instrText>
      </w:r>
      <w:r>
        <w:fldChar w:fldCharType="separate"/>
      </w:r>
      <w:r>
        <w:t>156</w:t>
      </w:r>
      <w:r>
        <w:fldChar w:fldCharType="end"/>
      </w:r>
    </w:p>
    <w:p w14:paraId="3E165E3D" w14:textId="77777777" w:rsidR="008C2A11" w:rsidRPr="00714B4F" w:rsidRDefault="008C2A11">
      <w:pPr>
        <w:pStyle w:val="TOC4"/>
        <w:rPr>
          <w:rFonts w:ascii="Calibri" w:eastAsia="Malgun Gothic" w:hAnsi="Calibri"/>
          <w:sz w:val="22"/>
          <w:szCs w:val="22"/>
        </w:rPr>
      </w:pPr>
      <w:r>
        <w:t>9.2.1.8</w:t>
      </w:r>
      <w:r w:rsidRPr="00714B4F">
        <w:rPr>
          <w:rFonts w:ascii="Calibri" w:eastAsia="Malgun Gothic" w:hAnsi="Calibri"/>
          <w:sz w:val="22"/>
          <w:szCs w:val="22"/>
        </w:rPr>
        <w:tab/>
      </w:r>
      <w:r>
        <w:t>PDU Session Resource Setup Response Info – MN terminated</w:t>
      </w:r>
      <w:r>
        <w:tab/>
      </w:r>
      <w:r>
        <w:fldChar w:fldCharType="begin" w:fldLock="1"/>
      </w:r>
      <w:r>
        <w:instrText xml:space="preserve"> PAGEREF _Toc120032408 \h </w:instrText>
      </w:r>
      <w:r>
        <w:fldChar w:fldCharType="separate"/>
      </w:r>
      <w:r>
        <w:t>158</w:t>
      </w:r>
      <w:r>
        <w:fldChar w:fldCharType="end"/>
      </w:r>
    </w:p>
    <w:p w14:paraId="7B2A0E6B" w14:textId="77777777" w:rsidR="008C2A11" w:rsidRPr="00714B4F" w:rsidRDefault="008C2A11">
      <w:pPr>
        <w:pStyle w:val="TOC4"/>
        <w:rPr>
          <w:rFonts w:ascii="Calibri" w:eastAsia="Malgun Gothic" w:hAnsi="Calibri"/>
          <w:sz w:val="22"/>
          <w:szCs w:val="22"/>
        </w:rPr>
      </w:pPr>
      <w:r>
        <w:t>9.2.1.9</w:t>
      </w:r>
      <w:r w:rsidRPr="00714B4F">
        <w:rPr>
          <w:rFonts w:ascii="Calibri" w:eastAsia="Malgun Gothic" w:hAnsi="Calibri"/>
          <w:sz w:val="22"/>
          <w:szCs w:val="22"/>
        </w:rPr>
        <w:tab/>
      </w:r>
      <w:r>
        <w:t>PDU Session Resource Modification Info – SN terminated</w:t>
      </w:r>
      <w:r>
        <w:tab/>
      </w:r>
      <w:r>
        <w:fldChar w:fldCharType="begin" w:fldLock="1"/>
      </w:r>
      <w:r>
        <w:instrText xml:space="preserve"> PAGEREF _Toc120032409 \h </w:instrText>
      </w:r>
      <w:r>
        <w:fldChar w:fldCharType="separate"/>
      </w:r>
      <w:r>
        <w:t>160</w:t>
      </w:r>
      <w:r>
        <w:fldChar w:fldCharType="end"/>
      </w:r>
    </w:p>
    <w:p w14:paraId="17780AEC" w14:textId="77777777" w:rsidR="008C2A11" w:rsidRPr="00714B4F" w:rsidRDefault="008C2A11">
      <w:pPr>
        <w:pStyle w:val="TOC4"/>
        <w:rPr>
          <w:rFonts w:ascii="Calibri" w:eastAsia="Malgun Gothic" w:hAnsi="Calibri"/>
          <w:sz w:val="22"/>
          <w:szCs w:val="22"/>
        </w:rPr>
      </w:pPr>
      <w:r>
        <w:t>9.2.1.10</w:t>
      </w:r>
      <w:r w:rsidRPr="00714B4F">
        <w:rPr>
          <w:rFonts w:ascii="Calibri" w:eastAsia="Malgun Gothic" w:hAnsi="Calibri"/>
          <w:sz w:val="22"/>
          <w:szCs w:val="22"/>
        </w:rPr>
        <w:tab/>
      </w:r>
      <w:r>
        <w:t>PDU Session Resource Modification Response Info – SN terminated</w:t>
      </w:r>
      <w:r>
        <w:tab/>
      </w:r>
      <w:r>
        <w:fldChar w:fldCharType="begin" w:fldLock="1"/>
      </w:r>
      <w:r>
        <w:instrText xml:space="preserve"> PAGEREF _Toc120032410 \h </w:instrText>
      </w:r>
      <w:r>
        <w:fldChar w:fldCharType="separate"/>
      </w:r>
      <w:r>
        <w:t>163</w:t>
      </w:r>
      <w:r>
        <w:fldChar w:fldCharType="end"/>
      </w:r>
    </w:p>
    <w:p w14:paraId="7347B083" w14:textId="77777777" w:rsidR="008C2A11" w:rsidRPr="00714B4F" w:rsidRDefault="008C2A11">
      <w:pPr>
        <w:pStyle w:val="TOC4"/>
        <w:rPr>
          <w:rFonts w:ascii="Calibri" w:eastAsia="Malgun Gothic" w:hAnsi="Calibri"/>
          <w:sz w:val="22"/>
          <w:szCs w:val="22"/>
        </w:rPr>
      </w:pPr>
      <w:r>
        <w:t>9.2.1.11</w:t>
      </w:r>
      <w:r w:rsidRPr="00714B4F">
        <w:rPr>
          <w:rFonts w:ascii="Calibri" w:eastAsia="Malgun Gothic" w:hAnsi="Calibri"/>
          <w:sz w:val="22"/>
          <w:szCs w:val="22"/>
        </w:rPr>
        <w:tab/>
      </w:r>
      <w:r>
        <w:t>PDU Session Resource Modification Info – MN terminated</w:t>
      </w:r>
      <w:r>
        <w:tab/>
      </w:r>
      <w:r>
        <w:fldChar w:fldCharType="begin" w:fldLock="1"/>
      </w:r>
      <w:r>
        <w:instrText xml:space="preserve"> PAGEREF _Toc120032411 \h </w:instrText>
      </w:r>
      <w:r>
        <w:fldChar w:fldCharType="separate"/>
      </w:r>
      <w:r>
        <w:t>167</w:t>
      </w:r>
      <w:r>
        <w:fldChar w:fldCharType="end"/>
      </w:r>
    </w:p>
    <w:p w14:paraId="204B74F2" w14:textId="77777777" w:rsidR="008C2A11" w:rsidRPr="00714B4F" w:rsidRDefault="008C2A11">
      <w:pPr>
        <w:pStyle w:val="TOC4"/>
        <w:rPr>
          <w:rFonts w:ascii="Calibri" w:eastAsia="Malgun Gothic" w:hAnsi="Calibri"/>
          <w:sz w:val="22"/>
          <w:szCs w:val="22"/>
        </w:rPr>
      </w:pPr>
      <w:r>
        <w:t>9.2.1.12</w:t>
      </w:r>
      <w:r w:rsidRPr="00714B4F">
        <w:rPr>
          <w:rFonts w:ascii="Calibri" w:eastAsia="Malgun Gothic" w:hAnsi="Calibri"/>
          <w:sz w:val="22"/>
          <w:szCs w:val="22"/>
        </w:rPr>
        <w:tab/>
      </w:r>
      <w:r>
        <w:t>PDU Session Resource Modification Response Info – MN terminated</w:t>
      </w:r>
      <w:r>
        <w:tab/>
      </w:r>
      <w:r>
        <w:fldChar w:fldCharType="begin" w:fldLock="1"/>
      </w:r>
      <w:r>
        <w:instrText xml:space="preserve"> PAGEREF _Toc120032412 \h </w:instrText>
      </w:r>
      <w:r>
        <w:fldChar w:fldCharType="separate"/>
      </w:r>
      <w:r>
        <w:t>170</w:t>
      </w:r>
      <w:r>
        <w:fldChar w:fldCharType="end"/>
      </w:r>
    </w:p>
    <w:p w14:paraId="09D23C5D" w14:textId="77777777" w:rsidR="008C2A11" w:rsidRPr="00714B4F" w:rsidRDefault="008C2A11">
      <w:pPr>
        <w:pStyle w:val="TOC4"/>
        <w:rPr>
          <w:rFonts w:ascii="Calibri" w:eastAsia="Malgun Gothic" w:hAnsi="Calibri"/>
          <w:sz w:val="22"/>
          <w:szCs w:val="22"/>
        </w:rPr>
      </w:pPr>
      <w:r>
        <w:t>9.2.1.13</w:t>
      </w:r>
      <w:r w:rsidRPr="00714B4F">
        <w:rPr>
          <w:rFonts w:ascii="Calibri" w:eastAsia="Malgun Gothic" w:hAnsi="Calibri"/>
          <w:sz w:val="22"/>
          <w:szCs w:val="22"/>
        </w:rPr>
        <w:tab/>
      </w:r>
      <w:r>
        <w:t>UE Context Information – Retrieve UE Context Response</w:t>
      </w:r>
      <w:r>
        <w:tab/>
      </w:r>
      <w:r>
        <w:fldChar w:fldCharType="begin" w:fldLock="1"/>
      </w:r>
      <w:r>
        <w:instrText xml:space="preserve"> PAGEREF _Toc120032413 \h </w:instrText>
      </w:r>
      <w:r>
        <w:fldChar w:fldCharType="separate"/>
      </w:r>
      <w:r>
        <w:t>172</w:t>
      </w:r>
      <w:r>
        <w:fldChar w:fldCharType="end"/>
      </w:r>
    </w:p>
    <w:p w14:paraId="61626418" w14:textId="77777777" w:rsidR="008C2A11" w:rsidRPr="00714B4F" w:rsidRDefault="008C2A11">
      <w:pPr>
        <w:pStyle w:val="TOC4"/>
        <w:rPr>
          <w:rFonts w:ascii="Calibri" w:eastAsia="Malgun Gothic" w:hAnsi="Calibri"/>
          <w:sz w:val="22"/>
          <w:szCs w:val="22"/>
        </w:rPr>
      </w:pPr>
      <w:r>
        <w:t>9.2.1.14</w:t>
      </w:r>
      <w:r w:rsidRPr="00714B4F">
        <w:rPr>
          <w:rFonts w:ascii="Calibri" w:eastAsia="Malgun Gothic" w:hAnsi="Calibri"/>
          <w:sz w:val="22"/>
          <w:szCs w:val="22"/>
        </w:rPr>
        <w:tab/>
      </w:r>
      <w:r>
        <w:t>DRBs Subject To Status Transfer List</w:t>
      </w:r>
      <w:r>
        <w:tab/>
      </w:r>
      <w:r>
        <w:fldChar w:fldCharType="begin" w:fldLock="1"/>
      </w:r>
      <w:r>
        <w:instrText xml:space="preserve"> PAGEREF _Toc120032414 \h </w:instrText>
      </w:r>
      <w:r>
        <w:fldChar w:fldCharType="separate"/>
      </w:r>
      <w:r>
        <w:t>174</w:t>
      </w:r>
      <w:r>
        <w:fldChar w:fldCharType="end"/>
      </w:r>
    </w:p>
    <w:p w14:paraId="16A6E249" w14:textId="77777777" w:rsidR="008C2A11" w:rsidRPr="00714B4F" w:rsidRDefault="008C2A11">
      <w:pPr>
        <w:pStyle w:val="TOC4"/>
        <w:rPr>
          <w:rFonts w:ascii="Calibri" w:eastAsia="Malgun Gothic" w:hAnsi="Calibri"/>
          <w:sz w:val="22"/>
          <w:szCs w:val="22"/>
        </w:rPr>
      </w:pPr>
      <w:r w:rsidRPr="0020577D">
        <w:rPr>
          <w:lang w:val="fr-FR"/>
        </w:rPr>
        <w:t>9.2.1.15</w:t>
      </w:r>
      <w:r w:rsidRPr="00714B4F">
        <w:rPr>
          <w:rFonts w:ascii="Calibri" w:eastAsia="Malgun Gothic" w:hAnsi="Calibri"/>
          <w:sz w:val="22"/>
          <w:szCs w:val="22"/>
        </w:rPr>
        <w:tab/>
      </w:r>
      <w:r w:rsidRPr="0020577D">
        <w:rPr>
          <w:lang w:val="fr-FR"/>
        </w:rPr>
        <w:t>DRB to QoS Flow Mapping List</w:t>
      </w:r>
      <w:r>
        <w:tab/>
      </w:r>
      <w:r>
        <w:fldChar w:fldCharType="begin" w:fldLock="1"/>
      </w:r>
      <w:r>
        <w:instrText xml:space="preserve"> PAGEREF _Toc120032415 \h </w:instrText>
      </w:r>
      <w:r>
        <w:fldChar w:fldCharType="separate"/>
      </w:r>
      <w:r>
        <w:t>176</w:t>
      </w:r>
      <w:r>
        <w:fldChar w:fldCharType="end"/>
      </w:r>
    </w:p>
    <w:p w14:paraId="1B43BDC6" w14:textId="77777777" w:rsidR="008C2A11" w:rsidRPr="00714B4F" w:rsidRDefault="008C2A11">
      <w:pPr>
        <w:pStyle w:val="TOC4"/>
        <w:rPr>
          <w:rFonts w:ascii="Calibri" w:eastAsia="Malgun Gothic" w:hAnsi="Calibri"/>
          <w:sz w:val="22"/>
          <w:szCs w:val="22"/>
        </w:rPr>
      </w:pPr>
      <w:r w:rsidRPr="0020577D">
        <w:rPr>
          <w:lang w:val="fr-FR"/>
        </w:rPr>
        <w:t>9.2.1.16</w:t>
      </w:r>
      <w:r w:rsidRPr="00714B4F">
        <w:rPr>
          <w:rFonts w:ascii="Calibri" w:eastAsia="Malgun Gothic" w:hAnsi="Calibri"/>
          <w:sz w:val="22"/>
          <w:szCs w:val="22"/>
        </w:rPr>
        <w:tab/>
      </w:r>
      <w:r w:rsidRPr="0020577D">
        <w:rPr>
          <w:lang w:val="fr-FR"/>
        </w:rPr>
        <w:t>Data Forwarding Info from target NG-RAN node</w:t>
      </w:r>
      <w:r>
        <w:tab/>
      </w:r>
      <w:r>
        <w:fldChar w:fldCharType="begin" w:fldLock="1"/>
      </w:r>
      <w:r>
        <w:instrText xml:space="preserve"> PAGEREF _Toc120032416 \h </w:instrText>
      </w:r>
      <w:r>
        <w:fldChar w:fldCharType="separate"/>
      </w:r>
      <w:r>
        <w:t>176</w:t>
      </w:r>
      <w:r>
        <w:fldChar w:fldCharType="end"/>
      </w:r>
    </w:p>
    <w:p w14:paraId="10D411B3" w14:textId="77777777" w:rsidR="008C2A11" w:rsidRPr="00714B4F" w:rsidRDefault="008C2A11">
      <w:pPr>
        <w:pStyle w:val="TOC4"/>
        <w:rPr>
          <w:rFonts w:ascii="Calibri" w:eastAsia="Malgun Gothic" w:hAnsi="Calibri"/>
          <w:sz w:val="22"/>
          <w:szCs w:val="22"/>
        </w:rPr>
      </w:pPr>
      <w:r>
        <w:t>9.2.1.17</w:t>
      </w:r>
      <w:r w:rsidRPr="00714B4F">
        <w:rPr>
          <w:rFonts w:ascii="Calibri" w:eastAsia="Malgun Gothic" w:hAnsi="Calibri"/>
          <w:sz w:val="22"/>
          <w:szCs w:val="22"/>
        </w:rPr>
        <w:tab/>
      </w:r>
      <w:r>
        <w:t>Data Forwarding and Offloading Info from source NG-RAN node</w:t>
      </w:r>
      <w:r>
        <w:tab/>
      </w:r>
      <w:r>
        <w:fldChar w:fldCharType="begin" w:fldLock="1"/>
      </w:r>
      <w:r>
        <w:instrText xml:space="preserve"> PAGEREF _Toc120032417 \h </w:instrText>
      </w:r>
      <w:r>
        <w:fldChar w:fldCharType="separate"/>
      </w:r>
      <w:r>
        <w:t>177</w:t>
      </w:r>
      <w:r>
        <w:fldChar w:fldCharType="end"/>
      </w:r>
    </w:p>
    <w:p w14:paraId="32B7BF6B" w14:textId="77777777" w:rsidR="008C2A11" w:rsidRPr="00714B4F" w:rsidRDefault="008C2A11">
      <w:pPr>
        <w:pStyle w:val="TOC4"/>
        <w:rPr>
          <w:rFonts w:ascii="Calibri" w:eastAsia="Malgun Gothic" w:hAnsi="Calibri"/>
          <w:sz w:val="22"/>
          <w:szCs w:val="22"/>
        </w:rPr>
      </w:pPr>
      <w:r>
        <w:t>9.2.1.18</w:t>
      </w:r>
      <w:r w:rsidRPr="00714B4F">
        <w:rPr>
          <w:rFonts w:ascii="Calibri" w:eastAsia="Malgun Gothic" w:hAnsi="Calibri"/>
          <w:sz w:val="22"/>
          <w:szCs w:val="22"/>
        </w:rPr>
        <w:tab/>
      </w:r>
      <w:r>
        <w:t>PDU Session Resource Change Required Info – SN terminated</w:t>
      </w:r>
      <w:r>
        <w:tab/>
      </w:r>
      <w:r>
        <w:fldChar w:fldCharType="begin" w:fldLock="1"/>
      </w:r>
      <w:r>
        <w:instrText xml:space="preserve"> PAGEREF _Toc120032418 \h </w:instrText>
      </w:r>
      <w:r>
        <w:fldChar w:fldCharType="separate"/>
      </w:r>
      <w:r>
        <w:t>178</w:t>
      </w:r>
      <w:r>
        <w:fldChar w:fldCharType="end"/>
      </w:r>
    </w:p>
    <w:p w14:paraId="4E3738F9" w14:textId="77777777" w:rsidR="008C2A11" w:rsidRPr="00714B4F" w:rsidRDefault="008C2A11">
      <w:pPr>
        <w:pStyle w:val="TOC4"/>
        <w:rPr>
          <w:rFonts w:ascii="Calibri" w:eastAsia="Malgun Gothic" w:hAnsi="Calibri"/>
          <w:sz w:val="22"/>
          <w:szCs w:val="22"/>
        </w:rPr>
      </w:pPr>
      <w:r>
        <w:t>9.2.1.19</w:t>
      </w:r>
      <w:r w:rsidRPr="00714B4F">
        <w:rPr>
          <w:rFonts w:ascii="Calibri" w:eastAsia="Malgun Gothic" w:hAnsi="Calibri"/>
          <w:sz w:val="22"/>
          <w:szCs w:val="22"/>
        </w:rPr>
        <w:tab/>
      </w:r>
      <w:r>
        <w:t>PDU Session Resource Change Confirm Info – SN terminated</w:t>
      </w:r>
      <w:r>
        <w:tab/>
      </w:r>
      <w:r>
        <w:fldChar w:fldCharType="begin" w:fldLock="1"/>
      </w:r>
      <w:r>
        <w:instrText xml:space="preserve"> PAGEREF _Toc120032419 \h </w:instrText>
      </w:r>
      <w:r>
        <w:fldChar w:fldCharType="separate"/>
      </w:r>
      <w:r>
        <w:t>178</w:t>
      </w:r>
      <w:r>
        <w:fldChar w:fldCharType="end"/>
      </w:r>
    </w:p>
    <w:p w14:paraId="37917EC6" w14:textId="77777777" w:rsidR="008C2A11" w:rsidRPr="00714B4F" w:rsidRDefault="008C2A11">
      <w:pPr>
        <w:pStyle w:val="TOC4"/>
        <w:rPr>
          <w:rFonts w:ascii="Calibri" w:eastAsia="Malgun Gothic" w:hAnsi="Calibri"/>
          <w:sz w:val="22"/>
          <w:szCs w:val="22"/>
        </w:rPr>
      </w:pPr>
      <w:r>
        <w:t>9.2.1.20</w:t>
      </w:r>
      <w:r w:rsidRPr="00714B4F">
        <w:rPr>
          <w:rFonts w:ascii="Calibri" w:eastAsia="Malgun Gothic" w:hAnsi="Calibri"/>
          <w:sz w:val="22"/>
          <w:szCs w:val="22"/>
        </w:rPr>
        <w:tab/>
      </w:r>
      <w:r>
        <w:t>PDU Session Resource Modification Required Info – SN terminated</w:t>
      </w:r>
      <w:r>
        <w:tab/>
      </w:r>
      <w:r>
        <w:fldChar w:fldCharType="begin" w:fldLock="1"/>
      </w:r>
      <w:r>
        <w:instrText xml:space="preserve"> PAGEREF _Toc120032420 \h </w:instrText>
      </w:r>
      <w:r>
        <w:fldChar w:fldCharType="separate"/>
      </w:r>
      <w:r>
        <w:t>179</w:t>
      </w:r>
      <w:r>
        <w:fldChar w:fldCharType="end"/>
      </w:r>
    </w:p>
    <w:p w14:paraId="63B9555C" w14:textId="77777777" w:rsidR="008C2A11" w:rsidRPr="00714B4F" w:rsidRDefault="008C2A11">
      <w:pPr>
        <w:pStyle w:val="TOC4"/>
        <w:rPr>
          <w:rFonts w:ascii="Calibri" w:eastAsia="Malgun Gothic" w:hAnsi="Calibri"/>
          <w:sz w:val="22"/>
          <w:szCs w:val="22"/>
        </w:rPr>
      </w:pPr>
      <w:r>
        <w:t>9.2.1.21</w:t>
      </w:r>
      <w:r w:rsidRPr="00714B4F">
        <w:rPr>
          <w:rFonts w:ascii="Calibri" w:eastAsia="Malgun Gothic" w:hAnsi="Calibri"/>
          <w:sz w:val="22"/>
          <w:szCs w:val="22"/>
        </w:rPr>
        <w:tab/>
      </w:r>
      <w:r>
        <w:t>PDU Session Resource Modification Confirm Info – SN terminated</w:t>
      </w:r>
      <w:r>
        <w:tab/>
      </w:r>
      <w:r>
        <w:fldChar w:fldCharType="begin" w:fldLock="1"/>
      </w:r>
      <w:r>
        <w:instrText xml:space="preserve"> PAGEREF _Toc120032421 \h </w:instrText>
      </w:r>
      <w:r>
        <w:fldChar w:fldCharType="separate"/>
      </w:r>
      <w:r>
        <w:t>182</w:t>
      </w:r>
      <w:r>
        <w:fldChar w:fldCharType="end"/>
      </w:r>
    </w:p>
    <w:p w14:paraId="580C85AF" w14:textId="77777777" w:rsidR="008C2A11" w:rsidRPr="00714B4F" w:rsidRDefault="008C2A11">
      <w:pPr>
        <w:pStyle w:val="TOC4"/>
        <w:rPr>
          <w:rFonts w:ascii="Calibri" w:eastAsia="Malgun Gothic" w:hAnsi="Calibri"/>
          <w:sz w:val="22"/>
          <w:szCs w:val="22"/>
        </w:rPr>
      </w:pPr>
      <w:r>
        <w:t>9.2.1.22</w:t>
      </w:r>
      <w:r w:rsidRPr="00714B4F">
        <w:rPr>
          <w:rFonts w:ascii="Calibri" w:eastAsia="Malgun Gothic" w:hAnsi="Calibri"/>
          <w:sz w:val="22"/>
          <w:szCs w:val="22"/>
        </w:rPr>
        <w:tab/>
      </w:r>
      <w:r>
        <w:t>PDU Session Resource Modification Required Info – MN terminated</w:t>
      </w:r>
      <w:r>
        <w:tab/>
      </w:r>
      <w:r>
        <w:fldChar w:fldCharType="begin" w:fldLock="1"/>
      </w:r>
      <w:r>
        <w:instrText xml:space="preserve"> PAGEREF _Toc120032422 \h </w:instrText>
      </w:r>
      <w:r>
        <w:fldChar w:fldCharType="separate"/>
      </w:r>
      <w:r>
        <w:t>184</w:t>
      </w:r>
      <w:r>
        <w:fldChar w:fldCharType="end"/>
      </w:r>
    </w:p>
    <w:p w14:paraId="73716D8D" w14:textId="77777777" w:rsidR="008C2A11" w:rsidRPr="00714B4F" w:rsidRDefault="008C2A11">
      <w:pPr>
        <w:pStyle w:val="TOC4"/>
        <w:rPr>
          <w:rFonts w:ascii="Calibri" w:eastAsia="Malgun Gothic" w:hAnsi="Calibri"/>
          <w:sz w:val="22"/>
          <w:szCs w:val="22"/>
        </w:rPr>
      </w:pPr>
      <w:r>
        <w:t>9.2.1.23</w:t>
      </w:r>
      <w:r w:rsidRPr="00714B4F">
        <w:rPr>
          <w:rFonts w:ascii="Calibri" w:eastAsia="Malgun Gothic" w:hAnsi="Calibri"/>
          <w:sz w:val="22"/>
          <w:szCs w:val="22"/>
        </w:rPr>
        <w:tab/>
      </w:r>
      <w:r>
        <w:t>PDU Session Resource Modification Confirm Info – MN terminated</w:t>
      </w:r>
      <w:r>
        <w:tab/>
      </w:r>
      <w:r>
        <w:fldChar w:fldCharType="begin" w:fldLock="1"/>
      </w:r>
      <w:r>
        <w:instrText xml:space="preserve"> PAGEREF _Toc120032423 \h </w:instrText>
      </w:r>
      <w:r>
        <w:fldChar w:fldCharType="separate"/>
      </w:r>
      <w:r>
        <w:t>184</w:t>
      </w:r>
      <w:r>
        <w:fldChar w:fldCharType="end"/>
      </w:r>
    </w:p>
    <w:p w14:paraId="6184B866" w14:textId="77777777" w:rsidR="008C2A11" w:rsidRPr="00714B4F" w:rsidRDefault="008C2A11">
      <w:pPr>
        <w:pStyle w:val="TOC4"/>
        <w:rPr>
          <w:rFonts w:ascii="Calibri" w:eastAsia="Malgun Gothic" w:hAnsi="Calibri"/>
          <w:sz w:val="22"/>
          <w:szCs w:val="22"/>
        </w:rPr>
      </w:pPr>
      <w:r>
        <w:t>9.2.1.24</w:t>
      </w:r>
      <w:r w:rsidRPr="00714B4F">
        <w:rPr>
          <w:rFonts w:ascii="Calibri" w:eastAsia="Malgun Gothic" w:hAnsi="Calibri"/>
          <w:sz w:val="22"/>
          <w:szCs w:val="22"/>
        </w:rPr>
        <w:tab/>
      </w:r>
      <w:r>
        <w:t>PDU Session List with data forwarding request info</w:t>
      </w:r>
      <w:r>
        <w:tab/>
      </w:r>
      <w:r>
        <w:fldChar w:fldCharType="begin" w:fldLock="1"/>
      </w:r>
      <w:r>
        <w:instrText xml:space="preserve"> PAGEREF _Toc120032424 \h </w:instrText>
      </w:r>
      <w:r>
        <w:fldChar w:fldCharType="separate"/>
      </w:r>
      <w:r>
        <w:t>185</w:t>
      </w:r>
      <w:r>
        <w:fldChar w:fldCharType="end"/>
      </w:r>
    </w:p>
    <w:p w14:paraId="3BA31CC3" w14:textId="77777777" w:rsidR="008C2A11" w:rsidRPr="00714B4F" w:rsidRDefault="008C2A11">
      <w:pPr>
        <w:pStyle w:val="TOC4"/>
        <w:rPr>
          <w:rFonts w:ascii="Calibri" w:eastAsia="Malgun Gothic" w:hAnsi="Calibri"/>
          <w:sz w:val="22"/>
          <w:szCs w:val="22"/>
        </w:rPr>
      </w:pPr>
      <w:r>
        <w:t>9.2.1.25</w:t>
      </w:r>
      <w:r w:rsidRPr="00714B4F">
        <w:rPr>
          <w:rFonts w:ascii="Calibri" w:eastAsia="Malgun Gothic" w:hAnsi="Calibri"/>
          <w:sz w:val="22"/>
          <w:szCs w:val="22"/>
        </w:rPr>
        <w:tab/>
      </w:r>
      <w:r>
        <w:t>PDU Session List with data forwarding info from the target node</w:t>
      </w:r>
      <w:r>
        <w:tab/>
      </w:r>
      <w:r>
        <w:fldChar w:fldCharType="begin" w:fldLock="1"/>
      </w:r>
      <w:r>
        <w:instrText xml:space="preserve"> PAGEREF _Toc120032425 \h </w:instrText>
      </w:r>
      <w:r>
        <w:fldChar w:fldCharType="separate"/>
      </w:r>
      <w:r>
        <w:t>185</w:t>
      </w:r>
      <w:r>
        <w:fldChar w:fldCharType="end"/>
      </w:r>
    </w:p>
    <w:p w14:paraId="7B933A68" w14:textId="77777777" w:rsidR="008C2A11" w:rsidRPr="00714B4F" w:rsidRDefault="008C2A11">
      <w:pPr>
        <w:pStyle w:val="TOC4"/>
        <w:rPr>
          <w:rFonts w:ascii="Calibri" w:eastAsia="Malgun Gothic" w:hAnsi="Calibri"/>
          <w:sz w:val="22"/>
          <w:szCs w:val="22"/>
        </w:rPr>
      </w:pPr>
      <w:r>
        <w:t>9.2.1.26</w:t>
      </w:r>
      <w:r w:rsidRPr="00714B4F">
        <w:rPr>
          <w:rFonts w:ascii="Calibri" w:eastAsia="Malgun Gothic" w:hAnsi="Calibri"/>
          <w:sz w:val="22"/>
          <w:szCs w:val="22"/>
        </w:rPr>
        <w:tab/>
      </w:r>
      <w:r>
        <w:t>PDU Session List with Cause</w:t>
      </w:r>
      <w:r>
        <w:tab/>
      </w:r>
      <w:r>
        <w:fldChar w:fldCharType="begin" w:fldLock="1"/>
      </w:r>
      <w:r>
        <w:instrText xml:space="preserve"> PAGEREF _Toc120032426 \h </w:instrText>
      </w:r>
      <w:r>
        <w:fldChar w:fldCharType="separate"/>
      </w:r>
      <w:r>
        <w:t>185</w:t>
      </w:r>
      <w:r>
        <w:fldChar w:fldCharType="end"/>
      </w:r>
    </w:p>
    <w:p w14:paraId="5A349241" w14:textId="77777777" w:rsidR="008C2A11" w:rsidRPr="00714B4F" w:rsidRDefault="008C2A11">
      <w:pPr>
        <w:pStyle w:val="TOC4"/>
        <w:rPr>
          <w:rFonts w:ascii="Calibri" w:eastAsia="Malgun Gothic" w:hAnsi="Calibri"/>
          <w:sz w:val="22"/>
          <w:szCs w:val="22"/>
        </w:rPr>
      </w:pPr>
      <w:r>
        <w:t>9.2.1.27</w:t>
      </w:r>
      <w:r w:rsidRPr="00714B4F">
        <w:rPr>
          <w:rFonts w:ascii="Calibri" w:eastAsia="Malgun Gothic" w:hAnsi="Calibri"/>
          <w:sz w:val="22"/>
          <w:szCs w:val="22"/>
        </w:rPr>
        <w:tab/>
      </w:r>
      <w:r>
        <w:t>PDU Session List</w:t>
      </w:r>
      <w:r>
        <w:tab/>
      </w:r>
      <w:r>
        <w:fldChar w:fldCharType="begin" w:fldLock="1"/>
      </w:r>
      <w:r>
        <w:instrText xml:space="preserve"> PAGEREF _Toc120032427 \h </w:instrText>
      </w:r>
      <w:r>
        <w:fldChar w:fldCharType="separate"/>
      </w:r>
      <w:r>
        <w:t>186</w:t>
      </w:r>
      <w:r>
        <w:fldChar w:fldCharType="end"/>
      </w:r>
    </w:p>
    <w:p w14:paraId="2DDBA5CD" w14:textId="77777777" w:rsidR="008C2A11" w:rsidRPr="00714B4F" w:rsidRDefault="008C2A11">
      <w:pPr>
        <w:pStyle w:val="TOC4"/>
        <w:rPr>
          <w:rFonts w:ascii="Calibri" w:eastAsia="Malgun Gothic" w:hAnsi="Calibri"/>
          <w:sz w:val="22"/>
          <w:szCs w:val="22"/>
        </w:rPr>
      </w:pPr>
      <w:r>
        <w:t>9.2.1.28</w:t>
      </w:r>
      <w:r w:rsidRPr="00714B4F">
        <w:rPr>
          <w:rFonts w:ascii="Calibri" w:eastAsia="Malgun Gothic" w:hAnsi="Calibri"/>
          <w:sz w:val="22"/>
          <w:szCs w:val="22"/>
        </w:rPr>
        <w:tab/>
      </w:r>
      <w:r>
        <w:t>DRB List with Cause</w:t>
      </w:r>
      <w:r>
        <w:tab/>
      </w:r>
      <w:r>
        <w:fldChar w:fldCharType="begin" w:fldLock="1"/>
      </w:r>
      <w:r>
        <w:instrText xml:space="preserve"> PAGEREF _Toc120032428 \h </w:instrText>
      </w:r>
      <w:r>
        <w:fldChar w:fldCharType="separate"/>
      </w:r>
      <w:r>
        <w:t>186</w:t>
      </w:r>
      <w:r>
        <w:fldChar w:fldCharType="end"/>
      </w:r>
    </w:p>
    <w:p w14:paraId="5E74694F" w14:textId="77777777" w:rsidR="008C2A11" w:rsidRPr="00714B4F" w:rsidRDefault="008C2A11">
      <w:pPr>
        <w:pStyle w:val="TOC4"/>
        <w:rPr>
          <w:rFonts w:ascii="Calibri" w:eastAsia="Malgun Gothic" w:hAnsi="Calibri"/>
          <w:sz w:val="22"/>
          <w:szCs w:val="22"/>
        </w:rPr>
      </w:pPr>
      <w:r>
        <w:t>9.2.1.29</w:t>
      </w:r>
      <w:r w:rsidRPr="00714B4F">
        <w:rPr>
          <w:rFonts w:ascii="Calibri" w:eastAsia="Malgun Gothic" w:hAnsi="Calibri"/>
          <w:sz w:val="22"/>
          <w:szCs w:val="22"/>
        </w:rPr>
        <w:tab/>
      </w:r>
      <w:r>
        <w:t>DRB List</w:t>
      </w:r>
      <w:r>
        <w:tab/>
      </w:r>
      <w:r>
        <w:fldChar w:fldCharType="begin" w:fldLock="1"/>
      </w:r>
      <w:r>
        <w:instrText xml:space="preserve"> PAGEREF _Toc120032429 \h </w:instrText>
      </w:r>
      <w:r>
        <w:fldChar w:fldCharType="separate"/>
      </w:r>
      <w:r>
        <w:t>186</w:t>
      </w:r>
      <w:r>
        <w:fldChar w:fldCharType="end"/>
      </w:r>
    </w:p>
    <w:p w14:paraId="32F8F29D" w14:textId="77777777" w:rsidR="008C2A11" w:rsidRPr="00714B4F" w:rsidRDefault="008C2A11">
      <w:pPr>
        <w:pStyle w:val="TOC4"/>
        <w:rPr>
          <w:rFonts w:ascii="Calibri" w:eastAsia="Malgun Gothic" w:hAnsi="Calibri"/>
          <w:sz w:val="22"/>
          <w:szCs w:val="22"/>
        </w:rPr>
      </w:pPr>
      <w:r>
        <w:t>9.2.1.30</w:t>
      </w:r>
      <w:r w:rsidRPr="00714B4F">
        <w:rPr>
          <w:rFonts w:ascii="Calibri" w:eastAsia="Malgun Gothic" w:hAnsi="Calibri"/>
          <w:sz w:val="22"/>
          <w:szCs w:val="22"/>
        </w:rPr>
        <w:tab/>
      </w:r>
      <w:r>
        <w:t>PDU Session Resource Setup Complete Info – SN terminated</w:t>
      </w:r>
      <w:r>
        <w:tab/>
      </w:r>
      <w:r>
        <w:fldChar w:fldCharType="begin" w:fldLock="1"/>
      </w:r>
      <w:r>
        <w:instrText xml:space="preserve"> PAGEREF _Toc120032430 \h </w:instrText>
      </w:r>
      <w:r>
        <w:fldChar w:fldCharType="separate"/>
      </w:r>
      <w:r>
        <w:t>186</w:t>
      </w:r>
      <w:r>
        <w:fldChar w:fldCharType="end"/>
      </w:r>
    </w:p>
    <w:p w14:paraId="13802EA1" w14:textId="77777777" w:rsidR="008C2A11" w:rsidRPr="00714B4F" w:rsidRDefault="008C2A11">
      <w:pPr>
        <w:pStyle w:val="TOC4"/>
        <w:rPr>
          <w:rFonts w:ascii="Calibri" w:eastAsia="Malgun Gothic" w:hAnsi="Calibri"/>
          <w:sz w:val="22"/>
          <w:szCs w:val="22"/>
        </w:rPr>
      </w:pPr>
      <w:r w:rsidRPr="0020577D">
        <w:rPr>
          <w:lang w:val="fr-FR"/>
        </w:rPr>
        <w:t>9.2.1.31</w:t>
      </w:r>
      <w:r w:rsidRPr="00714B4F">
        <w:rPr>
          <w:rFonts w:ascii="Calibri" w:eastAsia="Malgun Gothic" w:hAnsi="Calibri"/>
          <w:sz w:val="22"/>
          <w:szCs w:val="22"/>
        </w:rPr>
        <w:tab/>
      </w:r>
      <w:r>
        <w:rPr>
          <w:lang w:eastAsia="zh-CN"/>
        </w:rPr>
        <w:t>Secondary Data Forwarding Info from target NG-RAN node List</w:t>
      </w:r>
      <w:r>
        <w:tab/>
      </w:r>
      <w:r>
        <w:fldChar w:fldCharType="begin" w:fldLock="1"/>
      </w:r>
      <w:r>
        <w:instrText xml:space="preserve"> PAGEREF _Toc120032431 \h </w:instrText>
      </w:r>
      <w:r>
        <w:fldChar w:fldCharType="separate"/>
      </w:r>
      <w:r>
        <w:t>187</w:t>
      </w:r>
      <w:r>
        <w:fldChar w:fldCharType="end"/>
      </w:r>
    </w:p>
    <w:p w14:paraId="378995CE" w14:textId="77777777" w:rsidR="008C2A11" w:rsidRPr="00714B4F" w:rsidRDefault="008C2A11">
      <w:pPr>
        <w:pStyle w:val="TOC4"/>
        <w:rPr>
          <w:rFonts w:ascii="Calibri" w:eastAsia="Malgun Gothic" w:hAnsi="Calibri"/>
          <w:sz w:val="22"/>
          <w:szCs w:val="22"/>
        </w:rPr>
      </w:pPr>
      <w:r w:rsidRPr="0020577D">
        <w:rPr>
          <w:lang w:val="fr-FR"/>
        </w:rPr>
        <w:t>9.2.1.32</w:t>
      </w:r>
      <w:r w:rsidRPr="00714B4F">
        <w:rPr>
          <w:rFonts w:ascii="Calibri" w:eastAsia="Malgun Gothic" w:hAnsi="Calibri"/>
          <w:sz w:val="22"/>
          <w:szCs w:val="22"/>
        </w:rPr>
        <w:tab/>
      </w:r>
      <w:r>
        <w:rPr>
          <w:lang w:eastAsia="zh-CN"/>
        </w:rPr>
        <w:t xml:space="preserve">Additional </w:t>
      </w:r>
      <w:r>
        <w:t xml:space="preserve">UL NG-U </w:t>
      </w:r>
      <w:r w:rsidRPr="0020577D">
        <w:rPr>
          <w:rFonts w:cs="Arial"/>
        </w:rPr>
        <w:t xml:space="preserve">UP </w:t>
      </w:r>
      <w:r w:rsidRPr="0020577D">
        <w:rPr>
          <w:rFonts w:cs="Arial"/>
          <w:lang w:eastAsia="zh-CN"/>
        </w:rPr>
        <w:t>TNL Information</w:t>
      </w:r>
      <w:r>
        <w:t xml:space="preserve"> at UPF</w:t>
      </w:r>
      <w:r>
        <w:rPr>
          <w:lang w:eastAsia="zh-CN"/>
        </w:rPr>
        <w:t xml:space="preserve"> List</w:t>
      </w:r>
      <w:r>
        <w:tab/>
      </w:r>
      <w:r>
        <w:fldChar w:fldCharType="begin" w:fldLock="1"/>
      </w:r>
      <w:r>
        <w:instrText xml:space="preserve"> PAGEREF _Toc120032432 \h </w:instrText>
      </w:r>
      <w:r>
        <w:fldChar w:fldCharType="separate"/>
      </w:r>
      <w:r>
        <w:t>187</w:t>
      </w:r>
      <w:r>
        <w:fldChar w:fldCharType="end"/>
      </w:r>
    </w:p>
    <w:p w14:paraId="3444C5F8" w14:textId="77777777" w:rsidR="008C2A11" w:rsidRPr="00714B4F" w:rsidRDefault="008C2A11">
      <w:pPr>
        <w:pStyle w:val="TOC4"/>
        <w:rPr>
          <w:rFonts w:ascii="Calibri" w:eastAsia="Malgun Gothic" w:hAnsi="Calibri"/>
          <w:sz w:val="22"/>
          <w:szCs w:val="22"/>
        </w:rPr>
      </w:pPr>
      <w:r>
        <w:t>9.2.</w:t>
      </w:r>
      <w:r>
        <w:rPr>
          <w:lang w:eastAsia="zh-CN"/>
        </w:rPr>
        <w:t>1.</w:t>
      </w:r>
      <w:r>
        <w:t>33</w:t>
      </w:r>
      <w:r w:rsidRPr="00714B4F">
        <w:rPr>
          <w:rFonts w:ascii="Calibri" w:eastAsia="Malgun Gothic" w:hAnsi="Calibri"/>
          <w:sz w:val="22"/>
          <w:szCs w:val="22"/>
        </w:rPr>
        <w:tab/>
      </w:r>
      <w:r>
        <w:rPr>
          <w:lang w:eastAsia="ja-JP"/>
        </w:rPr>
        <w:t>DAPS Request Information</w:t>
      </w:r>
      <w:r>
        <w:tab/>
      </w:r>
      <w:r>
        <w:fldChar w:fldCharType="begin" w:fldLock="1"/>
      </w:r>
      <w:r>
        <w:instrText xml:space="preserve"> PAGEREF _Toc120032433 \h </w:instrText>
      </w:r>
      <w:r>
        <w:fldChar w:fldCharType="separate"/>
      </w:r>
      <w:r>
        <w:t>188</w:t>
      </w:r>
      <w:r>
        <w:fldChar w:fldCharType="end"/>
      </w:r>
    </w:p>
    <w:p w14:paraId="4D6B9588" w14:textId="77777777" w:rsidR="008C2A11" w:rsidRPr="00714B4F" w:rsidRDefault="008C2A11">
      <w:pPr>
        <w:pStyle w:val="TOC4"/>
        <w:rPr>
          <w:rFonts w:ascii="Calibri" w:eastAsia="Malgun Gothic" w:hAnsi="Calibri"/>
          <w:sz w:val="22"/>
          <w:szCs w:val="22"/>
        </w:rPr>
      </w:pPr>
      <w:r>
        <w:t>9.2.</w:t>
      </w:r>
      <w:r>
        <w:rPr>
          <w:lang w:eastAsia="zh-CN"/>
        </w:rPr>
        <w:t>1.</w:t>
      </w:r>
      <w:r>
        <w:t>34</w:t>
      </w:r>
      <w:r w:rsidRPr="00714B4F">
        <w:rPr>
          <w:rFonts w:ascii="Calibri" w:eastAsia="Malgun Gothic" w:hAnsi="Calibri"/>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_Toc120032434 \h </w:instrText>
      </w:r>
      <w:r>
        <w:fldChar w:fldCharType="separate"/>
      </w:r>
      <w:r>
        <w:t>188</w:t>
      </w:r>
      <w:r>
        <w:fldChar w:fldCharType="end"/>
      </w:r>
    </w:p>
    <w:p w14:paraId="33546576" w14:textId="77777777" w:rsidR="008C2A11" w:rsidRPr="00714B4F" w:rsidRDefault="008C2A11">
      <w:pPr>
        <w:pStyle w:val="TOC4"/>
        <w:rPr>
          <w:rFonts w:ascii="Calibri" w:eastAsia="Malgun Gothic" w:hAnsi="Calibri"/>
          <w:sz w:val="22"/>
          <w:szCs w:val="22"/>
        </w:rPr>
      </w:pPr>
      <w:r>
        <w:t>9.2.1.35</w:t>
      </w:r>
      <w:r w:rsidRPr="00714B4F">
        <w:rPr>
          <w:rFonts w:ascii="Calibri" w:eastAsia="Malgun Gothic" w:hAnsi="Calibri"/>
          <w:sz w:val="22"/>
          <w:szCs w:val="22"/>
        </w:rPr>
        <w:tab/>
      </w:r>
      <w:r>
        <w:t>Data Forwarding Info from target E-UTRAN node</w:t>
      </w:r>
      <w:r>
        <w:tab/>
      </w:r>
      <w:r>
        <w:fldChar w:fldCharType="begin" w:fldLock="1"/>
      </w:r>
      <w:r>
        <w:instrText xml:space="preserve"> PAGEREF _Toc120032435 \h </w:instrText>
      </w:r>
      <w:r>
        <w:fldChar w:fldCharType="separate"/>
      </w:r>
      <w:r>
        <w:t>188</w:t>
      </w:r>
      <w:r>
        <w:fldChar w:fldCharType="end"/>
      </w:r>
    </w:p>
    <w:p w14:paraId="47C53EA7" w14:textId="77777777" w:rsidR="008C2A11" w:rsidRPr="00714B4F" w:rsidRDefault="008C2A11">
      <w:pPr>
        <w:pStyle w:val="TOC3"/>
        <w:rPr>
          <w:rFonts w:ascii="Calibri" w:eastAsia="Malgun Gothic" w:hAnsi="Calibri"/>
          <w:sz w:val="22"/>
          <w:szCs w:val="22"/>
        </w:rPr>
      </w:pPr>
      <w:r>
        <w:t>9.2.2</w:t>
      </w:r>
      <w:r w:rsidRPr="00714B4F">
        <w:rPr>
          <w:rFonts w:ascii="Calibri" w:eastAsia="Malgun Gothic" w:hAnsi="Calibri"/>
          <w:sz w:val="22"/>
          <w:szCs w:val="22"/>
        </w:rPr>
        <w:tab/>
      </w:r>
      <w:r>
        <w:t>NG-RAN Node and Cell Configuration related IE definitions</w:t>
      </w:r>
      <w:r>
        <w:tab/>
      </w:r>
      <w:r>
        <w:fldChar w:fldCharType="begin" w:fldLock="1"/>
      </w:r>
      <w:r>
        <w:instrText xml:space="preserve"> PAGEREF _Toc120032436 \h </w:instrText>
      </w:r>
      <w:r>
        <w:fldChar w:fldCharType="separate"/>
      </w:r>
      <w:r>
        <w:t>189</w:t>
      </w:r>
      <w:r>
        <w:fldChar w:fldCharType="end"/>
      </w:r>
    </w:p>
    <w:p w14:paraId="75015DE3" w14:textId="77777777" w:rsidR="008C2A11" w:rsidRPr="00714B4F" w:rsidRDefault="008C2A11">
      <w:pPr>
        <w:pStyle w:val="TOC4"/>
        <w:rPr>
          <w:rFonts w:ascii="Calibri" w:eastAsia="Malgun Gothic" w:hAnsi="Calibri"/>
          <w:sz w:val="22"/>
          <w:szCs w:val="22"/>
        </w:rPr>
      </w:pPr>
      <w:r>
        <w:t>9.2.2.1</w:t>
      </w:r>
      <w:r w:rsidRPr="00714B4F">
        <w:rPr>
          <w:rFonts w:ascii="Calibri" w:eastAsia="Malgun Gothic" w:hAnsi="Calibri"/>
          <w:sz w:val="22"/>
          <w:szCs w:val="22"/>
        </w:rPr>
        <w:tab/>
      </w:r>
      <w:r>
        <w:t>Global gNB ID</w:t>
      </w:r>
      <w:r>
        <w:tab/>
      </w:r>
      <w:r>
        <w:fldChar w:fldCharType="begin" w:fldLock="1"/>
      </w:r>
      <w:r>
        <w:instrText xml:space="preserve"> PAGEREF _Toc120032437 \h </w:instrText>
      </w:r>
      <w:r>
        <w:fldChar w:fldCharType="separate"/>
      </w:r>
      <w:r>
        <w:t>189</w:t>
      </w:r>
      <w:r>
        <w:fldChar w:fldCharType="end"/>
      </w:r>
    </w:p>
    <w:p w14:paraId="507BC9C5" w14:textId="77777777" w:rsidR="008C2A11" w:rsidRPr="00714B4F" w:rsidRDefault="008C2A11">
      <w:pPr>
        <w:pStyle w:val="TOC4"/>
        <w:rPr>
          <w:rFonts w:ascii="Calibri" w:eastAsia="Malgun Gothic" w:hAnsi="Calibri"/>
          <w:sz w:val="22"/>
          <w:szCs w:val="22"/>
        </w:rPr>
      </w:pPr>
      <w:r>
        <w:t>9.2.2.2</w:t>
      </w:r>
      <w:r w:rsidRPr="00714B4F">
        <w:rPr>
          <w:rFonts w:ascii="Calibri" w:eastAsia="Malgun Gothic" w:hAnsi="Calibri"/>
          <w:sz w:val="22"/>
          <w:szCs w:val="22"/>
        </w:rPr>
        <w:tab/>
      </w:r>
      <w:r>
        <w:t>Global ng-eNB ID</w:t>
      </w:r>
      <w:r>
        <w:tab/>
      </w:r>
      <w:r>
        <w:fldChar w:fldCharType="begin" w:fldLock="1"/>
      </w:r>
      <w:r>
        <w:instrText xml:space="preserve"> PAGEREF _Toc120032438 \h </w:instrText>
      </w:r>
      <w:r>
        <w:fldChar w:fldCharType="separate"/>
      </w:r>
      <w:r>
        <w:t>189</w:t>
      </w:r>
      <w:r>
        <w:fldChar w:fldCharType="end"/>
      </w:r>
    </w:p>
    <w:p w14:paraId="37F87198" w14:textId="77777777" w:rsidR="008C2A11" w:rsidRPr="00714B4F" w:rsidRDefault="008C2A11">
      <w:pPr>
        <w:pStyle w:val="TOC4"/>
        <w:rPr>
          <w:rFonts w:ascii="Calibri" w:eastAsia="Malgun Gothic" w:hAnsi="Calibri"/>
          <w:sz w:val="22"/>
          <w:szCs w:val="22"/>
        </w:rPr>
      </w:pPr>
      <w:r>
        <w:t>9.2.2.3</w:t>
      </w:r>
      <w:r w:rsidRPr="00714B4F">
        <w:rPr>
          <w:rFonts w:ascii="Calibri" w:eastAsia="Malgun Gothic" w:hAnsi="Calibri"/>
          <w:sz w:val="22"/>
          <w:szCs w:val="22"/>
        </w:rPr>
        <w:tab/>
      </w:r>
      <w:r>
        <w:t>Global NG-RAN Node ID</w:t>
      </w:r>
      <w:r>
        <w:tab/>
      </w:r>
      <w:r>
        <w:fldChar w:fldCharType="begin" w:fldLock="1"/>
      </w:r>
      <w:r>
        <w:instrText xml:space="preserve"> PAGEREF _Toc120032439 \h </w:instrText>
      </w:r>
      <w:r>
        <w:fldChar w:fldCharType="separate"/>
      </w:r>
      <w:r>
        <w:t>189</w:t>
      </w:r>
      <w:r>
        <w:fldChar w:fldCharType="end"/>
      </w:r>
    </w:p>
    <w:p w14:paraId="512AA4B1" w14:textId="77777777" w:rsidR="008C2A11" w:rsidRPr="00714B4F" w:rsidRDefault="008C2A11">
      <w:pPr>
        <w:pStyle w:val="TOC4"/>
        <w:rPr>
          <w:rFonts w:ascii="Calibri" w:eastAsia="Malgun Gothic" w:hAnsi="Calibri"/>
          <w:sz w:val="22"/>
          <w:szCs w:val="22"/>
        </w:rPr>
      </w:pPr>
      <w:r>
        <w:t>9.2.2.4</w:t>
      </w:r>
      <w:r w:rsidRPr="00714B4F">
        <w:rPr>
          <w:rFonts w:ascii="Calibri" w:eastAsia="Malgun Gothic" w:hAnsi="Calibri"/>
          <w:sz w:val="22"/>
          <w:szCs w:val="22"/>
        </w:rPr>
        <w:tab/>
      </w:r>
      <w:r>
        <w:t>PLMN Identity</w:t>
      </w:r>
      <w:r>
        <w:tab/>
      </w:r>
      <w:r>
        <w:fldChar w:fldCharType="begin" w:fldLock="1"/>
      </w:r>
      <w:r>
        <w:instrText xml:space="preserve"> PAGEREF _Toc120032440 \h </w:instrText>
      </w:r>
      <w:r>
        <w:fldChar w:fldCharType="separate"/>
      </w:r>
      <w:r>
        <w:t>189</w:t>
      </w:r>
      <w:r>
        <w:fldChar w:fldCharType="end"/>
      </w:r>
    </w:p>
    <w:p w14:paraId="6BFCF749" w14:textId="77777777" w:rsidR="008C2A11" w:rsidRPr="00714B4F" w:rsidRDefault="008C2A11">
      <w:pPr>
        <w:pStyle w:val="TOC4"/>
        <w:rPr>
          <w:rFonts w:ascii="Calibri" w:eastAsia="Malgun Gothic" w:hAnsi="Calibri"/>
          <w:sz w:val="22"/>
          <w:szCs w:val="22"/>
        </w:rPr>
      </w:pPr>
      <w:r>
        <w:t>9.2.2.5</w:t>
      </w:r>
      <w:r w:rsidRPr="00714B4F">
        <w:rPr>
          <w:rFonts w:ascii="Calibri" w:eastAsia="Malgun Gothic" w:hAnsi="Calibri"/>
          <w:sz w:val="22"/>
          <w:szCs w:val="22"/>
        </w:rPr>
        <w:tab/>
      </w:r>
      <w:r>
        <w:t>TAC</w:t>
      </w:r>
      <w:r>
        <w:tab/>
      </w:r>
      <w:r>
        <w:fldChar w:fldCharType="begin" w:fldLock="1"/>
      </w:r>
      <w:r>
        <w:instrText xml:space="preserve"> PAGEREF _Toc120032441 \h </w:instrText>
      </w:r>
      <w:r>
        <w:fldChar w:fldCharType="separate"/>
      </w:r>
      <w:r>
        <w:t>190</w:t>
      </w:r>
      <w:r>
        <w:fldChar w:fldCharType="end"/>
      </w:r>
    </w:p>
    <w:p w14:paraId="62A79551" w14:textId="77777777" w:rsidR="008C2A11" w:rsidRPr="00714B4F" w:rsidRDefault="008C2A11">
      <w:pPr>
        <w:pStyle w:val="TOC4"/>
        <w:rPr>
          <w:rFonts w:ascii="Calibri" w:eastAsia="Malgun Gothic" w:hAnsi="Calibri"/>
          <w:sz w:val="22"/>
          <w:szCs w:val="22"/>
        </w:rPr>
      </w:pPr>
      <w:r>
        <w:t>9.2.2.6</w:t>
      </w:r>
      <w:r w:rsidRPr="00714B4F">
        <w:rPr>
          <w:rFonts w:ascii="Calibri" w:eastAsia="Malgun Gothic" w:hAnsi="Calibri"/>
          <w:sz w:val="22"/>
          <w:szCs w:val="22"/>
        </w:rPr>
        <w:tab/>
      </w:r>
      <w:r>
        <w:t>RAN Area Code</w:t>
      </w:r>
      <w:r>
        <w:tab/>
      </w:r>
      <w:r>
        <w:fldChar w:fldCharType="begin" w:fldLock="1"/>
      </w:r>
      <w:r>
        <w:instrText xml:space="preserve"> PAGEREF _Toc120032442 \h </w:instrText>
      </w:r>
      <w:r>
        <w:fldChar w:fldCharType="separate"/>
      </w:r>
      <w:r>
        <w:t>190</w:t>
      </w:r>
      <w:r>
        <w:fldChar w:fldCharType="end"/>
      </w:r>
    </w:p>
    <w:p w14:paraId="5218308C" w14:textId="77777777" w:rsidR="008C2A11" w:rsidRPr="00714B4F" w:rsidRDefault="008C2A11">
      <w:pPr>
        <w:pStyle w:val="TOC4"/>
        <w:rPr>
          <w:rFonts w:ascii="Calibri" w:eastAsia="Malgun Gothic" w:hAnsi="Calibri"/>
          <w:sz w:val="22"/>
          <w:szCs w:val="22"/>
        </w:rPr>
      </w:pPr>
      <w:r>
        <w:t>9.2.2.7</w:t>
      </w:r>
      <w:r w:rsidRPr="00714B4F">
        <w:rPr>
          <w:rFonts w:ascii="Calibri" w:eastAsia="Malgun Gothic" w:hAnsi="Calibri"/>
          <w:sz w:val="22"/>
          <w:szCs w:val="22"/>
        </w:rPr>
        <w:tab/>
      </w:r>
      <w:r>
        <w:t>NR CGI</w:t>
      </w:r>
      <w:r>
        <w:tab/>
      </w:r>
      <w:r>
        <w:fldChar w:fldCharType="begin" w:fldLock="1"/>
      </w:r>
      <w:r>
        <w:instrText xml:space="preserve"> PAGEREF _Toc120032443 \h </w:instrText>
      </w:r>
      <w:r>
        <w:fldChar w:fldCharType="separate"/>
      </w:r>
      <w:r>
        <w:t>190</w:t>
      </w:r>
      <w:r>
        <w:fldChar w:fldCharType="end"/>
      </w:r>
    </w:p>
    <w:p w14:paraId="050B48D3" w14:textId="77777777" w:rsidR="008C2A11" w:rsidRPr="00714B4F" w:rsidRDefault="008C2A11">
      <w:pPr>
        <w:pStyle w:val="TOC4"/>
        <w:rPr>
          <w:rFonts w:ascii="Calibri" w:eastAsia="Malgun Gothic" w:hAnsi="Calibri"/>
          <w:sz w:val="22"/>
          <w:szCs w:val="22"/>
        </w:rPr>
      </w:pPr>
      <w:r>
        <w:t>9.2.2.8</w:t>
      </w:r>
      <w:r w:rsidRPr="00714B4F">
        <w:rPr>
          <w:rFonts w:ascii="Calibri" w:eastAsia="Malgun Gothic" w:hAnsi="Calibri"/>
          <w:sz w:val="22"/>
          <w:szCs w:val="22"/>
        </w:rPr>
        <w:tab/>
      </w:r>
      <w:r>
        <w:t>E-UTRA CGI</w:t>
      </w:r>
      <w:r>
        <w:tab/>
      </w:r>
      <w:r>
        <w:fldChar w:fldCharType="begin" w:fldLock="1"/>
      </w:r>
      <w:r>
        <w:instrText xml:space="preserve"> PAGEREF _Toc120032444 \h </w:instrText>
      </w:r>
      <w:r>
        <w:fldChar w:fldCharType="separate"/>
      </w:r>
      <w:r>
        <w:t>190</w:t>
      </w:r>
      <w:r>
        <w:fldChar w:fldCharType="end"/>
      </w:r>
    </w:p>
    <w:p w14:paraId="1CF57197" w14:textId="77777777" w:rsidR="008C2A11" w:rsidRPr="00714B4F" w:rsidRDefault="008C2A11">
      <w:pPr>
        <w:pStyle w:val="TOC4"/>
        <w:rPr>
          <w:rFonts w:ascii="Calibri" w:eastAsia="Malgun Gothic" w:hAnsi="Calibri"/>
          <w:sz w:val="22"/>
          <w:szCs w:val="22"/>
        </w:rPr>
      </w:pPr>
      <w:r w:rsidRPr="0020577D">
        <w:rPr>
          <w:lang w:val="fr-FR"/>
        </w:rPr>
        <w:t>9.2.2.9</w:t>
      </w:r>
      <w:r w:rsidRPr="00714B4F">
        <w:rPr>
          <w:rFonts w:ascii="Calibri" w:eastAsia="Malgun Gothic" w:hAnsi="Calibri"/>
          <w:sz w:val="22"/>
          <w:szCs w:val="22"/>
        </w:rPr>
        <w:tab/>
      </w:r>
      <w:r w:rsidRPr="0020577D">
        <w:rPr>
          <w:lang w:val="fr-FR"/>
        </w:rPr>
        <w:t>NG-RAN Cell Identity</w:t>
      </w:r>
      <w:r>
        <w:tab/>
      </w:r>
      <w:r>
        <w:fldChar w:fldCharType="begin" w:fldLock="1"/>
      </w:r>
      <w:r>
        <w:instrText xml:space="preserve"> PAGEREF _Toc120032445 \h </w:instrText>
      </w:r>
      <w:r>
        <w:fldChar w:fldCharType="separate"/>
      </w:r>
      <w:r>
        <w:t>191</w:t>
      </w:r>
      <w:r>
        <w:fldChar w:fldCharType="end"/>
      </w:r>
    </w:p>
    <w:p w14:paraId="0F136468" w14:textId="77777777" w:rsidR="008C2A11" w:rsidRPr="00714B4F" w:rsidRDefault="008C2A11">
      <w:pPr>
        <w:pStyle w:val="TOC4"/>
        <w:rPr>
          <w:rFonts w:ascii="Calibri" w:eastAsia="Malgun Gothic" w:hAnsi="Calibri"/>
          <w:sz w:val="22"/>
          <w:szCs w:val="22"/>
        </w:rPr>
      </w:pPr>
      <w:r>
        <w:t>9.2.2.10</w:t>
      </w:r>
      <w:r w:rsidRPr="00714B4F">
        <w:rPr>
          <w:rFonts w:ascii="Calibri" w:eastAsia="Malgun Gothic" w:hAnsi="Calibri"/>
          <w:sz w:val="22"/>
          <w:szCs w:val="22"/>
        </w:rPr>
        <w:tab/>
      </w:r>
      <w:r>
        <w:t xml:space="preserve">NG-RAN </w:t>
      </w:r>
      <w:r w:rsidRPr="0020577D">
        <w:rPr>
          <w:rFonts w:eastAsia="SimSun"/>
          <w:lang w:eastAsia="zh-CN"/>
        </w:rPr>
        <w:t>C</w:t>
      </w:r>
      <w:r>
        <w:rPr>
          <w:lang w:eastAsia="ja-JP"/>
        </w:rPr>
        <w:t xml:space="preserve">ell </w:t>
      </w:r>
      <w:r>
        <w:t>PCI</w:t>
      </w:r>
      <w:r>
        <w:tab/>
      </w:r>
      <w:r>
        <w:fldChar w:fldCharType="begin" w:fldLock="1"/>
      </w:r>
      <w:r>
        <w:instrText xml:space="preserve"> PAGEREF _Toc120032446 \h </w:instrText>
      </w:r>
      <w:r>
        <w:fldChar w:fldCharType="separate"/>
      </w:r>
      <w:r>
        <w:t>191</w:t>
      </w:r>
      <w:r>
        <w:fldChar w:fldCharType="end"/>
      </w:r>
    </w:p>
    <w:p w14:paraId="75FFA63F" w14:textId="77777777" w:rsidR="008C2A11" w:rsidRPr="00714B4F" w:rsidRDefault="008C2A11">
      <w:pPr>
        <w:pStyle w:val="TOC4"/>
        <w:rPr>
          <w:rFonts w:ascii="Calibri" w:eastAsia="Malgun Gothic" w:hAnsi="Calibri"/>
          <w:sz w:val="22"/>
          <w:szCs w:val="22"/>
        </w:rPr>
      </w:pPr>
      <w:r w:rsidRPr="0020577D">
        <w:rPr>
          <w:lang w:val="fr-FR"/>
        </w:rPr>
        <w:t>9.2.2.11</w:t>
      </w:r>
      <w:r w:rsidRPr="00714B4F">
        <w:rPr>
          <w:rFonts w:ascii="Calibri" w:eastAsia="Malgun Gothic" w:hAnsi="Calibri"/>
          <w:sz w:val="22"/>
          <w:szCs w:val="22"/>
        </w:rPr>
        <w:tab/>
      </w:r>
      <w:r w:rsidRPr="0020577D">
        <w:rPr>
          <w:lang w:val="fr-FR"/>
        </w:rPr>
        <w:t>Served Cell Information NR</w:t>
      </w:r>
      <w:r>
        <w:tab/>
      </w:r>
      <w:r>
        <w:fldChar w:fldCharType="begin" w:fldLock="1"/>
      </w:r>
      <w:r>
        <w:instrText xml:space="preserve"> PAGEREF _Toc120032447 \h </w:instrText>
      </w:r>
      <w:r>
        <w:fldChar w:fldCharType="separate"/>
      </w:r>
      <w:r>
        <w:t>191</w:t>
      </w:r>
      <w:r>
        <w:fldChar w:fldCharType="end"/>
      </w:r>
    </w:p>
    <w:p w14:paraId="6B99AF21" w14:textId="77777777" w:rsidR="008C2A11" w:rsidRPr="00714B4F" w:rsidRDefault="008C2A11">
      <w:pPr>
        <w:pStyle w:val="TOC4"/>
        <w:rPr>
          <w:rFonts w:ascii="Calibri" w:eastAsia="Malgun Gothic" w:hAnsi="Calibri"/>
          <w:sz w:val="22"/>
          <w:szCs w:val="22"/>
        </w:rPr>
      </w:pPr>
      <w:r>
        <w:t>9.2.2.12</w:t>
      </w:r>
      <w:r w:rsidRPr="00714B4F">
        <w:rPr>
          <w:rFonts w:ascii="Calibri" w:eastAsia="Malgun Gothic" w:hAnsi="Calibri"/>
          <w:sz w:val="22"/>
          <w:szCs w:val="22"/>
        </w:rPr>
        <w:tab/>
      </w:r>
      <w:r>
        <w:t>Served Cell Information E-UTRA</w:t>
      </w:r>
      <w:r>
        <w:tab/>
      </w:r>
      <w:r>
        <w:fldChar w:fldCharType="begin" w:fldLock="1"/>
      </w:r>
      <w:r>
        <w:instrText xml:space="preserve"> PAGEREF _Toc120032448 \h </w:instrText>
      </w:r>
      <w:r>
        <w:fldChar w:fldCharType="separate"/>
      </w:r>
      <w:r>
        <w:t>194</w:t>
      </w:r>
      <w:r>
        <w:fldChar w:fldCharType="end"/>
      </w:r>
    </w:p>
    <w:p w14:paraId="01E062BA" w14:textId="77777777" w:rsidR="008C2A11" w:rsidRPr="00714B4F" w:rsidRDefault="008C2A11">
      <w:pPr>
        <w:pStyle w:val="TOC4"/>
        <w:rPr>
          <w:rFonts w:ascii="Calibri" w:eastAsia="Malgun Gothic" w:hAnsi="Calibri"/>
          <w:sz w:val="22"/>
          <w:szCs w:val="22"/>
        </w:rPr>
      </w:pPr>
      <w:r>
        <w:t>9.2.2.13</w:t>
      </w:r>
      <w:r w:rsidRPr="00714B4F">
        <w:rPr>
          <w:rFonts w:ascii="Calibri" w:eastAsia="Malgun Gothic" w:hAnsi="Calibri"/>
          <w:sz w:val="22"/>
          <w:szCs w:val="22"/>
        </w:rPr>
        <w:tab/>
      </w:r>
      <w:r>
        <w:t>Neighbour Information NR</w:t>
      </w:r>
      <w:r>
        <w:tab/>
      </w:r>
      <w:r>
        <w:fldChar w:fldCharType="begin" w:fldLock="1"/>
      </w:r>
      <w:r>
        <w:instrText xml:space="preserve"> PAGEREF _Toc120032449 \h </w:instrText>
      </w:r>
      <w:r>
        <w:fldChar w:fldCharType="separate"/>
      </w:r>
      <w:r>
        <w:t>197</w:t>
      </w:r>
      <w:r>
        <w:fldChar w:fldCharType="end"/>
      </w:r>
    </w:p>
    <w:p w14:paraId="1838360A" w14:textId="77777777" w:rsidR="008C2A11" w:rsidRPr="00714B4F" w:rsidRDefault="008C2A11">
      <w:pPr>
        <w:pStyle w:val="TOC4"/>
        <w:rPr>
          <w:rFonts w:ascii="Calibri" w:eastAsia="Malgun Gothic" w:hAnsi="Calibri"/>
          <w:sz w:val="22"/>
          <w:szCs w:val="22"/>
        </w:rPr>
      </w:pPr>
      <w:r>
        <w:t>9.2.2.14</w:t>
      </w:r>
      <w:r w:rsidRPr="00714B4F">
        <w:rPr>
          <w:rFonts w:ascii="Calibri" w:eastAsia="Malgun Gothic" w:hAnsi="Calibri"/>
          <w:sz w:val="22"/>
          <w:szCs w:val="22"/>
        </w:rPr>
        <w:tab/>
      </w:r>
      <w:r>
        <w:t>Neighbour Information E-UTRA</w:t>
      </w:r>
      <w:r>
        <w:tab/>
      </w:r>
      <w:r>
        <w:fldChar w:fldCharType="begin" w:fldLock="1"/>
      </w:r>
      <w:r>
        <w:instrText xml:space="preserve"> PAGEREF _Toc120032450 \h </w:instrText>
      </w:r>
      <w:r>
        <w:fldChar w:fldCharType="separate"/>
      </w:r>
      <w:r>
        <w:t>198</w:t>
      </w:r>
      <w:r>
        <w:fldChar w:fldCharType="end"/>
      </w:r>
    </w:p>
    <w:p w14:paraId="3F7DE784" w14:textId="77777777" w:rsidR="008C2A11" w:rsidRPr="00714B4F" w:rsidRDefault="008C2A11">
      <w:pPr>
        <w:pStyle w:val="TOC4"/>
        <w:rPr>
          <w:rFonts w:ascii="Calibri" w:eastAsia="Malgun Gothic" w:hAnsi="Calibri"/>
          <w:sz w:val="22"/>
          <w:szCs w:val="22"/>
        </w:rPr>
      </w:pPr>
      <w:r>
        <w:t>9.2.2.15</w:t>
      </w:r>
      <w:r w:rsidRPr="00714B4F">
        <w:rPr>
          <w:rFonts w:ascii="Calibri" w:eastAsia="Malgun Gothic" w:hAnsi="Calibri"/>
          <w:sz w:val="22"/>
          <w:szCs w:val="22"/>
        </w:rPr>
        <w:tab/>
      </w:r>
      <w:r>
        <w:t>Served Cells To Update NR</w:t>
      </w:r>
      <w:r>
        <w:tab/>
      </w:r>
      <w:r>
        <w:fldChar w:fldCharType="begin" w:fldLock="1"/>
      </w:r>
      <w:r>
        <w:instrText xml:space="preserve"> PAGEREF _Toc120032451 \h </w:instrText>
      </w:r>
      <w:r>
        <w:fldChar w:fldCharType="separate"/>
      </w:r>
      <w:r>
        <w:t>199</w:t>
      </w:r>
      <w:r>
        <w:fldChar w:fldCharType="end"/>
      </w:r>
    </w:p>
    <w:p w14:paraId="5C27812D" w14:textId="77777777" w:rsidR="008C2A11" w:rsidRPr="00714B4F" w:rsidRDefault="008C2A11">
      <w:pPr>
        <w:pStyle w:val="TOC4"/>
        <w:rPr>
          <w:rFonts w:ascii="Calibri" w:eastAsia="Malgun Gothic" w:hAnsi="Calibri"/>
          <w:sz w:val="22"/>
          <w:szCs w:val="22"/>
        </w:rPr>
      </w:pPr>
      <w:r>
        <w:t>9.2.2.16</w:t>
      </w:r>
      <w:r w:rsidRPr="00714B4F">
        <w:rPr>
          <w:rFonts w:ascii="Calibri" w:eastAsia="Malgun Gothic" w:hAnsi="Calibri"/>
          <w:sz w:val="22"/>
          <w:szCs w:val="22"/>
        </w:rPr>
        <w:tab/>
      </w:r>
      <w:r>
        <w:t>Served Cells to Update E-UTRA</w:t>
      </w:r>
      <w:r>
        <w:tab/>
      </w:r>
      <w:r>
        <w:fldChar w:fldCharType="begin" w:fldLock="1"/>
      </w:r>
      <w:r>
        <w:instrText xml:space="preserve"> PAGEREF _Toc120032452 \h </w:instrText>
      </w:r>
      <w:r>
        <w:fldChar w:fldCharType="separate"/>
      </w:r>
      <w:r>
        <w:t>199</w:t>
      </w:r>
      <w:r>
        <w:fldChar w:fldCharType="end"/>
      </w:r>
    </w:p>
    <w:p w14:paraId="72938D76" w14:textId="77777777" w:rsidR="008C2A11" w:rsidRPr="00714B4F" w:rsidRDefault="008C2A11">
      <w:pPr>
        <w:pStyle w:val="TOC4"/>
        <w:rPr>
          <w:rFonts w:ascii="Calibri" w:eastAsia="Malgun Gothic" w:hAnsi="Calibri"/>
          <w:sz w:val="22"/>
          <w:szCs w:val="22"/>
        </w:rPr>
      </w:pPr>
      <w:r>
        <w:t>9.2.2.17</w:t>
      </w:r>
      <w:r w:rsidRPr="00714B4F">
        <w:rPr>
          <w:rFonts w:ascii="Calibri" w:eastAsia="Malgun Gothic" w:hAnsi="Calibri"/>
          <w:sz w:val="22"/>
          <w:szCs w:val="22"/>
        </w:rPr>
        <w:tab/>
      </w:r>
      <w:r>
        <w:t>Cell Assistance Information NR</w:t>
      </w:r>
      <w:r>
        <w:tab/>
      </w:r>
      <w:r>
        <w:fldChar w:fldCharType="begin" w:fldLock="1"/>
      </w:r>
      <w:r>
        <w:instrText xml:space="preserve"> PAGEREF _Toc120032453 \h </w:instrText>
      </w:r>
      <w:r>
        <w:fldChar w:fldCharType="separate"/>
      </w:r>
      <w:r>
        <w:t>200</w:t>
      </w:r>
      <w:r>
        <w:fldChar w:fldCharType="end"/>
      </w:r>
    </w:p>
    <w:p w14:paraId="21A6DA36" w14:textId="77777777" w:rsidR="008C2A11" w:rsidRPr="00714B4F" w:rsidRDefault="008C2A11">
      <w:pPr>
        <w:pStyle w:val="TOC4"/>
        <w:rPr>
          <w:rFonts w:ascii="Calibri" w:eastAsia="Malgun Gothic" w:hAnsi="Calibri"/>
          <w:sz w:val="22"/>
          <w:szCs w:val="22"/>
        </w:rPr>
      </w:pPr>
      <w:r w:rsidRPr="0020577D">
        <w:rPr>
          <w:lang w:val="fr-FR"/>
        </w:rPr>
        <w:t>9.2.2.18</w:t>
      </w:r>
      <w:r w:rsidRPr="00714B4F">
        <w:rPr>
          <w:rFonts w:ascii="Calibri" w:eastAsia="Malgun Gothic" w:hAnsi="Calibri"/>
          <w:sz w:val="22"/>
          <w:szCs w:val="22"/>
        </w:rPr>
        <w:tab/>
      </w:r>
      <w:r w:rsidRPr="0020577D">
        <w:rPr>
          <w:lang w:val="fr-FR"/>
        </w:rPr>
        <w:t>SUL Information</w:t>
      </w:r>
      <w:r>
        <w:tab/>
      </w:r>
      <w:r>
        <w:fldChar w:fldCharType="begin" w:fldLock="1"/>
      </w:r>
      <w:r>
        <w:instrText xml:space="preserve"> PAGEREF _Toc120032454 \h </w:instrText>
      </w:r>
      <w:r>
        <w:fldChar w:fldCharType="separate"/>
      </w:r>
      <w:r>
        <w:t>201</w:t>
      </w:r>
      <w:r>
        <w:fldChar w:fldCharType="end"/>
      </w:r>
    </w:p>
    <w:p w14:paraId="190E044A" w14:textId="77777777" w:rsidR="008C2A11" w:rsidRPr="00714B4F" w:rsidRDefault="008C2A11">
      <w:pPr>
        <w:pStyle w:val="TOC4"/>
        <w:rPr>
          <w:rFonts w:ascii="Calibri" w:eastAsia="Malgun Gothic" w:hAnsi="Calibri"/>
          <w:sz w:val="22"/>
          <w:szCs w:val="22"/>
        </w:rPr>
      </w:pPr>
      <w:r w:rsidRPr="0020577D">
        <w:rPr>
          <w:lang w:val="fr-FR"/>
        </w:rPr>
        <w:t>9.2.2.19</w:t>
      </w:r>
      <w:r w:rsidRPr="00714B4F">
        <w:rPr>
          <w:rFonts w:ascii="Calibri" w:eastAsia="Malgun Gothic" w:hAnsi="Calibri"/>
          <w:sz w:val="22"/>
          <w:szCs w:val="22"/>
        </w:rPr>
        <w:tab/>
      </w:r>
      <w:r w:rsidRPr="0020577D">
        <w:rPr>
          <w:lang w:val="fr-FR"/>
        </w:rPr>
        <w:t>NR Frequency Info</w:t>
      </w:r>
      <w:r>
        <w:tab/>
      </w:r>
      <w:r>
        <w:fldChar w:fldCharType="begin" w:fldLock="1"/>
      </w:r>
      <w:r>
        <w:instrText xml:space="preserve"> PAGEREF _Toc120032455 \h </w:instrText>
      </w:r>
      <w:r>
        <w:fldChar w:fldCharType="separate"/>
      </w:r>
      <w:r>
        <w:t>201</w:t>
      </w:r>
      <w:r>
        <w:fldChar w:fldCharType="end"/>
      </w:r>
    </w:p>
    <w:p w14:paraId="49C746FA" w14:textId="77777777" w:rsidR="008C2A11" w:rsidRPr="00714B4F" w:rsidRDefault="008C2A11">
      <w:pPr>
        <w:pStyle w:val="TOC4"/>
        <w:rPr>
          <w:rFonts w:ascii="Calibri" w:eastAsia="Malgun Gothic" w:hAnsi="Calibri"/>
          <w:sz w:val="22"/>
          <w:szCs w:val="22"/>
        </w:rPr>
      </w:pPr>
      <w:r w:rsidRPr="0020577D">
        <w:rPr>
          <w:lang w:val="fr-FR"/>
        </w:rPr>
        <w:t>9.2.2.20</w:t>
      </w:r>
      <w:r w:rsidRPr="00714B4F">
        <w:rPr>
          <w:rFonts w:ascii="Calibri" w:eastAsia="Malgun Gothic" w:hAnsi="Calibri"/>
          <w:sz w:val="22"/>
          <w:szCs w:val="22"/>
        </w:rPr>
        <w:tab/>
      </w:r>
      <w:r w:rsidRPr="0020577D">
        <w:rPr>
          <w:lang w:val="fr-FR"/>
        </w:rPr>
        <w:t>NR Transmission Bandwidth</w:t>
      </w:r>
      <w:r>
        <w:tab/>
      </w:r>
      <w:r>
        <w:fldChar w:fldCharType="begin" w:fldLock="1"/>
      </w:r>
      <w:r>
        <w:instrText xml:space="preserve"> PAGEREF _Toc120032456 \h </w:instrText>
      </w:r>
      <w:r>
        <w:fldChar w:fldCharType="separate"/>
      </w:r>
      <w:r>
        <w:t>202</w:t>
      </w:r>
      <w:r>
        <w:fldChar w:fldCharType="end"/>
      </w:r>
    </w:p>
    <w:p w14:paraId="7CFAB238" w14:textId="77777777" w:rsidR="008C2A11" w:rsidRPr="00714B4F" w:rsidRDefault="008C2A11">
      <w:pPr>
        <w:pStyle w:val="TOC4"/>
        <w:rPr>
          <w:rFonts w:ascii="Calibri" w:eastAsia="Malgun Gothic" w:hAnsi="Calibri"/>
          <w:sz w:val="22"/>
          <w:szCs w:val="22"/>
        </w:rPr>
      </w:pPr>
      <w:r>
        <w:t>9.2.2.21</w:t>
      </w:r>
      <w:r w:rsidRPr="00714B4F">
        <w:rPr>
          <w:rFonts w:ascii="Calibri" w:eastAsia="Malgun Gothic" w:hAnsi="Calibri"/>
          <w:sz w:val="22"/>
          <w:szCs w:val="22"/>
        </w:rPr>
        <w:tab/>
      </w:r>
      <w:r>
        <w:t>E-UTRA ARFCN</w:t>
      </w:r>
      <w:r>
        <w:tab/>
      </w:r>
      <w:r>
        <w:fldChar w:fldCharType="begin" w:fldLock="1"/>
      </w:r>
      <w:r>
        <w:instrText xml:space="preserve"> PAGEREF _Toc120032457 \h </w:instrText>
      </w:r>
      <w:r>
        <w:fldChar w:fldCharType="separate"/>
      </w:r>
      <w:r>
        <w:t>203</w:t>
      </w:r>
      <w:r>
        <w:fldChar w:fldCharType="end"/>
      </w:r>
    </w:p>
    <w:p w14:paraId="38940089" w14:textId="77777777" w:rsidR="008C2A11" w:rsidRPr="00714B4F" w:rsidRDefault="008C2A11">
      <w:pPr>
        <w:pStyle w:val="TOC4"/>
        <w:rPr>
          <w:rFonts w:ascii="Calibri" w:eastAsia="Malgun Gothic" w:hAnsi="Calibri"/>
          <w:sz w:val="22"/>
          <w:szCs w:val="22"/>
        </w:rPr>
      </w:pPr>
      <w:r>
        <w:t>9.2.2.22</w:t>
      </w:r>
      <w:r w:rsidRPr="00714B4F">
        <w:rPr>
          <w:rFonts w:ascii="Calibri" w:eastAsia="Malgun Gothic" w:hAnsi="Calibri"/>
          <w:sz w:val="22"/>
          <w:szCs w:val="22"/>
        </w:rPr>
        <w:tab/>
      </w:r>
      <w:r>
        <w:t>E-UTRA Transmission Bandwidth</w:t>
      </w:r>
      <w:r>
        <w:tab/>
      </w:r>
      <w:r>
        <w:fldChar w:fldCharType="begin" w:fldLock="1"/>
      </w:r>
      <w:r>
        <w:instrText xml:space="preserve"> PAGEREF _Toc120032458 \h </w:instrText>
      </w:r>
      <w:r>
        <w:fldChar w:fldCharType="separate"/>
      </w:r>
      <w:r>
        <w:t>203</w:t>
      </w:r>
      <w:r>
        <w:fldChar w:fldCharType="end"/>
      </w:r>
    </w:p>
    <w:p w14:paraId="20E55AB8" w14:textId="77777777" w:rsidR="008C2A11" w:rsidRPr="00714B4F" w:rsidRDefault="008C2A11">
      <w:pPr>
        <w:pStyle w:val="TOC4"/>
        <w:rPr>
          <w:rFonts w:ascii="Calibri" w:eastAsia="Malgun Gothic" w:hAnsi="Calibri"/>
          <w:sz w:val="22"/>
          <w:szCs w:val="22"/>
        </w:rPr>
      </w:pPr>
      <w:r>
        <w:t>9.2.2.23</w:t>
      </w:r>
      <w:r w:rsidRPr="00714B4F">
        <w:rPr>
          <w:rFonts w:ascii="Calibri" w:eastAsia="Malgun Gothic" w:hAnsi="Calibri"/>
          <w:sz w:val="22"/>
          <w:szCs w:val="22"/>
        </w:rPr>
        <w:tab/>
      </w:r>
      <w:r>
        <w:t>Number of Antenna Ports E-UTRA</w:t>
      </w:r>
      <w:r>
        <w:tab/>
      </w:r>
      <w:r>
        <w:fldChar w:fldCharType="begin" w:fldLock="1"/>
      </w:r>
      <w:r>
        <w:instrText xml:space="preserve"> PAGEREF _Toc120032459 \h </w:instrText>
      </w:r>
      <w:r>
        <w:fldChar w:fldCharType="separate"/>
      </w:r>
      <w:r>
        <w:t>203</w:t>
      </w:r>
      <w:r>
        <w:fldChar w:fldCharType="end"/>
      </w:r>
    </w:p>
    <w:p w14:paraId="19D5FB3F" w14:textId="77777777" w:rsidR="008C2A11" w:rsidRPr="00714B4F" w:rsidRDefault="008C2A11">
      <w:pPr>
        <w:pStyle w:val="TOC4"/>
        <w:rPr>
          <w:rFonts w:ascii="Calibri" w:eastAsia="Malgun Gothic" w:hAnsi="Calibri"/>
          <w:sz w:val="22"/>
          <w:szCs w:val="22"/>
        </w:rPr>
      </w:pPr>
      <w:r w:rsidRPr="0020577D">
        <w:rPr>
          <w:rFonts w:eastAsia="Batang"/>
        </w:rPr>
        <w:t>9.2.2.24</w:t>
      </w:r>
      <w:r w:rsidRPr="00714B4F">
        <w:rPr>
          <w:rFonts w:ascii="Calibri" w:eastAsia="Malgun Gothic" w:hAnsi="Calibri"/>
          <w:sz w:val="22"/>
          <w:szCs w:val="22"/>
        </w:rPr>
        <w:tab/>
      </w:r>
      <w:r w:rsidRPr="0020577D">
        <w:rPr>
          <w:rFonts w:eastAsia="Batang"/>
        </w:rPr>
        <w:t>E-UTRA Multiband Info List</w:t>
      </w:r>
      <w:r>
        <w:tab/>
      </w:r>
      <w:r>
        <w:fldChar w:fldCharType="begin" w:fldLock="1"/>
      </w:r>
      <w:r>
        <w:instrText xml:space="preserve"> PAGEREF _Toc120032460 \h </w:instrText>
      </w:r>
      <w:r>
        <w:fldChar w:fldCharType="separate"/>
      </w:r>
      <w:r>
        <w:t>203</w:t>
      </w:r>
      <w:r>
        <w:fldChar w:fldCharType="end"/>
      </w:r>
    </w:p>
    <w:p w14:paraId="41144E6B" w14:textId="77777777" w:rsidR="008C2A11" w:rsidRPr="00714B4F" w:rsidRDefault="008C2A11">
      <w:pPr>
        <w:pStyle w:val="TOC4"/>
        <w:rPr>
          <w:rFonts w:ascii="Calibri" w:eastAsia="Malgun Gothic" w:hAnsi="Calibri"/>
          <w:sz w:val="22"/>
          <w:szCs w:val="22"/>
        </w:rPr>
      </w:pPr>
      <w:r>
        <w:t>9.2.2.25</w:t>
      </w:r>
      <w:r w:rsidRPr="00714B4F">
        <w:rPr>
          <w:rFonts w:ascii="Calibri" w:eastAsia="Malgun Gothic" w:hAnsi="Calibri"/>
          <w:sz w:val="22"/>
          <w:szCs w:val="22"/>
        </w:rPr>
        <w:tab/>
      </w:r>
      <w:r>
        <w:t>E-UTRA PRACH Configuration</w:t>
      </w:r>
      <w:r>
        <w:tab/>
      </w:r>
      <w:r>
        <w:fldChar w:fldCharType="begin" w:fldLock="1"/>
      </w:r>
      <w:r>
        <w:instrText xml:space="preserve"> PAGEREF _Toc120032461 \h </w:instrText>
      </w:r>
      <w:r>
        <w:fldChar w:fldCharType="separate"/>
      </w:r>
      <w:r>
        <w:t>204</w:t>
      </w:r>
      <w:r>
        <w:fldChar w:fldCharType="end"/>
      </w:r>
    </w:p>
    <w:p w14:paraId="431130FE" w14:textId="77777777" w:rsidR="008C2A11" w:rsidRPr="00714B4F" w:rsidRDefault="008C2A11">
      <w:pPr>
        <w:pStyle w:val="TOC4"/>
        <w:rPr>
          <w:rFonts w:ascii="Calibri" w:eastAsia="Malgun Gothic" w:hAnsi="Calibri"/>
          <w:sz w:val="22"/>
          <w:szCs w:val="22"/>
        </w:rPr>
      </w:pPr>
      <w:r>
        <w:t>9.2.2.26</w:t>
      </w:r>
      <w:r w:rsidRPr="00714B4F">
        <w:rPr>
          <w:rFonts w:ascii="Calibri" w:eastAsia="Malgun Gothic" w:hAnsi="Calibri"/>
          <w:sz w:val="22"/>
          <w:szCs w:val="22"/>
        </w:rPr>
        <w:tab/>
      </w:r>
      <w:r>
        <w:t xml:space="preserve">MBSFN </w:t>
      </w:r>
      <w:r w:rsidRPr="0020577D">
        <w:rPr>
          <w:rFonts w:eastAsia="Batang"/>
        </w:rPr>
        <w:t>Subframe Allocation E-UTRA</w:t>
      </w:r>
      <w:r>
        <w:tab/>
      </w:r>
      <w:r>
        <w:fldChar w:fldCharType="begin" w:fldLock="1"/>
      </w:r>
      <w:r>
        <w:instrText xml:space="preserve"> PAGEREF _Toc120032462 \h </w:instrText>
      </w:r>
      <w:r>
        <w:fldChar w:fldCharType="separate"/>
      </w:r>
      <w:r>
        <w:t>204</w:t>
      </w:r>
      <w:r>
        <w:fldChar w:fldCharType="end"/>
      </w:r>
    </w:p>
    <w:p w14:paraId="05915D1D" w14:textId="77777777" w:rsidR="008C2A11" w:rsidRPr="00714B4F" w:rsidRDefault="008C2A11">
      <w:pPr>
        <w:pStyle w:val="TOC4"/>
        <w:rPr>
          <w:rFonts w:ascii="Calibri" w:eastAsia="Malgun Gothic" w:hAnsi="Calibri"/>
          <w:sz w:val="22"/>
          <w:szCs w:val="22"/>
        </w:rPr>
      </w:pPr>
      <w:r w:rsidRPr="0020577D">
        <w:rPr>
          <w:lang w:val="fr-FR"/>
        </w:rPr>
        <w:t>9.2.2.27</w:t>
      </w:r>
      <w:r w:rsidRPr="00714B4F">
        <w:rPr>
          <w:rFonts w:ascii="Calibri" w:eastAsia="Malgun Gothic" w:hAnsi="Calibri"/>
          <w:sz w:val="22"/>
          <w:szCs w:val="22"/>
        </w:rPr>
        <w:tab/>
      </w:r>
      <w:r w:rsidRPr="0020577D">
        <w:rPr>
          <w:lang w:val="fr-FR"/>
        </w:rPr>
        <w:t>Global NG-RAN Cell Identity</w:t>
      </w:r>
      <w:r>
        <w:tab/>
      </w:r>
      <w:r>
        <w:fldChar w:fldCharType="begin" w:fldLock="1"/>
      </w:r>
      <w:r>
        <w:instrText xml:space="preserve"> PAGEREF _Toc120032463 \h </w:instrText>
      </w:r>
      <w:r>
        <w:fldChar w:fldCharType="separate"/>
      </w:r>
      <w:r>
        <w:t>204</w:t>
      </w:r>
      <w:r>
        <w:fldChar w:fldCharType="end"/>
      </w:r>
    </w:p>
    <w:p w14:paraId="34ADD709" w14:textId="77777777" w:rsidR="008C2A11" w:rsidRPr="00714B4F" w:rsidRDefault="008C2A11">
      <w:pPr>
        <w:pStyle w:val="TOC4"/>
        <w:rPr>
          <w:rFonts w:ascii="Calibri" w:eastAsia="Malgun Gothic" w:hAnsi="Calibri"/>
          <w:sz w:val="22"/>
          <w:szCs w:val="22"/>
        </w:rPr>
      </w:pPr>
      <w:r w:rsidRPr="0020577D">
        <w:rPr>
          <w:lang w:val="fr-FR"/>
        </w:rPr>
        <w:t>9.2.2.28</w:t>
      </w:r>
      <w:r w:rsidRPr="00714B4F">
        <w:rPr>
          <w:rFonts w:ascii="Calibri" w:eastAsia="Malgun Gothic" w:hAnsi="Calibri"/>
          <w:sz w:val="22"/>
          <w:szCs w:val="22"/>
        </w:rPr>
        <w:tab/>
      </w:r>
      <w:r w:rsidRPr="0020577D">
        <w:rPr>
          <w:lang w:val="fr-FR"/>
        </w:rPr>
        <w:t>Connectivity Support</w:t>
      </w:r>
      <w:r>
        <w:tab/>
      </w:r>
      <w:r>
        <w:fldChar w:fldCharType="begin" w:fldLock="1"/>
      </w:r>
      <w:r>
        <w:instrText xml:space="preserve"> PAGEREF _Toc120032464 \h </w:instrText>
      </w:r>
      <w:r>
        <w:fldChar w:fldCharType="separate"/>
      </w:r>
      <w:r>
        <w:t>204</w:t>
      </w:r>
      <w:r>
        <w:fldChar w:fldCharType="end"/>
      </w:r>
    </w:p>
    <w:p w14:paraId="0C1F4246" w14:textId="77777777" w:rsidR="008C2A11" w:rsidRPr="00714B4F" w:rsidRDefault="008C2A11">
      <w:pPr>
        <w:pStyle w:val="TOC4"/>
        <w:rPr>
          <w:rFonts w:ascii="Calibri" w:eastAsia="Malgun Gothic" w:hAnsi="Calibri"/>
          <w:sz w:val="22"/>
          <w:szCs w:val="22"/>
        </w:rPr>
      </w:pPr>
      <w:r>
        <w:t>9.2.2.29</w:t>
      </w:r>
      <w:r w:rsidRPr="00714B4F">
        <w:rPr>
          <w:rFonts w:ascii="Calibri" w:eastAsia="Malgun Gothic" w:hAnsi="Calibri"/>
          <w:sz w:val="22"/>
          <w:szCs w:val="22"/>
        </w:rPr>
        <w:tab/>
      </w:r>
      <w:r>
        <w:t>Protected E-UTRA Resource Indication</w:t>
      </w:r>
      <w:r>
        <w:tab/>
      </w:r>
      <w:r>
        <w:fldChar w:fldCharType="begin" w:fldLock="1"/>
      </w:r>
      <w:r>
        <w:instrText xml:space="preserve"> PAGEREF _Toc120032465 \h </w:instrText>
      </w:r>
      <w:r>
        <w:fldChar w:fldCharType="separate"/>
      </w:r>
      <w:r>
        <w:t>205</w:t>
      </w:r>
      <w:r>
        <w:fldChar w:fldCharType="end"/>
      </w:r>
    </w:p>
    <w:p w14:paraId="263E2E47" w14:textId="77777777" w:rsidR="008C2A11" w:rsidRPr="00714B4F" w:rsidRDefault="008C2A11">
      <w:pPr>
        <w:pStyle w:val="TOC4"/>
        <w:rPr>
          <w:rFonts w:ascii="Calibri" w:eastAsia="Malgun Gothic" w:hAnsi="Calibri"/>
          <w:sz w:val="22"/>
          <w:szCs w:val="22"/>
        </w:rPr>
      </w:pPr>
      <w:r>
        <w:t>9.2.2.30</w:t>
      </w:r>
      <w:r w:rsidRPr="00714B4F">
        <w:rPr>
          <w:rFonts w:ascii="Calibri" w:eastAsia="Malgun Gothic" w:hAnsi="Calibri"/>
          <w:sz w:val="22"/>
          <w:szCs w:val="22"/>
        </w:rPr>
        <w:tab/>
      </w:r>
      <w:r>
        <w:t>Data Traffic Resource Indication</w:t>
      </w:r>
      <w:r>
        <w:tab/>
      </w:r>
      <w:r>
        <w:fldChar w:fldCharType="begin" w:fldLock="1"/>
      </w:r>
      <w:r>
        <w:instrText xml:space="preserve"> PAGEREF _Toc120032466 \h </w:instrText>
      </w:r>
      <w:r>
        <w:fldChar w:fldCharType="separate"/>
      </w:r>
      <w:r>
        <w:t>207</w:t>
      </w:r>
      <w:r>
        <w:fldChar w:fldCharType="end"/>
      </w:r>
    </w:p>
    <w:p w14:paraId="3A823222" w14:textId="77777777" w:rsidR="008C2A11" w:rsidRPr="00714B4F" w:rsidRDefault="008C2A11">
      <w:pPr>
        <w:pStyle w:val="TOC4"/>
        <w:rPr>
          <w:rFonts w:ascii="Calibri" w:eastAsia="Malgun Gothic" w:hAnsi="Calibri"/>
          <w:sz w:val="22"/>
          <w:szCs w:val="22"/>
        </w:rPr>
      </w:pPr>
      <w:r>
        <w:t>9.2.2.31</w:t>
      </w:r>
      <w:r w:rsidRPr="00714B4F">
        <w:rPr>
          <w:rFonts w:ascii="Calibri" w:eastAsia="Malgun Gothic" w:hAnsi="Calibri"/>
          <w:sz w:val="22"/>
          <w:szCs w:val="22"/>
        </w:rPr>
        <w:tab/>
      </w:r>
      <w:r>
        <w:t>Data Traffic Resources</w:t>
      </w:r>
      <w:r>
        <w:tab/>
      </w:r>
      <w:r>
        <w:fldChar w:fldCharType="begin" w:fldLock="1"/>
      </w:r>
      <w:r>
        <w:instrText xml:space="preserve"> PAGEREF _Toc120032467 \h </w:instrText>
      </w:r>
      <w:r>
        <w:fldChar w:fldCharType="separate"/>
      </w:r>
      <w:r>
        <w:t>207</w:t>
      </w:r>
      <w:r>
        <w:fldChar w:fldCharType="end"/>
      </w:r>
    </w:p>
    <w:p w14:paraId="2FCA221C" w14:textId="77777777" w:rsidR="008C2A11" w:rsidRPr="00714B4F" w:rsidRDefault="008C2A11">
      <w:pPr>
        <w:pStyle w:val="TOC4"/>
        <w:rPr>
          <w:rFonts w:ascii="Calibri" w:eastAsia="Malgun Gothic" w:hAnsi="Calibri"/>
          <w:sz w:val="22"/>
          <w:szCs w:val="22"/>
        </w:rPr>
      </w:pPr>
      <w:r>
        <w:t>9.2.2.32</w:t>
      </w:r>
      <w:r w:rsidRPr="00714B4F">
        <w:rPr>
          <w:rFonts w:ascii="Calibri" w:eastAsia="Malgun Gothic" w:hAnsi="Calibri"/>
          <w:sz w:val="22"/>
          <w:szCs w:val="22"/>
        </w:rPr>
        <w:tab/>
      </w:r>
      <w:r>
        <w:t>Reserved Subframe Pattern</w:t>
      </w:r>
      <w:r>
        <w:tab/>
      </w:r>
      <w:r>
        <w:fldChar w:fldCharType="begin" w:fldLock="1"/>
      </w:r>
      <w:r>
        <w:instrText xml:space="preserve"> PAGEREF _Toc120032468 \h </w:instrText>
      </w:r>
      <w:r>
        <w:fldChar w:fldCharType="separate"/>
      </w:r>
      <w:r>
        <w:t>208</w:t>
      </w:r>
      <w:r>
        <w:fldChar w:fldCharType="end"/>
      </w:r>
    </w:p>
    <w:p w14:paraId="788B6B41" w14:textId="77777777" w:rsidR="008C2A11" w:rsidRPr="00714B4F" w:rsidRDefault="008C2A11">
      <w:pPr>
        <w:pStyle w:val="TOC4"/>
        <w:rPr>
          <w:rFonts w:ascii="Calibri" w:eastAsia="Malgun Gothic" w:hAnsi="Calibri"/>
          <w:sz w:val="22"/>
          <w:szCs w:val="22"/>
        </w:rPr>
      </w:pPr>
      <w:r>
        <w:t>9.2.2.33</w:t>
      </w:r>
      <w:r w:rsidRPr="00714B4F">
        <w:rPr>
          <w:rFonts w:ascii="Calibri" w:eastAsia="Malgun Gothic" w:hAnsi="Calibri"/>
          <w:sz w:val="22"/>
          <w:szCs w:val="22"/>
        </w:rPr>
        <w:tab/>
      </w:r>
      <w:r>
        <w:t xml:space="preserve"> MR-DC Resource Coordination Information</w:t>
      </w:r>
      <w:r>
        <w:tab/>
      </w:r>
      <w:r>
        <w:fldChar w:fldCharType="begin" w:fldLock="1"/>
      </w:r>
      <w:r>
        <w:instrText xml:space="preserve"> PAGEREF _Toc120032469 \h </w:instrText>
      </w:r>
      <w:r>
        <w:fldChar w:fldCharType="separate"/>
      </w:r>
      <w:r>
        <w:t>208</w:t>
      </w:r>
      <w:r>
        <w:fldChar w:fldCharType="end"/>
      </w:r>
    </w:p>
    <w:p w14:paraId="179E89B6" w14:textId="77777777" w:rsidR="008C2A11" w:rsidRPr="00714B4F" w:rsidRDefault="008C2A11">
      <w:pPr>
        <w:pStyle w:val="TOC4"/>
        <w:rPr>
          <w:rFonts w:ascii="Calibri" w:eastAsia="Malgun Gothic" w:hAnsi="Calibri"/>
          <w:sz w:val="22"/>
          <w:szCs w:val="22"/>
        </w:rPr>
      </w:pPr>
      <w:r>
        <w:t>9.2.2.34</w:t>
      </w:r>
      <w:r w:rsidRPr="00714B4F">
        <w:rPr>
          <w:rFonts w:ascii="Calibri" w:eastAsia="Malgun Gothic" w:hAnsi="Calibri"/>
          <w:sz w:val="22"/>
          <w:szCs w:val="22"/>
        </w:rPr>
        <w:tab/>
      </w:r>
      <w:r>
        <w:t>E-UTRA Resource Coordination Information</w:t>
      </w:r>
      <w:r>
        <w:tab/>
      </w:r>
      <w:r>
        <w:fldChar w:fldCharType="begin" w:fldLock="1"/>
      </w:r>
      <w:r>
        <w:instrText xml:space="preserve"> PAGEREF _Toc120032470 \h </w:instrText>
      </w:r>
      <w:r>
        <w:fldChar w:fldCharType="separate"/>
      </w:r>
      <w:r>
        <w:t>209</w:t>
      </w:r>
      <w:r>
        <w:fldChar w:fldCharType="end"/>
      </w:r>
    </w:p>
    <w:p w14:paraId="3815D094" w14:textId="77777777" w:rsidR="008C2A11" w:rsidRPr="00714B4F" w:rsidRDefault="008C2A11">
      <w:pPr>
        <w:pStyle w:val="TOC4"/>
        <w:rPr>
          <w:rFonts w:ascii="Calibri" w:eastAsia="Malgun Gothic" w:hAnsi="Calibri"/>
          <w:sz w:val="22"/>
          <w:szCs w:val="22"/>
        </w:rPr>
      </w:pPr>
      <w:r>
        <w:t>9.2.2.35</w:t>
      </w:r>
      <w:r w:rsidRPr="00714B4F">
        <w:rPr>
          <w:rFonts w:ascii="Calibri" w:eastAsia="Malgun Gothic" w:hAnsi="Calibri"/>
          <w:sz w:val="22"/>
          <w:szCs w:val="22"/>
        </w:rPr>
        <w:tab/>
      </w:r>
      <w:r>
        <w:t>NR Resource Coordination Information</w:t>
      </w:r>
      <w:r>
        <w:tab/>
      </w:r>
      <w:r>
        <w:fldChar w:fldCharType="begin" w:fldLock="1"/>
      </w:r>
      <w:r>
        <w:instrText xml:space="preserve"> PAGEREF _Toc120032471 \h </w:instrText>
      </w:r>
      <w:r>
        <w:fldChar w:fldCharType="separate"/>
      </w:r>
      <w:r>
        <w:t>211</w:t>
      </w:r>
      <w:r>
        <w:fldChar w:fldCharType="end"/>
      </w:r>
    </w:p>
    <w:p w14:paraId="37EF7FDA" w14:textId="77777777" w:rsidR="008C2A11" w:rsidRPr="00714B4F" w:rsidRDefault="008C2A11">
      <w:pPr>
        <w:pStyle w:val="TOC4"/>
        <w:rPr>
          <w:rFonts w:ascii="Calibri" w:eastAsia="Malgun Gothic" w:hAnsi="Calibri"/>
          <w:sz w:val="22"/>
          <w:szCs w:val="22"/>
        </w:rPr>
      </w:pPr>
      <w:r>
        <w:t>9.2.2.36</w:t>
      </w:r>
      <w:r w:rsidRPr="00714B4F">
        <w:rPr>
          <w:rFonts w:ascii="Calibri" w:eastAsia="Malgun Gothic" w:hAnsi="Calibri"/>
          <w:sz w:val="22"/>
          <w:szCs w:val="22"/>
        </w:rPr>
        <w:tab/>
      </w:r>
      <w:r>
        <w:t>E-UTRA Coordination Assistance Information</w:t>
      </w:r>
      <w:r>
        <w:tab/>
      </w:r>
      <w:r>
        <w:fldChar w:fldCharType="begin" w:fldLock="1"/>
      </w:r>
      <w:r>
        <w:instrText xml:space="preserve"> PAGEREF _Toc120032472 \h </w:instrText>
      </w:r>
      <w:r>
        <w:fldChar w:fldCharType="separate"/>
      </w:r>
      <w:r>
        <w:t>213</w:t>
      </w:r>
      <w:r>
        <w:fldChar w:fldCharType="end"/>
      </w:r>
    </w:p>
    <w:p w14:paraId="7A08AFF9" w14:textId="77777777" w:rsidR="008C2A11" w:rsidRPr="00714B4F" w:rsidRDefault="008C2A11">
      <w:pPr>
        <w:pStyle w:val="TOC4"/>
        <w:rPr>
          <w:rFonts w:ascii="Calibri" w:eastAsia="Malgun Gothic" w:hAnsi="Calibri"/>
          <w:sz w:val="22"/>
          <w:szCs w:val="22"/>
        </w:rPr>
      </w:pPr>
      <w:r>
        <w:t>9.2.2.37</w:t>
      </w:r>
      <w:r w:rsidRPr="00714B4F">
        <w:rPr>
          <w:rFonts w:ascii="Calibri" w:eastAsia="Malgun Gothic" w:hAnsi="Calibri"/>
          <w:sz w:val="22"/>
          <w:szCs w:val="22"/>
        </w:rPr>
        <w:tab/>
      </w:r>
      <w:r>
        <w:t>NR Coordination Assistance Information</w:t>
      </w:r>
      <w:r>
        <w:tab/>
      </w:r>
      <w:r>
        <w:fldChar w:fldCharType="begin" w:fldLock="1"/>
      </w:r>
      <w:r>
        <w:instrText xml:space="preserve"> PAGEREF _Toc120032473 \h </w:instrText>
      </w:r>
      <w:r>
        <w:fldChar w:fldCharType="separate"/>
      </w:r>
      <w:r>
        <w:t>213</w:t>
      </w:r>
      <w:r>
        <w:fldChar w:fldCharType="end"/>
      </w:r>
    </w:p>
    <w:p w14:paraId="3A53E53C" w14:textId="77777777" w:rsidR="008C2A11" w:rsidRPr="00714B4F" w:rsidRDefault="008C2A11">
      <w:pPr>
        <w:pStyle w:val="TOC4"/>
        <w:rPr>
          <w:rFonts w:ascii="Calibri" w:eastAsia="Malgun Gothic" w:hAnsi="Calibri"/>
          <w:sz w:val="22"/>
          <w:szCs w:val="22"/>
        </w:rPr>
      </w:pPr>
      <w:r w:rsidRPr="0020577D">
        <w:rPr>
          <w:rFonts w:eastAsia="SimSun"/>
        </w:rPr>
        <w:t>9.2.2.38</w:t>
      </w:r>
      <w:r w:rsidRPr="00714B4F">
        <w:rPr>
          <w:rFonts w:ascii="Calibri" w:eastAsia="Malgun Gothic" w:hAnsi="Calibri"/>
          <w:sz w:val="22"/>
          <w:szCs w:val="22"/>
        </w:rPr>
        <w:tab/>
      </w:r>
      <w:r w:rsidRPr="0020577D">
        <w:rPr>
          <w:rFonts w:eastAsia="SimSun"/>
        </w:rPr>
        <w:t>NE-DC TDM Pattern</w:t>
      </w:r>
      <w:r>
        <w:tab/>
      </w:r>
      <w:r>
        <w:fldChar w:fldCharType="begin" w:fldLock="1"/>
      </w:r>
      <w:r>
        <w:instrText xml:space="preserve"> PAGEREF _Toc120032474 \h </w:instrText>
      </w:r>
      <w:r>
        <w:fldChar w:fldCharType="separate"/>
      </w:r>
      <w:r>
        <w:t>213</w:t>
      </w:r>
      <w:r>
        <w:fldChar w:fldCharType="end"/>
      </w:r>
    </w:p>
    <w:p w14:paraId="3F8DF95A" w14:textId="77777777" w:rsidR="008C2A11" w:rsidRPr="00714B4F" w:rsidRDefault="008C2A11">
      <w:pPr>
        <w:pStyle w:val="TOC4"/>
        <w:rPr>
          <w:rFonts w:ascii="Calibri" w:eastAsia="Malgun Gothic" w:hAnsi="Calibri"/>
          <w:sz w:val="22"/>
          <w:szCs w:val="22"/>
        </w:rPr>
      </w:pPr>
      <w:r>
        <w:t>9.2.2.39</w:t>
      </w:r>
      <w:r w:rsidRPr="00714B4F">
        <w:rPr>
          <w:rFonts w:ascii="Calibri" w:eastAsia="Malgun Gothic" w:hAnsi="Calibri"/>
          <w:sz w:val="22"/>
          <w:szCs w:val="22"/>
        </w:rPr>
        <w:tab/>
      </w:r>
      <w:r>
        <w:t>Interface Instance Indication</w:t>
      </w:r>
      <w:r>
        <w:tab/>
      </w:r>
      <w:r>
        <w:fldChar w:fldCharType="begin" w:fldLock="1"/>
      </w:r>
      <w:r>
        <w:instrText xml:space="preserve"> PAGEREF _Toc120032475 \h </w:instrText>
      </w:r>
      <w:r>
        <w:fldChar w:fldCharType="separate"/>
      </w:r>
      <w:r>
        <w:t>214</w:t>
      </w:r>
      <w:r>
        <w:fldChar w:fldCharType="end"/>
      </w:r>
    </w:p>
    <w:p w14:paraId="44A3C145" w14:textId="77777777" w:rsidR="008C2A11" w:rsidRPr="00714B4F" w:rsidRDefault="008C2A11">
      <w:pPr>
        <w:pStyle w:val="TOC4"/>
        <w:rPr>
          <w:rFonts w:ascii="Calibri" w:eastAsia="Malgun Gothic" w:hAnsi="Calibri"/>
          <w:sz w:val="22"/>
          <w:szCs w:val="22"/>
        </w:rPr>
      </w:pPr>
      <w:r w:rsidRPr="0020577D">
        <w:rPr>
          <w:rFonts w:eastAsia="Batang"/>
        </w:rPr>
        <w:t>9.2.2.39a</w:t>
      </w:r>
      <w:r w:rsidRPr="00714B4F">
        <w:rPr>
          <w:rFonts w:ascii="Calibri" w:eastAsia="Malgun Gothic" w:hAnsi="Calibri"/>
          <w:sz w:val="22"/>
          <w:szCs w:val="22"/>
        </w:rPr>
        <w:tab/>
      </w:r>
      <w:r w:rsidRPr="0020577D">
        <w:rPr>
          <w:rFonts w:eastAsia="Batang"/>
        </w:rPr>
        <w:t>Configured TAC Indication</w:t>
      </w:r>
      <w:r>
        <w:tab/>
      </w:r>
      <w:r>
        <w:fldChar w:fldCharType="begin" w:fldLock="1"/>
      </w:r>
      <w:r>
        <w:instrText xml:space="preserve"> PAGEREF _Toc120032476 \h </w:instrText>
      </w:r>
      <w:r>
        <w:fldChar w:fldCharType="separate"/>
      </w:r>
      <w:r>
        <w:t>214</w:t>
      </w:r>
      <w:r>
        <w:fldChar w:fldCharType="end"/>
      </w:r>
    </w:p>
    <w:p w14:paraId="593A4A28" w14:textId="77777777" w:rsidR="008C2A11" w:rsidRPr="00714B4F" w:rsidRDefault="008C2A11">
      <w:pPr>
        <w:pStyle w:val="TOC4"/>
        <w:rPr>
          <w:rFonts w:ascii="Calibri" w:eastAsia="Malgun Gothic" w:hAnsi="Calibri"/>
          <w:sz w:val="22"/>
          <w:szCs w:val="22"/>
        </w:rPr>
      </w:pPr>
      <w:r w:rsidRPr="0020577D">
        <w:rPr>
          <w:rFonts w:eastAsia="Batang"/>
        </w:rPr>
        <w:t>9.2.2.40</w:t>
      </w:r>
      <w:r w:rsidRPr="00714B4F">
        <w:rPr>
          <w:rFonts w:ascii="Calibri" w:eastAsia="Malgun Gothic" w:hAnsi="Calibri"/>
          <w:sz w:val="22"/>
          <w:szCs w:val="22"/>
        </w:rPr>
        <w:tab/>
      </w:r>
      <w:r w:rsidRPr="0020577D">
        <w:rPr>
          <w:rFonts w:eastAsia="SimSun"/>
        </w:rPr>
        <w:t>Intended TDD DL-UL Configuration NR</w:t>
      </w:r>
      <w:r>
        <w:tab/>
      </w:r>
      <w:r>
        <w:fldChar w:fldCharType="begin" w:fldLock="1"/>
      </w:r>
      <w:r>
        <w:instrText xml:space="preserve"> PAGEREF _Toc120032477 \h </w:instrText>
      </w:r>
      <w:r>
        <w:fldChar w:fldCharType="separate"/>
      </w:r>
      <w:r>
        <w:t>214</w:t>
      </w:r>
      <w:r>
        <w:fldChar w:fldCharType="end"/>
      </w:r>
    </w:p>
    <w:p w14:paraId="2C3BD56C" w14:textId="77777777" w:rsidR="008C2A11" w:rsidRPr="00714B4F" w:rsidRDefault="008C2A11">
      <w:pPr>
        <w:pStyle w:val="TOC4"/>
        <w:rPr>
          <w:rFonts w:ascii="Calibri" w:eastAsia="Malgun Gothic" w:hAnsi="Calibri"/>
          <w:sz w:val="22"/>
          <w:szCs w:val="22"/>
        </w:rPr>
      </w:pPr>
      <w:r>
        <w:rPr>
          <w:lang w:eastAsia="zh-CN"/>
        </w:rPr>
        <w:t>9.2.2.41</w:t>
      </w:r>
      <w:r w:rsidRPr="00714B4F">
        <w:rPr>
          <w:rFonts w:ascii="Calibri" w:eastAsia="Malgun Gothic" w:hAnsi="Calibri"/>
          <w:sz w:val="22"/>
          <w:szCs w:val="22"/>
        </w:rPr>
        <w:tab/>
      </w:r>
      <w:r>
        <w:t>Cell and Capacity Assistance Information NR</w:t>
      </w:r>
      <w:r>
        <w:tab/>
      </w:r>
      <w:r>
        <w:fldChar w:fldCharType="begin" w:fldLock="1"/>
      </w:r>
      <w:r>
        <w:instrText xml:space="preserve"> PAGEREF _Toc120032478 \h </w:instrText>
      </w:r>
      <w:r>
        <w:fldChar w:fldCharType="separate"/>
      </w:r>
      <w:r>
        <w:t>215</w:t>
      </w:r>
      <w:r>
        <w:fldChar w:fldCharType="end"/>
      </w:r>
    </w:p>
    <w:p w14:paraId="0E775180" w14:textId="77777777" w:rsidR="008C2A11" w:rsidRPr="00714B4F" w:rsidRDefault="008C2A11">
      <w:pPr>
        <w:pStyle w:val="TOC4"/>
        <w:rPr>
          <w:rFonts w:ascii="Calibri" w:eastAsia="Malgun Gothic" w:hAnsi="Calibri"/>
          <w:sz w:val="22"/>
          <w:szCs w:val="22"/>
        </w:rPr>
      </w:pPr>
      <w:r>
        <w:rPr>
          <w:lang w:eastAsia="zh-CN"/>
        </w:rPr>
        <w:t>9.2.2.42</w:t>
      </w:r>
      <w:r w:rsidRPr="00714B4F">
        <w:rPr>
          <w:rFonts w:ascii="Calibri" w:eastAsia="Malgun Gothic" w:hAnsi="Calibri"/>
          <w:sz w:val="22"/>
          <w:szCs w:val="22"/>
        </w:rPr>
        <w:tab/>
      </w:r>
      <w:r>
        <w:t>Cell and Capacity Assistance Information E-UTRA</w:t>
      </w:r>
      <w:r>
        <w:tab/>
      </w:r>
      <w:r>
        <w:fldChar w:fldCharType="begin" w:fldLock="1"/>
      </w:r>
      <w:r>
        <w:instrText xml:space="preserve"> PAGEREF _Toc120032479 \h </w:instrText>
      </w:r>
      <w:r>
        <w:fldChar w:fldCharType="separate"/>
      </w:r>
      <w:r>
        <w:t>215</w:t>
      </w:r>
      <w:r>
        <w:fldChar w:fldCharType="end"/>
      </w:r>
    </w:p>
    <w:p w14:paraId="127E56FF" w14:textId="77777777" w:rsidR="008C2A11" w:rsidRPr="00714B4F" w:rsidRDefault="008C2A11">
      <w:pPr>
        <w:pStyle w:val="TOC4"/>
        <w:rPr>
          <w:rFonts w:ascii="Calibri" w:eastAsia="Malgun Gothic" w:hAnsi="Calibri"/>
          <w:sz w:val="22"/>
          <w:szCs w:val="22"/>
        </w:rPr>
      </w:pPr>
      <w:r>
        <w:rPr>
          <w:lang w:eastAsia="zh-CN"/>
        </w:rPr>
        <w:t>9.2.2.43</w:t>
      </w:r>
      <w:r w:rsidRPr="00714B4F">
        <w:rPr>
          <w:rFonts w:ascii="Calibri" w:eastAsia="Malgun Gothic" w:hAnsi="Calibri"/>
          <w:sz w:val="22"/>
          <w:szCs w:val="22"/>
        </w:rPr>
        <w:tab/>
      </w:r>
      <w:r>
        <w:t>Cell Assistance Information E-UTRA</w:t>
      </w:r>
      <w:r>
        <w:tab/>
      </w:r>
      <w:r>
        <w:fldChar w:fldCharType="begin" w:fldLock="1"/>
      </w:r>
      <w:r>
        <w:instrText xml:space="preserve"> PAGEREF _Toc120032480 \h </w:instrText>
      </w:r>
      <w:r>
        <w:fldChar w:fldCharType="separate"/>
      </w:r>
      <w:r>
        <w:t>216</w:t>
      </w:r>
      <w:r>
        <w:fldChar w:fldCharType="end"/>
      </w:r>
    </w:p>
    <w:p w14:paraId="13DC30A8" w14:textId="77777777" w:rsidR="008C2A11" w:rsidRPr="00714B4F" w:rsidRDefault="008C2A11">
      <w:pPr>
        <w:pStyle w:val="TOC4"/>
        <w:rPr>
          <w:rFonts w:ascii="Calibri" w:eastAsia="Malgun Gothic" w:hAnsi="Calibri"/>
          <w:sz w:val="22"/>
          <w:szCs w:val="22"/>
        </w:rPr>
      </w:pPr>
      <w:r>
        <w:rPr>
          <w:lang w:eastAsia="zh-CN"/>
        </w:rPr>
        <w:t>9.2.2.44</w:t>
      </w:r>
      <w:r w:rsidRPr="00714B4F">
        <w:rPr>
          <w:rFonts w:ascii="Calibri" w:eastAsia="Malgun Gothic" w:hAnsi="Calibri"/>
          <w:sz w:val="22"/>
          <w:szCs w:val="22"/>
        </w:rPr>
        <w:tab/>
      </w:r>
      <w:r>
        <w:rPr>
          <w:lang w:eastAsia="zh-CN"/>
        </w:rPr>
        <w:t>Maximum Cell List Size</w:t>
      </w:r>
      <w:r>
        <w:tab/>
      </w:r>
      <w:r>
        <w:fldChar w:fldCharType="begin" w:fldLock="1"/>
      </w:r>
      <w:r>
        <w:instrText xml:space="preserve"> PAGEREF _Toc120032481 \h </w:instrText>
      </w:r>
      <w:r>
        <w:fldChar w:fldCharType="separate"/>
      </w:r>
      <w:r>
        <w:t>216</w:t>
      </w:r>
      <w:r>
        <w:fldChar w:fldCharType="end"/>
      </w:r>
    </w:p>
    <w:p w14:paraId="01436378" w14:textId="77777777" w:rsidR="008C2A11" w:rsidRPr="00714B4F" w:rsidRDefault="008C2A11">
      <w:pPr>
        <w:pStyle w:val="TOC4"/>
        <w:rPr>
          <w:rFonts w:ascii="Calibri" w:eastAsia="Malgun Gothic" w:hAnsi="Calibri"/>
          <w:sz w:val="22"/>
          <w:szCs w:val="22"/>
        </w:rPr>
      </w:pPr>
      <w:r>
        <w:rPr>
          <w:lang w:eastAsia="zh-CN"/>
        </w:rPr>
        <w:t>9.2.2.45</w:t>
      </w:r>
      <w:r w:rsidRPr="00714B4F">
        <w:rPr>
          <w:rFonts w:ascii="Calibri" w:eastAsia="Malgun Gothic" w:hAnsi="Calibri"/>
          <w:sz w:val="22"/>
          <w:szCs w:val="22"/>
        </w:rPr>
        <w:tab/>
      </w:r>
      <w:r>
        <w:rPr>
          <w:lang w:eastAsia="zh-CN"/>
        </w:rPr>
        <w:t>Message Oversize Notification</w:t>
      </w:r>
      <w:r>
        <w:tab/>
      </w:r>
      <w:r>
        <w:fldChar w:fldCharType="begin" w:fldLock="1"/>
      </w:r>
      <w:r>
        <w:instrText xml:space="preserve"> PAGEREF _Toc120032482 \h </w:instrText>
      </w:r>
      <w:r>
        <w:fldChar w:fldCharType="separate"/>
      </w:r>
      <w:r>
        <w:t>216</w:t>
      </w:r>
      <w:r>
        <w:fldChar w:fldCharType="end"/>
      </w:r>
    </w:p>
    <w:p w14:paraId="114B9C2F" w14:textId="77777777" w:rsidR="008C2A11" w:rsidRPr="00714B4F" w:rsidRDefault="008C2A11">
      <w:pPr>
        <w:pStyle w:val="TOC4"/>
        <w:rPr>
          <w:rFonts w:ascii="Calibri" w:eastAsia="Malgun Gothic" w:hAnsi="Calibri"/>
          <w:sz w:val="22"/>
          <w:szCs w:val="22"/>
        </w:rPr>
      </w:pPr>
      <w:r>
        <w:rPr>
          <w:lang w:eastAsia="zh-CN"/>
        </w:rPr>
        <w:t>9.2.2.46</w:t>
      </w:r>
      <w:r w:rsidRPr="00714B4F">
        <w:rPr>
          <w:rFonts w:ascii="Calibri" w:eastAsia="Malgun Gothic" w:hAnsi="Calibri"/>
          <w:sz w:val="22"/>
          <w:szCs w:val="22"/>
        </w:rPr>
        <w:tab/>
      </w:r>
      <w:r>
        <w:t>Partial List Indicator</w:t>
      </w:r>
      <w:r>
        <w:tab/>
      </w:r>
      <w:r>
        <w:fldChar w:fldCharType="begin" w:fldLock="1"/>
      </w:r>
      <w:r>
        <w:instrText xml:space="preserve"> PAGEREF _Toc120032483 \h </w:instrText>
      </w:r>
      <w:r>
        <w:fldChar w:fldCharType="separate"/>
      </w:r>
      <w:r>
        <w:t>216</w:t>
      </w:r>
      <w:r>
        <w:fldChar w:fldCharType="end"/>
      </w:r>
    </w:p>
    <w:p w14:paraId="1CB36349" w14:textId="77777777" w:rsidR="008C2A11" w:rsidRPr="00714B4F" w:rsidRDefault="008C2A11">
      <w:pPr>
        <w:pStyle w:val="TOC4"/>
        <w:rPr>
          <w:rFonts w:ascii="Calibri" w:eastAsia="Malgun Gothic" w:hAnsi="Calibri"/>
          <w:sz w:val="22"/>
          <w:szCs w:val="22"/>
        </w:rPr>
      </w:pPr>
      <w:r>
        <w:t xml:space="preserve">9.2.2.47 </w:t>
      </w:r>
      <w:r w:rsidRPr="00714B4F">
        <w:rPr>
          <w:rFonts w:ascii="Calibri" w:eastAsia="Malgun Gothic" w:hAnsi="Calibri"/>
          <w:sz w:val="22"/>
          <w:szCs w:val="22"/>
        </w:rPr>
        <w:tab/>
      </w:r>
      <w:r>
        <w:t>Offset of NB-IoT Channel Number to EARFCN</w:t>
      </w:r>
      <w:r>
        <w:tab/>
      </w:r>
      <w:r>
        <w:fldChar w:fldCharType="begin" w:fldLock="1"/>
      </w:r>
      <w:r>
        <w:instrText xml:space="preserve"> PAGEREF _Toc120032484 \h </w:instrText>
      </w:r>
      <w:r>
        <w:fldChar w:fldCharType="separate"/>
      </w:r>
      <w:r>
        <w:t>216</w:t>
      </w:r>
      <w:r>
        <w:fldChar w:fldCharType="end"/>
      </w:r>
    </w:p>
    <w:p w14:paraId="28F4ACF1" w14:textId="77777777" w:rsidR="008C2A11" w:rsidRPr="00714B4F" w:rsidRDefault="008C2A11">
      <w:pPr>
        <w:pStyle w:val="TOC4"/>
        <w:rPr>
          <w:rFonts w:ascii="Calibri" w:eastAsia="Malgun Gothic" w:hAnsi="Calibri"/>
          <w:sz w:val="22"/>
          <w:szCs w:val="22"/>
        </w:rPr>
      </w:pPr>
      <w:r>
        <w:t xml:space="preserve">9.2.2.48 </w:t>
      </w:r>
      <w:r w:rsidRPr="00714B4F">
        <w:rPr>
          <w:rFonts w:ascii="Calibri" w:eastAsia="Malgun Gothic" w:hAnsi="Calibri"/>
          <w:sz w:val="22"/>
          <w:szCs w:val="22"/>
        </w:rPr>
        <w:tab/>
      </w:r>
      <w:r>
        <w:t>NB-IoT UL DL Alignment Offset</w:t>
      </w:r>
      <w:r>
        <w:tab/>
      </w:r>
      <w:r>
        <w:fldChar w:fldCharType="begin" w:fldLock="1"/>
      </w:r>
      <w:r>
        <w:instrText xml:space="preserve"> PAGEREF _Toc120032485 \h </w:instrText>
      </w:r>
      <w:r>
        <w:fldChar w:fldCharType="separate"/>
      </w:r>
      <w:r>
        <w:t>217</w:t>
      </w:r>
      <w:r>
        <w:fldChar w:fldCharType="end"/>
      </w:r>
    </w:p>
    <w:p w14:paraId="4D9B6B56" w14:textId="77777777" w:rsidR="008C2A11" w:rsidRPr="00714B4F" w:rsidRDefault="008C2A11">
      <w:pPr>
        <w:pStyle w:val="TOC4"/>
        <w:rPr>
          <w:rFonts w:ascii="Calibri" w:eastAsia="Malgun Gothic" w:hAnsi="Calibri"/>
          <w:sz w:val="22"/>
          <w:szCs w:val="22"/>
        </w:rPr>
      </w:pPr>
      <w:r>
        <w:t>9.2.2.49</w:t>
      </w:r>
      <w:r w:rsidRPr="00714B4F">
        <w:rPr>
          <w:rFonts w:ascii="Calibri" w:eastAsia="Malgun Gothic" w:hAnsi="Calibri"/>
          <w:sz w:val="22"/>
          <w:szCs w:val="22"/>
        </w:rPr>
        <w:tab/>
      </w:r>
      <w:r>
        <w:t>TNL Capacity Indicator</w:t>
      </w:r>
      <w:r>
        <w:tab/>
      </w:r>
      <w:r>
        <w:fldChar w:fldCharType="begin" w:fldLock="1"/>
      </w:r>
      <w:r>
        <w:instrText xml:space="preserve"> PAGEREF _Toc120032486 \h </w:instrText>
      </w:r>
      <w:r>
        <w:fldChar w:fldCharType="separate"/>
      </w:r>
      <w:r>
        <w:t>217</w:t>
      </w:r>
      <w:r>
        <w:fldChar w:fldCharType="end"/>
      </w:r>
    </w:p>
    <w:p w14:paraId="5E7192E7" w14:textId="77777777" w:rsidR="008C2A11" w:rsidRPr="00714B4F" w:rsidRDefault="008C2A11">
      <w:pPr>
        <w:pStyle w:val="TOC4"/>
        <w:rPr>
          <w:rFonts w:ascii="Calibri" w:eastAsia="Malgun Gothic" w:hAnsi="Calibri"/>
          <w:sz w:val="22"/>
          <w:szCs w:val="22"/>
        </w:rPr>
      </w:pPr>
      <w:r w:rsidRPr="0020577D">
        <w:rPr>
          <w:lang w:val="fr-FR"/>
        </w:rPr>
        <w:t>9.2.2.50</w:t>
      </w:r>
      <w:r w:rsidRPr="00714B4F">
        <w:rPr>
          <w:rFonts w:ascii="Calibri" w:eastAsia="Malgun Gothic" w:hAnsi="Calibri"/>
          <w:sz w:val="22"/>
          <w:szCs w:val="22"/>
        </w:rPr>
        <w:tab/>
      </w:r>
      <w:r w:rsidRPr="0020577D">
        <w:rPr>
          <w:lang w:val="fr-FR"/>
        </w:rPr>
        <w:t>Radio Resource Status</w:t>
      </w:r>
      <w:r>
        <w:tab/>
      </w:r>
      <w:r>
        <w:fldChar w:fldCharType="begin" w:fldLock="1"/>
      </w:r>
      <w:r>
        <w:instrText xml:space="preserve"> PAGEREF _Toc120032487 \h </w:instrText>
      </w:r>
      <w:r>
        <w:fldChar w:fldCharType="separate"/>
      </w:r>
      <w:r>
        <w:t>217</w:t>
      </w:r>
      <w:r>
        <w:fldChar w:fldCharType="end"/>
      </w:r>
    </w:p>
    <w:p w14:paraId="461D832E" w14:textId="77777777" w:rsidR="008C2A11" w:rsidRPr="00714B4F" w:rsidRDefault="008C2A11">
      <w:pPr>
        <w:pStyle w:val="TOC4"/>
        <w:rPr>
          <w:rFonts w:ascii="Calibri" w:eastAsia="Malgun Gothic" w:hAnsi="Calibri"/>
          <w:sz w:val="22"/>
          <w:szCs w:val="22"/>
        </w:rPr>
      </w:pPr>
      <w:r w:rsidRPr="0020577D">
        <w:rPr>
          <w:lang w:val="fr-FR"/>
        </w:rPr>
        <w:t>9.2.2.51</w:t>
      </w:r>
      <w:r w:rsidRPr="00714B4F">
        <w:rPr>
          <w:rFonts w:ascii="Calibri" w:eastAsia="Malgun Gothic" w:hAnsi="Calibri"/>
          <w:sz w:val="22"/>
          <w:szCs w:val="22"/>
        </w:rPr>
        <w:tab/>
      </w:r>
      <w:r w:rsidRPr="0020577D">
        <w:rPr>
          <w:lang w:val="fr-FR"/>
        </w:rPr>
        <w:t>Composite Available Capacity Group</w:t>
      </w:r>
      <w:r>
        <w:tab/>
      </w:r>
      <w:r>
        <w:fldChar w:fldCharType="begin" w:fldLock="1"/>
      </w:r>
      <w:r>
        <w:instrText xml:space="preserve"> PAGEREF _Toc120032488 \h </w:instrText>
      </w:r>
      <w:r>
        <w:fldChar w:fldCharType="separate"/>
      </w:r>
      <w:r>
        <w:t>218</w:t>
      </w:r>
      <w:r>
        <w:fldChar w:fldCharType="end"/>
      </w:r>
    </w:p>
    <w:p w14:paraId="753E5EB0" w14:textId="77777777" w:rsidR="008C2A11" w:rsidRPr="00714B4F" w:rsidRDefault="008C2A11">
      <w:pPr>
        <w:pStyle w:val="TOC4"/>
        <w:rPr>
          <w:rFonts w:ascii="Calibri" w:eastAsia="Malgun Gothic" w:hAnsi="Calibri"/>
          <w:sz w:val="22"/>
          <w:szCs w:val="22"/>
        </w:rPr>
      </w:pPr>
      <w:r w:rsidRPr="0020577D">
        <w:rPr>
          <w:lang w:val="fr-FR"/>
        </w:rPr>
        <w:t>9.2.2.52</w:t>
      </w:r>
      <w:r w:rsidRPr="00714B4F">
        <w:rPr>
          <w:rFonts w:ascii="Calibri" w:eastAsia="Malgun Gothic" w:hAnsi="Calibri"/>
          <w:sz w:val="22"/>
          <w:szCs w:val="22"/>
        </w:rPr>
        <w:tab/>
      </w:r>
      <w:r w:rsidRPr="0020577D">
        <w:rPr>
          <w:lang w:val="fr-FR"/>
        </w:rPr>
        <w:t>Composite Available Capacity</w:t>
      </w:r>
      <w:r>
        <w:tab/>
      </w:r>
      <w:r>
        <w:fldChar w:fldCharType="begin" w:fldLock="1"/>
      </w:r>
      <w:r>
        <w:instrText xml:space="preserve"> PAGEREF _Toc120032489 \h </w:instrText>
      </w:r>
      <w:r>
        <w:fldChar w:fldCharType="separate"/>
      </w:r>
      <w:r>
        <w:t>219</w:t>
      </w:r>
      <w:r>
        <w:fldChar w:fldCharType="end"/>
      </w:r>
    </w:p>
    <w:p w14:paraId="74C3841D" w14:textId="77777777" w:rsidR="008C2A11" w:rsidRPr="00714B4F" w:rsidRDefault="008C2A11">
      <w:pPr>
        <w:pStyle w:val="TOC4"/>
        <w:rPr>
          <w:rFonts w:ascii="Calibri" w:eastAsia="Malgun Gothic" w:hAnsi="Calibri"/>
          <w:sz w:val="22"/>
          <w:szCs w:val="22"/>
        </w:rPr>
      </w:pPr>
      <w:r w:rsidRPr="0020577D">
        <w:rPr>
          <w:lang w:val="fr-FR"/>
        </w:rPr>
        <w:t>9.2.2.53</w:t>
      </w:r>
      <w:r w:rsidRPr="00714B4F">
        <w:rPr>
          <w:rFonts w:ascii="Calibri" w:eastAsia="Malgun Gothic" w:hAnsi="Calibri"/>
          <w:sz w:val="22"/>
          <w:szCs w:val="22"/>
        </w:rPr>
        <w:tab/>
      </w:r>
      <w:r w:rsidRPr="0020577D">
        <w:rPr>
          <w:lang w:val="fr-FR"/>
        </w:rPr>
        <w:t>Cell Capacity Class Value</w:t>
      </w:r>
      <w:r>
        <w:tab/>
      </w:r>
      <w:r>
        <w:fldChar w:fldCharType="begin" w:fldLock="1"/>
      </w:r>
      <w:r>
        <w:instrText xml:space="preserve"> PAGEREF _Toc120032490 \h </w:instrText>
      </w:r>
      <w:r>
        <w:fldChar w:fldCharType="separate"/>
      </w:r>
      <w:r>
        <w:t>219</w:t>
      </w:r>
      <w:r>
        <w:fldChar w:fldCharType="end"/>
      </w:r>
    </w:p>
    <w:p w14:paraId="0BB0483F" w14:textId="77777777" w:rsidR="008C2A11" w:rsidRPr="00714B4F" w:rsidRDefault="008C2A11">
      <w:pPr>
        <w:pStyle w:val="TOC4"/>
        <w:rPr>
          <w:rFonts w:ascii="Calibri" w:eastAsia="Malgun Gothic" w:hAnsi="Calibri"/>
          <w:sz w:val="22"/>
          <w:szCs w:val="22"/>
        </w:rPr>
      </w:pPr>
      <w:r w:rsidRPr="0020577D">
        <w:rPr>
          <w:lang w:val="fr-FR"/>
        </w:rPr>
        <w:t>9.2.2.54</w:t>
      </w:r>
      <w:r w:rsidRPr="00714B4F">
        <w:rPr>
          <w:rFonts w:ascii="Calibri" w:eastAsia="Malgun Gothic" w:hAnsi="Calibri"/>
          <w:sz w:val="22"/>
          <w:szCs w:val="22"/>
        </w:rPr>
        <w:tab/>
      </w:r>
      <w:r w:rsidRPr="0020577D">
        <w:rPr>
          <w:lang w:val="fr-FR"/>
        </w:rPr>
        <w:t>Capacity Value</w:t>
      </w:r>
      <w:r>
        <w:tab/>
      </w:r>
      <w:r>
        <w:fldChar w:fldCharType="begin" w:fldLock="1"/>
      </w:r>
      <w:r>
        <w:instrText xml:space="preserve"> PAGEREF _Toc120032491 \h </w:instrText>
      </w:r>
      <w:r>
        <w:fldChar w:fldCharType="separate"/>
      </w:r>
      <w:r>
        <w:t>219</w:t>
      </w:r>
      <w:r>
        <w:fldChar w:fldCharType="end"/>
      </w:r>
    </w:p>
    <w:p w14:paraId="04D0482C" w14:textId="77777777" w:rsidR="008C2A11" w:rsidRPr="00714B4F" w:rsidRDefault="008C2A11">
      <w:pPr>
        <w:pStyle w:val="TOC4"/>
        <w:rPr>
          <w:rFonts w:ascii="Calibri" w:eastAsia="Malgun Gothic" w:hAnsi="Calibri"/>
          <w:sz w:val="22"/>
          <w:szCs w:val="22"/>
        </w:rPr>
      </w:pPr>
      <w:r>
        <w:t>9.2.2.55</w:t>
      </w:r>
      <w:r w:rsidRPr="00714B4F">
        <w:rPr>
          <w:rFonts w:ascii="Calibri" w:eastAsia="Malgun Gothic" w:hAnsi="Calibri"/>
          <w:sz w:val="22"/>
          <w:szCs w:val="22"/>
        </w:rPr>
        <w:tab/>
      </w:r>
      <w:r>
        <w:t>Slice Available Capacity</w:t>
      </w:r>
      <w:r>
        <w:tab/>
      </w:r>
      <w:r>
        <w:fldChar w:fldCharType="begin" w:fldLock="1"/>
      </w:r>
      <w:r>
        <w:instrText xml:space="preserve"> PAGEREF _Toc120032492 \h </w:instrText>
      </w:r>
      <w:r>
        <w:fldChar w:fldCharType="separate"/>
      </w:r>
      <w:r>
        <w:t>220</w:t>
      </w:r>
      <w:r>
        <w:fldChar w:fldCharType="end"/>
      </w:r>
    </w:p>
    <w:p w14:paraId="456D64B3" w14:textId="77777777" w:rsidR="008C2A11" w:rsidRPr="00714B4F" w:rsidRDefault="008C2A11">
      <w:pPr>
        <w:pStyle w:val="TOC4"/>
        <w:rPr>
          <w:rFonts w:ascii="Calibri" w:eastAsia="Malgun Gothic" w:hAnsi="Calibri"/>
          <w:sz w:val="22"/>
          <w:szCs w:val="22"/>
        </w:rPr>
      </w:pPr>
      <w:r>
        <w:t>9.2.2.56</w:t>
      </w:r>
      <w:r w:rsidRPr="00714B4F">
        <w:rPr>
          <w:rFonts w:ascii="Calibri" w:eastAsia="Malgun Gothic" w:hAnsi="Calibri"/>
          <w:sz w:val="22"/>
          <w:szCs w:val="22"/>
        </w:rPr>
        <w:tab/>
      </w:r>
      <w:r>
        <w:t>RRC Connections</w:t>
      </w:r>
      <w:r>
        <w:tab/>
      </w:r>
      <w:r>
        <w:fldChar w:fldCharType="begin" w:fldLock="1"/>
      </w:r>
      <w:r>
        <w:instrText xml:space="preserve"> PAGEREF _Toc120032493 \h </w:instrText>
      </w:r>
      <w:r>
        <w:fldChar w:fldCharType="separate"/>
      </w:r>
      <w:r>
        <w:t>220</w:t>
      </w:r>
      <w:r>
        <w:fldChar w:fldCharType="end"/>
      </w:r>
    </w:p>
    <w:p w14:paraId="10BD0105" w14:textId="77777777" w:rsidR="008C2A11" w:rsidRPr="00714B4F" w:rsidRDefault="008C2A11">
      <w:pPr>
        <w:pStyle w:val="TOC4"/>
        <w:rPr>
          <w:rFonts w:ascii="Calibri" w:eastAsia="Malgun Gothic" w:hAnsi="Calibri"/>
          <w:sz w:val="22"/>
          <w:szCs w:val="22"/>
        </w:rPr>
      </w:pPr>
      <w:r>
        <w:t>9.2.2.57</w:t>
      </w:r>
      <w:r w:rsidRPr="00714B4F">
        <w:rPr>
          <w:rFonts w:ascii="Calibri" w:eastAsia="Malgun Gothic" w:hAnsi="Calibri"/>
          <w:sz w:val="22"/>
          <w:szCs w:val="22"/>
        </w:rPr>
        <w:tab/>
      </w:r>
      <w:r>
        <w:t>Number of RRC Connections</w:t>
      </w:r>
      <w:r>
        <w:tab/>
      </w:r>
      <w:r>
        <w:fldChar w:fldCharType="begin" w:fldLock="1"/>
      </w:r>
      <w:r>
        <w:instrText xml:space="preserve"> PAGEREF _Toc120032494 \h </w:instrText>
      </w:r>
      <w:r>
        <w:fldChar w:fldCharType="separate"/>
      </w:r>
      <w:r>
        <w:t>220</w:t>
      </w:r>
      <w:r>
        <w:fldChar w:fldCharType="end"/>
      </w:r>
    </w:p>
    <w:p w14:paraId="3DDCD610" w14:textId="77777777" w:rsidR="008C2A11" w:rsidRPr="00714B4F" w:rsidRDefault="008C2A11">
      <w:pPr>
        <w:pStyle w:val="TOC4"/>
        <w:rPr>
          <w:rFonts w:ascii="Calibri" w:eastAsia="Malgun Gothic" w:hAnsi="Calibri"/>
          <w:sz w:val="22"/>
          <w:szCs w:val="22"/>
        </w:rPr>
      </w:pPr>
      <w:r>
        <w:t>9.2.2.58</w:t>
      </w:r>
      <w:r w:rsidRPr="00714B4F">
        <w:rPr>
          <w:rFonts w:ascii="Calibri" w:eastAsia="Malgun Gothic" w:hAnsi="Calibri"/>
          <w:sz w:val="22"/>
          <w:szCs w:val="22"/>
        </w:rPr>
        <w:tab/>
      </w:r>
      <w:r>
        <w:t>Available RRC Connection Capacity Value</w:t>
      </w:r>
      <w:r>
        <w:tab/>
      </w:r>
      <w:r>
        <w:fldChar w:fldCharType="begin" w:fldLock="1"/>
      </w:r>
      <w:r>
        <w:instrText xml:space="preserve"> PAGEREF _Toc120032495 \h </w:instrText>
      </w:r>
      <w:r>
        <w:fldChar w:fldCharType="separate"/>
      </w:r>
      <w:r>
        <w:t>221</w:t>
      </w:r>
      <w:r>
        <w:fldChar w:fldCharType="end"/>
      </w:r>
    </w:p>
    <w:p w14:paraId="5C0CF4F5" w14:textId="77777777" w:rsidR="008C2A11" w:rsidRPr="00714B4F" w:rsidRDefault="008C2A11">
      <w:pPr>
        <w:pStyle w:val="TOC4"/>
        <w:rPr>
          <w:rFonts w:ascii="Calibri" w:eastAsia="Malgun Gothic" w:hAnsi="Calibri"/>
          <w:sz w:val="22"/>
          <w:szCs w:val="22"/>
        </w:rPr>
      </w:pPr>
      <w:r w:rsidRPr="0020577D">
        <w:rPr>
          <w:lang w:val="fr-FR"/>
        </w:rPr>
        <w:t>9.2.2.63</w:t>
      </w:r>
      <w:r w:rsidRPr="00714B4F">
        <w:rPr>
          <w:rFonts w:ascii="Calibri" w:eastAsia="Malgun Gothic" w:hAnsi="Calibri"/>
          <w:sz w:val="22"/>
          <w:szCs w:val="22"/>
        </w:rPr>
        <w:tab/>
      </w:r>
      <w:r w:rsidRPr="0020577D">
        <w:rPr>
          <w:lang w:val="fr-FR"/>
        </w:rPr>
        <w:t>NR Carrier List</w:t>
      </w:r>
      <w:r>
        <w:tab/>
      </w:r>
      <w:r>
        <w:fldChar w:fldCharType="begin" w:fldLock="1"/>
      </w:r>
      <w:r>
        <w:instrText xml:space="preserve"> PAGEREF _Toc120032496 \h </w:instrText>
      </w:r>
      <w:r>
        <w:fldChar w:fldCharType="separate"/>
      </w:r>
      <w:r>
        <w:t>222</w:t>
      </w:r>
      <w:r>
        <w:fldChar w:fldCharType="end"/>
      </w:r>
    </w:p>
    <w:p w14:paraId="781E5057" w14:textId="77777777" w:rsidR="008C2A11" w:rsidRPr="00714B4F" w:rsidRDefault="008C2A11">
      <w:pPr>
        <w:pStyle w:val="TOC4"/>
        <w:rPr>
          <w:rFonts w:ascii="Calibri" w:eastAsia="Malgun Gothic" w:hAnsi="Calibri"/>
          <w:sz w:val="22"/>
          <w:szCs w:val="22"/>
        </w:rPr>
      </w:pPr>
      <w:r w:rsidRPr="0020577D">
        <w:rPr>
          <w:lang w:val="fr-FR"/>
        </w:rPr>
        <w:t>9.2.2.64</w:t>
      </w:r>
      <w:r w:rsidRPr="00714B4F">
        <w:rPr>
          <w:rFonts w:ascii="Calibri" w:eastAsia="Malgun Gothic" w:hAnsi="Calibri"/>
          <w:sz w:val="22"/>
          <w:szCs w:val="22"/>
        </w:rPr>
        <w:tab/>
      </w:r>
      <w:r w:rsidRPr="0020577D">
        <w:rPr>
          <w:lang w:val="fr-FR" w:eastAsia="zh-CN"/>
        </w:rPr>
        <w:t>SSB Positions In Burst</w:t>
      </w:r>
      <w:r>
        <w:tab/>
      </w:r>
      <w:r>
        <w:fldChar w:fldCharType="begin" w:fldLock="1"/>
      </w:r>
      <w:r>
        <w:instrText xml:space="preserve"> PAGEREF _Toc120032497 \h </w:instrText>
      </w:r>
      <w:r>
        <w:fldChar w:fldCharType="separate"/>
      </w:r>
      <w:r>
        <w:t>222</w:t>
      </w:r>
      <w:r>
        <w:fldChar w:fldCharType="end"/>
      </w:r>
    </w:p>
    <w:p w14:paraId="3DFD04AE" w14:textId="77777777" w:rsidR="008C2A11" w:rsidRPr="00714B4F" w:rsidRDefault="008C2A11">
      <w:pPr>
        <w:pStyle w:val="TOC4"/>
        <w:rPr>
          <w:rFonts w:ascii="Calibri" w:eastAsia="Malgun Gothic" w:hAnsi="Calibri"/>
          <w:sz w:val="22"/>
          <w:szCs w:val="22"/>
        </w:rPr>
      </w:pPr>
      <w:r>
        <w:t>9.2.2.65</w:t>
      </w:r>
      <w:r w:rsidRPr="00714B4F">
        <w:rPr>
          <w:rFonts w:ascii="Calibri" w:eastAsia="Malgun Gothic" w:hAnsi="Calibri"/>
          <w:sz w:val="22"/>
          <w:szCs w:val="22"/>
        </w:rPr>
        <w:tab/>
      </w:r>
      <w:r>
        <w:t>NID</w:t>
      </w:r>
      <w:r>
        <w:tab/>
      </w:r>
      <w:r>
        <w:fldChar w:fldCharType="begin" w:fldLock="1"/>
      </w:r>
      <w:r>
        <w:instrText xml:space="preserve"> PAGEREF _Toc120032498 \h </w:instrText>
      </w:r>
      <w:r>
        <w:fldChar w:fldCharType="separate"/>
      </w:r>
      <w:r>
        <w:t>223</w:t>
      </w:r>
      <w:r>
        <w:fldChar w:fldCharType="end"/>
      </w:r>
    </w:p>
    <w:p w14:paraId="2EA9506B" w14:textId="77777777" w:rsidR="008C2A11" w:rsidRPr="00714B4F" w:rsidRDefault="008C2A11">
      <w:pPr>
        <w:pStyle w:val="TOC4"/>
        <w:rPr>
          <w:rFonts w:ascii="Calibri" w:eastAsia="Malgun Gothic" w:hAnsi="Calibri"/>
          <w:sz w:val="22"/>
          <w:szCs w:val="22"/>
        </w:rPr>
      </w:pPr>
      <w:r>
        <w:t>9.2.2.66</w:t>
      </w:r>
      <w:r w:rsidRPr="00714B4F">
        <w:rPr>
          <w:rFonts w:ascii="Calibri" w:eastAsia="Malgun Gothic" w:hAnsi="Calibri"/>
          <w:sz w:val="22"/>
          <w:szCs w:val="22"/>
        </w:rPr>
        <w:tab/>
      </w:r>
      <w:r>
        <w:t>CAG-Identifier</w:t>
      </w:r>
      <w:r>
        <w:tab/>
      </w:r>
      <w:r>
        <w:fldChar w:fldCharType="begin" w:fldLock="1"/>
      </w:r>
      <w:r>
        <w:instrText xml:space="preserve"> PAGEREF _Toc120032499 \h </w:instrText>
      </w:r>
      <w:r>
        <w:fldChar w:fldCharType="separate"/>
      </w:r>
      <w:r>
        <w:t>223</w:t>
      </w:r>
      <w:r>
        <w:fldChar w:fldCharType="end"/>
      </w:r>
    </w:p>
    <w:p w14:paraId="307EDE1B" w14:textId="77777777" w:rsidR="008C2A11" w:rsidRPr="00714B4F" w:rsidRDefault="008C2A11">
      <w:pPr>
        <w:pStyle w:val="TOC4"/>
        <w:rPr>
          <w:rFonts w:ascii="Calibri" w:eastAsia="Malgun Gothic" w:hAnsi="Calibri"/>
          <w:sz w:val="22"/>
          <w:szCs w:val="22"/>
        </w:rPr>
      </w:pPr>
      <w:r>
        <w:t>9.2.2.67</w:t>
      </w:r>
      <w:r w:rsidRPr="00714B4F">
        <w:rPr>
          <w:rFonts w:ascii="Calibri" w:eastAsia="Malgun Gothic" w:hAnsi="Calibri"/>
          <w:sz w:val="22"/>
          <w:szCs w:val="22"/>
        </w:rPr>
        <w:tab/>
      </w:r>
      <w:r>
        <w:t>Broadcast NID List</w:t>
      </w:r>
      <w:r>
        <w:tab/>
      </w:r>
      <w:r>
        <w:fldChar w:fldCharType="begin" w:fldLock="1"/>
      </w:r>
      <w:r>
        <w:instrText xml:space="preserve"> PAGEREF _Toc120032500 \h </w:instrText>
      </w:r>
      <w:r>
        <w:fldChar w:fldCharType="separate"/>
      </w:r>
      <w:r>
        <w:t>223</w:t>
      </w:r>
      <w:r>
        <w:fldChar w:fldCharType="end"/>
      </w:r>
    </w:p>
    <w:p w14:paraId="0E1B855B" w14:textId="77777777" w:rsidR="008C2A11" w:rsidRPr="00714B4F" w:rsidRDefault="008C2A11">
      <w:pPr>
        <w:pStyle w:val="TOC4"/>
        <w:rPr>
          <w:rFonts w:ascii="Calibri" w:eastAsia="Malgun Gothic" w:hAnsi="Calibri"/>
          <w:sz w:val="22"/>
          <w:szCs w:val="22"/>
        </w:rPr>
      </w:pPr>
      <w:r>
        <w:t>9.2.2.68</w:t>
      </w:r>
      <w:r w:rsidRPr="00714B4F">
        <w:rPr>
          <w:rFonts w:ascii="Calibri" w:eastAsia="Malgun Gothic" w:hAnsi="Calibri"/>
          <w:sz w:val="22"/>
          <w:szCs w:val="22"/>
        </w:rPr>
        <w:tab/>
      </w:r>
      <w:r>
        <w:t>Broadcast SNPN ID List</w:t>
      </w:r>
      <w:r>
        <w:tab/>
      </w:r>
      <w:r>
        <w:fldChar w:fldCharType="begin" w:fldLock="1"/>
      </w:r>
      <w:r>
        <w:instrText xml:space="preserve"> PAGEREF _Toc120032501 \h </w:instrText>
      </w:r>
      <w:r>
        <w:fldChar w:fldCharType="separate"/>
      </w:r>
      <w:r>
        <w:t>224</w:t>
      </w:r>
      <w:r>
        <w:fldChar w:fldCharType="end"/>
      </w:r>
    </w:p>
    <w:p w14:paraId="50D7BBD7" w14:textId="77777777" w:rsidR="008C2A11" w:rsidRPr="00714B4F" w:rsidRDefault="008C2A11">
      <w:pPr>
        <w:pStyle w:val="TOC4"/>
        <w:rPr>
          <w:rFonts w:ascii="Calibri" w:eastAsia="Malgun Gothic" w:hAnsi="Calibri"/>
          <w:sz w:val="22"/>
          <w:szCs w:val="22"/>
        </w:rPr>
      </w:pPr>
      <w:r>
        <w:t>9.2.2.69</w:t>
      </w:r>
      <w:r w:rsidRPr="00714B4F">
        <w:rPr>
          <w:rFonts w:ascii="Calibri" w:eastAsia="Malgun Gothic" w:hAnsi="Calibri"/>
          <w:sz w:val="22"/>
          <w:szCs w:val="22"/>
        </w:rPr>
        <w:tab/>
      </w:r>
      <w:r>
        <w:t>Broadcast CAG-Identifier List</w:t>
      </w:r>
      <w:r>
        <w:tab/>
      </w:r>
      <w:r>
        <w:fldChar w:fldCharType="begin" w:fldLock="1"/>
      </w:r>
      <w:r>
        <w:instrText xml:space="preserve"> PAGEREF _Toc120032502 \h </w:instrText>
      </w:r>
      <w:r>
        <w:fldChar w:fldCharType="separate"/>
      </w:r>
      <w:r>
        <w:t>224</w:t>
      </w:r>
      <w:r>
        <w:fldChar w:fldCharType="end"/>
      </w:r>
    </w:p>
    <w:p w14:paraId="7F4E0164" w14:textId="77777777" w:rsidR="008C2A11" w:rsidRPr="00714B4F" w:rsidRDefault="008C2A11">
      <w:pPr>
        <w:pStyle w:val="TOC4"/>
        <w:rPr>
          <w:rFonts w:ascii="Calibri" w:eastAsia="Malgun Gothic" w:hAnsi="Calibri"/>
          <w:sz w:val="22"/>
          <w:szCs w:val="22"/>
        </w:rPr>
      </w:pPr>
      <w:r>
        <w:t>9.2.2.70</w:t>
      </w:r>
      <w:r w:rsidRPr="00714B4F">
        <w:rPr>
          <w:rFonts w:ascii="Calibri" w:eastAsia="Malgun Gothic" w:hAnsi="Calibri"/>
          <w:sz w:val="22"/>
          <w:szCs w:val="22"/>
        </w:rPr>
        <w:tab/>
      </w:r>
      <w:r>
        <w:t>Broadcast PNI-NPN ID Information</w:t>
      </w:r>
      <w:r>
        <w:tab/>
      </w:r>
      <w:r>
        <w:fldChar w:fldCharType="begin" w:fldLock="1"/>
      </w:r>
      <w:r>
        <w:instrText xml:space="preserve"> PAGEREF _Toc120032503 \h </w:instrText>
      </w:r>
      <w:r>
        <w:fldChar w:fldCharType="separate"/>
      </w:r>
      <w:r>
        <w:t>224</w:t>
      </w:r>
      <w:r>
        <w:fldChar w:fldCharType="end"/>
      </w:r>
    </w:p>
    <w:p w14:paraId="6E9854CF" w14:textId="77777777" w:rsidR="008C2A11" w:rsidRPr="00714B4F" w:rsidRDefault="008C2A11">
      <w:pPr>
        <w:pStyle w:val="TOC4"/>
        <w:rPr>
          <w:rFonts w:ascii="Calibri" w:eastAsia="Malgun Gothic" w:hAnsi="Calibri"/>
          <w:sz w:val="22"/>
          <w:szCs w:val="22"/>
        </w:rPr>
      </w:pPr>
      <w:r>
        <w:t>9.2.2.71</w:t>
      </w:r>
      <w:r w:rsidRPr="00714B4F">
        <w:rPr>
          <w:rFonts w:ascii="Calibri" w:eastAsia="Malgun Gothic" w:hAnsi="Calibri"/>
          <w:sz w:val="22"/>
          <w:szCs w:val="22"/>
        </w:rPr>
        <w:tab/>
      </w:r>
      <w:r>
        <w:t>NPN Broadcast Information</w:t>
      </w:r>
      <w:r>
        <w:tab/>
      </w:r>
      <w:r>
        <w:fldChar w:fldCharType="begin" w:fldLock="1"/>
      </w:r>
      <w:r>
        <w:instrText xml:space="preserve"> PAGEREF _Toc120032504 \h </w:instrText>
      </w:r>
      <w:r>
        <w:fldChar w:fldCharType="separate"/>
      </w:r>
      <w:r>
        <w:t>224</w:t>
      </w:r>
      <w:r>
        <w:fldChar w:fldCharType="end"/>
      </w:r>
    </w:p>
    <w:p w14:paraId="64FA7039" w14:textId="77777777" w:rsidR="008C2A11" w:rsidRPr="00714B4F" w:rsidRDefault="008C2A11">
      <w:pPr>
        <w:pStyle w:val="TOC4"/>
        <w:rPr>
          <w:rFonts w:ascii="Calibri" w:eastAsia="Malgun Gothic" w:hAnsi="Calibri"/>
          <w:sz w:val="22"/>
          <w:szCs w:val="22"/>
        </w:rPr>
      </w:pPr>
      <w:r w:rsidRPr="0020577D">
        <w:rPr>
          <w:rFonts w:eastAsia="SimSun"/>
        </w:rPr>
        <w:t>9.2.2.72</w:t>
      </w:r>
      <w:r w:rsidRPr="00714B4F">
        <w:rPr>
          <w:rFonts w:ascii="Calibri" w:eastAsia="Malgun Gothic" w:hAnsi="Calibri"/>
          <w:sz w:val="22"/>
          <w:szCs w:val="22"/>
        </w:rPr>
        <w:tab/>
      </w:r>
      <w:r w:rsidRPr="0020577D">
        <w:rPr>
          <w:rFonts w:eastAsia="SimSun"/>
        </w:rPr>
        <w:t>NPN Support</w:t>
      </w:r>
      <w:r>
        <w:tab/>
      </w:r>
      <w:r>
        <w:fldChar w:fldCharType="begin" w:fldLock="1"/>
      </w:r>
      <w:r>
        <w:instrText xml:space="preserve"> PAGEREF _Toc120032505 \h </w:instrText>
      </w:r>
      <w:r>
        <w:fldChar w:fldCharType="separate"/>
      </w:r>
      <w:r>
        <w:t>225</w:t>
      </w:r>
      <w:r>
        <w:fldChar w:fldCharType="end"/>
      </w:r>
    </w:p>
    <w:p w14:paraId="76B0319D" w14:textId="77777777" w:rsidR="008C2A11" w:rsidRPr="00714B4F" w:rsidRDefault="008C2A11">
      <w:pPr>
        <w:pStyle w:val="TOC4"/>
        <w:rPr>
          <w:rFonts w:ascii="Calibri" w:eastAsia="Malgun Gothic" w:hAnsi="Calibri"/>
          <w:sz w:val="22"/>
          <w:szCs w:val="22"/>
        </w:rPr>
      </w:pPr>
      <w:r>
        <w:t>9.2.2.73</w:t>
      </w:r>
      <w:r w:rsidRPr="00714B4F">
        <w:rPr>
          <w:rFonts w:ascii="Calibri" w:eastAsia="Malgun Gothic" w:hAnsi="Calibri"/>
          <w:sz w:val="22"/>
          <w:szCs w:val="22"/>
        </w:rPr>
        <w:tab/>
      </w:r>
      <w:r>
        <w:t xml:space="preserve">Global </w:t>
      </w:r>
      <w:r>
        <w:rPr>
          <w:lang w:eastAsia="zh-CN"/>
        </w:rPr>
        <w:t>C</w:t>
      </w:r>
      <w:r>
        <w:rPr>
          <w:lang w:eastAsia="ja-JP"/>
        </w:rPr>
        <w:t>ell Identity</w:t>
      </w:r>
      <w:r>
        <w:tab/>
      </w:r>
      <w:r>
        <w:fldChar w:fldCharType="begin" w:fldLock="1"/>
      </w:r>
      <w:r>
        <w:instrText xml:space="preserve"> PAGEREF _Toc120032506 \h </w:instrText>
      </w:r>
      <w:r>
        <w:fldChar w:fldCharType="separate"/>
      </w:r>
      <w:r>
        <w:t>225</w:t>
      </w:r>
      <w:r>
        <w:fldChar w:fldCharType="end"/>
      </w:r>
    </w:p>
    <w:p w14:paraId="606C5E5A" w14:textId="77777777" w:rsidR="008C2A11" w:rsidRPr="00714B4F" w:rsidRDefault="008C2A11">
      <w:pPr>
        <w:pStyle w:val="TOC4"/>
        <w:rPr>
          <w:rFonts w:ascii="Calibri" w:eastAsia="Malgun Gothic" w:hAnsi="Calibri"/>
          <w:sz w:val="22"/>
          <w:szCs w:val="22"/>
        </w:rPr>
      </w:pPr>
      <w:r w:rsidRPr="0020577D">
        <w:rPr>
          <w:rFonts w:eastAsia="Malgun Gothic"/>
        </w:rPr>
        <w:t>9.2.2.74</w:t>
      </w:r>
      <w:r w:rsidRPr="00714B4F">
        <w:rPr>
          <w:rFonts w:ascii="Calibri" w:eastAsia="Malgun Gothic" w:hAnsi="Calibri"/>
          <w:sz w:val="22"/>
          <w:szCs w:val="22"/>
        </w:rPr>
        <w:tab/>
      </w:r>
      <w:r w:rsidRPr="0020577D">
        <w:rPr>
          <w:rFonts w:eastAsia="Malgun Gothic"/>
          <w:lang w:eastAsia="zh-CN"/>
        </w:rPr>
        <w:t>NPRACH Configuration</w:t>
      </w:r>
      <w:r>
        <w:tab/>
      </w:r>
      <w:r>
        <w:fldChar w:fldCharType="begin" w:fldLock="1"/>
      </w:r>
      <w:r>
        <w:instrText xml:space="preserve"> PAGEREF _Toc120032507 \h </w:instrText>
      </w:r>
      <w:r>
        <w:fldChar w:fldCharType="separate"/>
      </w:r>
      <w:r>
        <w:t>225</w:t>
      </w:r>
      <w:r>
        <w:fldChar w:fldCharType="end"/>
      </w:r>
    </w:p>
    <w:p w14:paraId="386C8886" w14:textId="77777777" w:rsidR="008C2A11" w:rsidRPr="00714B4F" w:rsidRDefault="008C2A11">
      <w:pPr>
        <w:pStyle w:val="TOC4"/>
        <w:rPr>
          <w:rFonts w:ascii="Calibri" w:eastAsia="Malgun Gothic" w:hAnsi="Calibri"/>
          <w:sz w:val="22"/>
          <w:szCs w:val="22"/>
        </w:rPr>
      </w:pPr>
      <w:r>
        <w:rPr>
          <w:lang w:eastAsia="zh-CN"/>
        </w:rPr>
        <w:t>9.2.2.75</w:t>
      </w:r>
      <w:r w:rsidRPr="00714B4F">
        <w:rPr>
          <w:rFonts w:ascii="Calibri" w:eastAsia="Malgun Gothic" w:hAnsi="Calibri"/>
          <w:sz w:val="22"/>
          <w:szCs w:val="22"/>
        </w:rPr>
        <w:tab/>
      </w:r>
      <w:r>
        <w:rPr>
          <w:lang w:eastAsia="zh-CN"/>
        </w:rPr>
        <w:t>SFN Offset</w:t>
      </w:r>
      <w:r>
        <w:tab/>
      </w:r>
      <w:r>
        <w:fldChar w:fldCharType="begin" w:fldLock="1"/>
      </w:r>
      <w:r>
        <w:instrText xml:space="preserve"> PAGEREF _Toc120032508 \h </w:instrText>
      </w:r>
      <w:r>
        <w:fldChar w:fldCharType="separate"/>
      </w:r>
      <w:r>
        <w:t>226</w:t>
      </w:r>
      <w:r>
        <w:fldChar w:fldCharType="end"/>
      </w:r>
    </w:p>
    <w:p w14:paraId="36BE50C0" w14:textId="77777777" w:rsidR="008C2A11" w:rsidRPr="00714B4F" w:rsidRDefault="008C2A11">
      <w:pPr>
        <w:pStyle w:val="TOC3"/>
        <w:rPr>
          <w:rFonts w:ascii="Calibri" w:eastAsia="Malgun Gothic" w:hAnsi="Calibri"/>
          <w:sz w:val="22"/>
          <w:szCs w:val="22"/>
        </w:rPr>
      </w:pPr>
      <w:r>
        <w:t>9.2.3</w:t>
      </w:r>
      <w:r w:rsidRPr="00714B4F">
        <w:rPr>
          <w:rFonts w:ascii="Calibri" w:eastAsia="Malgun Gothic" w:hAnsi="Calibri"/>
          <w:sz w:val="22"/>
          <w:szCs w:val="22"/>
        </w:rPr>
        <w:tab/>
      </w:r>
      <w:r>
        <w:t>General IE definitions</w:t>
      </w:r>
      <w:r>
        <w:tab/>
      </w:r>
      <w:r>
        <w:fldChar w:fldCharType="begin" w:fldLock="1"/>
      </w:r>
      <w:r>
        <w:instrText xml:space="preserve"> PAGEREF _Toc120032509 \h </w:instrText>
      </w:r>
      <w:r>
        <w:fldChar w:fldCharType="separate"/>
      </w:r>
      <w:r>
        <w:t>227</w:t>
      </w:r>
      <w:r>
        <w:fldChar w:fldCharType="end"/>
      </w:r>
    </w:p>
    <w:p w14:paraId="3E2CA7F2" w14:textId="77777777" w:rsidR="008C2A11" w:rsidRPr="00714B4F" w:rsidRDefault="008C2A11">
      <w:pPr>
        <w:pStyle w:val="TOC4"/>
        <w:rPr>
          <w:rFonts w:ascii="Calibri" w:eastAsia="Malgun Gothic" w:hAnsi="Calibri"/>
          <w:sz w:val="22"/>
          <w:szCs w:val="22"/>
        </w:rPr>
      </w:pPr>
      <w:r>
        <w:t>9.2.3.1</w:t>
      </w:r>
      <w:r w:rsidRPr="00714B4F">
        <w:rPr>
          <w:rFonts w:ascii="Calibri" w:eastAsia="Malgun Gothic" w:hAnsi="Calibri"/>
          <w:sz w:val="22"/>
          <w:szCs w:val="22"/>
        </w:rPr>
        <w:tab/>
      </w:r>
      <w:r>
        <w:t>Message Type</w:t>
      </w:r>
      <w:r>
        <w:tab/>
      </w:r>
      <w:r>
        <w:fldChar w:fldCharType="begin" w:fldLock="1"/>
      </w:r>
      <w:r>
        <w:instrText xml:space="preserve"> PAGEREF _Toc120032510 \h </w:instrText>
      </w:r>
      <w:r>
        <w:fldChar w:fldCharType="separate"/>
      </w:r>
      <w:r>
        <w:t>227</w:t>
      </w:r>
      <w:r>
        <w:fldChar w:fldCharType="end"/>
      </w:r>
    </w:p>
    <w:p w14:paraId="5233D2B8" w14:textId="77777777" w:rsidR="008C2A11" w:rsidRPr="00714B4F" w:rsidRDefault="008C2A11">
      <w:pPr>
        <w:pStyle w:val="TOC4"/>
        <w:rPr>
          <w:rFonts w:ascii="Calibri" w:eastAsia="Malgun Gothic" w:hAnsi="Calibri"/>
          <w:sz w:val="22"/>
          <w:szCs w:val="22"/>
        </w:rPr>
      </w:pPr>
      <w:r>
        <w:t>9.2.3.2</w:t>
      </w:r>
      <w:r w:rsidRPr="00714B4F">
        <w:rPr>
          <w:rFonts w:ascii="Calibri" w:eastAsia="Malgun Gothic" w:hAnsi="Calibri"/>
          <w:sz w:val="22"/>
          <w:szCs w:val="22"/>
        </w:rPr>
        <w:tab/>
      </w:r>
      <w:r>
        <w:t>Cause</w:t>
      </w:r>
      <w:r>
        <w:tab/>
      </w:r>
      <w:r>
        <w:fldChar w:fldCharType="begin" w:fldLock="1"/>
      </w:r>
      <w:r>
        <w:instrText xml:space="preserve"> PAGEREF _Toc120032511 \h </w:instrText>
      </w:r>
      <w:r>
        <w:fldChar w:fldCharType="separate"/>
      </w:r>
      <w:r>
        <w:t>227</w:t>
      </w:r>
      <w:r>
        <w:fldChar w:fldCharType="end"/>
      </w:r>
    </w:p>
    <w:p w14:paraId="2927B496" w14:textId="77777777" w:rsidR="008C2A11" w:rsidRPr="00714B4F" w:rsidRDefault="008C2A11">
      <w:pPr>
        <w:pStyle w:val="TOC4"/>
        <w:rPr>
          <w:rFonts w:ascii="Calibri" w:eastAsia="Malgun Gothic" w:hAnsi="Calibri"/>
          <w:sz w:val="22"/>
          <w:szCs w:val="22"/>
        </w:rPr>
      </w:pPr>
      <w:r>
        <w:t>9.2.3.3</w:t>
      </w:r>
      <w:r w:rsidRPr="00714B4F">
        <w:rPr>
          <w:rFonts w:ascii="Calibri" w:eastAsia="Malgun Gothic" w:hAnsi="Calibri"/>
          <w:sz w:val="22"/>
          <w:szCs w:val="22"/>
        </w:rPr>
        <w:tab/>
      </w:r>
      <w:r>
        <w:t>Criticality Diagnostics</w:t>
      </w:r>
      <w:r>
        <w:tab/>
      </w:r>
      <w:r>
        <w:fldChar w:fldCharType="begin" w:fldLock="1"/>
      </w:r>
      <w:r>
        <w:instrText xml:space="preserve"> PAGEREF _Toc120032512 \h </w:instrText>
      </w:r>
      <w:r>
        <w:fldChar w:fldCharType="separate"/>
      </w:r>
      <w:r>
        <w:t>233</w:t>
      </w:r>
      <w:r>
        <w:fldChar w:fldCharType="end"/>
      </w:r>
    </w:p>
    <w:p w14:paraId="7347ACDD" w14:textId="77777777" w:rsidR="008C2A11" w:rsidRPr="00714B4F" w:rsidRDefault="008C2A11">
      <w:pPr>
        <w:pStyle w:val="TOC4"/>
        <w:rPr>
          <w:rFonts w:ascii="Calibri" w:eastAsia="Malgun Gothic" w:hAnsi="Calibri"/>
          <w:sz w:val="22"/>
          <w:szCs w:val="22"/>
        </w:rPr>
      </w:pPr>
      <w:r>
        <w:t>9.2.3.4</w:t>
      </w:r>
      <w:r w:rsidRPr="00714B4F">
        <w:rPr>
          <w:rFonts w:ascii="Calibri" w:eastAsia="Malgun Gothic" w:hAnsi="Calibri"/>
          <w:sz w:val="22"/>
          <w:szCs w:val="22"/>
        </w:rPr>
        <w:tab/>
      </w:r>
      <w:r>
        <w:t>Bit Rate</w:t>
      </w:r>
      <w:r>
        <w:tab/>
      </w:r>
      <w:r>
        <w:fldChar w:fldCharType="begin" w:fldLock="1"/>
      </w:r>
      <w:r>
        <w:instrText xml:space="preserve"> PAGEREF _Toc120032513 \h </w:instrText>
      </w:r>
      <w:r>
        <w:fldChar w:fldCharType="separate"/>
      </w:r>
      <w:r>
        <w:t>234</w:t>
      </w:r>
      <w:r>
        <w:fldChar w:fldCharType="end"/>
      </w:r>
    </w:p>
    <w:p w14:paraId="1FBF9A57" w14:textId="77777777" w:rsidR="008C2A11" w:rsidRPr="00714B4F" w:rsidRDefault="008C2A11">
      <w:pPr>
        <w:pStyle w:val="TOC4"/>
        <w:rPr>
          <w:rFonts w:ascii="Calibri" w:eastAsia="Malgun Gothic" w:hAnsi="Calibri"/>
          <w:sz w:val="22"/>
          <w:szCs w:val="22"/>
        </w:rPr>
      </w:pPr>
      <w:r>
        <w:t>9.2.3.5</w:t>
      </w:r>
      <w:r w:rsidRPr="00714B4F">
        <w:rPr>
          <w:rFonts w:ascii="Calibri" w:eastAsia="Malgun Gothic" w:hAnsi="Calibri"/>
          <w:sz w:val="22"/>
          <w:szCs w:val="22"/>
        </w:rPr>
        <w:tab/>
      </w:r>
      <w:r>
        <w:t>QoS Flow</w:t>
      </w:r>
      <w:r w:rsidRPr="0020577D">
        <w:rPr>
          <w:rFonts w:eastAsia="Batang"/>
        </w:rPr>
        <w:t xml:space="preserve"> Level QoS Parameters</w:t>
      </w:r>
      <w:r>
        <w:tab/>
      </w:r>
      <w:r>
        <w:fldChar w:fldCharType="begin" w:fldLock="1"/>
      </w:r>
      <w:r>
        <w:instrText xml:space="preserve"> PAGEREF _Toc120032514 \h </w:instrText>
      </w:r>
      <w:r>
        <w:fldChar w:fldCharType="separate"/>
      </w:r>
      <w:r>
        <w:t>234</w:t>
      </w:r>
      <w:r>
        <w:fldChar w:fldCharType="end"/>
      </w:r>
    </w:p>
    <w:p w14:paraId="1490BF6B" w14:textId="77777777" w:rsidR="008C2A11" w:rsidRPr="00714B4F" w:rsidRDefault="008C2A11">
      <w:pPr>
        <w:pStyle w:val="TOC4"/>
        <w:rPr>
          <w:rFonts w:ascii="Calibri" w:eastAsia="Malgun Gothic" w:hAnsi="Calibri"/>
          <w:sz w:val="22"/>
          <w:szCs w:val="22"/>
        </w:rPr>
      </w:pPr>
      <w:r>
        <w:t>9.2.3.6</w:t>
      </w:r>
      <w:r w:rsidRPr="00714B4F">
        <w:rPr>
          <w:rFonts w:ascii="Calibri" w:eastAsia="Malgun Gothic" w:hAnsi="Calibri"/>
          <w:sz w:val="22"/>
          <w:szCs w:val="22"/>
        </w:rPr>
        <w:tab/>
      </w:r>
      <w:r>
        <w:t>GBR QoS Flow Information</w:t>
      </w:r>
      <w:r>
        <w:tab/>
      </w:r>
      <w:r>
        <w:fldChar w:fldCharType="begin" w:fldLock="1"/>
      </w:r>
      <w:r>
        <w:instrText xml:space="preserve"> PAGEREF _Toc120032515 \h </w:instrText>
      </w:r>
      <w:r>
        <w:fldChar w:fldCharType="separate"/>
      </w:r>
      <w:r>
        <w:t>235</w:t>
      </w:r>
      <w:r>
        <w:fldChar w:fldCharType="end"/>
      </w:r>
    </w:p>
    <w:p w14:paraId="100C2E1C" w14:textId="77777777" w:rsidR="008C2A11" w:rsidRPr="00714B4F" w:rsidRDefault="008C2A11">
      <w:pPr>
        <w:pStyle w:val="TOC4"/>
        <w:rPr>
          <w:rFonts w:ascii="Calibri" w:eastAsia="Malgun Gothic" w:hAnsi="Calibri"/>
          <w:sz w:val="22"/>
          <w:szCs w:val="22"/>
        </w:rPr>
      </w:pPr>
      <w:r w:rsidRPr="0020577D">
        <w:rPr>
          <w:lang w:val="fr-FR"/>
        </w:rPr>
        <w:t>9.2.3.7</w:t>
      </w:r>
      <w:r w:rsidRPr="00714B4F">
        <w:rPr>
          <w:rFonts w:ascii="Calibri" w:eastAsia="Malgun Gothic" w:hAnsi="Calibri"/>
          <w:sz w:val="22"/>
          <w:szCs w:val="22"/>
        </w:rPr>
        <w:tab/>
      </w:r>
      <w:r w:rsidRPr="0020577D">
        <w:rPr>
          <w:lang w:val="fr-FR"/>
        </w:rPr>
        <w:t>Allocation and Retention Priority</w:t>
      </w:r>
      <w:r>
        <w:tab/>
      </w:r>
      <w:r>
        <w:fldChar w:fldCharType="begin" w:fldLock="1"/>
      </w:r>
      <w:r>
        <w:instrText xml:space="preserve"> PAGEREF _Toc120032516 \h </w:instrText>
      </w:r>
      <w:r>
        <w:fldChar w:fldCharType="separate"/>
      </w:r>
      <w:r>
        <w:t>236</w:t>
      </w:r>
      <w:r>
        <w:fldChar w:fldCharType="end"/>
      </w:r>
    </w:p>
    <w:p w14:paraId="3E51B187" w14:textId="77777777" w:rsidR="008C2A11" w:rsidRPr="00714B4F" w:rsidRDefault="008C2A11">
      <w:pPr>
        <w:pStyle w:val="TOC4"/>
        <w:rPr>
          <w:rFonts w:ascii="Calibri" w:eastAsia="Malgun Gothic" w:hAnsi="Calibri"/>
          <w:sz w:val="22"/>
          <w:szCs w:val="22"/>
        </w:rPr>
      </w:pPr>
      <w:r w:rsidRPr="0020577D">
        <w:rPr>
          <w:lang w:val="fr-FR"/>
        </w:rPr>
        <w:t>9.2.3.8</w:t>
      </w:r>
      <w:r w:rsidRPr="00714B4F">
        <w:rPr>
          <w:rFonts w:ascii="Calibri" w:eastAsia="Malgun Gothic" w:hAnsi="Calibri"/>
          <w:sz w:val="22"/>
          <w:szCs w:val="22"/>
        </w:rPr>
        <w:tab/>
      </w:r>
      <w:r w:rsidRPr="0020577D">
        <w:rPr>
          <w:lang w:val="fr-FR"/>
        </w:rPr>
        <w:t>Non dynamic 5QI Descriptor</w:t>
      </w:r>
      <w:r>
        <w:tab/>
      </w:r>
      <w:r>
        <w:fldChar w:fldCharType="begin" w:fldLock="1"/>
      </w:r>
      <w:r>
        <w:instrText xml:space="preserve"> PAGEREF _Toc120032517 \h </w:instrText>
      </w:r>
      <w:r>
        <w:fldChar w:fldCharType="separate"/>
      </w:r>
      <w:r>
        <w:t>237</w:t>
      </w:r>
      <w:r>
        <w:fldChar w:fldCharType="end"/>
      </w:r>
    </w:p>
    <w:p w14:paraId="5F145B36" w14:textId="77777777" w:rsidR="008C2A11" w:rsidRPr="00714B4F" w:rsidRDefault="008C2A11">
      <w:pPr>
        <w:pStyle w:val="TOC4"/>
        <w:rPr>
          <w:rFonts w:ascii="Calibri" w:eastAsia="Malgun Gothic" w:hAnsi="Calibri"/>
          <w:sz w:val="22"/>
          <w:szCs w:val="22"/>
        </w:rPr>
      </w:pPr>
      <w:r w:rsidRPr="0020577D">
        <w:rPr>
          <w:lang w:val="fr-FR"/>
        </w:rPr>
        <w:t>9.2.3.9</w:t>
      </w:r>
      <w:r w:rsidRPr="00714B4F">
        <w:rPr>
          <w:rFonts w:ascii="Calibri" w:eastAsia="Malgun Gothic" w:hAnsi="Calibri"/>
          <w:sz w:val="22"/>
          <w:szCs w:val="22"/>
        </w:rPr>
        <w:tab/>
      </w:r>
      <w:r w:rsidRPr="0020577D">
        <w:rPr>
          <w:lang w:val="fr-FR"/>
        </w:rPr>
        <w:t>Dynamic 5QI Descriptor</w:t>
      </w:r>
      <w:r>
        <w:tab/>
      </w:r>
      <w:r>
        <w:fldChar w:fldCharType="begin" w:fldLock="1"/>
      </w:r>
      <w:r>
        <w:instrText xml:space="preserve"> PAGEREF _Toc120032518 \h </w:instrText>
      </w:r>
      <w:r>
        <w:fldChar w:fldCharType="separate"/>
      </w:r>
      <w:r>
        <w:t>238</w:t>
      </w:r>
      <w:r>
        <w:fldChar w:fldCharType="end"/>
      </w:r>
    </w:p>
    <w:p w14:paraId="2AFC1849" w14:textId="77777777" w:rsidR="008C2A11" w:rsidRPr="00714B4F" w:rsidRDefault="008C2A11">
      <w:pPr>
        <w:pStyle w:val="TOC4"/>
        <w:rPr>
          <w:rFonts w:ascii="Calibri" w:eastAsia="Malgun Gothic" w:hAnsi="Calibri"/>
          <w:sz w:val="22"/>
          <w:szCs w:val="22"/>
        </w:rPr>
      </w:pPr>
      <w:r w:rsidRPr="0020577D">
        <w:rPr>
          <w:rFonts w:eastAsia="Batang"/>
        </w:rPr>
        <w:t>9.2.3.10</w:t>
      </w:r>
      <w:r w:rsidRPr="00714B4F">
        <w:rPr>
          <w:rFonts w:ascii="Calibri" w:eastAsia="Malgun Gothic" w:hAnsi="Calibri"/>
          <w:sz w:val="22"/>
          <w:szCs w:val="22"/>
        </w:rPr>
        <w:tab/>
      </w:r>
      <w:r w:rsidRPr="0020577D">
        <w:rPr>
          <w:rFonts w:eastAsia="Batang"/>
        </w:rPr>
        <w:t xml:space="preserve">QoS Flow </w:t>
      </w:r>
      <w:r w:rsidRPr="0020577D">
        <w:rPr>
          <w:rFonts w:cs="Arial"/>
          <w:bCs/>
          <w:iCs/>
          <w:lang w:eastAsia="ja-JP"/>
        </w:rPr>
        <w:t>Identifier</w:t>
      </w:r>
      <w:r>
        <w:tab/>
      </w:r>
      <w:r>
        <w:fldChar w:fldCharType="begin" w:fldLock="1"/>
      </w:r>
      <w:r>
        <w:instrText xml:space="preserve"> PAGEREF _Toc120032519 \h </w:instrText>
      </w:r>
      <w:r>
        <w:fldChar w:fldCharType="separate"/>
      </w:r>
      <w:r>
        <w:t>240</w:t>
      </w:r>
      <w:r>
        <w:fldChar w:fldCharType="end"/>
      </w:r>
    </w:p>
    <w:p w14:paraId="243C710D" w14:textId="77777777" w:rsidR="008C2A11" w:rsidRPr="00714B4F" w:rsidRDefault="008C2A11">
      <w:pPr>
        <w:pStyle w:val="TOC4"/>
        <w:rPr>
          <w:rFonts w:ascii="Calibri" w:eastAsia="Malgun Gothic" w:hAnsi="Calibri"/>
          <w:sz w:val="22"/>
          <w:szCs w:val="22"/>
        </w:rPr>
      </w:pPr>
      <w:r>
        <w:t>9.2.3.11</w:t>
      </w:r>
      <w:r w:rsidRPr="00714B4F">
        <w:rPr>
          <w:rFonts w:ascii="Calibri" w:eastAsia="Malgun Gothic" w:hAnsi="Calibri"/>
          <w:sz w:val="22"/>
          <w:szCs w:val="22"/>
        </w:rPr>
        <w:tab/>
      </w:r>
      <w:r>
        <w:t>Packet Loss Rate</w:t>
      </w:r>
      <w:r>
        <w:tab/>
      </w:r>
      <w:r>
        <w:fldChar w:fldCharType="begin" w:fldLock="1"/>
      </w:r>
      <w:r>
        <w:instrText xml:space="preserve"> PAGEREF _Toc120032520 \h </w:instrText>
      </w:r>
      <w:r>
        <w:fldChar w:fldCharType="separate"/>
      </w:r>
      <w:r>
        <w:t>240</w:t>
      </w:r>
      <w:r>
        <w:fldChar w:fldCharType="end"/>
      </w:r>
    </w:p>
    <w:p w14:paraId="3DC9D2F8" w14:textId="77777777" w:rsidR="008C2A11" w:rsidRPr="00714B4F" w:rsidRDefault="008C2A11">
      <w:pPr>
        <w:pStyle w:val="TOC4"/>
        <w:rPr>
          <w:rFonts w:ascii="Calibri" w:eastAsia="Malgun Gothic" w:hAnsi="Calibri"/>
          <w:sz w:val="22"/>
          <w:szCs w:val="22"/>
        </w:rPr>
      </w:pPr>
      <w:r>
        <w:t>9.2.3.12</w:t>
      </w:r>
      <w:r w:rsidRPr="00714B4F">
        <w:rPr>
          <w:rFonts w:ascii="Calibri" w:eastAsia="Malgun Gothic" w:hAnsi="Calibri"/>
          <w:sz w:val="22"/>
          <w:szCs w:val="22"/>
        </w:rPr>
        <w:tab/>
      </w:r>
      <w:r>
        <w:t>Packet Delay Budget</w:t>
      </w:r>
      <w:r>
        <w:tab/>
      </w:r>
      <w:r>
        <w:fldChar w:fldCharType="begin" w:fldLock="1"/>
      </w:r>
      <w:r>
        <w:instrText xml:space="preserve"> PAGEREF _Toc120032521 \h </w:instrText>
      </w:r>
      <w:r>
        <w:fldChar w:fldCharType="separate"/>
      </w:r>
      <w:r>
        <w:t>240</w:t>
      </w:r>
      <w:r>
        <w:fldChar w:fldCharType="end"/>
      </w:r>
    </w:p>
    <w:p w14:paraId="02AF465E" w14:textId="77777777" w:rsidR="008C2A11" w:rsidRPr="00714B4F" w:rsidRDefault="008C2A11">
      <w:pPr>
        <w:pStyle w:val="TOC4"/>
        <w:rPr>
          <w:rFonts w:ascii="Calibri" w:eastAsia="Malgun Gothic" w:hAnsi="Calibri"/>
          <w:sz w:val="22"/>
          <w:szCs w:val="22"/>
        </w:rPr>
      </w:pPr>
      <w:r>
        <w:t>9.2.3.13</w:t>
      </w:r>
      <w:r w:rsidRPr="00714B4F">
        <w:rPr>
          <w:rFonts w:ascii="Calibri" w:eastAsia="Malgun Gothic" w:hAnsi="Calibri"/>
          <w:sz w:val="22"/>
          <w:szCs w:val="22"/>
        </w:rPr>
        <w:tab/>
      </w:r>
      <w:r>
        <w:t>Packet Error Rate</w:t>
      </w:r>
      <w:r>
        <w:tab/>
      </w:r>
      <w:r>
        <w:fldChar w:fldCharType="begin" w:fldLock="1"/>
      </w:r>
      <w:r>
        <w:instrText xml:space="preserve"> PAGEREF _Toc120032522 \h </w:instrText>
      </w:r>
      <w:r>
        <w:fldChar w:fldCharType="separate"/>
      </w:r>
      <w:r>
        <w:t>240</w:t>
      </w:r>
      <w:r>
        <w:fldChar w:fldCharType="end"/>
      </w:r>
    </w:p>
    <w:p w14:paraId="192B4890" w14:textId="77777777" w:rsidR="008C2A11" w:rsidRPr="00714B4F" w:rsidRDefault="008C2A11">
      <w:pPr>
        <w:pStyle w:val="TOC4"/>
        <w:rPr>
          <w:rFonts w:ascii="Calibri" w:eastAsia="Malgun Gothic" w:hAnsi="Calibri"/>
          <w:sz w:val="22"/>
          <w:szCs w:val="22"/>
        </w:rPr>
      </w:pPr>
      <w:r>
        <w:t>9.2.3.14</w:t>
      </w:r>
      <w:r w:rsidRPr="00714B4F">
        <w:rPr>
          <w:rFonts w:ascii="Calibri" w:eastAsia="Malgun Gothic" w:hAnsi="Calibri"/>
          <w:sz w:val="22"/>
          <w:szCs w:val="22"/>
        </w:rPr>
        <w:tab/>
      </w:r>
      <w:r>
        <w:t>Averaging Window</w:t>
      </w:r>
      <w:r>
        <w:tab/>
      </w:r>
      <w:r>
        <w:fldChar w:fldCharType="begin" w:fldLock="1"/>
      </w:r>
      <w:r>
        <w:instrText xml:space="preserve"> PAGEREF _Toc120032523 \h </w:instrText>
      </w:r>
      <w:r>
        <w:fldChar w:fldCharType="separate"/>
      </w:r>
      <w:r>
        <w:t>240</w:t>
      </w:r>
      <w:r>
        <w:fldChar w:fldCharType="end"/>
      </w:r>
    </w:p>
    <w:p w14:paraId="2C8B6993" w14:textId="77777777" w:rsidR="008C2A11" w:rsidRPr="00714B4F" w:rsidRDefault="008C2A11">
      <w:pPr>
        <w:pStyle w:val="TOC4"/>
        <w:rPr>
          <w:rFonts w:ascii="Calibri" w:eastAsia="Malgun Gothic" w:hAnsi="Calibri"/>
          <w:sz w:val="22"/>
          <w:szCs w:val="22"/>
        </w:rPr>
      </w:pPr>
      <w:r>
        <w:t>9.2.3.15</w:t>
      </w:r>
      <w:r w:rsidRPr="00714B4F">
        <w:rPr>
          <w:rFonts w:ascii="Calibri" w:eastAsia="Malgun Gothic" w:hAnsi="Calibri"/>
          <w:sz w:val="22"/>
          <w:szCs w:val="22"/>
        </w:rPr>
        <w:tab/>
      </w:r>
      <w:r>
        <w:t>Maximum Data Burst Volume</w:t>
      </w:r>
      <w:r>
        <w:tab/>
      </w:r>
      <w:r>
        <w:fldChar w:fldCharType="begin" w:fldLock="1"/>
      </w:r>
      <w:r>
        <w:instrText xml:space="preserve"> PAGEREF _Toc120032524 \h </w:instrText>
      </w:r>
      <w:r>
        <w:fldChar w:fldCharType="separate"/>
      </w:r>
      <w:r>
        <w:t>240</w:t>
      </w:r>
      <w:r>
        <w:fldChar w:fldCharType="end"/>
      </w:r>
    </w:p>
    <w:p w14:paraId="7B5DEBCA" w14:textId="77777777" w:rsidR="008C2A11" w:rsidRPr="00714B4F" w:rsidRDefault="008C2A11">
      <w:pPr>
        <w:pStyle w:val="TOC4"/>
        <w:rPr>
          <w:rFonts w:ascii="Calibri" w:eastAsia="Malgun Gothic" w:hAnsi="Calibri"/>
          <w:sz w:val="22"/>
          <w:szCs w:val="22"/>
        </w:rPr>
      </w:pPr>
      <w:r w:rsidRPr="0020577D">
        <w:rPr>
          <w:rFonts w:eastAsia="Batang"/>
        </w:rPr>
        <w:t>9.2.3.16</w:t>
      </w:r>
      <w:r w:rsidRPr="00714B4F">
        <w:rPr>
          <w:rFonts w:ascii="Calibri" w:eastAsia="Malgun Gothic" w:hAnsi="Calibri"/>
          <w:sz w:val="22"/>
          <w:szCs w:val="22"/>
        </w:rPr>
        <w:tab/>
      </w:r>
      <w:r w:rsidRPr="0020577D">
        <w:rPr>
          <w:rFonts w:eastAsia="Batang"/>
        </w:rPr>
        <w:t>NG-RAN node UE XnAP ID</w:t>
      </w:r>
      <w:r>
        <w:tab/>
      </w:r>
      <w:r>
        <w:fldChar w:fldCharType="begin" w:fldLock="1"/>
      </w:r>
      <w:r>
        <w:instrText xml:space="preserve"> PAGEREF _Toc120032525 \h </w:instrText>
      </w:r>
      <w:r>
        <w:fldChar w:fldCharType="separate"/>
      </w:r>
      <w:r>
        <w:t>241</w:t>
      </w:r>
      <w:r>
        <w:fldChar w:fldCharType="end"/>
      </w:r>
    </w:p>
    <w:p w14:paraId="5D2B97D9" w14:textId="77777777" w:rsidR="008C2A11" w:rsidRPr="00714B4F" w:rsidRDefault="008C2A11">
      <w:pPr>
        <w:pStyle w:val="TOC4"/>
        <w:rPr>
          <w:rFonts w:ascii="Calibri" w:eastAsia="Malgun Gothic" w:hAnsi="Calibri"/>
          <w:sz w:val="22"/>
          <w:szCs w:val="22"/>
        </w:rPr>
      </w:pPr>
      <w:r w:rsidRPr="0020577D">
        <w:rPr>
          <w:rFonts w:eastAsia="Malgun Gothic"/>
        </w:rPr>
        <w:t>9.2.3.17</w:t>
      </w:r>
      <w:r w:rsidRPr="00714B4F">
        <w:rPr>
          <w:rFonts w:ascii="Calibri" w:eastAsia="Malgun Gothic" w:hAnsi="Calibri"/>
          <w:sz w:val="22"/>
          <w:szCs w:val="22"/>
        </w:rPr>
        <w:tab/>
      </w:r>
      <w:r w:rsidRPr="0020577D">
        <w:rPr>
          <w:rFonts w:eastAsia="Malgun Gothic"/>
        </w:rPr>
        <w:t>UE Aggregate Maximum Bit Rate</w:t>
      </w:r>
      <w:r>
        <w:tab/>
      </w:r>
      <w:r>
        <w:fldChar w:fldCharType="begin" w:fldLock="1"/>
      </w:r>
      <w:r>
        <w:instrText xml:space="preserve"> PAGEREF _Toc120032526 \h </w:instrText>
      </w:r>
      <w:r>
        <w:fldChar w:fldCharType="separate"/>
      </w:r>
      <w:r>
        <w:t>241</w:t>
      </w:r>
      <w:r>
        <w:fldChar w:fldCharType="end"/>
      </w:r>
    </w:p>
    <w:p w14:paraId="6C6D3639" w14:textId="77777777" w:rsidR="008C2A11" w:rsidRPr="00714B4F" w:rsidRDefault="008C2A11">
      <w:pPr>
        <w:pStyle w:val="TOC4"/>
        <w:rPr>
          <w:rFonts w:ascii="Calibri" w:eastAsia="Malgun Gothic" w:hAnsi="Calibri"/>
          <w:sz w:val="22"/>
          <w:szCs w:val="22"/>
        </w:rPr>
      </w:pPr>
      <w:r w:rsidRPr="0020577D">
        <w:rPr>
          <w:rFonts w:eastAsia="Batang"/>
        </w:rPr>
        <w:t>9.2.3.18</w:t>
      </w:r>
      <w:r w:rsidRPr="00714B4F">
        <w:rPr>
          <w:rFonts w:ascii="Calibri" w:eastAsia="Malgun Gothic" w:hAnsi="Calibri"/>
          <w:sz w:val="22"/>
          <w:szCs w:val="22"/>
        </w:rPr>
        <w:tab/>
      </w:r>
      <w:r w:rsidRPr="0020577D">
        <w:rPr>
          <w:rFonts w:eastAsia="Batang"/>
        </w:rPr>
        <w:t>PDU Session ID</w:t>
      </w:r>
      <w:r>
        <w:tab/>
      </w:r>
      <w:r>
        <w:fldChar w:fldCharType="begin" w:fldLock="1"/>
      </w:r>
      <w:r>
        <w:instrText xml:space="preserve"> PAGEREF _Toc120032527 \h </w:instrText>
      </w:r>
      <w:r>
        <w:fldChar w:fldCharType="separate"/>
      </w:r>
      <w:r>
        <w:t>241</w:t>
      </w:r>
      <w:r>
        <w:fldChar w:fldCharType="end"/>
      </w:r>
    </w:p>
    <w:p w14:paraId="34C6131B" w14:textId="77777777" w:rsidR="008C2A11" w:rsidRPr="00714B4F" w:rsidRDefault="008C2A11">
      <w:pPr>
        <w:pStyle w:val="TOC4"/>
        <w:rPr>
          <w:rFonts w:ascii="Calibri" w:eastAsia="Malgun Gothic" w:hAnsi="Calibri"/>
          <w:sz w:val="22"/>
          <w:szCs w:val="22"/>
        </w:rPr>
      </w:pPr>
      <w:r w:rsidRPr="0020577D">
        <w:rPr>
          <w:rFonts w:eastAsia="Batang"/>
        </w:rPr>
        <w:t>9.2.3.19</w:t>
      </w:r>
      <w:r w:rsidRPr="00714B4F">
        <w:rPr>
          <w:rFonts w:ascii="Calibri" w:eastAsia="Malgun Gothic" w:hAnsi="Calibri"/>
          <w:sz w:val="22"/>
          <w:szCs w:val="22"/>
        </w:rPr>
        <w:tab/>
      </w:r>
      <w:r w:rsidRPr="0020577D">
        <w:rPr>
          <w:rFonts w:eastAsia="Batang"/>
        </w:rPr>
        <w:t>PDU Session Type</w:t>
      </w:r>
      <w:r>
        <w:tab/>
      </w:r>
      <w:r>
        <w:fldChar w:fldCharType="begin" w:fldLock="1"/>
      </w:r>
      <w:r>
        <w:instrText xml:space="preserve"> PAGEREF _Toc120032528 \h </w:instrText>
      </w:r>
      <w:r>
        <w:fldChar w:fldCharType="separate"/>
      </w:r>
      <w:r>
        <w:t>241</w:t>
      </w:r>
      <w:r>
        <w:fldChar w:fldCharType="end"/>
      </w:r>
    </w:p>
    <w:p w14:paraId="2DD7C9F4" w14:textId="77777777" w:rsidR="008C2A11" w:rsidRPr="00714B4F" w:rsidRDefault="008C2A11">
      <w:pPr>
        <w:pStyle w:val="TOC4"/>
        <w:rPr>
          <w:rFonts w:ascii="Calibri" w:eastAsia="Malgun Gothic" w:hAnsi="Calibri"/>
          <w:sz w:val="22"/>
          <w:szCs w:val="22"/>
        </w:rPr>
      </w:pPr>
      <w:r>
        <w:t>9.2.3.20</w:t>
      </w:r>
      <w:r w:rsidRPr="00714B4F">
        <w:rPr>
          <w:rFonts w:ascii="Calibri" w:eastAsia="Malgun Gothic" w:hAnsi="Calibri"/>
          <w:sz w:val="22"/>
          <w:szCs w:val="22"/>
        </w:rPr>
        <w:tab/>
      </w:r>
      <w:r>
        <w:t>TAI Support List</w:t>
      </w:r>
      <w:r>
        <w:tab/>
      </w:r>
      <w:r>
        <w:fldChar w:fldCharType="begin" w:fldLock="1"/>
      </w:r>
      <w:r>
        <w:instrText xml:space="preserve"> PAGEREF _Toc120032529 \h </w:instrText>
      </w:r>
      <w:r>
        <w:fldChar w:fldCharType="separate"/>
      </w:r>
      <w:r>
        <w:t>241</w:t>
      </w:r>
      <w:r>
        <w:fldChar w:fldCharType="end"/>
      </w:r>
    </w:p>
    <w:p w14:paraId="4A6B52A2" w14:textId="77777777" w:rsidR="008C2A11" w:rsidRPr="00714B4F" w:rsidRDefault="008C2A11">
      <w:pPr>
        <w:pStyle w:val="TOC4"/>
        <w:rPr>
          <w:rFonts w:ascii="Calibri" w:eastAsia="Malgun Gothic" w:hAnsi="Calibri"/>
          <w:sz w:val="22"/>
          <w:szCs w:val="22"/>
        </w:rPr>
      </w:pPr>
      <w:r>
        <w:t>9.2.3.21</w:t>
      </w:r>
      <w:r w:rsidRPr="00714B4F">
        <w:rPr>
          <w:rFonts w:ascii="Calibri" w:eastAsia="Malgun Gothic" w:hAnsi="Calibri"/>
          <w:sz w:val="22"/>
          <w:szCs w:val="22"/>
        </w:rPr>
        <w:tab/>
      </w:r>
      <w:r>
        <w:t>S-NSSAI</w:t>
      </w:r>
      <w:r>
        <w:tab/>
      </w:r>
      <w:r>
        <w:fldChar w:fldCharType="begin" w:fldLock="1"/>
      </w:r>
      <w:r>
        <w:instrText xml:space="preserve"> PAGEREF _Toc120032530 \h </w:instrText>
      </w:r>
      <w:r>
        <w:fldChar w:fldCharType="separate"/>
      </w:r>
      <w:r>
        <w:t>242</w:t>
      </w:r>
      <w:r>
        <w:fldChar w:fldCharType="end"/>
      </w:r>
    </w:p>
    <w:p w14:paraId="124DE526" w14:textId="77777777" w:rsidR="008C2A11" w:rsidRPr="00714B4F" w:rsidRDefault="008C2A11">
      <w:pPr>
        <w:pStyle w:val="TOC4"/>
        <w:rPr>
          <w:rFonts w:ascii="Calibri" w:eastAsia="Malgun Gothic" w:hAnsi="Calibri"/>
          <w:sz w:val="22"/>
          <w:szCs w:val="22"/>
        </w:rPr>
      </w:pPr>
      <w:r>
        <w:t>9.2.3.22</w:t>
      </w:r>
      <w:r w:rsidRPr="00714B4F">
        <w:rPr>
          <w:rFonts w:ascii="Calibri" w:eastAsia="Malgun Gothic" w:hAnsi="Calibri"/>
          <w:sz w:val="22"/>
          <w:szCs w:val="22"/>
        </w:rPr>
        <w:tab/>
      </w:r>
      <w:r>
        <w:t>Slice Support List</w:t>
      </w:r>
      <w:r>
        <w:tab/>
      </w:r>
      <w:r>
        <w:fldChar w:fldCharType="begin" w:fldLock="1"/>
      </w:r>
      <w:r>
        <w:instrText xml:space="preserve"> PAGEREF _Toc120032531 \h </w:instrText>
      </w:r>
      <w:r>
        <w:fldChar w:fldCharType="separate"/>
      </w:r>
      <w:r>
        <w:t>242</w:t>
      </w:r>
      <w:r>
        <w:fldChar w:fldCharType="end"/>
      </w:r>
    </w:p>
    <w:p w14:paraId="515CA38B" w14:textId="77777777" w:rsidR="008C2A11" w:rsidRPr="00714B4F" w:rsidRDefault="008C2A11">
      <w:pPr>
        <w:pStyle w:val="TOC4"/>
        <w:rPr>
          <w:rFonts w:ascii="Calibri" w:eastAsia="Malgun Gothic" w:hAnsi="Calibri"/>
          <w:sz w:val="22"/>
          <w:szCs w:val="22"/>
        </w:rPr>
      </w:pPr>
      <w:r>
        <w:t>9.2.3.23</w:t>
      </w:r>
      <w:r w:rsidRPr="00714B4F">
        <w:rPr>
          <w:rFonts w:ascii="Calibri" w:eastAsia="Malgun Gothic" w:hAnsi="Calibri"/>
          <w:sz w:val="22"/>
          <w:szCs w:val="22"/>
        </w:rPr>
        <w:tab/>
      </w:r>
      <w:r>
        <w:t>Index to RAT/Frequency Selection Priority</w:t>
      </w:r>
      <w:r>
        <w:tab/>
      </w:r>
      <w:r>
        <w:fldChar w:fldCharType="begin" w:fldLock="1"/>
      </w:r>
      <w:r>
        <w:instrText xml:space="preserve"> PAGEREF _Toc120032532 \h </w:instrText>
      </w:r>
      <w:r>
        <w:fldChar w:fldCharType="separate"/>
      </w:r>
      <w:r>
        <w:t>243</w:t>
      </w:r>
      <w:r>
        <w:fldChar w:fldCharType="end"/>
      </w:r>
    </w:p>
    <w:p w14:paraId="69FAE2EF" w14:textId="77777777" w:rsidR="008C2A11" w:rsidRPr="00714B4F" w:rsidRDefault="008C2A11">
      <w:pPr>
        <w:pStyle w:val="TOC4"/>
        <w:rPr>
          <w:rFonts w:ascii="Calibri" w:eastAsia="Malgun Gothic" w:hAnsi="Calibri"/>
          <w:sz w:val="22"/>
          <w:szCs w:val="22"/>
        </w:rPr>
      </w:pPr>
      <w:r w:rsidRPr="0020577D">
        <w:rPr>
          <w:lang w:val="fr-FR"/>
        </w:rPr>
        <w:t>9.2.3.24</w:t>
      </w:r>
      <w:r w:rsidRPr="00714B4F">
        <w:rPr>
          <w:rFonts w:ascii="Calibri" w:eastAsia="Malgun Gothic" w:hAnsi="Calibri"/>
          <w:sz w:val="22"/>
          <w:szCs w:val="22"/>
        </w:rPr>
        <w:tab/>
      </w:r>
      <w:r w:rsidRPr="0020577D">
        <w:rPr>
          <w:lang w:val="fr-FR"/>
        </w:rPr>
        <w:t>GUAMI</w:t>
      </w:r>
      <w:r>
        <w:tab/>
      </w:r>
      <w:r>
        <w:fldChar w:fldCharType="begin" w:fldLock="1"/>
      </w:r>
      <w:r>
        <w:instrText xml:space="preserve"> PAGEREF _Toc120032533 \h </w:instrText>
      </w:r>
      <w:r>
        <w:fldChar w:fldCharType="separate"/>
      </w:r>
      <w:r>
        <w:t>243</w:t>
      </w:r>
      <w:r>
        <w:fldChar w:fldCharType="end"/>
      </w:r>
    </w:p>
    <w:p w14:paraId="58E0EA0D" w14:textId="77777777" w:rsidR="008C2A11" w:rsidRPr="00714B4F" w:rsidRDefault="008C2A11">
      <w:pPr>
        <w:pStyle w:val="TOC4"/>
        <w:rPr>
          <w:rFonts w:ascii="Calibri" w:eastAsia="Malgun Gothic" w:hAnsi="Calibri"/>
          <w:sz w:val="22"/>
          <w:szCs w:val="22"/>
        </w:rPr>
      </w:pPr>
      <w:r w:rsidRPr="0020577D">
        <w:rPr>
          <w:lang w:val="fr-FR"/>
        </w:rPr>
        <w:t>9.2.3.25</w:t>
      </w:r>
      <w:r w:rsidRPr="00714B4F">
        <w:rPr>
          <w:rFonts w:ascii="Calibri" w:eastAsia="Malgun Gothic" w:hAnsi="Calibri"/>
          <w:sz w:val="22"/>
          <w:szCs w:val="22"/>
        </w:rPr>
        <w:tab/>
      </w:r>
      <w:r w:rsidRPr="0020577D">
        <w:rPr>
          <w:lang w:val="fr-FR"/>
        </w:rPr>
        <w:t>Target Cell Global ID</w:t>
      </w:r>
      <w:r>
        <w:tab/>
      </w:r>
      <w:r>
        <w:fldChar w:fldCharType="begin" w:fldLock="1"/>
      </w:r>
      <w:r>
        <w:instrText xml:space="preserve"> PAGEREF _Toc120032534 \h </w:instrText>
      </w:r>
      <w:r>
        <w:fldChar w:fldCharType="separate"/>
      </w:r>
      <w:r>
        <w:t>243</w:t>
      </w:r>
      <w:r>
        <w:fldChar w:fldCharType="end"/>
      </w:r>
    </w:p>
    <w:p w14:paraId="477FDEE5" w14:textId="77777777" w:rsidR="008C2A11" w:rsidRPr="00714B4F" w:rsidRDefault="008C2A11">
      <w:pPr>
        <w:pStyle w:val="TOC4"/>
        <w:rPr>
          <w:rFonts w:ascii="Calibri" w:eastAsia="Malgun Gothic" w:hAnsi="Calibri"/>
          <w:sz w:val="22"/>
          <w:szCs w:val="22"/>
        </w:rPr>
      </w:pPr>
      <w:r w:rsidRPr="0020577D">
        <w:rPr>
          <w:rFonts w:eastAsia="Batang"/>
        </w:rPr>
        <w:t>9.2.3.26</w:t>
      </w:r>
      <w:r w:rsidRPr="00714B4F">
        <w:rPr>
          <w:rFonts w:ascii="Calibri" w:eastAsia="Malgun Gothic" w:hAnsi="Calibri"/>
          <w:sz w:val="22"/>
          <w:szCs w:val="22"/>
        </w:rPr>
        <w:tab/>
      </w:r>
      <w:r w:rsidRPr="0020577D">
        <w:rPr>
          <w:rFonts w:eastAsia="Batang"/>
        </w:rPr>
        <w:t>AMF UE NGAP ID</w:t>
      </w:r>
      <w:r>
        <w:tab/>
      </w:r>
      <w:r>
        <w:fldChar w:fldCharType="begin" w:fldLock="1"/>
      </w:r>
      <w:r>
        <w:instrText xml:space="preserve"> PAGEREF _Toc120032535 \h </w:instrText>
      </w:r>
      <w:r>
        <w:fldChar w:fldCharType="separate"/>
      </w:r>
      <w:r>
        <w:t>243</w:t>
      </w:r>
      <w:r>
        <w:fldChar w:fldCharType="end"/>
      </w:r>
    </w:p>
    <w:p w14:paraId="0F96DFCB" w14:textId="77777777" w:rsidR="008C2A11" w:rsidRPr="00714B4F" w:rsidRDefault="008C2A11">
      <w:pPr>
        <w:pStyle w:val="TOC4"/>
        <w:rPr>
          <w:rFonts w:ascii="Calibri" w:eastAsia="Malgun Gothic" w:hAnsi="Calibri"/>
          <w:sz w:val="22"/>
          <w:szCs w:val="22"/>
        </w:rPr>
      </w:pPr>
      <w:r>
        <w:t>9.2.3.27</w:t>
      </w:r>
      <w:r w:rsidRPr="00714B4F">
        <w:rPr>
          <w:rFonts w:ascii="Calibri" w:eastAsia="Malgun Gothic" w:hAnsi="Calibri"/>
          <w:sz w:val="22"/>
          <w:szCs w:val="22"/>
        </w:rPr>
        <w:tab/>
      </w:r>
      <w:r>
        <w:t xml:space="preserve">SCG Configuration </w:t>
      </w:r>
      <w:r>
        <w:rPr>
          <w:lang w:eastAsia="zh-TW"/>
        </w:rPr>
        <w:t>Query</w:t>
      </w:r>
      <w:r>
        <w:tab/>
      </w:r>
      <w:r>
        <w:fldChar w:fldCharType="begin" w:fldLock="1"/>
      </w:r>
      <w:r>
        <w:instrText xml:space="preserve"> PAGEREF _Toc120032536 \h </w:instrText>
      </w:r>
      <w:r>
        <w:fldChar w:fldCharType="separate"/>
      </w:r>
      <w:r>
        <w:t>243</w:t>
      </w:r>
      <w:r>
        <w:fldChar w:fldCharType="end"/>
      </w:r>
    </w:p>
    <w:p w14:paraId="2A14381A" w14:textId="77777777" w:rsidR="008C2A11" w:rsidRPr="00714B4F" w:rsidRDefault="008C2A11">
      <w:pPr>
        <w:pStyle w:val="TOC4"/>
        <w:rPr>
          <w:rFonts w:ascii="Calibri" w:eastAsia="Malgun Gothic" w:hAnsi="Calibri"/>
          <w:sz w:val="22"/>
          <w:szCs w:val="22"/>
        </w:rPr>
      </w:pPr>
      <w:r>
        <w:t>9.2.3.28</w:t>
      </w:r>
      <w:r w:rsidRPr="00714B4F">
        <w:rPr>
          <w:rFonts w:ascii="Calibri" w:eastAsia="Malgun Gothic" w:hAnsi="Calibri"/>
          <w:sz w:val="22"/>
          <w:szCs w:val="22"/>
        </w:rPr>
        <w:tab/>
      </w:r>
      <w:r>
        <w:t>RLC Mode</w:t>
      </w:r>
      <w:r>
        <w:tab/>
      </w:r>
      <w:r>
        <w:fldChar w:fldCharType="begin" w:fldLock="1"/>
      </w:r>
      <w:r>
        <w:instrText xml:space="preserve"> PAGEREF _Toc120032537 \h </w:instrText>
      </w:r>
      <w:r>
        <w:fldChar w:fldCharType="separate"/>
      </w:r>
      <w:r>
        <w:t>243</w:t>
      </w:r>
      <w:r>
        <w:fldChar w:fldCharType="end"/>
      </w:r>
    </w:p>
    <w:p w14:paraId="64B9109D" w14:textId="77777777" w:rsidR="008C2A11" w:rsidRPr="00714B4F" w:rsidRDefault="008C2A11">
      <w:pPr>
        <w:pStyle w:val="TOC4"/>
        <w:rPr>
          <w:rFonts w:ascii="Calibri" w:eastAsia="Malgun Gothic" w:hAnsi="Calibri"/>
          <w:sz w:val="22"/>
          <w:szCs w:val="22"/>
        </w:rPr>
      </w:pPr>
      <w:r>
        <w:rPr>
          <w:lang w:eastAsia="ja-JP"/>
        </w:rPr>
        <w:t>9.2.3.29</w:t>
      </w:r>
      <w:r w:rsidRPr="00714B4F">
        <w:rPr>
          <w:rFonts w:ascii="Calibri" w:eastAsia="Malgun Gothic" w:hAnsi="Calibri"/>
          <w:sz w:val="22"/>
          <w:szCs w:val="22"/>
        </w:rPr>
        <w:tab/>
      </w:r>
      <w:r>
        <w:rPr>
          <w:lang w:eastAsia="ja-JP"/>
        </w:rPr>
        <w:t>Transport Layer Address</w:t>
      </w:r>
      <w:r>
        <w:tab/>
      </w:r>
      <w:r>
        <w:fldChar w:fldCharType="begin" w:fldLock="1"/>
      </w:r>
      <w:r>
        <w:instrText xml:space="preserve"> PAGEREF _Toc120032538 \h </w:instrText>
      </w:r>
      <w:r>
        <w:fldChar w:fldCharType="separate"/>
      </w:r>
      <w:r>
        <w:t>244</w:t>
      </w:r>
      <w:r>
        <w:fldChar w:fldCharType="end"/>
      </w:r>
    </w:p>
    <w:p w14:paraId="2ABF48B4" w14:textId="77777777" w:rsidR="008C2A11" w:rsidRPr="00714B4F" w:rsidRDefault="008C2A11">
      <w:pPr>
        <w:pStyle w:val="TOC4"/>
        <w:rPr>
          <w:rFonts w:ascii="Calibri" w:eastAsia="Malgun Gothic" w:hAnsi="Calibri"/>
          <w:sz w:val="22"/>
          <w:szCs w:val="22"/>
        </w:rPr>
      </w:pPr>
      <w:r>
        <w:rPr>
          <w:lang w:eastAsia="ja-JP"/>
        </w:rPr>
        <w:t>9.2.3.30</w:t>
      </w:r>
      <w:r w:rsidRPr="00714B4F">
        <w:rPr>
          <w:rFonts w:ascii="Calibri" w:eastAsia="Malgun Gothic" w:hAnsi="Calibri"/>
          <w:sz w:val="22"/>
          <w:szCs w:val="22"/>
        </w:rPr>
        <w:tab/>
      </w:r>
      <w:r>
        <w:rPr>
          <w:lang w:eastAsia="ja-JP"/>
        </w:rPr>
        <w:t>UP Transport Layer Information</w:t>
      </w:r>
      <w:r>
        <w:tab/>
      </w:r>
      <w:r>
        <w:fldChar w:fldCharType="begin" w:fldLock="1"/>
      </w:r>
      <w:r>
        <w:instrText xml:space="preserve"> PAGEREF _Toc120032539 \h </w:instrText>
      </w:r>
      <w:r>
        <w:fldChar w:fldCharType="separate"/>
      </w:r>
      <w:r>
        <w:t>244</w:t>
      </w:r>
      <w:r>
        <w:fldChar w:fldCharType="end"/>
      </w:r>
    </w:p>
    <w:p w14:paraId="0754E9ED" w14:textId="77777777" w:rsidR="008C2A11" w:rsidRPr="00714B4F" w:rsidRDefault="008C2A11">
      <w:pPr>
        <w:pStyle w:val="TOC4"/>
        <w:rPr>
          <w:rFonts w:ascii="Calibri" w:eastAsia="Malgun Gothic" w:hAnsi="Calibri"/>
          <w:sz w:val="22"/>
          <w:szCs w:val="22"/>
        </w:rPr>
      </w:pPr>
      <w:r>
        <w:rPr>
          <w:lang w:eastAsia="ja-JP"/>
        </w:rPr>
        <w:t>9.2.3.31</w:t>
      </w:r>
      <w:r w:rsidRPr="00714B4F">
        <w:rPr>
          <w:rFonts w:ascii="Calibri" w:eastAsia="Malgun Gothic" w:hAnsi="Calibri"/>
          <w:sz w:val="22"/>
          <w:szCs w:val="22"/>
        </w:rPr>
        <w:tab/>
      </w:r>
      <w:r>
        <w:rPr>
          <w:lang w:eastAsia="ja-JP"/>
        </w:rPr>
        <w:t>CP Transport Layer Information</w:t>
      </w:r>
      <w:r>
        <w:tab/>
      </w:r>
      <w:r>
        <w:fldChar w:fldCharType="begin" w:fldLock="1"/>
      </w:r>
      <w:r>
        <w:instrText xml:space="preserve"> PAGEREF _Toc120032540 \h </w:instrText>
      </w:r>
      <w:r>
        <w:fldChar w:fldCharType="separate"/>
      </w:r>
      <w:r>
        <w:t>244</w:t>
      </w:r>
      <w:r>
        <w:fldChar w:fldCharType="end"/>
      </w:r>
    </w:p>
    <w:p w14:paraId="5F9ED5FA" w14:textId="77777777" w:rsidR="008C2A11" w:rsidRPr="00714B4F" w:rsidRDefault="008C2A11">
      <w:pPr>
        <w:pStyle w:val="TOC4"/>
        <w:rPr>
          <w:rFonts w:ascii="Calibri" w:eastAsia="Malgun Gothic" w:hAnsi="Calibri"/>
          <w:sz w:val="22"/>
          <w:szCs w:val="22"/>
        </w:rPr>
      </w:pPr>
      <w:r>
        <w:t>9.2.3.32</w:t>
      </w:r>
      <w:r w:rsidRPr="00714B4F">
        <w:rPr>
          <w:rFonts w:ascii="Calibri" w:eastAsia="Malgun Gothic" w:hAnsi="Calibri"/>
          <w:sz w:val="22"/>
          <w:szCs w:val="22"/>
        </w:rPr>
        <w:tab/>
      </w:r>
      <w:r>
        <w:rPr>
          <w:lang w:eastAsia="zh-CN"/>
        </w:rPr>
        <w:t>Masked IMEISV</w:t>
      </w:r>
      <w:r>
        <w:tab/>
      </w:r>
      <w:r>
        <w:fldChar w:fldCharType="begin" w:fldLock="1"/>
      </w:r>
      <w:r>
        <w:instrText xml:space="preserve"> PAGEREF _Toc120032541 \h </w:instrText>
      </w:r>
      <w:r>
        <w:fldChar w:fldCharType="separate"/>
      </w:r>
      <w:r>
        <w:t>245</w:t>
      </w:r>
      <w:r>
        <w:fldChar w:fldCharType="end"/>
      </w:r>
    </w:p>
    <w:p w14:paraId="6B83D074" w14:textId="77777777" w:rsidR="008C2A11" w:rsidRPr="00714B4F" w:rsidRDefault="008C2A11">
      <w:pPr>
        <w:pStyle w:val="TOC4"/>
        <w:rPr>
          <w:rFonts w:ascii="Calibri" w:eastAsia="Malgun Gothic" w:hAnsi="Calibri"/>
          <w:sz w:val="22"/>
          <w:szCs w:val="22"/>
        </w:rPr>
      </w:pPr>
      <w:r w:rsidRPr="0020577D">
        <w:rPr>
          <w:rFonts w:eastAsia="Batang"/>
        </w:rPr>
        <w:t>9.2.3.33</w:t>
      </w:r>
      <w:r w:rsidRPr="00714B4F">
        <w:rPr>
          <w:rFonts w:ascii="Calibri" w:eastAsia="Malgun Gothic" w:hAnsi="Calibri"/>
          <w:sz w:val="22"/>
          <w:szCs w:val="22"/>
        </w:rPr>
        <w:tab/>
      </w:r>
      <w:r w:rsidRPr="0020577D">
        <w:rPr>
          <w:rFonts w:eastAsia="Batang"/>
        </w:rPr>
        <w:t>DRB ID</w:t>
      </w:r>
      <w:r>
        <w:tab/>
      </w:r>
      <w:r>
        <w:fldChar w:fldCharType="begin" w:fldLock="1"/>
      </w:r>
      <w:r>
        <w:instrText xml:space="preserve"> PAGEREF _Toc120032542 \h </w:instrText>
      </w:r>
      <w:r>
        <w:fldChar w:fldCharType="separate"/>
      </w:r>
      <w:r>
        <w:t>245</w:t>
      </w:r>
      <w:r>
        <w:fldChar w:fldCharType="end"/>
      </w:r>
    </w:p>
    <w:p w14:paraId="3AE0DCEA" w14:textId="77777777" w:rsidR="008C2A11" w:rsidRPr="00714B4F" w:rsidRDefault="008C2A11">
      <w:pPr>
        <w:pStyle w:val="TOC4"/>
        <w:rPr>
          <w:rFonts w:ascii="Calibri" w:eastAsia="Malgun Gothic" w:hAnsi="Calibri"/>
          <w:sz w:val="22"/>
          <w:szCs w:val="22"/>
        </w:rPr>
      </w:pPr>
      <w:r>
        <w:t>9.2.3.34</w:t>
      </w:r>
      <w:r w:rsidRPr="00714B4F">
        <w:rPr>
          <w:rFonts w:ascii="Calibri" w:eastAsia="Malgun Gothic" w:hAnsi="Calibri"/>
          <w:sz w:val="22"/>
          <w:szCs w:val="22"/>
        </w:rPr>
        <w:tab/>
      </w:r>
      <w:r>
        <w:t>DL Forwarding</w:t>
      </w:r>
      <w:r>
        <w:tab/>
      </w:r>
      <w:r>
        <w:fldChar w:fldCharType="begin" w:fldLock="1"/>
      </w:r>
      <w:r>
        <w:instrText xml:space="preserve"> PAGEREF _Toc120032543 \h </w:instrText>
      </w:r>
      <w:r>
        <w:fldChar w:fldCharType="separate"/>
      </w:r>
      <w:r>
        <w:t>245</w:t>
      </w:r>
      <w:r>
        <w:fldChar w:fldCharType="end"/>
      </w:r>
    </w:p>
    <w:p w14:paraId="5F87D0B3" w14:textId="77777777" w:rsidR="008C2A11" w:rsidRPr="00714B4F" w:rsidRDefault="008C2A11">
      <w:pPr>
        <w:pStyle w:val="TOC4"/>
        <w:rPr>
          <w:rFonts w:ascii="Calibri" w:eastAsia="Malgun Gothic" w:hAnsi="Calibri"/>
          <w:sz w:val="22"/>
          <w:szCs w:val="22"/>
        </w:rPr>
      </w:pPr>
      <w:r>
        <w:t>9.2.3.35</w:t>
      </w:r>
      <w:r w:rsidRPr="00714B4F">
        <w:rPr>
          <w:rFonts w:ascii="Calibri" w:eastAsia="Malgun Gothic" w:hAnsi="Calibri"/>
          <w:sz w:val="22"/>
          <w:szCs w:val="22"/>
        </w:rPr>
        <w:tab/>
      </w:r>
      <w:r>
        <w:t>Data Forwarding Accepted</w:t>
      </w:r>
      <w:r>
        <w:tab/>
      </w:r>
      <w:r>
        <w:fldChar w:fldCharType="begin" w:fldLock="1"/>
      </w:r>
      <w:r>
        <w:instrText xml:space="preserve"> PAGEREF _Toc120032544 \h </w:instrText>
      </w:r>
      <w:r>
        <w:fldChar w:fldCharType="separate"/>
      </w:r>
      <w:r>
        <w:t>245</w:t>
      </w:r>
      <w:r>
        <w:fldChar w:fldCharType="end"/>
      </w:r>
    </w:p>
    <w:p w14:paraId="785E5F1B" w14:textId="77777777" w:rsidR="008C2A11" w:rsidRPr="00714B4F" w:rsidRDefault="008C2A11">
      <w:pPr>
        <w:pStyle w:val="TOC4"/>
        <w:rPr>
          <w:rFonts w:ascii="Calibri" w:eastAsia="Malgun Gothic" w:hAnsi="Calibri"/>
          <w:sz w:val="22"/>
          <w:szCs w:val="22"/>
        </w:rPr>
      </w:pPr>
      <w:r>
        <w:t>9.2.3.36</w:t>
      </w:r>
      <w:r w:rsidRPr="00714B4F">
        <w:rPr>
          <w:rFonts w:ascii="Calibri" w:eastAsia="Malgun Gothic" w:hAnsi="Calibri"/>
          <w:sz w:val="22"/>
          <w:szCs w:val="22"/>
        </w:rPr>
        <w:tab/>
      </w:r>
      <w:r>
        <w:t>COUNT Value for PDCP SN Length 12</w:t>
      </w:r>
      <w:r>
        <w:tab/>
      </w:r>
      <w:r>
        <w:fldChar w:fldCharType="begin" w:fldLock="1"/>
      </w:r>
      <w:r>
        <w:instrText xml:space="preserve"> PAGEREF _Toc120032545 \h </w:instrText>
      </w:r>
      <w:r>
        <w:fldChar w:fldCharType="separate"/>
      </w:r>
      <w:r>
        <w:t>245</w:t>
      </w:r>
      <w:r>
        <w:fldChar w:fldCharType="end"/>
      </w:r>
    </w:p>
    <w:p w14:paraId="57738738" w14:textId="77777777" w:rsidR="008C2A11" w:rsidRPr="00714B4F" w:rsidRDefault="008C2A11">
      <w:pPr>
        <w:pStyle w:val="TOC4"/>
        <w:rPr>
          <w:rFonts w:ascii="Calibri" w:eastAsia="Malgun Gothic" w:hAnsi="Calibri"/>
          <w:sz w:val="22"/>
          <w:szCs w:val="22"/>
        </w:rPr>
      </w:pPr>
      <w:r>
        <w:t>9.2.3.37</w:t>
      </w:r>
      <w:r w:rsidRPr="00714B4F">
        <w:rPr>
          <w:rFonts w:ascii="Calibri" w:eastAsia="Malgun Gothic" w:hAnsi="Calibri"/>
          <w:sz w:val="22"/>
          <w:szCs w:val="22"/>
        </w:rPr>
        <w:tab/>
      </w:r>
      <w:r>
        <w:t>COUNT Value for PDCP SN Length 18</w:t>
      </w:r>
      <w:r>
        <w:tab/>
      </w:r>
      <w:r>
        <w:fldChar w:fldCharType="begin" w:fldLock="1"/>
      </w:r>
      <w:r>
        <w:instrText xml:space="preserve"> PAGEREF _Toc120032546 \h </w:instrText>
      </w:r>
      <w:r>
        <w:fldChar w:fldCharType="separate"/>
      </w:r>
      <w:r>
        <w:t>245</w:t>
      </w:r>
      <w:r>
        <w:fldChar w:fldCharType="end"/>
      </w:r>
    </w:p>
    <w:p w14:paraId="0617454A" w14:textId="77777777" w:rsidR="008C2A11" w:rsidRPr="00714B4F" w:rsidRDefault="008C2A11">
      <w:pPr>
        <w:pStyle w:val="TOC4"/>
        <w:rPr>
          <w:rFonts w:ascii="Calibri" w:eastAsia="Malgun Gothic" w:hAnsi="Calibri"/>
          <w:sz w:val="22"/>
          <w:szCs w:val="22"/>
        </w:rPr>
      </w:pPr>
      <w:r>
        <w:rPr>
          <w:lang w:eastAsia="zh-CN"/>
        </w:rPr>
        <w:t>9</w:t>
      </w:r>
      <w:r>
        <w:t>.</w:t>
      </w:r>
      <w:r>
        <w:rPr>
          <w:lang w:eastAsia="zh-CN"/>
        </w:rPr>
        <w:t>2</w:t>
      </w:r>
      <w:r>
        <w:t>.3.38</w:t>
      </w:r>
      <w:r w:rsidRPr="00714B4F">
        <w:rPr>
          <w:rFonts w:ascii="Calibri" w:eastAsia="Malgun Gothic" w:hAnsi="Calibri"/>
          <w:sz w:val="22"/>
          <w:szCs w:val="22"/>
        </w:rPr>
        <w:tab/>
      </w:r>
      <w:r>
        <w:rPr>
          <w:lang w:eastAsia="zh-CN"/>
        </w:rPr>
        <w:t>RAN Paging Area</w:t>
      </w:r>
      <w:r>
        <w:tab/>
      </w:r>
      <w:r>
        <w:fldChar w:fldCharType="begin" w:fldLock="1"/>
      </w:r>
      <w:r>
        <w:instrText xml:space="preserve"> PAGEREF _Toc120032547 \h </w:instrText>
      </w:r>
      <w:r>
        <w:fldChar w:fldCharType="separate"/>
      </w:r>
      <w:r>
        <w:t>246</w:t>
      </w:r>
      <w:r>
        <w:fldChar w:fldCharType="end"/>
      </w:r>
    </w:p>
    <w:p w14:paraId="45C9E879" w14:textId="77777777" w:rsidR="008C2A11" w:rsidRPr="00714B4F" w:rsidRDefault="008C2A11">
      <w:pPr>
        <w:pStyle w:val="TOC4"/>
        <w:rPr>
          <w:rFonts w:ascii="Calibri" w:eastAsia="Malgun Gothic" w:hAnsi="Calibri"/>
          <w:sz w:val="22"/>
          <w:szCs w:val="22"/>
        </w:rPr>
      </w:pPr>
      <w:r>
        <w:t>9.2.3.39</w:t>
      </w:r>
      <w:r w:rsidRPr="00714B4F">
        <w:rPr>
          <w:rFonts w:ascii="Calibri" w:eastAsia="Malgun Gothic" w:hAnsi="Calibri"/>
          <w:sz w:val="22"/>
          <w:szCs w:val="22"/>
        </w:rPr>
        <w:tab/>
      </w:r>
      <w:r>
        <w:t>RAN Area ID</w:t>
      </w:r>
      <w:r>
        <w:tab/>
      </w:r>
      <w:r>
        <w:fldChar w:fldCharType="begin" w:fldLock="1"/>
      </w:r>
      <w:r>
        <w:instrText xml:space="preserve"> PAGEREF _Toc120032548 \h </w:instrText>
      </w:r>
      <w:r>
        <w:fldChar w:fldCharType="separate"/>
      </w:r>
      <w:r>
        <w:t>246</w:t>
      </w:r>
      <w:r>
        <w:fldChar w:fldCharType="end"/>
      </w:r>
    </w:p>
    <w:p w14:paraId="6DE83376" w14:textId="77777777" w:rsidR="008C2A11" w:rsidRPr="00714B4F" w:rsidRDefault="008C2A11">
      <w:pPr>
        <w:pStyle w:val="TOC4"/>
        <w:rPr>
          <w:rFonts w:ascii="Calibri" w:eastAsia="Malgun Gothic" w:hAnsi="Calibri"/>
          <w:sz w:val="22"/>
          <w:szCs w:val="22"/>
        </w:rPr>
      </w:pPr>
      <w:r>
        <w:t>9.2.3.40</w:t>
      </w:r>
      <w:r w:rsidRPr="00714B4F">
        <w:rPr>
          <w:rFonts w:ascii="Calibri" w:eastAsia="Malgun Gothic" w:hAnsi="Calibri"/>
          <w:sz w:val="22"/>
          <w:szCs w:val="22"/>
        </w:rPr>
        <w:tab/>
      </w:r>
      <w:r w:rsidRPr="0020577D">
        <w:rPr>
          <w:rFonts w:eastAsia="SimSun"/>
          <w:lang w:eastAsia="zh-CN"/>
        </w:rPr>
        <w:t>UE Context ID</w:t>
      </w:r>
      <w:r>
        <w:tab/>
      </w:r>
      <w:r>
        <w:fldChar w:fldCharType="begin" w:fldLock="1"/>
      </w:r>
      <w:r>
        <w:instrText xml:space="preserve"> PAGEREF _Toc120032549 \h </w:instrText>
      </w:r>
      <w:r>
        <w:fldChar w:fldCharType="separate"/>
      </w:r>
      <w:r>
        <w:t>246</w:t>
      </w:r>
      <w:r>
        <w:fldChar w:fldCharType="end"/>
      </w:r>
    </w:p>
    <w:p w14:paraId="000B16FA" w14:textId="77777777" w:rsidR="008C2A11" w:rsidRPr="00714B4F" w:rsidRDefault="008C2A11">
      <w:pPr>
        <w:pStyle w:val="TOC4"/>
        <w:rPr>
          <w:rFonts w:ascii="Calibri" w:eastAsia="Malgun Gothic" w:hAnsi="Calibri"/>
          <w:sz w:val="22"/>
          <w:szCs w:val="22"/>
        </w:rPr>
      </w:pPr>
      <w:r>
        <w:t>9.2.3.41</w:t>
      </w:r>
      <w:r w:rsidRPr="00714B4F">
        <w:rPr>
          <w:rFonts w:ascii="Calibri" w:eastAsia="Malgun Gothic" w:hAnsi="Calibri"/>
          <w:sz w:val="22"/>
          <w:szCs w:val="22"/>
        </w:rPr>
        <w:tab/>
      </w:r>
      <w:r>
        <w:t>Assistance Data for RAN Paging</w:t>
      </w:r>
      <w:r>
        <w:tab/>
      </w:r>
      <w:r>
        <w:fldChar w:fldCharType="begin" w:fldLock="1"/>
      </w:r>
      <w:r>
        <w:instrText xml:space="preserve"> PAGEREF _Toc120032550 \h </w:instrText>
      </w:r>
      <w:r>
        <w:fldChar w:fldCharType="separate"/>
      </w:r>
      <w:r>
        <w:t>247</w:t>
      </w:r>
      <w:r>
        <w:fldChar w:fldCharType="end"/>
      </w:r>
    </w:p>
    <w:p w14:paraId="447D37E2" w14:textId="77777777" w:rsidR="008C2A11" w:rsidRPr="00714B4F" w:rsidRDefault="008C2A11">
      <w:pPr>
        <w:pStyle w:val="TOC4"/>
        <w:rPr>
          <w:rFonts w:ascii="Calibri" w:eastAsia="Malgun Gothic" w:hAnsi="Calibri"/>
          <w:sz w:val="22"/>
          <w:szCs w:val="22"/>
        </w:rPr>
      </w:pPr>
      <w:r>
        <w:t>9.2.3.42</w:t>
      </w:r>
      <w:r w:rsidRPr="00714B4F">
        <w:rPr>
          <w:rFonts w:ascii="Calibri" w:eastAsia="Malgun Gothic" w:hAnsi="Calibri"/>
          <w:sz w:val="22"/>
          <w:szCs w:val="22"/>
        </w:rPr>
        <w:tab/>
      </w:r>
      <w:r>
        <w:t>RAN Paging Attempt Information</w:t>
      </w:r>
      <w:r>
        <w:tab/>
      </w:r>
      <w:r>
        <w:fldChar w:fldCharType="begin" w:fldLock="1"/>
      </w:r>
      <w:r>
        <w:instrText xml:space="preserve"> PAGEREF _Toc120032551 \h </w:instrText>
      </w:r>
      <w:r>
        <w:fldChar w:fldCharType="separate"/>
      </w:r>
      <w:r>
        <w:t>247</w:t>
      </w:r>
      <w:r>
        <w:fldChar w:fldCharType="end"/>
      </w:r>
    </w:p>
    <w:p w14:paraId="12D5A263" w14:textId="77777777" w:rsidR="008C2A11" w:rsidRPr="00714B4F" w:rsidRDefault="008C2A11">
      <w:pPr>
        <w:pStyle w:val="TOC4"/>
        <w:rPr>
          <w:rFonts w:ascii="Calibri" w:eastAsia="Malgun Gothic" w:hAnsi="Calibri"/>
          <w:sz w:val="22"/>
          <w:szCs w:val="22"/>
        </w:rPr>
      </w:pPr>
      <w:r>
        <w:t>9.2.3.43</w:t>
      </w:r>
      <w:r w:rsidRPr="00714B4F">
        <w:rPr>
          <w:rFonts w:ascii="Calibri" w:eastAsia="Malgun Gothic" w:hAnsi="Calibri"/>
          <w:sz w:val="22"/>
          <w:szCs w:val="22"/>
        </w:rPr>
        <w:tab/>
      </w:r>
      <w:r>
        <w:t>UE RAN Paging Identity</w:t>
      </w:r>
      <w:r>
        <w:tab/>
      </w:r>
      <w:r>
        <w:fldChar w:fldCharType="begin" w:fldLock="1"/>
      </w:r>
      <w:r>
        <w:instrText xml:space="preserve"> PAGEREF _Toc120032552 \h </w:instrText>
      </w:r>
      <w:r>
        <w:fldChar w:fldCharType="separate"/>
      </w:r>
      <w:r>
        <w:t>248</w:t>
      </w:r>
      <w:r>
        <w:fldChar w:fldCharType="end"/>
      </w:r>
    </w:p>
    <w:p w14:paraId="28C36371" w14:textId="77777777" w:rsidR="008C2A11" w:rsidRPr="00714B4F" w:rsidRDefault="008C2A11">
      <w:pPr>
        <w:pStyle w:val="TOC4"/>
        <w:rPr>
          <w:rFonts w:ascii="Calibri" w:eastAsia="Malgun Gothic" w:hAnsi="Calibri"/>
          <w:sz w:val="22"/>
          <w:szCs w:val="22"/>
        </w:rPr>
      </w:pPr>
      <w:r w:rsidRPr="0020577D">
        <w:rPr>
          <w:rFonts w:eastAsia="Batang"/>
        </w:rPr>
        <w:t>9.2.3.44</w:t>
      </w:r>
      <w:r w:rsidRPr="00714B4F">
        <w:rPr>
          <w:rFonts w:ascii="Calibri" w:eastAsia="Malgun Gothic" w:hAnsi="Calibri"/>
          <w:sz w:val="22"/>
          <w:szCs w:val="22"/>
        </w:rPr>
        <w:tab/>
      </w:r>
      <w:r w:rsidRPr="0020577D">
        <w:rPr>
          <w:rFonts w:eastAsia="Batang"/>
        </w:rPr>
        <w:t>Paging Priority</w:t>
      </w:r>
      <w:r>
        <w:tab/>
      </w:r>
      <w:r>
        <w:fldChar w:fldCharType="begin" w:fldLock="1"/>
      </w:r>
      <w:r>
        <w:instrText xml:space="preserve"> PAGEREF _Toc120032553 \h </w:instrText>
      </w:r>
      <w:r>
        <w:fldChar w:fldCharType="separate"/>
      </w:r>
      <w:r>
        <w:t>248</w:t>
      </w:r>
      <w:r>
        <w:fldChar w:fldCharType="end"/>
      </w:r>
    </w:p>
    <w:p w14:paraId="6ACAB7B8" w14:textId="77777777" w:rsidR="008C2A11" w:rsidRPr="00714B4F" w:rsidRDefault="008C2A11">
      <w:pPr>
        <w:pStyle w:val="TOC4"/>
        <w:rPr>
          <w:rFonts w:ascii="Calibri" w:eastAsia="Malgun Gothic" w:hAnsi="Calibri"/>
          <w:sz w:val="22"/>
          <w:szCs w:val="22"/>
        </w:rPr>
      </w:pPr>
      <w:r>
        <w:t>9.2.3.45</w:t>
      </w:r>
      <w:r w:rsidRPr="00714B4F">
        <w:rPr>
          <w:rFonts w:ascii="Calibri" w:eastAsia="Malgun Gothic" w:hAnsi="Calibri"/>
          <w:sz w:val="22"/>
          <w:szCs w:val="22"/>
        </w:rPr>
        <w:tab/>
      </w:r>
      <w:r>
        <w:t>Delivery Status</w:t>
      </w:r>
      <w:r>
        <w:tab/>
      </w:r>
      <w:r>
        <w:fldChar w:fldCharType="begin" w:fldLock="1"/>
      </w:r>
      <w:r>
        <w:instrText xml:space="preserve"> PAGEREF _Toc120032554 \h </w:instrText>
      </w:r>
      <w:r>
        <w:fldChar w:fldCharType="separate"/>
      </w:r>
      <w:r>
        <w:t>248</w:t>
      </w:r>
      <w:r>
        <w:fldChar w:fldCharType="end"/>
      </w:r>
    </w:p>
    <w:p w14:paraId="7DF70D98" w14:textId="77777777" w:rsidR="008C2A11" w:rsidRPr="00714B4F" w:rsidRDefault="008C2A11">
      <w:pPr>
        <w:pStyle w:val="TOC4"/>
        <w:rPr>
          <w:rFonts w:ascii="Calibri" w:eastAsia="Malgun Gothic" w:hAnsi="Calibri"/>
          <w:sz w:val="22"/>
          <w:szCs w:val="22"/>
        </w:rPr>
      </w:pPr>
      <w:r>
        <w:t>9.2.3.46</w:t>
      </w:r>
      <w:r w:rsidRPr="00714B4F">
        <w:rPr>
          <w:rFonts w:ascii="Calibri" w:eastAsia="Malgun Gothic" w:hAnsi="Calibri"/>
          <w:sz w:val="22"/>
          <w:szCs w:val="22"/>
        </w:rPr>
        <w:tab/>
      </w:r>
      <w:r>
        <w:t>I-RNTI</w:t>
      </w:r>
      <w:r>
        <w:tab/>
      </w:r>
      <w:r>
        <w:fldChar w:fldCharType="begin" w:fldLock="1"/>
      </w:r>
      <w:r>
        <w:instrText xml:space="preserve"> PAGEREF _Toc120032555 \h </w:instrText>
      </w:r>
      <w:r>
        <w:fldChar w:fldCharType="separate"/>
      </w:r>
      <w:r>
        <w:t>248</w:t>
      </w:r>
      <w:r>
        <w:fldChar w:fldCharType="end"/>
      </w:r>
    </w:p>
    <w:p w14:paraId="09D174E3" w14:textId="77777777" w:rsidR="008C2A11" w:rsidRPr="00714B4F" w:rsidRDefault="008C2A11">
      <w:pPr>
        <w:pStyle w:val="TOC4"/>
        <w:rPr>
          <w:rFonts w:ascii="Calibri" w:eastAsia="Malgun Gothic" w:hAnsi="Calibri"/>
          <w:sz w:val="22"/>
          <w:szCs w:val="22"/>
        </w:rPr>
      </w:pPr>
      <w:r>
        <w:t>9.2.3.47</w:t>
      </w:r>
      <w:r w:rsidRPr="00714B4F">
        <w:rPr>
          <w:rFonts w:ascii="Calibri" w:eastAsia="Malgun Gothic" w:hAnsi="Calibri"/>
          <w:sz w:val="22"/>
          <w:szCs w:val="22"/>
        </w:rPr>
        <w:tab/>
      </w:r>
      <w:r>
        <w:t>Location Reporting Information</w:t>
      </w:r>
      <w:r>
        <w:tab/>
      </w:r>
      <w:r>
        <w:fldChar w:fldCharType="begin" w:fldLock="1"/>
      </w:r>
      <w:r>
        <w:instrText xml:space="preserve"> PAGEREF _Toc120032556 \h </w:instrText>
      </w:r>
      <w:r>
        <w:fldChar w:fldCharType="separate"/>
      </w:r>
      <w:r>
        <w:t>249</w:t>
      </w:r>
      <w:r>
        <w:fldChar w:fldCharType="end"/>
      </w:r>
    </w:p>
    <w:p w14:paraId="437DD4E6" w14:textId="77777777" w:rsidR="008C2A11" w:rsidRPr="00714B4F" w:rsidRDefault="008C2A11">
      <w:pPr>
        <w:pStyle w:val="TOC4"/>
        <w:rPr>
          <w:rFonts w:ascii="Calibri" w:eastAsia="Malgun Gothic" w:hAnsi="Calibri"/>
          <w:sz w:val="22"/>
          <w:szCs w:val="22"/>
        </w:rPr>
      </w:pPr>
      <w:r>
        <w:t>9.2.3.48</w:t>
      </w:r>
      <w:r w:rsidRPr="00714B4F">
        <w:rPr>
          <w:rFonts w:ascii="Calibri" w:eastAsia="Malgun Gothic" w:hAnsi="Calibri"/>
          <w:sz w:val="22"/>
          <w:szCs w:val="22"/>
        </w:rPr>
        <w:tab/>
      </w:r>
      <w:r>
        <w:t>Area of Interest Information</w:t>
      </w:r>
      <w:r>
        <w:tab/>
      </w:r>
      <w:r>
        <w:fldChar w:fldCharType="begin" w:fldLock="1"/>
      </w:r>
      <w:r>
        <w:instrText xml:space="preserve"> PAGEREF _Toc120032557 \h </w:instrText>
      </w:r>
      <w:r>
        <w:fldChar w:fldCharType="separate"/>
      </w:r>
      <w:r>
        <w:t>249</w:t>
      </w:r>
      <w:r>
        <w:fldChar w:fldCharType="end"/>
      </w:r>
    </w:p>
    <w:p w14:paraId="4D5D4A61" w14:textId="77777777" w:rsidR="008C2A11" w:rsidRPr="00714B4F" w:rsidRDefault="008C2A11">
      <w:pPr>
        <w:pStyle w:val="TOC4"/>
        <w:rPr>
          <w:rFonts w:ascii="Calibri" w:eastAsia="Malgun Gothic" w:hAnsi="Calibri"/>
          <w:sz w:val="22"/>
          <w:szCs w:val="22"/>
        </w:rPr>
      </w:pPr>
      <w:r>
        <w:t>9.2.3.49</w:t>
      </w:r>
      <w:r w:rsidRPr="00714B4F">
        <w:rPr>
          <w:rFonts w:ascii="Calibri" w:eastAsia="Malgun Gothic" w:hAnsi="Calibri"/>
          <w:sz w:val="22"/>
          <w:szCs w:val="22"/>
        </w:rPr>
        <w:tab/>
      </w:r>
      <w:r>
        <w:t>UE Security Capabilities</w:t>
      </w:r>
      <w:r>
        <w:tab/>
      </w:r>
      <w:r>
        <w:fldChar w:fldCharType="begin" w:fldLock="1"/>
      </w:r>
      <w:r>
        <w:instrText xml:space="preserve"> PAGEREF _Toc120032558 \h </w:instrText>
      </w:r>
      <w:r>
        <w:fldChar w:fldCharType="separate"/>
      </w:r>
      <w:r>
        <w:t>249</w:t>
      </w:r>
      <w:r>
        <w:fldChar w:fldCharType="end"/>
      </w:r>
    </w:p>
    <w:p w14:paraId="0EFB4861" w14:textId="77777777" w:rsidR="008C2A11" w:rsidRPr="00714B4F" w:rsidRDefault="008C2A11">
      <w:pPr>
        <w:pStyle w:val="TOC4"/>
        <w:rPr>
          <w:rFonts w:ascii="Calibri" w:eastAsia="Malgun Gothic" w:hAnsi="Calibri"/>
          <w:sz w:val="22"/>
          <w:szCs w:val="22"/>
        </w:rPr>
      </w:pPr>
      <w:r>
        <w:t>9.2.3.50</w:t>
      </w:r>
      <w:r w:rsidRPr="00714B4F">
        <w:rPr>
          <w:rFonts w:ascii="Calibri" w:eastAsia="Malgun Gothic" w:hAnsi="Calibri"/>
          <w:sz w:val="22"/>
          <w:szCs w:val="22"/>
        </w:rPr>
        <w:tab/>
      </w:r>
      <w:r>
        <w:t>AS Security Information</w:t>
      </w:r>
      <w:r>
        <w:tab/>
      </w:r>
      <w:r>
        <w:fldChar w:fldCharType="begin" w:fldLock="1"/>
      </w:r>
      <w:r>
        <w:instrText xml:space="preserve"> PAGEREF _Toc120032559 \h </w:instrText>
      </w:r>
      <w:r>
        <w:fldChar w:fldCharType="separate"/>
      </w:r>
      <w:r>
        <w:t>250</w:t>
      </w:r>
      <w:r>
        <w:fldChar w:fldCharType="end"/>
      </w:r>
    </w:p>
    <w:p w14:paraId="59145C3F" w14:textId="77777777" w:rsidR="008C2A11" w:rsidRPr="00714B4F" w:rsidRDefault="008C2A11">
      <w:pPr>
        <w:pStyle w:val="TOC4"/>
        <w:rPr>
          <w:rFonts w:ascii="Calibri" w:eastAsia="Malgun Gothic" w:hAnsi="Calibri"/>
          <w:sz w:val="22"/>
          <w:szCs w:val="22"/>
        </w:rPr>
      </w:pPr>
      <w:r>
        <w:t>9.2.3.51</w:t>
      </w:r>
      <w:r w:rsidRPr="00714B4F">
        <w:rPr>
          <w:rFonts w:ascii="Calibri" w:eastAsia="Malgun Gothic" w:hAnsi="Calibri"/>
          <w:sz w:val="22"/>
          <w:szCs w:val="22"/>
        </w:rPr>
        <w:tab/>
      </w:r>
      <w:r>
        <w:t>S-NG-RAN node Security Key</w:t>
      </w:r>
      <w:r>
        <w:tab/>
      </w:r>
      <w:r>
        <w:fldChar w:fldCharType="begin" w:fldLock="1"/>
      </w:r>
      <w:r>
        <w:instrText xml:space="preserve"> PAGEREF _Toc120032560 \h </w:instrText>
      </w:r>
      <w:r>
        <w:fldChar w:fldCharType="separate"/>
      </w:r>
      <w:r>
        <w:t>251</w:t>
      </w:r>
      <w:r>
        <w:fldChar w:fldCharType="end"/>
      </w:r>
    </w:p>
    <w:p w14:paraId="7D23C0C3" w14:textId="77777777" w:rsidR="008C2A11" w:rsidRPr="00714B4F" w:rsidRDefault="008C2A11">
      <w:pPr>
        <w:pStyle w:val="TOC4"/>
        <w:rPr>
          <w:rFonts w:ascii="Calibri" w:eastAsia="Malgun Gothic" w:hAnsi="Calibri"/>
          <w:sz w:val="22"/>
          <w:szCs w:val="22"/>
        </w:rPr>
      </w:pPr>
      <w:r>
        <w:t>9.2.3.52</w:t>
      </w:r>
      <w:r w:rsidRPr="00714B4F">
        <w:rPr>
          <w:rFonts w:ascii="Calibri" w:eastAsia="Malgun Gothic" w:hAnsi="Calibri"/>
          <w:sz w:val="22"/>
          <w:szCs w:val="22"/>
        </w:rPr>
        <w:tab/>
      </w:r>
      <w:r>
        <w:t>Security Indication</w:t>
      </w:r>
      <w:r>
        <w:tab/>
      </w:r>
      <w:r>
        <w:fldChar w:fldCharType="begin" w:fldLock="1"/>
      </w:r>
      <w:r>
        <w:instrText xml:space="preserve"> PAGEREF _Toc120032561 \h </w:instrText>
      </w:r>
      <w:r>
        <w:fldChar w:fldCharType="separate"/>
      </w:r>
      <w:r>
        <w:t>251</w:t>
      </w:r>
      <w:r>
        <w:fldChar w:fldCharType="end"/>
      </w:r>
    </w:p>
    <w:p w14:paraId="5FA6FDE9" w14:textId="77777777" w:rsidR="008C2A11" w:rsidRPr="00714B4F" w:rsidRDefault="008C2A11">
      <w:pPr>
        <w:pStyle w:val="TOC4"/>
        <w:rPr>
          <w:rFonts w:ascii="Calibri" w:eastAsia="Malgun Gothic" w:hAnsi="Calibri"/>
          <w:sz w:val="22"/>
          <w:szCs w:val="22"/>
        </w:rPr>
      </w:pPr>
      <w:r>
        <w:t>9.2.3.53</w:t>
      </w:r>
      <w:r w:rsidRPr="00714B4F">
        <w:rPr>
          <w:rFonts w:ascii="Calibri" w:eastAsia="Malgun Gothic" w:hAnsi="Calibri"/>
          <w:sz w:val="22"/>
          <w:szCs w:val="22"/>
        </w:rPr>
        <w:tab/>
      </w:r>
      <w:r>
        <w:t>Mobility Restriction List</w:t>
      </w:r>
      <w:r>
        <w:tab/>
      </w:r>
      <w:r>
        <w:fldChar w:fldCharType="begin" w:fldLock="1"/>
      </w:r>
      <w:r>
        <w:instrText xml:space="preserve"> PAGEREF _Toc120032562 \h </w:instrText>
      </w:r>
      <w:r>
        <w:fldChar w:fldCharType="separate"/>
      </w:r>
      <w:r>
        <w:t>251</w:t>
      </w:r>
      <w:r>
        <w:fldChar w:fldCharType="end"/>
      </w:r>
    </w:p>
    <w:p w14:paraId="2467C444" w14:textId="77777777" w:rsidR="008C2A11" w:rsidRPr="00714B4F" w:rsidRDefault="008C2A11">
      <w:pPr>
        <w:pStyle w:val="TOC4"/>
        <w:rPr>
          <w:rFonts w:ascii="Calibri" w:eastAsia="Malgun Gothic" w:hAnsi="Calibri"/>
          <w:sz w:val="22"/>
          <w:szCs w:val="22"/>
        </w:rPr>
      </w:pPr>
      <w:r>
        <w:t>9.2.3.54</w:t>
      </w:r>
      <w:r w:rsidRPr="00714B4F">
        <w:rPr>
          <w:rFonts w:ascii="Calibri" w:eastAsia="Malgun Gothic" w:hAnsi="Calibri"/>
          <w:sz w:val="22"/>
          <w:szCs w:val="22"/>
        </w:rPr>
        <w:tab/>
      </w:r>
      <w:r>
        <w:t>Xn Benefit Value</w:t>
      </w:r>
      <w:r>
        <w:tab/>
      </w:r>
      <w:r>
        <w:fldChar w:fldCharType="begin" w:fldLock="1"/>
      </w:r>
      <w:r>
        <w:instrText xml:space="preserve"> PAGEREF _Toc120032563 \h </w:instrText>
      </w:r>
      <w:r>
        <w:fldChar w:fldCharType="separate"/>
      </w:r>
      <w:r>
        <w:t>253</w:t>
      </w:r>
      <w:r>
        <w:fldChar w:fldCharType="end"/>
      </w:r>
    </w:p>
    <w:p w14:paraId="3BE11867" w14:textId="77777777" w:rsidR="008C2A11" w:rsidRPr="00714B4F" w:rsidRDefault="008C2A11">
      <w:pPr>
        <w:pStyle w:val="TOC4"/>
        <w:rPr>
          <w:rFonts w:ascii="Calibri" w:eastAsia="Malgun Gothic" w:hAnsi="Calibri"/>
          <w:sz w:val="22"/>
          <w:szCs w:val="22"/>
        </w:rPr>
      </w:pPr>
      <w:r>
        <w:t>9.2.3.55</w:t>
      </w:r>
      <w:r w:rsidRPr="00714B4F">
        <w:rPr>
          <w:rFonts w:ascii="Calibri" w:eastAsia="Malgun Gothic" w:hAnsi="Calibri"/>
          <w:sz w:val="22"/>
          <w:szCs w:val="22"/>
        </w:rPr>
        <w:tab/>
      </w:r>
      <w:r>
        <w:t>Trace Activation</w:t>
      </w:r>
      <w:r>
        <w:tab/>
      </w:r>
      <w:r>
        <w:fldChar w:fldCharType="begin" w:fldLock="1"/>
      </w:r>
      <w:r>
        <w:instrText xml:space="preserve"> PAGEREF _Toc120032564 \h </w:instrText>
      </w:r>
      <w:r>
        <w:fldChar w:fldCharType="separate"/>
      </w:r>
      <w:r>
        <w:t>254</w:t>
      </w:r>
      <w:r>
        <w:fldChar w:fldCharType="end"/>
      </w:r>
    </w:p>
    <w:p w14:paraId="45720DFF" w14:textId="77777777" w:rsidR="008C2A11" w:rsidRPr="00714B4F" w:rsidRDefault="008C2A11">
      <w:pPr>
        <w:pStyle w:val="TOC4"/>
        <w:rPr>
          <w:rFonts w:ascii="Calibri" w:eastAsia="Malgun Gothic" w:hAnsi="Calibri"/>
          <w:sz w:val="22"/>
          <w:szCs w:val="22"/>
        </w:rPr>
      </w:pPr>
      <w:r>
        <w:t>9.2.3.56</w:t>
      </w:r>
      <w:r w:rsidRPr="00714B4F">
        <w:rPr>
          <w:rFonts w:ascii="Calibri" w:eastAsia="Malgun Gothic" w:hAnsi="Calibri"/>
          <w:sz w:val="22"/>
          <w:szCs w:val="22"/>
        </w:rPr>
        <w:tab/>
      </w:r>
      <w:r w:rsidRPr="0020577D">
        <w:rPr>
          <w:rFonts w:eastAsia="Batang"/>
        </w:rPr>
        <w:t>Time To Wait</w:t>
      </w:r>
      <w:r>
        <w:tab/>
      </w:r>
      <w:r>
        <w:fldChar w:fldCharType="begin" w:fldLock="1"/>
      </w:r>
      <w:r>
        <w:instrText xml:space="preserve"> PAGEREF _Toc120032565 \h </w:instrText>
      </w:r>
      <w:r>
        <w:fldChar w:fldCharType="separate"/>
      </w:r>
      <w:r>
        <w:t>254</w:t>
      </w:r>
      <w:r>
        <w:fldChar w:fldCharType="end"/>
      </w:r>
    </w:p>
    <w:p w14:paraId="438FBCAA" w14:textId="77777777" w:rsidR="008C2A11" w:rsidRPr="00714B4F" w:rsidRDefault="008C2A11">
      <w:pPr>
        <w:pStyle w:val="TOC4"/>
        <w:rPr>
          <w:rFonts w:ascii="Calibri" w:eastAsia="Malgun Gothic" w:hAnsi="Calibri"/>
          <w:sz w:val="22"/>
          <w:szCs w:val="22"/>
        </w:rPr>
      </w:pPr>
      <w:r>
        <w:t>9.2.3.57</w:t>
      </w:r>
      <w:r w:rsidRPr="00714B4F">
        <w:rPr>
          <w:rFonts w:ascii="Calibri" w:eastAsia="Malgun Gothic" w:hAnsi="Calibri"/>
          <w:sz w:val="22"/>
          <w:szCs w:val="22"/>
        </w:rPr>
        <w:tab/>
      </w:r>
      <w:r>
        <w:t>QoS Flow Notification Control Indication Info</w:t>
      </w:r>
      <w:r>
        <w:tab/>
      </w:r>
      <w:r>
        <w:fldChar w:fldCharType="begin" w:fldLock="1"/>
      </w:r>
      <w:r>
        <w:instrText xml:space="preserve"> PAGEREF _Toc120032566 \h </w:instrText>
      </w:r>
      <w:r>
        <w:fldChar w:fldCharType="separate"/>
      </w:r>
      <w:r>
        <w:t>254</w:t>
      </w:r>
      <w:r>
        <w:fldChar w:fldCharType="end"/>
      </w:r>
    </w:p>
    <w:p w14:paraId="7C45951B" w14:textId="77777777" w:rsidR="008C2A11" w:rsidRPr="00714B4F" w:rsidRDefault="008C2A11">
      <w:pPr>
        <w:pStyle w:val="TOC4"/>
        <w:rPr>
          <w:rFonts w:ascii="Calibri" w:eastAsia="Malgun Gothic" w:hAnsi="Calibri"/>
          <w:sz w:val="22"/>
          <w:szCs w:val="22"/>
        </w:rPr>
      </w:pPr>
      <w:r>
        <w:t>9.2.3.58</w:t>
      </w:r>
      <w:r w:rsidRPr="00714B4F">
        <w:rPr>
          <w:rFonts w:ascii="Calibri" w:eastAsia="Malgun Gothic" w:hAnsi="Calibri"/>
          <w:sz w:val="22"/>
          <w:szCs w:val="22"/>
        </w:rPr>
        <w:tab/>
      </w:r>
      <w:r>
        <w:t>Request</w:t>
      </w:r>
      <w:r w:rsidRPr="0020577D">
        <w:rPr>
          <w:rFonts w:cs="Arial"/>
          <w:lang w:eastAsia="zh-CN"/>
        </w:rPr>
        <w:t xml:space="preserve"> Reporting Reference ID</w:t>
      </w:r>
      <w:r>
        <w:tab/>
      </w:r>
      <w:r>
        <w:fldChar w:fldCharType="begin" w:fldLock="1"/>
      </w:r>
      <w:r>
        <w:instrText xml:space="preserve"> PAGEREF _Toc120032567 \h </w:instrText>
      </w:r>
      <w:r>
        <w:fldChar w:fldCharType="separate"/>
      </w:r>
      <w:r>
        <w:t>255</w:t>
      </w:r>
      <w:r>
        <w:fldChar w:fldCharType="end"/>
      </w:r>
    </w:p>
    <w:p w14:paraId="1476145D" w14:textId="77777777" w:rsidR="008C2A11" w:rsidRPr="00714B4F" w:rsidRDefault="008C2A11">
      <w:pPr>
        <w:pStyle w:val="TOC4"/>
        <w:rPr>
          <w:rFonts w:ascii="Calibri" w:eastAsia="Malgun Gothic" w:hAnsi="Calibri"/>
          <w:sz w:val="22"/>
          <w:szCs w:val="22"/>
        </w:rPr>
      </w:pPr>
      <w:r>
        <w:t>9.2.3.59</w:t>
      </w:r>
      <w:r w:rsidRPr="00714B4F">
        <w:rPr>
          <w:rFonts w:ascii="Calibri" w:eastAsia="Malgun Gothic" w:hAnsi="Calibri"/>
          <w:sz w:val="22"/>
          <w:szCs w:val="22"/>
        </w:rPr>
        <w:tab/>
      </w:r>
      <w:r>
        <w:t>User plane traffic activity report</w:t>
      </w:r>
      <w:r>
        <w:tab/>
      </w:r>
      <w:r>
        <w:fldChar w:fldCharType="begin" w:fldLock="1"/>
      </w:r>
      <w:r>
        <w:instrText xml:space="preserve"> PAGEREF _Toc120032568 \h </w:instrText>
      </w:r>
      <w:r>
        <w:fldChar w:fldCharType="separate"/>
      </w:r>
      <w:r>
        <w:t>255</w:t>
      </w:r>
      <w:r>
        <w:fldChar w:fldCharType="end"/>
      </w:r>
    </w:p>
    <w:p w14:paraId="10F7E877" w14:textId="77777777" w:rsidR="008C2A11" w:rsidRPr="00714B4F" w:rsidRDefault="008C2A11">
      <w:pPr>
        <w:pStyle w:val="TOC4"/>
        <w:rPr>
          <w:rFonts w:ascii="Calibri" w:eastAsia="Malgun Gothic" w:hAnsi="Calibri"/>
          <w:sz w:val="22"/>
          <w:szCs w:val="22"/>
        </w:rPr>
      </w:pPr>
      <w:r>
        <w:t>9.2.3.60</w:t>
      </w:r>
      <w:r w:rsidRPr="00714B4F">
        <w:rPr>
          <w:rFonts w:ascii="Calibri" w:eastAsia="Malgun Gothic" w:hAnsi="Calibri"/>
          <w:sz w:val="22"/>
          <w:szCs w:val="22"/>
        </w:rPr>
        <w:tab/>
      </w:r>
      <w:r>
        <w:t>Lower Layer presence status change</w:t>
      </w:r>
      <w:r>
        <w:tab/>
      </w:r>
      <w:r>
        <w:fldChar w:fldCharType="begin" w:fldLock="1"/>
      </w:r>
      <w:r>
        <w:instrText xml:space="preserve"> PAGEREF _Toc120032569 \h </w:instrText>
      </w:r>
      <w:r>
        <w:fldChar w:fldCharType="separate"/>
      </w:r>
      <w:r>
        <w:t>255</w:t>
      </w:r>
      <w:r>
        <w:fldChar w:fldCharType="end"/>
      </w:r>
    </w:p>
    <w:p w14:paraId="119DC4F2" w14:textId="77777777" w:rsidR="008C2A11" w:rsidRPr="00714B4F" w:rsidRDefault="008C2A11">
      <w:pPr>
        <w:pStyle w:val="TOC4"/>
        <w:rPr>
          <w:rFonts w:ascii="Calibri" w:eastAsia="Malgun Gothic" w:hAnsi="Calibri"/>
          <w:sz w:val="22"/>
          <w:szCs w:val="22"/>
        </w:rPr>
      </w:pPr>
      <w:r>
        <w:t>9.2.3.61</w:t>
      </w:r>
      <w:r w:rsidRPr="00714B4F">
        <w:rPr>
          <w:rFonts w:ascii="Calibri" w:eastAsia="Malgun Gothic" w:hAnsi="Calibri"/>
          <w:sz w:val="22"/>
          <w:szCs w:val="22"/>
        </w:rPr>
        <w:tab/>
      </w:r>
      <w:r>
        <w:t>RRC Resume Cause</w:t>
      </w:r>
      <w:r>
        <w:tab/>
      </w:r>
      <w:r>
        <w:fldChar w:fldCharType="begin" w:fldLock="1"/>
      </w:r>
      <w:r>
        <w:instrText xml:space="preserve"> PAGEREF _Toc120032570 \h </w:instrText>
      </w:r>
      <w:r>
        <w:fldChar w:fldCharType="separate"/>
      </w:r>
      <w:r>
        <w:t>256</w:t>
      </w:r>
      <w:r>
        <w:fldChar w:fldCharType="end"/>
      </w:r>
    </w:p>
    <w:p w14:paraId="6C9935BA" w14:textId="77777777" w:rsidR="008C2A11" w:rsidRPr="00714B4F" w:rsidRDefault="008C2A11">
      <w:pPr>
        <w:pStyle w:val="TOC4"/>
        <w:rPr>
          <w:rFonts w:ascii="Calibri" w:eastAsia="Malgun Gothic" w:hAnsi="Calibri"/>
          <w:sz w:val="22"/>
          <w:szCs w:val="22"/>
        </w:rPr>
      </w:pPr>
      <w:r w:rsidRPr="0020577D">
        <w:rPr>
          <w:rFonts w:eastAsia="Batang"/>
        </w:rPr>
        <w:t>9.2.3.62</w:t>
      </w:r>
      <w:r w:rsidRPr="00714B4F">
        <w:rPr>
          <w:rFonts w:ascii="Calibri" w:eastAsia="Malgun Gothic" w:hAnsi="Calibri"/>
          <w:sz w:val="22"/>
          <w:szCs w:val="22"/>
        </w:rPr>
        <w:tab/>
      </w:r>
      <w:r>
        <w:t>Priority Level</w:t>
      </w:r>
      <w:r>
        <w:tab/>
      </w:r>
      <w:r>
        <w:fldChar w:fldCharType="begin" w:fldLock="1"/>
      </w:r>
      <w:r>
        <w:instrText xml:space="preserve"> PAGEREF _Toc120032571 \h </w:instrText>
      </w:r>
      <w:r>
        <w:fldChar w:fldCharType="separate"/>
      </w:r>
      <w:r>
        <w:t>256</w:t>
      </w:r>
      <w:r>
        <w:fldChar w:fldCharType="end"/>
      </w:r>
    </w:p>
    <w:p w14:paraId="4CAF1B27" w14:textId="77777777" w:rsidR="008C2A11" w:rsidRPr="00714B4F" w:rsidRDefault="008C2A11">
      <w:pPr>
        <w:pStyle w:val="TOC4"/>
        <w:rPr>
          <w:rFonts w:ascii="Calibri" w:eastAsia="Malgun Gothic" w:hAnsi="Calibri"/>
          <w:sz w:val="22"/>
          <w:szCs w:val="22"/>
        </w:rPr>
      </w:pPr>
      <w:r>
        <w:t>9.2.3.63</w:t>
      </w:r>
      <w:r w:rsidRPr="00714B4F">
        <w:rPr>
          <w:rFonts w:ascii="Calibri" w:eastAsia="Malgun Gothic" w:hAnsi="Calibri"/>
          <w:sz w:val="22"/>
          <w:szCs w:val="22"/>
        </w:rPr>
        <w:tab/>
      </w:r>
      <w:r>
        <w:t>PDCP SN Length</w:t>
      </w:r>
      <w:r>
        <w:tab/>
      </w:r>
      <w:r>
        <w:fldChar w:fldCharType="begin" w:fldLock="1"/>
      </w:r>
      <w:r>
        <w:instrText xml:space="preserve"> PAGEREF _Toc120032572 \h </w:instrText>
      </w:r>
      <w:r>
        <w:fldChar w:fldCharType="separate"/>
      </w:r>
      <w:r>
        <w:t>256</w:t>
      </w:r>
      <w:r>
        <w:fldChar w:fldCharType="end"/>
      </w:r>
    </w:p>
    <w:p w14:paraId="74B1874C" w14:textId="77777777" w:rsidR="008C2A11" w:rsidRPr="00714B4F" w:rsidRDefault="008C2A11">
      <w:pPr>
        <w:pStyle w:val="TOC4"/>
        <w:rPr>
          <w:rFonts w:ascii="Calibri" w:eastAsia="Malgun Gothic" w:hAnsi="Calibri"/>
          <w:sz w:val="22"/>
          <w:szCs w:val="22"/>
        </w:rPr>
      </w:pPr>
      <w:r>
        <w:t>9.2.3.64</w:t>
      </w:r>
      <w:r w:rsidRPr="00714B4F">
        <w:rPr>
          <w:rFonts w:ascii="Calibri" w:eastAsia="Malgun Gothic" w:hAnsi="Calibri"/>
          <w:sz w:val="22"/>
          <w:szCs w:val="22"/>
        </w:rPr>
        <w:tab/>
      </w:r>
      <w:r>
        <w:t>UE History Information</w:t>
      </w:r>
      <w:r>
        <w:tab/>
      </w:r>
      <w:r>
        <w:fldChar w:fldCharType="begin" w:fldLock="1"/>
      </w:r>
      <w:r>
        <w:instrText xml:space="preserve"> PAGEREF _Toc120032573 \h </w:instrText>
      </w:r>
      <w:r>
        <w:fldChar w:fldCharType="separate"/>
      </w:r>
      <w:r>
        <w:t>256</w:t>
      </w:r>
      <w:r>
        <w:fldChar w:fldCharType="end"/>
      </w:r>
    </w:p>
    <w:p w14:paraId="59A07089" w14:textId="77777777" w:rsidR="008C2A11" w:rsidRPr="00714B4F" w:rsidRDefault="008C2A11">
      <w:pPr>
        <w:pStyle w:val="TOC4"/>
        <w:rPr>
          <w:rFonts w:ascii="Calibri" w:eastAsia="Malgun Gothic" w:hAnsi="Calibri"/>
          <w:sz w:val="22"/>
          <w:szCs w:val="22"/>
        </w:rPr>
      </w:pPr>
      <w:r>
        <w:t>9.2.3.65</w:t>
      </w:r>
      <w:r w:rsidRPr="00714B4F">
        <w:rPr>
          <w:rFonts w:ascii="Calibri" w:eastAsia="Malgun Gothic" w:hAnsi="Calibri"/>
          <w:sz w:val="22"/>
          <w:szCs w:val="22"/>
        </w:rPr>
        <w:tab/>
      </w:r>
      <w:r>
        <w:t>Last Visited Cell Information</w:t>
      </w:r>
      <w:r>
        <w:tab/>
      </w:r>
      <w:r>
        <w:fldChar w:fldCharType="begin" w:fldLock="1"/>
      </w:r>
      <w:r>
        <w:instrText xml:space="preserve"> PAGEREF _Toc120032574 \h </w:instrText>
      </w:r>
      <w:r>
        <w:fldChar w:fldCharType="separate"/>
      </w:r>
      <w:r>
        <w:t>257</w:t>
      </w:r>
      <w:r>
        <w:fldChar w:fldCharType="end"/>
      </w:r>
    </w:p>
    <w:p w14:paraId="7B0A1068" w14:textId="77777777" w:rsidR="008C2A11" w:rsidRPr="00714B4F" w:rsidRDefault="008C2A11">
      <w:pPr>
        <w:pStyle w:val="TOC4"/>
        <w:rPr>
          <w:rFonts w:ascii="Calibri" w:eastAsia="Malgun Gothic" w:hAnsi="Calibri"/>
          <w:sz w:val="22"/>
          <w:szCs w:val="22"/>
        </w:rPr>
      </w:pPr>
      <w:r>
        <w:t>9.2.3.66</w:t>
      </w:r>
      <w:r w:rsidRPr="00714B4F">
        <w:rPr>
          <w:rFonts w:ascii="Calibri" w:eastAsia="Malgun Gothic" w:hAnsi="Calibri"/>
          <w:sz w:val="22"/>
          <w:szCs w:val="22"/>
        </w:rPr>
        <w:tab/>
      </w:r>
      <w:r>
        <w:t>Paging DRX</w:t>
      </w:r>
      <w:r>
        <w:tab/>
      </w:r>
      <w:r>
        <w:fldChar w:fldCharType="begin" w:fldLock="1"/>
      </w:r>
      <w:r>
        <w:instrText xml:space="preserve"> PAGEREF _Toc120032575 \h </w:instrText>
      </w:r>
      <w:r>
        <w:fldChar w:fldCharType="separate"/>
      </w:r>
      <w:r>
        <w:t>257</w:t>
      </w:r>
      <w:r>
        <w:fldChar w:fldCharType="end"/>
      </w:r>
    </w:p>
    <w:p w14:paraId="4C24616A" w14:textId="77777777" w:rsidR="008C2A11" w:rsidRPr="00714B4F" w:rsidRDefault="008C2A11">
      <w:pPr>
        <w:pStyle w:val="TOC4"/>
        <w:rPr>
          <w:rFonts w:ascii="Calibri" w:eastAsia="Malgun Gothic" w:hAnsi="Calibri"/>
          <w:sz w:val="22"/>
          <w:szCs w:val="22"/>
        </w:rPr>
      </w:pPr>
      <w:r>
        <w:t>9.2.3.67</w:t>
      </w:r>
      <w:r w:rsidRPr="00714B4F">
        <w:rPr>
          <w:rFonts w:ascii="Calibri" w:eastAsia="Malgun Gothic" w:hAnsi="Calibri"/>
          <w:sz w:val="22"/>
          <w:szCs w:val="22"/>
        </w:rPr>
        <w:tab/>
      </w:r>
      <w:r>
        <w:t>Security Result</w:t>
      </w:r>
      <w:r>
        <w:tab/>
      </w:r>
      <w:r>
        <w:fldChar w:fldCharType="begin" w:fldLock="1"/>
      </w:r>
      <w:r>
        <w:instrText xml:space="preserve"> PAGEREF _Toc120032576 \h </w:instrText>
      </w:r>
      <w:r>
        <w:fldChar w:fldCharType="separate"/>
      </w:r>
      <w:r>
        <w:t>257</w:t>
      </w:r>
      <w:r>
        <w:fldChar w:fldCharType="end"/>
      </w:r>
    </w:p>
    <w:p w14:paraId="2AB9EE42" w14:textId="77777777" w:rsidR="008C2A11" w:rsidRPr="00714B4F" w:rsidRDefault="008C2A11">
      <w:pPr>
        <w:pStyle w:val="TOC4"/>
        <w:rPr>
          <w:rFonts w:ascii="Calibri" w:eastAsia="Malgun Gothic" w:hAnsi="Calibri"/>
          <w:sz w:val="22"/>
          <w:szCs w:val="22"/>
        </w:rPr>
      </w:pPr>
      <w:r>
        <w:t>9.2.3.68</w:t>
      </w:r>
      <w:r w:rsidRPr="00714B4F">
        <w:rPr>
          <w:rFonts w:ascii="Calibri" w:eastAsia="Malgun Gothic" w:hAnsi="Calibri"/>
          <w:sz w:val="22"/>
          <w:szCs w:val="22"/>
        </w:rPr>
        <w:tab/>
      </w:r>
      <w:r>
        <w:t>UE Context Kept Indicator</w:t>
      </w:r>
      <w:r>
        <w:tab/>
      </w:r>
      <w:r>
        <w:fldChar w:fldCharType="begin" w:fldLock="1"/>
      </w:r>
      <w:r>
        <w:instrText xml:space="preserve"> PAGEREF _Toc120032577 \h </w:instrText>
      </w:r>
      <w:r>
        <w:fldChar w:fldCharType="separate"/>
      </w:r>
      <w:r>
        <w:t>257</w:t>
      </w:r>
      <w:r>
        <w:fldChar w:fldCharType="end"/>
      </w:r>
    </w:p>
    <w:p w14:paraId="39F63025" w14:textId="77777777" w:rsidR="008C2A11" w:rsidRPr="00714B4F" w:rsidRDefault="008C2A11">
      <w:pPr>
        <w:pStyle w:val="TOC4"/>
        <w:rPr>
          <w:rFonts w:ascii="Calibri" w:eastAsia="Malgun Gothic" w:hAnsi="Calibri"/>
          <w:sz w:val="22"/>
          <w:szCs w:val="22"/>
        </w:rPr>
      </w:pPr>
      <w:r w:rsidRPr="0020577D">
        <w:rPr>
          <w:rFonts w:eastAsia="Batang"/>
        </w:rPr>
        <w:t>9.2.3.69</w:t>
      </w:r>
      <w:r w:rsidRPr="00714B4F">
        <w:rPr>
          <w:rFonts w:ascii="Calibri" w:eastAsia="Malgun Gothic" w:hAnsi="Calibri"/>
          <w:sz w:val="22"/>
          <w:szCs w:val="22"/>
        </w:rPr>
        <w:tab/>
      </w:r>
      <w:r>
        <w:t>PDU Session Aggregate Maximum Bit Rate</w:t>
      </w:r>
      <w:r>
        <w:tab/>
      </w:r>
      <w:r>
        <w:fldChar w:fldCharType="begin" w:fldLock="1"/>
      </w:r>
      <w:r>
        <w:instrText xml:space="preserve"> PAGEREF _Toc120032578 \h </w:instrText>
      </w:r>
      <w:r>
        <w:fldChar w:fldCharType="separate"/>
      </w:r>
      <w:r>
        <w:t>258</w:t>
      </w:r>
      <w:r>
        <w:fldChar w:fldCharType="end"/>
      </w:r>
    </w:p>
    <w:p w14:paraId="34A1D0F0" w14:textId="77777777" w:rsidR="008C2A11" w:rsidRPr="00714B4F" w:rsidRDefault="008C2A11">
      <w:pPr>
        <w:pStyle w:val="TOC4"/>
        <w:rPr>
          <w:rFonts w:ascii="Calibri" w:eastAsia="Malgun Gothic" w:hAnsi="Calibri"/>
          <w:sz w:val="22"/>
          <w:szCs w:val="22"/>
        </w:rPr>
      </w:pPr>
      <w:r>
        <w:rPr>
          <w:lang w:eastAsia="zh-CN"/>
        </w:rPr>
        <w:t>9.2.3.70</w:t>
      </w:r>
      <w:r w:rsidRPr="00714B4F">
        <w:rPr>
          <w:rFonts w:ascii="Calibri" w:eastAsia="Malgun Gothic" w:hAnsi="Calibri"/>
          <w:sz w:val="22"/>
          <w:szCs w:val="22"/>
        </w:rPr>
        <w:tab/>
      </w:r>
      <w:r>
        <w:rPr>
          <w:lang w:eastAsia="zh-CN"/>
        </w:rPr>
        <w:t>LCID</w:t>
      </w:r>
      <w:r>
        <w:tab/>
      </w:r>
      <w:r>
        <w:fldChar w:fldCharType="begin" w:fldLock="1"/>
      </w:r>
      <w:r>
        <w:instrText xml:space="preserve"> PAGEREF _Toc120032579 \h </w:instrText>
      </w:r>
      <w:r>
        <w:fldChar w:fldCharType="separate"/>
      </w:r>
      <w:r>
        <w:t>258</w:t>
      </w:r>
      <w:r>
        <w:fldChar w:fldCharType="end"/>
      </w:r>
    </w:p>
    <w:p w14:paraId="3ED94454" w14:textId="77777777" w:rsidR="008C2A11" w:rsidRPr="00714B4F" w:rsidRDefault="008C2A11">
      <w:pPr>
        <w:pStyle w:val="TOC4"/>
        <w:rPr>
          <w:rFonts w:ascii="Calibri" w:eastAsia="Malgun Gothic" w:hAnsi="Calibri"/>
          <w:sz w:val="22"/>
          <w:szCs w:val="22"/>
        </w:rPr>
      </w:pPr>
      <w:r>
        <w:rPr>
          <w:lang w:eastAsia="zh-CN"/>
        </w:rPr>
        <w:t>9.2.3.71</w:t>
      </w:r>
      <w:r w:rsidRPr="00714B4F">
        <w:rPr>
          <w:rFonts w:ascii="Calibri" w:eastAsia="Malgun Gothic" w:hAnsi="Calibri"/>
          <w:sz w:val="22"/>
          <w:szCs w:val="22"/>
        </w:rPr>
        <w:tab/>
      </w:r>
      <w:r>
        <w:rPr>
          <w:lang w:eastAsia="zh-CN"/>
        </w:rPr>
        <w:t>Duplication Activation</w:t>
      </w:r>
      <w:r>
        <w:tab/>
      </w:r>
      <w:r>
        <w:fldChar w:fldCharType="begin" w:fldLock="1"/>
      </w:r>
      <w:r>
        <w:instrText xml:space="preserve"> PAGEREF _Toc120032580 \h </w:instrText>
      </w:r>
      <w:r>
        <w:fldChar w:fldCharType="separate"/>
      </w:r>
      <w:r>
        <w:t>258</w:t>
      </w:r>
      <w:r>
        <w:fldChar w:fldCharType="end"/>
      </w:r>
    </w:p>
    <w:p w14:paraId="301F2CBF" w14:textId="77777777" w:rsidR="008C2A11" w:rsidRPr="00714B4F" w:rsidRDefault="008C2A11">
      <w:pPr>
        <w:pStyle w:val="TOC4"/>
        <w:rPr>
          <w:rFonts w:ascii="Calibri" w:eastAsia="Malgun Gothic" w:hAnsi="Calibri"/>
          <w:sz w:val="22"/>
          <w:szCs w:val="22"/>
        </w:rPr>
      </w:pPr>
      <w:r>
        <w:rPr>
          <w:lang w:eastAsia="zh-CN"/>
        </w:rPr>
        <w:t>9.2.3.72</w:t>
      </w:r>
      <w:r w:rsidRPr="00714B4F">
        <w:rPr>
          <w:rFonts w:ascii="Calibri" w:eastAsia="Malgun Gothic" w:hAnsi="Calibri"/>
          <w:sz w:val="22"/>
          <w:szCs w:val="22"/>
        </w:rPr>
        <w:tab/>
      </w:r>
      <w:r>
        <w:rPr>
          <w:lang w:eastAsia="zh-CN"/>
        </w:rPr>
        <w:t>RRC Config Indication</w:t>
      </w:r>
      <w:r>
        <w:tab/>
      </w:r>
      <w:r>
        <w:fldChar w:fldCharType="begin" w:fldLock="1"/>
      </w:r>
      <w:r>
        <w:instrText xml:space="preserve"> PAGEREF _Toc120032581 \h </w:instrText>
      </w:r>
      <w:r>
        <w:fldChar w:fldCharType="separate"/>
      </w:r>
      <w:r>
        <w:t>258</w:t>
      </w:r>
      <w:r>
        <w:fldChar w:fldCharType="end"/>
      </w:r>
    </w:p>
    <w:p w14:paraId="37047A3F" w14:textId="77777777" w:rsidR="008C2A11" w:rsidRPr="00714B4F" w:rsidRDefault="008C2A11">
      <w:pPr>
        <w:pStyle w:val="TOC4"/>
        <w:rPr>
          <w:rFonts w:ascii="Calibri" w:eastAsia="Malgun Gothic" w:hAnsi="Calibri"/>
          <w:sz w:val="22"/>
          <w:szCs w:val="22"/>
        </w:rPr>
      </w:pPr>
      <w:r w:rsidRPr="0020577D">
        <w:rPr>
          <w:rFonts w:eastAsia="Malgun Gothic"/>
        </w:rPr>
        <w:t>9.2.3.73</w:t>
      </w:r>
      <w:r w:rsidRPr="00714B4F">
        <w:rPr>
          <w:rFonts w:ascii="Calibri" w:eastAsia="Malgun Gothic" w:hAnsi="Calibri"/>
          <w:sz w:val="22"/>
          <w:szCs w:val="22"/>
        </w:rPr>
        <w:tab/>
      </w:r>
      <w:r w:rsidRPr="0020577D">
        <w:rPr>
          <w:rFonts w:eastAsia="Malgun Gothic"/>
        </w:rPr>
        <w:t>Maximum Integrity Protected Data Rate</w:t>
      </w:r>
      <w:r>
        <w:tab/>
      </w:r>
      <w:r>
        <w:fldChar w:fldCharType="begin" w:fldLock="1"/>
      </w:r>
      <w:r>
        <w:instrText xml:space="preserve"> PAGEREF _Toc120032582 \h </w:instrText>
      </w:r>
      <w:r>
        <w:fldChar w:fldCharType="separate"/>
      </w:r>
      <w:r>
        <w:t>258</w:t>
      </w:r>
      <w:r>
        <w:fldChar w:fldCharType="end"/>
      </w:r>
    </w:p>
    <w:p w14:paraId="41D29B14" w14:textId="77777777" w:rsidR="008C2A11" w:rsidRPr="00714B4F" w:rsidRDefault="008C2A11">
      <w:pPr>
        <w:pStyle w:val="TOC4"/>
        <w:rPr>
          <w:rFonts w:ascii="Calibri" w:eastAsia="Malgun Gothic" w:hAnsi="Calibri"/>
          <w:sz w:val="22"/>
          <w:szCs w:val="22"/>
        </w:rPr>
      </w:pPr>
      <w:r w:rsidRPr="0020577D">
        <w:rPr>
          <w:rFonts w:eastAsia="Malgun Gothic"/>
        </w:rPr>
        <w:t>9.2.3.74</w:t>
      </w:r>
      <w:r w:rsidRPr="00714B4F">
        <w:rPr>
          <w:rFonts w:ascii="Calibri" w:eastAsia="Malgun Gothic" w:hAnsi="Calibri"/>
          <w:sz w:val="22"/>
          <w:szCs w:val="22"/>
        </w:rPr>
        <w:tab/>
      </w:r>
      <w:r w:rsidRPr="0020577D">
        <w:rPr>
          <w:rFonts w:eastAsia="Malgun Gothic"/>
        </w:rPr>
        <w:t>PDCP Change Indication</w:t>
      </w:r>
      <w:r>
        <w:tab/>
      </w:r>
      <w:r>
        <w:fldChar w:fldCharType="begin" w:fldLock="1"/>
      </w:r>
      <w:r>
        <w:instrText xml:space="preserve"> PAGEREF _Toc120032583 \h </w:instrText>
      </w:r>
      <w:r>
        <w:fldChar w:fldCharType="separate"/>
      </w:r>
      <w:r>
        <w:t>259</w:t>
      </w:r>
      <w:r>
        <w:fldChar w:fldCharType="end"/>
      </w:r>
    </w:p>
    <w:p w14:paraId="47942016" w14:textId="77777777" w:rsidR="008C2A11" w:rsidRPr="00714B4F" w:rsidRDefault="008C2A11">
      <w:pPr>
        <w:pStyle w:val="TOC4"/>
        <w:rPr>
          <w:rFonts w:ascii="Calibri" w:eastAsia="Malgun Gothic" w:hAnsi="Calibri"/>
          <w:sz w:val="22"/>
          <w:szCs w:val="22"/>
        </w:rPr>
      </w:pPr>
      <w:r w:rsidRPr="0020577D">
        <w:rPr>
          <w:rFonts w:eastAsia="Malgun Gothic"/>
        </w:rPr>
        <w:t>9.2.3.75</w:t>
      </w:r>
      <w:r w:rsidRPr="00714B4F">
        <w:rPr>
          <w:rFonts w:ascii="Calibri" w:eastAsia="Malgun Gothic" w:hAnsi="Calibri"/>
          <w:sz w:val="22"/>
          <w:szCs w:val="22"/>
        </w:rPr>
        <w:tab/>
      </w:r>
      <w:r w:rsidRPr="0020577D">
        <w:rPr>
          <w:rFonts w:eastAsia="Malgun Gothic"/>
        </w:rPr>
        <w:t>UL Configuration</w:t>
      </w:r>
      <w:r>
        <w:tab/>
      </w:r>
      <w:r>
        <w:fldChar w:fldCharType="begin" w:fldLock="1"/>
      </w:r>
      <w:r>
        <w:instrText xml:space="preserve"> PAGEREF _Toc120032584 \h </w:instrText>
      </w:r>
      <w:r>
        <w:fldChar w:fldCharType="separate"/>
      </w:r>
      <w:r>
        <w:t>259</w:t>
      </w:r>
      <w:r>
        <w:fldChar w:fldCharType="end"/>
      </w:r>
    </w:p>
    <w:p w14:paraId="189FD352" w14:textId="77777777" w:rsidR="008C2A11" w:rsidRPr="00714B4F" w:rsidRDefault="008C2A11">
      <w:pPr>
        <w:pStyle w:val="TOC4"/>
        <w:rPr>
          <w:rFonts w:ascii="Calibri" w:eastAsia="Malgun Gothic" w:hAnsi="Calibri"/>
          <w:sz w:val="22"/>
          <w:szCs w:val="22"/>
        </w:rPr>
      </w:pPr>
      <w:r>
        <w:t>9.2.3.76</w:t>
      </w:r>
      <w:r w:rsidRPr="00714B4F">
        <w:rPr>
          <w:rFonts w:ascii="Calibri" w:eastAsia="Malgun Gothic" w:hAnsi="Calibri"/>
          <w:sz w:val="22"/>
          <w:szCs w:val="22"/>
        </w:rPr>
        <w:tab/>
      </w:r>
      <w:r>
        <w:t>UP Transport Parameters</w:t>
      </w:r>
      <w:r>
        <w:tab/>
      </w:r>
      <w:r>
        <w:fldChar w:fldCharType="begin" w:fldLock="1"/>
      </w:r>
      <w:r>
        <w:instrText xml:space="preserve"> PAGEREF _Toc120032585 \h </w:instrText>
      </w:r>
      <w:r>
        <w:fldChar w:fldCharType="separate"/>
      </w:r>
      <w:r>
        <w:t>259</w:t>
      </w:r>
      <w:r>
        <w:fldChar w:fldCharType="end"/>
      </w:r>
    </w:p>
    <w:p w14:paraId="467AB6C6" w14:textId="77777777" w:rsidR="008C2A11" w:rsidRPr="00714B4F" w:rsidRDefault="008C2A11">
      <w:pPr>
        <w:pStyle w:val="TOC4"/>
        <w:rPr>
          <w:rFonts w:ascii="Calibri" w:eastAsia="Malgun Gothic" w:hAnsi="Calibri"/>
          <w:sz w:val="22"/>
          <w:szCs w:val="22"/>
        </w:rPr>
      </w:pPr>
      <w:r>
        <w:t>9.2.3.77</w:t>
      </w:r>
      <w:r w:rsidRPr="00714B4F">
        <w:rPr>
          <w:rFonts w:ascii="Calibri" w:eastAsia="Malgun Gothic" w:hAnsi="Calibri"/>
          <w:sz w:val="22"/>
          <w:szCs w:val="22"/>
        </w:rPr>
        <w:tab/>
      </w:r>
      <w:r>
        <w:t>Desired Activity Notification Level</w:t>
      </w:r>
      <w:r>
        <w:tab/>
      </w:r>
      <w:r>
        <w:fldChar w:fldCharType="begin" w:fldLock="1"/>
      </w:r>
      <w:r>
        <w:instrText xml:space="preserve"> PAGEREF _Toc120032586 \h </w:instrText>
      </w:r>
      <w:r>
        <w:fldChar w:fldCharType="separate"/>
      </w:r>
      <w:r>
        <w:t>260</w:t>
      </w:r>
      <w:r>
        <w:fldChar w:fldCharType="end"/>
      </w:r>
    </w:p>
    <w:p w14:paraId="6CC2966E" w14:textId="77777777" w:rsidR="008C2A11" w:rsidRPr="00714B4F" w:rsidRDefault="008C2A11">
      <w:pPr>
        <w:pStyle w:val="TOC4"/>
        <w:rPr>
          <w:rFonts w:ascii="Calibri" w:eastAsia="Malgun Gothic" w:hAnsi="Calibri"/>
          <w:sz w:val="22"/>
          <w:szCs w:val="22"/>
        </w:rPr>
      </w:pPr>
      <w:r>
        <w:t>9.2.3.78</w:t>
      </w:r>
      <w:r w:rsidRPr="00714B4F">
        <w:rPr>
          <w:rFonts w:ascii="Calibri" w:eastAsia="Malgun Gothic" w:hAnsi="Calibri"/>
          <w:sz w:val="22"/>
          <w:szCs w:val="22"/>
        </w:rPr>
        <w:tab/>
      </w:r>
      <w:r>
        <w:t>Number of DRB IDs</w:t>
      </w:r>
      <w:r>
        <w:tab/>
      </w:r>
      <w:r>
        <w:fldChar w:fldCharType="begin" w:fldLock="1"/>
      </w:r>
      <w:r>
        <w:instrText xml:space="preserve"> PAGEREF _Toc120032587 \h </w:instrText>
      </w:r>
      <w:r>
        <w:fldChar w:fldCharType="separate"/>
      </w:r>
      <w:r>
        <w:t>260</w:t>
      </w:r>
      <w:r>
        <w:fldChar w:fldCharType="end"/>
      </w:r>
    </w:p>
    <w:p w14:paraId="0011E543" w14:textId="77777777" w:rsidR="008C2A11" w:rsidRPr="00714B4F" w:rsidRDefault="008C2A11">
      <w:pPr>
        <w:pStyle w:val="TOC4"/>
        <w:rPr>
          <w:rFonts w:ascii="Calibri" w:eastAsia="Malgun Gothic" w:hAnsi="Calibri"/>
          <w:sz w:val="22"/>
          <w:szCs w:val="22"/>
        </w:rPr>
      </w:pPr>
      <w:r w:rsidRPr="0020577D">
        <w:rPr>
          <w:rFonts w:eastAsia="Malgun Gothic"/>
        </w:rPr>
        <w:t>9.2.3.79</w:t>
      </w:r>
      <w:r w:rsidRPr="00714B4F">
        <w:rPr>
          <w:rFonts w:ascii="Calibri" w:eastAsia="Malgun Gothic" w:hAnsi="Calibri"/>
          <w:sz w:val="22"/>
          <w:szCs w:val="22"/>
        </w:rPr>
        <w:tab/>
      </w:r>
      <w:r w:rsidRPr="0020577D">
        <w:rPr>
          <w:rFonts w:eastAsia="Malgun Gothic"/>
        </w:rPr>
        <w:t>QoS Flow Mapping Indication</w:t>
      </w:r>
      <w:r>
        <w:tab/>
      </w:r>
      <w:r>
        <w:fldChar w:fldCharType="begin" w:fldLock="1"/>
      </w:r>
      <w:r>
        <w:instrText xml:space="preserve"> PAGEREF _Toc120032588 \h </w:instrText>
      </w:r>
      <w:r>
        <w:fldChar w:fldCharType="separate"/>
      </w:r>
      <w:r>
        <w:t>260</w:t>
      </w:r>
      <w:r>
        <w:fldChar w:fldCharType="end"/>
      </w:r>
    </w:p>
    <w:p w14:paraId="4994F303" w14:textId="77777777" w:rsidR="008C2A11" w:rsidRPr="00714B4F" w:rsidRDefault="008C2A11">
      <w:pPr>
        <w:pStyle w:val="TOC4"/>
        <w:rPr>
          <w:rFonts w:ascii="Calibri" w:eastAsia="Malgun Gothic" w:hAnsi="Calibri"/>
          <w:sz w:val="22"/>
          <w:szCs w:val="22"/>
        </w:rPr>
      </w:pPr>
      <w:r>
        <w:t>9.2.3.80</w:t>
      </w:r>
      <w:r w:rsidRPr="00714B4F">
        <w:rPr>
          <w:rFonts w:ascii="Calibri" w:eastAsia="Malgun Gothic" w:hAnsi="Calibri"/>
          <w:sz w:val="22"/>
          <w:szCs w:val="22"/>
        </w:rPr>
        <w:tab/>
      </w:r>
      <w:r>
        <w:t>RLC Status</w:t>
      </w:r>
      <w:r>
        <w:tab/>
      </w:r>
      <w:r>
        <w:fldChar w:fldCharType="begin" w:fldLock="1"/>
      </w:r>
      <w:r>
        <w:instrText xml:space="preserve"> PAGEREF _Toc120032589 \h </w:instrText>
      </w:r>
      <w:r>
        <w:fldChar w:fldCharType="separate"/>
      </w:r>
      <w:r>
        <w:t>260</w:t>
      </w:r>
      <w:r>
        <w:fldChar w:fldCharType="end"/>
      </w:r>
    </w:p>
    <w:p w14:paraId="723B925B" w14:textId="77777777" w:rsidR="008C2A11" w:rsidRPr="00714B4F" w:rsidRDefault="008C2A11">
      <w:pPr>
        <w:pStyle w:val="TOC4"/>
        <w:rPr>
          <w:rFonts w:ascii="Calibri" w:eastAsia="Malgun Gothic" w:hAnsi="Calibri"/>
          <w:sz w:val="22"/>
          <w:szCs w:val="22"/>
        </w:rPr>
      </w:pPr>
      <w:r w:rsidRPr="0020577D">
        <w:rPr>
          <w:rFonts w:eastAsia="Batang"/>
        </w:rPr>
        <w:t>9.2.3.81</w:t>
      </w:r>
      <w:r w:rsidRPr="00714B4F">
        <w:rPr>
          <w:rFonts w:ascii="Calibri" w:eastAsia="Malgun Gothic" w:hAnsi="Calibri"/>
          <w:sz w:val="22"/>
          <w:szCs w:val="22"/>
        </w:rPr>
        <w:tab/>
      </w:r>
      <w:r>
        <w:t>Expected UE Behaviour</w:t>
      </w:r>
      <w:r>
        <w:tab/>
      </w:r>
      <w:r>
        <w:fldChar w:fldCharType="begin" w:fldLock="1"/>
      </w:r>
      <w:r>
        <w:instrText xml:space="preserve"> PAGEREF _Toc120032590 \h </w:instrText>
      </w:r>
      <w:r>
        <w:fldChar w:fldCharType="separate"/>
      </w:r>
      <w:r>
        <w:t>261</w:t>
      </w:r>
      <w:r>
        <w:fldChar w:fldCharType="end"/>
      </w:r>
    </w:p>
    <w:p w14:paraId="726A937C" w14:textId="77777777" w:rsidR="008C2A11" w:rsidRPr="00714B4F" w:rsidRDefault="008C2A11">
      <w:pPr>
        <w:pStyle w:val="TOC4"/>
        <w:rPr>
          <w:rFonts w:ascii="Calibri" w:eastAsia="Malgun Gothic" w:hAnsi="Calibri"/>
          <w:sz w:val="22"/>
          <w:szCs w:val="22"/>
        </w:rPr>
      </w:pPr>
      <w:r w:rsidRPr="0020577D">
        <w:rPr>
          <w:rFonts w:eastAsia="Batang"/>
        </w:rPr>
        <w:t>9.2.3.82</w:t>
      </w:r>
      <w:r w:rsidRPr="00714B4F">
        <w:rPr>
          <w:rFonts w:ascii="Calibri" w:eastAsia="Malgun Gothic" w:hAnsi="Calibri"/>
          <w:sz w:val="22"/>
          <w:szCs w:val="22"/>
        </w:rPr>
        <w:tab/>
      </w:r>
      <w:r>
        <w:t>Expected UE Activity Behaviour</w:t>
      </w:r>
      <w:r>
        <w:tab/>
      </w:r>
      <w:r>
        <w:fldChar w:fldCharType="begin" w:fldLock="1"/>
      </w:r>
      <w:r>
        <w:instrText xml:space="preserve"> PAGEREF _Toc120032591 \h </w:instrText>
      </w:r>
      <w:r>
        <w:fldChar w:fldCharType="separate"/>
      </w:r>
      <w:r>
        <w:t>261</w:t>
      </w:r>
      <w:r>
        <w:fldChar w:fldCharType="end"/>
      </w:r>
    </w:p>
    <w:p w14:paraId="7DA8E192" w14:textId="77777777" w:rsidR="008C2A11" w:rsidRPr="00714B4F" w:rsidRDefault="008C2A11">
      <w:pPr>
        <w:pStyle w:val="TOC4"/>
        <w:rPr>
          <w:rFonts w:ascii="Calibri" w:eastAsia="Malgun Gothic" w:hAnsi="Calibri"/>
          <w:sz w:val="22"/>
          <w:szCs w:val="22"/>
        </w:rPr>
      </w:pPr>
      <w:r w:rsidRPr="0020577D">
        <w:rPr>
          <w:rFonts w:eastAsia="Batang"/>
        </w:rPr>
        <w:t>9.2.3.83</w:t>
      </w:r>
      <w:r w:rsidRPr="00714B4F">
        <w:rPr>
          <w:rFonts w:ascii="Calibri" w:eastAsia="Malgun Gothic" w:hAnsi="Calibri"/>
          <w:sz w:val="22"/>
          <w:szCs w:val="22"/>
        </w:rPr>
        <w:tab/>
      </w:r>
      <w:r w:rsidRPr="0020577D">
        <w:rPr>
          <w:rFonts w:eastAsia="Batang"/>
        </w:rPr>
        <w:t>AMF Region Information</w:t>
      </w:r>
      <w:r>
        <w:tab/>
      </w:r>
      <w:r>
        <w:fldChar w:fldCharType="begin" w:fldLock="1"/>
      </w:r>
      <w:r>
        <w:instrText xml:space="preserve"> PAGEREF _Toc120032592 \h </w:instrText>
      </w:r>
      <w:r>
        <w:fldChar w:fldCharType="separate"/>
      </w:r>
      <w:r>
        <w:t>262</w:t>
      </w:r>
      <w:r>
        <w:fldChar w:fldCharType="end"/>
      </w:r>
    </w:p>
    <w:p w14:paraId="52E2A309" w14:textId="77777777" w:rsidR="008C2A11" w:rsidRPr="00714B4F" w:rsidRDefault="008C2A11">
      <w:pPr>
        <w:pStyle w:val="TOC4"/>
        <w:rPr>
          <w:rFonts w:ascii="Calibri" w:eastAsia="Malgun Gothic" w:hAnsi="Calibri"/>
          <w:sz w:val="22"/>
          <w:szCs w:val="22"/>
        </w:rPr>
      </w:pPr>
      <w:r>
        <w:t>9.2.3.84</w:t>
      </w:r>
      <w:r w:rsidRPr="00714B4F">
        <w:rPr>
          <w:rFonts w:ascii="Calibri" w:eastAsia="Malgun Gothic" w:hAnsi="Calibri"/>
          <w:sz w:val="22"/>
          <w:szCs w:val="22"/>
        </w:rPr>
        <w:tab/>
      </w:r>
      <w:r>
        <w:t>TNL Association Usage</w:t>
      </w:r>
      <w:r>
        <w:tab/>
      </w:r>
      <w:r>
        <w:fldChar w:fldCharType="begin" w:fldLock="1"/>
      </w:r>
      <w:r>
        <w:instrText xml:space="preserve"> PAGEREF _Toc120032593 \h </w:instrText>
      </w:r>
      <w:r>
        <w:fldChar w:fldCharType="separate"/>
      </w:r>
      <w:r>
        <w:t>262</w:t>
      </w:r>
      <w:r>
        <w:fldChar w:fldCharType="end"/>
      </w:r>
    </w:p>
    <w:p w14:paraId="5B9579FE" w14:textId="77777777" w:rsidR="008C2A11" w:rsidRPr="00714B4F" w:rsidRDefault="008C2A11">
      <w:pPr>
        <w:pStyle w:val="TOC4"/>
        <w:rPr>
          <w:rFonts w:ascii="Calibri" w:eastAsia="Malgun Gothic" w:hAnsi="Calibri"/>
          <w:sz w:val="22"/>
          <w:szCs w:val="22"/>
        </w:rPr>
      </w:pPr>
      <w:r w:rsidRPr="0020577D">
        <w:rPr>
          <w:rFonts w:eastAsia="Batang"/>
        </w:rPr>
        <w:t>9.2.3.85</w:t>
      </w:r>
      <w:r w:rsidRPr="00714B4F">
        <w:rPr>
          <w:rFonts w:ascii="Calibri" w:eastAsia="Malgun Gothic" w:hAnsi="Calibri"/>
          <w:sz w:val="22"/>
          <w:szCs w:val="22"/>
        </w:rPr>
        <w:tab/>
      </w:r>
      <w:r>
        <w:t>Network Instance</w:t>
      </w:r>
      <w:r>
        <w:tab/>
      </w:r>
      <w:r>
        <w:fldChar w:fldCharType="begin" w:fldLock="1"/>
      </w:r>
      <w:r>
        <w:instrText xml:space="preserve"> PAGEREF _Toc120032594 \h </w:instrText>
      </w:r>
      <w:r>
        <w:fldChar w:fldCharType="separate"/>
      </w:r>
      <w:r>
        <w:t>262</w:t>
      </w:r>
      <w:r>
        <w:fldChar w:fldCharType="end"/>
      </w:r>
    </w:p>
    <w:p w14:paraId="1075EA6E" w14:textId="77777777" w:rsidR="008C2A11" w:rsidRPr="00714B4F" w:rsidRDefault="008C2A11">
      <w:pPr>
        <w:pStyle w:val="TOC4"/>
        <w:rPr>
          <w:rFonts w:ascii="Calibri" w:eastAsia="Malgun Gothic" w:hAnsi="Calibri"/>
          <w:sz w:val="22"/>
          <w:szCs w:val="22"/>
        </w:rPr>
      </w:pPr>
      <w:r>
        <w:rPr>
          <w:lang w:eastAsia="en-US"/>
        </w:rPr>
        <w:t>9.2.3.86</w:t>
      </w:r>
      <w:r w:rsidRPr="00714B4F">
        <w:rPr>
          <w:rFonts w:ascii="Calibri" w:eastAsia="Malgun Gothic" w:hAnsi="Calibri"/>
          <w:sz w:val="22"/>
          <w:szCs w:val="22"/>
        </w:rPr>
        <w:tab/>
      </w:r>
      <w:r>
        <w:rPr>
          <w:lang w:eastAsia="en-US"/>
        </w:rPr>
        <w:t>PDCP Duplication Configuration</w:t>
      </w:r>
      <w:r>
        <w:tab/>
      </w:r>
      <w:r>
        <w:fldChar w:fldCharType="begin" w:fldLock="1"/>
      </w:r>
      <w:r>
        <w:instrText xml:space="preserve"> PAGEREF _Toc120032595 \h </w:instrText>
      </w:r>
      <w:r>
        <w:fldChar w:fldCharType="separate"/>
      </w:r>
      <w:r>
        <w:t>263</w:t>
      </w:r>
      <w:r>
        <w:fldChar w:fldCharType="end"/>
      </w:r>
    </w:p>
    <w:p w14:paraId="16AF39AE" w14:textId="77777777" w:rsidR="008C2A11" w:rsidRPr="00714B4F" w:rsidRDefault="008C2A11">
      <w:pPr>
        <w:pStyle w:val="TOC4"/>
        <w:rPr>
          <w:rFonts w:ascii="Calibri" w:eastAsia="Malgun Gothic" w:hAnsi="Calibri"/>
          <w:sz w:val="22"/>
          <w:szCs w:val="22"/>
        </w:rPr>
      </w:pPr>
      <w:r w:rsidRPr="0020577D">
        <w:rPr>
          <w:rFonts w:eastAsia="MS Mincho"/>
        </w:rPr>
        <w:t>9.2.3.87</w:t>
      </w:r>
      <w:r w:rsidRPr="00714B4F">
        <w:rPr>
          <w:rFonts w:ascii="Calibri" w:eastAsia="Malgun Gothic" w:hAnsi="Calibri"/>
          <w:sz w:val="22"/>
          <w:szCs w:val="22"/>
        </w:rPr>
        <w:tab/>
      </w:r>
      <w:r w:rsidRPr="0020577D">
        <w:rPr>
          <w:rFonts w:eastAsia="MS Mincho"/>
        </w:rPr>
        <w:t>Secondary RAT Usage Information</w:t>
      </w:r>
      <w:r>
        <w:tab/>
      </w:r>
      <w:r>
        <w:fldChar w:fldCharType="begin" w:fldLock="1"/>
      </w:r>
      <w:r>
        <w:instrText xml:space="preserve"> PAGEREF _Toc120032596 \h </w:instrText>
      </w:r>
      <w:r>
        <w:fldChar w:fldCharType="separate"/>
      </w:r>
      <w:r>
        <w:t>263</w:t>
      </w:r>
      <w:r>
        <w:fldChar w:fldCharType="end"/>
      </w:r>
    </w:p>
    <w:p w14:paraId="5B449922" w14:textId="77777777" w:rsidR="008C2A11" w:rsidRPr="00714B4F" w:rsidRDefault="008C2A11">
      <w:pPr>
        <w:pStyle w:val="TOC4"/>
        <w:rPr>
          <w:rFonts w:ascii="Calibri" w:eastAsia="Malgun Gothic" w:hAnsi="Calibri"/>
          <w:sz w:val="22"/>
          <w:szCs w:val="22"/>
        </w:rPr>
      </w:pPr>
      <w:r w:rsidRPr="0020577D">
        <w:rPr>
          <w:rFonts w:eastAsia="MS Mincho"/>
        </w:rPr>
        <w:t>9.2.3.88</w:t>
      </w:r>
      <w:r w:rsidRPr="00714B4F">
        <w:rPr>
          <w:rFonts w:ascii="Calibri" w:eastAsia="Malgun Gothic" w:hAnsi="Calibri"/>
          <w:sz w:val="22"/>
          <w:szCs w:val="22"/>
        </w:rPr>
        <w:tab/>
      </w:r>
      <w:r w:rsidRPr="0020577D">
        <w:rPr>
          <w:rFonts w:eastAsia="MS Mincho"/>
        </w:rPr>
        <w:t>Volume Timed Report List</w:t>
      </w:r>
      <w:r>
        <w:tab/>
      </w:r>
      <w:r>
        <w:fldChar w:fldCharType="begin" w:fldLock="1"/>
      </w:r>
      <w:r>
        <w:instrText xml:space="preserve"> PAGEREF _Toc120032597 \h </w:instrText>
      </w:r>
      <w:r>
        <w:fldChar w:fldCharType="separate"/>
      </w:r>
      <w:r>
        <w:t>263</w:t>
      </w:r>
      <w:r>
        <w:fldChar w:fldCharType="end"/>
      </w:r>
    </w:p>
    <w:p w14:paraId="71B38DC8" w14:textId="77777777" w:rsidR="008C2A11" w:rsidRPr="00714B4F" w:rsidRDefault="008C2A11">
      <w:pPr>
        <w:pStyle w:val="TOC4"/>
        <w:rPr>
          <w:rFonts w:ascii="Calibri" w:eastAsia="Malgun Gothic" w:hAnsi="Calibri"/>
          <w:sz w:val="22"/>
          <w:szCs w:val="22"/>
        </w:rPr>
      </w:pPr>
      <w:r>
        <w:t>9.2.3.89</w:t>
      </w:r>
      <w:r w:rsidRPr="00714B4F">
        <w:rPr>
          <w:rFonts w:ascii="Calibri" w:eastAsia="Malgun Gothic" w:hAnsi="Calibri"/>
          <w:sz w:val="22"/>
          <w:szCs w:val="22"/>
        </w:rPr>
        <w:tab/>
      </w:r>
      <w:r>
        <w:t>Maximum IP Rate</w:t>
      </w:r>
      <w:r>
        <w:tab/>
      </w:r>
      <w:r>
        <w:fldChar w:fldCharType="begin" w:fldLock="1"/>
      </w:r>
      <w:r>
        <w:instrText xml:space="preserve"> PAGEREF _Toc120032598 \h </w:instrText>
      </w:r>
      <w:r>
        <w:fldChar w:fldCharType="separate"/>
      </w:r>
      <w:r>
        <w:t>264</w:t>
      </w:r>
      <w:r>
        <w:fldChar w:fldCharType="end"/>
      </w:r>
    </w:p>
    <w:p w14:paraId="10532918" w14:textId="77777777" w:rsidR="008C2A11" w:rsidRPr="00714B4F" w:rsidRDefault="008C2A11">
      <w:pPr>
        <w:pStyle w:val="TOC4"/>
        <w:rPr>
          <w:rFonts w:ascii="Calibri" w:eastAsia="Malgun Gothic" w:hAnsi="Calibri"/>
          <w:sz w:val="22"/>
          <w:szCs w:val="22"/>
        </w:rPr>
      </w:pPr>
      <w:r w:rsidRPr="0020577D">
        <w:rPr>
          <w:rFonts w:eastAsia="Arial"/>
        </w:rPr>
        <w:t>9.2.3.90</w:t>
      </w:r>
      <w:r w:rsidRPr="00714B4F">
        <w:rPr>
          <w:rFonts w:ascii="Calibri" w:eastAsia="Malgun Gothic" w:hAnsi="Calibri"/>
          <w:sz w:val="22"/>
          <w:szCs w:val="22"/>
        </w:rPr>
        <w:tab/>
      </w:r>
      <w:r w:rsidRPr="0020577D">
        <w:rPr>
          <w:rFonts w:eastAsia="Arial"/>
        </w:rPr>
        <w:t>UL Forwarding</w:t>
      </w:r>
      <w:r>
        <w:tab/>
      </w:r>
      <w:r>
        <w:fldChar w:fldCharType="begin" w:fldLock="1"/>
      </w:r>
      <w:r>
        <w:instrText xml:space="preserve"> PAGEREF _Toc120032599 \h </w:instrText>
      </w:r>
      <w:r>
        <w:fldChar w:fldCharType="separate"/>
      </w:r>
      <w:r>
        <w:t>264</w:t>
      </w:r>
      <w:r>
        <w:fldChar w:fldCharType="end"/>
      </w:r>
    </w:p>
    <w:p w14:paraId="615C45DF" w14:textId="77777777" w:rsidR="008C2A11" w:rsidRPr="00714B4F" w:rsidRDefault="008C2A11">
      <w:pPr>
        <w:pStyle w:val="TOC4"/>
        <w:rPr>
          <w:rFonts w:ascii="Calibri" w:eastAsia="Malgun Gothic" w:hAnsi="Calibri"/>
          <w:sz w:val="22"/>
          <w:szCs w:val="22"/>
        </w:rPr>
      </w:pPr>
      <w:r w:rsidRPr="0020577D">
        <w:rPr>
          <w:rFonts w:eastAsia="Batang"/>
        </w:rPr>
        <w:t>9.2.3.91</w:t>
      </w:r>
      <w:r w:rsidRPr="00714B4F">
        <w:rPr>
          <w:rFonts w:ascii="Calibri" w:eastAsia="Malgun Gothic" w:hAnsi="Calibri"/>
          <w:sz w:val="22"/>
          <w:szCs w:val="22"/>
        </w:rPr>
        <w:tab/>
      </w:r>
      <w:r>
        <w:t>UE Radio Capability for Paging</w:t>
      </w:r>
      <w:r>
        <w:tab/>
      </w:r>
      <w:r>
        <w:fldChar w:fldCharType="begin" w:fldLock="1"/>
      </w:r>
      <w:r>
        <w:instrText xml:space="preserve"> PAGEREF _Toc120032600 \h </w:instrText>
      </w:r>
      <w:r>
        <w:fldChar w:fldCharType="separate"/>
      </w:r>
      <w:r>
        <w:t>264</w:t>
      </w:r>
      <w:r>
        <w:fldChar w:fldCharType="end"/>
      </w:r>
    </w:p>
    <w:p w14:paraId="2BF17925" w14:textId="77777777" w:rsidR="008C2A11" w:rsidRPr="00714B4F" w:rsidRDefault="008C2A11">
      <w:pPr>
        <w:pStyle w:val="TOC4"/>
        <w:rPr>
          <w:rFonts w:ascii="Calibri" w:eastAsia="Malgun Gothic" w:hAnsi="Calibri"/>
          <w:sz w:val="22"/>
          <w:szCs w:val="22"/>
        </w:rPr>
      </w:pPr>
      <w:r>
        <w:t>9.2.3.92</w:t>
      </w:r>
      <w:r w:rsidRPr="00714B4F">
        <w:rPr>
          <w:rFonts w:ascii="Calibri" w:eastAsia="Malgun Gothic" w:hAnsi="Calibri"/>
          <w:sz w:val="22"/>
          <w:szCs w:val="22"/>
        </w:rPr>
        <w:tab/>
      </w:r>
      <w:r>
        <w:t>Common Network Instance</w:t>
      </w:r>
      <w:r>
        <w:tab/>
      </w:r>
      <w:r>
        <w:fldChar w:fldCharType="begin" w:fldLock="1"/>
      </w:r>
      <w:r>
        <w:instrText xml:space="preserve"> PAGEREF _Toc120032601 \h </w:instrText>
      </w:r>
      <w:r>
        <w:fldChar w:fldCharType="separate"/>
      </w:r>
      <w:r>
        <w:t>265</w:t>
      </w:r>
      <w:r>
        <w:fldChar w:fldCharType="end"/>
      </w:r>
    </w:p>
    <w:p w14:paraId="69C140F4" w14:textId="77777777" w:rsidR="008C2A11" w:rsidRPr="00714B4F" w:rsidRDefault="008C2A11">
      <w:pPr>
        <w:pStyle w:val="TOC4"/>
        <w:rPr>
          <w:rFonts w:ascii="Calibri" w:eastAsia="Malgun Gothic" w:hAnsi="Calibri"/>
          <w:sz w:val="22"/>
          <w:szCs w:val="22"/>
        </w:rPr>
      </w:pPr>
      <w:r>
        <w:t>9.2.3.93</w:t>
      </w:r>
      <w:r w:rsidRPr="00714B4F">
        <w:rPr>
          <w:rFonts w:ascii="Calibri" w:eastAsia="Malgun Gothic" w:hAnsi="Calibri"/>
          <w:sz w:val="22"/>
          <w:szCs w:val="22"/>
        </w:rPr>
        <w:tab/>
      </w:r>
      <w:r>
        <w:t>Default DRB Allowed</w:t>
      </w:r>
      <w:r>
        <w:tab/>
      </w:r>
      <w:r>
        <w:fldChar w:fldCharType="begin" w:fldLock="1"/>
      </w:r>
      <w:r>
        <w:instrText xml:space="preserve"> PAGEREF _Toc120032602 \h </w:instrText>
      </w:r>
      <w:r>
        <w:fldChar w:fldCharType="separate"/>
      </w:r>
      <w:r>
        <w:t>265</w:t>
      </w:r>
      <w:r>
        <w:fldChar w:fldCharType="end"/>
      </w:r>
    </w:p>
    <w:p w14:paraId="35E5B98B" w14:textId="77777777" w:rsidR="008C2A11" w:rsidRPr="00714B4F" w:rsidRDefault="008C2A11">
      <w:pPr>
        <w:pStyle w:val="TOC4"/>
        <w:rPr>
          <w:rFonts w:ascii="Calibri" w:eastAsia="Malgun Gothic" w:hAnsi="Calibri"/>
          <w:sz w:val="22"/>
          <w:szCs w:val="22"/>
        </w:rPr>
      </w:pPr>
      <w:r>
        <w:t>9.2.3.94</w:t>
      </w:r>
      <w:r w:rsidRPr="00714B4F">
        <w:rPr>
          <w:rFonts w:ascii="Calibri" w:eastAsia="Malgun Gothic" w:hAnsi="Calibri"/>
          <w:sz w:val="22"/>
          <w:szCs w:val="22"/>
        </w:rPr>
        <w:tab/>
      </w:r>
      <w:r>
        <w:t>Split Session Indicator</w:t>
      </w:r>
      <w:r>
        <w:tab/>
      </w:r>
      <w:r>
        <w:fldChar w:fldCharType="begin" w:fldLock="1"/>
      </w:r>
      <w:r>
        <w:instrText xml:space="preserve"> PAGEREF _Toc120032603 \h </w:instrText>
      </w:r>
      <w:r>
        <w:fldChar w:fldCharType="separate"/>
      </w:r>
      <w:r>
        <w:t>265</w:t>
      </w:r>
      <w:r>
        <w:fldChar w:fldCharType="end"/>
      </w:r>
    </w:p>
    <w:p w14:paraId="490BC85C" w14:textId="77777777" w:rsidR="008C2A11" w:rsidRPr="00714B4F" w:rsidRDefault="008C2A11">
      <w:pPr>
        <w:pStyle w:val="TOC4"/>
        <w:rPr>
          <w:rFonts w:ascii="Calibri" w:eastAsia="Malgun Gothic" w:hAnsi="Calibri"/>
          <w:sz w:val="22"/>
          <w:szCs w:val="22"/>
        </w:rPr>
      </w:pPr>
      <w:r w:rsidRPr="0020577D">
        <w:rPr>
          <w:rFonts w:eastAsia="Arial"/>
        </w:rPr>
        <w:t>9.2.3.95</w:t>
      </w:r>
      <w:r w:rsidRPr="00714B4F">
        <w:rPr>
          <w:rFonts w:ascii="Calibri" w:eastAsia="Malgun Gothic" w:hAnsi="Calibri"/>
          <w:sz w:val="22"/>
          <w:szCs w:val="22"/>
        </w:rPr>
        <w:tab/>
      </w:r>
      <w:r w:rsidRPr="0020577D">
        <w:rPr>
          <w:rFonts w:eastAsia="Arial"/>
        </w:rPr>
        <w:t>UL Forwarding Proposal</w:t>
      </w:r>
      <w:r>
        <w:tab/>
      </w:r>
      <w:r>
        <w:fldChar w:fldCharType="begin" w:fldLock="1"/>
      </w:r>
      <w:r>
        <w:instrText xml:space="preserve"> PAGEREF _Toc120032604 \h </w:instrText>
      </w:r>
      <w:r>
        <w:fldChar w:fldCharType="separate"/>
      </w:r>
      <w:r>
        <w:t>265</w:t>
      </w:r>
      <w:r>
        <w:fldChar w:fldCharType="end"/>
      </w:r>
    </w:p>
    <w:p w14:paraId="64125A78" w14:textId="77777777" w:rsidR="008C2A11" w:rsidRPr="00714B4F" w:rsidRDefault="008C2A11">
      <w:pPr>
        <w:pStyle w:val="TOC4"/>
        <w:rPr>
          <w:rFonts w:ascii="Calibri" w:eastAsia="Malgun Gothic" w:hAnsi="Calibri"/>
          <w:sz w:val="22"/>
          <w:szCs w:val="22"/>
        </w:rPr>
      </w:pPr>
      <w:r>
        <w:t>9.2.3.96</w:t>
      </w:r>
      <w:r w:rsidRPr="00714B4F">
        <w:rPr>
          <w:rFonts w:ascii="Calibri" w:eastAsia="Malgun Gothic" w:hAnsi="Calibri"/>
          <w:sz w:val="22"/>
          <w:szCs w:val="22"/>
        </w:rPr>
        <w:tab/>
      </w:r>
      <w:r>
        <w:t>TNL Configuration Info</w:t>
      </w:r>
      <w:r>
        <w:tab/>
      </w:r>
      <w:r>
        <w:fldChar w:fldCharType="begin" w:fldLock="1"/>
      </w:r>
      <w:r>
        <w:instrText xml:space="preserve"> PAGEREF _Toc120032605 \h </w:instrText>
      </w:r>
      <w:r>
        <w:fldChar w:fldCharType="separate"/>
      </w:r>
      <w:r>
        <w:t>265</w:t>
      </w:r>
      <w:r>
        <w:fldChar w:fldCharType="end"/>
      </w:r>
    </w:p>
    <w:p w14:paraId="2F25A0C3" w14:textId="77777777" w:rsidR="008C2A11" w:rsidRPr="00714B4F" w:rsidRDefault="008C2A11">
      <w:pPr>
        <w:pStyle w:val="TOC4"/>
        <w:rPr>
          <w:rFonts w:ascii="Calibri" w:eastAsia="Malgun Gothic" w:hAnsi="Calibri"/>
          <w:sz w:val="22"/>
          <w:szCs w:val="22"/>
        </w:rPr>
      </w:pPr>
      <w:r>
        <w:t>9.2.3.97</w:t>
      </w:r>
      <w:r w:rsidRPr="00714B4F">
        <w:rPr>
          <w:rFonts w:ascii="Calibri" w:eastAsia="Malgun Gothic" w:hAnsi="Calibri"/>
          <w:sz w:val="22"/>
          <w:szCs w:val="22"/>
        </w:rPr>
        <w:tab/>
      </w:r>
      <w:r>
        <w:rPr>
          <w:lang w:eastAsia="ja-JP"/>
        </w:rPr>
        <w:t>NG-RAN Trace ID</w:t>
      </w:r>
      <w:r>
        <w:tab/>
      </w:r>
      <w:r>
        <w:fldChar w:fldCharType="begin" w:fldLock="1"/>
      </w:r>
      <w:r>
        <w:instrText xml:space="preserve"> PAGEREF _Toc120032606 \h </w:instrText>
      </w:r>
      <w:r>
        <w:fldChar w:fldCharType="separate"/>
      </w:r>
      <w:r>
        <w:t>267</w:t>
      </w:r>
      <w:r>
        <w:fldChar w:fldCharType="end"/>
      </w:r>
    </w:p>
    <w:p w14:paraId="51951348" w14:textId="77777777" w:rsidR="008C2A11" w:rsidRPr="00714B4F" w:rsidRDefault="008C2A11">
      <w:pPr>
        <w:pStyle w:val="TOC4"/>
        <w:rPr>
          <w:rFonts w:ascii="Calibri" w:eastAsia="Malgun Gothic" w:hAnsi="Calibri"/>
          <w:sz w:val="22"/>
          <w:szCs w:val="22"/>
        </w:rPr>
      </w:pPr>
      <w:r w:rsidRPr="0020577D">
        <w:rPr>
          <w:rFonts w:eastAsia="Batang"/>
        </w:rPr>
        <w:t>9.2.3.98</w:t>
      </w:r>
      <w:r w:rsidRPr="00714B4F">
        <w:rPr>
          <w:rFonts w:ascii="Calibri" w:eastAsia="Malgun Gothic" w:hAnsi="Calibri"/>
          <w:sz w:val="22"/>
          <w:szCs w:val="22"/>
        </w:rPr>
        <w:tab/>
      </w:r>
      <w:r w:rsidRPr="0020577D">
        <w:rPr>
          <w:rFonts w:eastAsia="Batang"/>
        </w:rPr>
        <w:t>Non-GBR Resources Offered</w:t>
      </w:r>
      <w:r>
        <w:tab/>
      </w:r>
      <w:r>
        <w:fldChar w:fldCharType="begin" w:fldLock="1"/>
      </w:r>
      <w:r>
        <w:instrText xml:space="preserve"> PAGEREF _Toc120032607 \h </w:instrText>
      </w:r>
      <w:r>
        <w:fldChar w:fldCharType="separate"/>
      </w:r>
      <w:r>
        <w:t>267</w:t>
      </w:r>
      <w:r>
        <w:fldChar w:fldCharType="end"/>
      </w:r>
    </w:p>
    <w:p w14:paraId="5F11A512" w14:textId="77777777" w:rsidR="008C2A11" w:rsidRPr="00714B4F" w:rsidRDefault="008C2A11">
      <w:pPr>
        <w:pStyle w:val="TOC4"/>
        <w:rPr>
          <w:rFonts w:ascii="Calibri" w:eastAsia="Malgun Gothic" w:hAnsi="Calibri"/>
          <w:sz w:val="22"/>
          <w:szCs w:val="22"/>
        </w:rPr>
      </w:pPr>
      <w:r w:rsidRPr="0020577D">
        <w:rPr>
          <w:rFonts w:eastAsia="SimSun"/>
        </w:rPr>
        <w:t>9.2.3.99</w:t>
      </w:r>
      <w:r w:rsidRPr="00714B4F">
        <w:rPr>
          <w:rFonts w:ascii="Calibri" w:eastAsia="Malgun Gothic" w:hAnsi="Calibri"/>
          <w:sz w:val="22"/>
          <w:szCs w:val="22"/>
        </w:rPr>
        <w:tab/>
      </w:r>
      <w:r w:rsidRPr="0020577D">
        <w:rPr>
          <w:rFonts w:eastAsia="SimSun"/>
        </w:rPr>
        <w:t>Extended RAT Restriction Information</w:t>
      </w:r>
      <w:r>
        <w:tab/>
      </w:r>
      <w:r>
        <w:fldChar w:fldCharType="begin" w:fldLock="1"/>
      </w:r>
      <w:r>
        <w:instrText xml:space="preserve"> PAGEREF _Toc120032608 \h </w:instrText>
      </w:r>
      <w:r>
        <w:fldChar w:fldCharType="separate"/>
      </w:r>
      <w:r>
        <w:t>267</w:t>
      </w:r>
      <w:r>
        <w:fldChar w:fldCharType="end"/>
      </w:r>
    </w:p>
    <w:p w14:paraId="42F67D4E" w14:textId="77777777" w:rsidR="008C2A11" w:rsidRPr="00714B4F" w:rsidRDefault="008C2A11">
      <w:pPr>
        <w:pStyle w:val="TOC4"/>
        <w:rPr>
          <w:rFonts w:ascii="Calibri" w:eastAsia="Malgun Gothic" w:hAnsi="Calibri"/>
          <w:sz w:val="22"/>
          <w:szCs w:val="22"/>
        </w:rPr>
      </w:pPr>
      <w:r>
        <w:t>9.2.3.100</w:t>
      </w:r>
      <w:r w:rsidRPr="00714B4F">
        <w:rPr>
          <w:rFonts w:ascii="Calibri" w:eastAsia="Malgun Gothic" w:hAnsi="Calibri"/>
          <w:sz w:val="22"/>
          <w:szCs w:val="22"/>
        </w:rPr>
        <w:tab/>
      </w:r>
      <w:r>
        <w:t>5GC Mobility Restriction List Container</w:t>
      </w:r>
      <w:r>
        <w:tab/>
      </w:r>
      <w:r>
        <w:fldChar w:fldCharType="begin" w:fldLock="1"/>
      </w:r>
      <w:r>
        <w:instrText xml:space="preserve"> PAGEREF _Toc120032609 \h </w:instrText>
      </w:r>
      <w:r>
        <w:fldChar w:fldCharType="separate"/>
      </w:r>
      <w:r>
        <w:t>267</w:t>
      </w:r>
      <w:r>
        <w:fldChar w:fldCharType="end"/>
      </w:r>
    </w:p>
    <w:p w14:paraId="0531E40B" w14:textId="77777777" w:rsidR="008C2A11" w:rsidRPr="00714B4F" w:rsidRDefault="008C2A11">
      <w:pPr>
        <w:pStyle w:val="TOC4"/>
        <w:rPr>
          <w:rFonts w:ascii="Calibri" w:eastAsia="Malgun Gothic" w:hAnsi="Calibri"/>
          <w:sz w:val="22"/>
          <w:szCs w:val="22"/>
        </w:rPr>
      </w:pPr>
      <w:r>
        <w:t>9.2.3.101</w:t>
      </w:r>
      <w:r w:rsidRPr="00714B4F">
        <w:rPr>
          <w:rFonts w:ascii="Calibri" w:eastAsia="Malgun Gothic" w:hAnsi="Calibri"/>
          <w:sz w:val="22"/>
          <w:szCs w:val="22"/>
        </w:rPr>
        <w:tab/>
      </w:r>
      <w:r>
        <w:rPr>
          <w:lang w:eastAsia="ja-JP"/>
        </w:rPr>
        <w:t>Maximum Number of CHO Preparations</w:t>
      </w:r>
      <w:r>
        <w:tab/>
      </w:r>
      <w:r>
        <w:fldChar w:fldCharType="begin" w:fldLock="1"/>
      </w:r>
      <w:r>
        <w:instrText xml:space="preserve"> PAGEREF _Toc120032610 \h </w:instrText>
      </w:r>
      <w:r>
        <w:fldChar w:fldCharType="separate"/>
      </w:r>
      <w:r>
        <w:t>269</w:t>
      </w:r>
      <w:r>
        <w:fldChar w:fldCharType="end"/>
      </w:r>
    </w:p>
    <w:p w14:paraId="66063124" w14:textId="77777777" w:rsidR="008C2A11" w:rsidRPr="00714B4F" w:rsidRDefault="008C2A11">
      <w:pPr>
        <w:pStyle w:val="TOC4"/>
        <w:rPr>
          <w:rFonts w:ascii="Calibri" w:eastAsia="Malgun Gothic" w:hAnsi="Calibri"/>
          <w:sz w:val="22"/>
          <w:szCs w:val="22"/>
        </w:rPr>
      </w:pPr>
      <w:r>
        <w:t>9.2.3.102</w:t>
      </w:r>
      <w:r w:rsidRPr="00714B4F">
        <w:rPr>
          <w:rFonts w:ascii="Calibri" w:eastAsia="Malgun Gothic" w:hAnsi="Calibri"/>
          <w:sz w:val="22"/>
          <w:szCs w:val="22"/>
        </w:rPr>
        <w:tab/>
      </w:r>
      <w:r>
        <w:t>Alternative QoS Parameters Set List</w:t>
      </w:r>
      <w:r>
        <w:tab/>
      </w:r>
      <w:r>
        <w:fldChar w:fldCharType="begin" w:fldLock="1"/>
      </w:r>
      <w:r>
        <w:instrText xml:space="preserve"> PAGEREF _Toc120032611 \h </w:instrText>
      </w:r>
      <w:r>
        <w:fldChar w:fldCharType="separate"/>
      </w:r>
      <w:r>
        <w:t>269</w:t>
      </w:r>
      <w:r>
        <w:fldChar w:fldCharType="end"/>
      </w:r>
    </w:p>
    <w:p w14:paraId="1698264B" w14:textId="77777777" w:rsidR="008C2A11" w:rsidRPr="00714B4F" w:rsidRDefault="008C2A11">
      <w:pPr>
        <w:pStyle w:val="TOC4"/>
        <w:rPr>
          <w:rFonts w:ascii="Calibri" w:eastAsia="Malgun Gothic" w:hAnsi="Calibri"/>
          <w:sz w:val="22"/>
          <w:szCs w:val="22"/>
        </w:rPr>
      </w:pPr>
      <w:r>
        <w:t>9.2.3.103</w:t>
      </w:r>
      <w:r w:rsidRPr="00714B4F">
        <w:rPr>
          <w:rFonts w:ascii="Calibri" w:eastAsia="Malgun Gothic" w:hAnsi="Calibri"/>
          <w:sz w:val="22"/>
          <w:szCs w:val="22"/>
        </w:rPr>
        <w:tab/>
      </w:r>
      <w:r>
        <w:t>Alternative QoS Parameters Set Index</w:t>
      </w:r>
      <w:r>
        <w:tab/>
      </w:r>
      <w:r>
        <w:fldChar w:fldCharType="begin" w:fldLock="1"/>
      </w:r>
      <w:r>
        <w:instrText xml:space="preserve"> PAGEREF _Toc120032612 \h </w:instrText>
      </w:r>
      <w:r>
        <w:fldChar w:fldCharType="separate"/>
      </w:r>
      <w:r>
        <w:t>269</w:t>
      </w:r>
      <w:r>
        <w:fldChar w:fldCharType="end"/>
      </w:r>
    </w:p>
    <w:p w14:paraId="6601DA85" w14:textId="77777777" w:rsidR="008C2A11" w:rsidRPr="00714B4F" w:rsidRDefault="008C2A11">
      <w:pPr>
        <w:pStyle w:val="TOC4"/>
        <w:rPr>
          <w:rFonts w:ascii="Calibri" w:eastAsia="Malgun Gothic" w:hAnsi="Calibri"/>
          <w:sz w:val="22"/>
          <w:szCs w:val="22"/>
        </w:rPr>
      </w:pPr>
      <w:r>
        <w:t>9.2.3.104</w:t>
      </w:r>
      <w:r w:rsidRPr="00714B4F">
        <w:rPr>
          <w:rFonts w:ascii="Calibri" w:eastAsia="Malgun Gothic" w:hAnsi="Calibri"/>
          <w:sz w:val="22"/>
          <w:szCs w:val="22"/>
        </w:rPr>
        <w:tab/>
      </w:r>
      <w:r>
        <w:t>Alternative QoS Parameters Set Notify Index</w:t>
      </w:r>
      <w:r>
        <w:tab/>
      </w:r>
      <w:r>
        <w:fldChar w:fldCharType="begin" w:fldLock="1"/>
      </w:r>
      <w:r>
        <w:instrText xml:space="preserve"> PAGEREF _Toc120032613 \h </w:instrText>
      </w:r>
      <w:r>
        <w:fldChar w:fldCharType="separate"/>
      </w:r>
      <w:r>
        <w:t>270</w:t>
      </w:r>
      <w:r>
        <w:fldChar w:fldCharType="end"/>
      </w:r>
    </w:p>
    <w:p w14:paraId="702900E5" w14:textId="77777777" w:rsidR="008C2A11" w:rsidRPr="00714B4F" w:rsidRDefault="008C2A11">
      <w:pPr>
        <w:pStyle w:val="TOC4"/>
        <w:rPr>
          <w:rFonts w:ascii="Calibri" w:eastAsia="Malgun Gothic" w:hAnsi="Calibri"/>
          <w:sz w:val="22"/>
          <w:szCs w:val="22"/>
        </w:rPr>
      </w:pPr>
      <w:r>
        <w:t>9.2.3.105</w:t>
      </w:r>
      <w:r w:rsidRPr="00714B4F">
        <w:rPr>
          <w:rFonts w:ascii="Calibri" w:eastAsia="Malgun Gothic" w:hAnsi="Calibri"/>
          <w:sz w:val="22"/>
          <w:szCs w:val="22"/>
        </w:rPr>
        <w:tab/>
      </w:r>
      <w:r>
        <w:t>NR V2X Services Authorized</w:t>
      </w:r>
      <w:r>
        <w:tab/>
      </w:r>
      <w:r>
        <w:fldChar w:fldCharType="begin" w:fldLock="1"/>
      </w:r>
      <w:r>
        <w:instrText xml:space="preserve"> PAGEREF _Toc120032614 \h </w:instrText>
      </w:r>
      <w:r>
        <w:fldChar w:fldCharType="separate"/>
      </w:r>
      <w:r>
        <w:t>270</w:t>
      </w:r>
      <w:r>
        <w:fldChar w:fldCharType="end"/>
      </w:r>
    </w:p>
    <w:p w14:paraId="70145690" w14:textId="77777777" w:rsidR="008C2A11" w:rsidRPr="00714B4F" w:rsidRDefault="008C2A11">
      <w:pPr>
        <w:pStyle w:val="TOC4"/>
        <w:rPr>
          <w:rFonts w:ascii="Calibri" w:eastAsia="Malgun Gothic" w:hAnsi="Calibri"/>
          <w:sz w:val="22"/>
          <w:szCs w:val="22"/>
        </w:rPr>
      </w:pPr>
      <w:r>
        <w:t>9.2.3.106</w:t>
      </w:r>
      <w:r w:rsidRPr="00714B4F">
        <w:rPr>
          <w:rFonts w:ascii="Calibri" w:eastAsia="Malgun Gothic" w:hAnsi="Calibri"/>
          <w:sz w:val="22"/>
          <w:szCs w:val="22"/>
        </w:rPr>
        <w:tab/>
      </w:r>
      <w:r>
        <w:t>LTE V2X Services Authorized</w:t>
      </w:r>
      <w:r>
        <w:tab/>
      </w:r>
      <w:r>
        <w:fldChar w:fldCharType="begin" w:fldLock="1"/>
      </w:r>
      <w:r>
        <w:instrText xml:space="preserve"> PAGEREF _Toc120032615 \h </w:instrText>
      </w:r>
      <w:r>
        <w:fldChar w:fldCharType="separate"/>
      </w:r>
      <w:r>
        <w:t>270</w:t>
      </w:r>
      <w:r>
        <w:fldChar w:fldCharType="end"/>
      </w:r>
    </w:p>
    <w:p w14:paraId="5749B870" w14:textId="77777777" w:rsidR="008C2A11" w:rsidRPr="00714B4F" w:rsidRDefault="008C2A11">
      <w:pPr>
        <w:pStyle w:val="TOC4"/>
        <w:rPr>
          <w:rFonts w:ascii="Calibri" w:eastAsia="Malgun Gothic" w:hAnsi="Calibri"/>
          <w:sz w:val="22"/>
          <w:szCs w:val="22"/>
        </w:rPr>
      </w:pPr>
      <w:r>
        <w:t>9.2.3.107</w:t>
      </w:r>
      <w:r w:rsidRPr="00714B4F">
        <w:rPr>
          <w:rFonts w:ascii="Calibri" w:eastAsia="Malgun Gothic" w:hAnsi="Calibr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_Toc120032616 \h </w:instrText>
      </w:r>
      <w:r>
        <w:fldChar w:fldCharType="separate"/>
      </w:r>
      <w:r>
        <w:t>270</w:t>
      </w:r>
      <w:r>
        <w:fldChar w:fldCharType="end"/>
      </w:r>
    </w:p>
    <w:p w14:paraId="423590B5" w14:textId="77777777" w:rsidR="008C2A11" w:rsidRPr="00714B4F" w:rsidRDefault="008C2A11">
      <w:pPr>
        <w:pStyle w:val="TOC4"/>
        <w:rPr>
          <w:rFonts w:ascii="Calibri" w:eastAsia="Malgun Gothic" w:hAnsi="Calibri"/>
          <w:sz w:val="22"/>
          <w:szCs w:val="22"/>
        </w:rPr>
      </w:pPr>
      <w:r>
        <w:t>9.2.3.108</w:t>
      </w:r>
      <w:r w:rsidRPr="00714B4F">
        <w:rPr>
          <w:rFonts w:ascii="Calibri" w:eastAsia="Malgun Gothic" w:hAnsi="Calibr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_Toc120032617 \h </w:instrText>
      </w:r>
      <w:r>
        <w:fldChar w:fldCharType="separate"/>
      </w:r>
      <w:r>
        <w:t>270</w:t>
      </w:r>
      <w:r>
        <w:fldChar w:fldCharType="end"/>
      </w:r>
    </w:p>
    <w:p w14:paraId="1BFD3870" w14:textId="77777777" w:rsidR="008C2A11" w:rsidRPr="00714B4F" w:rsidRDefault="008C2A11">
      <w:pPr>
        <w:pStyle w:val="TOC4"/>
        <w:rPr>
          <w:rFonts w:ascii="Calibri" w:eastAsia="Malgun Gothic" w:hAnsi="Calibri"/>
          <w:sz w:val="22"/>
          <w:szCs w:val="22"/>
        </w:rPr>
      </w:pPr>
      <w:r>
        <w:t>9.</w:t>
      </w:r>
      <w:r>
        <w:rPr>
          <w:lang w:eastAsia="zh-CN"/>
        </w:rPr>
        <w:t>2</w:t>
      </w:r>
      <w:r>
        <w:t>.</w:t>
      </w:r>
      <w:r>
        <w:rPr>
          <w:lang w:eastAsia="zh-CN"/>
        </w:rPr>
        <w:t>3</w:t>
      </w:r>
      <w:r>
        <w:t>.</w:t>
      </w:r>
      <w:r>
        <w:rPr>
          <w:lang w:eastAsia="zh-CN"/>
        </w:rPr>
        <w:t>109</w:t>
      </w:r>
      <w:r w:rsidRPr="00714B4F">
        <w:rPr>
          <w:rFonts w:ascii="Calibri" w:eastAsia="Malgun Gothic" w:hAnsi="Calibri"/>
          <w:sz w:val="22"/>
          <w:szCs w:val="22"/>
        </w:rPr>
        <w:tab/>
      </w:r>
      <w:r w:rsidRPr="0020577D">
        <w:rPr>
          <w:rFonts w:cs="Arial"/>
          <w:lang w:eastAsia="zh-CN"/>
        </w:rPr>
        <w:t>PC5 QoS Parameters</w:t>
      </w:r>
      <w:r>
        <w:tab/>
      </w:r>
      <w:r>
        <w:fldChar w:fldCharType="begin" w:fldLock="1"/>
      </w:r>
      <w:r>
        <w:instrText xml:space="preserve"> PAGEREF _Toc120032618 \h </w:instrText>
      </w:r>
      <w:r>
        <w:fldChar w:fldCharType="separate"/>
      </w:r>
      <w:r>
        <w:t>271</w:t>
      </w:r>
      <w:r>
        <w:fldChar w:fldCharType="end"/>
      </w:r>
    </w:p>
    <w:p w14:paraId="5C6ADB81" w14:textId="77777777" w:rsidR="008C2A11" w:rsidRPr="00714B4F" w:rsidRDefault="008C2A11">
      <w:pPr>
        <w:pStyle w:val="TOC4"/>
        <w:rPr>
          <w:rFonts w:ascii="Calibri" w:eastAsia="Malgun Gothic" w:hAnsi="Calibri"/>
          <w:sz w:val="22"/>
          <w:szCs w:val="22"/>
        </w:rPr>
      </w:pPr>
      <w:r>
        <w:t>9.2.3.110</w:t>
      </w:r>
      <w:r w:rsidRPr="00714B4F">
        <w:rPr>
          <w:rFonts w:ascii="Calibri" w:eastAsia="Malgun Gothic" w:hAnsi="Calibri"/>
          <w:sz w:val="22"/>
          <w:szCs w:val="22"/>
        </w:rPr>
        <w:tab/>
      </w:r>
      <w:r>
        <w:t>UE History Information from the UE</w:t>
      </w:r>
      <w:r>
        <w:tab/>
      </w:r>
      <w:r>
        <w:fldChar w:fldCharType="begin" w:fldLock="1"/>
      </w:r>
      <w:r>
        <w:instrText xml:space="preserve"> PAGEREF _Toc120032619 \h </w:instrText>
      </w:r>
      <w:r>
        <w:fldChar w:fldCharType="separate"/>
      </w:r>
      <w:r>
        <w:t>271</w:t>
      </w:r>
      <w:r>
        <w:fldChar w:fldCharType="end"/>
      </w:r>
    </w:p>
    <w:p w14:paraId="0A73D442" w14:textId="77777777" w:rsidR="008C2A11" w:rsidRPr="00714B4F" w:rsidRDefault="008C2A11">
      <w:pPr>
        <w:pStyle w:val="TOC4"/>
        <w:rPr>
          <w:rFonts w:ascii="Calibri" w:eastAsia="Malgun Gothic" w:hAnsi="Calibri"/>
          <w:sz w:val="22"/>
          <w:szCs w:val="22"/>
        </w:rPr>
      </w:pPr>
      <w:r w:rsidRPr="0020577D">
        <w:rPr>
          <w:rFonts w:eastAsia="SimSun"/>
        </w:rPr>
        <w:t>9.2.3.111</w:t>
      </w:r>
      <w:r w:rsidRPr="00714B4F">
        <w:rPr>
          <w:rFonts w:ascii="Calibri" w:eastAsia="Malgun Gothic" w:hAnsi="Calibri"/>
          <w:sz w:val="22"/>
          <w:szCs w:val="22"/>
        </w:rPr>
        <w:tab/>
      </w:r>
      <w:r w:rsidRPr="0020577D">
        <w:rPr>
          <w:rFonts w:eastAsia="SimSun"/>
        </w:rPr>
        <w:t>RLC Duplication Information</w:t>
      </w:r>
      <w:r>
        <w:tab/>
      </w:r>
      <w:r>
        <w:fldChar w:fldCharType="begin" w:fldLock="1"/>
      </w:r>
      <w:r>
        <w:instrText xml:space="preserve"> PAGEREF _Toc120032620 \h </w:instrText>
      </w:r>
      <w:r>
        <w:fldChar w:fldCharType="separate"/>
      </w:r>
      <w:r>
        <w:t>271</w:t>
      </w:r>
      <w:r>
        <w:fldChar w:fldCharType="end"/>
      </w:r>
    </w:p>
    <w:p w14:paraId="18A2AD23" w14:textId="77777777" w:rsidR="008C2A11" w:rsidRPr="00714B4F" w:rsidRDefault="008C2A11">
      <w:pPr>
        <w:pStyle w:val="TOC4"/>
        <w:rPr>
          <w:rFonts w:ascii="Calibri" w:eastAsia="Malgun Gothic" w:hAnsi="Calibri"/>
          <w:sz w:val="22"/>
          <w:szCs w:val="22"/>
        </w:rPr>
      </w:pPr>
      <w:r w:rsidRPr="0020577D">
        <w:rPr>
          <w:rFonts w:eastAsia="SimSun"/>
        </w:rPr>
        <w:t>9.2.3.112</w:t>
      </w:r>
      <w:r w:rsidRPr="00714B4F">
        <w:rPr>
          <w:rFonts w:ascii="Calibri" w:eastAsia="Malgun Gothic" w:hAnsi="Calibri"/>
          <w:sz w:val="22"/>
          <w:szCs w:val="22"/>
        </w:rPr>
        <w:tab/>
      </w:r>
      <w:r w:rsidRPr="0020577D">
        <w:rPr>
          <w:rFonts w:eastAsia="SimSun"/>
        </w:rPr>
        <w:t>Redundant PDU Session Information</w:t>
      </w:r>
      <w:r>
        <w:tab/>
      </w:r>
      <w:r>
        <w:fldChar w:fldCharType="begin" w:fldLock="1"/>
      </w:r>
      <w:r>
        <w:instrText xml:space="preserve"> PAGEREF _Toc120032621 \h </w:instrText>
      </w:r>
      <w:r>
        <w:fldChar w:fldCharType="separate"/>
      </w:r>
      <w:r>
        <w:t>272</w:t>
      </w:r>
      <w:r>
        <w:fldChar w:fldCharType="end"/>
      </w:r>
    </w:p>
    <w:p w14:paraId="33D8E44B" w14:textId="77777777" w:rsidR="008C2A11" w:rsidRPr="00714B4F" w:rsidRDefault="008C2A11">
      <w:pPr>
        <w:pStyle w:val="TOC4"/>
        <w:rPr>
          <w:rFonts w:ascii="Calibri" w:eastAsia="Malgun Gothic" w:hAnsi="Calibri"/>
          <w:sz w:val="22"/>
          <w:szCs w:val="22"/>
        </w:rPr>
      </w:pPr>
      <w:r w:rsidRPr="0020577D">
        <w:rPr>
          <w:rFonts w:eastAsia="Batang"/>
        </w:rPr>
        <w:t>9.2.3.113</w:t>
      </w:r>
      <w:r w:rsidRPr="00714B4F">
        <w:rPr>
          <w:rFonts w:ascii="Calibri" w:eastAsia="Malgun Gothic" w:hAnsi="Calibri"/>
          <w:sz w:val="22"/>
          <w:szCs w:val="22"/>
        </w:rPr>
        <w:tab/>
      </w:r>
      <w:r w:rsidRPr="0020577D">
        <w:rPr>
          <w:rFonts w:eastAsia="Batang"/>
        </w:rPr>
        <w:t xml:space="preserve">Extended </w:t>
      </w:r>
      <w:r>
        <w:t>Packet Delay Budget</w:t>
      </w:r>
      <w:r>
        <w:tab/>
      </w:r>
      <w:r>
        <w:fldChar w:fldCharType="begin" w:fldLock="1"/>
      </w:r>
      <w:r>
        <w:instrText xml:space="preserve"> PAGEREF _Toc120032622 \h </w:instrText>
      </w:r>
      <w:r>
        <w:fldChar w:fldCharType="separate"/>
      </w:r>
      <w:r>
        <w:t>272</w:t>
      </w:r>
      <w:r>
        <w:fldChar w:fldCharType="end"/>
      </w:r>
    </w:p>
    <w:p w14:paraId="22BADD27" w14:textId="77777777" w:rsidR="008C2A11" w:rsidRPr="00714B4F" w:rsidRDefault="008C2A11">
      <w:pPr>
        <w:pStyle w:val="TOC4"/>
        <w:rPr>
          <w:rFonts w:ascii="Calibri" w:eastAsia="Malgun Gothic" w:hAnsi="Calibri"/>
          <w:sz w:val="22"/>
          <w:szCs w:val="22"/>
        </w:rPr>
      </w:pPr>
      <w:r>
        <w:t>9.2.3.114</w:t>
      </w:r>
      <w:r w:rsidRPr="00714B4F">
        <w:rPr>
          <w:rFonts w:ascii="Calibri" w:eastAsia="Malgun Gothic" w:hAnsi="Calibri"/>
          <w:sz w:val="22"/>
          <w:szCs w:val="22"/>
        </w:rPr>
        <w:tab/>
      </w:r>
      <w:r>
        <w:t>TSC Traffic Characteristics</w:t>
      </w:r>
      <w:r>
        <w:tab/>
      </w:r>
      <w:r>
        <w:fldChar w:fldCharType="begin" w:fldLock="1"/>
      </w:r>
      <w:r>
        <w:instrText xml:space="preserve"> PAGEREF _Toc120032623 \h </w:instrText>
      </w:r>
      <w:r>
        <w:fldChar w:fldCharType="separate"/>
      </w:r>
      <w:r>
        <w:t>272</w:t>
      </w:r>
      <w:r>
        <w:fldChar w:fldCharType="end"/>
      </w:r>
    </w:p>
    <w:p w14:paraId="75C2D4B7" w14:textId="77777777" w:rsidR="008C2A11" w:rsidRPr="00714B4F" w:rsidRDefault="008C2A11">
      <w:pPr>
        <w:pStyle w:val="TOC4"/>
        <w:rPr>
          <w:rFonts w:ascii="Calibri" w:eastAsia="Malgun Gothic" w:hAnsi="Calibri"/>
          <w:sz w:val="22"/>
          <w:szCs w:val="22"/>
        </w:rPr>
      </w:pPr>
      <w:r>
        <w:t>9.2.3.115</w:t>
      </w:r>
      <w:r w:rsidRPr="00714B4F">
        <w:rPr>
          <w:rFonts w:ascii="Calibri" w:eastAsia="Malgun Gothic" w:hAnsi="Calibri"/>
          <w:sz w:val="22"/>
          <w:szCs w:val="22"/>
        </w:rPr>
        <w:tab/>
      </w:r>
      <w:r>
        <w:t>TSC Assistance Information</w:t>
      </w:r>
      <w:r>
        <w:tab/>
      </w:r>
      <w:r>
        <w:fldChar w:fldCharType="begin" w:fldLock="1"/>
      </w:r>
      <w:r>
        <w:instrText xml:space="preserve"> PAGEREF _Toc120032624 \h </w:instrText>
      </w:r>
      <w:r>
        <w:fldChar w:fldCharType="separate"/>
      </w:r>
      <w:r>
        <w:t>273</w:t>
      </w:r>
      <w:r>
        <w:fldChar w:fldCharType="end"/>
      </w:r>
    </w:p>
    <w:p w14:paraId="4E676F7C" w14:textId="77777777" w:rsidR="008C2A11" w:rsidRPr="00714B4F" w:rsidRDefault="008C2A11">
      <w:pPr>
        <w:pStyle w:val="TOC4"/>
        <w:rPr>
          <w:rFonts w:ascii="Calibri" w:eastAsia="Malgun Gothic" w:hAnsi="Calibri"/>
          <w:sz w:val="22"/>
          <w:szCs w:val="22"/>
        </w:rPr>
      </w:pPr>
      <w:r>
        <w:t>9.2.3.116</w:t>
      </w:r>
      <w:r w:rsidRPr="00714B4F">
        <w:rPr>
          <w:rFonts w:ascii="Calibri" w:eastAsia="Malgun Gothic" w:hAnsi="Calibri"/>
          <w:sz w:val="22"/>
          <w:szCs w:val="22"/>
        </w:rPr>
        <w:tab/>
      </w:r>
      <w:r>
        <w:t>Periodicity</w:t>
      </w:r>
      <w:r>
        <w:tab/>
      </w:r>
      <w:r>
        <w:fldChar w:fldCharType="begin" w:fldLock="1"/>
      </w:r>
      <w:r>
        <w:instrText xml:space="preserve"> PAGEREF _Toc120032625 \h </w:instrText>
      </w:r>
      <w:r>
        <w:fldChar w:fldCharType="separate"/>
      </w:r>
      <w:r>
        <w:t>273</w:t>
      </w:r>
      <w:r>
        <w:fldChar w:fldCharType="end"/>
      </w:r>
    </w:p>
    <w:p w14:paraId="712CBD63" w14:textId="77777777" w:rsidR="008C2A11" w:rsidRPr="00714B4F" w:rsidRDefault="008C2A11">
      <w:pPr>
        <w:pStyle w:val="TOC4"/>
        <w:rPr>
          <w:rFonts w:ascii="Calibri" w:eastAsia="Malgun Gothic" w:hAnsi="Calibri"/>
          <w:sz w:val="22"/>
          <w:szCs w:val="22"/>
        </w:rPr>
      </w:pPr>
      <w:r>
        <w:t>9.2.3.117</w:t>
      </w:r>
      <w:r w:rsidRPr="00714B4F">
        <w:rPr>
          <w:rFonts w:ascii="Calibri" w:eastAsia="Malgun Gothic" w:hAnsi="Calibri"/>
          <w:sz w:val="22"/>
          <w:szCs w:val="22"/>
        </w:rPr>
        <w:tab/>
      </w:r>
      <w:r>
        <w:t>Burst Arrival Time</w:t>
      </w:r>
      <w:r>
        <w:tab/>
      </w:r>
      <w:r>
        <w:fldChar w:fldCharType="begin" w:fldLock="1"/>
      </w:r>
      <w:r>
        <w:instrText xml:space="preserve"> PAGEREF _Toc120032626 \h </w:instrText>
      </w:r>
      <w:r>
        <w:fldChar w:fldCharType="separate"/>
      </w:r>
      <w:r>
        <w:t>273</w:t>
      </w:r>
      <w:r>
        <w:fldChar w:fldCharType="end"/>
      </w:r>
    </w:p>
    <w:p w14:paraId="5C6A7AE5" w14:textId="77777777" w:rsidR="008C2A11" w:rsidRPr="00714B4F" w:rsidRDefault="008C2A11">
      <w:pPr>
        <w:pStyle w:val="TOC4"/>
        <w:rPr>
          <w:rFonts w:ascii="Calibri" w:eastAsia="Malgun Gothic" w:hAnsi="Calibri"/>
          <w:sz w:val="22"/>
          <w:szCs w:val="22"/>
        </w:rPr>
      </w:pPr>
      <w:r>
        <w:t>9.2.3.118</w:t>
      </w:r>
      <w:r w:rsidRPr="00714B4F">
        <w:rPr>
          <w:rFonts w:ascii="Calibri" w:eastAsia="Malgun Gothic" w:hAnsi="Calibri"/>
          <w:sz w:val="22"/>
          <w:szCs w:val="22"/>
        </w:rPr>
        <w:tab/>
      </w:r>
      <w:r>
        <w:t>Redundant QoS Flow Indicator</w:t>
      </w:r>
      <w:r>
        <w:tab/>
      </w:r>
      <w:r>
        <w:fldChar w:fldCharType="begin" w:fldLock="1"/>
      </w:r>
      <w:r>
        <w:instrText xml:space="preserve"> PAGEREF _Toc120032627 \h </w:instrText>
      </w:r>
      <w:r>
        <w:fldChar w:fldCharType="separate"/>
      </w:r>
      <w:r>
        <w:t>273</w:t>
      </w:r>
      <w:r>
        <w:fldChar w:fldCharType="end"/>
      </w:r>
    </w:p>
    <w:p w14:paraId="7BF98DD0" w14:textId="77777777" w:rsidR="008C2A11" w:rsidRPr="00714B4F" w:rsidRDefault="008C2A11">
      <w:pPr>
        <w:pStyle w:val="TOC4"/>
        <w:rPr>
          <w:rFonts w:ascii="Calibri" w:eastAsia="Malgun Gothic" w:hAnsi="Calibri"/>
          <w:sz w:val="22"/>
          <w:szCs w:val="22"/>
        </w:rPr>
      </w:pPr>
      <w:r w:rsidRPr="0020577D">
        <w:rPr>
          <w:rFonts w:eastAsia="MS Mincho"/>
        </w:rPr>
        <w:t>9.2.3.119</w:t>
      </w:r>
      <w:r w:rsidRPr="00714B4F">
        <w:rPr>
          <w:rFonts w:ascii="Calibri" w:eastAsia="Malgun Gothic" w:hAnsi="Calibri"/>
          <w:sz w:val="22"/>
          <w:szCs w:val="22"/>
        </w:rPr>
        <w:tab/>
      </w:r>
      <w:r w:rsidRPr="0020577D">
        <w:rPr>
          <w:rFonts w:eastAsia="MS Mincho"/>
        </w:rPr>
        <w:t>NPN Mobility Information</w:t>
      </w:r>
      <w:r>
        <w:tab/>
      </w:r>
      <w:r>
        <w:fldChar w:fldCharType="begin" w:fldLock="1"/>
      </w:r>
      <w:r>
        <w:instrText xml:space="preserve"> PAGEREF _Toc120032628 \h </w:instrText>
      </w:r>
      <w:r>
        <w:fldChar w:fldCharType="separate"/>
      </w:r>
      <w:r>
        <w:t>273</w:t>
      </w:r>
      <w:r>
        <w:fldChar w:fldCharType="end"/>
      </w:r>
    </w:p>
    <w:p w14:paraId="2FC2509C" w14:textId="77777777" w:rsidR="008C2A11" w:rsidRPr="00714B4F" w:rsidRDefault="008C2A11">
      <w:pPr>
        <w:pStyle w:val="TOC4"/>
        <w:rPr>
          <w:rFonts w:ascii="Calibri" w:eastAsia="Malgun Gothic" w:hAnsi="Calibri"/>
          <w:sz w:val="22"/>
          <w:szCs w:val="22"/>
        </w:rPr>
      </w:pPr>
      <w:r>
        <w:t>9.2.3.120</w:t>
      </w:r>
      <w:r w:rsidRPr="00714B4F">
        <w:rPr>
          <w:rFonts w:ascii="Calibri" w:eastAsia="Malgun Gothic" w:hAnsi="Calibri"/>
          <w:sz w:val="22"/>
          <w:szCs w:val="22"/>
        </w:rPr>
        <w:tab/>
      </w:r>
      <w:r>
        <w:t>Allowed PNI-NPN ID List</w:t>
      </w:r>
      <w:r>
        <w:tab/>
      </w:r>
      <w:r>
        <w:fldChar w:fldCharType="begin" w:fldLock="1"/>
      </w:r>
      <w:r>
        <w:instrText xml:space="preserve"> PAGEREF _Toc120032629 \h </w:instrText>
      </w:r>
      <w:r>
        <w:fldChar w:fldCharType="separate"/>
      </w:r>
      <w:r>
        <w:t>274</w:t>
      </w:r>
      <w:r>
        <w:fldChar w:fldCharType="end"/>
      </w:r>
    </w:p>
    <w:p w14:paraId="4C9B47D0" w14:textId="77777777" w:rsidR="008C2A11" w:rsidRPr="00714B4F" w:rsidRDefault="008C2A11">
      <w:pPr>
        <w:pStyle w:val="TOC4"/>
        <w:rPr>
          <w:rFonts w:ascii="Calibri" w:eastAsia="Malgun Gothic" w:hAnsi="Calibri"/>
          <w:sz w:val="22"/>
          <w:szCs w:val="22"/>
        </w:rPr>
      </w:pPr>
      <w:r>
        <w:t>9.2.3.121</w:t>
      </w:r>
      <w:r w:rsidRPr="00714B4F">
        <w:rPr>
          <w:rFonts w:ascii="Calibri" w:eastAsia="Malgun Gothic" w:hAnsi="Calibri"/>
          <w:sz w:val="22"/>
          <w:szCs w:val="22"/>
        </w:rPr>
        <w:tab/>
      </w:r>
      <w:r>
        <w:t>NPN Paging Assistance Information</w:t>
      </w:r>
      <w:r>
        <w:tab/>
      </w:r>
      <w:r>
        <w:fldChar w:fldCharType="begin" w:fldLock="1"/>
      </w:r>
      <w:r>
        <w:instrText xml:space="preserve"> PAGEREF _Toc120032630 \h </w:instrText>
      </w:r>
      <w:r>
        <w:fldChar w:fldCharType="separate"/>
      </w:r>
      <w:r>
        <w:t>274</w:t>
      </w:r>
      <w:r>
        <w:fldChar w:fldCharType="end"/>
      </w:r>
    </w:p>
    <w:p w14:paraId="7C1ED9EA" w14:textId="77777777" w:rsidR="008C2A11" w:rsidRPr="00714B4F" w:rsidRDefault="008C2A11">
      <w:pPr>
        <w:pStyle w:val="TOC4"/>
        <w:rPr>
          <w:rFonts w:ascii="Calibri" w:eastAsia="Malgun Gothic" w:hAnsi="Calibri"/>
          <w:sz w:val="22"/>
          <w:szCs w:val="22"/>
        </w:rPr>
      </w:pPr>
      <w:r>
        <w:t>9.2.3.122</w:t>
      </w:r>
      <w:r w:rsidRPr="00714B4F">
        <w:rPr>
          <w:rFonts w:ascii="Calibri" w:eastAsia="Malgun Gothic" w:hAnsi="Calibri"/>
          <w:sz w:val="22"/>
          <w:szCs w:val="22"/>
        </w:rPr>
        <w:tab/>
      </w:r>
      <w:r>
        <w:t>Void</w:t>
      </w:r>
      <w:r>
        <w:tab/>
      </w:r>
      <w:r>
        <w:fldChar w:fldCharType="begin" w:fldLock="1"/>
      </w:r>
      <w:r>
        <w:instrText xml:space="preserve"> PAGEREF _Toc120032631 \h </w:instrText>
      </w:r>
      <w:r>
        <w:fldChar w:fldCharType="separate"/>
      </w:r>
      <w:r>
        <w:t>274</w:t>
      </w:r>
      <w:r>
        <w:fldChar w:fldCharType="end"/>
      </w:r>
    </w:p>
    <w:p w14:paraId="469AE0AA" w14:textId="77777777" w:rsidR="008C2A11" w:rsidRPr="00714B4F" w:rsidRDefault="008C2A11">
      <w:pPr>
        <w:pStyle w:val="TOC4"/>
        <w:rPr>
          <w:rFonts w:ascii="Calibri" w:eastAsia="Malgun Gothic" w:hAnsi="Calibri"/>
          <w:sz w:val="22"/>
          <w:szCs w:val="22"/>
        </w:rPr>
      </w:pPr>
      <w:r>
        <w:t>9.2.3.123</w:t>
      </w:r>
      <w:r w:rsidRPr="00714B4F">
        <w:rPr>
          <w:rFonts w:ascii="Calibri" w:eastAsia="Malgun Gothic" w:hAnsi="Calibri"/>
          <w:sz w:val="22"/>
          <w:szCs w:val="22"/>
        </w:rPr>
        <w:tab/>
      </w:r>
      <w:r>
        <w:t>PNI-NPN Restricted Information</w:t>
      </w:r>
      <w:r>
        <w:tab/>
      </w:r>
      <w:r>
        <w:fldChar w:fldCharType="begin" w:fldLock="1"/>
      </w:r>
      <w:r>
        <w:instrText xml:space="preserve"> PAGEREF _Toc120032632 \h </w:instrText>
      </w:r>
      <w:r>
        <w:fldChar w:fldCharType="separate"/>
      </w:r>
      <w:r>
        <w:t>274</w:t>
      </w:r>
      <w:r>
        <w:fldChar w:fldCharType="end"/>
      </w:r>
    </w:p>
    <w:p w14:paraId="3EA9C0EF" w14:textId="77777777" w:rsidR="008C2A11" w:rsidRPr="00714B4F" w:rsidRDefault="008C2A11">
      <w:pPr>
        <w:pStyle w:val="TOC4"/>
        <w:rPr>
          <w:rFonts w:ascii="Calibri" w:eastAsia="Malgun Gothic" w:hAnsi="Calibri"/>
          <w:sz w:val="22"/>
          <w:szCs w:val="22"/>
        </w:rPr>
      </w:pPr>
      <w:r>
        <w:rPr>
          <w:lang w:eastAsia="ja-JP"/>
        </w:rPr>
        <w:t>9.2.3.</w:t>
      </w:r>
      <w:r w:rsidRPr="0020577D">
        <w:rPr>
          <w:lang w:val="en-US" w:eastAsia="ja-JP"/>
        </w:rPr>
        <w:t>124</w:t>
      </w:r>
      <w:r w:rsidRPr="00714B4F">
        <w:rPr>
          <w:rFonts w:ascii="Calibri" w:eastAsia="Malgun Gothic" w:hAnsi="Calibri"/>
          <w:sz w:val="22"/>
          <w:szCs w:val="22"/>
        </w:rPr>
        <w:tab/>
      </w:r>
      <w:r w:rsidRPr="0020577D">
        <w:rPr>
          <w:lang w:val="en-US" w:eastAsia="ja-JP"/>
        </w:rPr>
        <w:t>URI</w:t>
      </w:r>
      <w:r>
        <w:tab/>
      </w:r>
      <w:r>
        <w:fldChar w:fldCharType="begin" w:fldLock="1"/>
      </w:r>
      <w:r>
        <w:instrText xml:space="preserve"> PAGEREF _Toc120032633 \h </w:instrText>
      </w:r>
      <w:r>
        <w:fldChar w:fldCharType="separate"/>
      </w:r>
      <w:r>
        <w:t>275</w:t>
      </w:r>
      <w:r>
        <w:fldChar w:fldCharType="end"/>
      </w:r>
    </w:p>
    <w:p w14:paraId="115B6F3D" w14:textId="77777777" w:rsidR="008C2A11" w:rsidRPr="00714B4F" w:rsidRDefault="008C2A11">
      <w:pPr>
        <w:pStyle w:val="TOC4"/>
        <w:rPr>
          <w:rFonts w:ascii="Calibri" w:eastAsia="Malgun Gothic" w:hAnsi="Calibri"/>
          <w:sz w:val="22"/>
          <w:szCs w:val="22"/>
        </w:rPr>
      </w:pPr>
      <w:r>
        <w:rPr>
          <w:lang w:eastAsia="ja-JP"/>
        </w:rPr>
        <w:t>9.2.3.125</w:t>
      </w:r>
      <w:r w:rsidRPr="00714B4F">
        <w:rPr>
          <w:rFonts w:ascii="Calibri" w:eastAsia="Malgun Gothic" w:hAnsi="Calibri"/>
          <w:sz w:val="22"/>
          <w:szCs w:val="22"/>
        </w:rPr>
        <w:tab/>
      </w:r>
      <w:r>
        <w:rPr>
          <w:lang w:eastAsia="ja-JP"/>
        </w:rPr>
        <w:t>MDT Configuration</w:t>
      </w:r>
      <w:r>
        <w:tab/>
      </w:r>
      <w:r>
        <w:fldChar w:fldCharType="begin" w:fldLock="1"/>
      </w:r>
      <w:r>
        <w:instrText xml:space="preserve"> PAGEREF _Toc120032634 \h </w:instrText>
      </w:r>
      <w:r>
        <w:fldChar w:fldCharType="separate"/>
      </w:r>
      <w:r>
        <w:t>275</w:t>
      </w:r>
      <w:r>
        <w:fldChar w:fldCharType="end"/>
      </w:r>
    </w:p>
    <w:p w14:paraId="7BC7258A" w14:textId="77777777" w:rsidR="008C2A11" w:rsidRPr="00714B4F" w:rsidRDefault="008C2A11">
      <w:pPr>
        <w:pStyle w:val="TOC4"/>
        <w:rPr>
          <w:rFonts w:ascii="Calibri" w:eastAsia="Malgun Gothic" w:hAnsi="Calibri"/>
          <w:sz w:val="22"/>
          <w:szCs w:val="22"/>
        </w:rPr>
      </w:pPr>
      <w:r>
        <w:rPr>
          <w:lang w:eastAsia="ja-JP"/>
        </w:rPr>
        <w:t>9.2.3.126</w:t>
      </w:r>
      <w:r w:rsidRPr="00714B4F">
        <w:rPr>
          <w:rFonts w:ascii="Calibri" w:eastAsia="Malgun Gothic" w:hAnsi="Calibri"/>
          <w:sz w:val="22"/>
          <w:szCs w:val="22"/>
        </w:rPr>
        <w:tab/>
      </w:r>
      <w:r>
        <w:rPr>
          <w:lang w:eastAsia="ja-JP"/>
        </w:rPr>
        <w:t>MDT Configuration-NR</w:t>
      </w:r>
      <w:r>
        <w:tab/>
      </w:r>
      <w:r>
        <w:fldChar w:fldCharType="begin" w:fldLock="1"/>
      </w:r>
      <w:r>
        <w:instrText xml:space="preserve"> PAGEREF _Toc120032635 \h </w:instrText>
      </w:r>
      <w:r>
        <w:fldChar w:fldCharType="separate"/>
      </w:r>
      <w:r>
        <w:t>275</w:t>
      </w:r>
      <w:r>
        <w:fldChar w:fldCharType="end"/>
      </w:r>
    </w:p>
    <w:p w14:paraId="21F809AF" w14:textId="77777777" w:rsidR="008C2A11" w:rsidRPr="00714B4F" w:rsidRDefault="008C2A11">
      <w:pPr>
        <w:pStyle w:val="TOC4"/>
        <w:rPr>
          <w:rFonts w:ascii="Calibri" w:eastAsia="Malgun Gothic" w:hAnsi="Calibri"/>
          <w:sz w:val="22"/>
          <w:szCs w:val="22"/>
        </w:rPr>
      </w:pPr>
      <w:r>
        <w:rPr>
          <w:lang w:eastAsia="ja-JP"/>
        </w:rPr>
        <w:t>9.2.3.127</w:t>
      </w:r>
      <w:r w:rsidRPr="00714B4F">
        <w:rPr>
          <w:rFonts w:ascii="Calibri" w:eastAsia="Malgun Gothic" w:hAnsi="Calibri"/>
          <w:sz w:val="22"/>
          <w:szCs w:val="22"/>
        </w:rPr>
        <w:tab/>
      </w:r>
      <w:r>
        <w:rPr>
          <w:lang w:eastAsia="ja-JP"/>
        </w:rPr>
        <w:t>MDT Configuration-EUTRA</w:t>
      </w:r>
      <w:r>
        <w:tab/>
      </w:r>
      <w:r>
        <w:fldChar w:fldCharType="begin" w:fldLock="1"/>
      </w:r>
      <w:r>
        <w:instrText xml:space="preserve"> PAGEREF _Toc120032636 \h </w:instrText>
      </w:r>
      <w:r>
        <w:fldChar w:fldCharType="separate"/>
      </w:r>
      <w:r>
        <w:t>277</w:t>
      </w:r>
      <w:r>
        <w:fldChar w:fldCharType="end"/>
      </w:r>
    </w:p>
    <w:p w14:paraId="43983D70" w14:textId="77777777" w:rsidR="008C2A11" w:rsidRPr="00714B4F" w:rsidRDefault="008C2A11">
      <w:pPr>
        <w:pStyle w:val="TOC4"/>
        <w:rPr>
          <w:rFonts w:ascii="Calibri" w:eastAsia="Malgun Gothic" w:hAnsi="Calibri"/>
          <w:sz w:val="22"/>
          <w:szCs w:val="22"/>
        </w:rPr>
      </w:pPr>
      <w:r>
        <w:rPr>
          <w:lang w:eastAsia="ja-JP"/>
        </w:rPr>
        <w:t>9.2.3.128</w:t>
      </w:r>
      <w:r w:rsidRPr="00714B4F">
        <w:rPr>
          <w:rFonts w:ascii="Calibri" w:eastAsia="Malgun Gothic" w:hAnsi="Calibri"/>
          <w:sz w:val="22"/>
          <w:szCs w:val="22"/>
        </w:rPr>
        <w:tab/>
      </w:r>
      <w:r>
        <w:rPr>
          <w:lang w:eastAsia="ja-JP"/>
        </w:rPr>
        <w:t>M1 Configuration</w:t>
      </w:r>
      <w:r>
        <w:tab/>
      </w:r>
      <w:r>
        <w:fldChar w:fldCharType="begin" w:fldLock="1"/>
      </w:r>
      <w:r>
        <w:instrText xml:space="preserve"> PAGEREF _Toc120032637 \h </w:instrText>
      </w:r>
      <w:r>
        <w:fldChar w:fldCharType="separate"/>
      </w:r>
      <w:r>
        <w:t>278</w:t>
      </w:r>
      <w:r>
        <w:fldChar w:fldCharType="end"/>
      </w:r>
    </w:p>
    <w:p w14:paraId="4279DABD" w14:textId="77777777" w:rsidR="008C2A11" w:rsidRPr="00714B4F" w:rsidRDefault="008C2A11">
      <w:pPr>
        <w:pStyle w:val="TOC4"/>
        <w:rPr>
          <w:rFonts w:ascii="Calibri" w:eastAsia="Malgun Gothic" w:hAnsi="Calibri"/>
          <w:sz w:val="22"/>
          <w:szCs w:val="22"/>
        </w:rPr>
      </w:pPr>
      <w:r>
        <w:rPr>
          <w:lang w:eastAsia="ja-JP"/>
        </w:rPr>
        <w:t>9.2.3.129</w:t>
      </w:r>
      <w:r w:rsidRPr="00714B4F">
        <w:rPr>
          <w:rFonts w:ascii="Calibri" w:eastAsia="Malgun Gothic" w:hAnsi="Calibri"/>
          <w:sz w:val="22"/>
          <w:szCs w:val="22"/>
        </w:rPr>
        <w:tab/>
      </w:r>
      <w:r>
        <w:rPr>
          <w:lang w:eastAsia="ja-JP"/>
        </w:rPr>
        <w:t>M4 Configuration</w:t>
      </w:r>
      <w:r>
        <w:tab/>
      </w:r>
      <w:r>
        <w:fldChar w:fldCharType="begin" w:fldLock="1"/>
      </w:r>
      <w:r>
        <w:instrText xml:space="preserve"> PAGEREF _Toc120032638 \h </w:instrText>
      </w:r>
      <w:r>
        <w:fldChar w:fldCharType="separate"/>
      </w:r>
      <w:r>
        <w:t>279</w:t>
      </w:r>
      <w:r>
        <w:fldChar w:fldCharType="end"/>
      </w:r>
    </w:p>
    <w:p w14:paraId="57C95176" w14:textId="77777777" w:rsidR="008C2A11" w:rsidRPr="00714B4F" w:rsidRDefault="008C2A11">
      <w:pPr>
        <w:pStyle w:val="TOC4"/>
        <w:rPr>
          <w:rFonts w:ascii="Calibri" w:eastAsia="Malgun Gothic" w:hAnsi="Calibri"/>
          <w:sz w:val="22"/>
          <w:szCs w:val="22"/>
        </w:rPr>
      </w:pPr>
      <w:r>
        <w:rPr>
          <w:lang w:eastAsia="ja-JP"/>
        </w:rPr>
        <w:t>9.2.3.130</w:t>
      </w:r>
      <w:r w:rsidRPr="00714B4F">
        <w:rPr>
          <w:rFonts w:ascii="Calibri" w:eastAsia="Malgun Gothic" w:hAnsi="Calibri"/>
          <w:sz w:val="22"/>
          <w:szCs w:val="22"/>
        </w:rPr>
        <w:tab/>
      </w:r>
      <w:r>
        <w:rPr>
          <w:lang w:eastAsia="ja-JP"/>
        </w:rPr>
        <w:t>M5 Configuration</w:t>
      </w:r>
      <w:r>
        <w:tab/>
      </w:r>
      <w:r>
        <w:fldChar w:fldCharType="begin" w:fldLock="1"/>
      </w:r>
      <w:r>
        <w:instrText xml:space="preserve"> PAGEREF _Toc120032639 \h </w:instrText>
      </w:r>
      <w:r>
        <w:fldChar w:fldCharType="separate"/>
      </w:r>
      <w:r>
        <w:t>280</w:t>
      </w:r>
      <w:r>
        <w:fldChar w:fldCharType="end"/>
      </w:r>
    </w:p>
    <w:p w14:paraId="6146FCAC" w14:textId="77777777" w:rsidR="008C2A11" w:rsidRPr="00714B4F" w:rsidRDefault="008C2A11">
      <w:pPr>
        <w:pStyle w:val="TOC4"/>
        <w:rPr>
          <w:rFonts w:ascii="Calibri" w:eastAsia="Malgun Gothic" w:hAnsi="Calibri"/>
          <w:sz w:val="22"/>
          <w:szCs w:val="22"/>
        </w:rPr>
      </w:pPr>
      <w:r>
        <w:rPr>
          <w:lang w:eastAsia="ja-JP"/>
        </w:rPr>
        <w:t>9.2.3.131</w:t>
      </w:r>
      <w:r w:rsidRPr="00714B4F">
        <w:rPr>
          <w:rFonts w:ascii="Calibri" w:eastAsia="Malgun Gothic" w:hAnsi="Calibri"/>
          <w:sz w:val="22"/>
          <w:szCs w:val="22"/>
        </w:rPr>
        <w:tab/>
      </w:r>
      <w:r>
        <w:rPr>
          <w:lang w:eastAsia="ja-JP"/>
        </w:rPr>
        <w:t>M6 Configuration</w:t>
      </w:r>
      <w:r>
        <w:tab/>
      </w:r>
      <w:r>
        <w:fldChar w:fldCharType="begin" w:fldLock="1"/>
      </w:r>
      <w:r>
        <w:instrText xml:space="preserve"> PAGEREF _Toc120032640 \h </w:instrText>
      </w:r>
      <w:r>
        <w:fldChar w:fldCharType="separate"/>
      </w:r>
      <w:r>
        <w:t>280</w:t>
      </w:r>
      <w:r>
        <w:fldChar w:fldCharType="end"/>
      </w:r>
    </w:p>
    <w:p w14:paraId="7B584665" w14:textId="77777777" w:rsidR="008C2A11" w:rsidRPr="00714B4F" w:rsidRDefault="008C2A11">
      <w:pPr>
        <w:pStyle w:val="TOC4"/>
        <w:rPr>
          <w:rFonts w:ascii="Calibri" w:eastAsia="Malgun Gothic" w:hAnsi="Calibri"/>
          <w:sz w:val="22"/>
          <w:szCs w:val="22"/>
        </w:rPr>
      </w:pPr>
      <w:r>
        <w:rPr>
          <w:lang w:eastAsia="ja-JP"/>
        </w:rPr>
        <w:t>9.2.3.132</w:t>
      </w:r>
      <w:r w:rsidRPr="00714B4F">
        <w:rPr>
          <w:rFonts w:ascii="Calibri" w:eastAsia="Malgun Gothic" w:hAnsi="Calibri"/>
          <w:sz w:val="22"/>
          <w:szCs w:val="22"/>
        </w:rPr>
        <w:tab/>
      </w:r>
      <w:r>
        <w:rPr>
          <w:lang w:eastAsia="ja-JP"/>
        </w:rPr>
        <w:t>M7 Configuration</w:t>
      </w:r>
      <w:r>
        <w:tab/>
      </w:r>
      <w:r>
        <w:fldChar w:fldCharType="begin" w:fldLock="1"/>
      </w:r>
      <w:r>
        <w:instrText xml:space="preserve"> PAGEREF _Toc120032641 \h </w:instrText>
      </w:r>
      <w:r>
        <w:fldChar w:fldCharType="separate"/>
      </w:r>
      <w:r>
        <w:t>280</w:t>
      </w:r>
      <w:r>
        <w:fldChar w:fldCharType="end"/>
      </w:r>
    </w:p>
    <w:p w14:paraId="049190D3" w14:textId="77777777" w:rsidR="008C2A11" w:rsidRPr="00714B4F" w:rsidRDefault="008C2A11">
      <w:pPr>
        <w:pStyle w:val="TOC4"/>
        <w:rPr>
          <w:rFonts w:ascii="Calibri" w:eastAsia="Malgun Gothic" w:hAnsi="Calibri"/>
          <w:sz w:val="22"/>
          <w:szCs w:val="22"/>
        </w:rPr>
      </w:pPr>
      <w:r>
        <w:rPr>
          <w:lang w:eastAsia="ja-JP"/>
        </w:rPr>
        <w:t>9.2.3.133</w:t>
      </w:r>
      <w:r w:rsidRPr="00714B4F">
        <w:rPr>
          <w:rFonts w:ascii="Calibri" w:eastAsia="Malgun Gothic" w:hAnsi="Calibri"/>
          <w:sz w:val="22"/>
          <w:szCs w:val="22"/>
        </w:rPr>
        <w:tab/>
      </w:r>
      <w:r>
        <w:rPr>
          <w:lang w:eastAsia="ja-JP"/>
        </w:rPr>
        <w:t>MDT PLMN List</w:t>
      </w:r>
      <w:r>
        <w:tab/>
      </w:r>
      <w:r>
        <w:fldChar w:fldCharType="begin" w:fldLock="1"/>
      </w:r>
      <w:r>
        <w:instrText xml:space="preserve"> PAGEREF _Toc120032642 \h </w:instrText>
      </w:r>
      <w:r>
        <w:fldChar w:fldCharType="separate"/>
      </w:r>
      <w:r>
        <w:t>280</w:t>
      </w:r>
      <w:r>
        <w:fldChar w:fldCharType="end"/>
      </w:r>
    </w:p>
    <w:p w14:paraId="5F6D9324" w14:textId="77777777" w:rsidR="008C2A11" w:rsidRPr="00714B4F" w:rsidRDefault="008C2A11">
      <w:pPr>
        <w:pStyle w:val="TOC4"/>
        <w:rPr>
          <w:rFonts w:ascii="Calibri" w:eastAsia="Malgun Gothic" w:hAnsi="Calibri"/>
          <w:sz w:val="22"/>
          <w:szCs w:val="22"/>
        </w:rPr>
      </w:pPr>
      <w:r>
        <w:rPr>
          <w:lang w:eastAsia="ja-JP"/>
        </w:rPr>
        <w:t>9.2.3.134</w:t>
      </w:r>
      <w:r w:rsidRPr="00714B4F">
        <w:rPr>
          <w:rFonts w:ascii="Calibri" w:eastAsia="Malgun Gothic" w:hAnsi="Calibri"/>
          <w:sz w:val="22"/>
          <w:szCs w:val="22"/>
        </w:rPr>
        <w:tab/>
      </w:r>
      <w:r>
        <w:rPr>
          <w:lang w:eastAsia="ja-JP"/>
        </w:rPr>
        <w:t>Bluetooth Measurement Configuration</w:t>
      </w:r>
      <w:r>
        <w:tab/>
      </w:r>
      <w:r>
        <w:fldChar w:fldCharType="begin" w:fldLock="1"/>
      </w:r>
      <w:r>
        <w:instrText xml:space="preserve"> PAGEREF _Toc120032643 \h </w:instrText>
      </w:r>
      <w:r>
        <w:fldChar w:fldCharType="separate"/>
      </w:r>
      <w:r>
        <w:t>281</w:t>
      </w:r>
      <w:r>
        <w:fldChar w:fldCharType="end"/>
      </w:r>
    </w:p>
    <w:p w14:paraId="09B2B787" w14:textId="77777777" w:rsidR="008C2A11" w:rsidRPr="00714B4F" w:rsidRDefault="008C2A11">
      <w:pPr>
        <w:pStyle w:val="TOC4"/>
        <w:rPr>
          <w:rFonts w:ascii="Calibri" w:eastAsia="Malgun Gothic" w:hAnsi="Calibri"/>
          <w:sz w:val="22"/>
          <w:szCs w:val="22"/>
        </w:rPr>
      </w:pPr>
      <w:r>
        <w:rPr>
          <w:lang w:eastAsia="ja-JP"/>
        </w:rPr>
        <w:t>9.2.3.135</w:t>
      </w:r>
      <w:r w:rsidRPr="00714B4F">
        <w:rPr>
          <w:rFonts w:ascii="Calibri" w:eastAsia="Malgun Gothic" w:hAnsi="Calibri"/>
          <w:sz w:val="22"/>
          <w:szCs w:val="22"/>
        </w:rPr>
        <w:tab/>
      </w:r>
      <w:r>
        <w:rPr>
          <w:lang w:eastAsia="ja-JP"/>
        </w:rPr>
        <w:t>WLAN Measurement Configuration</w:t>
      </w:r>
      <w:r>
        <w:tab/>
      </w:r>
      <w:r>
        <w:fldChar w:fldCharType="begin" w:fldLock="1"/>
      </w:r>
      <w:r>
        <w:instrText xml:space="preserve"> PAGEREF _Toc120032644 \h </w:instrText>
      </w:r>
      <w:r>
        <w:fldChar w:fldCharType="separate"/>
      </w:r>
      <w:r>
        <w:t>281</w:t>
      </w:r>
      <w:r>
        <w:fldChar w:fldCharType="end"/>
      </w:r>
    </w:p>
    <w:p w14:paraId="28377BA7" w14:textId="77777777" w:rsidR="008C2A11" w:rsidRPr="00714B4F" w:rsidRDefault="008C2A11">
      <w:pPr>
        <w:pStyle w:val="TOC4"/>
        <w:rPr>
          <w:rFonts w:ascii="Calibri" w:eastAsia="Malgun Gothic" w:hAnsi="Calibri"/>
          <w:sz w:val="22"/>
          <w:szCs w:val="22"/>
        </w:rPr>
      </w:pPr>
      <w:r>
        <w:rPr>
          <w:lang w:eastAsia="ja-JP"/>
        </w:rPr>
        <w:t>9.2.3.136</w:t>
      </w:r>
      <w:r w:rsidRPr="00714B4F">
        <w:rPr>
          <w:rFonts w:ascii="Calibri" w:eastAsia="Malgun Gothic" w:hAnsi="Calibri"/>
          <w:sz w:val="22"/>
          <w:szCs w:val="22"/>
        </w:rPr>
        <w:tab/>
      </w:r>
      <w:r>
        <w:rPr>
          <w:lang w:eastAsia="ja-JP"/>
        </w:rPr>
        <w:t>Sensor Measurement Configuration</w:t>
      </w:r>
      <w:r>
        <w:tab/>
      </w:r>
      <w:r>
        <w:fldChar w:fldCharType="begin" w:fldLock="1"/>
      </w:r>
      <w:r>
        <w:instrText xml:space="preserve"> PAGEREF _Toc120032645 \h </w:instrText>
      </w:r>
      <w:r>
        <w:fldChar w:fldCharType="separate"/>
      </w:r>
      <w:r>
        <w:t>282</w:t>
      </w:r>
      <w:r>
        <w:fldChar w:fldCharType="end"/>
      </w:r>
    </w:p>
    <w:p w14:paraId="738F85B0" w14:textId="77777777" w:rsidR="008C2A11" w:rsidRPr="00714B4F" w:rsidRDefault="008C2A11">
      <w:pPr>
        <w:pStyle w:val="TOC4"/>
        <w:rPr>
          <w:rFonts w:ascii="Calibri" w:eastAsia="Malgun Gothic" w:hAnsi="Calibri"/>
          <w:sz w:val="22"/>
          <w:szCs w:val="22"/>
        </w:rPr>
      </w:pPr>
      <w:r>
        <w:rPr>
          <w:lang w:eastAsia="ja-JP"/>
        </w:rPr>
        <w:t>9.2.3.137</w:t>
      </w:r>
      <w:r w:rsidRPr="00714B4F">
        <w:rPr>
          <w:rFonts w:ascii="Calibri" w:eastAsia="Malgun Gothic" w:hAnsi="Calibri"/>
          <w:sz w:val="22"/>
          <w:szCs w:val="22"/>
        </w:rPr>
        <w:tab/>
      </w:r>
      <w:r>
        <w:rPr>
          <w:lang w:eastAsia="ja-JP"/>
        </w:rPr>
        <w:t>Logged Event Trigger Config</w:t>
      </w:r>
      <w:r>
        <w:tab/>
      </w:r>
      <w:r>
        <w:fldChar w:fldCharType="begin" w:fldLock="1"/>
      </w:r>
      <w:r>
        <w:instrText xml:space="preserve"> PAGEREF _Toc120032646 \h </w:instrText>
      </w:r>
      <w:r>
        <w:fldChar w:fldCharType="separate"/>
      </w:r>
      <w:r>
        <w:t>282</w:t>
      </w:r>
      <w:r>
        <w:fldChar w:fldCharType="end"/>
      </w:r>
    </w:p>
    <w:p w14:paraId="6408B0D7" w14:textId="77777777" w:rsidR="008C2A11" w:rsidRPr="00714B4F" w:rsidRDefault="008C2A11">
      <w:pPr>
        <w:pStyle w:val="TOC4"/>
        <w:rPr>
          <w:rFonts w:ascii="Calibri" w:eastAsia="Malgun Gothic" w:hAnsi="Calibri"/>
          <w:sz w:val="22"/>
          <w:szCs w:val="22"/>
        </w:rPr>
      </w:pPr>
      <w:r w:rsidRPr="0020577D">
        <w:rPr>
          <w:rFonts w:eastAsia="Batang"/>
        </w:rPr>
        <w:t>9.2.3.138</w:t>
      </w:r>
      <w:r w:rsidRPr="00714B4F">
        <w:rPr>
          <w:rFonts w:ascii="Calibri" w:eastAsia="Malgun Gothic" w:hAnsi="Calibri"/>
          <w:sz w:val="22"/>
          <w:szCs w:val="22"/>
        </w:rPr>
        <w:tab/>
      </w:r>
      <w:r w:rsidRPr="0020577D">
        <w:rPr>
          <w:rFonts w:cs="Arial"/>
          <w:lang w:eastAsia="zh-CN"/>
        </w:rPr>
        <w:t>UE Radio Capability ID</w:t>
      </w:r>
      <w:r>
        <w:tab/>
      </w:r>
      <w:r>
        <w:fldChar w:fldCharType="begin" w:fldLock="1"/>
      </w:r>
      <w:r>
        <w:instrText xml:space="preserve"> PAGEREF _Toc120032647 \h </w:instrText>
      </w:r>
      <w:r>
        <w:fldChar w:fldCharType="separate"/>
      </w:r>
      <w:r>
        <w:t>283</w:t>
      </w:r>
      <w:r>
        <w:fldChar w:fldCharType="end"/>
      </w:r>
    </w:p>
    <w:p w14:paraId="3C750458" w14:textId="77777777" w:rsidR="008C2A11" w:rsidRPr="00714B4F" w:rsidRDefault="008C2A11">
      <w:pPr>
        <w:pStyle w:val="TOC4"/>
        <w:rPr>
          <w:rFonts w:ascii="Calibri" w:eastAsia="Malgun Gothic" w:hAnsi="Calibri"/>
          <w:sz w:val="22"/>
          <w:szCs w:val="22"/>
        </w:rPr>
      </w:pPr>
      <w:r w:rsidRPr="0020577D">
        <w:rPr>
          <w:rFonts w:eastAsia="Batang"/>
        </w:rPr>
        <w:t>9.2.3.139</w:t>
      </w:r>
      <w:r w:rsidRPr="00714B4F">
        <w:rPr>
          <w:rFonts w:ascii="Calibri" w:eastAsia="Malgun Gothic" w:hAnsi="Calibri"/>
          <w:sz w:val="22"/>
          <w:szCs w:val="22"/>
        </w:rPr>
        <w:tab/>
      </w:r>
      <w:r w:rsidRPr="0020577D">
        <w:rPr>
          <w:rFonts w:eastAsia="Batang"/>
        </w:rPr>
        <w:t>Extended Slice Support List</w:t>
      </w:r>
      <w:r>
        <w:tab/>
      </w:r>
      <w:r>
        <w:fldChar w:fldCharType="begin" w:fldLock="1"/>
      </w:r>
      <w:r>
        <w:instrText xml:space="preserve"> PAGEREF _Toc120032648 \h </w:instrText>
      </w:r>
      <w:r>
        <w:fldChar w:fldCharType="separate"/>
      </w:r>
      <w:r>
        <w:t>283</w:t>
      </w:r>
      <w:r>
        <w:fldChar w:fldCharType="end"/>
      </w:r>
    </w:p>
    <w:p w14:paraId="70346E72" w14:textId="77777777" w:rsidR="008C2A11" w:rsidRPr="00714B4F" w:rsidRDefault="008C2A11">
      <w:pPr>
        <w:pStyle w:val="TOC4"/>
        <w:rPr>
          <w:rFonts w:ascii="Calibri" w:eastAsia="Malgun Gothic" w:hAnsi="Calibri"/>
          <w:sz w:val="22"/>
          <w:szCs w:val="22"/>
        </w:rPr>
      </w:pPr>
      <w:r w:rsidRPr="0020577D">
        <w:rPr>
          <w:rFonts w:eastAsia="Batang"/>
        </w:rPr>
        <w:t>9.2.3.140</w:t>
      </w:r>
      <w:r w:rsidRPr="00714B4F">
        <w:rPr>
          <w:rFonts w:ascii="Calibri" w:eastAsia="Malgun Gothic" w:hAnsi="Calibri"/>
          <w:sz w:val="22"/>
          <w:szCs w:val="22"/>
        </w:rPr>
        <w:tab/>
      </w:r>
      <w:r w:rsidRPr="0020577D">
        <w:rPr>
          <w:rFonts w:eastAsia="Batang"/>
        </w:rPr>
        <w:t>Area Scope of Neighbour Cells</w:t>
      </w:r>
      <w:r>
        <w:tab/>
      </w:r>
      <w:r>
        <w:fldChar w:fldCharType="begin" w:fldLock="1"/>
      </w:r>
      <w:r>
        <w:instrText xml:space="preserve"> PAGEREF _Toc120032649 \h </w:instrText>
      </w:r>
      <w:r>
        <w:fldChar w:fldCharType="separate"/>
      </w:r>
      <w:r>
        <w:t>283</w:t>
      </w:r>
      <w:r>
        <w:fldChar w:fldCharType="end"/>
      </w:r>
    </w:p>
    <w:p w14:paraId="267DFA62" w14:textId="77777777" w:rsidR="008C2A11" w:rsidRPr="00714B4F" w:rsidRDefault="008C2A11">
      <w:pPr>
        <w:pStyle w:val="TOC4"/>
        <w:rPr>
          <w:rFonts w:ascii="Calibri" w:eastAsia="Malgun Gothic" w:hAnsi="Calibri"/>
          <w:sz w:val="22"/>
          <w:szCs w:val="22"/>
        </w:rPr>
      </w:pPr>
      <w:r>
        <w:t>9.2.3.</w:t>
      </w:r>
      <w:r w:rsidRPr="0020577D">
        <w:rPr>
          <w:lang w:val="en-US"/>
        </w:rPr>
        <w:t>141</w:t>
      </w:r>
      <w:r w:rsidRPr="00714B4F">
        <w:rPr>
          <w:rFonts w:ascii="Calibri" w:eastAsia="Malgun Gothic" w:hAnsi="Calibri"/>
          <w:sz w:val="22"/>
          <w:szCs w:val="22"/>
        </w:rPr>
        <w:tab/>
      </w:r>
      <w:r>
        <w:t>Extended UE Identity Index Value</w:t>
      </w:r>
      <w:r>
        <w:tab/>
      </w:r>
      <w:r>
        <w:fldChar w:fldCharType="begin" w:fldLock="1"/>
      </w:r>
      <w:r>
        <w:instrText xml:space="preserve"> PAGEREF _Toc120032650 \h </w:instrText>
      </w:r>
      <w:r>
        <w:fldChar w:fldCharType="separate"/>
      </w:r>
      <w:r>
        <w:t>283</w:t>
      </w:r>
      <w:r>
        <w:fldChar w:fldCharType="end"/>
      </w:r>
    </w:p>
    <w:p w14:paraId="49FB5BE4" w14:textId="77777777" w:rsidR="008C2A11" w:rsidRPr="00714B4F" w:rsidRDefault="008C2A11">
      <w:pPr>
        <w:pStyle w:val="TOC4"/>
        <w:rPr>
          <w:rFonts w:ascii="Calibri" w:eastAsia="Malgun Gothic" w:hAnsi="Calibri"/>
          <w:sz w:val="22"/>
          <w:szCs w:val="22"/>
        </w:rPr>
      </w:pPr>
      <w:r w:rsidRPr="0020577D">
        <w:rPr>
          <w:rFonts w:eastAsia="Batang"/>
        </w:rPr>
        <w:t>9.2.3.</w:t>
      </w:r>
      <w:r w:rsidRPr="0020577D">
        <w:rPr>
          <w:rFonts w:eastAsia="Batang"/>
          <w:lang w:val="en-US"/>
        </w:rPr>
        <w:t>142</w:t>
      </w:r>
      <w:r w:rsidRPr="00714B4F">
        <w:rPr>
          <w:rFonts w:ascii="Calibri" w:eastAsia="Malgun Gothic" w:hAnsi="Calibri"/>
          <w:sz w:val="22"/>
          <w:szCs w:val="22"/>
        </w:rPr>
        <w:tab/>
      </w:r>
      <w:r w:rsidRPr="0020577D">
        <w:rPr>
          <w:rFonts w:eastAsia="Batang"/>
        </w:rPr>
        <w:t>Paging eDRX Information</w:t>
      </w:r>
      <w:r>
        <w:tab/>
      </w:r>
      <w:r>
        <w:fldChar w:fldCharType="begin" w:fldLock="1"/>
      </w:r>
      <w:r>
        <w:instrText xml:space="preserve"> PAGEREF _Toc120032651 \h </w:instrText>
      </w:r>
      <w:r>
        <w:fldChar w:fldCharType="separate"/>
      </w:r>
      <w:r>
        <w:t>283</w:t>
      </w:r>
      <w:r>
        <w:fldChar w:fldCharType="end"/>
      </w:r>
    </w:p>
    <w:p w14:paraId="4B010EF2" w14:textId="77777777" w:rsidR="008C2A11" w:rsidRPr="00714B4F" w:rsidRDefault="008C2A11">
      <w:pPr>
        <w:pStyle w:val="TOC4"/>
        <w:rPr>
          <w:rFonts w:ascii="Calibri" w:eastAsia="Malgun Gothic" w:hAnsi="Calibri"/>
          <w:sz w:val="22"/>
          <w:szCs w:val="22"/>
        </w:rPr>
      </w:pPr>
      <w:r>
        <w:t>9.2.3.143</w:t>
      </w:r>
      <w:r w:rsidRPr="00714B4F">
        <w:rPr>
          <w:rFonts w:ascii="Calibri" w:eastAsia="Malgun Gothic" w:hAnsi="Calibri"/>
          <w:sz w:val="22"/>
          <w:szCs w:val="22"/>
        </w:rPr>
        <w:tab/>
      </w:r>
      <w:r>
        <w:t>UE Specific DRX</w:t>
      </w:r>
      <w:r>
        <w:tab/>
      </w:r>
      <w:r>
        <w:fldChar w:fldCharType="begin" w:fldLock="1"/>
      </w:r>
      <w:r>
        <w:instrText xml:space="preserve"> PAGEREF _Toc120032652 \h </w:instrText>
      </w:r>
      <w:r>
        <w:fldChar w:fldCharType="separate"/>
      </w:r>
      <w:r>
        <w:t>284</w:t>
      </w:r>
      <w:r>
        <w:fldChar w:fldCharType="end"/>
      </w:r>
    </w:p>
    <w:p w14:paraId="02A740F2" w14:textId="77777777" w:rsidR="008C2A11" w:rsidRPr="00714B4F" w:rsidRDefault="008C2A11">
      <w:pPr>
        <w:pStyle w:val="TOC4"/>
        <w:rPr>
          <w:rFonts w:ascii="Calibri" w:eastAsia="Malgun Gothic" w:hAnsi="Calibri"/>
          <w:sz w:val="22"/>
          <w:szCs w:val="22"/>
        </w:rPr>
      </w:pPr>
      <w:r>
        <w:t>9.2.3.144</w:t>
      </w:r>
      <w:r w:rsidRPr="00714B4F">
        <w:rPr>
          <w:rFonts w:ascii="Calibri" w:eastAsia="Malgun Gothic" w:hAnsi="Calibri"/>
          <w:sz w:val="22"/>
          <w:szCs w:val="22"/>
        </w:rPr>
        <w:tab/>
      </w:r>
      <w:r>
        <w:t>QoS Mapping Information</w:t>
      </w:r>
      <w:r>
        <w:tab/>
      </w:r>
      <w:r>
        <w:fldChar w:fldCharType="begin" w:fldLock="1"/>
      </w:r>
      <w:r>
        <w:instrText xml:space="preserve"> PAGEREF _Toc120032653 \h </w:instrText>
      </w:r>
      <w:r>
        <w:fldChar w:fldCharType="separate"/>
      </w:r>
      <w:r>
        <w:t>284</w:t>
      </w:r>
      <w:r>
        <w:fldChar w:fldCharType="end"/>
      </w:r>
    </w:p>
    <w:p w14:paraId="65732E06" w14:textId="77777777" w:rsidR="008C2A11" w:rsidRPr="00714B4F" w:rsidRDefault="008C2A11">
      <w:pPr>
        <w:pStyle w:val="TOC2"/>
        <w:rPr>
          <w:rFonts w:ascii="Calibri" w:eastAsia="Malgun Gothic" w:hAnsi="Calibri"/>
          <w:sz w:val="22"/>
          <w:szCs w:val="22"/>
        </w:rPr>
      </w:pPr>
      <w:r>
        <w:rPr>
          <w:lang w:eastAsia="ja-JP"/>
        </w:rPr>
        <w:t>9.3</w:t>
      </w:r>
      <w:r w:rsidRPr="00714B4F">
        <w:rPr>
          <w:rFonts w:ascii="Calibri" w:eastAsia="Malgun Gothic" w:hAnsi="Calibri"/>
          <w:sz w:val="22"/>
          <w:szCs w:val="22"/>
        </w:rPr>
        <w:tab/>
      </w:r>
      <w:r>
        <w:rPr>
          <w:lang w:eastAsia="ja-JP"/>
        </w:rPr>
        <w:t>Message and Information Element Abstract Syntax (with ASN.1)</w:t>
      </w:r>
      <w:r>
        <w:tab/>
      </w:r>
      <w:r>
        <w:fldChar w:fldCharType="begin" w:fldLock="1"/>
      </w:r>
      <w:r>
        <w:instrText xml:space="preserve"> PAGEREF _Toc120032654 \h </w:instrText>
      </w:r>
      <w:r>
        <w:fldChar w:fldCharType="separate"/>
      </w:r>
      <w:r>
        <w:t>285</w:t>
      </w:r>
      <w:r>
        <w:fldChar w:fldCharType="end"/>
      </w:r>
    </w:p>
    <w:p w14:paraId="0EB9792C" w14:textId="77777777" w:rsidR="008C2A11" w:rsidRPr="00714B4F" w:rsidRDefault="008C2A11">
      <w:pPr>
        <w:pStyle w:val="TOC3"/>
        <w:rPr>
          <w:rFonts w:ascii="Calibri" w:eastAsia="Malgun Gothic" w:hAnsi="Calibri"/>
          <w:sz w:val="22"/>
          <w:szCs w:val="22"/>
        </w:rPr>
      </w:pPr>
      <w:r>
        <w:t>9.3.1</w:t>
      </w:r>
      <w:r w:rsidRPr="00714B4F">
        <w:rPr>
          <w:rFonts w:ascii="Calibri" w:eastAsia="Malgun Gothic" w:hAnsi="Calibri"/>
          <w:sz w:val="22"/>
          <w:szCs w:val="22"/>
        </w:rPr>
        <w:tab/>
      </w:r>
      <w:r>
        <w:t>General</w:t>
      </w:r>
      <w:r>
        <w:tab/>
      </w:r>
      <w:r>
        <w:fldChar w:fldCharType="begin" w:fldLock="1"/>
      </w:r>
      <w:r>
        <w:instrText xml:space="preserve"> PAGEREF _Toc120032655 \h </w:instrText>
      </w:r>
      <w:r>
        <w:fldChar w:fldCharType="separate"/>
      </w:r>
      <w:r>
        <w:t>285</w:t>
      </w:r>
      <w:r>
        <w:fldChar w:fldCharType="end"/>
      </w:r>
    </w:p>
    <w:p w14:paraId="7C6A410E" w14:textId="77777777" w:rsidR="008C2A11" w:rsidRPr="00714B4F" w:rsidRDefault="008C2A11">
      <w:pPr>
        <w:pStyle w:val="TOC3"/>
        <w:rPr>
          <w:rFonts w:ascii="Calibri" w:eastAsia="Malgun Gothic" w:hAnsi="Calibri"/>
          <w:sz w:val="22"/>
          <w:szCs w:val="22"/>
        </w:rPr>
      </w:pPr>
      <w:r>
        <w:t>9.3.2</w:t>
      </w:r>
      <w:r w:rsidRPr="00714B4F">
        <w:rPr>
          <w:rFonts w:ascii="Calibri" w:eastAsia="Malgun Gothic" w:hAnsi="Calibri"/>
          <w:sz w:val="22"/>
          <w:szCs w:val="22"/>
        </w:rPr>
        <w:tab/>
      </w:r>
      <w:r>
        <w:t>Usage of Private Message Mechanism for Non-standard Use</w:t>
      </w:r>
      <w:r>
        <w:tab/>
      </w:r>
      <w:r>
        <w:fldChar w:fldCharType="begin" w:fldLock="1"/>
      </w:r>
      <w:r>
        <w:instrText xml:space="preserve"> PAGEREF _Toc120032656 \h </w:instrText>
      </w:r>
      <w:r>
        <w:fldChar w:fldCharType="separate"/>
      </w:r>
      <w:r>
        <w:t>285</w:t>
      </w:r>
      <w:r>
        <w:fldChar w:fldCharType="end"/>
      </w:r>
    </w:p>
    <w:p w14:paraId="134EBF82" w14:textId="77777777" w:rsidR="008C2A11" w:rsidRPr="00714B4F" w:rsidRDefault="008C2A11">
      <w:pPr>
        <w:pStyle w:val="TOC3"/>
        <w:rPr>
          <w:rFonts w:ascii="Calibri" w:eastAsia="Malgun Gothic" w:hAnsi="Calibri"/>
          <w:sz w:val="22"/>
          <w:szCs w:val="22"/>
        </w:rPr>
      </w:pPr>
      <w:r>
        <w:t>9.3.3</w:t>
      </w:r>
      <w:r w:rsidRPr="00714B4F">
        <w:rPr>
          <w:rFonts w:ascii="Calibri" w:eastAsia="Malgun Gothic" w:hAnsi="Calibri"/>
          <w:sz w:val="22"/>
          <w:szCs w:val="22"/>
        </w:rPr>
        <w:tab/>
      </w:r>
      <w:r>
        <w:t>Elementary Procedure Definitions</w:t>
      </w:r>
      <w:r>
        <w:tab/>
      </w:r>
      <w:r>
        <w:fldChar w:fldCharType="begin" w:fldLock="1"/>
      </w:r>
      <w:r>
        <w:instrText xml:space="preserve"> PAGEREF _Toc120032657 \h </w:instrText>
      </w:r>
      <w:r>
        <w:fldChar w:fldCharType="separate"/>
      </w:r>
      <w:r>
        <w:t>286</w:t>
      </w:r>
      <w:r>
        <w:fldChar w:fldCharType="end"/>
      </w:r>
    </w:p>
    <w:p w14:paraId="4F1596CC" w14:textId="77777777" w:rsidR="008C2A11" w:rsidRPr="00714B4F" w:rsidRDefault="008C2A11">
      <w:pPr>
        <w:pStyle w:val="TOC3"/>
        <w:rPr>
          <w:rFonts w:ascii="Calibri" w:eastAsia="Malgun Gothic" w:hAnsi="Calibri"/>
          <w:sz w:val="22"/>
          <w:szCs w:val="22"/>
        </w:rPr>
      </w:pPr>
      <w:r>
        <w:t>9.3.4</w:t>
      </w:r>
      <w:r w:rsidRPr="00714B4F">
        <w:rPr>
          <w:rFonts w:ascii="Calibri" w:eastAsia="Malgun Gothic" w:hAnsi="Calibri"/>
          <w:sz w:val="22"/>
          <w:szCs w:val="22"/>
        </w:rPr>
        <w:tab/>
      </w:r>
      <w:r>
        <w:t>PDU Definitions</w:t>
      </w:r>
      <w:r>
        <w:tab/>
      </w:r>
      <w:r>
        <w:fldChar w:fldCharType="begin" w:fldLock="1"/>
      </w:r>
      <w:r>
        <w:instrText xml:space="preserve"> PAGEREF _Toc120032658 \h </w:instrText>
      </w:r>
      <w:r>
        <w:fldChar w:fldCharType="separate"/>
      </w:r>
      <w:r>
        <w:t>296</w:t>
      </w:r>
      <w:r>
        <w:fldChar w:fldCharType="end"/>
      </w:r>
    </w:p>
    <w:p w14:paraId="0A46EF46" w14:textId="77777777" w:rsidR="008C2A11" w:rsidRPr="00714B4F" w:rsidRDefault="008C2A11">
      <w:pPr>
        <w:pStyle w:val="TOC3"/>
        <w:rPr>
          <w:rFonts w:ascii="Calibri" w:eastAsia="Malgun Gothic" w:hAnsi="Calibri"/>
          <w:sz w:val="22"/>
          <w:szCs w:val="22"/>
        </w:rPr>
      </w:pPr>
      <w:r>
        <w:t>9.3.5</w:t>
      </w:r>
      <w:r w:rsidRPr="00714B4F">
        <w:rPr>
          <w:rFonts w:ascii="Calibri" w:eastAsia="Malgun Gothic" w:hAnsi="Calibri"/>
          <w:sz w:val="22"/>
          <w:szCs w:val="22"/>
        </w:rPr>
        <w:tab/>
      </w:r>
      <w:r>
        <w:t>Information Element definitions</w:t>
      </w:r>
      <w:r>
        <w:tab/>
      </w:r>
      <w:r>
        <w:fldChar w:fldCharType="begin" w:fldLock="1"/>
      </w:r>
      <w:r>
        <w:instrText xml:space="preserve"> PAGEREF _Toc120032659 \h </w:instrText>
      </w:r>
      <w:r>
        <w:fldChar w:fldCharType="separate"/>
      </w:r>
      <w:r>
        <w:t>344</w:t>
      </w:r>
      <w:r>
        <w:fldChar w:fldCharType="end"/>
      </w:r>
    </w:p>
    <w:p w14:paraId="5E55F7C4" w14:textId="77777777" w:rsidR="008C2A11" w:rsidRPr="00714B4F" w:rsidRDefault="008C2A11">
      <w:pPr>
        <w:pStyle w:val="TOC3"/>
        <w:rPr>
          <w:rFonts w:ascii="Calibri" w:eastAsia="Malgun Gothic" w:hAnsi="Calibri"/>
          <w:sz w:val="22"/>
          <w:szCs w:val="22"/>
        </w:rPr>
      </w:pPr>
      <w:r>
        <w:t>9.3.6</w:t>
      </w:r>
      <w:r w:rsidRPr="00714B4F">
        <w:rPr>
          <w:rFonts w:ascii="Calibri" w:eastAsia="Malgun Gothic" w:hAnsi="Calibri"/>
          <w:sz w:val="22"/>
          <w:szCs w:val="22"/>
        </w:rPr>
        <w:tab/>
      </w:r>
      <w:r>
        <w:t>Common definitions</w:t>
      </w:r>
      <w:r>
        <w:tab/>
      </w:r>
      <w:r>
        <w:fldChar w:fldCharType="begin" w:fldLock="1"/>
      </w:r>
      <w:r>
        <w:instrText xml:space="preserve"> PAGEREF _Toc120032660 \h </w:instrText>
      </w:r>
      <w:r>
        <w:fldChar w:fldCharType="separate"/>
      </w:r>
      <w:r>
        <w:t>452</w:t>
      </w:r>
      <w:r>
        <w:fldChar w:fldCharType="end"/>
      </w:r>
    </w:p>
    <w:p w14:paraId="230F01E8" w14:textId="77777777" w:rsidR="008C2A11" w:rsidRPr="00714B4F" w:rsidRDefault="008C2A11">
      <w:pPr>
        <w:pStyle w:val="TOC3"/>
        <w:rPr>
          <w:rFonts w:ascii="Calibri" w:eastAsia="Malgun Gothic" w:hAnsi="Calibri"/>
          <w:sz w:val="22"/>
          <w:szCs w:val="22"/>
        </w:rPr>
      </w:pPr>
      <w:r>
        <w:t>9.3.7</w:t>
      </w:r>
      <w:r w:rsidRPr="00714B4F">
        <w:rPr>
          <w:rFonts w:ascii="Calibri" w:eastAsia="Malgun Gothic" w:hAnsi="Calibri"/>
          <w:sz w:val="22"/>
          <w:szCs w:val="22"/>
        </w:rPr>
        <w:tab/>
      </w:r>
      <w:r>
        <w:t>Constant definitions</w:t>
      </w:r>
      <w:r>
        <w:tab/>
      </w:r>
      <w:r>
        <w:fldChar w:fldCharType="begin" w:fldLock="1"/>
      </w:r>
      <w:r>
        <w:instrText xml:space="preserve"> PAGEREF _Toc120032661 \h </w:instrText>
      </w:r>
      <w:r>
        <w:fldChar w:fldCharType="separate"/>
      </w:r>
      <w:r>
        <w:t>453</w:t>
      </w:r>
      <w:r>
        <w:fldChar w:fldCharType="end"/>
      </w:r>
    </w:p>
    <w:p w14:paraId="11C8E3BF" w14:textId="77777777" w:rsidR="008C2A11" w:rsidRPr="00714B4F" w:rsidRDefault="008C2A11">
      <w:pPr>
        <w:pStyle w:val="TOC3"/>
        <w:rPr>
          <w:rFonts w:ascii="Calibri" w:eastAsia="Malgun Gothic" w:hAnsi="Calibri"/>
          <w:sz w:val="22"/>
          <w:szCs w:val="22"/>
        </w:rPr>
      </w:pPr>
      <w:r>
        <w:t>9.3.8</w:t>
      </w:r>
      <w:r w:rsidRPr="00714B4F">
        <w:rPr>
          <w:rFonts w:ascii="Calibri" w:eastAsia="Malgun Gothic" w:hAnsi="Calibri"/>
          <w:sz w:val="22"/>
          <w:szCs w:val="22"/>
        </w:rPr>
        <w:tab/>
      </w:r>
      <w:r>
        <w:t>Container definitions</w:t>
      </w:r>
      <w:r>
        <w:tab/>
      </w:r>
      <w:r>
        <w:fldChar w:fldCharType="begin" w:fldLock="1"/>
      </w:r>
      <w:r>
        <w:instrText xml:space="preserve"> PAGEREF _Toc120032662 \h </w:instrText>
      </w:r>
      <w:r>
        <w:fldChar w:fldCharType="separate"/>
      </w:r>
      <w:r>
        <w:t>461</w:t>
      </w:r>
      <w:r>
        <w:fldChar w:fldCharType="end"/>
      </w:r>
    </w:p>
    <w:p w14:paraId="62D5CE48" w14:textId="77777777" w:rsidR="008C2A11" w:rsidRPr="00714B4F" w:rsidRDefault="008C2A11">
      <w:pPr>
        <w:pStyle w:val="TOC2"/>
        <w:rPr>
          <w:rFonts w:ascii="Calibri" w:eastAsia="Malgun Gothic" w:hAnsi="Calibri"/>
          <w:sz w:val="22"/>
          <w:szCs w:val="22"/>
        </w:rPr>
      </w:pPr>
      <w:r>
        <w:t>9.4</w:t>
      </w:r>
      <w:r w:rsidRPr="00714B4F">
        <w:rPr>
          <w:rFonts w:ascii="Calibri" w:eastAsia="Malgun Gothic" w:hAnsi="Calibri"/>
          <w:sz w:val="22"/>
          <w:szCs w:val="22"/>
        </w:rPr>
        <w:tab/>
      </w:r>
      <w:r>
        <w:t>Message transfer syntax</w:t>
      </w:r>
      <w:r>
        <w:tab/>
      </w:r>
      <w:r>
        <w:fldChar w:fldCharType="begin" w:fldLock="1"/>
      </w:r>
      <w:r>
        <w:instrText xml:space="preserve"> PAGEREF _Toc120032663 \h </w:instrText>
      </w:r>
      <w:r>
        <w:fldChar w:fldCharType="separate"/>
      </w:r>
      <w:r>
        <w:t>466</w:t>
      </w:r>
      <w:r>
        <w:fldChar w:fldCharType="end"/>
      </w:r>
    </w:p>
    <w:p w14:paraId="3F578D54" w14:textId="77777777" w:rsidR="008C2A11" w:rsidRPr="00714B4F" w:rsidRDefault="008C2A11">
      <w:pPr>
        <w:pStyle w:val="TOC2"/>
        <w:rPr>
          <w:rFonts w:ascii="Calibri" w:eastAsia="Malgun Gothic" w:hAnsi="Calibri"/>
          <w:sz w:val="22"/>
          <w:szCs w:val="22"/>
        </w:rPr>
      </w:pPr>
      <w:r>
        <w:t>9.5</w:t>
      </w:r>
      <w:r w:rsidRPr="00714B4F">
        <w:rPr>
          <w:rFonts w:ascii="Calibri" w:eastAsia="Malgun Gothic" w:hAnsi="Calibri"/>
          <w:sz w:val="22"/>
          <w:szCs w:val="22"/>
        </w:rPr>
        <w:tab/>
      </w:r>
      <w:r>
        <w:t>Timers</w:t>
      </w:r>
      <w:r>
        <w:tab/>
      </w:r>
      <w:r>
        <w:fldChar w:fldCharType="begin" w:fldLock="1"/>
      </w:r>
      <w:r>
        <w:instrText xml:space="preserve"> PAGEREF _Toc120032664 \h </w:instrText>
      </w:r>
      <w:r>
        <w:fldChar w:fldCharType="separate"/>
      </w:r>
      <w:r>
        <w:t>466</w:t>
      </w:r>
      <w:r>
        <w:fldChar w:fldCharType="end"/>
      </w:r>
    </w:p>
    <w:p w14:paraId="1CD59BF2" w14:textId="77777777" w:rsidR="008C2A11" w:rsidRPr="00714B4F" w:rsidRDefault="008C2A11">
      <w:pPr>
        <w:pStyle w:val="TOC1"/>
        <w:rPr>
          <w:rFonts w:ascii="Calibri" w:eastAsia="Malgun Gothic" w:hAnsi="Calibri"/>
          <w:szCs w:val="22"/>
        </w:rPr>
      </w:pPr>
      <w:r>
        <w:t>10</w:t>
      </w:r>
      <w:r w:rsidRPr="00714B4F">
        <w:rPr>
          <w:rFonts w:ascii="Calibri" w:eastAsia="Malgun Gothic" w:hAnsi="Calibri"/>
          <w:szCs w:val="22"/>
        </w:rPr>
        <w:tab/>
      </w:r>
      <w:r>
        <w:t>Handling of unknown, unforeseen and erroneous protocol data</w:t>
      </w:r>
      <w:r>
        <w:tab/>
      </w:r>
      <w:r>
        <w:fldChar w:fldCharType="begin" w:fldLock="1"/>
      </w:r>
      <w:r>
        <w:instrText xml:space="preserve"> PAGEREF _Toc120032665 \h </w:instrText>
      </w:r>
      <w:r>
        <w:fldChar w:fldCharType="separate"/>
      </w:r>
      <w:r>
        <w:t>466</w:t>
      </w:r>
      <w:r>
        <w:fldChar w:fldCharType="end"/>
      </w:r>
    </w:p>
    <w:p w14:paraId="49CC50E1" w14:textId="77777777" w:rsidR="008C2A11" w:rsidRPr="00714B4F" w:rsidRDefault="008C2A11">
      <w:pPr>
        <w:pStyle w:val="TOC8"/>
        <w:rPr>
          <w:rFonts w:ascii="Calibri" w:eastAsia="Malgun Gothic" w:hAnsi="Calibri"/>
          <w:b w:val="0"/>
          <w:szCs w:val="22"/>
        </w:rPr>
      </w:pPr>
      <w:r>
        <w:t>Annex A (informative): Change history</w:t>
      </w:r>
      <w:r>
        <w:tab/>
      </w:r>
      <w:r>
        <w:fldChar w:fldCharType="begin" w:fldLock="1"/>
      </w:r>
      <w:r>
        <w:instrText xml:space="preserve"> PAGEREF _Toc120032666 \h </w:instrText>
      </w:r>
      <w:r>
        <w:fldChar w:fldCharType="separate"/>
      </w:r>
      <w:r>
        <w:t>467</w:t>
      </w:r>
      <w:r>
        <w:fldChar w:fldCharType="end"/>
      </w:r>
    </w:p>
    <w:p w14:paraId="3E47A9E5" w14:textId="77777777"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3" w:name="_Toc20955030"/>
      <w:bookmarkStart w:id="4" w:name="_Toc29991217"/>
      <w:bookmarkStart w:id="5" w:name="_Toc36555617"/>
      <w:bookmarkStart w:id="6" w:name="_Toc44497280"/>
      <w:bookmarkStart w:id="7" w:name="_Toc45107668"/>
      <w:bookmarkStart w:id="8" w:name="_Toc45901288"/>
      <w:bookmarkStart w:id="9" w:name="_Toc51850367"/>
      <w:bookmarkStart w:id="10" w:name="_Toc56693370"/>
      <w:bookmarkStart w:id="11" w:name="_Toc64446913"/>
      <w:bookmarkStart w:id="12" w:name="_Toc66286407"/>
      <w:bookmarkStart w:id="13" w:name="_Toc74151102"/>
      <w:bookmarkStart w:id="14" w:name="_Toc88653574"/>
      <w:bookmarkStart w:id="15" w:name="_Toc97903930"/>
      <w:bookmarkStart w:id="16" w:name="_Toc105174971"/>
      <w:bookmarkStart w:id="17" w:name="_Toc113826001"/>
      <w:bookmarkStart w:id="18" w:name="_Toc120032127"/>
      <w:r w:rsidRPr="00FD0425">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19" w:name="historyclause"/>
      <w:bookmarkStart w:id="20" w:name="_Toc20955031"/>
      <w:bookmarkStart w:id="21" w:name="_Toc29991218"/>
      <w:bookmarkStart w:id="22" w:name="_Toc36555618"/>
      <w:bookmarkStart w:id="23" w:name="_Toc44497281"/>
      <w:bookmarkStart w:id="24" w:name="_Toc45107669"/>
      <w:bookmarkStart w:id="25" w:name="_Toc45901289"/>
      <w:bookmarkStart w:id="26" w:name="_Toc51850368"/>
      <w:bookmarkStart w:id="27" w:name="_Toc56693371"/>
      <w:bookmarkStart w:id="28" w:name="_Toc64446914"/>
      <w:bookmarkStart w:id="29" w:name="_Toc66286408"/>
      <w:bookmarkStart w:id="30" w:name="_Toc74151103"/>
      <w:bookmarkStart w:id="31" w:name="_Toc88653575"/>
      <w:bookmarkStart w:id="32" w:name="_Toc97903931"/>
      <w:bookmarkStart w:id="33" w:name="_Toc105174972"/>
      <w:bookmarkStart w:id="34" w:name="_Toc113826002"/>
      <w:bookmarkStart w:id="35" w:name="_Toc120032128"/>
      <w:r w:rsidR="00F02090" w:rsidRPr="00FD0425">
        <w:t>1</w:t>
      </w:r>
      <w:r w:rsidR="00F02090" w:rsidRPr="00FD0425">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2E09151" w14:textId="77777777" w:rsidR="00F02090" w:rsidRPr="00FD0425" w:rsidRDefault="00F02090" w:rsidP="00F02090">
      <w:bookmarkStart w:id="36"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37" w:name="_Hlk512610705"/>
      <w:bookmarkStart w:id="38" w:name="_Toc20955032"/>
      <w:bookmarkStart w:id="39" w:name="_Toc29991219"/>
      <w:bookmarkStart w:id="40" w:name="_Toc36555619"/>
      <w:bookmarkStart w:id="41" w:name="_Toc44497282"/>
      <w:bookmarkStart w:id="42" w:name="_Toc45107670"/>
      <w:bookmarkStart w:id="43" w:name="_Toc45901290"/>
      <w:bookmarkStart w:id="44" w:name="_Toc51850369"/>
      <w:bookmarkStart w:id="45" w:name="_Toc56693372"/>
      <w:bookmarkStart w:id="46" w:name="_Toc64446915"/>
      <w:bookmarkStart w:id="47" w:name="_Toc66286409"/>
      <w:bookmarkStart w:id="48" w:name="_Toc74151104"/>
      <w:bookmarkStart w:id="49" w:name="_Toc88653576"/>
      <w:bookmarkStart w:id="50" w:name="_Toc97903932"/>
      <w:bookmarkStart w:id="51" w:name="_Toc105174973"/>
      <w:bookmarkStart w:id="52" w:name="_Toc113826003"/>
      <w:bookmarkStart w:id="53" w:name="_Toc120032129"/>
      <w:bookmarkEnd w:id="36"/>
      <w:r w:rsidRPr="00FD0425">
        <w:t>2</w:t>
      </w:r>
      <w:r w:rsidRPr="00FD0425">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4" w:name="OLE_LINK2"/>
      <w:bookmarkStart w:id="55" w:name="OLE_LINK3"/>
      <w:bookmarkStart w:id="56" w:name="OLE_LINK4"/>
      <w:bookmarkStart w:id="57"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4"/>
    <w:bookmarkEnd w:id="55"/>
    <w:bookmarkEnd w:id="56"/>
    <w:bookmarkEnd w:id="57"/>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37"/>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58"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59" w:name="_Hlk44418285"/>
      <w:bookmarkEnd w:id="58"/>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rPr>
          <w:rFonts w:hint="eastAsia"/>
        </w:rPr>
      </w:pPr>
      <w:r>
        <w:t>[42]</w:t>
      </w:r>
      <w:r>
        <w:tab/>
      </w:r>
      <w:r w:rsidRPr="00EA5FA7">
        <w:t>3GPP TS 3</w:t>
      </w:r>
      <w:r>
        <w:t>8.314</w:t>
      </w:r>
      <w:r w:rsidRPr="00EA5FA7">
        <w:t xml:space="preserve">: </w:t>
      </w:r>
      <w:r w:rsidRPr="00547FC3">
        <w:t>"NR</w:t>
      </w:r>
      <w:r w:rsidRPr="004D128B">
        <w:t>; Layer 2 measurements</w:t>
      </w:r>
      <w:r w:rsidRPr="00EA5FA7">
        <w:t>"</w:t>
      </w:r>
      <w:r>
        <w:t>.</w:t>
      </w:r>
    </w:p>
    <w:bookmarkEnd w:id="59"/>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77777777" w:rsidR="00C06B51" w:rsidRPr="00FD0425" w:rsidRDefault="00845471" w:rsidP="00C06B51">
      <w:pPr>
        <w:pStyle w:val="EX"/>
      </w:pPr>
      <w:r w:rsidRPr="009354E2" w:rsidDel="00845471">
        <w:t xml:space="preserve"> </w:t>
      </w:r>
      <w:r w:rsidR="00C06B51" w:rsidRPr="00FD0425">
        <w:t>[</w:t>
      </w:r>
      <w:r w:rsidR="00C06B51">
        <w:t>4</w:t>
      </w:r>
      <w:r>
        <w:t>4</w:t>
      </w:r>
      <w:r w:rsidR="00C06B51" w:rsidRPr="00FD0425">
        <w:t>]</w:t>
      </w:r>
      <w:r w:rsidR="00C06B51" w:rsidRPr="00FD0425">
        <w:tab/>
        <w:t xml:space="preserve">3GPP TS </w:t>
      </w:r>
      <w:r w:rsidR="00C06B51" w:rsidRPr="00FD0425">
        <w:rPr>
          <w:rFonts w:hint="eastAsia"/>
          <w:lang w:eastAsia="zh-CN"/>
        </w:rPr>
        <w:t>3</w:t>
      </w:r>
      <w:r w:rsidR="00C06B51">
        <w:rPr>
          <w:lang w:eastAsia="zh-CN"/>
        </w:rPr>
        <w:t>6.423</w:t>
      </w:r>
      <w:r w:rsidR="00C06B51" w:rsidRPr="00FD0425">
        <w:t>: "</w:t>
      </w:r>
      <w:r w:rsidR="00C06B51" w:rsidRPr="006231AA">
        <w:t xml:space="preserve"> </w:t>
      </w:r>
      <w:r w:rsidR="00C06B51">
        <w:rPr>
          <w:lang w:eastAsia="zh-CN"/>
        </w:rPr>
        <w:t>Evolved Universal Terrestrial Radio Access Network (E-UTRAN); X2 application protocol (X2AP)</w:t>
      </w:r>
      <w:r w:rsidR="00C06B51"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0" w:name="_Toc20955033"/>
      <w:bookmarkStart w:id="61" w:name="_Toc29991220"/>
      <w:bookmarkStart w:id="62" w:name="_Toc36555620"/>
      <w:bookmarkStart w:id="63" w:name="_Toc44497283"/>
      <w:bookmarkStart w:id="64" w:name="_Toc45107671"/>
      <w:bookmarkStart w:id="65" w:name="_Toc45901291"/>
      <w:bookmarkStart w:id="66" w:name="_Toc51850370"/>
      <w:bookmarkStart w:id="67" w:name="_Toc56693373"/>
      <w:bookmarkStart w:id="68" w:name="_Toc64446916"/>
      <w:bookmarkStart w:id="69" w:name="_Toc66286410"/>
      <w:bookmarkStart w:id="70" w:name="_Toc74151105"/>
      <w:bookmarkStart w:id="71" w:name="_Toc88653577"/>
      <w:bookmarkStart w:id="72" w:name="_Toc97903933"/>
      <w:bookmarkStart w:id="73" w:name="_Toc105174974"/>
      <w:bookmarkStart w:id="74" w:name="_Toc113826004"/>
      <w:bookmarkStart w:id="75" w:name="_Toc120032130"/>
      <w:r w:rsidRPr="00FD0425">
        <w:t>3</w:t>
      </w:r>
      <w:r w:rsidRPr="00FD042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3CBB83C" w14:textId="77777777" w:rsidR="00F02090" w:rsidRPr="00FD0425" w:rsidRDefault="00F02090" w:rsidP="00F02090">
      <w:pPr>
        <w:pStyle w:val="Heading2"/>
      </w:pPr>
      <w:bookmarkStart w:id="76" w:name="_Toc20955034"/>
      <w:bookmarkStart w:id="77" w:name="_Toc29991221"/>
      <w:bookmarkStart w:id="78" w:name="_Toc36555621"/>
      <w:bookmarkStart w:id="79" w:name="_Toc44497284"/>
      <w:bookmarkStart w:id="80" w:name="_Toc45107672"/>
      <w:bookmarkStart w:id="81" w:name="_Toc45901292"/>
      <w:bookmarkStart w:id="82" w:name="_Toc51850371"/>
      <w:bookmarkStart w:id="83" w:name="_Toc56693374"/>
      <w:bookmarkStart w:id="84" w:name="_Toc64446917"/>
      <w:bookmarkStart w:id="85" w:name="_Toc66286411"/>
      <w:bookmarkStart w:id="86" w:name="_Toc74151106"/>
      <w:bookmarkStart w:id="87" w:name="_Toc88653578"/>
      <w:bookmarkStart w:id="88" w:name="_Toc97903934"/>
      <w:bookmarkStart w:id="89" w:name="_Toc105174975"/>
      <w:bookmarkStart w:id="90" w:name="_Toc113826005"/>
      <w:bookmarkStart w:id="91" w:name="_Toc120032131"/>
      <w:r w:rsidRPr="00FD0425">
        <w:t>3.1</w:t>
      </w:r>
      <w:r w:rsidRPr="00FD0425">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967C956" w14:textId="77777777" w:rsidR="00F02090" w:rsidRPr="00FD0425" w:rsidRDefault="00F02090" w:rsidP="00F02090">
      <w:r w:rsidRPr="00FD0425">
        <w:t xml:space="preserve">For the purposes of the present document, the terms and definitions given in </w:t>
      </w:r>
      <w:bookmarkStart w:id="92" w:name="OLE_LINK6"/>
      <w:bookmarkStart w:id="93" w:name="OLE_LINK7"/>
      <w:bookmarkStart w:id="94" w:name="OLE_LINK8"/>
      <w:r w:rsidRPr="00FD0425">
        <w:t xml:space="preserve">3GPP </w:t>
      </w:r>
      <w:bookmarkEnd w:id="92"/>
      <w:bookmarkEnd w:id="93"/>
      <w:bookmarkEnd w:id="94"/>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5" w:name="_Toc20955035"/>
      <w:bookmarkStart w:id="96" w:name="_Toc29991222"/>
      <w:bookmarkStart w:id="97"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98" w:name="_Toc44497285"/>
      <w:bookmarkStart w:id="99" w:name="_Toc45107673"/>
      <w:bookmarkStart w:id="100" w:name="_Toc45901293"/>
      <w:bookmarkStart w:id="101" w:name="_Toc51850372"/>
      <w:bookmarkStart w:id="102" w:name="_Toc56693375"/>
      <w:bookmarkStart w:id="103" w:name="_Toc64446918"/>
      <w:bookmarkStart w:id="104" w:name="_Toc66286412"/>
      <w:bookmarkStart w:id="105" w:name="_Toc74151107"/>
      <w:bookmarkStart w:id="106" w:name="_Toc88653579"/>
      <w:bookmarkStart w:id="107" w:name="_Toc97903935"/>
      <w:bookmarkStart w:id="108" w:name="_Toc105174976"/>
      <w:bookmarkStart w:id="109" w:name="_Toc113826006"/>
      <w:bookmarkStart w:id="110" w:name="_Toc120032132"/>
      <w:r w:rsidRPr="00FD0425">
        <w:t>3.2</w:t>
      </w:r>
      <w:r w:rsidRPr="00FD042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rPr>
          <w:rFonts w:hint="eastAsia"/>
        </w:rPr>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1" w:name="_Toc20955036"/>
      <w:bookmarkStart w:id="112" w:name="_Toc29991223"/>
      <w:bookmarkStart w:id="113" w:name="_Toc36555623"/>
      <w:bookmarkStart w:id="114" w:name="_Toc44497286"/>
      <w:bookmarkStart w:id="115" w:name="_Toc45107674"/>
      <w:bookmarkStart w:id="116" w:name="_Toc45901294"/>
      <w:bookmarkStart w:id="117" w:name="_Toc51850373"/>
      <w:bookmarkStart w:id="118" w:name="_Toc56693376"/>
      <w:bookmarkStart w:id="119" w:name="_Toc64446919"/>
      <w:bookmarkStart w:id="120" w:name="_Toc66286413"/>
      <w:bookmarkStart w:id="121" w:name="_Toc74151108"/>
      <w:bookmarkStart w:id="122" w:name="_Toc88653580"/>
      <w:bookmarkStart w:id="123" w:name="_Toc97903936"/>
      <w:bookmarkStart w:id="124" w:name="_Toc105174977"/>
      <w:bookmarkStart w:id="125" w:name="_Toc113826007"/>
      <w:bookmarkStart w:id="126" w:name="_Toc120032133"/>
      <w:r w:rsidRPr="00FD0425">
        <w:t>4</w:t>
      </w:r>
      <w:r w:rsidRPr="00FD0425">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76A75" w14:textId="77777777" w:rsidR="00F02090" w:rsidRPr="00FD0425" w:rsidRDefault="00F02090" w:rsidP="00F02090">
      <w:pPr>
        <w:pStyle w:val="Heading2"/>
      </w:pPr>
      <w:bookmarkStart w:id="127" w:name="_Toc20955037"/>
      <w:bookmarkStart w:id="128" w:name="_Toc29991224"/>
      <w:bookmarkStart w:id="129" w:name="_Toc36555624"/>
      <w:bookmarkStart w:id="130" w:name="_Toc44497287"/>
      <w:bookmarkStart w:id="131" w:name="_Toc45107675"/>
      <w:bookmarkStart w:id="132" w:name="_Toc45901295"/>
      <w:bookmarkStart w:id="133" w:name="_Toc51850374"/>
      <w:bookmarkStart w:id="134" w:name="_Toc56693377"/>
      <w:bookmarkStart w:id="135" w:name="_Toc64446920"/>
      <w:bookmarkStart w:id="136" w:name="_Toc66286414"/>
      <w:bookmarkStart w:id="137" w:name="_Toc74151109"/>
      <w:bookmarkStart w:id="138" w:name="_Toc88653581"/>
      <w:bookmarkStart w:id="139" w:name="_Toc97903937"/>
      <w:bookmarkStart w:id="140" w:name="_Toc105174978"/>
      <w:bookmarkStart w:id="141" w:name="_Toc113826008"/>
      <w:bookmarkStart w:id="142" w:name="_Toc120032134"/>
      <w:r w:rsidRPr="00FD0425">
        <w:t>4.1</w:t>
      </w:r>
      <w:r w:rsidRPr="00FD0425">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3" w:name="_Toc20955038"/>
      <w:bookmarkStart w:id="144" w:name="_Toc29991225"/>
      <w:bookmarkStart w:id="145" w:name="_Toc36555625"/>
      <w:bookmarkStart w:id="146" w:name="_Toc44497288"/>
      <w:bookmarkStart w:id="147" w:name="_Toc45107676"/>
      <w:bookmarkStart w:id="148" w:name="_Toc45901296"/>
      <w:bookmarkStart w:id="149" w:name="_Toc51850375"/>
      <w:bookmarkStart w:id="150" w:name="_Toc56693378"/>
      <w:bookmarkStart w:id="151" w:name="_Toc64446921"/>
      <w:bookmarkStart w:id="152" w:name="_Toc66286415"/>
      <w:bookmarkStart w:id="153" w:name="_Toc74151110"/>
      <w:bookmarkStart w:id="154" w:name="_Toc88653582"/>
      <w:bookmarkStart w:id="155" w:name="_Toc97903938"/>
      <w:bookmarkStart w:id="156" w:name="_Toc105174979"/>
      <w:bookmarkStart w:id="157" w:name="_Toc113826009"/>
      <w:bookmarkStart w:id="158" w:name="_Toc120032135"/>
      <w:r w:rsidRPr="00FD0425">
        <w:t>4.2</w:t>
      </w:r>
      <w:r w:rsidRPr="00FD0425">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59" w:name="_Toc20955039"/>
      <w:bookmarkStart w:id="160" w:name="_Toc29991226"/>
      <w:bookmarkStart w:id="161" w:name="_Toc36555626"/>
      <w:bookmarkStart w:id="162" w:name="_Toc44497289"/>
      <w:bookmarkStart w:id="163" w:name="_Toc45107677"/>
      <w:bookmarkStart w:id="164" w:name="_Toc45901297"/>
      <w:bookmarkStart w:id="165" w:name="_Toc51850376"/>
      <w:bookmarkStart w:id="166" w:name="_Toc56693379"/>
      <w:bookmarkStart w:id="167" w:name="_Toc64446922"/>
      <w:bookmarkStart w:id="168" w:name="_Toc66286416"/>
      <w:bookmarkStart w:id="169" w:name="_Toc74151111"/>
      <w:bookmarkStart w:id="170" w:name="_Toc88653583"/>
      <w:bookmarkStart w:id="171" w:name="_Toc97903939"/>
      <w:bookmarkStart w:id="172" w:name="_Toc105174980"/>
      <w:bookmarkStart w:id="173" w:name="_Toc113826010"/>
      <w:bookmarkStart w:id="174" w:name="_Toc120032136"/>
      <w:r w:rsidRPr="00FD0425">
        <w:t>4.3</w:t>
      </w:r>
      <w:r w:rsidRPr="00FD0425">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5" w:name="_Toc20955040"/>
      <w:bookmarkStart w:id="176" w:name="_Toc29991227"/>
      <w:bookmarkStart w:id="177" w:name="_Toc36555627"/>
      <w:bookmarkStart w:id="178" w:name="_Toc44497290"/>
      <w:bookmarkStart w:id="179" w:name="_Toc45107678"/>
      <w:bookmarkStart w:id="180" w:name="_Toc45901298"/>
      <w:bookmarkStart w:id="181" w:name="_Toc51850377"/>
      <w:bookmarkStart w:id="182" w:name="_Toc56693380"/>
      <w:bookmarkStart w:id="183" w:name="_Toc64446923"/>
      <w:bookmarkStart w:id="184" w:name="_Toc66286417"/>
      <w:bookmarkStart w:id="185" w:name="_Toc74151112"/>
      <w:bookmarkStart w:id="186" w:name="_Toc88653584"/>
      <w:bookmarkStart w:id="187" w:name="_Toc97903940"/>
      <w:bookmarkStart w:id="188" w:name="_Toc105174981"/>
      <w:bookmarkStart w:id="189" w:name="_Toc113826011"/>
      <w:bookmarkStart w:id="190" w:name="_Toc120032137"/>
      <w:r w:rsidRPr="00FD0425">
        <w:t>5</w:t>
      </w:r>
      <w:r w:rsidRPr="00FD0425">
        <w:tab/>
        <w:t>XnAP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1" w:name="_Toc20955041"/>
      <w:bookmarkStart w:id="192" w:name="_Toc29991228"/>
      <w:bookmarkStart w:id="193" w:name="_Toc36555628"/>
      <w:bookmarkStart w:id="194" w:name="_Toc44497291"/>
      <w:bookmarkStart w:id="195" w:name="_Toc45107679"/>
      <w:bookmarkStart w:id="196" w:name="_Toc45901299"/>
      <w:bookmarkStart w:id="197" w:name="_Toc51850378"/>
      <w:bookmarkStart w:id="198" w:name="_Toc56693381"/>
      <w:bookmarkStart w:id="199" w:name="_Toc64446924"/>
      <w:bookmarkStart w:id="200" w:name="_Toc66286418"/>
      <w:bookmarkStart w:id="201" w:name="_Toc74151113"/>
      <w:bookmarkStart w:id="202" w:name="_Toc88653585"/>
      <w:bookmarkStart w:id="203" w:name="_Toc97903941"/>
      <w:bookmarkStart w:id="204" w:name="_Toc105174982"/>
      <w:bookmarkStart w:id="205" w:name="_Toc113826012"/>
      <w:bookmarkStart w:id="206" w:name="_Toc120032138"/>
      <w:r w:rsidRPr="00FD0425">
        <w:t>5.1</w:t>
      </w:r>
      <w:r w:rsidRPr="00FD0425">
        <w:tab/>
        <w:t>XnAP procedure modules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07" w:name="_Toc20955042"/>
      <w:bookmarkStart w:id="208" w:name="_Toc29991229"/>
      <w:bookmarkStart w:id="209" w:name="_Toc36555629"/>
      <w:bookmarkStart w:id="210" w:name="_Toc44497292"/>
      <w:bookmarkStart w:id="211" w:name="_Toc45107680"/>
      <w:bookmarkStart w:id="212" w:name="_Toc45901300"/>
      <w:bookmarkStart w:id="213" w:name="_Toc51850379"/>
      <w:bookmarkStart w:id="214" w:name="_Toc56693382"/>
      <w:bookmarkStart w:id="215" w:name="_Toc64446925"/>
      <w:bookmarkStart w:id="216" w:name="_Toc66286419"/>
      <w:bookmarkStart w:id="217" w:name="_Toc74151114"/>
      <w:bookmarkStart w:id="218" w:name="_Toc88653586"/>
      <w:bookmarkStart w:id="219" w:name="_Toc97903942"/>
      <w:bookmarkStart w:id="220" w:name="_Toc105174983"/>
      <w:bookmarkStart w:id="221" w:name="_Toc113826013"/>
      <w:bookmarkStart w:id="222" w:name="_Toc120032139"/>
      <w:r w:rsidRPr="00FD0425">
        <w:t>5.2</w:t>
      </w:r>
      <w:r w:rsidRPr="00FD0425">
        <w:tab/>
        <w:t>Parallel transactions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3" w:name="_Toc20955043"/>
      <w:bookmarkStart w:id="224" w:name="_Toc29991230"/>
      <w:bookmarkStart w:id="225" w:name="_Toc36555630"/>
      <w:bookmarkStart w:id="226" w:name="_Toc44497293"/>
      <w:bookmarkStart w:id="227" w:name="_Toc45107681"/>
      <w:bookmarkStart w:id="228" w:name="_Toc45901301"/>
      <w:bookmarkStart w:id="229" w:name="_Toc51850380"/>
      <w:bookmarkStart w:id="230" w:name="_Toc56693383"/>
      <w:bookmarkStart w:id="231" w:name="_Toc64446926"/>
      <w:bookmarkStart w:id="232" w:name="_Toc66286420"/>
      <w:bookmarkStart w:id="233" w:name="_Toc74151115"/>
      <w:bookmarkStart w:id="234" w:name="_Toc88653587"/>
      <w:bookmarkStart w:id="235" w:name="_Toc97903943"/>
      <w:bookmarkStart w:id="236" w:name="_Toc105174984"/>
      <w:bookmarkStart w:id="237" w:name="_Toc113826014"/>
      <w:bookmarkStart w:id="238" w:name="_Toc120032140"/>
      <w:r w:rsidRPr="00FD0425">
        <w:t>6</w:t>
      </w:r>
      <w:r w:rsidRPr="00FD0425">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39" w:name="_Toc20955044"/>
      <w:bookmarkStart w:id="240" w:name="_Toc29991231"/>
      <w:bookmarkStart w:id="241" w:name="_Toc36555631"/>
      <w:bookmarkStart w:id="242" w:name="_Toc44497294"/>
      <w:bookmarkStart w:id="243" w:name="_Toc45107682"/>
      <w:bookmarkStart w:id="244" w:name="_Toc45901302"/>
      <w:bookmarkStart w:id="245" w:name="_Toc51850381"/>
      <w:bookmarkStart w:id="246" w:name="_Toc56693384"/>
      <w:bookmarkStart w:id="247" w:name="_Toc64446927"/>
      <w:bookmarkStart w:id="248" w:name="_Toc66286421"/>
      <w:bookmarkStart w:id="249" w:name="_Toc74151116"/>
      <w:bookmarkStart w:id="250" w:name="_Toc88653588"/>
      <w:bookmarkStart w:id="251" w:name="_Toc97903944"/>
      <w:bookmarkStart w:id="252" w:name="_Toc105174985"/>
      <w:bookmarkStart w:id="253" w:name="_Toc113826015"/>
      <w:bookmarkStart w:id="254" w:name="_Toc120032141"/>
      <w:r w:rsidRPr="00FD0425">
        <w:t>7</w:t>
      </w:r>
      <w:r w:rsidRPr="00FD0425">
        <w:tab/>
        <w:t>Functions of XnAP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5" w:name="_Toc20955045"/>
      <w:bookmarkStart w:id="256" w:name="_Toc29991232"/>
      <w:bookmarkStart w:id="257" w:name="_Toc36555632"/>
      <w:bookmarkStart w:id="258" w:name="_Toc44497295"/>
      <w:bookmarkStart w:id="259" w:name="_Toc45107683"/>
      <w:bookmarkStart w:id="260" w:name="_Toc45901303"/>
      <w:bookmarkStart w:id="261" w:name="_Toc51850382"/>
      <w:bookmarkStart w:id="262" w:name="_Toc56693385"/>
      <w:bookmarkStart w:id="263" w:name="_Toc64446928"/>
      <w:bookmarkStart w:id="264" w:name="_Toc66286422"/>
      <w:bookmarkStart w:id="265" w:name="_Toc74151117"/>
      <w:bookmarkStart w:id="266" w:name="_Toc88653589"/>
      <w:bookmarkStart w:id="267" w:name="_Toc97903945"/>
      <w:bookmarkStart w:id="268" w:name="_Toc105174986"/>
      <w:bookmarkStart w:id="269" w:name="_Toc113826016"/>
      <w:bookmarkStart w:id="270" w:name="_Toc120032142"/>
      <w:r w:rsidRPr="00FD0425">
        <w:t>8</w:t>
      </w:r>
      <w:r w:rsidRPr="00FD0425">
        <w:tab/>
        <w:t>XnAP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AE40409" w14:textId="77777777" w:rsidR="00F02090" w:rsidRPr="00FD0425" w:rsidRDefault="00F02090" w:rsidP="00F02090">
      <w:pPr>
        <w:pStyle w:val="Heading2"/>
      </w:pPr>
      <w:bookmarkStart w:id="271" w:name="_Toc20955046"/>
      <w:bookmarkStart w:id="272" w:name="_Toc29991233"/>
      <w:bookmarkStart w:id="273" w:name="_Toc36555633"/>
      <w:bookmarkStart w:id="274" w:name="_Toc44497296"/>
      <w:bookmarkStart w:id="275" w:name="_Toc45107684"/>
      <w:bookmarkStart w:id="276" w:name="_Toc45901304"/>
      <w:bookmarkStart w:id="277" w:name="_Toc51850383"/>
      <w:bookmarkStart w:id="278" w:name="_Toc56693386"/>
      <w:bookmarkStart w:id="279" w:name="_Toc64446929"/>
      <w:bookmarkStart w:id="280" w:name="_Toc66286423"/>
      <w:bookmarkStart w:id="281" w:name="_Toc74151118"/>
      <w:bookmarkStart w:id="282" w:name="_Toc88653590"/>
      <w:bookmarkStart w:id="283" w:name="_Toc97903946"/>
      <w:bookmarkStart w:id="284" w:name="_Toc105174987"/>
      <w:bookmarkStart w:id="285" w:name="_Toc113826017"/>
      <w:bookmarkStart w:id="286" w:name="_Toc120032143"/>
      <w:r w:rsidRPr="00FD0425">
        <w:t>8.1</w:t>
      </w:r>
      <w:r w:rsidRPr="00FD0425">
        <w:tab/>
        <w:t>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5" w:firstRow="1" w:lastRow="0" w:firstColumn="0" w:lastColumn="0" w:noHBand="0" w:noVBand="0"/>
      </w:tblPr>
      <w:tblGrid>
        <w:gridCol w:w="1668"/>
        <w:gridCol w:w="2087"/>
        <w:gridCol w:w="2126"/>
        <w:gridCol w:w="2476"/>
        <w:gridCol w:w="8"/>
      </w:tblGrid>
      <w:tr w:rsidR="00F02090" w:rsidRPr="00FD0425" w14:paraId="091DA178" w14:textId="77777777" w:rsidTr="00694C97">
        <w:tblPrEx>
          <w:tblCellMar>
            <w:top w:w="0" w:type="dxa"/>
            <w:bottom w:w="0" w:type="dxa"/>
          </w:tblCellMar>
        </w:tblPrEx>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blPrEx>
          <w:tblCellMar>
            <w:top w:w="0" w:type="dxa"/>
            <w:bottom w:w="0" w:type="dxa"/>
          </w:tblCellMar>
        </w:tblPrEx>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blPrEx>
          <w:tblCellMar>
            <w:top w:w="0" w:type="dxa"/>
            <w:bottom w:w="0" w:type="dxa"/>
          </w:tblCellMar>
        </w:tblPrEx>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blPrEx>
          <w:tblCellMar>
            <w:top w:w="0" w:type="dxa"/>
            <w:bottom w:w="0" w:type="dxa"/>
          </w:tblCellMar>
        </w:tblPrEx>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blPrEx>
          <w:tblCellMar>
            <w:top w:w="0" w:type="dxa"/>
            <w:bottom w:w="0" w:type="dxa"/>
          </w:tblCellMar>
        </w:tblPrEx>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blPrEx>
          <w:tblCellMar>
            <w:top w:w="0" w:type="dxa"/>
            <w:bottom w:w="0" w:type="dxa"/>
          </w:tblCellMar>
        </w:tblPrEx>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blPrEx>
          <w:tblCellMar>
            <w:top w:w="0" w:type="dxa"/>
            <w:bottom w:w="0" w:type="dxa"/>
          </w:tblCellMar>
        </w:tblPrEx>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blPrEx>
          <w:tblCellMar>
            <w:top w:w="0" w:type="dxa"/>
            <w:bottom w:w="0" w:type="dxa"/>
          </w:tblCellMar>
        </w:tblPrEx>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blPrEx>
          <w:tblCellMar>
            <w:top w:w="0" w:type="dxa"/>
            <w:bottom w:w="0" w:type="dxa"/>
          </w:tblCellMar>
        </w:tblPrEx>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blPrEx>
          <w:tblCellMar>
            <w:top w:w="0" w:type="dxa"/>
            <w:bottom w:w="0" w:type="dxa"/>
          </w:tblCellMar>
        </w:tblPrEx>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blPrEx>
          <w:tblCellMar>
            <w:top w:w="0" w:type="dxa"/>
            <w:bottom w:w="0" w:type="dxa"/>
          </w:tblCellMar>
        </w:tblPrEx>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blPrEx>
          <w:tblCellMar>
            <w:top w:w="0" w:type="dxa"/>
            <w:bottom w:w="0" w:type="dxa"/>
          </w:tblCellMar>
        </w:tblPrEx>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blPrEx>
          <w:tblCellMar>
            <w:top w:w="0" w:type="dxa"/>
            <w:bottom w:w="0" w:type="dxa"/>
          </w:tblCellMar>
        </w:tblPrEx>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blPrEx>
          <w:tblCellMar>
            <w:top w:w="0" w:type="dxa"/>
            <w:bottom w:w="0" w:type="dxa"/>
          </w:tblCellMar>
        </w:tblPrEx>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blPrEx>
          <w:tblCellMar>
            <w:top w:w="0" w:type="dxa"/>
            <w:bottom w:w="0" w:type="dxa"/>
          </w:tblCellMar>
        </w:tblPrEx>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blPrEx>
          <w:tblCellMar>
            <w:top w:w="0" w:type="dxa"/>
            <w:bottom w:w="0" w:type="dxa"/>
          </w:tblCellMar>
        </w:tblPrEx>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blPrEx>
          <w:tblCellMar>
            <w:top w:w="0" w:type="dxa"/>
            <w:bottom w:w="0" w:type="dxa"/>
          </w:tblCellMar>
        </w:tblPrEx>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blPrEx>
          <w:tblCellMar>
            <w:top w:w="0" w:type="dxa"/>
            <w:bottom w:w="0" w:type="dxa"/>
          </w:tblCellMar>
        </w:tblPrEx>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blPrEx>
          <w:tblCellMar>
            <w:top w:w="0" w:type="dxa"/>
            <w:bottom w:w="0" w:type="dxa"/>
          </w:tblCellMar>
        </w:tblPrEx>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blPrEx>
          <w:tblCellMar>
            <w:top w:w="0" w:type="dxa"/>
            <w:bottom w:w="0" w:type="dxa"/>
          </w:tblCellMar>
        </w:tblPrEx>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blPrEx>
          <w:tblCellMar>
            <w:top w:w="0" w:type="dxa"/>
            <w:bottom w:w="0" w:type="dxa"/>
          </w:tblCellMar>
        </w:tblPrEx>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blPrEx>
          <w:tblCellMar>
            <w:top w:w="0" w:type="dxa"/>
            <w:bottom w:w="0" w:type="dxa"/>
          </w:tblCellMar>
        </w:tblPrEx>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blPrEx>
          <w:tblCellMar>
            <w:top w:w="0" w:type="dxa"/>
            <w:bottom w:w="0" w:type="dxa"/>
          </w:tblCellMar>
        </w:tblPrEx>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blPrEx>
          <w:tblCellMar>
            <w:top w:w="0" w:type="dxa"/>
            <w:bottom w:w="0" w:type="dxa"/>
          </w:tblCellMar>
        </w:tblPrEx>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blPrEx>
          <w:tblCellMar>
            <w:top w:w="0" w:type="dxa"/>
            <w:bottom w:w="0" w:type="dxa"/>
          </w:tblCellMar>
        </w:tblPrEx>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blPrEx>
          <w:tblCellMar>
            <w:top w:w="0" w:type="dxa"/>
            <w:bottom w:w="0" w:type="dxa"/>
          </w:tblCellMar>
        </w:tblPrEx>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87" w:name="_Toc20955047"/>
      <w:bookmarkStart w:id="288" w:name="_Toc29991234"/>
      <w:bookmarkStart w:id="289" w:name="_Toc36555634"/>
      <w:bookmarkStart w:id="290" w:name="_Toc44497297"/>
      <w:bookmarkStart w:id="291" w:name="_Toc45107685"/>
      <w:bookmarkStart w:id="292" w:name="_Toc45901305"/>
      <w:bookmarkStart w:id="293" w:name="_Toc51850384"/>
      <w:bookmarkStart w:id="294" w:name="_Toc56693387"/>
      <w:bookmarkStart w:id="295" w:name="_Toc64446930"/>
      <w:bookmarkStart w:id="296" w:name="_Toc66286424"/>
      <w:bookmarkStart w:id="297" w:name="_Toc74151119"/>
      <w:bookmarkStart w:id="298" w:name="_Toc88653591"/>
      <w:bookmarkStart w:id="299" w:name="_Toc97903947"/>
      <w:bookmarkStart w:id="300" w:name="_Toc105174988"/>
      <w:bookmarkStart w:id="301" w:name="_Toc113826018"/>
      <w:bookmarkStart w:id="302" w:name="_Toc120032144"/>
      <w:r w:rsidRPr="00FD0425">
        <w:t>8.2</w:t>
      </w:r>
      <w:r w:rsidRPr="00FD0425">
        <w:tab/>
        <w:t>Basic mobility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110A56D" w14:textId="77777777" w:rsidR="00F02090" w:rsidRPr="00FD0425" w:rsidRDefault="00F02090" w:rsidP="00F02090">
      <w:pPr>
        <w:pStyle w:val="Heading3"/>
      </w:pPr>
      <w:bookmarkStart w:id="303" w:name="_Toc20955048"/>
      <w:bookmarkStart w:id="304" w:name="_Toc29991235"/>
      <w:bookmarkStart w:id="305" w:name="_Toc36555635"/>
      <w:bookmarkStart w:id="306" w:name="_Toc44497298"/>
      <w:bookmarkStart w:id="307" w:name="_Toc45107686"/>
      <w:bookmarkStart w:id="308" w:name="_Toc45901306"/>
      <w:bookmarkStart w:id="309" w:name="_Toc51850385"/>
      <w:bookmarkStart w:id="310" w:name="_Toc56693388"/>
      <w:bookmarkStart w:id="311" w:name="_Toc64446931"/>
      <w:bookmarkStart w:id="312" w:name="_Toc66286425"/>
      <w:bookmarkStart w:id="313" w:name="_Toc74151120"/>
      <w:bookmarkStart w:id="314" w:name="_Toc88653592"/>
      <w:bookmarkStart w:id="315" w:name="_Toc97903948"/>
      <w:bookmarkStart w:id="316" w:name="_Toc105174989"/>
      <w:bookmarkStart w:id="317" w:name="_Toc113826019"/>
      <w:bookmarkStart w:id="318" w:name="_Toc120032145"/>
      <w:r w:rsidRPr="00FD0425">
        <w:t>8.2.1</w:t>
      </w:r>
      <w:r w:rsidRPr="00FD0425">
        <w:tab/>
        <w:t>Handover Preparation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6A704C9" w14:textId="77777777" w:rsidR="00F02090" w:rsidRPr="00FD0425" w:rsidRDefault="00F02090" w:rsidP="00F02090">
      <w:pPr>
        <w:pStyle w:val="Heading4"/>
      </w:pPr>
      <w:bookmarkStart w:id="319" w:name="_Toc20955049"/>
      <w:bookmarkStart w:id="320" w:name="_Toc29991236"/>
      <w:bookmarkStart w:id="321" w:name="_Toc36555636"/>
      <w:bookmarkStart w:id="322" w:name="_Toc44497299"/>
      <w:bookmarkStart w:id="323" w:name="_Toc45107687"/>
      <w:bookmarkStart w:id="324" w:name="_Toc45901307"/>
      <w:bookmarkStart w:id="325" w:name="_Toc51850386"/>
      <w:bookmarkStart w:id="326" w:name="_Toc56693389"/>
      <w:bookmarkStart w:id="327" w:name="_Toc64446932"/>
      <w:bookmarkStart w:id="328" w:name="_Toc66286426"/>
      <w:bookmarkStart w:id="329" w:name="_Toc74151121"/>
      <w:bookmarkStart w:id="330" w:name="_Toc88653593"/>
      <w:bookmarkStart w:id="331" w:name="_Toc97903949"/>
      <w:bookmarkStart w:id="332" w:name="_Toc105174990"/>
      <w:bookmarkStart w:id="333" w:name="_Toc113826020"/>
      <w:bookmarkStart w:id="334" w:name="_Toc120032146"/>
      <w:r w:rsidRPr="00FD0425">
        <w:t>8.2.1.1</w:t>
      </w:r>
      <w:r w:rsidRPr="00FD0425">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5" w:name="_Toc20955050"/>
      <w:bookmarkStart w:id="336" w:name="_Toc29991237"/>
      <w:bookmarkStart w:id="337" w:name="_Toc36555637"/>
      <w:bookmarkStart w:id="338" w:name="_Toc44497300"/>
      <w:bookmarkStart w:id="339" w:name="_Toc45107688"/>
      <w:bookmarkStart w:id="340" w:name="_Toc45901308"/>
      <w:bookmarkStart w:id="341" w:name="_Toc51850387"/>
      <w:bookmarkStart w:id="342" w:name="_Toc56693390"/>
      <w:bookmarkStart w:id="343" w:name="_Toc64446933"/>
      <w:bookmarkStart w:id="344" w:name="_Toc66286427"/>
      <w:bookmarkStart w:id="345" w:name="_Toc74151122"/>
      <w:bookmarkStart w:id="346" w:name="_Toc88653594"/>
      <w:bookmarkStart w:id="347" w:name="_Toc97903950"/>
      <w:bookmarkStart w:id="348" w:name="_Toc105174991"/>
      <w:bookmarkStart w:id="349" w:name="_Toc113826021"/>
      <w:bookmarkStart w:id="350" w:name="_Toc120032147"/>
      <w:r w:rsidRPr="00FD0425">
        <w:t>8.2.1.2</w:t>
      </w:r>
      <w:r w:rsidRPr="00FD0425">
        <w:tab/>
        <w:t>Successful Operation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4FC6AF9" w14:textId="77777777" w:rsidR="00F02090" w:rsidRPr="00FD0425" w:rsidRDefault="00F02090" w:rsidP="00F02090">
      <w:pPr>
        <w:pStyle w:val="TH"/>
        <w:rPr>
          <w:rFonts w:eastAsia="SimSun"/>
        </w:rPr>
      </w:pPr>
      <w:r w:rsidRPr="00FD0425">
        <w:object w:dxaOrig="6840" w:dyaOrig="2520" w14:anchorId="1CF2EC94">
          <v:shape id="_x0000_i1027" type="#_x0000_t75" style="width:342pt;height:126pt" o:ole="">
            <v:imagedata r:id="rId12" o:title=""/>
          </v:shape>
          <o:OLEObject Type="Embed" ProgID="Visio.Drawing.15" ShapeID="_x0000_i1027" DrawAspect="Content" ObjectID="_1742063690"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1" w:name="_Hlk25189334"/>
      <w:r w:rsidRPr="0090263D">
        <w:t>sh</w:t>
      </w:r>
      <w:r>
        <w:t xml:space="preserve">all remove the existing prepared conditional HO identified by </w:t>
      </w:r>
      <w:bookmarkEnd w:id="351"/>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2"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3" w:name="_Hlk513291162"/>
      <w:r w:rsidRPr="00FD0425">
        <w:t>the target NG-RAN node shall behave the same as specified in TS 38.413 [5] for the PDU Session Resource Setup procedure</w:t>
      </w:r>
      <w:bookmarkEnd w:id="353"/>
      <w:r w:rsidRPr="00FD0425">
        <w:t xml:space="preserve">. </w:t>
      </w:r>
      <w:bookmarkEnd w:id="352"/>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w:t>
      </w:r>
      <w:r w:rsidRPr="00FD0425">
        <w:t>e</w:t>
      </w:r>
      <w:r w:rsidRPr="00FD0425">
        <w:t>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4"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4"/>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hint="eastAsia"/>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hint="eastAsia"/>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rFonts w:hint="eastAsia"/>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5" w:name="OLE_LINK148"/>
      <w:bookmarkStart w:id="356" w:name="OLE_LINK149"/>
      <w:bookmarkStart w:id="357" w:name="OLE_LINK150"/>
      <w:r w:rsidRPr="00FD0425">
        <w:rPr>
          <w:rFonts w:hint="eastAsia"/>
          <w:i/>
          <w:lang w:eastAsia="zh-CN"/>
        </w:rPr>
        <w:t>Security Indication</w:t>
      </w:r>
      <w:r w:rsidRPr="00FD0425">
        <w:rPr>
          <w:rFonts w:hint="eastAsia"/>
          <w:lang w:eastAsia="zh-CN"/>
        </w:rPr>
        <w:t xml:space="preserve"> </w:t>
      </w:r>
      <w:bookmarkEnd w:id="355"/>
      <w:bookmarkEnd w:id="356"/>
      <w:bookmarkEnd w:id="357"/>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58" w:name="OLE_LINK151"/>
      <w:bookmarkStart w:id="359" w:name="OLE_LINK152"/>
      <w:r w:rsidRPr="00FD0425">
        <w:rPr>
          <w:rFonts w:hint="eastAsia"/>
          <w:i/>
          <w:lang w:eastAsia="zh-CN"/>
        </w:rPr>
        <w:t>Integrity Protection Indication</w:t>
      </w:r>
      <w:r w:rsidRPr="00FD0425">
        <w:rPr>
          <w:rFonts w:hint="eastAsia"/>
          <w:lang w:eastAsia="zh-CN"/>
        </w:rPr>
        <w:t xml:space="preserve"> </w:t>
      </w:r>
      <w:bookmarkEnd w:id="358"/>
      <w:bookmarkEnd w:id="359"/>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0"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0"/>
      <w:r w:rsidRPr="00FD0425">
        <w:t>.</w:t>
      </w:r>
    </w:p>
    <w:p w14:paraId="755E182C" w14:textId="77777777" w:rsidR="00F02090" w:rsidRPr="00FD0425" w:rsidRDefault="00F02090" w:rsidP="00F02090">
      <w:bookmarkStart w:id="361"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1"/>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2" w:name="_Hlk527985448"/>
      <w:bookmarkStart w:id="363" w:name="_Hlk528050941"/>
      <w:r w:rsidRPr="00FD0425">
        <w:rPr>
          <w:lang w:eastAsia="zh-CN"/>
        </w:rPr>
        <w:t xml:space="preserve">For each PDU session for which the </w:t>
      </w:r>
      <w:bookmarkStart w:id="364" w:name="_Hlk521361544"/>
      <w:r w:rsidRPr="00FD0425">
        <w:rPr>
          <w:i/>
          <w:lang w:eastAsia="zh-CN"/>
        </w:rPr>
        <w:t>Maximum Integrity Protected Data Rate</w:t>
      </w:r>
      <w:r w:rsidRPr="00FD0425">
        <w:rPr>
          <w:lang w:eastAsia="zh-CN"/>
        </w:rPr>
        <w:t xml:space="preserve"> IE </w:t>
      </w:r>
      <w:bookmarkEnd w:id="364"/>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5" w:name="_Hlk528069290"/>
      <w:r w:rsidRPr="00FD0425">
        <w:t xml:space="preserve">shall </w:t>
      </w:r>
      <w:r w:rsidRPr="00FD0425">
        <w:rPr>
          <w:lang w:eastAsia="ja-JP"/>
        </w:rPr>
        <w:t xml:space="preserve">enforce the traffic corresponding to the received </w:t>
      </w:r>
      <w:bookmarkStart w:id="366" w:name="_Hlk522727533"/>
      <w:r w:rsidRPr="00FD0425">
        <w:rPr>
          <w:i/>
          <w:lang w:eastAsia="zh-CN"/>
        </w:rPr>
        <w:t>Maximum Integrity Protected Data Rate</w:t>
      </w:r>
      <w:r w:rsidRPr="00FD0425">
        <w:rPr>
          <w:lang w:eastAsia="zh-CN"/>
        </w:rPr>
        <w:t xml:space="preserve"> </w:t>
      </w:r>
      <w:r w:rsidRPr="00FD0425">
        <w:rPr>
          <w:lang w:eastAsia="ja-JP"/>
        </w:rPr>
        <w:t>IE</w:t>
      </w:r>
      <w:bookmarkEnd w:id="366"/>
      <w:r w:rsidRPr="00FD0425">
        <w:rPr>
          <w:lang w:eastAsia="ja-JP"/>
        </w:rPr>
        <w:t xml:space="preserve">, </w:t>
      </w:r>
      <w:bookmarkStart w:id="367" w:name="_Hlk522727582"/>
      <w:r w:rsidRPr="00FD0425">
        <w:rPr>
          <w:lang w:eastAsia="ja-JP"/>
        </w:rPr>
        <w:t>for the concerned PDU session and concerned UE</w:t>
      </w:r>
      <w:bookmarkEnd w:id="365"/>
      <w:bookmarkEnd w:id="367"/>
      <w:r w:rsidRPr="00FD0425">
        <w:rPr>
          <w:lang w:eastAsia="ja-JP"/>
        </w:rPr>
        <w:t xml:space="preserve">, as specified in </w:t>
      </w:r>
      <w:r w:rsidRPr="00FD0425">
        <w:rPr>
          <w:rFonts w:eastAsia="SimSun"/>
          <w:lang w:eastAsia="zh-CN"/>
        </w:rPr>
        <w:t>TS 23.501 [7]</w:t>
      </w:r>
      <w:r w:rsidRPr="00FD0425">
        <w:rPr>
          <w:lang w:eastAsia="ja-JP"/>
        </w:rPr>
        <w:t>.</w:t>
      </w:r>
      <w:bookmarkEnd w:id="362"/>
      <w:bookmarkEnd w:id="363"/>
    </w:p>
    <w:p w14:paraId="1B47263E" w14:textId="77777777" w:rsidR="009C41AB" w:rsidRPr="00FD0425" w:rsidRDefault="00F02090" w:rsidP="009C41AB">
      <w:pPr>
        <w:rPr>
          <w:rFonts w:hint="eastAsia"/>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pPr>
        <w:rPr>
          <w:rFonts w:hint="eastAsia"/>
        </w:rPr>
      </w:pPr>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68"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267B69">
        <w:rPr>
          <w:rFonts w:ascii="Arial" w:eastAsia="SimSun" w:hAnsi="Arial"/>
          <w:i/>
          <w:sz w:val="18"/>
          <w:lang w:eastAsia="ja-JP"/>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604B6857" w14:textId="77777777" w:rsidR="0046022C" w:rsidRDefault="0046022C" w:rsidP="0046022C">
      <w:r>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rFonts w:hint="eastAsia"/>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68"/>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69"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69"/>
    <w:p w14:paraId="190D76CC" w14:textId="77777777" w:rsidR="002A0722" w:rsidRPr="00395C70" w:rsidRDefault="002A0722" w:rsidP="002A0722">
      <w:pPr>
        <w:rPr>
          <w:rFonts w:eastAsia="SimSun" w:hint="eastAsia"/>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0" w:name="OLE_LINK5"/>
      <w:r>
        <w:rPr>
          <w:rFonts w:hint="eastAsia"/>
          <w:lang w:val="en-US" w:eastAsia="zh-CN"/>
        </w:rPr>
        <w:t>and TS 23.502 [13]</w:t>
      </w:r>
      <w:bookmarkEnd w:id="370"/>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1" w:name="_Hlk85621190"/>
      <w:r w:rsidRPr="008711EA">
        <w:t>as part of its ACL functionality configuration actions, if such ACL functionality is deployed</w:t>
      </w:r>
      <w:bookmarkEnd w:id="371"/>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2" w:name="_Toc20955051"/>
      <w:bookmarkStart w:id="373" w:name="_Toc29991238"/>
      <w:bookmarkStart w:id="374" w:name="_Toc36555638"/>
      <w:bookmarkStart w:id="375" w:name="_Toc44497301"/>
      <w:bookmarkStart w:id="376" w:name="_Toc45107689"/>
      <w:bookmarkStart w:id="377" w:name="_Toc45901309"/>
      <w:bookmarkStart w:id="378" w:name="_Toc51850388"/>
      <w:bookmarkStart w:id="379" w:name="_Toc56693391"/>
      <w:bookmarkStart w:id="380" w:name="_Toc64446934"/>
      <w:bookmarkStart w:id="381" w:name="_Toc66286428"/>
      <w:bookmarkStart w:id="382" w:name="_Toc74151123"/>
      <w:bookmarkStart w:id="383" w:name="_Toc88653595"/>
      <w:bookmarkStart w:id="384" w:name="_Toc97903951"/>
      <w:bookmarkStart w:id="385" w:name="_Toc105174992"/>
      <w:bookmarkStart w:id="386" w:name="_Toc113826022"/>
      <w:bookmarkStart w:id="387" w:name="_Toc120032148"/>
      <w:r w:rsidRPr="00FD0425">
        <w:t>8.2.1.3</w:t>
      </w:r>
      <w:r w:rsidRPr="00FD0425">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47434F" w14:textId="77777777" w:rsidR="00F02090" w:rsidRPr="00FD0425" w:rsidRDefault="00F02090" w:rsidP="00F02090">
      <w:pPr>
        <w:pStyle w:val="TH"/>
      </w:pPr>
      <w:r w:rsidRPr="00FD0425">
        <w:object w:dxaOrig="6840" w:dyaOrig="2520" w14:anchorId="2E6ABB5D">
          <v:shape id="_x0000_i1028" type="#_x0000_t75" style="width:342pt;height:126pt" o:ole="">
            <v:imagedata r:id="rId14" o:title=""/>
          </v:shape>
          <o:OLEObject Type="Embed" ProgID="Visio.Drawing.15" ShapeID="_x0000_i1028" DrawAspect="Content" ObjectID="_1742063691"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88" w:name="_Toc20955052"/>
      <w:bookmarkStart w:id="389" w:name="_Toc29991239"/>
      <w:bookmarkStart w:id="390" w:name="_Toc36555639"/>
      <w:bookmarkStart w:id="391" w:name="_Toc44497302"/>
      <w:bookmarkStart w:id="392" w:name="_Toc45107690"/>
      <w:bookmarkStart w:id="393" w:name="_Toc45901310"/>
      <w:bookmarkStart w:id="394" w:name="_Toc51850389"/>
      <w:bookmarkStart w:id="395" w:name="_Toc56693392"/>
      <w:bookmarkStart w:id="396" w:name="_Toc64446935"/>
      <w:bookmarkStart w:id="397" w:name="_Toc66286429"/>
      <w:bookmarkStart w:id="398" w:name="_Toc74151124"/>
      <w:bookmarkStart w:id="399" w:name="_Toc88653596"/>
      <w:bookmarkStart w:id="400" w:name="_Toc97903952"/>
      <w:bookmarkStart w:id="401" w:name="_Toc105174993"/>
      <w:bookmarkStart w:id="402" w:name="_Toc113826023"/>
      <w:bookmarkStart w:id="403" w:name="_Toc120032149"/>
      <w:r w:rsidRPr="00FD0425">
        <w:t>8.2.1.4</w:t>
      </w:r>
      <w:r w:rsidRPr="00FD0425">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4" w:name="_Toc20955053"/>
      <w:bookmarkStart w:id="405" w:name="_Toc29991240"/>
      <w:bookmarkStart w:id="406"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07" w:name="_Toc44497303"/>
      <w:bookmarkStart w:id="408" w:name="_Toc45107691"/>
      <w:bookmarkStart w:id="409"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0" w:name="_Toc51850390"/>
      <w:bookmarkStart w:id="411" w:name="_Toc56693393"/>
      <w:bookmarkStart w:id="412" w:name="_Toc64446936"/>
      <w:bookmarkStart w:id="413" w:name="_Toc66286430"/>
      <w:bookmarkStart w:id="414" w:name="_Toc74151125"/>
      <w:bookmarkStart w:id="415" w:name="_Toc88653597"/>
      <w:bookmarkStart w:id="416" w:name="_Toc97903953"/>
      <w:bookmarkStart w:id="417" w:name="_Toc105174994"/>
      <w:bookmarkStart w:id="418" w:name="_Toc113826024"/>
      <w:bookmarkStart w:id="419" w:name="_Toc120032150"/>
      <w:r w:rsidRPr="00FD0425">
        <w:t>8.2.2</w:t>
      </w:r>
      <w:r w:rsidRPr="00FD0425">
        <w:tab/>
        <w:t>SN Status Transfer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97720D" w14:textId="77777777" w:rsidR="00F02090" w:rsidRPr="00FD0425" w:rsidRDefault="00F02090" w:rsidP="00F02090">
      <w:pPr>
        <w:pStyle w:val="Heading4"/>
      </w:pPr>
      <w:bookmarkStart w:id="420" w:name="_Toc20955054"/>
      <w:bookmarkStart w:id="421" w:name="_Toc29991241"/>
      <w:bookmarkStart w:id="422" w:name="_Toc36555641"/>
      <w:bookmarkStart w:id="423" w:name="_Toc44497304"/>
      <w:bookmarkStart w:id="424" w:name="_Toc45107692"/>
      <w:bookmarkStart w:id="425" w:name="_Toc45901312"/>
      <w:bookmarkStart w:id="426" w:name="_Toc51850391"/>
      <w:bookmarkStart w:id="427" w:name="_Toc56693394"/>
      <w:bookmarkStart w:id="428" w:name="_Toc64446937"/>
      <w:bookmarkStart w:id="429" w:name="_Toc66286431"/>
      <w:bookmarkStart w:id="430" w:name="_Toc74151126"/>
      <w:bookmarkStart w:id="431" w:name="_Toc88653598"/>
      <w:bookmarkStart w:id="432" w:name="_Toc97903954"/>
      <w:bookmarkStart w:id="433" w:name="_Toc105174995"/>
      <w:bookmarkStart w:id="434" w:name="_Toc113826025"/>
      <w:bookmarkStart w:id="435" w:name="_Toc120032151"/>
      <w:r w:rsidRPr="00FD0425">
        <w:t>8.2.2.1</w:t>
      </w:r>
      <w:r w:rsidRPr="00FD042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36" w:name="_Toc20955055"/>
      <w:bookmarkStart w:id="437" w:name="_Toc29991242"/>
      <w:bookmarkStart w:id="438" w:name="_Toc36555642"/>
      <w:bookmarkStart w:id="439" w:name="_Toc44497305"/>
      <w:bookmarkStart w:id="440" w:name="_Toc45107693"/>
      <w:bookmarkStart w:id="441" w:name="_Toc45901313"/>
      <w:bookmarkStart w:id="442" w:name="_Toc51850392"/>
      <w:bookmarkStart w:id="443" w:name="_Toc56693395"/>
      <w:bookmarkStart w:id="444" w:name="_Toc64446938"/>
      <w:bookmarkStart w:id="445" w:name="_Toc66286432"/>
      <w:bookmarkStart w:id="446" w:name="_Toc74151127"/>
      <w:bookmarkStart w:id="447" w:name="_Toc88653599"/>
      <w:bookmarkStart w:id="448" w:name="_Toc97903955"/>
      <w:bookmarkStart w:id="449" w:name="_Toc105174996"/>
      <w:bookmarkStart w:id="450" w:name="_Toc113826026"/>
      <w:bookmarkStart w:id="451" w:name="_Toc120032152"/>
      <w:r w:rsidRPr="00FD0425">
        <w:t>8.2.2.2</w:t>
      </w:r>
      <w:r w:rsidRPr="00FD0425">
        <w:tab/>
        <w:t>Successful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3C2013E" w14:textId="77777777" w:rsidR="00F02090" w:rsidRPr="00FD0425" w:rsidRDefault="00F02090" w:rsidP="00F02090">
      <w:pPr>
        <w:pStyle w:val="TH"/>
        <w:rPr>
          <w:rFonts w:eastAsia="SimSun"/>
        </w:rPr>
      </w:pPr>
      <w:r w:rsidRPr="00FD0425">
        <w:object w:dxaOrig="6840" w:dyaOrig="2520" w14:anchorId="4FA2B135">
          <v:shape id="_x0000_i1029" type="#_x0000_t75" style="width:342pt;height:126pt" o:ole="">
            <v:imagedata r:id="rId16" o:title=""/>
          </v:shape>
          <o:OLEObject Type="Embed" ProgID="Visio.Drawing.15" ShapeID="_x0000_i1029" DrawAspect="Content" ObjectID="_1742063692"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2" w:name="_Toc20955056"/>
      <w:bookmarkStart w:id="453" w:name="_Toc29991243"/>
      <w:bookmarkStart w:id="454" w:name="_Toc36555643"/>
      <w:bookmarkStart w:id="455" w:name="_Toc44497306"/>
      <w:bookmarkStart w:id="456" w:name="_Toc45107694"/>
      <w:bookmarkStart w:id="457" w:name="_Toc45901314"/>
      <w:bookmarkStart w:id="458" w:name="_Toc51850393"/>
      <w:bookmarkStart w:id="459" w:name="_Toc56693396"/>
      <w:bookmarkStart w:id="460" w:name="_Toc64446939"/>
      <w:bookmarkStart w:id="461" w:name="_Toc66286433"/>
      <w:bookmarkStart w:id="462" w:name="_Toc74151128"/>
      <w:bookmarkStart w:id="463" w:name="_Toc88653600"/>
      <w:bookmarkStart w:id="464" w:name="_Toc97903956"/>
      <w:bookmarkStart w:id="465" w:name="_Toc105174997"/>
      <w:bookmarkStart w:id="466" w:name="_Toc113826027"/>
      <w:bookmarkStart w:id="467" w:name="_Toc120032153"/>
      <w:r w:rsidRPr="00FD0425">
        <w:t>8.2.2.3</w:t>
      </w:r>
      <w:r w:rsidRPr="00FD0425">
        <w:tab/>
        <w:t>Unsuccessful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68" w:name="_Toc20955057"/>
      <w:bookmarkStart w:id="469" w:name="_Toc29991244"/>
      <w:bookmarkStart w:id="470" w:name="_Toc36555644"/>
      <w:bookmarkStart w:id="471" w:name="_Toc44497307"/>
      <w:bookmarkStart w:id="472" w:name="_Toc45107695"/>
      <w:bookmarkStart w:id="473" w:name="_Toc45901315"/>
      <w:bookmarkStart w:id="474" w:name="_Toc51850394"/>
      <w:bookmarkStart w:id="475" w:name="_Toc56693397"/>
      <w:bookmarkStart w:id="476" w:name="_Toc64446940"/>
      <w:bookmarkStart w:id="477" w:name="_Toc66286434"/>
      <w:bookmarkStart w:id="478" w:name="_Toc74151129"/>
      <w:bookmarkStart w:id="479" w:name="_Toc88653601"/>
      <w:bookmarkStart w:id="480" w:name="_Toc97903957"/>
      <w:bookmarkStart w:id="481" w:name="_Toc105174998"/>
      <w:bookmarkStart w:id="482" w:name="_Toc113826028"/>
      <w:bookmarkStart w:id="483" w:name="_Toc120032154"/>
      <w:r w:rsidRPr="00FD0425">
        <w:t>8.2.2.4</w:t>
      </w:r>
      <w:r w:rsidRPr="00FD0425">
        <w:tab/>
        <w:t>Abnormal 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4" w:name="_Toc20955058"/>
      <w:bookmarkStart w:id="485" w:name="_Toc29991245"/>
      <w:bookmarkStart w:id="486" w:name="_Toc36555645"/>
      <w:bookmarkStart w:id="487" w:name="_Toc44497308"/>
      <w:bookmarkStart w:id="488" w:name="_Toc45107696"/>
      <w:bookmarkStart w:id="489" w:name="_Toc45901316"/>
      <w:bookmarkStart w:id="490" w:name="_Toc51850395"/>
      <w:bookmarkStart w:id="491" w:name="_Toc56693398"/>
      <w:bookmarkStart w:id="492" w:name="_Toc64446941"/>
      <w:bookmarkStart w:id="493" w:name="_Toc66286435"/>
      <w:bookmarkStart w:id="494" w:name="_Toc74151130"/>
      <w:bookmarkStart w:id="495" w:name="_Toc88653602"/>
      <w:bookmarkStart w:id="496" w:name="_Toc97903958"/>
      <w:bookmarkStart w:id="497" w:name="_Toc105174999"/>
      <w:bookmarkStart w:id="498" w:name="_Toc113826029"/>
      <w:bookmarkStart w:id="499" w:name="_Toc120032155"/>
      <w:r w:rsidRPr="00FD0425">
        <w:t>8.2.3</w:t>
      </w:r>
      <w:r w:rsidRPr="00FD0425">
        <w:tab/>
        <w:t>Handover Cancel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F3E6E39" w14:textId="77777777" w:rsidR="00F02090" w:rsidRPr="00FD0425" w:rsidRDefault="00F02090" w:rsidP="00F02090">
      <w:pPr>
        <w:pStyle w:val="Heading4"/>
      </w:pPr>
      <w:bookmarkStart w:id="500" w:name="_Toc20955059"/>
      <w:bookmarkStart w:id="501" w:name="_Toc29991246"/>
      <w:bookmarkStart w:id="502" w:name="_Toc36555646"/>
      <w:bookmarkStart w:id="503" w:name="_Toc44497309"/>
      <w:bookmarkStart w:id="504" w:name="_Toc45107697"/>
      <w:bookmarkStart w:id="505" w:name="_Toc45901317"/>
      <w:bookmarkStart w:id="506" w:name="_Toc51850396"/>
      <w:bookmarkStart w:id="507" w:name="_Toc56693399"/>
      <w:bookmarkStart w:id="508" w:name="_Toc64446942"/>
      <w:bookmarkStart w:id="509" w:name="_Toc66286436"/>
      <w:bookmarkStart w:id="510" w:name="_Toc74151131"/>
      <w:bookmarkStart w:id="511" w:name="_Toc88653603"/>
      <w:bookmarkStart w:id="512" w:name="_Toc97903959"/>
      <w:bookmarkStart w:id="513" w:name="_Toc105175000"/>
      <w:bookmarkStart w:id="514" w:name="_Toc113826030"/>
      <w:bookmarkStart w:id="515" w:name="_Toc120032156"/>
      <w:r w:rsidRPr="00FD0425">
        <w:t>8.2.3.1</w:t>
      </w:r>
      <w:r w:rsidRPr="00FD0425">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16" w:name="_Toc20955060"/>
      <w:bookmarkStart w:id="517" w:name="_Toc29991247"/>
      <w:bookmarkStart w:id="518" w:name="_Toc36555647"/>
      <w:bookmarkStart w:id="519" w:name="_Toc44497310"/>
      <w:bookmarkStart w:id="520" w:name="_Toc45107698"/>
      <w:bookmarkStart w:id="521" w:name="_Toc45901318"/>
      <w:bookmarkStart w:id="522" w:name="_Toc51850397"/>
      <w:bookmarkStart w:id="523" w:name="_Toc56693400"/>
      <w:bookmarkStart w:id="524" w:name="_Toc64446943"/>
      <w:bookmarkStart w:id="525" w:name="_Toc66286437"/>
      <w:bookmarkStart w:id="526" w:name="_Toc74151132"/>
      <w:bookmarkStart w:id="527" w:name="_Toc88653604"/>
      <w:bookmarkStart w:id="528" w:name="_Toc97903960"/>
      <w:bookmarkStart w:id="529" w:name="_Toc105175001"/>
      <w:bookmarkStart w:id="530" w:name="_Toc113826031"/>
      <w:bookmarkStart w:id="531" w:name="_Toc120032157"/>
      <w:r w:rsidRPr="00FD0425">
        <w:t>8.2.3.2</w:t>
      </w:r>
      <w:r w:rsidRPr="00FD0425">
        <w:tab/>
        <w:t>Successful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D8E7F7D" w14:textId="77777777" w:rsidR="00F02090" w:rsidRPr="00FD0425" w:rsidRDefault="00F02090" w:rsidP="00F02090">
      <w:pPr>
        <w:pStyle w:val="TH"/>
        <w:rPr>
          <w:rFonts w:eastAsia="SimSun"/>
        </w:rPr>
      </w:pPr>
      <w:r w:rsidRPr="00FD0425">
        <w:object w:dxaOrig="6840" w:dyaOrig="2520" w14:anchorId="2F75109A">
          <v:shape id="_x0000_i1030" type="#_x0000_t75" style="width:342pt;height:126pt" o:ole="">
            <v:imagedata r:id="rId18" o:title=""/>
          </v:shape>
          <o:OLEObject Type="Embed" ProgID="Visio.Drawing.15" ShapeID="_x0000_i1030" DrawAspect="Content" ObjectID="_1742063693"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2" w:name="_Toc20955061"/>
      <w:bookmarkStart w:id="533" w:name="_Toc29991248"/>
      <w:bookmarkStart w:id="534"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5"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36" w:name="_Toc44497311"/>
      <w:bookmarkStart w:id="537" w:name="_Toc45107699"/>
      <w:bookmarkStart w:id="538" w:name="_Toc45901319"/>
      <w:bookmarkStart w:id="539" w:name="_Toc51850398"/>
      <w:bookmarkStart w:id="540" w:name="_Toc56693401"/>
      <w:bookmarkStart w:id="541" w:name="_Toc64446944"/>
      <w:bookmarkStart w:id="542" w:name="_Toc66286438"/>
      <w:bookmarkStart w:id="543" w:name="_Toc74151133"/>
      <w:bookmarkStart w:id="544" w:name="_Toc88653605"/>
      <w:bookmarkStart w:id="545" w:name="_Toc97903961"/>
      <w:bookmarkStart w:id="546" w:name="_Toc105175002"/>
      <w:bookmarkStart w:id="547" w:name="_Toc113826032"/>
      <w:bookmarkStart w:id="548" w:name="_Toc120032158"/>
      <w:bookmarkEnd w:id="535"/>
      <w:r w:rsidRPr="00FD0425">
        <w:t>8.2.3.3</w:t>
      </w:r>
      <w:r w:rsidRPr="00FD0425">
        <w:tab/>
        <w:t>Unsuccessful Operation</w:t>
      </w:r>
      <w:bookmarkEnd w:id="532"/>
      <w:bookmarkEnd w:id="533"/>
      <w:bookmarkEnd w:id="534"/>
      <w:bookmarkEnd w:id="536"/>
      <w:bookmarkEnd w:id="537"/>
      <w:bookmarkEnd w:id="538"/>
      <w:bookmarkEnd w:id="539"/>
      <w:bookmarkEnd w:id="540"/>
      <w:bookmarkEnd w:id="541"/>
      <w:bookmarkEnd w:id="542"/>
      <w:bookmarkEnd w:id="543"/>
      <w:bookmarkEnd w:id="544"/>
      <w:bookmarkEnd w:id="545"/>
      <w:bookmarkEnd w:id="546"/>
      <w:bookmarkEnd w:id="547"/>
      <w:bookmarkEnd w:id="548"/>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49" w:name="_Toc20955062"/>
      <w:bookmarkStart w:id="550" w:name="_Toc29991249"/>
      <w:bookmarkStart w:id="551" w:name="_Toc36555649"/>
      <w:bookmarkStart w:id="552" w:name="_Toc44497312"/>
      <w:bookmarkStart w:id="553" w:name="_Toc45107700"/>
      <w:bookmarkStart w:id="554" w:name="_Toc45901320"/>
      <w:bookmarkStart w:id="555" w:name="_Toc51850399"/>
      <w:bookmarkStart w:id="556" w:name="_Toc56693402"/>
      <w:bookmarkStart w:id="557" w:name="_Toc64446945"/>
      <w:bookmarkStart w:id="558" w:name="_Toc66286439"/>
      <w:bookmarkStart w:id="559" w:name="_Toc74151134"/>
      <w:bookmarkStart w:id="560" w:name="_Toc88653606"/>
      <w:bookmarkStart w:id="561" w:name="_Toc97903962"/>
      <w:bookmarkStart w:id="562" w:name="_Toc105175003"/>
      <w:bookmarkStart w:id="563" w:name="_Toc113826033"/>
      <w:bookmarkStart w:id="564" w:name="_Toc120032159"/>
      <w:r w:rsidRPr="00FD0425">
        <w:t>8.2.3.4</w:t>
      </w:r>
      <w:r w:rsidRPr="00FD0425">
        <w:tab/>
        <w:t>Abnormal Conditions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5" w:name="_Toc20955063"/>
      <w:bookmarkStart w:id="566" w:name="_Toc29991250"/>
      <w:bookmarkStart w:id="567"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68" w:name="_Toc44497313"/>
      <w:bookmarkStart w:id="569" w:name="_Toc45107701"/>
      <w:bookmarkStart w:id="570" w:name="_Toc45901321"/>
      <w:bookmarkStart w:id="571" w:name="_Toc51850400"/>
      <w:bookmarkStart w:id="572" w:name="_Toc56693403"/>
      <w:bookmarkStart w:id="573" w:name="_Toc64446946"/>
      <w:bookmarkStart w:id="574" w:name="_Toc66286440"/>
      <w:bookmarkStart w:id="575" w:name="_Toc74151135"/>
      <w:bookmarkStart w:id="576" w:name="_Toc88653607"/>
      <w:bookmarkStart w:id="577" w:name="_Toc97903963"/>
      <w:bookmarkStart w:id="578" w:name="_Toc105175004"/>
      <w:bookmarkStart w:id="579" w:name="_Toc113826034"/>
      <w:bookmarkStart w:id="580" w:name="_Toc120032160"/>
      <w:r w:rsidRPr="00FD0425">
        <w:t>8.2.4</w:t>
      </w:r>
      <w:r w:rsidRPr="00FD0425">
        <w:tab/>
        <w:t>Retrieve UE Context</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C99856" w14:textId="77777777" w:rsidR="00F02090" w:rsidRPr="00FD0425" w:rsidRDefault="00F02090" w:rsidP="00F02090">
      <w:pPr>
        <w:pStyle w:val="Heading4"/>
      </w:pPr>
      <w:bookmarkStart w:id="581" w:name="_Toc20955064"/>
      <w:bookmarkStart w:id="582" w:name="_Toc29991251"/>
      <w:bookmarkStart w:id="583" w:name="_Toc36555651"/>
      <w:bookmarkStart w:id="584" w:name="_Toc44497314"/>
      <w:bookmarkStart w:id="585" w:name="_Toc45107702"/>
      <w:bookmarkStart w:id="586" w:name="_Toc45901322"/>
      <w:bookmarkStart w:id="587" w:name="_Toc51850401"/>
      <w:bookmarkStart w:id="588" w:name="_Toc56693404"/>
      <w:bookmarkStart w:id="589" w:name="_Toc64446947"/>
      <w:bookmarkStart w:id="590" w:name="_Toc66286441"/>
      <w:bookmarkStart w:id="591" w:name="_Toc74151136"/>
      <w:bookmarkStart w:id="592" w:name="_Toc88653608"/>
      <w:bookmarkStart w:id="593" w:name="_Toc97903964"/>
      <w:bookmarkStart w:id="594" w:name="_Toc105175005"/>
      <w:bookmarkStart w:id="595" w:name="_Toc113826035"/>
      <w:bookmarkStart w:id="596" w:name="_Toc120032161"/>
      <w:r w:rsidRPr="00FD0425">
        <w:t>8.2.4.1</w:t>
      </w:r>
      <w:r w:rsidRPr="00FD0425">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597" w:name="_Toc20955065"/>
      <w:bookmarkStart w:id="598" w:name="_Toc29991252"/>
      <w:bookmarkStart w:id="599" w:name="_Toc36555652"/>
      <w:bookmarkStart w:id="600" w:name="_Toc44497315"/>
      <w:bookmarkStart w:id="601" w:name="_Toc45107703"/>
      <w:bookmarkStart w:id="602" w:name="_Toc45901323"/>
      <w:bookmarkStart w:id="603" w:name="_Toc51850402"/>
      <w:bookmarkStart w:id="604" w:name="_Toc56693405"/>
      <w:bookmarkStart w:id="605" w:name="_Toc64446948"/>
      <w:bookmarkStart w:id="606" w:name="_Toc66286442"/>
      <w:bookmarkStart w:id="607" w:name="_Toc74151137"/>
      <w:bookmarkStart w:id="608" w:name="_Toc88653609"/>
      <w:bookmarkStart w:id="609" w:name="_Toc97903965"/>
      <w:bookmarkStart w:id="610" w:name="_Toc105175006"/>
      <w:bookmarkStart w:id="611" w:name="_Toc113826036"/>
      <w:bookmarkStart w:id="612" w:name="_Toc120032162"/>
      <w:r w:rsidRPr="00FD0425">
        <w:t>8.2.4.2</w:t>
      </w:r>
      <w:r w:rsidRPr="00FD0425">
        <w:tab/>
        <w:t>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9BF2265" w14:textId="77777777" w:rsidR="00F02090" w:rsidRPr="00FD0425" w:rsidRDefault="00F02090" w:rsidP="00F02090">
      <w:pPr>
        <w:pStyle w:val="TH"/>
      </w:pPr>
      <w:r w:rsidRPr="00FD0425">
        <w:object w:dxaOrig="6825" w:dyaOrig="2520" w14:anchorId="390AAF53">
          <v:shape id="_x0000_i1031" type="#_x0000_t75" style="width:341.4pt;height:126pt" o:ole="">
            <v:imagedata r:id="rId20" o:title=""/>
          </v:shape>
          <o:OLEObject Type="Embed" ProgID="Visio.Drawing.15" ShapeID="_x0000_i1031" DrawAspect="Content" ObjectID="_1742063694"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FD0425">
          <w:t>me</w:t>
        </w:r>
      </w:smartTag>
      <w:r w:rsidRPr="00FD0425">
        <w:t>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267B69">
        <w:rPr>
          <w:rFonts w:ascii="Arial" w:eastAsia="SimSun" w:hAnsi="Arial"/>
          <w:i/>
          <w:sz w:val="18"/>
          <w:lang w:eastAsia="ja-JP"/>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73DB4A68" w14:textId="77777777" w:rsidR="00EA3367" w:rsidRDefault="00EA3367" w:rsidP="00F02090">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included in the </w:t>
      </w:r>
      <w:r w:rsidRPr="008D0E3D">
        <w:rPr>
          <w:rFonts w:eastAsia="SimSun"/>
          <w:i/>
          <w:lang w:eastAsia="ja-JP"/>
        </w:rPr>
        <w:t>QoS Flow Level QoS Parameters</w:t>
      </w:r>
      <w:r w:rsidRPr="008D0E3D">
        <w:rPr>
          <w:rFonts w:eastAsia="SimSun"/>
          <w:lang w:eastAsia="ja-JP"/>
        </w:rPr>
        <w:t xml:space="preserve"> IE</w:t>
      </w:r>
      <w:r w:rsidRPr="008D0E3D">
        <w:rPr>
          <w:rFonts w:eastAsia="SimSun"/>
          <w:lang w:eastAsia="zh-CN"/>
        </w:rPr>
        <w:t xml:space="preserve"> in the </w:t>
      </w:r>
      <w:r w:rsidRPr="004B3B44">
        <w:rPr>
          <w:rFonts w:eastAsia="SimSun"/>
          <w:i/>
          <w:lang w:eastAsia="zh-CN"/>
        </w:rPr>
        <w:t>PDU Session Resources To Be Setup List</w:t>
      </w:r>
      <w:r w:rsidRPr="004B3B44">
        <w:rPr>
          <w:rFonts w:eastAsia="SimSun"/>
          <w:lang w:eastAsia="zh-CN"/>
        </w:rPr>
        <w:t xml:space="preserve"> </w:t>
      </w:r>
      <w:r w:rsidRPr="008D0E3D">
        <w:rPr>
          <w:rFonts w:eastAsia="SimSun"/>
          <w:lang w:eastAsia="zh-CN"/>
        </w:rPr>
        <w:t>IE</w:t>
      </w:r>
      <w:r w:rsidRPr="008D0E3D">
        <w:rPr>
          <w:rFonts w:eastAsia="SimSun"/>
        </w:rPr>
        <w:t xml:space="preserve">, the </w:t>
      </w:r>
      <w:r>
        <w:rPr>
          <w:rFonts w:eastAsia="SimSun"/>
        </w:rPr>
        <w:t xml:space="preserve">new </w:t>
      </w:r>
      <w:r w:rsidRPr="008D0E3D">
        <w:rPr>
          <w:rFonts w:eastAsia="SimSun"/>
        </w:rPr>
        <w:t xml:space="preserve">NG-RAN node shall store this information, and, if supported, </w:t>
      </w:r>
      <w:r>
        <w:t>perform delay measurement and QoS monitoring, as specified in TS 23.501 [7]</w:t>
      </w:r>
      <w:r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pPr>
        <w:rPr>
          <w:rFonts w:hint="eastAsia"/>
        </w:rPr>
      </w:pPr>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3" w:name="_Toc20955066"/>
      <w:bookmarkStart w:id="614" w:name="_Toc29991253"/>
      <w:bookmarkStart w:id="615"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16"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16"/>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17" w:name="_Toc44497316"/>
      <w:bookmarkStart w:id="618" w:name="_Toc45107704"/>
      <w:bookmarkStart w:id="619" w:name="_Toc45901324"/>
      <w:bookmarkStart w:id="620" w:name="_Toc51850403"/>
      <w:bookmarkStart w:id="621" w:name="_Toc56693406"/>
      <w:bookmarkStart w:id="622" w:name="_Toc64446949"/>
      <w:bookmarkStart w:id="623" w:name="_Toc66286443"/>
      <w:bookmarkStart w:id="624" w:name="_Toc74151138"/>
      <w:bookmarkStart w:id="625" w:name="_Toc88653610"/>
      <w:bookmarkStart w:id="626" w:name="_Toc97903966"/>
      <w:bookmarkStart w:id="627" w:name="_Toc105175007"/>
      <w:bookmarkStart w:id="628" w:name="_Toc113826037"/>
      <w:bookmarkStart w:id="629" w:name="_Toc120032163"/>
      <w:r w:rsidRPr="00FD0425">
        <w:t>8.2.4.3</w:t>
      </w:r>
      <w:r w:rsidRPr="00FD0425">
        <w:tab/>
        <w:t>Unsuccessful Operation</w:t>
      </w:r>
      <w:bookmarkEnd w:id="613"/>
      <w:bookmarkEnd w:id="614"/>
      <w:bookmarkEnd w:id="615"/>
      <w:bookmarkEnd w:id="617"/>
      <w:bookmarkEnd w:id="618"/>
      <w:bookmarkEnd w:id="619"/>
      <w:bookmarkEnd w:id="620"/>
      <w:bookmarkEnd w:id="621"/>
      <w:bookmarkEnd w:id="622"/>
      <w:bookmarkEnd w:id="623"/>
      <w:bookmarkEnd w:id="624"/>
      <w:bookmarkEnd w:id="625"/>
      <w:bookmarkEnd w:id="626"/>
      <w:bookmarkEnd w:id="627"/>
      <w:bookmarkEnd w:id="628"/>
      <w:bookmarkEnd w:id="629"/>
    </w:p>
    <w:p w14:paraId="41DE3574" w14:textId="77777777" w:rsidR="00F02090" w:rsidRPr="00FD0425" w:rsidRDefault="00F02090" w:rsidP="00F02090">
      <w:pPr>
        <w:pStyle w:val="TH"/>
      </w:pPr>
      <w:r w:rsidRPr="00FD0425">
        <w:object w:dxaOrig="6825" w:dyaOrig="2520" w14:anchorId="69F4D2A6">
          <v:shape id="_x0000_i1032" type="#_x0000_t75" style="width:341.4pt;height:126pt" o:ole="">
            <v:imagedata r:id="rId22" o:title=""/>
          </v:shape>
          <o:OLEObject Type="Embed" ProgID="Visio.Drawing.15" ShapeID="_x0000_i1032" DrawAspect="Content" ObjectID="_1742063695"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FD0425">
          <w:t>me</w:t>
        </w:r>
      </w:smartTag>
      <w:r w:rsidRPr="00FD0425">
        <w:t>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0" w:name="_Toc20955067"/>
      <w:bookmarkStart w:id="631" w:name="_Toc29991254"/>
      <w:bookmarkStart w:id="632" w:name="_Toc36555654"/>
      <w:bookmarkStart w:id="633" w:name="_Toc44497317"/>
      <w:bookmarkStart w:id="634" w:name="_Toc45107705"/>
      <w:bookmarkStart w:id="635" w:name="_Toc45901325"/>
      <w:bookmarkStart w:id="636" w:name="_Toc51850404"/>
      <w:bookmarkStart w:id="637" w:name="_Toc56693407"/>
      <w:bookmarkStart w:id="638" w:name="_Toc64446950"/>
      <w:bookmarkStart w:id="639" w:name="_Toc66286444"/>
      <w:bookmarkStart w:id="640" w:name="_Toc74151139"/>
      <w:bookmarkStart w:id="641" w:name="_Toc88653611"/>
      <w:bookmarkStart w:id="642" w:name="_Toc97903967"/>
      <w:bookmarkStart w:id="643" w:name="_Toc105175008"/>
      <w:bookmarkStart w:id="644" w:name="_Toc113826038"/>
      <w:bookmarkStart w:id="645" w:name="_Toc120032164"/>
      <w:r w:rsidRPr="00FD0425">
        <w:t>8.2.4.4</w:t>
      </w:r>
      <w:r w:rsidRPr="00FD0425">
        <w:tab/>
        <w:t>Abnormal Conditions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46" w:name="_Toc20955068"/>
      <w:bookmarkStart w:id="647" w:name="_Toc29991255"/>
      <w:bookmarkStart w:id="648" w:name="_Toc36555655"/>
      <w:bookmarkStart w:id="649" w:name="_Toc44497318"/>
      <w:bookmarkStart w:id="650" w:name="_Toc45107706"/>
      <w:bookmarkStart w:id="651" w:name="_Toc45901326"/>
      <w:bookmarkStart w:id="652" w:name="_Toc51850405"/>
      <w:bookmarkStart w:id="653" w:name="_Toc56693408"/>
      <w:bookmarkStart w:id="654" w:name="_Toc64446951"/>
      <w:bookmarkStart w:id="655" w:name="_Toc66286445"/>
      <w:bookmarkStart w:id="656" w:name="_Toc74151140"/>
      <w:bookmarkStart w:id="657" w:name="_Toc88653612"/>
      <w:bookmarkStart w:id="658" w:name="_Toc97903968"/>
      <w:bookmarkStart w:id="659" w:name="_Toc105175009"/>
      <w:bookmarkStart w:id="660" w:name="_Toc113826039"/>
      <w:bookmarkStart w:id="661" w:name="_Toc120032165"/>
      <w:r w:rsidRPr="00FD0425">
        <w:t>8.2.5</w:t>
      </w:r>
      <w:r w:rsidRPr="00FD0425">
        <w:tab/>
        <w:t>RAN Paging</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6494637C" w14:textId="77777777" w:rsidR="00F02090" w:rsidRPr="00FD0425" w:rsidRDefault="00F02090" w:rsidP="00F02090">
      <w:pPr>
        <w:pStyle w:val="Heading4"/>
      </w:pPr>
      <w:bookmarkStart w:id="662" w:name="_Toc20955069"/>
      <w:bookmarkStart w:id="663" w:name="_Toc29991256"/>
      <w:bookmarkStart w:id="664" w:name="_Toc36555656"/>
      <w:bookmarkStart w:id="665" w:name="_Toc44497319"/>
      <w:bookmarkStart w:id="666" w:name="_Toc45107707"/>
      <w:bookmarkStart w:id="667" w:name="_Toc45901327"/>
      <w:bookmarkStart w:id="668" w:name="_Toc51850406"/>
      <w:bookmarkStart w:id="669" w:name="_Toc56693409"/>
      <w:bookmarkStart w:id="670" w:name="_Toc64446952"/>
      <w:bookmarkStart w:id="671" w:name="_Toc66286446"/>
      <w:bookmarkStart w:id="672" w:name="_Toc74151141"/>
      <w:bookmarkStart w:id="673" w:name="_Toc88653613"/>
      <w:bookmarkStart w:id="674" w:name="_Toc97903969"/>
      <w:bookmarkStart w:id="675" w:name="_Toc105175010"/>
      <w:bookmarkStart w:id="676" w:name="_Toc113826040"/>
      <w:bookmarkStart w:id="677" w:name="_Toc120032166"/>
      <w:r w:rsidRPr="00FD0425">
        <w:t>8.2.5.1</w:t>
      </w:r>
      <w:r w:rsidRPr="00FD0425">
        <w:tab/>
        <w:t>General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78" w:name="_Toc20955070"/>
      <w:bookmarkStart w:id="679" w:name="_Toc29991257"/>
      <w:bookmarkStart w:id="680" w:name="_Toc36555657"/>
      <w:bookmarkStart w:id="681" w:name="_Toc44497320"/>
      <w:bookmarkStart w:id="682" w:name="_Toc45107708"/>
      <w:bookmarkStart w:id="683" w:name="_Toc45901328"/>
      <w:bookmarkStart w:id="684" w:name="_Toc51850407"/>
      <w:bookmarkStart w:id="685" w:name="_Toc56693410"/>
      <w:bookmarkStart w:id="686" w:name="_Toc64446953"/>
      <w:bookmarkStart w:id="687" w:name="_Toc66286447"/>
      <w:bookmarkStart w:id="688" w:name="_Toc74151142"/>
      <w:bookmarkStart w:id="689" w:name="_Toc88653614"/>
      <w:bookmarkStart w:id="690" w:name="_Toc97903970"/>
      <w:bookmarkStart w:id="691" w:name="_Toc105175011"/>
      <w:bookmarkStart w:id="692" w:name="_Toc113826041"/>
      <w:bookmarkStart w:id="693" w:name="_Toc120032167"/>
      <w:r w:rsidRPr="00FD0425">
        <w:t>8.2.5.2</w:t>
      </w:r>
      <w:r w:rsidRPr="00FD0425">
        <w:tab/>
        <w:t>Successful operation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1407593" w14:textId="77777777" w:rsidR="00F02090" w:rsidRPr="00FD0425" w:rsidRDefault="00F02090" w:rsidP="00F02090">
      <w:pPr>
        <w:pStyle w:val="TH"/>
      </w:pPr>
      <w:r w:rsidRPr="00FD0425">
        <w:object w:dxaOrig="6945" w:dyaOrig="2295" w14:anchorId="70421FCA">
          <v:shape id="_x0000_i1033" type="#_x0000_t75" style="width:347.4pt;height:114.6pt" o:ole="">
            <v:imagedata r:id="rId24" o:title=""/>
          </v:shape>
          <o:OLEObject Type="Embed" ProgID="Visio.Drawing.15" ShapeID="_x0000_i1033" DrawAspect="Content" ObjectID="_1742063696"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694" w:name="_Toc20955071"/>
      <w:bookmarkStart w:id="695" w:name="_Toc29991258"/>
      <w:bookmarkStart w:id="696" w:name="_Toc36555658"/>
      <w:bookmarkStart w:id="697" w:name="_Toc44497321"/>
      <w:bookmarkStart w:id="698" w:name="_Toc45107709"/>
      <w:bookmarkStart w:id="699" w:name="_Toc45901329"/>
      <w:bookmarkStart w:id="700" w:name="_Toc51850408"/>
      <w:bookmarkStart w:id="701"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2" w:name="_Toc64446954"/>
      <w:bookmarkStart w:id="703"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Pr="00495262"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2CF78DD6" w14:textId="77777777" w:rsidR="00F02090" w:rsidRPr="00FD0425" w:rsidRDefault="00F02090" w:rsidP="00F02090">
      <w:pPr>
        <w:pStyle w:val="Heading4"/>
      </w:pPr>
      <w:bookmarkStart w:id="704" w:name="_Toc74151143"/>
      <w:bookmarkStart w:id="705" w:name="_Toc88653615"/>
      <w:bookmarkStart w:id="706" w:name="_Toc97903971"/>
      <w:bookmarkStart w:id="707" w:name="_Toc105175012"/>
      <w:bookmarkStart w:id="708" w:name="_Toc113826042"/>
      <w:bookmarkStart w:id="709" w:name="_Toc120032168"/>
      <w:r w:rsidRPr="00FD0425">
        <w:t>8.2.5.3</w:t>
      </w:r>
      <w:r w:rsidRPr="00FD0425">
        <w:tab/>
        <w:t>Unsuccessful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009216F" w14:textId="77777777" w:rsidR="00F02090" w:rsidRPr="00FD0425" w:rsidRDefault="00F02090" w:rsidP="00F02090">
      <w:pPr>
        <w:rPr>
          <w:rFonts w:hint="eastAsia"/>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0" w:name="_Toc20955072"/>
      <w:bookmarkStart w:id="711" w:name="_Toc29991259"/>
      <w:bookmarkStart w:id="712" w:name="_Toc36555659"/>
      <w:bookmarkStart w:id="713" w:name="_Toc44497322"/>
      <w:bookmarkStart w:id="714" w:name="_Toc45107710"/>
      <w:bookmarkStart w:id="715" w:name="_Toc45901330"/>
      <w:bookmarkStart w:id="716" w:name="_Toc51850409"/>
      <w:bookmarkStart w:id="717" w:name="_Toc56693412"/>
      <w:bookmarkStart w:id="718" w:name="_Toc64446955"/>
      <w:bookmarkStart w:id="719" w:name="_Toc66286449"/>
      <w:bookmarkStart w:id="720" w:name="_Toc74151144"/>
      <w:bookmarkStart w:id="721" w:name="_Toc88653616"/>
      <w:bookmarkStart w:id="722" w:name="_Toc97903972"/>
      <w:bookmarkStart w:id="723" w:name="_Toc105175013"/>
      <w:bookmarkStart w:id="724" w:name="_Toc113826043"/>
      <w:bookmarkStart w:id="725" w:name="_Toc120032169"/>
      <w:r w:rsidRPr="00FD0425">
        <w:t>8.2.5.4</w:t>
      </w:r>
      <w:r w:rsidRPr="00FD0425">
        <w:tab/>
        <w:t>Abnormal Condition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9A1E774" w14:textId="77777777" w:rsidR="00F02090" w:rsidRPr="00FD0425" w:rsidRDefault="00F02090" w:rsidP="00F02090">
      <w:pPr>
        <w:rPr>
          <w:rFonts w:hint="eastAsia"/>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26" w:name="_Toc20955073"/>
      <w:bookmarkStart w:id="727" w:name="_Toc29991260"/>
      <w:bookmarkStart w:id="728" w:name="_Toc36555660"/>
      <w:bookmarkStart w:id="729" w:name="_Toc44497323"/>
      <w:bookmarkStart w:id="730" w:name="_Toc45107711"/>
      <w:bookmarkStart w:id="731" w:name="_Toc45901331"/>
      <w:bookmarkStart w:id="732" w:name="_Toc51850410"/>
      <w:bookmarkStart w:id="733" w:name="_Toc56693413"/>
      <w:bookmarkStart w:id="734" w:name="_Toc64446956"/>
      <w:bookmarkStart w:id="735" w:name="_Toc66286450"/>
      <w:bookmarkStart w:id="736" w:name="_Toc74151145"/>
      <w:bookmarkStart w:id="737" w:name="_Toc88653617"/>
      <w:bookmarkStart w:id="738" w:name="_Toc97903973"/>
      <w:bookmarkStart w:id="739" w:name="_Toc105175014"/>
      <w:bookmarkStart w:id="740" w:name="_Toc113826044"/>
      <w:bookmarkStart w:id="741" w:name="_Toc120032170"/>
      <w:r w:rsidRPr="00FD0425">
        <w:t>8.2.6</w:t>
      </w:r>
      <w:r w:rsidRPr="00FD0425">
        <w:tab/>
        <w:t>XN-U Address Indication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443FC9D8" w14:textId="77777777" w:rsidR="00F02090" w:rsidRPr="00FD0425" w:rsidRDefault="00F02090" w:rsidP="00F02090">
      <w:pPr>
        <w:pStyle w:val="Heading4"/>
      </w:pPr>
      <w:bookmarkStart w:id="742" w:name="_Toc20955074"/>
      <w:bookmarkStart w:id="743" w:name="_Toc29991261"/>
      <w:bookmarkStart w:id="744" w:name="_Toc36555661"/>
      <w:bookmarkStart w:id="745" w:name="_Toc44497324"/>
      <w:bookmarkStart w:id="746" w:name="_Toc45107712"/>
      <w:bookmarkStart w:id="747" w:name="_Toc45901332"/>
      <w:bookmarkStart w:id="748" w:name="_Toc51850411"/>
      <w:bookmarkStart w:id="749" w:name="_Toc56693414"/>
      <w:bookmarkStart w:id="750" w:name="_Toc64446957"/>
      <w:bookmarkStart w:id="751" w:name="_Toc66286451"/>
      <w:bookmarkStart w:id="752" w:name="_Toc74151146"/>
      <w:bookmarkStart w:id="753" w:name="_Toc88653618"/>
      <w:bookmarkStart w:id="754" w:name="_Toc97903974"/>
      <w:bookmarkStart w:id="755" w:name="_Toc105175015"/>
      <w:bookmarkStart w:id="756" w:name="_Toc113826045"/>
      <w:bookmarkStart w:id="757" w:name="_Toc120032171"/>
      <w:r w:rsidRPr="00FD0425">
        <w:t>8.2.6.1</w:t>
      </w:r>
      <w:r w:rsidRPr="00FD0425">
        <w:tab/>
        <w:t>General</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58" w:name="_Toc20955075"/>
      <w:bookmarkStart w:id="759" w:name="_Toc29991262"/>
      <w:bookmarkStart w:id="760" w:name="_Toc36555662"/>
      <w:bookmarkStart w:id="761" w:name="_Toc44497325"/>
      <w:bookmarkStart w:id="762" w:name="_Toc45107713"/>
      <w:bookmarkStart w:id="763" w:name="_Toc45901333"/>
      <w:bookmarkStart w:id="764" w:name="_Toc51850412"/>
      <w:bookmarkStart w:id="765" w:name="_Toc56693415"/>
      <w:bookmarkStart w:id="766" w:name="_Toc64446958"/>
      <w:bookmarkStart w:id="767" w:name="_Toc66286452"/>
      <w:bookmarkStart w:id="768" w:name="_Toc74151147"/>
      <w:bookmarkStart w:id="769" w:name="_Toc88653619"/>
      <w:bookmarkStart w:id="770" w:name="_Toc97903975"/>
      <w:bookmarkStart w:id="771" w:name="_Toc105175016"/>
      <w:bookmarkStart w:id="772" w:name="_Toc113826046"/>
      <w:bookmarkStart w:id="773" w:name="_Toc120032172"/>
      <w:r w:rsidRPr="00FD0425">
        <w:t>8.2.6.2</w:t>
      </w:r>
      <w:r w:rsidRPr="00FD0425">
        <w:tab/>
        <w:t>Successful Operation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51E94BB6" w14:textId="77777777" w:rsidR="00F02090" w:rsidRPr="00FD0425" w:rsidRDefault="00F02090" w:rsidP="00F02090">
      <w:pPr>
        <w:pStyle w:val="TH"/>
        <w:rPr>
          <w:lang w:eastAsia="zh-CN"/>
        </w:rPr>
      </w:pPr>
      <w:r w:rsidRPr="00FD0425">
        <w:object w:dxaOrig="6840" w:dyaOrig="2520" w14:anchorId="33CA8165">
          <v:shape id="_x0000_i1034" type="#_x0000_t75" style="width:342pt;height:126pt" o:ole="">
            <v:imagedata r:id="rId26" o:title=""/>
          </v:shape>
          <o:OLEObject Type="Embed" ProgID="Visio.Drawing.15" ShapeID="_x0000_i1034" DrawAspect="Content" ObjectID="_1742063697"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5" type="#_x0000_t75" style="width:352.8pt;height:115.2pt" o:ole="">
            <v:imagedata r:id="rId28" o:title=""/>
          </v:shape>
          <o:OLEObject Type="Embed" ProgID="Visio.Drawing.15" ShapeID="_x0000_i1035" DrawAspect="Content" ObjectID="_1742063698"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74" w:name="_Toc20955076"/>
      <w:bookmarkStart w:id="775" w:name="_Toc29991263"/>
      <w:bookmarkStart w:id="776"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77" w:name="_Toc44497326"/>
      <w:bookmarkStart w:id="778" w:name="_Toc45107714"/>
      <w:bookmarkStart w:id="779" w:name="_Toc45901334"/>
      <w:bookmarkStart w:id="780" w:name="_Toc51850413"/>
      <w:bookmarkStart w:id="781" w:name="_Toc56693416"/>
      <w:bookmarkStart w:id="782" w:name="_Toc64446959"/>
      <w:bookmarkStart w:id="783" w:name="_Toc66286453"/>
      <w:bookmarkStart w:id="784" w:name="_Toc74151148"/>
      <w:bookmarkStart w:id="785" w:name="_Toc88653620"/>
      <w:bookmarkStart w:id="786" w:name="_Toc97903976"/>
      <w:bookmarkStart w:id="787" w:name="_Toc105175017"/>
      <w:bookmarkStart w:id="788" w:name="_Toc113826047"/>
      <w:bookmarkStart w:id="789" w:name="_Toc120032173"/>
      <w:r w:rsidRPr="00FD0425">
        <w:t>8.2.6.3</w:t>
      </w:r>
      <w:r w:rsidRPr="00FD0425">
        <w:tab/>
        <w:t>Unsuccessful Operation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0" w:name="_Toc20955077"/>
      <w:bookmarkStart w:id="791" w:name="_Toc29991264"/>
      <w:bookmarkStart w:id="792" w:name="_Toc36555664"/>
      <w:bookmarkStart w:id="793" w:name="_Toc44497327"/>
      <w:bookmarkStart w:id="794" w:name="_Toc45107715"/>
      <w:bookmarkStart w:id="795" w:name="_Toc45901335"/>
      <w:bookmarkStart w:id="796" w:name="_Toc51850414"/>
      <w:bookmarkStart w:id="797" w:name="_Toc56693417"/>
      <w:bookmarkStart w:id="798" w:name="_Toc64446960"/>
      <w:bookmarkStart w:id="799" w:name="_Toc66286454"/>
      <w:bookmarkStart w:id="800" w:name="_Toc74151149"/>
      <w:bookmarkStart w:id="801" w:name="_Toc88653621"/>
      <w:bookmarkStart w:id="802" w:name="_Toc97903977"/>
      <w:bookmarkStart w:id="803" w:name="_Toc105175018"/>
      <w:bookmarkStart w:id="804" w:name="_Toc113826048"/>
      <w:bookmarkStart w:id="805" w:name="_Toc120032174"/>
      <w:r w:rsidRPr="00FD0425">
        <w:t>8.2.6.4</w:t>
      </w:r>
      <w:r w:rsidRPr="00FD0425">
        <w:tab/>
        <w:t>Abnormal Conditions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06" w:name="_Toc20955078"/>
      <w:bookmarkStart w:id="807" w:name="_Toc29991265"/>
      <w:bookmarkStart w:id="808" w:name="_Toc36555665"/>
      <w:bookmarkStart w:id="809" w:name="_Toc44497328"/>
      <w:bookmarkStart w:id="810" w:name="_Toc45107716"/>
      <w:bookmarkStart w:id="811" w:name="_Toc45901336"/>
      <w:bookmarkStart w:id="812" w:name="_Toc51850415"/>
      <w:bookmarkStart w:id="813" w:name="_Toc56693418"/>
      <w:bookmarkStart w:id="814" w:name="_Toc64446961"/>
      <w:bookmarkStart w:id="815" w:name="_Toc66286455"/>
      <w:bookmarkStart w:id="816" w:name="_Toc74151150"/>
      <w:bookmarkStart w:id="817" w:name="_Toc88653622"/>
      <w:bookmarkStart w:id="818" w:name="_Toc97903978"/>
      <w:bookmarkStart w:id="819" w:name="_Toc105175019"/>
      <w:bookmarkStart w:id="820" w:name="_Toc113826049"/>
      <w:bookmarkStart w:id="821" w:name="_Toc120032175"/>
      <w:r w:rsidRPr="00FD0425">
        <w:t>8.2.7</w:t>
      </w:r>
      <w:r w:rsidRPr="00FD0425">
        <w:tab/>
        <w:t>UE Context Release</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38DD4A7C" w14:textId="77777777" w:rsidR="00F02090" w:rsidRPr="00FD0425" w:rsidRDefault="00F02090" w:rsidP="00F02090">
      <w:pPr>
        <w:pStyle w:val="Heading4"/>
      </w:pPr>
      <w:bookmarkStart w:id="822" w:name="_Toc20955079"/>
      <w:bookmarkStart w:id="823" w:name="_Toc29991266"/>
      <w:bookmarkStart w:id="824" w:name="_Toc36555666"/>
      <w:bookmarkStart w:id="825" w:name="_Toc44497329"/>
      <w:bookmarkStart w:id="826" w:name="_Toc45107717"/>
      <w:bookmarkStart w:id="827" w:name="_Toc45901337"/>
      <w:bookmarkStart w:id="828" w:name="_Toc51850416"/>
      <w:bookmarkStart w:id="829" w:name="_Toc56693419"/>
      <w:bookmarkStart w:id="830" w:name="_Toc64446962"/>
      <w:bookmarkStart w:id="831" w:name="_Toc66286456"/>
      <w:bookmarkStart w:id="832" w:name="_Toc74151151"/>
      <w:bookmarkStart w:id="833" w:name="_Toc88653623"/>
      <w:bookmarkStart w:id="834" w:name="_Toc97903979"/>
      <w:bookmarkStart w:id="835" w:name="_Toc105175020"/>
      <w:bookmarkStart w:id="836" w:name="_Toc113826050"/>
      <w:bookmarkStart w:id="837" w:name="_Toc120032176"/>
      <w:r w:rsidRPr="00FD0425">
        <w:t>8.2.7.1</w:t>
      </w:r>
      <w:r w:rsidRPr="00FD0425">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38" w:name="_Toc20955080"/>
      <w:bookmarkStart w:id="839" w:name="_Toc29991267"/>
      <w:bookmarkStart w:id="840" w:name="_Toc36555667"/>
      <w:bookmarkStart w:id="841" w:name="_Toc44497330"/>
      <w:bookmarkStart w:id="842" w:name="_Toc45107718"/>
      <w:bookmarkStart w:id="843" w:name="_Toc45901338"/>
      <w:bookmarkStart w:id="844" w:name="_Toc51850417"/>
      <w:bookmarkStart w:id="845" w:name="_Toc56693420"/>
      <w:bookmarkStart w:id="846" w:name="_Toc64446963"/>
      <w:bookmarkStart w:id="847" w:name="_Toc66286457"/>
      <w:bookmarkStart w:id="848" w:name="_Toc74151152"/>
      <w:bookmarkStart w:id="849" w:name="_Toc88653624"/>
      <w:bookmarkStart w:id="850" w:name="_Toc97903980"/>
      <w:bookmarkStart w:id="851" w:name="_Toc105175021"/>
      <w:bookmarkStart w:id="852" w:name="_Toc113826051"/>
      <w:bookmarkStart w:id="853" w:name="_Toc120032177"/>
      <w:r w:rsidRPr="00FD0425">
        <w:t>8.2.7.2</w:t>
      </w:r>
      <w:r w:rsidRPr="00FD0425">
        <w:tab/>
        <w:t>Successful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55B2BA98" w14:textId="77777777" w:rsidR="00F02090" w:rsidRPr="00FD0425" w:rsidRDefault="00F02090" w:rsidP="00F02090">
      <w:pPr>
        <w:pStyle w:val="TH"/>
        <w:rPr>
          <w:lang w:eastAsia="zh-CN"/>
        </w:rPr>
      </w:pPr>
      <w:r w:rsidRPr="00FD0425">
        <w:object w:dxaOrig="6841" w:dyaOrig="2521" w14:anchorId="0235B305">
          <v:shape id="_x0000_i1036" type="#_x0000_t75" style="width:342pt;height:126pt" o:ole="">
            <v:imagedata r:id="rId30" o:title=""/>
          </v:shape>
          <o:OLEObject Type="Embed" ProgID="Visio.Drawing.15" ShapeID="_x0000_i1036" DrawAspect="Content" ObjectID="_1742063699"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54" w:name="_Hlk534060063"/>
    <w:p w14:paraId="4244E6DD" w14:textId="77777777" w:rsidR="00F02090" w:rsidRPr="00FD0425" w:rsidRDefault="00F02090" w:rsidP="00F02090">
      <w:pPr>
        <w:pStyle w:val="TH"/>
        <w:rPr>
          <w:lang w:eastAsia="zh-CN"/>
        </w:rPr>
      </w:pPr>
      <w:r w:rsidRPr="00FD0425">
        <w:object w:dxaOrig="6840" w:dyaOrig="2529" w14:anchorId="61216D1A">
          <v:shape id="_x0000_i1037" type="#_x0000_t75" style="width:342pt;height:126.6pt" o:ole="">
            <v:imagedata r:id="rId32" o:title=""/>
          </v:shape>
          <o:OLEObject Type="Embed" ProgID="Visio.Drawing.15" ShapeID="_x0000_i1037" DrawAspect="Content" ObjectID="_1742063700"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8" type="#_x0000_t75" style="width:342pt;height:126.6pt" o:ole="">
            <v:imagedata r:id="rId34" o:title=""/>
          </v:shape>
          <o:OLEObject Type="Embed" ProgID="Visio.Drawing.15" ShapeID="_x0000_i1038" DrawAspect="Content" ObjectID="_1742063701" r:id="rId35"/>
        </w:object>
      </w:r>
      <w:bookmarkEnd w:id="854"/>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55" w:name="_Toc20955081"/>
      <w:bookmarkStart w:id="856" w:name="_Toc29991268"/>
      <w:bookmarkStart w:id="857" w:name="_Toc36555668"/>
      <w:bookmarkStart w:id="858" w:name="_Toc44497331"/>
      <w:bookmarkStart w:id="859" w:name="_Toc45107719"/>
      <w:bookmarkStart w:id="860" w:name="_Toc45901339"/>
      <w:bookmarkStart w:id="861" w:name="_Toc51850418"/>
      <w:bookmarkStart w:id="862" w:name="_Toc56693421"/>
      <w:bookmarkStart w:id="863" w:name="_Toc64446964"/>
      <w:bookmarkStart w:id="864" w:name="_Toc66286458"/>
      <w:bookmarkStart w:id="865" w:name="_Toc74151153"/>
      <w:bookmarkStart w:id="866" w:name="_Toc88653625"/>
      <w:bookmarkStart w:id="867" w:name="_Toc97903981"/>
      <w:bookmarkStart w:id="868" w:name="_Toc105175022"/>
      <w:bookmarkStart w:id="869" w:name="_Toc113826052"/>
      <w:bookmarkStart w:id="870" w:name="_Toc120032178"/>
      <w:r w:rsidRPr="00FD0425">
        <w:t>8.2.7.3</w:t>
      </w:r>
      <w:r w:rsidRPr="00FD0425">
        <w:tab/>
        <w:t>Unsuccessful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1" w:name="_Toc20955082"/>
      <w:bookmarkStart w:id="872" w:name="_Toc29991269"/>
      <w:bookmarkStart w:id="873" w:name="_Toc36555669"/>
      <w:bookmarkStart w:id="874" w:name="_Toc44497332"/>
      <w:bookmarkStart w:id="875" w:name="_Toc45107720"/>
      <w:bookmarkStart w:id="876" w:name="_Toc45901340"/>
      <w:bookmarkStart w:id="877" w:name="_Toc51850419"/>
      <w:bookmarkStart w:id="878" w:name="_Toc56693422"/>
      <w:bookmarkStart w:id="879" w:name="_Toc64446965"/>
      <w:bookmarkStart w:id="880" w:name="_Toc66286459"/>
      <w:bookmarkStart w:id="881" w:name="_Toc74151154"/>
      <w:bookmarkStart w:id="882" w:name="_Toc88653626"/>
      <w:bookmarkStart w:id="883" w:name="_Toc97903982"/>
      <w:bookmarkStart w:id="884" w:name="_Toc105175023"/>
      <w:bookmarkStart w:id="885" w:name="_Toc113826053"/>
      <w:bookmarkStart w:id="886" w:name="_Toc120032179"/>
      <w:r w:rsidRPr="00FD0425">
        <w:t>8.2.7.4</w:t>
      </w:r>
      <w:r w:rsidRPr="00FD0425">
        <w:tab/>
        <w:t>Abnormal Conditions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87" w:name="_Toc20955083"/>
      <w:bookmarkStart w:id="888" w:name="_Toc29991270"/>
      <w:bookmarkStart w:id="889" w:name="_Toc36555670"/>
      <w:bookmarkStart w:id="890" w:name="_Toc44497333"/>
      <w:bookmarkStart w:id="891" w:name="_Toc45107721"/>
      <w:bookmarkStart w:id="892" w:name="_Toc45901341"/>
      <w:bookmarkStart w:id="893" w:name="_Toc51850420"/>
      <w:bookmarkStart w:id="894" w:name="_Toc56693423"/>
      <w:bookmarkStart w:id="895" w:name="_Toc64446966"/>
      <w:bookmarkStart w:id="896" w:name="_Toc66286460"/>
      <w:bookmarkStart w:id="897" w:name="_Toc74151155"/>
      <w:bookmarkStart w:id="898" w:name="_Toc88653627"/>
      <w:bookmarkStart w:id="899" w:name="_Toc97903983"/>
      <w:bookmarkStart w:id="900" w:name="_Toc105175024"/>
      <w:bookmarkStart w:id="901" w:name="_Toc113826054"/>
      <w:bookmarkStart w:id="902" w:name="_Toc120032180"/>
      <w:r w:rsidRPr="00923F7F">
        <w:t>8.2.</w:t>
      </w:r>
      <w:r>
        <w:t>8</w:t>
      </w:r>
      <w:r w:rsidRPr="00923F7F">
        <w:tab/>
        <w:t xml:space="preserve">Handover </w:t>
      </w:r>
      <w:r>
        <w:t>Success</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36BEA044" w14:textId="77777777" w:rsidR="007B56FF" w:rsidRPr="00923F7F" w:rsidRDefault="007B56FF" w:rsidP="007B56FF">
      <w:pPr>
        <w:pStyle w:val="Heading4"/>
      </w:pPr>
      <w:bookmarkStart w:id="903" w:name="_Toc5691801"/>
      <w:bookmarkStart w:id="904" w:name="_Toc44497334"/>
      <w:bookmarkStart w:id="905" w:name="_Toc45107722"/>
      <w:bookmarkStart w:id="906" w:name="_Toc45901342"/>
      <w:bookmarkStart w:id="907" w:name="_Toc51850421"/>
      <w:bookmarkStart w:id="908" w:name="_Toc56693424"/>
      <w:bookmarkStart w:id="909" w:name="_Toc64446967"/>
      <w:bookmarkStart w:id="910" w:name="_Toc66286461"/>
      <w:bookmarkStart w:id="911" w:name="_Toc74151156"/>
      <w:bookmarkStart w:id="912" w:name="_Toc88653628"/>
      <w:bookmarkStart w:id="913" w:name="_Toc97903984"/>
      <w:bookmarkStart w:id="914" w:name="_Toc105175025"/>
      <w:bookmarkStart w:id="915" w:name="_Toc113826055"/>
      <w:bookmarkStart w:id="916" w:name="_Toc120032181"/>
      <w:r w:rsidRPr="00923F7F">
        <w:t>8.2.</w:t>
      </w:r>
      <w:r>
        <w:t>8</w:t>
      </w:r>
      <w:r w:rsidRPr="00923F7F">
        <w:t>.1</w:t>
      </w:r>
      <w:r w:rsidRPr="00923F7F">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17" w:name="_Toc5691802"/>
      <w:bookmarkStart w:id="918" w:name="_Toc44497335"/>
      <w:bookmarkStart w:id="919" w:name="_Toc45107723"/>
      <w:bookmarkStart w:id="920" w:name="_Toc45901343"/>
      <w:bookmarkStart w:id="921" w:name="_Toc51850422"/>
      <w:bookmarkStart w:id="922" w:name="_Toc56693425"/>
      <w:bookmarkStart w:id="923" w:name="_Toc64446968"/>
      <w:bookmarkStart w:id="924" w:name="_Toc66286462"/>
      <w:bookmarkStart w:id="925" w:name="_Toc74151157"/>
      <w:bookmarkStart w:id="926" w:name="_Toc88653629"/>
      <w:bookmarkStart w:id="927" w:name="_Toc97903985"/>
      <w:bookmarkStart w:id="928" w:name="_Toc105175026"/>
      <w:bookmarkStart w:id="929" w:name="_Toc113826056"/>
      <w:bookmarkStart w:id="930" w:name="_Toc120032182"/>
      <w:r w:rsidRPr="00923F7F">
        <w:t>8.2.</w:t>
      </w:r>
      <w:r>
        <w:t>8</w:t>
      </w:r>
      <w:r w:rsidRPr="00923F7F">
        <w:t>.2</w:t>
      </w:r>
      <w:r w:rsidRPr="00923F7F">
        <w:tab/>
        <w:t>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3BB13CB9" w14:textId="77777777" w:rsidR="007B56FF" w:rsidRPr="00923F7F" w:rsidRDefault="007B56FF" w:rsidP="007B56FF">
      <w:pPr>
        <w:pStyle w:val="TH"/>
      </w:pPr>
      <w:r w:rsidRPr="00923F7F">
        <w:object w:dxaOrig="6826" w:dyaOrig="2521" w14:anchorId="34F33B02">
          <v:shape id="_x0000_i1039" type="#_x0000_t75" style="width:341.4pt;height:126pt" o:ole="">
            <v:imagedata r:id="rId36" o:title=""/>
          </v:shape>
          <o:OLEObject Type="Embed" ProgID="Visio.Drawing.15" ShapeID="_x0000_i1039" DrawAspect="Content" ObjectID="_1742063702"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1"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2" w:name="_Toc44497336"/>
      <w:bookmarkStart w:id="933" w:name="_Toc45107724"/>
      <w:bookmarkStart w:id="934" w:name="_Toc45901344"/>
      <w:bookmarkStart w:id="935" w:name="_Toc51850423"/>
      <w:bookmarkStart w:id="936" w:name="_Toc56693426"/>
      <w:bookmarkStart w:id="937" w:name="_Toc64446969"/>
      <w:bookmarkStart w:id="938" w:name="_Toc66286463"/>
      <w:bookmarkStart w:id="939" w:name="_Toc74151158"/>
      <w:bookmarkStart w:id="940" w:name="_Toc88653630"/>
      <w:bookmarkStart w:id="941" w:name="_Toc97903986"/>
      <w:bookmarkStart w:id="942" w:name="_Toc105175027"/>
      <w:bookmarkStart w:id="943" w:name="_Toc113826057"/>
      <w:bookmarkStart w:id="944" w:name="_Toc120032183"/>
      <w:r w:rsidRPr="00923F7F">
        <w:t>8.2.</w:t>
      </w:r>
      <w:r>
        <w:t>8</w:t>
      </w:r>
      <w:r w:rsidRPr="00923F7F">
        <w:t>.3</w:t>
      </w:r>
      <w:r w:rsidRPr="00923F7F">
        <w:tab/>
        <w:t>Unsuccessful Operation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45" w:name="_Toc5691804"/>
      <w:bookmarkStart w:id="946" w:name="_Toc44497337"/>
      <w:bookmarkStart w:id="947" w:name="_Toc45107725"/>
      <w:bookmarkStart w:id="948" w:name="_Toc45901345"/>
      <w:bookmarkStart w:id="949" w:name="_Toc51850424"/>
      <w:bookmarkStart w:id="950" w:name="_Toc56693427"/>
      <w:bookmarkStart w:id="951" w:name="_Toc64446970"/>
      <w:bookmarkStart w:id="952" w:name="_Toc66286464"/>
      <w:bookmarkStart w:id="953" w:name="_Toc74151159"/>
      <w:bookmarkStart w:id="954" w:name="_Toc88653631"/>
      <w:bookmarkStart w:id="955" w:name="_Toc97903987"/>
      <w:bookmarkStart w:id="956" w:name="_Toc105175028"/>
      <w:bookmarkStart w:id="957" w:name="_Toc113826058"/>
      <w:bookmarkStart w:id="958" w:name="_Toc120032184"/>
      <w:r w:rsidRPr="00923F7F">
        <w:t>8.2.</w:t>
      </w:r>
      <w:r>
        <w:t>8</w:t>
      </w:r>
      <w:r w:rsidRPr="00923F7F">
        <w:t>.4</w:t>
      </w:r>
      <w:r w:rsidRPr="00923F7F">
        <w:tab/>
        <w:t>Abnormal Conditions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59" w:name="_Toc44497338"/>
      <w:bookmarkStart w:id="960" w:name="_Toc45107726"/>
      <w:bookmarkStart w:id="961" w:name="_Toc45901346"/>
      <w:bookmarkStart w:id="962" w:name="_Toc51850425"/>
      <w:bookmarkStart w:id="963" w:name="_Toc56693428"/>
      <w:bookmarkStart w:id="964" w:name="_Toc64446971"/>
      <w:bookmarkStart w:id="965" w:name="_Toc66286465"/>
      <w:bookmarkStart w:id="966" w:name="_Toc74151160"/>
      <w:bookmarkStart w:id="967" w:name="_Toc88653632"/>
      <w:bookmarkStart w:id="968" w:name="_Toc97903988"/>
      <w:bookmarkStart w:id="969" w:name="_Toc105175029"/>
      <w:bookmarkStart w:id="970" w:name="_Toc113826059"/>
      <w:bookmarkStart w:id="971" w:name="_Toc120032185"/>
      <w:r w:rsidRPr="00DC688F">
        <w:t>8.2.</w:t>
      </w:r>
      <w:r>
        <w:t>9</w:t>
      </w:r>
      <w:r w:rsidRPr="00DC688F">
        <w:tab/>
      </w:r>
      <w:r>
        <w:t xml:space="preserve">Conditional </w:t>
      </w:r>
      <w:r w:rsidRPr="00DC688F">
        <w:t>Handover Cancel</w:t>
      </w:r>
      <w:bookmarkEnd w:id="959"/>
      <w:bookmarkEnd w:id="960"/>
      <w:bookmarkEnd w:id="961"/>
      <w:bookmarkEnd w:id="962"/>
      <w:bookmarkEnd w:id="963"/>
      <w:bookmarkEnd w:id="964"/>
      <w:bookmarkEnd w:id="965"/>
      <w:bookmarkEnd w:id="966"/>
      <w:bookmarkEnd w:id="967"/>
      <w:bookmarkEnd w:id="968"/>
      <w:bookmarkEnd w:id="969"/>
      <w:bookmarkEnd w:id="970"/>
      <w:bookmarkEnd w:id="971"/>
    </w:p>
    <w:p w14:paraId="29E02863" w14:textId="77777777" w:rsidR="007B56FF" w:rsidRPr="00DC688F" w:rsidRDefault="007B56FF" w:rsidP="009354E2">
      <w:pPr>
        <w:pStyle w:val="Heading4"/>
      </w:pPr>
      <w:bookmarkStart w:id="972" w:name="_Toc44497339"/>
      <w:bookmarkStart w:id="973" w:name="_Toc45107727"/>
      <w:bookmarkStart w:id="974" w:name="_Toc45901347"/>
      <w:bookmarkStart w:id="975" w:name="_Toc51850426"/>
      <w:bookmarkStart w:id="976" w:name="_Toc56693429"/>
      <w:bookmarkStart w:id="977" w:name="_Toc64446972"/>
      <w:bookmarkStart w:id="978" w:name="_Toc66286466"/>
      <w:bookmarkStart w:id="979" w:name="_Toc74151161"/>
      <w:bookmarkStart w:id="980" w:name="_Toc88653633"/>
      <w:bookmarkStart w:id="981" w:name="_Toc97903989"/>
      <w:bookmarkStart w:id="982" w:name="_Toc105175030"/>
      <w:bookmarkStart w:id="983" w:name="_Toc113826060"/>
      <w:bookmarkStart w:id="984" w:name="_Toc120032186"/>
      <w:r w:rsidRPr="00DC688F">
        <w:t>8.2.</w:t>
      </w:r>
      <w:r>
        <w:t>9</w:t>
      </w:r>
      <w:r w:rsidRPr="00DC688F">
        <w:t>.1</w:t>
      </w:r>
      <w:r w:rsidRPr="00DC688F">
        <w:tab/>
        <w:t>General</w:t>
      </w:r>
      <w:bookmarkEnd w:id="972"/>
      <w:bookmarkEnd w:id="973"/>
      <w:bookmarkEnd w:id="974"/>
      <w:bookmarkEnd w:id="975"/>
      <w:bookmarkEnd w:id="976"/>
      <w:bookmarkEnd w:id="977"/>
      <w:bookmarkEnd w:id="978"/>
      <w:bookmarkEnd w:id="979"/>
      <w:bookmarkEnd w:id="980"/>
      <w:bookmarkEnd w:id="981"/>
      <w:bookmarkEnd w:id="982"/>
      <w:bookmarkEnd w:id="983"/>
      <w:bookmarkEnd w:id="984"/>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85" w:name="_Toc44497340"/>
      <w:bookmarkStart w:id="986" w:name="_Toc45107728"/>
      <w:bookmarkStart w:id="987" w:name="_Toc45901348"/>
      <w:bookmarkStart w:id="988" w:name="_Toc51850427"/>
      <w:bookmarkStart w:id="989" w:name="_Toc56693430"/>
      <w:bookmarkStart w:id="990" w:name="_Toc64446973"/>
      <w:bookmarkStart w:id="991" w:name="_Toc66286467"/>
      <w:bookmarkStart w:id="992" w:name="_Toc74151162"/>
      <w:bookmarkStart w:id="993" w:name="_Toc88653634"/>
      <w:bookmarkStart w:id="994" w:name="_Toc97903990"/>
      <w:bookmarkStart w:id="995" w:name="_Toc105175031"/>
      <w:bookmarkStart w:id="996" w:name="_Toc113826061"/>
      <w:bookmarkStart w:id="997" w:name="_Toc120032187"/>
      <w:r w:rsidRPr="00DC688F">
        <w:t>8.2.</w:t>
      </w:r>
      <w:r>
        <w:t>9</w:t>
      </w:r>
      <w:r w:rsidRPr="00DC688F">
        <w:t>.2</w:t>
      </w:r>
      <w:r w:rsidRPr="00DC688F">
        <w:tab/>
        <w:t>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076BC5C3" w14:textId="77777777" w:rsidR="007B56FF" w:rsidRPr="00DC688F" w:rsidRDefault="007B56FF" w:rsidP="009354E2">
      <w:pPr>
        <w:pStyle w:val="TH"/>
      </w:pPr>
      <w:r w:rsidRPr="00DC688F">
        <w:object w:dxaOrig="6825" w:dyaOrig="2520" w14:anchorId="722B8BAC">
          <v:shape id="_x0000_i1040" type="#_x0000_t75" style="width:341.4pt;height:126.6pt" o:ole="">
            <v:imagedata r:id="rId38" o:title=""/>
          </v:shape>
          <o:OLEObject Type="Embed" ProgID="Visio.Drawing.15" ShapeID="_x0000_i1040" DrawAspect="Content" ObjectID="_1742063703"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998" w:name="_Hlk18051067"/>
      <w:r>
        <w:t>source</w:t>
      </w:r>
      <w:r w:rsidRPr="00AA5DA2">
        <w:t xml:space="preserve"> </w:t>
      </w:r>
      <w:r w:rsidRPr="00DC688F">
        <w:t>NG-RAN node</w:t>
      </w:r>
      <w:r w:rsidRPr="00AA5DA2">
        <w:t xml:space="preserve"> shall </w:t>
      </w:r>
      <w:bookmarkEnd w:id="998"/>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999"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0" w:name="_Toc44497341"/>
      <w:bookmarkStart w:id="1001" w:name="_Toc45107729"/>
      <w:bookmarkStart w:id="1002" w:name="_Toc45901349"/>
      <w:bookmarkStart w:id="1003" w:name="_Toc51850428"/>
      <w:bookmarkStart w:id="1004" w:name="_Toc56693431"/>
      <w:bookmarkStart w:id="1005" w:name="_Toc64446974"/>
      <w:bookmarkStart w:id="1006" w:name="_Toc66286468"/>
      <w:bookmarkStart w:id="1007" w:name="_Toc74151163"/>
      <w:bookmarkStart w:id="1008" w:name="_Toc88653635"/>
      <w:bookmarkStart w:id="1009" w:name="_Toc97903991"/>
      <w:bookmarkStart w:id="1010" w:name="_Toc105175032"/>
      <w:bookmarkStart w:id="1011" w:name="_Toc113826062"/>
      <w:bookmarkStart w:id="1012" w:name="_Toc120032188"/>
      <w:bookmarkEnd w:id="999"/>
      <w:r w:rsidRPr="00DC688F">
        <w:t>8.2.</w:t>
      </w:r>
      <w:r>
        <w:t>9</w:t>
      </w:r>
      <w:r w:rsidRPr="00DC688F">
        <w:t>.3</w:t>
      </w:r>
      <w:r w:rsidRPr="00DC688F">
        <w:tab/>
        <w:t>Unsuccessful Operation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3" w:name="_Toc44497342"/>
      <w:bookmarkStart w:id="1014" w:name="_Toc45107730"/>
      <w:bookmarkStart w:id="1015" w:name="_Toc45901350"/>
      <w:bookmarkStart w:id="1016" w:name="_Toc51850429"/>
      <w:bookmarkStart w:id="1017" w:name="_Toc56693432"/>
      <w:bookmarkStart w:id="1018" w:name="_Toc64446975"/>
      <w:bookmarkStart w:id="1019" w:name="_Toc66286469"/>
      <w:bookmarkStart w:id="1020" w:name="_Toc74151164"/>
      <w:bookmarkStart w:id="1021" w:name="_Toc88653636"/>
      <w:bookmarkStart w:id="1022" w:name="_Toc97903992"/>
      <w:bookmarkStart w:id="1023" w:name="_Toc105175033"/>
      <w:bookmarkStart w:id="1024" w:name="_Toc113826063"/>
      <w:bookmarkStart w:id="1025" w:name="_Toc120032189"/>
      <w:r w:rsidRPr="00DC688F">
        <w:t>8.2.</w:t>
      </w:r>
      <w:r>
        <w:t>9</w:t>
      </w:r>
      <w:r w:rsidRPr="00DC688F">
        <w:t>.4</w:t>
      </w:r>
      <w:r w:rsidRPr="00DC688F">
        <w:tab/>
        <w:t>Abnormal Conditions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26" w:name="_Toc20954135"/>
      <w:bookmarkStart w:id="1027" w:name="_Toc44497343"/>
      <w:bookmarkStart w:id="1028" w:name="_Toc45107731"/>
      <w:bookmarkStart w:id="1029" w:name="_Toc45901351"/>
      <w:bookmarkStart w:id="1030" w:name="_Toc51850430"/>
      <w:bookmarkStart w:id="1031" w:name="_Toc56693433"/>
      <w:bookmarkStart w:id="1032" w:name="_Toc64446976"/>
      <w:bookmarkStart w:id="1033" w:name="_Toc66286470"/>
      <w:bookmarkStart w:id="1034" w:name="_Toc74151165"/>
      <w:bookmarkStart w:id="1035" w:name="_Toc88653637"/>
      <w:bookmarkStart w:id="1036" w:name="_Toc97903993"/>
      <w:bookmarkStart w:id="1037" w:name="_Toc105175034"/>
      <w:bookmarkStart w:id="1038" w:name="_Toc113826064"/>
      <w:bookmarkStart w:id="1039" w:name="_Toc120032190"/>
      <w:r w:rsidRPr="002762DC">
        <w:t>8.2.</w:t>
      </w:r>
      <w:r>
        <w:t>10</w:t>
      </w:r>
      <w:r w:rsidRPr="002762DC">
        <w:tab/>
      </w:r>
      <w:bookmarkEnd w:id="1026"/>
      <w:r>
        <w:t>Early Status Transfer</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51CE064F" w14:textId="77777777" w:rsidR="007B56FF" w:rsidRPr="002762DC" w:rsidRDefault="007B56FF" w:rsidP="009354E2">
      <w:pPr>
        <w:pStyle w:val="Heading4"/>
      </w:pPr>
      <w:bookmarkStart w:id="1040" w:name="_Toc20954136"/>
      <w:bookmarkStart w:id="1041" w:name="_Toc44497344"/>
      <w:bookmarkStart w:id="1042" w:name="_Toc45107732"/>
      <w:bookmarkStart w:id="1043" w:name="_Toc45901352"/>
      <w:bookmarkStart w:id="1044" w:name="_Toc51850431"/>
      <w:bookmarkStart w:id="1045" w:name="_Toc56693434"/>
      <w:bookmarkStart w:id="1046" w:name="_Toc64446977"/>
      <w:bookmarkStart w:id="1047" w:name="_Toc66286471"/>
      <w:bookmarkStart w:id="1048" w:name="_Toc74151166"/>
      <w:bookmarkStart w:id="1049" w:name="_Toc88653638"/>
      <w:bookmarkStart w:id="1050" w:name="_Toc97903994"/>
      <w:bookmarkStart w:id="1051" w:name="_Toc105175035"/>
      <w:bookmarkStart w:id="1052" w:name="_Toc113826065"/>
      <w:bookmarkStart w:id="1053" w:name="_Toc120032191"/>
      <w:r w:rsidRPr="002762DC">
        <w:t>8.2.</w:t>
      </w:r>
      <w:r>
        <w:t>10</w:t>
      </w:r>
      <w:r w:rsidRPr="002762DC">
        <w:t>.1</w:t>
      </w:r>
      <w:r w:rsidRPr="002762DC">
        <w:tab/>
        <w:t>General</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54" w:name="_Toc20954137"/>
      <w:bookmarkStart w:id="1055" w:name="_Toc44497345"/>
      <w:bookmarkStart w:id="1056" w:name="_Toc45107733"/>
      <w:bookmarkStart w:id="1057" w:name="_Toc45901353"/>
      <w:bookmarkStart w:id="1058" w:name="_Toc51850432"/>
      <w:bookmarkStart w:id="1059" w:name="_Toc56693435"/>
      <w:bookmarkStart w:id="1060" w:name="_Toc64446978"/>
      <w:bookmarkStart w:id="1061" w:name="_Toc66286472"/>
      <w:bookmarkStart w:id="1062" w:name="_Toc74151167"/>
      <w:bookmarkStart w:id="1063" w:name="_Toc88653639"/>
      <w:bookmarkStart w:id="1064" w:name="_Toc97903995"/>
      <w:bookmarkStart w:id="1065" w:name="_Toc105175036"/>
      <w:bookmarkStart w:id="1066" w:name="_Toc113826066"/>
      <w:bookmarkStart w:id="1067" w:name="_Toc120032192"/>
      <w:r w:rsidRPr="002762DC">
        <w:t>8.2.</w:t>
      </w:r>
      <w:r>
        <w:t>10</w:t>
      </w:r>
      <w:r w:rsidRPr="002762DC">
        <w:t>.2</w:t>
      </w:r>
      <w:r w:rsidRPr="002762DC">
        <w:tab/>
        <w:t>Successful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C598FDB" w14:textId="77777777" w:rsidR="007B56FF" w:rsidRPr="007E6716" w:rsidRDefault="007B56FF" w:rsidP="007B56FF">
      <w:pPr>
        <w:pStyle w:val="TH"/>
      </w:pPr>
      <w:r w:rsidRPr="007E6716">
        <w:object w:dxaOrig="6840" w:dyaOrig="2520" w14:anchorId="0B9A3E6C">
          <v:shape id="_x0000_i1041" type="#_x0000_t75" style="width:342.6pt;height:126pt" o:ole="">
            <v:imagedata r:id="rId40" o:title=""/>
          </v:shape>
          <o:OLEObject Type="Embed" ProgID="Visio.Drawing.15" ShapeID="_x0000_i1041" DrawAspect="Content" ObjectID="_1742063704"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2" type="#_x0000_t75" style="width:342pt;height:126pt" o:ole="">
            <v:imagedata r:id="rId42" o:title=""/>
          </v:shape>
          <o:OLEObject Type="Embed" ProgID="Visio.Drawing.15" ShapeID="_x0000_i1042" DrawAspect="Content" ObjectID="_1742063705"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68" w:name="_Toc44497346"/>
      <w:bookmarkStart w:id="1069" w:name="_Toc45107734"/>
      <w:bookmarkStart w:id="1070" w:name="_Toc45901354"/>
      <w:bookmarkStart w:id="1071" w:name="_Toc51850433"/>
      <w:bookmarkStart w:id="1072" w:name="_Toc56693436"/>
      <w:bookmarkStart w:id="1073" w:name="_Toc64446979"/>
      <w:bookmarkStart w:id="1074" w:name="_Toc66286473"/>
      <w:bookmarkStart w:id="1075" w:name="_Toc74151168"/>
      <w:bookmarkStart w:id="1076" w:name="_Toc88653640"/>
      <w:bookmarkStart w:id="1077" w:name="_Toc97903996"/>
      <w:bookmarkStart w:id="1078" w:name="_Toc105175037"/>
      <w:bookmarkStart w:id="1079" w:name="_Toc113826067"/>
      <w:bookmarkStart w:id="1080" w:name="_Toc120032193"/>
      <w:r w:rsidRPr="007E6716">
        <w:t>8.2.</w:t>
      </w:r>
      <w:r>
        <w:t>10</w:t>
      </w:r>
      <w:r w:rsidRPr="007E6716">
        <w:t>.3</w:t>
      </w:r>
      <w:r w:rsidRPr="007E6716">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1" w:name="_Toc44497347"/>
      <w:bookmarkStart w:id="1082" w:name="_Toc45107735"/>
      <w:bookmarkStart w:id="1083" w:name="_Toc45901355"/>
      <w:bookmarkStart w:id="1084" w:name="_Toc51850434"/>
      <w:bookmarkStart w:id="1085" w:name="_Toc56693437"/>
      <w:bookmarkStart w:id="1086" w:name="_Toc64446980"/>
      <w:bookmarkStart w:id="1087" w:name="_Toc66286474"/>
      <w:bookmarkStart w:id="1088" w:name="_Toc74151169"/>
      <w:bookmarkStart w:id="1089" w:name="_Toc88653641"/>
      <w:bookmarkStart w:id="1090" w:name="_Toc97903997"/>
      <w:bookmarkStart w:id="1091" w:name="_Toc105175038"/>
      <w:bookmarkStart w:id="1092" w:name="_Toc113826068"/>
      <w:bookmarkStart w:id="1093" w:name="_Toc120032194"/>
      <w:r w:rsidRPr="007E6716">
        <w:t>8.2.</w:t>
      </w:r>
      <w:r>
        <w:t>10</w:t>
      </w:r>
      <w:r w:rsidRPr="007E6716">
        <w:t>.4</w:t>
      </w:r>
      <w:r w:rsidRPr="007E6716">
        <w:tab/>
        <w:t>Abnormal Conditions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094" w:name="_Toc44497348"/>
      <w:bookmarkStart w:id="1095" w:name="_Toc45107736"/>
      <w:bookmarkStart w:id="1096" w:name="_Toc45901356"/>
      <w:bookmarkStart w:id="1097" w:name="_Toc51850435"/>
      <w:bookmarkStart w:id="1098" w:name="_Toc56693438"/>
      <w:bookmarkStart w:id="1099" w:name="_Toc64446981"/>
      <w:bookmarkStart w:id="1100" w:name="_Toc66286475"/>
      <w:bookmarkStart w:id="1101" w:name="_Toc74151170"/>
      <w:bookmarkStart w:id="1102" w:name="_Toc88653642"/>
      <w:bookmarkStart w:id="1103" w:name="_Toc97903998"/>
      <w:bookmarkStart w:id="1104" w:name="_Toc105175039"/>
      <w:bookmarkStart w:id="1105" w:name="_Toc113826069"/>
      <w:bookmarkStart w:id="1106" w:name="_Toc120032195"/>
      <w:r w:rsidRPr="00FD0425">
        <w:t>8.3</w:t>
      </w:r>
      <w:r w:rsidRPr="00FD0425">
        <w:tab/>
        <w:t>Procedures for Dual Connectivity</w:t>
      </w:r>
      <w:bookmarkEnd w:id="887"/>
      <w:bookmarkEnd w:id="888"/>
      <w:bookmarkEnd w:id="889"/>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1D094979" w14:textId="77777777" w:rsidR="00F02090" w:rsidRPr="00FD0425" w:rsidRDefault="00F02090" w:rsidP="00F02090">
      <w:pPr>
        <w:pStyle w:val="Heading3"/>
      </w:pPr>
      <w:bookmarkStart w:id="1107" w:name="_Toc20955084"/>
      <w:bookmarkStart w:id="1108" w:name="_Toc29991271"/>
      <w:bookmarkStart w:id="1109" w:name="_Toc36555671"/>
      <w:bookmarkStart w:id="1110" w:name="_Toc44497349"/>
      <w:bookmarkStart w:id="1111" w:name="_Toc45107737"/>
      <w:bookmarkStart w:id="1112" w:name="_Toc45901357"/>
      <w:bookmarkStart w:id="1113" w:name="_Toc51850436"/>
      <w:bookmarkStart w:id="1114" w:name="_Toc56693439"/>
      <w:bookmarkStart w:id="1115" w:name="_Toc64446982"/>
      <w:bookmarkStart w:id="1116" w:name="_Toc66286476"/>
      <w:bookmarkStart w:id="1117" w:name="_Toc74151171"/>
      <w:bookmarkStart w:id="1118" w:name="_Toc88653643"/>
      <w:bookmarkStart w:id="1119" w:name="_Toc97903999"/>
      <w:bookmarkStart w:id="1120" w:name="_Toc105175040"/>
      <w:bookmarkStart w:id="1121" w:name="_Toc113826070"/>
      <w:bookmarkStart w:id="1122" w:name="_Toc120032196"/>
      <w:r w:rsidRPr="00FD0425">
        <w:t>8.3.1</w:t>
      </w:r>
      <w:r w:rsidRPr="00FD0425">
        <w:tab/>
        <w:t>S-NG-RAN node Addition Preparation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8546AD9" w14:textId="77777777" w:rsidR="00F02090" w:rsidRPr="00FD0425" w:rsidRDefault="00F02090" w:rsidP="00F02090">
      <w:pPr>
        <w:pStyle w:val="Heading4"/>
      </w:pPr>
      <w:bookmarkStart w:id="1123" w:name="_Toc20955085"/>
      <w:bookmarkStart w:id="1124" w:name="_Toc29991272"/>
      <w:bookmarkStart w:id="1125" w:name="_Toc36555672"/>
      <w:bookmarkStart w:id="1126" w:name="_Toc44497350"/>
      <w:bookmarkStart w:id="1127" w:name="_Toc45107738"/>
      <w:bookmarkStart w:id="1128" w:name="_Toc45901358"/>
      <w:bookmarkStart w:id="1129" w:name="_Toc51850437"/>
      <w:bookmarkStart w:id="1130" w:name="_Toc56693440"/>
      <w:bookmarkStart w:id="1131" w:name="_Toc64446983"/>
      <w:bookmarkStart w:id="1132" w:name="_Toc66286477"/>
      <w:bookmarkStart w:id="1133" w:name="_Toc74151172"/>
      <w:bookmarkStart w:id="1134" w:name="_Toc88653644"/>
      <w:bookmarkStart w:id="1135" w:name="_Toc97904000"/>
      <w:bookmarkStart w:id="1136" w:name="_Toc105175041"/>
      <w:bookmarkStart w:id="1137" w:name="_Toc113826071"/>
      <w:bookmarkStart w:id="1138" w:name="_Toc120032197"/>
      <w:r w:rsidRPr="00FD0425">
        <w:t>8.3.1.1</w:t>
      </w:r>
      <w:r w:rsidRPr="00FD0425">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39" w:name="_Toc20955086"/>
      <w:bookmarkStart w:id="1140" w:name="_Toc29991273"/>
      <w:bookmarkStart w:id="1141" w:name="_Toc36555673"/>
      <w:bookmarkStart w:id="1142" w:name="_Toc44497351"/>
      <w:bookmarkStart w:id="1143" w:name="_Toc45107739"/>
      <w:bookmarkStart w:id="1144" w:name="_Toc45901359"/>
      <w:bookmarkStart w:id="1145" w:name="_Toc51850438"/>
      <w:bookmarkStart w:id="1146" w:name="_Toc56693441"/>
      <w:bookmarkStart w:id="1147" w:name="_Toc64446984"/>
      <w:bookmarkStart w:id="1148" w:name="_Toc66286478"/>
      <w:bookmarkStart w:id="1149" w:name="_Toc74151173"/>
      <w:bookmarkStart w:id="1150" w:name="_Toc88653645"/>
      <w:bookmarkStart w:id="1151" w:name="_Toc97904001"/>
      <w:bookmarkStart w:id="1152" w:name="_Toc105175042"/>
      <w:bookmarkStart w:id="1153" w:name="_Toc113826072"/>
      <w:bookmarkStart w:id="1154" w:name="_Toc120032198"/>
      <w:r w:rsidRPr="00FD0425">
        <w:t>8.3.1.2</w:t>
      </w:r>
      <w:r w:rsidRPr="00FD0425">
        <w:tab/>
        <w:t>Successful Operation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68D0A20" w14:textId="77777777" w:rsidR="00F02090" w:rsidRPr="00FD0425" w:rsidRDefault="00F02090" w:rsidP="00F02090">
      <w:pPr>
        <w:pStyle w:val="TH"/>
      </w:pPr>
      <w:r w:rsidRPr="00FD0425">
        <w:object w:dxaOrig="7050" w:dyaOrig="2295" w14:anchorId="7D0FD468">
          <v:shape id="_x0000_i1043" type="#_x0000_t75" style="width:352.8pt;height:114.6pt" o:ole="">
            <v:imagedata r:id="rId44" o:title=""/>
          </v:shape>
          <o:OLEObject Type="Embed" ProgID="Visio.Drawing.15" ShapeID="_x0000_i1043" DrawAspect="Content" ObjectID="_1742063706"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rFonts w:hint="eastAsia"/>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55"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55"/>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56"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56"/>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57" w:name="_Hlk4425499"/>
      <w:r>
        <w:rPr>
          <w:rFonts w:eastAsia="Calibri Light"/>
        </w:rPr>
        <w:t xml:space="preserve">the DRBs that it establishes for </w:t>
      </w:r>
      <w:bookmarkEnd w:id="1157"/>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2CB6D9F0" w14:textId="77777777" w:rsidR="00BE6FC6" w:rsidRDefault="002C4A9B" w:rsidP="00CE3100">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sidRPr="00FD0425">
        <w:t xml:space="preserve">S-NODE </w:t>
      </w:r>
      <w:r w:rsidRPr="0083109E">
        <w:rPr>
          <w:lang w:val="en-US" w:eastAsia="zh-CN"/>
        </w:rPr>
        <w:t xml:space="preserve">ADDITION REQUEST 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58" w:name="_Hlk85621254"/>
      <w:r w:rsidRPr="008711EA">
        <w:t>as part of its ACL functionality configuration actions, if such ACL functionality is deployed</w:t>
      </w:r>
      <w:bookmarkEnd w:id="1158"/>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59" w:name="_Toc20955087"/>
      <w:bookmarkStart w:id="1160" w:name="_Toc29991274"/>
      <w:bookmarkStart w:id="1161" w:name="_Toc36555674"/>
      <w:bookmarkStart w:id="1162" w:name="_Toc44497352"/>
      <w:bookmarkStart w:id="1163" w:name="_Toc45107740"/>
      <w:bookmarkStart w:id="1164" w:name="_Toc45901360"/>
      <w:bookmarkStart w:id="1165" w:name="_Toc51850439"/>
      <w:bookmarkStart w:id="1166" w:name="_Toc56693442"/>
      <w:bookmarkStart w:id="1167" w:name="_Toc64446985"/>
      <w:bookmarkStart w:id="1168" w:name="_Toc66286479"/>
      <w:bookmarkStart w:id="1169" w:name="_Toc74151174"/>
      <w:bookmarkStart w:id="1170" w:name="_Toc88653646"/>
      <w:bookmarkStart w:id="1171" w:name="_Toc97904002"/>
      <w:bookmarkStart w:id="1172" w:name="_Toc105175043"/>
      <w:bookmarkStart w:id="1173" w:name="_Toc113826073"/>
      <w:bookmarkStart w:id="1174" w:name="_Toc120032199"/>
      <w:r w:rsidRPr="00FD0425">
        <w:t>8.3.1.3</w:t>
      </w:r>
      <w:r w:rsidRPr="00FD0425">
        <w:tab/>
        <w:t>Unsuccessful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E5088E5" w14:textId="77777777" w:rsidR="00F02090" w:rsidRPr="00FD0425" w:rsidRDefault="00F02090" w:rsidP="00F02090">
      <w:pPr>
        <w:pStyle w:val="TH"/>
      </w:pPr>
      <w:r w:rsidRPr="00FD0425">
        <w:object w:dxaOrig="7050" w:dyaOrig="2295" w14:anchorId="5B3ACCE5">
          <v:shape id="_x0000_i1044" type="#_x0000_t75" style="width:352.8pt;height:114.6pt" o:ole="">
            <v:imagedata r:id="rId46" o:title=""/>
          </v:shape>
          <o:OLEObject Type="Embed" ProgID="Visio.Drawing.15" ShapeID="_x0000_i1044" DrawAspect="Content" ObjectID="_1742063707"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75" w:name="_Toc20955088"/>
      <w:bookmarkStart w:id="1176" w:name="_Toc29991275"/>
      <w:bookmarkStart w:id="1177" w:name="_Toc36555675"/>
      <w:bookmarkStart w:id="1178" w:name="_Toc44497353"/>
      <w:bookmarkStart w:id="1179" w:name="_Toc45107741"/>
      <w:bookmarkStart w:id="1180" w:name="_Toc45901361"/>
      <w:bookmarkStart w:id="1181" w:name="_Toc51850440"/>
      <w:bookmarkStart w:id="1182" w:name="_Toc56693443"/>
      <w:bookmarkStart w:id="1183" w:name="_Toc64446986"/>
      <w:bookmarkStart w:id="1184" w:name="_Toc66286480"/>
      <w:bookmarkStart w:id="1185" w:name="_Toc74151175"/>
      <w:bookmarkStart w:id="1186" w:name="_Toc88653647"/>
      <w:bookmarkStart w:id="1187" w:name="_Toc97904003"/>
      <w:bookmarkStart w:id="1188" w:name="_Toc105175044"/>
      <w:bookmarkStart w:id="1189" w:name="_Toc113826074"/>
      <w:bookmarkStart w:id="1190" w:name="_Toc120032200"/>
      <w:r w:rsidRPr="00FD0425">
        <w:t>8.3.1.4</w:t>
      </w:r>
      <w:r w:rsidRPr="00FD0425">
        <w:tab/>
        <w:t>Abnormal Conditions</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1" w:name="_Toc20955089"/>
      <w:bookmarkStart w:id="1192" w:name="_Toc29991276"/>
      <w:bookmarkStart w:id="1193" w:name="_Toc36555676"/>
      <w:bookmarkStart w:id="1194" w:name="_Toc44497354"/>
      <w:bookmarkStart w:id="1195" w:name="_Toc45107742"/>
      <w:bookmarkStart w:id="1196" w:name="_Toc45901362"/>
      <w:bookmarkStart w:id="1197" w:name="_Toc51850441"/>
      <w:bookmarkStart w:id="1198" w:name="_Toc56693444"/>
      <w:bookmarkStart w:id="1199" w:name="_Toc64446987"/>
      <w:bookmarkStart w:id="1200" w:name="_Toc66286481"/>
      <w:bookmarkStart w:id="1201" w:name="_Toc74151176"/>
      <w:bookmarkStart w:id="1202" w:name="_Toc88653648"/>
      <w:bookmarkStart w:id="1203" w:name="_Toc97904004"/>
      <w:bookmarkStart w:id="1204" w:name="_Toc105175045"/>
      <w:bookmarkStart w:id="1205" w:name="_Toc113826075"/>
      <w:bookmarkStart w:id="1206" w:name="_Toc120032201"/>
      <w:r w:rsidRPr="00FD0425">
        <w:t>8.3.2</w:t>
      </w:r>
      <w:r w:rsidRPr="00FD0425">
        <w:tab/>
        <w:t>S-NG-RAN node Reconfiguration Completion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2271881" w14:textId="77777777" w:rsidR="00F02090" w:rsidRPr="00FD0425" w:rsidRDefault="00F02090" w:rsidP="00F02090">
      <w:pPr>
        <w:pStyle w:val="Heading4"/>
      </w:pPr>
      <w:bookmarkStart w:id="1207" w:name="_Toc20955090"/>
      <w:bookmarkStart w:id="1208" w:name="_Toc29991277"/>
      <w:bookmarkStart w:id="1209" w:name="_Toc36555677"/>
      <w:bookmarkStart w:id="1210" w:name="_Toc44497355"/>
      <w:bookmarkStart w:id="1211" w:name="_Toc45107743"/>
      <w:bookmarkStart w:id="1212" w:name="_Toc45901363"/>
      <w:bookmarkStart w:id="1213" w:name="_Toc51850442"/>
      <w:bookmarkStart w:id="1214" w:name="_Toc56693445"/>
      <w:bookmarkStart w:id="1215" w:name="_Toc64446988"/>
      <w:bookmarkStart w:id="1216" w:name="_Toc66286482"/>
      <w:bookmarkStart w:id="1217" w:name="_Toc74151177"/>
      <w:bookmarkStart w:id="1218" w:name="_Toc88653649"/>
      <w:bookmarkStart w:id="1219" w:name="_Toc97904005"/>
      <w:bookmarkStart w:id="1220" w:name="_Toc105175046"/>
      <w:bookmarkStart w:id="1221" w:name="_Toc113826076"/>
      <w:bookmarkStart w:id="1222" w:name="_Toc120032202"/>
      <w:r w:rsidRPr="00FD0425">
        <w:t>8.3.2.1</w:t>
      </w:r>
      <w:r w:rsidRPr="00FD0425">
        <w:tab/>
        <w:t>General</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23" w:name="_Toc20955091"/>
      <w:bookmarkStart w:id="1224" w:name="_Toc29991278"/>
      <w:bookmarkStart w:id="1225" w:name="_Toc36555678"/>
      <w:bookmarkStart w:id="1226" w:name="_Toc44497356"/>
      <w:bookmarkStart w:id="1227" w:name="_Toc45107744"/>
      <w:bookmarkStart w:id="1228" w:name="_Toc45901364"/>
      <w:bookmarkStart w:id="1229" w:name="_Toc51850443"/>
      <w:bookmarkStart w:id="1230" w:name="_Toc56693446"/>
      <w:bookmarkStart w:id="1231" w:name="_Toc64446989"/>
      <w:bookmarkStart w:id="1232" w:name="_Toc66286483"/>
      <w:bookmarkStart w:id="1233" w:name="_Toc74151178"/>
      <w:bookmarkStart w:id="1234" w:name="_Toc88653650"/>
      <w:bookmarkStart w:id="1235" w:name="_Toc97904006"/>
      <w:bookmarkStart w:id="1236" w:name="_Toc105175047"/>
      <w:bookmarkStart w:id="1237" w:name="_Toc113826077"/>
      <w:bookmarkStart w:id="1238" w:name="_Toc120032203"/>
      <w:r w:rsidRPr="00FD0425">
        <w:t>8.3.2.2</w:t>
      </w:r>
      <w:r w:rsidRPr="00FD0425">
        <w:tab/>
        <w:t>Successful Operation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F22969C" w14:textId="77777777" w:rsidR="00F02090" w:rsidRPr="00FD0425" w:rsidRDefault="00F02090" w:rsidP="00F02090">
      <w:pPr>
        <w:pStyle w:val="TH"/>
        <w:rPr>
          <w:rFonts w:eastAsia="SimSun"/>
        </w:rPr>
      </w:pPr>
      <w:r w:rsidRPr="00FD0425">
        <w:object w:dxaOrig="7050" w:dyaOrig="2295" w14:anchorId="79D34215">
          <v:shape id="_x0000_i1045" type="#_x0000_t75" style="width:352.8pt;height:114.6pt" o:ole="">
            <v:imagedata r:id="rId48" o:title=""/>
          </v:shape>
          <o:OLEObject Type="Embed" ProgID="Visio.Drawing.15" ShapeID="_x0000_i1045" DrawAspect="Content" ObjectID="_1742063708"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39" w:name="_Toc20955092"/>
      <w:bookmarkStart w:id="1240" w:name="_Toc29991279"/>
      <w:bookmarkStart w:id="1241" w:name="_Toc36555679"/>
      <w:bookmarkStart w:id="1242" w:name="_Toc44497357"/>
      <w:bookmarkStart w:id="1243" w:name="_Toc45107745"/>
      <w:bookmarkStart w:id="1244" w:name="_Toc45901365"/>
      <w:bookmarkStart w:id="1245" w:name="_Toc51850444"/>
      <w:bookmarkStart w:id="1246" w:name="_Toc56693447"/>
      <w:bookmarkStart w:id="1247" w:name="_Toc64446990"/>
      <w:bookmarkStart w:id="1248" w:name="_Toc66286484"/>
      <w:bookmarkStart w:id="1249" w:name="_Toc74151179"/>
      <w:bookmarkStart w:id="1250" w:name="_Toc88653651"/>
      <w:bookmarkStart w:id="1251" w:name="_Toc97904007"/>
      <w:bookmarkStart w:id="1252" w:name="_Toc105175048"/>
      <w:bookmarkStart w:id="1253" w:name="_Toc113826078"/>
      <w:bookmarkStart w:id="1254" w:name="_Toc120032204"/>
      <w:r w:rsidRPr="00FD0425">
        <w:t>8.3.2.3</w:t>
      </w:r>
      <w:r w:rsidRPr="00FD0425">
        <w:tab/>
        <w:t>Abnormal Conditions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55" w:name="_Toc20955093"/>
      <w:bookmarkStart w:id="1256" w:name="_Toc29991280"/>
      <w:bookmarkStart w:id="1257" w:name="_Toc36555680"/>
      <w:bookmarkStart w:id="1258" w:name="_Toc44497358"/>
      <w:bookmarkStart w:id="1259" w:name="_Toc45107746"/>
      <w:bookmarkStart w:id="1260" w:name="_Toc45901366"/>
      <w:bookmarkStart w:id="1261" w:name="_Toc51850445"/>
      <w:bookmarkStart w:id="1262" w:name="_Toc56693448"/>
      <w:bookmarkStart w:id="1263" w:name="_Toc64446991"/>
      <w:bookmarkStart w:id="1264" w:name="_Toc66286485"/>
      <w:bookmarkStart w:id="1265" w:name="_Toc74151180"/>
      <w:bookmarkStart w:id="1266" w:name="_Toc88653652"/>
      <w:bookmarkStart w:id="1267" w:name="_Toc97904008"/>
      <w:bookmarkStart w:id="1268" w:name="_Toc105175049"/>
      <w:bookmarkStart w:id="1269" w:name="_Toc113826079"/>
      <w:bookmarkStart w:id="1270" w:name="_Toc120032205"/>
      <w:r w:rsidRPr="00FD0425">
        <w:t>8.3.3</w:t>
      </w:r>
      <w:r w:rsidRPr="00FD0425">
        <w:tab/>
        <w:t>M-NG-RAN node initiated S-NG-RAN node Modification Preparation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175A34C4" w14:textId="77777777" w:rsidR="00F02090" w:rsidRPr="00FD0425" w:rsidRDefault="00F02090" w:rsidP="00F02090">
      <w:pPr>
        <w:pStyle w:val="Heading4"/>
      </w:pPr>
      <w:bookmarkStart w:id="1271" w:name="_Toc20955094"/>
      <w:bookmarkStart w:id="1272" w:name="_Toc29991281"/>
      <w:bookmarkStart w:id="1273" w:name="_Toc36555681"/>
      <w:bookmarkStart w:id="1274" w:name="_Toc44497359"/>
      <w:bookmarkStart w:id="1275" w:name="_Toc45107747"/>
      <w:bookmarkStart w:id="1276" w:name="_Toc45901367"/>
      <w:bookmarkStart w:id="1277" w:name="_Toc51850446"/>
      <w:bookmarkStart w:id="1278" w:name="_Toc56693449"/>
      <w:bookmarkStart w:id="1279" w:name="_Toc64446992"/>
      <w:bookmarkStart w:id="1280" w:name="_Toc66286486"/>
      <w:bookmarkStart w:id="1281" w:name="_Toc74151181"/>
      <w:bookmarkStart w:id="1282" w:name="_Toc88653653"/>
      <w:bookmarkStart w:id="1283" w:name="_Toc97904009"/>
      <w:bookmarkStart w:id="1284" w:name="_Toc105175050"/>
      <w:bookmarkStart w:id="1285" w:name="_Toc113826080"/>
      <w:bookmarkStart w:id="1286" w:name="_Toc120032206"/>
      <w:r w:rsidRPr="00FD0425">
        <w:t>8.3.3.1</w:t>
      </w:r>
      <w:r w:rsidRPr="00FD0425">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87" w:name="_Toc20955095"/>
      <w:bookmarkStart w:id="1288" w:name="_Toc29991282"/>
      <w:bookmarkStart w:id="1289" w:name="_Toc36555682"/>
      <w:bookmarkStart w:id="1290" w:name="_Toc44497360"/>
      <w:bookmarkStart w:id="1291" w:name="_Toc45107748"/>
      <w:bookmarkStart w:id="1292" w:name="_Toc45901368"/>
      <w:bookmarkStart w:id="1293" w:name="_Toc51850447"/>
      <w:bookmarkStart w:id="1294" w:name="_Toc56693450"/>
      <w:bookmarkStart w:id="1295" w:name="_Toc64446993"/>
      <w:bookmarkStart w:id="1296" w:name="_Toc66286487"/>
      <w:bookmarkStart w:id="1297" w:name="_Toc74151182"/>
      <w:bookmarkStart w:id="1298" w:name="_Toc88653654"/>
      <w:bookmarkStart w:id="1299" w:name="_Toc97904010"/>
      <w:bookmarkStart w:id="1300" w:name="_Toc105175051"/>
      <w:bookmarkStart w:id="1301" w:name="_Toc113826081"/>
      <w:bookmarkStart w:id="1302" w:name="_Toc120032207"/>
      <w:r w:rsidRPr="00FD0425">
        <w:t>8.3.3.2</w:t>
      </w:r>
      <w:r w:rsidRPr="00FD0425">
        <w:tab/>
        <w:t>Successful Operation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07E60B1F" w14:textId="77777777" w:rsidR="00F02090" w:rsidRPr="00FD0425" w:rsidRDefault="00F02090" w:rsidP="00F02090">
      <w:pPr>
        <w:pStyle w:val="TH"/>
        <w:rPr>
          <w:rFonts w:eastAsia="SimSun"/>
        </w:rPr>
      </w:pPr>
      <w:r w:rsidRPr="00FD0425">
        <w:object w:dxaOrig="7050" w:dyaOrig="2295" w14:anchorId="389B181D">
          <v:shape id="_x0000_i1046" type="#_x0000_t75" style="width:352.8pt;height:114.6pt" o:ole="">
            <v:imagedata r:id="rId50" o:title=""/>
          </v:shape>
          <o:OLEObject Type="Embed" ProgID="Visio.Drawing.15" ShapeID="_x0000_i1046" DrawAspect="Content" ObjectID="_1742063709"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hint="eastAsia"/>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rPr>
          <w:rFonts w:hint="eastAsia"/>
        </w:rPr>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hint="eastAsia"/>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03" w:name="_Hlk534060780"/>
      <w:r w:rsidRPr="00FD0425">
        <w:t>-</w:t>
      </w:r>
      <w:r w:rsidRPr="00FD0425">
        <w:tab/>
      </w:r>
      <w:bookmarkEnd w:id="1303"/>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rFonts w:hint="eastAsia"/>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hint="eastAsia"/>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rFonts w:hint="eastAsia"/>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04"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04"/>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383B4D">
        <w:rPr>
          <w:color w:val="000000"/>
        </w:rPr>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Pr>
          <w:color w:val="000000"/>
        </w:rPr>
        <w:t>M</w:t>
      </w:r>
      <w:r w:rsidRPr="00383B4D">
        <w:rPr>
          <w:color w:val="000000"/>
        </w:rPr>
        <w:t>-NG-RAN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05" w:name="_Toc20955096"/>
      <w:bookmarkStart w:id="1306" w:name="_Toc29991283"/>
      <w:bookmarkStart w:id="1307" w:name="_Toc36555683"/>
      <w:r>
        <w:rPr>
          <w:b/>
          <w:bCs/>
        </w:rPr>
        <w:t>Interactions with the S-NG-RAN node initiated S-NG-RAN node Modification:</w:t>
      </w:r>
    </w:p>
    <w:p w14:paraId="00278B79" w14:textId="77777777" w:rsidR="00655FE8" w:rsidRPr="000B64A2" w:rsidRDefault="00655FE8" w:rsidP="00655FE8">
      <w:pPr>
        <w:rPr>
          <w:rFonts w:hint="eastAsia"/>
        </w:rPr>
      </w:pPr>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08" w:name="_Toc44497361"/>
      <w:bookmarkStart w:id="1309" w:name="_Toc45107749"/>
      <w:bookmarkStart w:id="1310" w:name="_Toc45901369"/>
      <w:bookmarkStart w:id="1311" w:name="_Toc51850448"/>
      <w:bookmarkStart w:id="1312" w:name="_Toc56693451"/>
      <w:bookmarkStart w:id="1313" w:name="_Toc64446994"/>
      <w:bookmarkStart w:id="1314" w:name="_Toc66286488"/>
      <w:bookmarkStart w:id="1315" w:name="_Toc74151183"/>
      <w:bookmarkStart w:id="1316" w:name="_Toc88653655"/>
      <w:bookmarkStart w:id="1317" w:name="_Toc97904011"/>
      <w:bookmarkStart w:id="1318" w:name="_Toc105175052"/>
      <w:bookmarkStart w:id="1319" w:name="_Toc113826082"/>
      <w:bookmarkStart w:id="1320" w:name="_Toc120032208"/>
      <w:r w:rsidRPr="00FD0425">
        <w:t>8.3.3.3</w:t>
      </w:r>
      <w:r w:rsidRPr="00FD0425">
        <w:tab/>
        <w:t>Unsuccessful Operation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D1E8912" w14:textId="77777777" w:rsidR="00F02090" w:rsidRPr="00FD0425" w:rsidRDefault="00F02090" w:rsidP="00F02090">
      <w:pPr>
        <w:pStyle w:val="TH"/>
        <w:rPr>
          <w:rFonts w:eastAsia="SimSun"/>
        </w:rPr>
      </w:pPr>
      <w:r w:rsidRPr="00FD0425">
        <w:object w:dxaOrig="7050" w:dyaOrig="2295" w14:anchorId="30F8ED5F">
          <v:shape id="_x0000_i1047" type="#_x0000_t75" style="width:352.8pt;height:114.6pt" o:ole="">
            <v:imagedata r:id="rId52" o:title=""/>
          </v:shape>
          <o:OLEObject Type="Embed" ProgID="Visio.Drawing.15" ShapeID="_x0000_i1047" DrawAspect="Content" ObjectID="_1742063710"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1" w:name="_Toc20955097"/>
      <w:bookmarkStart w:id="1322" w:name="_Toc29991284"/>
      <w:bookmarkStart w:id="1323" w:name="_Toc36555684"/>
      <w:bookmarkStart w:id="1324" w:name="_Toc44497362"/>
      <w:bookmarkStart w:id="1325" w:name="_Toc45107750"/>
      <w:bookmarkStart w:id="1326" w:name="_Toc45901370"/>
      <w:bookmarkStart w:id="1327" w:name="_Toc51850449"/>
      <w:bookmarkStart w:id="1328" w:name="_Toc56693452"/>
      <w:bookmarkStart w:id="1329" w:name="_Toc64446995"/>
      <w:bookmarkStart w:id="1330" w:name="_Toc66286489"/>
      <w:bookmarkStart w:id="1331" w:name="_Toc74151184"/>
      <w:bookmarkStart w:id="1332" w:name="_Toc88653656"/>
      <w:bookmarkStart w:id="1333" w:name="_Toc97904012"/>
      <w:bookmarkStart w:id="1334" w:name="_Toc105175053"/>
      <w:bookmarkStart w:id="1335" w:name="_Toc113826083"/>
      <w:bookmarkStart w:id="1336" w:name="_Toc120032209"/>
      <w:r w:rsidRPr="00FD0425">
        <w:t>8.3.3.4</w:t>
      </w:r>
      <w:r w:rsidRPr="00FD0425">
        <w:tab/>
        <w:t>Abnormal Conditions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37" w:name="_Toc20955098"/>
      <w:bookmarkStart w:id="1338" w:name="_Toc29991285"/>
      <w:bookmarkStart w:id="1339" w:name="_Toc36555685"/>
      <w:bookmarkStart w:id="1340" w:name="_Toc44497363"/>
      <w:bookmarkStart w:id="1341" w:name="_Toc45107751"/>
      <w:bookmarkStart w:id="1342" w:name="_Toc45901371"/>
      <w:bookmarkStart w:id="1343" w:name="_Toc51850450"/>
      <w:bookmarkStart w:id="1344" w:name="_Toc56693453"/>
      <w:bookmarkStart w:id="1345" w:name="_Toc64446996"/>
      <w:bookmarkStart w:id="1346" w:name="_Toc66286490"/>
      <w:bookmarkStart w:id="1347" w:name="_Toc74151185"/>
      <w:bookmarkStart w:id="1348" w:name="_Toc88653657"/>
      <w:bookmarkStart w:id="1349" w:name="_Toc97904013"/>
      <w:bookmarkStart w:id="1350" w:name="_Toc105175054"/>
      <w:bookmarkStart w:id="1351" w:name="_Toc113826084"/>
      <w:bookmarkStart w:id="1352" w:name="_Toc120032210"/>
      <w:r w:rsidRPr="00FD0425">
        <w:t>8.3.4</w:t>
      </w:r>
      <w:r w:rsidRPr="00FD0425">
        <w:tab/>
        <w:t>S-NG-RAN node initiated S-NG-RAN node Modification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C9CFC91" w14:textId="77777777" w:rsidR="00F02090" w:rsidRPr="00FD0425" w:rsidRDefault="00F02090" w:rsidP="00F02090">
      <w:pPr>
        <w:pStyle w:val="Heading4"/>
      </w:pPr>
      <w:bookmarkStart w:id="1353" w:name="_Toc20955099"/>
      <w:bookmarkStart w:id="1354" w:name="_Toc29991286"/>
      <w:bookmarkStart w:id="1355" w:name="_Toc36555686"/>
      <w:bookmarkStart w:id="1356" w:name="_Toc44497364"/>
      <w:bookmarkStart w:id="1357" w:name="_Toc45107752"/>
      <w:bookmarkStart w:id="1358" w:name="_Toc45901372"/>
      <w:bookmarkStart w:id="1359" w:name="_Toc51850451"/>
      <w:bookmarkStart w:id="1360" w:name="_Toc56693454"/>
      <w:bookmarkStart w:id="1361" w:name="_Toc64446997"/>
      <w:bookmarkStart w:id="1362" w:name="_Toc66286491"/>
      <w:bookmarkStart w:id="1363" w:name="_Toc74151186"/>
      <w:bookmarkStart w:id="1364" w:name="_Toc88653658"/>
      <w:bookmarkStart w:id="1365" w:name="_Toc97904014"/>
      <w:bookmarkStart w:id="1366" w:name="_Toc105175055"/>
      <w:bookmarkStart w:id="1367" w:name="_Toc113826085"/>
      <w:bookmarkStart w:id="1368" w:name="_Toc120032211"/>
      <w:r w:rsidRPr="00FD0425">
        <w:t>8.3.4.1</w:t>
      </w:r>
      <w:r w:rsidRPr="00FD0425">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69" w:name="_Toc20955100"/>
      <w:bookmarkStart w:id="1370" w:name="_Toc29991287"/>
      <w:bookmarkStart w:id="1371" w:name="_Toc36555687"/>
      <w:bookmarkStart w:id="1372" w:name="_Toc44497365"/>
      <w:bookmarkStart w:id="1373" w:name="_Toc45107753"/>
      <w:bookmarkStart w:id="1374" w:name="_Toc45901373"/>
      <w:bookmarkStart w:id="1375" w:name="_Toc51850452"/>
      <w:bookmarkStart w:id="1376" w:name="_Toc56693455"/>
      <w:bookmarkStart w:id="1377" w:name="_Toc64446998"/>
      <w:bookmarkStart w:id="1378" w:name="_Toc66286492"/>
      <w:bookmarkStart w:id="1379" w:name="_Toc74151187"/>
      <w:bookmarkStart w:id="1380" w:name="_Toc88653659"/>
      <w:bookmarkStart w:id="1381" w:name="_Toc97904015"/>
      <w:bookmarkStart w:id="1382" w:name="_Toc105175056"/>
      <w:bookmarkStart w:id="1383" w:name="_Toc113826086"/>
      <w:bookmarkStart w:id="1384" w:name="_Toc120032212"/>
      <w:r w:rsidRPr="00FD0425">
        <w:t>8.3.4.2</w:t>
      </w:r>
      <w:r w:rsidRPr="00FD0425">
        <w:tab/>
        <w:t>Successful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4D04FF8" w14:textId="77777777" w:rsidR="00F02090" w:rsidRPr="00FD0425" w:rsidRDefault="00F02090" w:rsidP="00F02090">
      <w:pPr>
        <w:pStyle w:val="TH"/>
        <w:rPr>
          <w:rFonts w:eastAsia="SimSun"/>
        </w:rPr>
      </w:pPr>
      <w:r w:rsidRPr="00FD0425">
        <w:object w:dxaOrig="7050" w:dyaOrig="2295" w14:anchorId="58B7315F">
          <v:shape id="_x0000_i1048" type="#_x0000_t75" style="width:352.8pt;height:114.6pt" o:ole="">
            <v:imagedata r:id="rId54" o:title=""/>
          </v:shape>
          <o:OLEObject Type="Embed" ProgID="Visio.Drawing.15" ShapeID="_x0000_i1048" DrawAspect="Content" ObjectID="_1742063711"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rFonts w:hint="eastAsia"/>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pPr>
        <w:rPr>
          <w:rFonts w:hint="eastAsia"/>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85" w:name="_Toc51850453"/>
      <w:bookmarkStart w:id="1386" w:name="_Toc56693456"/>
      <w:bookmarkStart w:id="1387" w:name="_Toc64446999"/>
      <w:bookmarkStart w:id="1388" w:name="_Toc66286493"/>
      <w:bookmarkStart w:id="1389" w:name="_Toc74151188"/>
      <w:bookmarkStart w:id="1390" w:name="_Toc88653660"/>
      <w:bookmarkStart w:id="1391" w:name="_Toc97904016"/>
      <w:bookmarkStart w:id="1392" w:name="_Toc105175057"/>
      <w:bookmarkStart w:id="1393" w:name="_Toc113826087"/>
      <w:bookmarkStart w:id="1394" w:name="_Toc120032213"/>
      <w:r w:rsidRPr="00FD0425">
        <w:t>8.3.4.3</w:t>
      </w:r>
      <w:r w:rsidRPr="00FD0425">
        <w:tab/>
        <w:t>Unsuccessful Operation</w:t>
      </w:r>
      <w:bookmarkEnd w:id="1385"/>
      <w:bookmarkEnd w:id="1386"/>
      <w:bookmarkEnd w:id="1387"/>
      <w:bookmarkEnd w:id="1388"/>
      <w:bookmarkEnd w:id="1389"/>
      <w:bookmarkEnd w:id="1390"/>
      <w:bookmarkEnd w:id="1391"/>
      <w:bookmarkEnd w:id="1392"/>
      <w:bookmarkEnd w:id="1393"/>
      <w:bookmarkEnd w:id="1394"/>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9" type="#_x0000_t75" style="width:352.8pt;height:114.6pt" o:ole="">
            <v:imagedata r:id="rId56" o:title=""/>
          </v:shape>
          <o:OLEObject Type="Embed" ProgID="Visio.Drawing.15" ShapeID="_x0000_i1049" DrawAspect="Content" ObjectID="_1742063712"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395" w:name="_Toc20955102"/>
      <w:bookmarkStart w:id="1396" w:name="_Toc29991289"/>
      <w:bookmarkStart w:id="1397" w:name="_Toc36555689"/>
      <w:bookmarkStart w:id="1398" w:name="_Toc44497367"/>
      <w:bookmarkStart w:id="1399" w:name="_Toc45107755"/>
      <w:bookmarkStart w:id="1400" w:name="_Toc45901375"/>
      <w:bookmarkStart w:id="1401" w:name="_Toc51850454"/>
      <w:bookmarkStart w:id="1402" w:name="_Toc56693457"/>
      <w:bookmarkStart w:id="1403" w:name="_Toc64447000"/>
      <w:bookmarkStart w:id="1404" w:name="_Toc66286494"/>
      <w:bookmarkStart w:id="1405" w:name="_Toc74151189"/>
      <w:bookmarkStart w:id="1406" w:name="_Toc88653661"/>
      <w:bookmarkStart w:id="1407" w:name="_Toc97904017"/>
      <w:bookmarkStart w:id="1408" w:name="_Toc105175058"/>
      <w:bookmarkStart w:id="1409" w:name="_Toc113826088"/>
      <w:bookmarkStart w:id="1410" w:name="_Toc120032214"/>
      <w:r w:rsidRPr="00FD0425">
        <w:t>8.3.4.4</w:t>
      </w:r>
      <w:r w:rsidRPr="00FD0425">
        <w:tab/>
        <w:t>Abnormal Conditions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1" w:name="_Toc20955103"/>
      <w:bookmarkStart w:id="1412" w:name="_Toc29991290"/>
      <w:bookmarkStart w:id="1413" w:name="_Toc36555690"/>
      <w:bookmarkStart w:id="1414" w:name="_Toc44497368"/>
      <w:bookmarkStart w:id="1415" w:name="_Toc45107756"/>
      <w:bookmarkStart w:id="1416" w:name="_Toc45901376"/>
      <w:bookmarkStart w:id="1417" w:name="_Toc51850455"/>
      <w:bookmarkStart w:id="1418" w:name="_Toc56693458"/>
      <w:bookmarkStart w:id="1419" w:name="_Toc64447001"/>
      <w:bookmarkStart w:id="1420" w:name="_Toc66286495"/>
      <w:bookmarkStart w:id="1421" w:name="_Toc74151190"/>
      <w:bookmarkStart w:id="1422" w:name="_Toc88653662"/>
      <w:bookmarkStart w:id="1423" w:name="_Toc97904018"/>
      <w:bookmarkStart w:id="1424" w:name="_Toc105175059"/>
      <w:bookmarkStart w:id="1425" w:name="_Toc113826089"/>
      <w:bookmarkStart w:id="1426" w:name="_Toc120032215"/>
      <w:r w:rsidRPr="00FD0425">
        <w:t>8.3.5</w:t>
      </w:r>
      <w:r w:rsidRPr="00FD0425">
        <w:tab/>
        <w:t>S-NG-RAN node initiated S-NG-RAN node Change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76EE8289" w14:textId="77777777" w:rsidR="00F02090" w:rsidRPr="00FD0425" w:rsidRDefault="00F02090" w:rsidP="00F02090">
      <w:pPr>
        <w:pStyle w:val="Heading4"/>
      </w:pPr>
      <w:bookmarkStart w:id="1427" w:name="_Toc20955104"/>
      <w:bookmarkStart w:id="1428" w:name="_Toc29991291"/>
      <w:bookmarkStart w:id="1429" w:name="_Toc36555691"/>
      <w:bookmarkStart w:id="1430" w:name="_Toc44497369"/>
      <w:bookmarkStart w:id="1431" w:name="_Toc45107757"/>
      <w:bookmarkStart w:id="1432" w:name="_Toc45901377"/>
      <w:bookmarkStart w:id="1433" w:name="_Toc51850456"/>
      <w:bookmarkStart w:id="1434" w:name="_Toc56693459"/>
      <w:bookmarkStart w:id="1435" w:name="_Toc64447002"/>
      <w:bookmarkStart w:id="1436" w:name="_Toc66286496"/>
      <w:bookmarkStart w:id="1437" w:name="_Toc74151191"/>
      <w:bookmarkStart w:id="1438" w:name="_Toc88653663"/>
      <w:bookmarkStart w:id="1439" w:name="_Toc97904019"/>
      <w:bookmarkStart w:id="1440" w:name="_Toc105175060"/>
      <w:bookmarkStart w:id="1441" w:name="_Toc113826090"/>
      <w:bookmarkStart w:id="1442" w:name="_Toc120032216"/>
      <w:r w:rsidRPr="00FD0425">
        <w:t>8.3.5.1</w:t>
      </w:r>
      <w:r w:rsidRPr="00FD0425">
        <w:tab/>
        <w:t>General</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43" w:name="_Toc20955105"/>
      <w:bookmarkStart w:id="1444" w:name="_Toc29991292"/>
      <w:bookmarkStart w:id="1445" w:name="_Toc36555692"/>
      <w:bookmarkStart w:id="1446" w:name="_Toc44497370"/>
      <w:bookmarkStart w:id="1447" w:name="_Toc45107758"/>
      <w:bookmarkStart w:id="1448" w:name="_Toc45901378"/>
      <w:bookmarkStart w:id="1449" w:name="_Toc51850457"/>
      <w:bookmarkStart w:id="1450" w:name="_Toc56693460"/>
      <w:bookmarkStart w:id="1451" w:name="_Toc64447003"/>
      <w:bookmarkStart w:id="1452" w:name="_Toc66286497"/>
      <w:bookmarkStart w:id="1453" w:name="_Toc74151192"/>
      <w:bookmarkStart w:id="1454" w:name="_Toc88653664"/>
      <w:bookmarkStart w:id="1455" w:name="_Toc97904020"/>
      <w:bookmarkStart w:id="1456" w:name="_Toc105175061"/>
      <w:bookmarkStart w:id="1457" w:name="_Toc113826091"/>
      <w:bookmarkStart w:id="1458" w:name="_Toc120032217"/>
      <w:r w:rsidRPr="00FD0425">
        <w:t>8.3.5.2</w:t>
      </w:r>
      <w:r w:rsidRPr="00FD0425">
        <w:tab/>
        <w:t>Successful Operation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20FC2470" w14:textId="77777777" w:rsidR="00F02090" w:rsidRPr="00FD0425" w:rsidRDefault="00F02090" w:rsidP="00F02090">
      <w:pPr>
        <w:pStyle w:val="TH"/>
        <w:rPr>
          <w:rFonts w:eastAsia="SimSun"/>
        </w:rPr>
      </w:pPr>
      <w:r w:rsidRPr="00FD0425">
        <w:object w:dxaOrig="7050" w:dyaOrig="2295" w14:anchorId="73315795">
          <v:shape id="_x0000_i1050" type="#_x0000_t75" style="width:352.8pt;height:114.6pt" o:ole="">
            <v:imagedata r:id="rId58" o:title=""/>
          </v:shape>
          <o:OLEObject Type="Embed" ProgID="Visio.Drawing.15" ShapeID="_x0000_i1050" DrawAspect="Content" ObjectID="_1742063713"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59" w:name="_Toc20955106"/>
      <w:bookmarkStart w:id="1460" w:name="_Toc29991293"/>
      <w:bookmarkStart w:id="1461" w:name="_Toc36555693"/>
      <w:bookmarkStart w:id="1462" w:name="_Toc44497371"/>
      <w:bookmarkStart w:id="1463" w:name="_Toc45107759"/>
      <w:bookmarkStart w:id="1464" w:name="_Toc45901379"/>
      <w:bookmarkStart w:id="1465" w:name="_Toc51850458"/>
      <w:bookmarkStart w:id="1466" w:name="_Toc56693461"/>
      <w:bookmarkStart w:id="1467" w:name="_Toc64447004"/>
      <w:bookmarkStart w:id="1468" w:name="_Toc66286498"/>
      <w:bookmarkStart w:id="1469" w:name="_Toc74151193"/>
      <w:bookmarkStart w:id="1470" w:name="_Toc88653665"/>
      <w:bookmarkStart w:id="1471" w:name="_Toc97904021"/>
      <w:bookmarkStart w:id="1472" w:name="_Toc105175062"/>
      <w:bookmarkStart w:id="1473" w:name="_Toc113826092"/>
      <w:bookmarkStart w:id="1474" w:name="_Toc120032218"/>
      <w:r w:rsidRPr="00FD0425">
        <w:t>8.3.5.3</w:t>
      </w:r>
      <w:r w:rsidRPr="00FD0425">
        <w:tab/>
        <w:t>Unsuccessful 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06310B1C" w14:textId="77777777" w:rsidR="00F02090" w:rsidRPr="00FD0425" w:rsidRDefault="00F02090" w:rsidP="00F02090">
      <w:pPr>
        <w:pStyle w:val="TH"/>
        <w:rPr>
          <w:rFonts w:eastAsia="SimSun"/>
        </w:rPr>
      </w:pPr>
      <w:r w:rsidRPr="00FD0425">
        <w:object w:dxaOrig="7050" w:dyaOrig="2295" w14:anchorId="46F9EDD5">
          <v:shape id="_x0000_i1051" type="#_x0000_t75" style="width:352.8pt;height:114.6pt" o:ole="">
            <v:imagedata r:id="rId60" o:title=""/>
          </v:shape>
          <o:OLEObject Type="Embed" ProgID="Visio.Drawing.15" ShapeID="_x0000_i1051" DrawAspect="Content" ObjectID="_1742063714"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75" w:name="_Toc20955107"/>
      <w:bookmarkStart w:id="1476" w:name="_Toc29991294"/>
      <w:bookmarkStart w:id="1477" w:name="_Toc36555694"/>
      <w:bookmarkStart w:id="1478" w:name="_Toc44497372"/>
      <w:bookmarkStart w:id="1479" w:name="_Toc45107760"/>
      <w:bookmarkStart w:id="1480" w:name="_Toc45901380"/>
      <w:bookmarkStart w:id="1481" w:name="_Toc51850459"/>
      <w:bookmarkStart w:id="1482" w:name="_Toc56693462"/>
      <w:bookmarkStart w:id="1483" w:name="_Toc64447005"/>
      <w:bookmarkStart w:id="1484" w:name="_Toc66286499"/>
      <w:bookmarkStart w:id="1485" w:name="_Toc74151194"/>
      <w:bookmarkStart w:id="1486" w:name="_Toc88653666"/>
      <w:bookmarkStart w:id="1487" w:name="_Toc97904022"/>
      <w:bookmarkStart w:id="1488" w:name="_Toc105175063"/>
      <w:bookmarkStart w:id="1489" w:name="_Toc113826093"/>
      <w:bookmarkStart w:id="1490" w:name="_Toc120032219"/>
      <w:r w:rsidRPr="00FD0425">
        <w:t>8.3.5.4</w:t>
      </w:r>
      <w:r w:rsidRPr="00FD0425">
        <w:tab/>
        <w:t>Abnormal Conditions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1" w:name="_Toc20955108"/>
      <w:bookmarkStart w:id="1492" w:name="_Toc29991295"/>
      <w:bookmarkStart w:id="1493" w:name="_Toc36555695"/>
      <w:bookmarkStart w:id="1494" w:name="_Toc44497373"/>
      <w:bookmarkStart w:id="1495" w:name="_Toc45107761"/>
      <w:bookmarkStart w:id="1496" w:name="_Toc45901381"/>
      <w:bookmarkStart w:id="1497" w:name="_Toc51850460"/>
      <w:bookmarkStart w:id="1498" w:name="_Toc56693463"/>
      <w:bookmarkStart w:id="1499" w:name="_Toc64447006"/>
      <w:bookmarkStart w:id="1500" w:name="_Toc66286500"/>
      <w:bookmarkStart w:id="1501" w:name="_Toc74151195"/>
      <w:bookmarkStart w:id="1502" w:name="_Toc88653667"/>
      <w:bookmarkStart w:id="1503" w:name="_Toc97904023"/>
      <w:bookmarkStart w:id="1504" w:name="_Toc105175064"/>
      <w:bookmarkStart w:id="1505" w:name="_Toc113826094"/>
      <w:bookmarkStart w:id="1506" w:name="_Toc120032220"/>
      <w:r w:rsidRPr="00FD0425">
        <w:t>8.3.6</w:t>
      </w:r>
      <w:r w:rsidRPr="00FD0425">
        <w:tab/>
        <w:t>M-NG-RAN node initiated S-NG-RAN node Release</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D67ABCE" w14:textId="77777777" w:rsidR="00F02090" w:rsidRPr="00FD0425" w:rsidRDefault="00F02090" w:rsidP="00F02090">
      <w:pPr>
        <w:pStyle w:val="Heading4"/>
      </w:pPr>
      <w:bookmarkStart w:id="1507" w:name="_Toc20955109"/>
      <w:bookmarkStart w:id="1508" w:name="_Toc29991296"/>
      <w:bookmarkStart w:id="1509" w:name="_Toc36555696"/>
      <w:bookmarkStart w:id="1510" w:name="_Toc44497374"/>
      <w:bookmarkStart w:id="1511" w:name="_Toc45107762"/>
      <w:bookmarkStart w:id="1512" w:name="_Toc45901382"/>
      <w:bookmarkStart w:id="1513" w:name="_Toc51850461"/>
      <w:bookmarkStart w:id="1514" w:name="_Toc56693464"/>
      <w:bookmarkStart w:id="1515" w:name="_Toc64447007"/>
      <w:bookmarkStart w:id="1516" w:name="_Toc66286501"/>
      <w:bookmarkStart w:id="1517" w:name="_Toc74151196"/>
      <w:bookmarkStart w:id="1518" w:name="_Toc88653668"/>
      <w:bookmarkStart w:id="1519" w:name="_Toc97904024"/>
      <w:bookmarkStart w:id="1520" w:name="_Toc105175065"/>
      <w:bookmarkStart w:id="1521" w:name="_Toc113826095"/>
      <w:bookmarkStart w:id="1522" w:name="_Toc120032221"/>
      <w:r w:rsidRPr="00FD0425">
        <w:t>8.3.6.1</w:t>
      </w:r>
      <w:r w:rsidRPr="00FD0425">
        <w:tab/>
        <w:t>General</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23" w:name="_Toc20955110"/>
      <w:bookmarkStart w:id="1524" w:name="_Toc29991297"/>
      <w:bookmarkStart w:id="1525" w:name="_Toc36555697"/>
      <w:bookmarkStart w:id="1526" w:name="_Toc44497375"/>
      <w:bookmarkStart w:id="1527" w:name="_Toc45107763"/>
      <w:bookmarkStart w:id="1528" w:name="_Toc45901383"/>
      <w:bookmarkStart w:id="1529" w:name="_Toc51850462"/>
      <w:bookmarkStart w:id="1530" w:name="_Toc56693465"/>
      <w:bookmarkStart w:id="1531" w:name="_Toc64447008"/>
      <w:bookmarkStart w:id="1532" w:name="_Toc66286502"/>
      <w:bookmarkStart w:id="1533" w:name="_Toc74151197"/>
      <w:bookmarkStart w:id="1534" w:name="_Toc88653669"/>
      <w:bookmarkStart w:id="1535" w:name="_Toc97904025"/>
      <w:bookmarkStart w:id="1536" w:name="_Toc105175066"/>
      <w:bookmarkStart w:id="1537" w:name="_Toc113826096"/>
      <w:bookmarkStart w:id="1538" w:name="_Toc120032222"/>
      <w:r w:rsidRPr="00FD0425">
        <w:t>8.3.6.2</w:t>
      </w:r>
      <w:r w:rsidRPr="00FD0425">
        <w:tab/>
        <w:t>Successful Operation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7126A736" w14:textId="77777777" w:rsidR="00F02090" w:rsidRPr="00FD0425" w:rsidRDefault="00F02090" w:rsidP="00F02090">
      <w:pPr>
        <w:pStyle w:val="TH"/>
        <w:rPr>
          <w:rFonts w:cs="Arial"/>
          <w:lang w:eastAsia="zh-CN"/>
        </w:rPr>
      </w:pPr>
      <w:r w:rsidRPr="00FD0425">
        <w:object w:dxaOrig="7050" w:dyaOrig="2295" w14:anchorId="7D25E435">
          <v:shape id="_x0000_i1052" type="#_x0000_t75" style="width:352.8pt;height:114.6pt" o:ole="">
            <v:imagedata r:id="rId62" o:title=""/>
          </v:shape>
          <o:OLEObject Type="Embed" ProgID="Visio.Drawing.15" ShapeID="_x0000_i1052" DrawAspect="Content" ObjectID="_1742063715"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39" w:name="_Toc20955111"/>
      <w:bookmarkStart w:id="1540" w:name="_Toc29991298"/>
      <w:bookmarkStart w:id="1541" w:name="_Toc36555698"/>
      <w:bookmarkStart w:id="1542" w:name="_Toc44497376"/>
      <w:bookmarkStart w:id="1543" w:name="_Toc45107764"/>
      <w:bookmarkStart w:id="1544" w:name="_Toc45901384"/>
      <w:bookmarkStart w:id="1545" w:name="_Toc51850463"/>
      <w:bookmarkStart w:id="1546" w:name="_Toc56693466"/>
      <w:bookmarkStart w:id="1547" w:name="_Toc64447009"/>
      <w:bookmarkStart w:id="1548" w:name="_Toc66286503"/>
      <w:bookmarkStart w:id="1549" w:name="_Toc74151198"/>
      <w:bookmarkStart w:id="1550" w:name="_Toc88653670"/>
      <w:bookmarkStart w:id="1551" w:name="_Toc97904026"/>
      <w:bookmarkStart w:id="1552" w:name="_Toc105175067"/>
      <w:bookmarkStart w:id="1553" w:name="_Toc113826097"/>
      <w:bookmarkStart w:id="1554" w:name="_Toc120032223"/>
      <w:r w:rsidRPr="00FD0425">
        <w:t>8.3.6.3</w:t>
      </w:r>
      <w:r w:rsidRPr="00FD0425">
        <w:tab/>
        <w:t>Unsuccessful Operation</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E566F3C" w14:textId="77777777" w:rsidR="00F02090" w:rsidRPr="00FD0425" w:rsidRDefault="00F02090" w:rsidP="00F02090">
      <w:pPr>
        <w:pStyle w:val="TH"/>
        <w:rPr>
          <w:rFonts w:cs="Arial"/>
          <w:lang w:eastAsia="zh-CN"/>
        </w:rPr>
      </w:pPr>
      <w:r w:rsidRPr="00FD0425">
        <w:object w:dxaOrig="7050" w:dyaOrig="2295" w14:anchorId="31B0D1AC">
          <v:shape id="_x0000_i1053" type="#_x0000_t75" style="width:352.8pt;height:114.6pt" o:ole="">
            <v:imagedata r:id="rId64" o:title=""/>
          </v:shape>
          <o:OLEObject Type="Embed" ProgID="Visio.Drawing.15" ShapeID="_x0000_i1053" DrawAspect="Content" ObjectID="_1742063716"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55" w:name="_Toc20955112"/>
      <w:bookmarkStart w:id="1556" w:name="_Toc29991299"/>
      <w:bookmarkStart w:id="1557" w:name="_Toc36555699"/>
      <w:bookmarkStart w:id="1558" w:name="_Toc44497377"/>
      <w:bookmarkStart w:id="1559" w:name="_Toc45107765"/>
      <w:bookmarkStart w:id="1560" w:name="_Toc45901385"/>
      <w:bookmarkStart w:id="1561" w:name="_Toc51850464"/>
      <w:bookmarkStart w:id="1562" w:name="_Toc56693467"/>
      <w:bookmarkStart w:id="1563" w:name="_Toc64447010"/>
      <w:bookmarkStart w:id="1564" w:name="_Toc66286504"/>
      <w:bookmarkStart w:id="1565" w:name="_Toc74151199"/>
      <w:bookmarkStart w:id="1566" w:name="_Toc88653671"/>
      <w:bookmarkStart w:id="1567" w:name="_Toc97904027"/>
      <w:bookmarkStart w:id="1568" w:name="_Toc105175068"/>
      <w:bookmarkStart w:id="1569" w:name="_Toc113826098"/>
      <w:bookmarkStart w:id="1570" w:name="_Toc120032224"/>
      <w:r w:rsidRPr="00FD0425">
        <w:t>8.3.6.4</w:t>
      </w:r>
      <w:r w:rsidRPr="00FD0425">
        <w:tab/>
        <w:t>Abnormal Conditions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1" w:name="_Toc20955113"/>
      <w:bookmarkStart w:id="1572" w:name="_Toc29991300"/>
      <w:bookmarkStart w:id="1573" w:name="_Toc36555700"/>
      <w:bookmarkStart w:id="1574" w:name="_Toc44497378"/>
      <w:bookmarkStart w:id="1575" w:name="_Toc45107766"/>
      <w:bookmarkStart w:id="1576" w:name="_Toc45901386"/>
      <w:bookmarkStart w:id="1577" w:name="_Toc51850465"/>
      <w:bookmarkStart w:id="1578" w:name="_Toc56693468"/>
      <w:bookmarkStart w:id="1579" w:name="_Toc64447011"/>
      <w:bookmarkStart w:id="1580" w:name="_Toc66286505"/>
      <w:bookmarkStart w:id="1581" w:name="_Toc74151200"/>
      <w:bookmarkStart w:id="1582" w:name="_Toc88653672"/>
      <w:bookmarkStart w:id="1583" w:name="_Toc97904028"/>
      <w:bookmarkStart w:id="1584" w:name="_Toc105175069"/>
      <w:bookmarkStart w:id="1585" w:name="_Toc113826099"/>
      <w:bookmarkStart w:id="1586" w:name="_Toc120032225"/>
      <w:r w:rsidRPr="00FD0425">
        <w:t>8.3.7</w:t>
      </w:r>
      <w:r w:rsidRPr="00FD0425">
        <w:tab/>
        <w:t>S-NG-RAN node initiated S-NG-RAN node Release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B232BAE" w14:textId="77777777" w:rsidR="00F02090" w:rsidRPr="00FD0425" w:rsidRDefault="00F02090" w:rsidP="00F02090">
      <w:pPr>
        <w:pStyle w:val="Heading4"/>
      </w:pPr>
      <w:bookmarkStart w:id="1587" w:name="_Toc20955114"/>
      <w:bookmarkStart w:id="1588" w:name="_Toc29991301"/>
      <w:bookmarkStart w:id="1589" w:name="_Toc36555701"/>
      <w:bookmarkStart w:id="1590" w:name="_Toc44497379"/>
      <w:bookmarkStart w:id="1591" w:name="_Toc45107767"/>
      <w:bookmarkStart w:id="1592" w:name="_Toc45901387"/>
      <w:bookmarkStart w:id="1593" w:name="_Toc51850466"/>
      <w:bookmarkStart w:id="1594" w:name="_Toc56693469"/>
      <w:bookmarkStart w:id="1595" w:name="_Toc64447012"/>
      <w:bookmarkStart w:id="1596" w:name="_Toc66286506"/>
      <w:bookmarkStart w:id="1597" w:name="_Toc74151201"/>
      <w:bookmarkStart w:id="1598" w:name="_Toc88653673"/>
      <w:bookmarkStart w:id="1599" w:name="_Toc97904029"/>
      <w:bookmarkStart w:id="1600" w:name="_Toc105175070"/>
      <w:bookmarkStart w:id="1601" w:name="_Toc113826100"/>
      <w:bookmarkStart w:id="1602" w:name="_Toc120032226"/>
      <w:r w:rsidRPr="00FD0425">
        <w:t>8.3.7.1</w:t>
      </w:r>
      <w:r w:rsidRPr="00FD0425">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03" w:name="_Toc20955115"/>
      <w:bookmarkStart w:id="1604" w:name="_Toc29991302"/>
      <w:bookmarkStart w:id="1605" w:name="_Toc36555702"/>
      <w:bookmarkStart w:id="1606" w:name="_Toc44497380"/>
      <w:bookmarkStart w:id="1607" w:name="_Toc45107768"/>
      <w:bookmarkStart w:id="1608" w:name="_Toc45901388"/>
      <w:bookmarkStart w:id="1609" w:name="_Toc51850467"/>
      <w:bookmarkStart w:id="1610" w:name="_Toc56693470"/>
      <w:bookmarkStart w:id="1611" w:name="_Toc64447013"/>
      <w:bookmarkStart w:id="1612" w:name="_Toc66286507"/>
      <w:bookmarkStart w:id="1613" w:name="_Toc74151202"/>
      <w:bookmarkStart w:id="1614" w:name="_Toc88653674"/>
      <w:bookmarkStart w:id="1615" w:name="_Toc97904030"/>
      <w:bookmarkStart w:id="1616" w:name="_Toc105175071"/>
      <w:bookmarkStart w:id="1617" w:name="_Toc113826101"/>
      <w:bookmarkStart w:id="1618" w:name="_Toc120032227"/>
      <w:r w:rsidRPr="00FD0425">
        <w:t>8.3.7.2</w:t>
      </w:r>
      <w:r w:rsidRPr="00FD0425">
        <w:tab/>
        <w:t>Successful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0A9B6CD9" w14:textId="77777777" w:rsidR="00F02090" w:rsidRPr="00FD0425" w:rsidRDefault="00F02090" w:rsidP="00F02090">
      <w:pPr>
        <w:pStyle w:val="TH"/>
      </w:pPr>
      <w:r w:rsidRPr="00FD0425">
        <w:object w:dxaOrig="7050" w:dyaOrig="2295" w14:anchorId="6768763E">
          <v:shape id="_x0000_i1054" type="#_x0000_t75" style="width:352.8pt;height:114.6pt" o:ole="">
            <v:imagedata r:id="rId66" o:title=""/>
          </v:shape>
          <o:OLEObject Type="Embed" ProgID="Visio.Drawing.15" ShapeID="_x0000_i1054" DrawAspect="Content" ObjectID="_1742063717"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19" w:name="_Toc20955116"/>
      <w:bookmarkStart w:id="1620" w:name="_Toc29991303"/>
      <w:bookmarkStart w:id="1621" w:name="_Toc36555703"/>
      <w:bookmarkStart w:id="1622" w:name="_Toc44497381"/>
      <w:bookmarkStart w:id="1623" w:name="_Toc45107769"/>
      <w:bookmarkStart w:id="1624" w:name="_Toc45901389"/>
      <w:bookmarkStart w:id="1625" w:name="_Toc51850468"/>
      <w:bookmarkStart w:id="1626" w:name="_Toc56693471"/>
      <w:bookmarkStart w:id="1627" w:name="_Toc64447014"/>
      <w:bookmarkStart w:id="1628" w:name="_Toc66286508"/>
      <w:bookmarkStart w:id="1629" w:name="_Toc74151203"/>
      <w:bookmarkStart w:id="1630" w:name="_Toc88653675"/>
      <w:bookmarkStart w:id="1631" w:name="_Toc97904031"/>
      <w:bookmarkStart w:id="1632" w:name="_Toc105175072"/>
      <w:bookmarkStart w:id="1633" w:name="_Toc113826102"/>
      <w:bookmarkStart w:id="1634" w:name="_Toc120032228"/>
      <w:r w:rsidRPr="00FD0425">
        <w:t>8.3.7.3</w:t>
      </w:r>
      <w:r w:rsidRPr="00FD0425">
        <w:tab/>
        <w:t>Unsuccessful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35" w:name="_Toc20955117"/>
      <w:bookmarkStart w:id="1636" w:name="_Toc29991304"/>
      <w:bookmarkStart w:id="1637" w:name="_Toc36555704"/>
      <w:bookmarkStart w:id="1638" w:name="_Toc44497382"/>
      <w:bookmarkStart w:id="1639" w:name="_Toc45107770"/>
      <w:bookmarkStart w:id="1640" w:name="_Toc45901390"/>
      <w:bookmarkStart w:id="1641" w:name="_Toc51850469"/>
      <w:bookmarkStart w:id="1642" w:name="_Toc56693472"/>
      <w:bookmarkStart w:id="1643" w:name="_Toc64447015"/>
      <w:bookmarkStart w:id="1644" w:name="_Toc66286509"/>
      <w:bookmarkStart w:id="1645" w:name="_Toc74151204"/>
      <w:bookmarkStart w:id="1646" w:name="_Toc88653676"/>
      <w:bookmarkStart w:id="1647" w:name="_Toc97904032"/>
      <w:bookmarkStart w:id="1648" w:name="_Toc105175073"/>
      <w:bookmarkStart w:id="1649" w:name="_Toc113826103"/>
      <w:bookmarkStart w:id="1650" w:name="_Toc120032229"/>
      <w:r w:rsidRPr="00FD0425">
        <w:t>8.3.7.4</w:t>
      </w:r>
      <w:r w:rsidRPr="00FD0425">
        <w:tab/>
        <w:t>Abnormal Conditions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1" w:name="_Toc20955118"/>
      <w:bookmarkStart w:id="1652" w:name="_Toc29991305"/>
      <w:bookmarkStart w:id="1653" w:name="_Toc36555705"/>
      <w:bookmarkStart w:id="1654" w:name="_Toc44497383"/>
      <w:bookmarkStart w:id="1655" w:name="_Toc45107771"/>
      <w:bookmarkStart w:id="1656" w:name="_Toc45901391"/>
      <w:bookmarkStart w:id="1657" w:name="_Toc51850470"/>
      <w:bookmarkStart w:id="1658" w:name="_Toc56693473"/>
      <w:bookmarkStart w:id="1659" w:name="_Toc64447016"/>
      <w:bookmarkStart w:id="1660" w:name="_Toc66286510"/>
      <w:bookmarkStart w:id="1661" w:name="_Toc74151205"/>
      <w:bookmarkStart w:id="1662" w:name="_Toc88653677"/>
      <w:bookmarkStart w:id="1663" w:name="_Toc97904033"/>
      <w:bookmarkStart w:id="1664" w:name="_Toc105175074"/>
      <w:bookmarkStart w:id="1665" w:name="_Toc113826104"/>
      <w:bookmarkStart w:id="1666" w:name="_Toc120032230"/>
      <w:r w:rsidRPr="00FD0425">
        <w:t>8.3.8</w:t>
      </w:r>
      <w:r w:rsidRPr="00FD0425">
        <w:tab/>
        <w:t>S-NG-RAN node Counter Check</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5E33BBB" w14:textId="77777777" w:rsidR="00F02090" w:rsidRPr="00FD0425" w:rsidRDefault="00F02090" w:rsidP="00F02090">
      <w:pPr>
        <w:pStyle w:val="Heading4"/>
      </w:pPr>
      <w:bookmarkStart w:id="1667" w:name="_Toc20955119"/>
      <w:bookmarkStart w:id="1668" w:name="_Toc29991306"/>
      <w:bookmarkStart w:id="1669" w:name="_Toc36555706"/>
      <w:bookmarkStart w:id="1670" w:name="_Toc44497384"/>
      <w:bookmarkStart w:id="1671" w:name="_Toc45107772"/>
      <w:bookmarkStart w:id="1672" w:name="_Toc45901392"/>
      <w:bookmarkStart w:id="1673" w:name="_Toc51850471"/>
      <w:bookmarkStart w:id="1674" w:name="_Toc56693474"/>
      <w:bookmarkStart w:id="1675" w:name="_Toc64447017"/>
      <w:bookmarkStart w:id="1676" w:name="_Toc66286511"/>
      <w:bookmarkStart w:id="1677" w:name="_Toc74151206"/>
      <w:bookmarkStart w:id="1678" w:name="_Toc88653678"/>
      <w:bookmarkStart w:id="1679" w:name="_Toc97904034"/>
      <w:bookmarkStart w:id="1680" w:name="_Toc105175075"/>
      <w:bookmarkStart w:id="1681" w:name="_Toc113826105"/>
      <w:bookmarkStart w:id="1682" w:name="_Toc120032231"/>
      <w:r w:rsidRPr="00FD0425">
        <w:t>8.3.8.1</w:t>
      </w:r>
      <w:r w:rsidRPr="00FD0425">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83" w:name="_Toc20955120"/>
      <w:bookmarkStart w:id="1684" w:name="_Toc29991307"/>
      <w:bookmarkStart w:id="1685" w:name="_Toc36555707"/>
      <w:bookmarkStart w:id="1686" w:name="_Toc44497385"/>
      <w:bookmarkStart w:id="1687" w:name="_Toc45107773"/>
      <w:bookmarkStart w:id="1688" w:name="_Toc45901393"/>
      <w:bookmarkStart w:id="1689" w:name="_Toc51850472"/>
      <w:bookmarkStart w:id="1690" w:name="_Toc56693475"/>
      <w:bookmarkStart w:id="1691" w:name="_Toc64447018"/>
      <w:bookmarkStart w:id="1692" w:name="_Toc66286512"/>
      <w:bookmarkStart w:id="1693" w:name="_Toc74151207"/>
      <w:bookmarkStart w:id="1694" w:name="_Toc88653679"/>
      <w:bookmarkStart w:id="1695" w:name="_Toc97904035"/>
      <w:bookmarkStart w:id="1696" w:name="_Toc105175076"/>
      <w:bookmarkStart w:id="1697" w:name="_Toc113826106"/>
      <w:bookmarkStart w:id="1698" w:name="_Toc120032232"/>
      <w:r w:rsidRPr="00FD0425">
        <w:t>8.3.8.2</w:t>
      </w:r>
      <w:r w:rsidRPr="00FD0425">
        <w:tab/>
        <w:t>Successful Operation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74E952B" w14:textId="77777777" w:rsidR="00F02090" w:rsidRPr="00FD0425" w:rsidRDefault="00F02090" w:rsidP="00F02090">
      <w:pPr>
        <w:pStyle w:val="TH"/>
      </w:pPr>
      <w:r w:rsidRPr="00FD0425">
        <w:object w:dxaOrig="7060" w:dyaOrig="2300" w14:anchorId="2D8D22A8">
          <v:shape id="_x0000_i1055" type="#_x0000_t75" style="width:352.8pt;height:115.2pt" o:ole="">
            <v:imagedata r:id="rId68" o:title=""/>
          </v:shape>
          <o:OLEObject Type="Embed" ProgID="Visio.Drawing.15" ShapeID="_x0000_i1055" DrawAspect="Content" ObjectID="_1742063718"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699" w:name="_Toc20955121"/>
      <w:bookmarkStart w:id="1700" w:name="_Toc29991308"/>
      <w:bookmarkStart w:id="1701" w:name="_Toc36555708"/>
      <w:bookmarkStart w:id="1702" w:name="_Toc44497386"/>
      <w:bookmarkStart w:id="1703" w:name="_Toc45107774"/>
      <w:bookmarkStart w:id="1704" w:name="_Toc45901394"/>
      <w:bookmarkStart w:id="1705" w:name="_Toc51850473"/>
      <w:bookmarkStart w:id="1706" w:name="_Toc56693476"/>
      <w:bookmarkStart w:id="1707" w:name="_Toc64447019"/>
      <w:bookmarkStart w:id="1708" w:name="_Toc66286513"/>
      <w:bookmarkStart w:id="1709" w:name="_Toc74151208"/>
      <w:bookmarkStart w:id="1710" w:name="_Toc88653680"/>
      <w:bookmarkStart w:id="1711" w:name="_Toc97904036"/>
      <w:bookmarkStart w:id="1712" w:name="_Toc105175077"/>
      <w:bookmarkStart w:id="1713" w:name="_Toc113826107"/>
      <w:bookmarkStart w:id="1714" w:name="_Toc120032233"/>
      <w:r w:rsidRPr="00FD0425">
        <w:t>8.3.8.3</w:t>
      </w:r>
      <w:r w:rsidRPr="00FD0425">
        <w:tab/>
        <w:t>Unsuccessful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15" w:name="_Toc20955122"/>
      <w:bookmarkStart w:id="1716" w:name="_Toc29991309"/>
      <w:bookmarkStart w:id="1717" w:name="_Toc36555709"/>
      <w:bookmarkStart w:id="1718" w:name="_Toc44497387"/>
      <w:bookmarkStart w:id="1719" w:name="_Toc45107775"/>
      <w:bookmarkStart w:id="1720" w:name="_Toc45901395"/>
      <w:bookmarkStart w:id="1721" w:name="_Toc51850474"/>
      <w:bookmarkStart w:id="1722" w:name="_Toc56693477"/>
      <w:bookmarkStart w:id="1723" w:name="_Toc64447020"/>
      <w:bookmarkStart w:id="1724" w:name="_Toc66286514"/>
      <w:bookmarkStart w:id="1725" w:name="_Toc74151209"/>
      <w:bookmarkStart w:id="1726" w:name="_Toc88653681"/>
      <w:bookmarkStart w:id="1727" w:name="_Toc97904037"/>
      <w:bookmarkStart w:id="1728" w:name="_Toc105175078"/>
      <w:bookmarkStart w:id="1729" w:name="_Toc113826108"/>
      <w:bookmarkStart w:id="1730" w:name="_Toc120032234"/>
      <w:r w:rsidRPr="00FD0425">
        <w:t>8.3.8.4</w:t>
      </w:r>
      <w:r w:rsidRPr="00FD0425">
        <w:tab/>
        <w:t>Abnormal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1" w:name="_Toc20955123"/>
      <w:bookmarkStart w:id="1732" w:name="_Toc29991310"/>
      <w:bookmarkStart w:id="1733" w:name="_Toc36555710"/>
      <w:bookmarkStart w:id="1734" w:name="_Toc44497388"/>
      <w:bookmarkStart w:id="1735" w:name="_Toc45107776"/>
      <w:bookmarkStart w:id="1736" w:name="_Toc45901396"/>
      <w:bookmarkStart w:id="1737" w:name="_Toc51850475"/>
      <w:bookmarkStart w:id="1738" w:name="_Toc56693478"/>
      <w:bookmarkStart w:id="1739" w:name="_Toc64447021"/>
      <w:bookmarkStart w:id="1740" w:name="_Toc66286515"/>
      <w:bookmarkStart w:id="1741" w:name="_Toc74151210"/>
      <w:bookmarkStart w:id="1742" w:name="_Toc88653682"/>
      <w:bookmarkStart w:id="1743" w:name="_Toc97904038"/>
      <w:bookmarkStart w:id="1744" w:name="_Toc105175079"/>
      <w:bookmarkStart w:id="1745" w:name="_Toc113826109"/>
      <w:bookmarkStart w:id="1746" w:name="_Toc120032235"/>
      <w:r w:rsidRPr="00FD0425">
        <w:t>8.3.9</w:t>
      </w:r>
      <w:r w:rsidRPr="00FD0425">
        <w:tab/>
        <w:t>RRC Transfer</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48B249E2" w14:textId="77777777" w:rsidR="00F02090" w:rsidRPr="00FD0425" w:rsidRDefault="00F02090" w:rsidP="00F02090">
      <w:pPr>
        <w:pStyle w:val="Heading4"/>
      </w:pPr>
      <w:bookmarkStart w:id="1747" w:name="_Toc20955124"/>
      <w:bookmarkStart w:id="1748" w:name="_Toc29991311"/>
      <w:bookmarkStart w:id="1749" w:name="_Toc36555711"/>
      <w:bookmarkStart w:id="1750" w:name="_Toc44497389"/>
      <w:bookmarkStart w:id="1751" w:name="_Toc45107777"/>
      <w:bookmarkStart w:id="1752" w:name="_Toc45901397"/>
      <w:bookmarkStart w:id="1753" w:name="_Toc51850476"/>
      <w:bookmarkStart w:id="1754" w:name="_Toc56693479"/>
      <w:bookmarkStart w:id="1755" w:name="_Toc64447022"/>
      <w:bookmarkStart w:id="1756" w:name="_Toc66286516"/>
      <w:bookmarkStart w:id="1757" w:name="_Toc74151211"/>
      <w:bookmarkStart w:id="1758" w:name="_Toc88653683"/>
      <w:bookmarkStart w:id="1759" w:name="_Toc97904039"/>
      <w:bookmarkStart w:id="1760" w:name="_Toc105175080"/>
      <w:bookmarkStart w:id="1761" w:name="_Toc113826110"/>
      <w:bookmarkStart w:id="1762" w:name="_Toc120032236"/>
      <w:r w:rsidRPr="00FD0425">
        <w:t>8.3.9.1</w:t>
      </w:r>
      <w:r w:rsidRPr="00FD0425">
        <w:tab/>
        <w:t>General</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63" w:name="_Toc20955125"/>
      <w:bookmarkStart w:id="1764" w:name="_Toc29991312"/>
      <w:bookmarkStart w:id="1765" w:name="_Toc36555712"/>
      <w:bookmarkStart w:id="1766" w:name="_Toc44497390"/>
      <w:bookmarkStart w:id="1767" w:name="_Toc45107778"/>
      <w:bookmarkStart w:id="1768" w:name="_Toc45901398"/>
      <w:bookmarkStart w:id="1769" w:name="_Toc51850477"/>
      <w:bookmarkStart w:id="1770" w:name="_Toc56693480"/>
      <w:bookmarkStart w:id="1771" w:name="_Toc64447023"/>
      <w:bookmarkStart w:id="1772" w:name="_Toc66286517"/>
      <w:bookmarkStart w:id="1773" w:name="_Toc74151212"/>
      <w:bookmarkStart w:id="1774" w:name="_Toc88653684"/>
      <w:bookmarkStart w:id="1775" w:name="_Toc97904040"/>
      <w:bookmarkStart w:id="1776" w:name="_Toc105175081"/>
      <w:bookmarkStart w:id="1777" w:name="_Toc113826111"/>
      <w:bookmarkStart w:id="1778" w:name="_Toc120032237"/>
      <w:r w:rsidRPr="00FD0425">
        <w:t>8.3.9.2</w:t>
      </w:r>
      <w:r w:rsidRPr="00FD0425">
        <w:tab/>
        <w:t>Successful Operation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A6837DF" w14:textId="77777777" w:rsidR="00F02090" w:rsidRPr="00FD0425" w:rsidRDefault="00F02090" w:rsidP="00F02090">
      <w:pPr>
        <w:pStyle w:val="TH"/>
      </w:pPr>
      <w:r w:rsidRPr="00FD0425">
        <w:object w:dxaOrig="6735" w:dyaOrig="2430" w14:anchorId="1A7763B8">
          <v:shape id="_x0000_i1056" type="#_x0000_t75" style="width:336.6pt;height:121.8pt" o:ole="">
            <v:imagedata r:id="rId70" o:title=""/>
          </v:shape>
          <o:OLEObject Type="Embed" ProgID="Visio.Drawing.15" ShapeID="_x0000_i1056" DrawAspect="Content" ObjectID="_1742063719"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79"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79"/>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0" w:name="_Toc20955126"/>
      <w:bookmarkStart w:id="1781" w:name="_Toc29991313"/>
      <w:bookmarkStart w:id="1782" w:name="_Toc36555713"/>
      <w:bookmarkStart w:id="1783" w:name="_Toc44497391"/>
      <w:bookmarkStart w:id="1784" w:name="_Toc45107779"/>
      <w:bookmarkStart w:id="1785" w:name="_Toc45901399"/>
      <w:bookmarkStart w:id="1786" w:name="_Toc51850478"/>
      <w:bookmarkStart w:id="1787" w:name="_Toc56693481"/>
      <w:bookmarkStart w:id="1788" w:name="_Toc64447024"/>
      <w:bookmarkStart w:id="1789" w:name="_Toc66286518"/>
      <w:bookmarkStart w:id="1790" w:name="_Toc74151213"/>
      <w:bookmarkStart w:id="1791" w:name="_Toc88653685"/>
      <w:bookmarkStart w:id="1792" w:name="_Toc97904041"/>
      <w:bookmarkStart w:id="1793" w:name="_Toc105175082"/>
      <w:bookmarkStart w:id="1794" w:name="_Toc113826112"/>
      <w:bookmarkStart w:id="1795" w:name="_Toc120032238"/>
      <w:r w:rsidRPr="00FD0425">
        <w:t>8.3.9.3</w:t>
      </w:r>
      <w:r w:rsidRPr="00FD0425">
        <w:tab/>
        <w:t>Unsuccessful Operation</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796" w:name="_Toc20955127"/>
      <w:bookmarkStart w:id="1797" w:name="_Toc29991314"/>
      <w:bookmarkStart w:id="1798" w:name="_Toc36555714"/>
      <w:bookmarkStart w:id="1799" w:name="_Toc44497392"/>
      <w:bookmarkStart w:id="1800" w:name="_Toc45107780"/>
      <w:bookmarkStart w:id="1801" w:name="_Toc45901400"/>
      <w:bookmarkStart w:id="1802" w:name="_Toc51850479"/>
      <w:bookmarkStart w:id="1803" w:name="_Toc56693482"/>
      <w:bookmarkStart w:id="1804" w:name="_Toc64447025"/>
      <w:bookmarkStart w:id="1805" w:name="_Toc66286519"/>
      <w:bookmarkStart w:id="1806" w:name="_Toc74151214"/>
      <w:bookmarkStart w:id="1807" w:name="_Toc88653686"/>
      <w:bookmarkStart w:id="1808" w:name="_Toc97904042"/>
      <w:bookmarkStart w:id="1809" w:name="_Toc105175083"/>
      <w:bookmarkStart w:id="1810" w:name="_Toc113826113"/>
      <w:bookmarkStart w:id="1811" w:name="_Toc120032239"/>
      <w:r w:rsidRPr="00FD0425">
        <w:t>8.3.9.4</w:t>
      </w:r>
      <w:r w:rsidRPr="00FD0425">
        <w:tab/>
        <w:t>Abnormal Conditions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2" w:name="_Hlk512617667"/>
      <w:bookmarkStart w:id="1813" w:name="_Toc20955128"/>
      <w:bookmarkStart w:id="1814" w:name="_Toc29991315"/>
      <w:bookmarkStart w:id="1815" w:name="_Toc36555715"/>
      <w:bookmarkStart w:id="1816" w:name="_Toc44497393"/>
      <w:bookmarkStart w:id="1817" w:name="_Toc45107781"/>
      <w:bookmarkStart w:id="1818" w:name="_Toc45901401"/>
      <w:bookmarkStart w:id="1819" w:name="_Toc51850480"/>
      <w:bookmarkStart w:id="1820" w:name="_Toc56693483"/>
      <w:bookmarkStart w:id="1821" w:name="_Toc64447026"/>
      <w:bookmarkStart w:id="1822" w:name="_Toc66286520"/>
      <w:bookmarkStart w:id="1823" w:name="_Toc74151215"/>
      <w:bookmarkStart w:id="1824" w:name="_Toc88653687"/>
      <w:bookmarkStart w:id="1825" w:name="_Toc97904043"/>
      <w:bookmarkStart w:id="1826" w:name="_Toc105175084"/>
      <w:bookmarkStart w:id="1827" w:name="_Toc113826114"/>
      <w:bookmarkStart w:id="1828" w:name="_Toc120032240"/>
      <w:r w:rsidRPr="00FD0425">
        <w:t>8.3.10</w:t>
      </w:r>
      <w:r w:rsidRPr="00FD0425">
        <w:tab/>
        <w:t>Notification Control Indication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35287FE7" w14:textId="77777777" w:rsidR="00F02090" w:rsidRPr="00FD0425" w:rsidRDefault="00F02090" w:rsidP="00F02090">
      <w:pPr>
        <w:pStyle w:val="Heading4"/>
      </w:pPr>
      <w:bookmarkStart w:id="1829" w:name="_Toc20955129"/>
      <w:bookmarkStart w:id="1830" w:name="_Toc29991316"/>
      <w:bookmarkStart w:id="1831" w:name="_Toc36555716"/>
      <w:bookmarkStart w:id="1832" w:name="_Toc44497394"/>
      <w:bookmarkStart w:id="1833" w:name="_Toc45107782"/>
      <w:bookmarkStart w:id="1834" w:name="_Toc45901402"/>
      <w:bookmarkStart w:id="1835" w:name="_Toc51850481"/>
      <w:bookmarkStart w:id="1836" w:name="_Toc56693484"/>
      <w:bookmarkStart w:id="1837" w:name="_Toc64447027"/>
      <w:bookmarkStart w:id="1838" w:name="_Toc66286521"/>
      <w:bookmarkStart w:id="1839" w:name="_Toc74151216"/>
      <w:bookmarkStart w:id="1840" w:name="_Toc88653688"/>
      <w:bookmarkStart w:id="1841" w:name="_Toc97904044"/>
      <w:bookmarkStart w:id="1842" w:name="_Toc105175085"/>
      <w:bookmarkStart w:id="1843" w:name="_Toc113826115"/>
      <w:bookmarkStart w:id="1844" w:name="_Toc120032241"/>
      <w:r w:rsidRPr="00FD0425">
        <w:t>8.3.10.1</w:t>
      </w:r>
      <w:r w:rsidRPr="00FD0425">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45" w:name="_Toc20955130"/>
      <w:bookmarkStart w:id="1846" w:name="_Toc29991317"/>
      <w:bookmarkStart w:id="1847" w:name="_Toc36555717"/>
      <w:bookmarkStart w:id="1848" w:name="_Toc44497395"/>
      <w:bookmarkStart w:id="1849" w:name="_Toc45107783"/>
      <w:bookmarkStart w:id="1850" w:name="_Toc45901403"/>
      <w:bookmarkStart w:id="1851" w:name="_Toc51850482"/>
      <w:bookmarkStart w:id="1852" w:name="_Toc56693485"/>
      <w:bookmarkStart w:id="1853" w:name="_Toc64447028"/>
      <w:bookmarkStart w:id="1854" w:name="_Toc66286522"/>
      <w:bookmarkStart w:id="1855" w:name="_Toc74151217"/>
      <w:bookmarkStart w:id="1856" w:name="_Toc88653689"/>
      <w:bookmarkStart w:id="1857" w:name="_Toc97904045"/>
      <w:bookmarkStart w:id="1858" w:name="_Toc105175086"/>
      <w:bookmarkStart w:id="1859" w:name="_Toc113826116"/>
      <w:bookmarkStart w:id="1860" w:name="_Toc120032242"/>
      <w:r w:rsidRPr="00FD0425">
        <w:t>8.3.10.2</w:t>
      </w:r>
      <w:r w:rsidRPr="00FD0425">
        <w:tab/>
        <w:t>Successful Operation – M-NG-RAN node initiated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251BE7A" w14:textId="77777777" w:rsidR="00F02090" w:rsidRPr="00FD0425" w:rsidRDefault="00F02090" w:rsidP="00F02090">
      <w:pPr>
        <w:pStyle w:val="TH"/>
        <w:rPr>
          <w:rFonts w:eastAsia="SimSun"/>
        </w:rPr>
      </w:pPr>
      <w:r w:rsidRPr="00FD0425">
        <w:object w:dxaOrig="7050" w:dyaOrig="2295" w14:anchorId="713957C4">
          <v:shape id="_x0000_i1057" type="#_x0000_t75" style="width:352.8pt;height:114.6pt" o:ole="">
            <v:imagedata r:id="rId72" o:title=""/>
          </v:shape>
          <o:OLEObject Type="Embed" ProgID="Visio.Drawing.15" ShapeID="_x0000_i1057" DrawAspect="Content" ObjectID="_1742063720"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444CDC">
        <w:rPr>
          <w:rFonts w:ascii="Arial" w:eastAsia="MS Mincho" w:hAnsi="Arial"/>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1" w:name="_Toc20955131"/>
      <w:bookmarkStart w:id="1862" w:name="_Toc29991318"/>
      <w:bookmarkStart w:id="1863" w:name="_Toc36555718"/>
      <w:bookmarkStart w:id="1864" w:name="_Toc44497396"/>
      <w:bookmarkStart w:id="1865" w:name="_Toc45107784"/>
      <w:bookmarkStart w:id="1866" w:name="_Toc45901404"/>
      <w:bookmarkStart w:id="1867" w:name="_Toc51850483"/>
      <w:bookmarkStart w:id="1868" w:name="_Toc56693486"/>
      <w:bookmarkStart w:id="1869" w:name="_Toc64447029"/>
      <w:bookmarkStart w:id="1870" w:name="_Toc66286523"/>
      <w:bookmarkStart w:id="1871" w:name="_Toc74151218"/>
      <w:bookmarkStart w:id="1872" w:name="_Toc88653690"/>
      <w:bookmarkStart w:id="1873" w:name="_Toc97904046"/>
      <w:bookmarkStart w:id="1874" w:name="_Toc105175087"/>
      <w:bookmarkStart w:id="1875" w:name="_Toc113826117"/>
      <w:bookmarkStart w:id="1876" w:name="_Toc120032243"/>
      <w:r w:rsidRPr="00FD0425">
        <w:t>8.3.10.3</w:t>
      </w:r>
      <w:r w:rsidRPr="00FD0425">
        <w:tab/>
        <w:t>Successful Operation – S-NG-RAN node initiated</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1E57B358" w14:textId="77777777" w:rsidR="00F02090" w:rsidRPr="00FD0425" w:rsidRDefault="00F02090" w:rsidP="00F02090">
      <w:pPr>
        <w:pStyle w:val="TH"/>
        <w:rPr>
          <w:rFonts w:eastAsia="SimSun"/>
        </w:rPr>
      </w:pPr>
      <w:r w:rsidRPr="00FD0425">
        <w:object w:dxaOrig="7050" w:dyaOrig="2295" w14:anchorId="3FE8F6CF">
          <v:shape id="_x0000_i1058" type="#_x0000_t75" style="width:352.8pt;height:114.6pt" o:ole="">
            <v:imagedata r:id="rId74" o:title=""/>
          </v:shape>
          <o:OLEObject Type="Embed" ProgID="Visio.Drawing.15" ShapeID="_x0000_i1058" DrawAspect="Content" ObjectID="_1742063721"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77" w:name="_Toc20955132"/>
      <w:bookmarkStart w:id="1878" w:name="_Toc29991319"/>
      <w:bookmarkStart w:id="1879" w:name="_Toc36555719"/>
      <w:bookmarkStart w:id="1880" w:name="_Toc44497397"/>
      <w:bookmarkStart w:id="1881" w:name="_Toc45107785"/>
      <w:bookmarkStart w:id="1882" w:name="_Toc45901405"/>
      <w:bookmarkStart w:id="1883" w:name="_Toc51850484"/>
      <w:bookmarkStart w:id="1884" w:name="_Toc56693487"/>
      <w:bookmarkStart w:id="1885" w:name="_Toc64447030"/>
      <w:bookmarkStart w:id="1886" w:name="_Toc66286524"/>
      <w:bookmarkStart w:id="1887" w:name="_Toc74151219"/>
      <w:bookmarkStart w:id="1888" w:name="_Toc88653691"/>
      <w:bookmarkStart w:id="1889" w:name="_Toc97904047"/>
      <w:bookmarkStart w:id="1890" w:name="_Toc105175088"/>
      <w:bookmarkStart w:id="1891" w:name="_Toc113826118"/>
      <w:bookmarkStart w:id="1892" w:name="_Toc120032244"/>
      <w:r w:rsidRPr="00FD0425">
        <w:t>8.3.10.4</w:t>
      </w:r>
      <w:r w:rsidRPr="00FD0425">
        <w:tab/>
        <w:t>Abnormal Conditions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893" w:name="_Toc20955133"/>
      <w:bookmarkStart w:id="1894" w:name="_Toc29991320"/>
      <w:bookmarkStart w:id="1895" w:name="_Toc36555720"/>
      <w:bookmarkStart w:id="1896" w:name="_Toc44497398"/>
      <w:bookmarkStart w:id="1897" w:name="_Toc45107786"/>
      <w:bookmarkStart w:id="1898" w:name="_Toc45901406"/>
      <w:bookmarkStart w:id="1899" w:name="_Toc51850485"/>
      <w:bookmarkStart w:id="1900" w:name="_Toc56693488"/>
      <w:bookmarkStart w:id="1901" w:name="_Toc64447031"/>
      <w:bookmarkStart w:id="1902" w:name="_Toc66286525"/>
      <w:bookmarkStart w:id="1903" w:name="_Toc74151220"/>
      <w:bookmarkStart w:id="1904" w:name="_Toc88653692"/>
      <w:bookmarkStart w:id="1905" w:name="_Toc97904048"/>
      <w:bookmarkStart w:id="1906" w:name="_Toc105175089"/>
      <w:bookmarkStart w:id="1907" w:name="_Toc113826119"/>
      <w:bookmarkStart w:id="1908" w:name="_Toc120032245"/>
      <w:r w:rsidRPr="00FD0425">
        <w:t>8.3.11</w:t>
      </w:r>
      <w:r w:rsidRPr="00FD0425">
        <w:tab/>
        <w:t>Activity Notification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621A0130" w14:textId="77777777" w:rsidR="00F02090" w:rsidRPr="00FD0425" w:rsidRDefault="00F02090" w:rsidP="00F02090">
      <w:pPr>
        <w:pStyle w:val="Heading4"/>
      </w:pPr>
      <w:bookmarkStart w:id="1909" w:name="_Toc20955134"/>
      <w:bookmarkStart w:id="1910" w:name="_Toc29991321"/>
      <w:bookmarkStart w:id="1911" w:name="_Toc36555721"/>
      <w:bookmarkStart w:id="1912" w:name="_Toc44497399"/>
      <w:bookmarkStart w:id="1913" w:name="_Toc45107787"/>
      <w:bookmarkStart w:id="1914" w:name="_Toc45901407"/>
      <w:bookmarkStart w:id="1915" w:name="_Toc51850486"/>
      <w:bookmarkStart w:id="1916" w:name="_Toc56693489"/>
      <w:bookmarkStart w:id="1917" w:name="_Toc64447032"/>
      <w:bookmarkStart w:id="1918" w:name="_Toc66286526"/>
      <w:bookmarkStart w:id="1919" w:name="_Toc74151221"/>
      <w:bookmarkStart w:id="1920" w:name="_Toc88653693"/>
      <w:bookmarkStart w:id="1921" w:name="_Toc97904049"/>
      <w:bookmarkStart w:id="1922" w:name="_Toc105175090"/>
      <w:bookmarkStart w:id="1923" w:name="_Toc113826120"/>
      <w:bookmarkStart w:id="1924" w:name="_Toc120032246"/>
      <w:r w:rsidRPr="00FD0425">
        <w:t>8.3.11.1</w:t>
      </w:r>
      <w:r w:rsidRPr="00FD0425">
        <w:tab/>
        <w:t>General</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25" w:name="_Toc20955135"/>
      <w:bookmarkStart w:id="1926" w:name="_Toc29991322"/>
      <w:bookmarkStart w:id="1927" w:name="_Toc36555722"/>
      <w:bookmarkStart w:id="1928" w:name="_Toc44497400"/>
      <w:bookmarkStart w:id="1929" w:name="_Toc45107788"/>
      <w:bookmarkStart w:id="1930" w:name="_Toc45901408"/>
      <w:bookmarkStart w:id="1931" w:name="_Toc51850487"/>
      <w:bookmarkStart w:id="1932" w:name="_Toc56693490"/>
      <w:bookmarkStart w:id="1933" w:name="_Toc64447033"/>
      <w:bookmarkStart w:id="1934" w:name="_Toc66286527"/>
      <w:bookmarkStart w:id="1935" w:name="_Toc74151222"/>
      <w:bookmarkStart w:id="1936" w:name="_Toc88653694"/>
      <w:bookmarkStart w:id="1937" w:name="_Toc97904050"/>
      <w:bookmarkStart w:id="1938" w:name="_Toc105175091"/>
      <w:bookmarkStart w:id="1939" w:name="_Toc113826121"/>
      <w:bookmarkStart w:id="1940" w:name="_Toc120032247"/>
      <w:r w:rsidRPr="00FD0425">
        <w:t>8.3.11.2</w:t>
      </w:r>
      <w:r w:rsidRPr="00FD0425">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92E6B9B" w14:textId="77777777" w:rsidR="00F02090" w:rsidRPr="00FD0425" w:rsidRDefault="00F02090" w:rsidP="00F02090">
      <w:pPr>
        <w:pStyle w:val="TH"/>
      </w:pPr>
      <w:r w:rsidRPr="00FD0425">
        <w:object w:dxaOrig="6870" w:dyaOrig="2400" w14:anchorId="67513FBC">
          <v:shape id="_x0000_i1059" type="#_x0000_t75" style="width:342.6pt;height:120pt" o:ole="">
            <v:imagedata r:id="rId76" o:title=""/>
          </v:shape>
          <o:OLEObject Type="Embed" ProgID="Visio.Drawing.11" ShapeID="_x0000_i1059" DrawAspect="Content" ObjectID="_1742063722"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1" w:name="OLE_LINK52"/>
      <w:bookmarkStart w:id="1942" w:name="OLE_LINK53"/>
      <w:r w:rsidRPr="00FD0425">
        <w:t>NG-RAN node</w:t>
      </w:r>
      <w:r w:rsidRPr="00FD0425">
        <w:rPr>
          <w:vertAlign w:val="subscript"/>
        </w:rPr>
        <w:t>2</w:t>
      </w:r>
      <w:bookmarkEnd w:id="1941"/>
      <w:bookmarkEnd w:id="1942"/>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43" w:name="_Toc20955136"/>
      <w:bookmarkStart w:id="1944" w:name="_Toc29991323"/>
      <w:bookmarkStart w:id="1945" w:name="_Toc36555723"/>
      <w:bookmarkStart w:id="1946" w:name="_Toc44497401"/>
      <w:bookmarkStart w:id="1947" w:name="_Toc45107789"/>
      <w:bookmarkStart w:id="1948" w:name="_Toc45901409"/>
      <w:bookmarkStart w:id="1949" w:name="_Toc51850488"/>
      <w:bookmarkStart w:id="1950" w:name="_Toc56693491"/>
      <w:bookmarkStart w:id="1951" w:name="_Toc64447034"/>
      <w:bookmarkStart w:id="1952" w:name="_Toc66286528"/>
      <w:bookmarkStart w:id="1953" w:name="_Toc74151223"/>
      <w:bookmarkStart w:id="1954" w:name="_Toc88653695"/>
      <w:bookmarkStart w:id="1955" w:name="_Toc97904051"/>
      <w:bookmarkStart w:id="1956" w:name="_Toc105175092"/>
      <w:bookmarkStart w:id="1957" w:name="_Toc113826122"/>
      <w:bookmarkStart w:id="1958" w:name="_Toc120032248"/>
      <w:r w:rsidRPr="00FD0425">
        <w:t>8.3.11.3</w:t>
      </w:r>
      <w:r w:rsidRPr="00FD0425">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59" w:name="_Hlk507760297"/>
      <w:bookmarkStart w:id="1960" w:name="_Toc20955137"/>
      <w:bookmarkStart w:id="1961" w:name="_Toc29991324"/>
      <w:bookmarkStart w:id="1962" w:name="_Toc36555724"/>
      <w:bookmarkStart w:id="1963" w:name="_Toc44497402"/>
      <w:bookmarkStart w:id="1964" w:name="_Toc45107790"/>
      <w:bookmarkStart w:id="1965" w:name="_Toc45901410"/>
      <w:bookmarkStart w:id="1966" w:name="_Toc51850489"/>
      <w:bookmarkStart w:id="1967" w:name="_Toc56693492"/>
      <w:bookmarkStart w:id="1968" w:name="_Toc64447035"/>
      <w:bookmarkStart w:id="1969" w:name="_Toc66286529"/>
      <w:bookmarkStart w:id="1970" w:name="_Toc74151224"/>
      <w:bookmarkStart w:id="1971" w:name="_Toc88653696"/>
      <w:bookmarkStart w:id="1972" w:name="_Toc97904052"/>
      <w:bookmarkStart w:id="1973" w:name="_Toc105175093"/>
      <w:bookmarkStart w:id="1974" w:name="_Toc113826123"/>
      <w:bookmarkStart w:id="1975" w:name="_Toc120032249"/>
      <w:r w:rsidRPr="00FD0425">
        <w:t>8.3.12</w:t>
      </w:r>
      <w:r w:rsidRPr="00FD0425">
        <w:tab/>
        <w:t>E-UTRA – NR Cell Resource Coordination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39D1556" w14:textId="77777777" w:rsidR="00F02090" w:rsidRPr="00FD0425" w:rsidRDefault="00F02090" w:rsidP="00F02090">
      <w:pPr>
        <w:pStyle w:val="Heading4"/>
        <w:rPr>
          <w:lang w:val="en-US"/>
        </w:rPr>
      </w:pPr>
      <w:bookmarkStart w:id="1976" w:name="_Toc20955138"/>
      <w:bookmarkStart w:id="1977" w:name="_Toc29991325"/>
      <w:bookmarkStart w:id="1978" w:name="_Toc36555725"/>
      <w:bookmarkStart w:id="1979" w:name="_Toc44497403"/>
      <w:bookmarkStart w:id="1980" w:name="_Toc45107791"/>
      <w:bookmarkStart w:id="1981" w:name="_Toc45901411"/>
      <w:bookmarkStart w:id="1982" w:name="_Toc51850490"/>
      <w:bookmarkStart w:id="1983" w:name="_Toc56693493"/>
      <w:bookmarkStart w:id="1984" w:name="_Toc64447036"/>
      <w:bookmarkStart w:id="1985" w:name="_Toc66286530"/>
      <w:bookmarkStart w:id="1986" w:name="_Toc74151225"/>
      <w:bookmarkStart w:id="1987" w:name="_Toc88653697"/>
      <w:bookmarkStart w:id="1988" w:name="_Toc97904053"/>
      <w:bookmarkStart w:id="1989" w:name="_Toc105175094"/>
      <w:bookmarkStart w:id="1990" w:name="_Toc113826124"/>
      <w:bookmarkStart w:id="1991" w:name="_Toc120032250"/>
      <w:r w:rsidRPr="00FD0425">
        <w:rPr>
          <w:lang w:val="en-US"/>
        </w:rPr>
        <w:t>8.3.12.1</w:t>
      </w:r>
      <w:r w:rsidRPr="00FD0425">
        <w:rPr>
          <w:lang w:val="en-US"/>
        </w:rPr>
        <w:tab/>
        <w:t>General</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2" w:name="_Toc20955139"/>
      <w:bookmarkStart w:id="1993" w:name="_Toc29991326"/>
      <w:bookmarkStart w:id="1994" w:name="_Toc36555726"/>
      <w:bookmarkStart w:id="1995" w:name="_Toc44497404"/>
      <w:bookmarkStart w:id="1996" w:name="_Toc45107792"/>
      <w:bookmarkStart w:id="1997" w:name="_Toc45901412"/>
      <w:bookmarkStart w:id="1998" w:name="_Toc51850491"/>
      <w:bookmarkStart w:id="1999" w:name="_Toc56693494"/>
      <w:bookmarkStart w:id="2000" w:name="_Toc64447037"/>
      <w:bookmarkStart w:id="2001" w:name="_Toc66286531"/>
      <w:bookmarkStart w:id="2002" w:name="_Toc74151226"/>
      <w:bookmarkStart w:id="2003" w:name="_Toc88653698"/>
      <w:bookmarkStart w:id="2004" w:name="_Toc97904054"/>
      <w:bookmarkStart w:id="2005" w:name="_Toc105175095"/>
      <w:bookmarkStart w:id="2006" w:name="_Toc113826125"/>
      <w:bookmarkStart w:id="2007" w:name="_Toc120032251"/>
      <w:r w:rsidRPr="00FD0425">
        <w:rPr>
          <w:lang w:val="en-US"/>
        </w:rPr>
        <w:t>8.3.12.2</w:t>
      </w:r>
      <w:r w:rsidRPr="00FD0425">
        <w:rPr>
          <w:lang w:val="en-US"/>
        </w:rPr>
        <w:tab/>
      </w:r>
      <w:r w:rsidRPr="00FD0425">
        <w:t>Successful Operation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60" type="#_x0000_t75" style="width:283.2pt;height:117.6pt" o:ole="">
            <v:imagedata r:id="rId78" o:title=""/>
          </v:shape>
          <o:OLEObject Type="Embed" ProgID="Word.Picture.8" ShapeID="_x0000_i1060" DrawAspect="Content" ObjectID="_1742063723"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61" type="#_x0000_t75" style="width:283.2pt;height:117.6pt" o:ole="">
            <v:imagedata r:id="rId80" o:title=""/>
          </v:shape>
          <o:OLEObject Type="Embed" ProgID="Word.Picture.8" ShapeID="_x0000_i1061" DrawAspect="Content" ObjectID="_1742063724"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59"/>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08" w:name="_Toc20955140"/>
      <w:bookmarkStart w:id="2009" w:name="_Toc29991327"/>
      <w:bookmarkStart w:id="2010" w:name="_Toc36555727"/>
      <w:bookmarkStart w:id="2011" w:name="_Toc44497405"/>
      <w:bookmarkStart w:id="2012" w:name="_Toc45107793"/>
      <w:bookmarkStart w:id="2013" w:name="_Toc45901413"/>
      <w:bookmarkStart w:id="2014" w:name="_Toc51850492"/>
      <w:bookmarkStart w:id="2015" w:name="_Toc56693495"/>
      <w:bookmarkStart w:id="2016" w:name="_Toc64447038"/>
      <w:bookmarkStart w:id="2017" w:name="_Toc66286532"/>
      <w:bookmarkStart w:id="2018" w:name="_Toc74151227"/>
      <w:bookmarkStart w:id="2019" w:name="_Toc88653699"/>
      <w:bookmarkStart w:id="2020" w:name="_Toc97904055"/>
      <w:bookmarkStart w:id="2021" w:name="_Toc105175096"/>
      <w:bookmarkStart w:id="2022" w:name="_Toc113826126"/>
      <w:bookmarkStart w:id="2023" w:name="_Toc120032252"/>
      <w:r w:rsidRPr="00FD0425">
        <w:t>8.3.1</w:t>
      </w:r>
      <w:r w:rsidR="00B429FB" w:rsidRPr="00FD0425">
        <w:t>3</w:t>
      </w:r>
      <w:r w:rsidRPr="00FD0425">
        <w:tab/>
        <w:t>Secondary RAT Data Usage Report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5DABD02" w14:textId="77777777" w:rsidR="00211BD7" w:rsidRPr="00FD0425" w:rsidRDefault="00211BD7" w:rsidP="00211BD7">
      <w:pPr>
        <w:pStyle w:val="Heading4"/>
      </w:pPr>
      <w:bookmarkStart w:id="2024" w:name="_Toc20955141"/>
      <w:bookmarkStart w:id="2025" w:name="_Toc29991328"/>
      <w:bookmarkStart w:id="2026" w:name="_Toc36555728"/>
      <w:bookmarkStart w:id="2027" w:name="_Toc44497406"/>
      <w:bookmarkStart w:id="2028" w:name="_Toc45107794"/>
      <w:bookmarkStart w:id="2029" w:name="_Toc45901414"/>
      <w:bookmarkStart w:id="2030" w:name="_Toc51850493"/>
      <w:bookmarkStart w:id="2031" w:name="_Toc56693496"/>
      <w:bookmarkStart w:id="2032" w:name="_Toc64447039"/>
      <w:bookmarkStart w:id="2033" w:name="_Toc66286533"/>
      <w:bookmarkStart w:id="2034" w:name="_Toc74151228"/>
      <w:bookmarkStart w:id="2035" w:name="_Toc88653700"/>
      <w:bookmarkStart w:id="2036" w:name="_Toc97904056"/>
      <w:bookmarkStart w:id="2037" w:name="_Toc105175097"/>
      <w:bookmarkStart w:id="2038" w:name="_Toc113826127"/>
      <w:bookmarkStart w:id="2039" w:name="_Toc120032253"/>
      <w:r w:rsidRPr="00FD0425">
        <w:t>8.3.1</w:t>
      </w:r>
      <w:r w:rsidR="00B429FB" w:rsidRPr="00FD0425">
        <w:t>3</w:t>
      </w:r>
      <w:r w:rsidRPr="00FD0425">
        <w:t>.1</w:t>
      </w:r>
      <w:r w:rsidRPr="00FD0425">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0" w:name="_Toc20955142"/>
      <w:bookmarkStart w:id="2041" w:name="_Toc29991329"/>
      <w:bookmarkStart w:id="2042" w:name="_Toc36555729"/>
      <w:bookmarkStart w:id="2043" w:name="_Toc44497407"/>
      <w:bookmarkStart w:id="2044" w:name="_Toc45107795"/>
      <w:bookmarkStart w:id="2045" w:name="_Toc45901415"/>
      <w:bookmarkStart w:id="2046" w:name="_Toc51850494"/>
      <w:bookmarkStart w:id="2047" w:name="_Toc56693497"/>
      <w:bookmarkStart w:id="2048" w:name="_Toc64447040"/>
      <w:bookmarkStart w:id="2049" w:name="_Toc66286534"/>
      <w:bookmarkStart w:id="2050" w:name="_Toc74151229"/>
      <w:bookmarkStart w:id="2051" w:name="_Toc88653701"/>
      <w:bookmarkStart w:id="2052" w:name="_Toc97904057"/>
      <w:bookmarkStart w:id="2053" w:name="_Toc105175098"/>
      <w:bookmarkStart w:id="2054" w:name="_Toc113826128"/>
      <w:bookmarkStart w:id="2055" w:name="_Toc120032254"/>
      <w:r w:rsidRPr="00FD0425">
        <w:t>8.3.1</w:t>
      </w:r>
      <w:r w:rsidR="00B429FB" w:rsidRPr="00FD0425">
        <w:t>3</w:t>
      </w:r>
      <w:r w:rsidRPr="00FD0425">
        <w:t>.2</w:t>
      </w:r>
      <w:r w:rsidRPr="00FD0425">
        <w:tab/>
        <w:t>Successful Operation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27EC341B" w14:textId="77777777" w:rsidR="00211BD7" w:rsidRPr="00FD0425" w:rsidRDefault="00211BD7" w:rsidP="00211BD7">
      <w:pPr>
        <w:pStyle w:val="TH"/>
        <w:rPr>
          <w:lang w:eastAsia="zh-CN"/>
        </w:rPr>
      </w:pPr>
      <w:r w:rsidRPr="00FD0425">
        <w:object w:dxaOrig="7397" w:dyaOrig="2476" w14:anchorId="106C8419">
          <v:shape id="_x0000_i1062" type="#_x0000_t75" style="width:369.6pt;height:123.6pt" o:ole="">
            <v:imagedata r:id="rId82" o:title=""/>
          </v:shape>
          <o:OLEObject Type="Embed" ProgID="Visio.Drawing.11" ShapeID="_x0000_i1062" DrawAspect="Content" ObjectID="_1742063725"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56" w:name="_Toc20955143"/>
      <w:bookmarkStart w:id="2057" w:name="_Toc29991330"/>
      <w:bookmarkStart w:id="2058" w:name="_Toc36555730"/>
      <w:bookmarkStart w:id="2059" w:name="_Toc44497408"/>
      <w:bookmarkStart w:id="2060" w:name="_Toc45107796"/>
      <w:bookmarkStart w:id="2061" w:name="_Toc45901416"/>
      <w:bookmarkStart w:id="2062" w:name="_Toc51850495"/>
      <w:bookmarkStart w:id="2063" w:name="_Toc56693498"/>
      <w:bookmarkStart w:id="2064" w:name="_Toc64447041"/>
      <w:bookmarkStart w:id="2065" w:name="_Toc66286535"/>
      <w:bookmarkStart w:id="2066" w:name="_Toc74151230"/>
      <w:bookmarkStart w:id="2067" w:name="_Toc88653702"/>
      <w:bookmarkStart w:id="2068" w:name="_Toc97904058"/>
      <w:bookmarkStart w:id="2069" w:name="_Toc105175099"/>
      <w:bookmarkStart w:id="2070" w:name="_Toc113826129"/>
      <w:bookmarkStart w:id="2071" w:name="_Toc120032255"/>
      <w:r w:rsidRPr="00FD0425">
        <w:t>8.3.1</w:t>
      </w:r>
      <w:r w:rsidR="00B429FB" w:rsidRPr="00FD0425">
        <w:t>3</w:t>
      </w:r>
      <w:r w:rsidRPr="00FD0425">
        <w:t>.3</w:t>
      </w:r>
      <w:r w:rsidRPr="00FD0425">
        <w:tab/>
        <w:t>Unsuccessful Operation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2" w:name="_Toc20955144"/>
      <w:bookmarkStart w:id="2073" w:name="_Toc29991331"/>
      <w:bookmarkStart w:id="2074" w:name="_Toc36555731"/>
      <w:bookmarkStart w:id="2075" w:name="_Toc44497409"/>
      <w:bookmarkStart w:id="2076" w:name="_Toc45107797"/>
      <w:bookmarkStart w:id="2077" w:name="_Toc45901417"/>
      <w:bookmarkStart w:id="2078" w:name="_Toc51850496"/>
      <w:bookmarkStart w:id="2079" w:name="_Toc56693499"/>
      <w:bookmarkStart w:id="2080" w:name="_Toc64447042"/>
      <w:bookmarkStart w:id="2081" w:name="_Toc66286536"/>
      <w:bookmarkStart w:id="2082" w:name="_Toc74151231"/>
      <w:bookmarkStart w:id="2083" w:name="_Toc88653703"/>
      <w:bookmarkStart w:id="2084" w:name="_Toc97904059"/>
      <w:bookmarkStart w:id="2085" w:name="_Toc105175100"/>
      <w:bookmarkStart w:id="2086" w:name="_Toc113826130"/>
      <w:bookmarkStart w:id="2087" w:name="_Toc120032256"/>
      <w:r w:rsidRPr="00FD0425">
        <w:t>8.3.1</w:t>
      </w:r>
      <w:r w:rsidR="00B429FB" w:rsidRPr="00FD0425">
        <w:t>3</w:t>
      </w:r>
      <w:r w:rsidRPr="00FD0425">
        <w:t>.4</w:t>
      </w:r>
      <w:r w:rsidRPr="00FD0425">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88" w:name="_Toc534720390"/>
      <w:bookmarkStart w:id="2089" w:name="_Toc29991332"/>
      <w:bookmarkStart w:id="2090" w:name="_Toc36555732"/>
      <w:bookmarkStart w:id="2091" w:name="_Toc44497410"/>
      <w:bookmarkStart w:id="2092" w:name="_Toc45107798"/>
      <w:bookmarkStart w:id="2093" w:name="_Toc45901418"/>
      <w:bookmarkStart w:id="2094" w:name="_Toc51850497"/>
      <w:bookmarkStart w:id="2095" w:name="_Toc56693500"/>
      <w:bookmarkStart w:id="2096" w:name="_Toc64447043"/>
      <w:bookmarkStart w:id="2097" w:name="_Toc66286537"/>
      <w:bookmarkStart w:id="2098" w:name="_Toc74151232"/>
      <w:bookmarkStart w:id="2099" w:name="_Toc88653704"/>
      <w:bookmarkStart w:id="2100" w:name="_Toc97904060"/>
      <w:bookmarkStart w:id="2101" w:name="_Toc105175101"/>
      <w:bookmarkStart w:id="2102" w:name="_Toc113826131"/>
      <w:bookmarkStart w:id="2103" w:name="_Toc120032257"/>
      <w:r w:rsidRPr="00FD0425">
        <w:t>8.3.14</w:t>
      </w:r>
      <w:r w:rsidRPr="00FD0425">
        <w:tab/>
        <w:t xml:space="preserve">Trace </w:t>
      </w:r>
      <w:bookmarkEnd w:id="2088"/>
      <w:r w:rsidRPr="00FD0425">
        <w:t>Start</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C3E6477" w14:textId="77777777" w:rsidR="00FC46C7" w:rsidRPr="00FD0425" w:rsidRDefault="00FC46C7" w:rsidP="00BE6FC6">
      <w:pPr>
        <w:pStyle w:val="Heading4"/>
      </w:pPr>
      <w:bookmarkStart w:id="2104" w:name="_Toc534720391"/>
      <w:bookmarkStart w:id="2105" w:name="_Toc29991333"/>
      <w:bookmarkStart w:id="2106" w:name="_Toc36555733"/>
      <w:bookmarkStart w:id="2107" w:name="_Toc44497411"/>
      <w:bookmarkStart w:id="2108" w:name="_Toc45107799"/>
      <w:bookmarkStart w:id="2109" w:name="_Toc45901419"/>
      <w:bookmarkStart w:id="2110" w:name="_Toc51850498"/>
      <w:bookmarkStart w:id="2111" w:name="_Toc56693501"/>
      <w:bookmarkStart w:id="2112" w:name="_Toc64447044"/>
      <w:bookmarkStart w:id="2113" w:name="_Toc66286538"/>
      <w:bookmarkStart w:id="2114" w:name="_Toc74151233"/>
      <w:bookmarkStart w:id="2115" w:name="_Toc88653705"/>
      <w:bookmarkStart w:id="2116" w:name="_Toc97904061"/>
      <w:bookmarkStart w:id="2117" w:name="_Toc105175102"/>
      <w:bookmarkStart w:id="2118" w:name="_Toc113826132"/>
      <w:bookmarkStart w:id="2119" w:name="_Toc120032258"/>
      <w:r w:rsidRPr="00FD0425">
        <w:t>8.3.14.1</w:t>
      </w:r>
      <w:r w:rsidRPr="00FD0425">
        <w:tab/>
      </w:r>
      <w:bookmarkEnd w:id="2104"/>
      <w:r w:rsidRPr="00FD0425">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0" w:name="_Toc534720393"/>
      <w:bookmarkStart w:id="2121" w:name="_Toc29991334"/>
      <w:bookmarkStart w:id="2122" w:name="_Toc36555734"/>
      <w:bookmarkStart w:id="2123" w:name="_Toc44497412"/>
      <w:bookmarkStart w:id="2124" w:name="_Toc45107800"/>
      <w:bookmarkStart w:id="2125" w:name="_Toc45901420"/>
      <w:bookmarkStart w:id="2126" w:name="_Toc51850499"/>
      <w:bookmarkStart w:id="2127" w:name="_Toc56693502"/>
      <w:bookmarkStart w:id="2128" w:name="_Toc64447045"/>
      <w:bookmarkStart w:id="2129" w:name="_Toc66286539"/>
      <w:bookmarkStart w:id="2130" w:name="_Toc74151234"/>
      <w:bookmarkStart w:id="2131" w:name="_Toc88653706"/>
      <w:bookmarkStart w:id="2132" w:name="_Toc97904062"/>
      <w:bookmarkStart w:id="2133" w:name="_Toc105175103"/>
      <w:bookmarkStart w:id="2134" w:name="_Toc113826133"/>
      <w:bookmarkStart w:id="2135" w:name="_Toc120032259"/>
      <w:r w:rsidRPr="00FD0425">
        <w:t>8.3.14.2</w:t>
      </w:r>
      <w:r w:rsidRPr="00FD0425">
        <w:tab/>
        <w:t>Successful Operation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7E9D19A3" w14:textId="77777777" w:rsidR="00FC46C7" w:rsidRPr="00FD0425" w:rsidRDefault="00FC46C7" w:rsidP="00FC46C7">
      <w:pPr>
        <w:pStyle w:val="TH"/>
      </w:pPr>
      <w:r w:rsidRPr="00FD0425">
        <w:object w:dxaOrig="6880" w:dyaOrig="2410" w14:anchorId="2E147326">
          <v:shape id="_x0000_i1063" type="#_x0000_t75" style="width:343.8pt;height:120pt" o:ole="">
            <v:imagedata r:id="rId84" o:title=""/>
          </v:shape>
          <o:OLEObject Type="Embed" ProgID="Visio.Drawing.11" ShapeID="_x0000_i1063" DrawAspect="Content" ObjectID="_1742063726"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36"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37" w:name="_Toc534720394"/>
      <w:bookmarkStart w:id="2138" w:name="_Toc29991335"/>
      <w:bookmarkStart w:id="2139" w:name="_Toc36555735"/>
      <w:bookmarkEnd w:id="2136"/>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684A8BDC"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267B69">
        <w:rPr>
          <w:rFonts w:ascii="Arial" w:eastAsia="SimSun" w:hAnsi="Arial"/>
          <w:i/>
          <w:sz w:val="18"/>
          <w:lang w:eastAsia="ja-JP"/>
        </w:rPr>
        <w:t xml:space="preserve"> </w:t>
      </w:r>
      <w:r w:rsidRPr="006506CD">
        <w:rPr>
          <w:rFonts w:eastAsia="SimSun"/>
        </w:rPr>
        <w:t>IE shall be present, while if the S-</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0EE460F3" w14:textId="77777777" w:rsidR="00FC46C7" w:rsidRPr="00FD0425" w:rsidRDefault="00FC46C7" w:rsidP="00BE6FC6">
      <w:pPr>
        <w:pStyle w:val="Heading4"/>
        <w:rPr>
          <w:lang w:val="fr-FR"/>
        </w:rPr>
      </w:pPr>
      <w:bookmarkStart w:id="2140" w:name="_Toc44497413"/>
      <w:bookmarkStart w:id="2141" w:name="_Toc45107801"/>
      <w:bookmarkStart w:id="2142" w:name="_Toc45901421"/>
      <w:bookmarkStart w:id="2143" w:name="_Toc51850500"/>
      <w:bookmarkStart w:id="2144" w:name="_Toc56693503"/>
      <w:bookmarkStart w:id="2145" w:name="_Toc64447046"/>
      <w:bookmarkStart w:id="2146" w:name="_Toc66286540"/>
      <w:bookmarkStart w:id="2147" w:name="_Toc74151235"/>
      <w:bookmarkStart w:id="2148" w:name="_Toc88653707"/>
      <w:bookmarkStart w:id="2149" w:name="_Toc97904063"/>
      <w:bookmarkStart w:id="2150" w:name="_Toc105175104"/>
      <w:bookmarkStart w:id="2151" w:name="_Toc113826134"/>
      <w:bookmarkStart w:id="2152" w:name="_Toc120032260"/>
      <w:r w:rsidRPr="00FD0425">
        <w:rPr>
          <w:lang w:val="fr-FR"/>
        </w:rPr>
        <w:t>8.3.14.3</w:t>
      </w:r>
      <w:r w:rsidRPr="00FD0425">
        <w:rPr>
          <w:lang w:val="fr-FR"/>
        </w:rPr>
        <w:tab/>
        <w:t>Abnormal Conditions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6A67FE93" w14:textId="77777777" w:rsidR="00FC46C7" w:rsidRPr="00FD0425" w:rsidRDefault="00FC46C7" w:rsidP="00BE6FC6">
      <w:pPr>
        <w:rPr>
          <w:lang w:val="fr-FR"/>
        </w:rPr>
      </w:pPr>
      <w:r w:rsidRPr="00FD0425">
        <w:rPr>
          <w:lang w:val="fr-FR"/>
        </w:rPr>
        <w:t>Void.</w:t>
      </w:r>
    </w:p>
    <w:p w14:paraId="329E455D" w14:textId="77777777" w:rsidR="00FC46C7" w:rsidRPr="00FD0425" w:rsidRDefault="00FC46C7" w:rsidP="00BE6FC6">
      <w:pPr>
        <w:pStyle w:val="Heading3"/>
        <w:rPr>
          <w:lang w:val="fr-FR"/>
        </w:rPr>
      </w:pPr>
      <w:bookmarkStart w:id="2153" w:name="_Toc534720399"/>
      <w:bookmarkStart w:id="2154" w:name="_Toc29991336"/>
      <w:bookmarkStart w:id="2155" w:name="_Toc36555736"/>
      <w:bookmarkStart w:id="2156" w:name="_Toc44497414"/>
      <w:bookmarkStart w:id="2157" w:name="_Toc45107802"/>
      <w:bookmarkStart w:id="2158" w:name="_Toc45901422"/>
      <w:bookmarkStart w:id="2159" w:name="_Toc51850501"/>
      <w:bookmarkStart w:id="2160" w:name="_Toc56693504"/>
      <w:bookmarkStart w:id="2161" w:name="_Toc64447047"/>
      <w:bookmarkStart w:id="2162" w:name="_Toc66286541"/>
      <w:bookmarkStart w:id="2163" w:name="_Toc74151236"/>
      <w:bookmarkStart w:id="2164" w:name="_Toc88653708"/>
      <w:bookmarkStart w:id="2165" w:name="_Toc97904064"/>
      <w:bookmarkStart w:id="2166" w:name="_Toc105175105"/>
      <w:bookmarkStart w:id="2167" w:name="_Toc113826135"/>
      <w:bookmarkStart w:id="2168" w:name="_Toc120032261"/>
      <w:r w:rsidRPr="00FD0425">
        <w:rPr>
          <w:lang w:val="fr-FR"/>
        </w:rPr>
        <w:t>8.3.15</w:t>
      </w:r>
      <w:r w:rsidRPr="00FD0425">
        <w:rPr>
          <w:lang w:val="fr-FR"/>
        </w:rPr>
        <w:tab/>
        <w:t>Deactivate Trace</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CD7D334" w14:textId="77777777" w:rsidR="00FC46C7" w:rsidRPr="00FD0425" w:rsidRDefault="00FC46C7" w:rsidP="00BE6FC6">
      <w:pPr>
        <w:pStyle w:val="Heading4"/>
      </w:pPr>
      <w:bookmarkStart w:id="2169" w:name="_Toc534720400"/>
      <w:bookmarkStart w:id="2170" w:name="_Toc29991337"/>
      <w:bookmarkStart w:id="2171" w:name="_Toc36555737"/>
      <w:bookmarkStart w:id="2172" w:name="_Toc44497415"/>
      <w:bookmarkStart w:id="2173" w:name="_Toc45107803"/>
      <w:bookmarkStart w:id="2174" w:name="_Toc45901423"/>
      <w:bookmarkStart w:id="2175" w:name="_Toc51850502"/>
      <w:bookmarkStart w:id="2176" w:name="_Toc56693505"/>
      <w:bookmarkStart w:id="2177" w:name="_Toc64447048"/>
      <w:bookmarkStart w:id="2178" w:name="_Toc66286542"/>
      <w:bookmarkStart w:id="2179" w:name="_Toc74151237"/>
      <w:bookmarkStart w:id="2180" w:name="_Toc88653709"/>
      <w:bookmarkStart w:id="2181" w:name="_Toc97904065"/>
      <w:bookmarkStart w:id="2182" w:name="_Toc105175106"/>
      <w:bookmarkStart w:id="2183" w:name="_Toc113826136"/>
      <w:bookmarkStart w:id="2184" w:name="_Toc120032262"/>
      <w:r w:rsidRPr="00FD0425">
        <w:t>8.3.15.1</w:t>
      </w:r>
      <w:r w:rsidRPr="00FD0425">
        <w:tab/>
        <w:t>General</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85" w:name="_Toc534720401"/>
      <w:bookmarkStart w:id="2186" w:name="_Toc29991338"/>
      <w:bookmarkStart w:id="2187" w:name="_Toc36555738"/>
      <w:bookmarkStart w:id="2188" w:name="_Toc44497416"/>
      <w:bookmarkStart w:id="2189" w:name="_Toc45107804"/>
      <w:bookmarkStart w:id="2190" w:name="_Toc45901424"/>
      <w:bookmarkStart w:id="2191" w:name="_Toc51850503"/>
      <w:bookmarkStart w:id="2192" w:name="_Toc56693506"/>
      <w:bookmarkStart w:id="2193" w:name="_Toc64447049"/>
      <w:bookmarkStart w:id="2194" w:name="_Toc66286543"/>
      <w:bookmarkStart w:id="2195" w:name="_Toc74151238"/>
      <w:bookmarkStart w:id="2196" w:name="_Toc88653710"/>
      <w:bookmarkStart w:id="2197" w:name="_Toc97904066"/>
      <w:bookmarkStart w:id="2198" w:name="_Toc105175107"/>
      <w:bookmarkStart w:id="2199" w:name="_Toc113826137"/>
      <w:bookmarkStart w:id="2200" w:name="_Toc120032263"/>
      <w:r w:rsidRPr="00FD0425">
        <w:t>8.3.15.2</w:t>
      </w:r>
      <w:r w:rsidRPr="00FD0425">
        <w:tab/>
        <w:t>Successful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4915C99" w14:textId="77777777" w:rsidR="00FC46C7" w:rsidRPr="00FD0425" w:rsidRDefault="00FC46C7" w:rsidP="00FC46C7">
      <w:pPr>
        <w:pStyle w:val="TH"/>
      </w:pPr>
      <w:r w:rsidRPr="00FD0425">
        <w:object w:dxaOrig="6880" w:dyaOrig="2410" w14:anchorId="619237E5">
          <v:shape id="_x0000_i1064" type="#_x0000_t75" style="width:343.8pt;height:120pt" o:ole="">
            <v:imagedata r:id="rId86" o:title=""/>
          </v:shape>
          <o:OLEObject Type="Embed" ProgID="Visio.Drawing.11" ShapeID="_x0000_i1064" DrawAspect="Content" ObjectID="_1742063727"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1" w:name="_Toc534720402"/>
      <w:bookmarkStart w:id="2202" w:name="_Toc29991339"/>
      <w:bookmarkStart w:id="2203" w:name="_Toc36555739"/>
      <w:bookmarkStart w:id="2204" w:name="_Toc44497417"/>
      <w:bookmarkStart w:id="2205" w:name="_Toc45107805"/>
      <w:bookmarkStart w:id="2206" w:name="_Toc45901425"/>
      <w:bookmarkStart w:id="2207" w:name="_Toc51850504"/>
      <w:bookmarkStart w:id="2208" w:name="_Toc56693507"/>
      <w:bookmarkStart w:id="2209" w:name="_Toc64447050"/>
      <w:bookmarkStart w:id="2210" w:name="_Toc66286544"/>
      <w:bookmarkStart w:id="2211" w:name="_Toc74151239"/>
      <w:bookmarkStart w:id="2212" w:name="_Toc88653711"/>
      <w:bookmarkStart w:id="2213" w:name="_Toc97904067"/>
      <w:bookmarkStart w:id="2214" w:name="_Toc105175108"/>
      <w:bookmarkStart w:id="2215" w:name="_Toc113826138"/>
      <w:bookmarkStart w:id="2216" w:name="_Toc120032264"/>
      <w:r w:rsidRPr="00FD0425">
        <w:t>8.3.15.3</w:t>
      </w:r>
      <w:r w:rsidRPr="00FD0425">
        <w:tab/>
        <w:t>Abnormal Conditions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17" w:name="_Toc20955145"/>
      <w:bookmarkStart w:id="2218" w:name="_Toc29991340"/>
      <w:bookmarkStart w:id="2219" w:name="_Toc36555740"/>
      <w:bookmarkStart w:id="2220" w:name="_Toc44497418"/>
      <w:bookmarkStart w:id="2221" w:name="_Toc45107806"/>
      <w:bookmarkStart w:id="2222" w:name="_Toc45901426"/>
      <w:bookmarkStart w:id="2223" w:name="_Toc51850505"/>
      <w:bookmarkStart w:id="2224" w:name="_Toc56693508"/>
      <w:bookmarkStart w:id="2225" w:name="_Toc64447051"/>
      <w:bookmarkStart w:id="2226" w:name="_Toc66286545"/>
      <w:bookmarkStart w:id="2227" w:name="_Toc74151240"/>
      <w:bookmarkStart w:id="2228" w:name="_Toc88653712"/>
      <w:bookmarkStart w:id="2229" w:name="_Toc97904068"/>
      <w:bookmarkStart w:id="2230" w:name="_Toc105175109"/>
      <w:bookmarkStart w:id="2231" w:name="_Toc113826139"/>
      <w:bookmarkStart w:id="2232" w:name="_Toc120032265"/>
      <w:r w:rsidRPr="00FD0425">
        <w:t>8.4</w:t>
      </w:r>
      <w:r w:rsidRPr="00FD0425">
        <w:tab/>
        <w:t>Global procedures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2576EF7" w14:textId="77777777" w:rsidR="00F02090" w:rsidRPr="00FD0425" w:rsidRDefault="00F02090" w:rsidP="00F02090">
      <w:pPr>
        <w:pStyle w:val="Heading3"/>
      </w:pPr>
      <w:bookmarkStart w:id="2233" w:name="_Toc20955146"/>
      <w:bookmarkStart w:id="2234" w:name="_Toc29991341"/>
      <w:bookmarkStart w:id="2235" w:name="_Toc36555741"/>
      <w:bookmarkStart w:id="2236" w:name="_Toc44497419"/>
      <w:bookmarkStart w:id="2237" w:name="_Toc45107807"/>
      <w:bookmarkStart w:id="2238" w:name="_Toc45901427"/>
      <w:bookmarkStart w:id="2239" w:name="_Toc51850506"/>
      <w:bookmarkStart w:id="2240" w:name="_Toc56693509"/>
      <w:bookmarkStart w:id="2241" w:name="_Toc64447052"/>
      <w:bookmarkStart w:id="2242" w:name="_Toc66286546"/>
      <w:bookmarkStart w:id="2243" w:name="_Toc74151241"/>
      <w:bookmarkStart w:id="2244" w:name="_Toc88653713"/>
      <w:bookmarkStart w:id="2245" w:name="_Toc97904069"/>
      <w:bookmarkStart w:id="2246" w:name="_Toc105175110"/>
      <w:bookmarkStart w:id="2247" w:name="_Toc113826140"/>
      <w:bookmarkStart w:id="2248" w:name="_Toc120032266"/>
      <w:r w:rsidRPr="00FD0425">
        <w:t>8.4.1</w:t>
      </w:r>
      <w:r w:rsidRPr="00FD0425">
        <w:tab/>
        <w:t>Xn Setup</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F48BD50" w14:textId="77777777" w:rsidR="00F02090" w:rsidRPr="00FD0425" w:rsidRDefault="00F02090" w:rsidP="00F02090">
      <w:pPr>
        <w:pStyle w:val="Heading4"/>
      </w:pPr>
      <w:bookmarkStart w:id="2249" w:name="_Toc20955147"/>
      <w:bookmarkStart w:id="2250" w:name="_Toc29991342"/>
      <w:bookmarkStart w:id="2251" w:name="_Toc36555742"/>
      <w:bookmarkStart w:id="2252" w:name="_Toc44497420"/>
      <w:bookmarkStart w:id="2253" w:name="_Toc45107808"/>
      <w:bookmarkStart w:id="2254" w:name="_Toc45901428"/>
      <w:bookmarkStart w:id="2255" w:name="_Toc51850507"/>
      <w:bookmarkStart w:id="2256" w:name="_Toc56693510"/>
      <w:bookmarkStart w:id="2257" w:name="_Toc64447053"/>
      <w:bookmarkStart w:id="2258" w:name="_Toc66286547"/>
      <w:bookmarkStart w:id="2259" w:name="_Toc74151242"/>
      <w:bookmarkStart w:id="2260" w:name="_Toc88653714"/>
      <w:bookmarkStart w:id="2261" w:name="_Toc97904070"/>
      <w:bookmarkStart w:id="2262" w:name="_Toc105175111"/>
      <w:bookmarkStart w:id="2263" w:name="_Toc113826141"/>
      <w:bookmarkStart w:id="2264" w:name="_Toc120032267"/>
      <w:r w:rsidRPr="00FD0425">
        <w:t>8.4.1.1</w:t>
      </w:r>
      <w:r w:rsidRPr="00FD0425">
        <w:tab/>
        <w:t>General</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65" w:name="_Toc20955148"/>
      <w:bookmarkStart w:id="2266" w:name="_Toc29991343"/>
      <w:bookmarkStart w:id="2267" w:name="_Toc36555743"/>
      <w:bookmarkStart w:id="2268" w:name="_Toc44497421"/>
      <w:bookmarkStart w:id="2269" w:name="_Toc45107809"/>
      <w:bookmarkStart w:id="2270" w:name="_Toc45901429"/>
      <w:bookmarkStart w:id="2271" w:name="_Toc51850508"/>
      <w:bookmarkStart w:id="2272" w:name="_Toc56693511"/>
      <w:bookmarkStart w:id="2273" w:name="_Toc64447054"/>
      <w:bookmarkStart w:id="2274" w:name="_Toc66286548"/>
      <w:bookmarkStart w:id="2275" w:name="_Toc74151243"/>
      <w:bookmarkStart w:id="2276" w:name="_Toc88653715"/>
      <w:bookmarkStart w:id="2277" w:name="_Toc97904071"/>
      <w:bookmarkStart w:id="2278" w:name="_Toc105175112"/>
      <w:bookmarkStart w:id="2279" w:name="_Toc113826142"/>
      <w:bookmarkStart w:id="2280" w:name="_Toc120032268"/>
      <w:r w:rsidRPr="00FD0425">
        <w:t>8.4.1.2</w:t>
      </w:r>
      <w:r w:rsidRPr="00FD0425">
        <w:tab/>
        <w:t>Successful Operation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DA32373" w14:textId="77777777" w:rsidR="00F02090" w:rsidRPr="00FD0425" w:rsidRDefault="00F02090" w:rsidP="00F02090">
      <w:pPr>
        <w:pStyle w:val="TH"/>
      </w:pPr>
      <w:r w:rsidRPr="00FD0425">
        <w:object w:dxaOrig="7170" w:dyaOrig="2295" w14:anchorId="417723C8">
          <v:shape id="_x0000_i1065" type="#_x0000_t75" style="width:358.8pt;height:114.6pt" o:ole="">
            <v:imagedata r:id="rId88" o:title=""/>
          </v:shape>
          <o:OLEObject Type="Embed" ProgID="Visio.Drawing.11" ShapeID="_x0000_i1065" DrawAspect="Content" ObjectID="_1742063728"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1"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1"/>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2"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2"/>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83" w:name="OLE_LINK54"/>
      <w:r w:rsidRPr="00FD0425">
        <w:rPr>
          <w:rFonts w:eastAsia="MS Mincho"/>
        </w:rPr>
        <w:t xml:space="preserve">generating the list of NG-RAN served cell information to include in the </w:t>
      </w:r>
      <w:bookmarkEnd w:id="2283"/>
      <w:r w:rsidRPr="00FD0425">
        <w:rPr>
          <w:rFonts w:eastAsia="MS Mincho"/>
        </w:rPr>
        <w:t>XN SETUP RESPONSE</w:t>
      </w:r>
      <w:r w:rsidRPr="00FD0425">
        <w:t xml:space="preserve"> message.</w:t>
      </w:r>
    </w:p>
    <w:p w14:paraId="7DCC2750" w14:textId="77777777" w:rsidR="002978AA" w:rsidRPr="00FD0425" w:rsidRDefault="002978AA" w:rsidP="005770EE">
      <w:bookmarkStart w:id="2284"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84"/>
    </w:p>
    <w:p w14:paraId="1C0D354E" w14:textId="77777777" w:rsidR="00A87485" w:rsidRPr="00A80E7B" w:rsidRDefault="00A87485" w:rsidP="00A87485">
      <w:bookmarkStart w:id="2285" w:name="_Toc20955149"/>
      <w:bookmarkStart w:id="2286" w:name="_Toc29991344"/>
      <w:bookmarkStart w:id="2287"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88" w:name="_Toc44497422"/>
      <w:bookmarkStart w:id="2289" w:name="_Toc45107810"/>
      <w:bookmarkStart w:id="2290" w:name="_Toc45901430"/>
      <w:bookmarkStart w:id="2291" w:name="_Toc51850509"/>
      <w:bookmarkStart w:id="2292" w:name="_Toc56693512"/>
      <w:bookmarkStart w:id="2293" w:name="_Toc64447055"/>
      <w:r w:rsidRPr="00FD0425">
        <w:rPr>
          <w:rFonts w:eastAsia="Malgun Gothic"/>
          <w:snapToGrid w:val="0"/>
        </w:rPr>
        <w:t xml:space="preserve">If the </w:t>
      </w:r>
      <w:r w:rsidRPr="00976CF9">
        <w:rPr>
          <w:i/>
          <w:iCs/>
          <w:lang w:val="fr-FR"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976CF9">
        <w:rPr>
          <w:i/>
          <w:iCs/>
          <w:lang w:val="fr-FR"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294" w:name="_Toc66286549"/>
      <w:bookmarkStart w:id="2295" w:name="_Toc74151244"/>
      <w:bookmarkStart w:id="2296" w:name="_Toc88653716"/>
      <w:bookmarkStart w:id="2297" w:name="_Toc97904072"/>
      <w:bookmarkStart w:id="2298" w:name="_Toc105175113"/>
      <w:bookmarkStart w:id="2299" w:name="_Toc113826143"/>
      <w:bookmarkStart w:id="2300" w:name="_Toc120032269"/>
      <w:r w:rsidRPr="00FD0425">
        <w:t>8.4.1.3</w:t>
      </w:r>
      <w:r w:rsidRPr="00FD0425">
        <w:tab/>
        <w:t>Unsuccessful Operation</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25A814AC" w14:textId="77777777" w:rsidR="00F02090" w:rsidRPr="00FD0425" w:rsidRDefault="00F02090" w:rsidP="00F02090">
      <w:pPr>
        <w:pStyle w:val="TH"/>
      </w:pPr>
      <w:r w:rsidRPr="00FD0425">
        <w:object w:dxaOrig="6960" w:dyaOrig="2295" w14:anchorId="12A49676">
          <v:shape id="_x0000_i1066" type="#_x0000_t75" style="width:348pt;height:114.6pt" o:ole="">
            <v:imagedata r:id="rId90" o:title=""/>
          </v:shape>
          <o:OLEObject Type="Embed" ProgID="Visio.Drawing.11" ShapeID="_x0000_i1066" DrawAspect="Content" ObjectID="_1742063729"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1" w:name="_Hlk24022421"/>
      <w:r w:rsidRPr="00FD0425">
        <w:rPr>
          <w:i/>
        </w:rPr>
        <w:t>Maximum Cell List Size</w:t>
      </w:r>
      <w:r w:rsidRPr="00FD0425">
        <w:t xml:space="preserve"> IE</w:t>
      </w:r>
      <w:bookmarkEnd w:id="2301"/>
      <w:r w:rsidRPr="00FD0425">
        <w:t>.</w:t>
      </w:r>
    </w:p>
    <w:p w14:paraId="07FFBF81" w14:textId="77777777" w:rsidR="00F02090" w:rsidRPr="00FD0425" w:rsidRDefault="00F02090" w:rsidP="00F02090">
      <w:pPr>
        <w:pStyle w:val="Heading4"/>
      </w:pPr>
      <w:bookmarkStart w:id="2302" w:name="_Toc20955150"/>
      <w:bookmarkStart w:id="2303" w:name="_Toc29991345"/>
      <w:bookmarkStart w:id="2304" w:name="_Toc36555745"/>
      <w:bookmarkStart w:id="2305" w:name="_Toc44497423"/>
      <w:bookmarkStart w:id="2306" w:name="_Toc45107811"/>
      <w:bookmarkStart w:id="2307" w:name="_Toc45901431"/>
      <w:bookmarkStart w:id="2308" w:name="_Toc51850510"/>
      <w:bookmarkStart w:id="2309" w:name="_Toc56693513"/>
      <w:bookmarkStart w:id="2310" w:name="_Toc64447056"/>
      <w:bookmarkStart w:id="2311" w:name="_Toc66286550"/>
      <w:bookmarkStart w:id="2312" w:name="_Toc74151245"/>
      <w:bookmarkStart w:id="2313" w:name="_Toc88653717"/>
      <w:bookmarkStart w:id="2314" w:name="_Toc97904073"/>
      <w:bookmarkStart w:id="2315" w:name="_Toc105175114"/>
      <w:bookmarkStart w:id="2316" w:name="_Toc113826144"/>
      <w:bookmarkStart w:id="2317" w:name="_Toc120032270"/>
      <w:r w:rsidRPr="00FD0425">
        <w:t>8.4.1.4</w:t>
      </w:r>
      <w:r w:rsidRPr="00FD0425">
        <w:tab/>
        <w:t>Abnormal Conditions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18" w:name="_Toc20955151"/>
      <w:bookmarkStart w:id="2319" w:name="_Toc29991346"/>
      <w:bookmarkStart w:id="2320" w:name="_Toc36555746"/>
      <w:bookmarkStart w:id="2321" w:name="_Toc44497424"/>
      <w:bookmarkStart w:id="2322" w:name="_Toc45107812"/>
      <w:bookmarkStart w:id="2323" w:name="_Toc45901432"/>
      <w:bookmarkStart w:id="2324" w:name="_Toc51850511"/>
      <w:bookmarkStart w:id="2325" w:name="_Toc56693514"/>
      <w:bookmarkStart w:id="2326" w:name="_Toc64447057"/>
      <w:bookmarkStart w:id="2327" w:name="_Toc66286551"/>
      <w:bookmarkStart w:id="2328" w:name="_Toc74151246"/>
      <w:bookmarkStart w:id="2329" w:name="_Toc88653718"/>
      <w:bookmarkStart w:id="2330" w:name="_Toc97904074"/>
      <w:bookmarkStart w:id="2331" w:name="_Toc105175115"/>
      <w:bookmarkStart w:id="2332" w:name="_Toc113826145"/>
      <w:bookmarkStart w:id="2333" w:name="_Toc120032271"/>
      <w:r w:rsidRPr="00FD0425">
        <w:t>8.4.2</w:t>
      </w:r>
      <w:r w:rsidRPr="00FD0425">
        <w:tab/>
        <w:t>NG-RAN node Configuration Update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73298381" w14:textId="77777777" w:rsidR="00F02090" w:rsidRPr="00FD0425" w:rsidRDefault="00F02090" w:rsidP="00F02090">
      <w:pPr>
        <w:pStyle w:val="Heading4"/>
      </w:pPr>
      <w:bookmarkStart w:id="2334" w:name="_Toc20955152"/>
      <w:bookmarkStart w:id="2335" w:name="_Toc29991347"/>
      <w:bookmarkStart w:id="2336" w:name="_Toc36555747"/>
      <w:bookmarkStart w:id="2337" w:name="_Toc44497425"/>
      <w:bookmarkStart w:id="2338" w:name="_Toc45107813"/>
      <w:bookmarkStart w:id="2339" w:name="_Toc45901433"/>
      <w:bookmarkStart w:id="2340" w:name="_Toc51850512"/>
      <w:bookmarkStart w:id="2341" w:name="_Toc56693515"/>
      <w:bookmarkStart w:id="2342" w:name="_Toc64447058"/>
      <w:bookmarkStart w:id="2343" w:name="_Toc66286552"/>
      <w:bookmarkStart w:id="2344" w:name="_Toc74151247"/>
      <w:bookmarkStart w:id="2345" w:name="_Toc88653719"/>
      <w:bookmarkStart w:id="2346" w:name="_Toc97904075"/>
      <w:bookmarkStart w:id="2347" w:name="_Toc105175116"/>
      <w:bookmarkStart w:id="2348" w:name="_Toc113826146"/>
      <w:bookmarkStart w:id="2349" w:name="_Toc120032272"/>
      <w:r w:rsidRPr="00FD0425">
        <w:t>8.4.2.1</w:t>
      </w:r>
      <w:r w:rsidRPr="00FD0425">
        <w:tab/>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0" w:name="_Toc20955153"/>
      <w:bookmarkStart w:id="2351" w:name="_Toc29991348"/>
      <w:bookmarkStart w:id="2352" w:name="_Toc36555748"/>
      <w:bookmarkStart w:id="2353" w:name="_Toc44497426"/>
      <w:bookmarkStart w:id="2354" w:name="_Toc45107814"/>
      <w:bookmarkStart w:id="2355" w:name="_Toc45901434"/>
      <w:bookmarkStart w:id="2356" w:name="_Toc51850513"/>
      <w:bookmarkStart w:id="2357" w:name="_Toc56693516"/>
      <w:bookmarkStart w:id="2358" w:name="_Toc64447059"/>
      <w:bookmarkStart w:id="2359" w:name="_Toc66286553"/>
      <w:bookmarkStart w:id="2360" w:name="_Toc74151248"/>
      <w:bookmarkStart w:id="2361" w:name="_Toc88653720"/>
      <w:bookmarkStart w:id="2362" w:name="_Toc97904076"/>
      <w:bookmarkStart w:id="2363" w:name="_Toc105175117"/>
      <w:bookmarkStart w:id="2364" w:name="_Toc113826147"/>
      <w:bookmarkStart w:id="2365" w:name="_Toc120032273"/>
      <w:r w:rsidRPr="00FD0425">
        <w:t>8.4.2.2</w:t>
      </w:r>
      <w:r w:rsidRPr="00FD0425">
        <w:tab/>
        <w:t>Successful Operation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187A15F3" w14:textId="77777777" w:rsidR="00F02090" w:rsidRPr="00FD0425" w:rsidRDefault="00F02090" w:rsidP="00F02090">
      <w:pPr>
        <w:pStyle w:val="TH"/>
        <w:rPr>
          <w:rFonts w:eastAsia="SimSun"/>
        </w:rPr>
      </w:pPr>
      <w:r w:rsidRPr="00FD0425">
        <w:object w:dxaOrig="6984" w:dyaOrig="2304" w14:anchorId="4F2CE86F">
          <v:shape id="_x0000_i1067" type="#_x0000_t75" style="width:349.2pt;height:115.2pt" o:ole="">
            <v:imagedata r:id="rId92" o:title=""/>
          </v:shape>
          <o:OLEObject Type="Embed" ProgID="Visio.Drawing.11" ShapeID="_x0000_i1067" DrawAspect="Content" ObjectID="_1742063730"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66" w:name="OLE_LINK51"/>
      <w:r w:rsidRPr="00FD0425">
        <w:rPr>
          <w:rFonts w:eastAsia="MS Mincho"/>
        </w:rPr>
        <w:t xml:space="preserve">If the </w:t>
      </w:r>
      <w:bookmarkStart w:id="2367" w:name="OLE_LINK84"/>
      <w:r w:rsidRPr="00FD0425">
        <w:rPr>
          <w:rFonts w:eastAsia="MS Mincho"/>
          <w:i/>
        </w:rPr>
        <w:t xml:space="preserve">Cell Assistance Information NR </w:t>
      </w:r>
      <w:r w:rsidRPr="00FD0425">
        <w:rPr>
          <w:rFonts w:eastAsia="MS Mincho"/>
        </w:rPr>
        <w:t xml:space="preserve">IE </w:t>
      </w:r>
      <w:bookmarkEnd w:id="2367"/>
      <w:r w:rsidRPr="00FD0425">
        <w:rPr>
          <w:rFonts w:eastAsia="MS Mincho"/>
        </w:rPr>
        <w:t>is present, the NG-RAN node</w:t>
      </w:r>
      <w:bookmarkStart w:id="2368" w:name="OLE_LINK344"/>
      <w:r w:rsidRPr="00FD0425">
        <w:rPr>
          <w:vertAlign w:val="subscript"/>
        </w:rPr>
        <w:t>2</w:t>
      </w:r>
      <w:bookmarkEnd w:id="2368"/>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69" w:name="OLE_LINK88"/>
      <w:r w:rsidRPr="00FD0425">
        <w:t xml:space="preserve">ACKNOWLEDGE </w:t>
      </w:r>
      <w:bookmarkEnd w:id="2369"/>
      <w:r w:rsidRPr="00FD0425">
        <w:t>message.</w:t>
      </w:r>
      <w:bookmarkEnd w:id="2366"/>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0" w:name="OLE_LINK87"/>
      <w:bookmarkStart w:id="2371" w:name="OLE_LINK339"/>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1"/>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2" w:name="OLE_LINK342"/>
      <w:r w:rsidRPr="00FD0425">
        <w:t>NG-RAN NODE</w:t>
      </w:r>
      <w:bookmarkEnd w:id="2372"/>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73" w:name="OLE_LINK343"/>
      <w:r w:rsidRPr="00FD0425">
        <w:rPr>
          <w:i/>
        </w:rPr>
        <w:t>NR</w:t>
      </w:r>
      <w:bookmarkEnd w:id="2373"/>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74" w:name="OLE_LINK346"/>
      <w:r w:rsidRPr="00FD0425">
        <w:t>NG-RAN node</w:t>
      </w:r>
      <w:r w:rsidRPr="00FD0425">
        <w:rPr>
          <w:vertAlign w:val="subscript"/>
        </w:rPr>
        <w:t>2</w:t>
      </w:r>
      <w:r w:rsidRPr="00FD0425">
        <w:t xml:space="preserve"> </w:t>
      </w:r>
      <w:bookmarkEnd w:id="2374"/>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75" w:name="OLE_LINK345"/>
      <w:r w:rsidRPr="00FD0425">
        <w:rPr>
          <w:i/>
          <w:iCs/>
        </w:rPr>
        <w:t>NR</w:t>
      </w:r>
      <w:bookmarkEnd w:id="2375"/>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0"/>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6F599E">
        <w:rPr>
          <w:i/>
          <w:iCs/>
          <w:lang w:val="fr-FR"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76" w:name="OLE_LINK347"/>
      <w:r w:rsidRPr="00FD0425">
        <w:rPr>
          <w:b/>
        </w:rPr>
        <w:t>E-UTRA</w:t>
      </w:r>
      <w:bookmarkEnd w:id="2376"/>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77" w:name="OLE_LINK348"/>
      <w:r w:rsidRPr="00FD0425">
        <w:rPr>
          <w:i/>
          <w:iCs/>
        </w:rPr>
        <w:t xml:space="preserve">E-UTRA </w:t>
      </w:r>
      <w:bookmarkEnd w:id="2377"/>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rPr>
          <w:rFonts w:hint="eastAsia"/>
        </w:rPr>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6BF61EAE" w14:textId="77777777" w:rsidR="00F02090" w:rsidRPr="00FD0425" w:rsidRDefault="00F02090" w:rsidP="00F02090">
      <w:r w:rsidRPr="00FD0425">
        <w:rPr>
          <w:rFonts w:eastAsia="SimSun"/>
        </w:rPr>
        <w:t xml:space="preserve">If the </w:t>
      </w:r>
      <w:r w:rsidRPr="00FD0425">
        <w:rPr>
          <w:rFonts w:eastAsia="SimSun"/>
          <w:i/>
        </w:rPr>
        <w:t>TNL Association to Add List</w:t>
      </w:r>
      <w:r w:rsidRPr="00FD0425">
        <w:rPr>
          <w:rFonts w:eastAsia="SimSun"/>
        </w:rPr>
        <w:t xml:space="preserve"> 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5C03E2A2" w14:textId="77777777" w:rsidR="00F02090" w:rsidRPr="00FD0425" w:rsidRDefault="00F02090" w:rsidP="00F02090">
      <w:pPr>
        <w:pStyle w:val="B1"/>
      </w:pPr>
      <w:r w:rsidRPr="00FD0425">
        <w:t>-</w:t>
      </w:r>
      <w:r w:rsidRPr="00FD0425">
        <w:tab/>
      </w:r>
      <w:bookmarkStart w:id="2378" w:name="_Hlk497194898"/>
      <w:r w:rsidRPr="00FD0425">
        <w:t xml:space="preserve">A list of successfully established TNL associations shall be included in the </w:t>
      </w:r>
      <w:r w:rsidRPr="00FD0425">
        <w:rPr>
          <w:i/>
        </w:rPr>
        <w:t xml:space="preserve">TNL Association Setup List </w:t>
      </w:r>
      <w:r w:rsidRPr="00FD0425">
        <w:t>IE;</w:t>
      </w:r>
      <w:bookmarkEnd w:id="2378"/>
    </w:p>
    <w:p w14:paraId="1C1A5092" w14:textId="77777777" w:rsidR="00F02090" w:rsidRPr="00FD0425" w:rsidRDefault="00F02090" w:rsidP="00F02090">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FD0425">
        <w:rPr>
          <w:i/>
          <w:snapToGrid w:val="0"/>
        </w:rPr>
        <w:t>TNL Association Failed to Setup List</w:t>
      </w:r>
      <w:r w:rsidRPr="00FD0425">
        <w:rPr>
          <w:snapToGrid w:val="0"/>
        </w:rPr>
        <w:t xml:space="preserve"> IE.</w:t>
      </w:r>
    </w:p>
    <w:p w14:paraId="3891C436" w14:textId="77777777" w:rsidR="00F02090" w:rsidRPr="00FD0425" w:rsidRDefault="00F02090" w:rsidP="00F02090">
      <w:pPr>
        <w:rPr>
          <w:rFonts w:eastAsia="SimSun"/>
        </w:rPr>
      </w:pPr>
      <w:r w:rsidRPr="00FD0425">
        <w:rPr>
          <w:rFonts w:eastAsia="SimSun"/>
        </w:rPr>
        <w:t xml:space="preserve">If the </w:t>
      </w:r>
      <w:r w:rsidRPr="00FD0425">
        <w:rPr>
          <w:rFonts w:eastAsia="SimSun"/>
          <w:i/>
        </w:rPr>
        <w:t xml:space="preserve">TNL Association to Remove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4B2116EB" w14:textId="77777777" w:rsidR="00F02090" w:rsidRPr="00FD0425" w:rsidRDefault="00F02090" w:rsidP="00F02090">
      <w:r w:rsidRPr="00FD0425">
        <w:t xml:space="preserve">If the </w:t>
      </w:r>
      <w:r w:rsidRPr="00FD0425">
        <w:rPr>
          <w:i/>
        </w:rPr>
        <w:t xml:space="preserve">TNL Association to </w:t>
      </w:r>
      <w:r w:rsidRPr="00FD0425">
        <w:rPr>
          <w:i/>
          <w:lang w:eastAsia="zh-CN"/>
        </w:rPr>
        <w:t>Update</w:t>
      </w:r>
      <w:r w:rsidRPr="00FD0425">
        <w:rPr>
          <w:i/>
        </w:rPr>
        <w:t xml:space="preserve"> List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79" w:name="_Toc20955154"/>
      <w:bookmarkStart w:id="2380" w:name="_Toc29991349"/>
      <w:bookmarkStart w:id="2381" w:name="_Toc36555749"/>
      <w:bookmarkStart w:id="2382" w:name="_Toc44497427"/>
      <w:bookmarkStart w:id="2383" w:name="_Toc45107815"/>
      <w:bookmarkStart w:id="2384" w:name="_Toc45901435"/>
      <w:bookmarkStart w:id="2385" w:name="_Toc51850514"/>
      <w:bookmarkStart w:id="2386" w:name="_Toc56693517"/>
      <w:bookmarkStart w:id="2387" w:name="_Toc64447060"/>
      <w:bookmarkStart w:id="2388" w:name="_Toc66286554"/>
      <w:bookmarkStart w:id="2389" w:name="_Toc74151249"/>
      <w:bookmarkStart w:id="2390" w:name="_Toc88653721"/>
      <w:bookmarkStart w:id="2391" w:name="_Toc97904077"/>
      <w:bookmarkStart w:id="2392" w:name="_Toc105175118"/>
      <w:bookmarkStart w:id="2393" w:name="_Toc113826148"/>
      <w:bookmarkStart w:id="2394" w:name="_Toc120032274"/>
      <w:r w:rsidRPr="00FD0425">
        <w:t>8.4.2.3</w:t>
      </w:r>
      <w:r w:rsidRPr="00FD0425">
        <w:tab/>
        <w:t>Unsuccessful Operation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0F9A9A37" w14:textId="77777777" w:rsidR="00F02090" w:rsidRPr="00FD0425" w:rsidRDefault="00F02090" w:rsidP="00F02090">
      <w:pPr>
        <w:pStyle w:val="TH"/>
        <w:rPr>
          <w:rFonts w:eastAsia="SimSun"/>
        </w:rPr>
      </w:pPr>
      <w:r w:rsidRPr="00FD0425">
        <w:object w:dxaOrig="6915" w:dyaOrig="2295" w14:anchorId="08DDD3AD">
          <v:shape id="_x0000_i1068" type="#_x0000_t75" style="width:345.6pt;height:114.6pt" o:ole="">
            <v:imagedata r:id="rId94" o:title=""/>
          </v:shape>
          <o:OLEObject Type="Embed" ProgID="Visio.Drawing.11" ShapeID="_x0000_i1068" DrawAspect="Content" ObjectID="_1742063731"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395" w:name="_Toc20955155"/>
      <w:bookmarkStart w:id="2396" w:name="_Toc29991350"/>
      <w:bookmarkStart w:id="2397" w:name="_Toc36555750"/>
      <w:bookmarkStart w:id="2398" w:name="_Toc44497428"/>
      <w:bookmarkStart w:id="2399" w:name="_Toc45107816"/>
      <w:bookmarkStart w:id="2400" w:name="_Toc45901436"/>
      <w:bookmarkStart w:id="2401" w:name="_Toc51850515"/>
      <w:bookmarkStart w:id="2402" w:name="_Toc56693518"/>
      <w:bookmarkStart w:id="2403" w:name="_Toc64447061"/>
      <w:bookmarkStart w:id="2404" w:name="_Toc66286555"/>
      <w:bookmarkStart w:id="2405" w:name="_Toc74151250"/>
      <w:bookmarkStart w:id="2406" w:name="_Toc88653722"/>
      <w:bookmarkStart w:id="2407" w:name="_Toc97904078"/>
      <w:bookmarkStart w:id="2408" w:name="_Toc105175119"/>
      <w:bookmarkStart w:id="2409" w:name="_Toc113826149"/>
      <w:bookmarkStart w:id="2410" w:name="_Toc120032275"/>
      <w:r w:rsidRPr="00FD0425">
        <w:t>8.4.2.</w:t>
      </w:r>
      <w:r w:rsidRPr="00FD0425">
        <w:rPr>
          <w:lang w:eastAsia="zh-CN"/>
        </w:rPr>
        <w:t>4</w:t>
      </w:r>
      <w:r w:rsidRPr="00FD0425">
        <w:tab/>
        <w:t>Abnormal Conditions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1" w:name="_Toc20955156"/>
      <w:bookmarkStart w:id="2412" w:name="_Toc29991351"/>
      <w:bookmarkStart w:id="2413" w:name="_Toc36555751"/>
      <w:bookmarkStart w:id="2414" w:name="_Toc44497429"/>
      <w:bookmarkStart w:id="2415" w:name="_Toc45107817"/>
      <w:bookmarkStart w:id="2416" w:name="_Toc45901437"/>
      <w:bookmarkStart w:id="2417" w:name="_Toc51850516"/>
      <w:bookmarkStart w:id="2418" w:name="_Toc56693519"/>
      <w:bookmarkStart w:id="2419" w:name="_Toc64447062"/>
      <w:bookmarkStart w:id="2420" w:name="_Toc66286556"/>
      <w:bookmarkStart w:id="2421" w:name="_Toc74151251"/>
      <w:bookmarkStart w:id="2422" w:name="_Toc88653723"/>
      <w:bookmarkStart w:id="2423" w:name="_Toc97904079"/>
      <w:bookmarkStart w:id="2424" w:name="_Toc105175120"/>
      <w:bookmarkStart w:id="2425" w:name="_Toc113826150"/>
      <w:bookmarkStart w:id="2426" w:name="_Toc120032276"/>
      <w:bookmarkEnd w:id="1812"/>
      <w:r w:rsidRPr="00FD0425">
        <w:rPr>
          <w:lang w:val="en-US"/>
        </w:rPr>
        <w:t>8.4.3</w:t>
      </w:r>
      <w:r w:rsidRPr="00FD0425">
        <w:rPr>
          <w:lang w:val="en-US"/>
        </w:rPr>
        <w:tab/>
        <w:t>Cell Activation</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4CFC23E0" w14:textId="77777777" w:rsidR="00F02090" w:rsidRPr="00FD0425" w:rsidRDefault="00F02090" w:rsidP="00F02090">
      <w:pPr>
        <w:pStyle w:val="Heading4"/>
      </w:pPr>
      <w:bookmarkStart w:id="2427" w:name="_Toc20955157"/>
      <w:bookmarkStart w:id="2428" w:name="_Toc29991352"/>
      <w:bookmarkStart w:id="2429" w:name="_Toc36555752"/>
      <w:bookmarkStart w:id="2430" w:name="_Toc44497430"/>
      <w:bookmarkStart w:id="2431" w:name="_Toc45107818"/>
      <w:bookmarkStart w:id="2432" w:name="_Toc45901438"/>
      <w:bookmarkStart w:id="2433" w:name="_Toc51850517"/>
      <w:bookmarkStart w:id="2434" w:name="_Toc56693520"/>
      <w:bookmarkStart w:id="2435" w:name="_Toc64447063"/>
      <w:bookmarkStart w:id="2436" w:name="_Toc66286557"/>
      <w:bookmarkStart w:id="2437" w:name="_Toc74151252"/>
      <w:bookmarkStart w:id="2438" w:name="_Toc88653724"/>
      <w:bookmarkStart w:id="2439" w:name="_Toc97904080"/>
      <w:bookmarkStart w:id="2440" w:name="_Toc105175121"/>
      <w:bookmarkStart w:id="2441" w:name="_Toc113826151"/>
      <w:bookmarkStart w:id="2442" w:name="_Toc120032277"/>
      <w:r w:rsidRPr="00FD0425">
        <w:t>8.4.3.1</w:t>
      </w:r>
      <w:r w:rsidRPr="00FD0425">
        <w:tab/>
        <w:t>General</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43" w:name="_Toc20955158"/>
      <w:bookmarkStart w:id="2444" w:name="_Toc29991353"/>
      <w:bookmarkStart w:id="2445" w:name="_Toc36555753"/>
      <w:bookmarkStart w:id="2446" w:name="_Toc44497431"/>
      <w:bookmarkStart w:id="2447" w:name="_Toc45107819"/>
      <w:bookmarkStart w:id="2448" w:name="_Toc45901439"/>
      <w:bookmarkStart w:id="2449" w:name="_Toc51850518"/>
      <w:bookmarkStart w:id="2450" w:name="_Toc56693521"/>
      <w:bookmarkStart w:id="2451" w:name="_Toc64447064"/>
      <w:bookmarkStart w:id="2452" w:name="_Toc66286558"/>
      <w:bookmarkStart w:id="2453" w:name="_Toc74151253"/>
      <w:bookmarkStart w:id="2454" w:name="_Toc88653725"/>
      <w:bookmarkStart w:id="2455" w:name="_Toc97904081"/>
      <w:bookmarkStart w:id="2456" w:name="_Toc105175122"/>
      <w:bookmarkStart w:id="2457" w:name="_Toc113826152"/>
      <w:bookmarkStart w:id="2458" w:name="_Toc120032278"/>
      <w:r w:rsidRPr="00FD0425">
        <w:t>8.4.3.2</w:t>
      </w:r>
      <w:r w:rsidRPr="00FD0425">
        <w:tab/>
        <w:t>Successful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bookmarkStart w:id="2459" w:name="_MON_1318155678"/>
    <w:bookmarkEnd w:id="2459"/>
    <w:p w14:paraId="105D5A70" w14:textId="77777777" w:rsidR="00F02090" w:rsidRPr="00FD0425" w:rsidRDefault="00F02090" w:rsidP="00F02090">
      <w:pPr>
        <w:pStyle w:val="TH"/>
        <w:rPr>
          <w:rFonts w:eastAsia="SimSun"/>
        </w:rPr>
      </w:pPr>
      <w:r w:rsidRPr="00FD0425">
        <w:object w:dxaOrig="5673" w:dyaOrig="2355" w14:anchorId="410E5629">
          <v:shape id="_x0000_i1069" type="#_x0000_t75" style="width:270.6pt;height:112.2pt" o:ole="">
            <v:imagedata r:id="rId96" o:title=""/>
          </v:shape>
          <o:OLEObject Type="Embed" ProgID="Word.Picture.8" ShapeID="_x0000_i1069" DrawAspect="Content" ObjectID="_1742063732"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0" w:name="_Toc20955159"/>
      <w:bookmarkStart w:id="2461" w:name="_Toc29991354"/>
      <w:bookmarkStart w:id="2462" w:name="_Toc36555754"/>
      <w:bookmarkStart w:id="2463" w:name="_Toc44497432"/>
      <w:bookmarkStart w:id="2464" w:name="_Toc45107820"/>
      <w:bookmarkStart w:id="2465" w:name="_Toc45901440"/>
      <w:bookmarkStart w:id="2466" w:name="_Toc51850519"/>
      <w:bookmarkStart w:id="2467" w:name="_Toc56693522"/>
      <w:bookmarkStart w:id="2468" w:name="_Toc64447065"/>
      <w:bookmarkStart w:id="2469" w:name="_Toc66286559"/>
      <w:bookmarkStart w:id="2470" w:name="_Toc74151254"/>
      <w:bookmarkStart w:id="2471" w:name="_Toc88653726"/>
      <w:bookmarkStart w:id="2472" w:name="_Toc97904082"/>
      <w:bookmarkStart w:id="2473" w:name="_Toc105175123"/>
      <w:bookmarkStart w:id="2474" w:name="_Toc113826153"/>
      <w:bookmarkStart w:id="2475" w:name="_Toc120032279"/>
      <w:r w:rsidRPr="00FD0425">
        <w:t>8.4.3.3</w:t>
      </w:r>
      <w:r w:rsidRPr="00FD0425">
        <w:tab/>
        <w:t>Unsuccessful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324475246"/>
    <w:bookmarkStart w:id="2477" w:name="_MON_1324481215"/>
    <w:bookmarkEnd w:id="2476"/>
    <w:bookmarkEnd w:id="2477"/>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70" type="#_x0000_t75" style="width:270.6pt;height:112.2pt" o:ole="">
            <v:imagedata r:id="rId98" o:title=""/>
          </v:shape>
          <o:OLEObject Type="Embed" ProgID="Word.Picture.8" ShapeID="_x0000_i1070" DrawAspect="Content" ObjectID="_1742063733"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78" w:name="_Toc20955160"/>
      <w:bookmarkStart w:id="2479" w:name="_Toc29991355"/>
      <w:bookmarkStart w:id="2480" w:name="_Toc36555755"/>
      <w:bookmarkStart w:id="2481" w:name="_Toc44497433"/>
      <w:bookmarkStart w:id="2482" w:name="_Toc45107821"/>
      <w:bookmarkStart w:id="2483" w:name="_Toc45901441"/>
      <w:bookmarkStart w:id="2484" w:name="_Toc51850520"/>
      <w:bookmarkStart w:id="2485" w:name="_Toc56693523"/>
      <w:bookmarkStart w:id="2486" w:name="_Toc64447066"/>
      <w:bookmarkStart w:id="2487" w:name="_Toc66286560"/>
      <w:bookmarkStart w:id="2488" w:name="_Toc74151255"/>
      <w:bookmarkStart w:id="2489" w:name="_Toc88653727"/>
      <w:bookmarkStart w:id="2490" w:name="_Toc97904083"/>
      <w:bookmarkStart w:id="2491" w:name="_Toc105175124"/>
      <w:bookmarkStart w:id="2492" w:name="_Toc113826154"/>
      <w:bookmarkStart w:id="2493" w:name="_Toc120032280"/>
      <w:r w:rsidRPr="00FD0425">
        <w:rPr>
          <w:lang w:val="en-US"/>
        </w:rPr>
        <w:t>8.4.3.4</w:t>
      </w:r>
      <w:r w:rsidRPr="00FD0425">
        <w:rPr>
          <w:lang w:val="en-US"/>
        </w:rPr>
        <w:tab/>
        <w:t>Abnormal Conditions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494" w:name="_Toc20955161"/>
      <w:bookmarkStart w:id="2495" w:name="_Toc29991356"/>
      <w:bookmarkStart w:id="2496" w:name="_Toc36555756"/>
      <w:bookmarkStart w:id="2497" w:name="_Toc44497434"/>
      <w:bookmarkStart w:id="2498" w:name="_Toc45107822"/>
      <w:bookmarkStart w:id="2499" w:name="_Toc45901442"/>
      <w:bookmarkStart w:id="2500" w:name="_Toc51850521"/>
      <w:bookmarkStart w:id="2501" w:name="_Toc56693524"/>
      <w:bookmarkStart w:id="2502" w:name="_Toc64447067"/>
      <w:bookmarkStart w:id="2503" w:name="_Toc66286561"/>
      <w:bookmarkStart w:id="2504" w:name="_Toc74151256"/>
      <w:bookmarkStart w:id="2505" w:name="_Toc88653728"/>
      <w:bookmarkStart w:id="2506" w:name="_Toc97904084"/>
      <w:bookmarkStart w:id="2507" w:name="_Toc105175125"/>
      <w:bookmarkStart w:id="2508" w:name="_Toc113826155"/>
      <w:bookmarkStart w:id="2509" w:name="_Toc120032281"/>
      <w:r w:rsidRPr="00FD0425">
        <w:t>8.</w:t>
      </w:r>
      <w:r w:rsidRPr="00FD0425">
        <w:rPr>
          <w:rFonts w:eastAsia="SimSun"/>
          <w:lang w:eastAsia="zh-CN"/>
        </w:rPr>
        <w:t>4.4</w:t>
      </w:r>
      <w:r w:rsidRPr="00FD0425">
        <w:tab/>
      </w:r>
      <w:r w:rsidRPr="00FD0425">
        <w:rPr>
          <w:rFonts w:eastAsia="SimSun"/>
          <w:lang w:eastAsia="zh-CN"/>
        </w:rPr>
        <w:t>Reset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2E9E7B7" w14:textId="77777777" w:rsidR="00F02090" w:rsidRPr="00FD0425" w:rsidRDefault="00F02090" w:rsidP="00F02090">
      <w:pPr>
        <w:pStyle w:val="Heading4"/>
        <w:rPr>
          <w:lang w:eastAsia="zh-CN"/>
        </w:rPr>
      </w:pPr>
      <w:bookmarkStart w:id="2510" w:name="_Toc20955162"/>
      <w:bookmarkStart w:id="2511" w:name="_Toc29991357"/>
      <w:bookmarkStart w:id="2512" w:name="_Toc36555757"/>
      <w:bookmarkStart w:id="2513" w:name="_Toc44497435"/>
      <w:bookmarkStart w:id="2514" w:name="_Toc45107823"/>
      <w:bookmarkStart w:id="2515" w:name="_Toc45901443"/>
      <w:bookmarkStart w:id="2516" w:name="_Toc51850522"/>
      <w:bookmarkStart w:id="2517" w:name="_Toc56693525"/>
      <w:bookmarkStart w:id="2518" w:name="_Toc64447068"/>
      <w:bookmarkStart w:id="2519" w:name="_Toc66286562"/>
      <w:bookmarkStart w:id="2520" w:name="_Toc74151257"/>
      <w:bookmarkStart w:id="2521" w:name="_Toc88653729"/>
      <w:bookmarkStart w:id="2522" w:name="_Toc97904085"/>
      <w:bookmarkStart w:id="2523" w:name="_Toc105175126"/>
      <w:bookmarkStart w:id="2524" w:name="_Toc113826156"/>
      <w:bookmarkStart w:id="2525" w:name="_Toc120032282"/>
      <w:r w:rsidRPr="00FD0425">
        <w:t>8.</w:t>
      </w:r>
      <w:r w:rsidRPr="00FD0425">
        <w:rPr>
          <w:lang w:eastAsia="zh-CN"/>
        </w:rPr>
        <w:t>4</w:t>
      </w:r>
      <w:r w:rsidRPr="00FD0425">
        <w:t>.4.1</w:t>
      </w:r>
      <w:r w:rsidRPr="00FD0425">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26" w:name="_Toc20955163"/>
      <w:bookmarkStart w:id="2527" w:name="_Toc29991358"/>
      <w:bookmarkStart w:id="2528" w:name="_Toc36555758"/>
      <w:bookmarkStart w:id="2529" w:name="_Toc44497436"/>
      <w:bookmarkStart w:id="2530" w:name="_Toc45107824"/>
      <w:bookmarkStart w:id="2531" w:name="_Toc45901444"/>
      <w:bookmarkStart w:id="2532" w:name="_Toc51850523"/>
      <w:bookmarkStart w:id="2533" w:name="_Toc56693526"/>
      <w:bookmarkStart w:id="2534" w:name="_Toc64447069"/>
      <w:bookmarkStart w:id="2535" w:name="_Toc66286563"/>
      <w:bookmarkStart w:id="2536" w:name="_Toc74151258"/>
      <w:bookmarkStart w:id="2537" w:name="_Toc88653730"/>
      <w:bookmarkStart w:id="2538" w:name="_Toc97904086"/>
      <w:bookmarkStart w:id="2539" w:name="_Toc105175127"/>
      <w:bookmarkStart w:id="2540" w:name="_Toc113826157"/>
      <w:bookmarkStart w:id="2541" w:name="_Toc120032283"/>
      <w:r w:rsidRPr="00FD0425">
        <w:t>8.</w:t>
      </w:r>
      <w:r w:rsidRPr="00FD0425">
        <w:rPr>
          <w:lang w:eastAsia="zh-CN"/>
        </w:rPr>
        <w:t>4</w:t>
      </w:r>
      <w:r w:rsidRPr="00FD0425">
        <w:t>.4.2</w:t>
      </w:r>
      <w:r w:rsidRPr="00FD0425">
        <w:tab/>
        <w:t>Successful Operation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55BC1B4" w14:textId="77777777" w:rsidR="00F02090" w:rsidRPr="00FD0425" w:rsidRDefault="00F02090" w:rsidP="00F02090">
      <w:pPr>
        <w:pStyle w:val="TH"/>
      </w:pPr>
      <w:r w:rsidRPr="00FD0425">
        <w:object w:dxaOrig="7170" w:dyaOrig="2295" w14:anchorId="1515BA65">
          <v:shape id="_x0000_i1071" type="#_x0000_t75" style="width:358.8pt;height:114.6pt" o:ole="">
            <v:imagedata r:id="rId100" o:title=""/>
          </v:shape>
          <o:OLEObject Type="Embed" ProgID="Visio.Drawing.11" ShapeID="_x0000_i1071" DrawAspect="Content" ObjectID="_1742063734"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2" w:name="_Toc20955164"/>
      <w:bookmarkStart w:id="2543" w:name="_Toc29991359"/>
      <w:bookmarkStart w:id="2544" w:name="_Toc36555759"/>
      <w:bookmarkStart w:id="2545" w:name="_Toc44497437"/>
      <w:bookmarkStart w:id="2546" w:name="_Toc45107825"/>
      <w:bookmarkStart w:id="2547" w:name="_Toc45901445"/>
      <w:bookmarkStart w:id="2548" w:name="_Toc51850524"/>
      <w:bookmarkStart w:id="2549" w:name="_Toc56693527"/>
      <w:bookmarkStart w:id="2550" w:name="_Toc64447070"/>
      <w:bookmarkStart w:id="2551" w:name="_Toc66286564"/>
      <w:bookmarkStart w:id="2552" w:name="_Toc74151259"/>
      <w:bookmarkStart w:id="2553" w:name="_Toc88653731"/>
      <w:bookmarkStart w:id="2554" w:name="_Toc97904087"/>
      <w:bookmarkStart w:id="2555" w:name="_Toc105175128"/>
      <w:bookmarkStart w:id="2556" w:name="_Toc113826158"/>
      <w:bookmarkStart w:id="2557" w:name="_Toc120032284"/>
      <w:r w:rsidRPr="00FD0425">
        <w:t>8.</w:t>
      </w:r>
      <w:r w:rsidRPr="00FD0425">
        <w:rPr>
          <w:lang w:eastAsia="zh-CN"/>
        </w:rPr>
        <w:t>4</w:t>
      </w:r>
      <w:r w:rsidRPr="00FD0425">
        <w:t>.4.3</w:t>
      </w:r>
      <w:r w:rsidRPr="00FD0425">
        <w:tab/>
        <w:t>Unsuccessful Operation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58" w:name="_Toc20955165"/>
      <w:bookmarkStart w:id="2559" w:name="_Toc29991360"/>
      <w:bookmarkStart w:id="2560" w:name="_Toc36555760"/>
      <w:bookmarkStart w:id="2561" w:name="_Toc44497438"/>
      <w:bookmarkStart w:id="2562" w:name="_Toc45107826"/>
      <w:bookmarkStart w:id="2563" w:name="_Toc45901446"/>
      <w:bookmarkStart w:id="2564" w:name="_Toc51850525"/>
      <w:bookmarkStart w:id="2565" w:name="_Toc56693528"/>
      <w:bookmarkStart w:id="2566" w:name="_Toc64447071"/>
      <w:bookmarkStart w:id="2567" w:name="_Toc66286565"/>
      <w:bookmarkStart w:id="2568" w:name="_Toc74151260"/>
      <w:bookmarkStart w:id="2569" w:name="_Toc88653732"/>
      <w:bookmarkStart w:id="2570" w:name="_Toc97904088"/>
      <w:bookmarkStart w:id="2571" w:name="_Toc105175129"/>
      <w:bookmarkStart w:id="2572" w:name="_Toc113826159"/>
      <w:bookmarkStart w:id="2573" w:name="_Toc120032285"/>
      <w:r w:rsidRPr="00FD0425">
        <w:t>8.</w:t>
      </w:r>
      <w:r w:rsidRPr="00FD0425">
        <w:rPr>
          <w:lang w:eastAsia="zh-CN"/>
        </w:rPr>
        <w:t>4</w:t>
      </w:r>
      <w:r w:rsidRPr="00FD0425">
        <w:t>.</w:t>
      </w:r>
      <w:r w:rsidRPr="00FD0425">
        <w:rPr>
          <w:lang w:eastAsia="zh-CN"/>
        </w:rPr>
        <w:t>4</w:t>
      </w:r>
      <w:r w:rsidRPr="00FD0425">
        <w:t>.4</w:t>
      </w:r>
      <w:r w:rsidRPr="00FD0425">
        <w:tab/>
        <w:t>Abnormal Conditions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74" w:name="_Toc20955166"/>
      <w:bookmarkStart w:id="2575" w:name="_Toc29991361"/>
      <w:bookmarkStart w:id="2576" w:name="_Toc36555761"/>
      <w:bookmarkStart w:id="2577" w:name="_Toc44497439"/>
      <w:bookmarkStart w:id="2578" w:name="_Toc45107827"/>
      <w:bookmarkStart w:id="2579" w:name="_Toc45901447"/>
      <w:bookmarkStart w:id="2580" w:name="_Toc51850526"/>
      <w:bookmarkStart w:id="2581" w:name="_Toc56693529"/>
      <w:bookmarkStart w:id="2582" w:name="_Toc64447072"/>
      <w:bookmarkStart w:id="2583" w:name="_Toc66286566"/>
      <w:bookmarkStart w:id="2584" w:name="_Toc74151261"/>
      <w:bookmarkStart w:id="2585" w:name="_Toc88653733"/>
      <w:bookmarkStart w:id="2586" w:name="_Toc97904089"/>
      <w:bookmarkStart w:id="2587" w:name="_Toc105175130"/>
      <w:bookmarkStart w:id="2588" w:name="_Toc113826160"/>
      <w:bookmarkStart w:id="2589" w:name="_Toc120032286"/>
      <w:r w:rsidRPr="00FD0425">
        <w:t>8.4.5</w:t>
      </w:r>
      <w:r w:rsidRPr="00FD0425">
        <w:tab/>
        <w:t>Error Indication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40B58276" w14:textId="77777777" w:rsidR="00F02090" w:rsidRPr="00FD0425" w:rsidRDefault="00F02090" w:rsidP="00F02090">
      <w:pPr>
        <w:pStyle w:val="Heading4"/>
      </w:pPr>
      <w:bookmarkStart w:id="2590" w:name="_Toc20955167"/>
      <w:bookmarkStart w:id="2591" w:name="_Toc29991362"/>
      <w:bookmarkStart w:id="2592" w:name="_Toc36555762"/>
      <w:bookmarkStart w:id="2593" w:name="_Toc44497440"/>
      <w:bookmarkStart w:id="2594" w:name="_Toc45107828"/>
      <w:bookmarkStart w:id="2595" w:name="_Toc45901448"/>
      <w:bookmarkStart w:id="2596" w:name="_Toc51850527"/>
      <w:bookmarkStart w:id="2597" w:name="_Toc56693530"/>
      <w:bookmarkStart w:id="2598" w:name="_Toc64447073"/>
      <w:bookmarkStart w:id="2599" w:name="_Toc66286567"/>
      <w:bookmarkStart w:id="2600" w:name="_Toc74151262"/>
      <w:bookmarkStart w:id="2601" w:name="_Toc88653734"/>
      <w:bookmarkStart w:id="2602" w:name="_Toc97904090"/>
      <w:bookmarkStart w:id="2603" w:name="_Toc105175131"/>
      <w:bookmarkStart w:id="2604" w:name="_Toc113826161"/>
      <w:bookmarkStart w:id="2605" w:name="_Toc120032287"/>
      <w:r w:rsidRPr="00FD0425">
        <w:t>8.4.5.1</w:t>
      </w:r>
      <w:r w:rsidRPr="00FD0425">
        <w:tab/>
        <w:t>General</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06" w:name="_Toc20955168"/>
      <w:bookmarkStart w:id="2607" w:name="_Toc29991363"/>
      <w:bookmarkStart w:id="2608" w:name="_Toc36555763"/>
      <w:bookmarkStart w:id="2609" w:name="_Toc44497441"/>
      <w:bookmarkStart w:id="2610" w:name="_Toc45107829"/>
      <w:bookmarkStart w:id="2611" w:name="_Toc45901449"/>
      <w:bookmarkStart w:id="2612" w:name="_Toc51850528"/>
      <w:bookmarkStart w:id="2613" w:name="_Toc56693531"/>
      <w:bookmarkStart w:id="2614" w:name="_Toc64447074"/>
      <w:bookmarkStart w:id="2615" w:name="_Toc66286568"/>
      <w:bookmarkStart w:id="2616" w:name="_Toc74151263"/>
      <w:bookmarkStart w:id="2617" w:name="_Toc88653735"/>
      <w:bookmarkStart w:id="2618" w:name="_Toc97904091"/>
      <w:bookmarkStart w:id="2619" w:name="_Toc105175132"/>
      <w:bookmarkStart w:id="2620" w:name="_Toc113826162"/>
      <w:bookmarkStart w:id="2621" w:name="_Toc120032288"/>
      <w:r w:rsidRPr="00FD0425">
        <w:t>8.4.5.2</w:t>
      </w:r>
      <w:r w:rsidRPr="00FD0425">
        <w:tab/>
        <w:t>Successful Operation</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EE7D5A2" w14:textId="77777777" w:rsidR="00F02090" w:rsidRPr="00FD0425" w:rsidRDefault="00F02090" w:rsidP="00F02090">
      <w:pPr>
        <w:pStyle w:val="TH"/>
      </w:pPr>
      <w:r w:rsidRPr="00FD0425">
        <w:object w:dxaOrig="7170" w:dyaOrig="2295" w14:anchorId="7D9C805E">
          <v:shape id="_x0000_i1072" type="#_x0000_t75" style="width:358.8pt;height:114.6pt" o:ole="">
            <v:imagedata r:id="rId102" o:title=""/>
          </v:shape>
          <o:OLEObject Type="Embed" ProgID="Visio.Drawing.11" ShapeID="_x0000_i1072" DrawAspect="Content" ObjectID="_1742063735"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2" w:name="_Toc20955169"/>
      <w:bookmarkStart w:id="2623" w:name="_Toc29991364"/>
      <w:bookmarkStart w:id="2624" w:name="_Toc36555764"/>
      <w:bookmarkStart w:id="2625" w:name="_Toc44497442"/>
      <w:bookmarkStart w:id="2626" w:name="_Toc45107830"/>
      <w:bookmarkStart w:id="2627" w:name="_Toc45901450"/>
      <w:bookmarkStart w:id="2628" w:name="_Toc51850529"/>
      <w:bookmarkStart w:id="2629" w:name="_Toc56693532"/>
      <w:bookmarkStart w:id="2630" w:name="_Toc64447075"/>
      <w:bookmarkStart w:id="2631" w:name="_Toc66286569"/>
      <w:bookmarkStart w:id="2632" w:name="_Toc74151264"/>
      <w:bookmarkStart w:id="2633" w:name="_Toc88653736"/>
      <w:bookmarkStart w:id="2634" w:name="_Toc97904092"/>
      <w:bookmarkStart w:id="2635" w:name="_Toc105175133"/>
      <w:bookmarkStart w:id="2636" w:name="_Toc113826163"/>
      <w:bookmarkStart w:id="2637" w:name="_Toc120032289"/>
      <w:r w:rsidRPr="00FD0425">
        <w:t>8.4.5.3</w:t>
      </w:r>
      <w:r w:rsidRPr="00FD0425">
        <w:tab/>
        <w:t>Unsuccessful Operation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38" w:name="_Toc20955170"/>
      <w:bookmarkStart w:id="2639" w:name="_Toc29991365"/>
      <w:bookmarkStart w:id="2640" w:name="_Toc36555765"/>
      <w:bookmarkStart w:id="2641" w:name="_Toc44497443"/>
      <w:bookmarkStart w:id="2642" w:name="_Toc45107831"/>
      <w:bookmarkStart w:id="2643" w:name="_Toc45901451"/>
      <w:bookmarkStart w:id="2644" w:name="_Toc51850530"/>
      <w:bookmarkStart w:id="2645" w:name="_Toc56693533"/>
      <w:bookmarkStart w:id="2646" w:name="_Toc64447076"/>
      <w:bookmarkStart w:id="2647" w:name="_Toc66286570"/>
      <w:bookmarkStart w:id="2648" w:name="_Toc74151265"/>
      <w:bookmarkStart w:id="2649" w:name="_Toc88653737"/>
      <w:bookmarkStart w:id="2650" w:name="_Toc97904093"/>
      <w:bookmarkStart w:id="2651" w:name="_Toc105175134"/>
      <w:bookmarkStart w:id="2652" w:name="_Toc113826164"/>
      <w:bookmarkStart w:id="2653" w:name="_Toc120032290"/>
      <w:r w:rsidRPr="00FD0425">
        <w:t>8.4.5.4</w:t>
      </w:r>
      <w:r w:rsidRPr="00FD0425">
        <w:tab/>
        <w:t>Abnormal Conditions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54" w:name="_Toc20955171"/>
      <w:bookmarkStart w:id="2655" w:name="_Toc29991366"/>
      <w:bookmarkStart w:id="2656" w:name="_Toc36555766"/>
      <w:bookmarkStart w:id="2657" w:name="_Toc44497444"/>
      <w:bookmarkStart w:id="2658" w:name="_Toc45107832"/>
      <w:bookmarkStart w:id="2659" w:name="_Toc45901452"/>
      <w:bookmarkStart w:id="2660" w:name="_Toc51850531"/>
      <w:bookmarkStart w:id="2661" w:name="_Toc56693534"/>
      <w:bookmarkStart w:id="2662" w:name="_Toc64447077"/>
      <w:bookmarkStart w:id="2663" w:name="_Toc66286571"/>
      <w:bookmarkStart w:id="2664" w:name="_Toc74151266"/>
      <w:bookmarkStart w:id="2665" w:name="_Toc88653738"/>
      <w:bookmarkStart w:id="2666" w:name="_Toc97904094"/>
      <w:bookmarkStart w:id="2667" w:name="_Toc105175135"/>
      <w:bookmarkStart w:id="2668" w:name="_Toc113826165"/>
      <w:bookmarkStart w:id="2669" w:name="_Toc120032291"/>
      <w:r w:rsidRPr="00FD0425">
        <w:t>8.</w:t>
      </w:r>
      <w:r w:rsidRPr="00FD0425">
        <w:rPr>
          <w:rFonts w:eastAsia="SimSun"/>
          <w:lang w:eastAsia="zh-CN"/>
        </w:rPr>
        <w:t>4.6</w:t>
      </w:r>
      <w:r w:rsidRPr="00FD0425">
        <w:tab/>
        <w:t>Xn Removal</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253757B" w14:textId="77777777" w:rsidR="00F02090" w:rsidRPr="00FD0425" w:rsidRDefault="00F02090" w:rsidP="00F02090">
      <w:pPr>
        <w:pStyle w:val="Heading4"/>
      </w:pPr>
      <w:bookmarkStart w:id="2670" w:name="_Toc20955172"/>
      <w:bookmarkStart w:id="2671" w:name="_Toc29991367"/>
      <w:bookmarkStart w:id="2672" w:name="_Toc36555767"/>
      <w:bookmarkStart w:id="2673" w:name="_Toc44497445"/>
      <w:bookmarkStart w:id="2674" w:name="_Toc45107833"/>
      <w:bookmarkStart w:id="2675" w:name="_Toc45901453"/>
      <w:bookmarkStart w:id="2676" w:name="_Toc51850532"/>
      <w:bookmarkStart w:id="2677" w:name="_Toc56693535"/>
      <w:bookmarkStart w:id="2678" w:name="_Toc64447078"/>
      <w:bookmarkStart w:id="2679" w:name="_Toc66286572"/>
      <w:bookmarkStart w:id="2680" w:name="_Toc74151267"/>
      <w:bookmarkStart w:id="2681" w:name="_Toc88653739"/>
      <w:bookmarkStart w:id="2682" w:name="_Toc97904095"/>
      <w:bookmarkStart w:id="2683" w:name="_Toc105175136"/>
      <w:bookmarkStart w:id="2684" w:name="_Toc113826166"/>
      <w:bookmarkStart w:id="2685" w:name="_Toc120032292"/>
      <w:r w:rsidRPr="00FD0425">
        <w:t>8.4.6.1</w:t>
      </w:r>
      <w:r w:rsidRPr="00FD0425">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86" w:name="_Toc20955173"/>
      <w:bookmarkStart w:id="2687" w:name="_Toc29991368"/>
      <w:bookmarkStart w:id="2688" w:name="_Toc36555768"/>
      <w:bookmarkStart w:id="2689" w:name="_Toc44497446"/>
      <w:bookmarkStart w:id="2690" w:name="_Toc45107834"/>
      <w:bookmarkStart w:id="2691" w:name="_Toc45901454"/>
      <w:bookmarkStart w:id="2692" w:name="_Toc51850533"/>
      <w:bookmarkStart w:id="2693" w:name="_Toc56693536"/>
      <w:bookmarkStart w:id="2694" w:name="_Toc64447079"/>
      <w:bookmarkStart w:id="2695" w:name="_Toc66286573"/>
      <w:bookmarkStart w:id="2696" w:name="_Toc74151268"/>
      <w:bookmarkStart w:id="2697" w:name="_Toc88653740"/>
      <w:bookmarkStart w:id="2698" w:name="_Toc97904096"/>
      <w:bookmarkStart w:id="2699" w:name="_Toc105175137"/>
      <w:bookmarkStart w:id="2700" w:name="_Toc113826167"/>
      <w:bookmarkStart w:id="2701" w:name="_Toc120032293"/>
      <w:r w:rsidRPr="00FD0425">
        <w:t>8.4.6.2</w:t>
      </w:r>
      <w:r w:rsidRPr="00FD0425">
        <w:tab/>
        <w:t>Successful Operation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6C4052BF" w14:textId="77777777" w:rsidR="00F02090" w:rsidRPr="00FD0425" w:rsidRDefault="00F02090" w:rsidP="00F02090">
      <w:pPr>
        <w:pStyle w:val="TH"/>
        <w:rPr>
          <w:rFonts w:eastAsia="SimSun"/>
        </w:rPr>
      </w:pPr>
      <w:r w:rsidRPr="00FD0425">
        <w:object w:dxaOrig="7170" w:dyaOrig="2295" w14:anchorId="77F58185">
          <v:shape id="_x0000_i1073" type="#_x0000_t75" style="width:358.8pt;height:114.6pt" o:ole="">
            <v:imagedata r:id="rId104" o:title=""/>
          </v:shape>
          <o:OLEObject Type="Embed" ProgID="Visio.Drawing.11" ShapeID="_x0000_i1073" DrawAspect="Content" ObjectID="_1742063736"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2" w:name="_Toc20955174"/>
      <w:bookmarkStart w:id="2703" w:name="_Toc29991369"/>
      <w:bookmarkStart w:id="2704" w:name="_Toc36555769"/>
      <w:bookmarkStart w:id="2705" w:name="_Toc44497447"/>
      <w:bookmarkStart w:id="2706" w:name="_Toc45107835"/>
      <w:bookmarkStart w:id="2707" w:name="_Toc45901455"/>
      <w:bookmarkStart w:id="2708" w:name="_Toc51850534"/>
      <w:bookmarkStart w:id="2709" w:name="_Toc56693537"/>
      <w:bookmarkStart w:id="2710" w:name="_Toc64447080"/>
      <w:bookmarkStart w:id="2711" w:name="_Toc66286574"/>
      <w:bookmarkStart w:id="2712" w:name="_Toc74151269"/>
      <w:bookmarkStart w:id="2713" w:name="_Toc88653741"/>
      <w:bookmarkStart w:id="2714" w:name="_Toc97904097"/>
      <w:bookmarkStart w:id="2715" w:name="_Toc105175138"/>
      <w:bookmarkStart w:id="2716" w:name="_Toc113826168"/>
      <w:bookmarkStart w:id="2717" w:name="_Toc120032294"/>
      <w:r w:rsidRPr="00FD0425">
        <w:t>8.4.6.3</w:t>
      </w:r>
      <w:r w:rsidRPr="00FD0425">
        <w:tab/>
        <w:t>Unsuccessful Operation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4E4B95A" w14:textId="77777777" w:rsidR="00F02090" w:rsidRPr="00FD0425" w:rsidRDefault="00F02090" w:rsidP="00F02090">
      <w:pPr>
        <w:pStyle w:val="TH"/>
        <w:rPr>
          <w:rFonts w:eastAsia="SimSun"/>
        </w:rPr>
      </w:pPr>
      <w:r w:rsidRPr="00FD0425">
        <w:object w:dxaOrig="6810" w:dyaOrig="2295" w14:anchorId="2076B066">
          <v:shape id="_x0000_i1074" type="#_x0000_t75" style="width:340.8pt;height:114.6pt" o:ole="">
            <v:imagedata r:id="rId106" o:title=""/>
          </v:shape>
          <o:OLEObject Type="Embed" ProgID="Visio.Drawing.15" ShapeID="_x0000_i1074" DrawAspect="Content" ObjectID="_1742063737"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FD0425" w:rsidRDefault="00F02090" w:rsidP="00F02090">
      <w:pPr>
        <w:pStyle w:val="Heading4"/>
        <w:rPr>
          <w:lang w:val="fr-FR"/>
        </w:rPr>
      </w:pPr>
      <w:bookmarkStart w:id="2718" w:name="_Toc20955175"/>
      <w:bookmarkStart w:id="2719" w:name="_Toc29991370"/>
      <w:bookmarkStart w:id="2720" w:name="_Toc36555770"/>
      <w:bookmarkStart w:id="2721" w:name="_Toc44497448"/>
      <w:bookmarkStart w:id="2722" w:name="_Toc45107836"/>
      <w:bookmarkStart w:id="2723" w:name="_Toc45901456"/>
      <w:bookmarkStart w:id="2724" w:name="_Toc51850535"/>
      <w:bookmarkStart w:id="2725" w:name="_Toc56693538"/>
      <w:bookmarkStart w:id="2726" w:name="_Toc64447081"/>
      <w:bookmarkStart w:id="2727" w:name="_Toc66286575"/>
      <w:bookmarkStart w:id="2728" w:name="_Toc74151270"/>
      <w:bookmarkStart w:id="2729" w:name="_Toc88653742"/>
      <w:bookmarkStart w:id="2730" w:name="_Toc97904098"/>
      <w:bookmarkStart w:id="2731" w:name="_Toc105175139"/>
      <w:bookmarkStart w:id="2732" w:name="_Toc113826169"/>
      <w:bookmarkStart w:id="2733" w:name="_Toc120032295"/>
      <w:r w:rsidRPr="00FD0425">
        <w:rPr>
          <w:lang w:val="fr-FR"/>
        </w:rPr>
        <w:t>8.4.6.4</w:t>
      </w:r>
      <w:r w:rsidRPr="00FD0425">
        <w:rPr>
          <w:lang w:val="fr-FR"/>
        </w:rPr>
        <w:tab/>
        <w:t>Abnormal Conditions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2F3F4F7D" w14:textId="77777777" w:rsidR="00F02090" w:rsidRPr="00FD0425" w:rsidRDefault="00F02090" w:rsidP="00F02090">
      <w:pPr>
        <w:rPr>
          <w:lang w:val="fr-FR"/>
        </w:rPr>
      </w:pPr>
      <w:r w:rsidRPr="00FD0425">
        <w:rPr>
          <w:lang w:val="fr-FR"/>
        </w:rPr>
        <w:t>Void.</w:t>
      </w:r>
    </w:p>
    <w:p w14:paraId="2AD948ED" w14:textId="77777777" w:rsidR="00E3265A" w:rsidRDefault="00E3265A" w:rsidP="00E3265A">
      <w:pPr>
        <w:pStyle w:val="Heading3"/>
      </w:pPr>
      <w:bookmarkStart w:id="2734" w:name="_Toc20955176"/>
      <w:bookmarkStart w:id="2735" w:name="_Toc29991371"/>
      <w:bookmarkStart w:id="2736" w:name="_Toc36555771"/>
      <w:bookmarkStart w:id="2737" w:name="_Hlk44418585"/>
      <w:bookmarkStart w:id="2738" w:name="_Toc44497449"/>
      <w:bookmarkStart w:id="2739" w:name="_Toc45107837"/>
      <w:bookmarkStart w:id="2740" w:name="_Toc45901457"/>
      <w:bookmarkStart w:id="2741" w:name="_Toc51850536"/>
      <w:bookmarkStart w:id="2742" w:name="_Toc56693539"/>
      <w:bookmarkStart w:id="2743" w:name="_Toc64447082"/>
      <w:bookmarkStart w:id="2744" w:name="_Toc66286576"/>
      <w:bookmarkStart w:id="2745" w:name="_Toc74151271"/>
      <w:bookmarkStart w:id="2746" w:name="_Toc88653743"/>
      <w:bookmarkStart w:id="2747" w:name="_Toc97904099"/>
      <w:bookmarkStart w:id="2748" w:name="_Toc105175140"/>
      <w:bookmarkStart w:id="2749" w:name="_Toc113826170"/>
      <w:bookmarkStart w:id="2750" w:name="_Toc120032296"/>
      <w:r w:rsidRPr="00AA5DA2">
        <w:t>8.</w:t>
      </w:r>
      <w:r>
        <w:rPr>
          <w:rFonts w:hint="eastAsia"/>
          <w:lang w:eastAsia="zh-CN"/>
        </w:rPr>
        <w:t>4</w:t>
      </w:r>
      <w:r w:rsidRPr="00AA5DA2">
        <w:t>.</w:t>
      </w:r>
      <w:bookmarkEnd w:id="2737"/>
      <w:r>
        <w:rPr>
          <w:lang w:eastAsia="zh-CN"/>
        </w:rPr>
        <w:t>7</w:t>
      </w:r>
      <w:r w:rsidRPr="00AA5DA2">
        <w:tab/>
        <w:t>Failure Indication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CCF6FC1" w14:textId="77777777" w:rsidR="00E3265A" w:rsidRPr="00AA5DA2" w:rsidRDefault="00E3265A" w:rsidP="00E3265A">
      <w:pPr>
        <w:pStyle w:val="Heading4"/>
      </w:pPr>
      <w:bookmarkStart w:id="2751" w:name="_Toc14207540"/>
      <w:bookmarkStart w:id="2752" w:name="_Toc44497450"/>
      <w:bookmarkStart w:id="2753" w:name="_Toc45107838"/>
      <w:bookmarkStart w:id="2754" w:name="_Toc45901458"/>
      <w:bookmarkStart w:id="2755" w:name="_Toc51850537"/>
      <w:bookmarkStart w:id="2756" w:name="_Toc56693540"/>
      <w:bookmarkStart w:id="2757" w:name="_Toc64447083"/>
      <w:bookmarkStart w:id="2758" w:name="_Toc66286577"/>
      <w:bookmarkStart w:id="2759" w:name="_Toc74151272"/>
      <w:bookmarkStart w:id="2760" w:name="_Toc88653744"/>
      <w:bookmarkStart w:id="2761" w:name="_Toc97904100"/>
      <w:bookmarkStart w:id="2762" w:name="_Toc105175141"/>
      <w:bookmarkStart w:id="2763" w:name="_Toc113826171"/>
      <w:bookmarkStart w:id="2764" w:name="_Toc120032297"/>
      <w:r w:rsidRPr="00AA5DA2">
        <w:t>8.</w:t>
      </w:r>
      <w:r>
        <w:rPr>
          <w:rFonts w:hint="eastAsia"/>
          <w:lang w:eastAsia="zh-CN"/>
        </w:rPr>
        <w:t>4.</w:t>
      </w:r>
      <w:r>
        <w:rPr>
          <w:lang w:eastAsia="zh-CN"/>
        </w:rPr>
        <w:t>7</w:t>
      </w:r>
      <w:r w:rsidRPr="00AA5DA2">
        <w:t>.1</w:t>
      </w:r>
      <w:r w:rsidRPr="00AA5DA2">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rFonts w:hint="eastAsia"/>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65" w:name="_Toc14207541"/>
      <w:bookmarkStart w:id="2766" w:name="_Toc44497451"/>
      <w:bookmarkStart w:id="2767" w:name="_Toc45107839"/>
      <w:bookmarkStart w:id="2768" w:name="_Toc45901459"/>
      <w:bookmarkStart w:id="2769" w:name="_Toc51850538"/>
      <w:bookmarkStart w:id="2770" w:name="_Toc56693541"/>
      <w:bookmarkStart w:id="2771" w:name="_Toc64447084"/>
      <w:bookmarkStart w:id="2772" w:name="_Toc66286578"/>
      <w:bookmarkStart w:id="2773" w:name="_Toc74151273"/>
      <w:bookmarkStart w:id="2774" w:name="_Toc88653745"/>
      <w:bookmarkStart w:id="2775" w:name="_Toc97904101"/>
      <w:bookmarkStart w:id="2776" w:name="_Toc105175142"/>
      <w:bookmarkStart w:id="2777" w:name="_Toc113826172"/>
      <w:bookmarkStart w:id="2778" w:name="_Toc120032298"/>
      <w:r w:rsidRPr="00AA5DA2">
        <w:t>8.</w:t>
      </w:r>
      <w:r>
        <w:rPr>
          <w:rFonts w:hint="eastAsia"/>
          <w:lang w:eastAsia="zh-CN"/>
        </w:rPr>
        <w:t>4.</w:t>
      </w:r>
      <w:r>
        <w:rPr>
          <w:lang w:eastAsia="zh-CN"/>
        </w:rPr>
        <w:t>7</w:t>
      </w:r>
      <w:r w:rsidRPr="00AA5DA2">
        <w:t>.2</w:t>
      </w:r>
      <w:r w:rsidRPr="00AA5DA2">
        <w:tab/>
        <w:t>Successful Operation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D3AE610" w14:textId="77777777" w:rsidR="00E3265A" w:rsidRPr="00AA5DA2" w:rsidRDefault="00E3265A" w:rsidP="00E3265A">
      <w:pPr>
        <w:pStyle w:val="TH"/>
        <w:rPr>
          <w:rFonts w:hint="eastAsia"/>
          <w:lang w:eastAsia="zh-CN"/>
        </w:rPr>
      </w:pPr>
      <w:r w:rsidRPr="0090263D">
        <w:object w:dxaOrig="7186" w:dyaOrig="2323" w14:anchorId="0459EDE2">
          <v:shape id="_x0000_i1075" type="#_x0000_t75" style="width:359.4pt;height:116.4pt" o:ole="">
            <v:imagedata r:id="rId108" o:title=""/>
          </v:shape>
          <o:OLEObject Type="Embed" ProgID="Visio.Drawing.11" ShapeID="_x0000_i1075" DrawAspect="Content" ObjectID="_1742063738"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79"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0" w:name="_Toc44497452"/>
      <w:bookmarkStart w:id="2781" w:name="_Toc45107840"/>
      <w:bookmarkStart w:id="2782" w:name="_Toc45901460"/>
      <w:bookmarkStart w:id="2783" w:name="_Toc51850539"/>
      <w:bookmarkStart w:id="2784" w:name="_Toc56693542"/>
      <w:bookmarkStart w:id="2785" w:name="_Toc64447085"/>
      <w:bookmarkStart w:id="2786" w:name="_Toc66286579"/>
      <w:bookmarkStart w:id="2787" w:name="_Toc74151274"/>
      <w:bookmarkStart w:id="2788" w:name="_Toc88653746"/>
      <w:bookmarkStart w:id="2789" w:name="_Toc97904102"/>
      <w:bookmarkStart w:id="2790" w:name="_Toc105175143"/>
      <w:bookmarkStart w:id="2791" w:name="_Toc113826173"/>
      <w:bookmarkStart w:id="2792" w:name="_Toc120032299"/>
      <w:r w:rsidRPr="00AA5DA2">
        <w:t>8.</w:t>
      </w:r>
      <w:r>
        <w:rPr>
          <w:rFonts w:hint="eastAsia"/>
          <w:lang w:eastAsia="zh-CN"/>
        </w:rPr>
        <w:t>4.</w:t>
      </w:r>
      <w:r>
        <w:rPr>
          <w:lang w:eastAsia="zh-CN"/>
        </w:rPr>
        <w:t>7</w:t>
      </w:r>
      <w:r w:rsidRPr="00AA5DA2">
        <w:t>.3</w:t>
      </w:r>
      <w:r w:rsidRPr="00AA5DA2">
        <w:tab/>
        <w:t>Unsuccessful Operation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793" w:name="_Toc14207543"/>
      <w:bookmarkStart w:id="2794" w:name="_Toc44497453"/>
      <w:bookmarkStart w:id="2795" w:name="_Toc45107841"/>
      <w:bookmarkStart w:id="2796" w:name="_Toc45901461"/>
      <w:bookmarkStart w:id="2797" w:name="_Toc51850540"/>
      <w:bookmarkStart w:id="2798" w:name="_Toc56693543"/>
      <w:bookmarkStart w:id="2799" w:name="_Toc64447086"/>
      <w:bookmarkStart w:id="2800" w:name="_Toc66286580"/>
      <w:bookmarkStart w:id="2801" w:name="_Toc74151275"/>
      <w:bookmarkStart w:id="2802" w:name="_Toc88653747"/>
      <w:bookmarkStart w:id="2803" w:name="_Toc97904103"/>
      <w:bookmarkStart w:id="2804" w:name="_Toc105175144"/>
      <w:bookmarkStart w:id="2805" w:name="_Toc113826174"/>
      <w:bookmarkStart w:id="2806" w:name="_Toc120032300"/>
      <w:r w:rsidRPr="00AA5DA2">
        <w:t>8.</w:t>
      </w:r>
      <w:r>
        <w:rPr>
          <w:rFonts w:hint="eastAsia"/>
          <w:lang w:eastAsia="zh-CN"/>
        </w:rPr>
        <w:t>4.</w:t>
      </w:r>
      <w:r>
        <w:rPr>
          <w:lang w:eastAsia="zh-CN"/>
        </w:rPr>
        <w:t>7</w:t>
      </w:r>
      <w:r w:rsidRPr="00AA5DA2">
        <w:t>.4</w:t>
      </w:r>
      <w:r w:rsidRPr="00AA5DA2">
        <w:tab/>
        <w:t>Abnormal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07" w:name="_Toc14207544"/>
      <w:bookmarkStart w:id="2808" w:name="_Hlk44418616"/>
      <w:bookmarkStart w:id="2809" w:name="_Toc44497454"/>
      <w:bookmarkStart w:id="2810" w:name="_Toc45107842"/>
      <w:bookmarkStart w:id="2811" w:name="_Toc45901462"/>
      <w:bookmarkStart w:id="2812" w:name="_Toc51850541"/>
      <w:bookmarkStart w:id="2813" w:name="_Toc56693544"/>
      <w:bookmarkStart w:id="2814" w:name="_Toc64447087"/>
      <w:bookmarkStart w:id="2815" w:name="_Toc66286581"/>
      <w:bookmarkStart w:id="2816" w:name="_Toc74151276"/>
      <w:bookmarkStart w:id="2817" w:name="_Toc88653748"/>
      <w:bookmarkStart w:id="2818" w:name="_Toc97904104"/>
      <w:bookmarkStart w:id="2819" w:name="_Toc105175145"/>
      <w:bookmarkStart w:id="2820" w:name="_Toc113826175"/>
      <w:bookmarkStart w:id="2821" w:name="_Toc120032301"/>
      <w:r w:rsidRPr="0025163B">
        <w:t>8.</w:t>
      </w:r>
      <w:r w:rsidRPr="0025163B">
        <w:rPr>
          <w:rFonts w:hint="eastAsia"/>
          <w:lang w:eastAsia="zh-CN"/>
        </w:rPr>
        <w:t>4</w:t>
      </w:r>
      <w:r w:rsidRPr="0025163B">
        <w:t>.</w:t>
      </w:r>
      <w:bookmarkEnd w:id="2808"/>
      <w:r>
        <w:rPr>
          <w:lang w:eastAsia="zh-CN"/>
        </w:rPr>
        <w:t>8</w:t>
      </w:r>
      <w:r w:rsidRPr="0025163B">
        <w:tab/>
      </w:r>
      <w:r w:rsidRPr="0025163B">
        <w:rPr>
          <w:lang w:eastAsia="zh-CN"/>
        </w:rPr>
        <w:t>Handover</w:t>
      </w:r>
      <w:r w:rsidRPr="0025163B">
        <w:t xml:space="preserve"> Report</w:t>
      </w:r>
      <w:bookmarkEnd w:id="2807"/>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7460590" w14:textId="77777777" w:rsidR="00E3265A" w:rsidRPr="00AA5DA2" w:rsidRDefault="00E3265A" w:rsidP="00E3265A">
      <w:pPr>
        <w:pStyle w:val="Heading4"/>
      </w:pPr>
      <w:bookmarkStart w:id="2822" w:name="_Toc14207545"/>
      <w:bookmarkStart w:id="2823" w:name="_Toc44497455"/>
      <w:bookmarkStart w:id="2824" w:name="_Toc45107843"/>
      <w:bookmarkStart w:id="2825" w:name="_Toc45901463"/>
      <w:bookmarkStart w:id="2826" w:name="_Toc51850542"/>
      <w:bookmarkStart w:id="2827" w:name="_Toc56693545"/>
      <w:bookmarkStart w:id="2828" w:name="_Toc64447088"/>
      <w:bookmarkStart w:id="2829" w:name="_Toc66286582"/>
      <w:bookmarkStart w:id="2830" w:name="_Toc74151277"/>
      <w:bookmarkStart w:id="2831" w:name="_Toc88653749"/>
      <w:bookmarkStart w:id="2832" w:name="_Toc97904105"/>
      <w:bookmarkStart w:id="2833" w:name="_Toc105175146"/>
      <w:bookmarkStart w:id="2834" w:name="_Toc113826176"/>
      <w:bookmarkStart w:id="2835" w:name="_Toc120032302"/>
      <w:r w:rsidRPr="00AA5DA2">
        <w:t>8.</w:t>
      </w:r>
      <w:r>
        <w:rPr>
          <w:rFonts w:hint="eastAsia"/>
          <w:lang w:eastAsia="zh-CN"/>
        </w:rPr>
        <w:t>4.</w:t>
      </w:r>
      <w:r>
        <w:rPr>
          <w:lang w:eastAsia="zh-CN"/>
        </w:rPr>
        <w:t>8</w:t>
      </w:r>
      <w:r w:rsidRPr="00AA5DA2">
        <w:t>.1</w:t>
      </w:r>
      <w:r w:rsidRPr="00AA5DA2">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36" w:name="_Toc14207546"/>
      <w:bookmarkStart w:id="2837" w:name="_Toc44497456"/>
      <w:bookmarkStart w:id="2838" w:name="_Toc45107844"/>
      <w:bookmarkStart w:id="2839" w:name="_Toc45901464"/>
      <w:bookmarkStart w:id="2840" w:name="_Toc51850543"/>
      <w:bookmarkStart w:id="2841" w:name="_Toc56693546"/>
      <w:bookmarkStart w:id="2842" w:name="_Toc64447089"/>
      <w:bookmarkStart w:id="2843" w:name="_Toc66286583"/>
      <w:bookmarkStart w:id="2844" w:name="_Toc74151278"/>
      <w:bookmarkStart w:id="2845" w:name="_Toc88653750"/>
      <w:bookmarkStart w:id="2846" w:name="_Toc97904106"/>
      <w:bookmarkStart w:id="2847" w:name="_Toc105175147"/>
      <w:bookmarkStart w:id="2848" w:name="_Toc113826177"/>
      <w:bookmarkStart w:id="2849" w:name="_Toc120032303"/>
      <w:r w:rsidRPr="00AA5DA2">
        <w:t>8.</w:t>
      </w:r>
      <w:r>
        <w:rPr>
          <w:rFonts w:hint="eastAsia"/>
          <w:lang w:eastAsia="zh-CN"/>
        </w:rPr>
        <w:t>4.</w:t>
      </w:r>
      <w:r>
        <w:rPr>
          <w:lang w:eastAsia="zh-CN"/>
        </w:rPr>
        <w:t>8</w:t>
      </w:r>
      <w:r w:rsidRPr="00AA5DA2">
        <w:t>.2</w:t>
      </w:r>
      <w:r w:rsidRPr="00AA5DA2">
        <w:tab/>
        <w:t>Successful Operation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64C6CC27" w14:textId="77777777" w:rsidR="00E3265A" w:rsidRPr="00AA5DA2" w:rsidRDefault="00E3265A" w:rsidP="00E3265A">
      <w:pPr>
        <w:pStyle w:val="TH"/>
        <w:rPr>
          <w:rFonts w:hint="eastAsia"/>
          <w:lang w:eastAsia="zh-CN"/>
        </w:rPr>
      </w:pPr>
      <w:r w:rsidRPr="0090263D">
        <w:object w:dxaOrig="7186" w:dyaOrig="2323" w14:anchorId="0907ACC1">
          <v:shape id="_x0000_i1076" type="#_x0000_t75" style="width:359.4pt;height:116.4pt" o:ole="">
            <v:imagedata r:id="rId110" o:title=""/>
          </v:shape>
          <o:OLEObject Type="Embed" ProgID="Visio.Drawing.11" ShapeID="_x0000_i1076" DrawAspect="Content" ObjectID="_1742063739"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0" w:name="_Toc44497457"/>
      <w:bookmarkStart w:id="2851" w:name="_Toc45107845"/>
      <w:bookmarkStart w:id="2852" w:name="_Toc45901465"/>
      <w:bookmarkStart w:id="2853" w:name="_Toc51850544"/>
      <w:bookmarkStart w:id="2854" w:name="_Toc56693547"/>
      <w:bookmarkStart w:id="2855" w:name="_Toc64447090"/>
      <w:bookmarkStart w:id="2856" w:name="_Toc66286584"/>
      <w:bookmarkStart w:id="2857" w:name="_Toc74151279"/>
      <w:bookmarkStart w:id="2858" w:name="_Toc88653751"/>
      <w:bookmarkStart w:id="2859" w:name="_Toc97904107"/>
      <w:bookmarkStart w:id="2860" w:name="_Toc105175148"/>
      <w:bookmarkStart w:id="2861" w:name="_Toc113826178"/>
      <w:bookmarkStart w:id="2862" w:name="_Toc120032304"/>
      <w:r w:rsidRPr="00AA5DA2">
        <w:t>8.</w:t>
      </w:r>
      <w:r>
        <w:rPr>
          <w:rFonts w:hint="eastAsia"/>
          <w:lang w:eastAsia="zh-CN"/>
        </w:rPr>
        <w:t>4.</w:t>
      </w:r>
      <w:r>
        <w:rPr>
          <w:lang w:eastAsia="zh-CN"/>
        </w:rPr>
        <w:t>8</w:t>
      </w:r>
      <w:r w:rsidRPr="00AA5DA2">
        <w:t>.3</w:t>
      </w:r>
      <w:r w:rsidRPr="00AA5DA2">
        <w:tab/>
        <w:t>Unsuccessful Operation</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63" w:name="_Toc14207548"/>
      <w:bookmarkStart w:id="2864" w:name="_Toc44497458"/>
      <w:bookmarkStart w:id="2865" w:name="_Toc45107846"/>
      <w:bookmarkStart w:id="2866" w:name="_Toc45901466"/>
      <w:bookmarkStart w:id="2867" w:name="_Toc51850545"/>
      <w:bookmarkStart w:id="2868" w:name="_Toc56693548"/>
      <w:bookmarkStart w:id="2869" w:name="_Toc64447091"/>
      <w:bookmarkStart w:id="2870" w:name="_Toc66286585"/>
      <w:bookmarkStart w:id="2871" w:name="_Toc74151280"/>
      <w:bookmarkStart w:id="2872" w:name="_Toc88653752"/>
      <w:bookmarkStart w:id="2873" w:name="_Toc97904108"/>
      <w:bookmarkStart w:id="2874" w:name="_Toc105175149"/>
      <w:bookmarkStart w:id="2875" w:name="_Toc113826179"/>
      <w:bookmarkStart w:id="2876" w:name="_Toc120032305"/>
      <w:r w:rsidRPr="00AA5DA2">
        <w:t>8.</w:t>
      </w:r>
      <w:r>
        <w:rPr>
          <w:rFonts w:hint="eastAsia"/>
          <w:lang w:eastAsia="zh-CN"/>
        </w:rPr>
        <w:t>4.</w:t>
      </w:r>
      <w:r>
        <w:rPr>
          <w:lang w:eastAsia="zh-CN"/>
        </w:rPr>
        <w:t>8</w:t>
      </w:r>
      <w:r w:rsidRPr="00AA5DA2">
        <w:t>.4</w:t>
      </w:r>
      <w:r w:rsidRPr="00AA5DA2">
        <w:tab/>
        <w:t>Abnormal Conditions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77" w:name="_Toc14207534"/>
      <w:bookmarkStart w:id="2878" w:name="_Hlk44418681"/>
      <w:bookmarkStart w:id="2879" w:name="_Toc44497459"/>
      <w:bookmarkStart w:id="2880" w:name="_Toc45107847"/>
      <w:bookmarkStart w:id="2881" w:name="_Toc45901467"/>
      <w:bookmarkStart w:id="2882" w:name="_Toc51850546"/>
      <w:bookmarkStart w:id="2883" w:name="_Toc56693549"/>
      <w:bookmarkStart w:id="2884" w:name="_Toc64447092"/>
      <w:bookmarkStart w:id="2885" w:name="_Toc66286586"/>
      <w:bookmarkStart w:id="2886" w:name="_Toc74151281"/>
      <w:bookmarkStart w:id="2887" w:name="_Toc88653753"/>
      <w:bookmarkStart w:id="2888" w:name="_Toc97904109"/>
      <w:bookmarkStart w:id="2889" w:name="_Toc105175150"/>
      <w:bookmarkStart w:id="2890" w:name="_Toc113826180"/>
      <w:bookmarkStart w:id="2891" w:name="_Toc120032306"/>
      <w:r w:rsidRPr="00AC628F">
        <w:t>8.</w:t>
      </w:r>
      <w:r>
        <w:t>4</w:t>
      </w:r>
      <w:r w:rsidRPr="00AC628F">
        <w:t>.</w:t>
      </w:r>
      <w:bookmarkEnd w:id="2878"/>
      <w:r>
        <w:t>9</w:t>
      </w:r>
      <w:r w:rsidRPr="00AC628F">
        <w:tab/>
        <w:t>Mobility Settings Change</w:t>
      </w:r>
      <w:bookmarkEnd w:id="2877"/>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765BC637" w14:textId="77777777" w:rsidR="00E3265A" w:rsidRPr="00AC628F" w:rsidRDefault="00E3265A" w:rsidP="009354E2">
      <w:pPr>
        <w:pStyle w:val="Heading4"/>
      </w:pPr>
      <w:bookmarkStart w:id="2892" w:name="_Toc14207535"/>
      <w:bookmarkStart w:id="2893" w:name="_Toc44497460"/>
      <w:bookmarkStart w:id="2894" w:name="_Toc45107848"/>
      <w:bookmarkStart w:id="2895" w:name="_Toc45901468"/>
      <w:bookmarkStart w:id="2896" w:name="_Toc51850547"/>
      <w:bookmarkStart w:id="2897" w:name="_Toc56693550"/>
      <w:bookmarkStart w:id="2898" w:name="_Toc64447093"/>
      <w:bookmarkStart w:id="2899" w:name="_Toc66286587"/>
      <w:bookmarkStart w:id="2900" w:name="_Toc74151282"/>
      <w:bookmarkStart w:id="2901" w:name="_Toc88653754"/>
      <w:bookmarkStart w:id="2902" w:name="_Toc97904110"/>
      <w:bookmarkStart w:id="2903" w:name="_Toc105175151"/>
      <w:bookmarkStart w:id="2904" w:name="_Toc113826181"/>
      <w:bookmarkStart w:id="2905" w:name="_Toc120032307"/>
      <w:r w:rsidRPr="00AC628F">
        <w:t>8.</w:t>
      </w:r>
      <w:r>
        <w:t>4</w:t>
      </w:r>
      <w:r w:rsidRPr="00AC628F">
        <w:t>.</w:t>
      </w:r>
      <w:r>
        <w:t>9</w:t>
      </w:r>
      <w:r w:rsidRPr="00AC628F">
        <w:t>.1</w:t>
      </w:r>
      <w:r w:rsidRPr="00AC628F">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06" w:name="_Toc14207536"/>
      <w:bookmarkStart w:id="2907" w:name="_Toc44497461"/>
      <w:bookmarkStart w:id="2908" w:name="_Toc45107849"/>
      <w:bookmarkStart w:id="2909" w:name="_Toc45901469"/>
      <w:bookmarkStart w:id="2910" w:name="_Toc51850548"/>
      <w:bookmarkStart w:id="2911" w:name="_Toc56693551"/>
      <w:bookmarkStart w:id="2912" w:name="_Toc64447094"/>
      <w:bookmarkStart w:id="2913" w:name="_Toc66286588"/>
      <w:bookmarkStart w:id="2914" w:name="_Toc74151283"/>
      <w:bookmarkStart w:id="2915" w:name="_Toc88653755"/>
      <w:bookmarkStart w:id="2916" w:name="_Toc97904111"/>
      <w:bookmarkStart w:id="2917" w:name="_Toc105175152"/>
      <w:bookmarkStart w:id="2918" w:name="_Toc113826182"/>
      <w:bookmarkStart w:id="2919" w:name="_Toc120032308"/>
      <w:r w:rsidRPr="00AC628F">
        <w:t>8.</w:t>
      </w:r>
      <w:r>
        <w:t>4</w:t>
      </w:r>
      <w:r w:rsidRPr="00AC628F">
        <w:t>.</w:t>
      </w:r>
      <w:r>
        <w:t>9</w:t>
      </w:r>
      <w:r w:rsidRPr="00AC628F">
        <w:t>.2</w:t>
      </w:r>
      <w:r w:rsidRPr="00AC628F">
        <w:tab/>
        <w:t>Successful Operation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209C916" w14:textId="77777777" w:rsidR="00E3265A" w:rsidRPr="00195317" w:rsidRDefault="00E3265A" w:rsidP="009354E2">
      <w:pPr>
        <w:pStyle w:val="TH"/>
      </w:pPr>
      <w:r w:rsidRPr="00AC628F">
        <w:pict w14:anchorId="067B1DB1">
          <v:shape id="_x0000_i1077" type="#_x0000_t75" style="width:358.8pt;height:115.2pt">
            <v:imagedata r:id="rId112" o:title=""/>
          </v:shape>
        </w:pict>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0" w:name="_Toc14207537"/>
      <w:bookmarkStart w:id="2921" w:name="_Toc44497462"/>
      <w:bookmarkStart w:id="2922" w:name="_Toc45107850"/>
      <w:bookmarkStart w:id="2923" w:name="_Toc45901470"/>
      <w:bookmarkStart w:id="2924" w:name="_Toc51850549"/>
      <w:bookmarkStart w:id="2925" w:name="_Toc56693552"/>
      <w:bookmarkStart w:id="2926" w:name="_Toc64447095"/>
      <w:bookmarkStart w:id="2927" w:name="_Toc66286589"/>
      <w:bookmarkStart w:id="2928" w:name="_Toc74151284"/>
      <w:bookmarkStart w:id="2929" w:name="_Toc88653756"/>
      <w:bookmarkStart w:id="2930" w:name="_Toc97904112"/>
      <w:bookmarkStart w:id="2931" w:name="_Toc105175153"/>
      <w:bookmarkStart w:id="2932" w:name="_Toc113826183"/>
      <w:bookmarkStart w:id="2933" w:name="_Toc120032309"/>
      <w:r w:rsidRPr="00AC628F">
        <w:t>8.</w:t>
      </w:r>
      <w:r>
        <w:t>4</w:t>
      </w:r>
      <w:r w:rsidRPr="00AC628F">
        <w:t>.</w:t>
      </w:r>
      <w:r>
        <w:t>9</w:t>
      </w:r>
      <w:r w:rsidRPr="00AC628F">
        <w:t>.3</w:t>
      </w:r>
      <w:r w:rsidRPr="00AC628F">
        <w:tab/>
        <w:t>Unsuccessful Operation</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E575E7B" w14:textId="77777777" w:rsidR="00E3265A" w:rsidRPr="00195317" w:rsidRDefault="00E3265A" w:rsidP="009354E2">
      <w:pPr>
        <w:pStyle w:val="TH"/>
      </w:pPr>
      <w:r w:rsidRPr="00AC628F">
        <w:pict w14:anchorId="3C2EBDE8">
          <v:shape id="_x0000_i1078" type="#_x0000_t75" style="width:358.8pt;height:115.2pt">
            <v:imagedata r:id="rId113" o:title=""/>
          </v:shape>
        </w:pict>
      </w:r>
    </w:p>
    <w:p w14:paraId="58D0800E" w14:textId="77777777" w:rsidR="00E3265A" w:rsidRPr="00AC628F" w:rsidRDefault="00E3265A" w:rsidP="00267B69">
      <w:pPr>
        <w:keepLines/>
        <w:spacing w:after="240"/>
        <w:jc w:val="center"/>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34" w:name="_Toc14207538"/>
      <w:bookmarkStart w:id="2935" w:name="_Toc44497463"/>
      <w:bookmarkStart w:id="2936" w:name="_Toc45107851"/>
      <w:bookmarkStart w:id="2937" w:name="_Toc45901471"/>
      <w:bookmarkStart w:id="2938" w:name="_Toc51850550"/>
      <w:bookmarkStart w:id="2939" w:name="_Toc56693553"/>
      <w:bookmarkStart w:id="2940" w:name="_Toc64447096"/>
      <w:bookmarkStart w:id="2941" w:name="_Toc66286590"/>
      <w:bookmarkStart w:id="2942" w:name="_Toc74151285"/>
      <w:bookmarkStart w:id="2943" w:name="_Toc88653757"/>
      <w:bookmarkStart w:id="2944" w:name="_Toc97904113"/>
      <w:bookmarkStart w:id="2945" w:name="_Toc105175154"/>
      <w:bookmarkStart w:id="2946" w:name="_Toc113826184"/>
      <w:bookmarkStart w:id="2947" w:name="_Toc120032310"/>
      <w:r w:rsidRPr="00AC628F">
        <w:t>8.</w:t>
      </w:r>
      <w:r>
        <w:t>4</w:t>
      </w:r>
      <w:r w:rsidRPr="00AC628F">
        <w:t>.</w:t>
      </w:r>
      <w:r>
        <w:t>9</w:t>
      </w:r>
      <w:r w:rsidRPr="00AC628F">
        <w:t>.4</w:t>
      </w:r>
      <w:r w:rsidRPr="00AC628F">
        <w:tab/>
        <w:t>Abnormal Conditions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48" w:name="_Hlk44418792"/>
      <w:bookmarkStart w:id="2949" w:name="_Toc44497464"/>
      <w:bookmarkStart w:id="2950" w:name="_Toc45107852"/>
      <w:bookmarkStart w:id="2951" w:name="_Toc45901472"/>
      <w:bookmarkStart w:id="2952" w:name="_Toc51850551"/>
      <w:bookmarkStart w:id="2953" w:name="_Toc56693554"/>
      <w:bookmarkStart w:id="2954" w:name="_Toc64447097"/>
      <w:bookmarkStart w:id="2955" w:name="_Toc66286591"/>
      <w:bookmarkStart w:id="2956" w:name="_Toc74151286"/>
      <w:bookmarkStart w:id="2957" w:name="_Toc88653758"/>
      <w:bookmarkStart w:id="2958" w:name="_Toc97904114"/>
      <w:bookmarkStart w:id="2959" w:name="_Toc105175155"/>
      <w:bookmarkStart w:id="2960" w:name="_Toc113826185"/>
      <w:bookmarkStart w:id="2961" w:name="_Toc120032311"/>
      <w:r>
        <w:t>8.4.</w:t>
      </w:r>
      <w:bookmarkEnd w:id="2948"/>
      <w:r>
        <w:t>10</w:t>
      </w:r>
      <w:r>
        <w:tab/>
        <w:t>Resource Status Reporting Initiation</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7A09D72A" w14:textId="77777777" w:rsidR="00E3265A" w:rsidRDefault="00E3265A" w:rsidP="00E3265A">
      <w:pPr>
        <w:pStyle w:val="Heading4"/>
      </w:pPr>
      <w:bookmarkStart w:id="2962" w:name="_Toc44497465"/>
      <w:bookmarkStart w:id="2963" w:name="_Toc45107853"/>
      <w:bookmarkStart w:id="2964" w:name="_Toc45901473"/>
      <w:bookmarkStart w:id="2965" w:name="_Toc51850552"/>
      <w:bookmarkStart w:id="2966" w:name="_Toc56693555"/>
      <w:bookmarkStart w:id="2967" w:name="_Toc64447098"/>
      <w:bookmarkStart w:id="2968" w:name="_Toc66286592"/>
      <w:bookmarkStart w:id="2969" w:name="_Toc74151287"/>
      <w:bookmarkStart w:id="2970" w:name="_Toc88653759"/>
      <w:bookmarkStart w:id="2971" w:name="_Toc97904115"/>
      <w:bookmarkStart w:id="2972" w:name="_Toc105175156"/>
      <w:bookmarkStart w:id="2973" w:name="_Toc113826186"/>
      <w:bookmarkStart w:id="2974" w:name="_Toc120032312"/>
      <w:r>
        <w:t>8.4.10.1</w:t>
      </w:r>
      <w:r>
        <w:tab/>
        <w:t>General</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75" w:name="_Toc44497466"/>
      <w:bookmarkStart w:id="2976" w:name="_Toc45107854"/>
      <w:bookmarkStart w:id="2977" w:name="_Toc45901474"/>
      <w:bookmarkStart w:id="2978" w:name="_Toc51850553"/>
      <w:bookmarkStart w:id="2979" w:name="_Toc56693556"/>
      <w:bookmarkStart w:id="2980" w:name="_Toc64447099"/>
      <w:bookmarkStart w:id="2981" w:name="_Toc66286593"/>
      <w:bookmarkStart w:id="2982" w:name="_Toc74151288"/>
      <w:bookmarkStart w:id="2983" w:name="_Toc88653760"/>
      <w:bookmarkStart w:id="2984" w:name="_Toc97904116"/>
      <w:bookmarkStart w:id="2985" w:name="_Toc105175157"/>
      <w:bookmarkStart w:id="2986" w:name="_Toc113826187"/>
      <w:bookmarkStart w:id="2987" w:name="_Toc120032313"/>
      <w:r>
        <w:t>8.4.10.2</w:t>
      </w:r>
      <w:r>
        <w:tab/>
        <w:t>Successful Operation</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7CF52D3D" w14:textId="77777777" w:rsidR="00E3265A" w:rsidRDefault="00E3265A" w:rsidP="00E3265A">
      <w:pPr>
        <w:pStyle w:val="TH"/>
      </w:pPr>
      <w:r w:rsidRPr="007104EC">
        <w:object w:dxaOrig="5673" w:dyaOrig="2355" w14:anchorId="6838465E">
          <v:shape id="_x0000_i1079" type="#_x0000_t75" style="width:285pt;height:117.6pt" o:ole="">
            <v:imagedata r:id="rId114" o:title=""/>
          </v:shape>
          <o:OLEObject Type="Embed" ProgID="Word.Picture.8" ShapeID="_x0000_i1079" DrawAspect="Content" ObjectID="_1742063740"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88" w:name="_Toc44497467"/>
      <w:bookmarkStart w:id="2989" w:name="_Toc45107855"/>
      <w:bookmarkStart w:id="2990" w:name="_Toc45901475"/>
      <w:bookmarkStart w:id="2991" w:name="_Toc51850554"/>
      <w:bookmarkStart w:id="2992" w:name="_Toc56693557"/>
      <w:bookmarkStart w:id="2993" w:name="_Toc64447100"/>
      <w:bookmarkStart w:id="2994" w:name="_Toc66286594"/>
      <w:bookmarkStart w:id="2995" w:name="_Toc74151289"/>
      <w:bookmarkStart w:id="2996" w:name="_Toc88653761"/>
      <w:bookmarkStart w:id="2997" w:name="_Toc97904117"/>
      <w:bookmarkStart w:id="2998" w:name="_Toc105175158"/>
      <w:bookmarkStart w:id="2999" w:name="_Toc113826188"/>
      <w:bookmarkStart w:id="3000" w:name="_Toc120032314"/>
      <w:r>
        <w:t>8.4.10.3</w:t>
      </w:r>
      <w:r>
        <w:tab/>
        <w:t>Unsuccessful Operation</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0E2E0C5" w14:textId="77777777" w:rsidR="00E3265A" w:rsidRDefault="00E3265A" w:rsidP="00E3265A">
      <w:pPr>
        <w:pStyle w:val="TH"/>
      </w:pPr>
      <w:r w:rsidRPr="007104EC">
        <w:object w:dxaOrig="5673" w:dyaOrig="2355" w14:anchorId="51F0833A">
          <v:shape id="_x0000_i1080" type="#_x0000_t75" style="width:285pt;height:117.6pt" o:ole="">
            <v:imagedata r:id="rId116" o:title=""/>
          </v:shape>
          <o:OLEObject Type="Embed" ProgID="Word.Picture.8" ShapeID="_x0000_i1080" DrawAspect="Content" ObjectID="_1742063741"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1" w:name="_Toc44497468"/>
      <w:bookmarkStart w:id="3002" w:name="_Toc45107856"/>
      <w:bookmarkStart w:id="3003" w:name="_Toc45901476"/>
      <w:bookmarkStart w:id="3004" w:name="_Toc51850555"/>
      <w:bookmarkStart w:id="3005" w:name="_Toc56693558"/>
      <w:bookmarkStart w:id="3006" w:name="_Toc64447101"/>
      <w:bookmarkStart w:id="3007" w:name="_Toc66286595"/>
      <w:bookmarkStart w:id="3008" w:name="_Toc74151290"/>
      <w:bookmarkStart w:id="3009" w:name="_Toc88653762"/>
      <w:bookmarkStart w:id="3010" w:name="_Toc97904118"/>
      <w:bookmarkStart w:id="3011" w:name="_Toc105175159"/>
      <w:bookmarkStart w:id="3012" w:name="_Toc113826189"/>
      <w:bookmarkStart w:id="3013" w:name="_Toc120032315"/>
      <w:r>
        <w:t>8.4.10.4</w:t>
      </w:r>
      <w:r>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14" w:name="_Hlk44418834"/>
      <w:bookmarkStart w:id="3015" w:name="_Toc44497469"/>
      <w:bookmarkStart w:id="3016" w:name="_Toc45107857"/>
      <w:bookmarkStart w:id="3017" w:name="_Toc45901477"/>
      <w:bookmarkStart w:id="3018" w:name="_Toc51850556"/>
      <w:bookmarkStart w:id="3019" w:name="_Toc56693559"/>
      <w:bookmarkStart w:id="3020" w:name="_Toc64447102"/>
      <w:bookmarkStart w:id="3021" w:name="_Toc66286596"/>
      <w:bookmarkStart w:id="3022" w:name="_Toc74151291"/>
      <w:bookmarkStart w:id="3023" w:name="_Toc88653763"/>
      <w:bookmarkStart w:id="3024" w:name="_Toc97904119"/>
      <w:bookmarkStart w:id="3025" w:name="_Toc105175160"/>
      <w:bookmarkStart w:id="3026" w:name="_Toc113826190"/>
      <w:bookmarkStart w:id="3027" w:name="_Toc120032316"/>
      <w:r>
        <w:t>8.4.</w:t>
      </w:r>
      <w:bookmarkEnd w:id="3014"/>
      <w:r>
        <w:t>11</w:t>
      </w:r>
      <w:r>
        <w:tab/>
        <w:t>Resource Status Reporting</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7594AF3" w14:textId="77777777" w:rsidR="00E3265A" w:rsidRDefault="00E3265A" w:rsidP="00E3265A">
      <w:pPr>
        <w:pStyle w:val="Heading4"/>
      </w:pPr>
      <w:bookmarkStart w:id="3028" w:name="_Toc44497470"/>
      <w:bookmarkStart w:id="3029" w:name="_Toc45107858"/>
      <w:bookmarkStart w:id="3030" w:name="_Toc45901478"/>
      <w:bookmarkStart w:id="3031" w:name="_Toc51850557"/>
      <w:bookmarkStart w:id="3032" w:name="_Toc56693560"/>
      <w:bookmarkStart w:id="3033" w:name="_Toc64447103"/>
      <w:bookmarkStart w:id="3034" w:name="_Toc66286597"/>
      <w:bookmarkStart w:id="3035" w:name="_Toc74151292"/>
      <w:bookmarkStart w:id="3036" w:name="_Toc88653764"/>
      <w:bookmarkStart w:id="3037" w:name="_Toc97904120"/>
      <w:bookmarkStart w:id="3038" w:name="_Toc105175161"/>
      <w:bookmarkStart w:id="3039" w:name="_Toc113826191"/>
      <w:bookmarkStart w:id="3040" w:name="_Toc120032317"/>
      <w:r>
        <w:t>8.4.11.1</w:t>
      </w:r>
      <w:r>
        <w:tab/>
        <w:t>General</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1" w:name="_Toc44497471"/>
      <w:bookmarkStart w:id="3042" w:name="_Toc45107859"/>
      <w:bookmarkStart w:id="3043" w:name="_Toc45901479"/>
      <w:bookmarkStart w:id="3044" w:name="_Toc51850558"/>
      <w:bookmarkStart w:id="3045" w:name="_Toc56693561"/>
      <w:bookmarkStart w:id="3046" w:name="_Toc64447104"/>
      <w:bookmarkStart w:id="3047" w:name="_Toc66286598"/>
      <w:bookmarkStart w:id="3048" w:name="_Toc74151293"/>
      <w:bookmarkStart w:id="3049" w:name="_Toc88653765"/>
      <w:bookmarkStart w:id="3050" w:name="_Toc97904121"/>
      <w:bookmarkStart w:id="3051" w:name="_Toc105175162"/>
      <w:bookmarkStart w:id="3052" w:name="_Toc113826192"/>
      <w:bookmarkStart w:id="3053" w:name="_Toc120032318"/>
      <w:r>
        <w:t>8.4.11.2</w:t>
      </w:r>
      <w:r>
        <w:tab/>
        <w:t>Successful Operation</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5B253216" w14:textId="77777777" w:rsidR="00E3265A" w:rsidRDefault="00E3265A" w:rsidP="00E3265A">
      <w:pPr>
        <w:pStyle w:val="TH"/>
      </w:pPr>
      <w:r w:rsidRPr="007104EC">
        <w:object w:dxaOrig="5673" w:dyaOrig="2355" w14:anchorId="12E7244F">
          <v:shape id="_x0000_i1081" type="#_x0000_t75" style="width:285pt;height:117.6pt" o:ole="">
            <v:imagedata r:id="rId118" o:title=""/>
          </v:shape>
          <o:OLEObject Type="Embed" ProgID="Word.Picture.8" ShapeID="_x0000_i1081" DrawAspect="Content" ObjectID="_1742063742"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54" w:name="_Toc44497472"/>
      <w:bookmarkStart w:id="3055" w:name="_Toc45107860"/>
      <w:bookmarkStart w:id="3056" w:name="_Toc45901480"/>
      <w:bookmarkStart w:id="3057" w:name="_Toc51850559"/>
      <w:bookmarkStart w:id="3058" w:name="_Toc56693562"/>
      <w:bookmarkStart w:id="3059" w:name="_Toc64447105"/>
      <w:bookmarkStart w:id="3060" w:name="_Toc66286599"/>
      <w:bookmarkStart w:id="3061" w:name="_Toc74151294"/>
      <w:bookmarkStart w:id="3062" w:name="_Toc88653766"/>
      <w:bookmarkStart w:id="3063" w:name="_Toc97904122"/>
      <w:bookmarkStart w:id="3064" w:name="_Toc105175163"/>
      <w:bookmarkStart w:id="3065" w:name="_Toc113826193"/>
      <w:bookmarkStart w:id="3066" w:name="_Toc120032319"/>
      <w:r>
        <w:t>8.4.11.3</w:t>
      </w:r>
      <w:r>
        <w:tab/>
        <w:t>Unsuccessful Operation</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25BC48A4" w14:textId="77777777" w:rsidR="00E3265A" w:rsidRDefault="00E3265A" w:rsidP="00E3265A">
      <w:r>
        <w:t>Not applicable.</w:t>
      </w:r>
    </w:p>
    <w:p w14:paraId="433B945E" w14:textId="77777777" w:rsidR="00E3265A" w:rsidRDefault="00E3265A" w:rsidP="00E3265A">
      <w:pPr>
        <w:pStyle w:val="Heading4"/>
      </w:pPr>
      <w:bookmarkStart w:id="3067" w:name="_Toc44497473"/>
      <w:bookmarkStart w:id="3068" w:name="_Toc45107861"/>
      <w:bookmarkStart w:id="3069" w:name="_Toc45901481"/>
      <w:bookmarkStart w:id="3070" w:name="_Toc51850560"/>
      <w:bookmarkStart w:id="3071" w:name="_Toc56693563"/>
      <w:bookmarkStart w:id="3072" w:name="_Toc64447106"/>
      <w:bookmarkStart w:id="3073" w:name="_Toc66286600"/>
      <w:bookmarkStart w:id="3074" w:name="_Toc74151295"/>
      <w:bookmarkStart w:id="3075" w:name="_Toc88653767"/>
      <w:bookmarkStart w:id="3076" w:name="_Toc97904123"/>
      <w:bookmarkStart w:id="3077" w:name="_Toc105175164"/>
      <w:bookmarkStart w:id="3078" w:name="_Toc113826194"/>
      <w:bookmarkStart w:id="3079" w:name="_Toc120032320"/>
      <w:r>
        <w:t>8.4.11.4</w:t>
      </w:r>
      <w:r>
        <w:tab/>
        <w:t>Abnormal Conditions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FB7BD5A" w14:textId="77777777" w:rsidR="00E3265A" w:rsidRDefault="00E3265A" w:rsidP="00E3265A">
      <w:pPr>
        <w:rPr>
          <w:rFonts w:hint="eastAsia"/>
          <w:lang w:eastAsia="zh-CN"/>
        </w:rPr>
      </w:pPr>
      <w:r>
        <w:t>Void</w:t>
      </w:r>
    </w:p>
    <w:p w14:paraId="26E8126B" w14:textId="77777777" w:rsidR="00E3265A" w:rsidRPr="009A0050" w:rsidRDefault="00E3265A" w:rsidP="00E3265A">
      <w:pPr>
        <w:pStyle w:val="Heading3"/>
      </w:pPr>
      <w:bookmarkStart w:id="3080" w:name="_Hlk44418867"/>
      <w:bookmarkStart w:id="3081" w:name="_Toc44497474"/>
      <w:bookmarkStart w:id="3082" w:name="_Toc45107862"/>
      <w:bookmarkStart w:id="3083" w:name="_Toc45901482"/>
      <w:bookmarkStart w:id="3084" w:name="_Toc51850561"/>
      <w:bookmarkStart w:id="3085" w:name="_Toc56693564"/>
      <w:bookmarkStart w:id="3086" w:name="_Toc64447107"/>
      <w:bookmarkStart w:id="3087" w:name="_Toc66286601"/>
      <w:bookmarkStart w:id="3088" w:name="_Toc74151296"/>
      <w:bookmarkStart w:id="3089" w:name="_Toc88653768"/>
      <w:bookmarkStart w:id="3090" w:name="_Toc97904124"/>
      <w:bookmarkStart w:id="3091" w:name="_Toc105175165"/>
      <w:bookmarkStart w:id="3092" w:name="_Toc113826195"/>
      <w:bookmarkStart w:id="3093" w:name="_Toc120032321"/>
      <w:r w:rsidRPr="009A0050">
        <w:t>8.</w:t>
      </w:r>
      <w:r>
        <w:t>4</w:t>
      </w:r>
      <w:r w:rsidRPr="009A0050">
        <w:t>.</w:t>
      </w:r>
      <w:bookmarkEnd w:id="3080"/>
      <w:r>
        <w:t>12</w:t>
      </w:r>
      <w:r w:rsidRPr="009A0050">
        <w:tab/>
      </w:r>
      <w:bookmarkStart w:id="3094" w:name="OLE_LINK102"/>
      <w:r>
        <w:t xml:space="preserve">Access </w:t>
      </w:r>
      <w:r>
        <w:rPr>
          <w:rFonts w:hint="eastAsia"/>
        </w:rPr>
        <w:t>A</w:t>
      </w:r>
      <w:r>
        <w:t>nd Mobility</w:t>
      </w:r>
      <w:bookmarkStart w:id="3095" w:name="_Toc5646119"/>
      <w:bookmarkEnd w:id="3094"/>
      <w:r w:rsidRPr="009A0050">
        <w:t xml:space="preserve"> Indication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5"/>
    </w:p>
    <w:p w14:paraId="30175BDA" w14:textId="77777777" w:rsidR="00E3265A" w:rsidRPr="009A0050" w:rsidRDefault="00E3265A" w:rsidP="00E3265A">
      <w:pPr>
        <w:pStyle w:val="Heading4"/>
      </w:pPr>
      <w:bookmarkStart w:id="3096" w:name="_Toc5646120"/>
      <w:bookmarkStart w:id="3097" w:name="_Toc44497475"/>
      <w:bookmarkStart w:id="3098" w:name="_Toc45107863"/>
      <w:bookmarkStart w:id="3099" w:name="_Toc45901483"/>
      <w:bookmarkStart w:id="3100" w:name="_Toc51850562"/>
      <w:bookmarkStart w:id="3101" w:name="_Toc56693565"/>
      <w:bookmarkStart w:id="3102" w:name="_Toc64447108"/>
      <w:bookmarkStart w:id="3103" w:name="_Toc66286602"/>
      <w:bookmarkStart w:id="3104" w:name="_Toc74151297"/>
      <w:bookmarkStart w:id="3105" w:name="_Toc88653769"/>
      <w:bookmarkStart w:id="3106" w:name="_Toc97904125"/>
      <w:bookmarkStart w:id="3107" w:name="_Toc105175166"/>
      <w:bookmarkStart w:id="3108" w:name="_Toc113826196"/>
      <w:bookmarkStart w:id="3109" w:name="_Toc120032322"/>
      <w:r w:rsidRPr="009A0050">
        <w:t>8.</w:t>
      </w:r>
      <w:r>
        <w:t>4</w:t>
      </w:r>
      <w:r w:rsidRPr="009A0050">
        <w:t>.</w:t>
      </w:r>
      <w:r>
        <w:t>12</w:t>
      </w:r>
      <w:r w:rsidRPr="009A0050">
        <w:t>.1</w:t>
      </w:r>
      <w:r w:rsidRPr="009A0050">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B2B90E4" w14:textId="77777777" w:rsidR="00E3265A" w:rsidRPr="00AA5DA2" w:rsidRDefault="00E3265A" w:rsidP="00E3265A">
      <w:bookmarkStart w:id="3110"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1" w:name="_Toc44497476"/>
      <w:bookmarkStart w:id="3112" w:name="_Toc45107864"/>
      <w:bookmarkStart w:id="3113" w:name="_Toc45901484"/>
      <w:bookmarkStart w:id="3114" w:name="_Toc51850563"/>
      <w:bookmarkStart w:id="3115" w:name="_Toc56693566"/>
      <w:bookmarkStart w:id="3116" w:name="_Toc64447109"/>
      <w:bookmarkStart w:id="3117" w:name="_Toc66286603"/>
      <w:bookmarkStart w:id="3118" w:name="_Toc74151298"/>
      <w:bookmarkStart w:id="3119" w:name="_Toc88653770"/>
      <w:bookmarkStart w:id="3120" w:name="_Toc97904126"/>
      <w:bookmarkStart w:id="3121" w:name="_Toc105175167"/>
      <w:bookmarkStart w:id="3122" w:name="_Toc113826197"/>
      <w:bookmarkStart w:id="3123" w:name="_Toc120032323"/>
      <w:r w:rsidRPr="009A0050">
        <w:t>8.</w:t>
      </w:r>
      <w:r>
        <w:t>4</w:t>
      </w:r>
      <w:r w:rsidRPr="009A0050">
        <w:t>.</w:t>
      </w:r>
      <w:r>
        <w:t>12</w:t>
      </w:r>
      <w:r w:rsidRPr="009A0050">
        <w:t>.2</w:t>
      </w:r>
      <w:r w:rsidRPr="009A0050">
        <w:tab/>
        <w:t>Successful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bookmarkStart w:id="3124" w:name="_MON_1618212353"/>
    <w:bookmarkEnd w:id="3124"/>
    <w:p w14:paraId="4F800D88" w14:textId="77777777" w:rsidR="00E3265A" w:rsidRPr="00E5056C" w:rsidRDefault="00E3265A" w:rsidP="009354E2">
      <w:pPr>
        <w:pStyle w:val="TH"/>
      </w:pPr>
      <w:r>
        <w:object w:dxaOrig="5580" w:dyaOrig="2355" w14:anchorId="4868B52E">
          <v:shape id="_x0000_i1082" type="#_x0000_t75" style="width:340.8pt;height:129.6pt" o:ole="">
            <v:imagedata r:id="rId120" o:title="" croptop="-6693f" cropleft="-5638f" cropright="-8926f"/>
          </v:shape>
          <o:OLEObject Type="Embed" ProgID="Word.Picture.8" ShapeID="_x0000_i1082" DrawAspect="Content" ObjectID="_1742063743"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25" w:name="_Toc5646122"/>
      <w:bookmarkStart w:id="3126" w:name="_Toc44497477"/>
      <w:bookmarkStart w:id="3127" w:name="_Toc45107865"/>
      <w:bookmarkStart w:id="3128" w:name="_Toc45901485"/>
      <w:bookmarkStart w:id="3129" w:name="_Toc51850564"/>
      <w:bookmarkStart w:id="3130" w:name="_Toc56693567"/>
      <w:bookmarkStart w:id="3131" w:name="_Toc64447110"/>
      <w:bookmarkStart w:id="3132" w:name="_Toc66286604"/>
      <w:bookmarkStart w:id="3133" w:name="_Toc74151299"/>
      <w:bookmarkStart w:id="3134" w:name="_Toc88653771"/>
      <w:bookmarkStart w:id="3135" w:name="_Toc97904127"/>
      <w:bookmarkStart w:id="3136" w:name="_Toc105175168"/>
      <w:bookmarkStart w:id="3137" w:name="_Toc113826198"/>
      <w:bookmarkStart w:id="3138" w:name="_Toc120032324"/>
      <w:r w:rsidRPr="009A0050">
        <w:t>8.</w:t>
      </w:r>
      <w:r>
        <w:t>4</w:t>
      </w:r>
      <w:r w:rsidRPr="009A0050">
        <w:t>.</w:t>
      </w:r>
      <w:r>
        <w:t>12</w:t>
      </w:r>
      <w:r w:rsidRPr="009A0050">
        <w:t>.3</w:t>
      </w:r>
      <w:r w:rsidRPr="009A0050">
        <w:tab/>
        <w:t>Abnormal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39" w:name="_Toc44497478"/>
      <w:bookmarkStart w:id="3140" w:name="_Toc45107866"/>
      <w:bookmarkStart w:id="3141" w:name="_Toc45901486"/>
      <w:bookmarkStart w:id="3142" w:name="_Toc51850565"/>
      <w:bookmarkStart w:id="3143" w:name="_Toc56693568"/>
      <w:bookmarkStart w:id="3144" w:name="_Toc64447111"/>
      <w:bookmarkStart w:id="3145" w:name="_Toc66286605"/>
      <w:bookmarkStart w:id="3146" w:name="_Toc74151300"/>
      <w:bookmarkStart w:id="3147" w:name="_Toc88653772"/>
      <w:bookmarkStart w:id="3148" w:name="_Toc97904128"/>
      <w:bookmarkStart w:id="3149" w:name="_Toc105175169"/>
      <w:bookmarkStart w:id="3150" w:name="_Toc113826199"/>
      <w:bookmarkStart w:id="3151" w:name="_Toc120032325"/>
      <w:r w:rsidRPr="00FD0425">
        <w:t>9</w:t>
      </w:r>
      <w:r w:rsidRPr="00FD0425">
        <w:tab/>
        <w:t>Elements for XnAP Communication</w:t>
      </w:r>
      <w:bookmarkEnd w:id="2734"/>
      <w:bookmarkEnd w:id="2735"/>
      <w:bookmarkEnd w:id="2736"/>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AFF407A" w14:textId="77777777" w:rsidR="00F02090" w:rsidRPr="00FD0425" w:rsidRDefault="00F02090" w:rsidP="00F02090">
      <w:pPr>
        <w:pStyle w:val="Heading2"/>
      </w:pPr>
      <w:bookmarkStart w:id="3152" w:name="_Toc20955177"/>
      <w:bookmarkStart w:id="3153" w:name="_Toc29991372"/>
      <w:bookmarkStart w:id="3154" w:name="_Toc36555772"/>
      <w:bookmarkStart w:id="3155" w:name="_Toc44497479"/>
      <w:bookmarkStart w:id="3156" w:name="_Toc45107867"/>
      <w:bookmarkStart w:id="3157" w:name="_Toc45901487"/>
      <w:bookmarkStart w:id="3158" w:name="_Toc51850566"/>
      <w:bookmarkStart w:id="3159" w:name="_Toc56693569"/>
      <w:bookmarkStart w:id="3160" w:name="_Toc64447112"/>
      <w:bookmarkStart w:id="3161" w:name="_Toc66286606"/>
      <w:bookmarkStart w:id="3162" w:name="_Toc74151301"/>
      <w:bookmarkStart w:id="3163" w:name="_Toc88653773"/>
      <w:bookmarkStart w:id="3164" w:name="_Toc97904129"/>
      <w:bookmarkStart w:id="3165" w:name="_Toc105175170"/>
      <w:bookmarkStart w:id="3166" w:name="_Toc113826200"/>
      <w:bookmarkStart w:id="3167" w:name="_Toc120032326"/>
      <w:r w:rsidRPr="00FD0425">
        <w:t>9.0</w:t>
      </w:r>
      <w:r w:rsidRPr="00FD0425">
        <w:tab/>
        <w:t>General</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68" w:name="_Toc20955178"/>
      <w:bookmarkStart w:id="3169" w:name="_Toc29991373"/>
      <w:bookmarkStart w:id="3170" w:name="_Toc36555773"/>
      <w:bookmarkStart w:id="3171" w:name="_Toc44497480"/>
      <w:bookmarkStart w:id="3172" w:name="_Toc45107868"/>
      <w:bookmarkStart w:id="3173" w:name="_Toc45901488"/>
      <w:bookmarkStart w:id="3174" w:name="_Toc51850567"/>
      <w:bookmarkStart w:id="3175" w:name="_Toc56693570"/>
      <w:bookmarkStart w:id="3176" w:name="_Toc64447113"/>
      <w:bookmarkStart w:id="3177" w:name="_Toc66286607"/>
      <w:bookmarkStart w:id="3178" w:name="_Toc74151302"/>
      <w:bookmarkStart w:id="3179" w:name="_Toc88653774"/>
      <w:bookmarkStart w:id="3180" w:name="_Toc97904130"/>
      <w:bookmarkStart w:id="3181" w:name="_Toc105175171"/>
      <w:bookmarkStart w:id="3182" w:name="_Toc113826201"/>
      <w:bookmarkStart w:id="3183" w:name="_Toc120032327"/>
      <w:r w:rsidRPr="00FD0425">
        <w:t>9.1</w:t>
      </w:r>
      <w:r w:rsidRPr="00FD0425">
        <w:tab/>
        <w:t>Message Functional Definition and Content</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9E4859C" w14:textId="77777777" w:rsidR="00F02090" w:rsidRPr="00FD0425" w:rsidRDefault="00F02090" w:rsidP="00F02090">
      <w:pPr>
        <w:pStyle w:val="Heading3"/>
      </w:pPr>
      <w:bookmarkStart w:id="3184" w:name="_Toc20955179"/>
      <w:bookmarkStart w:id="3185" w:name="_Toc29991374"/>
      <w:bookmarkStart w:id="3186" w:name="_Toc36555774"/>
      <w:bookmarkStart w:id="3187" w:name="_Toc44497481"/>
      <w:bookmarkStart w:id="3188" w:name="_Toc45107869"/>
      <w:bookmarkStart w:id="3189" w:name="_Toc45901489"/>
      <w:bookmarkStart w:id="3190" w:name="_Toc51850568"/>
      <w:bookmarkStart w:id="3191" w:name="_Toc56693571"/>
      <w:bookmarkStart w:id="3192" w:name="_Toc64447114"/>
      <w:bookmarkStart w:id="3193" w:name="_Toc66286608"/>
      <w:bookmarkStart w:id="3194" w:name="_Toc74151303"/>
      <w:bookmarkStart w:id="3195" w:name="_Toc88653775"/>
      <w:bookmarkStart w:id="3196" w:name="_Toc97904131"/>
      <w:bookmarkStart w:id="3197" w:name="_Toc105175172"/>
      <w:bookmarkStart w:id="3198" w:name="_Toc113826202"/>
      <w:bookmarkStart w:id="3199" w:name="_Toc120032328"/>
      <w:r w:rsidRPr="00FD0425">
        <w:t>9.1.1</w:t>
      </w:r>
      <w:r w:rsidRPr="00FD0425">
        <w:tab/>
        <w:t>Messages for Basic Mobility Procedures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EE696D4" w14:textId="77777777" w:rsidR="00F02090" w:rsidRPr="00FD0425" w:rsidRDefault="00F02090" w:rsidP="00F02090">
      <w:pPr>
        <w:pStyle w:val="Heading4"/>
      </w:pPr>
      <w:bookmarkStart w:id="3200" w:name="_Toc20955180"/>
      <w:bookmarkStart w:id="3201" w:name="_Toc29991375"/>
      <w:bookmarkStart w:id="3202" w:name="_Toc36555775"/>
      <w:bookmarkStart w:id="3203" w:name="_Toc44497482"/>
      <w:bookmarkStart w:id="3204" w:name="_Toc45107870"/>
      <w:bookmarkStart w:id="3205" w:name="_Toc45901490"/>
      <w:bookmarkStart w:id="3206" w:name="_Toc51850569"/>
      <w:bookmarkStart w:id="3207" w:name="_Toc56693572"/>
      <w:bookmarkStart w:id="3208" w:name="_Toc64447115"/>
      <w:bookmarkStart w:id="3209" w:name="_Toc66286609"/>
      <w:bookmarkStart w:id="3210" w:name="_Toc74151304"/>
      <w:bookmarkStart w:id="3211" w:name="_Toc88653776"/>
      <w:bookmarkStart w:id="3212" w:name="_Toc97904132"/>
      <w:bookmarkStart w:id="3213" w:name="_Toc105175173"/>
      <w:bookmarkStart w:id="3214" w:name="_Toc113826203"/>
      <w:bookmarkStart w:id="3215" w:name="_Toc120032329"/>
      <w:r w:rsidRPr="00FD0425">
        <w:t>9.1.1.1</w:t>
      </w:r>
      <w:r w:rsidRPr="00FD0425">
        <w:tab/>
        <w:t>HANDOVER REQUEST</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F02090">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F02090" w:rsidRPr="00FD0425" w14:paraId="1A7DE24F" w14:textId="77777777" w:rsidTr="00694C97">
        <w:tblPrEx>
          <w:tblCellMar>
            <w:top w:w="0" w:type="dxa"/>
            <w:bottom w:w="0" w:type="dxa"/>
          </w:tblCellMar>
        </w:tblPrEx>
        <w:tc>
          <w:tcPr>
            <w:tcW w:w="2578" w:type="dxa"/>
          </w:tcPr>
          <w:p w14:paraId="70A89BC6" w14:textId="77777777" w:rsidR="00F02090" w:rsidRPr="00FD0425" w:rsidRDefault="00F02090" w:rsidP="00694C97">
            <w:pPr>
              <w:pStyle w:val="TAH"/>
              <w:rPr>
                <w:lang w:eastAsia="ja-JP"/>
              </w:rPr>
            </w:pPr>
            <w:r w:rsidRPr="00FD0425">
              <w:rPr>
                <w:lang w:eastAsia="ja-JP"/>
              </w:rPr>
              <w:t>IE/Group Name</w:t>
            </w:r>
          </w:p>
        </w:tc>
        <w:tc>
          <w:tcPr>
            <w:tcW w:w="1104" w:type="dxa"/>
          </w:tcPr>
          <w:p w14:paraId="0F6CF25E" w14:textId="77777777" w:rsidR="00F02090" w:rsidRPr="00FD0425" w:rsidRDefault="00F02090" w:rsidP="00694C97">
            <w:pPr>
              <w:pStyle w:val="TAH"/>
              <w:rPr>
                <w:lang w:eastAsia="ja-JP"/>
              </w:rPr>
            </w:pPr>
            <w:r w:rsidRPr="00FD0425">
              <w:rPr>
                <w:lang w:eastAsia="ja-JP"/>
              </w:rPr>
              <w:t>Presence</w:t>
            </w:r>
          </w:p>
        </w:tc>
        <w:tc>
          <w:tcPr>
            <w:tcW w:w="1526" w:type="dxa"/>
          </w:tcPr>
          <w:p w14:paraId="619AC84D" w14:textId="77777777" w:rsidR="00F02090" w:rsidRPr="00FD0425" w:rsidRDefault="00F02090" w:rsidP="00694C97">
            <w:pPr>
              <w:pStyle w:val="TAH"/>
              <w:rPr>
                <w:lang w:eastAsia="ja-JP"/>
              </w:rPr>
            </w:pPr>
            <w:r w:rsidRPr="00FD0425">
              <w:rPr>
                <w:lang w:eastAsia="ja-JP"/>
              </w:rPr>
              <w:t>Range</w:t>
            </w:r>
          </w:p>
        </w:tc>
        <w:tc>
          <w:tcPr>
            <w:tcW w:w="1260" w:type="dxa"/>
          </w:tcPr>
          <w:p w14:paraId="0A032F1B" w14:textId="77777777" w:rsidR="00F02090" w:rsidRPr="00FD0425" w:rsidRDefault="00F02090" w:rsidP="00694C97">
            <w:pPr>
              <w:pStyle w:val="TAH"/>
              <w:rPr>
                <w:lang w:eastAsia="ja-JP"/>
              </w:rPr>
            </w:pPr>
            <w:r w:rsidRPr="00FD0425">
              <w:rPr>
                <w:lang w:eastAsia="ja-JP"/>
              </w:rPr>
              <w:t>IE type and reference</w:t>
            </w:r>
          </w:p>
        </w:tc>
        <w:tc>
          <w:tcPr>
            <w:tcW w:w="1800" w:type="dxa"/>
          </w:tcPr>
          <w:p w14:paraId="3732DF53" w14:textId="77777777" w:rsidR="00F02090" w:rsidRPr="00FD0425" w:rsidRDefault="00F02090" w:rsidP="00694C97">
            <w:pPr>
              <w:pStyle w:val="TAH"/>
              <w:rPr>
                <w:lang w:eastAsia="ja-JP"/>
              </w:rPr>
            </w:pPr>
            <w:r w:rsidRPr="00FD0425">
              <w:rPr>
                <w:lang w:eastAsia="ja-JP"/>
              </w:rPr>
              <w:t>Semantics description</w:t>
            </w:r>
          </w:p>
        </w:tc>
        <w:tc>
          <w:tcPr>
            <w:tcW w:w="1080" w:type="dxa"/>
          </w:tcPr>
          <w:p w14:paraId="35AE35B1" w14:textId="77777777" w:rsidR="00F02090" w:rsidRPr="00FD0425" w:rsidRDefault="00F02090" w:rsidP="00694C97">
            <w:pPr>
              <w:pStyle w:val="TAH"/>
              <w:rPr>
                <w:b w:val="0"/>
                <w:lang w:eastAsia="ja-JP"/>
              </w:rPr>
            </w:pPr>
            <w:r w:rsidRPr="00FD0425">
              <w:rPr>
                <w:lang w:eastAsia="ja-JP"/>
              </w:rPr>
              <w:t>Criticality</w:t>
            </w:r>
          </w:p>
        </w:tc>
        <w:tc>
          <w:tcPr>
            <w:tcW w:w="1137" w:type="dxa"/>
          </w:tcPr>
          <w:p w14:paraId="774E862A"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1A650953" w14:textId="77777777" w:rsidTr="00694C97">
        <w:tblPrEx>
          <w:tblCellMar>
            <w:top w:w="0" w:type="dxa"/>
            <w:bottom w:w="0" w:type="dxa"/>
          </w:tblCellMar>
        </w:tblPrEx>
        <w:tc>
          <w:tcPr>
            <w:tcW w:w="2578" w:type="dxa"/>
          </w:tcPr>
          <w:p w14:paraId="6A5FBDA6" w14:textId="77777777" w:rsidR="00F02090" w:rsidRPr="00FD0425" w:rsidRDefault="00F02090" w:rsidP="00694C97">
            <w:pPr>
              <w:pStyle w:val="TAL"/>
              <w:rPr>
                <w:lang w:eastAsia="ja-JP"/>
              </w:rPr>
            </w:pPr>
            <w:r w:rsidRPr="00FD0425">
              <w:rPr>
                <w:lang w:eastAsia="ja-JP"/>
              </w:rPr>
              <w:t>Message Type</w:t>
            </w:r>
          </w:p>
        </w:tc>
        <w:tc>
          <w:tcPr>
            <w:tcW w:w="1104" w:type="dxa"/>
          </w:tcPr>
          <w:p w14:paraId="75FB780C" w14:textId="77777777" w:rsidR="00F02090" w:rsidRPr="00FD0425" w:rsidRDefault="00F02090" w:rsidP="00694C97">
            <w:pPr>
              <w:pStyle w:val="TAL"/>
              <w:rPr>
                <w:lang w:eastAsia="ja-JP"/>
              </w:rPr>
            </w:pPr>
            <w:r w:rsidRPr="00FD0425">
              <w:rPr>
                <w:lang w:eastAsia="ja-JP"/>
              </w:rPr>
              <w:t>M</w:t>
            </w:r>
          </w:p>
        </w:tc>
        <w:tc>
          <w:tcPr>
            <w:tcW w:w="1526" w:type="dxa"/>
          </w:tcPr>
          <w:p w14:paraId="4B395008" w14:textId="77777777" w:rsidR="00F02090" w:rsidRPr="00FD0425" w:rsidRDefault="00F02090" w:rsidP="00694C97">
            <w:pPr>
              <w:pStyle w:val="TAL"/>
              <w:rPr>
                <w:lang w:eastAsia="ja-JP"/>
              </w:rPr>
            </w:pPr>
          </w:p>
        </w:tc>
        <w:tc>
          <w:tcPr>
            <w:tcW w:w="1260" w:type="dxa"/>
          </w:tcPr>
          <w:p w14:paraId="70C01D7E" w14:textId="77777777" w:rsidR="00F02090" w:rsidRPr="00FD0425" w:rsidRDefault="00F02090" w:rsidP="00694C97">
            <w:pPr>
              <w:pStyle w:val="TAL"/>
              <w:rPr>
                <w:lang w:eastAsia="ja-JP"/>
              </w:rPr>
            </w:pPr>
            <w:r w:rsidRPr="00FD0425">
              <w:rPr>
                <w:lang w:eastAsia="ja-JP"/>
              </w:rPr>
              <w:t>9.2.3.1</w:t>
            </w:r>
          </w:p>
        </w:tc>
        <w:tc>
          <w:tcPr>
            <w:tcW w:w="1800" w:type="dxa"/>
          </w:tcPr>
          <w:p w14:paraId="15385BC5" w14:textId="77777777" w:rsidR="00F02090" w:rsidRPr="00FD0425" w:rsidRDefault="00F02090" w:rsidP="00694C97">
            <w:pPr>
              <w:pStyle w:val="TAL"/>
              <w:rPr>
                <w:lang w:eastAsia="ja-JP"/>
              </w:rPr>
            </w:pPr>
          </w:p>
        </w:tc>
        <w:tc>
          <w:tcPr>
            <w:tcW w:w="1080" w:type="dxa"/>
          </w:tcPr>
          <w:p w14:paraId="2E2544BF" w14:textId="77777777" w:rsidR="00F02090" w:rsidRPr="00FD0425" w:rsidRDefault="00F02090" w:rsidP="00694C97">
            <w:pPr>
              <w:pStyle w:val="TAC"/>
              <w:rPr>
                <w:lang w:eastAsia="ja-JP"/>
              </w:rPr>
            </w:pPr>
            <w:r w:rsidRPr="00FD0425">
              <w:rPr>
                <w:lang w:eastAsia="ja-JP"/>
              </w:rPr>
              <w:t>YES</w:t>
            </w:r>
          </w:p>
        </w:tc>
        <w:tc>
          <w:tcPr>
            <w:tcW w:w="1137" w:type="dxa"/>
          </w:tcPr>
          <w:p w14:paraId="66CB255B" w14:textId="77777777" w:rsidR="00F02090" w:rsidRPr="00FD0425" w:rsidRDefault="00F02090" w:rsidP="00694C97">
            <w:pPr>
              <w:pStyle w:val="TAC"/>
              <w:rPr>
                <w:lang w:eastAsia="ja-JP"/>
              </w:rPr>
            </w:pPr>
            <w:r w:rsidRPr="00FD0425">
              <w:rPr>
                <w:lang w:eastAsia="ja-JP"/>
              </w:rPr>
              <w:t>reject</w:t>
            </w:r>
          </w:p>
        </w:tc>
      </w:tr>
      <w:tr w:rsidR="00F02090" w:rsidRPr="00FD0425" w14:paraId="17771867" w14:textId="77777777" w:rsidTr="00694C97">
        <w:tblPrEx>
          <w:tblCellMar>
            <w:top w:w="0" w:type="dxa"/>
            <w:bottom w:w="0" w:type="dxa"/>
          </w:tblCellMar>
        </w:tblPrEx>
        <w:tc>
          <w:tcPr>
            <w:tcW w:w="2578" w:type="dxa"/>
          </w:tcPr>
          <w:p w14:paraId="312372E5" w14:textId="77777777" w:rsidR="00F02090" w:rsidRPr="00FD0425" w:rsidRDefault="00F02090" w:rsidP="00694C97">
            <w:pPr>
              <w:pStyle w:val="TAL"/>
              <w:rPr>
                <w:lang w:eastAsia="ja-JP"/>
              </w:rPr>
            </w:pPr>
            <w:r w:rsidRPr="00FD0425">
              <w:rPr>
                <w:lang w:eastAsia="ja-JP"/>
              </w:rPr>
              <w:t>Source NG-RAN node UE XnAP ID reference</w:t>
            </w:r>
          </w:p>
        </w:tc>
        <w:tc>
          <w:tcPr>
            <w:tcW w:w="1104" w:type="dxa"/>
          </w:tcPr>
          <w:p w14:paraId="37FB8871" w14:textId="77777777" w:rsidR="00F02090" w:rsidRPr="00FD0425" w:rsidRDefault="00F02090" w:rsidP="00694C97">
            <w:pPr>
              <w:pStyle w:val="TAL"/>
              <w:rPr>
                <w:lang w:eastAsia="ja-JP"/>
              </w:rPr>
            </w:pPr>
            <w:r w:rsidRPr="00FD0425">
              <w:rPr>
                <w:lang w:eastAsia="ja-JP"/>
              </w:rPr>
              <w:t>M</w:t>
            </w:r>
          </w:p>
        </w:tc>
        <w:tc>
          <w:tcPr>
            <w:tcW w:w="1526" w:type="dxa"/>
          </w:tcPr>
          <w:p w14:paraId="47AE3B4E" w14:textId="77777777" w:rsidR="00F02090" w:rsidRPr="00FD0425" w:rsidRDefault="00F02090" w:rsidP="00694C97">
            <w:pPr>
              <w:pStyle w:val="TAL"/>
              <w:rPr>
                <w:lang w:eastAsia="ja-JP"/>
              </w:rPr>
            </w:pPr>
          </w:p>
        </w:tc>
        <w:tc>
          <w:tcPr>
            <w:tcW w:w="1260" w:type="dxa"/>
          </w:tcPr>
          <w:p w14:paraId="0225FA87"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800" w:type="dxa"/>
          </w:tcPr>
          <w:p w14:paraId="0608C2B2" w14:textId="77777777" w:rsidR="00F02090" w:rsidRPr="00FD0425" w:rsidRDefault="00F02090" w:rsidP="00694C97">
            <w:pPr>
              <w:pStyle w:val="TAL"/>
              <w:rPr>
                <w:lang w:eastAsia="ja-JP"/>
              </w:rPr>
            </w:pPr>
            <w:r w:rsidRPr="00FD0425">
              <w:rPr>
                <w:lang w:eastAsia="ja-JP"/>
              </w:rPr>
              <w:t>Allocated at the source NG-RAN node</w:t>
            </w:r>
          </w:p>
        </w:tc>
        <w:tc>
          <w:tcPr>
            <w:tcW w:w="1080" w:type="dxa"/>
          </w:tcPr>
          <w:p w14:paraId="1921DC3E" w14:textId="77777777" w:rsidR="00F02090" w:rsidRPr="00FD0425" w:rsidRDefault="00F02090" w:rsidP="00694C97">
            <w:pPr>
              <w:pStyle w:val="TAC"/>
              <w:rPr>
                <w:lang w:eastAsia="ja-JP"/>
              </w:rPr>
            </w:pPr>
            <w:r w:rsidRPr="00FD0425">
              <w:rPr>
                <w:lang w:eastAsia="ja-JP"/>
              </w:rPr>
              <w:t>YES</w:t>
            </w:r>
          </w:p>
        </w:tc>
        <w:tc>
          <w:tcPr>
            <w:tcW w:w="1137" w:type="dxa"/>
          </w:tcPr>
          <w:p w14:paraId="430AFC1F" w14:textId="77777777" w:rsidR="00F02090" w:rsidRPr="00FD0425" w:rsidRDefault="00F02090" w:rsidP="00694C97">
            <w:pPr>
              <w:pStyle w:val="TAC"/>
              <w:rPr>
                <w:lang w:eastAsia="ja-JP"/>
              </w:rPr>
            </w:pPr>
            <w:r w:rsidRPr="00FD0425">
              <w:rPr>
                <w:lang w:eastAsia="ja-JP"/>
              </w:rPr>
              <w:t>reject</w:t>
            </w:r>
          </w:p>
        </w:tc>
      </w:tr>
      <w:tr w:rsidR="00F02090" w:rsidRPr="00FD0425" w14:paraId="708E2B8D" w14:textId="77777777" w:rsidTr="00694C97">
        <w:tblPrEx>
          <w:tblCellMar>
            <w:top w:w="0" w:type="dxa"/>
            <w:bottom w:w="0" w:type="dxa"/>
          </w:tblCellMar>
        </w:tblPrEx>
        <w:tc>
          <w:tcPr>
            <w:tcW w:w="2578" w:type="dxa"/>
          </w:tcPr>
          <w:p w14:paraId="4EEFEF33" w14:textId="77777777" w:rsidR="00F02090" w:rsidRPr="00FD0425" w:rsidRDefault="00F02090" w:rsidP="00694C97">
            <w:pPr>
              <w:pStyle w:val="TAL"/>
              <w:rPr>
                <w:lang w:eastAsia="ja-JP"/>
              </w:rPr>
            </w:pPr>
            <w:r w:rsidRPr="00FD0425">
              <w:rPr>
                <w:lang w:eastAsia="ja-JP"/>
              </w:rPr>
              <w:t>Cause</w:t>
            </w:r>
          </w:p>
        </w:tc>
        <w:tc>
          <w:tcPr>
            <w:tcW w:w="1104" w:type="dxa"/>
          </w:tcPr>
          <w:p w14:paraId="65B851D0" w14:textId="77777777" w:rsidR="00F02090" w:rsidRPr="00FD0425" w:rsidRDefault="00F02090" w:rsidP="00694C97">
            <w:pPr>
              <w:pStyle w:val="TAL"/>
              <w:rPr>
                <w:lang w:eastAsia="ja-JP"/>
              </w:rPr>
            </w:pPr>
            <w:r w:rsidRPr="00FD0425">
              <w:rPr>
                <w:lang w:eastAsia="ja-JP"/>
              </w:rPr>
              <w:t>M</w:t>
            </w:r>
          </w:p>
        </w:tc>
        <w:tc>
          <w:tcPr>
            <w:tcW w:w="1526" w:type="dxa"/>
          </w:tcPr>
          <w:p w14:paraId="6B27940B" w14:textId="77777777" w:rsidR="00F02090" w:rsidRPr="00FD0425" w:rsidRDefault="00F02090" w:rsidP="00694C97">
            <w:pPr>
              <w:pStyle w:val="TAL"/>
              <w:rPr>
                <w:lang w:eastAsia="ja-JP"/>
              </w:rPr>
            </w:pPr>
          </w:p>
        </w:tc>
        <w:tc>
          <w:tcPr>
            <w:tcW w:w="1260" w:type="dxa"/>
          </w:tcPr>
          <w:p w14:paraId="68675105" w14:textId="77777777" w:rsidR="00F02090" w:rsidRPr="00FD0425" w:rsidRDefault="00F02090" w:rsidP="00694C97">
            <w:pPr>
              <w:pStyle w:val="TAL"/>
              <w:rPr>
                <w:lang w:eastAsia="ja-JP"/>
              </w:rPr>
            </w:pPr>
            <w:r w:rsidRPr="00FD0425">
              <w:rPr>
                <w:lang w:eastAsia="ja-JP"/>
              </w:rPr>
              <w:t>9.2.3.2</w:t>
            </w:r>
          </w:p>
        </w:tc>
        <w:tc>
          <w:tcPr>
            <w:tcW w:w="1800" w:type="dxa"/>
          </w:tcPr>
          <w:p w14:paraId="5E9C23BA" w14:textId="77777777" w:rsidR="00F02090" w:rsidRPr="00FD0425" w:rsidRDefault="00F02090" w:rsidP="00694C97">
            <w:pPr>
              <w:pStyle w:val="TAL"/>
              <w:rPr>
                <w:lang w:eastAsia="ja-JP"/>
              </w:rPr>
            </w:pPr>
          </w:p>
        </w:tc>
        <w:tc>
          <w:tcPr>
            <w:tcW w:w="1080" w:type="dxa"/>
          </w:tcPr>
          <w:p w14:paraId="27137A87" w14:textId="77777777" w:rsidR="00F02090" w:rsidRPr="00FD0425" w:rsidRDefault="00F02090" w:rsidP="00694C97">
            <w:pPr>
              <w:pStyle w:val="TAC"/>
              <w:rPr>
                <w:lang w:eastAsia="ja-JP"/>
              </w:rPr>
            </w:pPr>
            <w:r w:rsidRPr="00FD0425">
              <w:rPr>
                <w:lang w:eastAsia="ja-JP"/>
              </w:rPr>
              <w:t>YES</w:t>
            </w:r>
          </w:p>
        </w:tc>
        <w:tc>
          <w:tcPr>
            <w:tcW w:w="1137" w:type="dxa"/>
          </w:tcPr>
          <w:p w14:paraId="31504C5C" w14:textId="77777777" w:rsidR="00F02090" w:rsidRPr="00FD0425" w:rsidRDefault="00F02090" w:rsidP="00694C97">
            <w:pPr>
              <w:pStyle w:val="TAC"/>
              <w:rPr>
                <w:lang w:eastAsia="ja-JP"/>
              </w:rPr>
            </w:pPr>
            <w:r w:rsidRPr="00FD0425">
              <w:rPr>
                <w:lang w:eastAsia="ja-JP"/>
              </w:rPr>
              <w:t>reject</w:t>
            </w:r>
          </w:p>
        </w:tc>
      </w:tr>
      <w:tr w:rsidR="00F02090" w:rsidRPr="00FD0425" w14:paraId="59126FA0" w14:textId="77777777" w:rsidTr="00694C97">
        <w:tblPrEx>
          <w:tblCellMar>
            <w:top w:w="0" w:type="dxa"/>
            <w:bottom w:w="0" w:type="dxa"/>
          </w:tblCellMar>
        </w:tblPrEx>
        <w:tc>
          <w:tcPr>
            <w:tcW w:w="2578" w:type="dxa"/>
          </w:tcPr>
          <w:p w14:paraId="1929C107" w14:textId="77777777" w:rsidR="00F02090" w:rsidRPr="00FD0425" w:rsidRDefault="00F02090" w:rsidP="00694C97">
            <w:pPr>
              <w:pStyle w:val="TAL"/>
              <w:rPr>
                <w:lang w:eastAsia="ja-JP"/>
              </w:rPr>
            </w:pPr>
            <w:r w:rsidRPr="00FD0425">
              <w:rPr>
                <w:lang w:eastAsia="ja-JP"/>
              </w:rPr>
              <w:t>Target Cell Global ID</w:t>
            </w:r>
          </w:p>
        </w:tc>
        <w:tc>
          <w:tcPr>
            <w:tcW w:w="1104" w:type="dxa"/>
          </w:tcPr>
          <w:p w14:paraId="71DEE64F" w14:textId="77777777" w:rsidR="00F02090" w:rsidRPr="00FD0425" w:rsidRDefault="00F02090" w:rsidP="00694C97">
            <w:pPr>
              <w:pStyle w:val="TAL"/>
              <w:rPr>
                <w:lang w:eastAsia="ja-JP"/>
              </w:rPr>
            </w:pPr>
            <w:r w:rsidRPr="00FD0425">
              <w:rPr>
                <w:lang w:eastAsia="ja-JP"/>
              </w:rPr>
              <w:t>M</w:t>
            </w:r>
          </w:p>
        </w:tc>
        <w:tc>
          <w:tcPr>
            <w:tcW w:w="1526" w:type="dxa"/>
          </w:tcPr>
          <w:p w14:paraId="0F364A75" w14:textId="77777777" w:rsidR="00F02090" w:rsidRPr="00FD0425" w:rsidRDefault="00F02090" w:rsidP="00694C97">
            <w:pPr>
              <w:pStyle w:val="TAL"/>
              <w:rPr>
                <w:lang w:eastAsia="ja-JP"/>
              </w:rPr>
            </w:pPr>
          </w:p>
        </w:tc>
        <w:tc>
          <w:tcPr>
            <w:tcW w:w="1260" w:type="dxa"/>
          </w:tcPr>
          <w:p w14:paraId="30D31165" w14:textId="77777777" w:rsidR="00F02090" w:rsidRPr="00FD0425" w:rsidRDefault="00F02090" w:rsidP="00694C97">
            <w:pPr>
              <w:pStyle w:val="TAL"/>
              <w:rPr>
                <w:lang w:eastAsia="ja-JP"/>
              </w:rPr>
            </w:pPr>
            <w:r w:rsidRPr="00FD0425">
              <w:rPr>
                <w:lang w:eastAsia="ja-JP"/>
              </w:rPr>
              <w:t>9.2.3.25</w:t>
            </w:r>
          </w:p>
        </w:tc>
        <w:tc>
          <w:tcPr>
            <w:tcW w:w="1800" w:type="dxa"/>
          </w:tcPr>
          <w:p w14:paraId="2C4F0D95" w14:textId="77777777" w:rsidR="00F02090" w:rsidRPr="00FD0425" w:rsidRDefault="00F02090" w:rsidP="00694C97">
            <w:pPr>
              <w:pStyle w:val="TAL"/>
              <w:rPr>
                <w:lang w:eastAsia="ja-JP"/>
              </w:rPr>
            </w:pPr>
            <w:r w:rsidRPr="00FD0425">
              <w:rPr>
                <w:lang w:eastAsia="ja-JP"/>
              </w:rPr>
              <w:t>Includes either an E-UTRA CGI or an NR CGI</w:t>
            </w:r>
          </w:p>
        </w:tc>
        <w:tc>
          <w:tcPr>
            <w:tcW w:w="1080" w:type="dxa"/>
          </w:tcPr>
          <w:p w14:paraId="6FC8E850" w14:textId="77777777" w:rsidR="00F02090" w:rsidRPr="00FD0425" w:rsidRDefault="00F02090" w:rsidP="00694C97">
            <w:pPr>
              <w:pStyle w:val="TAC"/>
              <w:rPr>
                <w:lang w:eastAsia="ja-JP"/>
              </w:rPr>
            </w:pPr>
            <w:r w:rsidRPr="00FD0425">
              <w:rPr>
                <w:lang w:eastAsia="ja-JP"/>
              </w:rPr>
              <w:t>YES</w:t>
            </w:r>
          </w:p>
        </w:tc>
        <w:tc>
          <w:tcPr>
            <w:tcW w:w="1137" w:type="dxa"/>
          </w:tcPr>
          <w:p w14:paraId="09854771" w14:textId="77777777" w:rsidR="00F02090" w:rsidRPr="00FD0425" w:rsidRDefault="00F02090" w:rsidP="00694C97">
            <w:pPr>
              <w:pStyle w:val="TAC"/>
              <w:rPr>
                <w:lang w:eastAsia="ja-JP"/>
              </w:rPr>
            </w:pPr>
            <w:r w:rsidRPr="00FD0425">
              <w:rPr>
                <w:lang w:eastAsia="ja-JP"/>
              </w:rPr>
              <w:t>reject</w:t>
            </w:r>
          </w:p>
        </w:tc>
      </w:tr>
      <w:tr w:rsidR="00F02090" w:rsidRPr="00FD0425" w14:paraId="1975C09D" w14:textId="77777777" w:rsidTr="00694C97">
        <w:tblPrEx>
          <w:tblCellMar>
            <w:top w:w="0" w:type="dxa"/>
            <w:bottom w:w="0" w:type="dxa"/>
          </w:tblCellMar>
        </w:tblPrEx>
        <w:tc>
          <w:tcPr>
            <w:tcW w:w="2578" w:type="dxa"/>
          </w:tcPr>
          <w:p w14:paraId="33512218" w14:textId="77777777" w:rsidR="00F02090" w:rsidRPr="00FD0425" w:rsidRDefault="00F02090" w:rsidP="00694C97">
            <w:pPr>
              <w:pStyle w:val="TAL"/>
              <w:rPr>
                <w:lang w:eastAsia="ja-JP"/>
              </w:rPr>
            </w:pPr>
            <w:r w:rsidRPr="00FD0425">
              <w:rPr>
                <w:bCs/>
                <w:lang w:eastAsia="ja-JP"/>
              </w:rPr>
              <w:t>GUAMI</w:t>
            </w:r>
          </w:p>
        </w:tc>
        <w:tc>
          <w:tcPr>
            <w:tcW w:w="1104" w:type="dxa"/>
          </w:tcPr>
          <w:p w14:paraId="4A95CBCF" w14:textId="77777777" w:rsidR="00F02090" w:rsidRPr="00FD0425" w:rsidRDefault="00F02090" w:rsidP="00694C97">
            <w:pPr>
              <w:pStyle w:val="TAL"/>
              <w:rPr>
                <w:lang w:eastAsia="ja-JP"/>
              </w:rPr>
            </w:pPr>
            <w:r w:rsidRPr="00FD0425">
              <w:rPr>
                <w:lang w:eastAsia="ja-JP"/>
              </w:rPr>
              <w:t>M</w:t>
            </w:r>
          </w:p>
        </w:tc>
        <w:tc>
          <w:tcPr>
            <w:tcW w:w="1526" w:type="dxa"/>
          </w:tcPr>
          <w:p w14:paraId="6FB89CE9" w14:textId="77777777" w:rsidR="00F02090" w:rsidRPr="00FD0425" w:rsidRDefault="00F02090" w:rsidP="00694C97">
            <w:pPr>
              <w:pStyle w:val="TAL"/>
              <w:rPr>
                <w:lang w:eastAsia="ja-JP"/>
              </w:rPr>
            </w:pPr>
          </w:p>
        </w:tc>
        <w:tc>
          <w:tcPr>
            <w:tcW w:w="1260" w:type="dxa"/>
          </w:tcPr>
          <w:p w14:paraId="1868993F" w14:textId="77777777" w:rsidR="00F02090" w:rsidRPr="00FD0425" w:rsidRDefault="00F02090" w:rsidP="00694C97">
            <w:pPr>
              <w:pStyle w:val="TAL"/>
              <w:rPr>
                <w:lang w:eastAsia="ja-JP"/>
              </w:rPr>
            </w:pPr>
            <w:r w:rsidRPr="00FD0425">
              <w:rPr>
                <w:lang w:eastAsia="ja-JP"/>
              </w:rPr>
              <w:t>9.2.3.24</w:t>
            </w:r>
          </w:p>
        </w:tc>
        <w:tc>
          <w:tcPr>
            <w:tcW w:w="1800" w:type="dxa"/>
          </w:tcPr>
          <w:p w14:paraId="7FCBD070" w14:textId="77777777" w:rsidR="00F02090" w:rsidRPr="00FD0425" w:rsidRDefault="00F02090" w:rsidP="00694C97">
            <w:pPr>
              <w:pStyle w:val="TAL"/>
              <w:rPr>
                <w:lang w:eastAsia="ja-JP"/>
              </w:rPr>
            </w:pPr>
          </w:p>
        </w:tc>
        <w:tc>
          <w:tcPr>
            <w:tcW w:w="1080" w:type="dxa"/>
          </w:tcPr>
          <w:p w14:paraId="49084EA0" w14:textId="77777777" w:rsidR="00F02090" w:rsidRPr="00FD0425" w:rsidRDefault="00F02090" w:rsidP="00694C97">
            <w:pPr>
              <w:pStyle w:val="TAC"/>
              <w:rPr>
                <w:lang w:eastAsia="ja-JP"/>
              </w:rPr>
            </w:pPr>
            <w:r w:rsidRPr="00FD0425">
              <w:rPr>
                <w:lang w:eastAsia="ja-JP"/>
              </w:rPr>
              <w:t>YES</w:t>
            </w:r>
          </w:p>
        </w:tc>
        <w:tc>
          <w:tcPr>
            <w:tcW w:w="1137" w:type="dxa"/>
          </w:tcPr>
          <w:p w14:paraId="5EBD265E" w14:textId="77777777" w:rsidR="00F02090" w:rsidRPr="00FD0425" w:rsidRDefault="00F02090" w:rsidP="00694C97">
            <w:pPr>
              <w:pStyle w:val="TAC"/>
              <w:rPr>
                <w:lang w:eastAsia="ja-JP"/>
              </w:rPr>
            </w:pPr>
            <w:r w:rsidRPr="00FD0425">
              <w:rPr>
                <w:lang w:eastAsia="ja-JP"/>
              </w:rPr>
              <w:t>reject</w:t>
            </w:r>
          </w:p>
        </w:tc>
      </w:tr>
      <w:tr w:rsidR="00F02090" w:rsidRPr="00FD0425" w14:paraId="4E0D2389" w14:textId="77777777" w:rsidTr="00694C97">
        <w:tblPrEx>
          <w:tblCellMar>
            <w:top w:w="0" w:type="dxa"/>
            <w:bottom w:w="0" w:type="dxa"/>
          </w:tblCellMar>
        </w:tblPrEx>
        <w:tc>
          <w:tcPr>
            <w:tcW w:w="2578" w:type="dxa"/>
          </w:tcPr>
          <w:p w14:paraId="556B000E" w14:textId="77777777" w:rsidR="00F02090" w:rsidRPr="00FD0425" w:rsidRDefault="00F02090" w:rsidP="00694C97">
            <w:pPr>
              <w:pStyle w:val="TAL"/>
              <w:rPr>
                <w:lang w:eastAsia="ja-JP"/>
              </w:rPr>
            </w:pPr>
            <w:r w:rsidRPr="00FD0425">
              <w:rPr>
                <w:b/>
                <w:bCs/>
                <w:lang w:eastAsia="ja-JP"/>
              </w:rPr>
              <w:t>UE Context Information</w:t>
            </w:r>
          </w:p>
        </w:tc>
        <w:tc>
          <w:tcPr>
            <w:tcW w:w="1104" w:type="dxa"/>
          </w:tcPr>
          <w:p w14:paraId="04EDFBB2" w14:textId="77777777" w:rsidR="00F02090" w:rsidRPr="00FD0425" w:rsidRDefault="00F02090" w:rsidP="00694C97">
            <w:pPr>
              <w:pStyle w:val="TAL"/>
              <w:rPr>
                <w:lang w:eastAsia="ja-JP"/>
              </w:rPr>
            </w:pPr>
          </w:p>
        </w:tc>
        <w:tc>
          <w:tcPr>
            <w:tcW w:w="1526" w:type="dxa"/>
          </w:tcPr>
          <w:p w14:paraId="38DD90A4" w14:textId="77777777" w:rsidR="00F02090" w:rsidRPr="00FD0425" w:rsidRDefault="00F02090" w:rsidP="00694C97">
            <w:pPr>
              <w:pStyle w:val="TAL"/>
              <w:rPr>
                <w:lang w:eastAsia="ja-JP"/>
              </w:rPr>
            </w:pPr>
            <w:r w:rsidRPr="00FD0425">
              <w:rPr>
                <w:i/>
                <w:lang w:eastAsia="ja-JP"/>
              </w:rPr>
              <w:t>1</w:t>
            </w:r>
          </w:p>
        </w:tc>
        <w:tc>
          <w:tcPr>
            <w:tcW w:w="1260" w:type="dxa"/>
          </w:tcPr>
          <w:p w14:paraId="2702A72A" w14:textId="77777777" w:rsidR="00F02090" w:rsidRPr="00FD0425" w:rsidRDefault="00F02090" w:rsidP="00694C97">
            <w:pPr>
              <w:pStyle w:val="TAL"/>
              <w:rPr>
                <w:lang w:eastAsia="ja-JP"/>
              </w:rPr>
            </w:pPr>
          </w:p>
        </w:tc>
        <w:tc>
          <w:tcPr>
            <w:tcW w:w="1800" w:type="dxa"/>
          </w:tcPr>
          <w:p w14:paraId="2BD3C9F4" w14:textId="77777777" w:rsidR="00F02090" w:rsidRPr="00FD0425" w:rsidRDefault="00F02090" w:rsidP="00694C97">
            <w:pPr>
              <w:pStyle w:val="TAL"/>
              <w:rPr>
                <w:lang w:eastAsia="ja-JP"/>
              </w:rPr>
            </w:pPr>
          </w:p>
        </w:tc>
        <w:tc>
          <w:tcPr>
            <w:tcW w:w="1080" w:type="dxa"/>
          </w:tcPr>
          <w:p w14:paraId="76F76B5B" w14:textId="77777777" w:rsidR="00F02090" w:rsidRPr="00FD0425" w:rsidRDefault="00F02090" w:rsidP="00694C97">
            <w:pPr>
              <w:pStyle w:val="TAC"/>
              <w:rPr>
                <w:lang w:eastAsia="ja-JP"/>
              </w:rPr>
            </w:pPr>
            <w:r w:rsidRPr="00FD0425">
              <w:rPr>
                <w:lang w:eastAsia="ja-JP"/>
              </w:rPr>
              <w:t>YES</w:t>
            </w:r>
          </w:p>
        </w:tc>
        <w:tc>
          <w:tcPr>
            <w:tcW w:w="1137" w:type="dxa"/>
          </w:tcPr>
          <w:p w14:paraId="0CDE7A79" w14:textId="77777777" w:rsidR="00F02090" w:rsidRPr="00FD0425" w:rsidRDefault="00F02090" w:rsidP="00694C97">
            <w:pPr>
              <w:pStyle w:val="TAC"/>
              <w:rPr>
                <w:lang w:eastAsia="ja-JP"/>
              </w:rPr>
            </w:pPr>
            <w:r w:rsidRPr="00FD0425">
              <w:rPr>
                <w:lang w:eastAsia="ja-JP"/>
              </w:rPr>
              <w:t>reject</w:t>
            </w:r>
          </w:p>
        </w:tc>
      </w:tr>
      <w:tr w:rsidR="00F02090" w:rsidRPr="00FD0425" w14:paraId="4D53F527" w14:textId="77777777" w:rsidTr="00694C97">
        <w:tblPrEx>
          <w:tblCellMar>
            <w:top w:w="0" w:type="dxa"/>
            <w:bottom w:w="0" w:type="dxa"/>
          </w:tblCellMar>
        </w:tblPrEx>
        <w:tc>
          <w:tcPr>
            <w:tcW w:w="2578" w:type="dxa"/>
          </w:tcPr>
          <w:p w14:paraId="691925B8" w14:textId="77777777" w:rsidR="00F02090" w:rsidRPr="00FD0425" w:rsidRDefault="00F02090" w:rsidP="00694C97">
            <w:pPr>
              <w:pStyle w:val="TAL"/>
              <w:ind w:left="113"/>
              <w:rPr>
                <w:lang w:eastAsia="ja-JP"/>
              </w:rPr>
            </w:pPr>
            <w:r w:rsidRPr="00FD0425">
              <w:rPr>
                <w:lang w:eastAsia="ja-JP"/>
              </w:rPr>
              <w:t>&gt;NG-C UE associated Signalling reference</w:t>
            </w:r>
          </w:p>
        </w:tc>
        <w:tc>
          <w:tcPr>
            <w:tcW w:w="1104" w:type="dxa"/>
          </w:tcPr>
          <w:p w14:paraId="04C8F3B7" w14:textId="77777777" w:rsidR="00F02090" w:rsidRPr="00FD0425" w:rsidRDefault="00F02090" w:rsidP="00694C97">
            <w:pPr>
              <w:pStyle w:val="TAL"/>
              <w:rPr>
                <w:lang w:eastAsia="ja-JP"/>
              </w:rPr>
            </w:pPr>
            <w:r w:rsidRPr="00FD0425">
              <w:rPr>
                <w:lang w:eastAsia="ja-JP"/>
              </w:rPr>
              <w:t>M</w:t>
            </w:r>
          </w:p>
        </w:tc>
        <w:tc>
          <w:tcPr>
            <w:tcW w:w="1526" w:type="dxa"/>
          </w:tcPr>
          <w:p w14:paraId="2C3A6E3A" w14:textId="77777777" w:rsidR="00F02090" w:rsidRPr="00FD0425" w:rsidRDefault="00F02090" w:rsidP="00694C97">
            <w:pPr>
              <w:pStyle w:val="TAL"/>
              <w:rPr>
                <w:lang w:eastAsia="ja-JP"/>
              </w:rPr>
            </w:pPr>
          </w:p>
        </w:tc>
        <w:tc>
          <w:tcPr>
            <w:tcW w:w="1260" w:type="dxa"/>
          </w:tcPr>
          <w:p w14:paraId="58A36A21" w14:textId="77777777" w:rsidR="00F02090" w:rsidRPr="00FD0425" w:rsidRDefault="00F02090" w:rsidP="00694C97">
            <w:pPr>
              <w:pStyle w:val="TAL"/>
              <w:rPr>
                <w:lang w:eastAsia="ja-JP"/>
              </w:rPr>
            </w:pPr>
            <w:r w:rsidRPr="00FD0425">
              <w:rPr>
                <w:lang w:eastAsia="ja-JP"/>
              </w:rPr>
              <w:t>AMF UE NGAP ID</w:t>
            </w:r>
          </w:p>
          <w:p w14:paraId="102B63A2" w14:textId="77777777" w:rsidR="00F02090" w:rsidRPr="00FD0425" w:rsidRDefault="00F02090" w:rsidP="00694C97">
            <w:pPr>
              <w:pStyle w:val="TAL"/>
              <w:rPr>
                <w:lang w:eastAsia="ja-JP"/>
              </w:rPr>
            </w:pPr>
            <w:r w:rsidRPr="00FD0425">
              <w:rPr>
                <w:lang w:eastAsia="ja-JP"/>
              </w:rPr>
              <w:t>9.2.3.26</w:t>
            </w:r>
          </w:p>
        </w:tc>
        <w:tc>
          <w:tcPr>
            <w:tcW w:w="1800" w:type="dxa"/>
          </w:tcPr>
          <w:p w14:paraId="6B9A0A0D" w14:textId="77777777" w:rsidR="00F02090" w:rsidRPr="00FD0425" w:rsidRDefault="00F02090" w:rsidP="00694C97">
            <w:pPr>
              <w:pStyle w:val="TAL"/>
              <w:rPr>
                <w:lang w:eastAsia="ja-JP"/>
              </w:rPr>
            </w:pPr>
            <w:r w:rsidRPr="00FD0425">
              <w:rPr>
                <w:lang w:eastAsia="ja-JP"/>
              </w:rPr>
              <w:t>Allocated at the AMF on the source NG-C connection.</w:t>
            </w:r>
          </w:p>
        </w:tc>
        <w:tc>
          <w:tcPr>
            <w:tcW w:w="1080" w:type="dxa"/>
          </w:tcPr>
          <w:p w14:paraId="0F808A83" w14:textId="77777777" w:rsidR="00F02090" w:rsidRPr="00FD0425" w:rsidRDefault="00F02090" w:rsidP="00694C97">
            <w:pPr>
              <w:pStyle w:val="TAC"/>
              <w:rPr>
                <w:lang w:eastAsia="ja-JP"/>
              </w:rPr>
            </w:pPr>
            <w:r w:rsidRPr="00FD0425">
              <w:rPr>
                <w:lang w:eastAsia="ja-JP"/>
              </w:rPr>
              <w:t>–</w:t>
            </w:r>
          </w:p>
        </w:tc>
        <w:tc>
          <w:tcPr>
            <w:tcW w:w="1137" w:type="dxa"/>
          </w:tcPr>
          <w:p w14:paraId="514E8BBF" w14:textId="77777777" w:rsidR="00F02090" w:rsidRPr="00FD0425" w:rsidRDefault="00F02090" w:rsidP="00694C97">
            <w:pPr>
              <w:pStyle w:val="TAC"/>
              <w:rPr>
                <w:lang w:eastAsia="ja-JP"/>
              </w:rPr>
            </w:pPr>
          </w:p>
        </w:tc>
      </w:tr>
      <w:tr w:rsidR="00F02090" w:rsidRPr="00FD0425" w14:paraId="59EFA71D" w14:textId="77777777" w:rsidTr="00694C97">
        <w:tblPrEx>
          <w:tblCellMar>
            <w:top w:w="0" w:type="dxa"/>
            <w:bottom w:w="0" w:type="dxa"/>
          </w:tblCellMar>
        </w:tblPrEx>
        <w:tc>
          <w:tcPr>
            <w:tcW w:w="2578" w:type="dxa"/>
          </w:tcPr>
          <w:p w14:paraId="28F0C00C" w14:textId="77777777" w:rsidR="00F02090" w:rsidRPr="00FD0425" w:rsidRDefault="00F02090" w:rsidP="00694C97">
            <w:pPr>
              <w:pStyle w:val="TAL"/>
              <w:ind w:left="113"/>
              <w:rPr>
                <w:lang w:eastAsia="ja-JP"/>
              </w:rPr>
            </w:pPr>
            <w:r w:rsidRPr="00FD0425">
              <w:rPr>
                <w:lang w:eastAsia="ja-JP"/>
              </w:rPr>
              <w:t>&gt;Signalling TNL association address at source NG-C side</w:t>
            </w:r>
          </w:p>
        </w:tc>
        <w:tc>
          <w:tcPr>
            <w:tcW w:w="1104" w:type="dxa"/>
          </w:tcPr>
          <w:p w14:paraId="37044EE6" w14:textId="77777777" w:rsidR="00F02090" w:rsidRPr="00FD0425" w:rsidRDefault="00F02090" w:rsidP="00694C97">
            <w:pPr>
              <w:pStyle w:val="TAL"/>
              <w:rPr>
                <w:lang w:eastAsia="ja-JP"/>
              </w:rPr>
            </w:pPr>
            <w:r w:rsidRPr="00FD0425">
              <w:rPr>
                <w:lang w:eastAsia="ja-JP"/>
              </w:rPr>
              <w:t>M</w:t>
            </w:r>
          </w:p>
        </w:tc>
        <w:tc>
          <w:tcPr>
            <w:tcW w:w="1526" w:type="dxa"/>
          </w:tcPr>
          <w:p w14:paraId="3B538C6C" w14:textId="77777777" w:rsidR="00F02090" w:rsidRPr="00FD0425" w:rsidRDefault="00F02090" w:rsidP="00694C97">
            <w:pPr>
              <w:pStyle w:val="TAL"/>
              <w:rPr>
                <w:lang w:eastAsia="ja-JP"/>
              </w:rPr>
            </w:pPr>
          </w:p>
        </w:tc>
        <w:tc>
          <w:tcPr>
            <w:tcW w:w="1260" w:type="dxa"/>
          </w:tcPr>
          <w:p w14:paraId="0F3ECDED" w14:textId="77777777" w:rsidR="00F02090" w:rsidRPr="00FD0425" w:rsidRDefault="00F02090" w:rsidP="00694C97">
            <w:pPr>
              <w:pStyle w:val="TAL"/>
              <w:rPr>
                <w:lang w:eastAsia="ja-JP"/>
              </w:rPr>
            </w:pPr>
            <w:r w:rsidRPr="00FD0425">
              <w:rPr>
                <w:lang w:eastAsia="ja-JP"/>
              </w:rPr>
              <w:t>CP Transport Layer Information</w:t>
            </w:r>
          </w:p>
          <w:p w14:paraId="776EA388" w14:textId="77777777" w:rsidR="00F02090" w:rsidRPr="00FD0425" w:rsidRDefault="00F02090" w:rsidP="00694C97">
            <w:pPr>
              <w:pStyle w:val="TAL"/>
              <w:rPr>
                <w:lang w:eastAsia="ja-JP"/>
              </w:rPr>
            </w:pPr>
            <w:r w:rsidRPr="00FD0425">
              <w:rPr>
                <w:lang w:eastAsia="ja-JP"/>
              </w:rPr>
              <w:t>9.2.3.31</w:t>
            </w:r>
          </w:p>
        </w:tc>
        <w:tc>
          <w:tcPr>
            <w:tcW w:w="1800" w:type="dxa"/>
          </w:tcPr>
          <w:p w14:paraId="6A849F93" w14:textId="77777777" w:rsidR="007D3225" w:rsidRPr="00FD0425" w:rsidRDefault="00F02090" w:rsidP="007D3225">
            <w:pPr>
              <w:pStyle w:val="TAL"/>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D3225">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Pr>
          <w:p w14:paraId="54940330" w14:textId="77777777" w:rsidR="00F02090" w:rsidRPr="00FD0425" w:rsidRDefault="00F02090" w:rsidP="00694C97">
            <w:pPr>
              <w:pStyle w:val="TAC"/>
              <w:rPr>
                <w:lang w:eastAsia="ja-JP"/>
              </w:rPr>
            </w:pPr>
            <w:r w:rsidRPr="00FD0425">
              <w:rPr>
                <w:lang w:eastAsia="ja-JP"/>
              </w:rPr>
              <w:t>–</w:t>
            </w:r>
          </w:p>
        </w:tc>
        <w:tc>
          <w:tcPr>
            <w:tcW w:w="1137" w:type="dxa"/>
          </w:tcPr>
          <w:p w14:paraId="4D4B39A7" w14:textId="77777777" w:rsidR="00F02090" w:rsidRPr="00FD0425" w:rsidRDefault="00F02090" w:rsidP="00694C97">
            <w:pPr>
              <w:pStyle w:val="TAC"/>
              <w:rPr>
                <w:lang w:eastAsia="ja-JP"/>
              </w:rPr>
            </w:pPr>
          </w:p>
        </w:tc>
      </w:tr>
      <w:tr w:rsidR="00F02090" w:rsidRPr="00FD0425" w14:paraId="39566DAC" w14:textId="77777777" w:rsidTr="00694C97">
        <w:tblPrEx>
          <w:tblCellMar>
            <w:top w:w="0" w:type="dxa"/>
            <w:bottom w:w="0" w:type="dxa"/>
          </w:tblCellMar>
        </w:tblPrEx>
        <w:tc>
          <w:tcPr>
            <w:tcW w:w="2578" w:type="dxa"/>
          </w:tcPr>
          <w:p w14:paraId="59EAEF81" w14:textId="77777777" w:rsidR="00F02090" w:rsidRPr="00FD0425" w:rsidRDefault="00F02090" w:rsidP="00694C97">
            <w:pPr>
              <w:pStyle w:val="TAL"/>
              <w:ind w:left="113"/>
              <w:rPr>
                <w:lang w:eastAsia="ja-JP"/>
              </w:rPr>
            </w:pPr>
            <w:r w:rsidRPr="00FD0425">
              <w:rPr>
                <w:lang w:eastAsia="ja-JP"/>
              </w:rPr>
              <w:t>&gt;UE Security Capabilities</w:t>
            </w:r>
          </w:p>
        </w:tc>
        <w:tc>
          <w:tcPr>
            <w:tcW w:w="1104" w:type="dxa"/>
          </w:tcPr>
          <w:p w14:paraId="24F31E41" w14:textId="77777777" w:rsidR="00F02090" w:rsidRPr="00FD0425" w:rsidRDefault="00F02090" w:rsidP="00694C97">
            <w:pPr>
              <w:pStyle w:val="TAL"/>
              <w:rPr>
                <w:lang w:eastAsia="ja-JP"/>
              </w:rPr>
            </w:pPr>
            <w:r w:rsidRPr="00FD0425">
              <w:rPr>
                <w:lang w:eastAsia="ja-JP"/>
              </w:rPr>
              <w:t>M</w:t>
            </w:r>
          </w:p>
        </w:tc>
        <w:tc>
          <w:tcPr>
            <w:tcW w:w="1526" w:type="dxa"/>
          </w:tcPr>
          <w:p w14:paraId="1DDC56CB" w14:textId="77777777" w:rsidR="00F02090" w:rsidRPr="00FD0425" w:rsidRDefault="00F02090" w:rsidP="00694C97">
            <w:pPr>
              <w:pStyle w:val="TAL"/>
              <w:rPr>
                <w:lang w:eastAsia="ja-JP"/>
              </w:rPr>
            </w:pPr>
          </w:p>
        </w:tc>
        <w:tc>
          <w:tcPr>
            <w:tcW w:w="1260" w:type="dxa"/>
          </w:tcPr>
          <w:p w14:paraId="28FA5F8C" w14:textId="77777777" w:rsidR="00F02090" w:rsidRPr="00FD0425" w:rsidRDefault="00F02090" w:rsidP="00694C97">
            <w:pPr>
              <w:pStyle w:val="TAL"/>
              <w:rPr>
                <w:lang w:eastAsia="ja-JP"/>
              </w:rPr>
            </w:pPr>
            <w:r w:rsidRPr="00FD0425">
              <w:rPr>
                <w:lang w:eastAsia="ja-JP"/>
              </w:rPr>
              <w:t>9.2.3.49</w:t>
            </w:r>
          </w:p>
        </w:tc>
        <w:tc>
          <w:tcPr>
            <w:tcW w:w="1800" w:type="dxa"/>
          </w:tcPr>
          <w:p w14:paraId="2830415F" w14:textId="77777777" w:rsidR="00F02090" w:rsidRPr="00FD0425" w:rsidRDefault="00F02090" w:rsidP="00694C97">
            <w:pPr>
              <w:pStyle w:val="TAL"/>
              <w:rPr>
                <w:lang w:eastAsia="ja-JP"/>
              </w:rPr>
            </w:pPr>
          </w:p>
        </w:tc>
        <w:tc>
          <w:tcPr>
            <w:tcW w:w="1080" w:type="dxa"/>
          </w:tcPr>
          <w:p w14:paraId="5E48A63D" w14:textId="77777777" w:rsidR="00F02090" w:rsidRPr="00FD0425" w:rsidRDefault="00F02090" w:rsidP="00694C97">
            <w:pPr>
              <w:pStyle w:val="TAC"/>
              <w:rPr>
                <w:lang w:eastAsia="ja-JP"/>
              </w:rPr>
            </w:pPr>
            <w:r w:rsidRPr="00FD0425">
              <w:rPr>
                <w:lang w:eastAsia="ja-JP"/>
              </w:rPr>
              <w:t>–</w:t>
            </w:r>
          </w:p>
        </w:tc>
        <w:tc>
          <w:tcPr>
            <w:tcW w:w="1137" w:type="dxa"/>
          </w:tcPr>
          <w:p w14:paraId="241E4C00" w14:textId="77777777" w:rsidR="00F02090" w:rsidRPr="00FD0425" w:rsidRDefault="00F02090" w:rsidP="00694C97">
            <w:pPr>
              <w:pStyle w:val="TAC"/>
              <w:rPr>
                <w:lang w:eastAsia="ja-JP"/>
              </w:rPr>
            </w:pPr>
          </w:p>
        </w:tc>
      </w:tr>
      <w:tr w:rsidR="00F02090" w:rsidRPr="00FD0425" w14:paraId="120970AE" w14:textId="77777777" w:rsidTr="00694C97">
        <w:tblPrEx>
          <w:tblCellMar>
            <w:top w:w="0" w:type="dxa"/>
            <w:bottom w:w="0" w:type="dxa"/>
          </w:tblCellMar>
        </w:tblPrEx>
        <w:tc>
          <w:tcPr>
            <w:tcW w:w="2578" w:type="dxa"/>
          </w:tcPr>
          <w:p w14:paraId="43BA38E0" w14:textId="77777777" w:rsidR="00F02090" w:rsidRPr="00FD0425" w:rsidRDefault="00F02090" w:rsidP="00694C97">
            <w:pPr>
              <w:pStyle w:val="TAL"/>
              <w:ind w:left="113"/>
              <w:rPr>
                <w:lang w:eastAsia="ja-JP"/>
              </w:rPr>
            </w:pPr>
            <w:r w:rsidRPr="00FD0425">
              <w:rPr>
                <w:lang w:eastAsia="ja-JP"/>
              </w:rPr>
              <w:t>&gt;AS Security Information</w:t>
            </w:r>
          </w:p>
        </w:tc>
        <w:tc>
          <w:tcPr>
            <w:tcW w:w="1104" w:type="dxa"/>
          </w:tcPr>
          <w:p w14:paraId="5A24B799" w14:textId="77777777" w:rsidR="00F02090" w:rsidRPr="00FD0425" w:rsidRDefault="00F02090" w:rsidP="00694C97">
            <w:pPr>
              <w:pStyle w:val="TAL"/>
              <w:rPr>
                <w:lang w:eastAsia="ja-JP"/>
              </w:rPr>
            </w:pPr>
            <w:r w:rsidRPr="00FD0425">
              <w:rPr>
                <w:lang w:eastAsia="ja-JP"/>
              </w:rPr>
              <w:t>M</w:t>
            </w:r>
          </w:p>
        </w:tc>
        <w:tc>
          <w:tcPr>
            <w:tcW w:w="1526" w:type="dxa"/>
          </w:tcPr>
          <w:p w14:paraId="4DA45AB3" w14:textId="77777777" w:rsidR="00F02090" w:rsidRPr="00FD0425" w:rsidRDefault="00F02090" w:rsidP="00694C97">
            <w:pPr>
              <w:pStyle w:val="TAL"/>
              <w:rPr>
                <w:lang w:eastAsia="ja-JP"/>
              </w:rPr>
            </w:pPr>
          </w:p>
        </w:tc>
        <w:tc>
          <w:tcPr>
            <w:tcW w:w="1260" w:type="dxa"/>
          </w:tcPr>
          <w:p w14:paraId="35385101" w14:textId="77777777" w:rsidR="00F02090" w:rsidRPr="00FD0425" w:rsidRDefault="00F02090" w:rsidP="00694C97">
            <w:pPr>
              <w:pStyle w:val="TAL"/>
              <w:rPr>
                <w:lang w:eastAsia="ja-JP"/>
              </w:rPr>
            </w:pPr>
            <w:r w:rsidRPr="00FD0425">
              <w:rPr>
                <w:lang w:eastAsia="ja-JP"/>
              </w:rPr>
              <w:t>9.2.3.50</w:t>
            </w:r>
          </w:p>
        </w:tc>
        <w:tc>
          <w:tcPr>
            <w:tcW w:w="1800" w:type="dxa"/>
          </w:tcPr>
          <w:p w14:paraId="4C88743F" w14:textId="77777777" w:rsidR="00F02090" w:rsidRPr="00FD0425" w:rsidRDefault="00F02090" w:rsidP="00694C97">
            <w:pPr>
              <w:pStyle w:val="TAL"/>
              <w:rPr>
                <w:lang w:eastAsia="ja-JP"/>
              </w:rPr>
            </w:pPr>
          </w:p>
        </w:tc>
        <w:tc>
          <w:tcPr>
            <w:tcW w:w="1080" w:type="dxa"/>
          </w:tcPr>
          <w:p w14:paraId="29E06968" w14:textId="77777777" w:rsidR="00F02090" w:rsidRPr="00FD0425" w:rsidRDefault="00F02090" w:rsidP="00694C97">
            <w:pPr>
              <w:pStyle w:val="TAC"/>
              <w:rPr>
                <w:lang w:eastAsia="ja-JP"/>
              </w:rPr>
            </w:pPr>
            <w:r w:rsidRPr="00FD0425">
              <w:rPr>
                <w:lang w:eastAsia="ja-JP"/>
              </w:rPr>
              <w:t>–</w:t>
            </w:r>
          </w:p>
        </w:tc>
        <w:tc>
          <w:tcPr>
            <w:tcW w:w="1137" w:type="dxa"/>
          </w:tcPr>
          <w:p w14:paraId="2138906D" w14:textId="77777777" w:rsidR="00F02090" w:rsidRPr="00FD0425" w:rsidRDefault="00F02090" w:rsidP="00694C97">
            <w:pPr>
              <w:pStyle w:val="TAC"/>
              <w:rPr>
                <w:lang w:eastAsia="ja-JP"/>
              </w:rPr>
            </w:pPr>
          </w:p>
        </w:tc>
      </w:tr>
      <w:tr w:rsidR="00F02090" w:rsidRPr="00FD0425" w14:paraId="67FD93B0" w14:textId="77777777" w:rsidTr="00694C97">
        <w:tblPrEx>
          <w:tblCellMar>
            <w:top w:w="0" w:type="dxa"/>
            <w:bottom w:w="0" w:type="dxa"/>
          </w:tblCellMar>
        </w:tblPrEx>
        <w:tc>
          <w:tcPr>
            <w:tcW w:w="2578" w:type="dxa"/>
          </w:tcPr>
          <w:p w14:paraId="0F3476D7" w14:textId="77777777" w:rsidR="00F02090" w:rsidRPr="00FD0425" w:rsidRDefault="00F02090" w:rsidP="00694C97">
            <w:pPr>
              <w:pStyle w:val="TAL"/>
              <w:ind w:left="113"/>
              <w:rPr>
                <w:lang w:eastAsia="ja-JP"/>
              </w:rPr>
            </w:pPr>
            <w:r w:rsidRPr="00FD0425">
              <w:rPr>
                <w:rFonts w:hint="eastAsia"/>
                <w:lang w:eastAsia="zh-CN"/>
              </w:rPr>
              <w:t>&gt;</w:t>
            </w:r>
            <w:r w:rsidRPr="00FD0425">
              <w:t>Index to RAT/Frequency Selection Priority</w:t>
            </w:r>
          </w:p>
        </w:tc>
        <w:tc>
          <w:tcPr>
            <w:tcW w:w="1104" w:type="dxa"/>
          </w:tcPr>
          <w:p w14:paraId="6ABFCF59" w14:textId="77777777" w:rsidR="00F02090" w:rsidRPr="00FD0425" w:rsidRDefault="00F02090" w:rsidP="00694C97">
            <w:pPr>
              <w:pStyle w:val="TAL"/>
              <w:rPr>
                <w:lang w:eastAsia="ja-JP"/>
              </w:rPr>
            </w:pPr>
            <w:r w:rsidRPr="00FD0425">
              <w:rPr>
                <w:lang w:eastAsia="ja-JP"/>
              </w:rPr>
              <w:t>O</w:t>
            </w:r>
          </w:p>
        </w:tc>
        <w:tc>
          <w:tcPr>
            <w:tcW w:w="1526" w:type="dxa"/>
          </w:tcPr>
          <w:p w14:paraId="5B8280D7" w14:textId="77777777" w:rsidR="00F02090" w:rsidRPr="00FD0425" w:rsidRDefault="00F02090" w:rsidP="00694C97">
            <w:pPr>
              <w:pStyle w:val="TAL"/>
              <w:rPr>
                <w:lang w:eastAsia="ja-JP"/>
              </w:rPr>
            </w:pPr>
          </w:p>
        </w:tc>
        <w:tc>
          <w:tcPr>
            <w:tcW w:w="1260" w:type="dxa"/>
          </w:tcPr>
          <w:p w14:paraId="3895AD72" w14:textId="77777777" w:rsidR="00F02090" w:rsidRPr="00FD0425" w:rsidRDefault="00F02090" w:rsidP="00694C97">
            <w:pPr>
              <w:pStyle w:val="TAL"/>
              <w:rPr>
                <w:lang w:eastAsia="ja-JP"/>
              </w:rPr>
            </w:pPr>
            <w:r w:rsidRPr="00FD0425">
              <w:rPr>
                <w:lang w:eastAsia="ja-JP"/>
              </w:rPr>
              <w:t>9.2.3.23</w:t>
            </w:r>
          </w:p>
        </w:tc>
        <w:tc>
          <w:tcPr>
            <w:tcW w:w="1800" w:type="dxa"/>
          </w:tcPr>
          <w:p w14:paraId="612BB31F" w14:textId="77777777" w:rsidR="00F02090" w:rsidRPr="00FD0425" w:rsidDel="00482791" w:rsidRDefault="00F02090" w:rsidP="00694C97">
            <w:pPr>
              <w:pStyle w:val="TAL"/>
              <w:rPr>
                <w:lang w:eastAsia="ja-JP"/>
              </w:rPr>
            </w:pPr>
          </w:p>
        </w:tc>
        <w:tc>
          <w:tcPr>
            <w:tcW w:w="1080" w:type="dxa"/>
          </w:tcPr>
          <w:p w14:paraId="64839BC1" w14:textId="77777777" w:rsidR="00F02090" w:rsidRPr="00FD0425" w:rsidRDefault="00F02090" w:rsidP="00694C97">
            <w:pPr>
              <w:pStyle w:val="TAC"/>
              <w:rPr>
                <w:lang w:eastAsia="ja-JP"/>
              </w:rPr>
            </w:pPr>
            <w:r w:rsidRPr="00FD0425">
              <w:rPr>
                <w:lang w:eastAsia="ja-JP"/>
              </w:rPr>
              <w:t>–</w:t>
            </w:r>
          </w:p>
        </w:tc>
        <w:tc>
          <w:tcPr>
            <w:tcW w:w="1137" w:type="dxa"/>
          </w:tcPr>
          <w:p w14:paraId="27FB1FBE" w14:textId="77777777" w:rsidR="00F02090" w:rsidRPr="00FD0425" w:rsidRDefault="00F02090" w:rsidP="00694C97">
            <w:pPr>
              <w:pStyle w:val="TAC"/>
              <w:rPr>
                <w:lang w:eastAsia="ja-JP"/>
              </w:rPr>
            </w:pPr>
          </w:p>
        </w:tc>
      </w:tr>
      <w:tr w:rsidR="00F02090" w:rsidRPr="00FD0425" w14:paraId="6BE014AE" w14:textId="77777777" w:rsidTr="00694C97">
        <w:tblPrEx>
          <w:tblCellMar>
            <w:top w:w="0" w:type="dxa"/>
            <w:bottom w:w="0" w:type="dxa"/>
          </w:tblCellMar>
        </w:tblPrEx>
        <w:tc>
          <w:tcPr>
            <w:tcW w:w="2578" w:type="dxa"/>
          </w:tcPr>
          <w:p w14:paraId="0617B4B6" w14:textId="77777777" w:rsidR="00F02090" w:rsidRPr="00FD0425" w:rsidRDefault="00F02090" w:rsidP="00694C97">
            <w:pPr>
              <w:pStyle w:val="TAL"/>
              <w:ind w:left="113"/>
              <w:rPr>
                <w:lang w:eastAsia="ja-JP"/>
              </w:rPr>
            </w:pPr>
            <w:r w:rsidRPr="00FD0425">
              <w:rPr>
                <w:rFonts w:cs="Arial" w:hint="eastAsia"/>
                <w:lang w:eastAsia="zh-CN"/>
              </w:rPr>
              <w:t>&gt;</w:t>
            </w:r>
            <w:bookmarkStart w:id="3216" w:name="OLE_LINK29"/>
            <w:bookmarkStart w:id="3217" w:name="OLE_LINK30"/>
            <w:r w:rsidRPr="00FD0425">
              <w:rPr>
                <w:rFonts w:cs="Arial"/>
                <w:lang w:eastAsia="ja-JP"/>
              </w:rPr>
              <w:t>UE Aggregate Maximum Bit Rate</w:t>
            </w:r>
            <w:bookmarkEnd w:id="3216"/>
            <w:bookmarkEnd w:id="3217"/>
          </w:p>
        </w:tc>
        <w:tc>
          <w:tcPr>
            <w:tcW w:w="1104" w:type="dxa"/>
          </w:tcPr>
          <w:p w14:paraId="567C6190" w14:textId="77777777" w:rsidR="00F02090" w:rsidRPr="00FD0425" w:rsidRDefault="00F02090" w:rsidP="00694C97">
            <w:pPr>
              <w:pStyle w:val="TAL"/>
              <w:rPr>
                <w:lang w:eastAsia="ja-JP"/>
              </w:rPr>
            </w:pPr>
            <w:r w:rsidRPr="00FD0425">
              <w:rPr>
                <w:rFonts w:cs="Arial"/>
                <w:lang w:eastAsia="zh-CN"/>
              </w:rPr>
              <w:t>M</w:t>
            </w:r>
          </w:p>
        </w:tc>
        <w:tc>
          <w:tcPr>
            <w:tcW w:w="1526" w:type="dxa"/>
          </w:tcPr>
          <w:p w14:paraId="7CB7BB08" w14:textId="77777777" w:rsidR="00F02090" w:rsidRPr="00FD0425" w:rsidRDefault="00F02090" w:rsidP="00694C97">
            <w:pPr>
              <w:pStyle w:val="TAL"/>
              <w:rPr>
                <w:lang w:eastAsia="ja-JP"/>
              </w:rPr>
            </w:pPr>
          </w:p>
        </w:tc>
        <w:tc>
          <w:tcPr>
            <w:tcW w:w="1260" w:type="dxa"/>
          </w:tcPr>
          <w:p w14:paraId="2F8F2D6D" w14:textId="77777777" w:rsidR="00F02090" w:rsidRPr="00FD0425" w:rsidRDefault="00F02090" w:rsidP="00694C97">
            <w:pPr>
              <w:pStyle w:val="TAL"/>
              <w:rPr>
                <w:lang w:eastAsia="ja-JP"/>
              </w:rPr>
            </w:pPr>
            <w:r w:rsidRPr="00FD0425">
              <w:rPr>
                <w:lang w:eastAsia="zh-CN"/>
              </w:rPr>
              <w:t>9.2.3.17</w:t>
            </w:r>
          </w:p>
        </w:tc>
        <w:tc>
          <w:tcPr>
            <w:tcW w:w="1800" w:type="dxa"/>
          </w:tcPr>
          <w:p w14:paraId="22CE6A78" w14:textId="77777777" w:rsidR="00F02090" w:rsidRPr="00FD0425" w:rsidRDefault="00F02090" w:rsidP="00694C97">
            <w:pPr>
              <w:pStyle w:val="TAL"/>
              <w:rPr>
                <w:lang w:eastAsia="ja-JP"/>
              </w:rPr>
            </w:pPr>
          </w:p>
        </w:tc>
        <w:tc>
          <w:tcPr>
            <w:tcW w:w="1080" w:type="dxa"/>
          </w:tcPr>
          <w:p w14:paraId="63D73616" w14:textId="77777777" w:rsidR="00F02090" w:rsidRPr="00FD0425" w:rsidRDefault="00F02090" w:rsidP="00694C97">
            <w:pPr>
              <w:pStyle w:val="TAC"/>
              <w:rPr>
                <w:lang w:eastAsia="ja-JP"/>
              </w:rPr>
            </w:pPr>
            <w:r w:rsidRPr="00FD0425">
              <w:rPr>
                <w:lang w:eastAsia="ja-JP"/>
              </w:rPr>
              <w:t>–</w:t>
            </w:r>
          </w:p>
        </w:tc>
        <w:tc>
          <w:tcPr>
            <w:tcW w:w="1137" w:type="dxa"/>
          </w:tcPr>
          <w:p w14:paraId="5242E88C" w14:textId="77777777" w:rsidR="00F02090" w:rsidRPr="00FD0425" w:rsidRDefault="00F02090" w:rsidP="00694C97">
            <w:pPr>
              <w:pStyle w:val="TAC"/>
              <w:rPr>
                <w:lang w:eastAsia="ja-JP"/>
              </w:rPr>
            </w:pPr>
          </w:p>
        </w:tc>
      </w:tr>
      <w:tr w:rsidR="00F02090" w:rsidRPr="00FD0425" w14:paraId="56BE95DF" w14:textId="77777777" w:rsidTr="00694C97">
        <w:tblPrEx>
          <w:tblCellMar>
            <w:top w:w="0" w:type="dxa"/>
            <w:bottom w:w="0" w:type="dxa"/>
          </w:tblCellMar>
        </w:tblPrEx>
        <w:tc>
          <w:tcPr>
            <w:tcW w:w="2578" w:type="dxa"/>
          </w:tcPr>
          <w:p w14:paraId="0E863E8A" w14:textId="77777777" w:rsidR="00F02090" w:rsidRPr="00FD0425" w:rsidRDefault="00F02090" w:rsidP="00694C97">
            <w:pPr>
              <w:pStyle w:val="TAL"/>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1104" w:type="dxa"/>
          </w:tcPr>
          <w:p w14:paraId="4F19FA31" w14:textId="77777777" w:rsidR="00F02090" w:rsidRPr="00FD0425" w:rsidRDefault="00F02090" w:rsidP="00694C97">
            <w:pPr>
              <w:pStyle w:val="TAL"/>
              <w:rPr>
                <w:lang w:eastAsia="ja-JP"/>
              </w:rPr>
            </w:pPr>
          </w:p>
        </w:tc>
        <w:tc>
          <w:tcPr>
            <w:tcW w:w="1526" w:type="dxa"/>
          </w:tcPr>
          <w:p w14:paraId="329FFD46" w14:textId="77777777" w:rsidR="00F02090" w:rsidRPr="00FD0425" w:rsidRDefault="00F02090" w:rsidP="00694C97">
            <w:pPr>
              <w:pStyle w:val="TAL"/>
              <w:rPr>
                <w:lang w:eastAsia="ja-JP"/>
              </w:rPr>
            </w:pPr>
            <w:r w:rsidRPr="00FD0425">
              <w:rPr>
                <w:i/>
                <w:lang w:eastAsia="ja-JP"/>
              </w:rPr>
              <w:t>1</w:t>
            </w:r>
          </w:p>
        </w:tc>
        <w:tc>
          <w:tcPr>
            <w:tcW w:w="1260" w:type="dxa"/>
          </w:tcPr>
          <w:p w14:paraId="3EC4273E" w14:textId="77777777" w:rsidR="00F02090" w:rsidRPr="00FD0425" w:rsidRDefault="00F02090" w:rsidP="00694C97">
            <w:pPr>
              <w:pStyle w:val="TAL"/>
              <w:rPr>
                <w:lang w:eastAsia="ja-JP"/>
              </w:rPr>
            </w:pPr>
            <w:r w:rsidRPr="00FD0425">
              <w:rPr>
                <w:lang w:eastAsia="ja-JP"/>
              </w:rPr>
              <w:t>9.2.1.1</w:t>
            </w:r>
          </w:p>
        </w:tc>
        <w:tc>
          <w:tcPr>
            <w:tcW w:w="1800" w:type="dxa"/>
          </w:tcPr>
          <w:p w14:paraId="062253F0" w14:textId="77777777" w:rsidR="00F02090" w:rsidRPr="00FD0425" w:rsidRDefault="00F02090" w:rsidP="00694C97">
            <w:pPr>
              <w:pStyle w:val="TAL"/>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694C97">
            <w:pPr>
              <w:pStyle w:val="TAL"/>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1080" w:type="dxa"/>
          </w:tcPr>
          <w:p w14:paraId="4986C139" w14:textId="77777777" w:rsidR="00F02090" w:rsidRPr="00FD0425" w:rsidRDefault="00F02090" w:rsidP="00694C97">
            <w:pPr>
              <w:pStyle w:val="TAC"/>
              <w:rPr>
                <w:lang w:eastAsia="ja-JP"/>
              </w:rPr>
            </w:pPr>
            <w:r w:rsidRPr="00FD0425">
              <w:rPr>
                <w:lang w:eastAsia="ja-JP"/>
              </w:rPr>
              <w:t>–</w:t>
            </w:r>
          </w:p>
        </w:tc>
        <w:tc>
          <w:tcPr>
            <w:tcW w:w="1137" w:type="dxa"/>
          </w:tcPr>
          <w:p w14:paraId="51AF8CEF" w14:textId="77777777" w:rsidR="00F02090" w:rsidRPr="00FD0425" w:rsidRDefault="00F02090" w:rsidP="00694C97">
            <w:pPr>
              <w:pStyle w:val="TAC"/>
              <w:rPr>
                <w:lang w:eastAsia="ja-JP"/>
              </w:rPr>
            </w:pPr>
          </w:p>
        </w:tc>
      </w:tr>
      <w:tr w:rsidR="00F02090" w:rsidRPr="00FD0425" w14:paraId="4BC7E8E0" w14:textId="77777777" w:rsidTr="00694C97">
        <w:tblPrEx>
          <w:tblCellMar>
            <w:top w:w="0" w:type="dxa"/>
            <w:bottom w:w="0" w:type="dxa"/>
          </w:tblCellMar>
        </w:tblPrEx>
        <w:tc>
          <w:tcPr>
            <w:tcW w:w="2578" w:type="dxa"/>
          </w:tcPr>
          <w:p w14:paraId="68887F2D" w14:textId="77777777" w:rsidR="00F02090" w:rsidRPr="00FD0425" w:rsidRDefault="00F02090" w:rsidP="00694C97">
            <w:pPr>
              <w:pStyle w:val="TAL"/>
              <w:ind w:left="113"/>
              <w:rPr>
                <w:lang w:eastAsia="ja-JP"/>
              </w:rPr>
            </w:pPr>
            <w:r w:rsidRPr="00FD0425">
              <w:rPr>
                <w:lang w:eastAsia="ja-JP"/>
              </w:rPr>
              <w:t>&gt;RRC Context</w:t>
            </w:r>
          </w:p>
        </w:tc>
        <w:tc>
          <w:tcPr>
            <w:tcW w:w="1104" w:type="dxa"/>
          </w:tcPr>
          <w:p w14:paraId="5783C227" w14:textId="77777777" w:rsidR="00F02090" w:rsidRPr="00FD0425" w:rsidRDefault="00F02090" w:rsidP="00694C97">
            <w:pPr>
              <w:pStyle w:val="TAL"/>
              <w:rPr>
                <w:lang w:eastAsia="ja-JP"/>
              </w:rPr>
            </w:pPr>
            <w:r w:rsidRPr="00FD0425">
              <w:rPr>
                <w:lang w:eastAsia="ja-JP"/>
              </w:rPr>
              <w:t>M</w:t>
            </w:r>
          </w:p>
        </w:tc>
        <w:tc>
          <w:tcPr>
            <w:tcW w:w="1526" w:type="dxa"/>
          </w:tcPr>
          <w:p w14:paraId="74BC4614" w14:textId="77777777" w:rsidR="00F02090" w:rsidRPr="00FD0425" w:rsidRDefault="00F02090" w:rsidP="00694C97">
            <w:pPr>
              <w:pStyle w:val="TAL"/>
              <w:rPr>
                <w:lang w:eastAsia="ja-JP"/>
              </w:rPr>
            </w:pPr>
          </w:p>
        </w:tc>
        <w:tc>
          <w:tcPr>
            <w:tcW w:w="1260" w:type="dxa"/>
          </w:tcPr>
          <w:p w14:paraId="75D96D64" w14:textId="77777777" w:rsidR="00F02090" w:rsidRPr="00FD0425" w:rsidRDefault="00F02090" w:rsidP="00694C97">
            <w:pPr>
              <w:pStyle w:val="TAL"/>
              <w:rPr>
                <w:lang w:eastAsia="ja-JP"/>
              </w:rPr>
            </w:pPr>
            <w:r w:rsidRPr="00FD0425">
              <w:rPr>
                <w:snapToGrid w:val="0"/>
                <w:lang w:eastAsia="ja-JP"/>
              </w:rPr>
              <w:t>OCTET STRING</w:t>
            </w:r>
          </w:p>
        </w:tc>
        <w:tc>
          <w:tcPr>
            <w:tcW w:w="1800" w:type="dxa"/>
          </w:tcPr>
          <w:p w14:paraId="3146868C" w14:textId="77777777" w:rsidR="00F02090" w:rsidRPr="00FD0425" w:rsidRDefault="00F02090" w:rsidP="00694C97">
            <w:pPr>
              <w:pStyle w:val="TAL"/>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694C97">
            <w:pPr>
              <w:pStyle w:val="TAL"/>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080" w:type="dxa"/>
          </w:tcPr>
          <w:p w14:paraId="341D8265" w14:textId="77777777" w:rsidR="00F02090" w:rsidRPr="00FD0425" w:rsidRDefault="00F02090" w:rsidP="00694C97">
            <w:pPr>
              <w:pStyle w:val="TAC"/>
              <w:rPr>
                <w:lang w:eastAsia="ja-JP"/>
              </w:rPr>
            </w:pPr>
            <w:r w:rsidRPr="00FD0425">
              <w:rPr>
                <w:lang w:eastAsia="ja-JP"/>
              </w:rPr>
              <w:t>–</w:t>
            </w:r>
          </w:p>
        </w:tc>
        <w:tc>
          <w:tcPr>
            <w:tcW w:w="1137" w:type="dxa"/>
          </w:tcPr>
          <w:p w14:paraId="6B2028BE" w14:textId="77777777" w:rsidR="00F02090" w:rsidRPr="00FD0425" w:rsidRDefault="00F02090" w:rsidP="00694C97">
            <w:pPr>
              <w:pStyle w:val="TAC"/>
              <w:rPr>
                <w:lang w:eastAsia="ja-JP"/>
              </w:rPr>
            </w:pPr>
          </w:p>
        </w:tc>
      </w:tr>
      <w:tr w:rsidR="00F02090" w:rsidRPr="00FD0425" w14:paraId="73361773" w14:textId="77777777" w:rsidTr="00694C97">
        <w:tblPrEx>
          <w:tblCellMar>
            <w:top w:w="0" w:type="dxa"/>
            <w:bottom w:w="0" w:type="dxa"/>
          </w:tblCellMar>
        </w:tblPrEx>
        <w:tc>
          <w:tcPr>
            <w:tcW w:w="2578" w:type="dxa"/>
          </w:tcPr>
          <w:p w14:paraId="4F3DA9EC" w14:textId="77777777" w:rsidR="00F02090" w:rsidRPr="00FD0425" w:rsidRDefault="00F02090" w:rsidP="00694C97">
            <w:pPr>
              <w:pStyle w:val="TAL"/>
              <w:ind w:left="113"/>
              <w:rPr>
                <w:lang w:eastAsia="ja-JP"/>
              </w:rPr>
            </w:pPr>
            <w:r w:rsidRPr="00FD0425">
              <w:rPr>
                <w:rFonts w:eastAsia="Batang" w:cs="Arial"/>
                <w:lang w:eastAsia="ja-JP"/>
              </w:rPr>
              <w:t>&gt;Location Reporting Information</w:t>
            </w:r>
          </w:p>
        </w:tc>
        <w:tc>
          <w:tcPr>
            <w:tcW w:w="1104" w:type="dxa"/>
          </w:tcPr>
          <w:p w14:paraId="0BACA6B1" w14:textId="77777777" w:rsidR="00F02090" w:rsidRPr="00FD0425" w:rsidRDefault="00F02090" w:rsidP="00694C97">
            <w:pPr>
              <w:pStyle w:val="TAL"/>
              <w:rPr>
                <w:lang w:eastAsia="ja-JP"/>
              </w:rPr>
            </w:pPr>
            <w:r w:rsidRPr="00FD0425">
              <w:rPr>
                <w:rFonts w:eastAsia="Batang" w:cs="Arial"/>
                <w:lang w:eastAsia="ja-JP"/>
              </w:rPr>
              <w:t>O</w:t>
            </w:r>
          </w:p>
        </w:tc>
        <w:tc>
          <w:tcPr>
            <w:tcW w:w="1526" w:type="dxa"/>
          </w:tcPr>
          <w:p w14:paraId="7983939D" w14:textId="77777777" w:rsidR="00F02090" w:rsidRPr="00FD0425" w:rsidRDefault="00F02090" w:rsidP="00694C97">
            <w:pPr>
              <w:pStyle w:val="TAL"/>
              <w:rPr>
                <w:lang w:eastAsia="ja-JP"/>
              </w:rPr>
            </w:pPr>
          </w:p>
        </w:tc>
        <w:tc>
          <w:tcPr>
            <w:tcW w:w="1260" w:type="dxa"/>
          </w:tcPr>
          <w:p w14:paraId="47C2DA88" w14:textId="77777777" w:rsidR="00F02090" w:rsidRPr="00FD0425" w:rsidRDefault="00F02090" w:rsidP="00694C97">
            <w:pPr>
              <w:pStyle w:val="TAL"/>
              <w:rPr>
                <w:snapToGrid w:val="0"/>
                <w:lang w:eastAsia="ja-JP"/>
              </w:rPr>
            </w:pPr>
            <w:r w:rsidRPr="00FD0425">
              <w:rPr>
                <w:rFonts w:eastAsia="Batang" w:cs="Arial"/>
                <w:lang w:eastAsia="ja-JP"/>
              </w:rPr>
              <w:t>9.2.3.47</w:t>
            </w:r>
          </w:p>
        </w:tc>
        <w:tc>
          <w:tcPr>
            <w:tcW w:w="1800" w:type="dxa"/>
          </w:tcPr>
          <w:p w14:paraId="19466DD9" w14:textId="77777777" w:rsidR="00F02090" w:rsidRPr="00FD0425" w:rsidRDefault="00F02090" w:rsidP="00694C97">
            <w:pPr>
              <w:pStyle w:val="TAL"/>
              <w:rPr>
                <w:lang w:eastAsia="ja-JP"/>
              </w:rPr>
            </w:pPr>
            <w:r w:rsidRPr="00FD0425">
              <w:rPr>
                <w:rFonts w:eastAsia="Batang" w:cs="Arial"/>
                <w:lang w:eastAsia="ja-JP"/>
              </w:rPr>
              <w:t>Includes the necessary parameters for location reporting.</w:t>
            </w:r>
          </w:p>
        </w:tc>
        <w:tc>
          <w:tcPr>
            <w:tcW w:w="1080" w:type="dxa"/>
          </w:tcPr>
          <w:p w14:paraId="3DF0DA86" w14:textId="77777777" w:rsidR="00F02090" w:rsidRPr="00FD0425" w:rsidRDefault="00F02090" w:rsidP="00694C97">
            <w:pPr>
              <w:pStyle w:val="TAC"/>
              <w:rPr>
                <w:lang w:eastAsia="ja-JP"/>
              </w:rPr>
            </w:pPr>
            <w:r w:rsidRPr="00FD0425">
              <w:rPr>
                <w:rFonts w:eastAsia="Batang" w:cs="Arial"/>
                <w:lang w:eastAsia="ja-JP"/>
              </w:rPr>
              <w:t>–</w:t>
            </w:r>
          </w:p>
        </w:tc>
        <w:tc>
          <w:tcPr>
            <w:tcW w:w="1137" w:type="dxa"/>
          </w:tcPr>
          <w:p w14:paraId="5BFC2576" w14:textId="77777777" w:rsidR="00F02090" w:rsidRPr="00FD0425" w:rsidRDefault="00F02090" w:rsidP="00694C97">
            <w:pPr>
              <w:pStyle w:val="TAC"/>
              <w:rPr>
                <w:lang w:eastAsia="ja-JP"/>
              </w:rPr>
            </w:pPr>
          </w:p>
        </w:tc>
      </w:tr>
      <w:tr w:rsidR="00F02090" w:rsidRPr="00FD0425" w14:paraId="3AC6BF6D" w14:textId="77777777" w:rsidTr="00694C97">
        <w:tblPrEx>
          <w:tblCellMar>
            <w:top w:w="0" w:type="dxa"/>
            <w:bottom w:w="0" w:type="dxa"/>
          </w:tblCellMar>
        </w:tblPrEx>
        <w:tc>
          <w:tcPr>
            <w:tcW w:w="2578" w:type="dxa"/>
          </w:tcPr>
          <w:p w14:paraId="7D2E9314" w14:textId="77777777" w:rsidR="00F02090" w:rsidRPr="00FD0425" w:rsidRDefault="00F02090" w:rsidP="00694C97">
            <w:pPr>
              <w:pStyle w:val="TAL"/>
              <w:ind w:left="113"/>
              <w:rPr>
                <w:lang w:eastAsia="ja-JP"/>
              </w:rPr>
            </w:pPr>
            <w:r w:rsidRPr="00FD0425">
              <w:rPr>
                <w:lang w:eastAsia="ja-JP"/>
              </w:rPr>
              <w:t>&gt;Mobility Restriction List</w:t>
            </w:r>
          </w:p>
        </w:tc>
        <w:tc>
          <w:tcPr>
            <w:tcW w:w="1104" w:type="dxa"/>
          </w:tcPr>
          <w:p w14:paraId="7ECD73A7" w14:textId="77777777" w:rsidR="00F02090" w:rsidRPr="00FD0425" w:rsidRDefault="00F02090" w:rsidP="00694C97">
            <w:pPr>
              <w:pStyle w:val="TAL"/>
              <w:rPr>
                <w:lang w:eastAsia="ja-JP"/>
              </w:rPr>
            </w:pPr>
            <w:r w:rsidRPr="00FD0425">
              <w:rPr>
                <w:lang w:eastAsia="ja-JP"/>
              </w:rPr>
              <w:t>O</w:t>
            </w:r>
          </w:p>
        </w:tc>
        <w:tc>
          <w:tcPr>
            <w:tcW w:w="1526" w:type="dxa"/>
          </w:tcPr>
          <w:p w14:paraId="2ADAC495" w14:textId="77777777" w:rsidR="00F02090" w:rsidRPr="00FD0425" w:rsidRDefault="00F02090" w:rsidP="00694C97">
            <w:pPr>
              <w:pStyle w:val="TAL"/>
              <w:rPr>
                <w:lang w:eastAsia="ja-JP"/>
              </w:rPr>
            </w:pPr>
          </w:p>
        </w:tc>
        <w:tc>
          <w:tcPr>
            <w:tcW w:w="1260" w:type="dxa"/>
          </w:tcPr>
          <w:p w14:paraId="25B445CC" w14:textId="77777777" w:rsidR="00F02090" w:rsidRPr="00FD0425" w:rsidRDefault="00F02090" w:rsidP="00694C97">
            <w:pPr>
              <w:pStyle w:val="TAL"/>
              <w:rPr>
                <w:lang w:eastAsia="ja-JP"/>
              </w:rPr>
            </w:pPr>
            <w:r w:rsidRPr="00FD0425">
              <w:rPr>
                <w:lang w:eastAsia="ja-JP"/>
              </w:rPr>
              <w:t>9.2.3.53</w:t>
            </w:r>
          </w:p>
        </w:tc>
        <w:tc>
          <w:tcPr>
            <w:tcW w:w="1800" w:type="dxa"/>
          </w:tcPr>
          <w:p w14:paraId="0FE66965" w14:textId="77777777" w:rsidR="00F02090" w:rsidRPr="00FD0425" w:rsidRDefault="00F02090" w:rsidP="00694C97">
            <w:pPr>
              <w:pStyle w:val="TAL"/>
              <w:rPr>
                <w:lang w:eastAsia="ja-JP"/>
              </w:rPr>
            </w:pPr>
          </w:p>
        </w:tc>
        <w:tc>
          <w:tcPr>
            <w:tcW w:w="1080" w:type="dxa"/>
          </w:tcPr>
          <w:p w14:paraId="156609B5" w14:textId="77777777" w:rsidR="00F02090" w:rsidRPr="00FD0425" w:rsidRDefault="00F02090" w:rsidP="00694C97">
            <w:pPr>
              <w:pStyle w:val="TAC"/>
              <w:rPr>
                <w:lang w:eastAsia="ja-JP"/>
              </w:rPr>
            </w:pPr>
            <w:r w:rsidRPr="00FD0425">
              <w:rPr>
                <w:lang w:eastAsia="ja-JP"/>
              </w:rPr>
              <w:t>–</w:t>
            </w:r>
          </w:p>
        </w:tc>
        <w:tc>
          <w:tcPr>
            <w:tcW w:w="1137" w:type="dxa"/>
          </w:tcPr>
          <w:p w14:paraId="068F1935" w14:textId="77777777" w:rsidR="00F02090" w:rsidRPr="00FD0425" w:rsidRDefault="00F02090" w:rsidP="00694C97">
            <w:pPr>
              <w:pStyle w:val="TAC"/>
              <w:rPr>
                <w:lang w:eastAsia="ja-JP"/>
              </w:rPr>
            </w:pPr>
          </w:p>
        </w:tc>
      </w:tr>
      <w:tr w:rsidR="0046022C" w:rsidRPr="00FD0425" w14:paraId="6A0F6123" w14:textId="77777777" w:rsidTr="00694C97">
        <w:tblPrEx>
          <w:tblCellMar>
            <w:top w:w="0" w:type="dxa"/>
            <w:bottom w:w="0" w:type="dxa"/>
          </w:tblCellMar>
        </w:tblPrEx>
        <w:tc>
          <w:tcPr>
            <w:tcW w:w="2578" w:type="dxa"/>
          </w:tcPr>
          <w:p w14:paraId="75AA82C6" w14:textId="77777777" w:rsidR="0046022C" w:rsidRPr="00FD0425" w:rsidRDefault="00E73BBB" w:rsidP="0046022C">
            <w:pPr>
              <w:pStyle w:val="TAL"/>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1104" w:type="dxa"/>
          </w:tcPr>
          <w:p w14:paraId="2967DF64" w14:textId="77777777" w:rsidR="0046022C" w:rsidRPr="00FD0425" w:rsidRDefault="0046022C" w:rsidP="0046022C">
            <w:pPr>
              <w:pStyle w:val="TAL"/>
              <w:rPr>
                <w:lang w:eastAsia="ja-JP"/>
              </w:rPr>
            </w:pPr>
            <w:r w:rsidRPr="00FF1BAF">
              <w:rPr>
                <w:lang w:eastAsia="ja-JP"/>
              </w:rPr>
              <w:t>O</w:t>
            </w:r>
          </w:p>
        </w:tc>
        <w:tc>
          <w:tcPr>
            <w:tcW w:w="1526" w:type="dxa"/>
          </w:tcPr>
          <w:p w14:paraId="10F1C3BE" w14:textId="77777777" w:rsidR="0046022C" w:rsidRPr="00FD0425" w:rsidRDefault="0046022C" w:rsidP="0046022C">
            <w:pPr>
              <w:pStyle w:val="TAL"/>
              <w:rPr>
                <w:lang w:eastAsia="ja-JP"/>
              </w:rPr>
            </w:pPr>
          </w:p>
        </w:tc>
        <w:tc>
          <w:tcPr>
            <w:tcW w:w="1260" w:type="dxa"/>
          </w:tcPr>
          <w:p w14:paraId="25EEFD48" w14:textId="77777777" w:rsidR="0046022C" w:rsidRPr="00FF1BAF" w:rsidRDefault="0046022C" w:rsidP="0046022C">
            <w:pPr>
              <w:pStyle w:val="TAL"/>
              <w:rPr>
                <w:lang w:eastAsia="ja-JP"/>
              </w:rPr>
            </w:pPr>
            <w:r w:rsidRPr="00FF1BAF">
              <w:rPr>
                <w:lang w:eastAsia="ja-JP"/>
              </w:rPr>
              <w:t>MDT PLMN List</w:t>
            </w:r>
          </w:p>
          <w:p w14:paraId="5C7781E8" w14:textId="77777777" w:rsidR="0046022C" w:rsidRPr="00FD0425" w:rsidRDefault="0046022C" w:rsidP="0046022C">
            <w:pPr>
              <w:pStyle w:val="TAL"/>
              <w:rPr>
                <w:lang w:eastAsia="ja-JP"/>
              </w:rPr>
            </w:pPr>
            <w:r w:rsidRPr="00FF1BAF">
              <w:rPr>
                <w:lang w:eastAsia="ja-JP"/>
              </w:rPr>
              <w:t>9.2.</w:t>
            </w:r>
            <w:r>
              <w:rPr>
                <w:lang w:eastAsia="ja-JP"/>
              </w:rPr>
              <w:t>3.</w:t>
            </w:r>
            <w:r w:rsidR="0009248B">
              <w:rPr>
                <w:lang w:eastAsia="ja-JP"/>
              </w:rPr>
              <w:t>133</w:t>
            </w:r>
          </w:p>
        </w:tc>
        <w:tc>
          <w:tcPr>
            <w:tcW w:w="1800" w:type="dxa"/>
          </w:tcPr>
          <w:p w14:paraId="6FBF7772" w14:textId="77777777" w:rsidR="0046022C" w:rsidRPr="00FD0425" w:rsidRDefault="0046022C" w:rsidP="0046022C">
            <w:pPr>
              <w:pStyle w:val="TAL"/>
              <w:rPr>
                <w:lang w:eastAsia="ja-JP"/>
              </w:rPr>
            </w:pPr>
          </w:p>
        </w:tc>
        <w:tc>
          <w:tcPr>
            <w:tcW w:w="1080" w:type="dxa"/>
          </w:tcPr>
          <w:p w14:paraId="1F564C46" w14:textId="77777777" w:rsidR="0046022C" w:rsidRPr="00FD0425" w:rsidRDefault="0046022C" w:rsidP="0046022C">
            <w:pPr>
              <w:pStyle w:val="TAC"/>
              <w:rPr>
                <w:lang w:eastAsia="ja-JP"/>
              </w:rPr>
            </w:pPr>
            <w:r w:rsidRPr="00FF1BAF">
              <w:t>YES</w:t>
            </w:r>
          </w:p>
        </w:tc>
        <w:tc>
          <w:tcPr>
            <w:tcW w:w="1137" w:type="dxa"/>
          </w:tcPr>
          <w:p w14:paraId="4CB8D6A5" w14:textId="77777777" w:rsidR="0046022C" w:rsidRPr="00FD0425" w:rsidRDefault="0046022C" w:rsidP="0046022C">
            <w:pPr>
              <w:pStyle w:val="TAC"/>
              <w:rPr>
                <w:lang w:eastAsia="ja-JP"/>
              </w:rPr>
            </w:pPr>
            <w:r w:rsidRPr="00FF1BAF">
              <w:t>ignore</w:t>
            </w:r>
          </w:p>
        </w:tc>
      </w:tr>
      <w:tr w:rsidR="0046022C" w:rsidRPr="00FD0425" w14:paraId="48669493" w14:textId="77777777" w:rsidTr="00694C97">
        <w:tblPrEx>
          <w:tblCellMar>
            <w:top w:w="0" w:type="dxa"/>
            <w:bottom w:w="0" w:type="dxa"/>
          </w:tblCellMar>
        </w:tblPrEx>
        <w:tc>
          <w:tcPr>
            <w:tcW w:w="2578" w:type="dxa"/>
          </w:tcPr>
          <w:p w14:paraId="6B0E7CD0" w14:textId="77777777" w:rsidR="0046022C" w:rsidRPr="00FD0425" w:rsidRDefault="0046022C" w:rsidP="0046022C">
            <w:pPr>
              <w:pStyle w:val="TAL"/>
              <w:ind w:left="113"/>
              <w:rPr>
                <w:lang w:eastAsia="ja-JP"/>
              </w:rPr>
            </w:pPr>
            <w:r>
              <w:rPr>
                <w:lang w:eastAsia="ja-JP"/>
              </w:rPr>
              <w:t>&gt;5GC Mobility Restriction List Container</w:t>
            </w:r>
          </w:p>
        </w:tc>
        <w:tc>
          <w:tcPr>
            <w:tcW w:w="1104" w:type="dxa"/>
          </w:tcPr>
          <w:p w14:paraId="25D7367E" w14:textId="77777777" w:rsidR="0046022C" w:rsidRPr="00FD0425" w:rsidRDefault="0046022C" w:rsidP="0046022C">
            <w:pPr>
              <w:pStyle w:val="TAL"/>
              <w:rPr>
                <w:lang w:eastAsia="ja-JP"/>
              </w:rPr>
            </w:pPr>
            <w:r>
              <w:rPr>
                <w:lang w:eastAsia="ja-JP"/>
              </w:rPr>
              <w:t>O</w:t>
            </w:r>
          </w:p>
        </w:tc>
        <w:tc>
          <w:tcPr>
            <w:tcW w:w="1526" w:type="dxa"/>
          </w:tcPr>
          <w:p w14:paraId="4C524E39" w14:textId="77777777" w:rsidR="0046022C" w:rsidRPr="00FD0425" w:rsidRDefault="0046022C" w:rsidP="0046022C">
            <w:pPr>
              <w:pStyle w:val="TAL"/>
              <w:rPr>
                <w:lang w:eastAsia="ja-JP"/>
              </w:rPr>
            </w:pPr>
          </w:p>
        </w:tc>
        <w:tc>
          <w:tcPr>
            <w:tcW w:w="1260" w:type="dxa"/>
          </w:tcPr>
          <w:p w14:paraId="0C8FC15E" w14:textId="77777777" w:rsidR="0046022C" w:rsidRPr="00FD0425" w:rsidRDefault="0046022C" w:rsidP="0046022C">
            <w:pPr>
              <w:pStyle w:val="TAL"/>
              <w:rPr>
                <w:lang w:eastAsia="ja-JP"/>
              </w:rPr>
            </w:pPr>
            <w:r>
              <w:rPr>
                <w:lang w:eastAsia="ja-JP"/>
              </w:rPr>
              <w:t>9.2.3.100</w:t>
            </w:r>
          </w:p>
        </w:tc>
        <w:tc>
          <w:tcPr>
            <w:tcW w:w="1800" w:type="dxa"/>
          </w:tcPr>
          <w:p w14:paraId="01F9F2C4" w14:textId="77777777" w:rsidR="0046022C" w:rsidRPr="00FD0425" w:rsidRDefault="0046022C" w:rsidP="0046022C">
            <w:pPr>
              <w:pStyle w:val="TAL"/>
              <w:rPr>
                <w:lang w:eastAsia="ja-JP"/>
              </w:rPr>
            </w:pPr>
          </w:p>
        </w:tc>
        <w:tc>
          <w:tcPr>
            <w:tcW w:w="1080" w:type="dxa"/>
          </w:tcPr>
          <w:p w14:paraId="6CE304D8" w14:textId="77777777" w:rsidR="0046022C" w:rsidRPr="00FD0425" w:rsidRDefault="0046022C" w:rsidP="0046022C">
            <w:pPr>
              <w:pStyle w:val="TAC"/>
              <w:rPr>
                <w:lang w:eastAsia="ja-JP"/>
              </w:rPr>
            </w:pPr>
            <w:r>
              <w:rPr>
                <w:lang w:eastAsia="ja-JP"/>
              </w:rPr>
              <w:t>YES</w:t>
            </w:r>
          </w:p>
        </w:tc>
        <w:tc>
          <w:tcPr>
            <w:tcW w:w="1137" w:type="dxa"/>
          </w:tcPr>
          <w:p w14:paraId="5C3DC2CA" w14:textId="77777777" w:rsidR="0046022C" w:rsidRPr="00FD0425" w:rsidRDefault="0046022C" w:rsidP="0046022C">
            <w:pPr>
              <w:pStyle w:val="TAC"/>
              <w:rPr>
                <w:lang w:eastAsia="ja-JP"/>
              </w:rPr>
            </w:pPr>
            <w:r>
              <w:rPr>
                <w:lang w:eastAsia="ja-JP"/>
              </w:rPr>
              <w:t>ignore</w:t>
            </w:r>
          </w:p>
        </w:tc>
      </w:tr>
      <w:tr w:rsidR="0046022C" w:rsidRPr="00FD0425" w14:paraId="4D2A91CE" w14:textId="77777777" w:rsidTr="00694C97">
        <w:tblPrEx>
          <w:tblCellMar>
            <w:top w:w="0" w:type="dxa"/>
            <w:bottom w:w="0" w:type="dxa"/>
          </w:tblCellMar>
        </w:tblPrEx>
        <w:tc>
          <w:tcPr>
            <w:tcW w:w="2578" w:type="dxa"/>
          </w:tcPr>
          <w:p w14:paraId="225EB966" w14:textId="77777777" w:rsidR="0046022C" w:rsidRDefault="0046022C" w:rsidP="0046022C">
            <w:pPr>
              <w:pStyle w:val="TAL"/>
              <w:ind w:left="113"/>
              <w:rPr>
                <w:lang w:eastAsia="ja-JP"/>
              </w:rPr>
            </w:pPr>
            <w:bookmarkStart w:id="3218" w:name="_Hlk44414173"/>
            <w:r w:rsidRPr="00FA5057">
              <w:rPr>
                <w:rFonts w:cs="Arial"/>
                <w:szCs w:val="18"/>
              </w:rPr>
              <w:t>&gt;NR UE Sidelink Aggregate Maximum Bit Rate</w:t>
            </w:r>
          </w:p>
        </w:tc>
        <w:tc>
          <w:tcPr>
            <w:tcW w:w="1104" w:type="dxa"/>
          </w:tcPr>
          <w:p w14:paraId="26FB4A69" w14:textId="77777777" w:rsidR="0046022C" w:rsidRDefault="0046022C" w:rsidP="0046022C">
            <w:pPr>
              <w:pStyle w:val="TAL"/>
              <w:rPr>
                <w:lang w:eastAsia="ja-JP"/>
              </w:rPr>
            </w:pPr>
            <w:r w:rsidRPr="00FA5057">
              <w:rPr>
                <w:rFonts w:cs="Arial"/>
                <w:szCs w:val="18"/>
              </w:rPr>
              <w:t>O</w:t>
            </w:r>
          </w:p>
        </w:tc>
        <w:tc>
          <w:tcPr>
            <w:tcW w:w="1526" w:type="dxa"/>
          </w:tcPr>
          <w:p w14:paraId="11625525" w14:textId="77777777" w:rsidR="0046022C" w:rsidRPr="00FD0425" w:rsidRDefault="0046022C" w:rsidP="0046022C">
            <w:pPr>
              <w:pStyle w:val="TAL"/>
              <w:rPr>
                <w:lang w:eastAsia="ja-JP"/>
              </w:rPr>
            </w:pPr>
          </w:p>
        </w:tc>
        <w:tc>
          <w:tcPr>
            <w:tcW w:w="1260" w:type="dxa"/>
          </w:tcPr>
          <w:p w14:paraId="04692C5C" w14:textId="77777777" w:rsidR="0046022C" w:rsidRDefault="0046022C" w:rsidP="0046022C">
            <w:pPr>
              <w:pStyle w:val="TAL"/>
              <w:rPr>
                <w:lang w:eastAsia="ja-JP"/>
              </w:rPr>
            </w:pPr>
            <w:r w:rsidRPr="00FA5057">
              <w:rPr>
                <w:rFonts w:cs="Arial"/>
                <w:szCs w:val="18"/>
              </w:rPr>
              <w:t>9.2.3.</w:t>
            </w:r>
            <w:r>
              <w:rPr>
                <w:rFonts w:cs="Arial"/>
                <w:szCs w:val="18"/>
              </w:rPr>
              <w:t>107</w:t>
            </w:r>
          </w:p>
        </w:tc>
        <w:tc>
          <w:tcPr>
            <w:tcW w:w="1800" w:type="dxa"/>
          </w:tcPr>
          <w:p w14:paraId="51D77693" w14:textId="77777777" w:rsidR="0046022C" w:rsidRPr="00FD0425" w:rsidRDefault="0046022C" w:rsidP="0046022C">
            <w:pPr>
              <w:pStyle w:val="TAL"/>
              <w:rPr>
                <w:lang w:eastAsia="ja-JP"/>
              </w:rPr>
            </w:pPr>
            <w:r w:rsidRPr="00FA5057">
              <w:rPr>
                <w:rFonts w:cs="Arial"/>
                <w:szCs w:val="18"/>
              </w:rPr>
              <w:t>This IE applies only if the UE is authorized for NR V2X services.</w:t>
            </w:r>
          </w:p>
        </w:tc>
        <w:tc>
          <w:tcPr>
            <w:tcW w:w="1080" w:type="dxa"/>
          </w:tcPr>
          <w:p w14:paraId="51ECC53C" w14:textId="77777777" w:rsidR="0046022C" w:rsidRDefault="0046022C" w:rsidP="0046022C">
            <w:pPr>
              <w:pStyle w:val="TAC"/>
              <w:rPr>
                <w:lang w:eastAsia="ja-JP"/>
              </w:rPr>
            </w:pPr>
            <w:r w:rsidRPr="00FA5057">
              <w:rPr>
                <w:rFonts w:cs="Arial"/>
                <w:szCs w:val="18"/>
              </w:rPr>
              <w:t>YES</w:t>
            </w:r>
          </w:p>
        </w:tc>
        <w:tc>
          <w:tcPr>
            <w:tcW w:w="1137" w:type="dxa"/>
          </w:tcPr>
          <w:p w14:paraId="035774DA" w14:textId="77777777" w:rsidR="0046022C" w:rsidRDefault="0046022C" w:rsidP="0046022C">
            <w:pPr>
              <w:pStyle w:val="TAC"/>
              <w:rPr>
                <w:lang w:eastAsia="ja-JP"/>
              </w:rPr>
            </w:pPr>
            <w:r w:rsidRPr="00FA5057">
              <w:rPr>
                <w:rFonts w:cs="Arial"/>
                <w:szCs w:val="18"/>
              </w:rPr>
              <w:t>ignore</w:t>
            </w:r>
          </w:p>
        </w:tc>
      </w:tr>
      <w:bookmarkEnd w:id="3218"/>
      <w:tr w:rsidR="0046022C" w:rsidRPr="00FD0425" w14:paraId="1E204912" w14:textId="77777777" w:rsidTr="00694C97">
        <w:tblPrEx>
          <w:tblCellMar>
            <w:top w:w="0" w:type="dxa"/>
            <w:bottom w:w="0" w:type="dxa"/>
          </w:tblCellMar>
        </w:tblPrEx>
        <w:tc>
          <w:tcPr>
            <w:tcW w:w="2578" w:type="dxa"/>
          </w:tcPr>
          <w:p w14:paraId="75287808" w14:textId="77777777" w:rsidR="0046022C" w:rsidRDefault="0046022C" w:rsidP="0046022C">
            <w:pPr>
              <w:pStyle w:val="TAL"/>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1104" w:type="dxa"/>
          </w:tcPr>
          <w:p w14:paraId="2C91AFD6" w14:textId="77777777" w:rsidR="0046022C" w:rsidRDefault="0046022C" w:rsidP="0046022C">
            <w:pPr>
              <w:pStyle w:val="TAL"/>
              <w:rPr>
                <w:lang w:eastAsia="ja-JP"/>
              </w:rPr>
            </w:pPr>
            <w:r w:rsidRPr="00FA5057">
              <w:rPr>
                <w:rFonts w:cs="Arial"/>
                <w:szCs w:val="18"/>
                <w:lang w:eastAsia="zh-CN"/>
              </w:rPr>
              <w:t>O</w:t>
            </w:r>
          </w:p>
        </w:tc>
        <w:tc>
          <w:tcPr>
            <w:tcW w:w="1526" w:type="dxa"/>
          </w:tcPr>
          <w:p w14:paraId="6C1371FE" w14:textId="77777777" w:rsidR="0046022C" w:rsidRPr="00FD0425" w:rsidRDefault="0046022C" w:rsidP="0046022C">
            <w:pPr>
              <w:pStyle w:val="TAL"/>
              <w:rPr>
                <w:lang w:eastAsia="ja-JP"/>
              </w:rPr>
            </w:pPr>
          </w:p>
        </w:tc>
        <w:tc>
          <w:tcPr>
            <w:tcW w:w="1260" w:type="dxa"/>
          </w:tcPr>
          <w:p w14:paraId="41090187" w14:textId="77777777" w:rsidR="0046022C" w:rsidRDefault="0046022C" w:rsidP="0046022C">
            <w:pPr>
              <w:pStyle w:val="TAL"/>
              <w:rPr>
                <w:lang w:eastAsia="ja-JP"/>
              </w:rPr>
            </w:pPr>
            <w:r w:rsidRPr="00FA5057">
              <w:rPr>
                <w:rFonts w:cs="Arial"/>
                <w:szCs w:val="18"/>
              </w:rPr>
              <w:t>9.2.3.</w:t>
            </w:r>
            <w:r>
              <w:rPr>
                <w:rFonts w:cs="Arial"/>
                <w:szCs w:val="18"/>
              </w:rPr>
              <w:t>108</w:t>
            </w:r>
          </w:p>
        </w:tc>
        <w:tc>
          <w:tcPr>
            <w:tcW w:w="1800" w:type="dxa"/>
          </w:tcPr>
          <w:p w14:paraId="118C7362" w14:textId="77777777" w:rsidR="0046022C" w:rsidRPr="00FD0425" w:rsidRDefault="0046022C" w:rsidP="0046022C">
            <w:pPr>
              <w:pStyle w:val="TAL"/>
              <w:rPr>
                <w:lang w:eastAsia="ja-JP"/>
              </w:rPr>
            </w:pPr>
            <w:r w:rsidRPr="00FA5057">
              <w:rPr>
                <w:rFonts w:eastAsia="Malgun Gothic" w:cs="Arial"/>
                <w:szCs w:val="18"/>
                <w:lang w:eastAsia="ja-JP"/>
              </w:rPr>
              <w:t>This IE applies only if the UE is authorized for LTE V2X services.</w:t>
            </w:r>
          </w:p>
        </w:tc>
        <w:tc>
          <w:tcPr>
            <w:tcW w:w="1080" w:type="dxa"/>
          </w:tcPr>
          <w:p w14:paraId="54333A30" w14:textId="77777777" w:rsidR="0046022C" w:rsidRDefault="0046022C" w:rsidP="0046022C">
            <w:pPr>
              <w:pStyle w:val="TAC"/>
              <w:rPr>
                <w:lang w:eastAsia="ja-JP"/>
              </w:rPr>
            </w:pPr>
            <w:r w:rsidRPr="00FA5057">
              <w:rPr>
                <w:rFonts w:cs="Arial"/>
                <w:szCs w:val="18"/>
              </w:rPr>
              <w:t>YES</w:t>
            </w:r>
          </w:p>
        </w:tc>
        <w:tc>
          <w:tcPr>
            <w:tcW w:w="1137" w:type="dxa"/>
          </w:tcPr>
          <w:p w14:paraId="4C4C1722" w14:textId="77777777" w:rsidR="0046022C" w:rsidRDefault="0046022C" w:rsidP="0046022C">
            <w:pPr>
              <w:pStyle w:val="TAC"/>
              <w:rPr>
                <w:lang w:eastAsia="ja-JP"/>
              </w:rPr>
            </w:pPr>
            <w:r w:rsidRPr="00FA5057">
              <w:rPr>
                <w:rFonts w:cs="Arial"/>
                <w:szCs w:val="18"/>
              </w:rPr>
              <w:t>ignore</w:t>
            </w:r>
          </w:p>
        </w:tc>
      </w:tr>
      <w:tr w:rsidR="008D5E13" w:rsidRPr="00FD0425" w14:paraId="2A90495D" w14:textId="77777777" w:rsidTr="00694C97">
        <w:tblPrEx>
          <w:tblCellMar>
            <w:top w:w="0" w:type="dxa"/>
            <w:bottom w:w="0" w:type="dxa"/>
          </w:tblCellMar>
        </w:tblPrEx>
        <w:tc>
          <w:tcPr>
            <w:tcW w:w="2578" w:type="dxa"/>
          </w:tcPr>
          <w:p w14:paraId="57A00996" w14:textId="77777777" w:rsidR="008D5E13" w:rsidRPr="00FA5057" w:rsidRDefault="008D5E13" w:rsidP="008D5E13">
            <w:pPr>
              <w:pStyle w:val="TAL"/>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1104" w:type="dxa"/>
          </w:tcPr>
          <w:p w14:paraId="319C955C" w14:textId="77777777" w:rsidR="008D5E13" w:rsidRPr="00FA5057" w:rsidRDefault="008D5E13" w:rsidP="008D5E13">
            <w:pPr>
              <w:pStyle w:val="TAL"/>
              <w:rPr>
                <w:rFonts w:cs="Arial"/>
                <w:szCs w:val="18"/>
                <w:lang w:eastAsia="zh-CN"/>
              </w:rPr>
            </w:pPr>
            <w:r>
              <w:rPr>
                <w:rFonts w:hint="eastAsia"/>
                <w:lang w:eastAsia="zh-CN"/>
              </w:rPr>
              <w:t>O</w:t>
            </w:r>
          </w:p>
        </w:tc>
        <w:tc>
          <w:tcPr>
            <w:tcW w:w="1526" w:type="dxa"/>
          </w:tcPr>
          <w:p w14:paraId="5F1ACA67" w14:textId="77777777" w:rsidR="008D5E13" w:rsidRPr="00FD0425" w:rsidRDefault="008D5E13" w:rsidP="008D5E13">
            <w:pPr>
              <w:pStyle w:val="TAL"/>
              <w:rPr>
                <w:lang w:eastAsia="ja-JP"/>
              </w:rPr>
            </w:pPr>
          </w:p>
        </w:tc>
        <w:tc>
          <w:tcPr>
            <w:tcW w:w="1260" w:type="dxa"/>
          </w:tcPr>
          <w:p w14:paraId="21D3C569" w14:textId="77777777" w:rsidR="008D5E13" w:rsidRPr="00FA5057" w:rsidRDefault="008D5E13" w:rsidP="008D5E13">
            <w:pPr>
              <w:pStyle w:val="TAL"/>
              <w:rPr>
                <w:rFonts w:cs="Arial"/>
                <w:szCs w:val="18"/>
              </w:rPr>
            </w:pPr>
            <w:r>
              <w:rPr>
                <w:rFonts w:hint="eastAsia"/>
                <w:lang w:eastAsia="zh-CN"/>
              </w:rPr>
              <w:t>9.2.3.</w:t>
            </w:r>
            <w:r>
              <w:rPr>
                <w:lang w:eastAsia="zh-CN"/>
              </w:rPr>
              <w:t>138</w:t>
            </w:r>
          </w:p>
        </w:tc>
        <w:tc>
          <w:tcPr>
            <w:tcW w:w="1800" w:type="dxa"/>
          </w:tcPr>
          <w:p w14:paraId="54490783" w14:textId="77777777" w:rsidR="008D5E13" w:rsidRPr="00FA5057" w:rsidRDefault="008D5E13" w:rsidP="008D5E13">
            <w:pPr>
              <w:pStyle w:val="TAL"/>
              <w:rPr>
                <w:rFonts w:eastAsia="Malgun Gothic" w:cs="Arial"/>
                <w:szCs w:val="18"/>
                <w:lang w:eastAsia="ja-JP"/>
              </w:rPr>
            </w:pPr>
          </w:p>
        </w:tc>
        <w:tc>
          <w:tcPr>
            <w:tcW w:w="1080" w:type="dxa"/>
          </w:tcPr>
          <w:p w14:paraId="10B2198A" w14:textId="77777777" w:rsidR="008D5E13" w:rsidRPr="00FA5057" w:rsidRDefault="008D5E13" w:rsidP="008D5E13">
            <w:pPr>
              <w:pStyle w:val="TAC"/>
              <w:rPr>
                <w:rFonts w:cs="Arial"/>
                <w:szCs w:val="18"/>
              </w:rPr>
            </w:pPr>
            <w:r>
              <w:rPr>
                <w:rFonts w:hint="eastAsia"/>
                <w:lang w:eastAsia="zh-CN"/>
              </w:rPr>
              <w:t>YES</w:t>
            </w:r>
          </w:p>
        </w:tc>
        <w:tc>
          <w:tcPr>
            <w:tcW w:w="1137" w:type="dxa"/>
          </w:tcPr>
          <w:p w14:paraId="1B8A7AA8" w14:textId="77777777" w:rsidR="008D5E13" w:rsidRPr="00FA5057" w:rsidRDefault="008D5E13" w:rsidP="008D5E13">
            <w:pPr>
              <w:pStyle w:val="TAC"/>
              <w:rPr>
                <w:rFonts w:cs="Arial"/>
                <w:szCs w:val="18"/>
              </w:rPr>
            </w:pPr>
            <w:r>
              <w:rPr>
                <w:rFonts w:hint="eastAsia"/>
                <w:lang w:eastAsia="zh-CN"/>
              </w:rPr>
              <w:t>reject</w:t>
            </w:r>
          </w:p>
        </w:tc>
      </w:tr>
      <w:tr w:rsidR="008D5E13" w:rsidRPr="00FD0425" w14:paraId="489D26D0" w14:textId="77777777" w:rsidTr="00694C97">
        <w:tblPrEx>
          <w:tblCellMar>
            <w:top w:w="0" w:type="dxa"/>
            <w:bottom w:w="0" w:type="dxa"/>
          </w:tblCellMar>
        </w:tblPrEx>
        <w:tc>
          <w:tcPr>
            <w:tcW w:w="2578" w:type="dxa"/>
          </w:tcPr>
          <w:p w14:paraId="7C5B2F73" w14:textId="77777777" w:rsidR="008D5E13" w:rsidRPr="00FD0425" w:rsidRDefault="008D5E13" w:rsidP="008D5E13">
            <w:pPr>
              <w:pStyle w:val="TAL"/>
            </w:pPr>
            <w:r w:rsidRPr="00FD0425">
              <w:rPr>
                <w:rFonts w:eastAsia="Batang"/>
              </w:rPr>
              <w:t>Trace Activation</w:t>
            </w:r>
          </w:p>
        </w:tc>
        <w:tc>
          <w:tcPr>
            <w:tcW w:w="1104" w:type="dxa"/>
          </w:tcPr>
          <w:p w14:paraId="51385798" w14:textId="77777777" w:rsidR="008D5E13" w:rsidRPr="00FD0425" w:rsidRDefault="008D5E13" w:rsidP="008D5E13">
            <w:pPr>
              <w:pStyle w:val="TAL"/>
              <w:rPr>
                <w:lang w:eastAsia="ja-JP"/>
              </w:rPr>
            </w:pPr>
            <w:r w:rsidRPr="00FD0425">
              <w:rPr>
                <w:rFonts w:eastAsia="Batang" w:cs="Arial"/>
                <w:lang w:eastAsia="ja-JP"/>
              </w:rPr>
              <w:t>O</w:t>
            </w:r>
          </w:p>
        </w:tc>
        <w:tc>
          <w:tcPr>
            <w:tcW w:w="1526" w:type="dxa"/>
          </w:tcPr>
          <w:p w14:paraId="79855621" w14:textId="77777777" w:rsidR="008D5E13" w:rsidRPr="00FD0425" w:rsidRDefault="008D5E13" w:rsidP="008D5E13">
            <w:pPr>
              <w:pStyle w:val="TAL"/>
              <w:rPr>
                <w:lang w:eastAsia="ja-JP"/>
              </w:rPr>
            </w:pPr>
          </w:p>
        </w:tc>
        <w:tc>
          <w:tcPr>
            <w:tcW w:w="1260" w:type="dxa"/>
          </w:tcPr>
          <w:p w14:paraId="0B46301F" w14:textId="77777777" w:rsidR="008D5E13" w:rsidRPr="00FD0425" w:rsidRDefault="008D5E13" w:rsidP="008D5E13">
            <w:pPr>
              <w:pStyle w:val="TAL"/>
              <w:rPr>
                <w:lang w:eastAsia="ja-JP"/>
              </w:rPr>
            </w:pPr>
            <w:r w:rsidRPr="00FD0425">
              <w:rPr>
                <w:rFonts w:eastAsia="Batang" w:cs="Arial"/>
                <w:lang w:eastAsia="ja-JP"/>
              </w:rPr>
              <w:t>9.2.3.55</w:t>
            </w:r>
          </w:p>
        </w:tc>
        <w:tc>
          <w:tcPr>
            <w:tcW w:w="1800" w:type="dxa"/>
          </w:tcPr>
          <w:p w14:paraId="1EB0B9C1" w14:textId="77777777" w:rsidR="008D5E13" w:rsidRPr="00FD0425" w:rsidRDefault="008D5E13" w:rsidP="008D5E13">
            <w:pPr>
              <w:pStyle w:val="TAL"/>
            </w:pPr>
          </w:p>
        </w:tc>
        <w:tc>
          <w:tcPr>
            <w:tcW w:w="1080" w:type="dxa"/>
          </w:tcPr>
          <w:p w14:paraId="7CD2E632" w14:textId="77777777" w:rsidR="008D5E13" w:rsidRPr="00FD0425" w:rsidRDefault="008D5E13" w:rsidP="008D5E13">
            <w:pPr>
              <w:pStyle w:val="TAC"/>
              <w:rPr>
                <w:lang w:eastAsia="ja-JP"/>
              </w:rPr>
            </w:pPr>
            <w:r w:rsidRPr="00FD0425">
              <w:rPr>
                <w:rFonts w:eastAsia="Batang" w:cs="Arial"/>
                <w:lang w:eastAsia="ja-JP"/>
              </w:rPr>
              <w:t>YES</w:t>
            </w:r>
          </w:p>
        </w:tc>
        <w:tc>
          <w:tcPr>
            <w:tcW w:w="1137" w:type="dxa"/>
          </w:tcPr>
          <w:p w14:paraId="41D5F823" w14:textId="77777777" w:rsidR="008D5E13" w:rsidRPr="00FD0425" w:rsidRDefault="008D5E13" w:rsidP="008D5E13">
            <w:pPr>
              <w:pStyle w:val="TAC"/>
              <w:rPr>
                <w:lang w:eastAsia="ja-JP"/>
              </w:rPr>
            </w:pPr>
            <w:r w:rsidRPr="00FD0425">
              <w:rPr>
                <w:rFonts w:eastAsia="Batang" w:cs="Arial"/>
                <w:lang w:eastAsia="ja-JP"/>
              </w:rPr>
              <w:t>ignore</w:t>
            </w:r>
          </w:p>
        </w:tc>
      </w:tr>
      <w:tr w:rsidR="008D5E13" w:rsidRPr="00FD0425" w14:paraId="6E0F6C02" w14:textId="77777777" w:rsidTr="00694C97">
        <w:tblPrEx>
          <w:tblCellMar>
            <w:top w:w="0" w:type="dxa"/>
            <w:bottom w:w="0" w:type="dxa"/>
          </w:tblCellMar>
        </w:tblPrEx>
        <w:tc>
          <w:tcPr>
            <w:tcW w:w="2578" w:type="dxa"/>
          </w:tcPr>
          <w:p w14:paraId="4FE6DA12" w14:textId="77777777" w:rsidR="008D5E13" w:rsidRPr="00FD0425" w:rsidRDefault="008D5E13" w:rsidP="008D5E13">
            <w:pPr>
              <w:pStyle w:val="TAL"/>
            </w:pPr>
            <w:r w:rsidRPr="00FD0425">
              <w:rPr>
                <w:rFonts w:eastAsia="Batang"/>
              </w:rPr>
              <w:t>Masked IMEISV</w:t>
            </w:r>
          </w:p>
        </w:tc>
        <w:tc>
          <w:tcPr>
            <w:tcW w:w="1104" w:type="dxa"/>
          </w:tcPr>
          <w:p w14:paraId="6648BC94" w14:textId="77777777" w:rsidR="008D5E13" w:rsidRPr="00FD0425" w:rsidRDefault="008D5E13" w:rsidP="008D5E13">
            <w:pPr>
              <w:pStyle w:val="TAL"/>
              <w:rPr>
                <w:lang w:eastAsia="ja-JP"/>
              </w:rPr>
            </w:pPr>
            <w:r w:rsidRPr="00FD0425">
              <w:rPr>
                <w:rFonts w:eastAsia="Batang" w:cs="Arial"/>
                <w:lang w:eastAsia="ja-JP"/>
              </w:rPr>
              <w:t>O</w:t>
            </w:r>
          </w:p>
        </w:tc>
        <w:tc>
          <w:tcPr>
            <w:tcW w:w="1526" w:type="dxa"/>
          </w:tcPr>
          <w:p w14:paraId="0F776404" w14:textId="77777777" w:rsidR="008D5E13" w:rsidRPr="00FD0425" w:rsidRDefault="008D5E13" w:rsidP="008D5E13">
            <w:pPr>
              <w:pStyle w:val="TAL"/>
              <w:rPr>
                <w:lang w:eastAsia="ja-JP"/>
              </w:rPr>
            </w:pPr>
          </w:p>
        </w:tc>
        <w:tc>
          <w:tcPr>
            <w:tcW w:w="1260" w:type="dxa"/>
          </w:tcPr>
          <w:p w14:paraId="7244B6A8" w14:textId="77777777" w:rsidR="008D5E13" w:rsidRPr="00FD0425" w:rsidRDefault="008D5E13" w:rsidP="008D5E13">
            <w:pPr>
              <w:pStyle w:val="TAL"/>
              <w:rPr>
                <w:lang w:eastAsia="ja-JP"/>
              </w:rPr>
            </w:pPr>
            <w:r w:rsidRPr="00FD0425">
              <w:rPr>
                <w:rFonts w:eastAsia="Batang" w:cs="Arial"/>
                <w:lang w:eastAsia="ja-JP"/>
              </w:rPr>
              <w:t>9.2.3.32</w:t>
            </w:r>
          </w:p>
        </w:tc>
        <w:tc>
          <w:tcPr>
            <w:tcW w:w="1800" w:type="dxa"/>
          </w:tcPr>
          <w:p w14:paraId="512036A1" w14:textId="77777777" w:rsidR="008D5E13" w:rsidRPr="00FD0425" w:rsidRDefault="008D5E13" w:rsidP="008D5E13">
            <w:pPr>
              <w:pStyle w:val="TAL"/>
              <w:rPr>
                <w:lang w:eastAsia="ja-JP"/>
              </w:rPr>
            </w:pPr>
          </w:p>
        </w:tc>
        <w:tc>
          <w:tcPr>
            <w:tcW w:w="1080" w:type="dxa"/>
          </w:tcPr>
          <w:p w14:paraId="5BDC9208" w14:textId="77777777" w:rsidR="008D5E13" w:rsidRPr="00FD0425" w:rsidRDefault="008D5E13" w:rsidP="008D5E13">
            <w:pPr>
              <w:pStyle w:val="TAC"/>
              <w:rPr>
                <w:lang w:eastAsia="ja-JP"/>
              </w:rPr>
            </w:pPr>
            <w:r w:rsidRPr="00FD0425">
              <w:rPr>
                <w:rFonts w:eastAsia="Batang" w:cs="Arial"/>
                <w:lang w:eastAsia="ja-JP"/>
              </w:rPr>
              <w:t>YES</w:t>
            </w:r>
          </w:p>
        </w:tc>
        <w:tc>
          <w:tcPr>
            <w:tcW w:w="1137" w:type="dxa"/>
          </w:tcPr>
          <w:p w14:paraId="37DB2B0D" w14:textId="77777777" w:rsidR="008D5E13" w:rsidRPr="00FD0425" w:rsidRDefault="008D5E13" w:rsidP="008D5E13">
            <w:pPr>
              <w:pStyle w:val="TAC"/>
              <w:rPr>
                <w:lang w:eastAsia="ja-JP"/>
              </w:rPr>
            </w:pPr>
            <w:r w:rsidRPr="00FD0425">
              <w:rPr>
                <w:rFonts w:eastAsia="Batang" w:cs="Arial"/>
                <w:lang w:eastAsia="ja-JP"/>
              </w:rPr>
              <w:t>ignore</w:t>
            </w:r>
          </w:p>
        </w:tc>
      </w:tr>
      <w:tr w:rsidR="008D5E13" w:rsidRPr="00FD0425" w14:paraId="0FBF2CB9" w14:textId="77777777" w:rsidTr="00694C97">
        <w:tblPrEx>
          <w:tblCellMar>
            <w:top w:w="0" w:type="dxa"/>
            <w:bottom w:w="0" w:type="dxa"/>
          </w:tblCellMar>
        </w:tblPrEx>
        <w:tc>
          <w:tcPr>
            <w:tcW w:w="2578" w:type="dxa"/>
          </w:tcPr>
          <w:p w14:paraId="60AF8435" w14:textId="77777777" w:rsidR="008D5E13" w:rsidRPr="00FD0425" w:rsidRDefault="008D5E13" w:rsidP="008D5E13">
            <w:pPr>
              <w:pStyle w:val="TAL"/>
              <w:rPr>
                <w:rFonts w:eastAsia="Batang"/>
              </w:rPr>
            </w:pPr>
            <w:r w:rsidRPr="00FD0425">
              <w:rPr>
                <w:rFonts w:eastAsia="Batang"/>
              </w:rPr>
              <w:t>UE History Information</w:t>
            </w:r>
          </w:p>
        </w:tc>
        <w:tc>
          <w:tcPr>
            <w:tcW w:w="1104" w:type="dxa"/>
          </w:tcPr>
          <w:p w14:paraId="486FCC48" w14:textId="77777777" w:rsidR="008D5E13" w:rsidRPr="00FD0425" w:rsidRDefault="008D5E13" w:rsidP="008D5E13">
            <w:pPr>
              <w:pStyle w:val="TAL"/>
              <w:rPr>
                <w:rFonts w:eastAsia="Batang" w:cs="Arial"/>
                <w:lang w:eastAsia="ja-JP"/>
              </w:rPr>
            </w:pPr>
            <w:r w:rsidRPr="00FD0425">
              <w:rPr>
                <w:rFonts w:eastAsia="Batang" w:cs="Arial"/>
                <w:lang w:eastAsia="ja-JP"/>
              </w:rPr>
              <w:t>M</w:t>
            </w:r>
          </w:p>
        </w:tc>
        <w:tc>
          <w:tcPr>
            <w:tcW w:w="1526" w:type="dxa"/>
          </w:tcPr>
          <w:p w14:paraId="03FCB6A2" w14:textId="77777777" w:rsidR="008D5E13" w:rsidRPr="00FD0425" w:rsidRDefault="008D5E13" w:rsidP="008D5E13">
            <w:pPr>
              <w:pStyle w:val="TAL"/>
              <w:rPr>
                <w:lang w:eastAsia="ja-JP"/>
              </w:rPr>
            </w:pPr>
          </w:p>
        </w:tc>
        <w:tc>
          <w:tcPr>
            <w:tcW w:w="1260" w:type="dxa"/>
          </w:tcPr>
          <w:p w14:paraId="10F71B7A" w14:textId="77777777" w:rsidR="008D5E13" w:rsidRPr="00FD0425" w:rsidRDefault="008D5E13" w:rsidP="008D5E13">
            <w:pPr>
              <w:pStyle w:val="TAL"/>
              <w:rPr>
                <w:rFonts w:eastAsia="Batang" w:cs="Arial"/>
                <w:lang w:eastAsia="ja-JP"/>
              </w:rPr>
            </w:pPr>
            <w:r w:rsidRPr="00FD0425">
              <w:rPr>
                <w:rFonts w:eastAsia="Batang" w:cs="Arial"/>
                <w:lang w:eastAsia="ja-JP"/>
              </w:rPr>
              <w:t>9.2.3.64</w:t>
            </w:r>
          </w:p>
        </w:tc>
        <w:tc>
          <w:tcPr>
            <w:tcW w:w="1800" w:type="dxa"/>
          </w:tcPr>
          <w:p w14:paraId="72E5DAC1" w14:textId="77777777" w:rsidR="008D5E13" w:rsidRPr="00FD0425" w:rsidRDefault="008D5E13" w:rsidP="008D5E13">
            <w:pPr>
              <w:pStyle w:val="TAL"/>
              <w:rPr>
                <w:lang w:eastAsia="ja-JP"/>
              </w:rPr>
            </w:pPr>
          </w:p>
        </w:tc>
        <w:tc>
          <w:tcPr>
            <w:tcW w:w="1080" w:type="dxa"/>
          </w:tcPr>
          <w:p w14:paraId="77060A3B" w14:textId="77777777" w:rsidR="008D5E13" w:rsidRPr="00FD0425" w:rsidRDefault="008D5E13" w:rsidP="008D5E13">
            <w:pPr>
              <w:pStyle w:val="TAC"/>
              <w:rPr>
                <w:rFonts w:eastAsia="Batang" w:cs="Arial"/>
                <w:lang w:eastAsia="ja-JP"/>
              </w:rPr>
            </w:pPr>
            <w:r w:rsidRPr="00FD0425">
              <w:rPr>
                <w:rFonts w:eastAsia="Batang" w:cs="Arial"/>
                <w:lang w:eastAsia="ja-JP"/>
              </w:rPr>
              <w:t>YES</w:t>
            </w:r>
          </w:p>
        </w:tc>
        <w:tc>
          <w:tcPr>
            <w:tcW w:w="1137" w:type="dxa"/>
          </w:tcPr>
          <w:p w14:paraId="3DC37DD5" w14:textId="77777777" w:rsidR="008D5E13" w:rsidRPr="00FD0425" w:rsidRDefault="008D5E13" w:rsidP="008D5E13">
            <w:pPr>
              <w:pStyle w:val="TAC"/>
              <w:rPr>
                <w:rFonts w:eastAsia="Batang" w:cs="Arial"/>
                <w:lang w:eastAsia="ja-JP"/>
              </w:rPr>
            </w:pPr>
            <w:r w:rsidRPr="00FD0425">
              <w:rPr>
                <w:rFonts w:eastAsia="Batang" w:cs="Arial"/>
                <w:lang w:eastAsia="ja-JP"/>
              </w:rPr>
              <w:t>ignore</w:t>
            </w:r>
          </w:p>
        </w:tc>
      </w:tr>
      <w:tr w:rsidR="008D5E13" w:rsidRPr="00FD0425" w14:paraId="19C871E4" w14:textId="77777777" w:rsidTr="00694C97">
        <w:tblPrEx>
          <w:tblCellMar>
            <w:top w:w="0" w:type="dxa"/>
            <w:bottom w:w="0" w:type="dxa"/>
          </w:tblCellMar>
        </w:tblPrEx>
        <w:tc>
          <w:tcPr>
            <w:tcW w:w="2578" w:type="dxa"/>
          </w:tcPr>
          <w:p w14:paraId="34236E9A" w14:textId="77777777" w:rsidR="008D5E13" w:rsidRPr="00FD0425" w:rsidRDefault="008D5E13" w:rsidP="008D5E13">
            <w:pPr>
              <w:pStyle w:val="TAL"/>
              <w:rPr>
                <w:rFonts w:eastAsia="Batang"/>
                <w:b/>
              </w:rPr>
            </w:pPr>
            <w:r w:rsidRPr="00FD0425">
              <w:rPr>
                <w:rFonts w:eastAsia="Batang"/>
                <w:b/>
              </w:rPr>
              <w:t>UE Context Reference at the S-NG-RAN node</w:t>
            </w:r>
          </w:p>
        </w:tc>
        <w:tc>
          <w:tcPr>
            <w:tcW w:w="1104" w:type="dxa"/>
          </w:tcPr>
          <w:p w14:paraId="4E56E907" w14:textId="77777777" w:rsidR="008D5E13" w:rsidRPr="00FD0425" w:rsidRDefault="008D5E13" w:rsidP="008D5E13">
            <w:pPr>
              <w:pStyle w:val="TAL"/>
              <w:rPr>
                <w:rFonts w:eastAsia="Batang" w:cs="Arial"/>
                <w:lang w:eastAsia="ja-JP"/>
              </w:rPr>
            </w:pPr>
            <w:r w:rsidRPr="00FD0425">
              <w:rPr>
                <w:rFonts w:eastAsia="Batang" w:cs="Arial"/>
                <w:lang w:eastAsia="ja-JP"/>
              </w:rPr>
              <w:t>O</w:t>
            </w:r>
          </w:p>
        </w:tc>
        <w:tc>
          <w:tcPr>
            <w:tcW w:w="1526" w:type="dxa"/>
          </w:tcPr>
          <w:p w14:paraId="77369EA3" w14:textId="77777777" w:rsidR="008D5E13" w:rsidRPr="00FD0425" w:rsidRDefault="008D5E13" w:rsidP="008D5E13">
            <w:pPr>
              <w:pStyle w:val="TAL"/>
              <w:rPr>
                <w:lang w:eastAsia="ja-JP"/>
              </w:rPr>
            </w:pPr>
          </w:p>
        </w:tc>
        <w:tc>
          <w:tcPr>
            <w:tcW w:w="1260" w:type="dxa"/>
          </w:tcPr>
          <w:p w14:paraId="0570BF0A" w14:textId="77777777" w:rsidR="008D5E13" w:rsidRPr="00FD0425" w:rsidRDefault="008D5E13" w:rsidP="008D5E13">
            <w:pPr>
              <w:pStyle w:val="TAL"/>
              <w:rPr>
                <w:rFonts w:eastAsia="Batang" w:cs="Arial"/>
                <w:lang w:eastAsia="ja-JP"/>
              </w:rPr>
            </w:pPr>
          </w:p>
        </w:tc>
        <w:tc>
          <w:tcPr>
            <w:tcW w:w="1800" w:type="dxa"/>
          </w:tcPr>
          <w:p w14:paraId="515DA4CB" w14:textId="77777777" w:rsidR="008D5E13" w:rsidRPr="00FD0425" w:rsidRDefault="008D5E13" w:rsidP="008D5E13">
            <w:pPr>
              <w:pStyle w:val="TAL"/>
              <w:rPr>
                <w:lang w:eastAsia="ja-JP"/>
              </w:rPr>
            </w:pPr>
          </w:p>
        </w:tc>
        <w:tc>
          <w:tcPr>
            <w:tcW w:w="1080" w:type="dxa"/>
          </w:tcPr>
          <w:p w14:paraId="1087E880" w14:textId="77777777" w:rsidR="008D5E13" w:rsidRPr="00FD0425" w:rsidRDefault="008D5E13" w:rsidP="008D5E13">
            <w:pPr>
              <w:pStyle w:val="TAC"/>
              <w:rPr>
                <w:rFonts w:eastAsia="Batang" w:cs="Arial"/>
                <w:lang w:eastAsia="ja-JP"/>
              </w:rPr>
            </w:pPr>
            <w:r w:rsidRPr="00FD0425">
              <w:rPr>
                <w:rFonts w:eastAsia="Batang" w:cs="Arial"/>
                <w:lang w:eastAsia="ja-JP"/>
              </w:rPr>
              <w:t>YES</w:t>
            </w:r>
          </w:p>
        </w:tc>
        <w:tc>
          <w:tcPr>
            <w:tcW w:w="1137" w:type="dxa"/>
          </w:tcPr>
          <w:p w14:paraId="48EF276E" w14:textId="77777777" w:rsidR="008D5E13" w:rsidRPr="00FD0425" w:rsidRDefault="008D5E13" w:rsidP="008D5E13">
            <w:pPr>
              <w:pStyle w:val="TAC"/>
              <w:rPr>
                <w:rFonts w:eastAsia="Batang" w:cs="Arial"/>
                <w:lang w:eastAsia="ja-JP"/>
              </w:rPr>
            </w:pPr>
            <w:r w:rsidRPr="00FD0425">
              <w:rPr>
                <w:rFonts w:eastAsia="Batang" w:cs="Arial"/>
                <w:lang w:eastAsia="ja-JP"/>
              </w:rPr>
              <w:t>ignore</w:t>
            </w:r>
          </w:p>
        </w:tc>
      </w:tr>
      <w:tr w:rsidR="008D5E13" w:rsidRPr="00FD0425" w14:paraId="027FF2F5" w14:textId="77777777" w:rsidTr="00694C97">
        <w:tblPrEx>
          <w:tblCellMar>
            <w:top w:w="0" w:type="dxa"/>
            <w:bottom w:w="0" w:type="dxa"/>
          </w:tblCellMar>
        </w:tblPrEx>
        <w:tc>
          <w:tcPr>
            <w:tcW w:w="2578" w:type="dxa"/>
          </w:tcPr>
          <w:p w14:paraId="39C603E2" w14:textId="77777777" w:rsidR="008D5E13" w:rsidRPr="00FD0425" w:rsidRDefault="008D5E13" w:rsidP="008D5E13">
            <w:pPr>
              <w:pStyle w:val="TAL"/>
              <w:ind w:left="113"/>
              <w:rPr>
                <w:rFonts w:eastAsia="Batang"/>
              </w:rPr>
            </w:pPr>
            <w:r w:rsidRPr="00FD0425">
              <w:rPr>
                <w:rFonts w:eastAsia="Batang"/>
              </w:rPr>
              <w:t>&gt;</w:t>
            </w:r>
            <w:r w:rsidRPr="00FD0425">
              <w:rPr>
                <w:bCs/>
                <w:lang w:eastAsia="ja-JP"/>
              </w:rPr>
              <w:t>Global NG-RAN Node ID</w:t>
            </w:r>
          </w:p>
        </w:tc>
        <w:tc>
          <w:tcPr>
            <w:tcW w:w="1104" w:type="dxa"/>
          </w:tcPr>
          <w:p w14:paraId="7C8FB696" w14:textId="77777777" w:rsidR="008D5E13" w:rsidRPr="00FD0425" w:rsidRDefault="008D5E13" w:rsidP="008D5E13">
            <w:pPr>
              <w:pStyle w:val="TAL"/>
              <w:rPr>
                <w:rFonts w:eastAsia="Batang" w:cs="Arial"/>
                <w:lang w:eastAsia="ja-JP"/>
              </w:rPr>
            </w:pPr>
            <w:r w:rsidRPr="00FD0425">
              <w:rPr>
                <w:rFonts w:eastAsia="Batang" w:cs="Arial"/>
                <w:lang w:eastAsia="ja-JP"/>
              </w:rPr>
              <w:t>M</w:t>
            </w:r>
          </w:p>
        </w:tc>
        <w:tc>
          <w:tcPr>
            <w:tcW w:w="1526" w:type="dxa"/>
          </w:tcPr>
          <w:p w14:paraId="305C8F41" w14:textId="77777777" w:rsidR="008D5E13" w:rsidRPr="00FD0425" w:rsidRDefault="008D5E13" w:rsidP="008D5E13">
            <w:pPr>
              <w:pStyle w:val="TAL"/>
              <w:rPr>
                <w:lang w:eastAsia="ja-JP"/>
              </w:rPr>
            </w:pPr>
          </w:p>
        </w:tc>
        <w:tc>
          <w:tcPr>
            <w:tcW w:w="1260" w:type="dxa"/>
          </w:tcPr>
          <w:p w14:paraId="69F086B4" w14:textId="77777777" w:rsidR="008D5E13" w:rsidRPr="00FD0425" w:rsidRDefault="008D5E13" w:rsidP="008D5E13">
            <w:pPr>
              <w:pStyle w:val="TAL"/>
              <w:rPr>
                <w:rFonts w:eastAsia="Batang" w:cs="Arial"/>
                <w:lang w:eastAsia="ja-JP"/>
              </w:rPr>
            </w:pPr>
            <w:r w:rsidRPr="00FD0425">
              <w:rPr>
                <w:rFonts w:eastAsia="Batang" w:cs="Arial"/>
                <w:lang w:eastAsia="ja-JP"/>
              </w:rPr>
              <w:t>9.2.2.3</w:t>
            </w:r>
          </w:p>
        </w:tc>
        <w:tc>
          <w:tcPr>
            <w:tcW w:w="1800" w:type="dxa"/>
          </w:tcPr>
          <w:p w14:paraId="4B6C9C47" w14:textId="77777777" w:rsidR="008D5E13" w:rsidRPr="00FD0425" w:rsidRDefault="008D5E13" w:rsidP="008D5E13">
            <w:pPr>
              <w:pStyle w:val="TAL"/>
              <w:rPr>
                <w:lang w:eastAsia="ja-JP"/>
              </w:rPr>
            </w:pPr>
          </w:p>
        </w:tc>
        <w:tc>
          <w:tcPr>
            <w:tcW w:w="1080" w:type="dxa"/>
          </w:tcPr>
          <w:p w14:paraId="20B4376C" w14:textId="77777777" w:rsidR="008D5E13" w:rsidRPr="00FD0425" w:rsidRDefault="008D5E13" w:rsidP="008D5E13">
            <w:pPr>
              <w:pStyle w:val="TAC"/>
              <w:rPr>
                <w:rFonts w:eastAsia="Batang" w:cs="Arial"/>
                <w:lang w:eastAsia="ja-JP"/>
              </w:rPr>
            </w:pPr>
            <w:r w:rsidRPr="00FD0425">
              <w:rPr>
                <w:lang w:eastAsia="ja-JP"/>
              </w:rPr>
              <w:t>–</w:t>
            </w:r>
          </w:p>
        </w:tc>
        <w:tc>
          <w:tcPr>
            <w:tcW w:w="1137" w:type="dxa"/>
          </w:tcPr>
          <w:p w14:paraId="3CBEE5BA" w14:textId="77777777" w:rsidR="008D5E13" w:rsidRPr="00FD0425" w:rsidRDefault="008D5E13" w:rsidP="008D5E13">
            <w:pPr>
              <w:pStyle w:val="TAC"/>
              <w:rPr>
                <w:rFonts w:eastAsia="Batang" w:cs="Arial"/>
                <w:lang w:eastAsia="ja-JP"/>
              </w:rPr>
            </w:pPr>
          </w:p>
        </w:tc>
      </w:tr>
      <w:tr w:rsidR="008D5E13" w:rsidRPr="00FD0425" w14:paraId="43662A52" w14:textId="77777777" w:rsidTr="00694C97">
        <w:tblPrEx>
          <w:tblCellMar>
            <w:top w:w="0" w:type="dxa"/>
            <w:bottom w:w="0" w:type="dxa"/>
          </w:tblCellMar>
        </w:tblPrEx>
        <w:tc>
          <w:tcPr>
            <w:tcW w:w="2578" w:type="dxa"/>
          </w:tcPr>
          <w:p w14:paraId="01984114" w14:textId="77777777" w:rsidR="008D5E13" w:rsidRPr="00FD0425" w:rsidRDefault="008D5E13" w:rsidP="008D5E13">
            <w:pPr>
              <w:pStyle w:val="TAL"/>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1104" w:type="dxa"/>
          </w:tcPr>
          <w:p w14:paraId="490545DA" w14:textId="77777777" w:rsidR="008D5E13" w:rsidRPr="00FD0425" w:rsidRDefault="008D5E13" w:rsidP="008D5E13">
            <w:pPr>
              <w:pStyle w:val="TAL"/>
              <w:rPr>
                <w:rFonts w:eastAsia="Batang" w:cs="Arial"/>
                <w:lang w:eastAsia="ja-JP"/>
              </w:rPr>
            </w:pPr>
            <w:r w:rsidRPr="00FD0425">
              <w:rPr>
                <w:rFonts w:eastAsia="Batang" w:cs="Arial"/>
                <w:lang w:eastAsia="ja-JP"/>
              </w:rPr>
              <w:t>M</w:t>
            </w:r>
          </w:p>
        </w:tc>
        <w:tc>
          <w:tcPr>
            <w:tcW w:w="1526" w:type="dxa"/>
          </w:tcPr>
          <w:p w14:paraId="6A55A5C3" w14:textId="77777777" w:rsidR="008D5E13" w:rsidRPr="00FD0425" w:rsidRDefault="008D5E13" w:rsidP="008D5E13">
            <w:pPr>
              <w:pStyle w:val="TAL"/>
              <w:rPr>
                <w:lang w:eastAsia="ja-JP"/>
              </w:rPr>
            </w:pPr>
          </w:p>
        </w:tc>
        <w:tc>
          <w:tcPr>
            <w:tcW w:w="1260" w:type="dxa"/>
          </w:tcPr>
          <w:p w14:paraId="72C5144F" w14:textId="77777777" w:rsidR="008D5E13" w:rsidRPr="00FD0425" w:rsidRDefault="008D5E13" w:rsidP="008D5E13">
            <w:pPr>
              <w:pStyle w:val="TAL"/>
              <w:rPr>
                <w:rFonts w:cs="Arial"/>
                <w:lang w:eastAsia="ja-JP"/>
              </w:rPr>
            </w:pPr>
            <w:r w:rsidRPr="00FD0425">
              <w:rPr>
                <w:rFonts w:cs="Arial"/>
                <w:lang w:eastAsia="ja-JP"/>
              </w:rPr>
              <w:t>NG-RAN node UE XnAP ID</w:t>
            </w:r>
          </w:p>
          <w:p w14:paraId="0DA91F2D" w14:textId="77777777" w:rsidR="008D5E13" w:rsidRPr="00FD0425" w:rsidRDefault="008D5E13" w:rsidP="008D5E13">
            <w:pPr>
              <w:pStyle w:val="TAL"/>
              <w:rPr>
                <w:rFonts w:eastAsia="Batang" w:cs="Arial"/>
                <w:lang w:eastAsia="ja-JP"/>
              </w:rPr>
            </w:pPr>
            <w:r w:rsidRPr="00FD0425">
              <w:rPr>
                <w:lang w:eastAsia="ja-JP"/>
              </w:rPr>
              <w:t>9.2.3.16</w:t>
            </w:r>
          </w:p>
        </w:tc>
        <w:tc>
          <w:tcPr>
            <w:tcW w:w="1800" w:type="dxa"/>
          </w:tcPr>
          <w:p w14:paraId="2C1DBA38" w14:textId="77777777" w:rsidR="008D5E13" w:rsidRPr="00FD0425" w:rsidRDefault="008D5E13" w:rsidP="008D5E13">
            <w:pPr>
              <w:pStyle w:val="TAL"/>
              <w:rPr>
                <w:lang w:eastAsia="ja-JP"/>
              </w:rPr>
            </w:pPr>
          </w:p>
        </w:tc>
        <w:tc>
          <w:tcPr>
            <w:tcW w:w="1080" w:type="dxa"/>
          </w:tcPr>
          <w:p w14:paraId="0B7DCB04" w14:textId="77777777" w:rsidR="008D5E13" w:rsidRPr="00FD0425" w:rsidRDefault="008D5E13" w:rsidP="008D5E13">
            <w:pPr>
              <w:pStyle w:val="TAC"/>
              <w:rPr>
                <w:rFonts w:eastAsia="Batang" w:cs="Arial"/>
                <w:lang w:eastAsia="ja-JP"/>
              </w:rPr>
            </w:pPr>
            <w:r w:rsidRPr="00FD0425">
              <w:rPr>
                <w:lang w:eastAsia="ja-JP"/>
              </w:rPr>
              <w:t>–</w:t>
            </w:r>
          </w:p>
        </w:tc>
        <w:tc>
          <w:tcPr>
            <w:tcW w:w="1137" w:type="dxa"/>
          </w:tcPr>
          <w:p w14:paraId="73E215AB" w14:textId="77777777" w:rsidR="008D5E13" w:rsidRPr="00FD0425" w:rsidRDefault="008D5E13" w:rsidP="008D5E13">
            <w:pPr>
              <w:pStyle w:val="TAC"/>
              <w:rPr>
                <w:rFonts w:eastAsia="Batang" w:cs="Arial"/>
                <w:lang w:eastAsia="ja-JP"/>
              </w:rPr>
            </w:pPr>
          </w:p>
        </w:tc>
      </w:tr>
      <w:tr w:rsidR="008D5E13" w:rsidRPr="00FD0425" w14:paraId="1231CE96" w14:textId="77777777" w:rsidTr="00694C97">
        <w:tblPrEx>
          <w:tblCellMar>
            <w:top w:w="0" w:type="dxa"/>
            <w:bottom w:w="0" w:type="dxa"/>
          </w:tblCellMar>
        </w:tblPrEx>
        <w:tc>
          <w:tcPr>
            <w:tcW w:w="2578" w:type="dxa"/>
          </w:tcPr>
          <w:p w14:paraId="41726687" w14:textId="77777777" w:rsidR="008D5E13" w:rsidRPr="00FD0425" w:rsidRDefault="008D5E13" w:rsidP="009354E2">
            <w:pPr>
              <w:pStyle w:val="TAL"/>
              <w:rPr>
                <w:rFonts w:eastAsia="Batang"/>
              </w:rPr>
            </w:pPr>
            <w:r w:rsidRPr="00C45748">
              <w:rPr>
                <w:rFonts w:eastAsia="Batang"/>
                <w:b/>
              </w:rPr>
              <w:t>Conditional Handover Information</w:t>
            </w:r>
            <w:r w:rsidR="00E73BBB">
              <w:rPr>
                <w:rFonts w:eastAsia="Batang"/>
                <w:b/>
              </w:rPr>
              <w:t xml:space="preserve"> Request</w:t>
            </w:r>
          </w:p>
        </w:tc>
        <w:tc>
          <w:tcPr>
            <w:tcW w:w="1104" w:type="dxa"/>
          </w:tcPr>
          <w:p w14:paraId="5CD4219B" w14:textId="77777777" w:rsidR="008D5E13" w:rsidRPr="00FD0425" w:rsidRDefault="008D5E13" w:rsidP="008D5E13">
            <w:pPr>
              <w:pStyle w:val="TAL"/>
              <w:rPr>
                <w:rFonts w:eastAsia="Batang" w:cs="Arial"/>
                <w:lang w:eastAsia="ja-JP"/>
              </w:rPr>
            </w:pPr>
            <w:r>
              <w:rPr>
                <w:rFonts w:eastAsia="Batang" w:cs="Arial"/>
                <w:lang w:eastAsia="ja-JP"/>
              </w:rPr>
              <w:t>O</w:t>
            </w:r>
          </w:p>
        </w:tc>
        <w:tc>
          <w:tcPr>
            <w:tcW w:w="1526" w:type="dxa"/>
          </w:tcPr>
          <w:p w14:paraId="511A2BF9" w14:textId="77777777" w:rsidR="008D5E13" w:rsidRPr="00FD0425" w:rsidRDefault="008D5E13" w:rsidP="008D5E13">
            <w:pPr>
              <w:pStyle w:val="TAL"/>
              <w:rPr>
                <w:lang w:eastAsia="ja-JP"/>
              </w:rPr>
            </w:pPr>
          </w:p>
        </w:tc>
        <w:tc>
          <w:tcPr>
            <w:tcW w:w="1260" w:type="dxa"/>
          </w:tcPr>
          <w:p w14:paraId="7415C22D" w14:textId="77777777" w:rsidR="008D5E13" w:rsidRPr="00FD0425" w:rsidRDefault="008D5E13" w:rsidP="008D5E13">
            <w:pPr>
              <w:pStyle w:val="TAL"/>
              <w:rPr>
                <w:rFonts w:cs="Arial"/>
                <w:lang w:eastAsia="ja-JP"/>
              </w:rPr>
            </w:pPr>
          </w:p>
        </w:tc>
        <w:tc>
          <w:tcPr>
            <w:tcW w:w="1800" w:type="dxa"/>
          </w:tcPr>
          <w:p w14:paraId="01C72692" w14:textId="77777777" w:rsidR="008D5E13" w:rsidRPr="00FD0425" w:rsidRDefault="008D5E13" w:rsidP="008D5E13">
            <w:pPr>
              <w:pStyle w:val="TAL"/>
              <w:rPr>
                <w:lang w:eastAsia="ja-JP"/>
              </w:rPr>
            </w:pPr>
          </w:p>
        </w:tc>
        <w:tc>
          <w:tcPr>
            <w:tcW w:w="1080" w:type="dxa"/>
          </w:tcPr>
          <w:p w14:paraId="501F6A02" w14:textId="77777777" w:rsidR="008D5E13" w:rsidRPr="00FD0425" w:rsidRDefault="008D5E13" w:rsidP="008D5E13">
            <w:pPr>
              <w:pStyle w:val="TAC"/>
              <w:rPr>
                <w:lang w:eastAsia="ja-JP"/>
              </w:rPr>
            </w:pPr>
            <w:r>
              <w:rPr>
                <w:lang w:eastAsia="ja-JP"/>
              </w:rPr>
              <w:t>YES</w:t>
            </w:r>
          </w:p>
        </w:tc>
        <w:tc>
          <w:tcPr>
            <w:tcW w:w="1137" w:type="dxa"/>
          </w:tcPr>
          <w:p w14:paraId="6032A6B1" w14:textId="77777777" w:rsidR="008D5E13" w:rsidRPr="00FD0425" w:rsidRDefault="008D5E13" w:rsidP="008D5E13">
            <w:pPr>
              <w:pStyle w:val="TAC"/>
              <w:rPr>
                <w:rFonts w:eastAsia="Batang" w:cs="Arial"/>
                <w:lang w:eastAsia="ja-JP"/>
              </w:rPr>
            </w:pPr>
            <w:r>
              <w:rPr>
                <w:rFonts w:eastAsia="Batang" w:cs="Arial"/>
                <w:lang w:eastAsia="ja-JP"/>
              </w:rPr>
              <w:t>reject</w:t>
            </w:r>
          </w:p>
        </w:tc>
      </w:tr>
      <w:tr w:rsidR="00E73BBB" w:rsidRPr="00FD0425" w14:paraId="6C7D2EE4" w14:textId="77777777" w:rsidTr="00694C97">
        <w:tblPrEx>
          <w:tblCellMar>
            <w:top w:w="0" w:type="dxa"/>
            <w:bottom w:w="0" w:type="dxa"/>
          </w:tblCellMar>
        </w:tblPrEx>
        <w:tc>
          <w:tcPr>
            <w:tcW w:w="2578" w:type="dxa"/>
          </w:tcPr>
          <w:p w14:paraId="1BCF14C1" w14:textId="77777777" w:rsidR="00E73BBB" w:rsidRPr="00FD0425" w:rsidRDefault="00E73BBB" w:rsidP="00E73BBB">
            <w:pPr>
              <w:pStyle w:val="TAL"/>
              <w:ind w:left="113"/>
              <w:rPr>
                <w:rFonts w:eastAsia="Batang"/>
              </w:rPr>
            </w:pPr>
            <w:r>
              <w:rPr>
                <w:rFonts w:eastAsia="Batang"/>
              </w:rPr>
              <w:t>&gt;CHO Trigger</w:t>
            </w:r>
          </w:p>
        </w:tc>
        <w:tc>
          <w:tcPr>
            <w:tcW w:w="1104" w:type="dxa"/>
          </w:tcPr>
          <w:p w14:paraId="725BF5CB" w14:textId="77777777" w:rsidR="00E73BBB" w:rsidRPr="00FD0425" w:rsidRDefault="00E73BBB" w:rsidP="00E73BBB">
            <w:pPr>
              <w:pStyle w:val="TAL"/>
              <w:rPr>
                <w:rFonts w:eastAsia="Batang" w:cs="Arial"/>
                <w:lang w:eastAsia="ja-JP"/>
              </w:rPr>
            </w:pPr>
            <w:r>
              <w:rPr>
                <w:rFonts w:eastAsia="Batang" w:cs="Arial"/>
                <w:lang w:eastAsia="ja-JP"/>
              </w:rPr>
              <w:t>M</w:t>
            </w:r>
          </w:p>
        </w:tc>
        <w:tc>
          <w:tcPr>
            <w:tcW w:w="1526" w:type="dxa"/>
          </w:tcPr>
          <w:p w14:paraId="4CF16A1A" w14:textId="77777777" w:rsidR="00E73BBB" w:rsidRPr="00FD0425" w:rsidRDefault="00E73BBB" w:rsidP="00E73BBB">
            <w:pPr>
              <w:pStyle w:val="TAL"/>
              <w:rPr>
                <w:lang w:eastAsia="ja-JP"/>
              </w:rPr>
            </w:pPr>
          </w:p>
        </w:tc>
        <w:tc>
          <w:tcPr>
            <w:tcW w:w="1260" w:type="dxa"/>
          </w:tcPr>
          <w:p w14:paraId="64803CF0" w14:textId="77777777" w:rsidR="00E73BBB" w:rsidRPr="00FD0425" w:rsidRDefault="00E73BBB" w:rsidP="00E73BBB">
            <w:pPr>
              <w:pStyle w:val="TAL"/>
              <w:rPr>
                <w:rFonts w:cs="Arial"/>
                <w:lang w:eastAsia="ja-JP"/>
              </w:rPr>
            </w:pPr>
            <w:r>
              <w:rPr>
                <w:rFonts w:cs="Arial"/>
                <w:lang w:eastAsia="ja-JP"/>
              </w:rPr>
              <w:t>ENUMERATED (CHO-initiation, CHO-replace, …)</w:t>
            </w:r>
          </w:p>
        </w:tc>
        <w:tc>
          <w:tcPr>
            <w:tcW w:w="1800" w:type="dxa"/>
          </w:tcPr>
          <w:p w14:paraId="26AEA6B2" w14:textId="77777777" w:rsidR="00E73BBB" w:rsidRPr="00FD0425" w:rsidRDefault="00E73BBB" w:rsidP="00E73BBB">
            <w:pPr>
              <w:pStyle w:val="TAL"/>
              <w:rPr>
                <w:lang w:eastAsia="ja-JP"/>
              </w:rPr>
            </w:pPr>
          </w:p>
        </w:tc>
        <w:tc>
          <w:tcPr>
            <w:tcW w:w="1080" w:type="dxa"/>
          </w:tcPr>
          <w:p w14:paraId="153DB689" w14:textId="77777777" w:rsidR="00E73BBB" w:rsidRPr="00FD0425" w:rsidRDefault="00E73BBB" w:rsidP="00E73BBB">
            <w:pPr>
              <w:pStyle w:val="TAC"/>
              <w:rPr>
                <w:lang w:eastAsia="ja-JP"/>
              </w:rPr>
            </w:pPr>
            <w:r w:rsidRPr="00271B84">
              <w:rPr>
                <w:lang w:eastAsia="ja-JP"/>
              </w:rPr>
              <w:t>–</w:t>
            </w:r>
          </w:p>
        </w:tc>
        <w:tc>
          <w:tcPr>
            <w:tcW w:w="1137" w:type="dxa"/>
          </w:tcPr>
          <w:p w14:paraId="7B905E43" w14:textId="77777777" w:rsidR="00E73BBB" w:rsidRPr="00FD0425" w:rsidRDefault="00E73BBB" w:rsidP="00E73BBB">
            <w:pPr>
              <w:pStyle w:val="TAC"/>
              <w:rPr>
                <w:rFonts w:eastAsia="Batang" w:cs="Arial"/>
                <w:lang w:eastAsia="ja-JP"/>
              </w:rPr>
            </w:pPr>
          </w:p>
        </w:tc>
      </w:tr>
      <w:tr w:rsidR="00E73BBB" w:rsidRPr="00FD0425" w14:paraId="30839192" w14:textId="77777777" w:rsidTr="00694C97">
        <w:tblPrEx>
          <w:tblCellMar>
            <w:top w:w="0" w:type="dxa"/>
            <w:bottom w:w="0" w:type="dxa"/>
          </w:tblCellMar>
        </w:tblPrEx>
        <w:tc>
          <w:tcPr>
            <w:tcW w:w="2578" w:type="dxa"/>
          </w:tcPr>
          <w:p w14:paraId="197CD917" w14:textId="77777777" w:rsidR="00E73BBB" w:rsidRPr="00FD0425" w:rsidRDefault="00E73BBB" w:rsidP="00E73BBB">
            <w:pPr>
              <w:pStyle w:val="TAL"/>
              <w:ind w:left="113"/>
              <w:rPr>
                <w:rFonts w:eastAsia="Batang"/>
              </w:rPr>
            </w:pPr>
            <w:r>
              <w:rPr>
                <w:rFonts w:eastAsia="Batang"/>
              </w:rPr>
              <w:t>&gt;</w:t>
            </w:r>
            <w:r w:rsidRPr="009D248D">
              <w:rPr>
                <w:rFonts w:eastAsia="Batang"/>
              </w:rPr>
              <w:t>Target NG-RAN node UE XnAP ID</w:t>
            </w:r>
          </w:p>
        </w:tc>
        <w:tc>
          <w:tcPr>
            <w:tcW w:w="1104" w:type="dxa"/>
          </w:tcPr>
          <w:p w14:paraId="65A10F5C" w14:textId="77777777" w:rsidR="00E73BBB" w:rsidRPr="00FD0425" w:rsidRDefault="00E73BBB" w:rsidP="00E73BBB">
            <w:pPr>
              <w:pStyle w:val="TAL"/>
              <w:rPr>
                <w:rFonts w:eastAsia="Batang" w:cs="Arial"/>
                <w:lang w:eastAsia="ja-JP"/>
              </w:rPr>
            </w:pPr>
            <w:r>
              <w:rPr>
                <w:lang w:eastAsia="ja-JP"/>
              </w:rPr>
              <w:t>C-ifCHOmod</w:t>
            </w:r>
          </w:p>
        </w:tc>
        <w:tc>
          <w:tcPr>
            <w:tcW w:w="1526" w:type="dxa"/>
          </w:tcPr>
          <w:p w14:paraId="6ED72B9D" w14:textId="77777777" w:rsidR="00E73BBB" w:rsidRPr="00FD0425" w:rsidRDefault="00E73BBB" w:rsidP="00E73BBB">
            <w:pPr>
              <w:pStyle w:val="TAL"/>
              <w:rPr>
                <w:lang w:eastAsia="ja-JP"/>
              </w:rPr>
            </w:pPr>
          </w:p>
        </w:tc>
        <w:tc>
          <w:tcPr>
            <w:tcW w:w="1260" w:type="dxa"/>
          </w:tcPr>
          <w:p w14:paraId="4FB11527" w14:textId="77777777" w:rsidR="00E73BBB" w:rsidRPr="00FD0425" w:rsidRDefault="00E73BBB" w:rsidP="00E73BBB">
            <w:pPr>
              <w:pStyle w:val="TAL"/>
              <w:rPr>
                <w:rFonts w:cs="Arial"/>
                <w:lang w:eastAsia="ja-JP"/>
              </w:rPr>
            </w:pPr>
            <w:r w:rsidRPr="00B22C47">
              <w:rPr>
                <w:lang w:eastAsia="ja-JP"/>
              </w:rPr>
              <w:t>NG-RAN node UE XnAP ID</w:t>
            </w:r>
            <w:r w:rsidRPr="00B22C47">
              <w:rPr>
                <w:lang w:eastAsia="ja-JP"/>
              </w:rPr>
              <w:br/>
              <w:t>9.2.3.16</w:t>
            </w:r>
          </w:p>
        </w:tc>
        <w:tc>
          <w:tcPr>
            <w:tcW w:w="1800" w:type="dxa"/>
          </w:tcPr>
          <w:p w14:paraId="57856164" w14:textId="77777777" w:rsidR="00E73BBB" w:rsidRPr="00FD0425" w:rsidRDefault="00E73BBB" w:rsidP="00E73BBB">
            <w:pPr>
              <w:pStyle w:val="TAL"/>
              <w:rPr>
                <w:lang w:eastAsia="ja-JP"/>
              </w:rPr>
            </w:pPr>
            <w:r w:rsidRPr="00B22C47">
              <w:rPr>
                <w:szCs w:val="18"/>
                <w:lang w:eastAsia="ja-JP"/>
              </w:rPr>
              <w:t>Allocated at the target NG-RAN node</w:t>
            </w:r>
          </w:p>
        </w:tc>
        <w:tc>
          <w:tcPr>
            <w:tcW w:w="1080" w:type="dxa"/>
          </w:tcPr>
          <w:p w14:paraId="32F62C92" w14:textId="77777777" w:rsidR="00E73BBB" w:rsidRPr="00FD0425" w:rsidRDefault="00E73BBB" w:rsidP="00E73BBB">
            <w:pPr>
              <w:pStyle w:val="TAC"/>
              <w:rPr>
                <w:lang w:eastAsia="ja-JP"/>
              </w:rPr>
            </w:pPr>
            <w:r w:rsidRPr="00271B84">
              <w:rPr>
                <w:lang w:eastAsia="ja-JP"/>
              </w:rPr>
              <w:t>–</w:t>
            </w:r>
          </w:p>
        </w:tc>
        <w:tc>
          <w:tcPr>
            <w:tcW w:w="1137" w:type="dxa"/>
          </w:tcPr>
          <w:p w14:paraId="29189E74" w14:textId="77777777" w:rsidR="00E73BBB" w:rsidRPr="00FD0425" w:rsidRDefault="00E73BBB" w:rsidP="00E73BBB">
            <w:pPr>
              <w:pStyle w:val="TAC"/>
              <w:rPr>
                <w:rFonts w:eastAsia="Batang" w:cs="Arial"/>
                <w:lang w:eastAsia="ja-JP"/>
              </w:rPr>
            </w:pPr>
          </w:p>
        </w:tc>
      </w:tr>
      <w:tr w:rsidR="00E73BBB" w:rsidRPr="00FD0425" w14:paraId="5F49D58E" w14:textId="77777777" w:rsidTr="00694C97">
        <w:tblPrEx>
          <w:tblCellMar>
            <w:top w:w="0" w:type="dxa"/>
            <w:bottom w:w="0" w:type="dxa"/>
          </w:tblCellMar>
        </w:tblPrEx>
        <w:tc>
          <w:tcPr>
            <w:tcW w:w="2578" w:type="dxa"/>
          </w:tcPr>
          <w:p w14:paraId="4274682E" w14:textId="77777777" w:rsidR="00E73BBB" w:rsidRPr="00FD0425" w:rsidRDefault="00E73BBB" w:rsidP="00E73BBB">
            <w:pPr>
              <w:pStyle w:val="TAL"/>
              <w:ind w:left="113"/>
              <w:rPr>
                <w:rFonts w:eastAsia="Batang"/>
              </w:rPr>
            </w:pPr>
            <w:r>
              <w:rPr>
                <w:rFonts w:eastAsia="Batang"/>
              </w:rPr>
              <w:t>&gt;Estimated Arrival Probability</w:t>
            </w:r>
          </w:p>
        </w:tc>
        <w:tc>
          <w:tcPr>
            <w:tcW w:w="1104" w:type="dxa"/>
          </w:tcPr>
          <w:p w14:paraId="06CD73E6" w14:textId="77777777" w:rsidR="00E73BBB" w:rsidRPr="00FD0425" w:rsidRDefault="00E73BBB" w:rsidP="00E73BBB">
            <w:pPr>
              <w:pStyle w:val="TAL"/>
              <w:rPr>
                <w:rFonts w:eastAsia="Batang" w:cs="Arial"/>
                <w:lang w:eastAsia="ja-JP"/>
              </w:rPr>
            </w:pPr>
            <w:r>
              <w:rPr>
                <w:rFonts w:eastAsia="Batang" w:cs="Arial"/>
                <w:lang w:eastAsia="ja-JP"/>
              </w:rPr>
              <w:t>O</w:t>
            </w:r>
          </w:p>
        </w:tc>
        <w:tc>
          <w:tcPr>
            <w:tcW w:w="1526" w:type="dxa"/>
          </w:tcPr>
          <w:p w14:paraId="12E3E11A" w14:textId="77777777" w:rsidR="00E73BBB" w:rsidRPr="00FD0425" w:rsidRDefault="00E73BBB" w:rsidP="00E73BBB">
            <w:pPr>
              <w:pStyle w:val="TAL"/>
              <w:rPr>
                <w:lang w:eastAsia="ja-JP"/>
              </w:rPr>
            </w:pPr>
          </w:p>
        </w:tc>
        <w:tc>
          <w:tcPr>
            <w:tcW w:w="1260" w:type="dxa"/>
          </w:tcPr>
          <w:p w14:paraId="4B3F4BCE" w14:textId="77777777" w:rsidR="00E73BBB" w:rsidRPr="00FD0425" w:rsidRDefault="00E73BBB" w:rsidP="00E73BBB">
            <w:pPr>
              <w:pStyle w:val="TAL"/>
              <w:rPr>
                <w:rFonts w:cs="Arial"/>
                <w:lang w:eastAsia="ja-JP"/>
              </w:rPr>
            </w:pPr>
            <w:r>
              <w:rPr>
                <w:rFonts w:cs="Arial"/>
                <w:lang w:eastAsia="ja-JP"/>
              </w:rPr>
              <w:t>INTEGER (1..100)</w:t>
            </w:r>
          </w:p>
        </w:tc>
        <w:tc>
          <w:tcPr>
            <w:tcW w:w="1800" w:type="dxa"/>
          </w:tcPr>
          <w:p w14:paraId="564C01DD" w14:textId="77777777" w:rsidR="00E73BBB" w:rsidRPr="00FD0425" w:rsidRDefault="00E73BBB" w:rsidP="00E73BBB">
            <w:pPr>
              <w:pStyle w:val="TAL"/>
              <w:rPr>
                <w:lang w:eastAsia="ja-JP"/>
              </w:rPr>
            </w:pPr>
          </w:p>
        </w:tc>
        <w:tc>
          <w:tcPr>
            <w:tcW w:w="1080" w:type="dxa"/>
          </w:tcPr>
          <w:p w14:paraId="3CF067EF" w14:textId="77777777" w:rsidR="00E73BBB" w:rsidRPr="00FD0425" w:rsidRDefault="00E73BBB" w:rsidP="00E73BBB">
            <w:pPr>
              <w:pStyle w:val="TAC"/>
              <w:rPr>
                <w:lang w:eastAsia="ja-JP"/>
              </w:rPr>
            </w:pPr>
            <w:r w:rsidRPr="00271B84">
              <w:rPr>
                <w:lang w:eastAsia="ja-JP"/>
              </w:rPr>
              <w:t>–</w:t>
            </w:r>
          </w:p>
        </w:tc>
        <w:tc>
          <w:tcPr>
            <w:tcW w:w="1137" w:type="dxa"/>
          </w:tcPr>
          <w:p w14:paraId="6DCFFDD5" w14:textId="77777777" w:rsidR="00E73BBB" w:rsidRPr="00FD0425" w:rsidRDefault="00E73BBB" w:rsidP="00E73BBB">
            <w:pPr>
              <w:pStyle w:val="TAC"/>
              <w:rPr>
                <w:rFonts w:eastAsia="Batang" w:cs="Arial"/>
                <w:lang w:eastAsia="ja-JP"/>
              </w:rPr>
            </w:pPr>
          </w:p>
        </w:tc>
      </w:tr>
      <w:tr w:rsidR="008D5E13" w:rsidRPr="00FD0425" w14:paraId="565BD981" w14:textId="77777777" w:rsidTr="00694C97">
        <w:tblPrEx>
          <w:tblCellMar>
            <w:top w:w="0" w:type="dxa"/>
            <w:bottom w:w="0" w:type="dxa"/>
          </w:tblCellMar>
        </w:tblPrEx>
        <w:tc>
          <w:tcPr>
            <w:tcW w:w="2578" w:type="dxa"/>
          </w:tcPr>
          <w:p w14:paraId="2E92881F" w14:textId="77777777" w:rsidR="008D5E13" w:rsidRPr="007A007D" w:rsidRDefault="008D5E13" w:rsidP="009354E2">
            <w:pPr>
              <w:pStyle w:val="TAL"/>
              <w:rPr>
                <w:rFonts w:eastAsia="Batang" w:cs="Arial"/>
              </w:rPr>
            </w:pPr>
            <w:r w:rsidRPr="00FA5057">
              <w:rPr>
                <w:rFonts w:eastAsia="Batang" w:cs="Arial"/>
              </w:rPr>
              <w:t>NR V2X Services Authorized</w:t>
            </w:r>
          </w:p>
        </w:tc>
        <w:tc>
          <w:tcPr>
            <w:tcW w:w="1104" w:type="dxa"/>
          </w:tcPr>
          <w:p w14:paraId="467CD771" w14:textId="77777777" w:rsidR="008D5E13" w:rsidRDefault="008D5E13" w:rsidP="008D5E13">
            <w:pPr>
              <w:pStyle w:val="TAL"/>
              <w:rPr>
                <w:rFonts w:eastAsia="Batang" w:cs="Arial"/>
                <w:lang w:eastAsia="ja-JP"/>
              </w:rPr>
            </w:pPr>
            <w:r w:rsidRPr="00FA5057">
              <w:rPr>
                <w:rFonts w:cs="Arial"/>
              </w:rPr>
              <w:t>O</w:t>
            </w:r>
          </w:p>
        </w:tc>
        <w:tc>
          <w:tcPr>
            <w:tcW w:w="1526" w:type="dxa"/>
          </w:tcPr>
          <w:p w14:paraId="3E61DD26" w14:textId="77777777" w:rsidR="008D5E13" w:rsidRPr="00FD0425" w:rsidRDefault="008D5E13" w:rsidP="008D5E13">
            <w:pPr>
              <w:pStyle w:val="TAL"/>
              <w:rPr>
                <w:lang w:eastAsia="ja-JP"/>
              </w:rPr>
            </w:pPr>
          </w:p>
        </w:tc>
        <w:tc>
          <w:tcPr>
            <w:tcW w:w="1260" w:type="dxa"/>
          </w:tcPr>
          <w:p w14:paraId="4B6DBF24" w14:textId="77777777" w:rsidR="008D5E13" w:rsidRDefault="008D5E13" w:rsidP="008D5E13">
            <w:pPr>
              <w:pStyle w:val="TAL"/>
              <w:rPr>
                <w:rFonts w:cs="Arial"/>
                <w:lang w:eastAsia="ja-JP"/>
              </w:rPr>
            </w:pPr>
            <w:bookmarkStart w:id="3219" w:name="_Hlk44414243"/>
            <w:r w:rsidRPr="00FA5057">
              <w:rPr>
                <w:rFonts w:cs="Arial"/>
              </w:rPr>
              <w:t>9.2.3.</w:t>
            </w:r>
            <w:bookmarkEnd w:id="3219"/>
            <w:r>
              <w:rPr>
                <w:rFonts w:cs="Arial"/>
              </w:rPr>
              <w:t>105</w:t>
            </w:r>
          </w:p>
        </w:tc>
        <w:tc>
          <w:tcPr>
            <w:tcW w:w="1800" w:type="dxa"/>
          </w:tcPr>
          <w:p w14:paraId="4C4A94BB" w14:textId="77777777" w:rsidR="008D5E13" w:rsidRPr="00FD0425" w:rsidRDefault="008D5E13" w:rsidP="008D5E13">
            <w:pPr>
              <w:pStyle w:val="TAL"/>
              <w:rPr>
                <w:lang w:eastAsia="ja-JP"/>
              </w:rPr>
            </w:pPr>
          </w:p>
        </w:tc>
        <w:tc>
          <w:tcPr>
            <w:tcW w:w="1080" w:type="dxa"/>
          </w:tcPr>
          <w:p w14:paraId="64389CCD" w14:textId="77777777" w:rsidR="008D5E13" w:rsidRPr="00FD0425" w:rsidRDefault="008D5E13" w:rsidP="008D5E13">
            <w:pPr>
              <w:pStyle w:val="TAC"/>
              <w:rPr>
                <w:lang w:eastAsia="ja-JP"/>
              </w:rPr>
            </w:pPr>
            <w:r w:rsidRPr="00FA5057">
              <w:rPr>
                <w:rFonts w:cs="Arial"/>
              </w:rPr>
              <w:t>YES</w:t>
            </w:r>
          </w:p>
        </w:tc>
        <w:tc>
          <w:tcPr>
            <w:tcW w:w="1137" w:type="dxa"/>
          </w:tcPr>
          <w:p w14:paraId="6AE460A0" w14:textId="77777777" w:rsidR="008D5E13" w:rsidRPr="00FD0425" w:rsidRDefault="008D5E13" w:rsidP="008D5E13">
            <w:pPr>
              <w:pStyle w:val="TAC"/>
              <w:rPr>
                <w:rFonts w:eastAsia="Batang" w:cs="Arial"/>
                <w:lang w:eastAsia="ja-JP"/>
              </w:rPr>
            </w:pPr>
            <w:r w:rsidRPr="00FA5057">
              <w:rPr>
                <w:rFonts w:cs="Arial"/>
              </w:rPr>
              <w:t>ignore</w:t>
            </w:r>
          </w:p>
        </w:tc>
      </w:tr>
      <w:tr w:rsidR="008D5E13" w:rsidRPr="00FD0425" w14:paraId="453C137A" w14:textId="77777777" w:rsidTr="00694C97">
        <w:tblPrEx>
          <w:tblCellMar>
            <w:top w:w="0" w:type="dxa"/>
            <w:bottom w:w="0" w:type="dxa"/>
          </w:tblCellMar>
        </w:tblPrEx>
        <w:tc>
          <w:tcPr>
            <w:tcW w:w="2578" w:type="dxa"/>
          </w:tcPr>
          <w:p w14:paraId="1CB3FB9D" w14:textId="77777777" w:rsidR="008D5E13" w:rsidRPr="007A007D" w:rsidRDefault="008D5E13" w:rsidP="009354E2">
            <w:pPr>
              <w:pStyle w:val="TAL"/>
              <w:rPr>
                <w:rFonts w:eastAsia="Batang" w:cs="Arial"/>
              </w:rPr>
            </w:pPr>
            <w:r w:rsidRPr="00FA5057">
              <w:rPr>
                <w:rFonts w:eastAsia="Batang" w:cs="Arial"/>
              </w:rPr>
              <w:t>LTE V2X Services Authorized</w:t>
            </w:r>
          </w:p>
        </w:tc>
        <w:tc>
          <w:tcPr>
            <w:tcW w:w="1104" w:type="dxa"/>
          </w:tcPr>
          <w:p w14:paraId="3FC87008" w14:textId="77777777" w:rsidR="008D5E13" w:rsidRDefault="008D5E13" w:rsidP="008D5E13">
            <w:pPr>
              <w:pStyle w:val="TAL"/>
              <w:rPr>
                <w:rFonts w:eastAsia="Batang" w:cs="Arial"/>
                <w:lang w:eastAsia="ja-JP"/>
              </w:rPr>
            </w:pPr>
            <w:r w:rsidRPr="00FA5057">
              <w:rPr>
                <w:rFonts w:cs="Arial"/>
              </w:rPr>
              <w:t>O</w:t>
            </w:r>
          </w:p>
        </w:tc>
        <w:tc>
          <w:tcPr>
            <w:tcW w:w="1526" w:type="dxa"/>
          </w:tcPr>
          <w:p w14:paraId="077EAD04" w14:textId="77777777" w:rsidR="008D5E13" w:rsidRPr="00FD0425" w:rsidRDefault="008D5E13" w:rsidP="008D5E13">
            <w:pPr>
              <w:pStyle w:val="TAL"/>
              <w:rPr>
                <w:lang w:eastAsia="ja-JP"/>
              </w:rPr>
            </w:pPr>
          </w:p>
        </w:tc>
        <w:tc>
          <w:tcPr>
            <w:tcW w:w="1260" w:type="dxa"/>
          </w:tcPr>
          <w:p w14:paraId="21C01838" w14:textId="77777777" w:rsidR="008D5E13" w:rsidRDefault="008D5E13" w:rsidP="008D5E13">
            <w:pPr>
              <w:pStyle w:val="TAL"/>
              <w:rPr>
                <w:rFonts w:cs="Arial"/>
                <w:lang w:eastAsia="ja-JP"/>
              </w:rPr>
            </w:pPr>
            <w:r w:rsidRPr="00FA5057">
              <w:rPr>
                <w:rFonts w:cs="Arial"/>
              </w:rPr>
              <w:t>9.2.3.</w:t>
            </w:r>
            <w:r>
              <w:rPr>
                <w:rFonts w:cs="Arial"/>
              </w:rPr>
              <w:t>106</w:t>
            </w:r>
          </w:p>
        </w:tc>
        <w:tc>
          <w:tcPr>
            <w:tcW w:w="1800" w:type="dxa"/>
          </w:tcPr>
          <w:p w14:paraId="616DE4CC" w14:textId="77777777" w:rsidR="008D5E13" w:rsidRPr="00FD0425" w:rsidRDefault="008D5E13" w:rsidP="008D5E13">
            <w:pPr>
              <w:pStyle w:val="TAL"/>
              <w:rPr>
                <w:lang w:eastAsia="ja-JP"/>
              </w:rPr>
            </w:pPr>
          </w:p>
        </w:tc>
        <w:tc>
          <w:tcPr>
            <w:tcW w:w="1080" w:type="dxa"/>
          </w:tcPr>
          <w:p w14:paraId="4FEF58C0" w14:textId="77777777" w:rsidR="008D5E13" w:rsidRPr="00FD0425" w:rsidRDefault="008D5E13" w:rsidP="008D5E13">
            <w:pPr>
              <w:pStyle w:val="TAC"/>
              <w:rPr>
                <w:lang w:eastAsia="ja-JP"/>
              </w:rPr>
            </w:pPr>
            <w:r w:rsidRPr="00FA5057">
              <w:rPr>
                <w:rFonts w:cs="Arial"/>
              </w:rPr>
              <w:t>YES</w:t>
            </w:r>
          </w:p>
        </w:tc>
        <w:tc>
          <w:tcPr>
            <w:tcW w:w="1137" w:type="dxa"/>
          </w:tcPr>
          <w:p w14:paraId="2C2C9425" w14:textId="77777777" w:rsidR="008D5E13" w:rsidRPr="00FD0425" w:rsidRDefault="008D5E13" w:rsidP="008D5E13">
            <w:pPr>
              <w:pStyle w:val="TAC"/>
              <w:rPr>
                <w:rFonts w:eastAsia="Batang" w:cs="Arial"/>
                <w:lang w:eastAsia="ja-JP"/>
              </w:rPr>
            </w:pPr>
            <w:r w:rsidRPr="00FA5057">
              <w:rPr>
                <w:rFonts w:cs="Arial"/>
              </w:rPr>
              <w:t>ignore</w:t>
            </w:r>
          </w:p>
        </w:tc>
      </w:tr>
      <w:tr w:rsidR="008D5E13" w:rsidRPr="00FD0425" w14:paraId="22C51AE9" w14:textId="77777777" w:rsidTr="00694C97">
        <w:tblPrEx>
          <w:tblCellMar>
            <w:top w:w="0" w:type="dxa"/>
            <w:bottom w:w="0" w:type="dxa"/>
          </w:tblCellMar>
        </w:tblPrEx>
        <w:tc>
          <w:tcPr>
            <w:tcW w:w="2578" w:type="dxa"/>
          </w:tcPr>
          <w:p w14:paraId="2CC40677" w14:textId="77777777" w:rsidR="008D5E13" w:rsidRDefault="008D5E13" w:rsidP="009354E2">
            <w:pPr>
              <w:pStyle w:val="TAL"/>
              <w:rPr>
                <w:rFonts w:eastAsia="Batang"/>
              </w:rPr>
            </w:pPr>
            <w:r w:rsidRPr="00935200">
              <w:rPr>
                <w:rFonts w:eastAsia="Batang" w:cs="Arial" w:hint="eastAsia"/>
              </w:rPr>
              <w:t>PC5 QoS Parameters</w:t>
            </w:r>
          </w:p>
        </w:tc>
        <w:tc>
          <w:tcPr>
            <w:tcW w:w="1104" w:type="dxa"/>
          </w:tcPr>
          <w:p w14:paraId="7738C038" w14:textId="77777777" w:rsidR="008D5E13" w:rsidRDefault="008D5E13" w:rsidP="008D5E13">
            <w:pPr>
              <w:pStyle w:val="TAL"/>
              <w:rPr>
                <w:rFonts w:eastAsia="Batang" w:cs="Arial"/>
                <w:lang w:eastAsia="ja-JP"/>
              </w:rPr>
            </w:pPr>
            <w:r w:rsidRPr="00935200">
              <w:rPr>
                <w:rFonts w:cs="Arial" w:hint="eastAsia"/>
              </w:rPr>
              <w:t>O</w:t>
            </w:r>
          </w:p>
        </w:tc>
        <w:tc>
          <w:tcPr>
            <w:tcW w:w="1526" w:type="dxa"/>
          </w:tcPr>
          <w:p w14:paraId="57331F00" w14:textId="77777777" w:rsidR="008D5E13" w:rsidRPr="00FD0425" w:rsidRDefault="008D5E13" w:rsidP="008D5E13">
            <w:pPr>
              <w:pStyle w:val="TAL"/>
              <w:rPr>
                <w:lang w:eastAsia="ja-JP"/>
              </w:rPr>
            </w:pPr>
          </w:p>
        </w:tc>
        <w:tc>
          <w:tcPr>
            <w:tcW w:w="1260" w:type="dxa"/>
          </w:tcPr>
          <w:p w14:paraId="5F392A2D" w14:textId="77777777" w:rsidR="008D5E13" w:rsidRDefault="008D5E13" w:rsidP="008D5E13">
            <w:pPr>
              <w:pStyle w:val="TAL"/>
              <w:rPr>
                <w:rFonts w:cs="Arial"/>
                <w:lang w:eastAsia="ja-JP"/>
              </w:rPr>
            </w:pPr>
            <w:r w:rsidRPr="00935200">
              <w:rPr>
                <w:rFonts w:cs="Arial" w:hint="eastAsia"/>
              </w:rPr>
              <w:t>9.2.3.</w:t>
            </w:r>
            <w:r>
              <w:rPr>
                <w:rFonts w:cs="Arial"/>
              </w:rPr>
              <w:t>109</w:t>
            </w:r>
          </w:p>
        </w:tc>
        <w:tc>
          <w:tcPr>
            <w:tcW w:w="1800" w:type="dxa"/>
          </w:tcPr>
          <w:p w14:paraId="2F13DEC2" w14:textId="77777777" w:rsidR="008D5E13" w:rsidRPr="00FD0425" w:rsidRDefault="008D5E13" w:rsidP="008D5E13">
            <w:pPr>
              <w:pStyle w:val="TAL"/>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1080" w:type="dxa"/>
          </w:tcPr>
          <w:p w14:paraId="28558D39" w14:textId="77777777" w:rsidR="008D5E13" w:rsidRPr="00FD0425" w:rsidRDefault="008D5E13" w:rsidP="008D5E13">
            <w:pPr>
              <w:pStyle w:val="TAC"/>
              <w:rPr>
                <w:lang w:eastAsia="ja-JP"/>
              </w:rPr>
            </w:pPr>
            <w:r w:rsidRPr="00935200">
              <w:rPr>
                <w:rFonts w:cs="Arial"/>
              </w:rPr>
              <w:t>YES</w:t>
            </w:r>
          </w:p>
        </w:tc>
        <w:tc>
          <w:tcPr>
            <w:tcW w:w="1137" w:type="dxa"/>
          </w:tcPr>
          <w:p w14:paraId="751787E4" w14:textId="77777777" w:rsidR="008D5E13" w:rsidRPr="00FD0425" w:rsidRDefault="008D5E13" w:rsidP="008D5E13">
            <w:pPr>
              <w:pStyle w:val="TAC"/>
              <w:rPr>
                <w:rFonts w:eastAsia="Batang" w:cs="Arial"/>
                <w:lang w:eastAsia="ja-JP"/>
              </w:rPr>
            </w:pPr>
            <w:r w:rsidRPr="00935200">
              <w:rPr>
                <w:rFonts w:cs="Arial"/>
              </w:rPr>
              <w:t>ignore</w:t>
            </w:r>
          </w:p>
        </w:tc>
      </w:tr>
      <w:tr w:rsidR="008D5E13" w:rsidRPr="00FD0425" w14:paraId="4A2339A4" w14:textId="77777777" w:rsidTr="00694C97">
        <w:tblPrEx>
          <w:tblCellMar>
            <w:top w:w="0" w:type="dxa"/>
            <w:bottom w:w="0" w:type="dxa"/>
          </w:tblCellMar>
        </w:tblPrEx>
        <w:tc>
          <w:tcPr>
            <w:tcW w:w="2578" w:type="dxa"/>
          </w:tcPr>
          <w:p w14:paraId="7EA61177" w14:textId="77777777" w:rsidR="008D5E13" w:rsidRPr="00935200" w:rsidRDefault="008D5E13" w:rsidP="009354E2">
            <w:pPr>
              <w:pStyle w:val="TAL"/>
              <w:rPr>
                <w:rFonts w:eastAsia="Batang" w:cs="Arial" w:hint="eastAsia"/>
              </w:rPr>
            </w:pPr>
            <w:r w:rsidRPr="00897600">
              <w:rPr>
                <w:rFonts w:eastAsia="Batang"/>
              </w:rPr>
              <w:t>Mobility Information</w:t>
            </w:r>
          </w:p>
        </w:tc>
        <w:tc>
          <w:tcPr>
            <w:tcW w:w="1104" w:type="dxa"/>
          </w:tcPr>
          <w:p w14:paraId="43F9049B" w14:textId="77777777" w:rsidR="008D5E13" w:rsidRPr="00935200" w:rsidRDefault="008D5E13" w:rsidP="008D5E13">
            <w:pPr>
              <w:pStyle w:val="TAL"/>
              <w:rPr>
                <w:rFonts w:cs="Arial" w:hint="eastAsia"/>
              </w:rPr>
            </w:pPr>
            <w:r w:rsidRPr="00897600">
              <w:rPr>
                <w:rFonts w:eastAsia="Batang" w:cs="Arial"/>
                <w:lang w:eastAsia="ja-JP"/>
              </w:rPr>
              <w:t>O</w:t>
            </w:r>
          </w:p>
        </w:tc>
        <w:tc>
          <w:tcPr>
            <w:tcW w:w="1526" w:type="dxa"/>
          </w:tcPr>
          <w:p w14:paraId="43328A3F" w14:textId="77777777" w:rsidR="008D5E13" w:rsidRPr="00FD0425" w:rsidRDefault="008D5E13" w:rsidP="008D5E13">
            <w:pPr>
              <w:pStyle w:val="TAL"/>
              <w:rPr>
                <w:lang w:eastAsia="ja-JP"/>
              </w:rPr>
            </w:pPr>
          </w:p>
        </w:tc>
        <w:tc>
          <w:tcPr>
            <w:tcW w:w="1260" w:type="dxa"/>
          </w:tcPr>
          <w:p w14:paraId="04EE67DC" w14:textId="77777777" w:rsidR="008D5E13" w:rsidRPr="00935200" w:rsidRDefault="008D5E13" w:rsidP="008D5E13">
            <w:pPr>
              <w:pStyle w:val="TAL"/>
              <w:rPr>
                <w:rFonts w:cs="Arial" w:hint="eastAsia"/>
              </w:rPr>
            </w:pPr>
            <w:r w:rsidRPr="00897600">
              <w:rPr>
                <w:rFonts w:cs="Arial"/>
                <w:lang w:eastAsia="ja-JP"/>
              </w:rPr>
              <w:t>BIT STRING (SIZE (32))</w:t>
            </w:r>
          </w:p>
        </w:tc>
        <w:tc>
          <w:tcPr>
            <w:tcW w:w="1800" w:type="dxa"/>
          </w:tcPr>
          <w:p w14:paraId="491315A6" w14:textId="77777777" w:rsidR="008D5E13" w:rsidRPr="00935200" w:rsidRDefault="008D5E13" w:rsidP="008D5E13">
            <w:pPr>
              <w:pStyle w:val="TAL"/>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1080" w:type="dxa"/>
          </w:tcPr>
          <w:p w14:paraId="7C325A04" w14:textId="77777777" w:rsidR="008D5E13" w:rsidRPr="00935200" w:rsidRDefault="008D5E13" w:rsidP="008D5E13">
            <w:pPr>
              <w:pStyle w:val="TAC"/>
              <w:rPr>
                <w:rFonts w:cs="Arial"/>
              </w:rPr>
            </w:pPr>
            <w:r w:rsidRPr="00AA5DA2">
              <w:rPr>
                <w:lang w:eastAsia="ja-JP"/>
              </w:rPr>
              <w:t>YES</w:t>
            </w:r>
          </w:p>
        </w:tc>
        <w:tc>
          <w:tcPr>
            <w:tcW w:w="1137" w:type="dxa"/>
          </w:tcPr>
          <w:p w14:paraId="32B44E0E" w14:textId="77777777" w:rsidR="008D5E13" w:rsidRPr="00935200" w:rsidRDefault="008D5E13" w:rsidP="008D5E13">
            <w:pPr>
              <w:pStyle w:val="TAC"/>
              <w:rPr>
                <w:rFonts w:cs="Arial"/>
              </w:rPr>
            </w:pPr>
            <w:r w:rsidRPr="00897600">
              <w:rPr>
                <w:rFonts w:eastAsia="Batang" w:cs="Arial"/>
                <w:lang w:eastAsia="ja-JP"/>
              </w:rPr>
              <w:t>ignore</w:t>
            </w:r>
          </w:p>
        </w:tc>
      </w:tr>
      <w:tr w:rsidR="008D5E13" w:rsidRPr="00FD0425" w14:paraId="7A738AA9" w14:textId="77777777" w:rsidTr="00694C97">
        <w:tblPrEx>
          <w:tblCellMar>
            <w:top w:w="0" w:type="dxa"/>
            <w:bottom w:w="0" w:type="dxa"/>
          </w:tblCellMar>
        </w:tblPrEx>
        <w:tc>
          <w:tcPr>
            <w:tcW w:w="2578" w:type="dxa"/>
          </w:tcPr>
          <w:p w14:paraId="44671827" w14:textId="77777777" w:rsidR="008D5E13" w:rsidRPr="00935200" w:rsidRDefault="008D5E13" w:rsidP="009354E2">
            <w:pPr>
              <w:pStyle w:val="TAL"/>
              <w:rPr>
                <w:rFonts w:eastAsia="Batang" w:cs="Arial" w:hint="eastAsia"/>
              </w:rPr>
            </w:pPr>
            <w:r w:rsidRPr="007C4175">
              <w:rPr>
                <w:rFonts w:eastAsia="Batang"/>
              </w:rPr>
              <w:t>UE History Information from the UE</w:t>
            </w:r>
          </w:p>
        </w:tc>
        <w:tc>
          <w:tcPr>
            <w:tcW w:w="1104" w:type="dxa"/>
          </w:tcPr>
          <w:p w14:paraId="42166643" w14:textId="77777777" w:rsidR="008D5E13" w:rsidRPr="00935200" w:rsidRDefault="008D5E13" w:rsidP="008D5E13">
            <w:pPr>
              <w:pStyle w:val="TAL"/>
              <w:rPr>
                <w:rFonts w:cs="Arial" w:hint="eastAsia"/>
              </w:rPr>
            </w:pPr>
            <w:r>
              <w:rPr>
                <w:rFonts w:eastAsia="Batang" w:cs="Arial"/>
                <w:lang w:eastAsia="ja-JP"/>
              </w:rPr>
              <w:t>O</w:t>
            </w:r>
          </w:p>
        </w:tc>
        <w:tc>
          <w:tcPr>
            <w:tcW w:w="1526" w:type="dxa"/>
          </w:tcPr>
          <w:p w14:paraId="705DE6DD" w14:textId="77777777" w:rsidR="008D5E13" w:rsidRPr="00FD0425" w:rsidRDefault="008D5E13" w:rsidP="008D5E13">
            <w:pPr>
              <w:pStyle w:val="TAL"/>
              <w:rPr>
                <w:lang w:eastAsia="ja-JP"/>
              </w:rPr>
            </w:pPr>
          </w:p>
        </w:tc>
        <w:tc>
          <w:tcPr>
            <w:tcW w:w="1260" w:type="dxa"/>
          </w:tcPr>
          <w:p w14:paraId="5D6E93E9" w14:textId="77777777" w:rsidR="008D5E13" w:rsidRPr="00935200" w:rsidRDefault="008D5E13" w:rsidP="008D5E13">
            <w:pPr>
              <w:pStyle w:val="TAL"/>
              <w:rPr>
                <w:rFonts w:cs="Arial" w:hint="eastAsia"/>
              </w:rPr>
            </w:pPr>
            <w:bookmarkStart w:id="3220" w:name="_Hlk44418955"/>
            <w:r w:rsidRPr="004E3D2B">
              <w:rPr>
                <w:rFonts w:eastAsia="Batang" w:cs="Arial"/>
                <w:lang w:eastAsia="ja-JP"/>
              </w:rPr>
              <w:t>9.2.3.</w:t>
            </w:r>
            <w:bookmarkEnd w:id="3220"/>
            <w:r>
              <w:rPr>
                <w:rFonts w:eastAsia="Batang" w:cs="Arial"/>
                <w:lang w:eastAsia="ja-JP"/>
              </w:rPr>
              <w:t>110</w:t>
            </w:r>
          </w:p>
        </w:tc>
        <w:tc>
          <w:tcPr>
            <w:tcW w:w="1800" w:type="dxa"/>
          </w:tcPr>
          <w:p w14:paraId="762D3393" w14:textId="77777777" w:rsidR="008D5E13" w:rsidRPr="00935200" w:rsidRDefault="008D5E13" w:rsidP="008D5E13">
            <w:pPr>
              <w:pStyle w:val="TAL"/>
              <w:rPr>
                <w:rFonts w:eastAsia="Malgun Gothic" w:cs="Arial"/>
                <w:lang w:eastAsia="ja-JP"/>
              </w:rPr>
            </w:pPr>
          </w:p>
        </w:tc>
        <w:tc>
          <w:tcPr>
            <w:tcW w:w="1080" w:type="dxa"/>
          </w:tcPr>
          <w:p w14:paraId="3F2077C0" w14:textId="77777777" w:rsidR="008D5E13" w:rsidRPr="00935200" w:rsidRDefault="008D5E13" w:rsidP="008D5E13">
            <w:pPr>
              <w:pStyle w:val="TAC"/>
              <w:rPr>
                <w:rFonts w:cs="Arial"/>
              </w:rPr>
            </w:pPr>
            <w:r w:rsidRPr="00C37D2B">
              <w:rPr>
                <w:lang w:eastAsia="ja-JP"/>
              </w:rPr>
              <w:t>YES</w:t>
            </w:r>
          </w:p>
        </w:tc>
        <w:tc>
          <w:tcPr>
            <w:tcW w:w="1137" w:type="dxa"/>
          </w:tcPr>
          <w:p w14:paraId="5B9EE993" w14:textId="77777777" w:rsidR="008D5E13" w:rsidRPr="00935200" w:rsidRDefault="008D5E13" w:rsidP="008D5E13">
            <w:pPr>
              <w:pStyle w:val="TAC"/>
              <w:rPr>
                <w:rFonts w:cs="Arial"/>
              </w:rPr>
            </w:pPr>
            <w:r w:rsidRPr="007C4175">
              <w:rPr>
                <w:rFonts w:eastAsia="Batang" w:cs="Arial"/>
                <w:lang w:eastAsia="ja-JP"/>
              </w:rPr>
              <w:t>ignore</w:t>
            </w:r>
          </w:p>
        </w:tc>
      </w:tr>
      <w:tr w:rsidR="008D5E13" w:rsidRPr="00FD0425" w14:paraId="300237A5" w14:textId="77777777" w:rsidTr="00694C97">
        <w:tblPrEx>
          <w:tblCellMar>
            <w:top w:w="0" w:type="dxa"/>
            <w:bottom w:w="0" w:type="dxa"/>
          </w:tblCellMar>
        </w:tblPrEx>
        <w:tc>
          <w:tcPr>
            <w:tcW w:w="2578" w:type="dxa"/>
          </w:tcPr>
          <w:p w14:paraId="3D9B6291" w14:textId="77777777" w:rsidR="008D5E13" w:rsidRPr="007C4175" w:rsidRDefault="008D5E13" w:rsidP="009354E2">
            <w:pPr>
              <w:pStyle w:val="TAL"/>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1104" w:type="dxa"/>
          </w:tcPr>
          <w:p w14:paraId="0D21212E" w14:textId="77777777" w:rsidR="008D5E13" w:rsidRDefault="008D5E13" w:rsidP="008D5E13">
            <w:pPr>
              <w:pStyle w:val="TAL"/>
              <w:rPr>
                <w:rFonts w:eastAsia="Batang" w:cs="Arial"/>
                <w:lang w:eastAsia="ja-JP"/>
              </w:rPr>
            </w:pPr>
            <w:r w:rsidRPr="00543667">
              <w:rPr>
                <w:rFonts w:eastAsia="Batang" w:cs="Arial" w:hint="eastAsia"/>
                <w:lang w:eastAsia="ja-JP"/>
              </w:rPr>
              <w:t>O</w:t>
            </w:r>
          </w:p>
        </w:tc>
        <w:tc>
          <w:tcPr>
            <w:tcW w:w="1526" w:type="dxa"/>
          </w:tcPr>
          <w:p w14:paraId="4B02A6A5" w14:textId="77777777" w:rsidR="008D5E13" w:rsidRPr="00FD0425" w:rsidRDefault="008D5E13" w:rsidP="008D5E13">
            <w:pPr>
              <w:pStyle w:val="TAL"/>
              <w:rPr>
                <w:lang w:eastAsia="ja-JP"/>
              </w:rPr>
            </w:pPr>
          </w:p>
        </w:tc>
        <w:tc>
          <w:tcPr>
            <w:tcW w:w="1260" w:type="dxa"/>
          </w:tcPr>
          <w:p w14:paraId="3FBFE5FA" w14:textId="77777777" w:rsidR="008D5E13" w:rsidRPr="004E3D2B" w:rsidRDefault="008D5E13" w:rsidP="008D5E13">
            <w:pPr>
              <w:pStyle w:val="TAL"/>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800" w:type="dxa"/>
          </w:tcPr>
          <w:p w14:paraId="3FE68016" w14:textId="77777777" w:rsidR="008D5E13" w:rsidRPr="00935200" w:rsidRDefault="008D5E13" w:rsidP="008D5E13">
            <w:pPr>
              <w:pStyle w:val="TAL"/>
              <w:rPr>
                <w:rFonts w:eastAsia="Malgun Gothic" w:cs="Arial"/>
                <w:lang w:eastAsia="ja-JP"/>
              </w:rPr>
            </w:pPr>
          </w:p>
        </w:tc>
        <w:tc>
          <w:tcPr>
            <w:tcW w:w="1080" w:type="dxa"/>
          </w:tcPr>
          <w:p w14:paraId="08CCA4C9" w14:textId="77777777" w:rsidR="008D5E13" w:rsidRPr="00C37D2B" w:rsidRDefault="008D5E13" w:rsidP="008D5E13">
            <w:pPr>
              <w:pStyle w:val="TAC"/>
              <w:rPr>
                <w:lang w:eastAsia="ja-JP"/>
              </w:rPr>
            </w:pPr>
            <w:r>
              <w:rPr>
                <w:rFonts w:hint="eastAsia"/>
                <w:lang w:eastAsia="ja-JP"/>
              </w:rPr>
              <w:t>Y</w:t>
            </w:r>
            <w:r>
              <w:rPr>
                <w:lang w:eastAsia="ja-JP"/>
              </w:rPr>
              <w:t>ES</w:t>
            </w:r>
          </w:p>
        </w:tc>
        <w:tc>
          <w:tcPr>
            <w:tcW w:w="1137" w:type="dxa"/>
          </w:tcPr>
          <w:p w14:paraId="2DDA6FDD" w14:textId="77777777" w:rsidR="008D5E13" w:rsidRPr="007C4175" w:rsidRDefault="008D5E13" w:rsidP="008D5E13">
            <w:pPr>
              <w:pStyle w:val="TAC"/>
              <w:rPr>
                <w:rFonts w:eastAsia="Batang" w:cs="Arial"/>
                <w:lang w:eastAsia="ja-JP"/>
              </w:rPr>
            </w:pPr>
            <w:r>
              <w:rPr>
                <w:rFonts w:eastAsia="Batang" w:cs="Arial"/>
                <w:lang w:eastAsia="ja-JP"/>
              </w:rPr>
              <w:t>reject</w:t>
            </w:r>
          </w:p>
        </w:tc>
      </w:tr>
    </w:tbl>
    <w:p w14:paraId="601D7DEC" w14:textId="77777777" w:rsidR="005718D0" w:rsidRDefault="005718D0" w:rsidP="005718D0">
      <w:pPr>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3D676C">
            <w:pPr>
              <w:pStyle w:val="TAH"/>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3D676C">
            <w:pPr>
              <w:pStyle w:val="TAH"/>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3D676C">
            <w:pPr>
              <w:pStyle w:val="TAL"/>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3D676C">
            <w:pPr>
              <w:pStyle w:val="TAL"/>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C05BBF" w:rsidRDefault="0046022C" w:rsidP="0046022C">
      <w:pPr>
        <w:spacing w:after="0"/>
        <w:rPr>
          <w:rFonts w:ascii="Arial" w:hAnsi="Arial"/>
          <w:b/>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46022C">
            <w:pPr>
              <w:pStyle w:val="TAH"/>
              <w:rPr>
                <w:lang w:eastAsia="ja-JP"/>
              </w:rPr>
            </w:pPr>
            <w:r w:rsidRPr="00FF1BAF">
              <w:rPr>
                <w:lang w:eastAsia="ja-JP"/>
              </w:rPr>
              <w:t>Range bound</w:t>
            </w:r>
          </w:p>
        </w:tc>
        <w:tc>
          <w:tcPr>
            <w:tcW w:w="5670" w:type="dxa"/>
          </w:tcPr>
          <w:p w14:paraId="7301A3F8" w14:textId="77777777" w:rsidR="0046022C" w:rsidRPr="00FF1BAF" w:rsidRDefault="0046022C" w:rsidP="0046022C">
            <w:pPr>
              <w:pStyle w:val="TAH"/>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46022C">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46022C">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F02090">
      <w:pPr>
        <w:rPr>
          <w:rFonts w:eastAsia="SimSun" w:hint="eastAsia"/>
          <w:lang w:eastAsia="zh-CN"/>
        </w:rPr>
      </w:pPr>
    </w:p>
    <w:p w14:paraId="377EBB20" w14:textId="77777777" w:rsidR="00F02090" w:rsidRPr="00FD0425" w:rsidRDefault="00F02090" w:rsidP="00F02090">
      <w:pPr>
        <w:pStyle w:val="Heading4"/>
      </w:pPr>
      <w:bookmarkStart w:id="3221" w:name="_Toc20955181"/>
      <w:bookmarkStart w:id="3222" w:name="_Toc29991376"/>
      <w:bookmarkStart w:id="3223" w:name="_Toc36555776"/>
      <w:bookmarkStart w:id="3224" w:name="_Toc44497483"/>
      <w:bookmarkStart w:id="3225" w:name="_Toc45107871"/>
      <w:bookmarkStart w:id="3226" w:name="_Toc45901491"/>
      <w:bookmarkStart w:id="3227" w:name="_Toc51850570"/>
      <w:bookmarkStart w:id="3228" w:name="_Toc56693573"/>
      <w:bookmarkStart w:id="3229" w:name="_Toc64447116"/>
      <w:bookmarkStart w:id="3230" w:name="_Toc66286610"/>
      <w:bookmarkStart w:id="3231" w:name="_Toc74151305"/>
      <w:bookmarkStart w:id="3232" w:name="_Toc88653777"/>
      <w:bookmarkStart w:id="3233" w:name="_Toc97904133"/>
      <w:bookmarkStart w:id="3234" w:name="_Toc105175174"/>
      <w:bookmarkStart w:id="3235" w:name="_Toc113826204"/>
      <w:bookmarkStart w:id="3236" w:name="_Toc120032330"/>
      <w:r w:rsidRPr="00FD0425">
        <w:t>9.1.1.2</w:t>
      </w:r>
      <w:r w:rsidRPr="00FD0425">
        <w:tab/>
        <w:t>HANDOVER REQUEST ACKNOWLEDGE</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13DD99DD" w14:textId="77777777" w:rsidR="00F02090" w:rsidRPr="00FD0425" w:rsidRDefault="00F02090" w:rsidP="00F02090">
      <w:r w:rsidRPr="00FD0425">
        <w:t>This message is sent by the target NG-RAN node to inform the source NG-RAN node about the prepared resources at the target.</w:t>
      </w:r>
    </w:p>
    <w:p w14:paraId="37646197" w14:textId="77777777" w:rsidR="00F02090" w:rsidRPr="00FD0425" w:rsidRDefault="00F02090" w:rsidP="00F02090">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F02090" w:rsidRPr="00FD0425" w14:paraId="2EEB66E7" w14:textId="77777777" w:rsidTr="00694C97">
        <w:tblPrEx>
          <w:tblCellMar>
            <w:top w:w="0" w:type="dxa"/>
            <w:bottom w:w="0" w:type="dxa"/>
          </w:tblCellMar>
        </w:tblPrEx>
        <w:tc>
          <w:tcPr>
            <w:tcW w:w="2578" w:type="dxa"/>
          </w:tcPr>
          <w:p w14:paraId="2100C170" w14:textId="77777777" w:rsidR="00F02090" w:rsidRPr="00FD0425" w:rsidRDefault="00F02090" w:rsidP="00694C97">
            <w:pPr>
              <w:pStyle w:val="TAH"/>
              <w:rPr>
                <w:lang w:eastAsia="ja-JP"/>
              </w:rPr>
            </w:pPr>
            <w:r w:rsidRPr="00FD0425">
              <w:rPr>
                <w:lang w:eastAsia="ja-JP"/>
              </w:rPr>
              <w:t>IE/Group Name</w:t>
            </w:r>
          </w:p>
        </w:tc>
        <w:tc>
          <w:tcPr>
            <w:tcW w:w="1104" w:type="dxa"/>
          </w:tcPr>
          <w:p w14:paraId="3509A886" w14:textId="77777777" w:rsidR="00F02090" w:rsidRPr="00FD0425" w:rsidRDefault="00F02090" w:rsidP="00694C97">
            <w:pPr>
              <w:pStyle w:val="TAH"/>
              <w:rPr>
                <w:lang w:eastAsia="ja-JP"/>
              </w:rPr>
            </w:pPr>
            <w:r w:rsidRPr="00FD0425">
              <w:rPr>
                <w:lang w:eastAsia="ja-JP"/>
              </w:rPr>
              <w:t>Presence</w:t>
            </w:r>
          </w:p>
        </w:tc>
        <w:tc>
          <w:tcPr>
            <w:tcW w:w="1022" w:type="dxa"/>
          </w:tcPr>
          <w:p w14:paraId="4E92F76B" w14:textId="77777777" w:rsidR="00F02090" w:rsidRPr="00FD0425" w:rsidRDefault="00F02090" w:rsidP="00694C97">
            <w:pPr>
              <w:pStyle w:val="TAH"/>
              <w:rPr>
                <w:lang w:eastAsia="ja-JP"/>
              </w:rPr>
            </w:pPr>
            <w:r w:rsidRPr="00FD0425">
              <w:rPr>
                <w:lang w:eastAsia="ja-JP"/>
              </w:rPr>
              <w:t>Range</w:t>
            </w:r>
          </w:p>
        </w:tc>
        <w:tc>
          <w:tcPr>
            <w:tcW w:w="1418" w:type="dxa"/>
          </w:tcPr>
          <w:p w14:paraId="772A9C6F" w14:textId="77777777" w:rsidR="00F02090" w:rsidRPr="00FD0425" w:rsidRDefault="00F02090" w:rsidP="00694C97">
            <w:pPr>
              <w:pStyle w:val="TAH"/>
              <w:rPr>
                <w:lang w:eastAsia="ja-JP"/>
              </w:rPr>
            </w:pPr>
            <w:r w:rsidRPr="00FD0425">
              <w:rPr>
                <w:lang w:eastAsia="ja-JP"/>
              </w:rPr>
              <w:t>IE type and reference</w:t>
            </w:r>
          </w:p>
        </w:tc>
        <w:tc>
          <w:tcPr>
            <w:tcW w:w="1984" w:type="dxa"/>
          </w:tcPr>
          <w:p w14:paraId="38C042FD" w14:textId="77777777" w:rsidR="00F02090" w:rsidRPr="00FD0425" w:rsidRDefault="00F02090" w:rsidP="00694C97">
            <w:pPr>
              <w:pStyle w:val="TAH"/>
              <w:rPr>
                <w:lang w:eastAsia="ja-JP"/>
              </w:rPr>
            </w:pPr>
            <w:r w:rsidRPr="00FD0425">
              <w:rPr>
                <w:lang w:eastAsia="ja-JP"/>
              </w:rPr>
              <w:t>Semantics description</w:t>
            </w:r>
          </w:p>
        </w:tc>
        <w:tc>
          <w:tcPr>
            <w:tcW w:w="1105" w:type="dxa"/>
          </w:tcPr>
          <w:p w14:paraId="42D6B6B5" w14:textId="77777777" w:rsidR="00F02090" w:rsidRPr="00FD0425" w:rsidRDefault="00F02090" w:rsidP="00694C97">
            <w:pPr>
              <w:pStyle w:val="TAH"/>
              <w:rPr>
                <w:b w:val="0"/>
                <w:lang w:eastAsia="ja-JP"/>
              </w:rPr>
            </w:pPr>
            <w:r w:rsidRPr="00FD0425">
              <w:rPr>
                <w:lang w:eastAsia="ja-JP"/>
              </w:rPr>
              <w:t>Criticality</w:t>
            </w:r>
          </w:p>
        </w:tc>
        <w:tc>
          <w:tcPr>
            <w:tcW w:w="1274" w:type="dxa"/>
          </w:tcPr>
          <w:p w14:paraId="422C0C94"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21F9B003" w14:textId="77777777" w:rsidTr="00694C97">
        <w:tblPrEx>
          <w:tblCellMar>
            <w:top w:w="0" w:type="dxa"/>
            <w:bottom w:w="0" w:type="dxa"/>
          </w:tblCellMar>
        </w:tblPrEx>
        <w:tc>
          <w:tcPr>
            <w:tcW w:w="2578" w:type="dxa"/>
          </w:tcPr>
          <w:p w14:paraId="17D77D4B" w14:textId="77777777" w:rsidR="00F02090" w:rsidRPr="00FD0425" w:rsidRDefault="00F02090" w:rsidP="00694C97">
            <w:pPr>
              <w:pStyle w:val="TAL"/>
              <w:rPr>
                <w:lang w:eastAsia="ja-JP"/>
              </w:rPr>
            </w:pPr>
            <w:r w:rsidRPr="00FD0425">
              <w:rPr>
                <w:lang w:eastAsia="ja-JP"/>
              </w:rPr>
              <w:t>Message Type</w:t>
            </w:r>
          </w:p>
        </w:tc>
        <w:tc>
          <w:tcPr>
            <w:tcW w:w="1104" w:type="dxa"/>
          </w:tcPr>
          <w:p w14:paraId="40EE63C3" w14:textId="77777777" w:rsidR="00F02090" w:rsidRPr="00FD0425" w:rsidRDefault="00F02090" w:rsidP="00694C97">
            <w:pPr>
              <w:pStyle w:val="TAL"/>
              <w:rPr>
                <w:lang w:eastAsia="ja-JP"/>
              </w:rPr>
            </w:pPr>
            <w:r w:rsidRPr="00FD0425">
              <w:rPr>
                <w:lang w:eastAsia="ja-JP"/>
              </w:rPr>
              <w:t>M</w:t>
            </w:r>
          </w:p>
        </w:tc>
        <w:tc>
          <w:tcPr>
            <w:tcW w:w="1022" w:type="dxa"/>
          </w:tcPr>
          <w:p w14:paraId="14760E8D" w14:textId="77777777" w:rsidR="00F02090" w:rsidRPr="00FD0425" w:rsidRDefault="00F02090" w:rsidP="00694C97">
            <w:pPr>
              <w:pStyle w:val="TAL"/>
              <w:rPr>
                <w:szCs w:val="18"/>
                <w:lang w:eastAsia="ja-JP"/>
              </w:rPr>
            </w:pPr>
          </w:p>
        </w:tc>
        <w:tc>
          <w:tcPr>
            <w:tcW w:w="1418" w:type="dxa"/>
          </w:tcPr>
          <w:p w14:paraId="1019017B" w14:textId="77777777" w:rsidR="00F02090" w:rsidRPr="00FD0425" w:rsidRDefault="00F02090" w:rsidP="00694C97">
            <w:pPr>
              <w:pStyle w:val="TAL"/>
              <w:rPr>
                <w:lang w:eastAsia="ja-JP"/>
              </w:rPr>
            </w:pPr>
            <w:r w:rsidRPr="00FD0425">
              <w:rPr>
                <w:lang w:eastAsia="ja-JP"/>
              </w:rPr>
              <w:t>9.2.3.1</w:t>
            </w:r>
          </w:p>
        </w:tc>
        <w:tc>
          <w:tcPr>
            <w:tcW w:w="1984" w:type="dxa"/>
          </w:tcPr>
          <w:p w14:paraId="2A5A7F63" w14:textId="77777777" w:rsidR="00F02090" w:rsidRPr="00FD0425" w:rsidRDefault="00F02090" w:rsidP="00694C97">
            <w:pPr>
              <w:pStyle w:val="TAL"/>
              <w:rPr>
                <w:szCs w:val="18"/>
                <w:lang w:eastAsia="ja-JP"/>
              </w:rPr>
            </w:pPr>
          </w:p>
        </w:tc>
        <w:tc>
          <w:tcPr>
            <w:tcW w:w="1105" w:type="dxa"/>
          </w:tcPr>
          <w:p w14:paraId="6CD5B92D" w14:textId="77777777" w:rsidR="00F02090" w:rsidRPr="00FD0425" w:rsidRDefault="00F02090" w:rsidP="00694C97">
            <w:pPr>
              <w:pStyle w:val="TAC"/>
              <w:rPr>
                <w:lang w:eastAsia="ja-JP"/>
              </w:rPr>
            </w:pPr>
            <w:r w:rsidRPr="00FD0425">
              <w:rPr>
                <w:lang w:eastAsia="ja-JP"/>
              </w:rPr>
              <w:t>YES</w:t>
            </w:r>
          </w:p>
        </w:tc>
        <w:tc>
          <w:tcPr>
            <w:tcW w:w="1274" w:type="dxa"/>
          </w:tcPr>
          <w:p w14:paraId="5E2DE6BC" w14:textId="77777777" w:rsidR="00F02090" w:rsidRPr="00FD0425" w:rsidRDefault="00F02090" w:rsidP="00694C97">
            <w:pPr>
              <w:pStyle w:val="TAC"/>
              <w:rPr>
                <w:lang w:eastAsia="ja-JP"/>
              </w:rPr>
            </w:pPr>
            <w:r w:rsidRPr="00FD0425">
              <w:rPr>
                <w:lang w:eastAsia="ja-JP"/>
              </w:rPr>
              <w:t>reject</w:t>
            </w:r>
          </w:p>
        </w:tc>
      </w:tr>
      <w:tr w:rsidR="00F02090" w:rsidRPr="00FD0425" w14:paraId="7809A982" w14:textId="77777777" w:rsidTr="00694C97">
        <w:tblPrEx>
          <w:tblCellMar>
            <w:top w:w="0" w:type="dxa"/>
            <w:bottom w:w="0" w:type="dxa"/>
          </w:tblCellMar>
        </w:tblPrEx>
        <w:tc>
          <w:tcPr>
            <w:tcW w:w="2578" w:type="dxa"/>
          </w:tcPr>
          <w:p w14:paraId="02E22448" w14:textId="77777777" w:rsidR="00F02090" w:rsidRPr="00FD0425" w:rsidRDefault="00F02090" w:rsidP="00694C97">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389692AF" w14:textId="77777777" w:rsidR="00F02090" w:rsidRPr="00FD0425" w:rsidRDefault="00F02090" w:rsidP="00694C97">
            <w:pPr>
              <w:pStyle w:val="TAL"/>
              <w:rPr>
                <w:lang w:eastAsia="ja-JP"/>
              </w:rPr>
            </w:pPr>
            <w:r w:rsidRPr="00FD0425">
              <w:rPr>
                <w:lang w:eastAsia="ja-JP"/>
              </w:rPr>
              <w:t>M</w:t>
            </w:r>
          </w:p>
        </w:tc>
        <w:tc>
          <w:tcPr>
            <w:tcW w:w="1022" w:type="dxa"/>
          </w:tcPr>
          <w:p w14:paraId="038603B8" w14:textId="77777777" w:rsidR="00F02090" w:rsidRPr="00FD0425" w:rsidRDefault="00F02090" w:rsidP="00694C97">
            <w:pPr>
              <w:pStyle w:val="TAL"/>
              <w:rPr>
                <w:szCs w:val="18"/>
                <w:lang w:eastAsia="ja-JP"/>
              </w:rPr>
            </w:pPr>
          </w:p>
        </w:tc>
        <w:tc>
          <w:tcPr>
            <w:tcW w:w="1418" w:type="dxa"/>
          </w:tcPr>
          <w:p w14:paraId="4749608B"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984" w:type="dxa"/>
          </w:tcPr>
          <w:p w14:paraId="65097EE6" w14:textId="77777777" w:rsidR="00F02090" w:rsidRPr="00FD0425" w:rsidRDefault="00F02090" w:rsidP="00694C97">
            <w:pPr>
              <w:pStyle w:val="TAL"/>
              <w:rPr>
                <w:szCs w:val="18"/>
                <w:lang w:eastAsia="ja-JP"/>
              </w:rPr>
            </w:pPr>
            <w:r w:rsidRPr="00FD0425">
              <w:rPr>
                <w:szCs w:val="18"/>
                <w:lang w:eastAsia="ja-JP"/>
              </w:rPr>
              <w:t>Allocated at the source NG-RAN node</w:t>
            </w:r>
          </w:p>
        </w:tc>
        <w:tc>
          <w:tcPr>
            <w:tcW w:w="1105" w:type="dxa"/>
          </w:tcPr>
          <w:p w14:paraId="3856258E" w14:textId="77777777" w:rsidR="00F02090" w:rsidRPr="00FD0425" w:rsidRDefault="00F02090" w:rsidP="00694C97">
            <w:pPr>
              <w:pStyle w:val="TAC"/>
              <w:rPr>
                <w:lang w:eastAsia="ja-JP"/>
              </w:rPr>
            </w:pPr>
            <w:r w:rsidRPr="00FD0425">
              <w:rPr>
                <w:lang w:eastAsia="ja-JP"/>
              </w:rPr>
              <w:t>YES</w:t>
            </w:r>
          </w:p>
        </w:tc>
        <w:tc>
          <w:tcPr>
            <w:tcW w:w="1274" w:type="dxa"/>
          </w:tcPr>
          <w:p w14:paraId="5BEB96EB" w14:textId="77777777" w:rsidR="00F02090" w:rsidRPr="00FD0425" w:rsidRDefault="00F02090" w:rsidP="00694C97">
            <w:pPr>
              <w:pStyle w:val="TAC"/>
              <w:rPr>
                <w:lang w:eastAsia="ja-JP"/>
              </w:rPr>
            </w:pPr>
            <w:r w:rsidRPr="00FD0425">
              <w:rPr>
                <w:lang w:eastAsia="ja-JP"/>
              </w:rPr>
              <w:t>ignore</w:t>
            </w:r>
          </w:p>
        </w:tc>
      </w:tr>
      <w:tr w:rsidR="00F02090" w:rsidRPr="00FD0425" w14:paraId="331D3894" w14:textId="77777777" w:rsidTr="00694C97">
        <w:tblPrEx>
          <w:tblCellMar>
            <w:top w:w="0" w:type="dxa"/>
            <w:bottom w:w="0" w:type="dxa"/>
          </w:tblCellMar>
        </w:tblPrEx>
        <w:tc>
          <w:tcPr>
            <w:tcW w:w="2578" w:type="dxa"/>
          </w:tcPr>
          <w:p w14:paraId="25B8CEE6" w14:textId="77777777" w:rsidR="00F02090" w:rsidRPr="00FD0425" w:rsidRDefault="00F02090" w:rsidP="00694C97">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3DE60BF8" w14:textId="77777777" w:rsidR="00F02090" w:rsidRPr="00FD0425" w:rsidRDefault="00F02090" w:rsidP="00694C97">
            <w:pPr>
              <w:pStyle w:val="TAL"/>
              <w:rPr>
                <w:lang w:eastAsia="ja-JP"/>
              </w:rPr>
            </w:pPr>
            <w:r w:rsidRPr="00FD0425">
              <w:rPr>
                <w:lang w:eastAsia="ja-JP"/>
              </w:rPr>
              <w:t>M</w:t>
            </w:r>
          </w:p>
        </w:tc>
        <w:tc>
          <w:tcPr>
            <w:tcW w:w="1022" w:type="dxa"/>
          </w:tcPr>
          <w:p w14:paraId="3D660EB2" w14:textId="77777777" w:rsidR="00F02090" w:rsidRPr="00FD0425" w:rsidRDefault="00F02090" w:rsidP="00694C97">
            <w:pPr>
              <w:pStyle w:val="TAL"/>
              <w:rPr>
                <w:szCs w:val="18"/>
                <w:lang w:eastAsia="ja-JP"/>
              </w:rPr>
            </w:pPr>
          </w:p>
        </w:tc>
        <w:tc>
          <w:tcPr>
            <w:tcW w:w="1418" w:type="dxa"/>
          </w:tcPr>
          <w:p w14:paraId="0F4EA832"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984" w:type="dxa"/>
          </w:tcPr>
          <w:p w14:paraId="57973E5C" w14:textId="77777777" w:rsidR="00F02090" w:rsidRPr="00FD0425" w:rsidRDefault="00F02090" w:rsidP="00694C97">
            <w:pPr>
              <w:pStyle w:val="TAL"/>
              <w:rPr>
                <w:szCs w:val="18"/>
                <w:lang w:eastAsia="ja-JP"/>
              </w:rPr>
            </w:pPr>
            <w:r w:rsidRPr="00FD0425">
              <w:rPr>
                <w:szCs w:val="18"/>
                <w:lang w:eastAsia="ja-JP"/>
              </w:rPr>
              <w:t>Allocated at the target NG-RAN node</w:t>
            </w:r>
          </w:p>
        </w:tc>
        <w:tc>
          <w:tcPr>
            <w:tcW w:w="1105" w:type="dxa"/>
          </w:tcPr>
          <w:p w14:paraId="6040321A" w14:textId="77777777" w:rsidR="00F02090" w:rsidRPr="00FD0425" w:rsidRDefault="00F02090" w:rsidP="00694C97">
            <w:pPr>
              <w:pStyle w:val="TAC"/>
              <w:rPr>
                <w:lang w:eastAsia="ja-JP"/>
              </w:rPr>
            </w:pPr>
            <w:r w:rsidRPr="00FD0425">
              <w:rPr>
                <w:lang w:eastAsia="ja-JP"/>
              </w:rPr>
              <w:t>YES</w:t>
            </w:r>
          </w:p>
        </w:tc>
        <w:tc>
          <w:tcPr>
            <w:tcW w:w="1274" w:type="dxa"/>
          </w:tcPr>
          <w:p w14:paraId="19CEF1C1" w14:textId="77777777" w:rsidR="00F02090" w:rsidRPr="00FD0425" w:rsidRDefault="00F02090" w:rsidP="00694C97">
            <w:pPr>
              <w:pStyle w:val="TAC"/>
              <w:rPr>
                <w:lang w:eastAsia="ja-JP"/>
              </w:rPr>
            </w:pPr>
            <w:r w:rsidRPr="00FD0425">
              <w:rPr>
                <w:lang w:eastAsia="ja-JP"/>
              </w:rPr>
              <w:t>ignore</w:t>
            </w:r>
          </w:p>
        </w:tc>
      </w:tr>
      <w:tr w:rsidR="00F02090" w:rsidRPr="00FD0425" w14:paraId="27741D53" w14:textId="77777777" w:rsidTr="00694C97">
        <w:tblPrEx>
          <w:tblCellMar>
            <w:top w:w="0" w:type="dxa"/>
            <w:bottom w:w="0" w:type="dxa"/>
          </w:tblCellMar>
        </w:tblPrEx>
        <w:tc>
          <w:tcPr>
            <w:tcW w:w="2578" w:type="dxa"/>
          </w:tcPr>
          <w:p w14:paraId="031059D7" w14:textId="77777777" w:rsidR="00F02090" w:rsidRPr="00FD0425" w:rsidRDefault="00F02090" w:rsidP="00694C97">
            <w:pPr>
              <w:pStyle w:val="TAL"/>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1104" w:type="dxa"/>
          </w:tcPr>
          <w:p w14:paraId="255338F1" w14:textId="77777777" w:rsidR="00F02090" w:rsidRPr="00FD0425" w:rsidRDefault="00F02090" w:rsidP="00694C97">
            <w:pPr>
              <w:pStyle w:val="TAL"/>
              <w:rPr>
                <w:lang w:eastAsia="ja-JP"/>
              </w:rPr>
            </w:pPr>
            <w:r w:rsidRPr="00FD0425">
              <w:rPr>
                <w:lang w:eastAsia="ja-JP"/>
              </w:rPr>
              <w:t>M</w:t>
            </w:r>
          </w:p>
        </w:tc>
        <w:tc>
          <w:tcPr>
            <w:tcW w:w="1022" w:type="dxa"/>
          </w:tcPr>
          <w:p w14:paraId="04BC3300" w14:textId="77777777" w:rsidR="00F02090" w:rsidRPr="00FD0425" w:rsidRDefault="00F02090" w:rsidP="00694C97">
            <w:pPr>
              <w:pStyle w:val="TAL"/>
              <w:rPr>
                <w:i/>
                <w:szCs w:val="18"/>
                <w:lang w:eastAsia="ja-JP"/>
              </w:rPr>
            </w:pPr>
          </w:p>
        </w:tc>
        <w:tc>
          <w:tcPr>
            <w:tcW w:w="1418" w:type="dxa"/>
          </w:tcPr>
          <w:p w14:paraId="42FD2905" w14:textId="77777777" w:rsidR="00F02090" w:rsidRPr="00FD0425" w:rsidRDefault="00F02090" w:rsidP="00694C97">
            <w:pPr>
              <w:pStyle w:val="TAL"/>
              <w:rPr>
                <w:lang w:eastAsia="ja-JP"/>
              </w:rPr>
            </w:pPr>
            <w:r w:rsidRPr="00FD0425">
              <w:rPr>
                <w:lang w:eastAsia="ja-JP"/>
              </w:rPr>
              <w:t>9.2.1.2</w:t>
            </w:r>
          </w:p>
        </w:tc>
        <w:tc>
          <w:tcPr>
            <w:tcW w:w="1984" w:type="dxa"/>
          </w:tcPr>
          <w:p w14:paraId="051B6A21" w14:textId="77777777" w:rsidR="00F02090" w:rsidRPr="00FD0425" w:rsidRDefault="00F02090" w:rsidP="00694C97">
            <w:pPr>
              <w:pStyle w:val="TAL"/>
              <w:rPr>
                <w:szCs w:val="18"/>
                <w:lang w:eastAsia="ja-JP"/>
              </w:rPr>
            </w:pPr>
          </w:p>
        </w:tc>
        <w:tc>
          <w:tcPr>
            <w:tcW w:w="1105" w:type="dxa"/>
          </w:tcPr>
          <w:p w14:paraId="07C32824" w14:textId="77777777" w:rsidR="00F02090" w:rsidRPr="00FD0425" w:rsidRDefault="00F02090" w:rsidP="00694C97">
            <w:pPr>
              <w:pStyle w:val="TAC"/>
              <w:rPr>
                <w:lang w:eastAsia="ja-JP"/>
              </w:rPr>
            </w:pPr>
            <w:r w:rsidRPr="00FD0425">
              <w:rPr>
                <w:lang w:eastAsia="ja-JP"/>
              </w:rPr>
              <w:t>YES</w:t>
            </w:r>
          </w:p>
        </w:tc>
        <w:tc>
          <w:tcPr>
            <w:tcW w:w="1274" w:type="dxa"/>
          </w:tcPr>
          <w:p w14:paraId="64E7B0BD" w14:textId="77777777" w:rsidR="00F02090" w:rsidRPr="00FD0425" w:rsidRDefault="00F02090" w:rsidP="00694C97">
            <w:pPr>
              <w:pStyle w:val="TAC"/>
              <w:rPr>
                <w:lang w:eastAsia="ja-JP"/>
              </w:rPr>
            </w:pPr>
            <w:r w:rsidRPr="00FD0425">
              <w:rPr>
                <w:lang w:eastAsia="ja-JP"/>
              </w:rPr>
              <w:t>ignore</w:t>
            </w:r>
          </w:p>
        </w:tc>
      </w:tr>
      <w:tr w:rsidR="00F02090" w:rsidRPr="00FD0425" w14:paraId="3133312F" w14:textId="77777777" w:rsidTr="00694C97">
        <w:tblPrEx>
          <w:tblCellMar>
            <w:top w:w="0" w:type="dxa"/>
            <w:bottom w:w="0" w:type="dxa"/>
          </w:tblCellMar>
        </w:tblPrEx>
        <w:tc>
          <w:tcPr>
            <w:tcW w:w="2578" w:type="dxa"/>
          </w:tcPr>
          <w:p w14:paraId="2C95CAC0" w14:textId="77777777" w:rsidR="00F02090" w:rsidRPr="00FD0425" w:rsidRDefault="00F02090" w:rsidP="00694C97">
            <w:pPr>
              <w:pStyle w:val="TAL"/>
              <w:rPr>
                <w:bCs/>
                <w:lang w:eastAsia="ja-JP"/>
              </w:rPr>
            </w:pPr>
            <w:r w:rsidRPr="00FD0425">
              <w:rPr>
                <w:bCs/>
                <w:lang w:eastAsia="ja-JP"/>
              </w:rPr>
              <w:t xml:space="preserve">PDU Session Resources Not </w:t>
            </w:r>
            <w:r w:rsidRPr="00FD0425">
              <w:rPr>
                <w:rFonts w:eastAsia="MS Mincho"/>
                <w:bCs/>
                <w:lang w:eastAsia="ja-JP"/>
              </w:rPr>
              <w:t>Admitted List</w:t>
            </w:r>
          </w:p>
        </w:tc>
        <w:tc>
          <w:tcPr>
            <w:tcW w:w="1104" w:type="dxa"/>
          </w:tcPr>
          <w:p w14:paraId="098FFA2D" w14:textId="77777777" w:rsidR="00F02090" w:rsidRPr="00FD0425" w:rsidRDefault="00F02090" w:rsidP="00694C97">
            <w:pPr>
              <w:pStyle w:val="TAL"/>
              <w:rPr>
                <w:lang w:eastAsia="ja-JP"/>
              </w:rPr>
            </w:pPr>
            <w:r w:rsidRPr="00FD0425">
              <w:rPr>
                <w:lang w:eastAsia="ja-JP"/>
              </w:rPr>
              <w:t>O</w:t>
            </w:r>
          </w:p>
        </w:tc>
        <w:tc>
          <w:tcPr>
            <w:tcW w:w="1022" w:type="dxa"/>
          </w:tcPr>
          <w:p w14:paraId="737D3C54" w14:textId="77777777" w:rsidR="00F02090" w:rsidRPr="00FD0425" w:rsidRDefault="00F02090" w:rsidP="00694C97">
            <w:pPr>
              <w:pStyle w:val="TAL"/>
              <w:rPr>
                <w:i/>
                <w:szCs w:val="18"/>
                <w:lang w:eastAsia="ja-JP"/>
              </w:rPr>
            </w:pPr>
          </w:p>
        </w:tc>
        <w:tc>
          <w:tcPr>
            <w:tcW w:w="1418" w:type="dxa"/>
          </w:tcPr>
          <w:p w14:paraId="26805442" w14:textId="77777777" w:rsidR="00F02090" w:rsidRPr="00FD0425" w:rsidRDefault="00F02090" w:rsidP="00694C97">
            <w:pPr>
              <w:pStyle w:val="TAL"/>
              <w:rPr>
                <w:lang w:eastAsia="ja-JP"/>
              </w:rPr>
            </w:pPr>
            <w:r w:rsidRPr="00FD0425">
              <w:rPr>
                <w:lang w:eastAsia="ja-JP"/>
              </w:rPr>
              <w:t>9.2.1.3</w:t>
            </w:r>
          </w:p>
        </w:tc>
        <w:tc>
          <w:tcPr>
            <w:tcW w:w="1984" w:type="dxa"/>
          </w:tcPr>
          <w:p w14:paraId="242D37A1" w14:textId="77777777" w:rsidR="00F02090" w:rsidRPr="00FD0425" w:rsidRDefault="00F02090" w:rsidP="00694C97">
            <w:pPr>
              <w:pStyle w:val="TAL"/>
              <w:rPr>
                <w:szCs w:val="18"/>
                <w:lang w:eastAsia="ja-JP"/>
              </w:rPr>
            </w:pPr>
          </w:p>
        </w:tc>
        <w:tc>
          <w:tcPr>
            <w:tcW w:w="1105" w:type="dxa"/>
          </w:tcPr>
          <w:p w14:paraId="75BBD22F" w14:textId="77777777" w:rsidR="00F02090" w:rsidRPr="00FD0425" w:rsidRDefault="00F02090" w:rsidP="00694C97">
            <w:pPr>
              <w:pStyle w:val="TAC"/>
              <w:rPr>
                <w:bCs/>
                <w:lang w:eastAsia="ja-JP"/>
              </w:rPr>
            </w:pPr>
            <w:r w:rsidRPr="00FD0425">
              <w:rPr>
                <w:bCs/>
                <w:lang w:eastAsia="ja-JP"/>
              </w:rPr>
              <w:t>YES</w:t>
            </w:r>
          </w:p>
        </w:tc>
        <w:tc>
          <w:tcPr>
            <w:tcW w:w="1274" w:type="dxa"/>
          </w:tcPr>
          <w:p w14:paraId="417B45D7" w14:textId="77777777" w:rsidR="00F02090" w:rsidRPr="00FD0425" w:rsidRDefault="00F02090" w:rsidP="00694C97">
            <w:pPr>
              <w:pStyle w:val="TAC"/>
              <w:rPr>
                <w:lang w:eastAsia="ja-JP"/>
              </w:rPr>
            </w:pPr>
            <w:r w:rsidRPr="00FD0425">
              <w:rPr>
                <w:lang w:eastAsia="ja-JP"/>
              </w:rPr>
              <w:t>ignore</w:t>
            </w:r>
          </w:p>
        </w:tc>
      </w:tr>
      <w:tr w:rsidR="00F02090" w:rsidRPr="00FD0425" w14:paraId="45DDD72B" w14:textId="77777777" w:rsidTr="00694C97">
        <w:tblPrEx>
          <w:tblCellMar>
            <w:top w:w="0" w:type="dxa"/>
            <w:bottom w:w="0" w:type="dxa"/>
          </w:tblCellMar>
        </w:tblPrEx>
        <w:tc>
          <w:tcPr>
            <w:tcW w:w="2578" w:type="dxa"/>
          </w:tcPr>
          <w:p w14:paraId="13F29704" w14:textId="77777777" w:rsidR="00F02090" w:rsidRPr="00FD0425" w:rsidRDefault="00F02090" w:rsidP="00694C97">
            <w:pPr>
              <w:pStyle w:val="TAL"/>
              <w:rPr>
                <w:lang w:eastAsia="ja-JP"/>
              </w:rPr>
            </w:pPr>
            <w:r w:rsidRPr="00FD0425">
              <w:rPr>
                <w:lang w:eastAsia="ja-JP"/>
              </w:rPr>
              <w:t>Target NG-RAN node To Source NG-RAN node Transparent Container</w:t>
            </w:r>
          </w:p>
        </w:tc>
        <w:tc>
          <w:tcPr>
            <w:tcW w:w="1104" w:type="dxa"/>
          </w:tcPr>
          <w:p w14:paraId="5C983E1B" w14:textId="77777777" w:rsidR="00F02090" w:rsidRPr="00FD0425" w:rsidRDefault="00F02090" w:rsidP="00694C97">
            <w:pPr>
              <w:pStyle w:val="TAL"/>
              <w:rPr>
                <w:lang w:eastAsia="ja-JP"/>
              </w:rPr>
            </w:pPr>
            <w:r w:rsidRPr="00FD0425">
              <w:rPr>
                <w:lang w:eastAsia="ja-JP"/>
              </w:rPr>
              <w:t>M</w:t>
            </w:r>
          </w:p>
        </w:tc>
        <w:tc>
          <w:tcPr>
            <w:tcW w:w="1022" w:type="dxa"/>
          </w:tcPr>
          <w:p w14:paraId="579380DA" w14:textId="77777777" w:rsidR="00F02090" w:rsidRPr="00FD0425" w:rsidRDefault="00F02090" w:rsidP="00694C97">
            <w:pPr>
              <w:pStyle w:val="TAL"/>
              <w:rPr>
                <w:szCs w:val="18"/>
                <w:lang w:eastAsia="ja-JP"/>
              </w:rPr>
            </w:pPr>
          </w:p>
        </w:tc>
        <w:tc>
          <w:tcPr>
            <w:tcW w:w="1418" w:type="dxa"/>
          </w:tcPr>
          <w:p w14:paraId="50C30C60" w14:textId="77777777" w:rsidR="00F02090" w:rsidRPr="00FD0425" w:rsidRDefault="00F02090" w:rsidP="00694C97">
            <w:pPr>
              <w:pStyle w:val="TAL"/>
              <w:rPr>
                <w:lang w:eastAsia="ja-JP"/>
              </w:rPr>
            </w:pPr>
            <w:r w:rsidRPr="00FD0425">
              <w:rPr>
                <w:snapToGrid w:val="0"/>
                <w:lang w:eastAsia="ja-JP"/>
              </w:rPr>
              <w:t>OCTET STRING</w:t>
            </w:r>
          </w:p>
        </w:tc>
        <w:tc>
          <w:tcPr>
            <w:tcW w:w="1984" w:type="dxa"/>
          </w:tcPr>
          <w:p w14:paraId="65BEAF44" w14:textId="77777777" w:rsidR="00F02090" w:rsidRPr="00FD0425" w:rsidRDefault="00F02090" w:rsidP="00694C97">
            <w:pPr>
              <w:pStyle w:val="TAL"/>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694C97">
            <w:pPr>
              <w:pStyle w:val="TAL"/>
              <w:rPr>
                <w:rFonts w:eastAsia="SimSun" w:hint="eastAsia"/>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105" w:type="dxa"/>
          </w:tcPr>
          <w:p w14:paraId="1B8D10A6" w14:textId="77777777" w:rsidR="00F02090" w:rsidRPr="00FD0425" w:rsidRDefault="00F02090" w:rsidP="00694C97">
            <w:pPr>
              <w:pStyle w:val="TAC"/>
              <w:rPr>
                <w:lang w:eastAsia="ja-JP"/>
              </w:rPr>
            </w:pPr>
            <w:r w:rsidRPr="00FD0425">
              <w:rPr>
                <w:lang w:eastAsia="ja-JP"/>
              </w:rPr>
              <w:t>YES</w:t>
            </w:r>
          </w:p>
        </w:tc>
        <w:tc>
          <w:tcPr>
            <w:tcW w:w="1274" w:type="dxa"/>
          </w:tcPr>
          <w:p w14:paraId="0DC47C36" w14:textId="77777777" w:rsidR="00F02090" w:rsidRPr="00FD0425" w:rsidRDefault="00F02090" w:rsidP="00694C97">
            <w:pPr>
              <w:pStyle w:val="TAC"/>
              <w:rPr>
                <w:lang w:eastAsia="ja-JP"/>
              </w:rPr>
            </w:pPr>
            <w:r w:rsidRPr="00FD0425">
              <w:rPr>
                <w:lang w:eastAsia="ja-JP"/>
              </w:rPr>
              <w:t>ignore</w:t>
            </w:r>
          </w:p>
        </w:tc>
      </w:tr>
      <w:tr w:rsidR="00F02090" w:rsidRPr="00FD0425" w14:paraId="53C03051" w14:textId="77777777" w:rsidTr="00694C97">
        <w:tblPrEx>
          <w:tblCellMar>
            <w:top w:w="0" w:type="dxa"/>
            <w:bottom w:w="0" w:type="dxa"/>
          </w:tblCellMar>
        </w:tblPrEx>
        <w:tc>
          <w:tcPr>
            <w:tcW w:w="2578" w:type="dxa"/>
          </w:tcPr>
          <w:p w14:paraId="6A946542" w14:textId="77777777" w:rsidR="00F02090" w:rsidRPr="00FD0425" w:rsidRDefault="00F02090" w:rsidP="00694C97">
            <w:pPr>
              <w:pStyle w:val="TAL"/>
              <w:rPr>
                <w:lang w:eastAsia="ja-JP"/>
              </w:rPr>
            </w:pPr>
            <w:r w:rsidRPr="00FD0425">
              <w:rPr>
                <w:lang w:eastAsia="ja-JP"/>
              </w:rPr>
              <w:t>UE Context Kept Indicator</w:t>
            </w:r>
          </w:p>
        </w:tc>
        <w:tc>
          <w:tcPr>
            <w:tcW w:w="1104" w:type="dxa"/>
          </w:tcPr>
          <w:p w14:paraId="59FD909B" w14:textId="77777777" w:rsidR="00F02090" w:rsidRPr="00FD0425" w:rsidRDefault="00F02090" w:rsidP="00694C97">
            <w:pPr>
              <w:pStyle w:val="TAL"/>
              <w:rPr>
                <w:lang w:eastAsia="ja-JP"/>
              </w:rPr>
            </w:pPr>
            <w:r w:rsidRPr="00FD0425">
              <w:rPr>
                <w:lang w:eastAsia="ja-JP"/>
              </w:rPr>
              <w:t>O</w:t>
            </w:r>
          </w:p>
        </w:tc>
        <w:tc>
          <w:tcPr>
            <w:tcW w:w="1022" w:type="dxa"/>
          </w:tcPr>
          <w:p w14:paraId="6FA17F45" w14:textId="77777777" w:rsidR="00F02090" w:rsidRPr="00FD0425" w:rsidRDefault="00F02090" w:rsidP="00694C97">
            <w:pPr>
              <w:pStyle w:val="TAL"/>
              <w:rPr>
                <w:szCs w:val="18"/>
                <w:lang w:eastAsia="ja-JP"/>
              </w:rPr>
            </w:pPr>
          </w:p>
        </w:tc>
        <w:tc>
          <w:tcPr>
            <w:tcW w:w="1418" w:type="dxa"/>
          </w:tcPr>
          <w:p w14:paraId="219C68AA" w14:textId="77777777" w:rsidR="00F02090" w:rsidRPr="00FD0425" w:rsidRDefault="00F02090" w:rsidP="00694C97">
            <w:pPr>
              <w:pStyle w:val="TAL"/>
              <w:rPr>
                <w:snapToGrid w:val="0"/>
                <w:lang w:eastAsia="ja-JP"/>
              </w:rPr>
            </w:pPr>
            <w:r w:rsidRPr="00FD0425">
              <w:rPr>
                <w:snapToGrid w:val="0"/>
                <w:lang w:eastAsia="ja-JP"/>
              </w:rPr>
              <w:t>9.2.3.68</w:t>
            </w:r>
          </w:p>
        </w:tc>
        <w:tc>
          <w:tcPr>
            <w:tcW w:w="1984" w:type="dxa"/>
          </w:tcPr>
          <w:p w14:paraId="0867F922" w14:textId="77777777" w:rsidR="00F02090" w:rsidRPr="00FD0425" w:rsidRDefault="00F02090" w:rsidP="00694C97">
            <w:pPr>
              <w:pStyle w:val="TAL"/>
              <w:rPr>
                <w:lang w:eastAsia="ja-JP"/>
              </w:rPr>
            </w:pPr>
          </w:p>
        </w:tc>
        <w:tc>
          <w:tcPr>
            <w:tcW w:w="1105" w:type="dxa"/>
          </w:tcPr>
          <w:p w14:paraId="17CD49BF" w14:textId="77777777" w:rsidR="00F02090" w:rsidRPr="00FD0425" w:rsidRDefault="00F02090" w:rsidP="00694C97">
            <w:pPr>
              <w:pStyle w:val="TAC"/>
              <w:rPr>
                <w:lang w:eastAsia="ja-JP"/>
              </w:rPr>
            </w:pPr>
            <w:r w:rsidRPr="00FD0425">
              <w:rPr>
                <w:lang w:eastAsia="ja-JP"/>
              </w:rPr>
              <w:t>YES</w:t>
            </w:r>
          </w:p>
        </w:tc>
        <w:tc>
          <w:tcPr>
            <w:tcW w:w="1274" w:type="dxa"/>
          </w:tcPr>
          <w:p w14:paraId="3992E74C" w14:textId="77777777" w:rsidR="00F02090" w:rsidRPr="00FD0425" w:rsidRDefault="00F02090" w:rsidP="00694C97">
            <w:pPr>
              <w:pStyle w:val="TAC"/>
              <w:rPr>
                <w:lang w:eastAsia="ja-JP"/>
              </w:rPr>
            </w:pPr>
            <w:r w:rsidRPr="00FD0425">
              <w:rPr>
                <w:lang w:eastAsia="ja-JP"/>
              </w:rPr>
              <w:t>ignore</w:t>
            </w:r>
          </w:p>
        </w:tc>
      </w:tr>
      <w:tr w:rsidR="00F02090" w:rsidRPr="00FD0425" w14:paraId="371A7D85" w14:textId="77777777" w:rsidTr="00694C97">
        <w:tblPrEx>
          <w:tblCellMar>
            <w:top w:w="0" w:type="dxa"/>
            <w:bottom w:w="0" w:type="dxa"/>
          </w:tblCellMar>
        </w:tblPrEx>
        <w:tc>
          <w:tcPr>
            <w:tcW w:w="2578" w:type="dxa"/>
          </w:tcPr>
          <w:p w14:paraId="0F0A67E0" w14:textId="77777777" w:rsidR="00F02090" w:rsidRPr="00FD0425" w:rsidRDefault="00F02090" w:rsidP="00694C97">
            <w:pPr>
              <w:pStyle w:val="TAL"/>
              <w:rPr>
                <w:lang w:eastAsia="ja-JP"/>
              </w:rPr>
            </w:pPr>
            <w:r w:rsidRPr="00FD0425">
              <w:rPr>
                <w:lang w:eastAsia="ja-JP"/>
              </w:rPr>
              <w:t>Criticality Diagnostics</w:t>
            </w:r>
          </w:p>
        </w:tc>
        <w:tc>
          <w:tcPr>
            <w:tcW w:w="1104" w:type="dxa"/>
          </w:tcPr>
          <w:p w14:paraId="1D3FA4B0" w14:textId="77777777" w:rsidR="00F02090" w:rsidRPr="00FD0425" w:rsidRDefault="00F02090" w:rsidP="00694C97">
            <w:pPr>
              <w:pStyle w:val="TAL"/>
              <w:rPr>
                <w:lang w:eastAsia="ja-JP"/>
              </w:rPr>
            </w:pPr>
            <w:r w:rsidRPr="00FD0425">
              <w:rPr>
                <w:lang w:eastAsia="ja-JP"/>
              </w:rPr>
              <w:t>O</w:t>
            </w:r>
          </w:p>
        </w:tc>
        <w:tc>
          <w:tcPr>
            <w:tcW w:w="1022" w:type="dxa"/>
          </w:tcPr>
          <w:p w14:paraId="2D9DC323" w14:textId="77777777" w:rsidR="00F02090" w:rsidRPr="00FD0425" w:rsidRDefault="00F02090" w:rsidP="00694C97">
            <w:pPr>
              <w:pStyle w:val="TAL"/>
              <w:rPr>
                <w:szCs w:val="18"/>
                <w:lang w:eastAsia="ja-JP"/>
              </w:rPr>
            </w:pPr>
          </w:p>
        </w:tc>
        <w:tc>
          <w:tcPr>
            <w:tcW w:w="1418" w:type="dxa"/>
          </w:tcPr>
          <w:p w14:paraId="1853EF55" w14:textId="77777777" w:rsidR="00F02090" w:rsidRPr="00FD0425" w:rsidRDefault="00F02090" w:rsidP="00694C97">
            <w:pPr>
              <w:pStyle w:val="TAL"/>
              <w:rPr>
                <w:snapToGrid w:val="0"/>
                <w:lang w:eastAsia="ja-JP"/>
              </w:rPr>
            </w:pPr>
            <w:r w:rsidRPr="00FD0425">
              <w:rPr>
                <w:lang w:eastAsia="ja-JP"/>
              </w:rPr>
              <w:t>9.2.3.3</w:t>
            </w:r>
          </w:p>
        </w:tc>
        <w:tc>
          <w:tcPr>
            <w:tcW w:w="1984" w:type="dxa"/>
          </w:tcPr>
          <w:p w14:paraId="67114CA5" w14:textId="77777777" w:rsidR="00F02090" w:rsidRPr="00FD0425" w:rsidRDefault="00F02090" w:rsidP="00694C97">
            <w:pPr>
              <w:pStyle w:val="TAL"/>
              <w:rPr>
                <w:lang w:eastAsia="ja-JP"/>
              </w:rPr>
            </w:pPr>
          </w:p>
        </w:tc>
        <w:tc>
          <w:tcPr>
            <w:tcW w:w="1105" w:type="dxa"/>
          </w:tcPr>
          <w:p w14:paraId="1DB63BB2" w14:textId="77777777" w:rsidR="00F02090" w:rsidRPr="00FD0425" w:rsidRDefault="00F02090" w:rsidP="00694C97">
            <w:pPr>
              <w:pStyle w:val="TAC"/>
              <w:rPr>
                <w:lang w:eastAsia="ja-JP"/>
              </w:rPr>
            </w:pPr>
            <w:r w:rsidRPr="00FD0425">
              <w:rPr>
                <w:lang w:eastAsia="ja-JP"/>
              </w:rPr>
              <w:t>YES</w:t>
            </w:r>
          </w:p>
        </w:tc>
        <w:tc>
          <w:tcPr>
            <w:tcW w:w="1274" w:type="dxa"/>
          </w:tcPr>
          <w:p w14:paraId="731CE8C3" w14:textId="77777777" w:rsidR="00F02090" w:rsidRPr="00FD0425" w:rsidRDefault="00F02090" w:rsidP="00694C97">
            <w:pPr>
              <w:pStyle w:val="TAC"/>
              <w:rPr>
                <w:lang w:eastAsia="ja-JP"/>
              </w:rPr>
            </w:pPr>
            <w:r w:rsidRPr="00FD0425">
              <w:rPr>
                <w:lang w:eastAsia="ja-JP"/>
              </w:rPr>
              <w:t>ignore</w:t>
            </w:r>
          </w:p>
        </w:tc>
      </w:tr>
      <w:tr w:rsidR="0020299A" w:rsidRPr="00FD0425" w14:paraId="040C54B5" w14:textId="77777777" w:rsidTr="00694C97">
        <w:tblPrEx>
          <w:tblCellMar>
            <w:top w:w="0" w:type="dxa"/>
            <w:bottom w:w="0" w:type="dxa"/>
          </w:tblCellMar>
        </w:tblPrEx>
        <w:tc>
          <w:tcPr>
            <w:tcW w:w="2578" w:type="dxa"/>
          </w:tcPr>
          <w:p w14:paraId="0E4E3AC0" w14:textId="77777777" w:rsidR="0020299A" w:rsidRPr="00FD0425" w:rsidRDefault="0020299A" w:rsidP="0020299A">
            <w:pPr>
              <w:pStyle w:val="TAL"/>
              <w:rPr>
                <w:lang w:eastAsia="ja-JP"/>
              </w:rPr>
            </w:pPr>
            <w:r w:rsidRPr="00FD0425">
              <w:rPr>
                <w:lang w:eastAsia="ja-JP"/>
              </w:rPr>
              <w:t>DRBs transferred to MN</w:t>
            </w:r>
          </w:p>
        </w:tc>
        <w:tc>
          <w:tcPr>
            <w:tcW w:w="1104" w:type="dxa"/>
          </w:tcPr>
          <w:p w14:paraId="6A308CA6" w14:textId="77777777" w:rsidR="0020299A" w:rsidRPr="00FD0425" w:rsidRDefault="0020299A" w:rsidP="0020299A">
            <w:pPr>
              <w:pStyle w:val="TAL"/>
              <w:rPr>
                <w:lang w:eastAsia="ja-JP"/>
              </w:rPr>
            </w:pPr>
            <w:r w:rsidRPr="00FD0425">
              <w:rPr>
                <w:lang w:eastAsia="zh-CN"/>
              </w:rPr>
              <w:t>O</w:t>
            </w:r>
          </w:p>
        </w:tc>
        <w:tc>
          <w:tcPr>
            <w:tcW w:w="1022" w:type="dxa"/>
          </w:tcPr>
          <w:p w14:paraId="63909F48" w14:textId="77777777" w:rsidR="0020299A" w:rsidRPr="00FD0425" w:rsidRDefault="0020299A" w:rsidP="0020299A">
            <w:pPr>
              <w:pStyle w:val="TAL"/>
              <w:rPr>
                <w:szCs w:val="18"/>
                <w:lang w:eastAsia="ja-JP"/>
              </w:rPr>
            </w:pPr>
          </w:p>
        </w:tc>
        <w:tc>
          <w:tcPr>
            <w:tcW w:w="1418" w:type="dxa"/>
          </w:tcPr>
          <w:p w14:paraId="3E3B8B56" w14:textId="77777777" w:rsidR="0020299A" w:rsidRPr="00FD0425" w:rsidRDefault="0020299A" w:rsidP="0020299A">
            <w:pPr>
              <w:pStyle w:val="TAL"/>
            </w:pPr>
            <w:r w:rsidRPr="00FD0425">
              <w:t>DRB List</w:t>
            </w:r>
          </w:p>
          <w:p w14:paraId="0D5D3797" w14:textId="77777777" w:rsidR="0020299A" w:rsidRPr="00FD0425" w:rsidRDefault="0020299A" w:rsidP="0020299A">
            <w:pPr>
              <w:pStyle w:val="TAL"/>
              <w:rPr>
                <w:lang w:eastAsia="ja-JP"/>
              </w:rPr>
            </w:pPr>
            <w:r w:rsidRPr="00FD0425">
              <w:t>9.2.1.29</w:t>
            </w:r>
          </w:p>
        </w:tc>
        <w:tc>
          <w:tcPr>
            <w:tcW w:w="1984" w:type="dxa"/>
          </w:tcPr>
          <w:p w14:paraId="4C2A4B0F" w14:textId="77777777" w:rsidR="0020299A" w:rsidRPr="00FD0425" w:rsidRDefault="0020299A" w:rsidP="0020299A">
            <w:pPr>
              <w:pStyle w:val="TAL"/>
              <w:rPr>
                <w:lang w:eastAsia="ja-JP"/>
              </w:rPr>
            </w:pPr>
            <w:r w:rsidRPr="00FD0425">
              <w:rPr>
                <w:lang w:eastAsia="zh-CN"/>
              </w:rPr>
              <w:t>In case of DC, indicates that SN Status is needed for the listed DRBs from the S-NG-RAN node.</w:t>
            </w:r>
          </w:p>
        </w:tc>
        <w:tc>
          <w:tcPr>
            <w:tcW w:w="1105" w:type="dxa"/>
          </w:tcPr>
          <w:p w14:paraId="0D8E68ED" w14:textId="77777777" w:rsidR="0020299A" w:rsidRPr="00FD0425" w:rsidRDefault="0020299A" w:rsidP="0020299A">
            <w:pPr>
              <w:pStyle w:val="TAC"/>
              <w:rPr>
                <w:lang w:eastAsia="ja-JP"/>
              </w:rPr>
            </w:pPr>
            <w:r w:rsidRPr="00FD0425">
              <w:t>YES</w:t>
            </w:r>
          </w:p>
        </w:tc>
        <w:tc>
          <w:tcPr>
            <w:tcW w:w="1274" w:type="dxa"/>
          </w:tcPr>
          <w:p w14:paraId="2B5C03D9" w14:textId="77777777" w:rsidR="0020299A" w:rsidRPr="00FD0425" w:rsidRDefault="0020299A" w:rsidP="0020299A">
            <w:pPr>
              <w:pStyle w:val="TAC"/>
              <w:rPr>
                <w:lang w:eastAsia="ja-JP"/>
              </w:rPr>
            </w:pPr>
            <w:r w:rsidRPr="00FD0425">
              <w:t>ignore</w:t>
            </w:r>
          </w:p>
        </w:tc>
      </w:tr>
      <w:tr w:rsidR="005718D0" w:rsidRPr="00FD0425" w14:paraId="5A4DCE6C" w14:textId="77777777" w:rsidTr="00694C97">
        <w:tblPrEx>
          <w:tblCellMar>
            <w:top w:w="0" w:type="dxa"/>
            <w:bottom w:w="0" w:type="dxa"/>
          </w:tblCellMar>
        </w:tblPrEx>
        <w:tc>
          <w:tcPr>
            <w:tcW w:w="2578" w:type="dxa"/>
          </w:tcPr>
          <w:p w14:paraId="681A520F" w14:textId="77777777" w:rsidR="005718D0" w:rsidRPr="00FD0425" w:rsidRDefault="005718D0" w:rsidP="005718D0">
            <w:pPr>
              <w:pStyle w:val="TAL"/>
              <w:rPr>
                <w:lang w:eastAsia="ja-JP"/>
              </w:rPr>
            </w:pPr>
            <w:bookmarkStart w:id="3237" w:name="_Hlk44411358"/>
            <w:r>
              <w:rPr>
                <w:rFonts w:hint="eastAsia"/>
                <w:lang w:eastAsia="zh-CN"/>
              </w:rPr>
              <w:t>DAPS Re</w:t>
            </w:r>
            <w:r>
              <w:rPr>
                <w:lang w:eastAsia="zh-CN"/>
              </w:rPr>
              <w:t>s</w:t>
            </w:r>
            <w:r>
              <w:rPr>
                <w:rFonts w:hint="eastAsia"/>
                <w:lang w:eastAsia="zh-CN"/>
              </w:rPr>
              <w:t xml:space="preserve">ponse Information </w:t>
            </w:r>
          </w:p>
        </w:tc>
        <w:tc>
          <w:tcPr>
            <w:tcW w:w="1104" w:type="dxa"/>
          </w:tcPr>
          <w:p w14:paraId="54CAED07" w14:textId="77777777" w:rsidR="005718D0" w:rsidRPr="00FD0425" w:rsidRDefault="005718D0" w:rsidP="005718D0">
            <w:pPr>
              <w:pStyle w:val="TAL"/>
              <w:rPr>
                <w:lang w:eastAsia="zh-CN"/>
              </w:rPr>
            </w:pPr>
            <w:r w:rsidRPr="00FF1BAF">
              <w:rPr>
                <w:rFonts w:cs="Arial"/>
                <w:lang w:eastAsia="ja-JP"/>
              </w:rPr>
              <w:t>O</w:t>
            </w:r>
          </w:p>
        </w:tc>
        <w:tc>
          <w:tcPr>
            <w:tcW w:w="1022" w:type="dxa"/>
          </w:tcPr>
          <w:p w14:paraId="07F40EBF" w14:textId="77777777" w:rsidR="005718D0" w:rsidRPr="00FD0425" w:rsidRDefault="005718D0" w:rsidP="005718D0">
            <w:pPr>
              <w:pStyle w:val="TAL"/>
              <w:rPr>
                <w:szCs w:val="18"/>
                <w:lang w:eastAsia="ja-JP"/>
              </w:rPr>
            </w:pPr>
          </w:p>
        </w:tc>
        <w:tc>
          <w:tcPr>
            <w:tcW w:w="1418" w:type="dxa"/>
          </w:tcPr>
          <w:p w14:paraId="38E669C3" w14:textId="77777777" w:rsidR="005718D0" w:rsidRPr="00FD0425" w:rsidRDefault="005718D0" w:rsidP="005718D0">
            <w:pPr>
              <w:pStyle w:val="TAL"/>
            </w:pPr>
            <w:r w:rsidRPr="00FF1BAF">
              <w:rPr>
                <w:rFonts w:cs="Arial"/>
                <w:lang w:eastAsia="ja-JP"/>
              </w:rPr>
              <w:t>9.2.</w:t>
            </w:r>
            <w:r>
              <w:rPr>
                <w:rFonts w:cs="Arial" w:hint="eastAsia"/>
                <w:lang w:eastAsia="zh-CN"/>
              </w:rPr>
              <w:t>1.</w:t>
            </w:r>
            <w:r w:rsidR="00AD6FF6">
              <w:rPr>
                <w:rFonts w:cs="Arial"/>
                <w:lang w:eastAsia="zh-CN"/>
              </w:rPr>
              <w:t>34</w:t>
            </w:r>
          </w:p>
        </w:tc>
        <w:tc>
          <w:tcPr>
            <w:tcW w:w="1984" w:type="dxa"/>
          </w:tcPr>
          <w:p w14:paraId="7A743667" w14:textId="77777777" w:rsidR="005718D0" w:rsidRPr="00FD0425" w:rsidRDefault="005718D0" w:rsidP="005718D0">
            <w:pPr>
              <w:pStyle w:val="TAL"/>
              <w:rPr>
                <w:lang w:eastAsia="zh-CN"/>
              </w:rPr>
            </w:pPr>
          </w:p>
        </w:tc>
        <w:tc>
          <w:tcPr>
            <w:tcW w:w="1105" w:type="dxa"/>
          </w:tcPr>
          <w:p w14:paraId="57580215" w14:textId="77777777" w:rsidR="005718D0" w:rsidRPr="00FD0425" w:rsidRDefault="005718D0" w:rsidP="005718D0">
            <w:pPr>
              <w:pStyle w:val="TAC"/>
            </w:pPr>
            <w:r w:rsidRPr="007E72C6">
              <w:t>YES</w:t>
            </w:r>
          </w:p>
        </w:tc>
        <w:tc>
          <w:tcPr>
            <w:tcW w:w="1274" w:type="dxa"/>
          </w:tcPr>
          <w:p w14:paraId="6654B26C" w14:textId="77777777" w:rsidR="005718D0" w:rsidRPr="00FD0425" w:rsidRDefault="005718D0" w:rsidP="005718D0">
            <w:pPr>
              <w:pStyle w:val="TAC"/>
            </w:pPr>
            <w:r w:rsidRPr="007E72C6">
              <w:t>reject</w:t>
            </w:r>
          </w:p>
        </w:tc>
      </w:tr>
      <w:bookmarkEnd w:id="3237"/>
      <w:tr w:rsidR="005718D0" w:rsidRPr="00FD0425" w14:paraId="2A7435CD" w14:textId="77777777" w:rsidTr="00694C97">
        <w:tblPrEx>
          <w:tblCellMar>
            <w:top w:w="0" w:type="dxa"/>
            <w:bottom w:w="0" w:type="dxa"/>
          </w:tblCellMar>
        </w:tblPrEx>
        <w:tc>
          <w:tcPr>
            <w:tcW w:w="2578" w:type="dxa"/>
          </w:tcPr>
          <w:p w14:paraId="75F4E25E" w14:textId="77777777" w:rsidR="005718D0" w:rsidRPr="00FD0425" w:rsidRDefault="005718D0" w:rsidP="005718D0">
            <w:pPr>
              <w:pStyle w:val="TAL"/>
              <w:rPr>
                <w:lang w:eastAsia="ja-JP"/>
              </w:rPr>
            </w:pPr>
            <w:r w:rsidRPr="00C45748">
              <w:rPr>
                <w:rFonts w:eastAsia="Batang"/>
                <w:b/>
              </w:rPr>
              <w:t>Conditional Handover Information</w:t>
            </w:r>
            <w:r w:rsidR="00E73BBB">
              <w:rPr>
                <w:rFonts w:eastAsia="Batang"/>
                <w:b/>
              </w:rPr>
              <w:t xml:space="preserve"> Acknowledge</w:t>
            </w:r>
          </w:p>
        </w:tc>
        <w:tc>
          <w:tcPr>
            <w:tcW w:w="1104" w:type="dxa"/>
          </w:tcPr>
          <w:p w14:paraId="4E9D27E2" w14:textId="77777777" w:rsidR="005718D0" w:rsidRPr="00FD0425" w:rsidRDefault="005718D0" w:rsidP="005718D0">
            <w:pPr>
              <w:pStyle w:val="TAL"/>
              <w:rPr>
                <w:lang w:eastAsia="zh-CN"/>
              </w:rPr>
            </w:pPr>
            <w:r>
              <w:rPr>
                <w:rFonts w:cs="Arial"/>
                <w:lang w:eastAsia="ja-JP"/>
              </w:rPr>
              <w:t>O</w:t>
            </w:r>
          </w:p>
        </w:tc>
        <w:tc>
          <w:tcPr>
            <w:tcW w:w="1022" w:type="dxa"/>
          </w:tcPr>
          <w:p w14:paraId="7E0FED21" w14:textId="77777777" w:rsidR="005718D0" w:rsidRPr="00FD0425" w:rsidRDefault="005718D0" w:rsidP="005718D0">
            <w:pPr>
              <w:pStyle w:val="TAL"/>
              <w:rPr>
                <w:szCs w:val="18"/>
                <w:lang w:eastAsia="ja-JP"/>
              </w:rPr>
            </w:pPr>
          </w:p>
        </w:tc>
        <w:tc>
          <w:tcPr>
            <w:tcW w:w="1418" w:type="dxa"/>
          </w:tcPr>
          <w:p w14:paraId="4408F7A2" w14:textId="77777777" w:rsidR="005718D0" w:rsidRPr="00FD0425" w:rsidRDefault="005718D0" w:rsidP="005718D0">
            <w:pPr>
              <w:pStyle w:val="TAL"/>
            </w:pPr>
          </w:p>
        </w:tc>
        <w:tc>
          <w:tcPr>
            <w:tcW w:w="1984" w:type="dxa"/>
          </w:tcPr>
          <w:p w14:paraId="2710EA61" w14:textId="77777777" w:rsidR="005718D0" w:rsidRPr="00FD0425" w:rsidRDefault="005718D0" w:rsidP="005718D0">
            <w:pPr>
              <w:pStyle w:val="TAL"/>
              <w:rPr>
                <w:lang w:eastAsia="zh-CN"/>
              </w:rPr>
            </w:pPr>
          </w:p>
        </w:tc>
        <w:tc>
          <w:tcPr>
            <w:tcW w:w="1105" w:type="dxa"/>
          </w:tcPr>
          <w:p w14:paraId="4EFC4DA0" w14:textId="77777777" w:rsidR="005718D0" w:rsidRPr="00FD0425" w:rsidRDefault="005718D0" w:rsidP="005718D0">
            <w:pPr>
              <w:pStyle w:val="TAC"/>
            </w:pPr>
            <w:r>
              <w:t>YES</w:t>
            </w:r>
          </w:p>
        </w:tc>
        <w:tc>
          <w:tcPr>
            <w:tcW w:w="1274" w:type="dxa"/>
          </w:tcPr>
          <w:p w14:paraId="403ACA6B" w14:textId="77777777" w:rsidR="005718D0" w:rsidRPr="00FD0425" w:rsidRDefault="005718D0" w:rsidP="005718D0">
            <w:pPr>
              <w:pStyle w:val="TAC"/>
            </w:pPr>
            <w:r>
              <w:t>reject</w:t>
            </w:r>
          </w:p>
        </w:tc>
      </w:tr>
      <w:tr w:rsidR="00E73BBB" w:rsidRPr="00FD0425" w14:paraId="17724F24" w14:textId="77777777" w:rsidTr="00694C97">
        <w:tblPrEx>
          <w:tblCellMar>
            <w:top w:w="0" w:type="dxa"/>
            <w:bottom w:w="0" w:type="dxa"/>
          </w:tblCellMar>
        </w:tblPrEx>
        <w:tc>
          <w:tcPr>
            <w:tcW w:w="2578" w:type="dxa"/>
          </w:tcPr>
          <w:p w14:paraId="4740C586" w14:textId="77777777" w:rsidR="00E73BBB" w:rsidRPr="00FD0425" w:rsidRDefault="00E73BBB" w:rsidP="00E73BBB">
            <w:pPr>
              <w:pStyle w:val="TAL"/>
              <w:ind w:left="113"/>
              <w:rPr>
                <w:lang w:eastAsia="ja-JP"/>
              </w:rPr>
            </w:pPr>
            <w:r>
              <w:rPr>
                <w:rFonts w:eastAsia="Batang"/>
              </w:rPr>
              <w:t>&gt;</w:t>
            </w:r>
            <w:r w:rsidRPr="00A82034">
              <w:rPr>
                <w:rFonts w:eastAsia="Batang"/>
              </w:rPr>
              <w:t>Requested Target Cell ID</w:t>
            </w:r>
          </w:p>
        </w:tc>
        <w:tc>
          <w:tcPr>
            <w:tcW w:w="1104" w:type="dxa"/>
          </w:tcPr>
          <w:p w14:paraId="1AE68D88" w14:textId="77777777" w:rsidR="00E73BBB" w:rsidRPr="00FD0425" w:rsidRDefault="00E73BBB" w:rsidP="00E73BBB">
            <w:pPr>
              <w:pStyle w:val="TAL"/>
              <w:rPr>
                <w:lang w:eastAsia="zh-CN"/>
              </w:rPr>
            </w:pPr>
            <w:r>
              <w:rPr>
                <w:lang w:eastAsia="zh-CN"/>
              </w:rPr>
              <w:t>M</w:t>
            </w:r>
          </w:p>
        </w:tc>
        <w:tc>
          <w:tcPr>
            <w:tcW w:w="1022" w:type="dxa"/>
          </w:tcPr>
          <w:p w14:paraId="19D06ACF" w14:textId="77777777" w:rsidR="00E73BBB" w:rsidRPr="00FD0425" w:rsidRDefault="00E73BBB" w:rsidP="00E73BBB">
            <w:pPr>
              <w:pStyle w:val="TAL"/>
              <w:rPr>
                <w:szCs w:val="18"/>
                <w:lang w:eastAsia="ja-JP"/>
              </w:rPr>
            </w:pPr>
          </w:p>
        </w:tc>
        <w:tc>
          <w:tcPr>
            <w:tcW w:w="1418" w:type="dxa"/>
          </w:tcPr>
          <w:p w14:paraId="6B9E36DA" w14:textId="77777777" w:rsidR="00E73BBB" w:rsidRPr="007E72C6" w:rsidRDefault="00E73BBB" w:rsidP="00E73BBB">
            <w:pPr>
              <w:pStyle w:val="TAL"/>
            </w:pPr>
            <w:r w:rsidRPr="00586FFF">
              <w:t>Target Cell Global ID</w:t>
            </w:r>
          </w:p>
          <w:p w14:paraId="2FAB371E" w14:textId="77777777" w:rsidR="00E73BBB" w:rsidRPr="00FD0425" w:rsidRDefault="00E73BBB" w:rsidP="00E73BBB">
            <w:pPr>
              <w:pStyle w:val="TAL"/>
            </w:pPr>
            <w:r w:rsidRPr="007E72C6">
              <w:t>9.2.3.25</w:t>
            </w:r>
          </w:p>
        </w:tc>
        <w:tc>
          <w:tcPr>
            <w:tcW w:w="1984" w:type="dxa"/>
          </w:tcPr>
          <w:p w14:paraId="566E3F5B" w14:textId="77777777" w:rsidR="00E73BBB" w:rsidRPr="00FD0425" w:rsidRDefault="00E73BBB" w:rsidP="00E73BBB">
            <w:pPr>
              <w:pStyle w:val="TAL"/>
              <w:rPr>
                <w:lang w:eastAsia="zh-CN"/>
              </w:rPr>
            </w:pPr>
            <w:r w:rsidRPr="007E72C6">
              <w:rPr>
                <w:lang w:eastAsia="zh-CN"/>
              </w:rPr>
              <w:t>Target cell indicated in the corresponding HANDOVER REQUEST message</w:t>
            </w:r>
          </w:p>
        </w:tc>
        <w:tc>
          <w:tcPr>
            <w:tcW w:w="1105" w:type="dxa"/>
          </w:tcPr>
          <w:p w14:paraId="5E816E82" w14:textId="77777777" w:rsidR="00E73BBB" w:rsidRPr="00FD0425" w:rsidRDefault="00E73BBB" w:rsidP="00E73BBB">
            <w:pPr>
              <w:pStyle w:val="TAC"/>
            </w:pPr>
            <w:r w:rsidRPr="001E61E0">
              <w:rPr>
                <w:lang w:eastAsia="ja-JP"/>
              </w:rPr>
              <w:t>–</w:t>
            </w:r>
          </w:p>
        </w:tc>
        <w:tc>
          <w:tcPr>
            <w:tcW w:w="1274" w:type="dxa"/>
          </w:tcPr>
          <w:p w14:paraId="26795303" w14:textId="77777777" w:rsidR="00E73BBB" w:rsidRPr="00FD0425" w:rsidRDefault="00E73BBB" w:rsidP="00E73BBB">
            <w:pPr>
              <w:pStyle w:val="TAC"/>
            </w:pPr>
          </w:p>
        </w:tc>
      </w:tr>
      <w:tr w:rsidR="00E73BBB" w:rsidRPr="00FD0425" w14:paraId="246D7E1D" w14:textId="77777777" w:rsidTr="00694C97">
        <w:tblPrEx>
          <w:tblCellMar>
            <w:top w:w="0" w:type="dxa"/>
            <w:bottom w:w="0" w:type="dxa"/>
          </w:tblCellMar>
        </w:tblPrEx>
        <w:tc>
          <w:tcPr>
            <w:tcW w:w="2578" w:type="dxa"/>
          </w:tcPr>
          <w:p w14:paraId="1752E2A2" w14:textId="77777777" w:rsidR="00E73BBB" w:rsidRPr="00FD0425" w:rsidRDefault="00E73BBB" w:rsidP="00E73BBB">
            <w:pPr>
              <w:pStyle w:val="TAL"/>
              <w:ind w:left="113"/>
              <w:rPr>
                <w:lang w:eastAsia="ja-JP"/>
              </w:rPr>
            </w:pPr>
            <w:bookmarkStart w:id="3238" w:name="_Hlk44411364"/>
            <w:r>
              <w:rPr>
                <w:rFonts w:eastAsia="Batang"/>
              </w:rPr>
              <w:t>&gt;</w:t>
            </w:r>
            <w:r w:rsidRPr="00A82034">
              <w:rPr>
                <w:rFonts w:eastAsia="Batang"/>
              </w:rPr>
              <w:t>Maximum Number of CHO Preparations</w:t>
            </w:r>
          </w:p>
        </w:tc>
        <w:tc>
          <w:tcPr>
            <w:tcW w:w="1104" w:type="dxa"/>
          </w:tcPr>
          <w:p w14:paraId="61CD306C" w14:textId="77777777" w:rsidR="00E73BBB" w:rsidRPr="00FD0425" w:rsidRDefault="00E73BBB" w:rsidP="00E73BBB">
            <w:pPr>
              <w:pStyle w:val="TAL"/>
              <w:rPr>
                <w:lang w:eastAsia="zh-CN"/>
              </w:rPr>
            </w:pPr>
            <w:r w:rsidRPr="00214EE1">
              <w:rPr>
                <w:rFonts w:cs="Arial"/>
                <w:lang w:eastAsia="ja-JP"/>
              </w:rPr>
              <w:t>O</w:t>
            </w:r>
          </w:p>
        </w:tc>
        <w:tc>
          <w:tcPr>
            <w:tcW w:w="1022" w:type="dxa"/>
          </w:tcPr>
          <w:p w14:paraId="17C79BB1" w14:textId="77777777" w:rsidR="00E73BBB" w:rsidRPr="00FD0425" w:rsidRDefault="00E73BBB" w:rsidP="00E73BBB">
            <w:pPr>
              <w:pStyle w:val="TAL"/>
              <w:rPr>
                <w:szCs w:val="18"/>
                <w:lang w:eastAsia="ja-JP"/>
              </w:rPr>
            </w:pPr>
          </w:p>
        </w:tc>
        <w:tc>
          <w:tcPr>
            <w:tcW w:w="1418" w:type="dxa"/>
          </w:tcPr>
          <w:p w14:paraId="5FACA3D3" w14:textId="77777777" w:rsidR="00E73BBB" w:rsidRPr="00FD0425" w:rsidRDefault="00E73BBB" w:rsidP="00E73BBB">
            <w:pPr>
              <w:pStyle w:val="TAL"/>
            </w:pPr>
            <w:r w:rsidRPr="00214EE1">
              <w:rPr>
                <w:rFonts w:cs="Arial"/>
                <w:lang w:eastAsia="ja-JP"/>
              </w:rPr>
              <w:t>9.2.3.</w:t>
            </w:r>
            <w:r>
              <w:rPr>
                <w:rFonts w:cs="Arial"/>
                <w:lang w:eastAsia="ja-JP"/>
              </w:rPr>
              <w:t>101</w:t>
            </w:r>
          </w:p>
        </w:tc>
        <w:tc>
          <w:tcPr>
            <w:tcW w:w="1984" w:type="dxa"/>
          </w:tcPr>
          <w:p w14:paraId="7D15BD46" w14:textId="77777777" w:rsidR="00E73BBB" w:rsidRPr="00FD0425" w:rsidRDefault="00E73BBB" w:rsidP="00E73BBB">
            <w:pPr>
              <w:pStyle w:val="TAL"/>
              <w:rPr>
                <w:lang w:eastAsia="zh-CN"/>
              </w:rPr>
            </w:pPr>
          </w:p>
        </w:tc>
        <w:tc>
          <w:tcPr>
            <w:tcW w:w="1105" w:type="dxa"/>
          </w:tcPr>
          <w:p w14:paraId="460B2EA6" w14:textId="77777777" w:rsidR="00E73BBB" w:rsidRPr="00FD0425" w:rsidRDefault="00E73BBB" w:rsidP="00E73BBB">
            <w:pPr>
              <w:pStyle w:val="TAC"/>
            </w:pPr>
            <w:r w:rsidRPr="001E61E0">
              <w:rPr>
                <w:lang w:eastAsia="ja-JP"/>
              </w:rPr>
              <w:t>–</w:t>
            </w:r>
          </w:p>
        </w:tc>
        <w:tc>
          <w:tcPr>
            <w:tcW w:w="1274" w:type="dxa"/>
          </w:tcPr>
          <w:p w14:paraId="360978D6" w14:textId="77777777" w:rsidR="00E73BBB" w:rsidRPr="00FD0425" w:rsidRDefault="00E73BBB" w:rsidP="00E73BBB">
            <w:pPr>
              <w:pStyle w:val="TAC"/>
            </w:pPr>
          </w:p>
        </w:tc>
      </w:tr>
      <w:bookmarkEnd w:id="3238"/>
    </w:tbl>
    <w:p w14:paraId="178BE63F" w14:textId="77777777" w:rsidR="00F02090" w:rsidRPr="00FD0425" w:rsidRDefault="00F02090" w:rsidP="00F02090">
      <w:pPr>
        <w:rPr>
          <w:rFonts w:eastAsia="SimSun" w:hint="eastAsia"/>
          <w:lang w:eastAsia="zh-CN"/>
        </w:rPr>
      </w:pPr>
    </w:p>
    <w:p w14:paraId="6D0CABD7" w14:textId="77777777" w:rsidR="00F02090" w:rsidRPr="00FD0425" w:rsidRDefault="00F02090" w:rsidP="00F02090">
      <w:pPr>
        <w:pStyle w:val="Heading4"/>
      </w:pPr>
      <w:bookmarkStart w:id="3239" w:name="_Toc20955182"/>
      <w:bookmarkStart w:id="3240" w:name="_Toc29991377"/>
      <w:bookmarkStart w:id="3241" w:name="_Toc36555777"/>
      <w:bookmarkStart w:id="3242" w:name="_Toc44497484"/>
      <w:bookmarkStart w:id="3243" w:name="_Toc45107872"/>
      <w:bookmarkStart w:id="3244" w:name="_Toc45901492"/>
      <w:bookmarkStart w:id="3245" w:name="_Toc51850571"/>
      <w:bookmarkStart w:id="3246" w:name="_Toc56693574"/>
      <w:bookmarkStart w:id="3247" w:name="_Toc64447117"/>
      <w:bookmarkStart w:id="3248" w:name="_Toc66286611"/>
      <w:bookmarkStart w:id="3249" w:name="_Toc74151306"/>
      <w:bookmarkStart w:id="3250" w:name="_Toc88653778"/>
      <w:bookmarkStart w:id="3251" w:name="_Toc97904134"/>
      <w:bookmarkStart w:id="3252" w:name="_Toc105175175"/>
      <w:bookmarkStart w:id="3253" w:name="_Toc113826205"/>
      <w:bookmarkStart w:id="3254" w:name="_Toc120032331"/>
      <w:r w:rsidRPr="00FD0425">
        <w:t>9.1.1.3</w:t>
      </w:r>
      <w:r w:rsidRPr="00FD0425">
        <w:tab/>
        <w:t>HANDOVER PREPARATION FAILURE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1A2956B6" w14:textId="77777777" w:rsidR="00F02090" w:rsidRPr="00FD0425" w:rsidRDefault="00F02090" w:rsidP="00F02090">
      <w:r w:rsidRPr="00FD0425">
        <w:t>This message is sent by the target NG-RAN node to inform the source NG-RAN node that the Handover Preparation has failed.</w:t>
      </w:r>
    </w:p>
    <w:p w14:paraId="3EF0447B" w14:textId="77777777" w:rsidR="00F02090" w:rsidRPr="00FD0425" w:rsidRDefault="00F02090" w:rsidP="00F02090">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02090" w:rsidRPr="00FD0425" w14:paraId="4C48603F" w14:textId="77777777" w:rsidTr="00694C97">
        <w:tblPrEx>
          <w:tblCellMar>
            <w:top w:w="0" w:type="dxa"/>
            <w:bottom w:w="0" w:type="dxa"/>
          </w:tblCellMar>
        </w:tblPrEx>
        <w:tc>
          <w:tcPr>
            <w:tcW w:w="2578" w:type="dxa"/>
          </w:tcPr>
          <w:p w14:paraId="227FFDA6" w14:textId="77777777" w:rsidR="00F02090" w:rsidRPr="00FD0425" w:rsidRDefault="00F02090" w:rsidP="00694C97">
            <w:pPr>
              <w:pStyle w:val="TAH"/>
              <w:rPr>
                <w:lang w:eastAsia="ja-JP"/>
              </w:rPr>
            </w:pPr>
            <w:r w:rsidRPr="00FD0425">
              <w:rPr>
                <w:lang w:eastAsia="ja-JP"/>
              </w:rPr>
              <w:t>IE/Group Name</w:t>
            </w:r>
          </w:p>
        </w:tc>
        <w:tc>
          <w:tcPr>
            <w:tcW w:w="1104" w:type="dxa"/>
          </w:tcPr>
          <w:p w14:paraId="2332906A" w14:textId="77777777" w:rsidR="00F02090" w:rsidRPr="00FD0425" w:rsidRDefault="00F02090" w:rsidP="00694C97">
            <w:pPr>
              <w:pStyle w:val="TAH"/>
              <w:rPr>
                <w:lang w:eastAsia="ja-JP"/>
              </w:rPr>
            </w:pPr>
            <w:r w:rsidRPr="00FD0425">
              <w:rPr>
                <w:lang w:eastAsia="ja-JP"/>
              </w:rPr>
              <w:t>Presence</w:t>
            </w:r>
          </w:p>
        </w:tc>
        <w:tc>
          <w:tcPr>
            <w:tcW w:w="1694" w:type="dxa"/>
          </w:tcPr>
          <w:p w14:paraId="65DAF471" w14:textId="77777777" w:rsidR="00F02090" w:rsidRPr="00FD0425" w:rsidRDefault="00F02090" w:rsidP="00694C97">
            <w:pPr>
              <w:pStyle w:val="TAH"/>
              <w:rPr>
                <w:lang w:eastAsia="ja-JP"/>
              </w:rPr>
            </w:pPr>
            <w:r w:rsidRPr="00FD0425">
              <w:rPr>
                <w:lang w:eastAsia="ja-JP"/>
              </w:rPr>
              <w:t>Range</w:t>
            </w:r>
          </w:p>
        </w:tc>
        <w:tc>
          <w:tcPr>
            <w:tcW w:w="1273" w:type="dxa"/>
          </w:tcPr>
          <w:p w14:paraId="1BE08D43" w14:textId="77777777" w:rsidR="00F02090" w:rsidRPr="00FD0425" w:rsidRDefault="00F02090" w:rsidP="00694C97">
            <w:pPr>
              <w:pStyle w:val="TAH"/>
              <w:rPr>
                <w:lang w:eastAsia="ja-JP"/>
              </w:rPr>
            </w:pPr>
            <w:r w:rsidRPr="00FD0425">
              <w:rPr>
                <w:lang w:eastAsia="ja-JP"/>
              </w:rPr>
              <w:t>IE type and reference</w:t>
            </w:r>
          </w:p>
        </w:tc>
        <w:tc>
          <w:tcPr>
            <w:tcW w:w="1274" w:type="dxa"/>
          </w:tcPr>
          <w:p w14:paraId="109800A2" w14:textId="77777777" w:rsidR="00F02090" w:rsidRPr="00FD0425" w:rsidRDefault="00F02090" w:rsidP="00694C97">
            <w:pPr>
              <w:pStyle w:val="TAH"/>
              <w:rPr>
                <w:lang w:eastAsia="ja-JP"/>
              </w:rPr>
            </w:pPr>
            <w:r w:rsidRPr="00FD0425">
              <w:rPr>
                <w:lang w:eastAsia="ja-JP"/>
              </w:rPr>
              <w:t>Semantics description</w:t>
            </w:r>
          </w:p>
        </w:tc>
        <w:tc>
          <w:tcPr>
            <w:tcW w:w="1288" w:type="dxa"/>
          </w:tcPr>
          <w:p w14:paraId="325D10A8" w14:textId="77777777" w:rsidR="00F02090" w:rsidRPr="00FD0425" w:rsidRDefault="00F02090" w:rsidP="00694C97">
            <w:pPr>
              <w:pStyle w:val="TAH"/>
              <w:rPr>
                <w:b w:val="0"/>
                <w:lang w:eastAsia="ja-JP"/>
              </w:rPr>
            </w:pPr>
            <w:r w:rsidRPr="00FD0425">
              <w:rPr>
                <w:lang w:eastAsia="ja-JP"/>
              </w:rPr>
              <w:t>Criticality</w:t>
            </w:r>
          </w:p>
        </w:tc>
        <w:tc>
          <w:tcPr>
            <w:tcW w:w="1274" w:type="dxa"/>
          </w:tcPr>
          <w:p w14:paraId="3754D3A6"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16094F1F" w14:textId="77777777" w:rsidTr="00694C97">
        <w:tblPrEx>
          <w:tblCellMar>
            <w:top w:w="0" w:type="dxa"/>
            <w:bottom w:w="0" w:type="dxa"/>
          </w:tblCellMar>
        </w:tblPrEx>
        <w:tc>
          <w:tcPr>
            <w:tcW w:w="2578" w:type="dxa"/>
          </w:tcPr>
          <w:p w14:paraId="0FA11BAB" w14:textId="77777777" w:rsidR="00F02090" w:rsidRPr="00FD0425" w:rsidRDefault="00F02090" w:rsidP="00694C97">
            <w:pPr>
              <w:pStyle w:val="TAL"/>
              <w:rPr>
                <w:lang w:eastAsia="ja-JP"/>
              </w:rPr>
            </w:pPr>
            <w:r w:rsidRPr="00FD0425">
              <w:rPr>
                <w:lang w:eastAsia="ja-JP"/>
              </w:rPr>
              <w:t>Message Type</w:t>
            </w:r>
          </w:p>
        </w:tc>
        <w:tc>
          <w:tcPr>
            <w:tcW w:w="1104" w:type="dxa"/>
          </w:tcPr>
          <w:p w14:paraId="32AF2D3D" w14:textId="77777777" w:rsidR="00F02090" w:rsidRPr="00FD0425" w:rsidRDefault="00F02090" w:rsidP="00694C97">
            <w:pPr>
              <w:pStyle w:val="TAL"/>
              <w:rPr>
                <w:lang w:eastAsia="ja-JP"/>
              </w:rPr>
            </w:pPr>
            <w:r w:rsidRPr="00FD0425">
              <w:rPr>
                <w:lang w:eastAsia="ja-JP"/>
              </w:rPr>
              <w:t>M</w:t>
            </w:r>
          </w:p>
        </w:tc>
        <w:tc>
          <w:tcPr>
            <w:tcW w:w="1694" w:type="dxa"/>
          </w:tcPr>
          <w:p w14:paraId="056746E5" w14:textId="77777777" w:rsidR="00F02090" w:rsidRPr="00FD0425" w:rsidRDefault="00F02090" w:rsidP="00694C97">
            <w:pPr>
              <w:pStyle w:val="TAL"/>
            </w:pPr>
          </w:p>
        </w:tc>
        <w:tc>
          <w:tcPr>
            <w:tcW w:w="1273" w:type="dxa"/>
          </w:tcPr>
          <w:p w14:paraId="6617687A" w14:textId="77777777" w:rsidR="00F02090" w:rsidRPr="00FD0425" w:rsidRDefault="00F02090" w:rsidP="00694C97">
            <w:pPr>
              <w:pStyle w:val="TAL"/>
              <w:rPr>
                <w:lang w:eastAsia="ja-JP"/>
              </w:rPr>
            </w:pPr>
            <w:r w:rsidRPr="00FD0425">
              <w:rPr>
                <w:lang w:eastAsia="ja-JP"/>
              </w:rPr>
              <w:t>9.2.3.1</w:t>
            </w:r>
          </w:p>
        </w:tc>
        <w:tc>
          <w:tcPr>
            <w:tcW w:w="1274" w:type="dxa"/>
          </w:tcPr>
          <w:p w14:paraId="2B0FED62" w14:textId="77777777" w:rsidR="00F02090" w:rsidRPr="00FD0425" w:rsidRDefault="00F02090" w:rsidP="00694C97">
            <w:pPr>
              <w:pStyle w:val="TAL"/>
              <w:rPr>
                <w:szCs w:val="18"/>
                <w:lang w:eastAsia="ja-JP"/>
              </w:rPr>
            </w:pPr>
          </w:p>
        </w:tc>
        <w:tc>
          <w:tcPr>
            <w:tcW w:w="1288" w:type="dxa"/>
          </w:tcPr>
          <w:p w14:paraId="1D129302" w14:textId="77777777" w:rsidR="00F02090" w:rsidRPr="00FD0425" w:rsidRDefault="00F02090" w:rsidP="00694C97">
            <w:pPr>
              <w:pStyle w:val="TAC"/>
              <w:rPr>
                <w:lang w:eastAsia="ja-JP"/>
              </w:rPr>
            </w:pPr>
            <w:r w:rsidRPr="00FD0425">
              <w:rPr>
                <w:lang w:eastAsia="ja-JP"/>
              </w:rPr>
              <w:t>YES</w:t>
            </w:r>
          </w:p>
        </w:tc>
        <w:tc>
          <w:tcPr>
            <w:tcW w:w="1274" w:type="dxa"/>
          </w:tcPr>
          <w:p w14:paraId="6C9E755D" w14:textId="77777777" w:rsidR="00F02090" w:rsidRPr="00FD0425" w:rsidRDefault="00F02090" w:rsidP="00694C97">
            <w:pPr>
              <w:pStyle w:val="TAC"/>
              <w:rPr>
                <w:lang w:eastAsia="ja-JP"/>
              </w:rPr>
            </w:pPr>
            <w:r w:rsidRPr="00FD0425">
              <w:rPr>
                <w:lang w:eastAsia="ja-JP"/>
              </w:rPr>
              <w:t>reject</w:t>
            </w:r>
          </w:p>
        </w:tc>
      </w:tr>
      <w:tr w:rsidR="00F02090" w:rsidRPr="00FD0425" w14:paraId="041BC1A9" w14:textId="77777777" w:rsidTr="00694C97">
        <w:tblPrEx>
          <w:tblCellMar>
            <w:top w:w="0" w:type="dxa"/>
            <w:bottom w:w="0" w:type="dxa"/>
          </w:tblCellMar>
        </w:tblPrEx>
        <w:tc>
          <w:tcPr>
            <w:tcW w:w="2578" w:type="dxa"/>
          </w:tcPr>
          <w:p w14:paraId="7E2D261C" w14:textId="77777777" w:rsidR="00F02090" w:rsidRPr="00FD0425" w:rsidRDefault="00F02090" w:rsidP="00694C97">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251BF5D0" w14:textId="77777777" w:rsidR="00F02090" w:rsidRPr="00FD0425" w:rsidRDefault="00F02090" w:rsidP="00694C97">
            <w:pPr>
              <w:pStyle w:val="TAL"/>
              <w:rPr>
                <w:lang w:eastAsia="ja-JP"/>
              </w:rPr>
            </w:pPr>
            <w:r w:rsidRPr="00FD0425">
              <w:rPr>
                <w:lang w:eastAsia="ja-JP"/>
              </w:rPr>
              <w:t>M</w:t>
            </w:r>
          </w:p>
        </w:tc>
        <w:tc>
          <w:tcPr>
            <w:tcW w:w="1694" w:type="dxa"/>
          </w:tcPr>
          <w:p w14:paraId="3CB1E6EF" w14:textId="77777777" w:rsidR="00F02090" w:rsidRPr="00FD0425" w:rsidRDefault="00F02090" w:rsidP="00694C97">
            <w:pPr>
              <w:pStyle w:val="TAL"/>
            </w:pPr>
          </w:p>
        </w:tc>
        <w:tc>
          <w:tcPr>
            <w:tcW w:w="1273" w:type="dxa"/>
          </w:tcPr>
          <w:p w14:paraId="0FF52569"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274" w:type="dxa"/>
          </w:tcPr>
          <w:p w14:paraId="4AA8E4AB" w14:textId="77777777" w:rsidR="00F02090" w:rsidRPr="00FD0425" w:rsidRDefault="00F02090" w:rsidP="00694C97">
            <w:pPr>
              <w:pStyle w:val="TAL"/>
              <w:rPr>
                <w:szCs w:val="18"/>
                <w:lang w:eastAsia="ja-JP"/>
              </w:rPr>
            </w:pPr>
            <w:r w:rsidRPr="00FD0425">
              <w:rPr>
                <w:szCs w:val="18"/>
                <w:lang w:eastAsia="ja-JP"/>
              </w:rPr>
              <w:t>Allocated at the source NG-RAN node</w:t>
            </w:r>
          </w:p>
        </w:tc>
        <w:tc>
          <w:tcPr>
            <w:tcW w:w="1288" w:type="dxa"/>
          </w:tcPr>
          <w:p w14:paraId="4C593E73" w14:textId="77777777" w:rsidR="00F02090" w:rsidRPr="00FD0425" w:rsidRDefault="00F02090" w:rsidP="00694C97">
            <w:pPr>
              <w:pStyle w:val="TAC"/>
              <w:rPr>
                <w:lang w:eastAsia="ja-JP"/>
              </w:rPr>
            </w:pPr>
            <w:r w:rsidRPr="00FD0425">
              <w:rPr>
                <w:lang w:eastAsia="ja-JP"/>
              </w:rPr>
              <w:t>YES</w:t>
            </w:r>
          </w:p>
        </w:tc>
        <w:tc>
          <w:tcPr>
            <w:tcW w:w="1274" w:type="dxa"/>
          </w:tcPr>
          <w:p w14:paraId="16BDA2D0" w14:textId="77777777" w:rsidR="00F02090" w:rsidRPr="00FD0425" w:rsidRDefault="00F02090" w:rsidP="00694C97">
            <w:pPr>
              <w:pStyle w:val="TAC"/>
              <w:rPr>
                <w:lang w:eastAsia="ja-JP"/>
              </w:rPr>
            </w:pPr>
            <w:r w:rsidRPr="00FD0425">
              <w:rPr>
                <w:lang w:eastAsia="ja-JP"/>
              </w:rPr>
              <w:t>ignore</w:t>
            </w:r>
          </w:p>
        </w:tc>
      </w:tr>
      <w:tr w:rsidR="00F02090" w:rsidRPr="00FD0425" w14:paraId="63CFCE89" w14:textId="77777777" w:rsidTr="00694C97">
        <w:tblPrEx>
          <w:tblCellMar>
            <w:top w:w="0" w:type="dxa"/>
            <w:bottom w:w="0" w:type="dxa"/>
          </w:tblCellMar>
        </w:tblPrEx>
        <w:tc>
          <w:tcPr>
            <w:tcW w:w="2578" w:type="dxa"/>
          </w:tcPr>
          <w:p w14:paraId="37E1176F" w14:textId="77777777" w:rsidR="00F02090" w:rsidRPr="00FD0425" w:rsidRDefault="00F02090" w:rsidP="00694C97">
            <w:pPr>
              <w:pStyle w:val="TAL"/>
              <w:rPr>
                <w:lang w:eastAsia="ja-JP"/>
              </w:rPr>
            </w:pPr>
            <w:r w:rsidRPr="00FD0425">
              <w:rPr>
                <w:lang w:eastAsia="ja-JP"/>
              </w:rPr>
              <w:t>Cause</w:t>
            </w:r>
          </w:p>
        </w:tc>
        <w:tc>
          <w:tcPr>
            <w:tcW w:w="1104" w:type="dxa"/>
          </w:tcPr>
          <w:p w14:paraId="514CC927" w14:textId="77777777" w:rsidR="00F02090" w:rsidRPr="00FD0425" w:rsidRDefault="00F02090" w:rsidP="00694C97">
            <w:pPr>
              <w:pStyle w:val="TAL"/>
              <w:rPr>
                <w:lang w:eastAsia="ja-JP"/>
              </w:rPr>
            </w:pPr>
            <w:r w:rsidRPr="00FD0425">
              <w:rPr>
                <w:lang w:eastAsia="ja-JP"/>
              </w:rPr>
              <w:t>M</w:t>
            </w:r>
          </w:p>
        </w:tc>
        <w:tc>
          <w:tcPr>
            <w:tcW w:w="1694" w:type="dxa"/>
          </w:tcPr>
          <w:p w14:paraId="09CDB01E" w14:textId="77777777" w:rsidR="00F02090" w:rsidRPr="00FD0425" w:rsidRDefault="00F02090" w:rsidP="00694C97">
            <w:pPr>
              <w:pStyle w:val="TAL"/>
            </w:pPr>
          </w:p>
        </w:tc>
        <w:tc>
          <w:tcPr>
            <w:tcW w:w="1273" w:type="dxa"/>
          </w:tcPr>
          <w:p w14:paraId="32EA254C" w14:textId="77777777" w:rsidR="00F02090" w:rsidRPr="00FD0425" w:rsidRDefault="00F02090" w:rsidP="00694C97">
            <w:pPr>
              <w:pStyle w:val="TAL"/>
              <w:rPr>
                <w:lang w:eastAsia="ja-JP"/>
              </w:rPr>
            </w:pPr>
            <w:r w:rsidRPr="00FD0425">
              <w:rPr>
                <w:lang w:eastAsia="ja-JP"/>
              </w:rPr>
              <w:t>9.2.3.2</w:t>
            </w:r>
          </w:p>
        </w:tc>
        <w:tc>
          <w:tcPr>
            <w:tcW w:w="1274" w:type="dxa"/>
          </w:tcPr>
          <w:p w14:paraId="5BA5A980" w14:textId="77777777" w:rsidR="00F02090" w:rsidRPr="00FD0425" w:rsidRDefault="00F02090" w:rsidP="00694C97">
            <w:pPr>
              <w:pStyle w:val="TAL"/>
              <w:rPr>
                <w:szCs w:val="18"/>
                <w:lang w:eastAsia="ja-JP"/>
              </w:rPr>
            </w:pPr>
          </w:p>
        </w:tc>
        <w:tc>
          <w:tcPr>
            <w:tcW w:w="1288" w:type="dxa"/>
          </w:tcPr>
          <w:p w14:paraId="7D648BFB" w14:textId="77777777" w:rsidR="00F02090" w:rsidRPr="00FD0425" w:rsidRDefault="00F02090" w:rsidP="00694C97">
            <w:pPr>
              <w:pStyle w:val="TAC"/>
              <w:rPr>
                <w:lang w:eastAsia="ja-JP"/>
              </w:rPr>
            </w:pPr>
            <w:r w:rsidRPr="00FD0425">
              <w:rPr>
                <w:lang w:eastAsia="ja-JP"/>
              </w:rPr>
              <w:t>YES</w:t>
            </w:r>
          </w:p>
        </w:tc>
        <w:tc>
          <w:tcPr>
            <w:tcW w:w="1274" w:type="dxa"/>
          </w:tcPr>
          <w:p w14:paraId="155B1F63" w14:textId="77777777" w:rsidR="00F02090" w:rsidRPr="00FD0425" w:rsidRDefault="00F02090" w:rsidP="00694C97">
            <w:pPr>
              <w:pStyle w:val="TAC"/>
              <w:rPr>
                <w:lang w:eastAsia="ja-JP"/>
              </w:rPr>
            </w:pPr>
            <w:r w:rsidRPr="00FD0425">
              <w:rPr>
                <w:lang w:eastAsia="ja-JP"/>
              </w:rPr>
              <w:t>ignore</w:t>
            </w:r>
          </w:p>
        </w:tc>
      </w:tr>
      <w:tr w:rsidR="00F02090" w:rsidRPr="00FD0425" w14:paraId="74AEB1C6" w14:textId="77777777" w:rsidTr="00694C97">
        <w:tblPrEx>
          <w:tblCellMar>
            <w:top w:w="0" w:type="dxa"/>
            <w:bottom w:w="0" w:type="dxa"/>
          </w:tblCellMar>
        </w:tblPrEx>
        <w:tc>
          <w:tcPr>
            <w:tcW w:w="2578" w:type="dxa"/>
          </w:tcPr>
          <w:p w14:paraId="3633591A" w14:textId="77777777" w:rsidR="00F02090" w:rsidRPr="00FD0425" w:rsidRDefault="00F02090" w:rsidP="00694C97">
            <w:pPr>
              <w:pStyle w:val="TAL"/>
              <w:rPr>
                <w:lang w:eastAsia="ja-JP"/>
              </w:rPr>
            </w:pPr>
            <w:r w:rsidRPr="00FD0425">
              <w:rPr>
                <w:lang w:eastAsia="ja-JP"/>
              </w:rPr>
              <w:t>Criticality Diagnostics</w:t>
            </w:r>
          </w:p>
        </w:tc>
        <w:tc>
          <w:tcPr>
            <w:tcW w:w="1104" w:type="dxa"/>
          </w:tcPr>
          <w:p w14:paraId="6AEE1388" w14:textId="77777777" w:rsidR="00F02090" w:rsidRPr="00FD0425" w:rsidRDefault="00F02090" w:rsidP="00694C97">
            <w:pPr>
              <w:pStyle w:val="TAL"/>
              <w:rPr>
                <w:lang w:eastAsia="ja-JP"/>
              </w:rPr>
            </w:pPr>
            <w:r w:rsidRPr="00FD0425">
              <w:rPr>
                <w:lang w:eastAsia="ja-JP"/>
              </w:rPr>
              <w:t>O</w:t>
            </w:r>
          </w:p>
        </w:tc>
        <w:tc>
          <w:tcPr>
            <w:tcW w:w="1694" w:type="dxa"/>
          </w:tcPr>
          <w:p w14:paraId="4A70477C" w14:textId="77777777" w:rsidR="00F02090" w:rsidRPr="00FD0425" w:rsidRDefault="00F02090" w:rsidP="00694C97">
            <w:pPr>
              <w:pStyle w:val="TAL"/>
            </w:pPr>
          </w:p>
        </w:tc>
        <w:tc>
          <w:tcPr>
            <w:tcW w:w="1273" w:type="dxa"/>
          </w:tcPr>
          <w:p w14:paraId="50733C48" w14:textId="77777777" w:rsidR="00F02090" w:rsidRPr="00FD0425" w:rsidRDefault="00F02090" w:rsidP="00694C97">
            <w:pPr>
              <w:pStyle w:val="TAL"/>
              <w:rPr>
                <w:lang w:eastAsia="ja-JP"/>
              </w:rPr>
            </w:pPr>
            <w:r w:rsidRPr="00FD0425">
              <w:rPr>
                <w:lang w:eastAsia="ja-JP"/>
              </w:rPr>
              <w:t>9.2.3.3</w:t>
            </w:r>
          </w:p>
        </w:tc>
        <w:tc>
          <w:tcPr>
            <w:tcW w:w="1274" w:type="dxa"/>
          </w:tcPr>
          <w:p w14:paraId="6FDC86FF" w14:textId="77777777" w:rsidR="00F02090" w:rsidRPr="00FD0425" w:rsidRDefault="00F02090" w:rsidP="00694C97">
            <w:pPr>
              <w:pStyle w:val="TAL"/>
              <w:rPr>
                <w:szCs w:val="18"/>
                <w:lang w:eastAsia="ja-JP"/>
              </w:rPr>
            </w:pPr>
          </w:p>
        </w:tc>
        <w:tc>
          <w:tcPr>
            <w:tcW w:w="1288" w:type="dxa"/>
          </w:tcPr>
          <w:p w14:paraId="7A33D39A" w14:textId="77777777" w:rsidR="00F02090" w:rsidRPr="00FD0425" w:rsidRDefault="00F02090" w:rsidP="00694C97">
            <w:pPr>
              <w:pStyle w:val="TAC"/>
              <w:rPr>
                <w:lang w:eastAsia="ja-JP"/>
              </w:rPr>
            </w:pPr>
            <w:r w:rsidRPr="00FD0425">
              <w:rPr>
                <w:lang w:eastAsia="ja-JP"/>
              </w:rPr>
              <w:t>YES</w:t>
            </w:r>
          </w:p>
        </w:tc>
        <w:tc>
          <w:tcPr>
            <w:tcW w:w="1274" w:type="dxa"/>
          </w:tcPr>
          <w:p w14:paraId="3149BB99" w14:textId="77777777" w:rsidR="00F02090" w:rsidRPr="00FD0425" w:rsidRDefault="00F02090" w:rsidP="00694C97">
            <w:pPr>
              <w:pStyle w:val="TAC"/>
              <w:rPr>
                <w:lang w:eastAsia="ja-JP"/>
              </w:rPr>
            </w:pPr>
            <w:r w:rsidRPr="00FD0425">
              <w:rPr>
                <w:lang w:eastAsia="ja-JP"/>
              </w:rPr>
              <w:t>ignore</w:t>
            </w:r>
          </w:p>
        </w:tc>
      </w:tr>
      <w:tr w:rsidR="005718D0" w:rsidRPr="00FD0425" w14:paraId="19EA4EC2" w14:textId="77777777" w:rsidTr="00694C97">
        <w:tblPrEx>
          <w:tblCellMar>
            <w:top w:w="0" w:type="dxa"/>
            <w:bottom w:w="0" w:type="dxa"/>
          </w:tblCellMar>
        </w:tblPrEx>
        <w:tc>
          <w:tcPr>
            <w:tcW w:w="2578" w:type="dxa"/>
          </w:tcPr>
          <w:p w14:paraId="6CE6E6EC" w14:textId="77777777" w:rsidR="005718D0" w:rsidRPr="00FD0425" w:rsidRDefault="005718D0" w:rsidP="005718D0">
            <w:pPr>
              <w:pStyle w:val="TAL"/>
              <w:rPr>
                <w:lang w:eastAsia="ja-JP"/>
              </w:rPr>
            </w:pPr>
            <w:r w:rsidRPr="007E72C6">
              <w:rPr>
                <w:lang w:eastAsia="ja-JP"/>
              </w:rPr>
              <w:t>Requested Target Cell ID</w:t>
            </w:r>
          </w:p>
        </w:tc>
        <w:tc>
          <w:tcPr>
            <w:tcW w:w="1104" w:type="dxa"/>
          </w:tcPr>
          <w:p w14:paraId="7135DE72" w14:textId="77777777" w:rsidR="005718D0" w:rsidRPr="00FD0425" w:rsidRDefault="005718D0" w:rsidP="005718D0">
            <w:pPr>
              <w:pStyle w:val="TAL"/>
              <w:rPr>
                <w:lang w:eastAsia="ja-JP"/>
              </w:rPr>
            </w:pPr>
            <w:r w:rsidRPr="007E72C6">
              <w:rPr>
                <w:lang w:eastAsia="ja-JP"/>
              </w:rPr>
              <w:t>O</w:t>
            </w:r>
          </w:p>
        </w:tc>
        <w:tc>
          <w:tcPr>
            <w:tcW w:w="1694" w:type="dxa"/>
          </w:tcPr>
          <w:p w14:paraId="3AA3BF37" w14:textId="77777777" w:rsidR="005718D0" w:rsidRPr="00FD0425" w:rsidRDefault="005718D0" w:rsidP="005718D0">
            <w:pPr>
              <w:pStyle w:val="TAL"/>
            </w:pPr>
          </w:p>
        </w:tc>
        <w:tc>
          <w:tcPr>
            <w:tcW w:w="1273" w:type="dxa"/>
          </w:tcPr>
          <w:p w14:paraId="36EB67F0" w14:textId="77777777" w:rsidR="005718D0" w:rsidRPr="007E72C6" w:rsidRDefault="005718D0" w:rsidP="005718D0">
            <w:pPr>
              <w:pStyle w:val="TAL"/>
              <w:rPr>
                <w:lang w:eastAsia="ja-JP"/>
              </w:rPr>
            </w:pPr>
            <w:r w:rsidRPr="00586FFF">
              <w:rPr>
                <w:lang w:eastAsia="ja-JP"/>
              </w:rPr>
              <w:t>Target Cell Global ID</w:t>
            </w:r>
          </w:p>
          <w:p w14:paraId="7FFF3C8C" w14:textId="77777777" w:rsidR="005718D0" w:rsidRPr="00FD0425" w:rsidRDefault="005718D0" w:rsidP="005718D0">
            <w:pPr>
              <w:pStyle w:val="TAL"/>
              <w:rPr>
                <w:lang w:eastAsia="ja-JP"/>
              </w:rPr>
            </w:pPr>
            <w:r w:rsidRPr="007E72C6">
              <w:rPr>
                <w:lang w:eastAsia="ja-JP"/>
              </w:rPr>
              <w:t>9.2.3.25</w:t>
            </w:r>
          </w:p>
        </w:tc>
        <w:tc>
          <w:tcPr>
            <w:tcW w:w="1274" w:type="dxa"/>
          </w:tcPr>
          <w:p w14:paraId="7DC2C94E" w14:textId="77777777" w:rsidR="005718D0" w:rsidRPr="00FD0425" w:rsidRDefault="005718D0" w:rsidP="005718D0">
            <w:pPr>
              <w:pStyle w:val="TAL"/>
              <w:rPr>
                <w:szCs w:val="18"/>
                <w:lang w:eastAsia="ja-JP"/>
              </w:rPr>
            </w:pPr>
            <w:r w:rsidRPr="00586FFF">
              <w:rPr>
                <w:szCs w:val="18"/>
                <w:lang w:eastAsia="ja-JP"/>
              </w:rPr>
              <w:t>Target cell indicated in the corresponding HANDOVER REQUEST message</w:t>
            </w:r>
          </w:p>
        </w:tc>
        <w:tc>
          <w:tcPr>
            <w:tcW w:w="1288" w:type="dxa"/>
          </w:tcPr>
          <w:p w14:paraId="34B1BEAE" w14:textId="77777777" w:rsidR="005718D0" w:rsidRPr="00FD0425" w:rsidRDefault="005718D0" w:rsidP="005718D0">
            <w:pPr>
              <w:pStyle w:val="TAC"/>
              <w:rPr>
                <w:lang w:eastAsia="ja-JP"/>
              </w:rPr>
            </w:pPr>
            <w:r w:rsidRPr="007E72C6">
              <w:rPr>
                <w:lang w:eastAsia="ja-JP"/>
              </w:rPr>
              <w:t>YES</w:t>
            </w:r>
          </w:p>
        </w:tc>
        <w:tc>
          <w:tcPr>
            <w:tcW w:w="1274" w:type="dxa"/>
          </w:tcPr>
          <w:p w14:paraId="21ECF11B" w14:textId="77777777" w:rsidR="005718D0" w:rsidRPr="00FD0425" w:rsidRDefault="005718D0" w:rsidP="005718D0">
            <w:pPr>
              <w:pStyle w:val="TAC"/>
              <w:rPr>
                <w:lang w:eastAsia="ja-JP"/>
              </w:rPr>
            </w:pPr>
            <w:r w:rsidRPr="007E72C6">
              <w:rPr>
                <w:lang w:eastAsia="ja-JP"/>
              </w:rPr>
              <w:t>reject</w:t>
            </w:r>
          </w:p>
        </w:tc>
      </w:tr>
    </w:tbl>
    <w:p w14:paraId="4CDC39EC" w14:textId="77777777" w:rsidR="00F02090" w:rsidRPr="00FD0425" w:rsidRDefault="00F02090" w:rsidP="00F02090">
      <w:pPr>
        <w:rPr>
          <w:rFonts w:eastAsia="SimSun" w:hint="eastAsia"/>
          <w:lang w:eastAsia="zh-CN"/>
        </w:rPr>
      </w:pPr>
    </w:p>
    <w:p w14:paraId="37A6FD95" w14:textId="77777777" w:rsidR="00F02090" w:rsidRPr="00FD0425" w:rsidRDefault="00F02090" w:rsidP="00F02090">
      <w:pPr>
        <w:pStyle w:val="Heading4"/>
      </w:pPr>
      <w:bookmarkStart w:id="3255" w:name="_Toc20955183"/>
      <w:bookmarkStart w:id="3256" w:name="_Toc29991378"/>
      <w:bookmarkStart w:id="3257" w:name="_Toc36555778"/>
      <w:bookmarkStart w:id="3258" w:name="_Toc44497485"/>
      <w:bookmarkStart w:id="3259" w:name="_Toc45107873"/>
      <w:bookmarkStart w:id="3260" w:name="_Toc45901493"/>
      <w:bookmarkStart w:id="3261" w:name="_Toc51850572"/>
      <w:bookmarkStart w:id="3262" w:name="_Toc56693575"/>
      <w:bookmarkStart w:id="3263" w:name="_Toc64447118"/>
      <w:bookmarkStart w:id="3264" w:name="_Toc66286612"/>
      <w:bookmarkStart w:id="3265" w:name="_Toc74151307"/>
      <w:bookmarkStart w:id="3266" w:name="_Toc88653779"/>
      <w:bookmarkStart w:id="3267" w:name="_Toc97904135"/>
      <w:bookmarkStart w:id="3268" w:name="_Toc105175176"/>
      <w:bookmarkStart w:id="3269" w:name="_Toc113826206"/>
      <w:bookmarkStart w:id="3270" w:name="_Toc120032332"/>
      <w:r w:rsidRPr="00FD0425">
        <w:t>9.1.1.4</w:t>
      </w:r>
      <w:r w:rsidRPr="00FD0425">
        <w:tab/>
        <w:t>SN STATUS TRANSFER</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1C5B17B8" w14:textId="77777777" w:rsidR="00F02090" w:rsidRPr="00FD0425" w:rsidRDefault="00F02090" w:rsidP="00F02090">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1" w:name="_Hlk534061916"/>
      <w:r w:rsidRPr="00FD0425">
        <w:t>or for dual connectivity</w:t>
      </w:r>
      <w:bookmarkEnd w:id="3271"/>
      <w:r w:rsidRPr="00FD0425">
        <w:t>.</w:t>
      </w:r>
    </w:p>
    <w:p w14:paraId="6DA9B878" w14:textId="77777777" w:rsidR="00F02090" w:rsidRPr="00FD0425" w:rsidRDefault="00F02090" w:rsidP="00F02090">
      <w:pPr>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F02090" w:rsidRPr="00FD0425" w14:paraId="6C8E88D3" w14:textId="77777777" w:rsidTr="00694C97">
        <w:tblPrEx>
          <w:tblCellMar>
            <w:top w:w="0" w:type="dxa"/>
            <w:bottom w:w="0" w:type="dxa"/>
          </w:tblCellMar>
        </w:tblPrEx>
        <w:tc>
          <w:tcPr>
            <w:tcW w:w="2578" w:type="dxa"/>
          </w:tcPr>
          <w:p w14:paraId="2316D080" w14:textId="77777777" w:rsidR="00F02090" w:rsidRPr="00FD0425" w:rsidRDefault="00F02090" w:rsidP="00694C97">
            <w:pPr>
              <w:pStyle w:val="TAH"/>
              <w:rPr>
                <w:lang w:eastAsia="ja-JP"/>
              </w:rPr>
            </w:pPr>
            <w:r w:rsidRPr="00FD0425">
              <w:rPr>
                <w:lang w:eastAsia="ja-JP"/>
              </w:rPr>
              <w:t>IE/Group Name</w:t>
            </w:r>
          </w:p>
        </w:tc>
        <w:tc>
          <w:tcPr>
            <w:tcW w:w="1104" w:type="dxa"/>
          </w:tcPr>
          <w:p w14:paraId="3D49908C" w14:textId="77777777" w:rsidR="00F02090" w:rsidRPr="00FD0425" w:rsidRDefault="00F02090" w:rsidP="00694C97">
            <w:pPr>
              <w:pStyle w:val="TAH"/>
              <w:rPr>
                <w:lang w:eastAsia="ja-JP"/>
              </w:rPr>
            </w:pPr>
            <w:r w:rsidRPr="00FD0425">
              <w:rPr>
                <w:lang w:eastAsia="ja-JP"/>
              </w:rPr>
              <w:t>Presence</w:t>
            </w:r>
          </w:p>
        </w:tc>
        <w:tc>
          <w:tcPr>
            <w:tcW w:w="1164" w:type="dxa"/>
          </w:tcPr>
          <w:p w14:paraId="4A3B20BA" w14:textId="77777777" w:rsidR="00F02090" w:rsidRPr="00FD0425" w:rsidRDefault="00F02090" w:rsidP="00694C97">
            <w:pPr>
              <w:pStyle w:val="TAH"/>
              <w:rPr>
                <w:lang w:eastAsia="ja-JP"/>
              </w:rPr>
            </w:pPr>
            <w:r w:rsidRPr="00FD0425">
              <w:rPr>
                <w:lang w:eastAsia="ja-JP"/>
              </w:rPr>
              <w:t>Range</w:t>
            </w:r>
          </w:p>
        </w:tc>
        <w:tc>
          <w:tcPr>
            <w:tcW w:w="1276" w:type="dxa"/>
          </w:tcPr>
          <w:p w14:paraId="59635F8D" w14:textId="77777777" w:rsidR="00F02090" w:rsidRPr="00FD0425" w:rsidRDefault="00F02090" w:rsidP="00694C97">
            <w:pPr>
              <w:pStyle w:val="TAH"/>
              <w:rPr>
                <w:lang w:eastAsia="ja-JP"/>
              </w:rPr>
            </w:pPr>
            <w:r w:rsidRPr="00FD0425">
              <w:rPr>
                <w:lang w:eastAsia="ja-JP"/>
              </w:rPr>
              <w:t>IE type and reference</w:t>
            </w:r>
          </w:p>
        </w:tc>
        <w:tc>
          <w:tcPr>
            <w:tcW w:w="2126" w:type="dxa"/>
          </w:tcPr>
          <w:p w14:paraId="54559836" w14:textId="77777777" w:rsidR="00F02090" w:rsidRPr="00FD0425" w:rsidRDefault="00F02090" w:rsidP="00694C97">
            <w:pPr>
              <w:pStyle w:val="TAH"/>
              <w:rPr>
                <w:lang w:eastAsia="ja-JP"/>
              </w:rPr>
            </w:pPr>
            <w:r w:rsidRPr="00FD0425">
              <w:rPr>
                <w:lang w:eastAsia="ja-JP"/>
              </w:rPr>
              <w:t>Semantics description</w:t>
            </w:r>
          </w:p>
        </w:tc>
        <w:tc>
          <w:tcPr>
            <w:tcW w:w="1134" w:type="dxa"/>
          </w:tcPr>
          <w:p w14:paraId="72BD3059" w14:textId="77777777" w:rsidR="00F02090" w:rsidRPr="00FD0425" w:rsidRDefault="00F02090" w:rsidP="00694C97">
            <w:pPr>
              <w:pStyle w:val="TAH"/>
              <w:rPr>
                <w:b w:val="0"/>
                <w:lang w:eastAsia="ja-JP"/>
              </w:rPr>
            </w:pPr>
            <w:r w:rsidRPr="00FD0425">
              <w:rPr>
                <w:lang w:eastAsia="ja-JP"/>
              </w:rPr>
              <w:t>Criticality</w:t>
            </w:r>
          </w:p>
        </w:tc>
        <w:tc>
          <w:tcPr>
            <w:tcW w:w="1103" w:type="dxa"/>
          </w:tcPr>
          <w:p w14:paraId="5EF4B347"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69F55D63" w14:textId="77777777" w:rsidTr="00694C97">
        <w:tblPrEx>
          <w:tblCellMar>
            <w:top w:w="0" w:type="dxa"/>
            <w:bottom w:w="0" w:type="dxa"/>
          </w:tblCellMar>
        </w:tblPrEx>
        <w:tc>
          <w:tcPr>
            <w:tcW w:w="2578" w:type="dxa"/>
          </w:tcPr>
          <w:p w14:paraId="33240548" w14:textId="77777777" w:rsidR="00F02090" w:rsidRPr="00FD0425" w:rsidRDefault="00F02090" w:rsidP="00694C97">
            <w:pPr>
              <w:pStyle w:val="TAL"/>
              <w:rPr>
                <w:lang w:eastAsia="ja-JP"/>
              </w:rPr>
            </w:pPr>
            <w:r w:rsidRPr="00FD0425">
              <w:rPr>
                <w:lang w:eastAsia="ja-JP"/>
              </w:rPr>
              <w:t>Message Type</w:t>
            </w:r>
          </w:p>
        </w:tc>
        <w:tc>
          <w:tcPr>
            <w:tcW w:w="1104" w:type="dxa"/>
          </w:tcPr>
          <w:p w14:paraId="07EB741A" w14:textId="77777777" w:rsidR="00F02090" w:rsidRPr="00FD0425" w:rsidRDefault="00F02090" w:rsidP="00694C97">
            <w:pPr>
              <w:pStyle w:val="TAL"/>
              <w:rPr>
                <w:lang w:eastAsia="ja-JP"/>
              </w:rPr>
            </w:pPr>
            <w:r w:rsidRPr="00FD0425">
              <w:rPr>
                <w:lang w:eastAsia="ja-JP"/>
              </w:rPr>
              <w:t>M</w:t>
            </w:r>
          </w:p>
        </w:tc>
        <w:tc>
          <w:tcPr>
            <w:tcW w:w="1164" w:type="dxa"/>
          </w:tcPr>
          <w:p w14:paraId="6ED1ADDC" w14:textId="77777777" w:rsidR="00F02090" w:rsidRPr="00FD0425" w:rsidRDefault="00F02090" w:rsidP="00694C97">
            <w:pPr>
              <w:pStyle w:val="TAL"/>
              <w:rPr>
                <w:lang w:eastAsia="ja-JP"/>
              </w:rPr>
            </w:pPr>
          </w:p>
        </w:tc>
        <w:tc>
          <w:tcPr>
            <w:tcW w:w="1276" w:type="dxa"/>
          </w:tcPr>
          <w:p w14:paraId="7D07B566" w14:textId="77777777" w:rsidR="00F02090" w:rsidRPr="00FD0425" w:rsidRDefault="00F02090" w:rsidP="00694C97">
            <w:pPr>
              <w:pStyle w:val="TAL"/>
              <w:rPr>
                <w:lang w:eastAsia="ja-JP"/>
              </w:rPr>
            </w:pPr>
            <w:r w:rsidRPr="00FD0425">
              <w:rPr>
                <w:lang w:eastAsia="ja-JP"/>
              </w:rPr>
              <w:t>9.2.3.1</w:t>
            </w:r>
          </w:p>
        </w:tc>
        <w:tc>
          <w:tcPr>
            <w:tcW w:w="2126" w:type="dxa"/>
          </w:tcPr>
          <w:p w14:paraId="2BC6FA39" w14:textId="77777777" w:rsidR="00F02090" w:rsidRPr="00FD0425" w:rsidRDefault="00F02090" w:rsidP="00694C97">
            <w:pPr>
              <w:pStyle w:val="TAL"/>
              <w:rPr>
                <w:lang w:eastAsia="ja-JP"/>
              </w:rPr>
            </w:pPr>
          </w:p>
        </w:tc>
        <w:tc>
          <w:tcPr>
            <w:tcW w:w="1134" w:type="dxa"/>
          </w:tcPr>
          <w:p w14:paraId="0B7A3367" w14:textId="77777777" w:rsidR="00F02090" w:rsidRPr="00FD0425" w:rsidRDefault="00F02090" w:rsidP="00694C97">
            <w:pPr>
              <w:pStyle w:val="TAC"/>
              <w:rPr>
                <w:lang w:eastAsia="ja-JP"/>
              </w:rPr>
            </w:pPr>
            <w:r w:rsidRPr="00FD0425">
              <w:rPr>
                <w:lang w:eastAsia="ja-JP"/>
              </w:rPr>
              <w:t>YES</w:t>
            </w:r>
          </w:p>
        </w:tc>
        <w:tc>
          <w:tcPr>
            <w:tcW w:w="1103" w:type="dxa"/>
          </w:tcPr>
          <w:p w14:paraId="6A12AFF6" w14:textId="77777777" w:rsidR="00F02090" w:rsidRPr="00FD0425" w:rsidRDefault="00F02090" w:rsidP="00694C97">
            <w:pPr>
              <w:pStyle w:val="TAC"/>
              <w:rPr>
                <w:lang w:eastAsia="ja-JP"/>
              </w:rPr>
            </w:pPr>
            <w:r w:rsidRPr="00FD0425">
              <w:rPr>
                <w:lang w:eastAsia="ja-JP"/>
              </w:rPr>
              <w:t>ignore</w:t>
            </w:r>
          </w:p>
        </w:tc>
      </w:tr>
      <w:tr w:rsidR="00F02090" w:rsidRPr="00FD0425" w14:paraId="1F8A4435" w14:textId="77777777" w:rsidTr="00694C97">
        <w:tblPrEx>
          <w:tblCellMar>
            <w:top w:w="0" w:type="dxa"/>
            <w:bottom w:w="0" w:type="dxa"/>
          </w:tblCellMar>
        </w:tblPrEx>
        <w:tc>
          <w:tcPr>
            <w:tcW w:w="2578" w:type="dxa"/>
          </w:tcPr>
          <w:p w14:paraId="050C83D2" w14:textId="77777777" w:rsidR="00F02090" w:rsidRPr="00FD0425" w:rsidRDefault="00F02090" w:rsidP="00694C97">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4C29D57F" w14:textId="77777777" w:rsidR="00F02090" w:rsidRPr="00FD0425" w:rsidRDefault="00F02090" w:rsidP="00694C97">
            <w:pPr>
              <w:pStyle w:val="TAL"/>
              <w:rPr>
                <w:lang w:eastAsia="ja-JP"/>
              </w:rPr>
            </w:pPr>
            <w:r w:rsidRPr="00FD0425">
              <w:rPr>
                <w:lang w:eastAsia="ja-JP"/>
              </w:rPr>
              <w:t>M</w:t>
            </w:r>
          </w:p>
        </w:tc>
        <w:tc>
          <w:tcPr>
            <w:tcW w:w="1164" w:type="dxa"/>
          </w:tcPr>
          <w:p w14:paraId="7BF04A8A" w14:textId="77777777" w:rsidR="00F02090" w:rsidRPr="00FD0425" w:rsidRDefault="00F02090" w:rsidP="00694C97">
            <w:pPr>
              <w:pStyle w:val="TAL"/>
              <w:rPr>
                <w:lang w:eastAsia="ja-JP"/>
              </w:rPr>
            </w:pPr>
          </w:p>
        </w:tc>
        <w:tc>
          <w:tcPr>
            <w:tcW w:w="1276" w:type="dxa"/>
          </w:tcPr>
          <w:p w14:paraId="4C68956E"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2126" w:type="dxa"/>
          </w:tcPr>
          <w:p w14:paraId="63397C31" w14:textId="77777777" w:rsidR="00F02090" w:rsidRPr="00FD0425" w:rsidRDefault="00F02090" w:rsidP="00694C97">
            <w:pPr>
              <w:pStyle w:val="TAL"/>
              <w:rPr>
                <w:lang w:eastAsia="ja-JP"/>
              </w:rPr>
            </w:pPr>
            <w:r w:rsidRPr="00FD0425">
              <w:rPr>
                <w:lang w:eastAsia="ja-JP"/>
              </w:rPr>
              <w:t>Allocated for handover at the source NG-RAN node and for dual connectivity at the NG-RAN node from which the DRB context is transferred.</w:t>
            </w:r>
          </w:p>
        </w:tc>
        <w:tc>
          <w:tcPr>
            <w:tcW w:w="1134" w:type="dxa"/>
          </w:tcPr>
          <w:p w14:paraId="2F5E5ED6" w14:textId="77777777" w:rsidR="00F02090" w:rsidRPr="00FD0425" w:rsidRDefault="00F02090" w:rsidP="00694C97">
            <w:pPr>
              <w:pStyle w:val="TAC"/>
              <w:rPr>
                <w:lang w:eastAsia="ja-JP"/>
              </w:rPr>
            </w:pPr>
            <w:r w:rsidRPr="00FD0425">
              <w:rPr>
                <w:lang w:eastAsia="ja-JP"/>
              </w:rPr>
              <w:t>YES</w:t>
            </w:r>
          </w:p>
        </w:tc>
        <w:tc>
          <w:tcPr>
            <w:tcW w:w="1103" w:type="dxa"/>
          </w:tcPr>
          <w:p w14:paraId="5268F4F5" w14:textId="77777777" w:rsidR="00F02090" w:rsidRPr="00FD0425" w:rsidRDefault="00F02090" w:rsidP="00694C97">
            <w:pPr>
              <w:pStyle w:val="TAC"/>
              <w:rPr>
                <w:lang w:eastAsia="ja-JP"/>
              </w:rPr>
            </w:pPr>
            <w:r w:rsidRPr="00FD0425">
              <w:rPr>
                <w:lang w:eastAsia="ja-JP"/>
              </w:rPr>
              <w:t>reject</w:t>
            </w:r>
          </w:p>
        </w:tc>
      </w:tr>
      <w:tr w:rsidR="00F02090" w:rsidRPr="00FD0425" w14:paraId="6A0844D2" w14:textId="77777777" w:rsidTr="00694C97">
        <w:tblPrEx>
          <w:tblCellMar>
            <w:top w:w="0" w:type="dxa"/>
            <w:bottom w:w="0" w:type="dxa"/>
          </w:tblCellMar>
        </w:tblPrEx>
        <w:tc>
          <w:tcPr>
            <w:tcW w:w="2578" w:type="dxa"/>
          </w:tcPr>
          <w:p w14:paraId="166759A2" w14:textId="77777777" w:rsidR="00F02090" w:rsidRPr="00FD0425" w:rsidRDefault="00F02090" w:rsidP="00694C97">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15E64E0E" w14:textId="77777777" w:rsidR="00F02090" w:rsidRPr="00FD0425" w:rsidRDefault="00F02090" w:rsidP="00694C97">
            <w:pPr>
              <w:pStyle w:val="TAL"/>
              <w:rPr>
                <w:lang w:eastAsia="ja-JP"/>
              </w:rPr>
            </w:pPr>
            <w:r w:rsidRPr="00FD0425">
              <w:rPr>
                <w:lang w:eastAsia="ja-JP"/>
              </w:rPr>
              <w:t>M</w:t>
            </w:r>
          </w:p>
        </w:tc>
        <w:tc>
          <w:tcPr>
            <w:tcW w:w="1164" w:type="dxa"/>
          </w:tcPr>
          <w:p w14:paraId="3F4D3D63" w14:textId="77777777" w:rsidR="00F02090" w:rsidRPr="00FD0425" w:rsidRDefault="00F02090" w:rsidP="00694C97">
            <w:pPr>
              <w:pStyle w:val="TAL"/>
              <w:rPr>
                <w:lang w:eastAsia="ja-JP"/>
              </w:rPr>
            </w:pPr>
          </w:p>
        </w:tc>
        <w:tc>
          <w:tcPr>
            <w:tcW w:w="1276" w:type="dxa"/>
          </w:tcPr>
          <w:p w14:paraId="1138D1B0"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2126" w:type="dxa"/>
          </w:tcPr>
          <w:p w14:paraId="4BD114CB" w14:textId="77777777" w:rsidR="00F02090" w:rsidRPr="00FD0425" w:rsidRDefault="00F02090" w:rsidP="00694C97">
            <w:pPr>
              <w:pStyle w:val="TAL"/>
              <w:rPr>
                <w:lang w:eastAsia="ja-JP"/>
              </w:rPr>
            </w:pPr>
            <w:r w:rsidRPr="00FD0425">
              <w:rPr>
                <w:lang w:eastAsia="ja-JP"/>
              </w:rPr>
              <w:t>Allocated for handover at the target NG-RAN node and for dual connectivity at the NG-RAN node to which the DRB context is transferred.</w:t>
            </w:r>
          </w:p>
        </w:tc>
        <w:tc>
          <w:tcPr>
            <w:tcW w:w="1134" w:type="dxa"/>
          </w:tcPr>
          <w:p w14:paraId="2F179101" w14:textId="77777777" w:rsidR="00F02090" w:rsidRPr="00FD0425" w:rsidRDefault="00F02090" w:rsidP="00694C97">
            <w:pPr>
              <w:pStyle w:val="TAC"/>
              <w:rPr>
                <w:lang w:eastAsia="ja-JP"/>
              </w:rPr>
            </w:pPr>
            <w:r w:rsidRPr="00FD0425">
              <w:rPr>
                <w:lang w:eastAsia="ja-JP"/>
              </w:rPr>
              <w:t>YES</w:t>
            </w:r>
          </w:p>
        </w:tc>
        <w:tc>
          <w:tcPr>
            <w:tcW w:w="1103" w:type="dxa"/>
          </w:tcPr>
          <w:p w14:paraId="3622A45D" w14:textId="77777777" w:rsidR="00F02090" w:rsidRPr="00FD0425" w:rsidRDefault="00F02090" w:rsidP="00694C97">
            <w:pPr>
              <w:pStyle w:val="TAC"/>
              <w:rPr>
                <w:lang w:eastAsia="ja-JP"/>
              </w:rPr>
            </w:pPr>
            <w:r w:rsidRPr="00FD0425">
              <w:rPr>
                <w:lang w:eastAsia="ja-JP"/>
              </w:rPr>
              <w:t>reject</w:t>
            </w:r>
          </w:p>
        </w:tc>
      </w:tr>
      <w:tr w:rsidR="00F02090" w:rsidRPr="00FD0425" w14:paraId="1A87532F" w14:textId="77777777" w:rsidTr="00694C97">
        <w:tblPrEx>
          <w:tblCellMar>
            <w:top w:w="0" w:type="dxa"/>
            <w:bottom w:w="0" w:type="dxa"/>
          </w:tblCellMar>
        </w:tblPrEx>
        <w:tc>
          <w:tcPr>
            <w:tcW w:w="2578" w:type="dxa"/>
          </w:tcPr>
          <w:p w14:paraId="5A451F9A" w14:textId="77777777" w:rsidR="00F02090" w:rsidRPr="00FD0425" w:rsidRDefault="00F02090" w:rsidP="00694C97">
            <w:pPr>
              <w:pStyle w:val="TAL"/>
              <w:rPr>
                <w:bCs/>
                <w:lang w:eastAsia="ja-JP"/>
              </w:rPr>
            </w:pPr>
            <w:r w:rsidRPr="00FD0425">
              <w:rPr>
                <w:bCs/>
                <w:lang w:eastAsia="ja-JP"/>
              </w:rPr>
              <w:t xml:space="preserve">DRBs </w:t>
            </w:r>
            <w:r w:rsidRPr="00FD0425">
              <w:rPr>
                <w:rFonts w:eastAsia="MS Mincho"/>
                <w:bCs/>
                <w:lang w:eastAsia="ja-JP"/>
              </w:rPr>
              <w:t>Subject To Status Transfer List</w:t>
            </w:r>
          </w:p>
        </w:tc>
        <w:tc>
          <w:tcPr>
            <w:tcW w:w="1104" w:type="dxa"/>
          </w:tcPr>
          <w:p w14:paraId="28DA45B1" w14:textId="77777777" w:rsidR="00F02090" w:rsidRPr="00FD0425" w:rsidRDefault="00F02090" w:rsidP="00694C97">
            <w:pPr>
              <w:pStyle w:val="TAL"/>
              <w:rPr>
                <w:lang w:eastAsia="ja-JP"/>
              </w:rPr>
            </w:pPr>
            <w:r w:rsidRPr="00FD0425">
              <w:rPr>
                <w:lang w:eastAsia="ja-JP"/>
              </w:rPr>
              <w:t>M</w:t>
            </w:r>
          </w:p>
        </w:tc>
        <w:tc>
          <w:tcPr>
            <w:tcW w:w="1164" w:type="dxa"/>
          </w:tcPr>
          <w:p w14:paraId="58B05C9C" w14:textId="77777777" w:rsidR="00F02090" w:rsidRPr="00FD0425" w:rsidRDefault="00F02090" w:rsidP="00694C97">
            <w:pPr>
              <w:pStyle w:val="TAL"/>
              <w:rPr>
                <w:lang w:eastAsia="ja-JP"/>
              </w:rPr>
            </w:pPr>
          </w:p>
        </w:tc>
        <w:tc>
          <w:tcPr>
            <w:tcW w:w="1276" w:type="dxa"/>
          </w:tcPr>
          <w:p w14:paraId="00DDA730" w14:textId="77777777" w:rsidR="00F02090" w:rsidRPr="00FD0425" w:rsidRDefault="00F02090" w:rsidP="00694C97">
            <w:pPr>
              <w:pStyle w:val="TAL"/>
              <w:rPr>
                <w:lang w:eastAsia="ja-JP"/>
              </w:rPr>
            </w:pPr>
            <w:r w:rsidRPr="00FD0425">
              <w:rPr>
                <w:lang w:eastAsia="ja-JP"/>
              </w:rPr>
              <w:t>9.2.1.14</w:t>
            </w:r>
          </w:p>
        </w:tc>
        <w:tc>
          <w:tcPr>
            <w:tcW w:w="2126" w:type="dxa"/>
          </w:tcPr>
          <w:p w14:paraId="5263A019" w14:textId="77777777" w:rsidR="00F02090" w:rsidRPr="00FD0425" w:rsidRDefault="00F02090" w:rsidP="00694C97">
            <w:pPr>
              <w:pStyle w:val="TAL"/>
              <w:rPr>
                <w:lang w:eastAsia="ja-JP"/>
              </w:rPr>
            </w:pPr>
          </w:p>
        </w:tc>
        <w:tc>
          <w:tcPr>
            <w:tcW w:w="1134" w:type="dxa"/>
          </w:tcPr>
          <w:p w14:paraId="5301B9BF" w14:textId="77777777" w:rsidR="00F02090" w:rsidRPr="00FD0425" w:rsidRDefault="00F02090" w:rsidP="00694C97">
            <w:pPr>
              <w:pStyle w:val="TAC"/>
              <w:rPr>
                <w:lang w:eastAsia="ja-JP"/>
              </w:rPr>
            </w:pPr>
            <w:r w:rsidRPr="00FD0425">
              <w:rPr>
                <w:lang w:eastAsia="ja-JP"/>
              </w:rPr>
              <w:t>YES</w:t>
            </w:r>
          </w:p>
        </w:tc>
        <w:tc>
          <w:tcPr>
            <w:tcW w:w="1103" w:type="dxa"/>
          </w:tcPr>
          <w:p w14:paraId="043FB174" w14:textId="77777777" w:rsidR="00F02090" w:rsidRPr="00FD0425" w:rsidRDefault="00F02090" w:rsidP="00694C97">
            <w:pPr>
              <w:pStyle w:val="TAC"/>
              <w:rPr>
                <w:lang w:eastAsia="ja-JP"/>
              </w:rPr>
            </w:pPr>
            <w:r w:rsidRPr="00FD0425">
              <w:rPr>
                <w:lang w:eastAsia="ja-JP"/>
              </w:rPr>
              <w:t>ignore</w:t>
            </w:r>
          </w:p>
        </w:tc>
      </w:tr>
    </w:tbl>
    <w:p w14:paraId="548EF3B6" w14:textId="77777777" w:rsidR="00F02090" w:rsidRPr="00FD0425" w:rsidRDefault="00F02090" w:rsidP="00F02090">
      <w:pPr>
        <w:rPr>
          <w:rFonts w:eastAsia="SimSun" w:hint="eastAsia"/>
          <w:lang w:eastAsia="zh-CN"/>
        </w:rPr>
      </w:pPr>
    </w:p>
    <w:p w14:paraId="0B286B75" w14:textId="77777777" w:rsidR="00F02090" w:rsidRPr="00FD0425" w:rsidRDefault="00F02090" w:rsidP="00F02090">
      <w:pPr>
        <w:pStyle w:val="Heading4"/>
      </w:pPr>
      <w:bookmarkStart w:id="3272" w:name="_Toc20955184"/>
      <w:bookmarkStart w:id="3273" w:name="_Toc29991379"/>
      <w:bookmarkStart w:id="3274" w:name="_Toc36555779"/>
      <w:bookmarkStart w:id="3275" w:name="_Toc44497486"/>
      <w:bookmarkStart w:id="3276" w:name="_Toc45107874"/>
      <w:bookmarkStart w:id="3277" w:name="_Toc45901494"/>
      <w:bookmarkStart w:id="3278" w:name="_Toc51850573"/>
      <w:bookmarkStart w:id="3279" w:name="_Toc56693576"/>
      <w:bookmarkStart w:id="3280" w:name="_Toc64447119"/>
      <w:bookmarkStart w:id="3281" w:name="_Toc66286613"/>
      <w:bookmarkStart w:id="3282" w:name="_Toc74151308"/>
      <w:bookmarkStart w:id="3283" w:name="_Toc88653780"/>
      <w:bookmarkStart w:id="3284" w:name="_Toc97904136"/>
      <w:bookmarkStart w:id="3285" w:name="_Toc105175177"/>
      <w:bookmarkStart w:id="3286" w:name="_Toc113826207"/>
      <w:bookmarkStart w:id="3287" w:name="_Toc120032333"/>
      <w:r w:rsidRPr="00FD0425">
        <w:t>9.1.1.5</w:t>
      </w:r>
      <w:r w:rsidRPr="00FD0425">
        <w:tab/>
        <w:t>UE CONTEXT RELEASE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8AF0EEB" w14:textId="77777777" w:rsidR="00F02090" w:rsidRPr="00FD0425" w:rsidRDefault="00F02090" w:rsidP="00F02090">
      <w:r w:rsidRPr="00FD0425">
        <w:t>This message is sent by the target NG-RAN node to the source NG-RAN node to indicate that resources can be released.</w:t>
      </w:r>
    </w:p>
    <w:p w14:paraId="5EDC15AD" w14:textId="77777777" w:rsidR="00F02090" w:rsidRPr="00FD0425" w:rsidRDefault="00F02090" w:rsidP="00F02090">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F02090" w:rsidRPr="00FD0425" w14:paraId="3E70F0B2" w14:textId="77777777" w:rsidTr="00694C97">
        <w:tblPrEx>
          <w:tblCellMar>
            <w:top w:w="0" w:type="dxa"/>
            <w:bottom w:w="0" w:type="dxa"/>
          </w:tblCellMar>
        </w:tblPrEx>
        <w:tc>
          <w:tcPr>
            <w:tcW w:w="2578" w:type="dxa"/>
          </w:tcPr>
          <w:p w14:paraId="3C38728D" w14:textId="77777777" w:rsidR="00F02090" w:rsidRPr="00FD0425" w:rsidRDefault="00F02090" w:rsidP="00694C97">
            <w:pPr>
              <w:pStyle w:val="TAH"/>
              <w:rPr>
                <w:lang w:eastAsia="ja-JP"/>
              </w:rPr>
            </w:pPr>
            <w:r w:rsidRPr="00FD0425">
              <w:rPr>
                <w:lang w:eastAsia="ja-JP"/>
              </w:rPr>
              <w:t>IE/Group Name</w:t>
            </w:r>
          </w:p>
        </w:tc>
        <w:tc>
          <w:tcPr>
            <w:tcW w:w="1104" w:type="dxa"/>
          </w:tcPr>
          <w:p w14:paraId="5C8F69DB" w14:textId="77777777" w:rsidR="00F02090" w:rsidRPr="00FD0425" w:rsidRDefault="00F02090" w:rsidP="00694C97">
            <w:pPr>
              <w:pStyle w:val="TAH"/>
              <w:rPr>
                <w:lang w:eastAsia="ja-JP"/>
              </w:rPr>
            </w:pPr>
            <w:r w:rsidRPr="00FD0425">
              <w:rPr>
                <w:lang w:eastAsia="ja-JP"/>
              </w:rPr>
              <w:t>Presence</w:t>
            </w:r>
          </w:p>
        </w:tc>
        <w:tc>
          <w:tcPr>
            <w:tcW w:w="1022" w:type="dxa"/>
          </w:tcPr>
          <w:p w14:paraId="04DCE036" w14:textId="77777777" w:rsidR="00F02090" w:rsidRPr="00FD0425" w:rsidRDefault="00F02090" w:rsidP="00694C97">
            <w:pPr>
              <w:pStyle w:val="TAH"/>
              <w:rPr>
                <w:lang w:eastAsia="ja-JP"/>
              </w:rPr>
            </w:pPr>
            <w:r w:rsidRPr="00FD0425">
              <w:rPr>
                <w:lang w:eastAsia="ja-JP"/>
              </w:rPr>
              <w:t>Range</w:t>
            </w:r>
          </w:p>
        </w:tc>
        <w:tc>
          <w:tcPr>
            <w:tcW w:w="1701" w:type="dxa"/>
          </w:tcPr>
          <w:p w14:paraId="28922F71" w14:textId="77777777" w:rsidR="00F02090" w:rsidRPr="00FD0425" w:rsidRDefault="00F02090" w:rsidP="00694C97">
            <w:pPr>
              <w:pStyle w:val="TAH"/>
              <w:rPr>
                <w:lang w:eastAsia="ja-JP"/>
              </w:rPr>
            </w:pPr>
            <w:r w:rsidRPr="00FD0425">
              <w:rPr>
                <w:lang w:eastAsia="ja-JP"/>
              </w:rPr>
              <w:t>IE type and reference</w:t>
            </w:r>
          </w:p>
        </w:tc>
        <w:tc>
          <w:tcPr>
            <w:tcW w:w="1843" w:type="dxa"/>
          </w:tcPr>
          <w:p w14:paraId="0B32C1E5" w14:textId="77777777" w:rsidR="00F02090" w:rsidRPr="00FD0425" w:rsidRDefault="00F02090" w:rsidP="00694C97">
            <w:pPr>
              <w:pStyle w:val="TAH"/>
              <w:rPr>
                <w:lang w:eastAsia="ja-JP"/>
              </w:rPr>
            </w:pPr>
            <w:r w:rsidRPr="00FD0425">
              <w:rPr>
                <w:lang w:eastAsia="ja-JP"/>
              </w:rPr>
              <w:t>Semantics description</w:t>
            </w:r>
          </w:p>
        </w:tc>
        <w:tc>
          <w:tcPr>
            <w:tcW w:w="1134" w:type="dxa"/>
          </w:tcPr>
          <w:p w14:paraId="35451861" w14:textId="77777777" w:rsidR="00F02090" w:rsidRPr="00FD0425" w:rsidRDefault="00F02090" w:rsidP="00694C97">
            <w:pPr>
              <w:pStyle w:val="TAH"/>
              <w:rPr>
                <w:b w:val="0"/>
                <w:lang w:eastAsia="ja-JP"/>
              </w:rPr>
            </w:pPr>
            <w:r w:rsidRPr="00FD0425">
              <w:rPr>
                <w:lang w:eastAsia="ja-JP"/>
              </w:rPr>
              <w:t>Criticality</w:t>
            </w:r>
          </w:p>
        </w:tc>
        <w:tc>
          <w:tcPr>
            <w:tcW w:w="1103" w:type="dxa"/>
          </w:tcPr>
          <w:p w14:paraId="36C4FED5"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129F2E16" w14:textId="77777777" w:rsidTr="00694C97">
        <w:tblPrEx>
          <w:tblCellMar>
            <w:top w:w="0" w:type="dxa"/>
            <w:bottom w:w="0" w:type="dxa"/>
          </w:tblCellMar>
        </w:tblPrEx>
        <w:tc>
          <w:tcPr>
            <w:tcW w:w="2578" w:type="dxa"/>
          </w:tcPr>
          <w:p w14:paraId="0DCEA2CD" w14:textId="77777777" w:rsidR="00F02090" w:rsidRPr="00FD0425" w:rsidRDefault="00F02090" w:rsidP="00694C97">
            <w:pPr>
              <w:pStyle w:val="TAL"/>
              <w:rPr>
                <w:lang w:eastAsia="ja-JP"/>
              </w:rPr>
            </w:pPr>
            <w:r w:rsidRPr="00FD0425">
              <w:rPr>
                <w:lang w:eastAsia="ja-JP"/>
              </w:rPr>
              <w:t>Message Type</w:t>
            </w:r>
          </w:p>
        </w:tc>
        <w:tc>
          <w:tcPr>
            <w:tcW w:w="1104" w:type="dxa"/>
          </w:tcPr>
          <w:p w14:paraId="4B48468C" w14:textId="77777777" w:rsidR="00F02090" w:rsidRPr="00FD0425" w:rsidRDefault="00F02090" w:rsidP="00694C97">
            <w:pPr>
              <w:pStyle w:val="TAL"/>
              <w:rPr>
                <w:lang w:eastAsia="ja-JP"/>
              </w:rPr>
            </w:pPr>
            <w:r w:rsidRPr="00FD0425">
              <w:rPr>
                <w:lang w:eastAsia="ja-JP"/>
              </w:rPr>
              <w:t>M</w:t>
            </w:r>
          </w:p>
        </w:tc>
        <w:tc>
          <w:tcPr>
            <w:tcW w:w="1022" w:type="dxa"/>
          </w:tcPr>
          <w:p w14:paraId="2EC74BEA" w14:textId="77777777" w:rsidR="00F02090" w:rsidRPr="00FD0425" w:rsidRDefault="00F02090" w:rsidP="00694C97">
            <w:pPr>
              <w:pStyle w:val="TAL"/>
            </w:pPr>
          </w:p>
        </w:tc>
        <w:tc>
          <w:tcPr>
            <w:tcW w:w="1701" w:type="dxa"/>
          </w:tcPr>
          <w:p w14:paraId="2EB82ECB" w14:textId="77777777" w:rsidR="00F02090" w:rsidRPr="00FD0425" w:rsidRDefault="00F02090" w:rsidP="00694C97">
            <w:pPr>
              <w:pStyle w:val="TAL"/>
              <w:rPr>
                <w:lang w:eastAsia="ja-JP"/>
              </w:rPr>
            </w:pPr>
            <w:r w:rsidRPr="00FD0425">
              <w:rPr>
                <w:lang w:eastAsia="ja-JP"/>
              </w:rPr>
              <w:t>9.2.3.1</w:t>
            </w:r>
          </w:p>
        </w:tc>
        <w:tc>
          <w:tcPr>
            <w:tcW w:w="1843" w:type="dxa"/>
          </w:tcPr>
          <w:p w14:paraId="6AE7F2F7" w14:textId="77777777" w:rsidR="00F02090" w:rsidRPr="00FD0425" w:rsidRDefault="00F02090" w:rsidP="00694C97">
            <w:pPr>
              <w:pStyle w:val="TAL"/>
              <w:rPr>
                <w:szCs w:val="18"/>
                <w:lang w:eastAsia="ja-JP"/>
              </w:rPr>
            </w:pPr>
          </w:p>
        </w:tc>
        <w:tc>
          <w:tcPr>
            <w:tcW w:w="1134" w:type="dxa"/>
          </w:tcPr>
          <w:p w14:paraId="5F60EA09" w14:textId="77777777" w:rsidR="00F02090" w:rsidRPr="00FD0425" w:rsidRDefault="00F02090" w:rsidP="00694C97">
            <w:pPr>
              <w:pStyle w:val="TAC"/>
              <w:rPr>
                <w:lang w:eastAsia="ja-JP"/>
              </w:rPr>
            </w:pPr>
            <w:r w:rsidRPr="00FD0425">
              <w:rPr>
                <w:lang w:eastAsia="ja-JP"/>
              </w:rPr>
              <w:t>YES</w:t>
            </w:r>
          </w:p>
        </w:tc>
        <w:tc>
          <w:tcPr>
            <w:tcW w:w="1103" w:type="dxa"/>
          </w:tcPr>
          <w:p w14:paraId="23FF424C" w14:textId="77777777" w:rsidR="00F02090" w:rsidRPr="00FD0425" w:rsidRDefault="00F02090" w:rsidP="00694C97">
            <w:pPr>
              <w:pStyle w:val="TAC"/>
              <w:rPr>
                <w:lang w:eastAsia="ja-JP"/>
              </w:rPr>
            </w:pPr>
            <w:r w:rsidRPr="00FD0425">
              <w:rPr>
                <w:lang w:eastAsia="ja-JP"/>
              </w:rPr>
              <w:t>reject</w:t>
            </w:r>
          </w:p>
        </w:tc>
      </w:tr>
      <w:tr w:rsidR="00F02090" w:rsidRPr="00FD0425" w14:paraId="49947705" w14:textId="77777777" w:rsidTr="00694C97">
        <w:tblPrEx>
          <w:tblCellMar>
            <w:top w:w="0" w:type="dxa"/>
            <w:bottom w:w="0" w:type="dxa"/>
          </w:tblCellMar>
        </w:tblPrEx>
        <w:tc>
          <w:tcPr>
            <w:tcW w:w="2578" w:type="dxa"/>
          </w:tcPr>
          <w:p w14:paraId="7FB7B89D" w14:textId="77777777" w:rsidR="00F02090" w:rsidRPr="00FD0425" w:rsidRDefault="00F02090" w:rsidP="00694C97">
            <w:pPr>
              <w:pStyle w:val="TAL"/>
              <w:rPr>
                <w:lang w:eastAsia="ja-JP"/>
              </w:rPr>
            </w:pPr>
            <w:r w:rsidRPr="00FD0425">
              <w:rPr>
                <w:lang w:eastAsia="ja-JP"/>
              </w:rPr>
              <w:t>Source NG-RAN node UE XnAP ID</w:t>
            </w:r>
          </w:p>
        </w:tc>
        <w:tc>
          <w:tcPr>
            <w:tcW w:w="1104" w:type="dxa"/>
          </w:tcPr>
          <w:p w14:paraId="463248D5" w14:textId="77777777" w:rsidR="00F02090" w:rsidRPr="00FD0425" w:rsidRDefault="00F02090" w:rsidP="00694C97">
            <w:pPr>
              <w:pStyle w:val="TAL"/>
              <w:rPr>
                <w:lang w:eastAsia="ja-JP"/>
              </w:rPr>
            </w:pPr>
            <w:r w:rsidRPr="00FD0425">
              <w:rPr>
                <w:lang w:eastAsia="ja-JP"/>
              </w:rPr>
              <w:t>M</w:t>
            </w:r>
          </w:p>
        </w:tc>
        <w:tc>
          <w:tcPr>
            <w:tcW w:w="1022" w:type="dxa"/>
          </w:tcPr>
          <w:p w14:paraId="1220FF81" w14:textId="77777777" w:rsidR="00F02090" w:rsidRPr="00FD0425" w:rsidRDefault="00F02090" w:rsidP="00694C97">
            <w:pPr>
              <w:pStyle w:val="TAL"/>
              <w:rPr>
                <w:lang w:eastAsia="ja-JP"/>
              </w:rPr>
            </w:pPr>
          </w:p>
        </w:tc>
        <w:tc>
          <w:tcPr>
            <w:tcW w:w="1701" w:type="dxa"/>
          </w:tcPr>
          <w:p w14:paraId="16F6AF77"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843" w:type="dxa"/>
          </w:tcPr>
          <w:p w14:paraId="10B6132B" w14:textId="77777777" w:rsidR="00F02090" w:rsidRPr="00FD0425" w:rsidRDefault="00F02090" w:rsidP="00694C97">
            <w:pPr>
              <w:pStyle w:val="TAL"/>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1134" w:type="dxa"/>
          </w:tcPr>
          <w:p w14:paraId="340A0F2C" w14:textId="77777777" w:rsidR="00F02090" w:rsidRPr="00FD0425" w:rsidRDefault="00F02090" w:rsidP="00694C97">
            <w:pPr>
              <w:pStyle w:val="TAC"/>
              <w:rPr>
                <w:lang w:eastAsia="ja-JP"/>
              </w:rPr>
            </w:pPr>
            <w:r w:rsidRPr="00FD0425">
              <w:rPr>
                <w:lang w:eastAsia="ja-JP"/>
              </w:rPr>
              <w:t>YES</w:t>
            </w:r>
          </w:p>
        </w:tc>
        <w:tc>
          <w:tcPr>
            <w:tcW w:w="1103" w:type="dxa"/>
          </w:tcPr>
          <w:p w14:paraId="00F4C775" w14:textId="77777777" w:rsidR="00F02090" w:rsidRPr="00FD0425" w:rsidRDefault="00F02090" w:rsidP="00694C97">
            <w:pPr>
              <w:pStyle w:val="TAC"/>
              <w:rPr>
                <w:lang w:eastAsia="ja-JP"/>
              </w:rPr>
            </w:pPr>
            <w:r w:rsidRPr="00FD0425">
              <w:rPr>
                <w:lang w:eastAsia="ja-JP"/>
              </w:rPr>
              <w:t>reject</w:t>
            </w:r>
          </w:p>
        </w:tc>
      </w:tr>
      <w:tr w:rsidR="00F02090" w:rsidRPr="00FD0425" w14:paraId="22B614FA" w14:textId="77777777" w:rsidTr="00694C97">
        <w:tblPrEx>
          <w:tblCellMar>
            <w:top w:w="0" w:type="dxa"/>
            <w:bottom w:w="0" w:type="dxa"/>
          </w:tblCellMar>
        </w:tblPrEx>
        <w:tc>
          <w:tcPr>
            <w:tcW w:w="2578" w:type="dxa"/>
          </w:tcPr>
          <w:p w14:paraId="5FA6D867" w14:textId="77777777" w:rsidR="00F02090" w:rsidRPr="00FD0425" w:rsidRDefault="00F02090" w:rsidP="00694C97">
            <w:pPr>
              <w:pStyle w:val="TAL"/>
              <w:rPr>
                <w:lang w:eastAsia="ja-JP"/>
              </w:rPr>
            </w:pPr>
            <w:r w:rsidRPr="00FD0425">
              <w:rPr>
                <w:lang w:eastAsia="ja-JP"/>
              </w:rPr>
              <w:t>Target NG-RAN node UE XnAP ID</w:t>
            </w:r>
          </w:p>
        </w:tc>
        <w:tc>
          <w:tcPr>
            <w:tcW w:w="1104" w:type="dxa"/>
          </w:tcPr>
          <w:p w14:paraId="1EC8C7B4" w14:textId="77777777" w:rsidR="00F02090" w:rsidRPr="00FD0425" w:rsidRDefault="00F02090" w:rsidP="00694C97">
            <w:pPr>
              <w:pStyle w:val="TAL"/>
              <w:rPr>
                <w:lang w:eastAsia="ja-JP"/>
              </w:rPr>
            </w:pPr>
            <w:r w:rsidRPr="00FD0425">
              <w:rPr>
                <w:lang w:eastAsia="ja-JP"/>
              </w:rPr>
              <w:t>M</w:t>
            </w:r>
          </w:p>
        </w:tc>
        <w:tc>
          <w:tcPr>
            <w:tcW w:w="1022" w:type="dxa"/>
          </w:tcPr>
          <w:p w14:paraId="17A20787" w14:textId="77777777" w:rsidR="00F02090" w:rsidRPr="00FD0425" w:rsidRDefault="00F02090" w:rsidP="00694C97">
            <w:pPr>
              <w:pStyle w:val="TAL"/>
              <w:rPr>
                <w:lang w:eastAsia="ja-JP"/>
              </w:rPr>
            </w:pPr>
          </w:p>
        </w:tc>
        <w:tc>
          <w:tcPr>
            <w:tcW w:w="1701" w:type="dxa"/>
          </w:tcPr>
          <w:p w14:paraId="3E07964B"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843" w:type="dxa"/>
          </w:tcPr>
          <w:p w14:paraId="441D8354" w14:textId="77777777" w:rsidR="00F02090" w:rsidRPr="00FD0425" w:rsidRDefault="00F02090" w:rsidP="00694C97">
            <w:pPr>
              <w:pStyle w:val="TAL"/>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1134" w:type="dxa"/>
          </w:tcPr>
          <w:p w14:paraId="3B43FD51" w14:textId="77777777" w:rsidR="00F02090" w:rsidRPr="00FD0425" w:rsidRDefault="00F02090" w:rsidP="00694C97">
            <w:pPr>
              <w:pStyle w:val="TAC"/>
              <w:rPr>
                <w:lang w:eastAsia="ja-JP"/>
              </w:rPr>
            </w:pPr>
            <w:r w:rsidRPr="00FD0425">
              <w:rPr>
                <w:lang w:eastAsia="ja-JP"/>
              </w:rPr>
              <w:t>YES</w:t>
            </w:r>
          </w:p>
        </w:tc>
        <w:tc>
          <w:tcPr>
            <w:tcW w:w="1103" w:type="dxa"/>
          </w:tcPr>
          <w:p w14:paraId="3A59D110" w14:textId="77777777" w:rsidR="00F02090" w:rsidRPr="00FD0425" w:rsidRDefault="00F02090" w:rsidP="00694C97">
            <w:pPr>
              <w:pStyle w:val="TAC"/>
              <w:rPr>
                <w:lang w:eastAsia="ja-JP"/>
              </w:rPr>
            </w:pPr>
            <w:r w:rsidRPr="00FD0425">
              <w:rPr>
                <w:lang w:eastAsia="ja-JP"/>
              </w:rPr>
              <w:t>reject</w:t>
            </w:r>
          </w:p>
        </w:tc>
      </w:tr>
    </w:tbl>
    <w:p w14:paraId="3E4F7D35" w14:textId="77777777" w:rsidR="00F02090" w:rsidRPr="00FD0425" w:rsidRDefault="00F02090" w:rsidP="00F02090">
      <w:pPr>
        <w:rPr>
          <w:rFonts w:eastAsia="SimSun" w:hint="eastAsia"/>
          <w:lang w:eastAsia="zh-CN"/>
        </w:rPr>
      </w:pPr>
    </w:p>
    <w:p w14:paraId="0A83318D" w14:textId="77777777" w:rsidR="00F02090" w:rsidRPr="00FD0425" w:rsidRDefault="00F02090" w:rsidP="00F02090">
      <w:pPr>
        <w:pStyle w:val="Heading4"/>
      </w:pPr>
      <w:bookmarkStart w:id="3288" w:name="_Toc20955185"/>
      <w:bookmarkStart w:id="3289" w:name="_Toc29991380"/>
      <w:bookmarkStart w:id="3290" w:name="_Toc36555780"/>
      <w:bookmarkStart w:id="3291" w:name="_Toc44497487"/>
      <w:bookmarkStart w:id="3292" w:name="_Toc45107875"/>
      <w:bookmarkStart w:id="3293" w:name="_Toc45901495"/>
      <w:bookmarkStart w:id="3294" w:name="_Toc51850574"/>
      <w:bookmarkStart w:id="3295" w:name="_Toc56693577"/>
      <w:bookmarkStart w:id="3296" w:name="_Toc64447120"/>
      <w:bookmarkStart w:id="3297" w:name="_Toc66286614"/>
      <w:bookmarkStart w:id="3298" w:name="_Toc74151309"/>
      <w:bookmarkStart w:id="3299" w:name="_Toc88653781"/>
      <w:bookmarkStart w:id="3300" w:name="_Toc97904137"/>
      <w:bookmarkStart w:id="3301" w:name="_Toc105175178"/>
      <w:bookmarkStart w:id="3302" w:name="_Toc113826208"/>
      <w:bookmarkStart w:id="3303" w:name="_Toc120032334"/>
      <w:r w:rsidRPr="00FD0425">
        <w:t>9.1.1.6</w:t>
      </w:r>
      <w:r w:rsidRPr="00FD0425">
        <w:tab/>
        <w:t>HANDOVER CANCEL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661092C9" w14:textId="77777777" w:rsidR="00F02090" w:rsidRPr="00FD0425" w:rsidRDefault="00F02090" w:rsidP="00F02090">
      <w:r w:rsidRPr="00FD0425">
        <w:t>This message is sent by the source NG-RAN node to the target NG-RAN node to cancel an ongoing handover.</w:t>
      </w:r>
    </w:p>
    <w:p w14:paraId="24DC1B70" w14:textId="77777777" w:rsidR="00F02090" w:rsidRPr="00FD0425" w:rsidRDefault="00F02090" w:rsidP="00F02090">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02090" w:rsidRPr="00FD0425" w14:paraId="18549E79" w14:textId="77777777" w:rsidTr="00694C97">
        <w:tblPrEx>
          <w:tblCellMar>
            <w:top w:w="0" w:type="dxa"/>
            <w:bottom w:w="0" w:type="dxa"/>
          </w:tblCellMar>
        </w:tblPrEx>
        <w:tc>
          <w:tcPr>
            <w:tcW w:w="2578" w:type="dxa"/>
          </w:tcPr>
          <w:p w14:paraId="2B15592D" w14:textId="77777777" w:rsidR="00F02090" w:rsidRPr="00FD0425" w:rsidRDefault="00F02090" w:rsidP="00694C97">
            <w:pPr>
              <w:pStyle w:val="TAH"/>
              <w:rPr>
                <w:lang w:eastAsia="ja-JP"/>
              </w:rPr>
            </w:pPr>
            <w:r w:rsidRPr="00FD0425">
              <w:rPr>
                <w:lang w:eastAsia="ja-JP"/>
              </w:rPr>
              <w:t>IE/Group Name</w:t>
            </w:r>
          </w:p>
        </w:tc>
        <w:tc>
          <w:tcPr>
            <w:tcW w:w="1104" w:type="dxa"/>
          </w:tcPr>
          <w:p w14:paraId="6D0AE3BE" w14:textId="77777777" w:rsidR="00F02090" w:rsidRPr="00FD0425" w:rsidRDefault="00F02090" w:rsidP="00694C97">
            <w:pPr>
              <w:pStyle w:val="TAH"/>
              <w:rPr>
                <w:lang w:eastAsia="ja-JP"/>
              </w:rPr>
            </w:pPr>
            <w:r w:rsidRPr="00FD0425">
              <w:rPr>
                <w:lang w:eastAsia="ja-JP"/>
              </w:rPr>
              <w:t>Presence</w:t>
            </w:r>
          </w:p>
        </w:tc>
        <w:tc>
          <w:tcPr>
            <w:tcW w:w="1022" w:type="dxa"/>
          </w:tcPr>
          <w:p w14:paraId="55CFEC67" w14:textId="77777777" w:rsidR="00F02090" w:rsidRPr="00FD0425" w:rsidRDefault="00F02090" w:rsidP="00694C97">
            <w:pPr>
              <w:pStyle w:val="TAH"/>
              <w:rPr>
                <w:lang w:eastAsia="ja-JP"/>
              </w:rPr>
            </w:pPr>
            <w:r w:rsidRPr="00FD0425">
              <w:rPr>
                <w:lang w:eastAsia="ja-JP"/>
              </w:rPr>
              <w:t>Range</w:t>
            </w:r>
          </w:p>
        </w:tc>
        <w:tc>
          <w:tcPr>
            <w:tcW w:w="1945" w:type="dxa"/>
          </w:tcPr>
          <w:p w14:paraId="24AD1957" w14:textId="77777777" w:rsidR="00F02090" w:rsidRPr="00FD0425" w:rsidRDefault="00F02090" w:rsidP="00694C97">
            <w:pPr>
              <w:pStyle w:val="TAH"/>
              <w:rPr>
                <w:lang w:eastAsia="ja-JP"/>
              </w:rPr>
            </w:pPr>
            <w:r w:rsidRPr="00FD0425">
              <w:rPr>
                <w:lang w:eastAsia="ja-JP"/>
              </w:rPr>
              <w:t>IE type and reference</w:t>
            </w:r>
          </w:p>
        </w:tc>
        <w:tc>
          <w:tcPr>
            <w:tcW w:w="1599" w:type="dxa"/>
          </w:tcPr>
          <w:p w14:paraId="1FB1E3FE" w14:textId="77777777" w:rsidR="00F02090" w:rsidRPr="00FD0425" w:rsidRDefault="00F02090" w:rsidP="00694C97">
            <w:pPr>
              <w:pStyle w:val="TAH"/>
              <w:rPr>
                <w:lang w:eastAsia="ja-JP"/>
              </w:rPr>
            </w:pPr>
            <w:r w:rsidRPr="00FD0425">
              <w:rPr>
                <w:lang w:eastAsia="ja-JP"/>
              </w:rPr>
              <w:t>Semantics description</w:t>
            </w:r>
          </w:p>
        </w:tc>
        <w:tc>
          <w:tcPr>
            <w:tcW w:w="1134" w:type="dxa"/>
          </w:tcPr>
          <w:p w14:paraId="06844265" w14:textId="77777777" w:rsidR="00F02090" w:rsidRPr="00FD0425" w:rsidRDefault="00F02090" w:rsidP="00694C97">
            <w:pPr>
              <w:pStyle w:val="TAH"/>
              <w:rPr>
                <w:b w:val="0"/>
                <w:lang w:eastAsia="ja-JP"/>
              </w:rPr>
            </w:pPr>
            <w:r w:rsidRPr="00FD0425">
              <w:rPr>
                <w:lang w:eastAsia="ja-JP"/>
              </w:rPr>
              <w:t>Criticality</w:t>
            </w:r>
          </w:p>
        </w:tc>
        <w:tc>
          <w:tcPr>
            <w:tcW w:w="1103" w:type="dxa"/>
          </w:tcPr>
          <w:p w14:paraId="1AF3DC3C"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14A6CBE6" w14:textId="77777777" w:rsidTr="00694C97">
        <w:tblPrEx>
          <w:tblCellMar>
            <w:top w:w="0" w:type="dxa"/>
            <w:bottom w:w="0" w:type="dxa"/>
          </w:tblCellMar>
        </w:tblPrEx>
        <w:tc>
          <w:tcPr>
            <w:tcW w:w="2578" w:type="dxa"/>
          </w:tcPr>
          <w:p w14:paraId="01505609" w14:textId="77777777" w:rsidR="00F02090" w:rsidRPr="00FD0425" w:rsidRDefault="00F02090" w:rsidP="00694C97">
            <w:pPr>
              <w:pStyle w:val="TAL"/>
              <w:rPr>
                <w:lang w:eastAsia="ja-JP"/>
              </w:rPr>
            </w:pPr>
            <w:r w:rsidRPr="00FD0425">
              <w:rPr>
                <w:lang w:eastAsia="ja-JP"/>
              </w:rPr>
              <w:t>Message Type</w:t>
            </w:r>
          </w:p>
        </w:tc>
        <w:tc>
          <w:tcPr>
            <w:tcW w:w="1104" w:type="dxa"/>
          </w:tcPr>
          <w:p w14:paraId="02015517" w14:textId="77777777" w:rsidR="00F02090" w:rsidRPr="00FD0425" w:rsidRDefault="00F02090" w:rsidP="00694C97">
            <w:pPr>
              <w:pStyle w:val="TAL"/>
              <w:rPr>
                <w:lang w:eastAsia="ja-JP"/>
              </w:rPr>
            </w:pPr>
            <w:r w:rsidRPr="00FD0425">
              <w:rPr>
                <w:lang w:eastAsia="ja-JP"/>
              </w:rPr>
              <w:t>M</w:t>
            </w:r>
          </w:p>
        </w:tc>
        <w:tc>
          <w:tcPr>
            <w:tcW w:w="1022" w:type="dxa"/>
          </w:tcPr>
          <w:p w14:paraId="082A0137" w14:textId="77777777" w:rsidR="00F02090" w:rsidRPr="00FD0425" w:rsidRDefault="00F02090" w:rsidP="00694C97">
            <w:pPr>
              <w:pStyle w:val="TAL"/>
            </w:pPr>
          </w:p>
        </w:tc>
        <w:tc>
          <w:tcPr>
            <w:tcW w:w="1945" w:type="dxa"/>
          </w:tcPr>
          <w:p w14:paraId="4E7D6040" w14:textId="77777777" w:rsidR="00F02090" w:rsidRPr="00FD0425" w:rsidRDefault="00F02090" w:rsidP="00694C97">
            <w:pPr>
              <w:pStyle w:val="TAL"/>
              <w:rPr>
                <w:lang w:eastAsia="ja-JP"/>
              </w:rPr>
            </w:pPr>
            <w:r w:rsidRPr="00FD0425">
              <w:rPr>
                <w:lang w:eastAsia="ja-JP"/>
              </w:rPr>
              <w:t>9.2.3.1</w:t>
            </w:r>
          </w:p>
        </w:tc>
        <w:tc>
          <w:tcPr>
            <w:tcW w:w="1599" w:type="dxa"/>
          </w:tcPr>
          <w:p w14:paraId="3AE24A78" w14:textId="77777777" w:rsidR="00F02090" w:rsidRPr="00FD0425" w:rsidRDefault="00F02090" w:rsidP="00694C97">
            <w:pPr>
              <w:pStyle w:val="TAL"/>
              <w:rPr>
                <w:szCs w:val="18"/>
                <w:lang w:eastAsia="ja-JP"/>
              </w:rPr>
            </w:pPr>
          </w:p>
        </w:tc>
        <w:tc>
          <w:tcPr>
            <w:tcW w:w="1134" w:type="dxa"/>
          </w:tcPr>
          <w:p w14:paraId="164FA873" w14:textId="77777777" w:rsidR="00F02090" w:rsidRPr="00FD0425" w:rsidRDefault="00F02090" w:rsidP="00694C97">
            <w:pPr>
              <w:pStyle w:val="TAC"/>
              <w:rPr>
                <w:lang w:eastAsia="ja-JP"/>
              </w:rPr>
            </w:pPr>
            <w:r w:rsidRPr="00FD0425">
              <w:rPr>
                <w:lang w:eastAsia="ja-JP"/>
              </w:rPr>
              <w:t>YES</w:t>
            </w:r>
          </w:p>
        </w:tc>
        <w:tc>
          <w:tcPr>
            <w:tcW w:w="1103" w:type="dxa"/>
          </w:tcPr>
          <w:p w14:paraId="08FE08DD" w14:textId="77777777" w:rsidR="00F02090" w:rsidRPr="00FD0425" w:rsidRDefault="00F02090" w:rsidP="00694C97">
            <w:pPr>
              <w:pStyle w:val="TAC"/>
              <w:rPr>
                <w:lang w:eastAsia="ja-JP"/>
              </w:rPr>
            </w:pPr>
            <w:r w:rsidRPr="00FD0425">
              <w:rPr>
                <w:lang w:eastAsia="ja-JP"/>
              </w:rPr>
              <w:t>ignore</w:t>
            </w:r>
          </w:p>
        </w:tc>
      </w:tr>
      <w:tr w:rsidR="00F02090" w:rsidRPr="00FD0425" w14:paraId="513E5B23" w14:textId="77777777" w:rsidTr="00694C97">
        <w:tblPrEx>
          <w:tblCellMar>
            <w:top w:w="0" w:type="dxa"/>
            <w:bottom w:w="0" w:type="dxa"/>
          </w:tblCellMar>
        </w:tblPrEx>
        <w:tc>
          <w:tcPr>
            <w:tcW w:w="2578" w:type="dxa"/>
          </w:tcPr>
          <w:p w14:paraId="5DE8E037" w14:textId="77777777" w:rsidR="00F02090" w:rsidRPr="00FD0425" w:rsidRDefault="00F02090" w:rsidP="00694C97">
            <w:pPr>
              <w:pStyle w:val="TAL"/>
              <w:rPr>
                <w:lang w:eastAsia="ja-JP"/>
              </w:rPr>
            </w:pPr>
            <w:r w:rsidRPr="00FD0425">
              <w:rPr>
                <w:lang w:eastAsia="ja-JP"/>
              </w:rPr>
              <w:t>Source NG-RAN node UE XnAP ID</w:t>
            </w:r>
          </w:p>
        </w:tc>
        <w:tc>
          <w:tcPr>
            <w:tcW w:w="1104" w:type="dxa"/>
          </w:tcPr>
          <w:p w14:paraId="49EE7785" w14:textId="77777777" w:rsidR="00F02090" w:rsidRPr="00FD0425" w:rsidRDefault="00F02090" w:rsidP="00694C97">
            <w:pPr>
              <w:pStyle w:val="TAL"/>
              <w:rPr>
                <w:lang w:eastAsia="ja-JP"/>
              </w:rPr>
            </w:pPr>
            <w:r w:rsidRPr="00FD0425">
              <w:rPr>
                <w:lang w:eastAsia="ja-JP"/>
              </w:rPr>
              <w:t>M</w:t>
            </w:r>
          </w:p>
        </w:tc>
        <w:tc>
          <w:tcPr>
            <w:tcW w:w="1022" w:type="dxa"/>
          </w:tcPr>
          <w:p w14:paraId="5C6C057A" w14:textId="77777777" w:rsidR="00F02090" w:rsidRPr="00FD0425" w:rsidRDefault="00F02090" w:rsidP="00694C97">
            <w:pPr>
              <w:pStyle w:val="TAL"/>
              <w:rPr>
                <w:lang w:eastAsia="ja-JP"/>
              </w:rPr>
            </w:pPr>
          </w:p>
        </w:tc>
        <w:tc>
          <w:tcPr>
            <w:tcW w:w="1945" w:type="dxa"/>
          </w:tcPr>
          <w:p w14:paraId="371B0332"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599" w:type="dxa"/>
          </w:tcPr>
          <w:p w14:paraId="225661E5" w14:textId="77777777" w:rsidR="00F02090" w:rsidRPr="00FD0425" w:rsidRDefault="00F02090" w:rsidP="00694C97">
            <w:pPr>
              <w:pStyle w:val="TAL"/>
              <w:rPr>
                <w:szCs w:val="18"/>
                <w:lang w:eastAsia="ja-JP"/>
              </w:rPr>
            </w:pPr>
            <w:r w:rsidRPr="00FD0425">
              <w:rPr>
                <w:szCs w:val="18"/>
                <w:lang w:eastAsia="ja-JP"/>
              </w:rPr>
              <w:t>Allocated at the source NG-RAN node.</w:t>
            </w:r>
          </w:p>
        </w:tc>
        <w:tc>
          <w:tcPr>
            <w:tcW w:w="1134" w:type="dxa"/>
          </w:tcPr>
          <w:p w14:paraId="66F641AA" w14:textId="77777777" w:rsidR="00F02090" w:rsidRPr="00FD0425" w:rsidRDefault="00F02090" w:rsidP="00694C97">
            <w:pPr>
              <w:pStyle w:val="TAC"/>
              <w:rPr>
                <w:lang w:eastAsia="ja-JP"/>
              </w:rPr>
            </w:pPr>
            <w:r w:rsidRPr="00FD0425">
              <w:rPr>
                <w:lang w:eastAsia="ja-JP"/>
              </w:rPr>
              <w:t>YES</w:t>
            </w:r>
          </w:p>
        </w:tc>
        <w:tc>
          <w:tcPr>
            <w:tcW w:w="1103" w:type="dxa"/>
          </w:tcPr>
          <w:p w14:paraId="10420ECC" w14:textId="77777777" w:rsidR="00F02090" w:rsidRPr="00FD0425" w:rsidRDefault="00F02090" w:rsidP="00694C97">
            <w:pPr>
              <w:pStyle w:val="TAC"/>
              <w:rPr>
                <w:lang w:eastAsia="ja-JP"/>
              </w:rPr>
            </w:pPr>
            <w:r w:rsidRPr="00FD0425">
              <w:rPr>
                <w:lang w:eastAsia="ja-JP"/>
              </w:rPr>
              <w:t>reject</w:t>
            </w:r>
          </w:p>
        </w:tc>
      </w:tr>
      <w:tr w:rsidR="00F02090" w:rsidRPr="00FD0425" w14:paraId="1281A20E" w14:textId="77777777" w:rsidTr="00694C97">
        <w:tblPrEx>
          <w:tblCellMar>
            <w:top w:w="0" w:type="dxa"/>
            <w:bottom w:w="0" w:type="dxa"/>
          </w:tblCellMar>
        </w:tblPrEx>
        <w:tc>
          <w:tcPr>
            <w:tcW w:w="2578" w:type="dxa"/>
          </w:tcPr>
          <w:p w14:paraId="603B1BF0" w14:textId="77777777" w:rsidR="00F02090" w:rsidRPr="00FD0425" w:rsidRDefault="00F02090" w:rsidP="00694C97">
            <w:pPr>
              <w:pStyle w:val="TAL"/>
              <w:rPr>
                <w:lang w:eastAsia="ja-JP"/>
              </w:rPr>
            </w:pPr>
            <w:r w:rsidRPr="00FD0425">
              <w:rPr>
                <w:lang w:eastAsia="ja-JP"/>
              </w:rPr>
              <w:t>Target NG-RAN node UE XnAP ID</w:t>
            </w:r>
          </w:p>
        </w:tc>
        <w:tc>
          <w:tcPr>
            <w:tcW w:w="1104" w:type="dxa"/>
          </w:tcPr>
          <w:p w14:paraId="56ABB84D" w14:textId="77777777" w:rsidR="00F02090" w:rsidRPr="00FD0425" w:rsidRDefault="00F02090" w:rsidP="00694C97">
            <w:pPr>
              <w:pStyle w:val="TAL"/>
              <w:rPr>
                <w:lang w:eastAsia="ja-JP"/>
              </w:rPr>
            </w:pPr>
            <w:r w:rsidRPr="00FD0425">
              <w:rPr>
                <w:lang w:eastAsia="ja-JP"/>
              </w:rPr>
              <w:t>O</w:t>
            </w:r>
          </w:p>
        </w:tc>
        <w:tc>
          <w:tcPr>
            <w:tcW w:w="1022" w:type="dxa"/>
          </w:tcPr>
          <w:p w14:paraId="14CA5451" w14:textId="77777777" w:rsidR="00F02090" w:rsidRPr="00FD0425" w:rsidRDefault="00F02090" w:rsidP="00694C97">
            <w:pPr>
              <w:pStyle w:val="TAL"/>
              <w:rPr>
                <w:lang w:eastAsia="ja-JP"/>
              </w:rPr>
            </w:pPr>
          </w:p>
        </w:tc>
        <w:tc>
          <w:tcPr>
            <w:tcW w:w="1945" w:type="dxa"/>
          </w:tcPr>
          <w:p w14:paraId="311161F2"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599" w:type="dxa"/>
          </w:tcPr>
          <w:p w14:paraId="02E75570" w14:textId="77777777" w:rsidR="00F02090" w:rsidRPr="00FD0425" w:rsidRDefault="00F02090" w:rsidP="00694C97">
            <w:pPr>
              <w:pStyle w:val="TAL"/>
              <w:rPr>
                <w:szCs w:val="18"/>
                <w:lang w:eastAsia="ja-JP"/>
              </w:rPr>
            </w:pPr>
            <w:r w:rsidRPr="00FD0425">
              <w:rPr>
                <w:szCs w:val="18"/>
                <w:lang w:eastAsia="ja-JP"/>
              </w:rPr>
              <w:t>Allocated at the target NG-RAN node.</w:t>
            </w:r>
          </w:p>
        </w:tc>
        <w:tc>
          <w:tcPr>
            <w:tcW w:w="1134" w:type="dxa"/>
          </w:tcPr>
          <w:p w14:paraId="7FC558F7" w14:textId="77777777" w:rsidR="00F02090" w:rsidRPr="00FD0425" w:rsidRDefault="00F02090" w:rsidP="00694C97">
            <w:pPr>
              <w:pStyle w:val="TAC"/>
              <w:rPr>
                <w:lang w:eastAsia="ja-JP"/>
              </w:rPr>
            </w:pPr>
            <w:r w:rsidRPr="00FD0425">
              <w:rPr>
                <w:lang w:eastAsia="ja-JP"/>
              </w:rPr>
              <w:t>YES</w:t>
            </w:r>
          </w:p>
        </w:tc>
        <w:tc>
          <w:tcPr>
            <w:tcW w:w="1103" w:type="dxa"/>
          </w:tcPr>
          <w:p w14:paraId="50F2ED2C" w14:textId="77777777" w:rsidR="00F02090" w:rsidRPr="00FD0425" w:rsidRDefault="00F02090" w:rsidP="00694C97">
            <w:pPr>
              <w:pStyle w:val="TAC"/>
              <w:rPr>
                <w:lang w:eastAsia="ja-JP"/>
              </w:rPr>
            </w:pPr>
            <w:r w:rsidRPr="00FD0425">
              <w:rPr>
                <w:lang w:eastAsia="ja-JP"/>
              </w:rPr>
              <w:t>ignore</w:t>
            </w:r>
          </w:p>
        </w:tc>
      </w:tr>
      <w:tr w:rsidR="00F02090" w:rsidRPr="00FD0425" w14:paraId="2F7E6074" w14:textId="77777777" w:rsidTr="00694C97">
        <w:tblPrEx>
          <w:tblCellMar>
            <w:top w:w="0" w:type="dxa"/>
            <w:bottom w:w="0" w:type="dxa"/>
          </w:tblCellMar>
        </w:tblPrEx>
        <w:tc>
          <w:tcPr>
            <w:tcW w:w="2578" w:type="dxa"/>
          </w:tcPr>
          <w:p w14:paraId="1232AA3C" w14:textId="77777777" w:rsidR="00F02090" w:rsidRPr="00FD0425" w:rsidRDefault="00F02090" w:rsidP="00694C97">
            <w:pPr>
              <w:pStyle w:val="TAL"/>
              <w:rPr>
                <w:lang w:eastAsia="ja-JP"/>
              </w:rPr>
            </w:pPr>
            <w:r w:rsidRPr="00FD0425">
              <w:rPr>
                <w:lang w:eastAsia="ja-JP"/>
              </w:rPr>
              <w:t>Cause</w:t>
            </w:r>
          </w:p>
        </w:tc>
        <w:tc>
          <w:tcPr>
            <w:tcW w:w="1104" w:type="dxa"/>
          </w:tcPr>
          <w:p w14:paraId="3CB98DA6" w14:textId="77777777" w:rsidR="00F02090" w:rsidRPr="00FD0425" w:rsidRDefault="00F02090" w:rsidP="00694C97">
            <w:pPr>
              <w:pStyle w:val="TAL"/>
              <w:rPr>
                <w:lang w:eastAsia="ja-JP"/>
              </w:rPr>
            </w:pPr>
            <w:r w:rsidRPr="00FD0425">
              <w:rPr>
                <w:lang w:eastAsia="ja-JP"/>
              </w:rPr>
              <w:t>M</w:t>
            </w:r>
          </w:p>
        </w:tc>
        <w:tc>
          <w:tcPr>
            <w:tcW w:w="1022" w:type="dxa"/>
          </w:tcPr>
          <w:p w14:paraId="357BE894" w14:textId="77777777" w:rsidR="00F02090" w:rsidRPr="00FD0425" w:rsidRDefault="00F02090" w:rsidP="00694C97">
            <w:pPr>
              <w:pStyle w:val="TAL"/>
              <w:rPr>
                <w:lang w:eastAsia="ja-JP"/>
              </w:rPr>
            </w:pPr>
          </w:p>
        </w:tc>
        <w:tc>
          <w:tcPr>
            <w:tcW w:w="1945" w:type="dxa"/>
          </w:tcPr>
          <w:p w14:paraId="6D965659" w14:textId="77777777" w:rsidR="00F02090" w:rsidRPr="00FD0425" w:rsidRDefault="00F02090" w:rsidP="00694C97">
            <w:pPr>
              <w:pStyle w:val="TAL"/>
              <w:rPr>
                <w:lang w:eastAsia="ja-JP"/>
              </w:rPr>
            </w:pPr>
            <w:r w:rsidRPr="00FD0425">
              <w:rPr>
                <w:lang w:eastAsia="ja-JP"/>
              </w:rPr>
              <w:t>9.2.3.2</w:t>
            </w:r>
          </w:p>
        </w:tc>
        <w:tc>
          <w:tcPr>
            <w:tcW w:w="1599" w:type="dxa"/>
          </w:tcPr>
          <w:p w14:paraId="3B7B7357" w14:textId="77777777" w:rsidR="00F02090" w:rsidRPr="00FD0425" w:rsidRDefault="00F02090" w:rsidP="00694C97">
            <w:pPr>
              <w:pStyle w:val="TAL"/>
              <w:rPr>
                <w:szCs w:val="18"/>
                <w:lang w:eastAsia="ja-JP"/>
              </w:rPr>
            </w:pPr>
          </w:p>
        </w:tc>
        <w:tc>
          <w:tcPr>
            <w:tcW w:w="1134" w:type="dxa"/>
          </w:tcPr>
          <w:p w14:paraId="0A04B6BD" w14:textId="77777777" w:rsidR="00F02090" w:rsidRPr="00FD0425" w:rsidRDefault="00F02090" w:rsidP="00694C97">
            <w:pPr>
              <w:pStyle w:val="TAC"/>
              <w:rPr>
                <w:lang w:eastAsia="ja-JP"/>
              </w:rPr>
            </w:pPr>
            <w:r w:rsidRPr="00FD0425">
              <w:rPr>
                <w:lang w:eastAsia="ja-JP"/>
              </w:rPr>
              <w:t>YES</w:t>
            </w:r>
          </w:p>
        </w:tc>
        <w:tc>
          <w:tcPr>
            <w:tcW w:w="1103" w:type="dxa"/>
          </w:tcPr>
          <w:p w14:paraId="71E313E0" w14:textId="77777777" w:rsidR="00F02090" w:rsidRPr="00FD0425" w:rsidRDefault="00F02090" w:rsidP="00694C97">
            <w:pPr>
              <w:pStyle w:val="TAC"/>
              <w:rPr>
                <w:lang w:eastAsia="ja-JP"/>
              </w:rPr>
            </w:pPr>
            <w:r w:rsidRPr="00FD0425">
              <w:rPr>
                <w:lang w:eastAsia="ja-JP"/>
              </w:rPr>
              <w:t>ignore</w:t>
            </w:r>
          </w:p>
        </w:tc>
      </w:tr>
      <w:tr w:rsidR="005718D0" w:rsidRPr="00FD0425" w14:paraId="7FFC1B85" w14:textId="77777777" w:rsidTr="00694C97">
        <w:tblPrEx>
          <w:tblCellMar>
            <w:top w:w="0" w:type="dxa"/>
            <w:bottom w:w="0" w:type="dxa"/>
          </w:tblCellMar>
        </w:tblPrEx>
        <w:tc>
          <w:tcPr>
            <w:tcW w:w="2578" w:type="dxa"/>
          </w:tcPr>
          <w:p w14:paraId="1E470128" w14:textId="77777777" w:rsidR="005718D0" w:rsidRPr="009354E2" w:rsidRDefault="005718D0" w:rsidP="005718D0">
            <w:pPr>
              <w:pStyle w:val="TAL"/>
              <w:rPr>
                <w:b/>
                <w:bCs/>
                <w:lang w:eastAsia="ja-JP"/>
              </w:rPr>
            </w:pPr>
            <w:r w:rsidRPr="009354E2">
              <w:rPr>
                <w:b/>
                <w:bCs/>
                <w:lang w:eastAsia="ja-JP"/>
              </w:rPr>
              <w:t>Candidate Cells To Be Cancelled List</w:t>
            </w:r>
          </w:p>
        </w:tc>
        <w:tc>
          <w:tcPr>
            <w:tcW w:w="1104" w:type="dxa"/>
          </w:tcPr>
          <w:p w14:paraId="25042C28" w14:textId="77777777" w:rsidR="005718D0" w:rsidRPr="00FD0425" w:rsidRDefault="005718D0" w:rsidP="005718D0">
            <w:pPr>
              <w:pStyle w:val="TAL"/>
              <w:rPr>
                <w:lang w:eastAsia="ja-JP"/>
              </w:rPr>
            </w:pPr>
          </w:p>
        </w:tc>
        <w:tc>
          <w:tcPr>
            <w:tcW w:w="1022" w:type="dxa"/>
          </w:tcPr>
          <w:p w14:paraId="2C1EBF18" w14:textId="77777777" w:rsidR="005718D0" w:rsidRPr="00FD0425" w:rsidRDefault="005718D0" w:rsidP="005718D0">
            <w:pPr>
              <w:pStyle w:val="TAL"/>
              <w:rPr>
                <w:lang w:eastAsia="ja-JP"/>
              </w:rPr>
            </w:pPr>
            <w:r>
              <w:rPr>
                <w:lang w:eastAsia="ja-JP"/>
              </w:rPr>
              <w:t>0 .. &lt;maxnoofCellsinCHO&gt;</w:t>
            </w:r>
          </w:p>
        </w:tc>
        <w:tc>
          <w:tcPr>
            <w:tcW w:w="1945" w:type="dxa"/>
          </w:tcPr>
          <w:p w14:paraId="3295B6EA" w14:textId="77777777" w:rsidR="005718D0" w:rsidRPr="00FD0425" w:rsidRDefault="005718D0" w:rsidP="005718D0">
            <w:pPr>
              <w:pStyle w:val="TAL"/>
              <w:rPr>
                <w:lang w:eastAsia="ja-JP"/>
              </w:rPr>
            </w:pPr>
          </w:p>
        </w:tc>
        <w:tc>
          <w:tcPr>
            <w:tcW w:w="1599" w:type="dxa"/>
          </w:tcPr>
          <w:p w14:paraId="3496F584" w14:textId="77777777" w:rsidR="005718D0" w:rsidRPr="00FD0425" w:rsidRDefault="005718D0" w:rsidP="005718D0">
            <w:pPr>
              <w:pStyle w:val="TAL"/>
              <w:rPr>
                <w:szCs w:val="18"/>
                <w:lang w:eastAsia="ja-JP"/>
              </w:rPr>
            </w:pPr>
          </w:p>
        </w:tc>
        <w:tc>
          <w:tcPr>
            <w:tcW w:w="1134" w:type="dxa"/>
          </w:tcPr>
          <w:p w14:paraId="1E559FDF" w14:textId="77777777" w:rsidR="005718D0" w:rsidRPr="00FD0425" w:rsidRDefault="005718D0" w:rsidP="005718D0">
            <w:pPr>
              <w:pStyle w:val="TAC"/>
              <w:rPr>
                <w:lang w:eastAsia="ja-JP"/>
              </w:rPr>
            </w:pPr>
            <w:r>
              <w:rPr>
                <w:lang w:eastAsia="ja-JP"/>
              </w:rPr>
              <w:t>YES</w:t>
            </w:r>
          </w:p>
        </w:tc>
        <w:tc>
          <w:tcPr>
            <w:tcW w:w="1103" w:type="dxa"/>
          </w:tcPr>
          <w:p w14:paraId="55E2FC76" w14:textId="77777777" w:rsidR="005718D0" w:rsidRPr="00FD0425" w:rsidRDefault="005718D0" w:rsidP="005718D0">
            <w:pPr>
              <w:pStyle w:val="TAC"/>
              <w:rPr>
                <w:lang w:eastAsia="ja-JP"/>
              </w:rPr>
            </w:pPr>
            <w:r>
              <w:rPr>
                <w:lang w:eastAsia="ja-JP"/>
              </w:rPr>
              <w:t>reject</w:t>
            </w:r>
          </w:p>
        </w:tc>
      </w:tr>
      <w:tr w:rsidR="00D14065" w:rsidRPr="00FD0425" w14:paraId="21D91C9D" w14:textId="77777777" w:rsidTr="00694C97">
        <w:tblPrEx>
          <w:tblCellMar>
            <w:top w:w="0" w:type="dxa"/>
            <w:bottom w:w="0" w:type="dxa"/>
          </w:tblCellMar>
        </w:tblPrEx>
        <w:tc>
          <w:tcPr>
            <w:tcW w:w="2578" w:type="dxa"/>
          </w:tcPr>
          <w:p w14:paraId="05B8C9A9" w14:textId="77777777" w:rsidR="00D14065" w:rsidRPr="00FD0425" w:rsidRDefault="00D14065" w:rsidP="009354E2">
            <w:pPr>
              <w:pStyle w:val="TAL"/>
              <w:ind w:left="113"/>
              <w:rPr>
                <w:lang w:eastAsia="ja-JP"/>
              </w:rPr>
            </w:pPr>
            <w:r>
              <w:rPr>
                <w:lang w:eastAsia="ja-JP"/>
              </w:rPr>
              <w:t>&gt;Target Cell ID</w:t>
            </w:r>
          </w:p>
        </w:tc>
        <w:tc>
          <w:tcPr>
            <w:tcW w:w="1104" w:type="dxa"/>
          </w:tcPr>
          <w:p w14:paraId="1D1D141D" w14:textId="77777777" w:rsidR="00D14065" w:rsidRPr="00FD0425" w:rsidRDefault="00D14065" w:rsidP="00D14065">
            <w:pPr>
              <w:pStyle w:val="TAL"/>
              <w:rPr>
                <w:lang w:eastAsia="ja-JP"/>
              </w:rPr>
            </w:pPr>
            <w:r>
              <w:rPr>
                <w:lang w:eastAsia="ja-JP"/>
              </w:rPr>
              <w:t>M</w:t>
            </w:r>
          </w:p>
        </w:tc>
        <w:tc>
          <w:tcPr>
            <w:tcW w:w="1022" w:type="dxa"/>
          </w:tcPr>
          <w:p w14:paraId="7F996D74" w14:textId="77777777" w:rsidR="00D14065" w:rsidRPr="00FD0425" w:rsidRDefault="00D14065" w:rsidP="00D14065">
            <w:pPr>
              <w:pStyle w:val="TAL"/>
              <w:rPr>
                <w:lang w:eastAsia="ja-JP"/>
              </w:rPr>
            </w:pPr>
          </w:p>
        </w:tc>
        <w:tc>
          <w:tcPr>
            <w:tcW w:w="1945" w:type="dxa"/>
          </w:tcPr>
          <w:p w14:paraId="3C0901F0" w14:textId="77777777" w:rsidR="00D14065" w:rsidRDefault="00D14065" w:rsidP="00D14065">
            <w:pPr>
              <w:pStyle w:val="TAL"/>
              <w:rPr>
                <w:lang w:eastAsia="ja-JP"/>
              </w:rPr>
            </w:pPr>
            <w:r>
              <w:rPr>
                <w:snapToGrid w:val="0"/>
                <w:lang w:eastAsia="ja-JP"/>
              </w:rPr>
              <w:t>Target Cell Global ID</w:t>
            </w:r>
          </w:p>
          <w:p w14:paraId="409C2556" w14:textId="77777777" w:rsidR="00D14065" w:rsidRPr="00FD0425" w:rsidRDefault="00D14065" w:rsidP="00D14065">
            <w:pPr>
              <w:pStyle w:val="TAL"/>
              <w:rPr>
                <w:lang w:eastAsia="ja-JP"/>
              </w:rPr>
            </w:pPr>
            <w:r>
              <w:rPr>
                <w:lang w:eastAsia="ja-JP"/>
              </w:rPr>
              <w:t>9.2.3.25</w:t>
            </w:r>
          </w:p>
        </w:tc>
        <w:tc>
          <w:tcPr>
            <w:tcW w:w="1599" w:type="dxa"/>
          </w:tcPr>
          <w:p w14:paraId="41512338" w14:textId="77777777" w:rsidR="00D14065" w:rsidRPr="00FD0425" w:rsidRDefault="00D14065" w:rsidP="00D14065">
            <w:pPr>
              <w:pStyle w:val="TAL"/>
              <w:rPr>
                <w:szCs w:val="18"/>
                <w:lang w:eastAsia="ja-JP"/>
              </w:rPr>
            </w:pPr>
          </w:p>
        </w:tc>
        <w:tc>
          <w:tcPr>
            <w:tcW w:w="1134" w:type="dxa"/>
          </w:tcPr>
          <w:p w14:paraId="60C0E00D" w14:textId="77777777" w:rsidR="00D14065" w:rsidRPr="00D14065" w:rsidRDefault="00D14065" w:rsidP="00D14065">
            <w:pPr>
              <w:pStyle w:val="TAC"/>
              <w:rPr>
                <w:lang w:eastAsia="ja-JP"/>
              </w:rPr>
            </w:pPr>
            <w:r w:rsidRPr="009354E2">
              <w:rPr>
                <w:lang w:eastAsia="ja-JP"/>
              </w:rPr>
              <w:t>–</w:t>
            </w:r>
          </w:p>
        </w:tc>
        <w:tc>
          <w:tcPr>
            <w:tcW w:w="1103" w:type="dxa"/>
          </w:tcPr>
          <w:p w14:paraId="62604237" w14:textId="77777777" w:rsidR="00D14065" w:rsidRPr="0076705E" w:rsidRDefault="00D14065" w:rsidP="00D14065">
            <w:pPr>
              <w:pStyle w:val="TAC"/>
              <w:rPr>
                <w:lang w:eastAsia="ja-JP"/>
              </w:rPr>
            </w:pPr>
          </w:p>
        </w:tc>
      </w:tr>
    </w:tbl>
    <w:p w14:paraId="212B6457" w14:textId="77777777" w:rsidR="005718D0" w:rsidRDefault="005718D0" w:rsidP="005718D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3D676C">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3D676C">
            <w:pPr>
              <w:pStyle w:val="TAH"/>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3D676C">
            <w:pPr>
              <w:pStyle w:val="TAL"/>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3D676C">
            <w:pPr>
              <w:pStyle w:val="TAL"/>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F02090"/>
    <w:p w14:paraId="2D7A940B" w14:textId="77777777" w:rsidR="00F02090" w:rsidRPr="00FD0425" w:rsidRDefault="00F02090" w:rsidP="00F02090">
      <w:pPr>
        <w:pStyle w:val="Heading4"/>
        <w:rPr>
          <w:lang w:eastAsia="zh-CN"/>
        </w:rPr>
      </w:pPr>
      <w:bookmarkStart w:id="3304" w:name="_Toc20955186"/>
      <w:bookmarkStart w:id="3305" w:name="_Toc29991381"/>
      <w:bookmarkStart w:id="3306" w:name="_Toc36555781"/>
      <w:bookmarkStart w:id="3307" w:name="_Toc44497488"/>
      <w:bookmarkStart w:id="3308" w:name="_Toc45107876"/>
      <w:bookmarkStart w:id="3309" w:name="_Toc45901496"/>
      <w:bookmarkStart w:id="3310" w:name="_Toc51850575"/>
      <w:bookmarkStart w:id="3311" w:name="_Toc56693578"/>
      <w:bookmarkStart w:id="3312" w:name="_Toc64447121"/>
      <w:bookmarkStart w:id="3313" w:name="_Toc66286615"/>
      <w:bookmarkStart w:id="3314" w:name="_Toc74151310"/>
      <w:bookmarkStart w:id="3315" w:name="_Toc88653782"/>
      <w:bookmarkStart w:id="3316" w:name="_Toc97904138"/>
      <w:bookmarkStart w:id="3317" w:name="_Toc105175179"/>
      <w:bookmarkStart w:id="3318" w:name="_Toc113826209"/>
      <w:bookmarkStart w:id="3319" w:name="_Toc120032335"/>
      <w:r w:rsidRPr="00FD0425">
        <w:rPr>
          <w:lang w:eastAsia="zh-CN"/>
        </w:rPr>
        <w:t>9.1.1.7</w:t>
      </w:r>
      <w:r w:rsidRPr="00FD0425">
        <w:tab/>
      </w:r>
      <w:r w:rsidRPr="00FD0425">
        <w:rPr>
          <w:lang w:val="en-US"/>
        </w:rPr>
        <w:t xml:space="preserve">RAN </w:t>
      </w:r>
      <w:r w:rsidRPr="00FD0425">
        <w:t>PAGING</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28E43C2" w14:textId="77777777" w:rsidR="00F02090" w:rsidRPr="00FD0425" w:rsidRDefault="00F02090" w:rsidP="00F02090">
      <w:pPr>
        <w:rPr>
          <w:rFonts w:hint="eastAsia"/>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F02090">
      <w:pPr>
        <w:rPr>
          <w:rFonts w:hint="eastAsia"/>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F02090" w:rsidRPr="00FD0425" w14:paraId="42B2B7D8" w14:textId="77777777" w:rsidTr="00694C97">
        <w:tblPrEx>
          <w:tblCellMar>
            <w:top w:w="0" w:type="dxa"/>
            <w:bottom w:w="0" w:type="dxa"/>
          </w:tblCellMar>
        </w:tblPrEx>
        <w:tc>
          <w:tcPr>
            <w:tcW w:w="2862" w:type="dxa"/>
          </w:tcPr>
          <w:p w14:paraId="0C006403" w14:textId="77777777" w:rsidR="00F02090" w:rsidRPr="00FD0425" w:rsidRDefault="00F02090" w:rsidP="00694C97">
            <w:pPr>
              <w:pStyle w:val="TAH"/>
            </w:pPr>
            <w:r w:rsidRPr="00FD0425">
              <w:t>IE/Group Name</w:t>
            </w:r>
          </w:p>
        </w:tc>
        <w:tc>
          <w:tcPr>
            <w:tcW w:w="1134" w:type="dxa"/>
          </w:tcPr>
          <w:p w14:paraId="06096E95" w14:textId="77777777" w:rsidR="00F02090" w:rsidRPr="00FD0425" w:rsidRDefault="00F02090" w:rsidP="00694C97">
            <w:pPr>
              <w:pStyle w:val="TAH"/>
            </w:pPr>
            <w:r w:rsidRPr="00FD0425">
              <w:t>Presence</w:t>
            </w:r>
          </w:p>
        </w:tc>
        <w:tc>
          <w:tcPr>
            <w:tcW w:w="1134" w:type="dxa"/>
          </w:tcPr>
          <w:p w14:paraId="32E3F30A" w14:textId="77777777" w:rsidR="00F02090" w:rsidRPr="00FD0425" w:rsidRDefault="00F02090" w:rsidP="00694C97">
            <w:pPr>
              <w:pStyle w:val="TAH"/>
            </w:pPr>
            <w:r w:rsidRPr="00FD0425">
              <w:t>Range</w:t>
            </w:r>
          </w:p>
        </w:tc>
        <w:tc>
          <w:tcPr>
            <w:tcW w:w="1417" w:type="dxa"/>
          </w:tcPr>
          <w:p w14:paraId="6DEFA737" w14:textId="77777777" w:rsidR="00F02090" w:rsidRPr="00FD0425" w:rsidRDefault="00F02090" w:rsidP="00694C97">
            <w:pPr>
              <w:pStyle w:val="TAH"/>
            </w:pPr>
            <w:r w:rsidRPr="00FD0425">
              <w:t>IE type and reference</w:t>
            </w:r>
          </w:p>
        </w:tc>
        <w:tc>
          <w:tcPr>
            <w:tcW w:w="1376" w:type="dxa"/>
          </w:tcPr>
          <w:p w14:paraId="1DEEC7FE" w14:textId="77777777" w:rsidR="00F02090" w:rsidRPr="00FD0425" w:rsidRDefault="00F02090" w:rsidP="00694C97">
            <w:pPr>
              <w:pStyle w:val="TAH"/>
            </w:pPr>
            <w:r w:rsidRPr="00FD0425">
              <w:t>Semantics description</w:t>
            </w:r>
          </w:p>
        </w:tc>
        <w:tc>
          <w:tcPr>
            <w:tcW w:w="1176" w:type="dxa"/>
          </w:tcPr>
          <w:p w14:paraId="6C7B1B09" w14:textId="77777777" w:rsidR="00F02090" w:rsidRPr="00FD0425" w:rsidRDefault="00F02090" w:rsidP="00694C97">
            <w:pPr>
              <w:pStyle w:val="TAH"/>
              <w:rPr>
                <w:b w:val="0"/>
              </w:rPr>
            </w:pPr>
            <w:r w:rsidRPr="00FD0425">
              <w:t>Criticality</w:t>
            </w:r>
          </w:p>
        </w:tc>
        <w:tc>
          <w:tcPr>
            <w:tcW w:w="1386" w:type="dxa"/>
          </w:tcPr>
          <w:p w14:paraId="49C91836" w14:textId="77777777" w:rsidR="00F02090" w:rsidRPr="00FD0425" w:rsidRDefault="00F02090" w:rsidP="00694C97">
            <w:pPr>
              <w:pStyle w:val="TAH"/>
              <w:rPr>
                <w:b w:val="0"/>
              </w:rPr>
            </w:pPr>
            <w:r w:rsidRPr="00FD0425">
              <w:t>Assigned Criticality</w:t>
            </w:r>
          </w:p>
        </w:tc>
      </w:tr>
      <w:tr w:rsidR="00F02090" w:rsidRPr="00FD0425" w14:paraId="79BB73BA" w14:textId="77777777" w:rsidTr="00694C97">
        <w:tblPrEx>
          <w:tblCellMar>
            <w:top w:w="0" w:type="dxa"/>
            <w:bottom w:w="0" w:type="dxa"/>
          </w:tblCellMar>
        </w:tblPrEx>
        <w:tc>
          <w:tcPr>
            <w:tcW w:w="2862" w:type="dxa"/>
          </w:tcPr>
          <w:p w14:paraId="5D43A658" w14:textId="77777777" w:rsidR="00F02090" w:rsidRPr="00FD0425" w:rsidRDefault="00F02090" w:rsidP="00694C97">
            <w:pPr>
              <w:pStyle w:val="TAL"/>
            </w:pPr>
            <w:r w:rsidRPr="00FD0425">
              <w:t>Message Type</w:t>
            </w:r>
          </w:p>
        </w:tc>
        <w:tc>
          <w:tcPr>
            <w:tcW w:w="1134" w:type="dxa"/>
          </w:tcPr>
          <w:p w14:paraId="075165C0" w14:textId="77777777" w:rsidR="00F02090" w:rsidRPr="00FD0425" w:rsidRDefault="00F02090" w:rsidP="00694C97">
            <w:pPr>
              <w:pStyle w:val="TAL"/>
            </w:pPr>
            <w:r w:rsidRPr="00FD0425">
              <w:t>M</w:t>
            </w:r>
          </w:p>
        </w:tc>
        <w:tc>
          <w:tcPr>
            <w:tcW w:w="1134" w:type="dxa"/>
          </w:tcPr>
          <w:p w14:paraId="58B919D1" w14:textId="77777777" w:rsidR="00F02090" w:rsidRPr="00FD0425" w:rsidRDefault="00F02090" w:rsidP="00694C97">
            <w:pPr>
              <w:pStyle w:val="TAL"/>
            </w:pPr>
          </w:p>
        </w:tc>
        <w:tc>
          <w:tcPr>
            <w:tcW w:w="1417" w:type="dxa"/>
          </w:tcPr>
          <w:p w14:paraId="50204110" w14:textId="77777777" w:rsidR="00F02090" w:rsidRPr="00FD0425" w:rsidRDefault="00F02090" w:rsidP="00694C97">
            <w:pPr>
              <w:pStyle w:val="TAL"/>
              <w:rPr>
                <w:rFonts w:hint="eastAsia"/>
              </w:rPr>
            </w:pPr>
            <w:r w:rsidRPr="00FD0425">
              <w:t>9.2.3.1</w:t>
            </w:r>
          </w:p>
        </w:tc>
        <w:tc>
          <w:tcPr>
            <w:tcW w:w="1376" w:type="dxa"/>
          </w:tcPr>
          <w:p w14:paraId="006CF05D" w14:textId="77777777" w:rsidR="00F02090" w:rsidRPr="00FD0425" w:rsidRDefault="00F02090" w:rsidP="00694C97">
            <w:pPr>
              <w:pStyle w:val="TAL"/>
              <w:rPr>
                <w:szCs w:val="18"/>
              </w:rPr>
            </w:pPr>
          </w:p>
        </w:tc>
        <w:tc>
          <w:tcPr>
            <w:tcW w:w="1176" w:type="dxa"/>
          </w:tcPr>
          <w:p w14:paraId="6E4DC253" w14:textId="77777777" w:rsidR="00F02090" w:rsidRPr="00FD0425" w:rsidRDefault="00F02090" w:rsidP="00694C97">
            <w:pPr>
              <w:pStyle w:val="TAC"/>
            </w:pPr>
            <w:r w:rsidRPr="00FD0425">
              <w:t>YES</w:t>
            </w:r>
          </w:p>
        </w:tc>
        <w:tc>
          <w:tcPr>
            <w:tcW w:w="1386" w:type="dxa"/>
          </w:tcPr>
          <w:p w14:paraId="3824E03E" w14:textId="77777777" w:rsidR="00F02090" w:rsidRPr="00FD0425" w:rsidRDefault="00F02090" w:rsidP="00694C97">
            <w:pPr>
              <w:pStyle w:val="TAC"/>
            </w:pPr>
            <w:r w:rsidRPr="00FD0425">
              <w:t>reject</w:t>
            </w:r>
          </w:p>
        </w:tc>
      </w:tr>
      <w:tr w:rsidR="00F02090" w:rsidRPr="00FD0425" w14:paraId="5B6D33CB" w14:textId="77777777" w:rsidTr="00694C97">
        <w:tblPrEx>
          <w:tblCellMar>
            <w:top w:w="0" w:type="dxa"/>
            <w:bottom w:w="0" w:type="dxa"/>
          </w:tblCellMar>
        </w:tblPrEx>
        <w:tc>
          <w:tcPr>
            <w:tcW w:w="2862" w:type="dxa"/>
          </w:tcPr>
          <w:p w14:paraId="2753922B" w14:textId="77777777" w:rsidR="00F02090" w:rsidRPr="00FD0425" w:rsidRDefault="00F02090" w:rsidP="00694C97">
            <w:pPr>
              <w:pStyle w:val="TAL"/>
              <w:rPr>
                <w:rFonts w:hint="eastAsia"/>
              </w:rPr>
            </w:pPr>
            <w:r w:rsidRPr="00FD0425">
              <w:t xml:space="preserve">CHOICE </w:t>
            </w:r>
            <w:r w:rsidRPr="00FD0425">
              <w:rPr>
                <w:i/>
              </w:rPr>
              <w:t>UE Identity Index Value</w:t>
            </w:r>
          </w:p>
        </w:tc>
        <w:tc>
          <w:tcPr>
            <w:tcW w:w="1134" w:type="dxa"/>
          </w:tcPr>
          <w:p w14:paraId="4C1B4F2A" w14:textId="77777777" w:rsidR="00F02090" w:rsidRPr="00FD0425" w:rsidRDefault="00F02090" w:rsidP="00694C97">
            <w:pPr>
              <w:pStyle w:val="TAL"/>
              <w:rPr>
                <w:rFonts w:hint="eastAsia"/>
              </w:rPr>
            </w:pPr>
            <w:r w:rsidRPr="00FD0425">
              <w:rPr>
                <w:rFonts w:hint="eastAsia"/>
              </w:rPr>
              <w:t>M</w:t>
            </w:r>
          </w:p>
        </w:tc>
        <w:tc>
          <w:tcPr>
            <w:tcW w:w="1134" w:type="dxa"/>
          </w:tcPr>
          <w:p w14:paraId="4EB8EC67" w14:textId="77777777" w:rsidR="00F02090" w:rsidRPr="00FD0425" w:rsidRDefault="00F02090" w:rsidP="00694C97">
            <w:pPr>
              <w:pStyle w:val="TAL"/>
            </w:pPr>
          </w:p>
        </w:tc>
        <w:tc>
          <w:tcPr>
            <w:tcW w:w="1417" w:type="dxa"/>
          </w:tcPr>
          <w:p w14:paraId="275205B5" w14:textId="77777777" w:rsidR="00F02090" w:rsidRPr="00FD0425" w:rsidRDefault="00F02090" w:rsidP="00694C97">
            <w:pPr>
              <w:pStyle w:val="TAL"/>
              <w:rPr>
                <w:rFonts w:hint="eastAsia"/>
              </w:rPr>
            </w:pPr>
          </w:p>
        </w:tc>
        <w:tc>
          <w:tcPr>
            <w:tcW w:w="1376" w:type="dxa"/>
          </w:tcPr>
          <w:p w14:paraId="10B1C5E0" w14:textId="77777777" w:rsidR="00F02090" w:rsidRPr="00FD0425" w:rsidRDefault="00F02090" w:rsidP="00694C97">
            <w:pPr>
              <w:pStyle w:val="TAL"/>
              <w:rPr>
                <w:rFonts w:hint="eastAsia"/>
                <w:szCs w:val="18"/>
                <w:lang w:eastAsia="zh-CN"/>
              </w:rPr>
            </w:pPr>
          </w:p>
        </w:tc>
        <w:tc>
          <w:tcPr>
            <w:tcW w:w="1176" w:type="dxa"/>
          </w:tcPr>
          <w:p w14:paraId="0F00E30B" w14:textId="77777777" w:rsidR="00F02090" w:rsidRPr="00FD0425" w:rsidRDefault="00F02090" w:rsidP="00694C97">
            <w:pPr>
              <w:pStyle w:val="TAC"/>
              <w:rPr>
                <w:lang w:val="en-US"/>
              </w:rPr>
            </w:pPr>
            <w:r w:rsidRPr="00FD0425">
              <w:t>YES</w:t>
            </w:r>
          </w:p>
        </w:tc>
        <w:tc>
          <w:tcPr>
            <w:tcW w:w="1386" w:type="dxa"/>
          </w:tcPr>
          <w:p w14:paraId="3012C71B" w14:textId="77777777" w:rsidR="00F02090" w:rsidRPr="00FD0425" w:rsidRDefault="00F02090" w:rsidP="00694C97">
            <w:pPr>
              <w:pStyle w:val="TAC"/>
              <w:rPr>
                <w:lang w:val="en-US"/>
              </w:rPr>
            </w:pPr>
            <w:r w:rsidRPr="00FD0425">
              <w:t>reject</w:t>
            </w:r>
          </w:p>
        </w:tc>
      </w:tr>
      <w:tr w:rsidR="00F02090" w:rsidRPr="00FD0425" w14:paraId="11B62056" w14:textId="77777777" w:rsidTr="00694C97">
        <w:tblPrEx>
          <w:tblCellMar>
            <w:top w:w="0" w:type="dxa"/>
            <w:bottom w:w="0" w:type="dxa"/>
          </w:tblCellMar>
        </w:tblPrEx>
        <w:tc>
          <w:tcPr>
            <w:tcW w:w="2862" w:type="dxa"/>
          </w:tcPr>
          <w:p w14:paraId="0768DC8C" w14:textId="77777777" w:rsidR="00F02090" w:rsidRPr="00FD0425" w:rsidRDefault="00F02090" w:rsidP="00694C97">
            <w:pPr>
              <w:pStyle w:val="TAL"/>
              <w:ind w:left="113"/>
              <w:rPr>
                <w:i/>
              </w:rPr>
            </w:pPr>
            <w:r w:rsidRPr="00FD0425">
              <w:rPr>
                <w:i/>
              </w:rPr>
              <w:t>&gt;Length-10</w:t>
            </w:r>
          </w:p>
        </w:tc>
        <w:tc>
          <w:tcPr>
            <w:tcW w:w="1134" w:type="dxa"/>
          </w:tcPr>
          <w:p w14:paraId="5CE1AC9E" w14:textId="77777777" w:rsidR="00F02090" w:rsidRPr="00FD0425" w:rsidRDefault="00F02090" w:rsidP="00694C97">
            <w:pPr>
              <w:pStyle w:val="TAL"/>
              <w:rPr>
                <w:rFonts w:hint="eastAsia"/>
              </w:rPr>
            </w:pPr>
          </w:p>
        </w:tc>
        <w:tc>
          <w:tcPr>
            <w:tcW w:w="1134" w:type="dxa"/>
          </w:tcPr>
          <w:p w14:paraId="58A8075B" w14:textId="77777777" w:rsidR="00F02090" w:rsidRPr="00FD0425" w:rsidRDefault="00F02090" w:rsidP="00694C97">
            <w:pPr>
              <w:pStyle w:val="TAL"/>
            </w:pPr>
          </w:p>
        </w:tc>
        <w:tc>
          <w:tcPr>
            <w:tcW w:w="1417" w:type="dxa"/>
          </w:tcPr>
          <w:p w14:paraId="412F25B8" w14:textId="77777777" w:rsidR="00F02090" w:rsidRPr="00FD0425" w:rsidDel="00136390" w:rsidRDefault="00F02090" w:rsidP="00694C97">
            <w:pPr>
              <w:pStyle w:val="TAL"/>
            </w:pPr>
          </w:p>
        </w:tc>
        <w:tc>
          <w:tcPr>
            <w:tcW w:w="1376" w:type="dxa"/>
          </w:tcPr>
          <w:p w14:paraId="48C6E0C1" w14:textId="77777777" w:rsidR="00F02090" w:rsidRPr="00FD0425" w:rsidDel="00136390" w:rsidRDefault="00F02090" w:rsidP="00694C97">
            <w:pPr>
              <w:pStyle w:val="TAL"/>
              <w:rPr>
                <w:lang w:eastAsia="ja-JP"/>
              </w:rPr>
            </w:pPr>
          </w:p>
        </w:tc>
        <w:tc>
          <w:tcPr>
            <w:tcW w:w="1176" w:type="dxa"/>
          </w:tcPr>
          <w:p w14:paraId="10A92EF2" w14:textId="77777777" w:rsidR="00F02090" w:rsidRPr="00FD0425" w:rsidRDefault="00F02090" w:rsidP="00694C97">
            <w:pPr>
              <w:pStyle w:val="TAC"/>
            </w:pPr>
          </w:p>
        </w:tc>
        <w:tc>
          <w:tcPr>
            <w:tcW w:w="1386" w:type="dxa"/>
          </w:tcPr>
          <w:p w14:paraId="457AC3CB" w14:textId="77777777" w:rsidR="00F02090" w:rsidRPr="00FD0425" w:rsidRDefault="00F02090" w:rsidP="00694C97">
            <w:pPr>
              <w:pStyle w:val="TAC"/>
            </w:pPr>
          </w:p>
        </w:tc>
      </w:tr>
      <w:tr w:rsidR="00F02090" w:rsidRPr="00FD0425" w14:paraId="233DDF64" w14:textId="77777777" w:rsidTr="00694C97">
        <w:tblPrEx>
          <w:tblCellMar>
            <w:top w:w="0" w:type="dxa"/>
            <w:bottom w:w="0" w:type="dxa"/>
          </w:tblCellMar>
        </w:tblPrEx>
        <w:tc>
          <w:tcPr>
            <w:tcW w:w="2862" w:type="dxa"/>
          </w:tcPr>
          <w:p w14:paraId="130331B3" w14:textId="77777777" w:rsidR="00F02090" w:rsidRPr="00FD0425" w:rsidRDefault="00F02090" w:rsidP="00694C97">
            <w:pPr>
              <w:pStyle w:val="TAL"/>
              <w:ind w:left="227"/>
            </w:pPr>
            <w:r w:rsidRPr="00FD0425">
              <w:t>&gt;&gt;Index Length-10</w:t>
            </w:r>
          </w:p>
        </w:tc>
        <w:tc>
          <w:tcPr>
            <w:tcW w:w="1134" w:type="dxa"/>
          </w:tcPr>
          <w:p w14:paraId="7C966B2D" w14:textId="77777777" w:rsidR="00F02090" w:rsidRPr="00FD0425" w:rsidRDefault="00F02090" w:rsidP="00694C97">
            <w:pPr>
              <w:pStyle w:val="TAL"/>
              <w:rPr>
                <w:rFonts w:hint="eastAsia"/>
              </w:rPr>
            </w:pPr>
            <w:r w:rsidRPr="00FD0425">
              <w:t>M</w:t>
            </w:r>
          </w:p>
        </w:tc>
        <w:tc>
          <w:tcPr>
            <w:tcW w:w="1134" w:type="dxa"/>
          </w:tcPr>
          <w:p w14:paraId="319AA4AB" w14:textId="77777777" w:rsidR="00F02090" w:rsidRPr="00FD0425" w:rsidRDefault="00F02090" w:rsidP="00694C97">
            <w:pPr>
              <w:pStyle w:val="TAL"/>
            </w:pPr>
          </w:p>
        </w:tc>
        <w:tc>
          <w:tcPr>
            <w:tcW w:w="1417" w:type="dxa"/>
          </w:tcPr>
          <w:p w14:paraId="14AC0FC3" w14:textId="77777777" w:rsidR="00F02090" w:rsidRPr="00FD0425" w:rsidDel="00136390" w:rsidRDefault="00F02090" w:rsidP="00694C97">
            <w:pPr>
              <w:pStyle w:val="TAL"/>
            </w:pPr>
            <w:r w:rsidRPr="00FD0425">
              <w:t>BIT STRING (SIZE(10))</w:t>
            </w:r>
          </w:p>
        </w:tc>
        <w:tc>
          <w:tcPr>
            <w:tcW w:w="1376" w:type="dxa"/>
          </w:tcPr>
          <w:p w14:paraId="27E564F0" w14:textId="77777777" w:rsidR="00F02090" w:rsidRPr="00FD0425" w:rsidDel="00136390" w:rsidRDefault="00F02090" w:rsidP="00694C97">
            <w:pPr>
              <w:pStyle w:val="TAL"/>
              <w:rPr>
                <w:lang w:eastAsia="ja-JP"/>
              </w:rPr>
            </w:pPr>
            <w:r w:rsidRPr="00FD0425">
              <w:rPr>
                <w:lang w:eastAsia="ja-JP"/>
              </w:rPr>
              <w:t>Coded as specified in TS 38.304 [33] and TS 36.304 [34].</w:t>
            </w:r>
          </w:p>
        </w:tc>
        <w:tc>
          <w:tcPr>
            <w:tcW w:w="1176" w:type="dxa"/>
          </w:tcPr>
          <w:p w14:paraId="265E0E66" w14:textId="77777777" w:rsidR="00F02090" w:rsidRPr="00FD0425" w:rsidRDefault="00F02090" w:rsidP="00694C97">
            <w:pPr>
              <w:pStyle w:val="TAC"/>
            </w:pPr>
            <w:r w:rsidRPr="00FD0425">
              <w:rPr>
                <w:lang w:eastAsia="ja-JP"/>
              </w:rPr>
              <w:t>–</w:t>
            </w:r>
          </w:p>
        </w:tc>
        <w:tc>
          <w:tcPr>
            <w:tcW w:w="1386" w:type="dxa"/>
          </w:tcPr>
          <w:p w14:paraId="015B3646" w14:textId="77777777" w:rsidR="00F02090" w:rsidRPr="00FD0425" w:rsidRDefault="00F02090" w:rsidP="00694C97">
            <w:pPr>
              <w:pStyle w:val="TAC"/>
            </w:pPr>
          </w:p>
        </w:tc>
      </w:tr>
      <w:tr w:rsidR="00F02090" w:rsidRPr="00FD0425" w14:paraId="7E9BEBE0" w14:textId="77777777" w:rsidTr="00694C97">
        <w:tblPrEx>
          <w:tblCellMar>
            <w:top w:w="0" w:type="dxa"/>
            <w:bottom w:w="0" w:type="dxa"/>
          </w:tblCellMar>
        </w:tblPrEx>
        <w:tc>
          <w:tcPr>
            <w:tcW w:w="2862" w:type="dxa"/>
          </w:tcPr>
          <w:p w14:paraId="17AFCF81" w14:textId="77777777" w:rsidR="00F02090" w:rsidRPr="00FD0425" w:rsidRDefault="00F02090" w:rsidP="00694C97">
            <w:pPr>
              <w:pStyle w:val="TAL"/>
            </w:pPr>
            <w:r w:rsidRPr="00FD0425">
              <w:t>UE RAN Paging Identity</w:t>
            </w:r>
          </w:p>
        </w:tc>
        <w:tc>
          <w:tcPr>
            <w:tcW w:w="1134" w:type="dxa"/>
          </w:tcPr>
          <w:p w14:paraId="4EB8547A" w14:textId="77777777" w:rsidR="00F02090" w:rsidRPr="00FD0425" w:rsidRDefault="00F02090" w:rsidP="00694C97">
            <w:pPr>
              <w:pStyle w:val="TAL"/>
            </w:pPr>
            <w:r w:rsidRPr="00FD0425">
              <w:t>M</w:t>
            </w:r>
          </w:p>
        </w:tc>
        <w:tc>
          <w:tcPr>
            <w:tcW w:w="1134" w:type="dxa"/>
          </w:tcPr>
          <w:p w14:paraId="108DAEE4" w14:textId="77777777" w:rsidR="00F02090" w:rsidRPr="00FD0425" w:rsidRDefault="00F02090" w:rsidP="00694C97">
            <w:pPr>
              <w:pStyle w:val="TAL"/>
            </w:pPr>
          </w:p>
        </w:tc>
        <w:tc>
          <w:tcPr>
            <w:tcW w:w="1417" w:type="dxa"/>
          </w:tcPr>
          <w:p w14:paraId="267B2577" w14:textId="77777777" w:rsidR="00F02090" w:rsidRPr="00FD0425" w:rsidRDefault="00F02090" w:rsidP="00694C97">
            <w:pPr>
              <w:pStyle w:val="TAL"/>
            </w:pPr>
            <w:r w:rsidRPr="00FD0425">
              <w:t>9.2.3.43</w:t>
            </w:r>
          </w:p>
        </w:tc>
        <w:tc>
          <w:tcPr>
            <w:tcW w:w="1376" w:type="dxa"/>
          </w:tcPr>
          <w:p w14:paraId="5D590864" w14:textId="77777777" w:rsidR="00F02090" w:rsidRPr="00FD0425" w:rsidRDefault="00F02090" w:rsidP="00694C97">
            <w:pPr>
              <w:pStyle w:val="TAL"/>
            </w:pPr>
          </w:p>
        </w:tc>
        <w:tc>
          <w:tcPr>
            <w:tcW w:w="1176" w:type="dxa"/>
          </w:tcPr>
          <w:p w14:paraId="3BA3CD14" w14:textId="77777777" w:rsidR="00F02090" w:rsidRPr="00FD0425" w:rsidRDefault="00F02090" w:rsidP="00694C97">
            <w:pPr>
              <w:pStyle w:val="TAC"/>
            </w:pPr>
            <w:r w:rsidRPr="00FD0425">
              <w:t>YES</w:t>
            </w:r>
          </w:p>
        </w:tc>
        <w:tc>
          <w:tcPr>
            <w:tcW w:w="1386" w:type="dxa"/>
          </w:tcPr>
          <w:p w14:paraId="15FF4F8F" w14:textId="77777777" w:rsidR="00F02090" w:rsidRPr="00FD0425" w:rsidRDefault="00F02090" w:rsidP="00694C97">
            <w:pPr>
              <w:pStyle w:val="TAC"/>
            </w:pPr>
            <w:r w:rsidRPr="00FD0425">
              <w:t>ignore</w:t>
            </w:r>
          </w:p>
        </w:tc>
      </w:tr>
      <w:tr w:rsidR="00F02090" w:rsidRPr="00FD0425" w14:paraId="5AD60BD9"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694C97">
            <w:pPr>
              <w:pStyle w:val="TAL"/>
            </w:pPr>
            <w:r w:rsidRPr="00FD0425">
              <w:t>Paging DRX</w:t>
            </w:r>
          </w:p>
        </w:tc>
        <w:tc>
          <w:tcPr>
            <w:tcW w:w="1134" w:type="dxa"/>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694C97">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694C97">
            <w:pPr>
              <w:pStyle w:val="TAL"/>
              <w:rPr>
                <w:rFonts w:hint="eastAsia"/>
              </w:rPr>
            </w:pPr>
            <w:r w:rsidRPr="00FD0425">
              <w:t>9.2.3.66</w:t>
            </w:r>
          </w:p>
        </w:tc>
        <w:tc>
          <w:tcPr>
            <w:tcW w:w="1376" w:type="dxa"/>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694C97">
            <w:pPr>
              <w:pStyle w:val="TAL"/>
            </w:pPr>
            <w:r>
              <w:rPr>
                <w:rFonts w:hint="eastAsia"/>
              </w:rPr>
              <w:t xml:space="preserve">Includes the RAN </w:t>
            </w:r>
            <w:r>
              <w:rPr>
                <w:rFonts w:hint="eastAsia"/>
                <w:lang w:val="en-US" w:eastAsia="zh-CN"/>
              </w:rPr>
              <w:t>p</w:t>
            </w:r>
            <w:r>
              <w:rPr>
                <w:rFonts w:hint="eastAsia"/>
              </w:rPr>
              <w:t>aging cycle as defined in TS 36.304 [34] and 38.304 [33].</w:t>
            </w:r>
          </w:p>
        </w:tc>
        <w:tc>
          <w:tcPr>
            <w:tcW w:w="1176" w:type="dxa"/>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694C97">
            <w:pPr>
              <w:pStyle w:val="TAC"/>
              <w:rPr>
                <w:b/>
                <w:bCs/>
              </w:rPr>
            </w:pPr>
            <w:r w:rsidRPr="00FD0425">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694C97">
            <w:pPr>
              <w:pStyle w:val="TAC"/>
              <w:rPr>
                <w:b/>
                <w:bCs/>
              </w:rPr>
            </w:pPr>
            <w:r w:rsidRPr="00FD0425">
              <w:t>ignore</w:t>
            </w:r>
          </w:p>
        </w:tc>
      </w:tr>
      <w:tr w:rsidR="00F02090" w:rsidRPr="00FD0425" w14:paraId="70022B2F"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694C97">
            <w:pPr>
              <w:pStyle w:val="TAL"/>
              <w:rPr>
                <w:rFonts w:hint="eastAsia"/>
              </w:rPr>
            </w:pPr>
            <w:r w:rsidRPr="00FD0425">
              <w:t>RAN Paging Area</w:t>
            </w:r>
          </w:p>
        </w:tc>
        <w:tc>
          <w:tcPr>
            <w:tcW w:w="1134" w:type="dxa"/>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694C97">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694C97">
            <w:pPr>
              <w:pStyle w:val="TAL"/>
            </w:pPr>
            <w:r w:rsidRPr="00FD0425">
              <w:t>9.2.3.38</w:t>
            </w:r>
          </w:p>
        </w:tc>
        <w:tc>
          <w:tcPr>
            <w:tcW w:w="1376" w:type="dxa"/>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694C97">
            <w:pPr>
              <w:pStyle w:val="TAL"/>
            </w:pPr>
          </w:p>
        </w:tc>
        <w:tc>
          <w:tcPr>
            <w:tcW w:w="1176" w:type="dxa"/>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694C97">
            <w:pPr>
              <w:pStyle w:val="TAC"/>
              <w:rPr>
                <w:rFonts w:eastAsia="MS Mincho"/>
              </w:rPr>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694C97">
            <w:pPr>
              <w:pStyle w:val="TAC"/>
              <w:rPr>
                <w:lang w:val="en-US"/>
              </w:rPr>
            </w:pPr>
            <w:r w:rsidRPr="00FD0425">
              <w:t>reject</w:t>
            </w:r>
          </w:p>
        </w:tc>
      </w:tr>
      <w:tr w:rsidR="00F02090" w:rsidRPr="00FD0425" w14:paraId="0034D701"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694C97">
            <w:pPr>
              <w:pStyle w:val="TAL"/>
            </w:pPr>
            <w:r w:rsidRPr="00FD0425">
              <w:t>Paging Priority</w:t>
            </w:r>
          </w:p>
        </w:tc>
        <w:tc>
          <w:tcPr>
            <w:tcW w:w="1134" w:type="dxa"/>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694C97">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694C97">
            <w:pPr>
              <w:pStyle w:val="TAL"/>
              <w:rPr>
                <w:rFonts w:hint="eastAsia"/>
              </w:rPr>
            </w:pPr>
            <w:r w:rsidRPr="00FD0425">
              <w:t>9.2.3.44</w:t>
            </w:r>
          </w:p>
        </w:tc>
        <w:tc>
          <w:tcPr>
            <w:tcW w:w="1376" w:type="dxa"/>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694C97">
            <w:pPr>
              <w:pStyle w:val="TAL"/>
              <w:rPr>
                <w:rFonts w:hint="eastAsia"/>
                <w:lang w:eastAsia="zh-CN"/>
              </w:rPr>
            </w:pPr>
          </w:p>
        </w:tc>
        <w:tc>
          <w:tcPr>
            <w:tcW w:w="1176" w:type="dxa"/>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694C97">
            <w:pPr>
              <w:pStyle w:val="TAC"/>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694C97">
            <w:pPr>
              <w:pStyle w:val="TAC"/>
            </w:pPr>
            <w:r w:rsidRPr="00FD0425">
              <w:t>ignore</w:t>
            </w:r>
          </w:p>
        </w:tc>
      </w:tr>
      <w:tr w:rsidR="00F02090" w:rsidRPr="00FD0425" w14:paraId="062E0C4D"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694C97">
            <w:pPr>
              <w:pStyle w:val="TAL"/>
            </w:pPr>
            <w:r w:rsidRPr="00FD0425">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694C97">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694C97">
            <w:pPr>
              <w:pStyle w:val="TAL"/>
            </w:pPr>
          </w:p>
        </w:tc>
        <w:tc>
          <w:tcPr>
            <w:tcW w:w="1417" w:type="dxa"/>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694C97">
            <w:pPr>
              <w:pStyle w:val="TAL"/>
              <w:rPr>
                <w:rFonts w:hint="eastAsia"/>
              </w:rPr>
            </w:pPr>
            <w:r w:rsidRPr="00FD0425">
              <w:t>9.2.3.41</w:t>
            </w:r>
          </w:p>
        </w:tc>
        <w:tc>
          <w:tcPr>
            <w:tcW w:w="1376" w:type="dxa"/>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694C97">
            <w:pPr>
              <w:pStyle w:val="TAL"/>
            </w:pPr>
          </w:p>
        </w:tc>
        <w:tc>
          <w:tcPr>
            <w:tcW w:w="1176" w:type="dxa"/>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694C97">
            <w:pPr>
              <w:pStyle w:val="TAC"/>
              <w:rPr>
                <w:lang w:eastAsia="ja-JP"/>
              </w:rPr>
            </w:pPr>
            <w:r w:rsidRPr="00FD0425">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694C97">
            <w:pPr>
              <w:pStyle w:val="TAC"/>
              <w:rPr>
                <w:lang w:eastAsia="ja-JP"/>
              </w:rPr>
            </w:pPr>
            <w:r w:rsidRPr="00FD0425">
              <w:rPr>
                <w:lang w:eastAsia="ja-JP"/>
              </w:rPr>
              <w:t>ignore</w:t>
            </w:r>
          </w:p>
        </w:tc>
      </w:tr>
      <w:tr w:rsidR="001B5434" w:rsidRPr="00FD0425" w14:paraId="5A93CE75"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1B5434">
            <w:pPr>
              <w:pStyle w:val="TAL"/>
            </w:pPr>
            <w:r w:rsidRPr="00FD0425">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1B5434">
            <w:pPr>
              <w:pStyle w:val="TAL"/>
            </w:pPr>
            <w:r w:rsidRPr="00FD042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1B5434">
            <w:pPr>
              <w:pStyle w:val="TAL"/>
            </w:pPr>
          </w:p>
        </w:tc>
        <w:tc>
          <w:tcPr>
            <w:tcW w:w="1417" w:type="dxa"/>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1B5434">
            <w:pPr>
              <w:pStyle w:val="TAL"/>
            </w:pPr>
            <w:r w:rsidRPr="00FD0425">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1B5434">
            <w:pPr>
              <w:pStyle w:val="TAL"/>
            </w:pPr>
          </w:p>
        </w:tc>
        <w:tc>
          <w:tcPr>
            <w:tcW w:w="1176" w:type="dxa"/>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1B5434">
            <w:pPr>
              <w:pStyle w:val="TAC"/>
              <w:rPr>
                <w:lang w:eastAsia="ja-JP"/>
              </w:rPr>
            </w:pPr>
            <w:r w:rsidRPr="00FD0425">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1B5434">
            <w:pPr>
              <w:pStyle w:val="TAC"/>
              <w:rPr>
                <w:lang w:eastAsia="ja-JP"/>
              </w:rPr>
            </w:pPr>
            <w:r w:rsidRPr="00FD0425">
              <w:rPr>
                <w:rFonts w:cs="Arial"/>
                <w:lang w:eastAsia="ja-JP"/>
              </w:rPr>
              <w:t>ignore</w:t>
            </w:r>
          </w:p>
        </w:tc>
      </w:tr>
      <w:tr w:rsidR="00994869" w:rsidRPr="00FD0425" w14:paraId="1525101F"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994869">
            <w:pPr>
              <w:pStyle w:val="TAL"/>
              <w:rPr>
                <w:rFonts w:cs="Arial"/>
                <w:lang w:eastAsia="ja-JP"/>
              </w:rPr>
            </w:pPr>
            <w:r>
              <w:rPr>
                <w:rFonts w:cs="Arial" w:hint="eastAsia"/>
                <w:lang w:eastAsia="ja-JP"/>
              </w:rPr>
              <w:t xml:space="preserve">Extended </w:t>
            </w:r>
            <w:r>
              <w:rPr>
                <w:rFonts w:cs="Arial"/>
                <w:lang w:eastAsia="ja-JP"/>
              </w:rPr>
              <w:t>UE Identity Index Value</w:t>
            </w:r>
          </w:p>
        </w:tc>
        <w:tc>
          <w:tcPr>
            <w:tcW w:w="1134" w:type="dxa"/>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994869">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994869">
            <w:pPr>
              <w:pStyle w:val="TAL"/>
            </w:pPr>
          </w:p>
        </w:tc>
        <w:tc>
          <w:tcPr>
            <w:tcW w:w="1417" w:type="dxa"/>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994869">
            <w:pPr>
              <w:pStyle w:val="TAL"/>
              <w:rPr>
                <w:rFonts w:cs="Arial"/>
                <w:lang w:eastAsia="ja-JP"/>
              </w:rPr>
            </w:pPr>
            <w:r>
              <w:rPr>
                <w:rFonts w:cs="Arial"/>
                <w:lang w:eastAsia="ja-JP"/>
              </w:rPr>
              <w:t>9.2.3.141</w:t>
            </w:r>
          </w:p>
        </w:tc>
        <w:tc>
          <w:tcPr>
            <w:tcW w:w="1376" w:type="dxa"/>
            <w:tcBorders>
              <w:top w:val="single" w:sz="4" w:space="0" w:color="auto"/>
              <w:left w:val="single" w:sz="4" w:space="0" w:color="auto"/>
              <w:bottom w:val="single" w:sz="4" w:space="0" w:color="auto"/>
              <w:right w:val="single" w:sz="4" w:space="0" w:color="auto"/>
            </w:tcBorders>
          </w:tcPr>
          <w:p w14:paraId="6495726F" w14:textId="77777777" w:rsidR="00994869" w:rsidRDefault="00994869" w:rsidP="00195317">
            <w:pPr>
              <w:pStyle w:val="TAL"/>
              <w:rPr>
                <w:lang w:eastAsia="ja-JP"/>
              </w:rPr>
            </w:pPr>
            <w:r>
              <w:rPr>
                <w:lang w:eastAsia="ja-JP"/>
              </w:rPr>
              <w:t>Coded as specified in TS 36.304 [34].</w:t>
            </w:r>
          </w:p>
          <w:p w14:paraId="5453EE2E" w14:textId="77777777" w:rsidR="00994869" w:rsidRPr="00FD0425" w:rsidRDefault="00994869" w:rsidP="00994869">
            <w:pPr>
              <w:pStyle w:val="TAL"/>
            </w:pPr>
          </w:p>
        </w:tc>
        <w:tc>
          <w:tcPr>
            <w:tcW w:w="1176" w:type="dxa"/>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994869">
            <w:pPr>
              <w:pStyle w:val="TAC"/>
              <w:rPr>
                <w:rFonts w:cs="Arial"/>
                <w:lang w:eastAsia="ja-JP"/>
              </w:rPr>
            </w:pPr>
            <w:r>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994869">
            <w:pPr>
              <w:pStyle w:val="TAC"/>
              <w:rPr>
                <w:rFonts w:cs="Arial"/>
                <w:lang w:eastAsia="ja-JP"/>
              </w:rPr>
            </w:pPr>
            <w:r>
              <w:rPr>
                <w:rFonts w:cs="Arial"/>
                <w:lang w:eastAsia="ja-JP"/>
              </w:rPr>
              <w:t>ignore</w:t>
            </w:r>
          </w:p>
        </w:tc>
      </w:tr>
      <w:tr w:rsidR="007E6A65" w:rsidRPr="00FD0425" w14:paraId="411D525E"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E6A65">
            <w:pPr>
              <w:pStyle w:val="TAL"/>
              <w:rPr>
                <w:rFonts w:cs="Arial" w:hint="eastAsia"/>
                <w:lang w:eastAsia="ja-JP"/>
              </w:rPr>
            </w:pPr>
            <w:r>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E6A65">
            <w:pPr>
              <w:pStyle w:val="TAL"/>
              <w:rPr>
                <w:rFonts w:cs="Arial"/>
                <w:lang w:eastAsia="ja-JP"/>
              </w:rPr>
            </w:pPr>
            <w:r w:rsidRPr="00DD21C0">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E6A65">
            <w:pPr>
              <w:pStyle w:val="TAL"/>
            </w:pPr>
          </w:p>
        </w:tc>
        <w:tc>
          <w:tcPr>
            <w:tcW w:w="1417" w:type="dxa"/>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E6A65">
            <w:pPr>
              <w:pStyle w:val="TAL"/>
              <w:rPr>
                <w:rFonts w:cs="Arial"/>
                <w:lang w:eastAsia="ja-JP"/>
              </w:rPr>
            </w:pPr>
            <w:r w:rsidRPr="00DD21C0">
              <w:rPr>
                <w:rFonts w:cs="Arial"/>
                <w:lang w:eastAsia="ja-JP"/>
              </w:rPr>
              <w:t>9.2.3.</w:t>
            </w:r>
            <w:r>
              <w:rPr>
                <w:rFonts w:cs="Arial"/>
                <w:lang w:eastAsia="ja-JP"/>
              </w:rPr>
              <w:t>142</w:t>
            </w:r>
          </w:p>
        </w:tc>
        <w:tc>
          <w:tcPr>
            <w:tcW w:w="1376" w:type="dxa"/>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E6A65">
            <w:pPr>
              <w:keepNext/>
              <w:keepLines/>
              <w:spacing w:after="0"/>
              <w:rPr>
                <w:rFonts w:ascii="Arial" w:hAnsi="Arial" w:cs="Arial"/>
                <w:sz w:val="18"/>
                <w:lang w:eastAsia="ja-JP"/>
              </w:rPr>
            </w:pPr>
          </w:p>
        </w:tc>
        <w:tc>
          <w:tcPr>
            <w:tcW w:w="1176" w:type="dxa"/>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E6A65">
            <w:pPr>
              <w:pStyle w:val="TAC"/>
              <w:rPr>
                <w:rFonts w:cs="Arial"/>
                <w:lang w:eastAsia="ja-JP"/>
              </w:rPr>
            </w:pPr>
            <w:r w:rsidRPr="00DD21C0">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E6A65">
            <w:pPr>
              <w:pStyle w:val="TAC"/>
              <w:rPr>
                <w:rFonts w:cs="Arial"/>
                <w:lang w:eastAsia="ja-JP"/>
              </w:rPr>
            </w:pPr>
            <w:r w:rsidRPr="00DD21C0">
              <w:rPr>
                <w:rFonts w:cs="Arial"/>
                <w:lang w:eastAsia="ja-JP"/>
              </w:rPr>
              <w:t>ignore</w:t>
            </w:r>
          </w:p>
        </w:tc>
      </w:tr>
      <w:tr w:rsidR="00A968C2" w:rsidRPr="00FD0425" w14:paraId="75D1498F" w14:textId="77777777" w:rsidTr="00694C97">
        <w:tblPrEx>
          <w:tblCellMar>
            <w:top w:w="0" w:type="dxa"/>
            <w:bottom w:w="0" w:type="dxa"/>
          </w:tblCellMar>
        </w:tblPrEx>
        <w:tc>
          <w:tcPr>
            <w:tcW w:w="2862" w:type="dxa"/>
            <w:tcBorders>
              <w:top w:val="single" w:sz="4" w:space="0" w:color="auto"/>
              <w:left w:val="single" w:sz="4" w:space="0" w:color="auto"/>
              <w:bottom w:val="single" w:sz="4" w:space="0" w:color="auto"/>
              <w:right w:val="single" w:sz="4" w:space="0" w:color="auto"/>
            </w:tcBorders>
          </w:tcPr>
          <w:p w14:paraId="1CEDC8E7" w14:textId="77777777" w:rsidR="00A968C2" w:rsidRDefault="00A968C2" w:rsidP="00A968C2">
            <w:pPr>
              <w:pStyle w:val="TAL"/>
              <w:rPr>
                <w:lang w:eastAsia="ja-JP"/>
              </w:rPr>
            </w:pPr>
            <w:r>
              <w:rPr>
                <w:rFonts w:eastAsia="Malgun Gothic"/>
                <w:lang w:eastAsia="ja-JP"/>
              </w:rPr>
              <w:t>UE specific DRX</w:t>
            </w:r>
          </w:p>
        </w:tc>
        <w:tc>
          <w:tcPr>
            <w:tcW w:w="1134" w:type="dxa"/>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A968C2">
            <w:pPr>
              <w:pStyle w:val="TAL"/>
              <w:rPr>
                <w:lang w:eastAsia="ja-JP"/>
              </w:rPr>
            </w:pPr>
            <w:r>
              <w:rPr>
                <w:rFonts w:eastAsia="Malgun Gothic"/>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A968C2">
            <w:pPr>
              <w:pStyle w:val="TAL"/>
            </w:pPr>
          </w:p>
        </w:tc>
        <w:tc>
          <w:tcPr>
            <w:tcW w:w="1417" w:type="dxa"/>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409E9">
            <w:pPr>
              <w:pStyle w:val="TAL"/>
              <w:rPr>
                <w:lang w:eastAsia="ja-JP"/>
              </w:rPr>
            </w:pPr>
            <w:r>
              <w:t>9.2.3.</w:t>
            </w:r>
            <w:r w:rsidR="00A61675">
              <w:rPr>
                <w:lang w:val="en-US"/>
              </w:rPr>
              <w:t>143</w:t>
            </w:r>
          </w:p>
        </w:tc>
        <w:tc>
          <w:tcPr>
            <w:tcW w:w="1376" w:type="dxa"/>
            <w:tcBorders>
              <w:top w:val="single" w:sz="4" w:space="0" w:color="auto"/>
              <w:left w:val="single" w:sz="4" w:space="0" w:color="auto"/>
              <w:bottom w:val="single" w:sz="4" w:space="0" w:color="auto"/>
              <w:right w:val="single" w:sz="4" w:space="0" w:color="auto"/>
            </w:tcBorders>
          </w:tcPr>
          <w:p w14:paraId="01655BC2" w14:textId="77777777" w:rsidR="00A968C2" w:rsidRDefault="00A968C2" w:rsidP="005D2D64">
            <w:pPr>
              <w:pStyle w:val="TAL"/>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1176" w:type="dxa"/>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A968C2">
            <w:pPr>
              <w:pStyle w:val="TAC"/>
              <w:rPr>
                <w:lang w:eastAsia="ja-JP"/>
              </w:rPr>
            </w:pPr>
            <w:r>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A968C2">
            <w:pPr>
              <w:pStyle w:val="TAC"/>
              <w:rPr>
                <w:lang w:eastAsia="ja-JP"/>
              </w:rPr>
            </w:pPr>
            <w:r>
              <w:rPr>
                <w:lang w:eastAsia="ja-JP"/>
              </w:rPr>
              <w:t>ignore</w:t>
            </w:r>
          </w:p>
        </w:tc>
      </w:tr>
    </w:tbl>
    <w:p w14:paraId="78FFE9DB" w14:textId="77777777" w:rsidR="00F02090" w:rsidRPr="00FD0425" w:rsidRDefault="00F02090" w:rsidP="00F02090"/>
    <w:p w14:paraId="0CBB80F4" w14:textId="77777777" w:rsidR="00F02090" w:rsidRPr="00FD0425" w:rsidRDefault="00F02090" w:rsidP="00F02090">
      <w:pPr>
        <w:pStyle w:val="Heading4"/>
      </w:pPr>
      <w:bookmarkStart w:id="3320" w:name="_Toc20955187"/>
      <w:bookmarkStart w:id="3321" w:name="_Toc29991382"/>
      <w:bookmarkStart w:id="3322" w:name="_Toc36555782"/>
      <w:bookmarkStart w:id="3323" w:name="_Toc44497489"/>
      <w:bookmarkStart w:id="3324" w:name="_Toc45107877"/>
      <w:bookmarkStart w:id="3325" w:name="_Toc45901497"/>
      <w:bookmarkStart w:id="3326" w:name="_Toc51850576"/>
      <w:bookmarkStart w:id="3327" w:name="_Toc56693579"/>
      <w:bookmarkStart w:id="3328" w:name="_Toc64447122"/>
      <w:bookmarkStart w:id="3329" w:name="_Toc66286616"/>
      <w:bookmarkStart w:id="3330" w:name="_Toc74151311"/>
      <w:bookmarkStart w:id="3331" w:name="_Toc88653783"/>
      <w:bookmarkStart w:id="3332" w:name="_Toc97904139"/>
      <w:bookmarkStart w:id="3333" w:name="_Toc105175180"/>
      <w:bookmarkStart w:id="3334" w:name="_Toc113826210"/>
      <w:bookmarkStart w:id="3335" w:name="_Toc120032336"/>
      <w:r w:rsidRPr="00FD0425">
        <w:t>9.1.1.8</w:t>
      </w:r>
      <w:r w:rsidRPr="00FD0425">
        <w:tab/>
        <w:t>RETRIEVE UE CONTEXT REQUEST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04ED700" w14:textId="77777777" w:rsidR="00F02090" w:rsidRPr="00FD0425" w:rsidRDefault="00F02090" w:rsidP="00F02090">
      <w:r w:rsidRPr="00FD0425">
        <w:t xml:space="preserve">This </w:t>
      </w:r>
      <w:smartTag w:uri="urn:schemas-microsoft-com:office:smarttags" w:element="PersonName">
        <w:r w:rsidRPr="00FD0425">
          <w:t>me</w:t>
        </w:r>
      </w:smartTag>
      <w:r w:rsidRPr="00FD0425">
        <w:t>ssage is sent by the new NG-RAN node to request the old NG-RAN node to transfer the UE Context to the new NG-RAN.</w:t>
      </w:r>
    </w:p>
    <w:p w14:paraId="3B9AE3FB" w14:textId="77777777" w:rsidR="00F02090" w:rsidRPr="00FD0425" w:rsidRDefault="00F02090" w:rsidP="00F02090">
      <w:pPr>
        <w:rPr>
          <w:rFonts w:eastAsia="Batang"/>
        </w:rPr>
      </w:pPr>
      <w:r w:rsidRPr="00FD0425">
        <w:t xml:space="preserve">Direction: new NG-RAN node </w:t>
      </w:r>
      <w:r w:rsidRPr="00FD0425">
        <w:sym w:font="Symbol" w:char="F0AE"/>
      </w:r>
      <w:r w:rsidRPr="00FD0425">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F02090" w:rsidRPr="00FD0425" w14:paraId="4A5ADA47" w14:textId="77777777" w:rsidTr="00694C97">
        <w:tblPrEx>
          <w:tblCellMar>
            <w:top w:w="0" w:type="dxa"/>
            <w:bottom w:w="0" w:type="dxa"/>
          </w:tblCellMar>
        </w:tblPrEx>
        <w:tc>
          <w:tcPr>
            <w:tcW w:w="2312" w:type="dxa"/>
          </w:tcPr>
          <w:p w14:paraId="4028EAE0" w14:textId="77777777" w:rsidR="00F02090" w:rsidRPr="00FD0425" w:rsidRDefault="00F02090" w:rsidP="00694C97">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7CC77348" w14:textId="77777777" w:rsidR="00F02090" w:rsidRPr="00FD0425" w:rsidRDefault="00F02090" w:rsidP="00694C97">
            <w:pPr>
              <w:pStyle w:val="TAH"/>
              <w:rPr>
                <w:lang w:eastAsia="ja-JP"/>
              </w:rPr>
            </w:pPr>
            <w:r w:rsidRPr="00FD0425">
              <w:rPr>
                <w:lang w:eastAsia="ja-JP"/>
              </w:rPr>
              <w:t>Presence</w:t>
            </w:r>
          </w:p>
        </w:tc>
        <w:tc>
          <w:tcPr>
            <w:tcW w:w="900" w:type="dxa"/>
          </w:tcPr>
          <w:p w14:paraId="0A9E7E2E" w14:textId="77777777" w:rsidR="00F02090" w:rsidRPr="00FD0425" w:rsidRDefault="00F02090" w:rsidP="00694C97">
            <w:pPr>
              <w:pStyle w:val="TAH"/>
              <w:rPr>
                <w:lang w:eastAsia="ja-JP"/>
              </w:rPr>
            </w:pPr>
            <w:r w:rsidRPr="00FD0425">
              <w:rPr>
                <w:lang w:eastAsia="ja-JP"/>
              </w:rPr>
              <w:t>Range</w:t>
            </w:r>
          </w:p>
        </w:tc>
        <w:tc>
          <w:tcPr>
            <w:tcW w:w="1247" w:type="dxa"/>
          </w:tcPr>
          <w:p w14:paraId="7D5B6946" w14:textId="77777777" w:rsidR="00F02090" w:rsidRPr="00FD0425" w:rsidRDefault="00F02090" w:rsidP="00694C97">
            <w:pPr>
              <w:pStyle w:val="TAH"/>
              <w:rPr>
                <w:lang w:eastAsia="ja-JP"/>
              </w:rPr>
            </w:pPr>
            <w:r w:rsidRPr="00FD0425">
              <w:rPr>
                <w:lang w:eastAsia="ja-JP"/>
              </w:rPr>
              <w:t>IE type and reference</w:t>
            </w:r>
          </w:p>
        </w:tc>
        <w:tc>
          <w:tcPr>
            <w:tcW w:w="2410" w:type="dxa"/>
          </w:tcPr>
          <w:p w14:paraId="36E295F8" w14:textId="77777777" w:rsidR="00F02090" w:rsidRPr="00FD0425" w:rsidRDefault="00F02090" w:rsidP="00694C97">
            <w:pPr>
              <w:pStyle w:val="TAH"/>
              <w:rPr>
                <w:lang w:eastAsia="ja-JP"/>
              </w:rPr>
            </w:pPr>
            <w:r w:rsidRPr="00FD0425">
              <w:rPr>
                <w:lang w:eastAsia="ja-JP"/>
              </w:rPr>
              <w:t>Semantics description</w:t>
            </w:r>
          </w:p>
        </w:tc>
        <w:tc>
          <w:tcPr>
            <w:tcW w:w="1107" w:type="dxa"/>
          </w:tcPr>
          <w:p w14:paraId="2DA02888" w14:textId="77777777" w:rsidR="00F02090" w:rsidRPr="00FD0425" w:rsidRDefault="00F02090" w:rsidP="00694C97">
            <w:pPr>
              <w:pStyle w:val="TAH"/>
              <w:rPr>
                <w:lang w:eastAsia="ja-JP"/>
              </w:rPr>
            </w:pPr>
            <w:r w:rsidRPr="00FD0425">
              <w:rPr>
                <w:lang w:eastAsia="ja-JP"/>
              </w:rPr>
              <w:t>Criticality</w:t>
            </w:r>
          </w:p>
        </w:tc>
        <w:tc>
          <w:tcPr>
            <w:tcW w:w="1080" w:type="dxa"/>
          </w:tcPr>
          <w:p w14:paraId="743FB049"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469BC822" w14:textId="77777777" w:rsidTr="00694C97">
        <w:tblPrEx>
          <w:tblCellMar>
            <w:top w:w="0" w:type="dxa"/>
            <w:bottom w:w="0" w:type="dxa"/>
          </w:tblCellMar>
        </w:tblPrEx>
        <w:tc>
          <w:tcPr>
            <w:tcW w:w="2312" w:type="dxa"/>
          </w:tcPr>
          <w:p w14:paraId="1A74B614" w14:textId="77777777" w:rsidR="00F02090" w:rsidRPr="00FD0425" w:rsidRDefault="00F02090" w:rsidP="00694C97">
            <w:pPr>
              <w:pStyle w:val="TAL"/>
              <w:rPr>
                <w:lang w:eastAsia="ja-JP"/>
              </w:rPr>
            </w:pPr>
            <w:r w:rsidRPr="00FD0425">
              <w:rPr>
                <w:lang w:eastAsia="ja-JP"/>
              </w:rPr>
              <w:t>Message Type</w:t>
            </w:r>
          </w:p>
        </w:tc>
        <w:tc>
          <w:tcPr>
            <w:tcW w:w="1070" w:type="dxa"/>
          </w:tcPr>
          <w:p w14:paraId="0A79E068" w14:textId="77777777" w:rsidR="00F02090" w:rsidRPr="00FD0425" w:rsidRDefault="00F02090" w:rsidP="00694C97">
            <w:pPr>
              <w:pStyle w:val="TAL"/>
              <w:rPr>
                <w:lang w:eastAsia="ja-JP"/>
              </w:rPr>
            </w:pPr>
            <w:r w:rsidRPr="00FD0425">
              <w:rPr>
                <w:lang w:eastAsia="ja-JP"/>
              </w:rPr>
              <w:t>M</w:t>
            </w:r>
          </w:p>
        </w:tc>
        <w:tc>
          <w:tcPr>
            <w:tcW w:w="900" w:type="dxa"/>
          </w:tcPr>
          <w:p w14:paraId="00A29FAC" w14:textId="77777777" w:rsidR="00F02090" w:rsidRPr="00FD0425" w:rsidRDefault="00F02090" w:rsidP="00694C97">
            <w:pPr>
              <w:pStyle w:val="TAL"/>
              <w:rPr>
                <w:lang w:eastAsia="ja-JP"/>
              </w:rPr>
            </w:pPr>
          </w:p>
        </w:tc>
        <w:tc>
          <w:tcPr>
            <w:tcW w:w="1247" w:type="dxa"/>
          </w:tcPr>
          <w:p w14:paraId="79D42B33" w14:textId="77777777" w:rsidR="00F02090" w:rsidRPr="00FD0425" w:rsidRDefault="00F02090" w:rsidP="00694C97">
            <w:pPr>
              <w:pStyle w:val="TAL"/>
              <w:rPr>
                <w:lang w:eastAsia="ja-JP"/>
              </w:rPr>
            </w:pPr>
            <w:r w:rsidRPr="00FD0425">
              <w:rPr>
                <w:lang w:eastAsia="ja-JP"/>
              </w:rPr>
              <w:t>9.2.3.1</w:t>
            </w:r>
          </w:p>
        </w:tc>
        <w:tc>
          <w:tcPr>
            <w:tcW w:w="2410" w:type="dxa"/>
          </w:tcPr>
          <w:p w14:paraId="5B8A39B0" w14:textId="77777777" w:rsidR="00F02090" w:rsidRPr="00FD0425" w:rsidRDefault="00F02090" w:rsidP="00694C97">
            <w:pPr>
              <w:pStyle w:val="TAL"/>
              <w:rPr>
                <w:lang w:eastAsia="ja-JP"/>
              </w:rPr>
            </w:pPr>
          </w:p>
        </w:tc>
        <w:tc>
          <w:tcPr>
            <w:tcW w:w="1107" w:type="dxa"/>
          </w:tcPr>
          <w:p w14:paraId="60D40B8C" w14:textId="77777777" w:rsidR="00F02090" w:rsidRPr="00FD0425" w:rsidRDefault="00F02090" w:rsidP="00694C97">
            <w:pPr>
              <w:pStyle w:val="TAC"/>
              <w:rPr>
                <w:lang w:eastAsia="ja-JP"/>
              </w:rPr>
            </w:pPr>
            <w:r w:rsidRPr="00FD0425">
              <w:rPr>
                <w:lang w:eastAsia="ja-JP"/>
              </w:rPr>
              <w:t>YES</w:t>
            </w:r>
          </w:p>
        </w:tc>
        <w:tc>
          <w:tcPr>
            <w:tcW w:w="1080" w:type="dxa"/>
          </w:tcPr>
          <w:p w14:paraId="41CBE84E" w14:textId="77777777" w:rsidR="00F02090" w:rsidRPr="00FD0425" w:rsidRDefault="00F02090" w:rsidP="00694C97">
            <w:pPr>
              <w:pStyle w:val="TAC"/>
              <w:rPr>
                <w:lang w:eastAsia="ja-JP"/>
              </w:rPr>
            </w:pPr>
            <w:r w:rsidRPr="00FD0425">
              <w:rPr>
                <w:lang w:eastAsia="ja-JP"/>
              </w:rPr>
              <w:t>reject</w:t>
            </w:r>
          </w:p>
        </w:tc>
      </w:tr>
      <w:tr w:rsidR="00F02090" w:rsidRPr="00FD0425" w14:paraId="1364A1D2" w14:textId="77777777" w:rsidTr="00694C97">
        <w:tblPrEx>
          <w:tblCellMar>
            <w:top w:w="0" w:type="dxa"/>
            <w:bottom w:w="0" w:type="dxa"/>
          </w:tblCellMar>
        </w:tblPrEx>
        <w:tc>
          <w:tcPr>
            <w:tcW w:w="2312" w:type="dxa"/>
          </w:tcPr>
          <w:p w14:paraId="6159AB59" w14:textId="77777777" w:rsidR="00F02090" w:rsidRPr="00FD0425" w:rsidRDefault="00F02090" w:rsidP="00694C97">
            <w:pPr>
              <w:pStyle w:val="TAL"/>
              <w:rPr>
                <w:lang w:eastAsia="ja-JP"/>
              </w:rPr>
            </w:pPr>
            <w:r w:rsidRPr="00FD0425">
              <w:rPr>
                <w:lang w:eastAsia="ja-JP"/>
              </w:rPr>
              <w:t>New NG-RAN node UE XnAP ID reference</w:t>
            </w:r>
          </w:p>
        </w:tc>
        <w:tc>
          <w:tcPr>
            <w:tcW w:w="1070" w:type="dxa"/>
          </w:tcPr>
          <w:p w14:paraId="480F5DDB" w14:textId="77777777" w:rsidR="00F02090" w:rsidRPr="00FD0425" w:rsidRDefault="00F02090" w:rsidP="00694C97">
            <w:pPr>
              <w:pStyle w:val="TAL"/>
              <w:rPr>
                <w:lang w:eastAsia="ja-JP"/>
              </w:rPr>
            </w:pPr>
            <w:r w:rsidRPr="00FD0425">
              <w:rPr>
                <w:lang w:eastAsia="ja-JP"/>
              </w:rPr>
              <w:t>M</w:t>
            </w:r>
          </w:p>
        </w:tc>
        <w:tc>
          <w:tcPr>
            <w:tcW w:w="900" w:type="dxa"/>
          </w:tcPr>
          <w:p w14:paraId="10908350" w14:textId="77777777" w:rsidR="00F02090" w:rsidRPr="00FD0425" w:rsidRDefault="00F02090" w:rsidP="00694C97">
            <w:pPr>
              <w:pStyle w:val="TAL"/>
              <w:rPr>
                <w:lang w:eastAsia="ja-JP"/>
              </w:rPr>
            </w:pPr>
          </w:p>
        </w:tc>
        <w:tc>
          <w:tcPr>
            <w:tcW w:w="1247" w:type="dxa"/>
          </w:tcPr>
          <w:p w14:paraId="130A44FE"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2410" w:type="dxa"/>
          </w:tcPr>
          <w:p w14:paraId="0C058F35" w14:textId="77777777" w:rsidR="00F02090" w:rsidRPr="00FD0425" w:rsidRDefault="00F02090" w:rsidP="00694C97">
            <w:pPr>
              <w:pStyle w:val="TAL"/>
              <w:rPr>
                <w:lang w:eastAsia="ja-JP"/>
              </w:rPr>
            </w:pPr>
            <w:r w:rsidRPr="00FD0425">
              <w:rPr>
                <w:lang w:eastAsia="ja-JP"/>
              </w:rPr>
              <w:t>Allocated at the new NG-RAN node</w:t>
            </w:r>
          </w:p>
        </w:tc>
        <w:tc>
          <w:tcPr>
            <w:tcW w:w="1107" w:type="dxa"/>
          </w:tcPr>
          <w:p w14:paraId="4C5389F1" w14:textId="77777777" w:rsidR="00F02090" w:rsidRPr="00FD0425" w:rsidRDefault="00F02090" w:rsidP="00694C97">
            <w:pPr>
              <w:pStyle w:val="TAC"/>
              <w:rPr>
                <w:lang w:eastAsia="ja-JP"/>
              </w:rPr>
            </w:pPr>
            <w:r w:rsidRPr="00FD0425">
              <w:rPr>
                <w:lang w:eastAsia="ja-JP"/>
              </w:rPr>
              <w:t>YES</w:t>
            </w:r>
          </w:p>
        </w:tc>
        <w:tc>
          <w:tcPr>
            <w:tcW w:w="1080" w:type="dxa"/>
          </w:tcPr>
          <w:p w14:paraId="3BDFCA67" w14:textId="77777777" w:rsidR="00F02090" w:rsidRPr="00FD0425" w:rsidRDefault="00F02090" w:rsidP="00694C97">
            <w:pPr>
              <w:pStyle w:val="TAC"/>
              <w:rPr>
                <w:lang w:eastAsia="ja-JP"/>
              </w:rPr>
            </w:pPr>
            <w:r w:rsidRPr="00FD0425">
              <w:rPr>
                <w:lang w:eastAsia="ja-JP"/>
              </w:rPr>
              <w:t>reject</w:t>
            </w:r>
          </w:p>
        </w:tc>
      </w:tr>
      <w:tr w:rsidR="00F02090" w:rsidRPr="00FD0425" w14:paraId="0CA5C881" w14:textId="77777777" w:rsidTr="00694C97">
        <w:tblPrEx>
          <w:tblCellMar>
            <w:top w:w="0" w:type="dxa"/>
            <w:bottom w:w="0" w:type="dxa"/>
          </w:tblCellMar>
        </w:tblPrEx>
        <w:tc>
          <w:tcPr>
            <w:tcW w:w="2312" w:type="dxa"/>
          </w:tcPr>
          <w:p w14:paraId="16A0A4F2" w14:textId="77777777" w:rsidR="00F02090" w:rsidRPr="00FD0425" w:rsidRDefault="00F02090" w:rsidP="00694C97">
            <w:pPr>
              <w:pStyle w:val="TAL"/>
              <w:rPr>
                <w:lang w:eastAsia="ja-JP"/>
              </w:rPr>
            </w:pPr>
            <w:r w:rsidRPr="00FD0425">
              <w:rPr>
                <w:lang w:eastAsia="ja-JP"/>
              </w:rPr>
              <w:t>UE Context ID</w:t>
            </w:r>
          </w:p>
        </w:tc>
        <w:tc>
          <w:tcPr>
            <w:tcW w:w="1070" w:type="dxa"/>
          </w:tcPr>
          <w:p w14:paraId="2BE49F79" w14:textId="77777777" w:rsidR="00F02090" w:rsidRPr="00FD0425" w:rsidRDefault="00F02090" w:rsidP="00694C97">
            <w:pPr>
              <w:pStyle w:val="TAL"/>
              <w:rPr>
                <w:lang w:eastAsia="ja-JP"/>
              </w:rPr>
            </w:pPr>
            <w:r w:rsidRPr="00FD0425">
              <w:rPr>
                <w:lang w:eastAsia="ja-JP"/>
              </w:rPr>
              <w:t>M</w:t>
            </w:r>
          </w:p>
        </w:tc>
        <w:tc>
          <w:tcPr>
            <w:tcW w:w="900" w:type="dxa"/>
          </w:tcPr>
          <w:p w14:paraId="7CC6AA56" w14:textId="77777777" w:rsidR="00F02090" w:rsidRPr="00FD0425" w:rsidRDefault="00F02090" w:rsidP="00694C97">
            <w:pPr>
              <w:pStyle w:val="TAL"/>
              <w:rPr>
                <w:lang w:eastAsia="ja-JP"/>
              </w:rPr>
            </w:pPr>
          </w:p>
        </w:tc>
        <w:tc>
          <w:tcPr>
            <w:tcW w:w="1247" w:type="dxa"/>
          </w:tcPr>
          <w:p w14:paraId="6C81AD16" w14:textId="77777777" w:rsidR="00F02090" w:rsidRPr="00FD0425" w:rsidRDefault="00F02090" w:rsidP="00694C97">
            <w:pPr>
              <w:pStyle w:val="TAL"/>
              <w:rPr>
                <w:lang w:eastAsia="ja-JP"/>
              </w:rPr>
            </w:pPr>
            <w:r w:rsidRPr="00FD0425">
              <w:rPr>
                <w:lang w:eastAsia="ja-JP"/>
              </w:rPr>
              <w:t>9.2.3.40</w:t>
            </w:r>
          </w:p>
        </w:tc>
        <w:tc>
          <w:tcPr>
            <w:tcW w:w="2410" w:type="dxa"/>
          </w:tcPr>
          <w:p w14:paraId="45DA0AF8" w14:textId="77777777" w:rsidR="00F02090" w:rsidRPr="00FD0425" w:rsidRDefault="00F02090" w:rsidP="00694C97">
            <w:pPr>
              <w:pStyle w:val="TAL"/>
              <w:rPr>
                <w:lang w:eastAsia="ja-JP"/>
              </w:rPr>
            </w:pPr>
          </w:p>
        </w:tc>
        <w:tc>
          <w:tcPr>
            <w:tcW w:w="1107" w:type="dxa"/>
          </w:tcPr>
          <w:p w14:paraId="58E3AE2C" w14:textId="77777777" w:rsidR="00F02090" w:rsidRPr="00FD0425" w:rsidRDefault="00F02090" w:rsidP="00694C97">
            <w:pPr>
              <w:pStyle w:val="TAC"/>
              <w:rPr>
                <w:lang w:eastAsia="ja-JP"/>
              </w:rPr>
            </w:pPr>
            <w:r w:rsidRPr="00FD0425">
              <w:rPr>
                <w:lang w:eastAsia="ja-JP"/>
              </w:rPr>
              <w:t>YES</w:t>
            </w:r>
          </w:p>
        </w:tc>
        <w:tc>
          <w:tcPr>
            <w:tcW w:w="1080" w:type="dxa"/>
          </w:tcPr>
          <w:p w14:paraId="319DC545" w14:textId="77777777" w:rsidR="00F02090" w:rsidRPr="00FD0425" w:rsidRDefault="00F02090" w:rsidP="00694C97">
            <w:pPr>
              <w:pStyle w:val="TAC"/>
              <w:rPr>
                <w:lang w:eastAsia="ja-JP"/>
              </w:rPr>
            </w:pPr>
            <w:r w:rsidRPr="00FD0425">
              <w:rPr>
                <w:lang w:eastAsia="ja-JP"/>
              </w:rPr>
              <w:t>reject</w:t>
            </w:r>
          </w:p>
        </w:tc>
      </w:tr>
      <w:tr w:rsidR="00F02090" w:rsidRPr="00FD0425" w14:paraId="3D45EFDC" w14:textId="77777777" w:rsidTr="00694C97">
        <w:tblPrEx>
          <w:tblCellMar>
            <w:top w:w="0" w:type="dxa"/>
            <w:bottom w:w="0" w:type="dxa"/>
          </w:tblCellMar>
        </w:tblPrEx>
        <w:tc>
          <w:tcPr>
            <w:tcW w:w="2312" w:type="dxa"/>
          </w:tcPr>
          <w:p w14:paraId="4F09A792" w14:textId="77777777" w:rsidR="00F02090" w:rsidRPr="00FD0425" w:rsidRDefault="00F02090" w:rsidP="00694C97">
            <w:pPr>
              <w:pStyle w:val="TAL"/>
              <w:rPr>
                <w:lang w:eastAsia="ja-JP"/>
              </w:rPr>
            </w:pPr>
            <w:r w:rsidRPr="00FD0425">
              <w:t>Integrity protection</w:t>
            </w:r>
          </w:p>
        </w:tc>
        <w:tc>
          <w:tcPr>
            <w:tcW w:w="1070" w:type="dxa"/>
          </w:tcPr>
          <w:p w14:paraId="406E7A69" w14:textId="77777777" w:rsidR="00F02090" w:rsidRPr="00FD0425" w:rsidRDefault="00F02090" w:rsidP="00694C97">
            <w:pPr>
              <w:pStyle w:val="TAL"/>
              <w:rPr>
                <w:lang w:eastAsia="ja-JP"/>
              </w:rPr>
            </w:pPr>
            <w:r w:rsidRPr="00FD0425">
              <w:rPr>
                <w:lang w:eastAsia="ja-JP"/>
              </w:rPr>
              <w:t>M</w:t>
            </w:r>
          </w:p>
        </w:tc>
        <w:tc>
          <w:tcPr>
            <w:tcW w:w="900" w:type="dxa"/>
          </w:tcPr>
          <w:p w14:paraId="695AD6F9" w14:textId="77777777" w:rsidR="00F02090" w:rsidRPr="00FD0425" w:rsidRDefault="00F02090" w:rsidP="00694C97">
            <w:pPr>
              <w:pStyle w:val="TAL"/>
              <w:rPr>
                <w:lang w:eastAsia="ja-JP"/>
              </w:rPr>
            </w:pPr>
          </w:p>
        </w:tc>
        <w:tc>
          <w:tcPr>
            <w:tcW w:w="1247" w:type="dxa"/>
          </w:tcPr>
          <w:p w14:paraId="5CF5FD93" w14:textId="77777777" w:rsidR="00F02090" w:rsidRPr="00FD0425" w:rsidRDefault="00F02090" w:rsidP="00694C97">
            <w:pPr>
              <w:pStyle w:val="TAL"/>
              <w:rPr>
                <w:lang w:eastAsia="ja-JP"/>
              </w:rPr>
            </w:pPr>
            <w:r w:rsidRPr="00FD0425">
              <w:rPr>
                <w:lang w:eastAsia="ja-JP"/>
              </w:rPr>
              <w:t xml:space="preserve">BIT STRING (SIZE (16)) </w:t>
            </w:r>
          </w:p>
        </w:tc>
        <w:tc>
          <w:tcPr>
            <w:tcW w:w="2410" w:type="dxa"/>
          </w:tcPr>
          <w:p w14:paraId="640DD88D" w14:textId="77777777" w:rsidR="00F02090" w:rsidRPr="00FD0425" w:rsidRDefault="00F02090" w:rsidP="00694C97">
            <w:pPr>
              <w:pStyle w:val="TAL"/>
              <w:rPr>
                <w:b/>
                <w:lang w:eastAsia="ja-JP"/>
              </w:rPr>
            </w:pPr>
            <w:r w:rsidRPr="00FD0425">
              <w:rPr>
                <w:b/>
                <w:lang w:eastAsia="ja-JP"/>
              </w:rPr>
              <w:t>RRC Resume:</w:t>
            </w:r>
          </w:p>
          <w:p w14:paraId="02398580" w14:textId="77777777" w:rsidR="00F02090" w:rsidRPr="00FD0425" w:rsidRDefault="00F02090" w:rsidP="00694C97">
            <w:pPr>
              <w:pStyle w:val="TAL"/>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694C97">
            <w:pPr>
              <w:pStyle w:val="TAL"/>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694C97">
            <w:pPr>
              <w:pStyle w:val="TAL"/>
              <w:rPr>
                <w:b/>
                <w:lang w:eastAsia="ja-JP"/>
              </w:rPr>
            </w:pPr>
            <w:r w:rsidRPr="00FD0425">
              <w:rPr>
                <w:b/>
                <w:lang w:eastAsia="ja-JP"/>
              </w:rPr>
              <w:t>RRC Reestablishment:</w:t>
            </w:r>
          </w:p>
          <w:p w14:paraId="04B623CD" w14:textId="77777777" w:rsidR="00F02090" w:rsidRPr="00FD0425" w:rsidRDefault="00F02090" w:rsidP="00694C97">
            <w:pPr>
              <w:pStyle w:val="TAL"/>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195317" w:rsidRDefault="00F02090" w:rsidP="000E2F53">
            <w:pPr>
              <w:keepNext/>
              <w:keepLines/>
              <w:spacing w:after="0"/>
              <w:rPr>
                <w:rStyle w:val="TALChar"/>
              </w:rPr>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195317">
              <w:rPr>
                <w:rStyle w:val="TALChar"/>
              </w:rPr>
              <w:t xml:space="preserve"> </w:t>
            </w:r>
          </w:p>
          <w:p w14:paraId="32A0823C" w14:textId="77777777" w:rsidR="000E2F53" w:rsidRPr="00195317" w:rsidRDefault="000E2F53" w:rsidP="00195317">
            <w:pPr>
              <w:pStyle w:val="TAL"/>
              <w:rPr>
                <w:b/>
                <w:bCs/>
                <w:lang w:eastAsia="ja-JP"/>
              </w:rPr>
            </w:pPr>
            <w:r w:rsidRPr="00195317">
              <w:rPr>
                <w:b/>
                <w:bCs/>
                <w:lang w:eastAsia="ja-JP"/>
              </w:rPr>
              <w:t>RRC Resume for UP CIoT Optimization:</w:t>
            </w:r>
          </w:p>
          <w:p w14:paraId="52B1190E" w14:textId="77777777" w:rsidR="00F02090" w:rsidRPr="00FD0425" w:rsidRDefault="000E2F53" w:rsidP="000E2F53">
            <w:pPr>
              <w:pStyle w:val="TAL"/>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1107" w:type="dxa"/>
          </w:tcPr>
          <w:p w14:paraId="6F1AFF15" w14:textId="77777777" w:rsidR="00F02090" w:rsidRPr="00FD0425" w:rsidRDefault="00F02090" w:rsidP="00694C97">
            <w:pPr>
              <w:pStyle w:val="TAC"/>
              <w:rPr>
                <w:lang w:eastAsia="ja-JP"/>
              </w:rPr>
            </w:pPr>
            <w:r w:rsidRPr="00FD0425">
              <w:rPr>
                <w:lang w:eastAsia="ja-JP"/>
              </w:rPr>
              <w:t>YES</w:t>
            </w:r>
          </w:p>
        </w:tc>
        <w:tc>
          <w:tcPr>
            <w:tcW w:w="1080" w:type="dxa"/>
          </w:tcPr>
          <w:p w14:paraId="79B8B007" w14:textId="77777777" w:rsidR="00F02090" w:rsidRPr="00FD0425" w:rsidRDefault="00F02090" w:rsidP="00694C97">
            <w:pPr>
              <w:pStyle w:val="TAC"/>
              <w:rPr>
                <w:lang w:eastAsia="ja-JP"/>
              </w:rPr>
            </w:pPr>
            <w:r w:rsidRPr="00FD0425">
              <w:rPr>
                <w:lang w:eastAsia="ja-JP"/>
              </w:rPr>
              <w:t>reject</w:t>
            </w:r>
          </w:p>
        </w:tc>
      </w:tr>
      <w:tr w:rsidR="00F02090" w:rsidRPr="00FD0425" w14:paraId="231E4D78" w14:textId="77777777" w:rsidTr="00694C97">
        <w:tblPrEx>
          <w:tblCellMar>
            <w:top w:w="0" w:type="dxa"/>
            <w:bottom w:w="0" w:type="dxa"/>
          </w:tblCellMar>
        </w:tblPrEx>
        <w:tc>
          <w:tcPr>
            <w:tcW w:w="2312" w:type="dxa"/>
          </w:tcPr>
          <w:p w14:paraId="3F0F9361" w14:textId="77777777" w:rsidR="00F02090" w:rsidRPr="00FD0425" w:rsidRDefault="00F02090" w:rsidP="00694C97">
            <w:pPr>
              <w:pStyle w:val="TAL"/>
              <w:rPr>
                <w:lang w:eastAsia="ja-JP"/>
              </w:rPr>
            </w:pPr>
            <w:r w:rsidRPr="00FD0425">
              <w:rPr>
                <w:lang w:eastAsia="ja-JP"/>
              </w:rPr>
              <w:t>New Cell Identifier</w:t>
            </w:r>
          </w:p>
        </w:tc>
        <w:tc>
          <w:tcPr>
            <w:tcW w:w="1070" w:type="dxa"/>
          </w:tcPr>
          <w:p w14:paraId="5395BC84" w14:textId="77777777" w:rsidR="00F02090" w:rsidRPr="00FD0425" w:rsidRDefault="00F02090" w:rsidP="00694C97">
            <w:pPr>
              <w:pStyle w:val="TAL"/>
              <w:rPr>
                <w:lang w:eastAsia="ja-JP"/>
              </w:rPr>
            </w:pPr>
            <w:r w:rsidRPr="00FD0425">
              <w:rPr>
                <w:lang w:eastAsia="ja-JP"/>
              </w:rPr>
              <w:t>M</w:t>
            </w:r>
          </w:p>
        </w:tc>
        <w:tc>
          <w:tcPr>
            <w:tcW w:w="900" w:type="dxa"/>
          </w:tcPr>
          <w:p w14:paraId="326DEA59" w14:textId="77777777" w:rsidR="00F02090" w:rsidRPr="00FD0425" w:rsidRDefault="00F02090" w:rsidP="00694C97">
            <w:pPr>
              <w:pStyle w:val="TAL"/>
              <w:rPr>
                <w:lang w:eastAsia="ja-JP"/>
              </w:rPr>
            </w:pPr>
          </w:p>
        </w:tc>
        <w:tc>
          <w:tcPr>
            <w:tcW w:w="1247" w:type="dxa"/>
          </w:tcPr>
          <w:p w14:paraId="3DC41C5E" w14:textId="77777777" w:rsidR="00F02090" w:rsidRPr="00FD0425" w:rsidRDefault="00F02090" w:rsidP="00694C97">
            <w:pPr>
              <w:pStyle w:val="TAL"/>
              <w:rPr>
                <w:lang w:eastAsia="ja-JP"/>
              </w:rPr>
            </w:pPr>
            <w:r w:rsidRPr="00FD0425">
              <w:rPr>
                <w:lang w:eastAsia="ja-JP"/>
              </w:rPr>
              <w:t>NG-RAN Cell Identity</w:t>
            </w:r>
          </w:p>
          <w:p w14:paraId="2781194B" w14:textId="77777777" w:rsidR="00F02090" w:rsidRPr="00FD0425" w:rsidRDefault="00F02090" w:rsidP="00694C97">
            <w:pPr>
              <w:pStyle w:val="TAL"/>
              <w:rPr>
                <w:lang w:eastAsia="ja-JP"/>
              </w:rPr>
            </w:pPr>
            <w:r w:rsidRPr="00FD0425">
              <w:rPr>
                <w:lang w:eastAsia="ja-JP"/>
              </w:rPr>
              <w:t>9.2.2.9</w:t>
            </w:r>
          </w:p>
        </w:tc>
        <w:tc>
          <w:tcPr>
            <w:tcW w:w="2410" w:type="dxa"/>
          </w:tcPr>
          <w:p w14:paraId="1EB40F3D" w14:textId="77777777" w:rsidR="00F02090" w:rsidRPr="00FD0425" w:rsidRDefault="00F02090" w:rsidP="00694C97">
            <w:pPr>
              <w:pStyle w:val="TAL"/>
              <w:rPr>
                <w:b/>
                <w:lang w:eastAsia="ja-JP"/>
              </w:rPr>
            </w:pPr>
            <w:r w:rsidRPr="00FD0425">
              <w:rPr>
                <w:b/>
                <w:lang w:eastAsia="ja-JP"/>
              </w:rPr>
              <w:t>RRC Resume:</w:t>
            </w:r>
          </w:p>
          <w:p w14:paraId="7CB96B73" w14:textId="77777777" w:rsidR="00F02090" w:rsidRPr="00FD0425" w:rsidRDefault="00F02090" w:rsidP="00694C97">
            <w:pPr>
              <w:pStyle w:val="TAL"/>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694C97">
            <w:pPr>
              <w:pStyle w:val="TAL"/>
              <w:rPr>
                <w:b/>
                <w:lang w:eastAsia="ja-JP"/>
              </w:rPr>
            </w:pPr>
            <w:r w:rsidRPr="00FD0425">
              <w:rPr>
                <w:b/>
                <w:lang w:eastAsia="ja-JP"/>
              </w:rPr>
              <w:t>RRC Reestablishment:</w:t>
            </w:r>
          </w:p>
          <w:p w14:paraId="1A80A9F8" w14:textId="77777777" w:rsidR="000E2F53" w:rsidRPr="00195317" w:rsidRDefault="00F02090" w:rsidP="000E2F53">
            <w:pPr>
              <w:keepNext/>
              <w:keepLines/>
              <w:spacing w:after="0"/>
              <w:rPr>
                <w:rStyle w:val="TALChar"/>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195317">
              <w:rPr>
                <w:rStyle w:val="TALChar"/>
              </w:rPr>
              <w:t xml:space="preserve"> </w:t>
            </w:r>
          </w:p>
          <w:p w14:paraId="550541AB" w14:textId="77777777" w:rsidR="000E2F53" w:rsidRPr="00195317" w:rsidRDefault="000E2F53" w:rsidP="00195317">
            <w:pPr>
              <w:pStyle w:val="TAL"/>
              <w:rPr>
                <w:b/>
                <w:bCs/>
                <w:lang w:eastAsia="ja-JP"/>
              </w:rPr>
            </w:pPr>
            <w:r w:rsidRPr="00195317">
              <w:rPr>
                <w:b/>
                <w:bCs/>
                <w:lang w:eastAsia="ja-JP"/>
              </w:rPr>
              <w:t>RRC Resume for UP CIoT Optimization:</w:t>
            </w:r>
          </w:p>
          <w:p w14:paraId="45B52E43" w14:textId="77777777" w:rsidR="00F02090" w:rsidRPr="00FD0425" w:rsidRDefault="000E2F53" w:rsidP="000E2F53">
            <w:pPr>
              <w:pStyle w:val="TAL"/>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1107" w:type="dxa"/>
          </w:tcPr>
          <w:p w14:paraId="52BCA4D1" w14:textId="77777777" w:rsidR="00F02090" w:rsidRPr="00FD0425" w:rsidRDefault="00F02090" w:rsidP="00694C97">
            <w:pPr>
              <w:pStyle w:val="TAC"/>
              <w:rPr>
                <w:lang w:eastAsia="ja-JP"/>
              </w:rPr>
            </w:pPr>
            <w:r w:rsidRPr="00FD0425">
              <w:rPr>
                <w:lang w:eastAsia="ja-JP"/>
              </w:rPr>
              <w:t>YES</w:t>
            </w:r>
          </w:p>
        </w:tc>
        <w:tc>
          <w:tcPr>
            <w:tcW w:w="1080" w:type="dxa"/>
          </w:tcPr>
          <w:p w14:paraId="2A0BD605" w14:textId="77777777" w:rsidR="00F02090" w:rsidRPr="00FD0425" w:rsidRDefault="00F02090" w:rsidP="00694C97">
            <w:pPr>
              <w:pStyle w:val="TAC"/>
              <w:rPr>
                <w:lang w:eastAsia="ja-JP"/>
              </w:rPr>
            </w:pPr>
            <w:r w:rsidRPr="00FD0425">
              <w:rPr>
                <w:lang w:eastAsia="ja-JP"/>
              </w:rPr>
              <w:t>reject</w:t>
            </w:r>
          </w:p>
        </w:tc>
      </w:tr>
      <w:tr w:rsidR="00F02090" w:rsidRPr="00FD0425" w14:paraId="23B4AAF2" w14:textId="77777777" w:rsidTr="00694C97">
        <w:tblPrEx>
          <w:tblCellMar>
            <w:top w:w="0" w:type="dxa"/>
            <w:bottom w:w="0" w:type="dxa"/>
          </w:tblCellMar>
        </w:tblPrEx>
        <w:tc>
          <w:tcPr>
            <w:tcW w:w="2312" w:type="dxa"/>
          </w:tcPr>
          <w:p w14:paraId="5C8EAB4A" w14:textId="77777777" w:rsidR="00F02090" w:rsidRPr="00FD0425" w:rsidRDefault="00F02090" w:rsidP="00694C97">
            <w:pPr>
              <w:pStyle w:val="TAL"/>
              <w:rPr>
                <w:lang w:eastAsia="ja-JP"/>
              </w:rPr>
            </w:pPr>
            <w:r w:rsidRPr="00FD0425">
              <w:rPr>
                <w:lang w:eastAsia="ja-JP"/>
              </w:rPr>
              <w:t>RRC Resume Cause</w:t>
            </w:r>
          </w:p>
        </w:tc>
        <w:tc>
          <w:tcPr>
            <w:tcW w:w="1070" w:type="dxa"/>
          </w:tcPr>
          <w:p w14:paraId="684E26A6" w14:textId="77777777" w:rsidR="00F02090" w:rsidRPr="00FD0425" w:rsidRDefault="00F02090" w:rsidP="00694C97">
            <w:pPr>
              <w:pStyle w:val="TAL"/>
              <w:rPr>
                <w:lang w:eastAsia="ja-JP"/>
              </w:rPr>
            </w:pPr>
            <w:r w:rsidRPr="00FD0425">
              <w:rPr>
                <w:lang w:eastAsia="ja-JP"/>
              </w:rPr>
              <w:t>O</w:t>
            </w:r>
          </w:p>
        </w:tc>
        <w:tc>
          <w:tcPr>
            <w:tcW w:w="900" w:type="dxa"/>
          </w:tcPr>
          <w:p w14:paraId="192D964F" w14:textId="77777777" w:rsidR="00F02090" w:rsidRPr="00FD0425" w:rsidRDefault="00F02090" w:rsidP="00694C97">
            <w:pPr>
              <w:pStyle w:val="TAL"/>
              <w:rPr>
                <w:lang w:eastAsia="ja-JP"/>
              </w:rPr>
            </w:pPr>
          </w:p>
        </w:tc>
        <w:tc>
          <w:tcPr>
            <w:tcW w:w="1247" w:type="dxa"/>
          </w:tcPr>
          <w:p w14:paraId="04EC0CAD" w14:textId="77777777" w:rsidR="00F02090" w:rsidRPr="00FD0425" w:rsidRDefault="00F02090" w:rsidP="00694C97">
            <w:pPr>
              <w:pStyle w:val="TAL"/>
              <w:rPr>
                <w:lang w:eastAsia="ja-JP"/>
              </w:rPr>
            </w:pPr>
            <w:r w:rsidRPr="00FD0425">
              <w:rPr>
                <w:lang w:eastAsia="ja-JP"/>
              </w:rPr>
              <w:t>9.2.3.61</w:t>
            </w:r>
          </w:p>
        </w:tc>
        <w:tc>
          <w:tcPr>
            <w:tcW w:w="2410" w:type="dxa"/>
          </w:tcPr>
          <w:p w14:paraId="6EAEF042" w14:textId="77777777" w:rsidR="00F02090" w:rsidRPr="00FD0425" w:rsidRDefault="00F02090" w:rsidP="00694C97">
            <w:pPr>
              <w:pStyle w:val="TAL"/>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694C97">
            <w:pPr>
              <w:pStyle w:val="TAL"/>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1107" w:type="dxa"/>
          </w:tcPr>
          <w:p w14:paraId="742658B8" w14:textId="77777777" w:rsidR="00F02090" w:rsidRPr="00FD0425" w:rsidRDefault="00F02090" w:rsidP="00694C97">
            <w:pPr>
              <w:pStyle w:val="TAC"/>
              <w:rPr>
                <w:lang w:eastAsia="ja-JP"/>
              </w:rPr>
            </w:pPr>
            <w:r w:rsidRPr="00FD0425">
              <w:rPr>
                <w:lang w:eastAsia="ja-JP"/>
              </w:rPr>
              <w:t>YES</w:t>
            </w:r>
          </w:p>
        </w:tc>
        <w:tc>
          <w:tcPr>
            <w:tcW w:w="1080" w:type="dxa"/>
          </w:tcPr>
          <w:p w14:paraId="7E267071" w14:textId="77777777" w:rsidR="00F02090" w:rsidRPr="00FD0425" w:rsidRDefault="00F02090" w:rsidP="00694C97">
            <w:pPr>
              <w:pStyle w:val="TAC"/>
              <w:rPr>
                <w:lang w:eastAsia="ja-JP"/>
              </w:rPr>
            </w:pPr>
            <w:r w:rsidRPr="00FD0425">
              <w:rPr>
                <w:lang w:eastAsia="ja-JP"/>
              </w:rPr>
              <w:t>ignore</w:t>
            </w:r>
          </w:p>
        </w:tc>
      </w:tr>
    </w:tbl>
    <w:p w14:paraId="650EBE2F" w14:textId="77777777" w:rsidR="00F02090" w:rsidRPr="00FD0425" w:rsidRDefault="00F02090" w:rsidP="00F02090"/>
    <w:p w14:paraId="01A2FABA" w14:textId="77777777" w:rsidR="00F02090" w:rsidRPr="00FD0425" w:rsidRDefault="00F02090" w:rsidP="00F02090">
      <w:pPr>
        <w:pStyle w:val="Heading4"/>
      </w:pPr>
      <w:bookmarkStart w:id="3336" w:name="_Toc20955188"/>
      <w:bookmarkStart w:id="3337" w:name="_Toc29991383"/>
      <w:bookmarkStart w:id="3338" w:name="_Toc36555783"/>
      <w:bookmarkStart w:id="3339" w:name="_Toc44497490"/>
      <w:bookmarkStart w:id="3340" w:name="_Toc45107878"/>
      <w:bookmarkStart w:id="3341" w:name="_Toc45901498"/>
      <w:bookmarkStart w:id="3342" w:name="_Toc51850577"/>
      <w:bookmarkStart w:id="3343" w:name="_Toc56693580"/>
      <w:bookmarkStart w:id="3344" w:name="_Toc64447123"/>
      <w:bookmarkStart w:id="3345" w:name="_Toc66286617"/>
      <w:bookmarkStart w:id="3346" w:name="_Toc74151312"/>
      <w:bookmarkStart w:id="3347" w:name="_Toc88653784"/>
      <w:bookmarkStart w:id="3348" w:name="_Toc97904140"/>
      <w:bookmarkStart w:id="3349" w:name="_Toc105175181"/>
      <w:bookmarkStart w:id="3350" w:name="_Toc113826211"/>
      <w:bookmarkStart w:id="3351" w:name="_Toc120032337"/>
      <w:r w:rsidRPr="00FD0425">
        <w:t>9.1.1.9</w:t>
      </w:r>
      <w:r w:rsidRPr="00FD0425">
        <w:tab/>
        <w:t>RETRIEVE UE CONTEXT RESPONSE</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64796964" w14:textId="77777777" w:rsidR="00F02090" w:rsidRPr="00FD0425" w:rsidRDefault="00F02090" w:rsidP="00F02090">
      <w:r w:rsidRPr="00FD0425">
        <w:t>This message is sent by the old NG-RAN node to transfer the UE context to the new NG-RAN node.</w:t>
      </w:r>
    </w:p>
    <w:p w14:paraId="20CD0789" w14:textId="77777777" w:rsidR="00F02090" w:rsidRPr="00FD0425" w:rsidRDefault="00F02090" w:rsidP="00F02090">
      <w:pPr>
        <w:rPr>
          <w:rFonts w:eastAsia="Batang"/>
        </w:rPr>
      </w:pPr>
      <w:r w:rsidRPr="00FD0425">
        <w:t xml:space="preserve">Direction: old NG-RAN node </w:t>
      </w:r>
      <w:r w:rsidRPr="00FD0425">
        <w:sym w:font="Symbol" w:char="F0AE"/>
      </w:r>
      <w:r w:rsidRPr="00FD0425">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02090" w:rsidRPr="00FD0425" w14:paraId="6278BB40" w14:textId="77777777" w:rsidTr="00694C97">
        <w:tblPrEx>
          <w:tblCellMar>
            <w:top w:w="0" w:type="dxa"/>
            <w:bottom w:w="0" w:type="dxa"/>
          </w:tblCellMar>
        </w:tblPrEx>
        <w:tc>
          <w:tcPr>
            <w:tcW w:w="2312" w:type="dxa"/>
          </w:tcPr>
          <w:p w14:paraId="74A6C86A" w14:textId="77777777" w:rsidR="00F02090" w:rsidRPr="00FD0425" w:rsidRDefault="00F02090" w:rsidP="00694C97">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3D638CCF" w14:textId="77777777" w:rsidR="00F02090" w:rsidRPr="00FD0425" w:rsidRDefault="00F02090" w:rsidP="00694C97">
            <w:pPr>
              <w:pStyle w:val="TAH"/>
              <w:rPr>
                <w:lang w:eastAsia="ja-JP"/>
              </w:rPr>
            </w:pPr>
            <w:r w:rsidRPr="00FD0425">
              <w:rPr>
                <w:lang w:eastAsia="ja-JP"/>
              </w:rPr>
              <w:t>Presence</w:t>
            </w:r>
          </w:p>
        </w:tc>
        <w:tc>
          <w:tcPr>
            <w:tcW w:w="900" w:type="dxa"/>
          </w:tcPr>
          <w:p w14:paraId="2F1DB63F" w14:textId="77777777" w:rsidR="00F02090" w:rsidRPr="00FD0425" w:rsidRDefault="00F02090" w:rsidP="00694C97">
            <w:pPr>
              <w:pStyle w:val="TAH"/>
              <w:rPr>
                <w:lang w:eastAsia="ja-JP"/>
              </w:rPr>
            </w:pPr>
            <w:r w:rsidRPr="00FD0425">
              <w:rPr>
                <w:lang w:eastAsia="ja-JP"/>
              </w:rPr>
              <w:t>Range</w:t>
            </w:r>
          </w:p>
        </w:tc>
        <w:tc>
          <w:tcPr>
            <w:tcW w:w="1800" w:type="dxa"/>
          </w:tcPr>
          <w:p w14:paraId="21E54895" w14:textId="77777777" w:rsidR="00F02090" w:rsidRPr="00FD0425" w:rsidRDefault="00F02090" w:rsidP="00694C97">
            <w:pPr>
              <w:pStyle w:val="TAH"/>
              <w:rPr>
                <w:lang w:eastAsia="ja-JP"/>
              </w:rPr>
            </w:pPr>
            <w:r w:rsidRPr="00FD0425">
              <w:rPr>
                <w:lang w:eastAsia="ja-JP"/>
              </w:rPr>
              <w:t>IE type and reference</w:t>
            </w:r>
          </w:p>
        </w:tc>
        <w:tc>
          <w:tcPr>
            <w:tcW w:w="1620" w:type="dxa"/>
          </w:tcPr>
          <w:p w14:paraId="741E50B8" w14:textId="77777777" w:rsidR="00F02090" w:rsidRPr="00FD0425" w:rsidRDefault="00F02090" w:rsidP="00694C97">
            <w:pPr>
              <w:pStyle w:val="TAH"/>
              <w:rPr>
                <w:lang w:eastAsia="ja-JP"/>
              </w:rPr>
            </w:pPr>
            <w:r w:rsidRPr="00FD0425">
              <w:rPr>
                <w:lang w:eastAsia="ja-JP"/>
              </w:rPr>
              <w:t>Semantics description</w:t>
            </w:r>
          </w:p>
        </w:tc>
        <w:tc>
          <w:tcPr>
            <w:tcW w:w="1107" w:type="dxa"/>
          </w:tcPr>
          <w:p w14:paraId="4A0BA5D1" w14:textId="77777777" w:rsidR="00F02090" w:rsidRPr="00FD0425" w:rsidRDefault="00F02090" w:rsidP="00694C97">
            <w:pPr>
              <w:pStyle w:val="TAH"/>
              <w:rPr>
                <w:lang w:eastAsia="ja-JP"/>
              </w:rPr>
            </w:pPr>
            <w:r w:rsidRPr="00FD0425">
              <w:rPr>
                <w:lang w:eastAsia="ja-JP"/>
              </w:rPr>
              <w:t>Criticality</w:t>
            </w:r>
          </w:p>
        </w:tc>
        <w:tc>
          <w:tcPr>
            <w:tcW w:w="1080" w:type="dxa"/>
          </w:tcPr>
          <w:p w14:paraId="3BE5303F"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54B96C0F" w14:textId="77777777" w:rsidTr="00694C97">
        <w:tblPrEx>
          <w:tblCellMar>
            <w:top w:w="0" w:type="dxa"/>
            <w:bottom w:w="0" w:type="dxa"/>
          </w:tblCellMar>
        </w:tblPrEx>
        <w:tc>
          <w:tcPr>
            <w:tcW w:w="2312" w:type="dxa"/>
          </w:tcPr>
          <w:p w14:paraId="4CB46256" w14:textId="77777777" w:rsidR="00F02090" w:rsidRPr="00FD0425" w:rsidRDefault="00F02090" w:rsidP="00694C97">
            <w:pPr>
              <w:pStyle w:val="TAL"/>
              <w:rPr>
                <w:lang w:eastAsia="ja-JP"/>
              </w:rPr>
            </w:pPr>
            <w:r w:rsidRPr="00FD0425">
              <w:rPr>
                <w:lang w:eastAsia="ja-JP"/>
              </w:rPr>
              <w:t>Message Type</w:t>
            </w:r>
          </w:p>
        </w:tc>
        <w:tc>
          <w:tcPr>
            <w:tcW w:w="1070" w:type="dxa"/>
          </w:tcPr>
          <w:p w14:paraId="3F2D6026" w14:textId="77777777" w:rsidR="00F02090" w:rsidRPr="00FD0425" w:rsidRDefault="00F02090" w:rsidP="00694C97">
            <w:pPr>
              <w:pStyle w:val="TAL"/>
              <w:rPr>
                <w:lang w:eastAsia="ja-JP"/>
              </w:rPr>
            </w:pPr>
            <w:r w:rsidRPr="00FD0425">
              <w:rPr>
                <w:lang w:eastAsia="ja-JP"/>
              </w:rPr>
              <w:t>M</w:t>
            </w:r>
          </w:p>
        </w:tc>
        <w:tc>
          <w:tcPr>
            <w:tcW w:w="900" w:type="dxa"/>
          </w:tcPr>
          <w:p w14:paraId="4ACE62A7" w14:textId="77777777" w:rsidR="00F02090" w:rsidRPr="00FD0425" w:rsidRDefault="00F02090" w:rsidP="00694C97">
            <w:pPr>
              <w:pStyle w:val="TAL"/>
              <w:rPr>
                <w:lang w:eastAsia="ja-JP"/>
              </w:rPr>
            </w:pPr>
          </w:p>
        </w:tc>
        <w:tc>
          <w:tcPr>
            <w:tcW w:w="1800" w:type="dxa"/>
          </w:tcPr>
          <w:p w14:paraId="6AAB7A21" w14:textId="77777777" w:rsidR="00F02090" w:rsidRPr="00FD0425" w:rsidRDefault="00F02090" w:rsidP="00694C97">
            <w:pPr>
              <w:pStyle w:val="TAL"/>
              <w:rPr>
                <w:lang w:eastAsia="ja-JP"/>
              </w:rPr>
            </w:pPr>
            <w:r w:rsidRPr="00FD0425">
              <w:rPr>
                <w:lang w:eastAsia="ja-JP"/>
              </w:rPr>
              <w:t>9.2.3.1</w:t>
            </w:r>
          </w:p>
        </w:tc>
        <w:tc>
          <w:tcPr>
            <w:tcW w:w="1620" w:type="dxa"/>
          </w:tcPr>
          <w:p w14:paraId="4F793F8B" w14:textId="77777777" w:rsidR="00F02090" w:rsidRPr="00FD0425" w:rsidRDefault="00F02090" w:rsidP="00694C97">
            <w:pPr>
              <w:pStyle w:val="TAL"/>
              <w:rPr>
                <w:lang w:eastAsia="ja-JP"/>
              </w:rPr>
            </w:pPr>
          </w:p>
        </w:tc>
        <w:tc>
          <w:tcPr>
            <w:tcW w:w="1107" w:type="dxa"/>
          </w:tcPr>
          <w:p w14:paraId="7987A57D" w14:textId="77777777" w:rsidR="00F02090" w:rsidRPr="00FD0425" w:rsidRDefault="00F02090" w:rsidP="00694C97">
            <w:pPr>
              <w:pStyle w:val="TAC"/>
              <w:rPr>
                <w:lang w:eastAsia="ja-JP"/>
              </w:rPr>
            </w:pPr>
            <w:r w:rsidRPr="00FD0425">
              <w:rPr>
                <w:lang w:eastAsia="ja-JP"/>
              </w:rPr>
              <w:t>YES</w:t>
            </w:r>
          </w:p>
        </w:tc>
        <w:tc>
          <w:tcPr>
            <w:tcW w:w="1080" w:type="dxa"/>
          </w:tcPr>
          <w:p w14:paraId="63E49F20" w14:textId="77777777" w:rsidR="00F02090" w:rsidRPr="00FD0425" w:rsidRDefault="00F02090" w:rsidP="00694C97">
            <w:pPr>
              <w:pStyle w:val="TAC"/>
              <w:rPr>
                <w:lang w:eastAsia="ja-JP"/>
              </w:rPr>
            </w:pPr>
            <w:r w:rsidRPr="00FD0425">
              <w:rPr>
                <w:lang w:eastAsia="ja-JP"/>
              </w:rPr>
              <w:t>reject</w:t>
            </w:r>
          </w:p>
        </w:tc>
      </w:tr>
      <w:tr w:rsidR="00F02090" w:rsidRPr="00FD0425" w14:paraId="7293F58F" w14:textId="77777777" w:rsidTr="00694C97">
        <w:tblPrEx>
          <w:tblCellMar>
            <w:top w:w="0" w:type="dxa"/>
            <w:bottom w:w="0" w:type="dxa"/>
          </w:tblCellMar>
        </w:tblPrEx>
        <w:tc>
          <w:tcPr>
            <w:tcW w:w="2312" w:type="dxa"/>
          </w:tcPr>
          <w:p w14:paraId="687368B1" w14:textId="77777777" w:rsidR="00F02090" w:rsidRPr="00FD0425" w:rsidRDefault="00F02090" w:rsidP="00694C97">
            <w:pPr>
              <w:pStyle w:val="TAL"/>
              <w:rPr>
                <w:lang w:eastAsia="ja-JP"/>
              </w:rPr>
            </w:pPr>
            <w:r w:rsidRPr="00FD0425">
              <w:rPr>
                <w:lang w:eastAsia="ja-JP"/>
              </w:rPr>
              <w:t>New NG-RAN node UE XnAP ID reference</w:t>
            </w:r>
          </w:p>
        </w:tc>
        <w:tc>
          <w:tcPr>
            <w:tcW w:w="1070" w:type="dxa"/>
          </w:tcPr>
          <w:p w14:paraId="2E844810" w14:textId="77777777" w:rsidR="00F02090" w:rsidRPr="00FD0425" w:rsidRDefault="00F02090" w:rsidP="00694C97">
            <w:pPr>
              <w:pStyle w:val="TAL"/>
              <w:rPr>
                <w:lang w:eastAsia="ja-JP"/>
              </w:rPr>
            </w:pPr>
            <w:r w:rsidRPr="00FD0425">
              <w:rPr>
                <w:lang w:eastAsia="ja-JP"/>
              </w:rPr>
              <w:t>M</w:t>
            </w:r>
          </w:p>
        </w:tc>
        <w:tc>
          <w:tcPr>
            <w:tcW w:w="900" w:type="dxa"/>
          </w:tcPr>
          <w:p w14:paraId="23CD47A9" w14:textId="77777777" w:rsidR="00F02090" w:rsidRPr="00FD0425" w:rsidRDefault="00F02090" w:rsidP="00694C97">
            <w:pPr>
              <w:pStyle w:val="TAL"/>
              <w:rPr>
                <w:lang w:eastAsia="ja-JP"/>
              </w:rPr>
            </w:pPr>
          </w:p>
        </w:tc>
        <w:tc>
          <w:tcPr>
            <w:tcW w:w="1800" w:type="dxa"/>
          </w:tcPr>
          <w:p w14:paraId="1542DA91"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1620" w:type="dxa"/>
          </w:tcPr>
          <w:p w14:paraId="40C79AAF" w14:textId="77777777" w:rsidR="00F02090" w:rsidRPr="00FD0425" w:rsidRDefault="00F02090" w:rsidP="00694C97">
            <w:pPr>
              <w:pStyle w:val="TAL"/>
              <w:rPr>
                <w:lang w:eastAsia="ja-JP"/>
              </w:rPr>
            </w:pPr>
            <w:r w:rsidRPr="00FD0425">
              <w:rPr>
                <w:lang w:eastAsia="ja-JP"/>
              </w:rPr>
              <w:t>Allocated at the new NG-RAN node</w:t>
            </w:r>
          </w:p>
        </w:tc>
        <w:tc>
          <w:tcPr>
            <w:tcW w:w="1107" w:type="dxa"/>
          </w:tcPr>
          <w:p w14:paraId="4485F348" w14:textId="77777777" w:rsidR="00F02090" w:rsidRPr="00FD0425" w:rsidRDefault="00F02090" w:rsidP="00694C97">
            <w:pPr>
              <w:pStyle w:val="TAC"/>
              <w:rPr>
                <w:lang w:eastAsia="ja-JP"/>
              </w:rPr>
            </w:pPr>
            <w:r w:rsidRPr="00FD0425">
              <w:rPr>
                <w:lang w:eastAsia="ja-JP"/>
              </w:rPr>
              <w:t>YES</w:t>
            </w:r>
          </w:p>
        </w:tc>
        <w:tc>
          <w:tcPr>
            <w:tcW w:w="1080" w:type="dxa"/>
          </w:tcPr>
          <w:p w14:paraId="61D2E47A" w14:textId="77777777" w:rsidR="00F02090" w:rsidRPr="00FD0425" w:rsidRDefault="00F02090" w:rsidP="00694C97">
            <w:pPr>
              <w:pStyle w:val="TAC"/>
              <w:rPr>
                <w:lang w:eastAsia="ja-JP"/>
              </w:rPr>
            </w:pPr>
            <w:r w:rsidRPr="00FD0425">
              <w:rPr>
                <w:lang w:eastAsia="ja-JP"/>
              </w:rPr>
              <w:t>ignore</w:t>
            </w:r>
          </w:p>
        </w:tc>
      </w:tr>
      <w:tr w:rsidR="00F02090" w:rsidRPr="00FD0425" w14:paraId="134E7E24" w14:textId="77777777" w:rsidTr="00694C97">
        <w:tblPrEx>
          <w:tblCellMar>
            <w:top w:w="0" w:type="dxa"/>
            <w:bottom w:w="0" w:type="dxa"/>
          </w:tblCellMar>
        </w:tblPrEx>
        <w:tc>
          <w:tcPr>
            <w:tcW w:w="2312" w:type="dxa"/>
          </w:tcPr>
          <w:p w14:paraId="3140559A" w14:textId="77777777" w:rsidR="00F02090" w:rsidRPr="00FD0425" w:rsidRDefault="00F02090" w:rsidP="00694C97">
            <w:pPr>
              <w:pStyle w:val="TAL"/>
              <w:rPr>
                <w:lang w:eastAsia="ja-JP"/>
              </w:rPr>
            </w:pPr>
            <w:bookmarkStart w:id="3352" w:name="OLE_LINK9"/>
            <w:r w:rsidRPr="00FD0425">
              <w:rPr>
                <w:lang w:eastAsia="ja-JP"/>
              </w:rPr>
              <w:t xml:space="preserve">Old NG-RAN node UE XnAP ID </w:t>
            </w:r>
            <w:bookmarkEnd w:id="3352"/>
            <w:r w:rsidRPr="00FD0425">
              <w:rPr>
                <w:lang w:eastAsia="ja-JP"/>
              </w:rPr>
              <w:t>reference</w:t>
            </w:r>
          </w:p>
        </w:tc>
        <w:tc>
          <w:tcPr>
            <w:tcW w:w="1070" w:type="dxa"/>
          </w:tcPr>
          <w:p w14:paraId="0C20C918" w14:textId="77777777" w:rsidR="00F02090" w:rsidRPr="00FD0425" w:rsidRDefault="00F02090" w:rsidP="00694C97">
            <w:pPr>
              <w:pStyle w:val="TAL"/>
              <w:rPr>
                <w:lang w:eastAsia="ja-JP"/>
              </w:rPr>
            </w:pPr>
            <w:r w:rsidRPr="00FD0425">
              <w:rPr>
                <w:lang w:eastAsia="ja-JP"/>
              </w:rPr>
              <w:t>M</w:t>
            </w:r>
          </w:p>
        </w:tc>
        <w:tc>
          <w:tcPr>
            <w:tcW w:w="900" w:type="dxa"/>
          </w:tcPr>
          <w:p w14:paraId="60CF5085" w14:textId="77777777" w:rsidR="00F02090" w:rsidRPr="00FD0425" w:rsidRDefault="00F02090" w:rsidP="00694C97">
            <w:pPr>
              <w:pStyle w:val="TAL"/>
              <w:rPr>
                <w:lang w:eastAsia="ja-JP"/>
              </w:rPr>
            </w:pPr>
          </w:p>
        </w:tc>
        <w:tc>
          <w:tcPr>
            <w:tcW w:w="1800" w:type="dxa"/>
          </w:tcPr>
          <w:p w14:paraId="0C50DE01" w14:textId="77777777" w:rsidR="00F02090" w:rsidRPr="00FD0425" w:rsidRDefault="00F02090" w:rsidP="00694C97">
            <w:pPr>
              <w:pStyle w:val="TAL"/>
              <w:rPr>
                <w:lang w:eastAsia="ja-JP"/>
              </w:rPr>
            </w:pPr>
            <w:bookmarkStart w:id="3353" w:name="OLE_LINK184"/>
            <w:r w:rsidRPr="00FD0425">
              <w:rPr>
                <w:lang w:eastAsia="ja-JP"/>
              </w:rPr>
              <w:t>NG-RAN node UE XnAP ID</w:t>
            </w:r>
            <w:r w:rsidRPr="00FD0425">
              <w:rPr>
                <w:lang w:eastAsia="ja-JP"/>
              </w:rPr>
              <w:br/>
              <w:t>9.2.3.16</w:t>
            </w:r>
            <w:bookmarkEnd w:id="3353"/>
          </w:p>
        </w:tc>
        <w:tc>
          <w:tcPr>
            <w:tcW w:w="1620" w:type="dxa"/>
          </w:tcPr>
          <w:p w14:paraId="15617E1E" w14:textId="77777777" w:rsidR="00F02090" w:rsidRPr="00FD0425" w:rsidRDefault="00F02090" w:rsidP="00694C97">
            <w:pPr>
              <w:pStyle w:val="TAL"/>
              <w:rPr>
                <w:lang w:eastAsia="ja-JP"/>
              </w:rPr>
            </w:pPr>
            <w:r w:rsidRPr="00FD0425">
              <w:rPr>
                <w:lang w:eastAsia="ja-JP"/>
              </w:rPr>
              <w:t>Allocated at the old NG-RAN node</w:t>
            </w:r>
          </w:p>
        </w:tc>
        <w:tc>
          <w:tcPr>
            <w:tcW w:w="1107" w:type="dxa"/>
          </w:tcPr>
          <w:p w14:paraId="58300FC0" w14:textId="77777777" w:rsidR="00F02090" w:rsidRPr="00FD0425" w:rsidRDefault="00F02090" w:rsidP="00694C97">
            <w:pPr>
              <w:pStyle w:val="TAC"/>
              <w:rPr>
                <w:lang w:eastAsia="ja-JP"/>
              </w:rPr>
            </w:pPr>
            <w:r w:rsidRPr="00FD0425">
              <w:rPr>
                <w:lang w:eastAsia="ja-JP"/>
              </w:rPr>
              <w:t>YES</w:t>
            </w:r>
          </w:p>
        </w:tc>
        <w:tc>
          <w:tcPr>
            <w:tcW w:w="1080" w:type="dxa"/>
          </w:tcPr>
          <w:p w14:paraId="46D92432" w14:textId="77777777" w:rsidR="00F02090" w:rsidRPr="00FD0425" w:rsidRDefault="00F02090" w:rsidP="00694C97">
            <w:pPr>
              <w:pStyle w:val="TAC"/>
              <w:rPr>
                <w:lang w:eastAsia="ja-JP"/>
              </w:rPr>
            </w:pPr>
            <w:r w:rsidRPr="00FD0425">
              <w:rPr>
                <w:lang w:eastAsia="ja-JP"/>
              </w:rPr>
              <w:t>ignore</w:t>
            </w:r>
          </w:p>
        </w:tc>
      </w:tr>
      <w:tr w:rsidR="00F02090" w:rsidRPr="00FD0425" w14:paraId="70AAA3FF"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694C97">
            <w:pPr>
              <w:pStyle w:val="TAL"/>
              <w:rPr>
                <w:lang w:eastAsia="ja-JP"/>
              </w:rPr>
            </w:pPr>
            <w:r w:rsidRPr="00FD0425">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694C97">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694C97">
            <w:pPr>
              <w:pStyle w:val="TAL"/>
              <w:rPr>
                <w:lang w:eastAsia="ja-JP"/>
              </w:rPr>
            </w:pPr>
            <w:r w:rsidRPr="00FD0425">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694C97">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694C97">
            <w:pPr>
              <w:pStyle w:val="TAC"/>
              <w:rPr>
                <w:lang w:eastAsia="ja-JP"/>
              </w:rPr>
            </w:pPr>
            <w:r w:rsidRPr="00FD0425">
              <w:rPr>
                <w:lang w:eastAsia="ja-JP"/>
              </w:rPr>
              <w:t>reject</w:t>
            </w:r>
          </w:p>
        </w:tc>
      </w:tr>
      <w:tr w:rsidR="00F02090" w:rsidRPr="00FD0425" w14:paraId="25A16F59"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5D625E1A" w14:textId="77777777" w:rsidR="00F02090" w:rsidRPr="00FD0425" w:rsidRDefault="00F02090" w:rsidP="00694C97">
            <w:pPr>
              <w:pStyle w:val="TAL"/>
              <w:rPr>
                <w:lang w:eastAsia="ja-JP"/>
              </w:rPr>
            </w:pPr>
            <w:r w:rsidRPr="00FD0425">
              <w:rPr>
                <w:lang w:eastAsia="ja-JP"/>
              </w:rPr>
              <w:t xml:space="preserve">UE Context Information </w:t>
            </w:r>
            <w:r w:rsidR="004A620D">
              <w:rPr>
                <w:lang w:eastAsia="ja-JP"/>
              </w:rPr>
              <w:t xml:space="preserve">– </w:t>
            </w:r>
            <w:r w:rsidRPr="00FD0425">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694C97">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694C97">
            <w:pPr>
              <w:pStyle w:val="TAL"/>
              <w:rPr>
                <w:lang w:eastAsia="ja-JP"/>
              </w:rPr>
            </w:pPr>
            <w:r w:rsidRPr="00FD0425">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694C97">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694C97">
            <w:pPr>
              <w:pStyle w:val="TAC"/>
              <w:rPr>
                <w:lang w:eastAsia="ja-JP"/>
              </w:rPr>
            </w:pPr>
            <w:r w:rsidRPr="00FD0425">
              <w:rPr>
                <w:lang w:eastAsia="ja-JP"/>
              </w:rPr>
              <w:t>reject</w:t>
            </w:r>
          </w:p>
        </w:tc>
      </w:tr>
      <w:tr w:rsidR="00F02090" w:rsidRPr="00FD0425" w14:paraId="724677B3"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694C97">
            <w:pPr>
              <w:pStyle w:val="TAL"/>
              <w:rPr>
                <w:lang w:eastAsia="ja-JP"/>
              </w:rPr>
            </w:pPr>
            <w:r w:rsidRPr="00FD0425">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694C97">
            <w:pPr>
              <w:pStyle w:val="TAL"/>
              <w:rPr>
                <w:lang w:eastAsia="ja-JP"/>
              </w:rPr>
            </w:pPr>
            <w:r w:rsidRPr="00FD0425">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694C97">
            <w:pPr>
              <w:pStyle w:val="TAL"/>
              <w:rPr>
                <w:lang w:eastAsia="ja-JP"/>
              </w:rPr>
            </w:pPr>
            <w:r w:rsidRPr="00FD0425">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694C97">
            <w:pPr>
              <w:pStyle w:val="TAC"/>
              <w:rPr>
                <w:lang w:eastAsia="ja-JP"/>
              </w:rPr>
            </w:pPr>
            <w:r w:rsidRPr="00FD0425">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694C97">
            <w:pPr>
              <w:pStyle w:val="TAC"/>
              <w:rPr>
                <w:lang w:eastAsia="ja-JP"/>
              </w:rPr>
            </w:pPr>
            <w:r w:rsidRPr="00FD0425">
              <w:rPr>
                <w:rFonts w:eastAsia="Batang" w:cs="Arial"/>
                <w:lang w:eastAsia="ja-JP"/>
              </w:rPr>
              <w:t>ignore</w:t>
            </w:r>
          </w:p>
        </w:tc>
      </w:tr>
      <w:tr w:rsidR="00F02090" w:rsidRPr="00FD0425" w14:paraId="440A576F"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694C97">
            <w:pPr>
              <w:pStyle w:val="TAL"/>
              <w:rPr>
                <w:lang w:eastAsia="ja-JP"/>
              </w:rPr>
            </w:pPr>
            <w:r w:rsidRPr="00FD0425">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694C97">
            <w:pPr>
              <w:pStyle w:val="TAL"/>
              <w:rPr>
                <w:lang w:eastAsia="ja-JP"/>
              </w:rPr>
            </w:pPr>
            <w:r w:rsidRPr="00FD0425">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694C97">
            <w:pPr>
              <w:pStyle w:val="TAL"/>
              <w:rPr>
                <w:lang w:eastAsia="ja-JP"/>
              </w:rPr>
            </w:pPr>
            <w:r w:rsidRPr="00FD0425">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694C97">
            <w:pPr>
              <w:pStyle w:val="TAC"/>
              <w:rPr>
                <w:lang w:eastAsia="ja-JP"/>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694C97">
            <w:pPr>
              <w:pStyle w:val="TAC"/>
              <w:rPr>
                <w:lang w:eastAsia="ja-JP"/>
              </w:rPr>
            </w:pPr>
            <w:r w:rsidRPr="00FD0425">
              <w:rPr>
                <w:lang w:eastAsia="ja-JP"/>
              </w:rPr>
              <w:t>ignore</w:t>
            </w:r>
          </w:p>
        </w:tc>
      </w:tr>
      <w:tr w:rsidR="00F02090" w:rsidRPr="00FD0425" w14:paraId="50DC420E"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694C97">
            <w:pPr>
              <w:pStyle w:val="TAL"/>
              <w:rPr>
                <w:lang w:eastAsia="zh-CN"/>
              </w:rPr>
            </w:pPr>
            <w:r w:rsidRPr="00FD0425">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694C97">
            <w:pPr>
              <w:pStyle w:val="TAL"/>
              <w:rPr>
                <w:lang w:eastAsia="zh-CN"/>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694C97">
            <w:pPr>
              <w:pStyle w:val="TAL"/>
              <w:rPr>
                <w:lang w:eastAsia="ja-JP"/>
              </w:rPr>
            </w:pPr>
            <w:r w:rsidRPr="00FD0425">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694C97">
            <w:pPr>
              <w:pStyle w:val="TAL"/>
              <w:rPr>
                <w:lang w:eastAsia="ja-JP"/>
              </w:rPr>
            </w:pPr>
            <w:r w:rsidRPr="00FD0425">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694C97">
            <w:pPr>
              <w:pStyle w:val="TAC"/>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694C97">
            <w:pPr>
              <w:pStyle w:val="TAC"/>
              <w:rPr>
                <w:lang w:eastAsia="ja-JP"/>
              </w:rPr>
            </w:pPr>
            <w:r w:rsidRPr="00FD0425">
              <w:rPr>
                <w:lang w:eastAsia="ja-JP"/>
              </w:rPr>
              <w:t>ignore</w:t>
            </w:r>
          </w:p>
        </w:tc>
      </w:tr>
      <w:tr w:rsidR="00F02090" w:rsidRPr="00FD0425" w14:paraId="75B47488"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694C97">
            <w:pPr>
              <w:pStyle w:val="TAL"/>
              <w:rPr>
                <w:lang w:eastAsia="zh-CN"/>
              </w:rPr>
            </w:pPr>
            <w:r w:rsidRPr="00FD0425">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694C97">
            <w:pPr>
              <w:pStyle w:val="TAL"/>
              <w:rPr>
                <w:lang w:eastAsia="zh-CN"/>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694C97">
            <w:pPr>
              <w:pStyle w:val="TAL"/>
              <w:rPr>
                <w:lang w:eastAsia="ja-JP"/>
              </w:rPr>
            </w:pPr>
            <w:r w:rsidRPr="00FD0425">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694C97">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694C97">
            <w:pPr>
              <w:pStyle w:val="TAC"/>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694C97">
            <w:pPr>
              <w:pStyle w:val="TAC"/>
              <w:rPr>
                <w:lang w:eastAsia="ja-JP"/>
              </w:rPr>
            </w:pPr>
            <w:r w:rsidRPr="00FD0425">
              <w:rPr>
                <w:lang w:eastAsia="ja-JP"/>
              </w:rPr>
              <w:t>ignore</w:t>
            </w:r>
          </w:p>
        </w:tc>
      </w:tr>
      <w:tr w:rsidR="00E6030C" w:rsidRPr="00FD0425" w14:paraId="560EF286"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E6030C">
            <w:pPr>
              <w:pStyle w:val="TAL"/>
              <w:rPr>
                <w:lang w:eastAsia="ja-JP"/>
              </w:rPr>
            </w:pPr>
            <w:r>
              <w:rPr>
                <w:rFonts w:eastAsia="Batang"/>
              </w:rPr>
              <w:t>NR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E6030C">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E6030C">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E6030C">
            <w:pPr>
              <w:pStyle w:val="TAL"/>
              <w:rPr>
                <w:lang w:eastAsia="ja-JP"/>
              </w:rPr>
            </w:pPr>
            <w:r>
              <w:t>9.2</w:t>
            </w:r>
            <w:r w:rsidRPr="00D57620">
              <w:t>.</w:t>
            </w:r>
            <w:r>
              <w:t>3.</w:t>
            </w:r>
            <w:r w:rsidR="00863083">
              <w:t>105</w:t>
            </w:r>
          </w:p>
        </w:tc>
        <w:tc>
          <w:tcPr>
            <w:tcW w:w="1620" w:type="dxa"/>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E6030C">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E6030C">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E6030C">
            <w:pPr>
              <w:pStyle w:val="TAC"/>
              <w:rPr>
                <w:lang w:eastAsia="ja-JP"/>
              </w:rPr>
            </w:pPr>
            <w:r w:rsidRPr="00D57620">
              <w:t>ignore</w:t>
            </w:r>
          </w:p>
        </w:tc>
      </w:tr>
      <w:tr w:rsidR="00E6030C" w:rsidRPr="00FD0425" w14:paraId="23E28DC9"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E6030C">
            <w:pPr>
              <w:pStyle w:val="TAL"/>
              <w:rPr>
                <w:lang w:eastAsia="ja-JP"/>
              </w:rPr>
            </w:pPr>
            <w:r>
              <w:rPr>
                <w:rFonts w:eastAsia="Batang"/>
              </w:rPr>
              <w:t>LTE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E6030C">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E6030C">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E6030C">
            <w:pPr>
              <w:pStyle w:val="TAL"/>
              <w:rPr>
                <w:lang w:eastAsia="ja-JP"/>
              </w:rPr>
            </w:pPr>
            <w:r>
              <w:t>9.2.3.</w:t>
            </w:r>
            <w:r w:rsidR="00863083">
              <w:t>106</w:t>
            </w:r>
          </w:p>
        </w:tc>
        <w:tc>
          <w:tcPr>
            <w:tcW w:w="1620" w:type="dxa"/>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E6030C">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E6030C">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E6030C">
            <w:pPr>
              <w:pStyle w:val="TAC"/>
              <w:rPr>
                <w:lang w:eastAsia="ja-JP"/>
              </w:rPr>
            </w:pPr>
            <w:r w:rsidRPr="00D57620">
              <w:t>ignore</w:t>
            </w:r>
          </w:p>
        </w:tc>
      </w:tr>
      <w:tr w:rsidR="00E6030C" w:rsidRPr="00FD0425" w14:paraId="7FDD9733"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E6030C">
            <w:pPr>
              <w:pStyle w:val="TAL"/>
              <w:rPr>
                <w:lang w:eastAsia="ja-JP"/>
              </w:rPr>
            </w:pPr>
            <w:r w:rsidRPr="007F6356">
              <w:rPr>
                <w:rFonts w:eastAsia="Batang" w:hint="eastAsia"/>
              </w:rPr>
              <w:t>PC5 QoS Parameters</w:t>
            </w:r>
          </w:p>
        </w:tc>
        <w:tc>
          <w:tcPr>
            <w:tcW w:w="1070" w:type="dxa"/>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E6030C">
            <w:pPr>
              <w:pStyle w:val="TAL"/>
              <w:rPr>
                <w:lang w:eastAsia="ja-JP"/>
              </w:rPr>
            </w:pPr>
            <w:r w:rsidRPr="00935200">
              <w:rPr>
                <w:rFonts w:hint="eastAsia"/>
              </w:rPr>
              <w:t>O</w:t>
            </w:r>
          </w:p>
        </w:tc>
        <w:tc>
          <w:tcPr>
            <w:tcW w:w="900" w:type="dxa"/>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E6030C">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E6030C">
            <w:pPr>
              <w:pStyle w:val="TAL"/>
              <w:rPr>
                <w:lang w:eastAsia="ja-JP"/>
              </w:rPr>
            </w:pPr>
            <w:r w:rsidRPr="00935200">
              <w:rPr>
                <w:rFonts w:hint="eastAsia"/>
              </w:rPr>
              <w:t>9.2.3.</w:t>
            </w:r>
            <w:r w:rsidR="00863083">
              <w:t>109</w:t>
            </w:r>
          </w:p>
        </w:tc>
        <w:tc>
          <w:tcPr>
            <w:tcW w:w="1620" w:type="dxa"/>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E6030C">
            <w:pPr>
              <w:pStyle w:val="TAL"/>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1107" w:type="dxa"/>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E6030C">
            <w:pPr>
              <w:pStyle w:val="TAC"/>
              <w:rPr>
                <w:lang w:eastAsia="ja-JP"/>
              </w:rPr>
            </w:pPr>
            <w:r w:rsidRPr="00935200">
              <w:t>YES</w:t>
            </w:r>
          </w:p>
        </w:tc>
        <w:tc>
          <w:tcPr>
            <w:tcW w:w="1080" w:type="dxa"/>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E6030C">
            <w:pPr>
              <w:pStyle w:val="TAC"/>
              <w:rPr>
                <w:lang w:eastAsia="ja-JP"/>
              </w:rPr>
            </w:pPr>
            <w:r w:rsidRPr="00935200">
              <w:t>ignore</w:t>
            </w:r>
          </w:p>
        </w:tc>
      </w:tr>
      <w:tr w:rsidR="00C96848" w:rsidRPr="00FD0425" w14:paraId="69FCBF58"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C96848">
            <w:pPr>
              <w:pStyle w:val="TAL"/>
              <w:rPr>
                <w:rFonts w:eastAsia="Batang" w:hint="eastAsia"/>
              </w:rPr>
            </w:pPr>
            <w:r w:rsidRPr="002625C2">
              <w:rPr>
                <w:lang w:eastAsia="ja-JP"/>
              </w:rPr>
              <w:t>UE History Information</w:t>
            </w:r>
          </w:p>
        </w:tc>
        <w:tc>
          <w:tcPr>
            <w:tcW w:w="1070" w:type="dxa"/>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C96848">
            <w:pPr>
              <w:pStyle w:val="TAL"/>
              <w:rPr>
                <w:rFonts w:hint="eastAsia"/>
              </w:rPr>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C96848">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C96848">
            <w:pPr>
              <w:pStyle w:val="TAL"/>
              <w:rPr>
                <w:rFonts w:hint="eastAsia"/>
              </w:rPr>
            </w:pPr>
            <w:r w:rsidRPr="002625C2">
              <w:rPr>
                <w:lang w:eastAsia="ja-JP"/>
              </w:rPr>
              <w:t>9.2.3.64</w:t>
            </w:r>
          </w:p>
        </w:tc>
        <w:tc>
          <w:tcPr>
            <w:tcW w:w="1620" w:type="dxa"/>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C9684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C96848">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C96848">
            <w:pPr>
              <w:pStyle w:val="TAC"/>
            </w:pPr>
            <w:r w:rsidRPr="002625C2">
              <w:rPr>
                <w:lang w:eastAsia="ja-JP"/>
              </w:rPr>
              <w:t>ignore</w:t>
            </w:r>
          </w:p>
        </w:tc>
      </w:tr>
      <w:tr w:rsidR="00C96848" w:rsidRPr="00FD0425" w14:paraId="6ACB57B3"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C96848">
            <w:pPr>
              <w:pStyle w:val="TAL"/>
              <w:rPr>
                <w:rFonts w:eastAsia="Batang" w:hint="eastAsia"/>
              </w:rPr>
            </w:pPr>
            <w:r w:rsidRPr="002625C2">
              <w:rPr>
                <w:lang w:eastAsia="ja-JP"/>
              </w:rPr>
              <w:t>UE History Information from the UE</w:t>
            </w:r>
          </w:p>
        </w:tc>
        <w:tc>
          <w:tcPr>
            <w:tcW w:w="1070" w:type="dxa"/>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C96848">
            <w:pPr>
              <w:pStyle w:val="TAL"/>
              <w:rPr>
                <w:rFonts w:hint="eastAsia"/>
              </w:rPr>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C96848">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C96848">
            <w:pPr>
              <w:pStyle w:val="TAL"/>
              <w:rPr>
                <w:rFonts w:hint="eastAsia"/>
              </w:rPr>
            </w:pPr>
            <w:r w:rsidRPr="002625C2">
              <w:rPr>
                <w:lang w:eastAsia="ja-JP"/>
              </w:rPr>
              <w:t>9.2.3.</w:t>
            </w:r>
            <w:r w:rsidR="00B71DAA">
              <w:rPr>
                <w:lang w:eastAsia="ja-JP"/>
              </w:rPr>
              <w:t>110</w:t>
            </w:r>
          </w:p>
        </w:tc>
        <w:tc>
          <w:tcPr>
            <w:tcW w:w="1620" w:type="dxa"/>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C9684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C96848">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C96848">
            <w:pPr>
              <w:pStyle w:val="TAC"/>
            </w:pPr>
            <w:r w:rsidRPr="002625C2">
              <w:rPr>
                <w:lang w:eastAsia="ja-JP"/>
              </w:rPr>
              <w:t>ignore</w:t>
            </w:r>
          </w:p>
        </w:tc>
      </w:tr>
      <w:tr w:rsidR="0046022C" w:rsidRPr="00283AA6" w14:paraId="1E9211F3" w14:textId="77777777" w:rsidTr="0046022C">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46022C">
            <w:pPr>
              <w:pStyle w:val="TAL"/>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1070" w:type="dxa"/>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46022C">
            <w:pPr>
              <w:pStyle w:val="TAL"/>
              <w:rPr>
                <w:lang w:eastAsia="ja-JP"/>
              </w:rPr>
            </w:pPr>
            <w:r w:rsidRPr="00FF1BAF">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46022C">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46022C">
            <w:pPr>
              <w:pStyle w:val="TAL"/>
              <w:rPr>
                <w:lang w:eastAsia="ja-JP"/>
              </w:rPr>
            </w:pPr>
            <w:r w:rsidRPr="00FF1BAF">
              <w:rPr>
                <w:lang w:eastAsia="ja-JP"/>
              </w:rPr>
              <w:t>MDT PLMN List</w:t>
            </w:r>
          </w:p>
          <w:p w14:paraId="4D9227BB" w14:textId="77777777" w:rsidR="0046022C" w:rsidRPr="00283AA6" w:rsidRDefault="0046022C" w:rsidP="0046022C">
            <w:pPr>
              <w:pStyle w:val="TAL"/>
              <w:rPr>
                <w:lang w:eastAsia="ja-JP"/>
              </w:rPr>
            </w:pPr>
            <w:r w:rsidRPr="00FF1BAF">
              <w:rPr>
                <w:lang w:eastAsia="ja-JP"/>
              </w:rPr>
              <w:t>9.2.</w:t>
            </w:r>
            <w:r>
              <w:rPr>
                <w:lang w:eastAsia="ja-JP"/>
              </w:rPr>
              <w:t>3.</w:t>
            </w:r>
            <w:r w:rsidR="0009248B">
              <w:rPr>
                <w:lang w:eastAsia="ja-JP"/>
              </w:rPr>
              <w:t>133</w:t>
            </w:r>
          </w:p>
        </w:tc>
        <w:tc>
          <w:tcPr>
            <w:tcW w:w="1620" w:type="dxa"/>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46022C">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46022C">
            <w:pPr>
              <w:pStyle w:val="TAC"/>
              <w:rPr>
                <w:lang w:eastAsia="ja-JP"/>
              </w:rPr>
            </w:pPr>
            <w:r w:rsidRPr="00FF1BAF">
              <w:t>YES</w:t>
            </w:r>
          </w:p>
        </w:tc>
        <w:tc>
          <w:tcPr>
            <w:tcW w:w="1080" w:type="dxa"/>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46022C">
            <w:pPr>
              <w:pStyle w:val="TAC"/>
              <w:rPr>
                <w:lang w:eastAsia="ja-JP"/>
              </w:rPr>
            </w:pPr>
            <w:r w:rsidRPr="00FF1BAF">
              <w:t>ignore</w:t>
            </w:r>
          </w:p>
        </w:tc>
      </w:tr>
    </w:tbl>
    <w:p w14:paraId="64C7608E" w14:textId="77777777" w:rsidR="0046022C" w:rsidRPr="00C05BBF" w:rsidRDefault="0046022C" w:rsidP="0046022C">
      <w:pPr>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46022C">
            <w:pPr>
              <w:pStyle w:val="TAH"/>
              <w:rPr>
                <w:lang w:eastAsia="ja-JP"/>
              </w:rPr>
            </w:pPr>
            <w:r w:rsidRPr="00FF1BAF">
              <w:rPr>
                <w:lang w:eastAsia="ja-JP"/>
              </w:rPr>
              <w:t>Range bound</w:t>
            </w:r>
          </w:p>
        </w:tc>
        <w:tc>
          <w:tcPr>
            <w:tcW w:w="5670" w:type="dxa"/>
          </w:tcPr>
          <w:p w14:paraId="7D881997" w14:textId="77777777" w:rsidR="0046022C" w:rsidRPr="00FF1BAF" w:rsidRDefault="0046022C" w:rsidP="0046022C">
            <w:pPr>
              <w:pStyle w:val="TAH"/>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46022C">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46022C">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F02090"/>
    <w:p w14:paraId="6753821F" w14:textId="77777777" w:rsidR="00F02090" w:rsidRPr="00FD0425" w:rsidRDefault="00F02090" w:rsidP="00F02090">
      <w:pPr>
        <w:pStyle w:val="Heading4"/>
      </w:pPr>
      <w:bookmarkStart w:id="3354" w:name="_Toc20955189"/>
      <w:bookmarkStart w:id="3355" w:name="_Toc29991384"/>
      <w:bookmarkStart w:id="3356" w:name="_Toc36555784"/>
      <w:bookmarkStart w:id="3357" w:name="_Toc44497491"/>
      <w:bookmarkStart w:id="3358" w:name="_Toc45107879"/>
      <w:bookmarkStart w:id="3359" w:name="_Toc45901499"/>
      <w:bookmarkStart w:id="3360" w:name="_Toc51850578"/>
      <w:bookmarkStart w:id="3361" w:name="_Toc56693581"/>
      <w:bookmarkStart w:id="3362" w:name="_Toc64447124"/>
      <w:bookmarkStart w:id="3363" w:name="_Toc66286618"/>
      <w:bookmarkStart w:id="3364" w:name="_Toc74151313"/>
      <w:bookmarkStart w:id="3365" w:name="_Toc88653785"/>
      <w:bookmarkStart w:id="3366" w:name="_Toc97904141"/>
      <w:bookmarkStart w:id="3367" w:name="_Toc105175182"/>
      <w:bookmarkStart w:id="3368" w:name="_Toc113826212"/>
      <w:bookmarkStart w:id="3369" w:name="_Toc120032338"/>
      <w:r w:rsidRPr="00FD0425">
        <w:t>9.1.1.10</w:t>
      </w:r>
      <w:r w:rsidRPr="00FD0425">
        <w:tab/>
        <w:t>RETRIEVE UE CONTEXT FAILURE</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9B3BE93" w14:textId="77777777" w:rsidR="00F02090" w:rsidRPr="00FD0425" w:rsidRDefault="00F02090" w:rsidP="00F02090">
      <w:r w:rsidRPr="00FD0425">
        <w:t>This message is sent by the old NG-RAN node to inform the new NG-RAN node that the Retrieve UE Context procedure has failed.</w:t>
      </w:r>
    </w:p>
    <w:p w14:paraId="4FA2C2AD" w14:textId="77777777" w:rsidR="00F02090" w:rsidRPr="00FD0425" w:rsidRDefault="00F02090" w:rsidP="00F02090">
      <w:r w:rsidRPr="00FD0425">
        <w:t xml:space="preserve">Direction: old NG-RAN node </w:t>
      </w:r>
      <w:r w:rsidRPr="00FD0425">
        <w:sym w:font="Symbol" w:char="F0AE"/>
      </w:r>
      <w:r w:rsidRPr="00FD0425">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F02090" w:rsidRPr="00FD0425" w14:paraId="6C127513" w14:textId="77777777" w:rsidTr="00694C97">
        <w:tblPrEx>
          <w:tblCellMar>
            <w:top w:w="0" w:type="dxa"/>
            <w:bottom w:w="0" w:type="dxa"/>
          </w:tblCellMar>
        </w:tblPrEx>
        <w:tc>
          <w:tcPr>
            <w:tcW w:w="2295" w:type="dxa"/>
          </w:tcPr>
          <w:p w14:paraId="3213464F" w14:textId="77777777" w:rsidR="00F02090" w:rsidRPr="00FD0425" w:rsidRDefault="00F02090" w:rsidP="00694C97">
            <w:pPr>
              <w:pStyle w:val="TAH"/>
              <w:rPr>
                <w:lang w:eastAsia="ja-JP"/>
              </w:rPr>
            </w:pPr>
            <w:r w:rsidRPr="00FD0425">
              <w:rPr>
                <w:lang w:eastAsia="ja-JP"/>
              </w:rPr>
              <w:t>IE/Group Name</w:t>
            </w:r>
          </w:p>
        </w:tc>
        <w:tc>
          <w:tcPr>
            <w:tcW w:w="1104" w:type="dxa"/>
          </w:tcPr>
          <w:p w14:paraId="287D07E9" w14:textId="77777777" w:rsidR="00F02090" w:rsidRPr="00FD0425" w:rsidRDefault="00F02090" w:rsidP="00694C97">
            <w:pPr>
              <w:pStyle w:val="TAH"/>
              <w:rPr>
                <w:lang w:eastAsia="ja-JP"/>
              </w:rPr>
            </w:pPr>
            <w:r w:rsidRPr="00FD0425">
              <w:rPr>
                <w:lang w:eastAsia="ja-JP"/>
              </w:rPr>
              <w:t>Presence</w:t>
            </w:r>
          </w:p>
        </w:tc>
        <w:tc>
          <w:tcPr>
            <w:tcW w:w="880" w:type="dxa"/>
          </w:tcPr>
          <w:p w14:paraId="5FA54CDC" w14:textId="77777777" w:rsidR="00F02090" w:rsidRPr="00FD0425" w:rsidRDefault="00F02090" w:rsidP="00694C97">
            <w:pPr>
              <w:pStyle w:val="TAH"/>
              <w:rPr>
                <w:lang w:eastAsia="ja-JP"/>
              </w:rPr>
            </w:pPr>
            <w:r w:rsidRPr="00FD0425">
              <w:rPr>
                <w:lang w:eastAsia="ja-JP"/>
              </w:rPr>
              <w:t>Range</w:t>
            </w:r>
          </w:p>
        </w:tc>
        <w:tc>
          <w:tcPr>
            <w:tcW w:w="1273" w:type="dxa"/>
          </w:tcPr>
          <w:p w14:paraId="63827E3E" w14:textId="77777777" w:rsidR="00F02090" w:rsidRPr="00FD0425" w:rsidRDefault="00F02090" w:rsidP="00694C97">
            <w:pPr>
              <w:pStyle w:val="TAH"/>
              <w:rPr>
                <w:lang w:eastAsia="ja-JP"/>
              </w:rPr>
            </w:pPr>
            <w:r w:rsidRPr="00FD0425">
              <w:rPr>
                <w:lang w:eastAsia="ja-JP"/>
              </w:rPr>
              <w:t>IE type and reference</w:t>
            </w:r>
          </w:p>
        </w:tc>
        <w:tc>
          <w:tcPr>
            <w:tcW w:w="2554" w:type="dxa"/>
          </w:tcPr>
          <w:p w14:paraId="20320710" w14:textId="77777777" w:rsidR="00F02090" w:rsidRPr="00FD0425" w:rsidRDefault="00F02090" w:rsidP="00694C97">
            <w:pPr>
              <w:pStyle w:val="TAH"/>
              <w:rPr>
                <w:lang w:eastAsia="ja-JP"/>
              </w:rPr>
            </w:pPr>
            <w:r w:rsidRPr="00FD0425">
              <w:rPr>
                <w:lang w:eastAsia="ja-JP"/>
              </w:rPr>
              <w:t>Semantics description</w:t>
            </w:r>
          </w:p>
        </w:tc>
        <w:tc>
          <w:tcPr>
            <w:tcW w:w="1134" w:type="dxa"/>
          </w:tcPr>
          <w:p w14:paraId="3A45B1ED" w14:textId="77777777" w:rsidR="00F02090" w:rsidRPr="00FD0425" w:rsidRDefault="00F02090" w:rsidP="00694C97">
            <w:pPr>
              <w:pStyle w:val="TAH"/>
              <w:rPr>
                <w:b w:val="0"/>
                <w:lang w:eastAsia="ja-JP"/>
              </w:rPr>
            </w:pPr>
            <w:r w:rsidRPr="00FD0425">
              <w:rPr>
                <w:lang w:eastAsia="ja-JP"/>
              </w:rPr>
              <w:t>Criticality</w:t>
            </w:r>
          </w:p>
        </w:tc>
        <w:tc>
          <w:tcPr>
            <w:tcW w:w="1274" w:type="dxa"/>
          </w:tcPr>
          <w:p w14:paraId="1EC7A505"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24C0C99F" w14:textId="77777777" w:rsidTr="00694C97">
        <w:tblPrEx>
          <w:tblCellMar>
            <w:top w:w="0" w:type="dxa"/>
            <w:bottom w:w="0" w:type="dxa"/>
          </w:tblCellMar>
        </w:tblPrEx>
        <w:tc>
          <w:tcPr>
            <w:tcW w:w="2295" w:type="dxa"/>
          </w:tcPr>
          <w:p w14:paraId="1B2245F4" w14:textId="77777777" w:rsidR="00F02090" w:rsidRPr="00FD0425" w:rsidRDefault="00F02090" w:rsidP="00694C97">
            <w:pPr>
              <w:pStyle w:val="TAL"/>
              <w:rPr>
                <w:lang w:eastAsia="ja-JP"/>
              </w:rPr>
            </w:pPr>
            <w:r w:rsidRPr="00FD0425">
              <w:rPr>
                <w:lang w:eastAsia="ja-JP"/>
              </w:rPr>
              <w:t>Message Type</w:t>
            </w:r>
          </w:p>
        </w:tc>
        <w:tc>
          <w:tcPr>
            <w:tcW w:w="1104" w:type="dxa"/>
          </w:tcPr>
          <w:p w14:paraId="0CE2526C" w14:textId="77777777" w:rsidR="00F02090" w:rsidRPr="00FD0425" w:rsidRDefault="00F02090" w:rsidP="00694C97">
            <w:pPr>
              <w:pStyle w:val="TAL"/>
              <w:rPr>
                <w:lang w:eastAsia="ja-JP"/>
              </w:rPr>
            </w:pPr>
            <w:r w:rsidRPr="00FD0425">
              <w:rPr>
                <w:lang w:eastAsia="ja-JP"/>
              </w:rPr>
              <w:t>M</w:t>
            </w:r>
          </w:p>
        </w:tc>
        <w:tc>
          <w:tcPr>
            <w:tcW w:w="880" w:type="dxa"/>
          </w:tcPr>
          <w:p w14:paraId="6180B639" w14:textId="77777777" w:rsidR="00F02090" w:rsidRPr="00FD0425" w:rsidRDefault="00F02090" w:rsidP="00694C97">
            <w:pPr>
              <w:pStyle w:val="TAL"/>
              <w:rPr>
                <w:lang w:eastAsia="ja-JP"/>
              </w:rPr>
            </w:pPr>
          </w:p>
        </w:tc>
        <w:tc>
          <w:tcPr>
            <w:tcW w:w="1273" w:type="dxa"/>
          </w:tcPr>
          <w:p w14:paraId="21DBA35E" w14:textId="77777777" w:rsidR="00F02090" w:rsidRPr="00FD0425" w:rsidRDefault="00F02090" w:rsidP="00694C97">
            <w:pPr>
              <w:pStyle w:val="TAL"/>
              <w:rPr>
                <w:lang w:eastAsia="ja-JP"/>
              </w:rPr>
            </w:pPr>
            <w:r w:rsidRPr="00FD0425">
              <w:rPr>
                <w:lang w:eastAsia="ja-JP"/>
              </w:rPr>
              <w:t>9.2.3.1</w:t>
            </w:r>
          </w:p>
        </w:tc>
        <w:tc>
          <w:tcPr>
            <w:tcW w:w="2554" w:type="dxa"/>
          </w:tcPr>
          <w:p w14:paraId="02170DE4" w14:textId="77777777" w:rsidR="00F02090" w:rsidRPr="00FD0425" w:rsidRDefault="00F02090" w:rsidP="00694C97">
            <w:pPr>
              <w:pStyle w:val="TAL"/>
              <w:rPr>
                <w:szCs w:val="18"/>
                <w:lang w:eastAsia="ja-JP"/>
              </w:rPr>
            </w:pPr>
          </w:p>
        </w:tc>
        <w:tc>
          <w:tcPr>
            <w:tcW w:w="1134" w:type="dxa"/>
          </w:tcPr>
          <w:p w14:paraId="497C94E8" w14:textId="77777777" w:rsidR="00F02090" w:rsidRPr="00FD0425" w:rsidRDefault="00F02090" w:rsidP="00694C97">
            <w:pPr>
              <w:pStyle w:val="TAC"/>
              <w:rPr>
                <w:lang w:eastAsia="ja-JP"/>
              </w:rPr>
            </w:pPr>
            <w:r w:rsidRPr="00FD0425">
              <w:rPr>
                <w:lang w:eastAsia="ja-JP"/>
              </w:rPr>
              <w:t>YES</w:t>
            </w:r>
          </w:p>
        </w:tc>
        <w:tc>
          <w:tcPr>
            <w:tcW w:w="1274" w:type="dxa"/>
          </w:tcPr>
          <w:p w14:paraId="4B696126" w14:textId="77777777" w:rsidR="00F02090" w:rsidRPr="00FD0425" w:rsidRDefault="00F02090" w:rsidP="00694C97">
            <w:pPr>
              <w:pStyle w:val="TAC"/>
              <w:rPr>
                <w:lang w:eastAsia="ja-JP"/>
              </w:rPr>
            </w:pPr>
            <w:r w:rsidRPr="00FD0425">
              <w:rPr>
                <w:lang w:eastAsia="ja-JP"/>
              </w:rPr>
              <w:t>reject</w:t>
            </w:r>
          </w:p>
        </w:tc>
      </w:tr>
      <w:tr w:rsidR="00F02090" w:rsidRPr="00FD0425" w14:paraId="2DA8D791" w14:textId="77777777" w:rsidTr="00694C97">
        <w:tblPrEx>
          <w:tblCellMar>
            <w:top w:w="0" w:type="dxa"/>
            <w:bottom w:w="0" w:type="dxa"/>
          </w:tblCellMar>
        </w:tblPrEx>
        <w:tc>
          <w:tcPr>
            <w:tcW w:w="2295" w:type="dxa"/>
          </w:tcPr>
          <w:p w14:paraId="130391EF" w14:textId="77777777" w:rsidR="00F02090" w:rsidRPr="00FD0425" w:rsidRDefault="00F02090" w:rsidP="00694C97">
            <w:pPr>
              <w:pStyle w:val="TAL"/>
              <w:rPr>
                <w:lang w:eastAsia="ja-JP"/>
              </w:rPr>
            </w:pPr>
            <w:r w:rsidRPr="00FD0425">
              <w:rPr>
                <w:lang w:eastAsia="ja-JP"/>
              </w:rPr>
              <w:t>New NG-RAN node UE XnAP ID reference</w:t>
            </w:r>
          </w:p>
        </w:tc>
        <w:tc>
          <w:tcPr>
            <w:tcW w:w="1104" w:type="dxa"/>
          </w:tcPr>
          <w:p w14:paraId="0B024802" w14:textId="77777777" w:rsidR="00F02090" w:rsidRPr="00FD0425" w:rsidRDefault="00F02090" w:rsidP="00694C97">
            <w:pPr>
              <w:pStyle w:val="TAL"/>
              <w:rPr>
                <w:lang w:eastAsia="ja-JP"/>
              </w:rPr>
            </w:pPr>
            <w:r w:rsidRPr="00FD0425">
              <w:rPr>
                <w:lang w:eastAsia="ja-JP"/>
              </w:rPr>
              <w:t>M</w:t>
            </w:r>
          </w:p>
        </w:tc>
        <w:tc>
          <w:tcPr>
            <w:tcW w:w="880" w:type="dxa"/>
          </w:tcPr>
          <w:p w14:paraId="71912175" w14:textId="77777777" w:rsidR="00F02090" w:rsidRPr="00FD0425" w:rsidRDefault="00F02090" w:rsidP="00694C97">
            <w:pPr>
              <w:pStyle w:val="TAL"/>
              <w:rPr>
                <w:lang w:eastAsia="ja-JP"/>
              </w:rPr>
            </w:pPr>
          </w:p>
        </w:tc>
        <w:tc>
          <w:tcPr>
            <w:tcW w:w="1273" w:type="dxa"/>
          </w:tcPr>
          <w:p w14:paraId="67BD7033" w14:textId="77777777" w:rsidR="00F02090" w:rsidRPr="00FD0425" w:rsidRDefault="00F02090" w:rsidP="00694C97">
            <w:pPr>
              <w:pStyle w:val="TAL"/>
              <w:rPr>
                <w:lang w:eastAsia="ja-JP"/>
              </w:rPr>
            </w:pPr>
            <w:r w:rsidRPr="00FD0425">
              <w:rPr>
                <w:lang w:eastAsia="ja-JP"/>
              </w:rPr>
              <w:t>NG-RAN node UE XnAP ID</w:t>
            </w:r>
            <w:r w:rsidRPr="00FD0425">
              <w:rPr>
                <w:lang w:eastAsia="ja-JP"/>
              </w:rPr>
              <w:br/>
              <w:t>9.2.3.16</w:t>
            </w:r>
          </w:p>
        </w:tc>
        <w:tc>
          <w:tcPr>
            <w:tcW w:w="2554" w:type="dxa"/>
          </w:tcPr>
          <w:p w14:paraId="6986478A" w14:textId="77777777" w:rsidR="00F02090" w:rsidRPr="00FD0425" w:rsidRDefault="00F02090" w:rsidP="00694C97">
            <w:pPr>
              <w:pStyle w:val="TAL"/>
              <w:rPr>
                <w:lang w:eastAsia="ja-JP"/>
              </w:rPr>
            </w:pPr>
            <w:r w:rsidRPr="00FD0425">
              <w:rPr>
                <w:lang w:eastAsia="ja-JP"/>
              </w:rPr>
              <w:t>Allocated at the new NG-RAN node</w:t>
            </w:r>
          </w:p>
        </w:tc>
        <w:tc>
          <w:tcPr>
            <w:tcW w:w="1134" w:type="dxa"/>
          </w:tcPr>
          <w:p w14:paraId="5F73725D" w14:textId="77777777" w:rsidR="00F02090" w:rsidRPr="00FD0425" w:rsidRDefault="00F02090" w:rsidP="00694C97">
            <w:pPr>
              <w:pStyle w:val="TAC"/>
              <w:rPr>
                <w:lang w:eastAsia="ja-JP"/>
              </w:rPr>
            </w:pPr>
            <w:r w:rsidRPr="00FD0425">
              <w:rPr>
                <w:lang w:eastAsia="ja-JP"/>
              </w:rPr>
              <w:t>YES</w:t>
            </w:r>
          </w:p>
        </w:tc>
        <w:tc>
          <w:tcPr>
            <w:tcW w:w="1274" w:type="dxa"/>
          </w:tcPr>
          <w:p w14:paraId="6AF755F0" w14:textId="77777777" w:rsidR="00F02090" w:rsidRPr="00FD0425" w:rsidRDefault="00F02090" w:rsidP="00694C97">
            <w:pPr>
              <w:pStyle w:val="TAC"/>
              <w:rPr>
                <w:lang w:eastAsia="ja-JP"/>
              </w:rPr>
            </w:pPr>
            <w:r w:rsidRPr="00FD0425">
              <w:rPr>
                <w:lang w:eastAsia="ja-JP"/>
              </w:rPr>
              <w:t>ignore</w:t>
            </w:r>
          </w:p>
        </w:tc>
      </w:tr>
      <w:tr w:rsidR="00F02090" w:rsidRPr="00FD0425" w14:paraId="20D8E29A" w14:textId="77777777" w:rsidTr="00694C97">
        <w:tblPrEx>
          <w:tblCellMar>
            <w:top w:w="0" w:type="dxa"/>
            <w:bottom w:w="0" w:type="dxa"/>
          </w:tblCellMar>
        </w:tblPrEx>
        <w:tc>
          <w:tcPr>
            <w:tcW w:w="2295" w:type="dxa"/>
          </w:tcPr>
          <w:p w14:paraId="4162A76C" w14:textId="77777777" w:rsidR="00F02090" w:rsidRPr="00FD0425" w:rsidRDefault="00F02090" w:rsidP="00694C97">
            <w:pPr>
              <w:pStyle w:val="TAL"/>
              <w:rPr>
                <w:lang w:eastAsia="ja-JP"/>
              </w:rPr>
            </w:pPr>
            <w:r w:rsidRPr="00FD0425">
              <w:rPr>
                <w:rFonts w:cs="Arial"/>
                <w:lang w:eastAsia="ja-JP"/>
              </w:rPr>
              <w:t>Old NG-RAN node To New NG-RAN node Resume Container</w:t>
            </w:r>
          </w:p>
        </w:tc>
        <w:tc>
          <w:tcPr>
            <w:tcW w:w="1104" w:type="dxa"/>
          </w:tcPr>
          <w:p w14:paraId="00BDBA99" w14:textId="77777777" w:rsidR="00F02090" w:rsidRPr="00FD0425" w:rsidRDefault="00F02090" w:rsidP="00694C97">
            <w:pPr>
              <w:pStyle w:val="TAL"/>
              <w:rPr>
                <w:lang w:eastAsia="ja-JP"/>
              </w:rPr>
            </w:pPr>
            <w:r w:rsidRPr="00FD0425">
              <w:rPr>
                <w:lang w:eastAsia="ja-JP"/>
              </w:rPr>
              <w:t>O</w:t>
            </w:r>
          </w:p>
        </w:tc>
        <w:tc>
          <w:tcPr>
            <w:tcW w:w="880" w:type="dxa"/>
          </w:tcPr>
          <w:p w14:paraId="09AC2354" w14:textId="77777777" w:rsidR="00F02090" w:rsidRPr="00FD0425" w:rsidRDefault="00F02090" w:rsidP="00694C97">
            <w:pPr>
              <w:pStyle w:val="TAL"/>
              <w:rPr>
                <w:lang w:eastAsia="ja-JP"/>
              </w:rPr>
            </w:pPr>
          </w:p>
        </w:tc>
        <w:tc>
          <w:tcPr>
            <w:tcW w:w="1273" w:type="dxa"/>
          </w:tcPr>
          <w:p w14:paraId="2BD3F348" w14:textId="77777777" w:rsidR="00F02090" w:rsidRPr="00FD0425" w:rsidRDefault="00F02090" w:rsidP="00694C97">
            <w:pPr>
              <w:pStyle w:val="TAL"/>
              <w:rPr>
                <w:lang w:eastAsia="ja-JP"/>
              </w:rPr>
            </w:pPr>
            <w:r w:rsidRPr="00FD0425">
              <w:rPr>
                <w:lang w:eastAsia="ja-JP"/>
              </w:rPr>
              <w:t>OCTET STRING</w:t>
            </w:r>
          </w:p>
        </w:tc>
        <w:tc>
          <w:tcPr>
            <w:tcW w:w="2554" w:type="dxa"/>
          </w:tcPr>
          <w:p w14:paraId="7D28E51C" w14:textId="77777777" w:rsidR="00F02090" w:rsidRPr="00FD0425" w:rsidRDefault="00F02090" w:rsidP="00694C97">
            <w:pPr>
              <w:pStyle w:val="TAL"/>
              <w:rPr>
                <w:lang w:eastAsia="ja-JP"/>
              </w:rPr>
            </w:pPr>
            <w:bookmarkStart w:id="3370" w:name="_Hlk518574461"/>
            <w:r w:rsidRPr="00FD0425">
              <w:rPr>
                <w:szCs w:val="18"/>
                <w:lang w:eastAsia="ja-JP"/>
              </w:rPr>
              <w:t xml:space="preserve">Includes either the </w:t>
            </w:r>
            <w:bookmarkStart w:id="3371" w:name="_Hlk517180145"/>
            <w:r w:rsidRPr="00FD0425">
              <w:rPr>
                <w:i/>
                <w:szCs w:val="18"/>
                <w:lang w:eastAsia="ja-JP"/>
              </w:rPr>
              <w:t>RRCRelease</w:t>
            </w:r>
            <w:bookmarkEnd w:id="3371"/>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0"/>
            <w:r w:rsidRPr="00FD0425">
              <w:rPr>
                <w:szCs w:val="18"/>
                <w:lang w:eastAsia="ja-JP"/>
              </w:rPr>
              <w:t>.</w:t>
            </w:r>
          </w:p>
        </w:tc>
        <w:tc>
          <w:tcPr>
            <w:tcW w:w="1134" w:type="dxa"/>
          </w:tcPr>
          <w:p w14:paraId="24EA6476" w14:textId="77777777" w:rsidR="00F02090" w:rsidRPr="00FD0425" w:rsidRDefault="00F02090" w:rsidP="00694C97">
            <w:pPr>
              <w:pStyle w:val="TAC"/>
              <w:rPr>
                <w:lang w:eastAsia="ja-JP"/>
              </w:rPr>
            </w:pPr>
            <w:r w:rsidRPr="00FD0425">
              <w:rPr>
                <w:lang w:eastAsia="ja-JP"/>
              </w:rPr>
              <w:t>YES</w:t>
            </w:r>
          </w:p>
        </w:tc>
        <w:tc>
          <w:tcPr>
            <w:tcW w:w="1274" w:type="dxa"/>
          </w:tcPr>
          <w:p w14:paraId="4F1CD9B5" w14:textId="77777777" w:rsidR="00F02090" w:rsidRPr="00FD0425" w:rsidRDefault="00F02090" w:rsidP="00694C97">
            <w:pPr>
              <w:pStyle w:val="TAC"/>
              <w:rPr>
                <w:lang w:eastAsia="ja-JP"/>
              </w:rPr>
            </w:pPr>
            <w:r w:rsidRPr="00FD0425">
              <w:rPr>
                <w:lang w:eastAsia="ja-JP"/>
              </w:rPr>
              <w:t>ignore</w:t>
            </w:r>
          </w:p>
        </w:tc>
      </w:tr>
      <w:tr w:rsidR="00F02090" w:rsidRPr="00FD0425" w14:paraId="16B707EF" w14:textId="77777777" w:rsidTr="00694C97">
        <w:tblPrEx>
          <w:tblCellMar>
            <w:top w:w="0" w:type="dxa"/>
            <w:bottom w:w="0" w:type="dxa"/>
          </w:tblCellMar>
        </w:tblPrEx>
        <w:tc>
          <w:tcPr>
            <w:tcW w:w="2295" w:type="dxa"/>
          </w:tcPr>
          <w:p w14:paraId="3B79EC5C" w14:textId="77777777" w:rsidR="00F02090" w:rsidRPr="00FD0425" w:rsidRDefault="00F02090" w:rsidP="00694C97">
            <w:pPr>
              <w:pStyle w:val="TAL"/>
              <w:rPr>
                <w:lang w:eastAsia="ja-JP"/>
              </w:rPr>
            </w:pPr>
            <w:r w:rsidRPr="00FD0425">
              <w:rPr>
                <w:lang w:eastAsia="ja-JP"/>
              </w:rPr>
              <w:t>Cause</w:t>
            </w:r>
          </w:p>
        </w:tc>
        <w:tc>
          <w:tcPr>
            <w:tcW w:w="1104" w:type="dxa"/>
          </w:tcPr>
          <w:p w14:paraId="4F6D6B06" w14:textId="77777777" w:rsidR="00F02090" w:rsidRPr="00FD0425" w:rsidRDefault="00F02090" w:rsidP="00694C97">
            <w:pPr>
              <w:pStyle w:val="TAL"/>
              <w:rPr>
                <w:lang w:eastAsia="ja-JP"/>
              </w:rPr>
            </w:pPr>
            <w:r w:rsidRPr="00FD0425">
              <w:rPr>
                <w:lang w:eastAsia="ja-JP"/>
              </w:rPr>
              <w:t>M</w:t>
            </w:r>
          </w:p>
        </w:tc>
        <w:tc>
          <w:tcPr>
            <w:tcW w:w="880" w:type="dxa"/>
          </w:tcPr>
          <w:p w14:paraId="33AFAAB5" w14:textId="77777777" w:rsidR="00F02090" w:rsidRPr="00FD0425" w:rsidRDefault="00F02090" w:rsidP="00694C97">
            <w:pPr>
              <w:pStyle w:val="TAL"/>
              <w:rPr>
                <w:lang w:eastAsia="ja-JP"/>
              </w:rPr>
            </w:pPr>
          </w:p>
        </w:tc>
        <w:tc>
          <w:tcPr>
            <w:tcW w:w="1273" w:type="dxa"/>
          </w:tcPr>
          <w:p w14:paraId="7534C04F" w14:textId="77777777" w:rsidR="00F02090" w:rsidRPr="00FD0425" w:rsidRDefault="00F02090" w:rsidP="00694C97">
            <w:pPr>
              <w:pStyle w:val="TAL"/>
              <w:rPr>
                <w:lang w:eastAsia="ja-JP"/>
              </w:rPr>
            </w:pPr>
            <w:r w:rsidRPr="00FD0425">
              <w:rPr>
                <w:lang w:eastAsia="ja-JP"/>
              </w:rPr>
              <w:t>9.2.3.2</w:t>
            </w:r>
          </w:p>
        </w:tc>
        <w:tc>
          <w:tcPr>
            <w:tcW w:w="2554" w:type="dxa"/>
          </w:tcPr>
          <w:p w14:paraId="03C29FBF" w14:textId="77777777" w:rsidR="00F02090" w:rsidRPr="00FD0425" w:rsidRDefault="00F02090" w:rsidP="00694C97">
            <w:pPr>
              <w:pStyle w:val="TAL"/>
              <w:rPr>
                <w:szCs w:val="18"/>
                <w:lang w:eastAsia="ja-JP"/>
              </w:rPr>
            </w:pPr>
          </w:p>
        </w:tc>
        <w:tc>
          <w:tcPr>
            <w:tcW w:w="1134" w:type="dxa"/>
          </w:tcPr>
          <w:p w14:paraId="5C771E67" w14:textId="77777777" w:rsidR="00F02090" w:rsidRPr="00FD0425" w:rsidRDefault="00F02090" w:rsidP="00694C97">
            <w:pPr>
              <w:pStyle w:val="TAC"/>
              <w:rPr>
                <w:lang w:eastAsia="ja-JP"/>
              </w:rPr>
            </w:pPr>
            <w:r w:rsidRPr="00FD0425">
              <w:rPr>
                <w:lang w:eastAsia="ja-JP"/>
              </w:rPr>
              <w:t>YES</w:t>
            </w:r>
          </w:p>
        </w:tc>
        <w:tc>
          <w:tcPr>
            <w:tcW w:w="1274" w:type="dxa"/>
          </w:tcPr>
          <w:p w14:paraId="60D64236" w14:textId="77777777" w:rsidR="00F02090" w:rsidRPr="00FD0425" w:rsidRDefault="00F02090" w:rsidP="00694C97">
            <w:pPr>
              <w:pStyle w:val="TAC"/>
              <w:rPr>
                <w:lang w:eastAsia="ja-JP"/>
              </w:rPr>
            </w:pPr>
            <w:r w:rsidRPr="00FD0425">
              <w:rPr>
                <w:lang w:eastAsia="ja-JP"/>
              </w:rPr>
              <w:t>ignore</w:t>
            </w:r>
          </w:p>
        </w:tc>
      </w:tr>
      <w:tr w:rsidR="00F02090" w:rsidRPr="00FD0425" w14:paraId="3E548C0D" w14:textId="77777777" w:rsidTr="00694C97">
        <w:tblPrEx>
          <w:tblCellMar>
            <w:top w:w="0" w:type="dxa"/>
            <w:bottom w:w="0" w:type="dxa"/>
          </w:tblCellMar>
        </w:tblPrEx>
        <w:tc>
          <w:tcPr>
            <w:tcW w:w="2295" w:type="dxa"/>
          </w:tcPr>
          <w:p w14:paraId="06B80809" w14:textId="77777777" w:rsidR="00F02090" w:rsidRPr="00FD0425" w:rsidRDefault="00F02090" w:rsidP="00694C97">
            <w:pPr>
              <w:pStyle w:val="TAL"/>
              <w:rPr>
                <w:lang w:eastAsia="ja-JP"/>
              </w:rPr>
            </w:pPr>
            <w:r w:rsidRPr="00FD0425">
              <w:rPr>
                <w:rFonts w:cs="Arial"/>
                <w:szCs w:val="18"/>
              </w:rPr>
              <w:t>Criticality Diagnostics</w:t>
            </w:r>
          </w:p>
        </w:tc>
        <w:tc>
          <w:tcPr>
            <w:tcW w:w="1104" w:type="dxa"/>
          </w:tcPr>
          <w:p w14:paraId="5D18FB30" w14:textId="77777777" w:rsidR="00F02090" w:rsidRPr="00FD0425" w:rsidRDefault="00F02090" w:rsidP="00694C97">
            <w:pPr>
              <w:pStyle w:val="TAL"/>
              <w:rPr>
                <w:lang w:eastAsia="ja-JP"/>
              </w:rPr>
            </w:pPr>
            <w:r w:rsidRPr="00FD0425">
              <w:rPr>
                <w:lang w:eastAsia="ja-JP"/>
              </w:rPr>
              <w:t>O</w:t>
            </w:r>
          </w:p>
        </w:tc>
        <w:tc>
          <w:tcPr>
            <w:tcW w:w="880" w:type="dxa"/>
          </w:tcPr>
          <w:p w14:paraId="226949F0" w14:textId="77777777" w:rsidR="00F02090" w:rsidRPr="00FD0425" w:rsidRDefault="00F02090" w:rsidP="00694C97">
            <w:pPr>
              <w:pStyle w:val="TAL"/>
              <w:rPr>
                <w:lang w:eastAsia="ja-JP"/>
              </w:rPr>
            </w:pPr>
          </w:p>
        </w:tc>
        <w:tc>
          <w:tcPr>
            <w:tcW w:w="1273" w:type="dxa"/>
          </w:tcPr>
          <w:p w14:paraId="3C464C70" w14:textId="77777777" w:rsidR="00F02090" w:rsidRPr="00FD0425" w:rsidRDefault="00F02090" w:rsidP="00694C97">
            <w:pPr>
              <w:pStyle w:val="TAL"/>
              <w:rPr>
                <w:rFonts w:hint="eastAsia"/>
                <w:lang w:eastAsia="zh-CN"/>
              </w:rPr>
            </w:pPr>
            <w:r w:rsidRPr="00FD0425">
              <w:rPr>
                <w:lang w:eastAsia="ja-JP"/>
              </w:rPr>
              <w:t>9.2.3.3</w:t>
            </w:r>
          </w:p>
        </w:tc>
        <w:tc>
          <w:tcPr>
            <w:tcW w:w="2554" w:type="dxa"/>
          </w:tcPr>
          <w:p w14:paraId="6FEF2CC4" w14:textId="77777777" w:rsidR="00F02090" w:rsidRPr="00FD0425" w:rsidRDefault="00F02090" w:rsidP="00694C97">
            <w:pPr>
              <w:pStyle w:val="TAL"/>
              <w:rPr>
                <w:szCs w:val="18"/>
                <w:lang w:eastAsia="ja-JP"/>
              </w:rPr>
            </w:pPr>
          </w:p>
        </w:tc>
        <w:tc>
          <w:tcPr>
            <w:tcW w:w="1134" w:type="dxa"/>
          </w:tcPr>
          <w:p w14:paraId="4595515D" w14:textId="77777777" w:rsidR="00F02090" w:rsidRPr="00FD0425" w:rsidRDefault="00F02090" w:rsidP="00694C97">
            <w:pPr>
              <w:pStyle w:val="TAC"/>
              <w:rPr>
                <w:lang w:eastAsia="zh-CN"/>
              </w:rPr>
            </w:pPr>
            <w:r w:rsidRPr="00FD0425">
              <w:rPr>
                <w:lang w:eastAsia="ja-JP"/>
              </w:rPr>
              <w:t>YES</w:t>
            </w:r>
          </w:p>
        </w:tc>
        <w:tc>
          <w:tcPr>
            <w:tcW w:w="1274" w:type="dxa"/>
          </w:tcPr>
          <w:p w14:paraId="0C5F47DC" w14:textId="77777777" w:rsidR="00F02090" w:rsidRPr="00FD0425" w:rsidRDefault="00F02090" w:rsidP="00694C97">
            <w:pPr>
              <w:pStyle w:val="TAC"/>
              <w:rPr>
                <w:lang w:eastAsia="ja-JP"/>
              </w:rPr>
            </w:pPr>
            <w:r w:rsidRPr="00FD0425">
              <w:rPr>
                <w:lang w:eastAsia="ja-JP"/>
              </w:rPr>
              <w:t>ignore</w:t>
            </w:r>
          </w:p>
        </w:tc>
      </w:tr>
    </w:tbl>
    <w:p w14:paraId="4C8DB35A" w14:textId="77777777" w:rsidR="00F02090" w:rsidRPr="00FD0425" w:rsidRDefault="00F02090" w:rsidP="00F02090"/>
    <w:p w14:paraId="73265B5C" w14:textId="77777777" w:rsidR="00F02090" w:rsidRPr="00FD0425" w:rsidRDefault="00F02090" w:rsidP="00F02090">
      <w:pPr>
        <w:pStyle w:val="Heading4"/>
      </w:pPr>
      <w:bookmarkStart w:id="3372" w:name="_Toc20955190"/>
      <w:bookmarkStart w:id="3373" w:name="_Toc29991385"/>
      <w:bookmarkStart w:id="3374" w:name="_Toc36555785"/>
      <w:bookmarkStart w:id="3375" w:name="_Toc44497492"/>
      <w:bookmarkStart w:id="3376" w:name="_Toc45107880"/>
      <w:bookmarkStart w:id="3377" w:name="_Toc45901500"/>
      <w:bookmarkStart w:id="3378" w:name="_Toc51850579"/>
      <w:bookmarkStart w:id="3379" w:name="_Toc56693582"/>
      <w:bookmarkStart w:id="3380" w:name="_Toc64447125"/>
      <w:bookmarkStart w:id="3381" w:name="_Toc66286619"/>
      <w:bookmarkStart w:id="3382" w:name="_Toc74151314"/>
      <w:bookmarkStart w:id="3383" w:name="_Toc88653786"/>
      <w:bookmarkStart w:id="3384" w:name="_Toc97904142"/>
      <w:bookmarkStart w:id="3385" w:name="_Toc105175183"/>
      <w:bookmarkStart w:id="3386" w:name="_Toc113826213"/>
      <w:bookmarkStart w:id="3387" w:name="_Toc120032339"/>
      <w:r w:rsidRPr="00FD0425">
        <w:t>9.1.1.11</w:t>
      </w:r>
      <w:r w:rsidRPr="00FD0425">
        <w:tab/>
        <w:t>XN-U ADDRESS INDICATION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218BC632" w14:textId="77777777" w:rsidR="00F02090" w:rsidRPr="00FD0425" w:rsidRDefault="00F02090" w:rsidP="00F02090">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F02090">
      <w:pPr>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02090" w:rsidRPr="00FD0425" w14:paraId="220C83A6" w14:textId="77777777" w:rsidTr="00694C97">
        <w:tblPrEx>
          <w:tblCellMar>
            <w:top w:w="0" w:type="dxa"/>
            <w:bottom w:w="0" w:type="dxa"/>
          </w:tblCellMar>
        </w:tblPrEx>
        <w:tc>
          <w:tcPr>
            <w:tcW w:w="2312" w:type="dxa"/>
          </w:tcPr>
          <w:p w14:paraId="3348E144" w14:textId="77777777" w:rsidR="00F02090" w:rsidRPr="00FD0425" w:rsidRDefault="00F02090" w:rsidP="00694C97">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0DF6CEBD" w14:textId="77777777" w:rsidR="00F02090" w:rsidRPr="00FD0425" w:rsidRDefault="00F02090" w:rsidP="00694C97">
            <w:pPr>
              <w:pStyle w:val="TAH"/>
              <w:rPr>
                <w:lang w:eastAsia="ja-JP"/>
              </w:rPr>
            </w:pPr>
            <w:r w:rsidRPr="00FD0425">
              <w:rPr>
                <w:lang w:eastAsia="ja-JP"/>
              </w:rPr>
              <w:t>Presence</w:t>
            </w:r>
          </w:p>
        </w:tc>
        <w:tc>
          <w:tcPr>
            <w:tcW w:w="900" w:type="dxa"/>
          </w:tcPr>
          <w:p w14:paraId="5065E4C1" w14:textId="77777777" w:rsidR="00F02090" w:rsidRPr="00FD0425" w:rsidRDefault="00F02090" w:rsidP="00694C97">
            <w:pPr>
              <w:pStyle w:val="TAH"/>
              <w:rPr>
                <w:lang w:eastAsia="ja-JP"/>
              </w:rPr>
            </w:pPr>
            <w:r w:rsidRPr="00FD0425">
              <w:rPr>
                <w:lang w:eastAsia="ja-JP"/>
              </w:rPr>
              <w:t>Range</w:t>
            </w:r>
          </w:p>
        </w:tc>
        <w:tc>
          <w:tcPr>
            <w:tcW w:w="1800" w:type="dxa"/>
          </w:tcPr>
          <w:p w14:paraId="70058D83" w14:textId="77777777" w:rsidR="00F02090" w:rsidRPr="00FD0425" w:rsidRDefault="00F02090" w:rsidP="00694C97">
            <w:pPr>
              <w:pStyle w:val="TAH"/>
              <w:rPr>
                <w:lang w:eastAsia="ja-JP"/>
              </w:rPr>
            </w:pPr>
            <w:r w:rsidRPr="00FD0425">
              <w:rPr>
                <w:lang w:eastAsia="ja-JP"/>
              </w:rPr>
              <w:t>IE type and reference</w:t>
            </w:r>
          </w:p>
        </w:tc>
        <w:tc>
          <w:tcPr>
            <w:tcW w:w="1620" w:type="dxa"/>
          </w:tcPr>
          <w:p w14:paraId="2012CCC8" w14:textId="77777777" w:rsidR="00F02090" w:rsidRPr="00FD0425" w:rsidRDefault="00F02090" w:rsidP="00694C97">
            <w:pPr>
              <w:pStyle w:val="TAH"/>
              <w:rPr>
                <w:lang w:eastAsia="ja-JP"/>
              </w:rPr>
            </w:pPr>
            <w:r w:rsidRPr="00FD0425">
              <w:rPr>
                <w:lang w:eastAsia="ja-JP"/>
              </w:rPr>
              <w:t>Semantics description</w:t>
            </w:r>
          </w:p>
        </w:tc>
        <w:tc>
          <w:tcPr>
            <w:tcW w:w="1107" w:type="dxa"/>
          </w:tcPr>
          <w:p w14:paraId="0C46E79B" w14:textId="77777777" w:rsidR="00F02090" w:rsidRPr="00FD0425" w:rsidRDefault="00F02090" w:rsidP="00694C97">
            <w:pPr>
              <w:pStyle w:val="TAH"/>
              <w:rPr>
                <w:lang w:eastAsia="ja-JP"/>
              </w:rPr>
            </w:pPr>
            <w:r w:rsidRPr="00FD0425">
              <w:rPr>
                <w:lang w:eastAsia="ja-JP"/>
              </w:rPr>
              <w:t>Criticality</w:t>
            </w:r>
          </w:p>
        </w:tc>
        <w:tc>
          <w:tcPr>
            <w:tcW w:w="1080" w:type="dxa"/>
          </w:tcPr>
          <w:p w14:paraId="172FDBB6"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0811AD5D" w14:textId="77777777" w:rsidTr="00694C97">
        <w:tblPrEx>
          <w:tblCellMar>
            <w:top w:w="0" w:type="dxa"/>
            <w:bottom w:w="0" w:type="dxa"/>
          </w:tblCellMar>
        </w:tblPrEx>
        <w:tc>
          <w:tcPr>
            <w:tcW w:w="2312" w:type="dxa"/>
          </w:tcPr>
          <w:p w14:paraId="5523496D" w14:textId="77777777" w:rsidR="00F02090" w:rsidRPr="00FD0425" w:rsidRDefault="00F02090" w:rsidP="00D14065">
            <w:pPr>
              <w:pStyle w:val="TAL"/>
              <w:rPr>
                <w:lang w:eastAsia="ja-JP"/>
              </w:rPr>
            </w:pPr>
            <w:r w:rsidRPr="00FD0425">
              <w:rPr>
                <w:lang w:eastAsia="ja-JP"/>
              </w:rPr>
              <w:t>Message Type</w:t>
            </w:r>
          </w:p>
        </w:tc>
        <w:tc>
          <w:tcPr>
            <w:tcW w:w="1070" w:type="dxa"/>
          </w:tcPr>
          <w:p w14:paraId="45C4B76F" w14:textId="77777777" w:rsidR="00F02090" w:rsidRPr="00FD0425" w:rsidRDefault="00F02090" w:rsidP="00D14065">
            <w:pPr>
              <w:pStyle w:val="TAL"/>
              <w:rPr>
                <w:lang w:eastAsia="ja-JP"/>
              </w:rPr>
            </w:pPr>
            <w:r w:rsidRPr="00FD0425">
              <w:rPr>
                <w:lang w:eastAsia="ja-JP"/>
              </w:rPr>
              <w:t>M</w:t>
            </w:r>
          </w:p>
        </w:tc>
        <w:tc>
          <w:tcPr>
            <w:tcW w:w="900" w:type="dxa"/>
          </w:tcPr>
          <w:p w14:paraId="26BDF930" w14:textId="77777777" w:rsidR="00F02090" w:rsidRPr="00FD0425" w:rsidRDefault="00F02090" w:rsidP="00D14065">
            <w:pPr>
              <w:pStyle w:val="TAL"/>
              <w:rPr>
                <w:lang w:eastAsia="ja-JP"/>
              </w:rPr>
            </w:pPr>
          </w:p>
        </w:tc>
        <w:tc>
          <w:tcPr>
            <w:tcW w:w="1800" w:type="dxa"/>
          </w:tcPr>
          <w:p w14:paraId="610D7470" w14:textId="77777777" w:rsidR="00F02090" w:rsidRPr="00FD0425" w:rsidRDefault="00F02090" w:rsidP="00D14065">
            <w:pPr>
              <w:pStyle w:val="TAL"/>
              <w:rPr>
                <w:lang w:eastAsia="ja-JP"/>
              </w:rPr>
            </w:pPr>
            <w:r w:rsidRPr="00FD0425">
              <w:rPr>
                <w:lang w:eastAsia="ja-JP"/>
              </w:rPr>
              <w:t>9.2.3.1</w:t>
            </w:r>
          </w:p>
        </w:tc>
        <w:tc>
          <w:tcPr>
            <w:tcW w:w="1620" w:type="dxa"/>
          </w:tcPr>
          <w:p w14:paraId="5C38C9E6" w14:textId="77777777" w:rsidR="00F02090" w:rsidRPr="00FD0425" w:rsidRDefault="00F02090" w:rsidP="00D14065">
            <w:pPr>
              <w:pStyle w:val="TAL"/>
              <w:rPr>
                <w:lang w:eastAsia="ja-JP"/>
              </w:rPr>
            </w:pPr>
          </w:p>
        </w:tc>
        <w:tc>
          <w:tcPr>
            <w:tcW w:w="1107" w:type="dxa"/>
          </w:tcPr>
          <w:p w14:paraId="09A654E6" w14:textId="77777777" w:rsidR="00F02090" w:rsidRPr="00FD0425" w:rsidRDefault="00F02090" w:rsidP="00D14065">
            <w:pPr>
              <w:pStyle w:val="TAC"/>
              <w:rPr>
                <w:lang w:eastAsia="ja-JP"/>
              </w:rPr>
            </w:pPr>
            <w:r w:rsidRPr="00FD0425">
              <w:rPr>
                <w:lang w:eastAsia="ja-JP"/>
              </w:rPr>
              <w:t>YES</w:t>
            </w:r>
          </w:p>
        </w:tc>
        <w:tc>
          <w:tcPr>
            <w:tcW w:w="1080" w:type="dxa"/>
          </w:tcPr>
          <w:p w14:paraId="4D13B4F3" w14:textId="77777777" w:rsidR="00F02090" w:rsidRPr="00FD0425" w:rsidRDefault="00F02090" w:rsidP="00D14065">
            <w:pPr>
              <w:pStyle w:val="TAC"/>
              <w:rPr>
                <w:lang w:eastAsia="ja-JP"/>
              </w:rPr>
            </w:pPr>
            <w:r w:rsidRPr="00FD0425">
              <w:rPr>
                <w:lang w:eastAsia="ja-JP"/>
              </w:rPr>
              <w:t>reject</w:t>
            </w:r>
          </w:p>
        </w:tc>
      </w:tr>
      <w:tr w:rsidR="00F02090" w:rsidRPr="00FD0425" w14:paraId="24D68503" w14:textId="77777777" w:rsidTr="00694C97">
        <w:tblPrEx>
          <w:tblCellMar>
            <w:top w:w="0" w:type="dxa"/>
            <w:bottom w:w="0" w:type="dxa"/>
          </w:tblCellMar>
        </w:tblPrEx>
        <w:tc>
          <w:tcPr>
            <w:tcW w:w="2312" w:type="dxa"/>
          </w:tcPr>
          <w:p w14:paraId="29348F85" w14:textId="77777777" w:rsidR="00F02090" w:rsidRPr="00FD0425" w:rsidRDefault="00F02090" w:rsidP="00D14065">
            <w:pPr>
              <w:pStyle w:val="TAL"/>
              <w:rPr>
                <w:lang w:eastAsia="ja-JP"/>
              </w:rPr>
            </w:pPr>
            <w:r w:rsidRPr="00FD0425">
              <w:rPr>
                <w:lang w:eastAsia="ja-JP"/>
              </w:rPr>
              <w:t>New NG-RAN node UE XnAP ID reference</w:t>
            </w:r>
          </w:p>
        </w:tc>
        <w:tc>
          <w:tcPr>
            <w:tcW w:w="1070" w:type="dxa"/>
          </w:tcPr>
          <w:p w14:paraId="6072A6C6" w14:textId="77777777" w:rsidR="00F02090" w:rsidRPr="00FD0425" w:rsidRDefault="00F02090" w:rsidP="00D14065">
            <w:pPr>
              <w:pStyle w:val="TAL"/>
              <w:rPr>
                <w:lang w:eastAsia="ja-JP"/>
              </w:rPr>
            </w:pPr>
            <w:r w:rsidRPr="00FD0425">
              <w:rPr>
                <w:lang w:eastAsia="ja-JP"/>
              </w:rPr>
              <w:t>M</w:t>
            </w:r>
          </w:p>
        </w:tc>
        <w:tc>
          <w:tcPr>
            <w:tcW w:w="900" w:type="dxa"/>
          </w:tcPr>
          <w:p w14:paraId="2974E262" w14:textId="77777777" w:rsidR="00F02090" w:rsidRPr="00FD0425" w:rsidRDefault="00F02090" w:rsidP="00D14065">
            <w:pPr>
              <w:pStyle w:val="TAL"/>
              <w:rPr>
                <w:lang w:eastAsia="ja-JP"/>
              </w:rPr>
            </w:pPr>
          </w:p>
        </w:tc>
        <w:tc>
          <w:tcPr>
            <w:tcW w:w="1800" w:type="dxa"/>
          </w:tcPr>
          <w:p w14:paraId="041D8506" w14:textId="77777777" w:rsidR="00F02090" w:rsidRPr="00FD0425" w:rsidRDefault="00F02090" w:rsidP="00D14065">
            <w:pPr>
              <w:pStyle w:val="TAL"/>
              <w:rPr>
                <w:lang w:eastAsia="ja-JP"/>
              </w:rPr>
            </w:pPr>
            <w:r w:rsidRPr="00FD0425">
              <w:rPr>
                <w:lang w:eastAsia="ja-JP"/>
              </w:rPr>
              <w:t>NG-RAN node UE XnAP ID</w:t>
            </w:r>
            <w:r w:rsidRPr="00FD0425">
              <w:rPr>
                <w:lang w:eastAsia="ja-JP"/>
              </w:rPr>
              <w:br/>
              <w:t>9.2.3.16</w:t>
            </w:r>
          </w:p>
        </w:tc>
        <w:tc>
          <w:tcPr>
            <w:tcW w:w="1620" w:type="dxa"/>
          </w:tcPr>
          <w:p w14:paraId="7B84EC3A" w14:textId="77777777" w:rsidR="00F02090" w:rsidRPr="00FD0425" w:rsidRDefault="00F02090" w:rsidP="00D14065">
            <w:pPr>
              <w:pStyle w:val="TAL"/>
              <w:rPr>
                <w:lang w:eastAsia="ja-JP"/>
              </w:rPr>
            </w:pPr>
            <w:r w:rsidRPr="00FD0425">
              <w:rPr>
                <w:lang w:eastAsia="ja-JP"/>
              </w:rPr>
              <w:t>Allocated at the new NG-RAN node</w:t>
            </w:r>
          </w:p>
        </w:tc>
        <w:tc>
          <w:tcPr>
            <w:tcW w:w="1107" w:type="dxa"/>
          </w:tcPr>
          <w:p w14:paraId="35675DFD" w14:textId="77777777" w:rsidR="00F02090" w:rsidRPr="00FD0425" w:rsidRDefault="00F02090" w:rsidP="00D14065">
            <w:pPr>
              <w:pStyle w:val="TAC"/>
              <w:rPr>
                <w:lang w:eastAsia="ja-JP"/>
              </w:rPr>
            </w:pPr>
            <w:r w:rsidRPr="00FD0425">
              <w:rPr>
                <w:lang w:eastAsia="ja-JP"/>
              </w:rPr>
              <w:t>YES</w:t>
            </w:r>
          </w:p>
        </w:tc>
        <w:tc>
          <w:tcPr>
            <w:tcW w:w="1080" w:type="dxa"/>
          </w:tcPr>
          <w:p w14:paraId="598D828F" w14:textId="77777777" w:rsidR="00F02090" w:rsidRPr="00FD0425" w:rsidRDefault="00F02090" w:rsidP="00D14065">
            <w:pPr>
              <w:pStyle w:val="TAC"/>
              <w:rPr>
                <w:lang w:eastAsia="ja-JP"/>
              </w:rPr>
            </w:pPr>
            <w:r w:rsidRPr="00FD0425">
              <w:rPr>
                <w:lang w:eastAsia="ja-JP"/>
              </w:rPr>
              <w:t>ignore</w:t>
            </w:r>
          </w:p>
        </w:tc>
      </w:tr>
      <w:tr w:rsidR="00F02090" w:rsidRPr="00FD0425" w14:paraId="49EA4524" w14:textId="77777777" w:rsidTr="00694C97">
        <w:tblPrEx>
          <w:tblCellMar>
            <w:top w:w="0" w:type="dxa"/>
            <w:bottom w:w="0" w:type="dxa"/>
          </w:tblCellMar>
        </w:tblPrEx>
        <w:tc>
          <w:tcPr>
            <w:tcW w:w="2312" w:type="dxa"/>
          </w:tcPr>
          <w:p w14:paraId="54B98E7E" w14:textId="77777777" w:rsidR="00F02090" w:rsidRPr="00FD0425" w:rsidRDefault="00F02090" w:rsidP="00D14065">
            <w:pPr>
              <w:pStyle w:val="TAL"/>
              <w:rPr>
                <w:lang w:eastAsia="ja-JP"/>
              </w:rPr>
            </w:pPr>
            <w:r w:rsidRPr="00FD0425">
              <w:rPr>
                <w:lang w:eastAsia="ja-JP"/>
              </w:rPr>
              <w:t>Old NG-RAN node UE XnAP ID reference</w:t>
            </w:r>
          </w:p>
        </w:tc>
        <w:tc>
          <w:tcPr>
            <w:tcW w:w="1070" w:type="dxa"/>
          </w:tcPr>
          <w:p w14:paraId="6D9C5FC5" w14:textId="77777777" w:rsidR="00F02090" w:rsidRPr="00FD0425" w:rsidRDefault="00F02090" w:rsidP="00D14065">
            <w:pPr>
              <w:pStyle w:val="TAL"/>
              <w:rPr>
                <w:lang w:eastAsia="ja-JP"/>
              </w:rPr>
            </w:pPr>
            <w:r w:rsidRPr="00FD0425">
              <w:rPr>
                <w:lang w:eastAsia="ja-JP"/>
              </w:rPr>
              <w:t>M</w:t>
            </w:r>
          </w:p>
        </w:tc>
        <w:tc>
          <w:tcPr>
            <w:tcW w:w="900" w:type="dxa"/>
          </w:tcPr>
          <w:p w14:paraId="23130D44" w14:textId="77777777" w:rsidR="00F02090" w:rsidRPr="00FD0425" w:rsidRDefault="00F02090" w:rsidP="00D14065">
            <w:pPr>
              <w:pStyle w:val="TAL"/>
              <w:rPr>
                <w:lang w:eastAsia="ja-JP"/>
              </w:rPr>
            </w:pPr>
          </w:p>
        </w:tc>
        <w:tc>
          <w:tcPr>
            <w:tcW w:w="1800" w:type="dxa"/>
          </w:tcPr>
          <w:p w14:paraId="2CF0B78E" w14:textId="77777777" w:rsidR="00F02090" w:rsidRPr="00FD0425" w:rsidRDefault="00F02090" w:rsidP="00D14065">
            <w:pPr>
              <w:pStyle w:val="TAL"/>
              <w:rPr>
                <w:lang w:eastAsia="ja-JP"/>
              </w:rPr>
            </w:pPr>
            <w:r w:rsidRPr="00FD0425">
              <w:rPr>
                <w:lang w:eastAsia="ja-JP"/>
              </w:rPr>
              <w:t>NG-RAN node UE XnAP ID</w:t>
            </w:r>
            <w:r w:rsidRPr="00FD0425">
              <w:rPr>
                <w:lang w:eastAsia="ja-JP"/>
              </w:rPr>
              <w:br/>
              <w:t>9.2.3.16</w:t>
            </w:r>
          </w:p>
        </w:tc>
        <w:tc>
          <w:tcPr>
            <w:tcW w:w="1620" w:type="dxa"/>
          </w:tcPr>
          <w:p w14:paraId="29BE91DD" w14:textId="77777777" w:rsidR="00F02090" w:rsidRPr="00FD0425" w:rsidRDefault="00F02090" w:rsidP="00D14065">
            <w:pPr>
              <w:pStyle w:val="TAL"/>
              <w:rPr>
                <w:lang w:eastAsia="ja-JP"/>
              </w:rPr>
            </w:pPr>
            <w:r w:rsidRPr="00FD0425">
              <w:rPr>
                <w:lang w:eastAsia="ja-JP"/>
              </w:rPr>
              <w:t>Allocated at the old NG-RAN node</w:t>
            </w:r>
          </w:p>
        </w:tc>
        <w:tc>
          <w:tcPr>
            <w:tcW w:w="1107" w:type="dxa"/>
          </w:tcPr>
          <w:p w14:paraId="0EEE8582" w14:textId="77777777" w:rsidR="00F02090" w:rsidRPr="00FD0425" w:rsidRDefault="00F02090" w:rsidP="00D14065">
            <w:pPr>
              <w:pStyle w:val="TAC"/>
              <w:rPr>
                <w:lang w:eastAsia="ja-JP"/>
              </w:rPr>
            </w:pPr>
            <w:r w:rsidRPr="00FD0425">
              <w:rPr>
                <w:lang w:eastAsia="ja-JP"/>
              </w:rPr>
              <w:t>YES</w:t>
            </w:r>
          </w:p>
        </w:tc>
        <w:tc>
          <w:tcPr>
            <w:tcW w:w="1080" w:type="dxa"/>
          </w:tcPr>
          <w:p w14:paraId="6F8484DF" w14:textId="77777777" w:rsidR="00F02090" w:rsidRPr="00FD0425" w:rsidRDefault="00F02090" w:rsidP="00D14065">
            <w:pPr>
              <w:pStyle w:val="TAC"/>
              <w:rPr>
                <w:lang w:eastAsia="ja-JP"/>
              </w:rPr>
            </w:pPr>
            <w:r w:rsidRPr="00FD0425">
              <w:rPr>
                <w:lang w:eastAsia="ja-JP"/>
              </w:rPr>
              <w:t>ignore</w:t>
            </w:r>
          </w:p>
        </w:tc>
      </w:tr>
      <w:tr w:rsidR="00F02090" w:rsidRPr="00FD0425" w14:paraId="08F3C330"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D14065">
            <w:pPr>
              <w:pStyle w:val="TAL"/>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D14065">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D14065">
            <w:pPr>
              <w:pStyle w:val="TAL"/>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D14065">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D14065">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D14065">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D14065">
            <w:pPr>
              <w:pStyle w:val="TAC"/>
              <w:rPr>
                <w:lang w:eastAsia="ja-JP"/>
              </w:rPr>
            </w:pPr>
            <w:r w:rsidRPr="00FD0425">
              <w:rPr>
                <w:lang w:eastAsia="ja-JP"/>
              </w:rPr>
              <w:t>reject</w:t>
            </w:r>
          </w:p>
        </w:tc>
      </w:tr>
      <w:tr w:rsidR="00F02090" w:rsidRPr="00FD0425" w14:paraId="045F5F73"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6705E">
            <w:pPr>
              <w:pStyle w:val="TAL"/>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D14065">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6705E">
            <w:pPr>
              <w:pStyle w:val="TAL"/>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D14065">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D14065">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6705E">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6705E">
            <w:pPr>
              <w:pStyle w:val="TAC"/>
              <w:rPr>
                <w:lang w:eastAsia="ja-JP"/>
              </w:rPr>
            </w:pPr>
          </w:p>
        </w:tc>
      </w:tr>
      <w:tr w:rsidR="00F02090" w:rsidRPr="00FD0425" w14:paraId="6564E3BE"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6705E">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D14065">
            <w:pPr>
              <w:pStyle w:val="TAL"/>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6705E">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6705E">
            <w:pPr>
              <w:pStyle w:val="TAL"/>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6705E">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6705E">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6705E">
            <w:pPr>
              <w:pStyle w:val="TAC"/>
              <w:rPr>
                <w:lang w:eastAsia="ja-JP"/>
              </w:rPr>
            </w:pPr>
          </w:p>
        </w:tc>
      </w:tr>
      <w:tr w:rsidR="00F02090" w:rsidRPr="00FD0425" w14:paraId="3A710163"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6705E">
            <w:pPr>
              <w:pStyle w:val="TAL"/>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D14065">
            <w:pPr>
              <w:pStyle w:val="TAL"/>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6705E">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6705E">
            <w:pPr>
              <w:pStyle w:val="TAL"/>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153CBD">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E336E">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4840D8">
            <w:pPr>
              <w:pStyle w:val="TAC"/>
              <w:rPr>
                <w:lang w:eastAsia="ja-JP"/>
              </w:rPr>
            </w:pPr>
          </w:p>
        </w:tc>
      </w:tr>
      <w:tr w:rsidR="009C41AB" w:rsidRPr="00FD0425" w14:paraId="204ABBB0" w14:textId="77777777" w:rsidTr="005D609B">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6705E">
            <w:pPr>
              <w:pStyle w:val="TAL"/>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D14065">
            <w:pPr>
              <w:pStyle w:val="TAL"/>
              <w:rPr>
                <w:rFonts w:eastAsia="Batang" w:hint="eastAsia"/>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6705E">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6705E">
            <w:pPr>
              <w:pStyle w:val="TAL"/>
              <w:rPr>
                <w:rFonts w:hint="eastAsia"/>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153CBD">
            <w:pPr>
              <w:pStyle w:val="TAL"/>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E336E">
            <w:pPr>
              <w:pStyle w:val="TAC"/>
              <w:rPr>
                <w:rFonts w:hint="eastAsia"/>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4840D8">
            <w:pPr>
              <w:pStyle w:val="TAC"/>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694C97">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6705E">
            <w:pPr>
              <w:pStyle w:val="TAL"/>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D14065">
            <w:pPr>
              <w:pStyle w:val="TAL"/>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6705E">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6705E">
            <w:pPr>
              <w:pStyle w:val="TAL"/>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153CBD">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E336E">
            <w:pPr>
              <w:pStyle w:val="TAC"/>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4840D8">
            <w:pPr>
              <w:pStyle w:val="TAC"/>
              <w:rPr>
                <w:lang w:eastAsia="ja-JP"/>
              </w:rPr>
            </w:pPr>
          </w:p>
        </w:tc>
      </w:tr>
      <w:tr w:rsidR="00BA787F" w:rsidRPr="00FD0425" w14:paraId="2DF82AEE" w14:textId="77777777" w:rsidTr="00D44A30">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9354E2">
            <w:pPr>
              <w:pStyle w:val="TAL"/>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9354E2">
            <w:pPr>
              <w:pStyle w:val="TAL"/>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9354E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9354E2">
            <w:pPr>
              <w:pStyle w:val="TAL"/>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9354E2">
            <w:pPr>
              <w:pStyle w:val="TAL"/>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9354E2">
            <w:pPr>
              <w:pStyle w:val="TAC"/>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9354E2">
            <w:pPr>
              <w:pStyle w:val="TAC"/>
              <w:rPr>
                <w:lang w:eastAsia="ja-JP"/>
              </w:rPr>
            </w:pPr>
            <w:r w:rsidRPr="00FD0425">
              <w:rPr>
                <w:lang w:eastAsia="ja-JP"/>
              </w:rPr>
              <w:t>reject</w:t>
            </w:r>
          </w:p>
        </w:tc>
      </w:tr>
      <w:tr w:rsidR="00635B34" w:rsidRPr="00FD0425" w14:paraId="228C3E30" w14:textId="77777777" w:rsidTr="00D44A30">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635B34">
            <w:pPr>
              <w:pStyle w:val="TAL"/>
              <w:ind w:left="227"/>
              <w:rPr>
                <w:rFonts w:eastAsia="Batang"/>
                <w:lang w:eastAsia="ja-JP"/>
              </w:rPr>
            </w:pPr>
            <w:r w:rsidRPr="00426F56">
              <w:rPr>
                <w:rFonts w:eastAsia="Batang"/>
                <w:szCs w:val="18"/>
                <w:lang w:eastAsia="ja-JP"/>
              </w:rPr>
              <w:t>&gt;&gt;Data Forwarding Info from target E-UTRAN node</w:t>
            </w:r>
          </w:p>
        </w:tc>
        <w:tc>
          <w:tcPr>
            <w:tcW w:w="107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635B34">
            <w:pPr>
              <w:pStyle w:val="TAL"/>
              <w:rPr>
                <w:lang w:eastAsia="ja-JP"/>
              </w:rPr>
            </w:pPr>
            <w:r w:rsidRPr="00426F56">
              <w:rPr>
                <w:rFonts w:eastAsia="Batang"/>
                <w:szCs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635B34">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635B34">
            <w:pPr>
              <w:pStyle w:val="TAL"/>
              <w:rPr>
                <w:lang w:eastAsia="ja-JP"/>
              </w:rPr>
            </w:pPr>
            <w:r w:rsidRPr="00426F56">
              <w:rPr>
                <w:noProof/>
                <w:szCs w:val="18"/>
                <w:lang w:eastAsia="ja-JP"/>
              </w:rPr>
              <w:t>9.2.1.</w:t>
            </w:r>
            <w:r>
              <w:rPr>
                <w:noProof/>
                <w:szCs w:val="18"/>
                <w:lang w:eastAsia="ja-JP"/>
              </w:rPr>
              <w:t>35</w:t>
            </w:r>
          </w:p>
        </w:tc>
        <w:tc>
          <w:tcPr>
            <w:tcW w:w="1620"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635B34">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635B34">
            <w:pPr>
              <w:pStyle w:val="TAC"/>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635B34">
            <w:pPr>
              <w:pStyle w:val="TAC"/>
              <w:rPr>
                <w:lang w:eastAsia="ja-JP"/>
              </w:rPr>
            </w:pPr>
            <w:r w:rsidRPr="000F2AFC">
              <w:rPr>
                <w:lang w:eastAsia="ja-JP"/>
              </w:rPr>
              <w:t>ignore</w:t>
            </w:r>
          </w:p>
        </w:tc>
      </w:tr>
      <w:tr w:rsidR="005718D0" w:rsidRPr="00FD0425" w14:paraId="227DF735" w14:textId="77777777" w:rsidTr="00D44A30">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9354E2">
            <w:pPr>
              <w:pStyle w:val="TAL"/>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9354E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9354E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9354E2">
            <w:pPr>
              <w:pStyle w:val="TAL"/>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9354E2">
            <w:pPr>
              <w:pStyle w:val="TAL"/>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9354E2">
            <w:pPr>
              <w:pStyle w:val="TAC"/>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9354E2">
            <w:pPr>
              <w:pStyle w:val="TAC"/>
              <w:rPr>
                <w:lang w:eastAsia="ja-JP"/>
              </w:rPr>
            </w:pPr>
            <w:r w:rsidRPr="00622222">
              <w:rPr>
                <w:lang w:eastAsia="ja-JP"/>
              </w:rPr>
              <w:t>reject</w:t>
            </w:r>
          </w:p>
        </w:tc>
      </w:tr>
      <w:tr w:rsidR="00BC1239" w:rsidRPr="00FD0425" w14:paraId="380E107F" w14:textId="77777777" w:rsidTr="00D44A30">
        <w:tblPrEx>
          <w:tblCellMar>
            <w:top w:w="0" w:type="dxa"/>
            <w:bottom w:w="0" w:type="dxa"/>
          </w:tblCellMar>
        </w:tblPrEx>
        <w:tc>
          <w:tcPr>
            <w:tcW w:w="2312"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BC1239">
            <w:pPr>
              <w:pStyle w:val="TAL"/>
              <w:rPr>
                <w:lang w:eastAsia="ja-JP"/>
              </w:rPr>
            </w:pPr>
            <w:r>
              <w:rPr>
                <w:rFonts w:eastAsia="MS Mincho"/>
                <w:lang w:eastAsia="ja-JP"/>
              </w:rPr>
              <w:t>CHO MR-DC Early Data Forwarding Indicator</w:t>
            </w:r>
          </w:p>
        </w:tc>
        <w:tc>
          <w:tcPr>
            <w:tcW w:w="107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BC1239">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BC1239">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BC1239">
            <w:pPr>
              <w:pStyle w:val="TAL"/>
              <w:rPr>
                <w:lang w:eastAsia="ja-JP"/>
              </w:rPr>
            </w:pPr>
            <w:r w:rsidRPr="00FF633B">
              <w:rPr>
                <w:lang w:eastAsia="ja-JP"/>
              </w:rPr>
              <w:t>ENUMERATED (</w:t>
            </w:r>
            <w:r>
              <w:rPr>
                <w:lang w:eastAsia="ja-JP"/>
              </w:rPr>
              <w:t>stop</w:t>
            </w:r>
            <w:r w:rsidRPr="00FF633B">
              <w:rPr>
                <w:lang w:eastAsia="ja-JP"/>
              </w:rPr>
              <w:t>, ...)</w:t>
            </w:r>
          </w:p>
        </w:tc>
        <w:tc>
          <w:tcPr>
            <w:tcW w:w="1620"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BC123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BC1239">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BC1239">
            <w:pPr>
              <w:pStyle w:val="TAC"/>
              <w:rPr>
                <w:lang w:eastAsia="ja-JP"/>
              </w:rPr>
            </w:pPr>
            <w:r>
              <w:rPr>
                <w:lang w:eastAsia="ja-JP"/>
              </w:rPr>
              <w:t>ignore</w:t>
            </w:r>
          </w:p>
        </w:tc>
      </w:tr>
    </w:tbl>
    <w:p w14:paraId="0E9B9F79"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388">
          <w:tblGrid>
            <w:gridCol w:w="3686"/>
            <w:gridCol w:w="5670"/>
          </w:tblGrid>
        </w:tblGridChange>
      </w:tblGrid>
      <w:tr w:rsidR="00F02090" w:rsidRPr="00FD0425" w14:paraId="7CAFA366" w14:textId="77777777" w:rsidTr="00694C97">
        <w:tblPrEx>
          <w:tblCellMar>
            <w:top w:w="0" w:type="dxa"/>
            <w:bottom w:w="0" w:type="dxa"/>
          </w:tblCellMar>
        </w:tblPrEx>
        <w:tc>
          <w:tcPr>
            <w:tcW w:w="3686" w:type="dxa"/>
          </w:tcPr>
          <w:p w14:paraId="03419571" w14:textId="77777777" w:rsidR="00F02090" w:rsidRPr="00FD0425" w:rsidRDefault="00F02090" w:rsidP="00694C97">
            <w:pPr>
              <w:pStyle w:val="TAH"/>
              <w:rPr>
                <w:lang w:eastAsia="ja-JP"/>
              </w:rPr>
            </w:pPr>
            <w:r w:rsidRPr="00FD0425">
              <w:rPr>
                <w:lang w:eastAsia="ja-JP"/>
              </w:rPr>
              <w:t>Range bound</w:t>
            </w:r>
          </w:p>
        </w:tc>
        <w:tc>
          <w:tcPr>
            <w:tcW w:w="5670" w:type="dxa"/>
          </w:tcPr>
          <w:p w14:paraId="060EB12C" w14:textId="77777777" w:rsidR="00F02090" w:rsidRPr="00FD0425" w:rsidRDefault="00F02090" w:rsidP="00694C97">
            <w:pPr>
              <w:pStyle w:val="TAH"/>
              <w:rPr>
                <w:lang w:eastAsia="ja-JP"/>
              </w:rPr>
            </w:pPr>
            <w:r w:rsidRPr="00FD0425">
              <w:rPr>
                <w:lang w:eastAsia="ja-JP"/>
              </w:rPr>
              <w:t>Explanation</w:t>
            </w:r>
          </w:p>
        </w:tc>
      </w:tr>
      <w:tr w:rsidR="00F02090" w:rsidRPr="00FD0425" w14:paraId="38291EB3" w14:textId="77777777" w:rsidTr="00694C97">
        <w:tblPrEx>
          <w:tblCellMar>
            <w:top w:w="0" w:type="dxa"/>
            <w:bottom w:w="0" w:type="dxa"/>
          </w:tblCellMar>
        </w:tblPrEx>
        <w:tc>
          <w:tcPr>
            <w:tcW w:w="3686" w:type="dxa"/>
          </w:tcPr>
          <w:p w14:paraId="791C7CA6" w14:textId="77777777" w:rsidR="00F02090" w:rsidRPr="00FD0425" w:rsidRDefault="00F02090" w:rsidP="00694C97">
            <w:pPr>
              <w:pStyle w:val="TAL"/>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694C97">
            <w:pPr>
              <w:pStyle w:val="TAL"/>
              <w:rPr>
                <w:lang w:eastAsia="ja-JP"/>
              </w:rPr>
            </w:pPr>
            <w:r w:rsidRPr="00FD0425">
              <w:rPr>
                <w:lang w:eastAsia="ja-JP"/>
              </w:rPr>
              <w:t>Maximum no. of PDU sessions. Value is 256</w:t>
            </w:r>
          </w:p>
        </w:tc>
      </w:tr>
    </w:tbl>
    <w:p w14:paraId="1C8B9B30" w14:textId="77777777" w:rsidR="00F02090" w:rsidRPr="00FD0425" w:rsidRDefault="00F02090" w:rsidP="00F02090"/>
    <w:p w14:paraId="32CD31F7" w14:textId="77777777" w:rsidR="005718D0" w:rsidRPr="00923F7F" w:rsidRDefault="005718D0" w:rsidP="005718D0">
      <w:pPr>
        <w:pStyle w:val="Heading4"/>
      </w:pPr>
      <w:bookmarkStart w:id="3389" w:name="_Toc20955191"/>
      <w:bookmarkStart w:id="3390" w:name="_Toc29991386"/>
      <w:bookmarkStart w:id="3391" w:name="_Toc36555786"/>
      <w:bookmarkStart w:id="3392" w:name="_Hlk44411567"/>
      <w:bookmarkStart w:id="3393" w:name="_Toc44497493"/>
      <w:bookmarkStart w:id="3394" w:name="_Toc45107881"/>
      <w:bookmarkStart w:id="3395" w:name="_Toc45901501"/>
      <w:bookmarkStart w:id="3396" w:name="_Toc51850580"/>
      <w:bookmarkStart w:id="3397" w:name="_Toc56693583"/>
      <w:bookmarkStart w:id="3398" w:name="_Toc64447126"/>
      <w:bookmarkStart w:id="3399" w:name="_Toc66286620"/>
      <w:bookmarkStart w:id="3400" w:name="_Toc74151315"/>
      <w:bookmarkStart w:id="3401" w:name="_Toc88653787"/>
      <w:bookmarkStart w:id="3402" w:name="_Toc97904143"/>
      <w:bookmarkStart w:id="3403" w:name="_Toc105175184"/>
      <w:bookmarkStart w:id="3404" w:name="_Toc113826214"/>
      <w:bookmarkStart w:id="3405" w:name="_Toc120032340"/>
      <w:r w:rsidRPr="00923F7F">
        <w:t>9.1.1.</w:t>
      </w:r>
      <w:bookmarkEnd w:id="3392"/>
      <w:r>
        <w:t>12</w:t>
      </w:r>
      <w:r w:rsidRPr="00923F7F">
        <w:tab/>
        <w:t xml:space="preserve">HANDOVER </w:t>
      </w:r>
      <w:r>
        <w:t>SUCCESS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0502AD0C" w14:textId="77777777" w:rsidR="005718D0" w:rsidRPr="00923F7F" w:rsidRDefault="005718D0" w:rsidP="005718D0">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5718D0">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5718D0" w:rsidRPr="00923F7F" w14:paraId="1C19F9EF" w14:textId="77777777" w:rsidTr="003D676C">
        <w:tc>
          <w:tcPr>
            <w:tcW w:w="2578" w:type="dxa"/>
          </w:tcPr>
          <w:p w14:paraId="10DBE9E7" w14:textId="77777777" w:rsidR="005718D0" w:rsidRPr="00923F7F" w:rsidRDefault="005718D0" w:rsidP="003D676C">
            <w:pPr>
              <w:pStyle w:val="TAH"/>
              <w:rPr>
                <w:lang w:eastAsia="ja-JP"/>
              </w:rPr>
            </w:pPr>
            <w:r w:rsidRPr="00923F7F">
              <w:rPr>
                <w:lang w:eastAsia="ja-JP"/>
              </w:rPr>
              <w:t>IE/Group Name</w:t>
            </w:r>
          </w:p>
        </w:tc>
        <w:tc>
          <w:tcPr>
            <w:tcW w:w="1104" w:type="dxa"/>
          </w:tcPr>
          <w:p w14:paraId="5FA8F724" w14:textId="77777777" w:rsidR="005718D0" w:rsidRPr="00923F7F" w:rsidRDefault="005718D0" w:rsidP="003D676C">
            <w:pPr>
              <w:pStyle w:val="TAH"/>
              <w:rPr>
                <w:lang w:eastAsia="ja-JP"/>
              </w:rPr>
            </w:pPr>
            <w:r w:rsidRPr="00923F7F">
              <w:rPr>
                <w:lang w:eastAsia="ja-JP"/>
              </w:rPr>
              <w:t>Presence</w:t>
            </w:r>
          </w:p>
        </w:tc>
        <w:tc>
          <w:tcPr>
            <w:tcW w:w="1022" w:type="dxa"/>
          </w:tcPr>
          <w:p w14:paraId="701E1111" w14:textId="77777777" w:rsidR="005718D0" w:rsidRPr="00923F7F" w:rsidRDefault="005718D0" w:rsidP="003D676C">
            <w:pPr>
              <w:pStyle w:val="TAH"/>
              <w:rPr>
                <w:lang w:eastAsia="ja-JP"/>
              </w:rPr>
            </w:pPr>
            <w:r w:rsidRPr="00923F7F">
              <w:rPr>
                <w:lang w:eastAsia="ja-JP"/>
              </w:rPr>
              <w:t>Range</w:t>
            </w:r>
          </w:p>
        </w:tc>
        <w:tc>
          <w:tcPr>
            <w:tcW w:w="1945" w:type="dxa"/>
          </w:tcPr>
          <w:p w14:paraId="4C81B615" w14:textId="77777777" w:rsidR="005718D0" w:rsidRPr="00923F7F" w:rsidRDefault="005718D0" w:rsidP="003D676C">
            <w:pPr>
              <w:pStyle w:val="TAH"/>
              <w:rPr>
                <w:lang w:eastAsia="ja-JP"/>
              </w:rPr>
            </w:pPr>
            <w:r w:rsidRPr="00923F7F">
              <w:rPr>
                <w:lang w:eastAsia="ja-JP"/>
              </w:rPr>
              <w:t>IE type and reference</w:t>
            </w:r>
          </w:p>
        </w:tc>
        <w:tc>
          <w:tcPr>
            <w:tcW w:w="1599" w:type="dxa"/>
          </w:tcPr>
          <w:p w14:paraId="273315AD" w14:textId="77777777" w:rsidR="005718D0" w:rsidRPr="00923F7F" w:rsidRDefault="005718D0" w:rsidP="003D676C">
            <w:pPr>
              <w:pStyle w:val="TAH"/>
              <w:rPr>
                <w:lang w:eastAsia="ja-JP"/>
              </w:rPr>
            </w:pPr>
            <w:r w:rsidRPr="00923F7F">
              <w:rPr>
                <w:lang w:eastAsia="ja-JP"/>
              </w:rPr>
              <w:t>Semantics description</w:t>
            </w:r>
          </w:p>
        </w:tc>
        <w:tc>
          <w:tcPr>
            <w:tcW w:w="1134" w:type="dxa"/>
          </w:tcPr>
          <w:p w14:paraId="6DD363B7" w14:textId="77777777" w:rsidR="005718D0" w:rsidRPr="00923F7F" w:rsidRDefault="005718D0" w:rsidP="003D676C">
            <w:pPr>
              <w:pStyle w:val="TAH"/>
              <w:rPr>
                <w:lang w:eastAsia="ja-JP"/>
              </w:rPr>
            </w:pPr>
            <w:r w:rsidRPr="00923F7F">
              <w:rPr>
                <w:lang w:eastAsia="ja-JP"/>
              </w:rPr>
              <w:t>Criticality</w:t>
            </w:r>
          </w:p>
        </w:tc>
        <w:tc>
          <w:tcPr>
            <w:tcW w:w="1103" w:type="dxa"/>
          </w:tcPr>
          <w:p w14:paraId="61A54376" w14:textId="77777777" w:rsidR="005718D0" w:rsidRPr="00923F7F" w:rsidRDefault="005718D0" w:rsidP="003D676C">
            <w:pPr>
              <w:pStyle w:val="TAH"/>
              <w:rPr>
                <w:lang w:eastAsia="ja-JP"/>
              </w:rPr>
            </w:pPr>
            <w:r w:rsidRPr="00923F7F">
              <w:rPr>
                <w:lang w:eastAsia="ja-JP"/>
              </w:rPr>
              <w:t>Assigned Criticality</w:t>
            </w:r>
          </w:p>
        </w:tc>
      </w:tr>
      <w:tr w:rsidR="005718D0" w:rsidRPr="00923F7F" w14:paraId="724CAAB2" w14:textId="77777777" w:rsidTr="003D676C">
        <w:tc>
          <w:tcPr>
            <w:tcW w:w="2578" w:type="dxa"/>
          </w:tcPr>
          <w:p w14:paraId="2B96072A" w14:textId="77777777" w:rsidR="005718D0" w:rsidRPr="00923F7F" w:rsidRDefault="005718D0" w:rsidP="003D676C">
            <w:pPr>
              <w:pStyle w:val="TAL"/>
              <w:rPr>
                <w:lang w:eastAsia="ja-JP"/>
              </w:rPr>
            </w:pPr>
            <w:r w:rsidRPr="00923F7F">
              <w:rPr>
                <w:lang w:eastAsia="ja-JP"/>
              </w:rPr>
              <w:t>Message Type</w:t>
            </w:r>
          </w:p>
        </w:tc>
        <w:tc>
          <w:tcPr>
            <w:tcW w:w="1104" w:type="dxa"/>
          </w:tcPr>
          <w:p w14:paraId="359D98B8" w14:textId="77777777" w:rsidR="005718D0" w:rsidRPr="00923F7F" w:rsidRDefault="005718D0" w:rsidP="003D676C">
            <w:pPr>
              <w:pStyle w:val="TAL"/>
              <w:rPr>
                <w:lang w:eastAsia="ja-JP"/>
              </w:rPr>
            </w:pPr>
            <w:r w:rsidRPr="00923F7F">
              <w:rPr>
                <w:lang w:eastAsia="ja-JP"/>
              </w:rPr>
              <w:t>M</w:t>
            </w:r>
          </w:p>
        </w:tc>
        <w:tc>
          <w:tcPr>
            <w:tcW w:w="1022" w:type="dxa"/>
          </w:tcPr>
          <w:p w14:paraId="79F8A91A" w14:textId="77777777" w:rsidR="005718D0" w:rsidRPr="00923F7F" w:rsidRDefault="005718D0" w:rsidP="003D676C">
            <w:pPr>
              <w:pStyle w:val="TAL"/>
            </w:pPr>
          </w:p>
        </w:tc>
        <w:tc>
          <w:tcPr>
            <w:tcW w:w="1945" w:type="dxa"/>
          </w:tcPr>
          <w:p w14:paraId="537C379D" w14:textId="77777777" w:rsidR="005718D0" w:rsidRPr="00923F7F" w:rsidRDefault="005718D0" w:rsidP="003D676C">
            <w:pPr>
              <w:pStyle w:val="TAL"/>
              <w:rPr>
                <w:lang w:eastAsia="ja-JP"/>
              </w:rPr>
            </w:pPr>
            <w:r w:rsidRPr="00923F7F">
              <w:rPr>
                <w:lang w:eastAsia="ja-JP"/>
              </w:rPr>
              <w:t>9.2.3.1</w:t>
            </w:r>
          </w:p>
        </w:tc>
        <w:tc>
          <w:tcPr>
            <w:tcW w:w="1599" w:type="dxa"/>
          </w:tcPr>
          <w:p w14:paraId="5F6E74E6" w14:textId="77777777" w:rsidR="005718D0" w:rsidRPr="00923F7F" w:rsidRDefault="005718D0" w:rsidP="003D676C">
            <w:pPr>
              <w:pStyle w:val="TAL"/>
              <w:rPr>
                <w:szCs w:val="18"/>
                <w:lang w:eastAsia="ja-JP"/>
              </w:rPr>
            </w:pPr>
          </w:p>
        </w:tc>
        <w:tc>
          <w:tcPr>
            <w:tcW w:w="1134" w:type="dxa"/>
          </w:tcPr>
          <w:p w14:paraId="2B8786DB" w14:textId="77777777" w:rsidR="005718D0" w:rsidRPr="00923F7F" w:rsidRDefault="005718D0" w:rsidP="009354E2">
            <w:pPr>
              <w:pStyle w:val="TAC"/>
              <w:rPr>
                <w:lang w:eastAsia="ja-JP"/>
              </w:rPr>
            </w:pPr>
            <w:r w:rsidRPr="00923F7F">
              <w:rPr>
                <w:lang w:eastAsia="ja-JP"/>
              </w:rPr>
              <w:t>YES</w:t>
            </w:r>
          </w:p>
        </w:tc>
        <w:tc>
          <w:tcPr>
            <w:tcW w:w="1103" w:type="dxa"/>
          </w:tcPr>
          <w:p w14:paraId="094D373C" w14:textId="77777777" w:rsidR="005718D0" w:rsidRPr="00923F7F" w:rsidRDefault="005718D0" w:rsidP="009354E2">
            <w:pPr>
              <w:pStyle w:val="TAC"/>
              <w:rPr>
                <w:lang w:eastAsia="ja-JP"/>
              </w:rPr>
            </w:pPr>
            <w:r w:rsidRPr="00923F7F">
              <w:rPr>
                <w:lang w:eastAsia="ja-JP"/>
              </w:rPr>
              <w:t>ignore</w:t>
            </w:r>
          </w:p>
        </w:tc>
      </w:tr>
      <w:tr w:rsidR="005718D0" w:rsidRPr="00923F7F" w14:paraId="00498F78" w14:textId="77777777" w:rsidTr="003D676C">
        <w:tc>
          <w:tcPr>
            <w:tcW w:w="2578" w:type="dxa"/>
          </w:tcPr>
          <w:p w14:paraId="023D6DD2" w14:textId="77777777" w:rsidR="005718D0" w:rsidRPr="00923F7F" w:rsidRDefault="005718D0" w:rsidP="003D676C">
            <w:pPr>
              <w:pStyle w:val="TAL"/>
              <w:rPr>
                <w:lang w:eastAsia="ja-JP"/>
              </w:rPr>
            </w:pPr>
            <w:r w:rsidRPr="00923F7F">
              <w:rPr>
                <w:lang w:eastAsia="ja-JP"/>
              </w:rPr>
              <w:t>Source NG-RAN node UE XnAP ID</w:t>
            </w:r>
          </w:p>
        </w:tc>
        <w:tc>
          <w:tcPr>
            <w:tcW w:w="1104" w:type="dxa"/>
          </w:tcPr>
          <w:p w14:paraId="09AACE36" w14:textId="77777777" w:rsidR="005718D0" w:rsidRPr="00923F7F" w:rsidRDefault="005718D0" w:rsidP="003D676C">
            <w:pPr>
              <w:pStyle w:val="TAL"/>
              <w:rPr>
                <w:lang w:eastAsia="ja-JP"/>
              </w:rPr>
            </w:pPr>
            <w:r>
              <w:rPr>
                <w:lang w:eastAsia="ja-JP"/>
              </w:rPr>
              <w:t>M</w:t>
            </w:r>
          </w:p>
        </w:tc>
        <w:tc>
          <w:tcPr>
            <w:tcW w:w="1022" w:type="dxa"/>
          </w:tcPr>
          <w:p w14:paraId="78B59494" w14:textId="77777777" w:rsidR="005718D0" w:rsidRPr="00923F7F" w:rsidRDefault="005718D0" w:rsidP="003D676C">
            <w:pPr>
              <w:pStyle w:val="TAL"/>
              <w:rPr>
                <w:lang w:eastAsia="ja-JP"/>
              </w:rPr>
            </w:pPr>
          </w:p>
        </w:tc>
        <w:tc>
          <w:tcPr>
            <w:tcW w:w="1945" w:type="dxa"/>
          </w:tcPr>
          <w:p w14:paraId="6911F3FB" w14:textId="77777777" w:rsidR="005718D0" w:rsidRDefault="005718D0" w:rsidP="003D676C">
            <w:pPr>
              <w:pStyle w:val="TAL"/>
              <w:rPr>
                <w:lang w:eastAsia="ja-JP"/>
              </w:rPr>
            </w:pPr>
            <w:r w:rsidRPr="00923F7F">
              <w:rPr>
                <w:lang w:eastAsia="ja-JP"/>
              </w:rPr>
              <w:t>NG-RAN node UE XnAP ID</w:t>
            </w:r>
          </w:p>
          <w:p w14:paraId="70C9C969" w14:textId="77777777" w:rsidR="005718D0" w:rsidRPr="00923F7F" w:rsidRDefault="005718D0" w:rsidP="003D676C">
            <w:pPr>
              <w:pStyle w:val="TAL"/>
              <w:rPr>
                <w:lang w:eastAsia="ja-JP"/>
              </w:rPr>
            </w:pPr>
            <w:r w:rsidRPr="00923F7F">
              <w:rPr>
                <w:lang w:eastAsia="ja-JP"/>
              </w:rPr>
              <w:t>9.2.3.16</w:t>
            </w:r>
          </w:p>
        </w:tc>
        <w:tc>
          <w:tcPr>
            <w:tcW w:w="1599" w:type="dxa"/>
          </w:tcPr>
          <w:p w14:paraId="0840AA33" w14:textId="77777777" w:rsidR="005718D0" w:rsidRPr="00923F7F" w:rsidRDefault="005718D0" w:rsidP="003D676C">
            <w:pPr>
              <w:pStyle w:val="TAL"/>
              <w:rPr>
                <w:szCs w:val="18"/>
                <w:lang w:eastAsia="ja-JP"/>
              </w:rPr>
            </w:pPr>
            <w:r w:rsidRPr="00923F7F">
              <w:rPr>
                <w:szCs w:val="18"/>
                <w:lang w:eastAsia="ja-JP"/>
              </w:rPr>
              <w:t>Allocated at the source NG-RAN node.</w:t>
            </w:r>
          </w:p>
        </w:tc>
        <w:tc>
          <w:tcPr>
            <w:tcW w:w="1134" w:type="dxa"/>
          </w:tcPr>
          <w:p w14:paraId="33CE0D1E" w14:textId="77777777" w:rsidR="005718D0" w:rsidRPr="00923F7F" w:rsidRDefault="005718D0" w:rsidP="009354E2">
            <w:pPr>
              <w:pStyle w:val="TAC"/>
              <w:rPr>
                <w:lang w:eastAsia="ja-JP"/>
              </w:rPr>
            </w:pPr>
            <w:r w:rsidRPr="00923F7F">
              <w:rPr>
                <w:lang w:eastAsia="ja-JP"/>
              </w:rPr>
              <w:t>YES</w:t>
            </w:r>
          </w:p>
        </w:tc>
        <w:tc>
          <w:tcPr>
            <w:tcW w:w="1103" w:type="dxa"/>
          </w:tcPr>
          <w:p w14:paraId="02DA0049" w14:textId="77777777" w:rsidR="005718D0" w:rsidRPr="00923F7F" w:rsidRDefault="005718D0" w:rsidP="009354E2">
            <w:pPr>
              <w:pStyle w:val="TAC"/>
              <w:rPr>
                <w:lang w:eastAsia="ja-JP"/>
              </w:rPr>
            </w:pPr>
            <w:r>
              <w:rPr>
                <w:lang w:eastAsia="ja-JP"/>
              </w:rPr>
              <w:t>reject</w:t>
            </w:r>
          </w:p>
        </w:tc>
      </w:tr>
      <w:tr w:rsidR="005718D0" w:rsidRPr="00923F7F" w14:paraId="472DF899" w14:textId="77777777" w:rsidTr="003D676C">
        <w:tc>
          <w:tcPr>
            <w:tcW w:w="2578" w:type="dxa"/>
          </w:tcPr>
          <w:p w14:paraId="2111A2C0" w14:textId="77777777" w:rsidR="005718D0" w:rsidRPr="00923F7F" w:rsidRDefault="005718D0" w:rsidP="003D676C">
            <w:pPr>
              <w:pStyle w:val="TAL"/>
              <w:rPr>
                <w:lang w:eastAsia="ja-JP"/>
              </w:rPr>
            </w:pPr>
            <w:r w:rsidRPr="00923F7F">
              <w:rPr>
                <w:lang w:eastAsia="ja-JP"/>
              </w:rPr>
              <w:t>Target NG-RAN node UE XnAP ID</w:t>
            </w:r>
          </w:p>
        </w:tc>
        <w:tc>
          <w:tcPr>
            <w:tcW w:w="1104" w:type="dxa"/>
          </w:tcPr>
          <w:p w14:paraId="3C9D540C" w14:textId="77777777" w:rsidR="005718D0" w:rsidRPr="00923F7F" w:rsidRDefault="005718D0" w:rsidP="003D676C">
            <w:pPr>
              <w:pStyle w:val="TAL"/>
              <w:rPr>
                <w:lang w:eastAsia="ja-JP"/>
              </w:rPr>
            </w:pPr>
            <w:r>
              <w:rPr>
                <w:lang w:eastAsia="ja-JP"/>
              </w:rPr>
              <w:t>M</w:t>
            </w:r>
          </w:p>
        </w:tc>
        <w:tc>
          <w:tcPr>
            <w:tcW w:w="1022" w:type="dxa"/>
          </w:tcPr>
          <w:p w14:paraId="7AAE11B2" w14:textId="77777777" w:rsidR="005718D0" w:rsidRPr="00923F7F" w:rsidRDefault="005718D0" w:rsidP="003D676C">
            <w:pPr>
              <w:pStyle w:val="TAL"/>
              <w:rPr>
                <w:lang w:eastAsia="ja-JP"/>
              </w:rPr>
            </w:pPr>
          </w:p>
        </w:tc>
        <w:tc>
          <w:tcPr>
            <w:tcW w:w="1945" w:type="dxa"/>
          </w:tcPr>
          <w:p w14:paraId="02E9C27E" w14:textId="77777777" w:rsidR="005718D0" w:rsidRDefault="005718D0" w:rsidP="003D676C">
            <w:pPr>
              <w:pStyle w:val="TAL"/>
              <w:rPr>
                <w:lang w:eastAsia="ja-JP"/>
              </w:rPr>
            </w:pPr>
            <w:r w:rsidRPr="00923F7F">
              <w:rPr>
                <w:lang w:eastAsia="ja-JP"/>
              </w:rPr>
              <w:t>NG-RAN node UE XnAP ID</w:t>
            </w:r>
          </w:p>
          <w:p w14:paraId="5CD713BE" w14:textId="77777777" w:rsidR="005718D0" w:rsidRPr="00923F7F" w:rsidRDefault="005718D0" w:rsidP="003D676C">
            <w:pPr>
              <w:pStyle w:val="TAL"/>
              <w:rPr>
                <w:lang w:eastAsia="ja-JP"/>
              </w:rPr>
            </w:pPr>
            <w:r w:rsidRPr="00923F7F">
              <w:rPr>
                <w:lang w:eastAsia="ja-JP"/>
              </w:rPr>
              <w:t>9.2.3.16</w:t>
            </w:r>
          </w:p>
        </w:tc>
        <w:tc>
          <w:tcPr>
            <w:tcW w:w="1599" w:type="dxa"/>
          </w:tcPr>
          <w:p w14:paraId="421D542A" w14:textId="77777777" w:rsidR="005718D0" w:rsidRPr="00923F7F" w:rsidRDefault="005718D0" w:rsidP="003D676C">
            <w:pPr>
              <w:pStyle w:val="TAL"/>
              <w:rPr>
                <w:szCs w:val="18"/>
                <w:lang w:eastAsia="ja-JP"/>
              </w:rPr>
            </w:pPr>
            <w:r w:rsidRPr="00923F7F">
              <w:rPr>
                <w:szCs w:val="18"/>
                <w:lang w:eastAsia="ja-JP"/>
              </w:rPr>
              <w:t>Allocated at the target NG-RAN node.</w:t>
            </w:r>
          </w:p>
        </w:tc>
        <w:tc>
          <w:tcPr>
            <w:tcW w:w="1134" w:type="dxa"/>
          </w:tcPr>
          <w:p w14:paraId="7A32AE90" w14:textId="77777777" w:rsidR="005718D0" w:rsidRPr="00923F7F" w:rsidRDefault="005718D0" w:rsidP="009354E2">
            <w:pPr>
              <w:pStyle w:val="TAC"/>
              <w:rPr>
                <w:lang w:eastAsia="ja-JP"/>
              </w:rPr>
            </w:pPr>
            <w:r w:rsidRPr="00923F7F">
              <w:rPr>
                <w:lang w:eastAsia="ja-JP"/>
              </w:rPr>
              <w:t>YES</w:t>
            </w:r>
          </w:p>
        </w:tc>
        <w:tc>
          <w:tcPr>
            <w:tcW w:w="1103" w:type="dxa"/>
          </w:tcPr>
          <w:p w14:paraId="055FCC51" w14:textId="77777777" w:rsidR="005718D0" w:rsidRPr="00923F7F" w:rsidRDefault="005718D0" w:rsidP="009354E2">
            <w:pPr>
              <w:pStyle w:val="TAC"/>
              <w:rPr>
                <w:lang w:eastAsia="ja-JP"/>
              </w:rPr>
            </w:pPr>
            <w:r>
              <w:rPr>
                <w:lang w:eastAsia="ja-JP"/>
              </w:rPr>
              <w:t>reject</w:t>
            </w:r>
          </w:p>
        </w:tc>
      </w:tr>
      <w:tr w:rsidR="005718D0" w:rsidRPr="00923F7F" w14:paraId="6934CB99" w14:textId="77777777" w:rsidTr="003D676C">
        <w:tc>
          <w:tcPr>
            <w:tcW w:w="2578" w:type="dxa"/>
          </w:tcPr>
          <w:p w14:paraId="49A6CFC3" w14:textId="77777777" w:rsidR="005718D0" w:rsidRPr="00923F7F" w:rsidRDefault="005718D0" w:rsidP="003D676C">
            <w:pPr>
              <w:pStyle w:val="TAL"/>
              <w:rPr>
                <w:lang w:eastAsia="ja-JP"/>
              </w:rPr>
            </w:pPr>
            <w:r>
              <w:rPr>
                <w:lang w:eastAsia="ja-JP"/>
              </w:rPr>
              <w:t xml:space="preserve">Requested </w:t>
            </w:r>
            <w:r w:rsidRPr="0090263D">
              <w:rPr>
                <w:lang w:eastAsia="ja-JP"/>
              </w:rPr>
              <w:t>Target Cell ID</w:t>
            </w:r>
          </w:p>
        </w:tc>
        <w:tc>
          <w:tcPr>
            <w:tcW w:w="1104" w:type="dxa"/>
          </w:tcPr>
          <w:p w14:paraId="1F7D3EF0" w14:textId="77777777" w:rsidR="005718D0" w:rsidRDefault="005718D0" w:rsidP="003D676C">
            <w:pPr>
              <w:pStyle w:val="TAL"/>
              <w:rPr>
                <w:lang w:eastAsia="ja-JP"/>
              </w:rPr>
            </w:pPr>
            <w:r w:rsidRPr="0090263D">
              <w:rPr>
                <w:lang w:eastAsia="ja-JP"/>
              </w:rPr>
              <w:t>M</w:t>
            </w:r>
          </w:p>
        </w:tc>
        <w:tc>
          <w:tcPr>
            <w:tcW w:w="1022" w:type="dxa"/>
          </w:tcPr>
          <w:p w14:paraId="22E44186" w14:textId="77777777" w:rsidR="005718D0" w:rsidRPr="00923F7F" w:rsidRDefault="005718D0" w:rsidP="003D676C">
            <w:pPr>
              <w:pStyle w:val="TAL"/>
              <w:rPr>
                <w:lang w:eastAsia="ja-JP"/>
              </w:rPr>
            </w:pPr>
          </w:p>
        </w:tc>
        <w:tc>
          <w:tcPr>
            <w:tcW w:w="1945" w:type="dxa"/>
          </w:tcPr>
          <w:p w14:paraId="29B27E55" w14:textId="77777777" w:rsidR="005718D0" w:rsidRPr="007E72C6" w:rsidRDefault="005718D0" w:rsidP="003D676C">
            <w:pPr>
              <w:pStyle w:val="TAL"/>
              <w:rPr>
                <w:lang w:eastAsia="ja-JP"/>
              </w:rPr>
            </w:pPr>
            <w:r w:rsidRPr="007E72C6">
              <w:rPr>
                <w:snapToGrid w:val="0"/>
                <w:lang w:eastAsia="ja-JP"/>
              </w:rPr>
              <w:t>Target Cell Global ID</w:t>
            </w:r>
          </w:p>
          <w:p w14:paraId="3FA555C0" w14:textId="77777777" w:rsidR="005718D0" w:rsidRPr="00923F7F" w:rsidRDefault="005718D0" w:rsidP="003D676C">
            <w:pPr>
              <w:pStyle w:val="TAL"/>
              <w:rPr>
                <w:lang w:eastAsia="ja-JP"/>
              </w:rPr>
            </w:pPr>
            <w:r w:rsidRPr="0090263D">
              <w:rPr>
                <w:lang w:eastAsia="ja-JP"/>
              </w:rPr>
              <w:t>9.2.3.25</w:t>
            </w:r>
          </w:p>
        </w:tc>
        <w:tc>
          <w:tcPr>
            <w:tcW w:w="1599" w:type="dxa"/>
          </w:tcPr>
          <w:p w14:paraId="44D77C8B" w14:textId="77777777" w:rsidR="005718D0" w:rsidRPr="00923F7F" w:rsidRDefault="005718D0" w:rsidP="003D676C">
            <w:pPr>
              <w:pStyle w:val="TAL"/>
              <w:rPr>
                <w:szCs w:val="18"/>
                <w:lang w:eastAsia="ja-JP"/>
              </w:rPr>
            </w:pPr>
            <w:r>
              <w:rPr>
                <w:lang w:eastAsia="ja-JP"/>
              </w:rPr>
              <w:t>Target cell indicated in the corresponding Handover Preparation procedure</w:t>
            </w:r>
          </w:p>
        </w:tc>
        <w:tc>
          <w:tcPr>
            <w:tcW w:w="1134" w:type="dxa"/>
          </w:tcPr>
          <w:p w14:paraId="19D1B983" w14:textId="77777777" w:rsidR="005718D0" w:rsidRPr="00923F7F" w:rsidRDefault="005718D0" w:rsidP="009354E2">
            <w:pPr>
              <w:pStyle w:val="TAC"/>
              <w:rPr>
                <w:lang w:eastAsia="ja-JP"/>
              </w:rPr>
            </w:pPr>
            <w:r w:rsidRPr="0090263D">
              <w:rPr>
                <w:lang w:eastAsia="ja-JP"/>
              </w:rPr>
              <w:t>YES</w:t>
            </w:r>
          </w:p>
        </w:tc>
        <w:tc>
          <w:tcPr>
            <w:tcW w:w="1103" w:type="dxa"/>
          </w:tcPr>
          <w:p w14:paraId="1DC6A857" w14:textId="77777777" w:rsidR="005718D0" w:rsidRDefault="005718D0" w:rsidP="009354E2">
            <w:pPr>
              <w:pStyle w:val="TAC"/>
              <w:rPr>
                <w:lang w:eastAsia="ja-JP"/>
              </w:rPr>
            </w:pPr>
            <w:r w:rsidRPr="0090263D">
              <w:rPr>
                <w:lang w:eastAsia="ja-JP"/>
              </w:rPr>
              <w:t>reject</w:t>
            </w:r>
          </w:p>
        </w:tc>
      </w:tr>
    </w:tbl>
    <w:p w14:paraId="29739D0D" w14:textId="77777777" w:rsidR="005718D0" w:rsidRPr="0090263D" w:rsidRDefault="005718D0" w:rsidP="005718D0"/>
    <w:p w14:paraId="535CC7D9" w14:textId="77777777" w:rsidR="005718D0" w:rsidRPr="0090263D" w:rsidRDefault="005718D0" w:rsidP="005718D0">
      <w:pPr>
        <w:pStyle w:val="Heading4"/>
      </w:pPr>
      <w:bookmarkStart w:id="3406" w:name="_Toc44497494"/>
      <w:bookmarkStart w:id="3407" w:name="_Toc45107882"/>
      <w:bookmarkStart w:id="3408" w:name="_Toc45901502"/>
      <w:bookmarkStart w:id="3409" w:name="_Toc51850581"/>
      <w:bookmarkStart w:id="3410" w:name="_Toc56693584"/>
      <w:bookmarkStart w:id="3411" w:name="_Toc64447127"/>
      <w:bookmarkStart w:id="3412" w:name="_Toc66286621"/>
      <w:bookmarkStart w:id="3413" w:name="_Toc74151316"/>
      <w:bookmarkStart w:id="3414" w:name="_Toc88653788"/>
      <w:bookmarkStart w:id="3415" w:name="_Toc97904144"/>
      <w:bookmarkStart w:id="3416" w:name="_Toc105175185"/>
      <w:bookmarkStart w:id="3417" w:name="_Toc113826215"/>
      <w:bookmarkStart w:id="3418" w:name="_Toc120032341"/>
      <w:r w:rsidRPr="0090263D">
        <w:t>9.1.1.</w:t>
      </w:r>
      <w:r>
        <w:t>13</w:t>
      </w:r>
      <w:r w:rsidRPr="0090263D">
        <w:tab/>
      </w:r>
      <w:r>
        <w:t xml:space="preserve">CONDITIONAL </w:t>
      </w:r>
      <w:r w:rsidRPr="0090263D">
        <w:t>HANDOVER CANCEL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296BBEA7" w14:textId="77777777" w:rsidR="005718D0" w:rsidRPr="0090263D" w:rsidRDefault="005718D0" w:rsidP="005718D0">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5718D0">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5718D0" w:rsidRPr="0090263D" w14:paraId="52805CAA" w14:textId="77777777" w:rsidTr="003D676C">
        <w:tc>
          <w:tcPr>
            <w:tcW w:w="2578" w:type="dxa"/>
          </w:tcPr>
          <w:p w14:paraId="67F8924E" w14:textId="77777777" w:rsidR="005718D0" w:rsidRPr="0090263D" w:rsidRDefault="005718D0" w:rsidP="003D676C">
            <w:pPr>
              <w:pStyle w:val="TAH"/>
              <w:rPr>
                <w:lang w:eastAsia="ja-JP"/>
              </w:rPr>
            </w:pPr>
            <w:r w:rsidRPr="0090263D">
              <w:rPr>
                <w:lang w:eastAsia="ja-JP"/>
              </w:rPr>
              <w:t>IE/Group Name</w:t>
            </w:r>
          </w:p>
        </w:tc>
        <w:tc>
          <w:tcPr>
            <w:tcW w:w="1104" w:type="dxa"/>
          </w:tcPr>
          <w:p w14:paraId="4611A4BC" w14:textId="77777777" w:rsidR="005718D0" w:rsidRPr="0090263D" w:rsidRDefault="005718D0" w:rsidP="003D676C">
            <w:pPr>
              <w:pStyle w:val="TAH"/>
              <w:rPr>
                <w:lang w:eastAsia="ja-JP"/>
              </w:rPr>
            </w:pPr>
            <w:r w:rsidRPr="0090263D">
              <w:rPr>
                <w:lang w:eastAsia="ja-JP"/>
              </w:rPr>
              <w:t>Presence</w:t>
            </w:r>
          </w:p>
        </w:tc>
        <w:tc>
          <w:tcPr>
            <w:tcW w:w="1022" w:type="dxa"/>
          </w:tcPr>
          <w:p w14:paraId="2DE99771" w14:textId="77777777" w:rsidR="005718D0" w:rsidRPr="0090263D" w:rsidRDefault="005718D0" w:rsidP="003D676C">
            <w:pPr>
              <w:pStyle w:val="TAH"/>
              <w:rPr>
                <w:lang w:eastAsia="ja-JP"/>
              </w:rPr>
            </w:pPr>
            <w:r w:rsidRPr="0090263D">
              <w:rPr>
                <w:lang w:eastAsia="ja-JP"/>
              </w:rPr>
              <w:t>Range</w:t>
            </w:r>
          </w:p>
        </w:tc>
        <w:tc>
          <w:tcPr>
            <w:tcW w:w="1945" w:type="dxa"/>
          </w:tcPr>
          <w:p w14:paraId="7563870A" w14:textId="77777777" w:rsidR="005718D0" w:rsidRPr="0090263D" w:rsidRDefault="005718D0" w:rsidP="003D676C">
            <w:pPr>
              <w:pStyle w:val="TAH"/>
              <w:rPr>
                <w:lang w:eastAsia="ja-JP"/>
              </w:rPr>
            </w:pPr>
            <w:r w:rsidRPr="0090263D">
              <w:rPr>
                <w:lang w:eastAsia="ja-JP"/>
              </w:rPr>
              <w:t>IE type and reference</w:t>
            </w:r>
          </w:p>
        </w:tc>
        <w:tc>
          <w:tcPr>
            <w:tcW w:w="1599" w:type="dxa"/>
          </w:tcPr>
          <w:p w14:paraId="0640854B" w14:textId="77777777" w:rsidR="005718D0" w:rsidRPr="0090263D" w:rsidRDefault="005718D0" w:rsidP="003D676C">
            <w:pPr>
              <w:pStyle w:val="TAH"/>
              <w:rPr>
                <w:lang w:eastAsia="ja-JP"/>
              </w:rPr>
            </w:pPr>
            <w:r w:rsidRPr="0090263D">
              <w:rPr>
                <w:lang w:eastAsia="ja-JP"/>
              </w:rPr>
              <w:t>Semantics description</w:t>
            </w:r>
          </w:p>
        </w:tc>
        <w:tc>
          <w:tcPr>
            <w:tcW w:w="1134" w:type="dxa"/>
          </w:tcPr>
          <w:p w14:paraId="74464F0E" w14:textId="77777777" w:rsidR="005718D0" w:rsidRPr="0090263D" w:rsidRDefault="005718D0" w:rsidP="003D676C">
            <w:pPr>
              <w:pStyle w:val="TAH"/>
              <w:rPr>
                <w:b w:val="0"/>
                <w:lang w:eastAsia="ja-JP"/>
              </w:rPr>
            </w:pPr>
            <w:r w:rsidRPr="0090263D">
              <w:rPr>
                <w:lang w:eastAsia="ja-JP"/>
              </w:rPr>
              <w:t>Criticality</w:t>
            </w:r>
          </w:p>
        </w:tc>
        <w:tc>
          <w:tcPr>
            <w:tcW w:w="1103" w:type="dxa"/>
          </w:tcPr>
          <w:p w14:paraId="4853D0DC" w14:textId="77777777" w:rsidR="005718D0" w:rsidRPr="0090263D" w:rsidRDefault="005718D0" w:rsidP="003D676C">
            <w:pPr>
              <w:pStyle w:val="TAH"/>
              <w:rPr>
                <w:b w:val="0"/>
                <w:lang w:eastAsia="ja-JP"/>
              </w:rPr>
            </w:pPr>
            <w:r w:rsidRPr="0090263D">
              <w:rPr>
                <w:lang w:eastAsia="ja-JP"/>
              </w:rPr>
              <w:t>Assigned Criticality</w:t>
            </w:r>
          </w:p>
        </w:tc>
      </w:tr>
      <w:tr w:rsidR="00F96658" w:rsidRPr="0090263D" w14:paraId="4462BDCF" w14:textId="77777777" w:rsidTr="003D676C">
        <w:tc>
          <w:tcPr>
            <w:tcW w:w="2578" w:type="dxa"/>
          </w:tcPr>
          <w:p w14:paraId="216FD04F" w14:textId="77777777" w:rsidR="00F96658" w:rsidRPr="0090263D" w:rsidRDefault="00F96658" w:rsidP="00F96658">
            <w:pPr>
              <w:pStyle w:val="TAL"/>
              <w:rPr>
                <w:lang w:eastAsia="ja-JP"/>
              </w:rPr>
            </w:pPr>
            <w:r w:rsidRPr="0090263D">
              <w:rPr>
                <w:lang w:eastAsia="ja-JP"/>
              </w:rPr>
              <w:t>Message Type</w:t>
            </w:r>
          </w:p>
        </w:tc>
        <w:tc>
          <w:tcPr>
            <w:tcW w:w="1104" w:type="dxa"/>
          </w:tcPr>
          <w:p w14:paraId="5997256A" w14:textId="77777777" w:rsidR="00F96658" w:rsidRPr="0090263D" w:rsidRDefault="00F96658" w:rsidP="00F96658">
            <w:pPr>
              <w:pStyle w:val="TAL"/>
              <w:rPr>
                <w:lang w:eastAsia="ja-JP"/>
              </w:rPr>
            </w:pPr>
            <w:r w:rsidRPr="0090263D">
              <w:rPr>
                <w:lang w:eastAsia="ja-JP"/>
              </w:rPr>
              <w:t>M</w:t>
            </w:r>
          </w:p>
        </w:tc>
        <w:tc>
          <w:tcPr>
            <w:tcW w:w="1022" w:type="dxa"/>
          </w:tcPr>
          <w:p w14:paraId="16832EA0" w14:textId="77777777" w:rsidR="00F96658" w:rsidRPr="0090263D" w:rsidRDefault="00F96658" w:rsidP="00F96658">
            <w:pPr>
              <w:pStyle w:val="TAL"/>
            </w:pPr>
          </w:p>
        </w:tc>
        <w:tc>
          <w:tcPr>
            <w:tcW w:w="1945" w:type="dxa"/>
          </w:tcPr>
          <w:p w14:paraId="41A05ECE" w14:textId="77777777" w:rsidR="00F96658" w:rsidRPr="0090263D" w:rsidRDefault="00F96658" w:rsidP="00F96658">
            <w:pPr>
              <w:pStyle w:val="TAL"/>
              <w:rPr>
                <w:lang w:eastAsia="ja-JP"/>
              </w:rPr>
            </w:pPr>
            <w:r w:rsidRPr="0090263D">
              <w:rPr>
                <w:lang w:eastAsia="ja-JP"/>
              </w:rPr>
              <w:t>9.2.3.1</w:t>
            </w:r>
          </w:p>
        </w:tc>
        <w:tc>
          <w:tcPr>
            <w:tcW w:w="1599" w:type="dxa"/>
          </w:tcPr>
          <w:p w14:paraId="4061E4E5" w14:textId="77777777" w:rsidR="00F96658" w:rsidRPr="0090263D" w:rsidRDefault="00F96658" w:rsidP="00F96658">
            <w:pPr>
              <w:pStyle w:val="TAL"/>
              <w:rPr>
                <w:szCs w:val="18"/>
                <w:lang w:eastAsia="ja-JP"/>
              </w:rPr>
            </w:pPr>
          </w:p>
        </w:tc>
        <w:tc>
          <w:tcPr>
            <w:tcW w:w="1134" w:type="dxa"/>
          </w:tcPr>
          <w:p w14:paraId="0696F9CA" w14:textId="77777777" w:rsidR="00F96658" w:rsidRPr="0090263D" w:rsidRDefault="00F96658" w:rsidP="00F96658">
            <w:pPr>
              <w:pStyle w:val="TAC"/>
              <w:rPr>
                <w:lang w:eastAsia="ja-JP"/>
              </w:rPr>
            </w:pPr>
            <w:r w:rsidRPr="0090263D">
              <w:rPr>
                <w:lang w:eastAsia="ja-JP"/>
              </w:rPr>
              <w:t>YES</w:t>
            </w:r>
          </w:p>
        </w:tc>
        <w:tc>
          <w:tcPr>
            <w:tcW w:w="1103" w:type="dxa"/>
          </w:tcPr>
          <w:p w14:paraId="68F970A1" w14:textId="77777777" w:rsidR="00F96658" w:rsidRPr="0090263D" w:rsidRDefault="00F96658" w:rsidP="00F96658">
            <w:pPr>
              <w:pStyle w:val="TAC"/>
              <w:rPr>
                <w:lang w:eastAsia="ja-JP"/>
              </w:rPr>
            </w:pPr>
            <w:r w:rsidRPr="0090263D">
              <w:rPr>
                <w:lang w:eastAsia="ja-JP"/>
              </w:rPr>
              <w:t>ignore</w:t>
            </w:r>
          </w:p>
        </w:tc>
      </w:tr>
      <w:tr w:rsidR="00F96658" w:rsidRPr="0090263D" w14:paraId="5DE8C289" w14:textId="77777777" w:rsidTr="003D676C">
        <w:tc>
          <w:tcPr>
            <w:tcW w:w="2578" w:type="dxa"/>
          </w:tcPr>
          <w:p w14:paraId="1B188891" w14:textId="77777777" w:rsidR="00F96658" w:rsidRPr="0090263D" w:rsidRDefault="00F96658" w:rsidP="00F96658">
            <w:pPr>
              <w:pStyle w:val="TAL"/>
              <w:rPr>
                <w:lang w:eastAsia="ja-JP"/>
              </w:rPr>
            </w:pPr>
            <w:r w:rsidRPr="0090263D">
              <w:rPr>
                <w:lang w:eastAsia="ja-JP"/>
              </w:rPr>
              <w:t>Source NG-RAN node UE XnAP ID</w:t>
            </w:r>
          </w:p>
        </w:tc>
        <w:tc>
          <w:tcPr>
            <w:tcW w:w="1104" w:type="dxa"/>
          </w:tcPr>
          <w:p w14:paraId="173BD867" w14:textId="77777777" w:rsidR="00F96658" w:rsidRPr="0090263D" w:rsidRDefault="00F96658" w:rsidP="00F96658">
            <w:pPr>
              <w:pStyle w:val="TAL"/>
              <w:rPr>
                <w:lang w:eastAsia="ja-JP"/>
              </w:rPr>
            </w:pPr>
            <w:r w:rsidRPr="0090263D">
              <w:rPr>
                <w:lang w:eastAsia="ja-JP"/>
              </w:rPr>
              <w:t>M</w:t>
            </w:r>
          </w:p>
        </w:tc>
        <w:tc>
          <w:tcPr>
            <w:tcW w:w="1022" w:type="dxa"/>
          </w:tcPr>
          <w:p w14:paraId="6DE9A3F5" w14:textId="77777777" w:rsidR="00F96658" w:rsidRPr="0090263D" w:rsidRDefault="00F96658" w:rsidP="00F96658">
            <w:pPr>
              <w:pStyle w:val="TAL"/>
              <w:rPr>
                <w:lang w:eastAsia="ja-JP"/>
              </w:rPr>
            </w:pPr>
          </w:p>
        </w:tc>
        <w:tc>
          <w:tcPr>
            <w:tcW w:w="1945" w:type="dxa"/>
          </w:tcPr>
          <w:p w14:paraId="3743E537" w14:textId="77777777" w:rsidR="00F96658" w:rsidRPr="0090263D" w:rsidRDefault="00F96658" w:rsidP="00F96658">
            <w:pPr>
              <w:pStyle w:val="TAL"/>
              <w:rPr>
                <w:lang w:eastAsia="ja-JP"/>
              </w:rPr>
            </w:pPr>
            <w:r w:rsidRPr="0090263D">
              <w:rPr>
                <w:lang w:eastAsia="ja-JP"/>
              </w:rPr>
              <w:t>NG-RAN node UE XnAP ID</w:t>
            </w:r>
            <w:r w:rsidRPr="0090263D">
              <w:rPr>
                <w:lang w:eastAsia="ja-JP"/>
              </w:rPr>
              <w:br/>
              <w:t>9.2.3.16</w:t>
            </w:r>
          </w:p>
        </w:tc>
        <w:tc>
          <w:tcPr>
            <w:tcW w:w="1599" w:type="dxa"/>
          </w:tcPr>
          <w:p w14:paraId="42BD4885" w14:textId="77777777" w:rsidR="00F96658" w:rsidRPr="0090263D" w:rsidRDefault="00F96658" w:rsidP="00F96658">
            <w:pPr>
              <w:pStyle w:val="TAL"/>
              <w:rPr>
                <w:szCs w:val="18"/>
                <w:lang w:eastAsia="ja-JP"/>
              </w:rPr>
            </w:pPr>
            <w:r w:rsidRPr="0090263D">
              <w:rPr>
                <w:szCs w:val="18"/>
                <w:lang w:eastAsia="ja-JP"/>
              </w:rPr>
              <w:t>Allocated at the source NG-RAN node</w:t>
            </w:r>
            <w:r>
              <w:rPr>
                <w:szCs w:val="18"/>
                <w:lang w:eastAsia="ja-JP"/>
              </w:rPr>
              <w:t>.</w:t>
            </w:r>
          </w:p>
        </w:tc>
        <w:tc>
          <w:tcPr>
            <w:tcW w:w="1134" w:type="dxa"/>
          </w:tcPr>
          <w:p w14:paraId="7293F27A" w14:textId="77777777" w:rsidR="00F96658" w:rsidRPr="0090263D" w:rsidRDefault="00F96658" w:rsidP="00F96658">
            <w:pPr>
              <w:pStyle w:val="TAC"/>
              <w:rPr>
                <w:lang w:eastAsia="ja-JP"/>
              </w:rPr>
            </w:pPr>
            <w:r w:rsidRPr="0090263D">
              <w:rPr>
                <w:lang w:eastAsia="ja-JP"/>
              </w:rPr>
              <w:t>YES</w:t>
            </w:r>
          </w:p>
        </w:tc>
        <w:tc>
          <w:tcPr>
            <w:tcW w:w="1103" w:type="dxa"/>
          </w:tcPr>
          <w:p w14:paraId="30CA1C32" w14:textId="77777777" w:rsidR="00F96658" w:rsidRDefault="00F96658" w:rsidP="00F96658">
            <w:pPr>
              <w:pStyle w:val="TAC"/>
              <w:rPr>
                <w:lang w:eastAsia="ja-JP"/>
              </w:rPr>
            </w:pPr>
          </w:p>
          <w:p w14:paraId="54A876F7" w14:textId="77777777" w:rsidR="00F96658" w:rsidRPr="0090263D" w:rsidRDefault="00F96658" w:rsidP="00F96658">
            <w:pPr>
              <w:pStyle w:val="TAC"/>
              <w:rPr>
                <w:lang w:eastAsia="ja-JP"/>
              </w:rPr>
            </w:pPr>
            <w:r>
              <w:rPr>
                <w:lang w:eastAsia="ja-JP"/>
              </w:rPr>
              <w:t>reject</w:t>
            </w:r>
          </w:p>
        </w:tc>
      </w:tr>
      <w:tr w:rsidR="00F96658" w:rsidRPr="0090263D" w14:paraId="192D6685" w14:textId="77777777" w:rsidTr="003D676C">
        <w:tc>
          <w:tcPr>
            <w:tcW w:w="2578" w:type="dxa"/>
          </w:tcPr>
          <w:p w14:paraId="457BF5AF" w14:textId="77777777" w:rsidR="00F96658" w:rsidRPr="0090263D" w:rsidRDefault="00F96658" w:rsidP="00F96658">
            <w:pPr>
              <w:pStyle w:val="TAL"/>
              <w:rPr>
                <w:lang w:eastAsia="ja-JP"/>
              </w:rPr>
            </w:pPr>
            <w:r w:rsidRPr="0090263D">
              <w:rPr>
                <w:lang w:eastAsia="ja-JP"/>
              </w:rPr>
              <w:t>Target NG-RAN node UE XnAP ID</w:t>
            </w:r>
          </w:p>
        </w:tc>
        <w:tc>
          <w:tcPr>
            <w:tcW w:w="1104" w:type="dxa"/>
          </w:tcPr>
          <w:p w14:paraId="3F8D1457" w14:textId="77777777" w:rsidR="00F96658" w:rsidRPr="0090263D" w:rsidRDefault="00F96658" w:rsidP="00F96658">
            <w:pPr>
              <w:pStyle w:val="TAL"/>
              <w:rPr>
                <w:lang w:eastAsia="ja-JP"/>
              </w:rPr>
            </w:pPr>
            <w:r>
              <w:rPr>
                <w:lang w:eastAsia="ja-JP"/>
              </w:rPr>
              <w:t>M</w:t>
            </w:r>
          </w:p>
        </w:tc>
        <w:tc>
          <w:tcPr>
            <w:tcW w:w="1022" w:type="dxa"/>
          </w:tcPr>
          <w:p w14:paraId="22521850" w14:textId="77777777" w:rsidR="00F96658" w:rsidRPr="0090263D" w:rsidRDefault="00F96658" w:rsidP="00F96658">
            <w:pPr>
              <w:pStyle w:val="TAL"/>
              <w:rPr>
                <w:lang w:eastAsia="ja-JP"/>
              </w:rPr>
            </w:pPr>
          </w:p>
        </w:tc>
        <w:tc>
          <w:tcPr>
            <w:tcW w:w="1945" w:type="dxa"/>
          </w:tcPr>
          <w:p w14:paraId="427B6C36" w14:textId="77777777" w:rsidR="00F96658" w:rsidRPr="0090263D" w:rsidRDefault="00F96658" w:rsidP="00F96658">
            <w:pPr>
              <w:pStyle w:val="TAL"/>
              <w:rPr>
                <w:lang w:eastAsia="ja-JP"/>
              </w:rPr>
            </w:pPr>
            <w:r w:rsidRPr="0090263D">
              <w:rPr>
                <w:lang w:eastAsia="ja-JP"/>
              </w:rPr>
              <w:t>NG-RAN node UE XnAP ID</w:t>
            </w:r>
            <w:r w:rsidRPr="0090263D">
              <w:rPr>
                <w:lang w:eastAsia="ja-JP"/>
              </w:rPr>
              <w:br/>
              <w:t>9.2.3.16</w:t>
            </w:r>
          </w:p>
        </w:tc>
        <w:tc>
          <w:tcPr>
            <w:tcW w:w="1599" w:type="dxa"/>
          </w:tcPr>
          <w:p w14:paraId="13F32178" w14:textId="77777777" w:rsidR="00F96658" w:rsidRPr="0090263D" w:rsidRDefault="00F96658" w:rsidP="00F96658">
            <w:pPr>
              <w:pStyle w:val="TAL"/>
              <w:rPr>
                <w:szCs w:val="18"/>
                <w:lang w:eastAsia="ja-JP"/>
              </w:rPr>
            </w:pPr>
            <w:r w:rsidRPr="0090263D">
              <w:rPr>
                <w:szCs w:val="18"/>
                <w:lang w:eastAsia="ja-JP"/>
              </w:rPr>
              <w:t>Allocated at the target NG-RAN node</w:t>
            </w:r>
            <w:r>
              <w:rPr>
                <w:szCs w:val="18"/>
                <w:lang w:eastAsia="ja-JP"/>
              </w:rPr>
              <w:t>.</w:t>
            </w:r>
          </w:p>
        </w:tc>
        <w:tc>
          <w:tcPr>
            <w:tcW w:w="1134" w:type="dxa"/>
          </w:tcPr>
          <w:p w14:paraId="7157C7DD" w14:textId="77777777" w:rsidR="00F96658" w:rsidRPr="0090263D" w:rsidRDefault="00F96658" w:rsidP="00F96658">
            <w:pPr>
              <w:pStyle w:val="TAC"/>
              <w:rPr>
                <w:lang w:eastAsia="ja-JP"/>
              </w:rPr>
            </w:pPr>
            <w:r w:rsidRPr="0090263D">
              <w:rPr>
                <w:lang w:eastAsia="ja-JP"/>
              </w:rPr>
              <w:t>YES</w:t>
            </w:r>
          </w:p>
        </w:tc>
        <w:tc>
          <w:tcPr>
            <w:tcW w:w="1103" w:type="dxa"/>
          </w:tcPr>
          <w:p w14:paraId="4F9B703B" w14:textId="77777777" w:rsidR="00F96658" w:rsidRPr="0090263D" w:rsidRDefault="00F96658" w:rsidP="00F96658">
            <w:pPr>
              <w:pStyle w:val="TAC"/>
              <w:rPr>
                <w:lang w:eastAsia="ja-JP"/>
              </w:rPr>
            </w:pPr>
            <w:r>
              <w:rPr>
                <w:lang w:eastAsia="ja-JP"/>
              </w:rPr>
              <w:t>reject</w:t>
            </w:r>
          </w:p>
        </w:tc>
      </w:tr>
      <w:tr w:rsidR="00F96658" w:rsidRPr="0090263D" w14:paraId="4ACB1A47" w14:textId="77777777" w:rsidTr="003D676C">
        <w:tc>
          <w:tcPr>
            <w:tcW w:w="2578" w:type="dxa"/>
          </w:tcPr>
          <w:p w14:paraId="7DC2C30C" w14:textId="77777777" w:rsidR="00F96658" w:rsidRPr="0090263D" w:rsidRDefault="00F96658" w:rsidP="00F96658">
            <w:pPr>
              <w:pStyle w:val="TAL"/>
              <w:rPr>
                <w:lang w:eastAsia="ja-JP"/>
              </w:rPr>
            </w:pPr>
            <w:r w:rsidRPr="0090263D">
              <w:rPr>
                <w:lang w:eastAsia="ja-JP"/>
              </w:rPr>
              <w:t>Cause</w:t>
            </w:r>
          </w:p>
        </w:tc>
        <w:tc>
          <w:tcPr>
            <w:tcW w:w="1104" w:type="dxa"/>
          </w:tcPr>
          <w:p w14:paraId="33C18F2F" w14:textId="77777777" w:rsidR="00F96658" w:rsidRDefault="00F96658" w:rsidP="00F96658">
            <w:pPr>
              <w:pStyle w:val="TAL"/>
              <w:rPr>
                <w:lang w:eastAsia="ja-JP"/>
              </w:rPr>
            </w:pPr>
            <w:r w:rsidRPr="0090263D">
              <w:rPr>
                <w:lang w:eastAsia="ja-JP"/>
              </w:rPr>
              <w:t>M</w:t>
            </w:r>
          </w:p>
        </w:tc>
        <w:tc>
          <w:tcPr>
            <w:tcW w:w="1022" w:type="dxa"/>
          </w:tcPr>
          <w:p w14:paraId="239EC03D" w14:textId="77777777" w:rsidR="00F96658" w:rsidRPr="0090263D" w:rsidRDefault="00F96658" w:rsidP="00F96658">
            <w:pPr>
              <w:pStyle w:val="TAL"/>
              <w:rPr>
                <w:lang w:eastAsia="ja-JP"/>
              </w:rPr>
            </w:pPr>
          </w:p>
        </w:tc>
        <w:tc>
          <w:tcPr>
            <w:tcW w:w="1945" w:type="dxa"/>
          </w:tcPr>
          <w:p w14:paraId="1C41A68D" w14:textId="77777777" w:rsidR="00F96658" w:rsidRPr="0090263D" w:rsidRDefault="00F96658" w:rsidP="00F96658">
            <w:pPr>
              <w:pStyle w:val="TAL"/>
              <w:rPr>
                <w:lang w:eastAsia="ja-JP"/>
              </w:rPr>
            </w:pPr>
            <w:r w:rsidRPr="0090263D">
              <w:rPr>
                <w:lang w:eastAsia="ja-JP"/>
              </w:rPr>
              <w:t>9.2.3.2</w:t>
            </w:r>
          </w:p>
        </w:tc>
        <w:tc>
          <w:tcPr>
            <w:tcW w:w="1599" w:type="dxa"/>
          </w:tcPr>
          <w:p w14:paraId="1D9F2027" w14:textId="77777777" w:rsidR="00F96658" w:rsidRPr="0090263D" w:rsidRDefault="00F96658" w:rsidP="00F96658">
            <w:pPr>
              <w:pStyle w:val="TAL"/>
              <w:rPr>
                <w:szCs w:val="18"/>
                <w:lang w:eastAsia="ja-JP"/>
              </w:rPr>
            </w:pPr>
          </w:p>
        </w:tc>
        <w:tc>
          <w:tcPr>
            <w:tcW w:w="1134" w:type="dxa"/>
          </w:tcPr>
          <w:p w14:paraId="7CA14318" w14:textId="77777777" w:rsidR="00F96658" w:rsidRPr="0090263D" w:rsidRDefault="00F96658" w:rsidP="00F96658">
            <w:pPr>
              <w:pStyle w:val="TAC"/>
              <w:rPr>
                <w:lang w:eastAsia="ja-JP"/>
              </w:rPr>
            </w:pPr>
            <w:r w:rsidRPr="0090263D">
              <w:rPr>
                <w:lang w:eastAsia="ja-JP"/>
              </w:rPr>
              <w:t>YES</w:t>
            </w:r>
          </w:p>
        </w:tc>
        <w:tc>
          <w:tcPr>
            <w:tcW w:w="1103" w:type="dxa"/>
          </w:tcPr>
          <w:p w14:paraId="5197E222" w14:textId="77777777" w:rsidR="00F96658" w:rsidRDefault="00F96658" w:rsidP="00F96658">
            <w:pPr>
              <w:pStyle w:val="TAC"/>
              <w:rPr>
                <w:lang w:eastAsia="ja-JP"/>
              </w:rPr>
            </w:pPr>
            <w:r w:rsidRPr="0090263D">
              <w:rPr>
                <w:lang w:eastAsia="ja-JP"/>
              </w:rPr>
              <w:t>ignore</w:t>
            </w:r>
          </w:p>
        </w:tc>
      </w:tr>
      <w:tr w:rsidR="00F96658" w:rsidRPr="0090263D" w14:paraId="025A821B" w14:textId="77777777" w:rsidTr="003D676C">
        <w:tc>
          <w:tcPr>
            <w:tcW w:w="2578" w:type="dxa"/>
          </w:tcPr>
          <w:p w14:paraId="6CBBED28" w14:textId="77777777" w:rsidR="00F96658" w:rsidRPr="004E251C" w:rsidRDefault="00F96658" w:rsidP="00F96658">
            <w:pPr>
              <w:pStyle w:val="TAL"/>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00860FCC" w14:textId="77777777" w:rsidR="00F96658" w:rsidRPr="0090263D" w:rsidRDefault="00F96658" w:rsidP="00F96658">
            <w:pPr>
              <w:pStyle w:val="TAL"/>
              <w:rPr>
                <w:lang w:eastAsia="ja-JP"/>
              </w:rPr>
            </w:pPr>
          </w:p>
        </w:tc>
        <w:tc>
          <w:tcPr>
            <w:tcW w:w="1022" w:type="dxa"/>
          </w:tcPr>
          <w:p w14:paraId="3218A6C1" w14:textId="77777777" w:rsidR="00F96658" w:rsidRPr="0090263D" w:rsidRDefault="00F96658" w:rsidP="00F96658">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76C202F1" w14:textId="77777777" w:rsidR="00F96658" w:rsidRPr="0090263D" w:rsidRDefault="00F96658" w:rsidP="00F96658">
            <w:pPr>
              <w:pStyle w:val="TAL"/>
              <w:rPr>
                <w:lang w:eastAsia="ja-JP"/>
              </w:rPr>
            </w:pPr>
          </w:p>
        </w:tc>
        <w:tc>
          <w:tcPr>
            <w:tcW w:w="1599" w:type="dxa"/>
          </w:tcPr>
          <w:p w14:paraId="0BF7D22D" w14:textId="77777777" w:rsidR="00F96658" w:rsidRPr="0090263D" w:rsidRDefault="00F96658" w:rsidP="00F96658">
            <w:pPr>
              <w:pStyle w:val="TAL"/>
              <w:rPr>
                <w:szCs w:val="18"/>
                <w:lang w:eastAsia="ja-JP"/>
              </w:rPr>
            </w:pPr>
          </w:p>
        </w:tc>
        <w:tc>
          <w:tcPr>
            <w:tcW w:w="1134" w:type="dxa"/>
          </w:tcPr>
          <w:p w14:paraId="3D46B288" w14:textId="77777777" w:rsidR="00F96658" w:rsidRPr="0090263D" w:rsidRDefault="00F96658" w:rsidP="00F96658">
            <w:pPr>
              <w:pStyle w:val="TAC"/>
              <w:rPr>
                <w:lang w:eastAsia="ja-JP"/>
              </w:rPr>
            </w:pPr>
            <w:r>
              <w:rPr>
                <w:lang w:eastAsia="ja-JP"/>
              </w:rPr>
              <w:t>YES</w:t>
            </w:r>
          </w:p>
        </w:tc>
        <w:tc>
          <w:tcPr>
            <w:tcW w:w="1103" w:type="dxa"/>
          </w:tcPr>
          <w:p w14:paraId="5C3BEF5C" w14:textId="77777777" w:rsidR="00F96658" w:rsidRPr="0090263D" w:rsidRDefault="00F96658" w:rsidP="00F96658">
            <w:pPr>
              <w:pStyle w:val="TAC"/>
              <w:rPr>
                <w:lang w:eastAsia="ja-JP"/>
              </w:rPr>
            </w:pPr>
            <w:r>
              <w:rPr>
                <w:lang w:eastAsia="ja-JP"/>
              </w:rPr>
              <w:t>reject</w:t>
            </w:r>
          </w:p>
        </w:tc>
      </w:tr>
      <w:tr w:rsidR="00F96658" w:rsidRPr="0090263D" w14:paraId="782D7DEC" w14:textId="77777777" w:rsidTr="003D676C">
        <w:tc>
          <w:tcPr>
            <w:tcW w:w="2578" w:type="dxa"/>
          </w:tcPr>
          <w:p w14:paraId="653DE594" w14:textId="77777777" w:rsidR="00F96658" w:rsidRPr="004E251C" w:rsidRDefault="00F96658" w:rsidP="00F96658">
            <w:pPr>
              <w:pStyle w:val="TAL"/>
              <w:ind w:left="113"/>
              <w:rPr>
                <w:lang w:eastAsia="ja-JP"/>
              </w:rPr>
            </w:pPr>
            <w:r w:rsidRPr="004E251C">
              <w:rPr>
                <w:lang w:eastAsia="ja-JP"/>
              </w:rPr>
              <w:t>&gt;Target Cell ID</w:t>
            </w:r>
          </w:p>
        </w:tc>
        <w:tc>
          <w:tcPr>
            <w:tcW w:w="1104" w:type="dxa"/>
          </w:tcPr>
          <w:p w14:paraId="129D3936" w14:textId="77777777" w:rsidR="00F96658" w:rsidRPr="0090263D" w:rsidRDefault="00F96658" w:rsidP="00F96658">
            <w:pPr>
              <w:pStyle w:val="TAL"/>
              <w:rPr>
                <w:lang w:eastAsia="ja-JP"/>
              </w:rPr>
            </w:pPr>
            <w:r>
              <w:rPr>
                <w:lang w:eastAsia="ja-JP"/>
              </w:rPr>
              <w:t>M</w:t>
            </w:r>
          </w:p>
        </w:tc>
        <w:tc>
          <w:tcPr>
            <w:tcW w:w="1022" w:type="dxa"/>
          </w:tcPr>
          <w:p w14:paraId="34A879F3" w14:textId="77777777" w:rsidR="00F96658" w:rsidRDefault="00F96658" w:rsidP="00F96658">
            <w:pPr>
              <w:pStyle w:val="TAL"/>
              <w:rPr>
                <w:lang w:eastAsia="ja-JP"/>
              </w:rPr>
            </w:pPr>
          </w:p>
        </w:tc>
        <w:tc>
          <w:tcPr>
            <w:tcW w:w="1945" w:type="dxa"/>
          </w:tcPr>
          <w:p w14:paraId="3E5B34FF" w14:textId="77777777" w:rsidR="00F96658" w:rsidRDefault="00F96658" w:rsidP="00F96658">
            <w:pPr>
              <w:pStyle w:val="TAL"/>
              <w:rPr>
                <w:lang w:eastAsia="ja-JP"/>
              </w:rPr>
            </w:pPr>
            <w:r>
              <w:rPr>
                <w:snapToGrid w:val="0"/>
                <w:lang w:eastAsia="ja-JP"/>
              </w:rPr>
              <w:t>Target Cell Global ID</w:t>
            </w:r>
          </w:p>
          <w:p w14:paraId="4C0CECAF" w14:textId="77777777" w:rsidR="00F96658" w:rsidRPr="0090263D" w:rsidRDefault="00F96658" w:rsidP="00F96658">
            <w:pPr>
              <w:pStyle w:val="TAL"/>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26E0CB72" w14:textId="77777777" w:rsidR="00F96658" w:rsidRPr="0090263D" w:rsidRDefault="00F96658" w:rsidP="00F96658">
            <w:pPr>
              <w:pStyle w:val="TAL"/>
              <w:rPr>
                <w:szCs w:val="18"/>
                <w:lang w:eastAsia="ja-JP"/>
              </w:rPr>
            </w:pPr>
          </w:p>
        </w:tc>
        <w:tc>
          <w:tcPr>
            <w:tcW w:w="1134" w:type="dxa"/>
          </w:tcPr>
          <w:p w14:paraId="18E98E09" w14:textId="77777777" w:rsidR="00F96658" w:rsidRPr="0090263D" w:rsidRDefault="00F96658" w:rsidP="00F96658">
            <w:pPr>
              <w:pStyle w:val="TAC"/>
              <w:rPr>
                <w:lang w:eastAsia="ja-JP"/>
              </w:rPr>
            </w:pPr>
            <w:r>
              <w:rPr>
                <w:lang w:eastAsia="ja-JP"/>
              </w:rPr>
              <w:t>-</w:t>
            </w:r>
          </w:p>
        </w:tc>
        <w:tc>
          <w:tcPr>
            <w:tcW w:w="1103" w:type="dxa"/>
          </w:tcPr>
          <w:p w14:paraId="52FABCE5" w14:textId="77777777" w:rsidR="00F96658" w:rsidRPr="0090263D" w:rsidRDefault="00F96658" w:rsidP="00F96658">
            <w:pPr>
              <w:pStyle w:val="TAC"/>
              <w:rPr>
                <w:lang w:eastAsia="ja-JP"/>
              </w:rPr>
            </w:pPr>
            <w:r>
              <w:rPr>
                <w:lang w:eastAsia="ja-JP"/>
              </w:rPr>
              <w:t>-</w:t>
            </w:r>
          </w:p>
        </w:tc>
      </w:tr>
    </w:tbl>
    <w:p w14:paraId="0444B3AF" w14:textId="77777777" w:rsidR="005718D0" w:rsidRPr="0090263D" w:rsidRDefault="005718D0" w:rsidP="005718D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3D676C">
            <w:pPr>
              <w:pStyle w:val="TAH"/>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3D676C">
            <w:pPr>
              <w:pStyle w:val="TAH"/>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3D676C">
            <w:pPr>
              <w:pStyle w:val="TAL"/>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3D676C">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5718D0">
      <w:pPr>
        <w:rPr>
          <w:lang w:eastAsia="zh-CN"/>
        </w:rPr>
      </w:pPr>
    </w:p>
    <w:p w14:paraId="6DB9730E" w14:textId="77777777" w:rsidR="005718D0" w:rsidRPr="007E6716" w:rsidRDefault="005718D0" w:rsidP="005718D0">
      <w:pPr>
        <w:pStyle w:val="Heading4"/>
      </w:pPr>
      <w:bookmarkStart w:id="3419" w:name="_Toc44497495"/>
      <w:bookmarkStart w:id="3420" w:name="_Toc45107883"/>
      <w:bookmarkStart w:id="3421" w:name="_Toc45901503"/>
      <w:bookmarkStart w:id="3422" w:name="_Toc51850582"/>
      <w:bookmarkStart w:id="3423" w:name="_Toc56693585"/>
      <w:bookmarkStart w:id="3424" w:name="_Toc64447128"/>
      <w:bookmarkStart w:id="3425" w:name="_Toc66286622"/>
      <w:bookmarkStart w:id="3426" w:name="_Toc74151317"/>
      <w:bookmarkStart w:id="3427" w:name="_Toc88653789"/>
      <w:bookmarkStart w:id="3428" w:name="_Toc97904145"/>
      <w:bookmarkStart w:id="3429" w:name="_Toc105175186"/>
      <w:bookmarkStart w:id="3430" w:name="_Toc113826216"/>
      <w:bookmarkStart w:id="3431" w:name="_Toc120032342"/>
      <w:r w:rsidRPr="007E6716">
        <w:t>9.1.1.</w:t>
      </w:r>
      <w:r>
        <w:t>14</w:t>
      </w:r>
      <w:r w:rsidRPr="007E6716">
        <w:tab/>
      </w:r>
      <w:r>
        <w:t>EARLY STATUS TRANSFER</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E7FCD8D" w14:textId="77777777" w:rsidR="00BC1239" w:rsidRDefault="005718D0" w:rsidP="00BC1239">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BC1239">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BC1239">
      <w:pPr>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5D2D64">
      <w:r>
        <w:t xml:space="preserve">Direction: </w:t>
      </w:r>
      <w:r>
        <w:tab/>
        <w:t xml:space="preserve">source S-NG-RAN node </w:t>
      </w:r>
      <w:r w:rsidRPr="00FF633B">
        <w:sym w:font="Symbol" w:char="F0AE"/>
      </w:r>
      <w:r>
        <w:t xml:space="preserve"> source M-NG-RAN node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5718D0" w:rsidRPr="007E6716" w14:paraId="6927B564" w14:textId="77777777" w:rsidTr="003D676C">
        <w:tc>
          <w:tcPr>
            <w:tcW w:w="2578" w:type="dxa"/>
          </w:tcPr>
          <w:p w14:paraId="70B898F4" w14:textId="77777777" w:rsidR="005718D0" w:rsidRPr="007E6716" w:rsidRDefault="005718D0" w:rsidP="003D676C">
            <w:pPr>
              <w:pStyle w:val="TAH"/>
              <w:rPr>
                <w:lang w:eastAsia="ja-JP"/>
              </w:rPr>
            </w:pPr>
            <w:r w:rsidRPr="007E6716">
              <w:rPr>
                <w:lang w:eastAsia="ja-JP"/>
              </w:rPr>
              <w:t>IE/Group Name</w:t>
            </w:r>
          </w:p>
        </w:tc>
        <w:tc>
          <w:tcPr>
            <w:tcW w:w="1104" w:type="dxa"/>
          </w:tcPr>
          <w:p w14:paraId="74D0C279" w14:textId="77777777" w:rsidR="005718D0" w:rsidRPr="007E6716" w:rsidRDefault="005718D0" w:rsidP="003D676C">
            <w:pPr>
              <w:pStyle w:val="TAH"/>
              <w:rPr>
                <w:lang w:eastAsia="ja-JP"/>
              </w:rPr>
            </w:pPr>
            <w:r w:rsidRPr="007E6716">
              <w:rPr>
                <w:lang w:eastAsia="ja-JP"/>
              </w:rPr>
              <w:t>Presence</w:t>
            </w:r>
          </w:p>
        </w:tc>
        <w:tc>
          <w:tcPr>
            <w:tcW w:w="1164" w:type="dxa"/>
          </w:tcPr>
          <w:p w14:paraId="07C18349" w14:textId="77777777" w:rsidR="005718D0" w:rsidRPr="007E6716" w:rsidRDefault="005718D0" w:rsidP="003D676C">
            <w:pPr>
              <w:pStyle w:val="TAH"/>
              <w:rPr>
                <w:lang w:eastAsia="ja-JP"/>
              </w:rPr>
            </w:pPr>
            <w:r w:rsidRPr="007E6716">
              <w:rPr>
                <w:lang w:eastAsia="ja-JP"/>
              </w:rPr>
              <w:t>Range</w:t>
            </w:r>
          </w:p>
        </w:tc>
        <w:tc>
          <w:tcPr>
            <w:tcW w:w="1276" w:type="dxa"/>
          </w:tcPr>
          <w:p w14:paraId="25D64D94" w14:textId="77777777" w:rsidR="005718D0" w:rsidRPr="007E6716" w:rsidRDefault="005718D0" w:rsidP="003D676C">
            <w:pPr>
              <w:pStyle w:val="TAH"/>
              <w:rPr>
                <w:lang w:eastAsia="ja-JP"/>
              </w:rPr>
            </w:pPr>
            <w:r w:rsidRPr="007E6716">
              <w:rPr>
                <w:lang w:eastAsia="ja-JP"/>
              </w:rPr>
              <w:t>IE type and reference</w:t>
            </w:r>
          </w:p>
        </w:tc>
        <w:tc>
          <w:tcPr>
            <w:tcW w:w="2126" w:type="dxa"/>
          </w:tcPr>
          <w:p w14:paraId="296AFA3D" w14:textId="77777777" w:rsidR="005718D0" w:rsidRPr="007E6716" w:rsidRDefault="005718D0" w:rsidP="003D676C">
            <w:pPr>
              <w:pStyle w:val="TAH"/>
              <w:rPr>
                <w:lang w:eastAsia="ja-JP"/>
              </w:rPr>
            </w:pPr>
            <w:r w:rsidRPr="007E6716">
              <w:rPr>
                <w:lang w:eastAsia="ja-JP"/>
              </w:rPr>
              <w:t>Semantics description</w:t>
            </w:r>
          </w:p>
        </w:tc>
        <w:tc>
          <w:tcPr>
            <w:tcW w:w="1134" w:type="dxa"/>
          </w:tcPr>
          <w:p w14:paraId="080EB6FA" w14:textId="77777777" w:rsidR="005718D0" w:rsidRPr="007E6716" w:rsidRDefault="005718D0" w:rsidP="003D676C">
            <w:pPr>
              <w:pStyle w:val="TAH"/>
              <w:rPr>
                <w:b w:val="0"/>
                <w:lang w:eastAsia="ja-JP"/>
              </w:rPr>
            </w:pPr>
            <w:r w:rsidRPr="007E6716">
              <w:rPr>
                <w:lang w:eastAsia="ja-JP"/>
              </w:rPr>
              <w:t>Criticality</w:t>
            </w:r>
          </w:p>
        </w:tc>
        <w:tc>
          <w:tcPr>
            <w:tcW w:w="1103" w:type="dxa"/>
          </w:tcPr>
          <w:p w14:paraId="378E4CDE" w14:textId="77777777" w:rsidR="005718D0" w:rsidRPr="007E6716" w:rsidRDefault="005718D0" w:rsidP="003D676C">
            <w:pPr>
              <w:pStyle w:val="TAH"/>
              <w:rPr>
                <w:b w:val="0"/>
                <w:lang w:eastAsia="ja-JP"/>
              </w:rPr>
            </w:pPr>
            <w:r w:rsidRPr="007E6716">
              <w:rPr>
                <w:lang w:eastAsia="ja-JP"/>
              </w:rPr>
              <w:t>Assigned Criticality</w:t>
            </w:r>
          </w:p>
        </w:tc>
      </w:tr>
      <w:tr w:rsidR="005718D0" w:rsidRPr="007E6716" w14:paraId="71B54E90" w14:textId="77777777" w:rsidTr="003D676C">
        <w:tc>
          <w:tcPr>
            <w:tcW w:w="2578" w:type="dxa"/>
          </w:tcPr>
          <w:p w14:paraId="3366A7E1" w14:textId="77777777" w:rsidR="005718D0" w:rsidRPr="007E6716" w:rsidRDefault="005718D0" w:rsidP="003D676C">
            <w:pPr>
              <w:pStyle w:val="TAL"/>
              <w:rPr>
                <w:lang w:eastAsia="ja-JP"/>
              </w:rPr>
            </w:pPr>
            <w:r w:rsidRPr="007E6716">
              <w:rPr>
                <w:lang w:eastAsia="ja-JP"/>
              </w:rPr>
              <w:t>Message Type</w:t>
            </w:r>
          </w:p>
        </w:tc>
        <w:tc>
          <w:tcPr>
            <w:tcW w:w="1104" w:type="dxa"/>
          </w:tcPr>
          <w:p w14:paraId="04432175" w14:textId="77777777" w:rsidR="005718D0" w:rsidRPr="007E6716" w:rsidRDefault="005718D0" w:rsidP="003D676C">
            <w:pPr>
              <w:pStyle w:val="TAL"/>
              <w:rPr>
                <w:lang w:eastAsia="ja-JP"/>
              </w:rPr>
            </w:pPr>
            <w:r w:rsidRPr="007E6716">
              <w:rPr>
                <w:lang w:eastAsia="ja-JP"/>
              </w:rPr>
              <w:t>M</w:t>
            </w:r>
          </w:p>
        </w:tc>
        <w:tc>
          <w:tcPr>
            <w:tcW w:w="1164" w:type="dxa"/>
          </w:tcPr>
          <w:p w14:paraId="1E673A41" w14:textId="77777777" w:rsidR="005718D0" w:rsidRPr="007E6716" w:rsidRDefault="005718D0" w:rsidP="003D676C">
            <w:pPr>
              <w:pStyle w:val="TAL"/>
              <w:rPr>
                <w:lang w:eastAsia="ja-JP"/>
              </w:rPr>
            </w:pPr>
          </w:p>
        </w:tc>
        <w:tc>
          <w:tcPr>
            <w:tcW w:w="1276" w:type="dxa"/>
          </w:tcPr>
          <w:p w14:paraId="7932A4A7" w14:textId="77777777" w:rsidR="005718D0" w:rsidRPr="007E6716" w:rsidRDefault="005718D0" w:rsidP="003D676C">
            <w:pPr>
              <w:pStyle w:val="TAL"/>
              <w:rPr>
                <w:lang w:eastAsia="ja-JP"/>
              </w:rPr>
            </w:pPr>
            <w:r w:rsidRPr="007E6716">
              <w:rPr>
                <w:lang w:eastAsia="ja-JP"/>
              </w:rPr>
              <w:t>9.2.3.1</w:t>
            </w:r>
          </w:p>
        </w:tc>
        <w:tc>
          <w:tcPr>
            <w:tcW w:w="2126" w:type="dxa"/>
          </w:tcPr>
          <w:p w14:paraId="26E3A117" w14:textId="77777777" w:rsidR="005718D0" w:rsidRPr="007E6716" w:rsidRDefault="005718D0" w:rsidP="003D676C">
            <w:pPr>
              <w:pStyle w:val="TAL"/>
              <w:rPr>
                <w:lang w:eastAsia="ja-JP"/>
              </w:rPr>
            </w:pPr>
          </w:p>
        </w:tc>
        <w:tc>
          <w:tcPr>
            <w:tcW w:w="1134" w:type="dxa"/>
          </w:tcPr>
          <w:p w14:paraId="05A7C41A" w14:textId="77777777" w:rsidR="005718D0" w:rsidRPr="007E6716" w:rsidRDefault="005718D0" w:rsidP="003D676C">
            <w:pPr>
              <w:pStyle w:val="TAC"/>
              <w:rPr>
                <w:lang w:eastAsia="ja-JP"/>
              </w:rPr>
            </w:pPr>
            <w:r w:rsidRPr="007E6716">
              <w:rPr>
                <w:lang w:eastAsia="ja-JP"/>
              </w:rPr>
              <w:t>YES</w:t>
            </w:r>
          </w:p>
        </w:tc>
        <w:tc>
          <w:tcPr>
            <w:tcW w:w="1103" w:type="dxa"/>
          </w:tcPr>
          <w:p w14:paraId="101ADDA2" w14:textId="77777777" w:rsidR="005718D0" w:rsidRPr="007E6716" w:rsidRDefault="005718D0" w:rsidP="003D676C">
            <w:pPr>
              <w:pStyle w:val="TAC"/>
              <w:rPr>
                <w:lang w:eastAsia="ja-JP"/>
              </w:rPr>
            </w:pPr>
            <w:r w:rsidRPr="007E6716">
              <w:rPr>
                <w:lang w:eastAsia="ja-JP"/>
              </w:rPr>
              <w:t>ignore</w:t>
            </w:r>
          </w:p>
        </w:tc>
      </w:tr>
      <w:tr w:rsidR="005718D0" w:rsidRPr="007E6716" w14:paraId="49BD50AA" w14:textId="77777777" w:rsidTr="003D676C">
        <w:tc>
          <w:tcPr>
            <w:tcW w:w="2578" w:type="dxa"/>
          </w:tcPr>
          <w:p w14:paraId="5393EBCA" w14:textId="77777777" w:rsidR="005718D0" w:rsidRPr="007E6716" w:rsidRDefault="005718D0" w:rsidP="003D676C">
            <w:pPr>
              <w:pStyle w:val="TAL"/>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04" w:type="dxa"/>
          </w:tcPr>
          <w:p w14:paraId="6CC9796D" w14:textId="77777777" w:rsidR="005718D0" w:rsidRPr="007E6716" w:rsidRDefault="005718D0" w:rsidP="003D676C">
            <w:pPr>
              <w:pStyle w:val="TAL"/>
              <w:rPr>
                <w:lang w:eastAsia="ja-JP"/>
              </w:rPr>
            </w:pPr>
            <w:r w:rsidRPr="007E6716">
              <w:rPr>
                <w:lang w:eastAsia="ja-JP"/>
              </w:rPr>
              <w:t>M</w:t>
            </w:r>
          </w:p>
        </w:tc>
        <w:tc>
          <w:tcPr>
            <w:tcW w:w="1164" w:type="dxa"/>
          </w:tcPr>
          <w:p w14:paraId="08442AA9" w14:textId="77777777" w:rsidR="005718D0" w:rsidRPr="007E6716" w:rsidRDefault="005718D0" w:rsidP="003D676C">
            <w:pPr>
              <w:pStyle w:val="TAL"/>
              <w:rPr>
                <w:lang w:eastAsia="ja-JP"/>
              </w:rPr>
            </w:pPr>
          </w:p>
        </w:tc>
        <w:tc>
          <w:tcPr>
            <w:tcW w:w="1276" w:type="dxa"/>
          </w:tcPr>
          <w:p w14:paraId="3A2543C7" w14:textId="77777777" w:rsidR="005718D0" w:rsidRPr="007E6716" w:rsidRDefault="005718D0" w:rsidP="003D676C">
            <w:pPr>
              <w:pStyle w:val="TAL"/>
              <w:rPr>
                <w:lang w:eastAsia="ja-JP"/>
              </w:rPr>
            </w:pPr>
            <w:r w:rsidRPr="007E6716">
              <w:rPr>
                <w:lang w:eastAsia="ja-JP"/>
              </w:rPr>
              <w:t>NG-RAN node UE XnAP ID</w:t>
            </w:r>
            <w:r w:rsidRPr="007E6716">
              <w:rPr>
                <w:lang w:eastAsia="ja-JP"/>
              </w:rPr>
              <w:br/>
              <w:t>9.2.3.16</w:t>
            </w:r>
          </w:p>
        </w:tc>
        <w:tc>
          <w:tcPr>
            <w:tcW w:w="2126" w:type="dxa"/>
          </w:tcPr>
          <w:p w14:paraId="42A5ED7A" w14:textId="77777777" w:rsidR="005718D0" w:rsidRPr="007E6716" w:rsidRDefault="005718D0" w:rsidP="003D676C">
            <w:pPr>
              <w:pStyle w:val="TAL"/>
              <w:rPr>
                <w:lang w:eastAsia="ja-JP"/>
              </w:rPr>
            </w:pPr>
            <w:r w:rsidRPr="007E6716">
              <w:rPr>
                <w:lang w:eastAsia="ja-JP"/>
              </w:rPr>
              <w:t>Allocated for handover at the source NG-RAN node.</w:t>
            </w:r>
          </w:p>
        </w:tc>
        <w:tc>
          <w:tcPr>
            <w:tcW w:w="1134" w:type="dxa"/>
          </w:tcPr>
          <w:p w14:paraId="72944665" w14:textId="77777777" w:rsidR="005718D0" w:rsidRPr="007E6716" w:rsidRDefault="005718D0" w:rsidP="003D676C">
            <w:pPr>
              <w:pStyle w:val="TAC"/>
              <w:rPr>
                <w:lang w:eastAsia="ja-JP"/>
              </w:rPr>
            </w:pPr>
            <w:r w:rsidRPr="007E6716">
              <w:rPr>
                <w:lang w:eastAsia="ja-JP"/>
              </w:rPr>
              <w:t>YES</w:t>
            </w:r>
          </w:p>
        </w:tc>
        <w:tc>
          <w:tcPr>
            <w:tcW w:w="1103" w:type="dxa"/>
          </w:tcPr>
          <w:p w14:paraId="3D5D922B" w14:textId="77777777" w:rsidR="005718D0" w:rsidRPr="007E6716" w:rsidRDefault="005718D0" w:rsidP="003D676C">
            <w:pPr>
              <w:pStyle w:val="TAC"/>
              <w:rPr>
                <w:lang w:eastAsia="ja-JP"/>
              </w:rPr>
            </w:pPr>
            <w:r w:rsidRPr="007E6716">
              <w:rPr>
                <w:lang w:eastAsia="ja-JP"/>
              </w:rPr>
              <w:t>reject</w:t>
            </w:r>
          </w:p>
        </w:tc>
      </w:tr>
      <w:tr w:rsidR="005718D0" w:rsidRPr="007E6716" w14:paraId="33F011BB" w14:textId="77777777" w:rsidTr="003D676C">
        <w:tc>
          <w:tcPr>
            <w:tcW w:w="2578" w:type="dxa"/>
          </w:tcPr>
          <w:p w14:paraId="7ECC69D0" w14:textId="77777777" w:rsidR="005718D0" w:rsidRPr="007E6716" w:rsidRDefault="005718D0" w:rsidP="003D676C">
            <w:pPr>
              <w:pStyle w:val="TAL"/>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04" w:type="dxa"/>
          </w:tcPr>
          <w:p w14:paraId="03044B86" w14:textId="77777777" w:rsidR="005718D0" w:rsidRPr="007E6716" w:rsidRDefault="005718D0" w:rsidP="003D676C">
            <w:pPr>
              <w:pStyle w:val="TAL"/>
              <w:rPr>
                <w:lang w:eastAsia="ja-JP"/>
              </w:rPr>
            </w:pPr>
            <w:r w:rsidRPr="007E6716">
              <w:rPr>
                <w:lang w:eastAsia="ja-JP"/>
              </w:rPr>
              <w:t>M</w:t>
            </w:r>
          </w:p>
        </w:tc>
        <w:tc>
          <w:tcPr>
            <w:tcW w:w="1164" w:type="dxa"/>
          </w:tcPr>
          <w:p w14:paraId="56D20A00" w14:textId="77777777" w:rsidR="005718D0" w:rsidRPr="007E6716" w:rsidRDefault="005718D0" w:rsidP="003D676C">
            <w:pPr>
              <w:pStyle w:val="TAL"/>
              <w:rPr>
                <w:lang w:eastAsia="ja-JP"/>
              </w:rPr>
            </w:pPr>
          </w:p>
        </w:tc>
        <w:tc>
          <w:tcPr>
            <w:tcW w:w="1276" w:type="dxa"/>
          </w:tcPr>
          <w:p w14:paraId="52D6964A" w14:textId="77777777" w:rsidR="005718D0" w:rsidRPr="007E6716" w:rsidRDefault="005718D0" w:rsidP="003D676C">
            <w:pPr>
              <w:pStyle w:val="TAL"/>
              <w:rPr>
                <w:lang w:eastAsia="ja-JP"/>
              </w:rPr>
            </w:pPr>
            <w:r w:rsidRPr="007E6716">
              <w:rPr>
                <w:lang w:eastAsia="ja-JP"/>
              </w:rPr>
              <w:t>NG-RAN node UE XnAP ID</w:t>
            </w:r>
            <w:r w:rsidRPr="007E6716">
              <w:rPr>
                <w:lang w:eastAsia="ja-JP"/>
              </w:rPr>
              <w:br/>
              <w:t>9.2.3.16</w:t>
            </w:r>
          </w:p>
        </w:tc>
        <w:tc>
          <w:tcPr>
            <w:tcW w:w="2126" w:type="dxa"/>
          </w:tcPr>
          <w:p w14:paraId="0D508222" w14:textId="77777777" w:rsidR="005718D0" w:rsidRPr="007E6716" w:rsidRDefault="005718D0" w:rsidP="003D676C">
            <w:pPr>
              <w:pStyle w:val="TAL"/>
              <w:rPr>
                <w:lang w:eastAsia="ja-JP"/>
              </w:rPr>
            </w:pPr>
            <w:r w:rsidRPr="007E6716">
              <w:rPr>
                <w:lang w:eastAsia="ja-JP"/>
              </w:rPr>
              <w:t>Allocated for handover at the target NG-RAN node.</w:t>
            </w:r>
          </w:p>
        </w:tc>
        <w:tc>
          <w:tcPr>
            <w:tcW w:w="1134" w:type="dxa"/>
          </w:tcPr>
          <w:p w14:paraId="649CFF62" w14:textId="77777777" w:rsidR="005718D0" w:rsidRPr="007E6716" w:rsidRDefault="005718D0" w:rsidP="003D676C">
            <w:pPr>
              <w:pStyle w:val="TAC"/>
              <w:rPr>
                <w:lang w:eastAsia="ja-JP"/>
              </w:rPr>
            </w:pPr>
            <w:r w:rsidRPr="007E6716">
              <w:rPr>
                <w:lang w:eastAsia="ja-JP"/>
              </w:rPr>
              <w:t>YES</w:t>
            </w:r>
          </w:p>
        </w:tc>
        <w:tc>
          <w:tcPr>
            <w:tcW w:w="1103" w:type="dxa"/>
          </w:tcPr>
          <w:p w14:paraId="75FE32CE" w14:textId="77777777" w:rsidR="005718D0" w:rsidRPr="007E6716" w:rsidRDefault="005718D0" w:rsidP="003D676C">
            <w:pPr>
              <w:pStyle w:val="TAC"/>
              <w:rPr>
                <w:lang w:eastAsia="ja-JP"/>
              </w:rPr>
            </w:pPr>
            <w:r w:rsidRPr="007E6716">
              <w:rPr>
                <w:lang w:eastAsia="ja-JP"/>
              </w:rPr>
              <w:t>reject</w:t>
            </w:r>
          </w:p>
        </w:tc>
      </w:tr>
      <w:tr w:rsidR="005718D0" w:rsidRPr="007E6716" w14:paraId="4F42B142" w14:textId="77777777" w:rsidTr="003D676C">
        <w:tc>
          <w:tcPr>
            <w:tcW w:w="2578" w:type="dxa"/>
          </w:tcPr>
          <w:p w14:paraId="1BE50761" w14:textId="77777777" w:rsidR="005718D0" w:rsidRPr="007E6716" w:rsidRDefault="005718D0" w:rsidP="003D676C">
            <w:pPr>
              <w:pStyle w:val="TAL"/>
              <w:rPr>
                <w:lang w:eastAsia="ja-JP"/>
              </w:rPr>
            </w:pPr>
            <w:r>
              <w:rPr>
                <w:lang w:eastAsia="ja-JP"/>
              </w:rPr>
              <w:t xml:space="preserve">CHOICE </w:t>
            </w:r>
            <w:r w:rsidRPr="009354E2">
              <w:rPr>
                <w:i/>
                <w:iCs/>
              </w:rPr>
              <w:t>Procedure Stage</w:t>
            </w:r>
          </w:p>
        </w:tc>
        <w:tc>
          <w:tcPr>
            <w:tcW w:w="1104" w:type="dxa"/>
          </w:tcPr>
          <w:p w14:paraId="3C58E2EA" w14:textId="77777777" w:rsidR="005718D0" w:rsidRPr="007E6716" w:rsidRDefault="005718D0" w:rsidP="003D676C">
            <w:pPr>
              <w:pStyle w:val="TAL"/>
              <w:rPr>
                <w:lang w:eastAsia="ja-JP"/>
              </w:rPr>
            </w:pPr>
            <w:r>
              <w:rPr>
                <w:lang w:eastAsia="ja-JP"/>
              </w:rPr>
              <w:t>M</w:t>
            </w:r>
          </w:p>
        </w:tc>
        <w:tc>
          <w:tcPr>
            <w:tcW w:w="1164" w:type="dxa"/>
          </w:tcPr>
          <w:p w14:paraId="3905FA35" w14:textId="77777777" w:rsidR="005718D0" w:rsidRPr="007E6716" w:rsidRDefault="005718D0" w:rsidP="003D676C">
            <w:pPr>
              <w:pStyle w:val="TAL"/>
              <w:rPr>
                <w:lang w:eastAsia="ja-JP"/>
              </w:rPr>
            </w:pPr>
          </w:p>
        </w:tc>
        <w:tc>
          <w:tcPr>
            <w:tcW w:w="1276" w:type="dxa"/>
          </w:tcPr>
          <w:p w14:paraId="355C9CDE" w14:textId="77777777" w:rsidR="005718D0" w:rsidRPr="007E6716" w:rsidRDefault="005718D0" w:rsidP="003D676C">
            <w:pPr>
              <w:pStyle w:val="TAL"/>
              <w:rPr>
                <w:lang w:eastAsia="ja-JP"/>
              </w:rPr>
            </w:pPr>
          </w:p>
        </w:tc>
        <w:tc>
          <w:tcPr>
            <w:tcW w:w="2126" w:type="dxa"/>
          </w:tcPr>
          <w:p w14:paraId="3CFAD3C7" w14:textId="77777777" w:rsidR="005718D0" w:rsidRPr="007E6716" w:rsidRDefault="005718D0" w:rsidP="003D676C">
            <w:pPr>
              <w:pStyle w:val="TAL"/>
              <w:rPr>
                <w:lang w:eastAsia="ja-JP"/>
              </w:rPr>
            </w:pPr>
          </w:p>
        </w:tc>
        <w:tc>
          <w:tcPr>
            <w:tcW w:w="1134" w:type="dxa"/>
          </w:tcPr>
          <w:p w14:paraId="7D9B5F0B" w14:textId="77777777" w:rsidR="005718D0" w:rsidRPr="007E6716" w:rsidRDefault="005718D0" w:rsidP="003D676C">
            <w:pPr>
              <w:pStyle w:val="TAC"/>
              <w:rPr>
                <w:lang w:eastAsia="ja-JP"/>
              </w:rPr>
            </w:pPr>
            <w:r>
              <w:rPr>
                <w:lang w:eastAsia="ja-JP"/>
              </w:rPr>
              <w:t>YES</w:t>
            </w:r>
          </w:p>
        </w:tc>
        <w:tc>
          <w:tcPr>
            <w:tcW w:w="1103" w:type="dxa"/>
          </w:tcPr>
          <w:p w14:paraId="4C9A1C76" w14:textId="77777777" w:rsidR="005718D0" w:rsidRPr="007E6716" w:rsidRDefault="005718D0" w:rsidP="003D676C">
            <w:pPr>
              <w:pStyle w:val="TAC"/>
              <w:rPr>
                <w:lang w:eastAsia="ja-JP"/>
              </w:rPr>
            </w:pPr>
            <w:r>
              <w:rPr>
                <w:lang w:eastAsia="ja-JP"/>
              </w:rPr>
              <w:t>reject</w:t>
            </w:r>
          </w:p>
        </w:tc>
      </w:tr>
      <w:tr w:rsidR="005718D0" w:rsidRPr="007E6716" w14:paraId="6CB2E30E" w14:textId="77777777" w:rsidTr="003D676C">
        <w:tc>
          <w:tcPr>
            <w:tcW w:w="2578" w:type="dxa"/>
          </w:tcPr>
          <w:p w14:paraId="4C971B60" w14:textId="77777777" w:rsidR="005718D0" w:rsidRPr="007E6716" w:rsidRDefault="005718D0" w:rsidP="009354E2">
            <w:pPr>
              <w:pStyle w:val="TAL"/>
              <w:ind w:left="113"/>
              <w:rPr>
                <w:lang w:eastAsia="ja-JP"/>
              </w:rPr>
            </w:pPr>
            <w:r w:rsidRPr="00C45748">
              <w:rPr>
                <w:i/>
                <w:lang w:eastAsia="ja-JP"/>
              </w:rPr>
              <w:t>&gt;First DL COUNT</w:t>
            </w:r>
          </w:p>
        </w:tc>
        <w:tc>
          <w:tcPr>
            <w:tcW w:w="1104" w:type="dxa"/>
          </w:tcPr>
          <w:p w14:paraId="5C020904" w14:textId="77777777" w:rsidR="005718D0" w:rsidRPr="007E6716" w:rsidRDefault="005718D0" w:rsidP="003D676C">
            <w:pPr>
              <w:pStyle w:val="TAL"/>
              <w:rPr>
                <w:lang w:eastAsia="ja-JP"/>
              </w:rPr>
            </w:pPr>
          </w:p>
        </w:tc>
        <w:tc>
          <w:tcPr>
            <w:tcW w:w="1164" w:type="dxa"/>
          </w:tcPr>
          <w:p w14:paraId="5520C1CF" w14:textId="77777777" w:rsidR="005718D0" w:rsidRPr="007E6716" w:rsidRDefault="005718D0" w:rsidP="003D676C">
            <w:pPr>
              <w:pStyle w:val="TAL"/>
              <w:rPr>
                <w:lang w:eastAsia="ja-JP"/>
              </w:rPr>
            </w:pPr>
          </w:p>
        </w:tc>
        <w:tc>
          <w:tcPr>
            <w:tcW w:w="1276" w:type="dxa"/>
          </w:tcPr>
          <w:p w14:paraId="64B7F67E" w14:textId="77777777" w:rsidR="005718D0" w:rsidRPr="007E6716" w:rsidRDefault="005718D0" w:rsidP="003D676C">
            <w:pPr>
              <w:pStyle w:val="TAL"/>
              <w:rPr>
                <w:lang w:eastAsia="ja-JP"/>
              </w:rPr>
            </w:pPr>
          </w:p>
        </w:tc>
        <w:tc>
          <w:tcPr>
            <w:tcW w:w="2126" w:type="dxa"/>
          </w:tcPr>
          <w:p w14:paraId="007826E1" w14:textId="77777777" w:rsidR="005718D0" w:rsidRPr="007E6716" w:rsidRDefault="005718D0" w:rsidP="003D676C">
            <w:pPr>
              <w:pStyle w:val="TAL"/>
              <w:rPr>
                <w:lang w:eastAsia="ja-JP"/>
              </w:rPr>
            </w:pPr>
          </w:p>
        </w:tc>
        <w:tc>
          <w:tcPr>
            <w:tcW w:w="1134" w:type="dxa"/>
          </w:tcPr>
          <w:p w14:paraId="1C7836D2" w14:textId="77777777" w:rsidR="005718D0" w:rsidRPr="007E6716" w:rsidRDefault="005718D0" w:rsidP="003D676C">
            <w:pPr>
              <w:pStyle w:val="TAC"/>
              <w:rPr>
                <w:lang w:eastAsia="ja-JP"/>
              </w:rPr>
            </w:pPr>
          </w:p>
        </w:tc>
        <w:tc>
          <w:tcPr>
            <w:tcW w:w="1103" w:type="dxa"/>
          </w:tcPr>
          <w:p w14:paraId="4ADBC8CB" w14:textId="77777777" w:rsidR="005718D0" w:rsidRPr="007E6716" w:rsidRDefault="005718D0" w:rsidP="003D676C">
            <w:pPr>
              <w:pStyle w:val="TAC"/>
              <w:rPr>
                <w:lang w:eastAsia="ja-JP"/>
              </w:rPr>
            </w:pPr>
          </w:p>
        </w:tc>
      </w:tr>
      <w:tr w:rsidR="005718D0" w:rsidRPr="007E6716" w14:paraId="19FC265E" w14:textId="77777777" w:rsidTr="003D676C">
        <w:tc>
          <w:tcPr>
            <w:tcW w:w="2578" w:type="dxa"/>
          </w:tcPr>
          <w:p w14:paraId="25BD8760" w14:textId="77777777" w:rsidR="005718D0" w:rsidRPr="009354E2" w:rsidRDefault="005718D0" w:rsidP="003D676C">
            <w:pPr>
              <w:pStyle w:val="TAL"/>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04" w:type="dxa"/>
          </w:tcPr>
          <w:p w14:paraId="72FF27F1" w14:textId="77777777" w:rsidR="005718D0" w:rsidRPr="007E6716" w:rsidRDefault="005718D0" w:rsidP="003D676C">
            <w:pPr>
              <w:pStyle w:val="TAL"/>
              <w:rPr>
                <w:lang w:eastAsia="ja-JP"/>
              </w:rPr>
            </w:pPr>
            <w:r w:rsidRPr="007E6716">
              <w:rPr>
                <w:lang w:eastAsia="ja-JP"/>
              </w:rPr>
              <w:t>M</w:t>
            </w:r>
          </w:p>
        </w:tc>
        <w:tc>
          <w:tcPr>
            <w:tcW w:w="1164" w:type="dxa"/>
          </w:tcPr>
          <w:p w14:paraId="41AC3FFD" w14:textId="77777777" w:rsidR="005718D0" w:rsidRPr="00C45748" w:rsidRDefault="005718D0" w:rsidP="003D676C">
            <w:pPr>
              <w:pStyle w:val="TAL"/>
              <w:rPr>
                <w:i/>
                <w:lang w:eastAsia="ja-JP"/>
              </w:rPr>
            </w:pPr>
            <w:r w:rsidRPr="00C45748">
              <w:rPr>
                <w:i/>
                <w:lang w:eastAsia="ja-JP"/>
              </w:rPr>
              <w:t>1</w:t>
            </w:r>
          </w:p>
        </w:tc>
        <w:tc>
          <w:tcPr>
            <w:tcW w:w="1276" w:type="dxa"/>
          </w:tcPr>
          <w:p w14:paraId="081F9512" w14:textId="77777777" w:rsidR="005718D0" w:rsidRPr="007E6716" w:rsidRDefault="005718D0" w:rsidP="003D676C">
            <w:pPr>
              <w:pStyle w:val="TAL"/>
              <w:rPr>
                <w:lang w:eastAsia="ja-JP"/>
              </w:rPr>
            </w:pPr>
          </w:p>
        </w:tc>
        <w:tc>
          <w:tcPr>
            <w:tcW w:w="2126" w:type="dxa"/>
          </w:tcPr>
          <w:p w14:paraId="3EA683F1" w14:textId="77777777" w:rsidR="005718D0" w:rsidRPr="007E6716" w:rsidRDefault="005718D0" w:rsidP="003D676C">
            <w:pPr>
              <w:pStyle w:val="TAL"/>
              <w:rPr>
                <w:lang w:eastAsia="ja-JP"/>
              </w:rPr>
            </w:pPr>
          </w:p>
        </w:tc>
        <w:tc>
          <w:tcPr>
            <w:tcW w:w="1134" w:type="dxa"/>
          </w:tcPr>
          <w:p w14:paraId="15209B6E" w14:textId="77777777" w:rsidR="005718D0" w:rsidRPr="007E6716" w:rsidRDefault="005718D0" w:rsidP="003D676C">
            <w:pPr>
              <w:pStyle w:val="TAC"/>
              <w:rPr>
                <w:lang w:eastAsia="ja-JP"/>
              </w:rPr>
            </w:pPr>
            <w:r>
              <w:rPr>
                <w:lang w:eastAsia="ja-JP"/>
              </w:rPr>
              <w:t>–</w:t>
            </w:r>
          </w:p>
        </w:tc>
        <w:tc>
          <w:tcPr>
            <w:tcW w:w="1103" w:type="dxa"/>
          </w:tcPr>
          <w:p w14:paraId="1EF78D80" w14:textId="77777777" w:rsidR="005718D0" w:rsidRPr="007E6716" w:rsidRDefault="005718D0" w:rsidP="003D676C">
            <w:pPr>
              <w:pStyle w:val="TAC"/>
              <w:rPr>
                <w:lang w:eastAsia="ja-JP"/>
              </w:rPr>
            </w:pPr>
          </w:p>
        </w:tc>
      </w:tr>
      <w:tr w:rsidR="005718D0" w:rsidRPr="00FF1BAF" w14:paraId="6645D81F" w14:textId="77777777" w:rsidTr="003D676C">
        <w:tc>
          <w:tcPr>
            <w:tcW w:w="2578"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9354E2">
            <w:pPr>
              <w:pStyle w:val="TAL"/>
              <w:ind w:left="340"/>
              <w:rPr>
                <w:b/>
                <w:lang w:eastAsia="ja-JP"/>
              </w:rPr>
            </w:pPr>
            <w:r w:rsidRPr="009354E2">
              <w:rPr>
                <w:b/>
                <w:lang w:eastAsia="ja-JP"/>
              </w:rPr>
              <w:t>&gt;&gt;&gt;DRBs Subject To Early Status Transfer Item</w:t>
            </w:r>
          </w:p>
        </w:tc>
        <w:tc>
          <w:tcPr>
            <w:tcW w:w="1104"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3D676C">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3D676C">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3D676C">
            <w:pPr>
              <w:pStyle w:val="TAC"/>
              <w:rPr>
                <w:lang w:eastAsia="ja-JP"/>
              </w:rPr>
            </w:pPr>
          </w:p>
        </w:tc>
      </w:tr>
      <w:tr w:rsidR="005718D0" w:rsidRPr="00FF1BAF" w14:paraId="5DB4441C" w14:textId="77777777" w:rsidTr="003D676C">
        <w:tc>
          <w:tcPr>
            <w:tcW w:w="2578"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9354E2">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3D676C">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3D676C">
            <w:pPr>
              <w:pStyle w:val="TAL"/>
              <w:rPr>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3D676C">
            <w:pPr>
              <w:pStyle w:val="TAC"/>
              <w:rPr>
                <w:lang w:eastAsia="ja-JP"/>
              </w:rPr>
            </w:pPr>
          </w:p>
        </w:tc>
      </w:tr>
      <w:tr w:rsidR="005718D0" w:rsidRPr="00FF1BAF" w14:paraId="6D4AA482" w14:textId="77777777" w:rsidTr="003D676C">
        <w:tc>
          <w:tcPr>
            <w:tcW w:w="2578"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9354E2">
            <w:pPr>
              <w:pStyle w:val="TAL"/>
              <w:ind w:left="454"/>
              <w:rPr>
                <w:bCs/>
                <w:lang w:eastAsia="ja-JP"/>
              </w:rPr>
            </w:pPr>
            <w:r>
              <w:rPr>
                <w:bCs/>
                <w:lang w:eastAsia="ja-JP"/>
              </w:rPr>
              <w:t xml:space="preserve">&gt;&gt;&gt;&gt;CHOICE </w:t>
            </w:r>
            <w:r w:rsidRPr="009354E2">
              <w:rPr>
                <w:i/>
                <w:iCs/>
              </w:rPr>
              <w:t>First DL COUNT</w:t>
            </w:r>
          </w:p>
        </w:tc>
        <w:tc>
          <w:tcPr>
            <w:tcW w:w="1104"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3D676C">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3D676C">
            <w:pPr>
              <w:pStyle w:val="TAC"/>
              <w:rPr>
                <w:lang w:eastAsia="ja-JP"/>
              </w:rPr>
            </w:pPr>
          </w:p>
        </w:tc>
      </w:tr>
      <w:tr w:rsidR="005718D0" w:rsidRPr="00FF1BAF" w14:paraId="79A354CD" w14:textId="77777777" w:rsidTr="003D676C">
        <w:tc>
          <w:tcPr>
            <w:tcW w:w="2578"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9354E2">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3D676C">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3D676C">
            <w:pPr>
              <w:pStyle w:val="TAC"/>
              <w:rPr>
                <w:lang w:eastAsia="ja-JP"/>
              </w:rPr>
            </w:pPr>
          </w:p>
        </w:tc>
      </w:tr>
      <w:tr w:rsidR="005718D0" w:rsidRPr="00FF1BAF" w14:paraId="45FC5406" w14:textId="77777777" w:rsidTr="003D676C">
        <w:tc>
          <w:tcPr>
            <w:tcW w:w="2578"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9354E2">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3D676C">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3D676C">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3D676C">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134"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3D676C">
            <w:pPr>
              <w:pStyle w:val="TAC"/>
              <w:rPr>
                <w:lang w:eastAsia="ja-JP"/>
              </w:rPr>
            </w:pPr>
          </w:p>
        </w:tc>
      </w:tr>
      <w:tr w:rsidR="005718D0" w:rsidRPr="00FF1BAF" w14:paraId="2E78A922" w14:textId="77777777" w:rsidTr="003D676C">
        <w:tc>
          <w:tcPr>
            <w:tcW w:w="2578"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9354E2">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3D676C">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3D676C">
            <w:pPr>
              <w:pStyle w:val="TAC"/>
              <w:rPr>
                <w:lang w:eastAsia="ja-JP"/>
              </w:rPr>
            </w:pPr>
          </w:p>
        </w:tc>
      </w:tr>
      <w:tr w:rsidR="005718D0" w:rsidRPr="00FF1BAF" w14:paraId="0EA24230" w14:textId="77777777" w:rsidTr="003D676C">
        <w:tc>
          <w:tcPr>
            <w:tcW w:w="2578"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9354E2">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3D676C">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3D676C">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3D676C">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3D676C">
            <w:pPr>
              <w:pStyle w:val="TAC"/>
              <w:rPr>
                <w:lang w:eastAsia="ja-JP"/>
              </w:rPr>
            </w:pPr>
          </w:p>
        </w:tc>
      </w:tr>
      <w:tr w:rsidR="005718D0" w:rsidRPr="00FF1BAF" w14:paraId="6183756F" w14:textId="77777777" w:rsidTr="003D676C">
        <w:tc>
          <w:tcPr>
            <w:tcW w:w="2578"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9354E2">
            <w:pPr>
              <w:pStyle w:val="TAL"/>
              <w:ind w:left="113"/>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3D676C">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3D676C">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3D676C">
            <w:pPr>
              <w:pStyle w:val="TAC"/>
              <w:rPr>
                <w:lang w:eastAsia="ja-JP"/>
              </w:rPr>
            </w:pPr>
          </w:p>
        </w:tc>
      </w:tr>
      <w:tr w:rsidR="005718D0" w:rsidRPr="00FF1BAF" w14:paraId="38DA1CD2" w14:textId="77777777" w:rsidTr="003D676C">
        <w:tc>
          <w:tcPr>
            <w:tcW w:w="2578"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3D676C">
            <w:pPr>
              <w:pStyle w:val="TAL"/>
              <w:ind w:left="224"/>
              <w:rPr>
                <w:b/>
                <w:lang w:eastAsia="ja-JP"/>
              </w:rPr>
            </w:pPr>
            <w:r w:rsidRPr="009354E2">
              <w:rPr>
                <w:b/>
                <w:lang w:eastAsia="ja-JP"/>
              </w:rPr>
              <w:t>&gt;&gt;DRBs Subject To DL Discarding List</w:t>
            </w:r>
          </w:p>
        </w:tc>
        <w:tc>
          <w:tcPr>
            <w:tcW w:w="1104"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3D676C">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3D676C">
            <w:pPr>
              <w:pStyle w:val="TAL"/>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3D676C">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3D676C">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3D676C">
            <w:pPr>
              <w:pStyle w:val="TAC"/>
              <w:rPr>
                <w:lang w:eastAsia="ja-JP"/>
              </w:rPr>
            </w:pPr>
          </w:p>
        </w:tc>
      </w:tr>
      <w:tr w:rsidR="005718D0" w:rsidRPr="00FF1BAF" w14:paraId="53854831" w14:textId="77777777" w:rsidTr="003D676C">
        <w:tc>
          <w:tcPr>
            <w:tcW w:w="2578"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9354E2">
            <w:pPr>
              <w:pStyle w:val="TAL"/>
              <w:ind w:left="340"/>
              <w:rPr>
                <w:b/>
                <w:lang w:eastAsia="ja-JP"/>
              </w:rPr>
            </w:pPr>
            <w:r w:rsidRPr="009354E2">
              <w:rPr>
                <w:b/>
                <w:lang w:eastAsia="ja-JP"/>
              </w:rPr>
              <w:t>&gt;&gt;&gt;DRBs Subject To DL Discarding Item</w:t>
            </w:r>
          </w:p>
        </w:tc>
        <w:tc>
          <w:tcPr>
            <w:tcW w:w="1104"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3D676C">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3D676C">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3D676C">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3D676C">
            <w:pPr>
              <w:pStyle w:val="TAC"/>
              <w:rPr>
                <w:lang w:eastAsia="ja-JP"/>
              </w:rPr>
            </w:pPr>
          </w:p>
        </w:tc>
      </w:tr>
      <w:tr w:rsidR="005718D0" w:rsidRPr="00FF1BAF" w14:paraId="588A0C24" w14:textId="77777777" w:rsidTr="003D676C">
        <w:tc>
          <w:tcPr>
            <w:tcW w:w="2578"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9354E2">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3D676C">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3D676C">
            <w:pPr>
              <w:pStyle w:val="TAL"/>
              <w:rPr>
                <w:snapToGrid w:val="0"/>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3D676C">
            <w:pPr>
              <w:pStyle w:val="TAC"/>
              <w:rPr>
                <w:lang w:eastAsia="ja-JP"/>
              </w:rPr>
            </w:pPr>
          </w:p>
        </w:tc>
      </w:tr>
      <w:tr w:rsidR="005718D0" w:rsidRPr="00FF1BAF" w14:paraId="2836E4DB" w14:textId="77777777" w:rsidTr="003D676C">
        <w:tc>
          <w:tcPr>
            <w:tcW w:w="2578"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9354E2">
            <w:pPr>
              <w:pStyle w:val="TAL"/>
              <w:ind w:left="454"/>
              <w:rPr>
                <w:bCs/>
                <w:lang w:eastAsia="ja-JP"/>
              </w:rPr>
            </w:pPr>
            <w:r>
              <w:rPr>
                <w:bCs/>
                <w:lang w:eastAsia="ja-JP"/>
              </w:rPr>
              <w:t xml:space="preserve">&gt;&gt;&gt;&gt;CHOICE </w:t>
            </w:r>
            <w:r w:rsidRPr="009354E2">
              <w:rPr>
                <w:i/>
                <w:iCs/>
              </w:rPr>
              <w:t>DL Discarding</w:t>
            </w:r>
          </w:p>
        </w:tc>
        <w:tc>
          <w:tcPr>
            <w:tcW w:w="1104"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3D676C">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3D676C">
            <w:pPr>
              <w:pStyle w:val="TAC"/>
              <w:rPr>
                <w:lang w:eastAsia="ja-JP"/>
              </w:rPr>
            </w:pPr>
          </w:p>
        </w:tc>
      </w:tr>
      <w:tr w:rsidR="005718D0" w:rsidRPr="00FF1BAF" w14:paraId="401A5C9C" w14:textId="77777777" w:rsidTr="003D676C">
        <w:tc>
          <w:tcPr>
            <w:tcW w:w="2578"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9354E2">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3D676C">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3D676C">
            <w:pPr>
              <w:pStyle w:val="TAC"/>
              <w:rPr>
                <w:lang w:eastAsia="ja-JP"/>
              </w:rPr>
            </w:pPr>
          </w:p>
        </w:tc>
      </w:tr>
      <w:tr w:rsidR="005718D0" w:rsidRPr="00FF1BAF" w14:paraId="62CFC02A" w14:textId="77777777" w:rsidTr="003D676C">
        <w:tc>
          <w:tcPr>
            <w:tcW w:w="2578"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9354E2">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3D676C">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3D676C">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3D676C">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3D676C">
            <w:pPr>
              <w:pStyle w:val="TAC"/>
              <w:rPr>
                <w:lang w:eastAsia="ja-JP"/>
              </w:rPr>
            </w:pPr>
          </w:p>
        </w:tc>
      </w:tr>
      <w:tr w:rsidR="005718D0" w:rsidRPr="00FF1BAF" w14:paraId="294630F3" w14:textId="77777777" w:rsidTr="003D676C">
        <w:tc>
          <w:tcPr>
            <w:tcW w:w="2578"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9354E2">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3D676C">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3D676C">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3D676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3D676C">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3D676C">
            <w:pPr>
              <w:pStyle w:val="TAC"/>
              <w:rPr>
                <w:lang w:eastAsia="ja-JP"/>
              </w:rPr>
            </w:pPr>
          </w:p>
        </w:tc>
      </w:tr>
      <w:tr w:rsidR="005718D0" w:rsidRPr="00FF1BAF" w14:paraId="5C5017CC" w14:textId="77777777" w:rsidTr="003D676C">
        <w:tc>
          <w:tcPr>
            <w:tcW w:w="2578"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9354E2">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3D676C">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3D676C">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3D676C">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3D676C">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3D676C">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3D676C">
            <w:pPr>
              <w:pStyle w:val="TAC"/>
              <w:rPr>
                <w:lang w:eastAsia="ja-JP"/>
              </w:rPr>
            </w:pPr>
          </w:p>
        </w:tc>
      </w:tr>
    </w:tbl>
    <w:p w14:paraId="07ADD317" w14:textId="77777777" w:rsidR="005718D0" w:rsidRPr="007E6716" w:rsidRDefault="005718D0" w:rsidP="005718D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3D676C">
            <w:pPr>
              <w:pStyle w:val="TAH"/>
              <w:rPr>
                <w:lang w:eastAsia="ja-JP"/>
              </w:rPr>
            </w:pPr>
            <w:r w:rsidRPr="007E6716">
              <w:rPr>
                <w:lang w:eastAsia="ja-JP"/>
              </w:rPr>
              <w:t>Range bound</w:t>
            </w:r>
          </w:p>
        </w:tc>
        <w:tc>
          <w:tcPr>
            <w:tcW w:w="5670" w:type="dxa"/>
          </w:tcPr>
          <w:p w14:paraId="20032AF5" w14:textId="77777777" w:rsidR="005718D0" w:rsidRPr="007E6716" w:rsidRDefault="005718D0" w:rsidP="003D676C">
            <w:pPr>
              <w:pStyle w:val="TAH"/>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3D676C">
            <w:pPr>
              <w:pStyle w:val="TAL"/>
              <w:rPr>
                <w:lang w:eastAsia="ja-JP"/>
              </w:rPr>
            </w:pPr>
            <w:r w:rsidRPr="007E6716">
              <w:rPr>
                <w:lang w:eastAsia="ja-JP"/>
              </w:rPr>
              <w:t>maxnoofDRBs</w:t>
            </w:r>
          </w:p>
        </w:tc>
        <w:tc>
          <w:tcPr>
            <w:tcW w:w="5670" w:type="dxa"/>
          </w:tcPr>
          <w:p w14:paraId="5437EED0" w14:textId="77777777" w:rsidR="005718D0" w:rsidRPr="007E6716" w:rsidRDefault="005718D0" w:rsidP="003D676C">
            <w:pPr>
              <w:pStyle w:val="TAL"/>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5718D0">
      <w:pPr>
        <w:rPr>
          <w:lang w:eastAsia="zh-CN"/>
        </w:rPr>
      </w:pPr>
    </w:p>
    <w:p w14:paraId="6476567F" w14:textId="77777777" w:rsidR="00F02090" w:rsidRPr="00FD0425" w:rsidRDefault="00F02090" w:rsidP="00F02090">
      <w:pPr>
        <w:pStyle w:val="Heading3"/>
      </w:pPr>
      <w:bookmarkStart w:id="3432" w:name="_Toc44497496"/>
      <w:bookmarkStart w:id="3433" w:name="_Toc45107884"/>
      <w:bookmarkStart w:id="3434" w:name="_Toc45901504"/>
      <w:bookmarkStart w:id="3435" w:name="_Toc51850583"/>
      <w:bookmarkStart w:id="3436" w:name="_Toc56693586"/>
      <w:bookmarkStart w:id="3437" w:name="_Toc64447129"/>
      <w:bookmarkStart w:id="3438" w:name="_Toc66286623"/>
      <w:bookmarkStart w:id="3439" w:name="_Toc74151318"/>
      <w:bookmarkStart w:id="3440" w:name="_Toc88653790"/>
      <w:bookmarkStart w:id="3441" w:name="_Toc97904146"/>
      <w:bookmarkStart w:id="3442" w:name="_Toc105175187"/>
      <w:bookmarkStart w:id="3443" w:name="_Toc113826217"/>
      <w:bookmarkStart w:id="3444" w:name="_Toc120032343"/>
      <w:r w:rsidRPr="00FD0425">
        <w:t>9.1.2</w:t>
      </w:r>
      <w:r w:rsidRPr="00FD0425">
        <w:tab/>
        <w:t>Messages for Dual Connectivity Procedures</w:t>
      </w:r>
      <w:bookmarkEnd w:id="3389"/>
      <w:bookmarkEnd w:id="3390"/>
      <w:bookmarkEnd w:id="339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AE131D8" w14:textId="77777777" w:rsidR="00F02090" w:rsidRPr="00FD0425" w:rsidRDefault="00F02090" w:rsidP="00F02090">
      <w:pPr>
        <w:pStyle w:val="Heading4"/>
      </w:pPr>
      <w:bookmarkStart w:id="3445" w:name="_Toc20955192"/>
      <w:bookmarkStart w:id="3446" w:name="_Toc29991387"/>
      <w:bookmarkStart w:id="3447" w:name="_Toc36555787"/>
      <w:bookmarkStart w:id="3448" w:name="_Toc44497497"/>
      <w:bookmarkStart w:id="3449" w:name="_Toc45107885"/>
      <w:bookmarkStart w:id="3450" w:name="_Toc45901505"/>
      <w:bookmarkStart w:id="3451" w:name="_Toc51850584"/>
      <w:bookmarkStart w:id="3452" w:name="_Toc56693587"/>
      <w:bookmarkStart w:id="3453" w:name="_Toc64447130"/>
      <w:bookmarkStart w:id="3454" w:name="_Toc66286624"/>
      <w:bookmarkStart w:id="3455" w:name="_Toc74151319"/>
      <w:bookmarkStart w:id="3456" w:name="_Toc88653791"/>
      <w:bookmarkStart w:id="3457" w:name="_Toc97904147"/>
      <w:bookmarkStart w:id="3458" w:name="_Toc105175188"/>
      <w:bookmarkStart w:id="3459" w:name="_Toc113826218"/>
      <w:bookmarkStart w:id="3460" w:name="_Toc120032344"/>
      <w:r w:rsidRPr="00FD0425">
        <w:t>9.1.2.1</w:t>
      </w:r>
      <w:r w:rsidRPr="00FD0425">
        <w:tab/>
      </w:r>
      <w:r w:rsidRPr="00FD0425">
        <w:rPr>
          <w:lang w:eastAsia="zh-CN"/>
        </w:rPr>
        <w:t>S-NODE ADDITION REQUEST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1C420802" w14:textId="77777777" w:rsidR="00F02090" w:rsidRPr="00FD0425" w:rsidRDefault="00F02090" w:rsidP="00F02090">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F02090" w:rsidRPr="00FD0425" w14:paraId="7993C3C3" w14:textId="77777777" w:rsidTr="006A0009">
        <w:tblPrEx>
          <w:tblCellMar>
            <w:top w:w="0" w:type="dxa"/>
            <w:bottom w:w="0" w:type="dxa"/>
          </w:tblCellMar>
        </w:tblPrEx>
        <w:tc>
          <w:tcPr>
            <w:tcW w:w="2576" w:type="dxa"/>
          </w:tcPr>
          <w:p w14:paraId="466DEEF7" w14:textId="77777777" w:rsidR="00F02090" w:rsidRPr="00FD0425" w:rsidRDefault="00F02090" w:rsidP="00694C97">
            <w:pPr>
              <w:pStyle w:val="TAH"/>
              <w:rPr>
                <w:lang w:eastAsia="ja-JP"/>
              </w:rPr>
            </w:pPr>
            <w:r w:rsidRPr="00FD0425">
              <w:rPr>
                <w:lang w:eastAsia="ja-JP"/>
              </w:rPr>
              <w:t>IE/Group Name</w:t>
            </w:r>
          </w:p>
        </w:tc>
        <w:tc>
          <w:tcPr>
            <w:tcW w:w="1104" w:type="dxa"/>
          </w:tcPr>
          <w:p w14:paraId="02755572" w14:textId="77777777" w:rsidR="00F02090" w:rsidRPr="00FD0425" w:rsidRDefault="00F02090" w:rsidP="00694C97">
            <w:pPr>
              <w:pStyle w:val="TAH"/>
              <w:rPr>
                <w:lang w:eastAsia="ja-JP"/>
              </w:rPr>
            </w:pPr>
            <w:r w:rsidRPr="00FD0425">
              <w:rPr>
                <w:lang w:eastAsia="ja-JP"/>
              </w:rPr>
              <w:t>Presence</w:t>
            </w:r>
          </w:p>
        </w:tc>
        <w:tc>
          <w:tcPr>
            <w:tcW w:w="1022" w:type="dxa"/>
          </w:tcPr>
          <w:p w14:paraId="6A5BB67A" w14:textId="77777777" w:rsidR="00F02090" w:rsidRPr="00FD0425" w:rsidRDefault="00F02090" w:rsidP="00694C97">
            <w:pPr>
              <w:pStyle w:val="TAH"/>
              <w:rPr>
                <w:lang w:eastAsia="ja-JP"/>
              </w:rPr>
            </w:pPr>
            <w:r w:rsidRPr="00FD0425">
              <w:rPr>
                <w:lang w:eastAsia="ja-JP"/>
              </w:rPr>
              <w:t>Range</w:t>
            </w:r>
          </w:p>
        </w:tc>
        <w:tc>
          <w:tcPr>
            <w:tcW w:w="1276" w:type="dxa"/>
          </w:tcPr>
          <w:p w14:paraId="5B744BC6" w14:textId="77777777" w:rsidR="00F02090" w:rsidRPr="00FD0425" w:rsidRDefault="00F02090" w:rsidP="00694C97">
            <w:pPr>
              <w:pStyle w:val="TAH"/>
              <w:rPr>
                <w:lang w:eastAsia="ja-JP"/>
              </w:rPr>
            </w:pPr>
            <w:r w:rsidRPr="00FD0425">
              <w:rPr>
                <w:lang w:eastAsia="ja-JP"/>
              </w:rPr>
              <w:t>IE type and reference</w:t>
            </w:r>
          </w:p>
        </w:tc>
        <w:tc>
          <w:tcPr>
            <w:tcW w:w="2270" w:type="dxa"/>
          </w:tcPr>
          <w:p w14:paraId="178BD987" w14:textId="77777777" w:rsidR="00F02090" w:rsidRPr="00FD0425" w:rsidRDefault="00F02090" w:rsidP="00694C97">
            <w:pPr>
              <w:pStyle w:val="TAH"/>
              <w:rPr>
                <w:lang w:eastAsia="ja-JP"/>
              </w:rPr>
            </w:pPr>
            <w:r w:rsidRPr="00FD0425">
              <w:rPr>
                <w:lang w:eastAsia="ja-JP"/>
              </w:rPr>
              <w:t>Semantics description</w:t>
            </w:r>
          </w:p>
        </w:tc>
        <w:tc>
          <w:tcPr>
            <w:tcW w:w="1134" w:type="dxa"/>
          </w:tcPr>
          <w:p w14:paraId="6B24C76A" w14:textId="77777777" w:rsidR="00F02090" w:rsidRPr="00FD0425" w:rsidRDefault="00F02090" w:rsidP="00694C97">
            <w:pPr>
              <w:pStyle w:val="TAH"/>
              <w:rPr>
                <w:b w:val="0"/>
                <w:lang w:eastAsia="ja-JP"/>
              </w:rPr>
            </w:pPr>
            <w:r w:rsidRPr="00FD0425">
              <w:rPr>
                <w:lang w:eastAsia="ja-JP"/>
              </w:rPr>
              <w:t>Criticality</w:t>
            </w:r>
          </w:p>
        </w:tc>
        <w:tc>
          <w:tcPr>
            <w:tcW w:w="1134" w:type="dxa"/>
          </w:tcPr>
          <w:p w14:paraId="7D031043"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4B930861" w14:textId="77777777" w:rsidTr="006A0009">
        <w:tblPrEx>
          <w:tblCellMar>
            <w:top w:w="0" w:type="dxa"/>
            <w:bottom w:w="0" w:type="dxa"/>
          </w:tblCellMar>
        </w:tblPrEx>
        <w:tc>
          <w:tcPr>
            <w:tcW w:w="2576" w:type="dxa"/>
          </w:tcPr>
          <w:p w14:paraId="34C9FF8F" w14:textId="77777777" w:rsidR="00F02090" w:rsidRPr="00FD0425" w:rsidRDefault="00F02090" w:rsidP="00694C97">
            <w:pPr>
              <w:pStyle w:val="TAL"/>
              <w:rPr>
                <w:lang w:eastAsia="ja-JP"/>
              </w:rPr>
            </w:pPr>
            <w:r w:rsidRPr="00FD0425">
              <w:rPr>
                <w:lang w:eastAsia="ja-JP"/>
              </w:rPr>
              <w:t>Message Type</w:t>
            </w:r>
          </w:p>
        </w:tc>
        <w:tc>
          <w:tcPr>
            <w:tcW w:w="1104" w:type="dxa"/>
          </w:tcPr>
          <w:p w14:paraId="445DE432" w14:textId="77777777" w:rsidR="00F02090" w:rsidRPr="00FD0425" w:rsidRDefault="00F02090" w:rsidP="00694C97">
            <w:pPr>
              <w:pStyle w:val="TAL"/>
              <w:rPr>
                <w:lang w:eastAsia="ja-JP"/>
              </w:rPr>
            </w:pPr>
            <w:r w:rsidRPr="00FD0425">
              <w:rPr>
                <w:lang w:eastAsia="ja-JP"/>
              </w:rPr>
              <w:t>M</w:t>
            </w:r>
          </w:p>
        </w:tc>
        <w:tc>
          <w:tcPr>
            <w:tcW w:w="1022" w:type="dxa"/>
          </w:tcPr>
          <w:p w14:paraId="6108246F" w14:textId="77777777" w:rsidR="00F02090" w:rsidRPr="00FD0425" w:rsidRDefault="00F02090" w:rsidP="00694C97">
            <w:pPr>
              <w:pStyle w:val="TAL"/>
              <w:rPr>
                <w:szCs w:val="18"/>
                <w:lang w:eastAsia="ja-JP"/>
              </w:rPr>
            </w:pPr>
          </w:p>
        </w:tc>
        <w:tc>
          <w:tcPr>
            <w:tcW w:w="1276" w:type="dxa"/>
          </w:tcPr>
          <w:p w14:paraId="106AA11A" w14:textId="77777777" w:rsidR="00F02090" w:rsidRPr="00FD0425" w:rsidRDefault="00F02090" w:rsidP="00694C97">
            <w:pPr>
              <w:pStyle w:val="TAL"/>
              <w:rPr>
                <w:lang w:eastAsia="ja-JP"/>
              </w:rPr>
            </w:pPr>
            <w:r w:rsidRPr="00FD0425">
              <w:rPr>
                <w:lang w:eastAsia="ja-JP"/>
              </w:rPr>
              <w:t>9.2.3.1</w:t>
            </w:r>
          </w:p>
        </w:tc>
        <w:tc>
          <w:tcPr>
            <w:tcW w:w="2270" w:type="dxa"/>
          </w:tcPr>
          <w:p w14:paraId="65B30FB3" w14:textId="77777777" w:rsidR="00F02090" w:rsidRPr="00FD0425" w:rsidRDefault="00F02090" w:rsidP="00694C97">
            <w:pPr>
              <w:pStyle w:val="TAL"/>
              <w:rPr>
                <w:szCs w:val="18"/>
                <w:lang w:eastAsia="ja-JP"/>
              </w:rPr>
            </w:pPr>
          </w:p>
        </w:tc>
        <w:tc>
          <w:tcPr>
            <w:tcW w:w="1134" w:type="dxa"/>
          </w:tcPr>
          <w:p w14:paraId="216E3B24" w14:textId="77777777" w:rsidR="00F02090" w:rsidRPr="00FD0425" w:rsidRDefault="00F02090" w:rsidP="00694C97">
            <w:pPr>
              <w:pStyle w:val="TAC"/>
              <w:rPr>
                <w:lang w:eastAsia="ja-JP"/>
              </w:rPr>
            </w:pPr>
            <w:r w:rsidRPr="00FD0425">
              <w:rPr>
                <w:lang w:eastAsia="ja-JP"/>
              </w:rPr>
              <w:t>YES</w:t>
            </w:r>
          </w:p>
        </w:tc>
        <w:tc>
          <w:tcPr>
            <w:tcW w:w="1134" w:type="dxa"/>
          </w:tcPr>
          <w:p w14:paraId="1CDFAA40" w14:textId="77777777" w:rsidR="00F02090" w:rsidRPr="00FD0425" w:rsidRDefault="00F02090" w:rsidP="00694C97">
            <w:pPr>
              <w:pStyle w:val="TAC"/>
              <w:rPr>
                <w:lang w:eastAsia="ja-JP"/>
              </w:rPr>
            </w:pPr>
            <w:r w:rsidRPr="00FD0425">
              <w:rPr>
                <w:lang w:eastAsia="ja-JP"/>
              </w:rPr>
              <w:t>reject</w:t>
            </w:r>
          </w:p>
        </w:tc>
      </w:tr>
      <w:tr w:rsidR="00F02090" w:rsidRPr="00FD0425" w14:paraId="75E0A546" w14:textId="77777777" w:rsidTr="006A0009">
        <w:tblPrEx>
          <w:tblCellMar>
            <w:top w:w="0" w:type="dxa"/>
            <w:bottom w:w="0" w:type="dxa"/>
          </w:tblCellMar>
        </w:tblPrEx>
        <w:tc>
          <w:tcPr>
            <w:tcW w:w="2576" w:type="dxa"/>
          </w:tcPr>
          <w:p w14:paraId="62B554BE" w14:textId="77777777" w:rsidR="00F02090" w:rsidRPr="00FD0425" w:rsidRDefault="00F02090" w:rsidP="00694C97">
            <w:pPr>
              <w:pStyle w:val="TAL"/>
              <w:rPr>
                <w:lang w:eastAsia="ja-JP"/>
              </w:rPr>
            </w:pPr>
            <w:r w:rsidRPr="00FD0425">
              <w:rPr>
                <w:lang w:eastAsia="zh-CN"/>
              </w:rPr>
              <w:t>M-NG-RAN node</w:t>
            </w:r>
            <w:r w:rsidRPr="00FD0425">
              <w:rPr>
                <w:lang w:eastAsia="ja-JP"/>
              </w:rPr>
              <w:t xml:space="preserve"> UE XnAP ID</w:t>
            </w:r>
          </w:p>
        </w:tc>
        <w:tc>
          <w:tcPr>
            <w:tcW w:w="1104" w:type="dxa"/>
          </w:tcPr>
          <w:p w14:paraId="6180DF41" w14:textId="77777777" w:rsidR="00F02090" w:rsidRPr="00FD0425" w:rsidRDefault="00F02090" w:rsidP="00694C97">
            <w:pPr>
              <w:pStyle w:val="TAL"/>
              <w:rPr>
                <w:lang w:eastAsia="ja-JP"/>
              </w:rPr>
            </w:pPr>
            <w:r w:rsidRPr="00FD0425">
              <w:rPr>
                <w:lang w:eastAsia="ja-JP"/>
              </w:rPr>
              <w:t>M</w:t>
            </w:r>
          </w:p>
        </w:tc>
        <w:tc>
          <w:tcPr>
            <w:tcW w:w="1022" w:type="dxa"/>
          </w:tcPr>
          <w:p w14:paraId="28019F79" w14:textId="77777777" w:rsidR="00F02090" w:rsidRPr="00FD0425" w:rsidRDefault="00F02090" w:rsidP="00694C97">
            <w:pPr>
              <w:pStyle w:val="TAL"/>
              <w:rPr>
                <w:szCs w:val="18"/>
                <w:lang w:eastAsia="ja-JP"/>
              </w:rPr>
            </w:pPr>
          </w:p>
        </w:tc>
        <w:tc>
          <w:tcPr>
            <w:tcW w:w="1276" w:type="dxa"/>
          </w:tcPr>
          <w:p w14:paraId="614FBD25" w14:textId="77777777" w:rsidR="00F02090" w:rsidRPr="00FD0425" w:rsidRDefault="00F02090" w:rsidP="00694C97">
            <w:pPr>
              <w:pStyle w:val="TAL"/>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2270" w:type="dxa"/>
          </w:tcPr>
          <w:p w14:paraId="4B182CA0" w14:textId="77777777" w:rsidR="00F02090" w:rsidRPr="00FD0425" w:rsidRDefault="00F02090" w:rsidP="00694C97">
            <w:pPr>
              <w:pStyle w:val="TAL"/>
              <w:rPr>
                <w:szCs w:val="18"/>
                <w:lang w:eastAsia="ja-JP"/>
              </w:rPr>
            </w:pPr>
            <w:r w:rsidRPr="00FD0425">
              <w:rPr>
                <w:lang w:eastAsia="ja-JP"/>
              </w:rPr>
              <w:t xml:space="preserve">Allocated at the </w:t>
            </w:r>
            <w:r w:rsidRPr="00FD0425">
              <w:rPr>
                <w:lang w:eastAsia="zh-CN"/>
              </w:rPr>
              <w:t>M-NG-RAN node</w:t>
            </w:r>
          </w:p>
        </w:tc>
        <w:tc>
          <w:tcPr>
            <w:tcW w:w="1134" w:type="dxa"/>
          </w:tcPr>
          <w:p w14:paraId="7974DD73" w14:textId="77777777" w:rsidR="00F02090" w:rsidRPr="00FD0425" w:rsidRDefault="00F02090" w:rsidP="00694C97">
            <w:pPr>
              <w:pStyle w:val="TAC"/>
              <w:rPr>
                <w:lang w:eastAsia="ja-JP"/>
              </w:rPr>
            </w:pPr>
            <w:r w:rsidRPr="00FD0425">
              <w:rPr>
                <w:lang w:eastAsia="ja-JP"/>
              </w:rPr>
              <w:t>YES</w:t>
            </w:r>
          </w:p>
        </w:tc>
        <w:tc>
          <w:tcPr>
            <w:tcW w:w="1134" w:type="dxa"/>
          </w:tcPr>
          <w:p w14:paraId="13607120" w14:textId="77777777" w:rsidR="00F02090" w:rsidRPr="00FD0425" w:rsidRDefault="00F02090" w:rsidP="00694C97">
            <w:pPr>
              <w:pStyle w:val="TAC"/>
              <w:rPr>
                <w:lang w:eastAsia="ja-JP"/>
              </w:rPr>
            </w:pPr>
            <w:r w:rsidRPr="00FD0425">
              <w:rPr>
                <w:lang w:eastAsia="ja-JP"/>
              </w:rPr>
              <w:t>reject</w:t>
            </w:r>
          </w:p>
        </w:tc>
      </w:tr>
      <w:tr w:rsidR="00F02090" w:rsidRPr="00FD0425" w14:paraId="5EDB9BE4" w14:textId="77777777" w:rsidTr="006A0009">
        <w:tblPrEx>
          <w:tblCellMar>
            <w:top w:w="0" w:type="dxa"/>
            <w:bottom w:w="0" w:type="dxa"/>
          </w:tblCellMar>
        </w:tblPrEx>
        <w:tc>
          <w:tcPr>
            <w:tcW w:w="2576" w:type="dxa"/>
          </w:tcPr>
          <w:p w14:paraId="463167AA" w14:textId="77777777" w:rsidR="00F02090" w:rsidRPr="00FD0425" w:rsidRDefault="00F02090" w:rsidP="00694C97">
            <w:pPr>
              <w:pStyle w:val="TAL"/>
              <w:rPr>
                <w:lang w:eastAsia="zh-CN"/>
              </w:rPr>
            </w:pPr>
            <w:r w:rsidRPr="00FD0425">
              <w:rPr>
                <w:bCs/>
                <w:lang w:eastAsia="ja-JP"/>
              </w:rPr>
              <w:t>UE Security Capabilities</w:t>
            </w:r>
          </w:p>
        </w:tc>
        <w:tc>
          <w:tcPr>
            <w:tcW w:w="1104" w:type="dxa"/>
          </w:tcPr>
          <w:p w14:paraId="7062BAB3" w14:textId="77777777" w:rsidR="00F02090" w:rsidRPr="00FD0425" w:rsidRDefault="00F02090" w:rsidP="00694C97">
            <w:pPr>
              <w:pStyle w:val="TAL"/>
              <w:rPr>
                <w:lang w:eastAsia="ja-JP"/>
              </w:rPr>
            </w:pPr>
            <w:r w:rsidRPr="00FD0425">
              <w:rPr>
                <w:lang w:eastAsia="zh-CN"/>
              </w:rPr>
              <w:t>M</w:t>
            </w:r>
          </w:p>
        </w:tc>
        <w:tc>
          <w:tcPr>
            <w:tcW w:w="1022" w:type="dxa"/>
          </w:tcPr>
          <w:p w14:paraId="16A14BFB" w14:textId="77777777" w:rsidR="00F02090" w:rsidRPr="00FD0425" w:rsidRDefault="00F02090" w:rsidP="00694C97">
            <w:pPr>
              <w:pStyle w:val="TAL"/>
            </w:pPr>
          </w:p>
        </w:tc>
        <w:tc>
          <w:tcPr>
            <w:tcW w:w="1276" w:type="dxa"/>
          </w:tcPr>
          <w:p w14:paraId="44ECA5D7" w14:textId="77777777" w:rsidR="00F02090" w:rsidRPr="00FD0425" w:rsidRDefault="00F02090" w:rsidP="00694C97">
            <w:pPr>
              <w:pStyle w:val="TAL"/>
              <w:rPr>
                <w:snapToGrid w:val="0"/>
                <w:lang w:eastAsia="ja-JP"/>
              </w:rPr>
            </w:pPr>
            <w:r w:rsidRPr="00FD0425">
              <w:rPr>
                <w:lang w:eastAsia="ja-JP"/>
              </w:rPr>
              <w:t>9.2.3.49</w:t>
            </w:r>
          </w:p>
        </w:tc>
        <w:tc>
          <w:tcPr>
            <w:tcW w:w="2270" w:type="dxa"/>
          </w:tcPr>
          <w:p w14:paraId="45A2F1C9" w14:textId="77777777" w:rsidR="00F02090" w:rsidRPr="00FD0425" w:rsidRDefault="00F02090" w:rsidP="00694C97">
            <w:pPr>
              <w:pStyle w:val="TAL"/>
              <w:rPr>
                <w:lang w:eastAsia="ja-JP"/>
              </w:rPr>
            </w:pPr>
          </w:p>
        </w:tc>
        <w:tc>
          <w:tcPr>
            <w:tcW w:w="1134" w:type="dxa"/>
          </w:tcPr>
          <w:p w14:paraId="17228D34" w14:textId="77777777" w:rsidR="00F02090" w:rsidRPr="00FD0425" w:rsidRDefault="00F02090" w:rsidP="00694C97">
            <w:pPr>
              <w:pStyle w:val="TAC"/>
              <w:rPr>
                <w:lang w:eastAsia="ja-JP"/>
              </w:rPr>
            </w:pPr>
            <w:r w:rsidRPr="00FD0425">
              <w:rPr>
                <w:lang w:eastAsia="zh-CN"/>
              </w:rPr>
              <w:t>YES</w:t>
            </w:r>
          </w:p>
        </w:tc>
        <w:tc>
          <w:tcPr>
            <w:tcW w:w="1134" w:type="dxa"/>
          </w:tcPr>
          <w:p w14:paraId="238FCDEC" w14:textId="77777777" w:rsidR="00F02090" w:rsidRPr="00FD0425" w:rsidRDefault="00F02090" w:rsidP="00694C97">
            <w:pPr>
              <w:pStyle w:val="TAC"/>
              <w:rPr>
                <w:lang w:eastAsia="ja-JP"/>
              </w:rPr>
            </w:pPr>
            <w:r w:rsidRPr="00FD0425">
              <w:rPr>
                <w:lang w:eastAsia="zh-CN"/>
              </w:rPr>
              <w:t>reject</w:t>
            </w:r>
          </w:p>
        </w:tc>
      </w:tr>
      <w:tr w:rsidR="00F02090" w:rsidRPr="00FD0425" w14:paraId="3BB0EC74" w14:textId="77777777" w:rsidTr="006A0009">
        <w:tblPrEx>
          <w:tblCellMar>
            <w:top w:w="0" w:type="dxa"/>
            <w:bottom w:w="0" w:type="dxa"/>
          </w:tblCellMar>
        </w:tblPrEx>
        <w:tc>
          <w:tcPr>
            <w:tcW w:w="2576" w:type="dxa"/>
          </w:tcPr>
          <w:p w14:paraId="29F86CC5" w14:textId="77777777" w:rsidR="00F02090" w:rsidRPr="00FD0425" w:rsidRDefault="00F02090" w:rsidP="00694C97">
            <w:pPr>
              <w:pStyle w:val="TAL"/>
              <w:rPr>
                <w:bCs/>
                <w:lang w:eastAsia="ja-JP"/>
              </w:rPr>
            </w:pPr>
            <w:r w:rsidRPr="00FD0425">
              <w:rPr>
                <w:bCs/>
                <w:lang w:eastAsia="ja-JP"/>
              </w:rPr>
              <w:t>S-NG-RAN node Security Key</w:t>
            </w:r>
          </w:p>
        </w:tc>
        <w:tc>
          <w:tcPr>
            <w:tcW w:w="1104" w:type="dxa"/>
          </w:tcPr>
          <w:p w14:paraId="3A718D78" w14:textId="77777777" w:rsidR="00F02090" w:rsidRPr="00FD0425" w:rsidRDefault="00F02090" w:rsidP="00694C97">
            <w:pPr>
              <w:pStyle w:val="TAL"/>
              <w:rPr>
                <w:lang w:eastAsia="zh-CN"/>
              </w:rPr>
            </w:pPr>
            <w:r w:rsidRPr="00FD0425">
              <w:rPr>
                <w:lang w:eastAsia="zh-CN"/>
              </w:rPr>
              <w:t>M</w:t>
            </w:r>
          </w:p>
        </w:tc>
        <w:tc>
          <w:tcPr>
            <w:tcW w:w="1022" w:type="dxa"/>
          </w:tcPr>
          <w:p w14:paraId="314D0E82" w14:textId="77777777" w:rsidR="00F02090" w:rsidRPr="00FD0425" w:rsidRDefault="00F02090" w:rsidP="00694C97">
            <w:pPr>
              <w:pStyle w:val="TAL"/>
            </w:pPr>
          </w:p>
        </w:tc>
        <w:tc>
          <w:tcPr>
            <w:tcW w:w="1276" w:type="dxa"/>
          </w:tcPr>
          <w:p w14:paraId="743269DD" w14:textId="77777777" w:rsidR="00F02090" w:rsidRPr="00FD0425" w:rsidRDefault="00F02090" w:rsidP="00694C97">
            <w:pPr>
              <w:pStyle w:val="TAL"/>
              <w:rPr>
                <w:lang w:eastAsia="ja-JP"/>
              </w:rPr>
            </w:pPr>
            <w:r w:rsidRPr="00FD0425">
              <w:rPr>
                <w:lang w:eastAsia="ja-JP"/>
              </w:rPr>
              <w:t>9.2.3.51</w:t>
            </w:r>
          </w:p>
        </w:tc>
        <w:tc>
          <w:tcPr>
            <w:tcW w:w="2270" w:type="dxa"/>
          </w:tcPr>
          <w:p w14:paraId="4D143EEB" w14:textId="77777777" w:rsidR="00F02090" w:rsidRPr="00FD0425" w:rsidRDefault="00F02090" w:rsidP="00694C97">
            <w:pPr>
              <w:pStyle w:val="TAL"/>
              <w:rPr>
                <w:lang w:eastAsia="ja-JP"/>
              </w:rPr>
            </w:pPr>
          </w:p>
        </w:tc>
        <w:tc>
          <w:tcPr>
            <w:tcW w:w="1134" w:type="dxa"/>
          </w:tcPr>
          <w:p w14:paraId="1CBE8C20" w14:textId="77777777" w:rsidR="00F02090" w:rsidRPr="00FD0425" w:rsidRDefault="00F02090" w:rsidP="00694C97">
            <w:pPr>
              <w:pStyle w:val="TAC"/>
              <w:rPr>
                <w:lang w:eastAsia="zh-CN"/>
              </w:rPr>
            </w:pPr>
            <w:r w:rsidRPr="00FD0425">
              <w:rPr>
                <w:lang w:eastAsia="zh-CN"/>
              </w:rPr>
              <w:t>YES</w:t>
            </w:r>
          </w:p>
        </w:tc>
        <w:tc>
          <w:tcPr>
            <w:tcW w:w="1134" w:type="dxa"/>
          </w:tcPr>
          <w:p w14:paraId="5512576E" w14:textId="77777777" w:rsidR="00F02090" w:rsidRPr="00FD0425" w:rsidRDefault="00F02090" w:rsidP="00694C97">
            <w:pPr>
              <w:pStyle w:val="TAC"/>
              <w:rPr>
                <w:lang w:eastAsia="zh-CN"/>
              </w:rPr>
            </w:pPr>
            <w:r w:rsidRPr="00FD0425">
              <w:rPr>
                <w:lang w:eastAsia="zh-CN"/>
              </w:rPr>
              <w:t>reject</w:t>
            </w:r>
          </w:p>
        </w:tc>
      </w:tr>
      <w:tr w:rsidR="00F02090" w:rsidRPr="00FD0425" w14:paraId="5A404D33" w14:textId="77777777" w:rsidTr="006A0009">
        <w:tblPrEx>
          <w:tblCellMar>
            <w:top w:w="0" w:type="dxa"/>
            <w:bottom w:w="0" w:type="dxa"/>
          </w:tblCellMar>
        </w:tblPrEx>
        <w:tc>
          <w:tcPr>
            <w:tcW w:w="2576" w:type="dxa"/>
          </w:tcPr>
          <w:p w14:paraId="0D6C01A6" w14:textId="77777777" w:rsidR="00F02090" w:rsidRPr="00FD0425" w:rsidRDefault="00F02090" w:rsidP="00694C97">
            <w:pPr>
              <w:pStyle w:val="TAL"/>
              <w:rPr>
                <w:bCs/>
                <w:lang w:eastAsia="ja-JP"/>
              </w:rPr>
            </w:pPr>
            <w:r w:rsidRPr="00FD0425">
              <w:rPr>
                <w:bCs/>
                <w:lang w:eastAsia="ja-JP"/>
              </w:rPr>
              <w:t>S-NG-RAN node UE Aggregate Maximum Bit Rate</w:t>
            </w:r>
          </w:p>
        </w:tc>
        <w:tc>
          <w:tcPr>
            <w:tcW w:w="1104" w:type="dxa"/>
          </w:tcPr>
          <w:p w14:paraId="0387F92D" w14:textId="77777777" w:rsidR="00F02090" w:rsidRPr="00FD0425" w:rsidRDefault="00F02090" w:rsidP="00694C97">
            <w:pPr>
              <w:pStyle w:val="TAL"/>
              <w:rPr>
                <w:lang w:eastAsia="zh-CN"/>
              </w:rPr>
            </w:pPr>
            <w:r w:rsidRPr="00FD0425">
              <w:rPr>
                <w:lang w:eastAsia="zh-CN"/>
              </w:rPr>
              <w:t>M</w:t>
            </w:r>
          </w:p>
        </w:tc>
        <w:tc>
          <w:tcPr>
            <w:tcW w:w="1022" w:type="dxa"/>
          </w:tcPr>
          <w:p w14:paraId="126EEBD9" w14:textId="77777777" w:rsidR="00F02090" w:rsidRPr="00FD0425" w:rsidRDefault="00F02090" w:rsidP="00694C97">
            <w:pPr>
              <w:pStyle w:val="TAL"/>
            </w:pPr>
          </w:p>
        </w:tc>
        <w:tc>
          <w:tcPr>
            <w:tcW w:w="1276" w:type="dxa"/>
          </w:tcPr>
          <w:p w14:paraId="445A95A9" w14:textId="77777777" w:rsidR="00F02090" w:rsidRPr="00FD0425" w:rsidRDefault="00F02090" w:rsidP="00694C97">
            <w:pPr>
              <w:pStyle w:val="TAL"/>
              <w:rPr>
                <w:lang w:eastAsia="zh-CN"/>
              </w:rPr>
            </w:pPr>
            <w:r w:rsidRPr="00FD0425">
              <w:rPr>
                <w:lang w:eastAsia="ja-JP"/>
              </w:rPr>
              <w:t>UE Aggregate Maximum Bit Rate</w:t>
            </w:r>
          </w:p>
          <w:p w14:paraId="622C4637" w14:textId="77777777" w:rsidR="00F02090" w:rsidRPr="00FD0425" w:rsidRDefault="00F02090" w:rsidP="00694C97">
            <w:pPr>
              <w:pStyle w:val="TAL"/>
              <w:rPr>
                <w:lang w:eastAsia="ja-JP"/>
              </w:rPr>
            </w:pPr>
            <w:r w:rsidRPr="00FD0425">
              <w:rPr>
                <w:lang w:eastAsia="ja-JP"/>
              </w:rPr>
              <w:t>9.2.3.17</w:t>
            </w:r>
          </w:p>
        </w:tc>
        <w:tc>
          <w:tcPr>
            <w:tcW w:w="2270" w:type="dxa"/>
          </w:tcPr>
          <w:p w14:paraId="578E934E" w14:textId="77777777" w:rsidR="00F02090" w:rsidRPr="00FD0425" w:rsidRDefault="00F02090" w:rsidP="00694C97">
            <w:pPr>
              <w:pStyle w:val="TAL"/>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134" w:type="dxa"/>
          </w:tcPr>
          <w:p w14:paraId="13B603AF" w14:textId="77777777" w:rsidR="00F02090" w:rsidRPr="00FD0425" w:rsidRDefault="00F02090" w:rsidP="00694C97">
            <w:pPr>
              <w:pStyle w:val="TAC"/>
              <w:rPr>
                <w:lang w:eastAsia="zh-CN"/>
              </w:rPr>
            </w:pPr>
            <w:r w:rsidRPr="00FD0425">
              <w:rPr>
                <w:lang w:eastAsia="zh-CN"/>
              </w:rPr>
              <w:t>YES</w:t>
            </w:r>
          </w:p>
        </w:tc>
        <w:tc>
          <w:tcPr>
            <w:tcW w:w="1134" w:type="dxa"/>
          </w:tcPr>
          <w:p w14:paraId="48B81D13" w14:textId="77777777" w:rsidR="00F02090" w:rsidRPr="00FD0425" w:rsidRDefault="00F02090" w:rsidP="00694C97">
            <w:pPr>
              <w:pStyle w:val="TAC"/>
              <w:rPr>
                <w:lang w:eastAsia="zh-CN"/>
              </w:rPr>
            </w:pPr>
            <w:r w:rsidRPr="00FD0425">
              <w:rPr>
                <w:lang w:eastAsia="zh-CN"/>
              </w:rPr>
              <w:t>reject</w:t>
            </w:r>
          </w:p>
        </w:tc>
      </w:tr>
      <w:tr w:rsidR="00F02090" w:rsidRPr="00FD0425" w14:paraId="37169A45" w14:textId="77777777" w:rsidTr="006A0009">
        <w:tblPrEx>
          <w:tblCellMar>
            <w:top w:w="0" w:type="dxa"/>
            <w:bottom w:w="0" w:type="dxa"/>
          </w:tblCellMar>
        </w:tblPrEx>
        <w:tc>
          <w:tcPr>
            <w:tcW w:w="2576" w:type="dxa"/>
          </w:tcPr>
          <w:p w14:paraId="6FDE7B8F" w14:textId="77777777" w:rsidR="00F02090" w:rsidRPr="00FD0425" w:rsidRDefault="00F02090" w:rsidP="00694C97">
            <w:pPr>
              <w:pStyle w:val="TAL"/>
              <w:rPr>
                <w:bCs/>
                <w:lang w:eastAsia="ja-JP"/>
              </w:rPr>
            </w:pPr>
            <w:r w:rsidRPr="00FD0425">
              <w:rPr>
                <w:bCs/>
                <w:lang w:eastAsia="ja-JP"/>
              </w:rPr>
              <w:t>Selected PLMN</w:t>
            </w:r>
          </w:p>
        </w:tc>
        <w:tc>
          <w:tcPr>
            <w:tcW w:w="1104" w:type="dxa"/>
          </w:tcPr>
          <w:p w14:paraId="45371B94" w14:textId="77777777" w:rsidR="00F02090" w:rsidRPr="00FD0425" w:rsidRDefault="00F02090" w:rsidP="00694C97">
            <w:pPr>
              <w:pStyle w:val="TAL"/>
              <w:rPr>
                <w:lang w:eastAsia="zh-CN"/>
              </w:rPr>
            </w:pPr>
            <w:r w:rsidRPr="00FD0425">
              <w:rPr>
                <w:lang w:eastAsia="zh-CN"/>
              </w:rPr>
              <w:t>O</w:t>
            </w:r>
          </w:p>
        </w:tc>
        <w:tc>
          <w:tcPr>
            <w:tcW w:w="1022" w:type="dxa"/>
          </w:tcPr>
          <w:p w14:paraId="6E29D5B4" w14:textId="77777777" w:rsidR="00F02090" w:rsidRPr="00FD0425" w:rsidRDefault="00F02090" w:rsidP="00694C97">
            <w:pPr>
              <w:pStyle w:val="TAL"/>
            </w:pPr>
          </w:p>
        </w:tc>
        <w:tc>
          <w:tcPr>
            <w:tcW w:w="1276" w:type="dxa"/>
          </w:tcPr>
          <w:p w14:paraId="55F84B88" w14:textId="77777777" w:rsidR="00F02090" w:rsidRPr="00FD0425" w:rsidRDefault="00F02090" w:rsidP="00694C97">
            <w:pPr>
              <w:pStyle w:val="TAL"/>
              <w:rPr>
                <w:rFonts w:eastAsia="MS Mincho"/>
                <w:lang w:eastAsia="ja-JP"/>
              </w:rPr>
            </w:pPr>
            <w:r w:rsidRPr="00FD0425">
              <w:rPr>
                <w:rFonts w:eastAsia="MS Mincho"/>
                <w:lang w:eastAsia="ja-JP"/>
              </w:rPr>
              <w:t>PLMN Identity</w:t>
            </w:r>
          </w:p>
          <w:p w14:paraId="31768509" w14:textId="77777777" w:rsidR="00F02090" w:rsidRPr="00FD0425" w:rsidRDefault="00F02090" w:rsidP="00694C97">
            <w:pPr>
              <w:pStyle w:val="TAL"/>
              <w:rPr>
                <w:lang w:eastAsia="ja-JP"/>
              </w:rPr>
            </w:pPr>
            <w:r w:rsidRPr="00FD0425">
              <w:rPr>
                <w:lang w:eastAsia="ja-JP"/>
              </w:rPr>
              <w:t>9.2.2.4</w:t>
            </w:r>
          </w:p>
        </w:tc>
        <w:tc>
          <w:tcPr>
            <w:tcW w:w="2270" w:type="dxa"/>
          </w:tcPr>
          <w:p w14:paraId="2ADA81F0" w14:textId="77777777" w:rsidR="00F02090" w:rsidRPr="00FD0425" w:rsidRDefault="00F02090" w:rsidP="00694C97">
            <w:pPr>
              <w:pStyle w:val="TAL"/>
              <w:rPr>
                <w:lang w:eastAsia="zh-CN"/>
              </w:rPr>
            </w:pPr>
            <w:r w:rsidRPr="00FD0425">
              <w:rPr>
                <w:lang w:eastAsia="zh-CN"/>
              </w:rPr>
              <w:t>The selected PLMN of the SCG in the S-NG-RAN node.</w:t>
            </w:r>
          </w:p>
        </w:tc>
        <w:tc>
          <w:tcPr>
            <w:tcW w:w="1134" w:type="dxa"/>
          </w:tcPr>
          <w:p w14:paraId="1BB79B99" w14:textId="77777777" w:rsidR="00F02090" w:rsidRPr="00FD0425" w:rsidRDefault="00F02090" w:rsidP="00694C97">
            <w:pPr>
              <w:pStyle w:val="TAC"/>
              <w:rPr>
                <w:lang w:eastAsia="zh-CN"/>
              </w:rPr>
            </w:pPr>
            <w:r w:rsidRPr="00FD0425">
              <w:rPr>
                <w:bCs/>
                <w:lang w:eastAsia="zh-CN"/>
              </w:rPr>
              <w:t>YES</w:t>
            </w:r>
          </w:p>
        </w:tc>
        <w:tc>
          <w:tcPr>
            <w:tcW w:w="1134" w:type="dxa"/>
          </w:tcPr>
          <w:p w14:paraId="6DD8F407" w14:textId="77777777" w:rsidR="00F02090" w:rsidRPr="00FD0425" w:rsidRDefault="00F02090" w:rsidP="00694C97">
            <w:pPr>
              <w:pStyle w:val="TAC"/>
              <w:rPr>
                <w:lang w:eastAsia="zh-CN"/>
              </w:rPr>
            </w:pPr>
            <w:r w:rsidRPr="00FD0425">
              <w:rPr>
                <w:lang w:eastAsia="zh-CN"/>
              </w:rPr>
              <w:t>ignore</w:t>
            </w:r>
          </w:p>
        </w:tc>
      </w:tr>
      <w:tr w:rsidR="00F02090" w:rsidRPr="00FD0425" w14:paraId="1AD6FBEF" w14:textId="77777777" w:rsidTr="006A0009">
        <w:tblPrEx>
          <w:tblCellMar>
            <w:top w:w="0" w:type="dxa"/>
            <w:bottom w:w="0" w:type="dxa"/>
          </w:tblCellMar>
        </w:tblPrEx>
        <w:tc>
          <w:tcPr>
            <w:tcW w:w="2576" w:type="dxa"/>
          </w:tcPr>
          <w:p w14:paraId="792907EE" w14:textId="77777777" w:rsidR="00F02090" w:rsidRPr="00FD0425" w:rsidRDefault="00F02090" w:rsidP="00694C97">
            <w:pPr>
              <w:pStyle w:val="TAL"/>
              <w:rPr>
                <w:bCs/>
                <w:lang w:eastAsia="ja-JP"/>
              </w:rPr>
            </w:pPr>
            <w:r w:rsidRPr="00FD0425">
              <w:rPr>
                <w:lang w:eastAsia="ja-JP"/>
              </w:rPr>
              <w:t>Mobility Restriction List</w:t>
            </w:r>
          </w:p>
        </w:tc>
        <w:tc>
          <w:tcPr>
            <w:tcW w:w="1104" w:type="dxa"/>
          </w:tcPr>
          <w:p w14:paraId="36221E83" w14:textId="77777777" w:rsidR="00F02090" w:rsidRPr="00FD0425" w:rsidRDefault="00F02090" w:rsidP="00694C97">
            <w:pPr>
              <w:pStyle w:val="TAL"/>
              <w:rPr>
                <w:lang w:eastAsia="zh-CN"/>
              </w:rPr>
            </w:pPr>
            <w:r w:rsidRPr="00FD0425">
              <w:rPr>
                <w:rFonts w:eastAsia="SimSun" w:hint="eastAsia"/>
                <w:lang w:eastAsia="zh-CN"/>
              </w:rPr>
              <w:t>O</w:t>
            </w:r>
          </w:p>
        </w:tc>
        <w:tc>
          <w:tcPr>
            <w:tcW w:w="1022" w:type="dxa"/>
          </w:tcPr>
          <w:p w14:paraId="55F9548A" w14:textId="77777777" w:rsidR="00F02090" w:rsidRPr="00FD0425" w:rsidRDefault="00F02090" w:rsidP="00694C97">
            <w:pPr>
              <w:pStyle w:val="TAL"/>
            </w:pPr>
          </w:p>
        </w:tc>
        <w:tc>
          <w:tcPr>
            <w:tcW w:w="1276" w:type="dxa"/>
          </w:tcPr>
          <w:p w14:paraId="592D20E0" w14:textId="77777777" w:rsidR="00F02090" w:rsidRPr="00FD0425" w:rsidRDefault="00F02090" w:rsidP="00694C97">
            <w:pPr>
              <w:pStyle w:val="TAL"/>
              <w:rPr>
                <w:rFonts w:eastAsia="MS Mincho"/>
                <w:lang w:eastAsia="ja-JP"/>
              </w:rPr>
            </w:pPr>
            <w:r w:rsidRPr="00FD0425">
              <w:rPr>
                <w:lang w:eastAsia="ja-JP"/>
              </w:rPr>
              <w:t>9.2.3.53</w:t>
            </w:r>
          </w:p>
        </w:tc>
        <w:tc>
          <w:tcPr>
            <w:tcW w:w="2270" w:type="dxa"/>
          </w:tcPr>
          <w:p w14:paraId="33531D0C" w14:textId="77777777" w:rsidR="00F02090" w:rsidRPr="00FD0425" w:rsidRDefault="00F02090" w:rsidP="00694C97">
            <w:pPr>
              <w:pStyle w:val="TAL"/>
              <w:rPr>
                <w:lang w:eastAsia="zh-CN"/>
              </w:rPr>
            </w:pPr>
          </w:p>
        </w:tc>
        <w:tc>
          <w:tcPr>
            <w:tcW w:w="1134" w:type="dxa"/>
          </w:tcPr>
          <w:p w14:paraId="168E2FE0" w14:textId="77777777" w:rsidR="00F02090" w:rsidRPr="00FD0425" w:rsidRDefault="00F02090" w:rsidP="00694C97">
            <w:pPr>
              <w:pStyle w:val="TAC"/>
              <w:rPr>
                <w:bCs/>
                <w:lang w:eastAsia="zh-CN"/>
              </w:rPr>
            </w:pPr>
            <w:r w:rsidRPr="00FD0425">
              <w:rPr>
                <w:bCs/>
                <w:lang w:eastAsia="zh-CN"/>
              </w:rPr>
              <w:t>YES</w:t>
            </w:r>
          </w:p>
        </w:tc>
        <w:tc>
          <w:tcPr>
            <w:tcW w:w="1134" w:type="dxa"/>
          </w:tcPr>
          <w:p w14:paraId="67CF6808" w14:textId="77777777" w:rsidR="00F02090" w:rsidRPr="00FD0425" w:rsidRDefault="00F02090" w:rsidP="00694C97">
            <w:pPr>
              <w:pStyle w:val="TAC"/>
              <w:rPr>
                <w:lang w:eastAsia="zh-CN"/>
              </w:rPr>
            </w:pPr>
            <w:r w:rsidRPr="00FD0425">
              <w:rPr>
                <w:lang w:eastAsia="zh-CN"/>
              </w:rPr>
              <w:t>ignore</w:t>
            </w:r>
          </w:p>
        </w:tc>
      </w:tr>
      <w:tr w:rsidR="00F02090" w:rsidRPr="00FD0425" w14:paraId="6FD830CF" w14:textId="77777777" w:rsidTr="006A0009">
        <w:tblPrEx>
          <w:tblCellMar>
            <w:top w:w="0" w:type="dxa"/>
            <w:bottom w:w="0" w:type="dxa"/>
          </w:tblCellMar>
        </w:tblPrEx>
        <w:tc>
          <w:tcPr>
            <w:tcW w:w="2576" w:type="dxa"/>
          </w:tcPr>
          <w:p w14:paraId="448BD16C" w14:textId="77777777" w:rsidR="00F02090" w:rsidRPr="00FD0425" w:rsidRDefault="00F02090" w:rsidP="00694C97">
            <w:pPr>
              <w:pStyle w:val="TAL"/>
              <w:rPr>
                <w:lang w:eastAsia="ja-JP"/>
              </w:rPr>
            </w:pPr>
            <w:r w:rsidRPr="00FD0425">
              <w:t>Index to RAT/Frequency Selection Priority</w:t>
            </w:r>
          </w:p>
        </w:tc>
        <w:tc>
          <w:tcPr>
            <w:tcW w:w="1104" w:type="dxa"/>
          </w:tcPr>
          <w:p w14:paraId="42EDEEA8" w14:textId="77777777" w:rsidR="00F02090" w:rsidRPr="00FD0425" w:rsidRDefault="00F02090" w:rsidP="00694C97">
            <w:pPr>
              <w:pStyle w:val="TAL"/>
              <w:rPr>
                <w:rFonts w:eastAsia="SimSun" w:hint="eastAsia"/>
                <w:lang w:eastAsia="zh-CN"/>
              </w:rPr>
            </w:pPr>
            <w:r w:rsidRPr="00FD0425">
              <w:rPr>
                <w:lang w:eastAsia="ja-JP"/>
              </w:rPr>
              <w:t>O</w:t>
            </w:r>
          </w:p>
        </w:tc>
        <w:tc>
          <w:tcPr>
            <w:tcW w:w="1022" w:type="dxa"/>
          </w:tcPr>
          <w:p w14:paraId="3CE97561" w14:textId="77777777" w:rsidR="00F02090" w:rsidRPr="00FD0425" w:rsidRDefault="00F02090" w:rsidP="00694C97">
            <w:pPr>
              <w:pStyle w:val="TAL"/>
            </w:pPr>
          </w:p>
        </w:tc>
        <w:tc>
          <w:tcPr>
            <w:tcW w:w="1276" w:type="dxa"/>
          </w:tcPr>
          <w:p w14:paraId="6348D59D" w14:textId="77777777" w:rsidR="00F02090" w:rsidRPr="00FD0425" w:rsidRDefault="00F02090" w:rsidP="00694C97">
            <w:pPr>
              <w:pStyle w:val="TAL"/>
              <w:rPr>
                <w:lang w:eastAsia="ja-JP"/>
              </w:rPr>
            </w:pPr>
            <w:r w:rsidRPr="00FD0425">
              <w:rPr>
                <w:lang w:eastAsia="ja-JP"/>
              </w:rPr>
              <w:t>9.2.3.23</w:t>
            </w:r>
          </w:p>
        </w:tc>
        <w:tc>
          <w:tcPr>
            <w:tcW w:w="2270" w:type="dxa"/>
          </w:tcPr>
          <w:p w14:paraId="7C37DDE5" w14:textId="77777777" w:rsidR="00F02090" w:rsidRPr="00FD0425" w:rsidRDefault="00F02090" w:rsidP="00694C97">
            <w:pPr>
              <w:pStyle w:val="TAL"/>
              <w:rPr>
                <w:lang w:eastAsia="zh-CN"/>
              </w:rPr>
            </w:pPr>
          </w:p>
        </w:tc>
        <w:tc>
          <w:tcPr>
            <w:tcW w:w="1134" w:type="dxa"/>
          </w:tcPr>
          <w:p w14:paraId="06488FAF" w14:textId="77777777" w:rsidR="00F02090" w:rsidRPr="00FD0425" w:rsidRDefault="00F02090" w:rsidP="00694C97">
            <w:pPr>
              <w:pStyle w:val="TAC"/>
              <w:rPr>
                <w:bCs/>
                <w:lang w:eastAsia="zh-CN"/>
              </w:rPr>
            </w:pPr>
            <w:r w:rsidRPr="00FD0425">
              <w:rPr>
                <w:bCs/>
                <w:lang w:eastAsia="zh-CN"/>
              </w:rPr>
              <w:t>YES</w:t>
            </w:r>
          </w:p>
        </w:tc>
        <w:tc>
          <w:tcPr>
            <w:tcW w:w="1134" w:type="dxa"/>
          </w:tcPr>
          <w:p w14:paraId="28BCD8DC" w14:textId="77777777" w:rsidR="00F02090" w:rsidRPr="00FD0425" w:rsidRDefault="00F02090" w:rsidP="00694C97">
            <w:pPr>
              <w:pStyle w:val="TAC"/>
              <w:rPr>
                <w:lang w:eastAsia="zh-CN"/>
              </w:rPr>
            </w:pPr>
            <w:r w:rsidRPr="00FD0425">
              <w:rPr>
                <w:lang w:eastAsia="zh-CN"/>
              </w:rPr>
              <w:t>reject</w:t>
            </w:r>
          </w:p>
        </w:tc>
      </w:tr>
      <w:tr w:rsidR="00F02090" w:rsidRPr="00FD0425" w14:paraId="4F56858A" w14:textId="77777777" w:rsidTr="006A0009">
        <w:tblPrEx>
          <w:tblCellMar>
            <w:top w:w="0" w:type="dxa"/>
            <w:bottom w:w="0" w:type="dxa"/>
          </w:tblCellMar>
        </w:tblPrEx>
        <w:tc>
          <w:tcPr>
            <w:tcW w:w="2576" w:type="dxa"/>
          </w:tcPr>
          <w:p w14:paraId="53D55A94" w14:textId="77777777" w:rsidR="00F02090" w:rsidRPr="00FD0425" w:rsidRDefault="00F02090" w:rsidP="00694C97">
            <w:pPr>
              <w:pStyle w:val="TAL"/>
              <w:rPr>
                <w:bCs/>
                <w:lang w:eastAsia="ja-JP"/>
              </w:rPr>
            </w:pPr>
            <w:r w:rsidRPr="00FD0425">
              <w:rPr>
                <w:b/>
                <w:lang w:eastAsia="ja-JP"/>
              </w:rPr>
              <w:t>PDU Session Resources To Be Added List</w:t>
            </w:r>
          </w:p>
        </w:tc>
        <w:tc>
          <w:tcPr>
            <w:tcW w:w="1104" w:type="dxa"/>
          </w:tcPr>
          <w:p w14:paraId="3B00B077" w14:textId="77777777" w:rsidR="00F02090" w:rsidRPr="00FD0425" w:rsidRDefault="00F02090" w:rsidP="00694C97">
            <w:pPr>
              <w:pStyle w:val="TAL"/>
              <w:rPr>
                <w:lang w:eastAsia="zh-CN"/>
              </w:rPr>
            </w:pPr>
          </w:p>
        </w:tc>
        <w:tc>
          <w:tcPr>
            <w:tcW w:w="1022" w:type="dxa"/>
          </w:tcPr>
          <w:p w14:paraId="247E90C3" w14:textId="77777777" w:rsidR="00F02090" w:rsidRPr="00FD0425" w:rsidRDefault="00F02090" w:rsidP="00694C97">
            <w:pPr>
              <w:pStyle w:val="TAL"/>
              <w:rPr>
                <w:i/>
              </w:rPr>
            </w:pPr>
            <w:r w:rsidRPr="00FD0425">
              <w:rPr>
                <w:i/>
              </w:rPr>
              <w:t>1</w:t>
            </w:r>
          </w:p>
        </w:tc>
        <w:tc>
          <w:tcPr>
            <w:tcW w:w="1276" w:type="dxa"/>
          </w:tcPr>
          <w:p w14:paraId="26843FEA" w14:textId="77777777" w:rsidR="00F02090" w:rsidRPr="00FD0425" w:rsidRDefault="00F02090" w:rsidP="00694C97">
            <w:pPr>
              <w:pStyle w:val="TAL"/>
              <w:rPr>
                <w:rFonts w:eastAsia="MS Mincho"/>
                <w:lang w:eastAsia="ja-JP"/>
              </w:rPr>
            </w:pPr>
          </w:p>
        </w:tc>
        <w:tc>
          <w:tcPr>
            <w:tcW w:w="2270" w:type="dxa"/>
          </w:tcPr>
          <w:p w14:paraId="3A94BAE4" w14:textId="77777777" w:rsidR="00F02090" w:rsidRPr="00FD0425" w:rsidRDefault="00F02090" w:rsidP="00694C97">
            <w:pPr>
              <w:pStyle w:val="TAL"/>
              <w:rPr>
                <w:lang w:eastAsia="zh-CN"/>
              </w:rPr>
            </w:pPr>
          </w:p>
        </w:tc>
        <w:tc>
          <w:tcPr>
            <w:tcW w:w="1134" w:type="dxa"/>
          </w:tcPr>
          <w:p w14:paraId="76D29038" w14:textId="77777777" w:rsidR="00F02090" w:rsidRPr="00FD0425" w:rsidRDefault="00F02090" w:rsidP="00694C97">
            <w:pPr>
              <w:pStyle w:val="TAC"/>
              <w:rPr>
                <w:bCs/>
                <w:lang w:eastAsia="zh-CN"/>
              </w:rPr>
            </w:pPr>
            <w:r w:rsidRPr="00FD0425">
              <w:rPr>
                <w:bCs/>
                <w:lang w:eastAsia="ja-JP"/>
              </w:rPr>
              <w:t>YES</w:t>
            </w:r>
          </w:p>
        </w:tc>
        <w:tc>
          <w:tcPr>
            <w:tcW w:w="1134" w:type="dxa"/>
          </w:tcPr>
          <w:p w14:paraId="06F3BAEB" w14:textId="77777777" w:rsidR="00F02090" w:rsidRPr="00FD0425" w:rsidRDefault="00F02090" w:rsidP="00694C97">
            <w:pPr>
              <w:pStyle w:val="TAC"/>
              <w:rPr>
                <w:lang w:eastAsia="zh-CN"/>
              </w:rPr>
            </w:pPr>
            <w:r w:rsidRPr="00FD0425">
              <w:rPr>
                <w:lang w:eastAsia="ja-JP"/>
              </w:rPr>
              <w:t>reject</w:t>
            </w:r>
          </w:p>
        </w:tc>
      </w:tr>
      <w:tr w:rsidR="00F02090" w:rsidRPr="00FD0425" w14:paraId="02BACF8F" w14:textId="77777777" w:rsidTr="006A0009">
        <w:tblPrEx>
          <w:tblCellMar>
            <w:top w:w="0" w:type="dxa"/>
            <w:bottom w:w="0" w:type="dxa"/>
          </w:tblCellMar>
        </w:tblPrEx>
        <w:tc>
          <w:tcPr>
            <w:tcW w:w="2576" w:type="dxa"/>
          </w:tcPr>
          <w:p w14:paraId="454DD381" w14:textId="77777777" w:rsidR="00F02090" w:rsidRPr="00FD0425" w:rsidRDefault="00F02090" w:rsidP="00694C97">
            <w:pPr>
              <w:pStyle w:val="TAL"/>
              <w:ind w:left="113"/>
              <w:rPr>
                <w:b/>
                <w:lang w:eastAsia="ja-JP"/>
              </w:rPr>
            </w:pPr>
            <w:r w:rsidRPr="00FD0425">
              <w:rPr>
                <w:b/>
                <w:lang w:eastAsia="ja-JP"/>
              </w:rPr>
              <w:t>&gt;PDU Session Resources To Be Added Item</w:t>
            </w:r>
          </w:p>
        </w:tc>
        <w:tc>
          <w:tcPr>
            <w:tcW w:w="1104" w:type="dxa"/>
          </w:tcPr>
          <w:p w14:paraId="55B7C392" w14:textId="77777777" w:rsidR="00F02090" w:rsidRPr="00FD0425" w:rsidRDefault="00F02090" w:rsidP="00694C97">
            <w:pPr>
              <w:pStyle w:val="TAL"/>
              <w:rPr>
                <w:lang w:eastAsia="zh-CN"/>
              </w:rPr>
            </w:pPr>
          </w:p>
        </w:tc>
        <w:tc>
          <w:tcPr>
            <w:tcW w:w="1022" w:type="dxa"/>
          </w:tcPr>
          <w:p w14:paraId="05D68B5D" w14:textId="77777777" w:rsidR="00F02090" w:rsidRPr="00FD0425" w:rsidRDefault="00F02090" w:rsidP="00694C97">
            <w:pPr>
              <w:pStyle w:val="TAL"/>
              <w:rPr>
                <w:i/>
              </w:rPr>
            </w:pPr>
            <w:r w:rsidRPr="00FD0425">
              <w:rPr>
                <w:i/>
              </w:rPr>
              <w:t>1 .. &lt;maxnoofPDUSessions&gt;</w:t>
            </w:r>
          </w:p>
        </w:tc>
        <w:tc>
          <w:tcPr>
            <w:tcW w:w="1276" w:type="dxa"/>
          </w:tcPr>
          <w:p w14:paraId="12AD21AA" w14:textId="77777777" w:rsidR="00F02090" w:rsidRPr="00FD0425" w:rsidRDefault="00F02090" w:rsidP="00694C97">
            <w:pPr>
              <w:pStyle w:val="TAL"/>
              <w:rPr>
                <w:rFonts w:eastAsia="MS Mincho"/>
                <w:lang w:eastAsia="ja-JP"/>
              </w:rPr>
            </w:pPr>
          </w:p>
        </w:tc>
        <w:tc>
          <w:tcPr>
            <w:tcW w:w="2270" w:type="dxa"/>
          </w:tcPr>
          <w:p w14:paraId="16F1370D"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694C97">
            <w:pPr>
              <w:pStyle w:val="TAL"/>
              <w:rPr>
                <w:lang w:eastAsia="ja-JP"/>
              </w:rPr>
            </w:pPr>
            <w:r w:rsidRPr="00FD0425">
              <w:rPr>
                <w:lang w:eastAsia="ja-JP"/>
              </w:rPr>
              <w:t>nor the</w:t>
            </w:r>
          </w:p>
          <w:p w14:paraId="3D29BD49" w14:textId="77777777" w:rsidR="00F02090" w:rsidRPr="00FD0425" w:rsidRDefault="00F02090" w:rsidP="00694C97">
            <w:pPr>
              <w:pStyle w:val="TAL"/>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134" w:type="dxa"/>
          </w:tcPr>
          <w:p w14:paraId="054F8173" w14:textId="77777777" w:rsidR="00F02090" w:rsidRPr="00FD0425" w:rsidRDefault="00F02090" w:rsidP="00694C97">
            <w:pPr>
              <w:pStyle w:val="TAC"/>
              <w:rPr>
                <w:bCs/>
                <w:lang w:eastAsia="ja-JP"/>
              </w:rPr>
            </w:pPr>
            <w:r w:rsidRPr="00FD0425">
              <w:rPr>
                <w:lang w:eastAsia="ja-JP"/>
              </w:rPr>
              <w:t>–</w:t>
            </w:r>
          </w:p>
        </w:tc>
        <w:tc>
          <w:tcPr>
            <w:tcW w:w="1134" w:type="dxa"/>
          </w:tcPr>
          <w:p w14:paraId="5625C9C8" w14:textId="77777777" w:rsidR="00F02090" w:rsidRPr="00FD0425" w:rsidRDefault="00F02090" w:rsidP="00694C97">
            <w:pPr>
              <w:pStyle w:val="TAC"/>
              <w:rPr>
                <w:lang w:eastAsia="ja-JP"/>
              </w:rPr>
            </w:pPr>
          </w:p>
        </w:tc>
      </w:tr>
      <w:tr w:rsidR="00F02090" w:rsidRPr="00FD0425" w14:paraId="53B18901" w14:textId="77777777" w:rsidTr="006A0009">
        <w:tblPrEx>
          <w:tblCellMar>
            <w:top w:w="0" w:type="dxa"/>
            <w:bottom w:w="0" w:type="dxa"/>
          </w:tblCellMar>
        </w:tblPrEx>
        <w:tc>
          <w:tcPr>
            <w:tcW w:w="2576" w:type="dxa"/>
          </w:tcPr>
          <w:p w14:paraId="53B94284" w14:textId="77777777" w:rsidR="00F02090" w:rsidRPr="00FD0425" w:rsidRDefault="00F02090" w:rsidP="00694C97">
            <w:pPr>
              <w:pStyle w:val="TAL"/>
              <w:ind w:left="227"/>
              <w:rPr>
                <w:lang w:eastAsia="ja-JP"/>
              </w:rPr>
            </w:pPr>
            <w:r w:rsidRPr="00FD0425">
              <w:rPr>
                <w:lang w:eastAsia="ja-JP"/>
              </w:rPr>
              <w:t>&gt;&gt;PDU Session ID</w:t>
            </w:r>
          </w:p>
        </w:tc>
        <w:tc>
          <w:tcPr>
            <w:tcW w:w="1104" w:type="dxa"/>
          </w:tcPr>
          <w:p w14:paraId="0539AA2F" w14:textId="77777777" w:rsidR="00F02090" w:rsidRPr="00FD0425" w:rsidRDefault="00F02090" w:rsidP="00694C97">
            <w:pPr>
              <w:pStyle w:val="TAL"/>
              <w:rPr>
                <w:lang w:eastAsia="ja-JP"/>
              </w:rPr>
            </w:pPr>
            <w:r w:rsidRPr="00FD0425">
              <w:rPr>
                <w:lang w:eastAsia="ja-JP"/>
              </w:rPr>
              <w:t>M</w:t>
            </w:r>
          </w:p>
        </w:tc>
        <w:tc>
          <w:tcPr>
            <w:tcW w:w="1022" w:type="dxa"/>
          </w:tcPr>
          <w:p w14:paraId="10428A98" w14:textId="77777777" w:rsidR="00F02090" w:rsidRPr="00FD0425" w:rsidRDefault="00F02090" w:rsidP="00694C97">
            <w:pPr>
              <w:pStyle w:val="TAL"/>
            </w:pPr>
          </w:p>
        </w:tc>
        <w:tc>
          <w:tcPr>
            <w:tcW w:w="1276" w:type="dxa"/>
          </w:tcPr>
          <w:p w14:paraId="63CBA190" w14:textId="77777777" w:rsidR="00F02090" w:rsidRPr="00FD0425" w:rsidRDefault="00F02090" w:rsidP="00694C97">
            <w:pPr>
              <w:pStyle w:val="TAL"/>
              <w:rPr>
                <w:rFonts w:eastAsia="MS Mincho"/>
                <w:lang w:eastAsia="ja-JP"/>
              </w:rPr>
            </w:pPr>
            <w:r w:rsidRPr="00FD0425">
              <w:rPr>
                <w:lang w:eastAsia="ja-JP"/>
              </w:rPr>
              <w:t>9.2.3.18</w:t>
            </w:r>
          </w:p>
        </w:tc>
        <w:tc>
          <w:tcPr>
            <w:tcW w:w="2270" w:type="dxa"/>
          </w:tcPr>
          <w:p w14:paraId="160201EF" w14:textId="77777777" w:rsidR="00F02090" w:rsidRPr="00FD0425" w:rsidRDefault="00F02090" w:rsidP="00694C97">
            <w:pPr>
              <w:pStyle w:val="TAL"/>
              <w:rPr>
                <w:lang w:eastAsia="zh-CN"/>
              </w:rPr>
            </w:pPr>
          </w:p>
        </w:tc>
        <w:tc>
          <w:tcPr>
            <w:tcW w:w="1134" w:type="dxa"/>
          </w:tcPr>
          <w:p w14:paraId="6610E186" w14:textId="77777777" w:rsidR="00F02090" w:rsidRPr="00FD0425" w:rsidRDefault="00F02090" w:rsidP="00694C97">
            <w:pPr>
              <w:pStyle w:val="TAC"/>
              <w:rPr>
                <w:lang w:eastAsia="ja-JP"/>
              </w:rPr>
            </w:pPr>
            <w:r w:rsidRPr="00FD0425">
              <w:rPr>
                <w:bCs/>
                <w:lang w:eastAsia="ja-JP"/>
              </w:rPr>
              <w:t>–</w:t>
            </w:r>
          </w:p>
        </w:tc>
        <w:tc>
          <w:tcPr>
            <w:tcW w:w="1134" w:type="dxa"/>
          </w:tcPr>
          <w:p w14:paraId="30A8B842" w14:textId="77777777" w:rsidR="00F02090" w:rsidRPr="00FD0425" w:rsidRDefault="00F02090" w:rsidP="00694C97">
            <w:pPr>
              <w:pStyle w:val="TAC"/>
              <w:rPr>
                <w:lang w:eastAsia="zh-CN"/>
              </w:rPr>
            </w:pPr>
          </w:p>
        </w:tc>
      </w:tr>
      <w:tr w:rsidR="00F02090" w:rsidRPr="00FD0425" w14:paraId="05BDD571" w14:textId="77777777" w:rsidTr="006A0009">
        <w:tblPrEx>
          <w:tblCellMar>
            <w:top w:w="0" w:type="dxa"/>
            <w:bottom w:w="0" w:type="dxa"/>
          </w:tblCellMar>
        </w:tblPrEx>
        <w:tc>
          <w:tcPr>
            <w:tcW w:w="2576" w:type="dxa"/>
          </w:tcPr>
          <w:p w14:paraId="5CE1BAB6" w14:textId="77777777" w:rsidR="00F02090" w:rsidRPr="00FD0425" w:rsidRDefault="00F02090" w:rsidP="00694C97">
            <w:pPr>
              <w:pStyle w:val="TAL"/>
              <w:ind w:left="227"/>
              <w:rPr>
                <w:lang w:eastAsia="ja-JP"/>
              </w:rPr>
            </w:pPr>
            <w:r w:rsidRPr="00FD0425">
              <w:rPr>
                <w:lang w:eastAsia="ja-JP"/>
              </w:rPr>
              <w:t>&gt;&gt;S-NSSAI</w:t>
            </w:r>
          </w:p>
        </w:tc>
        <w:tc>
          <w:tcPr>
            <w:tcW w:w="1104" w:type="dxa"/>
          </w:tcPr>
          <w:p w14:paraId="5AC4BFAB" w14:textId="77777777" w:rsidR="00F02090" w:rsidRPr="00FD0425" w:rsidRDefault="00F02090" w:rsidP="00694C97">
            <w:pPr>
              <w:pStyle w:val="TAL"/>
              <w:rPr>
                <w:lang w:eastAsia="ja-JP"/>
              </w:rPr>
            </w:pPr>
            <w:r w:rsidRPr="00FD0425">
              <w:rPr>
                <w:lang w:eastAsia="ja-JP"/>
              </w:rPr>
              <w:t>M</w:t>
            </w:r>
          </w:p>
        </w:tc>
        <w:tc>
          <w:tcPr>
            <w:tcW w:w="1022" w:type="dxa"/>
          </w:tcPr>
          <w:p w14:paraId="48F9DE02" w14:textId="77777777" w:rsidR="00F02090" w:rsidRPr="00FD0425" w:rsidRDefault="00F02090" w:rsidP="00694C97">
            <w:pPr>
              <w:pStyle w:val="TAL"/>
            </w:pPr>
          </w:p>
        </w:tc>
        <w:tc>
          <w:tcPr>
            <w:tcW w:w="1276" w:type="dxa"/>
          </w:tcPr>
          <w:p w14:paraId="34C6D93B" w14:textId="77777777" w:rsidR="00F02090" w:rsidRPr="00FD0425" w:rsidRDefault="00F02090" w:rsidP="00694C97">
            <w:pPr>
              <w:pStyle w:val="TAL"/>
              <w:rPr>
                <w:lang w:eastAsia="ja-JP"/>
              </w:rPr>
            </w:pPr>
            <w:r w:rsidRPr="00FD0425">
              <w:rPr>
                <w:lang w:eastAsia="ja-JP"/>
              </w:rPr>
              <w:t>9.2.3.21</w:t>
            </w:r>
          </w:p>
        </w:tc>
        <w:tc>
          <w:tcPr>
            <w:tcW w:w="2270" w:type="dxa"/>
          </w:tcPr>
          <w:p w14:paraId="4B88727E" w14:textId="77777777" w:rsidR="00F02090" w:rsidRPr="00FD0425" w:rsidRDefault="00F02090" w:rsidP="00694C97">
            <w:pPr>
              <w:pStyle w:val="TAL"/>
              <w:rPr>
                <w:lang w:eastAsia="zh-CN"/>
              </w:rPr>
            </w:pPr>
          </w:p>
        </w:tc>
        <w:tc>
          <w:tcPr>
            <w:tcW w:w="1134" w:type="dxa"/>
          </w:tcPr>
          <w:p w14:paraId="4C9D1F3E" w14:textId="77777777" w:rsidR="00F02090" w:rsidRPr="00FD0425" w:rsidRDefault="00F02090" w:rsidP="00694C97">
            <w:pPr>
              <w:pStyle w:val="TAC"/>
              <w:rPr>
                <w:bCs/>
                <w:lang w:eastAsia="ja-JP"/>
              </w:rPr>
            </w:pPr>
            <w:r w:rsidRPr="00FD0425">
              <w:rPr>
                <w:bCs/>
                <w:lang w:eastAsia="ja-JP"/>
              </w:rPr>
              <w:t>–</w:t>
            </w:r>
          </w:p>
        </w:tc>
        <w:tc>
          <w:tcPr>
            <w:tcW w:w="1134" w:type="dxa"/>
          </w:tcPr>
          <w:p w14:paraId="42C474B3" w14:textId="77777777" w:rsidR="00F02090" w:rsidRPr="00FD0425" w:rsidRDefault="00F02090" w:rsidP="00694C97">
            <w:pPr>
              <w:pStyle w:val="TAC"/>
              <w:rPr>
                <w:lang w:eastAsia="ja-JP"/>
              </w:rPr>
            </w:pPr>
          </w:p>
        </w:tc>
      </w:tr>
      <w:tr w:rsidR="00F02090" w:rsidRPr="00FD0425" w14:paraId="06980915" w14:textId="77777777" w:rsidTr="006A0009">
        <w:tblPrEx>
          <w:tblCellMar>
            <w:top w:w="0" w:type="dxa"/>
            <w:bottom w:w="0" w:type="dxa"/>
          </w:tblCellMar>
        </w:tblPrEx>
        <w:tc>
          <w:tcPr>
            <w:tcW w:w="2576" w:type="dxa"/>
          </w:tcPr>
          <w:p w14:paraId="5EB1FE6E" w14:textId="77777777" w:rsidR="00F02090" w:rsidRPr="00FD0425" w:rsidRDefault="00F02090" w:rsidP="00694C97">
            <w:pPr>
              <w:pStyle w:val="TAL"/>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6D7AAC82" w14:textId="77777777" w:rsidR="00F02090" w:rsidRPr="00FD0425" w:rsidRDefault="00F02090" w:rsidP="00694C97">
            <w:pPr>
              <w:pStyle w:val="TAL"/>
              <w:rPr>
                <w:lang w:eastAsia="ja-JP"/>
              </w:rPr>
            </w:pPr>
            <w:r w:rsidRPr="00FD0425">
              <w:rPr>
                <w:rFonts w:hint="eastAsia"/>
                <w:lang w:val="en-US" w:eastAsia="zh-CN"/>
              </w:rPr>
              <w:t>O</w:t>
            </w:r>
          </w:p>
        </w:tc>
        <w:tc>
          <w:tcPr>
            <w:tcW w:w="1022" w:type="dxa"/>
          </w:tcPr>
          <w:p w14:paraId="1638DC4F" w14:textId="77777777" w:rsidR="00F02090" w:rsidRPr="00FD0425" w:rsidRDefault="00F02090" w:rsidP="00694C97">
            <w:pPr>
              <w:pStyle w:val="TAL"/>
            </w:pPr>
          </w:p>
        </w:tc>
        <w:tc>
          <w:tcPr>
            <w:tcW w:w="1276" w:type="dxa"/>
          </w:tcPr>
          <w:p w14:paraId="1E687787" w14:textId="77777777" w:rsidR="00F02090" w:rsidRPr="00FD0425" w:rsidRDefault="00F02090" w:rsidP="00694C97">
            <w:pPr>
              <w:pStyle w:val="TAL"/>
              <w:rPr>
                <w:lang w:eastAsia="ja-JP"/>
              </w:rPr>
            </w:pPr>
            <w:r w:rsidRPr="00FD0425">
              <w:rPr>
                <w:lang w:eastAsia="ja-JP"/>
              </w:rPr>
              <w:t>PDU Session Aggregate Maximum Bit Rate</w:t>
            </w:r>
            <w:r w:rsidRPr="00FD0425">
              <w:rPr>
                <w:lang w:eastAsia="ja-JP"/>
              </w:rPr>
              <w:br/>
              <w:t>9.2.3.69</w:t>
            </w:r>
          </w:p>
        </w:tc>
        <w:tc>
          <w:tcPr>
            <w:tcW w:w="2270" w:type="dxa"/>
          </w:tcPr>
          <w:p w14:paraId="28BE2BB2" w14:textId="77777777" w:rsidR="00F02090" w:rsidRPr="00FD0425" w:rsidRDefault="00F02090" w:rsidP="00694C97">
            <w:pPr>
              <w:pStyle w:val="TAL"/>
              <w:rPr>
                <w:lang w:eastAsia="zh-CN"/>
              </w:rPr>
            </w:pPr>
          </w:p>
        </w:tc>
        <w:tc>
          <w:tcPr>
            <w:tcW w:w="1134" w:type="dxa"/>
          </w:tcPr>
          <w:p w14:paraId="229F013D" w14:textId="77777777" w:rsidR="00F02090" w:rsidRPr="00FD0425" w:rsidRDefault="00F02090" w:rsidP="00694C97">
            <w:pPr>
              <w:pStyle w:val="TAC"/>
              <w:rPr>
                <w:bCs/>
                <w:lang w:eastAsia="ja-JP"/>
              </w:rPr>
            </w:pPr>
            <w:r w:rsidRPr="00FD0425">
              <w:rPr>
                <w:bCs/>
                <w:lang w:eastAsia="ja-JP"/>
              </w:rPr>
              <w:t>–</w:t>
            </w:r>
          </w:p>
        </w:tc>
        <w:tc>
          <w:tcPr>
            <w:tcW w:w="1134" w:type="dxa"/>
          </w:tcPr>
          <w:p w14:paraId="48FF5621" w14:textId="77777777" w:rsidR="00F02090" w:rsidRPr="00FD0425" w:rsidRDefault="00F02090" w:rsidP="00694C97">
            <w:pPr>
              <w:pStyle w:val="TAC"/>
              <w:rPr>
                <w:lang w:eastAsia="ja-JP"/>
              </w:rPr>
            </w:pPr>
          </w:p>
        </w:tc>
      </w:tr>
      <w:tr w:rsidR="00F02090" w:rsidRPr="00FD0425" w14:paraId="68D55B71" w14:textId="77777777" w:rsidTr="006A0009">
        <w:tblPrEx>
          <w:tblCellMar>
            <w:top w:w="0" w:type="dxa"/>
            <w:bottom w:w="0" w:type="dxa"/>
          </w:tblCellMar>
        </w:tblPrEx>
        <w:tc>
          <w:tcPr>
            <w:tcW w:w="2576" w:type="dxa"/>
          </w:tcPr>
          <w:p w14:paraId="11A11CFC" w14:textId="77777777" w:rsidR="00F02090" w:rsidRPr="00FD0425" w:rsidRDefault="00F02090" w:rsidP="00407E71">
            <w:pPr>
              <w:pStyle w:val="TAL"/>
              <w:ind w:left="227"/>
              <w:rPr>
                <w:lang w:eastAsia="ja-JP"/>
              </w:rPr>
            </w:pPr>
            <w:r w:rsidRPr="00FD0425">
              <w:rPr>
                <w:lang w:eastAsia="ja-JP"/>
              </w:rPr>
              <w:t>&gt;&gt;PDU Session Resource Setup Info – SN terminated</w:t>
            </w:r>
          </w:p>
        </w:tc>
        <w:tc>
          <w:tcPr>
            <w:tcW w:w="1104" w:type="dxa"/>
          </w:tcPr>
          <w:p w14:paraId="6CE1A56B" w14:textId="77777777" w:rsidR="00F02090" w:rsidRPr="00FD0425" w:rsidRDefault="00F02090" w:rsidP="00694C97">
            <w:pPr>
              <w:pStyle w:val="TAL"/>
              <w:rPr>
                <w:lang w:eastAsia="ja-JP"/>
              </w:rPr>
            </w:pPr>
            <w:r w:rsidRPr="00FD0425">
              <w:rPr>
                <w:lang w:eastAsia="ja-JP"/>
              </w:rPr>
              <w:t>O</w:t>
            </w:r>
          </w:p>
        </w:tc>
        <w:tc>
          <w:tcPr>
            <w:tcW w:w="1022" w:type="dxa"/>
          </w:tcPr>
          <w:p w14:paraId="2793EAB7" w14:textId="77777777" w:rsidR="00F02090" w:rsidRPr="00FD0425" w:rsidRDefault="00F02090" w:rsidP="00694C97">
            <w:pPr>
              <w:pStyle w:val="TAL"/>
            </w:pPr>
          </w:p>
        </w:tc>
        <w:tc>
          <w:tcPr>
            <w:tcW w:w="1276" w:type="dxa"/>
          </w:tcPr>
          <w:p w14:paraId="70A0373C" w14:textId="77777777" w:rsidR="00F02090" w:rsidRPr="00FD0425" w:rsidRDefault="00F02090" w:rsidP="00694C97">
            <w:pPr>
              <w:pStyle w:val="TAL"/>
              <w:rPr>
                <w:snapToGrid w:val="0"/>
                <w:lang w:eastAsia="ja-JP"/>
              </w:rPr>
            </w:pPr>
            <w:r w:rsidRPr="00FD0425">
              <w:rPr>
                <w:lang w:eastAsia="ja-JP"/>
              </w:rPr>
              <w:t>9.2.1.5</w:t>
            </w:r>
          </w:p>
        </w:tc>
        <w:tc>
          <w:tcPr>
            <w:tcW w:w="2270" w:type="dxa"/>
          </w:tcPr>
          <w:p w14:paraId="4D73E0F2" w14:textId="77777777" w:rsidR="00F02090" w:rsidRPr="00FD0425" w:rsidRDefault="00F02090" w:rsidP="00694C97">
            <w:pPr>
              <w:pStyle w:val="TAL"/>
              <w:rPr>
                <w:lang w:eastAsia="zh-CN"/>
              </w:rPr>
            </w:pPr>
          </w:p>
        </w:tc>
        <w:tc>
          <w:tcPr>
            <w:tcW w:w="1134" w:type="dxa"/>
          </w:tcPr>
          <w:p w14:paraId="71899055" w14:textId="77777777" w:rsidR="00F02090" w:rsidRPr="00FD0425" w:rsidRDefault="00F02090" w:rsidP="00694C97">
            <w:pPr>
              <w:pStyle w:val="TAC"/>
              <w:rPr>
                <w:bCs/>
                <w:lang w:eastAsia="ja-JP"/>
              </w:rPr>
            </w:pPr>
            <w:r w:rsidRPr="00FD0425">
              <w:rPr>
                <w:bCs/>
                <w:lang w:eastAsia="ja-JP"/>
              </w:rPr>
              <w:t>–</w:t>
            </w:r>
          </w:p>
        </w:tc>
        <w:tc>
          <w:tcPr>
            <w:tcW w:w="1134" w:type="dxa"/>
          </w:tcPr>
          <w:p w14:paraId="457306B6" w14:textId="77777777" w:rsidR="00F02090" w:rsidRPr="00FD0425" w:rsidRDefault="00F02090" w:rsidP="00694C97">
            <w:pPr>
              <w:pStyle w:val="TAC"/>
              <w:rPr>
                <w:lang w:eastAsia="ja-JP"/>
              </w:rPr>
            </w:pPr>
          </w:p>
        </w:tc>
      </w:tr>
      <w:tr w:rsidR="00F02090" w:rsidRPr="00FD0425" w14:paraId="3C76171E" w14:textId="77777777" w:rsidTr="006A0009">
        <w:tblPrEx>
          <w:tblCellMar>
            <w:top w:w="0" w:type="dxa"/>
            <w:bottom w:w="0" w:type="dxa"/>
          </w:tblCellMar>
        </w:tblPrEx>
        <w:tc>
          <w:tcPr>
            <w:tcW w:w="2576" w:type="dxa"/>
          </w:tcPr>
          <w:p w14:paraId="5C21EA65" w14:textId="77777777" w:rsidR="00F02090" w:rsidRPr="00FD0425" w:rsidRDefault="00F02090" w:rsidP="00407E71">
            <w:pPr>
              <w:pStyle w:val="TAL"/>
              <w:ind w:left="227"/>
              <w:rPr>
                <w:lang w:eastAsia="ja-JP"/>
              </w:rPr>
            </w:pPr>
            <w:r w:rsidRPr="00FD0425">
              <w:rPr>
                <w:lang w:eastAsia="ja-JP"/>
              </w:rPr>
              <w:t>&gt;&gt;PDU Session Resource Setup Info – MN terminated</w:t>
            </w:r>
          </w:p>
        </w:tc>
        <w:tc>
          <w:tcPr>
            <w:tcW w:w="1104" w:type="dxa"/>
          </w:tcPr>
          <w:p w14:paraId="1C2A178F" w14:textId="77777777" w:rsidR="00F02090" w:rsidRPr="00FD0425" w:rsidRDefault="00F02090" w:rsidP="00694C97">
            <w:pPr>
              <w:pStyle w:val="TAL"/>
              <w:rPr>
                <w:lang w:eastAsia="ja-JP"/>
              </w:rPr>
            </w:pPr>
            <w:r w:rsidRPr="00FD0425">
              <w:rPr>
                <w:lang w:eastAsia="ja-JP"/>
              </w:rPr>
              <w:t>O</w:t>
            </w:r>
          </w:p>
        </w:tc>
        <w:tc>
          <w:tcPr>
            <w:tcW w:w="1022" w:type="dxa"/>
          </w:tcPr>
          <w:p w14:paraId="15D68DE3" w14:textId="77777777" w:rsidR="00F02090" w:rsidRPr="00FD0425" w:rsidRDefault="00F02090" w:rsidP="00694C97">
            <w:pPr>
              <w:pStyle w:val="TAL"/>
            </w:pPr>
          </w:p>
        </w:tc>
        <w:tc>
          <w:tcPr>
            <w:tcW w:w="1276" w:type="dxa"/>
          </w:tcPr>
          <w:p w14:paraId="630DF522" w14:textId="77777777" w:rsidR="00F02090" w:rsidRPr="00FD0425" w:rsidRDefault="00F02090" w:rsidP="00694C97">
            <w:pPr>
              <w:pStyle w:val="TAL"/>
              <w:rPr>
                <w:snapToGrid w:val="0"/>
                <w:lang w:eastAsia="ja-JP"/>
              </w:rPr>
            </w:pPr>
            <w:r w:rsidRPr="00FD0425">
              <w:rPr>
                <w:lang w:eastAsia="ja-JP"/>
              </w:rPr>
              <w:t>9.2.1.7</w:t>
            </w:r>
          </w:p>
        </w:tc>
        <w:tc>
          <w:tcPr>
            <w:tcW w:w="2270" w:type="dxa"/>
          </w:tcPr>
          <w:p w14:paraId="298217FB" w14:textId="77777777" w:rsidR="00F02090" w:rsidRPr="00FD0425" w:rsidRDefault="00F02090" w:rsidP="00694C97">
            <w:pPr>
              <w:pStyle w:val="TAL"/>
              <w:rPr>
                <w:lang w:eastAsia="ja-JP"/>
              </w:rPr>
            </w:pPr>
          </w:p>
        </w:tc>
        <w:tc>
          <w:tcPr>
            <w:tcW w:w="1134" w:type="dxa"/>
          </w:tcPr>
          <w:p w14:paraId="7EDED0F8" w14:textId="77777777" w:rsidR="00F02090" w:rsidRPr="00FD0425" w:rsidRDefault="00F02090" w:rsidP="00694C97">
            <w:pPr>
              <w:pStyle w:val="TAC"/>
              <w:rPr>
                <w:bCs/>
                <w:lang w:eastAsia="ja-JP"/>
              </w:rPr>
            </w:pPr>
            <w:r w:rsidRPr="00FD0425">
              <w:rPr>
                <w:bCs/>
                <w:lang w:eastAsia="ja-JP"/>
              </w:rPr>
              <w:t>–</w:t>
            </w:r>
          </w:p>
        </w:tc>
        <w:tc>
          <w:tcPr>
            <w:tcW w:w="1134" w:type="dxa"/>
          </w:tcPr>
          <w:p w14:paraId="4503C3A9" w14:textId="77777777" w:rsidR="00F02090" w:rsidRPr="00FD0425" w:rsidRDefault="00F02090" w:rsidP="00694C97">
            <w:pPr>
              <w:pStyle w:val="TAC"/>
              <w:rPr>
                <w:lang w:eastAsia="ja-JP"/>
              </w:rPr>
            </w:pPr>
          </w:p>
        </w:tc>
      </w:tr>
      <w:tr w:rsidR="00F02090" w:rsidRPr="00FD0425" w14:paraId="40244336" w14:textId="77777777" w:rsidTr="006A0009">
        <w:tblPrEx>
          <w:tblCellMar>
            <w:top w:w="0" w:type="dxa"/>
            <w:bottom w:w="0" w:type="dxa"/>
          </w:tblCellMar>
        </w:tblPrEx>
        <w:tc>
          <w:tcPr>
            <w:tcW w:w="2576" w:type="dxa"/>
          </w:tcPr>
          <w:p w14:paraId="1961A2E2" w14:textId="77777777" w:rsidR="00F02090" w:rsidRPr="00FD0425" w:rsidRDefault="00F02090" w:rsidP="00694C97">
            <w:pPr>
              <w:pStyle w:val="TAL"/>
              <w:rPr>
                <w:lang w:eastAsia="ja-JP"/>
              </w:rPr>
            </w:pPr>
            <w:r w:rsidRPr="00FD0425">
              <w:rPr>
                <w:lang w:eastAsia="zh-CN"/>
              </w:rPr>
              <w:t>M-NG-RAN node to S-NG-RAN node Container</w:t>
            </w:r>
          </w:p>
        </w:tc>
        <w:tc>
          <w:tcPr>
            <w:tcW w:w="1104" w:type="dxa"/>
          </w:tcPr>
          <w:p w14:paraId="51B2686E" w14:textId="77777777" w:rsidR="00F02090" w:rsidRPr="00FD0425" w:rsidRDefault="00F02090" w:rsidP="00694C97">
            <w:pPr>
              <w:pStyle w:val="TAL"/>
              <w:rPr>
                <w:rFonts w:eastAsia="Batang"/>
                <w:lang w:eastAsia="ja-JP"/>
              </w:rPr>
            </w:pPr>
            <w:r w:rsidRPr="00FD0425">
              <w:rPr>
                <w:lang w:eastAsia="ja-JP"/>
              </w:rPr>
              <w:t>M</w:t>
            </w:r>
          </w:p>
        </w:tc>
        <w:tc>
          <w:tcPr>
            <w:tcW w:w="1022" w:type="dxa"/>
          </w:tcPr>
          <w:p w14:paraId="445D23DF" w14:textId="77777777" w:rsidR="00F02090" w:rsidRPr="00FD0425" w:rsidRDefault="00F02090" w:rsidP="00694C97">
            <w:pPr>
              <w:pStyle w:val="TAL"/>
            </w:pPr>
          </w:p>
        </w:tc>
        <w:tc>
          <w:tcPr>
            <w:tcW w:w="1276" w:type="dxa"/>
          </w:tcPr>
          <w:p w14:paraId="4435E8AB" w14:textId="77777777" w:rsidR="00F02090" w:rsidRPr="00FD0425" w:rsidRDefault="00F02090" w:rsidP="00694C97">
            <w:pPr>
              <w:pStyle w:val="TAL"/>
              <w:rPr>
                <w:lang w:eastAsia="ja-JP"/>
              </w:rPr>
            </w:pPr>
            <w:r w:rsidRPr="00FD0425">
              <w:rPr>
                <w:snapToGrid w:val="0"/>
                <w:lang w:eastAsia="ja-JP"/>
              </w:rPr>
              <w:t>OCTET STRING</w:t>
            </w:r>
          </w:p>
        </w:tc>
        <w:tc>
          <w:tcPr>
            <w:tcW w:w="2270" w:type="dxa"/>
          </w:tcPr>
          <w:p w14:paraId="632BCCF9" w14:textId="77777777" w:rsidR="00F02090" w:rsidRPr="00FD0425" w:rsidRDefault="00F02090" w:rsidP="00694C97">
            <w:pPr>
              <w:pStyle w:val="TAL"/>
            </w:pPr>
            <w:r w:rsidRPr="00FD0425">
              <w:t xml:space="preserve">Includes the </w:t>
            </w:r>
            <w:r w:rsidRPr="00FD0425">
              <w:rPr>
                <w:i/>
              </w:rPr>
              <w:t>CG-ConfigInfo</w:t>
            </w:r>
            <w:r w:rsidRPr="00FD0425">
              <w:t xml:space="preserve"> message as defined in subclause 11.2.2 of TS 38.331 [10]</w:t>
            </w:r>
          </w:p>
        </w:tc>
        <w:tc>
          <w:tcPr>
            <w:tcW w:w="1134" w:type="dxa"/>
          </w:tcPr>
          <w:p w14:paraId="22635908" w14:textId="77777777" w:rsidR="00F02090" w:rsidRPr="00FD0425" w:rsidRDefault="00F02090" w:rsidP="00694C97">
            <w:pPr>
              <w:pStyle w:val="TAC"/>
              <w:rPr>
                <w:bCs/>
                <w:lang w:eastAsia="ja-JP"/>
              </w:rPr>
            </w:pPr>
            <w:r w:rsidRPr="00FD0425">
              <w:rPr>
                <w:bCs/>
                <w:lang w:eastAsia="zh-CN"/>
              </w:rPr>
              <w:t>YES</w:t>
            </w:r>
          </w:p>
        </w:tc>
        <w:tc>
          <w:tcPr>
            <w:tcW w:w="1134" w:type="dxa"/>
          </w:tcPr>
          <w:p w14:paraId="585B42F3" w14:textId="77777777" w:rsidR="00F02090" w:rsidRPr="00FD0425" w:rsidRDefault="00F02090" w:rsidP="00694C97">
            <w:pPr>
              <w:pStyle w:val="TAC"/>
              <w:rPr>
                <w:lang w:eastAsia="ja-JP"/>
              </w:rPr>
            </w:pPr>
            <w:r w:rsidRPr="00FD0425">
              <w:rPr>
                <w:lang w:eastAsia="zh-CN"/>
              </w:rPr>
              <w:t>reject</w:t>
            </w:r>
          </w:p>
        </w:tc>
      </w:tr>
      <w:tr w:rsidR="00F02090" w:rsidRPr="00FD0425" w14:paraId="6FBDD3F2" w14:textId="77777777" w:rsidTr="006A0009">
        <w:tblPrEx>
          <w:tblCellMar>
            <w:top w:w="0" w:type="dxa"/>
            <w:bottom w:w="0" w:type="dxa"/>
          </w:tblCellMar>
        </w:tblPrEx>
        <w:tc>
          <w:tcPr>
            <w:tcW w:w="2576" w:type="dxa"/>
          </w:tcPr>
          <w:p w14:paraId="4A334DC7" w14:textId="77777777" w:rsidR="00F02090" w:rsidRPr="00FD0425" w:rsidRDefault="00F02090" w:rsidP="00694C97">
            <w:pPr>
              <w:pStyle w:val="TAL"/>
              <w:rPr>
                <w:lang w:eastAsia="zh-CN"/>
              </w:rPr>
            </w:pPr>
            <w:r w:rsidRPr="00FD0425">
              <w:rPr>
                <w:rFonts w:cs="Arial"/>
                <w:lang w:eastAsia="zh-CN"/>
              </w:rPr>
              <w:t>S-NG-RAN node</w:t>
            </w:r>
            <w:r w:rsidRPr="00FD0425">
              <w:rPr>
                <w:rFonts w:cs="Arial"/>
                <w:lang w:eastAsia="ja-JP"/>
              </w:rPr>
              <w:t xml:space="preserve"> UE XnAP ID</w:t>
            </w:r>
          </w:p>
        </w:tc>
        <w:tc>
          <w:tcPr>
            <w:tcW w:w="1104" w:type="dxa"/>
          </w:tcPr>
          <w:p w14:paraId="2D3B98FF" w14:textId="77777777" w:rsidR="00F02090" w:rsidRPr="00FD0425" w:rsidRDefault="00F02090" w:rsidP="00694C97">
            <w:pPr>
              <w:pStyle w:val="TAL"/>
              <w:rPr>
                <w:lang w:eastAsia="ja-JP"/>
              </w:rPr>
            </w:pPr>
            <w:r w:rsidRPr="00FD0425">
              <w:rPr>
                <w:rFonts w:cs="Arial"/>
                <w:lang w:eastAsia="ja-JP"/>
              </w:rPr>
              <w:t>O</w:t>
            </w:r>
          </w:p>
        </w:tc>
        <w:tc>
          <w:tcPr>
            <w:tcW w:w="1022" w:type="dxa"/>
          </w:tcPr>
          <w:p w14:paraId="62692FF9" w14:textId="77777777" w:rsidR="00F02090" w:rsidRPr="00FD0425" w:rsidRDefault="00F02090" w:rsidP="00694C97">
            <w:pPr>
              <w:pStyle w:val="TAL"/>
            </w:pPr>
          </w:p>
        </w:tc>
        <w:tc>
          <w:tcPr>
            <w:tcW w:w="1276" w:type="dxa"/>
          </w:tcPr>
          <w:p w14:paraId="78624C47" w14:textId="77777777" w:rsidR="00F02090" w:rsidRPr="00FD0425" w:rsidRDefault="00F02090" w:rsidP="00694C97">
            <w:pPr>
              <w:pStyle w:val="TAL"/>
              <w:rPr>
                <w:rFonts w:cs="Arial"/>
                <w:lang w:eastAsia="ja-JP"/>
              </w:rPr>
            </w:pPr>
            <w:r w:rsidRPr="00FD0425">
              <w:rPr>
                <w:rFonts w:cs="Arial"/>
                <w:lang w:eastAsia="ja-JP"/>
              </w:rPr>
              <w:t>NG-RAN node UE XnAP ID</w:t>
            </w:r>
          </w:p>
          <w:p w14:paraId="6E15446A" w14:textId="77777777" w:rsidR="00F02090" w:rsidRPr="00FD0425" w:rsidRDefault="00F02090" w:rsidP="00694C97">
            <w:pPr>
              <w:pStyle w:val="TAL"/>
              <w:rPr>
                <w:snapToGrid w:val="0"/>
                <w:lang w:eastAsia="ja-JP"/>
              </w:rPr>
            </w:pPr>
            <w:r w:rsidRPr="00FD0425">
              <w:rPr>
                <w:lang w:eastAsia="ja-JP"/>
              </w:rPr>
              <w:t>9.2.3.16</w:t>
            </w:r>
          </w:p>
        </w:tc>
        <w:tc>
          <w:tcPr>
            <w:tcW w:w="2270" w:type="dxa"/>
          </w:tcPr>
          <w:p w14:paraId="40EE83D4" w14:textId="77777777" w:rsidR="00F02090" w:rsidRPr="00FD0425" w:rsidRDefault="00F02090" w:rsidP="00694C97">
            <w:pPr>
              <w:pStyle w:val="TAL"/>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9443675" w14:textId="77777777" w:rsidR="00F02090" w:rsidRPr="00FD0425" w:rsidRDefault="00F02090" w:rsidP="00694C97">
            <w:pPr>
              <w:pStyle w:val="TAC"/>
              <w:rPr>
                <w:bCs/>
                <w:lang w:eastAsia="zh-CN"/>
              </w:rPr>
            </w:pPr>
            <w:r w:rsidRPr="00FD0425">
              <w:rPr>
                <w:lang w:eastAsia="zh-CN"/>
              </w:rPr>
              <w:t>YES</w:t>
            </w:r>
          </w:p>
        </w:tc>
        <w:tc>
          <w:tcPr>
            <w:tcW w:w="1134" w:type="dxa"/>
          </w:tcPr>
          <w:p w14:paraId="68E9E332" w14:textId="77777777" w:rsidR="00F02090" w:rsidRPr="00FD0425" w:rsidRDefault="00F02090" w:rsidP="00694C97">
            <w:pPr>
              <w:pStyle w:val="TAC"/>
              <w:rPr>
                <w:lang w:eastAsia="zh-CN"/>
              </w:rPr>
            </w:pPr>
            <w:r w:rsidRPr="00FD0425">
              <w:rPr>
                <w:lang w:eastAsia="zh-CN"/>
              </w:rPr>
              <w:t>reject</w:t>
            </w:r>
          </w:p>
        </w:tc>
      </w:tr>
      <w:tr w:rsidR="00F02090" w:rsidRPr="00FD0425" w14:paraId="395F0AB6" w14:textId="77777777" w:rsidTr="006A0009">
        <w:tblPrEx>
          <w:tblCellMar>
            <w:top w:w="0" w:type="dxa"/>
            <w:bottom w:w="0" w:type="dxa"/>
          </w:tblCellMar>
        </w:tblPrEx>
        <w:tc>
          <w:tcPr>
            <w:tcW w:w="2576" w:type="dxa"/>
          </w:tcPr>
          <w:p w14:paraId="6078E27F" w14:textId="77777777" w:rsidR="00F02090" w:rsidRPr="00FD0425" w:rsidRDefault="00F02090" w:rsidP="00694C97">
            <w:pPr>
              <w:pStyle w:val="TAL"/>
              <w:rPr>
                <w:rFonts w:cs="Arial"/>
                <w:lang w:eastAsia="zh-CN"/>
              </w:rPr>
            </w:pPr>
            <w:r w:rsidRPr="00FD0425">
              <w:rPr>
                <w:rFonts w:cs="Arial"/>
                <w:lang w:eastAsia="zh-CN"/>
              </w:rPr>
              <w:t>Expected UE Behaviour</w:t>
            </w:r>
          </w:p>
        </w:tc>
        <w:tc>
          <w:tcPr>
            <w:tcW w:w="1104" w:type="dxa"/>
          </w:tcPr>
          <w:p w14:paraId="18961E72" w14:textId="77777777" w:rsidR="00F02090" w:rsidRPr="00FD0425" w:rsidRDefault="00F02090" w:rsidP="00694C97">
            <w:pPr>
              <w:pStyle w:val="TAL"/>
              <w:rPr>
                <w:rFonts w:cs="Arial"/>
                <w:lang w:eastAsia="ja-JP"/>
              </w:rPr>
            </w:pPr>
            <w:r w:rsidRPr="00FD0425">
              <w:rPr>
                <w:rFonts w:cs="Arial"/>
                <w:lang w:eastAsia="ja-JP"/>
              </w:rPr>
              <w:t>O</w:t>
            </w:r>
          </w:p>
        </w:tc>
        <w:tc>
          <w:tcPr>
            <w:tcW w:w="1022" w:type="dxa"/>
          </w:tcPr>
          <w:p w14:paraId="521ABC00" w14:textId="77777777" w:rsidR="00F02090" w:rsidRPr="00FD0425" w:rsidRDefault="00F02090" w:rsidP="00694C97">
            <w:pPr>
              <w:pStyle w:val="TAL"/>
            </w:pPr>
          </w:p>
        </w:tc>
        <w:tc>
          <w:tcPr>
            <w:tcW w:w="1276" w:type="dxa"/>
          </w:tcPr>
          <w:p w14:paraId="66AB3BDE" w14:textId="77777777" w:rsidR="00F02090" w:rsidRPr="00FD0425" w:rsidRDefault="00F02090" w:rsidP="00694C97">
            <w:pPr>
              <w:pStyle w:val="TAL"/>
              <w:rPr>
                <w:rFonts w:cs="Arial"/>
                <w:lang w:eastAsia="ja-JP"/>
              </w:rPr>
            </w:pPr>
            <w:r w:rsidRPr="00FD0425">
              <w:rPr>
                <w:lang w:eastAsia="ja-JP"/>
              </w:rPr>
              <w:t>9.2.3.81</w:t>
            </w:r>
          </w:p>
        </w:tc>
        <w:tc>
          <w:tcPr>
            <w:tcW w:w="2270" w:type="dxa"/>
          </w:tcPr>
          <w:p w14:paraId="522494C1" w14:textId="77777777" w:rsidR="00F02090" w:rsidRPr="00FD0425" w:rsidRDefault="00F02090" w:rsidP="00694C97">
            <w:pPr>
              <w:pStyle w:val="TAL"/>
              <w:rPr>
                <w:rFonts w:cs="Arial"/>
                <w:szCs w:val="18"/>
                <w:lang w:eastAsia="ja-JP"/>
              </w:rPr>
            </w:pPr>
          </w:p>
        </w:tc>
        <w:tc>
          <w:tcPr>
            <w:tcW w:w="1134" w:type="dxa"/>
          </w:tcPr>
          <w:p w14:paraId="606B9989" w14:textId="77777777" w:rsidR="00F02090" w:rsidRPr="00FD0425" w:rsidRDefault="00F02090" w:rsidP="00694C97">
            <w:pPr>
              <w:pStyle w:val="TAC"/>
              <w:rPr>
                <w:lang w:eastAsia="zh-CN"/>
              </w:rPr>
            </w:pPr>
            <w:r w:rsidRPr="00FD0425">
              <w:rPr>
                <w:lang w:eastAsia="zh-CN"/>
              </w:rPr>
              <w:t>YES</w:t>
            </w:r>
          </w:p>
        </w:tc>
        <w:tc>
          <w:tcPr>
            <w:tcW w:w="1134" w:type="dxa"/>
          </w:tcPr>
          <w:p w14:paraId="1AEE0C6A" w14:textId="77777777" w:rsidR="00F02090" w:rsidRPr="00FD0425" w:rsidRDefault="00F02090" w:rsidP="00694C97">
            <w:pPr>
              <w:pStyle w:val="TAC"/>
              <w:rPr>
                <w:lang w:eastAsia="zh-CN"/>
              </w:rPr>
            </w:pPr>
            <w:r w:rsidRPr="00FD0425">
              <w:rPr>
                <w:lang w:eastAsia="zh-CN"/>
              </w:rPr>
              <w:t>ignore</w:t>
            </w:r>
          </w:p>
        </w:tc>
      </w:tr>
      <w:tr w:rsidR="00F02090" w:rsidRPr="00FD0425" w14:paraId="2B4CAD10" w14:textId="77777777" w:rsidTr="006A0009">
        <w:tblPrEx>
          <w:tblCellMar>
            <w:top w:w="0" w:type="dxa"/>
            <w:bottom w:w="0" w:type="dxa"/>
          </w:tblCellMar>
        </w:tblPrEx>
        <w:tc>
          <w:tcPr>
            <w:tcW w:w="2576" w:type="dxa"/>
          </w:tcPr>
          <w:p w14:paraId="0E2AB78B" w14:textId="77777777" w:rsidR="00F02090" w:rsidRPr="00FD0425" w:rsidRDefault="00F02090" w:rsidP="00694C97">
            <w:pPr>
              <w:pStyle w:val="TAL"/>
              <w:rPr>
                <w:rFonts w:cs="Arial"/>
                <w:lang w:eastAsia="zh-CN"/>
              </w:rPr>
            </w:pPr>
            <w:r w:rsidRPr="00FD0425">
              <w:t>Requested Split SRBs</w:t>
            </w:r>
          </w:p>
        </w:tc>
        <w:tc>
          <w:tcPr>
            <w:tcW w:w="1104" w:type="dxa"/>
          </w:tcPr>
          <w:p w14:paraId="17D017A8" w14:textId="77777777" w:rsidR="00F02090" w:rsidRPr="00FD0425" w:rsidRDefault="00F02090" w:rsidP="00694C97">
            <w:pPr>
              <w:pStyle w:val="TAL"/>
              <w:rPr>
                <w:rFonts w:cs="Arial"/>
                <w:lang w:eastAsia="ja-JP"/>
              </w:rPr>
            </w:pPr>
            <w:r w:rsidRPr="00FD0425">
              <w:t>O</w:t>
            </w:r>
          </w:p>
        </w:tc>
        <w:tc>
          <w:tcPr>
            <w:tcW w:w="1022" w:type="dxa"/>
          </w:tcPr>
          <w:p w14:paraId="25283870" w14:textId="77777777" w:rsidR="00F02090" w:rsidRPr="00FD0425" w:rsidRDefault="00F02090" w:rsidP="00694C97">
            <w:pPr>
              <w:pStyle w:val="TAL"/>
            </w:pPr>
          </w:p>
        </w:tc>
        <w:tc>
          <w:tcPr>
            <w:tcW w:w="1276" w:type="dxa"/>
          </w:tcPr>
          <w:p w14:paraId="1309E134" w14:textId="77777777" w:rsidR="00F02090" w:rsidRPr="00FD0425" w:rsidRDefault="00F02090" w:rsidP="00694C97">
            <w:pPr>
              <w:pStyle w:val="TAL"/>
              <w:rPr>
                <w:lang w:eastAsia="ja-JP"/>
              </w:rPr>
            </w:pPr>
            <w:r w:rsidRPr="00FD0425">
              <w:t>ENUMERATED (srb1, srb2, srb1&amp;2, ...)</w:t>
            </w:r>
          </w:p>
        </w:tc>
        <w:tc>
          <w:tcPr>
            <w:tcW w:w="2270" w:type="dxa"/>
          </w:tcPr>
          <w:p w14:paraId="7D114A6C" w14:textId="77777777" w:rsidR="00F02090" w:rsidRPr="00FD0425" w:rsidRDefault="00F02090" w:rsidP="00694C97">
            <w:pPr>
              <w:pStyle w:val="TAL"/>
              <w:rPr>
                <w:rFonts w:cs="Arial"/>
                <w:szCs w:val="18"/>
                <w:lang w:eastAsia="ja-JP"/>
              </w:rPr>
            </w:pPr>
            <w:r w:rsidRPr="00FD0425">
              <w:t>Indicates that resources for Split SRBs are requested.</w:t>
            </w:r>
          </w:p>
        </w:tc>
        <w:tc>
          <w:tcPr>
            <w:tcW w:w="1134" w:type="dxa"/>
          </w:tcPr>
          <w:p w14:paraId="1B611CD4" w14:textId="77777777" w:rsidR="00F02090" w:rsidRPr="00FD0425" w:rsidRDefault="00F02090" w:rsidP="00694C97">
            <w:pPr>
              <w:pStyle w:val="TAC"/>
              <w:rPr>
                <w:lang w:eastAsia="zh-CN"/>
              </w:rPr>
            </w:pPr>
            <w:r w:rsidRPr="00FD0425">
              <w:rPr>
                <w:lang w:eastAsia="zh-CN"/>
              </w:rPr>
              <w:t>YES</w:t>
            </w:r>
          </w:p>
        </w:tc>
        <w:tc>
          <w:tcPr>
            <w:tcW w:w="1134" w:type="dxa"/>
          </w:tcPr>
          <w:p w14:paraId="779BB3C6" w14:textId="77777777" w:rsidR="00F02090" w:rsidRPr="00FD0425" w:rsidRDefault="00F02090" w:rsidP="00694C97">
            <w:pPr>
              <w:pStyle w:val="TAC"/>
              <w:rPr>
                <w:lang w:eastAsia="zh-CN"/>
              </w:rPr>
            </w:pPr>
            <w:r w:rsidRPr="00FD0425">
              <w:rPr>
                <w:lang w:eastAsia="zh-CN"/>
              </w:rPr>
              <w:t>reject</w:t>
            </w:r>
          </w:p>
        </w:tc>
      </w:tr>
      <w:tr w:rsidR="00F02090" w:rsidRPr="00FD0425" w14:paraId="5314F53C" w14:textId="77777777" w:rsidTr="006A0009">
        <w:tblPrEx>
          <w:tblCellMar>
            <w:top w:w="0" w:type="dxa"/>
            <w:bottom w:w="0" w:type="dxa"/>
          </w:tblCellMar>
        </w:tblPrEx>
        <w:tc>
          <w:tcPr>
            <w:tcW w:w="2576" w:type="dxa"/>
          </w:tcPr>
          <w:p w14:paraId="37981BA6" w14:textId="77777777" w:rsidR="00F02090" w:rsidRPr="00FD0425" w:rsidRDefault="00F02090" w:rsidP="00694C97">
            <w:pPr>
              <w:pStyle w:val="TAL"/>
            </w:pPr>
            <w:r w:rsidRPr="00FD0425">
              <w:t>PCell ID</w:t>
            </w:r>
          </w:p>
        </w:tc>
        <w:tc>
          <w:tcPr>
            <w:tcW w:w="1104" w:type="dxa"/>
          </w:tcPr>
          <w:p w14:paraId="61698B2A" w14:textId="77777777" w:rsidR="00F02090" w:rsidRPr="00FD0425" w:rsidRDefault="00F02090" w:rsidP="00694C97">
            <w:pPr>
              <w:pStyle w:val="TAL"/>
            </w:pPr>
            <w:r w:rsidRPr="00FD0425">
              <w:t>O</w:t>
            </w:r>
          </w:p>
        </w:tc>
        <w:tc>
          <w:tcPr>
            <w:tcW w:w="1022" w:type="dxa"/>
          </w:tcPr>
          <w:p w14:paraId="290CBEA0" w14:textId="77777777" w:rsidR="00F02090" w:rsidRPr="00FD0425" w:rsidRDefault="00F02090" w:rsidP="00694C97">
            <w:pPr>
              <w:pStyle w:val="TAL"/>
            </w:pPr>
          </w:p>
        </w:tc>
        <w:tc>
          <w:tcPr>
            <w:tcW w:w="1276" w:type="dxa"/>
          </w:tcPr>
          <w:p w14:paraId="68F9B6F8" w14:textId="77777777" w:rsidR="00F02090" w:rsidRPr="00FD0425" w:rsidRDefault="00F02090" w:rsidP="00694C97">
            <w:pPr>
              <w:pStyle w:val="TAL"/>
            </w:pPr>
            <w:r w:rsidRPr="00FD0425">
              <w:t>Global NG-RAN Cell Identity</w:t>
            </w:r>
          </w:p>
          <w:p w14:paraId="4EED46CC" w14:textId="77777777" w:rsidR="00F02090" w:rsidRPr="00FD0425" w:rsidRDefault="00F02090" w:rsidP="00694C97">
            <w:pPr>
              <w:pStyle w:val="TAL"/>
            </w:pPr>
            <w:r w:rsidRPr="00FD0425">
              <w:t>9.2.2.27</w:t>
            </w:r>
          </w:p>
        </w:tc>
        <w:tc>
          <w:tcPr>
            <w:tcW w:w="2270" w:type="dxa"/>
          </w:tcPr>
          <w:p w14:paraId="7FC1DFDD" w14:textId="77777777" w:rsidR="00F02090" w:rsidRPr="00FD0425" w:rsidRDefault="00F02090" w:rsidP="00694C97">
            <w:pPr>
              <w:pStyle w:val="TAL"/>
            </w:pPr>
          </w:p>
        </w:tc>
        <w:tc>
          <w:tcPr>
            <w:tcW w:w="1134" w:type="dxa"/>
          </w:tcPr>
          <w:p w14:paraId="4BB626BB" w14:textId="77777777" w:rsidR="00F02090" w:rsidRPr="00FD0425" w:rsidRDefault="00F02090" w:rsidP="00694C97">
            <w:pPr>
              <w:pStyle w:val="TAC"/>
              <w:rPr>
                <w:lang w:eastAsia="zh-CN"/>
              </w:rPr>
            </w:pPr>
            <w:r w:rsidRPr="00FD0425">
              <w:rPr>
                <w:lang w:eastAsia="zh-CN"/>
              </w:rPr>
              <w:t>YES</w:t>
            </w:r>
          </w:p>
        </w:tc>
        <w:tc>
          <w:tcPr>
            <w:tcW w:w="1134" w:type="dxa"/>
          </w:tcPr>
          <w:p w14:paraId="25F8C11B" w14:textId="77777777" w:rsidR="00F02090" w:rsidRPr="00FD0425" w:rsidRDefault="00F02090" w:rsidP="00694C97">
            <w:pPr>
              <w:pStyle w:val="TAC"/>
              <w:rPr>
                <w:lang w:eastAsia="zh-CN"/>
              </w:rPr>
            </w:pPr>
            <w:r w:rsidRPr="00FD0425">
              <w:rPr>
                <w:lang w:eastAsia="zh-CN"/>
              </w:rPr>
              <w:t>reject</w:t>
            </w:r>
          </w:p>
        </w:tc>
      </w:tr>
      <w:tr w:rsidR="00F02090" w:rsidRPr="00FD0425" w14:paraId="53853B0D" w14:textId="77777777" w:rsidTr="006A0009">
        <w:tblPrEx>
          <w:tblCellMar>
            <w:top w:w="0" w:type="dxa"/>
            <w:bottom w:w="0" w:type="dxa"/>
          </w:tblCellMar>
        </w:tblPrEx>
        <w:tc>
          <w:tcPr>
            <w:tcW w:w="2576" w:type="dxa"/>
          </w:tcPr>
          <w:p w14:paraId="6610E320" w14:textId="77777777" w:rsidR="00F02090" w:rsidRPr="00FD0425" w:rsidRDefault="00F02090" w:rsidP="00694C97">
            <w:pPr>
              <w:pStyle w:val="TAL"/>
            </w:pPr>
            <w:r w:rsidRPr="00FD0425">
              <w:rPr>
                <w:rFonts w:eastAsia="Batang" w:cs="Arial"/>
                <w:szCs w:val="18"/>
                <w:lang w:eastAsia="ja-JP"/>
              </w:rPr>
              <w:t>Desired Activity Notification Level</w:t>
            </w:r>
          </w:p>
        </w:tc>
        <w:tc>
          <w:tcPr>
            <w:tcW w:w="1104" w:type="dxa"/>
          </w:tcPr>
          <w:p w14:paraId="30E624C8" w14:textId="77777777" w:rsidR="00F02090" w:rsidRPr="00FD0425" w:rsidRDefault="00F02090" w:rsidP="00694C97">
            <w:pPr>
              <w:pStyle w:val="TAL"/>
            </w:pPr>
            <w:r w:rsidRPr="00FD0425">
              <w:rPr>
                <w:lang w:eastAsia="ja-JP"/>
              </w:rPr>
              <w:t>O</w:t>
            </w:r>
          </w:p>
        </w:tc>
        <w:tc>
          <w:tcPr>
            <w:tcW w:w="1022" w:type="dxa"/>
          </w:tcPr>
          <w:p w14:paraId="081DE48D" w14:textId="77777777" w:rsidR="00F02090" w:rsidRPr="00FD0425" w:rsidRDefault="00F02090" w:rsidP="00694C97">
            <w:pPr>
              <w:pStyle w:val="TAL"/>
            </w:pPr>
          </w:p>
        </w:tc>
        <w:tc>
          <w:tcPr>
            <w:tcW w:w="1276" w:type="dxa"/>
          </w:tcPr>
          <w:p w14:paraId="7DD5AB2B" w14:textId="77777777" w:rsidR="00F02090" w:rsidRPr="00FD0425" w:rsidRDefault="00F02090" w:rsidP="00694C97">
            <w:pPr>
              <w:pStyle w:val="TAL"/>
            </w:pPr>
            <w:r w:rsidRPr="00FD0425">
              <w:rPr>
                <w:rFonts w:cs="Arial"/>
                <w:szCs w:val="18"/>
                <w:lang w:eastAsia="ja-JP"/>
              </w:rPr>
              <w:t>9.2.3.77</w:t>
            </w:r>
          </w:p>
        </w:tc>
        <w:tc>
          <w:tcPr>
            <w:tcW w:w="2270" w:type="dxa"/>
          </w:tcPr>
          <w:p w14:paraId="0914886F" w14:textId="77777777" w:rsidR="00F02090" w:rsidRPr="00FD0425" w:rsidRDefault="00F02090" w:rsidP="00694C97">
            <w:pPr>
              <w:pStyle w:val="TAL"/>
            </w:pPr>
          </w:p>
        </w:tc>
        <w:tc>
          <w:tcPr>
            <w:tcW w:w="1134" w:type="dxa"/>
          </w:tcPr>
          <w:p w14:paraId="73C2CEE1" w14:textId="77777777" w:rsidR="00F02090" w:rsidRPr="00FD0425" w:rsidRDefault="00F02090" w:rsidP="00694C97">
            <w:pPr>
              <w:pStyle w:val="TAC"/>
              <w:rPr>
                <w:lang w:eastAsia="zh-CN"/>
              </w:rPr>
            </w:pPr>
            <w:r w:rsidRPr="00FD0425">
              <w:rPr>
                <w:rFonts w:cs="Arial"/>
                <w:szCs w:val="18"/>
                <w:lang w:eastAsia="ja-JP"/>
              </w:rPr>
              <w:t>YES</w:t>
            </w:r>
          </w:p>
        </w:tc>
        <w:tc>
          <w:tcPr>
            <w:tcW w:w="1134" w:type="dxa"/>
          </w:tcPr>
          <w:p w14:paraId="138795A9" w14:textId="77777777" w:rsidR="00F02090" w:rsidRPr="00FD0425" w:rsidRDefault="00F02090" w:rsidP="00694C97">
            <w:pPr>
              <w:pStyle w:val="TAC"/>
              <w:rPr>
                <w:lang w:eastAsia="zh-CN"/>
              </w:rPr>
            </w:pPr>
            <w:r w:rsidRPr="00FD0425">
              <w:rPr>
                <w:rFonts w:cs="Arial"/>
                <w:szCs w:val="18"/>
                <w:lang w:eastAsia="ja-JP"/>
              </w:rPr>
              <w:t>ignore</w:t>
            </w:r>
          </w:p>
        </w:tc>
      </w:tr>
      <w:tr w:rsidR="00F02090" w:rsidRPr="00FD0425" w14:paraId="2670AE45" w14:textId="77777777" w:rsidTr="006A0009">
        <w:tblPrEx>
          <w:tblCellMar>
            <w:top w:w="0" w:type="dxa"/>
            <w:bottom w:w="0" w:type="dxa"/>
          </w:tblCellMar>
        </w:tblPrEx>
        <w:tc>
          <w:tcPr>
            <w:tcW w:w="2576" w:type="dxa"/>
          </w:tcPr>
          <w:p w14:paraId="39374694" w14:textId="77777777" w:rsidR="00F02090" w:rsidRPr="00FD0425" w:rsidRDefault="00F02090" w:rsidP="00694C97">
            <w:pPr>
              <w:pStyle w:val="TAL"/>
              <w:rPr>
                <w:rFonts w:eastAsia="Batang" w:cs="Arial"/>
                <w:szCs w:val="18"/>
                <w:lang w:eastAsia="ja-JP"/>
              </w:rPr>
            </w:pPr>
            <w:r w:rsidRPr="00FD0425">
              <w:t>Available DRB IDs</w:t>
            </w:r>
          </w:p>
        </w:tc>
        <w:tc>
          <w:tcPr>
            <w:tcW w:w="1104" w:type="dxa"/>
          </w:tcPr>
          <w:p w14:paraId="189B61FA" w14:textId="77777777" w:rsidR="00F02090" w:rsidRPr="00FD0425" w:rsidRDefault="00F02090" w:rsidP="00694C97">
            <w:pPr>
              <w:pStyle w:val="TAL"/>
              <w:rPr>
                <w:lang w:eastAsia="ja-JP"/>
              </w:rPr>
            </w:pPr>
            <w:r w:rsidRPr="00FD0425">
              <w:t>C-ifSNterminated</w:t>
            </w:r>
          </w:p>
        </w:tc>
        <w:tc>
          <w:tcPr>
            <w:tcW w:w="1022" w:type="dxa"/>
          </w:tcPr>
          <w:p w14:paraId="1C0A6EDE" w14:textId="77777777" w:rsidR="00F02090" w:rsidRPr="00FD0425" w:rsidRDefault="00F02090" w:rsidP="00694C97">
            <w:pPr>
              <w:pStyle w:val="TAL"/>
            </w:pPr>
          </w:p>
        </w:tc>
        <w:tc>
          <w:tcPr>
            <w:tcW w:w="1276" w:type="dxa"/>
          </w:tcPr>
          <w:p w14:paraId="574BF338" w14:textId="77777777" w:rsidR="00F02090" w:rsidRPr="00FD0425" w:rsidRDefault="00F02090" w:rsidP="00694C97">
            <w:pPr>
              <w:pStyle w:val="TAL"/>
            </w:pPr>
            <w:r w:rsidRPr="00FD0425">
              <w:t>DRB List</w:t>
            </w:r>
          </w:p>
          <w:p w14:paraId="17BE8A81" w14:textId="77777777" w:rsidR="00F02090" w:rsidRPr="00FD0425" w:rsidRDefault="00F02090" w:rsidP="00694C97">
            <w:pPr>
              <w:pStyle w:val="TAL"/>
              <w:rPr>
                <w:lang w:eastAsia="en-US"/>
              </w:rPr>
            </w:pPr>
            <w:r w:rsidRPr="00FD0425">
              <w:t>9.2.1.29</w:t>
            </w:r>
          </w:p>
        </w:tc>
        <w:tc>
          <w:tcPr>
            <w:tcW w:w="2270" w:type="dxa"/>
          </w:tcPr>
          <w:p w14:paraId="03D44491" w14:textId="77777777" w:rsidR="00F02090" w:rsidRPr="00FD0425" w:rsidRDefault="00F02090" w:rsidP="00694C97">
            <w:pPr>
              <w:pStyle w:val="TAL"/>
            </w:pPr>
            <w:r w:rsidRPr="00FD0425">
              <w:t>Indicates the list of DRB IDs that the S-NG-RAN node may use for SN-terminated bearers.</w:t>
            </w:r>
          </w:p>
        </w:tc>
        <w:tc>
          <w:tcPr>
            <w:tcW w:w="1134" w:type="dxa"/>
          </w:tcPr>
          <w:p w14:paraId="01573004" w14:textId="77777777" w:rsidR="00F02090" w:rsidRPr="00FD0425" w:rsidRDefault="00F02090" w:rsidP="00694C97">
            <w:pPr>
              <w:pStyle w:val="TAC"/>
              <w:rPr>
                <w:rFonts w:cs="Arial"/>
                <w:szCs w:val="18"/>
                <w:lang w:eastAsia="ja-JP"/>
              </w:rPr>
            </w:pPr>
            <w:r w:rsidRPr="00FD0425">
              <w:rPr>
                <w:lang w:eastAsia="zh-CN"/>
              </w:rPr>
              <w:t>YES</w:t>
            </w:r>
          </w:p>
        </w:tc>
        <w:tc>
          <w:tcPr>
            <w:tcW w:w="1134" w:type="dxa"/>
          </w:tcPr>
          <w:p w14:paraId="08D9CBEB" w14:textId="77777777" w:rsidR="00F02090" w:rsidRPr="00FD0425" w:rsidRDefault="00F02090" w:rsidP="00694C97">
            <w:pPr>
              <w:pStyle w:val="TAC"/>
              <w:rPr>
                <w:rFonts w:cs="Arial"/>
                <w:szCs w:val="18"/>
                <w:lang w:eastAsia="ja-JP"/>
              </w:rPr>
            </w:pPr>
            <w:r w:rsidRPr="00FD0425">
              <w:rPr>
                <w:lang w:eastAsia="zh-CN"/>
              </w:rPr>
              <w:t>reject</w:t>
            </w:r>
          </w:p>
        </w:tc>
      </w:tr>
      <w:tr w:rsidR="00F02090" w:rsidRPr="00FD0425" w14:paraId="79DEA591" w14:textId="77777777" w:rsidTr="006A0009">
        <w:tblPrEx>
          <w:tblCellMar>
            <w:top w:w="0" w:type="dxa"/>
            <w:bottom w:w="0" w:type="dxa"/>
          </w:tblCellMar>
        </w:tblPrEx>
        <w:tc>
          <w:tcPr>
            <w:tcW w:w="2576" w:type="dxa"/>
          </w:tcPr>
          <w:p w14:paraId="4BDA5F60" w14:textId="77777777" w:rsidR="00F02090" w:rsidRPr="00FD0425" w:rsidRDefault="00F02090" w:rsidP="00694C97">
            <w:pPr>
              <w:pStyle w:val="TAL"/>
            </w:pPr>
            <w:r w:rsidRPr="00FD0425">
              <w:rPr>
                <w:bCs/>
                <w:lang w:eastAsia="ja-JP"/>
              </w:rPr>
              <w:t>S-NG-RAN node Maximum Integrity Protected Data Rate</w:t>
            </w:r>
            <w:r w:rsidR="00A04633" w:rsidRPr="00FD0425">
              <w:rPr>
                <w:bCs/>
                <w:lang w:eastAsia="ja-JP"/>
              </w:rPr>
              <w:t xml:space="preserve"> Uplink</w:t>
            </w:r>
          </w:p>
        </w:tc>
        <w:tc>
          <w:tcPr>
            <w:tcW w:w="1104" w:type="dxa"/>
          </w:tcPr>
          <w:p w14:paraId="1389C0F4" w14:textId="77777777" w:rsidR="00F02090" w:rsidRPr="00FD0425" w:rsidRDefault="00F02090" w:rsidP="00694C97">
            <w:pPr>
              <w:pStyle w:val="TAL"/>
            </w:pPr>
            <w:r w:rsidRPr="00FD0425">
              <w:t>O</w:t>
            </w:r>
          </w:p>
        </w:tc>
        <w:tc>
          <w:tcPr>
            <w:tcW w:w="1022" w:type="dxa"/>
          </w:tcPr>
          <w:p w14:paraId="26BC0EFC" w14:textId="77777777" w:rsidR="00F02090" w:rsidRPr="00FD0425" w:rsidRDefault="00F02090" w:rsidP="00694C97">
            <w:pPr>
              <w:pStyle w:val="TAL"/>
            </w:pPr>
          </w:p>
        </w:tc>
        <w:tc>
          <w:tcPr>
            <w:tcW w:w="1276" w:type="dxa"/>
          </w:tcPr>
          <w:p w14:paraId="179791D2" w14:textId="77777777" w:rsidR="00F02090" w:rsidRPr="00FD0425" w:rsidRDefault="00F02090" w:rsidP="00694C97">
            <w:pPr>
              <w:pStyle w:val="TAL"/>
            </w:pPr>
            <w:r w:rsidRPr="00FD0425">
              <w:t>Bit Rate</w:t>
            </w:r>
          </w:p>
          <w:p w14:paraId="2CC1E893" w14:textId="77777777" w:rsidR="00F02090" w:rsidRPr="00FD0425" w:rsidRDefault="00F02090" w:rsidP="00694C97">
            <w:pPr>
              <w:pStyle w:val="TAL"/>
            </w:pPr>
            <w:r w:rsidRPr="00FD0425">
              <w:t>9.2.3.4</w:t>
            </w:r>
          </w:p>
        </w:tc>
        <w:tc>
          <w:tcPr>
            <w:tcW w:w="2270" w:type="dxa"/>
          </w:tcPr>
          <w:p w14:paraId="26042D97" w14:textId="77777777" w:rsidR="00F02090" w:rsidRPr="00FD0425" w:rsidRDefault="00F02090" w:rsidP="00694C97">
            <w:pPr>
              <w:pStyle w:val="TAL"/>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134" w:type="dxa"/>
          </w:tcPr>
          <w:p w14:paraId="0955B9B3" w14:textId="77777777" w:rsidR="00F02090" w:rsidRPr="00FD0425" w:rsidRDefault="00F02090" w:rsidP="00694C97">
            <w:pPr>
              <w:pStyle w:val="TAC"/>
              <w:rPr>
                <w:lang w:eastAsia="zh-CN"/>
              </w:rPr>
            </w:pPr>
            <w:r w:rsidRPr="00FD0425">
              <w:rPr>
                <w:lang w:eastAsia="zh-CN"/>
              </w:rPr>
              <w:t>YES</w:t>
            </w:r>
          </w:p>
        </w:tc>
        <w:tc>
          <w:tcPr>
            <w:tcW w:w="1134" w:type="dxa"/>
          </w:tcPr>
          <w:p w14:paraId="38C1B236" w14:textId="77777777" w:rsidR="00F02090" w:rsidRPr="00FD0425" w:rsidRDefault="00F02090" w:rsidP="00694C97">
            <w:pPr>
              <w:pStyle w:val="TAC"/>
              <w:rPr>
                <w:lang w:eastAsia="zh-CN"/>
              </w:rPr>
            </w:pPr>
            <w:r w:rsidRPr="00FD0425">
              <w:rPr>
                <w:lang w:eastAsia="zh-CN"/>
              </w:rPr>
              <w:t>reject</w:t>
            </w:r>
          </w:p>
        </w:tc>
      </w:tr>
      <w:tr w:rsidR="00A04633" w:rsidRPr="00FD0425" w14:paraId="5DF1F610" w14:textId="77777777" w:rsidTr="006A0009">
        <w:tblPrEx>
          <w:tblCellMar>
            <w:top w:w="0" w:type="dxa"/>
            <w:bottom w:w="0" w:type="dxa"/>
          </w:tblCellMar>
        </w:tblPrEx>
        <w:tc>
          <w:tcPr>
            <w:tcW w:w="2576" w:type="dxa"/>
          </w:tcPr>
          <w:p w14:paraId="6D82B7B7" w14:textId="77777777" w:rsidR="00A04633" w:rsidRPr="00FD0425" w:rsidRDefault="00A04633" w:rsidP="00A04633">
            <w:pPr>
              <w:pStyle w:val="TAL"/>
              <w:rPr>
                <w:rFonts w:cs="Arial"/>
                <w:lang w:eastAsia="zh-CN"/>
              </w:rPr>
            </w:pPr>
            <w:r w:rsidRPr="00FD0425">
              <w:rPr>
                <w:bCs/>
                <w:lang w:eastAsia="ja-JP"/>
              </w:rPr>
              <w:t>S-NG-RAN node Maximum Integrity Protected Data Rate Downlink</w:t>
            </w:r>
          </w:p>
        </w:tc>
        <w:tc>
          <w:tcPr>
            <w:tcW w:w="1104" w:type="dxa"/>
          </w:tcPr>
          <w:p w14:paraId="4ACED40D" w14:textId="77777777" w:rsidR="00A04633" w:rsidRPr="00FD0425" w:rsidRDefault="00A04633" w:rsidP="00A04633">
            <w:pPr>
              <w:pStyle w:val="TAL"/>
              <w:rPr>
                <w:lang w:eastAsia="zh-CN"/>
              </w:rPr>
            </w:pPr>
            <w:r w:rsidRPr="00FD0425">
              <w:t>O</w:t>
            </w:r>
          </w:p>
        </w:tc>
        <w:tc>
          <w:tcPr>
            <w:tcW w:w="1022" w:type="dxa"/>
          </w:tcPr>
          <w:p w14:paraId="7BA9D833" w14:textId="77777777" w:rsidR="00A04633" w:rsidRPr="00FD0425" w:rsidRDefault="00A04633" w:rsidP="00A04633">
            <w:pPr>
              <w:pStyle w:val="TAL"/>
            </w:pPr>
          </w:p>
        </w:tc>
        <w:tc>
          <w:tcPr>
            <w:tcW w:w="1276" w:type="dxa"/>
          </w:tcPr>
          <w:p w14:paraId="3DD828CB" w14:textId="77777777" w:rsidR="00A04633" w:rsidRPr="00FD0425" w:rsidRDefault="00A04633" w:rsidP="00A04633">
            <w:pPr>
              <w:pStyle w:val="TAL"/>
            </w:pPr>
            <w:r w:rsidRPr="00FD0425">
              <w:t>Bit Rate</w:t>
            </w:r>
          </w:p>
          <w:p w14:paraId="28A1CEC9" w14:textId="77777777" w:rsidR="00A04633" w:rsidRPr="00FD0425" w:rsidRDefault="00A04633" w:rsidP="00A04633">
            <w:pPr>
              <w:pStyle w:val="TAL"/>
              <w:rPr>
                <w:rFonts w:cs="Arial"/>
                <w:lang w:eastAsia="ja-JP"/>
              </w:rPr>
            </w:pPr>
            <w:r w:rsidRPr="00FD0425">
              <w:t>9.2.3.4</w:t>
            </w:r>
          </w:p>
        </w:tc>
        <w:tc>
          <w:tcPr>
            <w:tcW w:w="2270" w:type="dxa"/>
          </w:tcPr>
          <w:p w14:paraId="6286C318" w14:textId="77777777" w:rsidR="00A04633" w:rsidRPr="00FD0425" w:rsidRDefault="00A04633" w:rsidP="00A04633">
            <w:pPr>
              <w:pStyle w:val="TAL"/>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66F753E5" w14:textId="77777777" w:rsidR="00A04633" w:rsidRPr="00FD0425" w:rsidRDefault="00A04633" w:rsidP="00A04633">
            <w:pPr>
              <w:pStyle w:val="TAC"/>
            </w:pPr>
            <w:r w:rsidRPr="00FD0425">
              <w:rPr>
                <w:lang w:eastAsia="zh-CN"/>
              </w:rPr>
              <w:t>YES</w:t>
            </w:r>
          </w:p>
        </w:tc>
        <w:tc>
          <w:tcPr>
            <w:tcW w:w="1134" w:type="dxa"/>
          </w:tcPr>
          <w:p w14:paraId="395A72C6" w14:textId="77777777" w:rsidR="00A04633" w:rsidRPr="00FD0425" w:rsidRDefault="00A04633" w:rsidP="00A04633">
            <w:pPr>
              <w:pStyle w:val="TAC"/>
              <w:rPr>
                <w:lang w:eastAsia="zh-CN"/>
              </w:rPr>
            </w:pPr>
            <w:r w:rsidRPr="00FD0425">
              <w:rPr>
                <w:lang w:eastAsia="zh-CN"/>
              </w:rPr>
              <w:t>reject</w:t>
            </w:r>
          </w:p>
        </w:tc>
      </w:tr>
      <w:tr w:rsidR="009E68C8" w:rsidRPr="00FD0425" w14:paraId="5A792E56" w14:textId="77777777" w:rsidTr="006A0009">
        <w:tblPrEx>
          <w:tblCellMar>
            <w:top w:w="0" w:type="dxa"/>
            <w:bottom w:w="0" w:type="dxa"/>
          </w:tblCellMar>
        </w:tblPrEx>
        <w:tc>
          <w:tcPr>
            <w:tcW w:w="2576" w:type="dxa"/>
          </w:tcPr>
          <w:p w14:paraId="26799F60" w14:textId="77777777" w:rsidR="009E68C8" w:rsidRPr="00FD0425" w:rsidRDefault="009E68C8" w:rsidP="009E68C8">
            <w:pPr>
              <w:pStyle w:val="TAL"/>
              <w:rPr>
                <w:bCs/>
                <w:lang w:eastAsia="ja-JP"/>
              </w:rPr>
            </w:pPr>
            <w:r w:rsidRPr="00FD0425">
              <w:rPr>
                <w:rFonts w:cs="Arial"/>
                <w:lang w:eastAsia="zh-CN"/>
              </w:rPr>
              <w:t>Location Information at S-NODE reporting</w:t>
            </w:r>
          </w:p>
        </w:tc>
        <w:tc>
          <w:tcPr>
            <w:tcW w:w="1104" w:type="dxa"/>
          </w:tcPr>
          <w:p w14:paraId="22E3FE5E" w14:textId="77777777" w:rsidR="009E68C8" w:rsidRPr="00FD0425" w:rsidRDefault="009E68C8" w:rsidP="009E68C8">
            <w:pPr>
              <w:pStyle w:val="TAL"/>
            </w:pPr>
            <w:r w:rsidRPr="00FD0425">
              <w:rPr>
                <w:lang w:eastAsia="zh-CN"/>
              </w:rPr>
              <w:t>O</w:t>
            </w:r>
          </w:p>
        </w:tc>
        <w:tc>
          <w:tcPr>
            <w:tcW w:w="1022" w:type="dxa"/>
          </w:tcPr>
          <w:p w14:paraId="1FA2237C" w14:textId="77777777" w:rsidR="009E68C8" w:rsidRPr="00FD0425" w:rsidRDefault="009E68C8" w:rsidP="009E68C8">
            <w:pPr>
              <w:pStyle w:val="TAL"/>
            </w:pPr>
          </w:p>
        </w:tc>
        <w:tc>
          <w:tcPr>
            <w:tcW w:w="1276" w:type="dxa"/>
          </w:tcPr>
          <w:p w14:paraId="2A37FC87" w14:textId="77777777" w:rsidR="009E68C8" w:rsidRPr="00FD0425" w:rsidRDefault="009E68C8" w:rsidP="009E68C8">
            <w:pPr>
              <w:pStyle w:val="TAL"/>
            </w:pPr>
            <w:r w:rsidRPr="00FD0425">
              <w:rPr>
                <w:rFonts w:cs="Arial"/>
                <w:lang w:eastAsia="ja-JP"/>
              </w:rPr>
              <w:t>ENUMERATED (pscell, ...)</w:t>
            </w:r>
          </w:p>
        </w:tc>
        <w:tc>
          <w:tcPr>
            <w:tcW w:w="2270" w:type="dxa"/>
          </w:tcPr>
          <w:p w14:paraId="40DF8E86" w14:textId="77777777" w:rsidR="009E68C8" w:rsidRPr="00FD0425" w:rsidRDefault="009E68C8" w:rsidP="009E68C8">
            <w:pPr>
              <w:pStyle w:val="TAL"/>
              <w:rPr>
                <w:lang w:eastAsia="zh-CN"/>
              </w:rPr>
            </w:pPr>
            <w:r w:rsidRPr="00FD0425">
              <w:rPr>
                <w:lang w:eastAsia="zh-CN"/>
              </w:rPr>
              <w:t>Indicates that the user’s Location Information at S-NODE is to be provided.</w:t>
            </w:r>
          </w:p>
        </w:tc>
        <w:tc>
          <w:tcPr>
            <w:tcW w:w="1134" w:type="dxa"/>
          </w:tcPr>
          <w:p w14:paraId="5B6B8F75" w14:textId="77777777" w:rsidR="009E68C8" w:rsidRPr="00FD0425" w:rsidRDefault="009E68C8" w:rsidP="009E68C8">
            <w:pPr>
              <w:pStyle w:val="TAC"/>
              <w:rPr>
                <w:lang w:eastAsia="zh-CN"/>
              </w:rPr>
            </w:pPr>
            <w:r w:rsidRPr="00FD0425">
              <w:t>YES</w:t>
            </w:r>
          </w:p>
        </w:tc>
        <w:tc>
          <w:tcPr>
            <w:tcW w:w="1134" w:type="dxa"/>
          </w:tcPr>
          <w:p w14:paraId="486B611B" w14:textId="77777777" w:rsidR="009E68C8" w:rsidRPr="00FD0425" w:rsidRDefault="009E68C8" w:rsidP="009E68C8">
            <w:pPr>
              <w:pStyle w:val="TAC"/>
              <w:rPr>
                <w:lang w:eastAsia="zh-CN"/>
              </w:rPr>
            </w:pPr>
            <w:r w:rsidRPr="00FD0425">
              <w:rPr>
                <w:lang w:eastAsia="zh-CN"/>
              </w:rPr>
              <w:t>ignore</w:t>
            </w:r>
          </w:p>
        </w:tc>
      </w:tr>
      <w:tr w:rsidR="00FE17E1" w:rsidRPr="00FD0425" w14:paraId="3E745415" w14:textId="77777777" w:rsidTr="006A0009">
        <w:tblPrEx>
          <w:tblCellMar>
            <w:top w:w="0" w:type="dxa"/>
            <w:bottom w:w="0" w:type="dxa"/>
          </w:tblCellMar>
        </w:tblPrEx>
        <w:tc>
          <w:tcPr>
            <w:tcW w:w="2576" w:type="dxa"/>
          </w:tcPr>
          <w:p w14:paraId="75F377CC" w14:textId="77777777" w:rsidR="00FE17E1" w:rsidRPr="00FD0425" w:rsidRDefault="00FE17E1" w:rsidP="00FE17E1">
            <w:pPr>
              <w:pStyle w:val="TAL"/>
              <w:rPr>
                <w:bCs/>
                <w:lang w:eastAsia="ja-JP"/>
              </w:rPr>
            </w:pPr>
            <w:r w:rsidRPr="00FD0425">
              <w:rPr>
                <w:lang w:eastAsia="ja-JP"/>
              </w:rPr>
              <w:t>MR-DC Resource Coordination Information</w:t>
            </w:r>
          </w:p>
        </w:tc>
        <w:tc>
          <w:tcPr>
            <w:tcW w:w="1104" w:type="dxa"/>
          </w:tcPr>
          <w:p w14:paraId="1847D628" w14:textId="77777777" w:rsidR="00FE17E1" w:rsidRPr="00FD0425" w:rsidRDefault="00FE17E1" w:rsidP="00FE17E1">
            <w:pPr>
              <w:pStyle w:val="TAL"/>
            </w:pPr>
            <w:r w:rsidRPr="00FD0425">
              <w:t>O</w:t>
            </w:r>
          </w:p>
        </w:tc>
        <w:tc>
          <w:tcPr>
            <w:tcW w:w="1022" w:type="dxa"/>
          </w:tcPr>
          <w:p w14:paraId="16EF788D" w14:textId="77777777" w:rsidR="00FE17E1" w:rsidRPr="00FD0425" w:rsidRDefault="00FE17E1" w:rsidP="00FE17E1">
            <w:pPr>
              <w:pStyle w:val="TAL"/>
            </w:pPr>
          </w:p>
        </w:tc>
        <w:tc>
          <w:tcPr>
            <w:tcW w:w="1276" w:type="dxa"/>
          </w:tcPr>
          <w:p w14:paraId="7BF07FA7" w14:textId="77777777" w:rsidR="00FE17E1" w:rsidRPr="00FD0425" w:rsidRDefault="00FE17E1" w:rsidP="00FE17E1">
            <w:pPr>
              <w:pStyle w:val="TAL"/>
            </w:pPr>
            <w:r w:rsidRPr="00FD0425">
              <w:t>9.2.2.33</w:t>
            </w:r>
          </w:p>
        </w:tc>
        <w:tc>
          <w:tcPr>
            <w:tcW w:w="2270" w:type="dxa"/>
          </w:tcPr>
          <w:p w14:paraId="545E1FFB" w14:textId="77777777" w:rsidR="00FE17E1" w:rsidRPr="00FD0425" w:rsidRDefault="00FE17E1" w:rsidP="00FE17E1">
            <w:pPr>
              <w:pStyle w:val="TAL"/>
              <w:rPr>
                <w:lang w:eastAsia="zh-CN"/>
              </w:rPr>
            </w:pPr>
            <w:r w:rsidRPr="00FD0425">
              <w:t xml:space="preserve">Information used to coordinate resource utilisation between M-NG-RAN node and S-NG-RAN node. </w:t>
            </w:r>
          </w:p>
        </w:tc>
        <w:tc>
          <w:tcPr>
            <w:tcW w:w="1134" w:type="dxa"/>
          </w:tcPr>
          <w:p w14:paraId="39FDB2D5" w14:textId="77777777" w:rsidR="00FE17E1" w:rsidRPr="00FD0425" w:rsidRDefault="00FE17E1" w:rsidP="00FE17E1">
            <w:pPr>
              <w:pStyle w:val="TAC"/>
              <w:rPr>
                <w:lang w:eastAsia="zh-CN"/>
              </w:rPr>
            </w:pPr>
            <w:r w:rsidRPr="00FD0425">
              <w:rPr>
                <w:lang w:eastAsia="zh-CN"/>
              </w:rPr>
              <w:t>YES</w:t>
            </w:r>
          </w:p>
        </w:tc>
        <w:tc>
          <w:tcPr>
            <w:tcW w:w="1134" w:type="dxa"/>
          </w:tcPr>
          <w:p w14:paraId="54C25644" w14:textId="77777777" w:rsidR="00FE17E1" w:rsidRPr="00FD0425" w:rsidRDefault="00FE17E1" w:rsidP="00FE17E1">
            <w:pPr>
              <w:pStyle w:val="TAC"/>
              <w:rPr>
                <w:lang w:eastAsia="zh-CN"/>
              </w:rPr>
            </w:pPr>
            <w:r w:rsidRPr="00FD0425">
              <w:rPr>
                <w:lang w:eastAsia="zh-CN"/>
              </w:rPr>
              <w:t>ignore</w:t>
            </w:r>
          </w:p>
        </w:tc>
      </w:tr>
      <w:tr w:rsidR="003D3C09" w:rsidRPr="00FD0425" w14:paraId="0796E8B6" w14:textId="77777777" w:rsidTr="006A0009">
        <w:tblPrEx>
          <w:tblCellMar>
            <w:top w:w="0" w:type="dxa"/>
            <w:bottom w:w="0" w:type="dxa"/>
          </w:tblCellMar>
        </w:tblPrEx>
        <w:tc>
          <w:tcPr>
            <w:tcW w:w="2576" w:type="dxa"/>
          </w:tcPr>
          <w:p w14:paraId="0FCA7A41" w14:textId="77777777" w:rsidR="003D3C09" w:rsidRPr="00FD0425" w:rsidRDefault="003D3C09" w:rsidP="003D3C09">
            <w:pPr>
              <w:pStyle w:val="TAL"/>
              <w:rPr>
                <w:lang w:eastAsia="ja-JP"/>
              </w:rPr>
            </w:pPr>
            <w:r w:rsidRPr="00FD0425">
              <w:rPr>
                <w:bCs/>
                <w:lang w:eastAsia="ja-JP"/>
              </w:rPr>
              <w:t>Masked IMEISV</w:t>
            </w:r>
          </w:p>
        </w:tc>
        <w:tc>
          <w:tcPr>
            <w:tcW w:w="1104" w:type="dxa"/>
          </w:tcPr>
          <w:p w14:paraId="65C0D42C" w14:textId="77777777" w:rsidR="003D3C09" w:rsidRPr="00FD0425" w:rsidRDefault="003D3C09" w:rsidP="003D3C09">
            <w:pPr>
              <w:pStyle w:val="TAL"/>
            </w:pPr>
            <w:r w:rsidRPr="00FD0425">
              <w:t>O</w:t>
            </w:r>
          </w:p>
        </w:tc>
        <w:tc>
          <w:tcPr>
            <w:tcW w:w="1022" w:type="dxa"/>
          </w:tcPr>
          <w:p w14:paraId="31987D8B" w14:textId="77777777" w:rsidR="003D3C09" w:rsidRPr="00FD0425" w:rsidRDefault="003D3C09" w:rsidP="003D3C09">
            <w:pPr>
              <w:pStyle w:val="TAL"/>
            </w:pPr>
          </w:p>
        </w:tc>
        <w:tc>
          <w:tcPr>
            <w:tcW w:w="1276" w:type="dxa"/>
          </w:tcPr>
          <w:p w14:paraId="42150401" w14:textId="77777777" w:rsidR="003D3C09" w:rsidRPr="00FD0425" w:rsidRDefault="003D3C09" w:rsidP="003D3C09">
            <w:pPr>
              <w:pStyle w:val="TAL"/>
            </w:pPr>
            <w:r w:rsidRPr="00FD0425">
              <w:t>9.2.3.32</w:t>
            </w:r>
          </w:p>
        </w:tc>
        <w:tc>
          <w:tcPr>
            <w:tcW w:w="2270" w:type="dxa"/>
          </w:tcPr>
          <w:p w14:paraId="3B477148" w14:textId="77777777" w:rsidR="003D3C09" w:rsidRPr="00FD0425" w:rsidRDefault="003D3C09" w:rsidP="003D3C09">
            <w:pPr>
              <w:pStyle w:val="TAL"/>
            </w:pPr>
          </w:p>
        </w:tc>
        <w:tc>
          <w:tcPr>
            <w:tcW w:w="1134" w:type="dxa"/>
          </w:tcPr>
          <w:p w14:paraId="3ED1A59B" w14:textId="77777777" w:rsidR="003D3C09" w:rsidRPr="00FD0425" w:rsidRDefault="003D3C09" w:rsidP="003D3C09">
            <w:pPr>
              <w:pStyle w:val="TAC"/>
              <w:rPr>
                <w:lang w:eastAsia="zh-CN"/>
              </w:rPr>
            </w:pPr>
            <w:r w:rsidRPr="00FD0425">
              <w:rPr>
                <w:lang w:eastAsia="zh-CN"/>
              </w:rPr>
              <w:t>YES</w:t>
            </w:r>
          </w:p>
        </w:tc>
        <w:tc>
          <w:tcPr>
            <w:tcW w:w="1134" w:type="dxa"/>
          </w:tcPr>
          <w:p w14:paraId="0BCB0BF8" w14:textId="77777777" w:rsidR="003D3C09" w:rsidRPr="00FD0425" w:rsidRDefault="003D3C09" w:rsidP="003D3C09">
            <w:pPr>
              <w:pStyle w:val="TAC"/>
              <w:rPr>
                <w:lang w:eastAsia="zh-CN"/>
              </w:rPr>
            </w:pPr>
            <w:r w:rsidRPr="00FD0425">
              <w:rPr>
                <w:lang w:eastAsia="zh-CN"/>
              </w:rPr>
              <w:t>ignore</w:t>
            </w:r>
          </w:p>
        </w:tc>
      </w:tr>
      <w:tr w:rsidR="003D743A" w:rsidRPr="00FD0425" w14:paraId="4594F75D" w14:textId="77777777" w:rsidTr="006A0009">
        <w:tblPrEx>
          <w:tblCellMar>
            <w:top w:w="0" w:type="dxa"/>
            <w:bottom w:w="0" w:type="dxa"/>
          </w:tblCellMar>
        </w:tblPrEx>
        <w:tc>
          <w:tcPr>
            <w:tcW w:w="2576" w:type="dxa"/>
          </w:tcPr>
          <w:p w14:paraId="436A49C3" w14:textId="77777777" w:rsidR="003D743A" w:rsidRPr="00FD0425" w:rsidRDefault="003D743A" w:rsidP="003D743A">
            <w:pPr>
              <w:pStyle w:val="TAL"/>
              <w:rPr>
                <w:bCs/>
                <w:lang w:eastAsia="ja-JP"/>
              </w:rPr>
            </w:pPr>
            <w:r w:rsidRPr="00FD0425">
              <w:rPr>
                <w:rFonts w:eastAsia="SimSun" w:hint="eastAsia"/>
                <w:bCs/>
                <w:lang w:eastAsia="zh-CN"/>
              </w:rPr>
              <w:t>NE-DC TDM Pattern</w:t>
            </w:r>
          </w:p>
        </w:tc>
        <w:tc>
          <w:tcPr>
            <w:tcW w:w="1104" w:type="dxa"/>
          </w:tcPr>
          <w:p w14:paraId="5F9C87CB" w14:textId="77777777" w:rsidR="003D743A" w:rsidRPr="00FD0425" w:rsidRDefault="003D743A" w:rsidP="003D743A">
            <w:pPr>
              <w:pStyle w:val="TAL"/>
            </w:pPr>
            <w:r w:rsidRPr="00FD0425">
              <w:rPr>
                <w:rFonts w:eastAsia="SimSun" w:hint="eastAsia"/>
                <w:lang w:eastAsia="zh-CN"/>
              </w:rPr>
              <w:t>O</w:t>
            </w:r>
          </w:p>
        </w:tc>
        <w:tc>
          <w:tcPr>
            <w:tcW w:w="1022" w:type="dxa"/>
          </w:tcPr>
          <w:p w14:paraId="13125B4E" w14:textId="77777777" w:rsidR="003D743A" w:rsidRPr="00FD0425" w:rsidRDefault="003D743A" w:rsidP="003D743A">
            <w:pPr>
              <w:pStyle w:val="TAL"/>
            </w:pPr>
          </w:p>
        </w:tc>
        <w:tc>
          <w:tcPr>
            <w:tcW w:w="1276" w:type="dxa"/>
          </w:tcPr>
          <w:p w14:paraId="424569AC" w14:textId="77777777" w:rsidR="003D743A" w:rsidRPr="00FD0425" w:rsidRDefault="003D743A" w:rsidP="003D743A">
            <w:pPr>
              <w:pStyle w:val="TAL"/>
            </w:pPr>
            <w:r w:rsidRPr="00FD0425">
              <w:rPr>
                <w:rFonts w:eastAsia="SimSun" w:hint="eastAsia"/>
                <w:lang w:eastAsia="zh-CN"/>
              </w:rPr>
              <w:t>9.2.2.38</w:t>
            </w:r>
          </w:p>
        </w:tc>
        <w:tc>
          <w:tcPr>
            <w:tcW w:w="2270" w:type="dxa"/>
          </w:tcPr>
          <w:p w14:paraId="7BF3B702" w14:textId="77777777" w:rsidR="003D743A" w:rsidRPr="00FD0425" w:rsidRDefault="003D743A" w:rsidP="003D743A">
            <w:pPr>
              <w:pStyle w:val="TAL"/>
            </w:pPr>
          </w:p>
        </w:tc>
        <w:tc>
          <w:tcPr>
            <w:tcW w:w="1134" w:type="dxa"/>
          </w:tcPr>
          <w:p w14:paraId="4FC0CB86" w14:textId="77777777" w:rsidR="003D743A" w:rsidRPr="00FD0425" w:rsidRDefault="003D743A" w:rsidP="003D743A">
            <w:pPr>
              <w:pStyle w:val="TAC"/>
              <w:rPr>
                <w:lang w:eastAsia="zh-CN"/>
              </w:rPr>
            </w:pPr>
            <w:r w:rsidRPr="00FD0425">
              <w:rPr>
                <w:rFonts w:eastAsia="SimSun"/>
                <w:lang w:eastAsia="zh-CN"/>
              </w:rPr>
              <w:t>YES</w:t>
            </w:r>
          </w:p>
        </w:tc>
        <w:tc>
          <w:tcPr>
            <w:tcW w:w="1134" w:type="dxa"/>
          </w:tcPr>
          <w:p w14:paraId="324CC100" w14:textId="77777777" w:rsidR="003D743A" w:rsidRPr="00FD0425" w:rsidRDefault="003D743A" w:rsidP="003D743A">
            <w:pPr>
              <w:pStyle w:val="TAC"/>
              <w:rPr>
                <w:lang w:eastAsia="zh-CN"/>
              </w:rPr>
            </w:pPr>
            <w:r w:rsidRPr="00FD0425">
              <w:rPr>
                <w:rFonts w:eastAsia="SimSun"/>
                <w:lang w:eastAsia="zh-CN"/>
              </w:rPr>
              <w:t>ignore</w:t>
            </w:r>
          </w:p>
        </w:tc>
      </w:tr>
      <w:tr w:rsidR="005D2428" w:rsidRPr="00FD0425" w14:paraId="538F1C1D" w14:textId="77777777" w:rsidTr="00E56263">
        <w:tblPrEx>
          <w:tblCellMar>
            <w:top w:w="0" w:type="dxa"/>
            <w:bottom w:w="0" w:type="dxa"/>
          </w:tblCellMar>
        </w:tblPrEx>
        <w:tc>
          <w:tcPr>
            <w:tcW w:w="2576"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E56263">
            <w:pPr>
              <w:pStyle w:val="TAL"/>
              <w:rPr>
                <w:bCs/>
                <w:lang w:eastAsia="zh-CN"/>
              </w:rPr>
            </w:pPr>
            <w:r w:rsidRPr="00FD0425">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E56263">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E56263">
            <w:pPr>
              <w:pStyle w:val="TAL"/>
            </w:pPr>
          </w:p>
        </w:tc>
        <w:tc>
          <w:tcPr>
            <w:tcW w:w="1276"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E56263">
            <w:pPr>
              <w:pStyle w:val="TAL"/>
              <w:rPr>
                <w:lang w:eastAsia="zh-CN"/>
              </w:rPr>
            </w:pPr>
            <w:r w:rsidRPr="00FD0425">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E56263">
            <w:pPr>
              <w:pStyle w:val="TAL"/>
            </w:pPr>
            <w:r w:rsidRPr="00FD0425">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E56263">
            <w:pPr>
              <w:pStyle w:val="TAC"/>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E56263">
            <w:pPr>
              <w:pStyle w:val="TAC"/>
              <w:rPr>
                <w:lang w:eastAsia="zh-CN"/>
              </w:rPr>
            </w:pPr>
            <w:r w:rsidRPr="00FD0425">
              <w:rPr>
                <w:lang w:eastAsia="zh-CN"/>
              </w:rPr>
              <w:t>reject</w:t>
            </w:r>
          </w:p>
        </w:tc>
      </w:tr>
      <w:tr w:rsidR="00FC46C7" w:rsidRPr="00FD0425" w14:paraId="680DBA0D" w14:textId="77777777" w:rsidTr="00AD2517">
        <w:tblPrEx>
          <w:tblCellMar>
            <w:top w:w="0" w:type="dxa"/>
            <w:bottom w:w="0" w:type="dxa"/>
          </w:tblCellMar>
        </w:tblPrEx>
        <w:tc>
          <w:tcPr>
            <w:tcW w:w="2576" w:type="dxa"/>
          </w:tcPr>
          <w:p w14:paraId="34366B43" w14:textId="77777777" w:rsidR="00FC46C7" w:rsidRPr="00FD0425" w:rsidRDefault="00FC46C7" w:rsidP="00AD2517">
            <w:pPr>
              <w:pStyle w:val="TAL"/>
              <w:rPr>
                <w:rFonts w:hint="eastAsia"/>
                <w:bCs/>
                <w:lang w:eastAsia="zh-CN"/>
              </w:rPr>
            </w:pPr>
            <w:r w:rsidRPr="00FD0425">
              <w:rPr>
                <w:rFonts w:eastAsia="MS Mincho" w:cs="Arial"/>
                <w:lang w:eastAsia="ja-JP"/>
              </w:rPr>
              <w:t>Trace Activation</w:t>
            </w:r>
          </w:p>
        </w:tc>
        <w:tc>
          <w:tcPr>
            <w:tcW w:w="1104" w:type="dxa"/>
          </w:tcPr>
          <w:p w14:paraId="26BDC44E" w14:textId="77777777" w:rsidR="00FC46C7" w:rsidRPr="00FD0425" w:rsidRDefault="00FC46C7" w:rsidP="00AD2517">
            <w:pPr>
              <w:pStyle w:val="TAL"/>
              <w:rPr>
                <w:rFonts w:hint="eastAsia"/>
                <w:lang w:eastAsia="zh-CN"/>
              </w:rPr>
            </w:pPr>
            <w:r w:rsidRPr="00FD0425">
              <w:rPr>
                <w:rFonts w:eastAsia="MS Mincho" w:cs="Arial"/>
                <w:lang w:eastAsia="ja-JP"/>
              </w:rPr>
              <w:t>O</w:t>
            </w:r>
          </w:p>
        </w:tc>
        <w:tc>
          <w:tcPr>
            <w:tcW w:w="1022" w:type="dxa"/>
          </w:tcPr>
          <w:p w14:paraId="5920AB71" w14:textId="77777777" w:rsidR="00FC46C7" w:rsidRPr="00FD0425" w:rsidRDefault="00FC46C7" w:rsidP="00AD2517">
            <w:pPr>
              <w:pStyle w:val="TAL"/>
            </w:pPr>
          </w:p>
        </w:tc>
        <w:tc>
          <w:tcPr>
            <w:tcW w:w="1276" w:type="dxa"/>
          </w:tcPr>
          <w:p w14:paraId="555DF65A" w14:textId="77777777" w:rsidR="00FC46C7" w:rsidRPr="00FD0425" w:rsidRDefault="00FC46C7" w:rsidP="00AD2517">
            <w:pPr>
              <w:pStyle w:val="TAL"/>
              <w:rPr>
                <w:rFonts w:hint="eastAsia"/>
                <w:lang w:eastAsia="zh-CN"/>
              </w:rPr>
            </w:pPr>
            <w:r w:rsidRPr="00FD0425">
              <w:rPr>
                <w:rFonts w:cs="Arial"/>
                <w:lang w:eastAsia="ja-JP"/>
              </w:rPr>
              <w:t>9.2.3.55</w:t>
            </w:r>
          </w:p>
        </w:tc>
        <w:tc>
          <w:tcPr>
            <w:tcW w:w="2270" w:type="dxa"/>
          </w:tcPr>
          <w:p w14:paraId="10C0AE8B" w14:textId="77777777" w:rsidR="00FC46C7" w:rsidRPr="00FD0425" w:rsidRDefault="00FC46C7" w:rsidP="00AD2517">
            <w:pPr>
              <w:pStyle w:val="TAL"/>
            </w:pPr>
          </w:p>
        </w:tc>
        <w:tc>
          <w:tcPr>
            <w:tcW w:w="1134" w:type="dxa"/>
          </w:tcPr>
          <w:p w14:paraId="4AF4C7C9" w14:textId="77777777" w:rsidR="00FC46C7" w:rsidRPr="00FD0425" w:rsidRDefault="00FC46C7" w:rsidP="00AD2517">
            <w:pPr>
              <w:pStyle w:val="TAC"/>
              <w:rPr>
                <w:lang w:eastAsia="zh-CN"/>
              </w:rPr>
            </w:pPr>
            <w:r w:rsidRPr="00FD0425">
              <w:rPr>
                <w:rFonts w:eastAsia="MS Mincho" w:cs="Arial"/>
                <w:lang w:eastAsia="ja-JP"/>
              </w:rPr>
              <w:t>YES</w:t>
            </w:r>
          </w:p>
        </w:tc>
        <w:tc>
          <w:tcPr>
            <w:tcW w:w="1134" w:type="dxa"/>
          </w:tcPr>
          <w:p w14:paraId="2BA15A30" w14:textId="77777777" w:rsidR="00FC46C7" w:rsidRPr="00FD0425" w:rsidRDefault="00FC46C7" w:rsidP="00AD2517">
            <w:pPr>
              <w:pStyle w:val="TAC"/>
              <w:rPr>
                <w:lang w:eastAsia="zh-CN"/>
              </w:rPr>
            </w:pPr>
            <w:r w:rsidRPr="00FD0425">
              <w:rPr>
                <w:rFonts w:cs="Arial"/>
                <w:lang w:eastAsia="ja-JP"/>
              </w:rPr>
              <w:t>ignore</w:t>
            </w:r>
          </w:p>
        </w:tc>
      </w:tr>
      <w:tr w:rsidR="00CE3100" w:rsidRPr="00FD0425" w14:paraId="448A0C79" w14:textId="77777777" w:rsidTr="00AD2517">
        <w:tblPrEx>
          <w:tblCellMar>
            <w:top w:w="0" w:type="dxa"/>
            <w:bottom w:w="0" w:type="dxa"/>
          </w:tblCellMar>
        </w:tblPrEx>
        <w:tc>
          <w:tcPr>
            <w:tcW w:w="2576"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AD2517">
            <w:pPr>
              <w:pStyle w:val="TAL"/>
              <w:rPr>
                <w:bCs/>
              </w:rPr>
            </w:pPr>
            <w:r w:rsidRPr="00FD0425">
              <w:t>Requested Fast MCG recovery via SRB3</w:t>
            </w:r>
          </w:p>
        </w:tc>
        <w:tc>
          <w:tcPr>
            <w:tcW w:w="1104"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AD2517">
            <w:pPr>
              <w:pStyle w:val="TAL"/>
            </w:pPr>
            <w:r w:rsidRPr="00FD0425">
              <w:t>O</w:t>
            </w:r>
          </w:p>
        </w:tc>
        <w:tc>
          <w:tcPr>
            <w:tcW w:w="1022"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AD2517">
            <w:pPr>
              <w:pStyle w:val="TAL"/>
            </w:pPr>
          </w:p>
        </w:tc>
        <w:tc>
          <w:tcPr>
            <w:tcW w:w="1276"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AD2517">
            <w:pPr>
              <w:pStyle w:val="TAL"/>
            </w:pPr>
            <w:r w:rsidRPr="00FD0425">
              <w:t>ENUMERATED (true, ...)</w:t>
            </w:r>
          </w:p>
        </w:tc>
        <w:tc>
          <w:tcPr>
            <w:tcW w:w="2270"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AD2517">
            <w:pPr>
              <w:pStyle w:val="TAL"/>
            </w:pPr>
            <w:r w:rsidRPr="00FD0425">
              <w:t>Indicates that the resources for fast MCG recovery via SRB3 are requested.</w:t>
            </w:r>
          </w:p>
        </w:tc>
        <w:tc>
          <w:tcPr>
            <w:tcW w:w="1134"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AD2517">
            <w:pPr>
              <w:pStyle w:val="TAC"/>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AD2517">
            <w:pPr>
              <w:pStyle w:val="TAC"/>
              <w:rPr>
                <w:rFonts w:hint="eastAsia"/>
                <w:lang w:eastAsia="zh-CN"/>
              </w:rPr>
            </w:pPr>
            <w:r w:rsidRPr="00FD0425">
              <w:rPr>
                <w:rFonts w:hint="eastAsia"/>
                <w:lang w:eastAsia="zh-CN"/>
              </w:rPr>
              <w:t>i</w:t>
            </w:r>
            <w:r w:rsidRPr="00FD0425">
              <w:rPr>
                <w:lang w:eastAsia="zh-CN"/>
              </w:rPr>
              <w:t>gnore</w:t>
            </w:r>
          </w:p>
        </w:tc>
      </w:tr>
      <w:tr w:rsidR="008D5E13" w:rsidRPr="00FD0425" w14:paraId="76914633" w14:textId="77777777" w:rsidTr="00AD2517">
        <w:tblPrEx>
          <w:tblCellMar>
            <w:top w:w="0" w:type="dxa"/>
            <w:bottom w:w="0" w:type="dxa"/>
          </w:tblCellMar>
        </w:tblPrEx>
        <w:tc>
          <w:tcPr>
            <w:tcW w:w="2576"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8D5E13">
            <w:pPr>
              <w:pStyle w:val="TAL"/>
            </w:pPr>
            <w:r w:rsidRPr="009F5A10">
              <w:t xml:space="preserve">UE </w:t>
            </w:r>
            <w:r>
              <w:rPr>
                <w:rFonts w:hint="eastAsia"/>
                <w:lang w:eastAsia="zh-CN"/>
              </w:rPr>
              <w:t xml:space="preserve">Radio </w:t>
            </w:r>
            <w:r w:rsidRPr="009F5A10">
              <w:t>Capability</w:t>
            </w:r>
            <w:r>
              <w:t xml:space="preserve"> ID</w:t>
            </w:r>
          </w:p>
        </w:tc>
        <w:tc>
          <w:tcPr>
            <w:tcW w:w="1104"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8D5E13">
            <w:pPr>
              <w:pStyle w:val="TAL"/>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8D5E13">
            <w:pPr>
              <w:pStyle w:val="TAL"/>
            </w:pPr>
          </w:p>
        </w:tc>
        <w:tc>
          <w:tcPr>
            <w:tcW w:w="1276"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8D5E13">
            <w:pPr>
              <w:pStyle w:val="TAL"/>
            </w:pPr>
            <w:r>
              <w:rPr>
                <w:rFonts w:hint="eastAsia"/>
                <w:lang w:eastAsia="zh-CN"/>
              </w:rPr>
              <w:t>9.2.3.</w:t>
            </w:r>
            <w:r>
              <w:rPr>
                <w:lang w:eastAsia="zh-CN"/>
              </w:rPr>
              <w:t>138</w:t>
            </w:r>
          </w:p>
        </w:tc>
        <w:tc>
          <w:tcPr>
            <w:tcW w:w="2270"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8D5E13">
            <w:pPr>
              <w:pStyle w:val="TAL"/>
            </w:pPr>
          </w:p>
        </w:tc>
        <w:tc>
          <w:tcPr>
            <w:tcW w:w="1134"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8D5E13">
            <w:pPr>
              <w:pStyle w:val="TAC"/>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8D5E13">
            <w:pPr>
              <w:pStyle w:val="TAC"/>
              <w:rPr>
                <w:rFonts w:hint="eastAsia"/>
                <w:lang w:eastAsia="zh-CN"/>
              </w:rPr>
            </w:pPr>
            <w:r w:rsidRPr="00FD0425">
              <w:rPr>
                <w:lang w:eastAsia="zh-CN"/>
              </w:rPr>
              <w:t>reject</w:t>
            </w:r>
          </w:p>
        </w:tc>
      </w:tr>
      <w:tr w:rsidR="00BE779E" w:rsidRPr="00FD0425" w14:paraId="1FBB1855" w14:textId="77777777" w:rsidTr="00AD2517">
        <w:tblPrEx>
          <w:tblCellMar>
            <w:top w:w="0" w:type="dxa"/>
            <w:bottom w:w="0" w:type="dxa"/>
          </w:tblCellMar>
        </w:tblPrEx>
        <w:tc>
          <w:tcPr>
            <w:tcW w:w="2576"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BE779E">
            <w:pPr>
              <w:pStyle w:val="TAL"/>
            </w:pPr>
            <w:r>
              <w:rPr>
                <w:rFonts w:hint="eastAsia"/>
                <w:lang w:eastAsia="zh-CN"/>
              </w:rPr>
              <w:t>S</w:t>
            </w:r>
            <w:r>
              <w:rPr>
                <w:lang w:eastAsia="zh-CN"/>
              </w:rPr>
              <w:t>ource NG-RAN Node ID</w:t>
            </w:r>
          </w:p>
        </w:tc>
        <w:tc>
          <w:tcPr>
            <w:tcW w:w="1104"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BE779E">
            <w:pPr>
              <w:pStyle w:val="TAL"/>
              <w:rPr>
                <w:rFonts w:hint="eastAsia"/>
                <w:lang w:eastAsia="zh-CN"/>
              </w:rPr>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BE779E">
            <w:pPr>
              <w:pStyle w:val="TAL"/>
            </w:pPr>
          </w:p>
        </w:tc>
        <w:tc>
          <w:tcPr>
            <w:tcW w:w="1276"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BE779E">
            <w:pPr>
              <w:pStyle w:val="TAL"/>
            </w:pPr>
            <w:r w:rsidRPr="00A53AEF">
              <w:t>Global NG-RAN Node ID</w:t>
            </w:r>
          </w:p>
          <w:p w14:paraId="6B33E5C1" w14:textId="77777777" w:rsidR="00BE779E" w:rsidRDefault="00BE779E" w:rsidP="00BE779E">
            <w:pPr>
              <w:pStyle w:val="TAL"/>
              <w:rPr>
                <w:rFonts w:hint="eastAsia"/>
                <w:lang w:eastAsia="zh-CN"/>
              </w:rPr>
            </w:pPr>
            <w:r w:rsidRPr="00FD0425">
              <w:t>9.2.2.3</w:t>
            </w:r>
          </w:p>
        </w:tc>
        <w:tc>
          <w:tcPr>
            <w:tcW w:w="2270"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BE779E">
            <w:pPr>
              <w:pStyle w:val="TAL"/>
            </w:pPr>
            <w:r>
              <w:rPr>
                <w:rFonts w:hint="eastAsia"/>
                <w:lang w:eastAsia="zh-CN"/>
              </w:rPr>
              <w:t>T</w:t>
            </w:r>
            <w:r>
              <w:rPr>
                <w:lang w:eastAsia="zh-CN"/>
              </w:rPr>
              <w:t>he NG-RAN Node ID of the source NG-RAN node or the source SN.</w:t>
            </w:r>
          </w:p>
        </w:tc>
        <w:tc>
          <w:tcPr>
            <w:tcW w:w="1134"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BE779E">
            <w:pPr>
              <w:pStyle w:val="TAC"/>
              <w:rPr>
                <w:lang w:eastAsia="zh-CN"/>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BE779E">
            <w:pPr>
              <w:pStyle w:val="TAC"/>
              <w:rPr>
                <w:lang w:eastAsia="zh-CN"/>
              </w:rPr>
            </w:pPr>
            <w:r>
              <w:rPr>
                <w:lang w:eastAsia="zh-CN"/>
              </w:rPr>
              <w:t>ignore</w:t>
            </w:r>
          </w:p>
        </w:tc>
      </w:tr>
    </w:tbl>
    <w:p w14:paraId="67A140C7"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461">
          <w:tblGrid>
            <w:gridCol w:w="3686"/>
            <w:gridCol w:w="5670"/>
          </w:tblGrid>
        </w:tblGridChange>
      </w:tblGrid>
      <w:tr w:rsidR="00F02090" w:rsidRPr="00FD0425" w14:paraId="7E093F7A" w14:textId="77777777" w:rsidTr="00694C97">
        <w:tblPrEx>
          <w:tblCellMar>
            <w:top w:w="0" w:type="dxa"/>
            <w:bottom w:w="0" w:type="dxa"/>
          </w:tblCellMar>
        </w:tblPrEx>
        <w:tc>
          <w:tcPr>
            <w:tcW w:w="3686" w:type="dxa"/>
          </w:tcPr>
          <w:p w14:paraId="303F1292" w14:textId="77777777" w:rsidR="00F02090" w:rsidRPr="00FD0425" w:rsidRDefault="00F02090" w:rsidP="00694C97">
            <w:pPr>
              <w:pStyle w:val="TAH"/>
              <w:rPr>
                <w:lang w:eastAsia="ja-JP"/>
              </w:rPr>
            </w:pPr>
            <w:r w:rsidRPr="00FD0425">
              <w:rPr>
                <w:lang w:eastAsia="ja-JP"/>
              </w:rPr>
              <w:t>Range bound</w:t>
            </w:r>
          </w:p>
        </w:tc>
        <w:tc>
          <w:tcPr>
            <w:tcW w:w="5670" w:type="dxa"/>
          </w:tcPr>
          <w:p w14:paraId="7EB843AD" w14:textId="77777777" w:rsidR="00F02090" w:rsidRPr="00FD0425" w:rsidRDefault="00F02090" w:rsidP="00694C97">
            <w:pPr>
              <w:pStyle w:val="TAH"/>
              <w:rPr>
                <w:lang w:eastAsia="ja-JP"/>
              </w:rPr>
            </w:pPr>
            <w:r w:rsidRPr="00FD0425">
              <w:rPr>
                <w:lang w:eastAsia="ja-JP"/>
              </w:rPr>
              <w:t>Explanation</w:t>
            </w:r>
          </w:p>
        </w:tc>
      </w:tr>
      <w:tr w:rsidR="00F02090" w:rsidRPr="00FD0425" w14:paraId="4F9D4F23" w14:textId="77777777" w:rsidTr="00694C97">
        <w:tblPrEx>
          <w:tblCellMar>
            <w:top w:w="0" w:type="dxa"/>
            <w:bottom w:w="0" w:type="dxa"/>
          </w:tblCellMar>
        </w:tblPrEx>
        <w:tc>
          <w:tcPr>
            <w:tcW w:w="3686" w:type="dxa"/>
          </w:tcPr>
          <w:p w14:paraId="43D5206F"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694C97">
            <w:pPr>
              <w:pStyle w:val="TAL"/>
              <w:rPr>
                <w:lang w:eastAsia="ja-JP"/>
              </w:rPr>
            </w:pPr>
            <w:r w:rsidRPr="00FD0425">
              <w:rPr>
                <w:lang w:eastAsia="ja-JP"/>
              </w:rPr>
              <w:t>Maximum no. of PDU sessions. Value is 256</w:t>
            </w:r>
          </w:p>
        </w:tc>
      </w:tr>
    </w:tbl>
    <w:p w14:paraId="60F1D119" w14:textId="77777777" w:rsidR="00F02090" w:rsidRPr="00FD0425" w:rsidRDefault="00F02090" w:rsidP="00F02090">
      <w:pPr>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694C97">
            <w:pPr>
              <w:pStyle w:val="TAH"/>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694C97">
            <w:pPr>
              <w:pStyle w:val="TAH"/>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694C97">
            <w:pPr>
              <w:pStyle w:val="TAL"/>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694C97">
            <w:pPr>
              <w:pStyle w:val="TAL"/>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F02090"/>
    <w:p w14:paraId="7BC7D0DD" w14:textId="77777777" w:rsidR="00F02090" w:rsidRPr="00FD0425" w:rsidRDefault="00F02090" w:rsidP="00F02090">
      <w:pPr>
        <w:pStyle w:val="Heading4"/>
      </w:pPr>
      <w:bookmarkStart w:id="3462" w:name="_Toc20955193"/>
      <w:bookmarkStart w:id="3463" w:name="_Toc29991388"/>
      <w:bookmarkStart w:id="3464" w:name="_Toc36555788"/>
      <w:bookmarkStart w:id="3465" w:name="_Toc44497498"/>
      <w:bookmarkStart w:id="3466" w:name="_Toc45107886"/>
      <w:bookmarkStart w:id="3467" w:name="_Toc45901506"/>
      <w:bookmarkStart w:id="3468" w:name="_Toc51850585"/>
      <w:bookmarkStart w:id="3469" w:name="_Toc56693588"/>
      <w:bookmarkStart w:id="3470" w:name="_Toc64447131"/>
      <w:bookmarkStart w:id="3471" w:name="_Toc66286625"/>
      <w:bookmarkStart w:id="3472" w:name="_Toc74151320"/>
      <w:bookmarkStart w:id="3473" w:name="_Toc88653792"/>
      <w:bookmarkStart w:id="3474" w:name="_Toc97904148"/>
      <w:bookmarkStart w:id="3475" w:name="_Toc105175189"/>
      <w:bookmarkStart w:id="3476" w:name="_Toc113826219"/>
      <w:bookmarkStart w:id="3477" w:name="_Toc120032345"/>
      <w:r w:rsidRPr="00FD0425">
        <w:t>9.1.2.2</w:t>
      </w:r>
      <w:r w:rsidRPr="00FD0425">
        <w:tab/>
        <w:t>S-NODE ADDITION REQUEST ACKNOWLEDGE</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BA4A51F" w14:textId="77777777" w:rsidR="00F02090" w:rsidRPr="00FD0425" w:rsidRDefault="00F02090" w:rsidP="00F02090">
      <w:pPr>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F02090">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F02090" w:rsidRPr="00FD0425" w14:paraId="75A7B3E1" w14:textId="77777777" w:rsidTr="00694C97">
        <w:tblPrEx>
          <w:tblCellMar>
            <w:top w:w="0" w:type="dxa"/>
            <w:bottom w:w="0" w:type="dxa"/>
          </w:tblCellMar>
        </w:tblPrEx>
        <w:tc>
          <w:tcPr>
            <w:tcW w:w="2578" w:type="dxa"/>
          </w:tcPr>
          <w:p w14:paraId="06DAE16E" w14:textId="77777777" w:rsidR="00F02090" w:rsidRPr="00FD0425" w:rsidRDefault="00F02090" w:rsidP="00694C97">
            <w:pPr>
              <w:pStyle w:val="TAH"/>
              <w:rPr>
                <w:lang w:eastAsia="ja-JP"/>
              </w:rPr>
            </w:pPr>
            <w:r w:rsidRPr="00FD0425">
              <w:rPr>
                <w:lang w:eastAsia="ja-JP"/>
              </w:rPr>
              <w:t>IE/Group Name</w:t>
            </w:r>
          </w:p>
        </w:tc>
        <w:tc>
          <w:tcPr>
            <w:tcW w:w="1104" w:type="dxa"/>
          </w:tcPr>
          <w:p w14:paraId="1606F67B" w14:textId="77777777" w:rsidR="00F02090" w:rsidRPr="00FD0425" w:rsidRDefault="00F02090" w:rsidP="00694C97">
            <w:pPr>
              <w:pStyle w:val="TAH"/>
              <w:rPr>
                <w:lang w:eastAsia="ja-JP"/>
              </w:rPr>
            </w:pPr>
            <w:r w:rsidRPr="00FD0425">
              <w:rPr>
                <w:lang w:eastAsia="ja-JP"/>
              </w:rPr>
              <w:t>Presence</w:t>
            </w:r>
          </w:p>
        </w:tc>
        <w:tc>
          <w:tcPr>
            <w:tcW w:w="1306" w:type="dxa"/>
          </w:tcPr>
          <w:p w14:paraId="242A8508" w14:textId="77777777" w:rsidR="00F02090" w:rsidRPr="00FD0425" w:rsidRDefault="00F02090" w:rsidP="00694C97">
            <w:pPr>
              <w:pStyle w:val="TAH"/>
              <w:rPr>
                <w:lang w:eastAsia="ja-JP"/>
              </w:rPr>
            </w:pPr>
            <w:r w:rsidRPr="00FD0425">
              <w:rPr>
                <w:lang w:eastAsia="ja-JP"/>
              </w:rPr>
              <w:t>Range</w:t>
            </w:r>
          </w:p>
        </w:tc>
        <w:tc>
          <w:tcPr>
            <w:tcW w:w="1417" w:type="dxa"/>
          </w:tcPr>
          <w:p w14:paraId="0E3E4E2A" w14:textId="77777777" w:rsidR="00F02090" w:rsidRPr="00FD0425" w:rsidRDefault="00F02090" w:rsidP="00694C97">
            <w:pPr>
              <w:pStyle w:val="TAH"/>
              <w:rPr>
                <w:lang w:eastAsia="ja-JP"/>
              </w:rPr>
            </w:pPr>
            <w:r w:rsidRPr="00FD0425">
              <w:rPr>
                <w:lang w:eastAsia="ja-JP"/>
              </w:rPr>
              <w:t>IE type and reference</w:t>
            </w:r>
          </w:p>
        </w:tc>
        <w:tc>
          <w:tcPr>
            <w:tcW w:w="1843" w:type="dxa"/>
          </w:tcPr>
          <w:p w14:paraId="074954F6" w14:textId="77777777" w:rsidR="00F02090" w:rsidRPr="00FD0425" w:rsidRDefault="00F02090" w:rsidP="00694C97">
            <w:pPr>
              <w:pStyle w:val="TAH"/>
              <w:rPr>
                <w:lang w:eastAsia="ja-JP"/>
              </w:rPr>
            </w:pPr>
            <w:r w:rsidRPr="00FD0425">
              <w:rPr>
                <w:lang w:eastAsia="ja-JP"/>
              </w:rPr>
              <w:t>Semantics description</w:t>
            </w:r>
          </w:p>
        </w:tc>
        <w:tc>
          <w:tcPr>
            <w:tcW w:w="1134" w:type="dxa"/>
          </w:tcPr>
          <w:p w14:paraId="234D2195" w14:textId="77777777" w:rsidR="00F02090" w:rsidRPr="00FD0425" w:rsidRDefault="00F02090" w:rsidP="00694C97">
            <w:pPr>
              <w:pStyle w:val="TAH"/>
              <w:rPr>
                <w:b w:val="0"/>
                <w:lang w:eastAsia="ja-JP"/>
              </w:rPr>
            </w:pPr>
            <w:r w:rsidRPr="00FD0425">
              <w:rPr>
                <w:lang w:eastAsia="ja-JP"/>
              </w:rPr>
              <w:t>Criticality</w:t>
            </w:r>
          </w:p>
        </w:tc>
        <w:tc>
          <w:tcPr>
            <w:tcW w:w="1103" w:type="dxa"/>
          </w:tcPr>
          <w:p w14:paraId="610E1E27"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488F5AA7" w14:textId="77777777" w:rsidTr="00694C97">
        <w:tblPrEx>
          <w:tblCellMar>
            <w:top w:w="0" w:type="dxa"/>
            <w:bottom w:w="0" w:type="dxa"/>
          </w:tblCellMar>
        </w:tblPrEx>
        <w:tc>
          <w:tcPr>
            <w:tcW w:w="2578" w:type="dxa"/>
          </w:tcPr>
          <w:p w14:paraId="3DACA64A" w14:textId="77777777" w:rsidR="00F02090" w:rsidRPr="00FD0425" w:rsidRDefault="00F02090" w:rsidP="00694C97">
            <w:pPr>
              <w:pStyle w:val="TAL"/>
              <w:rPr>
                <w:lang w:eastAsia="ja-JP"/>
              </w:rPr>
            </w:pPr>
            <w:r w:rsidRPr="00FD0425">
              <w:rPr>
                <w:lang w:eastAsia="ja-JP"/>
              </w:rPr>
              <w:t>Message Type</w:t>
            </w:r>
          </w:p>
        </w:tc>
        <w:tc>
          <w:tcPr>
            <w:tcW w:w="1104" w:type="dxa"/>
          </w:tcPr>
          <w:p w14:paraId="23743FEC" w14:textId="77777777" w:rsidR="00F02090" w:rsidRPr="00FD0425" w:rsidRDefault="00F02090" w:rsidP="00694C97">
            <w:pPr>
              <w:pStyle w:val="TAL"/>
              <w:rPr>
                <w:lang w:eastAsia="ja-JP"/>
              </w:rPr>
            </w:pPr>
            <w:r w:rsidRPr="00FD0425">
              <w:rPr>
                <w:lang w:eastAsia="ja-JP"/>
              </w:rPr>
              <w:t>M</w:t>
            </w:r>
          </w:p>
        </w:tc>
        <w:tc>
          <w:tcPr>
            <w:tcW w:w="1306" w:type="dxa"/>
          </w:tcPr>
          <w:p w14:paraId="3DC50ECF" w14:textId="77777777" w:rsidR="00F02090" w:rsidRPr="00FD0425" w:rsidRDefault="00F02090" w:rsidP="00694C97">
            <w:pPr>
              <w:pStyle w:val="TAL"/>
              <w:rPr>
                <w:szCs w:val="18"/>
                <w:lang w:eastAsia="ja-JP"/>
              </w:rPr>
            </w:pPr>
          </w:p>
        </w:tc>
        <w:tc>
          <w:tcPr>
            <w:tcW w:w="1417" w:type="dxa"/>
          </w:tcPr>
          <w:p w14:paraId="4BD5FF61" w14:textId="77777777" w:rsidR="00F02090" w:rsidRPr="00FD0425" w:rsidRDefault="00F02090" w:rsidP="00694C97">
            <w:pPr>
              <w:pStyle w:val="TAL"/>
              <w:rPr>
                <w:lang w:eastAsia="ja-JP"/>
              </w:rPr>
            </w:pPr>
            <w:r w:rsidRPr="00FD0425">
              <w:rPr>
                <w:lang w:eastAsia="ja-JP"/>
              </w:rPr>
              <w:t>9.2.3.1</w:t>
            </w:r>
          </w:p>
        </w:tc>
        <w:tc>
          <w:tcPr>
            <w:tcW w:w="1843" w:type="dxa"/>
          </w:tcPr>
          <w:p w14:paraId="6BB30075" w14:textId="77777777" w:rsidR="00F02090" w:rsidRPr="00FD0425" w:rsidRDefault="00F02090" w:rsidP="00694C97">
            <w:pPr>
              <w:pStyle w:val="TAL"/>
              <w:rPr>
                <w:szCs w:val="18"/>
                <w:lang w:eastAsia="ja-JP"/>
              </w:rPr>
            </w:pPr>
          </w:p>
        </w:tc>
        <w:tc>
          <w:tcPr>
            <w:tcW w:w="1134" w:type="dxa"/>
          </w:tcPr>
          <w:p w14:paraId="4D2568A3" w14:textId="77777777" w:rsidR="00F02090" w:rsidRPr="00FD0425" w:rsidRDefault="00F02090" w:rsidP="00694C97">
            <w:pPr>
              <w:pStyle w:val="TAC"/>
              <w:rPr>
                <w:lang w:eastAsia="ja-JP"/>
              </w:rPr>
            </w:pPr>
            <w:r w:rsidRPr="00FD0425">
              <w:rPr>
                <w:lang w:eastAsia="ja-JP"/>
              </w:rPr>
              <w:t>YES</w:t>
            </w:r>
          </w:p>
        </w:tc>
        <w:tc>
          <w:tcPr>
            <w:tcW w:w="1103" w:type="dxa"/>
          </w:tcPr>
          <w:p w14:paraId="2F2C10DA" w14:textId="77777777" w:rsidR="00F02090" w:rsidRPr="00FD0425" w:rsidRDefault="00F02090" w:rsidP="00694C97">
            <w:pPr>
              <w:pStyle w:val="TAC"/>
              <w:rPr>
                <w:lang w:eastAsia="ja-JP"/>
              </w:rPr>
            </w:pPr>
            <w:r w:rsidRPr="00FD0425">
              <w:rPr>
                <w:lang w:eastAsia="ja-JP"/>
              </w:rPr>
              <w:t>reject</w:t>
            </w:r>
          </w:p>
        </w:tc>
      </w:tr>
      <w:tr w:rsidR="00F02090" w:rsidRPr="00FD0425" w14:paraId="2A6C6A01" w14:textId="77777777" w:rsidTr="00694C97">
        <w:tblPrEx>
          <w:tblCellMar>
            <w:top w:w="0" w:type="dxa"/>
            <w:bottom w:w="0" w:type="dxa"/>
          </w:tblCellMar>
        </w:tblPrEx>
        <w:tc>
          <w:tcPr>
            <w:tcW w:w="2578" w:type="dxa"/>
          </w:tcPr>
          <w:p w14:paraId="3E95A23E"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0D7DFBBE" w14:textId="77777777" w:rsidR="00F02090" w:rsidRPr="00FD0425" w:rsidRDefault="00F02090" w:rsidP="00694C97">
            <w:pPr>
              <w:pStyle w:val="TAL"/>
              <w:rPr>
                <w:lang w:eastAsia="ja-JP"/>
              </w:rPr>
            </w:pPr>
            <w:r w:rsidRPr="00FD0425">
              <w:rPr>
                <w:lang w:eastAsia="ja-JP"/>
              </w:rPr>
              <w:t>M</w:t>
            </w:r>
          </w:p>
        </w:tc>
        <w:tc>
          <w:tcPr>
            <w:tcW w:w="1306" w:type="dxa"/>
          </w:tcPr>
          <w:p w14:paraId="352F6BFC" w14:textId="77777777" w:rsidR="00F02090" w:rsidRPr="00FD0425" w:rsidRDefault="00F02090" w:rsidP="00694C97">
            <w:pPr>
              <w:pStyle w:val="TAL"/>
              <w:rPr>
                <w:szCs w:val="18"/>
                <w:lang w:eastAsia="ja-JP"/>
              </w:rPr>
            </w:pPr>
          </w:p>
        </w:tc>
        <w:tc>
          <w:tcPr>
            <w:tcW w:w="1417" w:type="dxa"/>
          </w:tcPr>
          <w:p w14:paraId="774E72B8" w14:textId="77777777" w:rsidR="00F02090" w:rsidRPr="00FD0425" w:rsidRDefault="00F02090" w:rsidP="00694C97">
            <w:pPr>
              <w:pStyle w:val="TAL"/>
              <w:rPr>
                <w:snapToGrid w:val="0"/>
                <w:lang w:eastAsia="ja-JP"/>
              </w:rPr>
            </w:pPr>
            <w:r w:rsidRPr="00FD0425">
              <w:rPr>
                <w:snapToGrid w:val="0"/>
                <w:lang w:eastAsia="ja-JP"/>
              </w:rPr>
              <w:t>NG-RAN node UE XnAP ID</w:t>
            </w:r>
          </w:p>
          <w:p w14:paraId="1793E453" w14:textId="77777777" w:rsidR="00F02090" w:rsidRPr="00FD0425" w:rsidRDefault="00F02090" w:rsidP="00694C97">
            <w:pPr>
              <w:pStyle w:val="TAL"/>
              <w:rPr>
                <w:lang w:eastAsia="ja-JP"/>
              </w:rPr>
            </w:pPr>
            <w:r w:rsidRPr="00FD0425">
              <w:rPr>
                <w:lang w:eastAsia="ja-JP"/>
              </w:rPr>
              <w:t>9.2.3.16</w:t>
            </w:r>
          </w:p>
        </w:tc>
        <w:tc>
          <w:tcPr>
            <w:tcW w:w="1843" w:type="dxa"/>
          </w:tcPr>
          <w:p w14:paraId="1FAAF1C9"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34" w:type="dxa"/>
          </w:tcPr>
          <w:p w14:paraId="7C0A773F" w14:textId="77777777" w:rsidR="00F02090" w:rsidRPr="00FD0425" w:rsidRDefault="00F02090" w:rsidP="00694C97">
            <w:pPr>
              <w:pStyle w:val="TAC"/>
              <w:rPr>
                <w:lang w:eastAsia="ja-JP"/>
              </w:rPr>
            </w:pPr>
            <w:r w:rsidRPr="00FD0425">
              <w:rPr>
                <w:lang w:eastAsia="ja-JP"/>
              </w:rPr>
              <w:t>YES</w:t>
            </w:r>
          </w:p>
        </w:tc>
        <w:tc>
          <w:tcPr>
            <w:tcW w:w="1103" w:type="dxa"/>
          </w:tcPr>
          <w:p w14:paraId="388D93D0" w14:textId="77777777" w:rsidR="00F02090" w:rsidRPr="00FD0425" w:rsidRDefault="00F02090" w:rsidP="00694C97">
            <w:pPr>
              <w:pStyle w:val="TAC"/>
              <w:rPr>
                <w:lang w:eastAsia="zh-CN"/>
              </w:rPr>
            </w:pPr>
            <w:r w:rsidRPr="00FD0425">
              <w:rPr>
                <w:lang w:eastAsia="zh-CN"/>
              </w:rPr>
              <w:t>reject</w:t>
            </w:r>
          </w:p>
        </w:tc>
      </w:tr>
      <w:tr w:rsidR="00F02090" w:rsidRPr="00FD0425" w14:paraId="353E3BE7" w14:textId="77777777" w:rsidTr="00694C97">
        <w:tblPrEx>
          <w:tblCellMar>
            <w:top w:w="0" w:type="dxa"/>
            <w:bottom w:w="0" w:type="dxa"/>
          </w:tblCellMar>
        </w:tblPrEx>
        <w:tc>
          <w:tcPr>
            <w:tcW w:w="2578" w:type="dxa"/>
          </w:tcPr>
          <w:p w14:paraId="1C2B813B"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4C09783E" w14:textId="77777777" w:rsidR="00F02090" w:rsidRPr="00FD0425" w:rsidRDefault="00F02090" w:rsidP="00694C97">
            <w:pPr>
              <w:pStyle w:val="TAL"/>
              <w:rPr>
                <w:lang w:eastAsia="ja-JP"/>
              </w:rPr>
            </w:pPr>
            <w:r w:rsidRPr="00FD0425">
              <w:rPr>
                <w:lang w:eastAsia="ja-JP"/>
              </w:rPr>
              <w:t>M</w:t>
            </w:r>
          </w:p>
        </w:tc>
        <w:tc>
          <w:tcPr>
            <w:tcW w:w="1306" w:type="dxa"/>
          </w:tcPr>
          <w:p w14:paraId="2256CB20" w14:textId="77777777" w:rsidR="00F02090" w:rsidRPr="00FD0425" w:rsidRDefault="00F02090" w:rsidP="00694C97">
            <w:pPr>
              <w:pStyle w:val="TAL"/>
              <w:rPr>
                <w:szCs w:val="18"/>
                <w:lang w:eastAsia="ja-JP"/>
              </w:rPr>
            </w:pPr>
          </w:p>
        </w:tc>
        <w:tc>
          <w:tcPr>
            <w:tcW w:w="1417" w:type="dxa"/>
          </w:tcPr>
          <w:p w14:paraId="76BB53FA" w14:textId="77777777" w:rsidR="00F02090" w:rsidRPr="00FD0425" w:rsidRDefault="00F02090" w:rsidP="00694C97">
            <w:pPr>
              <w:pStyle w:val="TAL"/>
              <w:rPr>
                <w:snapToGrid w:val="0"/>
                <w:lang w:eastAsia="ja-JP"/>
              </w:rPr>
            </w:pPr>
            <w:r w:rsidRPr="00FD0425">
              <w:rPr>
                <w:snapToGrid w:val="0"/>
                <w:lang w:eastAsia="ja-JP"/>
              </w:rPr>
              <w:t>NG-RAN node UE XnAP ID</w:t>
            </w:r>
          </w:p>
          <w:p w14:paraId="0B91975C" w14:textId="77777777" w:rsidR="00F02090" w:rsidRPr="00FD0425" w:rsidRDefault="00F02090" w:rsidP="00694C97">
            <w:pPr>
              <w:pStyle w:val="TAL"/>
              <w:rPr>
                <w:lang w:eastAsia="ja-JP"/>
              </w:rPr>
            </w:pPr>
            <w:r w:rsidRPr="00FD0425">
              <w:rPr>
                <w:lang w:eastAsia="ja-JP"/>
              </w:rPr>
              <w:t>9.2.3.16</w:t>
            </w:r>
          </w:p>
        </w:tc>
        <w:tc>
          <w:tcPr>
            <w:tcW w:w="1843" w:type="dxa"/>
          </w:tcPr>
          <w:p w14:paraId="6B684982"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34" w:type="dxa"/>
          </w:tcPr>
          <w:p w14:paraId="1AD8FD0F" w14:textId="77777777" w:rsidR="00F02090" w:rsidRPr="00FD0425" w:rsidRDefault="00F02090" w:rsidP="00694C97">
            <w:pPr>
              <w:pStyle w:val="TAC"/>
              <w:rPr>
                <w:lang w:eastAsia="ja-JP"/>
              </w:rPr>
            </w:pPr>
            <w:r w:rsidRPr="00FD0425">
              <w:rPr>
                <w:lang w:eastAsia="ja-JP"/>
              </w:rPr>
              <w:t>YES</w:t>
            </w:r>
          </w:p>
        </w:tc>
        <w:tc>
          <w:tcPr>
            <w:tcW w:w="1103" w:type="dxa"/>
          </w:tcPr>
          <w:p w14:paraId="1170F39B" w14:textId="77777777" w:rsidR="00F02090" w:rsidRPr="00FD0425" w:rsidRDefault="00F02090" w:rsidP="00694C97">
            <w:pPr>
              <w:pStyle w:val="TAC"/>
              <w:rPr>
                <w:lang w:eastAsia="zh-CN"/>
              </w:rPr>
            </w:pPr>
            <w:r w:rsidRPr="00FD0425">
              <w:rPr>
                <w:lang w:eastAsia="zh-CN"/>
              </w:rPr>
              <w:t>reject</w:t>
            </w:r>
          </w:p>
        </w:tc>
      </w:tr>
      <w:tr w:rsidR="00F02090" w:rsidRPr="00FD0425" w14:paraId="220DD5A1" w14:textId="77777777" w:rsidTr="00694C97">
        <w:tblPrEx>
          <w:tblCellMar>
            <w:top w:w="0" w:type="dxa"/>
            <w:bottom w:w="0" w:type="dxa"/>
          </w:tblCellMar>
        </w:tblPrEx>
        <w:tc>
          <w:tcPr>
            <w:tcW w:w="2578" w:type="dxa"/>
          </w:tcPr>
          <w:p w14:paraId="2F8CE868" w14:textId="77777777" w:rsidR="00F02090" w:rsidRPr="00FD0425" w:rsidRDefault="00F02090" w:rsidP="00694C97">
            <w:pPr>
              <w:pStyle w:val="TAL"/>
              <w:rPr>
                <w:b/>
                <w:lang w:eastAsia="ja-JP"/>
              </w:rPr>
            </w:pPr>
            <w:r w:rsidRPr="00FD0425">
              <w:rPr>
                <w:b/>
                <w:lang w:eastAsia="ja-JP"/>
              </w:rPr>
              <w:t>PDU Session Resources Admitted To Be Added List</w:t>
            </w:r>
          </w:p>
        </w:tc>
        <w:tc>
          <w:tcPr>
            <w:tcW w:w="1104" w:type="dxa"/>
          </w:tcPr>
          <w:p w14:paraId="4BBCAF4E" w14:textId="77777777" w:rsidR="00F02090" w:rsidRPr="00FD0425" w:rsidRDefault="00F02090" w:rsidP="00694C97">
            <w:pPr>
              <w:pStyle w:val="TAL"/>
              <w:rPr>
                <w:lang w:eastAsia="ja-JP"/>
              </w:rPr>
            </w:pPr>
          </w:p>
        </w:tc>
        <w:tc>
          <w:tcPr>
            <w:tcW w:w="1306" w:type="dxa"/>
          </w:tcPr>
          <w:p w14:paraId="209E0ECA" w14:textId="77777777" w:rsidR="00F02090" w:rsidRPr="00FD0425" w:rsidRDefault="00F02090" w:rsidP="00694C97">
            <w:pPr>
              <w:pStyle w:val="TAL"/>
              <w:rPr>
                <w:i/>
                <w:szCs w:val="18"/>
                <w:lang w:eastAsia="ja-JP"/>
              </w:rPr>
            </w:pPr>
            <w:r w:rsidRPr="00FD0425">
              <w:rPr>
                <w:i/>
                <w:szCs w:val="18"/>
                <w:lang w:eastAsia="ja-JP"/>
              </w:rPr>
              <w:t>1</w:t>
            </w:r>
          </w:p>
        </w:tc>
        <w:tc>
          <w:tcPr>
            <w:tcW w:w="1417" w:type="dxa"/>
          </w:tcPr>
          <w:p w14:paraId="6AAA31D9" w14:textId="77777777" w:rsidR="00F02090" w:rsidRPr="00FD0425" w:rsidRDefault="00F02090" w:rsidP="00694C97">
            <w:pPr>
              <w:pStyle w:val="TAL"/>
              <w:rPr>
                <w:lang w:eastAsia="ja-JP"/>
              </w:rPr>
            </w:pPr>
          </w:p>
        </w:tc>
        <w:tc>
          <w:tcPr>
            <w:tcW w:w="1843" w:type="dxa"/>
          </w:tcPr>
          <w:p w14:paraId="1E474333" w14:textId="77777777" w:rsidR="00F02090" w:rsidRPr="00FD0425" w:rsidRDefault="00F02090" w:rsidP="00694C97">
            <w:pPr>
              <w:pStyle w:val="TAL"/>
              <w:rPr>
                <w:szCs w:val="18"/>
                <w:lang w:eastAsia="ja-JP"/>
              </w:rPr>
            </w:pPr>
          </w:p>
        </w:tc>
        <w:tc>
          <w:tcPr>
            <w:tcW w:w="1134" w:type="dxa"/>
          </w:tcPr>
          <w:p w14:paraId="2EE9CE8D" w14:textId="77777777" w:rsidR="00F02090" w:rsidRPr="00FD0425" w:rsidRDefault="00F02090" w:rsidP="00694C97">
            <w:pPr>
              <w:pStyle w:val="TAC"/>
              <w:rPr>
                <w:lang w:eastAsia="ja-JP"/>
              </w:rPr>
            </w:pPr>
            <w:r w:rsidRPr="00FD0425">
              <w:rPr>
                <w:lang w:eastAsia="ja-JP"/>
              </w:rPr>
              <w:t>YES</w:t>
            </w:r>
          </w:p>
        </w:tc>
        <w:tc>
          <w:tcPr>
            <w:tcW w:w="1103" w:type="dxa"/>
          </w:tcPr>
          <w:p w14:paraId="5AA5B496" w14:textId="77777777" w:rsidR="00F02090" w:rsidRPr="00FD0425" w:rsidRDefault="00F02090" w:rsidP="00694C97">
            <w:pPr>
              <w:pStyle w:val="TAC"/>
              <w:rPr>
                <w:lang w:eastAsia="ja-JP"/>
              </w:rPr>
            </w:pPr>
            <w:r w:rsidRPr="00FD0425">
              <w:rPr>
                <w:lang w:eastAsia="ja-JP"/>
              </w:rPr>
              <w:t>ignore</w:t>
            </w:r>
          </w:p>
        </w:tc>
      </w:tr>
      <w:tr w:rsidR="00F02090" w:rsidRPr="00FD0425" w14:paraId="6F21861A" w14:textId="77777777" w:rsidTr="00694C97">
        <w:tblPrEx>
          <w:tblCellMar>
            <w:top w:w="0" w:type="dxa"/>
            <w:bottom w:w="0" w:type="dxa"/>
          </w:tblCellMar>
        </w:tblPrEx>
        <w:tc>
          <w:tcPr>
            <w:tcW w:w="2578" w:type="dxa"/>
          </w:tcPr>
          <w:p w14:paraId="07C953FD" w14:textId="77777777" w:rsidR="00F02090" w:rsidRPr="00FD0425" w:rsidRDefault="00F02090" w:rsidP="00694C97">
            <w:pPr>
              <w:pStyle w:val="TAL"/>
              <w:ind w:left="113"/>
              <w:rPr>
                <w:b/>
              </w:rPr>
            </w:pPr>
            <w:r w:rsidRPr="00FD0425">
              <w:rPr>
                <w:b/>
              </w:rPr>
              <w:t>&gt;PDU Session Resources Admitted To Be Added Item</w:t>
            </w:r>
          </w:p>
        </w:tc>
        <w:tc>
          <w:tcPr>
            <w:tcW w:w="1104" w:type="dxa"/>
          </w:tcPr>
          <w:p w14:paraId="51A7C3DC" w14:textId="77777777" w:rsidR="00F02090" w:rsidRPr="00FD0425" w:rsidRDefault="00F02090" w:rsidP="00694C97">
            <w:pPr>
              <w:pStyle w:val="TAL"/>
              <w:rPr>
                <w:lang w:eastAsia="ja-JP"/>
              </w:rPr>
            </w:pPr>
          </w:p>
        </w:tc>
        <w:tc>
          <w:tcPr>
            <w:tcW w:w="1306" w:type="dxa"/>
          </w:tcPr>
          <w:p w14:paraId="2C11BC8B" w14:textId="77777777" w:rsidR="00F02090" w:rsidRPr="00FD0425" w:rsidRDefault="00F02090" w:rsidP="00694C97">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7" w:type="dxa"/>
          </w:tcPr>
          <w:p w14:paraId="3F7AF05F" w14:textId="77777777" w:rsidR="00F02090" w:rsidRPr="00FD0425" w:rsidRDefault="00F02090" w:rsidP="00694C97">
            <w:pPr>
              <w:pStyle w:val="TAL"/>
              <w:rPr>
                <w:lang w:eastAsia="ja-JP"/>
              </w:rPr>
            </w:pPr>
          </w:p>
        </w:tc>
        <w:tc>
          <w:tcPr>
            <w:tcW w:w="1843" w:type="dxa"/>
          </w:tcPr>
          <w:p w14:paraId="6A64381D"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694C97">
            <w:pPr>
              <w:pStyle w:val="TAL"/>
              <w:rPr>
                <w:lang w:eastAsia="ja-JP"/>
              </w:rPr>
            </w:pPr>
            <w:r w:rsidRPr="00FD0425">
              <w:rPr>
                <w:lang w:eastAsia="ja-JP"/>
              </w:rPr>
              <w:t>nor the</w:t>
            </w:r>
          </w:p>
          <w:p w14:paraId="4D63A450" w14:textId="77777777" w:rsidR="00F02090" w:rsidRPr="00FD0425" w:rsidRDefault="00F02090" w:rsidP="00694C97">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134" w:type="dxa"/>
          </w:tcPr>
          <w:p w14:paraId="02A364D6" w14:textId="77777777" w:rsidR="00F02090" w:rsidRPr="00FD0425" w:rsidRDefault="00F02090" w:rsidP="00694C97">
            <w:pPr>
              <w:pStyle w:val="TAC"/>
              <w:rPr>
                <w:lang w:eastAsia="ja-JP"/>
              </w:rPr>
            </w:pPr>
            <w:r w:rsidRPr="00FD0425">
              <w:rPr>
                <w:lang w:eastAsia="ja-JP"/>
              </w:rPr>
              <w:t>–</w:t>
            </w:r>
          </w:p>
        </w:tc>
        <w:tc>
          <w:tcPr>
            <w:tcW w:w="1103" w:type="dxa"/>
          </w:tcPr>
          <w:p w14:paraId="51601C11" w14:textId="77777777" w:rsidR="00F02090" w:rsidRPr="00FD0425" w:rsidRDefault="00F02090" w:rsidP="00694C97">
            <w:pPr>
              <w:pStyle w:val="TAC"/>
              <w:rPr>
                <w:lang w:eastAsia="ja-JP"/>
              </w:rPr>
            </w:pPr>
          </w:p>
        </w:tc>
      </w:tr>
      <w:tr w:rsidR="00F02090" w:rsidRPr="00FD0425" w14:paraId="0C01021A" w14:textId="77777777" w:rsidTr="00694C97">
        <w:tblPrEx>
          <w:tblCellMar>
            <w:top w:w="0" w:type="dxa"/>
            <w:bottom w:w="0" w:type="dxa"/>
          </w:tblCellMar>
        </w:tblPrEx>
        <w:tc>
          <w:tcPr>
            <w:tcW w:w="2578" w:type="dxa"/>
          </w:tcPr>
          <w:p w14:paraId="742280B0" w14:textId="77777777" w:rsidR="00F02090" w:rsidRPr="00FD0425" w:rsidRDefault="00F02090" w:rsidP="00694C97">
            <w:pPr>
              <w:pStyle w:val="TAL"/>
              <w:ind w:left="227"/>
            </w:pPr>
            <w:r w:rsidRPr="00FD0425">
              <w:t>&gt;&gt;PDU Session ID</w:t>
            </w:r>
          </w:p>
        </w:tc>
        <w:tc>
          <w:tcPr>
            <w:tcW w:w="1104" w:type="dxa"/>
          </w:tcPr>
          <w:p w14:paraId="6AAFD9D8" w14:textId="77777777" w:rsidR="00F02090" w:rsidRPr="00FD0425" w:rsidRDefault="00F02090" w:rsidP="00694C97">
            <w:pPr>
              <w:pStyle w:val="TAL"/>
              <w:rPr>
                <w:lang w:eastAsia="ja-JP"/>
              </w:rPr>
            </w:pPr>
            <w:r w:rsidRPr="00FD0425">
              <w:rPr>
                <w:lang w:eastAsia="ja-JP"/>
              </w:rPr>
              <w:t>M</w:t>
            </w:r>
          </w:p>
        </w:tc>
        <w:tc>
          <w:tcPr>
            <w:tcW w:w="1306" w:type="dxa"/>
          </w:tcPr>
          <w:p w14:paraId="774521AF" w14:textId="77777777" w:rsidR="00F02090" w:rsidRPr="00FD0425" w:rsidRDefault="00F02090" w:rsidP="00694C97">
            <w:pPr>
              <w:pStyle w:val="TAL"/>
              <w:rPr>
                <w:i/>
                <w:szCs w:val="18"/>
                <w:lang w:eastAsia="ja-JP"/>
              </w:rPr>
            </w:pPr>
          </w:p>
        </w:tc>
        <w:tc>
          <w:tcPr>
            <w:tcW w:w="1417" w:type="dxa"/>
          </w:tcPr>
          <w:p w14:paraId="322A3E32" w14:textId="77777777" w:rsidR="00F02090" w:rsidRPr="00FD0425" w:rsidRDefault="00F02090" w:rsidP="00694C97">
            <w:pPr>
              <w:pStyle w:val="TAL"/>
              <w:rPr>
                <w:lang w:eastAsia="ja-JP"/>
              </w:rPr>
            </w:pPr>
            <w:r w:rsidRPr="00FD0425">
              <w:rPr>
                <w:lang w:eastAsia="ja-JP"/>
              </w:rPr>
              <w:t>9.2.3.18</w:t>
            </w:r>
          </w:p>
        </w:tc>
        <w:tc>
          <w:tcPr>
            <w:tcW w:w="1843" w:type="dxa"/>
          </w:tcPr>
          <w:p w14:paraId="19A0D550" w14:textId="77777777" w:rsidR="00F02090" w:rsidRPr="00FD0425" w:rsidRDefault="00F02090" w:rsidP="00694C97">
            <w:pPr>
              <w:pStyle w:val="TAL"/>
              <w:rPr>
                <w:lang w:eastAsia="ja-JP"/>
              </w:rPr>
            </w:pPr>
          </w:p>
        </w:tc>
        <w:tc>
          <w:tcPr>
            <w:tcW w:w="1134" w:type="dxa"/>
          </w:tcPr>
          <w:p w14:paraId="4A242D09" w14:textId="77777777" w:rsidR="00F02090" w:rsidRPr="00FD0425" w:rsidRDefault="00F02090" w:rsidP="00694C97">
            <w:pPr>
              <w:pStyle w:val="TAC"/>
              <w:rPr>
                <w:lang w:eastAsia="ja-JP"/>
              </w:rPr>
            </w:pPr>
            <w:r w:rsidRPr="00FD0425">
              <w:rPr>
                <w:bCs/>
                <w:lang w:eastAsia="ja-JP"/>
              </w:rPr>
              <w:t>–</w:t>
            </w:r>
          </w:p>
        </w:tc>
        <w:tc>
          <w:tcPr>
            <w:tcW w:w="1103" w:type="dxa"/>
          </w:tcPr>
          <w:p w14:paraId="68E09D57" w14:textId="77777777" w:rsidR="00F02090" w:rsidRPr="00FD0425" w:rsidRDefault="00F02090" w:rsidP="00694C97">
            <w:pPr>
              <w:pStyle w:val="TAC"/>
              <w:rPr>
                <w:lang w:eastAsia="ja-JP"/>
              </w:rPr>
            </w:pPr>
          </w:p>
        </w:tc>
      </w:tr>
      <w:tr w:rsidR="00F02090" w:rsidRPr="00FD0425" w14:paraId="44A113B1" w14:textId="77777777" w:rsidTr="00694C97">
        <w:tblPrEx>
          <w:tblCellMar>
            <w:top w:w="0" w:type="dxa"/>
            <w:bottom w:w="0" w:type="dxa"/>
          </w:tblCellMar>
        </w:tblPrEx>
        <w:tc>
          <w:tcPr>
            <w:tcW w:w="2578" w:type="dxa"/>
          </w:tcPr>
          <w:p w14:paraId="1DBA5DB7" w14:textId="77777777" w:rsidR="00F02090" w:rsidRPr="00FD0425" w:rsidRDefault="00F02090" w:rsidP="00407E71">
            <w:pPr>
              <w:pStyle w:val="TAL"/>
              <w:ind w:left="227"/>
              <w:rPr>
                <w:lang w:eastAsia="ja-JP"/>
              </w:rPr>
            </w:pPr>
            <w:r w:rsidRPr="00FD0425">
              <w:rPr>
                <w:lang w:eastAsia="ja-JP"/>
              </w:rPr>
              <w:t>&gt;&gt;</w:t>
            </w:r>
            <w:r w:rsidRPr="00FD0425">
              <w:rPr>
                <w:lang w:val="sv-SE" w:eastAsia="ja-JP"/>
              </w:rPr>
              <w:t>PDU Session Resource Setup Response Info – SN terminated</w:t>
            </w:r>
          </w:p>
        </w:tc>
        <w:tc>
          <w:tcPr>
            <w:tcW w:w="1104" w:type="dxa"/>
          </w:tcPr>
          <w:p w14:paraId="11A9E6C9" w14:textId="77777777" w:rsidR="00F02090" w:rsidRPr="00FD0425" w:rsidRDefault="00F02090" w:rsidP="00694C97">
            <w:pPr>
              <w:pStyle w:val="TAL"/>
              <w:rPr>
                <w:lang w:eastAsia="ja-JP"/>
              </w:rPr>
            </w:pPr>
            <w:r w:rsidRPr="00FD0425">
              <w:rPr>
                <w:lang w:eastAsia="ja-JP"/>
              </w:rPr>
              <w:t>O</w:t>
            </w:r>
          </w:p>
        </w:tc>
        <w:tc>
          <w:tcPr>
            <w:tcW w:w="1306" w:type="dxa"/>
          </w:tcPr>
          <w:p w14:paraId="3E07746D" w14:textId="77777777" w:rsidR="00F02090" w:rsidRPr="00FD0425" w:rsidRDefault="00F02090" w:rsidP="00694C97">
            <w:pPr>
              <w:pStyle w:val="TAL"/>
              <w:rPr>
                <w:i/>
                <w:szCs w:val="18"/>
                <w:lang w:eastAsia="ja-JP"/>
              </w:rPr>
            </w:pPr>
          </w:p>
        </w:tc>
        <w:tc>
          <w:tcPr>
            <w:tcW w:w="1417" w:type="dxa"/>
          </w:tcPr>
          <w:p w14:paraId="3F0A5769" w14:textId="77777777" w:rsidR="00F02090" w:rsidRPr="00FD0425" w:rsidRDefault="00F02090" w:rsidP="00694C97">
            <w:pPr>
              <w:pStyle w:val="TAL"/>
              <w:rPr>
                <w:snapToGrid w:val="0"/>
                <w:lang w:eastAsia="ja-JP"/>
              </w:rPr>
            </w:pPr>
            <w:r w:rsidRPr="00FD0425">
              <w:rPr>
                <w:lang w:eastAsia="ja-JP"/>
              </w:rPr>
              <w:t>9.2.1.6</w:t>
            </w:r>
          </w:p>
        </w:tc>
        <w:tc>
          <w:tcPr>
            <w:tcW w:w="1843" w:type="dxa"/>
          </w:tcPr>
          <w:p w14:paraId="0AC81A82" w14:textId="77777777" w:rsidR="00F02090" w:rsidRPr="00FD0425" w:rsidRDefault="00F02090" w:rsidP="00694C97">
            <w:pPr>
              <w:pStyle w:val="TAL"/>
              <w:rPr>
                <w:szCs w:val="18"/>
                <w:lang w:eastAsia="ja-JP"/>
              </w:rPr>
            </w:pPr>
          </w:p>
        </w:tc>
        <w:tc>
          <w:tcPr>
            <w:tcW w:w="1134" w:type="dxa"/>
          </w:tcPr>
          <w:p w14:paraId="39ADAC04" w14:textId="77777777" w:rsidR="00F02090" w:rsidRPr="00FD0425" w:rsidRDefault="00F02090" w:rsidP="00694C97">
            <w:pPr>
              <w:pStyle w:val="TAC"/>
              <w:rPr>
                <w:bCs/>
                <w:lang w:eastAsia="ja-JP"/>
              </w:rPr>
            </w:pPr>
            <w:r w:rsidRPr="00FD0425">
              <w:rPr>
                <w:bCs/>
                <w:lang w:eastAsia="ja-JP"/>
              </w:rPr>
              <w:t>–</w:t>
            </w:r>
          </w:p>
        </w:tc>
        <w:tc>
          <w:tcPr>
            <w:tcW w:w="1103" w:type="dxa"/>
          </w:tcPr>
          <w:p w14:paraId="56ACF788" w14:textId="77777777" w:rsidR="00F02090" w:rsidRPr="00FD0425" w:rsidRDefault="00F02090" w:rsidP="00694C97">
            <w:pPr>
              <w:pStyle w:val="TAC"/>
              <w:rPr>
                <w:lang w:eastAsia="ja-JP"/>
              </w:rPr>
            </w:pPr>
          </w:p>
        </w:tc>
      </w:tr>
      <w:tr w:rsidR="00F02090" w:rsidRPr="00FD0425" w14:paraId="1B5B1668" w14:textId="77777777" w:rsidTr="00694C97">
        <w:tblPrEx>
          <w:tblCellMar>
            <w:top w:w="0" w:type="dxa"/>
            <w:bottom w:w="0" w:type="dxa"/>
          </w:tblCellMar>
        </w:tblPrEx>
        <w:tc>
          <w:tcPr>
            <w:tcW w:w="2578" w:type="dxa"/>
          </w:tcPr>
          <w:p w14:paraId="727D4DBB" w14:textId="77777777" w:rsidR="00F02090" w:rsidRPr="00FD0425" w:rsidRDefault="00F02090" w:rsidP="00407E71">
            <w:pPr>
              <w:pStyle w:val="TAL"/>
              <w:ind w:left="227"/>
              <w:rPr>
                <w:lang w:eastAsia="ja-JP"/>
              </w:rPr>
            </w:pPr>
            <w:r w:rsidRPr="00FD0425">
              <w:rPr>
                <w:lang w:eastAsia="ja-JP"/>
              </w:rPr>
              <w:t>&gt;&gt;PDU Session Resource Setup Response Info – MN terminated</w:t>
            </w:r>
          </w:p>
        </w:tc>
        <w:tc>
          <w:tcPr>
            <w:tcW w:w="1104" w:type="dxa"/>
          </w:tcPr>
          <w:p w14:paraId="4C1BF65E" w14:textId="77777777" w:rsidR="00F02090" w:rsidRPr="00FD0425" w:rsidRDefault="00F02090" w:rsidP="00694C97">
            <w:pPr>
              <w:pStyle w:val="TAL"/>
              <w:rPr>
                <w:lang w:eastAsia="ja-JP"/>
              </w:rPr>
            </w:pPr>
            <w:r w:rsidRPr="00FD0425">
              <w:rPr>
                <w:lang w:eastAsia="ja-JP"/>
              </w:rPr>
              <w:t>O</w:t>
            </w:r>
          </w:p>
        </w:tc>
        <w:tc>
          <w:tcPr>
            <w:tcW w:w="1306" w:type="dxa"/>
          </w:tcPr>
          <w:p w14:paraId="67C762AA" w14:textId="77777777" w:rsidR="00F02090" w:rsidRPr="00FD0425" w:rsidRDefault="00F02090" w:rsidP="00694C97">
            <w:pPr>
              <w:pStyle w:val="TAL"/>
              <w:rPr>
                <w:i/>
                <w:szCs w:val="18"/>
                <w:lang w:eastAsia="ja-JP"/>
              </w:rPr>
            </w:pPr>
          </w:p>
        </w:tc>
        <w:tc>
          <w:tcPr>
            <w:tcW w:w="1417" w:type="dxa"/>
          </w:tcPr>
          <w:p w14:paraId="672110E3" w14:textId="77777777" w:rsidR="00F02090" w:rsidRPr="00FD0425" w:rsidRDefault="00F02090" w:rsidP="00694C97">
            <w:pPr>
              <w:pStyle w:val="TAL"/>
              <w:rPr>
                <w:lang w:eastAsia="ja-JP"/>
              </w:rPr>
            </w:pPr>
            <w:r w:rsidRPr="00FD0425">
              <w:rPr>
                <w:lang w:eastAsia="ja-JP"/>
              </w:rPr>
              <w:t>9.2.1.8</w:t>
            </w:r>
          </w:p>
        </w:tc>
        <w:tc>
          <w:tcPr>
            <w:tcW w:w="1843" w:type="dxa"/>
          </w:tcPr>
          <w:p w14:paraId="7A91BB57" w14:textId="77777777" w:rsidR="00F02090" w:rsidRPr="00FD0425" w:rsidRDefault="00F02090" w:rsidP="00694C97">
            <w:pPr>
              <w:pStyle w:val="TAL"/>
              <w:rPr>
                <w:lang w:eastAsia="ja-JP"/>
              </w:rPr>
            </w:pPr>
          </w:p>
        </w:tc>
        <w:tc>
          <w:tcPr>
            <w:tcW w:w="1134" w:type="dxa"/>
          </w:tcPr>
          <w:p w14:paraId="43CCE181" w14:textId="77777777" w:rsidR="00F02090" w:rsidRPr="00FD0425" w:rsidRDefault="00F02090" w:rsidP="00694C97">
            <w:pPr>
              <w:pStyle w:val="TAC"/>
              <w:rPr>
                <w:lang w:eastAsia="ja-JP"/>
              </w:rPr>
            </w:pPr>
            <w:r w:rsidRPr="00FD0425">
              <w:rPr>
                <w:bCs/>
                <w:lang w:eastAsia="ja-JP"/>
              </w:rPr>
              <w:t>–</w:t>
            </w:r>
          </w:p>
        </w:tc>
        <w:tc>
          <w:tcPr>
            <w:tcW w:w="1103" w:type="dxa"/>
          </w:tcPr>
          <w:p w14:paraId="25F3F718" w14:textId="77777777" w:rsidR="00F02090" w:rsidRPr="00FD0425" w:rsidRDefault="00F02090" w:rsidP="00694C97">
            <w:pPr>
              <w:pStyle w:val="TAC"/>
              <w:rPr>
                <w:lang w:eastAsia="ja-JP"/>
              </w:rPr>
            </w:pPr>
          </w:p>
        </w:tc>
      </w:tr>
      <w:tr w:rsidR="00F02090" w:rsidRPr="00FD0425" w14:paraId="5068B3E7" w14:textId="77777777" w:rsidTr="00694C97">
        <w:tblPrEx>
          <w:tblCellMar>
            <w:top w:w="0" w:type="dxa"/>
            <w:bottom w:w="0" w:type="dxa"/>
          </w:tblCellMar>
        </w:tblPrEx>
        <w:tc>
          <w:tcPr>
            <w:tcW w:w="2578" w:type="dxa"/>
          </w:tcPr>
          <w:p w14:paraId="10776096" w14:textId="77777777" w:rsidR="00F02090" w:rsidRPr="00FD0425" w:rsidRDefault="00F02090" w:rsidP="00694C97">
            <w:pPr>
              <w:pStyle w:val="TAL"/>
              <w:rPr>
                <w:b/>
                <w:bCs/>
                <w:lang w:eastAsia="ja-JP"/>
              </w:rPr>
            </w:pPr>
            <w:r w:rsidRPr="00FD0425">
              <w:rPr>
                <w:b/>
                <w:bCs/>
                <w:lang w:eastAsia="ja-JP"/>
              </w:rPr>
              <w:t>PDU Session Resources Not Admitted List</w:t>
            </w:r>
          </w:p>
        </w:tc>
        <w:tc>
          <w:tcPr>
            <w:tcW w:w="1104" w:type="dxa"/>
          </w:tcPr>
          <w:p w14:paraId="4EC114F0" w14:textId="77777777" w:rsidR="00F02090" w:rsidRPr="00FD0425" w:rsidRDefault="00F02090" w:rsidP="00694C97">
            <w:pPr>
              <w:pStyle w:val="TAL"/>
              <w:rPr>
                <w:lang w:eastAsia="ja-JP"/>
              </w:rPr>
            </w:pPr>
            <w:r w:rsidRPr="00FD0425">
              <w:rPr>
                <w:lang w:eastAsia="ja-JP"/>
              </w:rPr>
              <w:t>O</w:t>
            </w:r>
          </w:p>
        </w:tc>
        <w:tc>
          <w:tcPr>
            <w:tcW w:w="1306" w:type="dxa"/>
          </w:tcPr>
          <w:p w14:paraId="604D08BD" w14:textId="77777777" w:rsidR="00F02090" w:rsidRPr="00FD0425" w:rsidRDefault="00F02090" w:rsidP="00694C97">
            <w:pPr>
              <w:pStyle w:val="TAL"/>
              <w:rPr>
                <w:i/>
                <w:szCs w:val="18"/>
                <w:lang w:eastAsia="ja-JP"/>
              </w:rPr>
            </w:pPr>
          </w:p>
        </w:tc>
        <w:tc>
          <w:tcPr>
            <w:tcW w:w="1417" w:type="dxa"/>
          </w:tcPr>
          <w:p w14:paraId="0655146E" w14:textId="77777777" w:rsidR="00F02090" w:rsidRPr="00FD0425" w:rsidRDefault="00F02090" w:rsidP="00694C97">
            <w:pPr>
              <w:pStyle w:val="TAL"/>
              <w:rPr>
                <w:lang w:val="sv-SE" w:eastAsia="ja-JP"/>
              </w:rPr>
            </w:pPr>
          </w:p>
        </w:tc>
        <w:tc>
          <w:tcPr>
            <w:tcW w:w="1843" w:type="dxa"/>
          </w:tcPr>
          <w:p w14:paraId="08FD644E" w14:textId="77777777" w:rsidR="00F02090" w:rsidRPr="00FD0425" w:rsidRDefault="00F02090" w:rsidP="00694C97">
            <w:pPr>
              <w:pStyle w:val="TAL"/>
              <w:rPr>
                <w:szCs w:val="18"/>
                <w:lang w:eastAsia="ja-JP"/>
              </w:rPr>
            </w:pPr>
          </w:p>
        </w:tc>
        <w:tc>
          <w:tcPr>
            <w:tcW w:w="1134" w:type="dxa"/>
          </w:tcPr>
          <w:p w14:paraId="7BFDBB7B" w14:textId="77777777" w:rsidR="00F02090" w:rsidRPr="00FD0425" w:rsidRDefault="00F02090" w:rsidP="00694C97">
            <w:pPr>
              <w:pStyle w:val="TAC"/>
              <w:rPr>
                <w:bCs/>
                <w:lang w:eastAsia="ja-JP"/>
              </w:rPr>
            </w:pPr>
            <w:r w:rsidRPr="00FD0425">
              <w:rPr>
                <w:bCs/>
                <w:lang w:eastAsia="ja-JP"/>
              </w:rPr>
              <w:t>YES</w:t>
            </w:r>
          </w:p>
        </w:tc>
        <w:tc>
          <w:tcPr>
            <w:tcW w:w="1103" w:type="dxa"/>
          </w:tcPr>
          <w:p w14:paraId="500E51E6" w14:textId="77777777" w:rsidR="00F02090" w:rsidRPr="00FD0425" w:rsidRDefault="00F02090" w:rsidP="00694C97">
            <w:pPr>
              <w:pStyle w:val="TAC"/>
              <w:rPr>
                <w:lang w:eastAsia="ja-JP"/>
              </w:rPr>
            </w:pPr>
            <w:r w:rsidRPr="00FD0425">
              <w:rPr>
                <w:lang w:eastAsia="ja-JP"/>
              </w:rPr>
              <w:t>ignore</w:t>
            </w:r>
          </w:p>
        </w:tc>
      </w:tr>
      <w:tr w:rsidR="00F02090" w:rsidRPr="00FD0425" w14:paraId="7D32716E" w14:textId="77777777" w:rsidTr="00694C97">
        <w:tblPrEx>
          <w:tblCellMar>
            <w:top w:w="0" w:type="dxa"/>
            <w:bottom w:w="0" w:type="dxa"/>
          </w:tblCellMar>
        </w:tblPrEx>
        <w:tc>
          <w:tcPr>
            <w:tcW w:w="2578" w:type="dxa"/>
          </w:tcPr>
          <w:p w14:paraId="5BCA8C78" w14:textId="77777777" w:rsidR="00F02090" w:rsidRPr="00FD0425" w:rsidRDefault="00F02090" w:rsidP="00694C97">
            <w:pPr>
              <w:pStyle w:val="TAL"/>
              <w:ind w:left="113"/>
              <w:rPr>
                <w:bCs/>
                <w:lang w:eastAsia="ja-JP"/>
              </w:rPr>
            </w:pPr>
            <w:r w:rsidRPr="00FD0425">
              <w:rPr>
                <w:lang w:eastAsia="ja-JP"/>
              </w:rPr>
              <w:t>&gt;PDU Session Resources Not Admitted List – SN terminated</w:t>
            </w:r>
          </w:p>
        </w:tc>
        <w:tc>
          <w:tcPr>
            <w:tcW w:w="1104" w:type="dxa"/>
          </w:tcPr>
          <w:p w14:paraId="047BB27C" w14:textId="77777777" w:rsidR="00F02090" w:rsidRPr="00FD0425" w:rsidRDefault="00F02090" w:rsidP="00694C97">
            <w:pPr>
              <w:pStyle w:val="TAL"/>
              <w:rPr>
                <w:lang w:eastAsia="ja-JP"/>
              </w:rPr>
            </w:pPr>
            <w:r w:rsidRPr="00FD0425">
              <w:rPr>
                <w:lang w:eastAsia="ja-JP"/>
              </w:rPr>
              <w:t>O</w:t>
            </w:r>
          </w:p>
        </w:tc>
        <w:tc>
          <w:tcPr>
            <w:tcW w:w="1306" w:type="dxa"/>
          </w:tcPr>
          <w:p w14:paraId="187AFF30" w14:textId="77777777" w:rsidR="00F02090" w:rsidRPr="00FD0425" w:rsidRDefault="00F02090" w:rsidP="00694C97">
            <w:pPr>
              <w:pStyle w:val="TAL"/>
              <w:rPr>
                <w:i/>
                <w:szCs w:val="18"/>
                <w:lang w:eastAsia="ja-JP"/>
              </w:rPr>
            </w:pPr>
          </w:p>
        </w:tc>
        <w:tc>
          <w:tcPr>
            <w:tcW w:w="1417" w:type="dxa"/>
          </w:tcPr>
          <w:p w14:paraId="419C9A7F" w14:textId="77777777" w:rsidR="00F02090" w:rsidRPr="00FD0425" w:rsidRDefault="00F02090" w:rsidP="00694C97">
            <w:pPr>
              <w:pStyle w:val="TAL"/>
              <w:rPr>
                <w:lang w:val="sv-SE" w:eastAsia="zh-CN"/>
              </w:rPr>
            </w:pPr>
            <w:r w:rsidRPr="00FD0425">
              <w:rPr>
                <w:lang w:val="sv-SE" w:eastAsia="zh-CN"/>
              </w:rPr>
              <w:t>PDU Session Resources Not Admitted List</w:t>
            </w:r>
          </w:p>
          <w:p w14:paraId="2FDFCD9C" w14:textId="77777777" w:rsidR="00F02090" w:rsidRPr="00FD0425" w:rsidDel="0068226C" w:rsidRDefault="00F02090" w:rsidP="00694C97">
            <w:pPr>
              <w:pStyle w:val="TAL"/>
              <w:rPr>
                <w:lang w:val="sv-SE" w:eastAsia="zh-CN"/>
              </w:rPr>
            </w:pPr>
            <w:r w:rsidRPr="00FD0425">
              <w:rPr>
                <w:lang w:eastAsia="ja-JP"/>
              </w:rPr>
              <w:t>9.2.1.3</w:t>
            </w:r>
          </w:p>
        </w:tc>
        <w:tc>
          <w:tcPr>
            <w:tcW w:w="1843" w:type="dxa"/>
          </w:tcPr>
          <w:p w14:paraId="37DF9A7C" w14:textId="77777777" w:rsidR="00F02090" w:rsidRPr="00FD0425" w:rsidDel="0068226C" w:rsidRDefault="00F02090" w:rsidP="00694C97">
            <w:pPr>
              <w:pStyle w:val="TAL"/>
              <w:rPr>
                <w:lang w:eastAsia="ja-JP"/>
              </w:rPr>
            </w:pPr>
          </w:p>
        </w:tc>
        <w:tc>
          <w:tcPr>
            <w:tcW w:w="1134" w:type="dxa"/>
          </w:tcPr>
          <w:p w14:paraId="18366576" w14:textId="77777777" w:rsidR="00F02090" w:rsidRPr="00FD0425" w:rsidRDefault="00F02090" w:rsidP="00694C97">
            <w:pPr>
              <w:pStyle w:val="TAC"/>
              <w:rPr>
                <w:bCs/>
                <w:lang w:eastAsia="ja-JP"/>
              </w:rPr>
            </w:pPr>
            <w:r w:rsidRPr="00FD0425">
              <w:rPr>
                <w:bCs/>
                <w:lang w:eastAsia="ja-JP"/>
              </w:rPr>
              <w:t>–</w:t>
            </w:r>
          </w:p>
        </w:tc>
        <w:tc>
          <w:tcPr>
            <w:tcW w:w="1103" w:type="dxa"/>
          </w:tcPr>
          <w:p w14:paraId="79DF0E3F" w14:textId="77777777" w:rsidR="00F02090" w:rsidRPr="00FD0425" w:rsidRDefault="00F02090" w:rsidP="00694C97">
            <w:pPr>
              <w:pStyle w:val="TAC"/>
              <w:rPr>
                <w:lang w:eastAsia="ja-JP"/>
              </w:rPr>
            </w:pPr>
          </w:p>
        </w:tc>
      </w:tr>
      <w:tr w:rsidR="00F02090" w:rsidRPr="00FD0425" w14:paraId="0EE4961C" w14:textId="77777777" w:rsidTr="00694C97">
        <w:tblPrEx>
          <w:tblCellMar>
            <w:top w:w="0" w:type="dxa"/>
            <w:bottom w:w="0" w:type="dxa"/>
          </w:tblCellMar>
        </w:tblPrEx>
        <w:tc>
          <w:tcPr>
            <w:tcW w:w="2578" w:type="dxa"/>
          </w:tcPr>
          <w:p w14:paraId="1336948E" w14:textId="77777777" w:rsidR="00F02090" w:rsidRPr="00FD0425" w:rsidRDefault="00F02090" w:rsidP="00694C97">
            <w:pPr>
              <w:pStyle w:val="TAL"/>
              <w:ind w:left="113"/>
              <w:rPr>
                <w:bCs/>
                <w:lang w:eastAsia="ja-JP"/>
              </w:rPr>
            </w:pPr>
            <w:r w:rsidRPr="00FD0425">
              <w:rPr>
                <w:lang w:eastAsia="ja-JP"/>
              </w:rPr>
              <w:t>&gt;PDU Session Resources Not Admitted List – MN terminated</w:t>
            </w:r>
          </w:p>
        </w:tc>
        <w:tc>
          <w:tcPr>
            <w:tcW w:w="1104" w:type="dxa"/>
          </w:tcPr>
          <w:p w14:paraId="2FEDCE59" w14:textId="77777777" w:rsidR="00F02090" w:rsidRPr="00FD0425" w:rsidRDefault="00F02090" w:rsidP="00694C97">
            <w:pPr>
              <w:pStyle w:val="TAL"/>
              <w:rPr>
                <w:lang w:eastAsia="ja-JP"/>
              </w:rPr>
            </w:pPr>
            <w:r w:rsidRPr="00FD0425">
              <w:rPr>
                <w:lang w:eastAsia="ja-JP"/>
              </w:rPr>
              <w:t>O</w:t>
            </w:r>
          </w:p>
        </w:tc>
        <w:tc>
          <w:tcPr>
            <w:tcW w:w="1306" w:type="dxa"/>
          </w:tcPr>
          <w:p w14:paraId="5112001A" w14:textId="77777777" w:rsidR="00F02090" w:rsidRPr="00FD0425" w:rsidRDefault="00F02090" w:rsidP="00694C97">
            <w:pPr>
              <w:pStyle w:val="TAL"/>
              <w:rPr>
                <w:i/>
                <w:szCs w:val="18"/>
                <w:lang w:eastAsia="ja-JP"/>
              </w:rPr>
            </w:pPr>
          </w:p>
        </w:tc>
        <w:tc>
          <w:tcPr>
            <w:tcW w:w="1417" w:type="dxa"/>
          </w:tcPr>
          <w:p w14:paraId="3A9AC222" w14:textId="77777777" w:rsidR="00F02090" w:rsidRPr="00FD0425" w:rsidRDefault="00F02090" w:rsidP="00694C97">
            <w:pPr>
              <w:pStyle w:val="TAL"/>
              <w:rPr>
                <w:lang w:val="sv-SE" w:eastAsia="zh-CN"/>
              </w:rPr>
            </w:pPr>
            <w:r w:rsidRPr="00FD0425">
              <w:rPr>
                <w:lang w:val="sv-SE" w:eastAsia="zh-CN"/>
              </w:rPr>
              <w:t>PDU Session Resources Not Admitted List</w:t>
            </w:r>
          </w:p>
          <w:p w14:paraId="5E166047" w14:textId="77777777" w:rsidR="00F02090" w:rsidRPr="00FD0425" w:rsidDel="0068226C" w:rsidRDefault="00F02090" w:rsidP="00694C97">
            <w:pPr>
              <w:pStyle w:val="TAL"/>
              <w:rPr>
                <w:lang w:val="sv-SE" w:eastAsia="zh-CN"/>
              </w:rPr>
            </w:pPr>
            <w:r w:rsidRPr="00FD0425">
              <w:rPr>
                <w:lang w:eastAsia="ja-JP"/>
              </w:rPr>
              <w:t>9.2.1.3</w:t>
            </w:r>
          </w:p>
        </w:tc>
        <w:tc>
          <w:tcPr>
            <w:tcW w:w="1843" w:type="dxa"/>
          </w:tcPr>
          <w:p w14:paraId="1B785A0A" w14:textId="77777777" w:rsidR="00F02090" w:rsidRPr="00FD0425" w:rsidDel="0068226C" w:rsidRDefault="00F02090" w:rsidP="00694C97">
            <w:pPr>
              <w:pStyle w:val="TAL"/>
              <w:rPr>
                <w:lang w:eastAsia="ja-JP"/>
              </w:rPr>
            </w:pPr>
          </w:p>
        </w:tc>
        <w:tc>
          <w:tcPr>
            <w:tcW w:w="1134" w:type="dxa"/>
          </w:tcPr>
          <w:p w14:paraId="7322E7BA" w14:textId="77777777" w:rsidR="00F02090" w:rsidRPr="00FD0425" w:rsidRDefault="00F02090" w:rsidP="00694C97">
            <w:pPr>
              <w:pStyle w:val="TAC"/>
              <w:rPr>
                <w:bCs/>
                <w:lang w:eastAsia="ja-JP"/>
              </w:rPr>
            </w:pPr>
            <w:r w:rsidRPr="00FD0425">
              <w:rPr>
                <w:bCs/>
                <w:lang w:eastAsia="ja-JP"/>
              </w:rPr>
              <w:t>–</w:t>
            </w:r>
          </w:p>
        </w:tc>
        <w:tc>
          <w:tcPr>
            <w:tcW w:w="1103" w:type="dxa"/>
          </w:tcPr>
          <w:p w14:paraId="1D20D052" w14:textId="77777777" w:rsidR="00F02090" w:rsidRPr="00FD0425" w:rsidRDefault="00F02090" w:rsidP="00694C97">
            <w:pPr>
              <w:pStyle w:val="TAC"/>
              <w:rPr>
                <w:lang w:eastAsia="ja-JP"/>
              </w:rPr>
            </w:pPr>
          </w:p>
        </w:tc>
      </w:tr>
      <w:tr w:rsidR="00F02090" w:rsidRPr="00FD0425" w14:paraId="6D1B9521" w14:textId="77777777" w:rsidTr="00694C97">
        <w:tblPrEx>
          <w:tblCellMar>
            <w:top w:w="0" w:type="dxa"/>
            <w:bottom w:w="0" w:type="dxa"/>
          </w:tblCellMar>
        </w:tblPrEx>
        <w:tc>
          <w:tcPr>
            <w:tcW w:w="2578" w:type="dxa"/>
          </w:tcPr>
          <w:p w14:paraId="725F6C1D" w14:textId="77777777" w:rsidR="00F02090" w:rsidRPr="00FD0425" w:rsidRDefault="00F02090" w:rsidP="00694C97">
            <w:pPr>
              <w:pStyle w:val="TAL"/>
              <w:rPr>
                <w:lang w:eastAsia="ja-JP"/>
              </w:rPr>
            </w:pPr>
            <w:r w:rsidRPr="00FD0425">
              <w:rPr>
                <w:lang w:eastAsia="ja-JP"/>
              </w:rPr>
              <w:t>S-NG-RAN node to M-NG-RAN node Container</w:t>
            </w:r>
          </w:p>
        </w:tc>
        <w:tc>
          <w:tcPr>
            <w:tcW w:w="1104" w:type="dxa"/>
          </w:tcPr>
          <w:p w14:paraId="51C37A5D" w14:textId="77777777" w:rsidR="00F02090" w:rsidRPr="00FD0425" w:rsidRDefault="00F02090" w:rsidP="00694C97">
            <w:pPr>
              <w:pStyle w:val="TAL"/>
              <w:rPr>
                <w:lang w:eastAsia="zh-CN"/>
              </w:rPr>
            </w:pPr>
            <w:r w:rsidRPr="00FD0425">
              <w:rPr>
                <w:lang w:eastAsia="zh-CN"/>
              </w:rPr>
              <w:t>M</w:t>
            </w:r>
          </w:p>
        </w:tc>
        <w:tc>
          <w:tcPr>
            <w:tcW w:w="1306" w:type="dxa"/>
          </w:tcPr>
          <w:p w14:paraId="533A15EE" w14:textId="77777777" w:rsidR="00F02090" w:rsidRPr="00FD0425" w:rsidRDefault="00F02090" w:rsidP="00694C97">
            <w:pPr>
              <w:pStyle w:val="TAL"/>
              <w:rPr>
                <w:szCs w:val="18"/>
                <w:lang w:eastAsia="ja-JP"/>
              </w:rPr>
            </w:pPr>
          </w:p>
        </w:tc>
        <w:tc>
          <w:tcPr>
            <w:tcW w:w="1417" w:type="dxa"/>
          </w:tcPr>
          <w:p w14:paraId="7668249F" w14:textId="77777777" w:rsidR="00F02090" w:rsidRPr="00FD0425" w:rsidRDefault="00F02090" w:rsidP="00694C97">
            <w:pPr>
              <w:pStyle w:val="TAL"/>
              <w:rPr>
                <w:lang w:eastAsia="ja-JP"/>
              </w:rPr>
            </w:pPr>
            <w:r w:rsidRPr="00FD0425">
              <w:rPr>
                <w:snapToGrid w:val="0"/>
                <w:lang w:eastAsia="ja-JP"/>
              </w:rPr>
              <w:t>OCTET STRING</w:t>
            </w:r>
          </w:p>
        </w:tc>
        <w:tc>
          <w:tcPr>
            <w:tcW w:w="1843" w:type="dxa"/>
          </w:tcPr>
          <w:p w14:paraId="1451EDD0" w14:textId="77777777" w:rsidR="00F02090" w:rsidRPr="00FD0425" w:rsidRDefault="00F02090" w:rsidP="00694C97">
            <w:pPr>
              <w:pStyle w:val="TAL"/>
            </w:pPr>
            <w:r w:rsidRPr="00FD0425">
              <w:t xml:space="preserve">Includes the </w:t>
            </w:r>
            <w:r w:rsidRPr="00FD0425">
              <w:rPr>
                <w:i/>
              </w:rPr>
              <w:t>CG-Config</w:t>
            </w:r>
            <w:r w:rsidRPr="00FD0425">
              <w:t xml:space="preserve"> message as defined in subclause 11.2.2 of TS 38.331 [10].</w:t>
            </w:r>
          </w:p>
        </w:tc>
        <w:tc>
          <w:tcPr>
            <w:tcW w:w="1134" w:type="dxa"/>
          </w:tcPr>
          <w:p w14:paraId="261CF664" w14:textId="77777777" w:rsidR="00F02090" w:rsidRPr="00FD0425" w:rsidRDefault="00F02090" w:rsidP="00694C97">
            <w:pPr>
              <w:pStyle w:val="TAC"/>
              <w:rPr>
                <w:lang w:eastAsia="ja-JP"/>
              </w:rPr>
            </w:pPr>
            <w:r w:rsidRPr="00FD0425">
              <w:rPr>
                <w:lang w:eastAsia="ja-JP"/>
              </w:rPr>
              <w:t>YES</w:t>
            </w:r>
          </w:p>
        </w:tc>
        <w:tc>
          <w:tcPr>
            <w:tcW w:w="1103" w:type="dxa"/>
          </w:tcPr>
          <w:p w14:paraId="40252C26" w14:textId="77777777" w:rsidR="00F02090" w:rsidRPr="00FD0425" w:rsidRDefault="00F02090" w:rsidP="00694C97">
            <w:pPr>
              <w:pStyle w:val="TAC"/>
              <w:rPr>
                <w:lang w:eastAsia="zh-CN"/>
              </w:rPr>
            </w:pPr>
            <w:r w:rsidRPr="00FD0425">
              <w:rPr>
                <w:lang w:eastAsia="zh-CN"/>
              </w:rPr>
              <w:t>reject</w:t>
            </w:r>
          </w:p>
        </w:tc>
      </w:tr>
      <w:tr w:rsidR="00F02090" w:rsidRPr="00FD0425" w14:paraId="01A65F1E"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694C97">
            <w:pPr>
              <w:pStyle w:val="TAL"/>
              <w:rPr>
                <w:lang w:eastAsia="ja-JP"/>
              </w:rPr>
            </w:pPr>
            <w:r w:rsidRPr="00FD0425">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694C97">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694C9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694C97">
            <w:pPr>
              <w:pStyle w:val="TAL"/>
              <w:rPr>
                <w:snapToGrid w:val="0"/>
                <w:lang w:val="sv-SE" w:eastAsia="ja-JP"/>
              </w:rPr>
            </w:pPr>
            <w:r w:rsidRPr="00FD0425">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694C97">
            <w:pPr>
              <w:pStyle w:val="TAL"/>
              <w:rPr>
                <w:szCs w:val="18"/>
                <w:lang w:eastAsia="ja-JP"/>
              </w:rPr>
            </w:pPr>
            <w:r w:rsidRPr="00FD0425">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694C97">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694C97">
            <w:pPr>
              <w:pStyle w:val="TAC"/>
              <w:rPr>
                <w:lang w:eastAsia="ja-JP"/>
              </w:rPr>
            </w:pPr>
            <w:r w:rsidRPr="00FD0425">
              <w:rPr>
                <w:lang w:eastAsia="ja-JP"/>
              </w:rPr>
              <w:t>reject</w:t>
            </w:r>
          </w:p>
        </w:tc>
      </w:tr>
      <w:tr w:rsidR="00F02090" w:rsidRPr="00FD0425" w14:paraId="0538E56A"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694C97">
            <w:pPr>
              <w:pStyle w:val="TAL"/>
              <w:rPr>
                <w:lang w:eastAsia="ja-JP"/>
              </w:rPr>
            </w:pPr>
            <w:r w:rsidRPr="00FD0425">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694C97">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694C9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694C97">
            <w:pPr>
              <w:pStyle w:val="TAL"/>
              <w:rPr>
                <w:snapToGrid w:val="0"/>
                <w:lang w:eastAsia="ja-JP"/>
              </w:rPr>
            </w:pPr>
            <w:r w:rsidRPr="00FD0425">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694C97">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694C97">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694C97">
            <w:pPr>
              <w:pStyle w:val="TAC"/>
              <w:rPr>
                <w:lang w:eastAsia="ja-JP"/>
              </w:rPr>
            </w:pPr>
            <w:r w:rsidRPr="00FD0425">
              <w:rPr>
                <w:lang w:eastAsia="ja-JP"/>
              </w:rPr>
              <w:t>reject</w:t>
            </w:r>
          </w:p>
        </w:tc>
      </w:tr>
      <w:tr w:rsidR="00F02090" w:rsidRPr="00FD0425" w14:paraId="78C562D8"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694C97">
            <w:pPr>
              <w:pStyle w:val="TAL"/>
              <w:rPr>
                <w:lang w:eastAsia="ja-JP"/>
              </w:rPr>
            </w:pPr>
            <w:r w:rsidRPr="00FD0425">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694C97">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694C9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694C97">
            <w:pPr>
              <w:pStyle w:val="TAL"/>
              <w:rPr>
                <w:snapToGrid w:val="0"/>
                <w:lang w:eastAsia="ja-JP"/>
              </w:rPr>
            </w:pPr>
            <w:r w:rsidRPr="00FD0425">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694C97">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694C97">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694C97">
            <w:pPr>
              <w:pStyle w:val="TAC"/>
              <w:rPr>
                <w:lang w:eastAsia="ja-JP"/>
              </w:rPr>
            </w:pPr>
            <w:r w:rsidRPr="00FD0425">
              <w:rPr>
                <w:lang w:eastAsia="ja-JP"/>
              </w:rPr>
              <w:t>ignore</w:t>
            </w:r>
          </w:p>
        </w:tc>
      </w:tr>
      <w:tr w:rsidR="006A0009" w:rsidRPr="00FD0425" w14:paraId="671C7BDC"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6A0009">
            <w:pPr>
              <w:pStyle w:val="TAL"/>
              <w:rPr>
                <w:lang w:eastAsia="ja-JP"/>
              </w:rPr>
            </w:pPr>
            <w:r w:rsidRPr="00FD0425">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6A0009">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6A0009">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6A0009">
            <w:pPr>
              <w:pStyle w:val="TAL"/>
              <w:rPr>
                <w:snapToGrid w:val="0"/>
                <w:lang w:eastAsia="ja-JP"/>
              </w:rPr>
            </w:pPr>
            <w:r w:rsidRPr="00FD0425">
              <w:rPr>
                <w:snapToGrid w:val="0"/>
                <w:lang w:eastAsia="ja-JP"/>
              </w:rPr>
              <w:t>Target Cell Global ID</w:t>
            </w:r>
          </w:p>
          <w:p w14:paraId="4572B9AC" w14:textId="77777777" w:rsidR="006A0009" w:rsidRPr="00FD0425" w:rsidRDefault="006A0009" w:rsidP="006A0009">
            <w:pPr>
              <w:pStyle w:val="TAL"/>
              <w:rPr>
                <w:snapToGrid w:val="0"/>
                <w:lang w:eastAsia="ja-JP"/>
              </w:rPr>
            </w:pPr>
            <w:r w:rsidRPr="00FD0425">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6A0009">
            <w:pPr>
              <w:pStyle w:val="TAL"/>
              <w:rPr>
                <w:szCs w:val="18"/>
                <w:lang w:eastAsia="ja-JP"/>
              </w:rPr>
            </w:pPr>
            <w:r w:rsidRPr="00FD0425">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6A0009">
            <w:pPr>
              <w:pStyle w:val="TAC"/>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6A0009">
            <w:pPr>
              <w:pStyle w:val="TAC"/>
              <w:rPr>
                <w:lang w:eastAsia="ja-JP"/>
              </w:rPr>
            </w:pPr>
            <w:r w:rsidRPr="00FD0425">
              <w:rPr>
                <w:lang w:eastAsia="ja-JP"/>
              </w:rPr>
              <w:t>ignore</w:t>
            </w:r>
          </w:p>
        </w:tc>
      </w:tr>
      <w:tr w:rsidR="009E68C8" w:rsidRPr="00FD0425" w14:paraId="7FA3078A"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9E68C8">
            <w:pPr>
              <w:pStyle w:val="TAL"/>
              <w:rPr>
                <w:lang w:eastAsia="ja-JP"/>
              </w:rPr>
            </w:pPr>
            <w:r w:rsidRPr="00FD0425">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9E68C8">
            <w:pPr>
              <w:pStyle w:val="TAL"/>
              <w:rPr>
                <w:lang w:eastAsia="ja-JP"/>
              </w:rPr>
            </w:pPr>
            <w:r w:rsidRPr="00FD0425">
              <w:t>O</w:t>
            </w:r>
          </w:p>
        </w:tc>
        <w:tc>
          <w:tcPr>
            <w:tcW w:w="1306"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9E68C8">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9E68C8">
            <w:pPr>
              <w:pStyle w:val="TAL"/>
              <w:rPr>
                <w:snapToGrid w:val="0"/>
                <w:lang w:eastAsia="ja-JP"/>
              </w:rPr>
            </w:pPr>
            <w:r w:rsidRPr="00FD0425">
              <w:t>9.2.2.33</w:t>
            </w:r>
          </w:p>
        </w:tc>
        <w:tc>
          <w:tcPr>
            <w:tcW w:w="1843"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9E68C8">
            <w:pPr>
              <w:pStyle w:val="TAL"/>
              <w:rPr>
                <w:lang w:eastAsia="ja-JP"/>
              </w:rPr>
            </w:pPr>
            <w:r w:rsidRPr="00FD0425">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9E68C8">
            <w:pPr>
              <w:pStyle w:val="TAC"/>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9E68C8">
            <w:pPr>
              <w:pStyle w:val="TAC"/>
              <w:rPr>
                <w:lang w:eastAsia="ja-JP"/>
              </w:rPr>
            </w:pPr>
            <w:r w:rsidRPr="00FD0425">
              <w:rPr>
                <w:lang w:eastAsia="zh-CN"/>
              </w:rPr>
              <w:t>ignore</w:t>
            </w:r>
          </w:p>
        </w:tc>
      </w:tr>
      <w:tr w:rsidR="00CE3100" w:rsidRPr="00FD0425" w14:paraId="3313DD4E"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AD2517">
            <w:pPr>
              <w:pStyle w:val="TAL"/>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104"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AD2517">
            <w:pPr>
              <w:pStyle w:val="TAL"/>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AD2517">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AD2517">
            <w:pPr>
              <w:pStyle w:val="TAL"/>
            </w:pPr>
            <w:r w:rsidRPr="00FD0425">
              <w:t>ENUMERATED (true, ...)</w:t>
            </w:r>
          </w:p>
        </w:tc>
        <w:tc>
          <w:tcPr>
            <w:tcW w:w="1843"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AD2517">
            <w:pPr>
              <w:pStyle w:val="TAL"/>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AD2517">
            <w:pPr>
              <w:pStyle w:val="TAC"/>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AD2517">
            <w:pPr>
              <w:pStyle w:val="TAC"/>
              <w:rPr>
                <w:rFonts w:hint="eastAsia"/>
                <w:lang w:eastAsia="zh-CN"/>
              </w:rPr>
            </w:pPr>
            <w:r w:rsidRPr="00FD0425">
              <w:rPr>
                <w:rFonts w:hint="eastAsia"/>
                <w:lang w:eastAsia="zh-CN"/>
              </w:rPr>
              <w:t>i</w:t>
            </w:r>
            <w:r w:rsidRPr="00FD0425">
              <w:rPr>
                <w:lang w:eastAsia="zh-CN"/>
              </w:rPr>
              <w:t>gnore</w:t>
            </w:r>
          </w:p>
        </w:tc>
      </w:tr>
      <w:tr w:rsidR="00BE779E" w:rsidRPr="00FD0425" w14:paraId="2D9014F2"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BE779E">
            <w:pPr>
              <w:pStyle w:val="TAL"/>
              <w:rPr>
                <w:lang w:eastAsia="ja-JP"/>
              </w:rPr>
            </w:pPr>
            <w:r w:rsidRPr="000077DF">
              <w:rPr>
                <w:rFonts w:eastAsia="Batang"/>
              </w:rPr>
              <w:t>Direct Forwarding Path Availability</w:t>
            </w:r>
          </w:p>
        </w:tc>
        <w:tc>
          <w:tcPr>
            <w:tcW w:w="1104"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BE779E">
            <w:pPr>
              <w:pStyle w:val="TAL"/>
              <w:rPr>
                <w:lang w:eastAsia="ja-JP"/>
              </w:rPr>
            </w:pPr>
            <w:r>
              <w:rPr>
                <w:rFonts w:hint="eastAsia"/>
                <w:lang w:eastAsia="zh-CN"/>
              </w:rPr>
              <w:t>O</w:t>
            </w:r>
          </w:p>
        </w:tc>
        <w:tc>
          <w:tcPr>
            <w:tcW w:w="1306"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BE779E">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BE779E">
            <w:pPr>
              <w:pStyle w:val="TAL"/>
            </w:pPr>
            <w:r w:rsidRPr="00B1750A">
              <w:t>ENUMERATED (direct path available, …)</w:t>
            </w:r>
          </w:p>
        </w:tc>
        <w:tc>
          <w:tcPr>
            <w:tcW w:w="1843"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BE779E">
            <w:pPr>
              <w:pStyle w:val="TAL"/>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134"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BE779E">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BE779E">
            <w:pPr>
              <w:pStyle w:val="TAC"/>
              <w:rPr>
                <w:rFonts w:hint="eastAsia"/>
                <w:lang w:eastAsia="zh-CN"/>
              </w:rPr>
            </w:pPr>
            <w:r>
              <w:rPr>
                <w:lang w:eastAsia="zh-CN"/>
              </w:rPr>
              <w:t>i</w:t>
            </w:r>
            <w:r w:rsidRPr="00FD0425">
              <w:rPr>
                <w:lang w:eastAsia="zh-CN"/>
              </w:rPr>
              <w:t>gnore</w:t>
            </w:r>
          </w:p>
        </w:tc>
      </w:tr>
    </w:tbl>
    <w:p w14:paraId="0B805984"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478">
          <w:tblGrid>
            <w:gridCol w:w="3686"/>
            <w:gridCol w:w="5670"/>
          </w:tblGrid>
        </w:tblGridChange>
      </w:tblGrid>
      <w:tr w:rsidR="00F02090" w:rsidRPr="00FD0425" w14:paraId="0F567612" w14:textId="77777777" w:rsidTr="00694C97">
        <w:tblPrEx>
          <w:tblCellMar>
            <w:top w:w="0" w:type="dxa"/>
            <w:bottom w:w="0" w:type="dxa"/>
          </w:tblCellMar>
        </w:tblPrEx>
        <w:tc>
          <w:tcPr>
            <w:tcW w:w="3686" w:type="dxa"/>
          </w:tcPr>
          <w:p w14:paraId="55F6C903" w14:textId="77777777" w:rsidR="00F02090" w:rsidRPr="00FD0425" w:rsidRDefault="00F02090" w:rsidP="00694C97">
            <w:pPr>
              <w:pStyle w:val="TAH"/>
              <w:rPr>
                <w:lang w:eastAsia="ja-JP"/>
              </w:rPr>
            </w:pPr>
            <w:r w:rsidRPr="00FD0425">
              <w:rPr>
                <w:lang w:eastAsia="ja-JP"/>
              </w:rPr>
              <w:t>Range bound</w:t>
            </w:r>
          </w:p>
        </w:tc>
        <w:tc>
          <w:tcPr>
            <w:tcW w:w="5670" w:type="dxa"/>
          </w:tcPr>
          <w:p w14:paraId="778A4A6F" w14:textId="77777777" w:rsidR="00F02090" w:rsidRPr="00FD0425" w:rsidRDefault="00F02090" w:rsidP="00694C97">
            <w:pPr>
              <w:pStyle w:val="TAH"/>
              <w:rPr>
                <w:lang w:eastAsia="ja-JP"/>
              </w:rPr>
            </w:pPr>
            <w:r w:rsidRPr="00FD0425">
              <w:rPr>
                <w:lang w:eastAsia="ja-JP"/>
              </w:rPr>
              <w:t>Explanation</w:t>
            </w:r>
          </w:p>
        </w:tc>
      </w:tr>
      <w:tr w:rsidR="00F02090" w:rsidRPr="00FD0425" w14:paraId="29B0A6E3" w14:textId="77777777" w:rsidTr="00694C97">
        <w:tblPrEx>
          <w:tblCellMar>
            <w:top w:w="0" w:type="dxa"/>
            <w:bottom w:w="0" w:type="dxa"/>
          </w:tblCellMar>
        </w:tblPrEx>
        <w:tc>
          <w:tcPr>
            <w:tcW w:w="3686" w:type="dxa"/>
          </w:tcPr>
          <w:p w14:paraId="02FC39D4"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694C97">
            <w:pPr>
              <w:pStyle w:val="TAL"/>
              <w:rPr>
                <w:lang w:eastAsia="ja-JP"/>
              </w:rPr>
            </w:pPr>
            <w:r w:rsidRPr="00FD0425">
              <w:rPr>
                <w:lang w:eastAsia="ja-JP"/>
              </w:rPr>
              <w:t>Maximum no. of PDU sessions. Value is 256</w:t>
            </w:r>
          </w:p>
        </w:tc>
      </w:tr>
    </w:tbl>
    <w:p w14:paraId="78FF2B1A" w14:textId="77777777" w:rsidR="00F02090" w:rsidRPr="00FD0425" w:rsidRDefault="00F02090" w:rsidP="00F02090"/>
    <w:p w14:paraId="70258013" w14:textId="77777777" w:rsidR="00F02090" w:rsidRPr="00FD0425" w:rsidRDefault="00F02090" w:rsidP="00F02090">
      <w:pPr>
        <w:pStyle w:val="Heading4"/>
      </w:pPr>
      <w:bookmarkStart w:id="3479" w:name="_Toc20955194"/>
      <w:bookmarkStart w:id="3480" w:name="_Toc29991389"/>
      <w:bookmarkStart w:id="3481" w:name="_Toc36555789"/>
      <w:bookmarkStart w:id="3482" w:name="_Toc44497499"/>
      <w:bookmarkStart w:id="3483" w:name="_Toc45107887"/>
      <w:bookmarkStart w:id="3484" w:name="_Toc45901507"/>
      <w:bookmarkStart w:id="3485" w:name="_Toc51850586"/>
      <w:bookmarkStart w:id="3486" w:name="_Toc56693589"/>
      <w:bookmarkStart w:id="3487" w:name="_Toc64447132"/>
      <w:bookmarkStart w:id="3488" w:name="_Toc66286626"/>
      <w:bookmarkStart w:id="3489" w:name="_Toc74151321"/>
      <w:bookmarkStart w:id="3490" w:name="_Toc88653793"/>
      <w:bookmarkStart w:id="3491" w:name="_Toc97904149"/>
      <w:bookmarkStart w:id="3492" w:name="_Toc105175190"/>
      <w:bookmarkStart w:id="3493" w:name="_Toc113826220"/>
      <w:bookmarkStart w:id="3494" w:name="_Toc120032346"/>
      <w:r w:rsidRPr="00FD0425">
        <w:t>9.1.2.3</w:t>
      </w:r>
      <w:r w:rsidRPr="00FD0425">
        <w:tab/>
        <w:t>S-NODE ADDITION REQUEST REJECT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AF4E03" w14:textId="77777777" w:rsidR="00F02090" w:rsidRPr="00FD0425" w:rsidRDefault="00F02090" w:rsidP="00F02090">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02090" w:rsidRPr="00FD0425" w14:paraId="6E588E4B" w14:textId="77777777" w:rsidTr="00694C97">
        <w:tblPrEx>
          <w:tblCellMar>
            <w:top w:w="0" w:type="dxa"/>
            <w:bottom w:w="0" w:type="dxa"/>
          </w:tblCellMar>
        </w:tblPrEx>
        <w:tc>
          <w:tcPr>
            <w:tcW w:w="2578" w:type="dxa"/>
          </w:tcPr>
          <w:p w14:paraId="06BD1A21" w14:textId="77777777" w:rsidR="00F02090" w:rsidRPr="00FD0425" w:rsidRDefault="00F02090" w:rsidP="00694C97">
            <w:pPr>
              <w:pStyle w:val="TAH"/>
              <w:rPr>
                <w:lang w:eastAsia="ja-JP"/>
              </w:rPr>
            </w:pPr>
            <w:r w:rsidRPr="00FD0425">
              <w:rPr>
                <w:lang w:eastAsia="ja-JP"/>
              </w:rPr>
              <w:t>IE/Group Name</w:t>
            </w:r>
          </w:p>
        </w:tc>
        <w:tc>
          <w:tcPr>
            <w:tcW w:w="1104" w:type="dxa"/>
          </w:tcPr>
          <w:p w14:paraId="1FA01D03" w14:textId="77777777" w:rsidR="00F02090" w:rsidRPr="00FD0425" w:rsidRDefault="00F02090" w:rsidP="00694C97">
            <w:pPr>
              <w:pStyle w:val="TAH"/>
              <w:rPr>
                <w:lang w:eastAsia="ja-JP"/>
              </w:rPr>
            </w:pPr>
            <w:r w:rsidRPr="00FD0425">
              <w:rPr>
                <w:lang w:eastAsia="ja-JP"/>
              </w:rPr>
              <w:t>Presence</w:t>
            </w:r>
          </w:p>
        </w:tc>
        <w:tc>
          <w:tcPr>
            <w:tcW w:w="881" w:type="dxa"/>
          </w:tcPr>
          <w:p w14:paraId="5C85B855" w14:textId="77777777" w:rsidR="00F02090" w:rsidRPr="00FD0425" w:rsidRDefault="00F02090" w:rsidP="00694C97">
            <w:pPr>
              <w:pStyle w:val="TAH"/>
              <w:rPr>
                <w:lang w:eastAsia="ja-JP"/>
              </w:rPr>
            </w:pPr>
            <w:r w:rsidRPr="00FD0425">
              <w:rPr>
                <w:lang w:eastAsia="ja-JP"/>
              </w:rPr>
              <w:t>Range</w:t>
            </w:r>
          </w:p>
        </w:tc>
        <w:tc>
          <w:tcPr>
            <w:tcW w:w="2086" w:type="dxa"/>
          </w:tcPr>
          <w:p w14:paraId="10FD7038" w14:textId="77777777" w:rsidR="00F02090" w:rsidRPr="00FD0425" w:rsidRDefault="00F02090" w:rsidP="00694C97">
            <w:pPr>
              <w:pStyle w:val="TAH"/>
              <w:rPr>
                <w:lang w:eastAsia="ja-JP"/>
              </w:rPr>
            </w:pPr>
            <w:r w:rsidRPr="00FD0425">
              <w:rPr>
                <w:lang w:eastAsia="ja-JP"/>
              </w:rPr>
              <w:t>IE type and reference</w:t>
            </w:r>
          </w:p>
        </w:tc>
        <w:tc>
          <w:tcPr>
            <w:tcW w:w="1599" w:type="dxa"/>
          </w:tcPr>
          <w:p w14:paraId="65C6D7ED" w14:textId="77777777" w:rsidR="00F02090" w:rsidRPr="00FD0425" w:rsidRDefault="00F02090" w:rsidP="00694C97">
            <w:pPr>
              <w:pStyle w:val="TAH"/>
              <w:rPr>
                <w:lang w:eastAsia="ja-JP"/>
              </w:rPr>
            </w:pPr>
            <w:r w:rsidRPr="00FD0425">
              <w:rPr>
                <w:lang w:eastAsia="ja-JP"/>
              </w:rPr>
              <w:t>Semantics description</w:t>
            </w:r>
          </w:p>
        </w:tc>
        <w:tc>
          <w:tcPr>
            <w:tcW w:w="1134" w:type="dxa"/>
          </w:tcPr>
          <w:p w14:paraId="18569929" w14:textId="77777777" w:rsidR="00F02090" w:rsidRPr="00FD0425" w:rsidRDefault="00F02090" w:rsidP="00694C97">
            <w:pPr>
              <w:pStyle w:val="TAH"/>
              <w:rPr>
                <w:b w:val="0"/>
                <w:lang w:eastAsia="ja-JP"/>
              </w:rPr>
            </w:pPr>
            <w:r w:rsidRPr="00FD0425">
              <w:rPr>
                <w:lang w:eastAsia="ja-JP"/>
              </w:rPr>
              <w:t>Criticality</w:t>
            </w:r>
          </w:p>
        </w:tc>
        <w:tc>
          <w:tcPr>
            <w:tcW w:w="1103" w:type="dxa"/>
          </w:tcPr>
          <w:p w14:paraId="4D3E6940"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7C9A4E5C" w14:textId="77777777" w:rsidTr="00694C97">
        <w:tblPrEx>
          <w:tblCellMar>
            <w:top w:w="0" w:type="dxa"/>
            <w:bottom w:w="0" w:type="dxa"/>
          </w:tblCellMar>
        </w:tblPrEx>
        <w:tc>
          <w:tcPr>
            <w:tcW w:w="2578" w:type="dxa"/>
          </w:tcPr>
          <w:p w14:paraId="5657CF7A" w14:textId="77777777" w:rsidR="00F02090" w:rsidRPr="00FD0425" w:rsidRDefault="00F02090" w:rsidP="00694C97">
            <w:pPr>
              <w:pStyle w:val="TAL"/>
              <w:rPr>
                <w:lang w:eastAsia="ja-JP"/>
              </w:rPr>
            </w:pPr>
            <w:r w:rsidRPr="00FD0425">
              <w:rPr>
                <w:lang w:eastAsia="ja-JP"/>
              </w:rPr>
              <w:t>Message Type</w:t>
            </w:r>
          </w:p>
        </w:tc>
        <w:tc>
          <w:tcPr>
            <w:tcW w:w="1104" w:type="dxa"/>
          </w:tcPr>
          <w:p w14:paraId="01BF5B75" w14:textId="77777777" w:rsidR="00F02090" w:rsidRPr="00FD0425" w:rsidRDefault="00F02090" w:rsidP="00694C97">
            <w:pPr>
              <w:pStyle w:val="TAL"/>
              <w:rPr>
                <w:lang w:eastAsia="ja-JP"/>
              </w:rPr>
            </w:pPr>
            <w:r w:rsidRPr="00FD0425">
              <w:rPr>
                <w:lang w:eastAsia="ja-JP"/>
              </w:rPr>
              <w:t>M</w:t>
            </w:r>
          </w:p>
        </w:tc>
        <w:tc>
          <w:tcPr>
            <w:tcW w:w="881" w:type="dxa"/>
          </w:tcPr>
          <w:p w14:paraId="25244CB4" w14:textId="77777777" w:rsidR="00F02090" w:rsidRPr="00FD0425" w:rsidRDefault="00F02090" w:rsidP="00694C97">
            <w:pPr>
              <w:pStyle w:val="TAL"/>
              <w:rPr>
                <w:lang w:eastAsia="ja-JP"/>
              </w:rPr>
            </w:pPr>
          </w:p>
        </w:tc>
        <w:tc>
          <w:tcPr>
            <w:tcW w:w="2086" w:type="dxa"/>
          </w:tcPr>
          <w:p w14:paraId="7C9F6DE1" w14:textId="77777777" w:rsidR="00F02090" w:rsidRPr="00FD0425" w:rsidRDefault="00F02090" w:rsidP="00694C97">
            <w:pPr>
              <w:pStyle w:val="TAL"/>
              <w:rPr>
                <w:lang w:eastAsia="ja-JP"/>
              </w:rPr>
            </w:pPr>
            <w:r w:rsidRPr="00FD0425">
              <w:rPr>
                <w:lang w:eastAsia="ja-JP"/>
              </w:rPr>
              <w:t>9.2.3.1</w:t>
            </w:r>
          </w:p>
        </w:tc>
        <w:tc>
          <w:tcPr>
            <w:tcW w:w="1599" w:type="dxa"/>
          </w:tcPr>
          <w:p w14:paraId="0B475571" w14:textId="77777777" w:rsidR="00F02090" w:rsidRPr="00FD0425" w:rsidRDefault="00F02090" w:rsidP="00694C97">
            <w:pPr>
              <w:pStyle w:val="TAL"/>
              <w:rPr>
                <w:szCs w:val="18"/>
                <w:lang w:eastAsia="ja-JP"/>
              </w:rPr>
            </w:pPr>
          </w:p>
        </w:tc>
        <w:tc>
          <w:tcPr>
            <w:tcW w:w="1134" w:type="dxa"/>
          </w:tcPr>
          <w:p w14:paraId="4AA5778A" w14:textId="77777777" w:rsidR="00F02090" w:rsidRPr="00FD0425" w:rsidRDefault="00F02090" w:rsidP="00694C97">
            <w:pPr>
              <w:pStyle w:val="TAC"/>
              <w:rPr>
                <w:lang w:eastAsia="ja-JP"/>
              </w:rPr>
            </w:pPr>
            <w:r w:rsidRPr="00FD0425">
              <w:rPr>
                <w:lang w:eastAsia="ja-JP"/>
              </w:rPr>
              <w:t>YES</w:t>
            </w:r>
          </w:p>
        </w:tc>
        <w:tc>
          <w:tcPr>
            <w:tcW w:w="1103" w:type="dxa"/>
          </w:tcPr>
          <w:p w14:paraId="48E7B868" w14:textId="77777777" w:rsidR="00F02090" w:rsidRPr="00FD0425" w:rsidRDefault="00F02090" w:rsidP="00694C97">
            <w:pPr>
              <w:pStyle w:val="TAC"/>
              <w:rPr>
                <w:lang w:eastAsia="ja-JP"/>
              </w:rPr>
            </w:pPr>
            <w:r w:rsidRPr="00FD0425">
              <w:rPr>
                <w:lang w:eastAsia="ja-JP"/>
              </w:rPr>
              <w:t>reject</w:t>
            </w:r>
          </w:p>
        </w:tc>
      </w:tr>
      <w:tr w:rsidR="00F02090" w:rsidRPr="00FD0425" w14:paraId="7741BFAB" w14:textId="77777777" w:rsidTr="00694C97">
        <w:tblPrEx>
          <w:tblCellMar>
            <w:top w:w="0" w:type="dxa"/>
            <w:bottom w:w="0" w:type="dxa"/>
          </w:tblCellMar>
        </w:tblPrEx>
        <w:tc>
          <w:tcPr>
            <w:tcW w:w="2578" w:type="dxa"/>
          </w:tcPr>
          <w:p w14:paraId="46BD24CB"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613965DF" w14:textId="77777777" w:rsidR="00F02090" w:rsidRPr="00FD0425" w:rsidRDefault="00F02090" w:rsidP="00694C97">
            <w:pPr>
              <w:pStyle w:val="TAL"/>
              <w:rPr>
                <w:lang w:eastAsia="ja-JP"/>
              </w:rPr>
            </w:pPr>
            <w:r w:rsidRPr="00FD0425">
              <w:rPr>
                <w:lang w:eastAsia="ja-JP"/>
              </w:rPr>
              <w:t>M</w:t>
            </w:r>
          </w:p>
        </w:tc>
        <w:tc>
          <w:tcPr>
            <w:tcW w:w="881" w:type="dxa"/>
          </w:tcPr>
          <w:p w14:paraId="72060BF4" w14:textId="77777777" w:rsidR="00F02090" w:rsidRPr="00FD0425" w:rsidRDefault="00F02090" w:rsidP="00694C97">
            <w:pPr>
              <w:pStyle w:val="TAL"/>
              <w:rPr>
                <w:lang w:eastAsia="ja-JP"/>
              </w:rPr>
            </w:pPr>
          </w:p>
        </w:tc>
        <w:tc>
          <w:tcPr>
            <w:tcW w:w="2086" w:type="dxa"/>
          </w:tcPr>
          <w:p w14:paraId="6D0577B7" w14:textId="77777777" w:rsidR="00F02090" w:rsidRPr="00FD0425" w:rsidRDefault="00F02090" w:rsidP="00694C97">
            <w:pPr>
              <w:pStyle w:val="TAL"/>
              <w:rPr>
                <w:snapToGrid w:val="0"/>
                <w:lang w:eastAsia="ja-JP"/>
              </w:rPr>
            </w:pPr>
            <w:r w:rsidRPr="00FD0425">
              <w:rPr>
                <w:snapToGrid w:val="0"/>
                <w:lang w:eastAsia="ja-JP"/>
              </w:rPr>
              <w:t>NG-RAN node UE XnAP ID</w:t>
            </w:r>
          </w:p>
          <w:p w14:paraId="05CE8CDD" w14:textId="77777777" w:rsidR="00F02090" w:rsidRPr="00FD0425" w:rsidRDefault="00F02090" w:rsidP="00694C97">
            <w:pPr>
              <w:pStyle w:val="TAL"/>
              <w:rPr>
                <w:lang w:eastAsia="ja-JP"/>
              </w:rPr>
            </w:pPr>
            <w:r w:rsidRPr="00FD0425">
              <w:rPr>
                <w:lang w:eastAsia="ja-JP"/>
              </w:rPr>
              <w:t>9.2.3.16</w:t>
            </w:r>
          </w:p>
        </w:tc>
        <w:tc>
          <w:tcPr>
            <w:tcW w:w="1599" w:type="dxa"/>
          </w:tcPr>
          <w:p w14:paraId="5FFEA49E" w14:textId="77777777" w:rsidR="00F02090" w:rsidRPr="00FD0425" w:rsidRDefault="00F02090" w:rsidP="00694C97">
            <w:pPr>
              <w:pStyle w:val="TAL"/>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1134" w:type="dxa"/>
          </w:tcPr>
          <w:p w14:paraId="46FE334A" w14:textId="77777777" w:rsidR="00F02090" w:rsidRPr="00FD0425" w:rsidRDefault="00F02090" w:rsidP="00694C97">
            <w:pPr>
              <w:pStyle w:val="TAC"/>
              <w:rPr>
                <w:lang w:eastAsia="ja-JP"/>
              </w:rPr>
            </w:pPr>
            <w:r w:rsidRPr="00FD0425">
              <w:rPr>
                <w:lang w:eastAsia="ja-JP"/>
              </w:rPr>
              <w:t>YES</w:t>
            </w:r>
          </w:p>
        </w:tc>
        <w:tc>
          <w:tcPr>
            <w:tcW w:w="1103" w:type="dxa"/>
          </w:tcPr>
          <w:p w14:paraId="21027B52" w14:textId="77777777" w:rsidR="00F02090" w:rsidRPr="00FD0425" w:rsidRDefault="00F02090" w:rsidP="00694C97">
            <w:pPr>
              <w:pStyle w:val="TAC"/>
              <w:rPr>
                <w:lang w:eastAsia="zh-CN"/>
              </w:rPr>
            </w:pPr>
            <w:r w:rsidRPr="00FD0425">
              <w:rPr>
                <w:lang w:eastAsia="zh-CN"/>
              </w:rPr>
              <w:t>reject</w:t>
            </w:r>
          </w:p>
        </w:tc>
      </w:tr>
      <w:tr w:rsidR="00F02090" w:rsidRPr="00FD0425" w14:paraId="3E74354E" w14:textId="77777777" w:rsidTr="00694C97">
        <w:tblPrEx>
          <w:tblCellMar>
            <w:top w:w="0" w:type="dxa"/>
            <w:bottom w:w="0" w:type="dxa"/>
          </w:tblCellMar>
        </w:tblPrEx>
        <w:tc>
          <w:tcPr>
            <w:tcW w:w="2578" w:type="dxa"/>
          </w:tcPr>
          <w:p w14:paraId="3062FCE1"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608C2405" w14:textId="77777777" w:rsidR="00F02090" w:rsidRPr="00FD0425" w:rsidRDefault="00F02090" w:rsidP="00694C97">
            <w:pPr>
              <w:pStyle w:val="TAL"/>
              <w:rPr>
                <w:lang w:eastAsia="ja-JP"/>
              </w:rPr>
            </w:pPr>
            <w:r w:rsidRPr="00FD0425">
              <w:rPr>
                <w:lang w:eastAsia="ja-JP"/>
              </w:rPr>
              <w:t>M</w:t>
            </w:r>
          </w:p>
        </w:tc>
        <w:tc>
          <w:tcPr>
            <w:tcW w:w="881" w:type="dxa"/>
          </w:tcPr>
          <w:p w14:paraId="7B4EBD50" w14:textId="77777777" w:rsidR="00F02090" w:rsidRPr="00FD0425" w:rsidRDefault="00F02090" w:rsidP="00694C97">
            <w:pPr>
              <w:pStyle w:val="TAL"/>
              <w:rPr>
                <w:lang w:eastAsia="ja-JP"/>
              </w:rPr>
            </w:pPr>
          </w:p>
        </w:tc>
        <w:tc>
          <w:tcPr>
            <w:tcW w:w="2086" w:type="dxa"/>
          </w:tcPr>
          <w:p w14:paraId="16C19CAD" w14:textId="77777777" w:rsidR="00F02090" w:rsidRPr="00FD0425" w:rsidRDefault="00F02090" w:rsidP="00694C97">
            <w:pPr>
              <w:pStyle w:val="TAL"/>
              <w:rPr>
                <w:snapToGrid w:val="0"/>
                <w:lang w:eastAsia="ja-JP"/>
              </w:rPr>
            </w:pPr>
            <w:r w:rsidRPr="00FD0425">
              <w:rPr>
                <w:snapToGrid w:val="0"/>
                <w:lang w:eastAsia="ja-JP"/>
              </w:rPr>
              <w:t>NG-RAN node UE XnAP ID</w:t>
            </w:r>
          </w:p>
          <w:p w14:paraId="1CA46102" w14:textId="77777777" w:rsidR="00F02090" w:rsidRPr="00FD0425" w:rsidRDefault="00F02090" w:rsidP="00694C97">
            <w:pPr>
              <w:pStyle w:val="TAL"/>
              <w:rPr>
                <w:lang w:eastAsia="ja-JP"/>
              </w:rPr>
            </w:pPr>
            <w:r w:rsidRPr="00FD0425">
              <w:rPr>
                <w:lang w:eastAsia="ja-JP"/>
              </w:rPr>
              <w:t>9.2.3.16</w:t>
            </w:r>
          </w:p>
        </w:tc>
        <w:tc>
          <w:tcPr>
            <w:tcW w:w="1599" w:type="dxa"/>
          </w:tcPr>
          <w:p w14:paraId="692A3A21"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34" w:type="dxa"/>
          </w:tcPr>
          <w:p w14:paraId="1404EADE" w14:textId="77777777" w:rsidR="00F02090" w:rsidRPr="00FD0425" w:rsidRDefault="00F02090" w:rsidP="00694C97">
            <w:pPr>
              <w:pStyle w:val="TAC"/>
              <w:rPr>
                <w:lang w:eastAsia="ja-JP"/>
              </w:rPr>
            </w:pPr>
            <w:r w:rsidRPr="00FD0425">
              <w:rPr>
                <w:lang w:eastAsia="ja-JP"/>
              </w:rPr>
              <w:t>YES</w:t>
            </w:r>
          </w:p>
        </w:tc>
        <w:tc>
          <w:tcPr>
            <w:tcW w:w="1103" w:type="dxa"/>
          </w:tcPr>
          <w:p w14:paraId="1BB30930" w14:textId="77777777" w:rsidR="00F02090" w:rsidRPr="00FD0425" w:rsidRDefault="00F02090" w:rsidP="00694C97">
            <w:pPr>
              <w:pStyle w:val="TAC"/>
              <w:rPr>
                <w:lang w:eastAsia="zh-CN"/>
              </w:rPr>
            </w:pPr>
            <w:r w:rsidRPr="00FD0425">
              <w:rPr>
                <w:lang w:eastAsia="zh-CN"/>
              </w:rPr>
              <w:t>reject</w:t>
            </w:r>
          </w:p>
        </w:tc>
      </w:tr>
      <w:tr w:rsidR="00F02090" w:rsidRPr="00FD0425" w14:paraId="7485D5C9" w14:textId="77777777" w:rsidTr="00694C97">
        <w:tblPrEx>
          <w:tblCellMar>
            <w:top w:w="0" w:type="dxa"/>
            <w:bottom w:w="0" w:type="dxa"/>
          </w:tblCellMar>
        </w:tblPrEx>
        <w:tc>
          <w:tcPr>
            <w:tcW w:w="2578" w:type="dxa"/>
          </w:tcPr>
          <w:p w14:paraId="0B2DB407" w14:textId="77777777" w:rsidR="00F02090" w:rsidRPr="00FD0425" w:rsidRDefault="00F02090" w:rsidP="00694C97">
            <w:pPr>
              <w:pStyle w:val="TAL"/>
              <w:rPr>
                <w:lang w:eastAsia="ja-JP"/>
              </w:rPr>
            </w:pPr>
            <w:r w:rsidRPr="00FD0425">
              <w:rPr>
                <w:lang w:eastAsia="ja-JP"/>
              </w:rPr>
              <w:t>Cause</w:t>
            </w:r>
          </w:p>
        </w:tc>
        <w:tc>
          <w:tcPr>
            <w:tcW w:w="1104" w:type="dxa"/>
          </w:tcPr>
          <w:p w14:paraId="736016FA" w14:textId="77777777" w:rsidR="00F02090" w:rsidRPr="00FD0425" w:rsidRDefault="00F02090" w:rsidP="00694C97">
            <w:pPr>
              <w:pStyle w:val="TAL"/>
              <w:rPr>
                <w:lang w:eastAsia="ja-JP"/>
              </w:rPr>
            </w:pPr>
            <w:r w:rsidRPr="00FD0425">
              <w:rPr>
                <w:lang w:eastAsia="ja-JP"/>
              </w:rPr>
              <w:t>M</w:t>
            </w:r>
          </w:p>
        </w:tc>
        <w:tc>
          <w:tcPr>
            <w:tcW w:w="881" w:type="dxa"/>
          </w:tcPr>
          <w:p w14:paraId="485E7BFE" w14:textId="77777777" w:rsidR="00F02090" w:rsidRPr="00FD0425" w:rsidRDefault="00F02090" w:rsidP="00694C97">
            <w:pPr>
              <w:pStyle w:val="TAL"/>
              <w:rPr>
                <w:lang w:eastAsia="ja-JP"/>
              </w:rPr>
            </w:pPr>
          </w:p>
        </w:tc>
        <w:tc>
          <w:tcPr>
            <w:tcW w:w="2086" w:type="dxa"/>
          </w:tcPr>
          <w:p w14:paraId="6BC78CD2" w14:textId="77777777" w:rsidR="00F02090" w:rsidRPr="00FD0425" w:rsidRDefault="00F02090" w:rsidP="00694C97">
            <w:pPr>
              <w:pStyle w:val="TAL"/>
              <w:rPr>
                <w:lang w:eastAsia="ja-JP"/>
              </w:rPr>
            </w:pPr>
            <w:r w:rsidRPr="00FD0425">
              <w:rPr>
                <w:lang w:eastAsia="ja-JP"/>
              </w:rPr>
              <w:t>9.2.3.2</w:t>
            </w:r>
          </w:p>
        </w:tc>
        <w:tc>
          <w:tcPr>
            <w:tcW w:w="1599" w:type="dxa"/>
          </w:tcPr>
          <w:p w14:paraId="6172546A" w14:textId="77777777" w:rsidR="00F02090" w:rsidRPr="00FD0425" w:rsidRDefault="00F02090" w:rsidP="00694C97">
            <w:pPr>
              <w:pStyle w:val="TAL"/>
              <w:rPr>
                <w:szCs w:val="18"/>
                <w:lang w:eastAsia="ja-JP"/>
              </w:rPr>
            </w:pPr>
          </w:p>
        </w:tc>
        <w:tc>
          <w:tcPr>
            <w:tcW w:w="1134" w:type="dxa"/>
          </w:tcPr>
          <w:p w14:paraId="7A1D57B9" w14:textId="77777777" w:rsidR="00F02090" w:rsidRPr="00FD0425" w:rsidRDefault="00F02090" w:rsidP="00694C97">
            <w:pPr>
              <w:pStyle w:val="TAC"/>
              <w:rPr>
                <w:lang w:eastAsia="ja-JP"/>
              </w:rPr>
            </w:pPr>
            <w:r w:rsidRPr="00FD0425">
              <w:rPr>
                <w:lang w:eastAsia="ja-JP"/>
              </w:rPr>
              <w:t>YES</w:t>
            </w:r>
          </w:p>
        </w:tc>
        <w:tc>
          <w:tcPr>
            <w:tcW w:w="1103" w:type="dxa"/>
          </w:tcPr>
          <w:p w14:paraId="52BB3FA7" w14:textId="77777777" w:rsidR="00F02090" w:rsidRPr="00FD0425" w:rsidRDefault="00F02090" w:rsidP="00694C97">
            <w:pPr>
              <w:pStyle w:val="TAC"/>
              <w:rPr>
                <w:lang w:eastAsia="ja-JP"/>
              </w:rPr>
            </w:pPr>
            <w:r w:rsidRPr="00FD0425">
              <w:rPr>
                <w:lang w:eastAsia="ja-JP"/>
              </w:rPr>
              <w:t>ignore</w:t>
            </w:r>
          </w:p>
        </w:tc>
      </w:tr>
      <w:tr w:rsidR="00F02090" w:rsidRPr="00FD0425" w14:paraId="7B53405C" w14:textId="77777777" w:rsidTr="00694C97">
        <w:tblPrEx>
          <w:tblCellMar>
            <w:top w:w="0" w:type="dxa"/>
            <w:bottom w:w="0" w:type="dxa"/>
          </w:tblCellMar>
        </w:tblPrEx>
        <w:tc>
          <w:tcPr>
            <w:tcW w:w="2578" w:type="dxa"/>
          </w:tcPr>
          <w:p w14:paraId="4D678458" w14:textId="77777777" w:rsidR="00F02090" w:rsidRPr="00FD0425" w:rsidRDefault="00F02090" w:rsidP="00694C97">
            <w:pPr>
              <w:pStyle w:val="TAL"/>
            </w:pPr>
            <w:r w:rsidRPr="00FD0425">
              <w:t>Criticality Diagnostics</w:t>
            </w:r>
          </w:p>
        </w:tc>
        <w:tc>
          <w:tcPr>
            <w:tcW w:w="1104" w:type="dxa"/>
          </w:tcPr>
          <w:p w14:paraId="174CF56B" w14:textId="77777777" w:rsidR="00F02090" w:rsidRPr="00FD0425" w:rsidRDefault="00F02090" w:rsidP="00694C97">
            <w:pPr>
              <w:pStyle w:val="TAL"/>
            </w:pPr>
            <w:r w:rsidRPr="00FD0425">
              <w:t>O</w:t>
            </w:r>
          </w:p>
        </w:tc>
        <w:tc>
          <w:tcPr>
            <w:tcW w:w="881" w:type="dxa"/>
          </w:tcPr>
          <w:p w14:paraId="7E6FCE5A" w14:textId="77777777" w:rsidR="00F02090" w:rsidRPr="00FD0425" w:rsidRDefault="00F02090" w:rsidP="00694C97">
            <w:pPr>
              <w:pStyle w:val="TAL"/>
              <w:rPr>
                <w:rFonts w:cs="Arial"/>
                <w:szCs w:val="18"/>
              </w:rPr>
            </w:pPr>
          </w:p>
        </w:tc>
        <w:tc>
          <w:tcPr>
            <w:tcW w:w="2086" w:type="dxa"/>
          </w:tcPr>
          <w:p w14:paraId="224C53A6" w14:textId="77777777" w:rsidR="00F02090" w:rsidRPr="00FD0425" w:rsidRDefault="00F02090" w:rsidP="00694C97">
            <w:pPr>
              <w:pStyle w:val="TAL"/>
              <w:rPr>
                <w:rFonts w:cs="Arial"/>
                <w:szCs w:val="18"/>
              </w:rPr>
            </w:pPr>
            <w:r w:rsidRPr="00FD0425">
              <w:rPr>
                <w:lang w:eastAsia="ja-JP"/>
              </w:rPr>
              <w:t>9.2.3.3</w:t>
            </w:r>
          </w:p>
        </w:tc>
        <w:tc>
          <w:tcPr>
            <w:tcW w:w="1599" w:type="dxa"/>
          </w:tcPr>
          <w:p w14:paraId="6531D202" w14:textId="77777777" w:rsidR="00F02090" w:rsidRPr="00FD0425" w:rsidRDefault="00F02090" w:rsidP="00694C97">
            <w:pPr>
              <w:pStyle w:val="TAL"/>
              <w:rPr>
                <w:rFonts w:cs="Arial"/>
                <w:szCs w:val="18"/>
              </w:rPr>
            </w:pPr>
          </w:p>
        </w:tc>
        <w:tc>
          <w:tcPr>
            <w:tcW w:w="1134" w:type="dxa"/>
          </w:tcPr>
          <w:p w14:paraId="4352743D" w14:textId="77777777" w:rsidR="00F02090" w:rsidRPr="00FD0425" w:rsidRDefault="00F02090" w:rsidP="00694C97">
            <w:pPr>
              <w:pStyle w:val="TAC"/>
              <w:rPr>
                <w:lang w:eastAsia="ja-JP"/>
              </w:rPr>
            </w:pPr>
            <w:r w:rsidRPr="00FD0425">
              <w:rPr>
                <w:lang w:eastAsia="ja-JP"/>
              </w:rPr>
              <w:t>YES</w:t>
            </w:r>
          </w:p>
        </w:tc>
        <w:tc>
          <w:tcPr>
            <w:tcW w:w="1103" w:type="dxa"/>
          </w:tcPr>
          <w:p w14:paraId="4D421603" w14:textId="77777777" w:rsidR="00F02090" w:rsidRPr="00FD0425" w:rsidRDefault="00F02090" w:rsidP="00694C97">
            <w:pPr>
              <w:pStyle w:val="TAC"/>
              <w:rPr>
                <w:lang w:eastAsia="ja-JP"/>
              </w:rPr>
            </w:pPr>
            <w:r w:rsidRPr="00FD0425">
              <w:rPr>
                <w:lang w:eastAsia="ja-JP"/>
              </w:rPr>
              <w:t>ignore</w:t>
            </w:r>
          </w:p>
        </w:tc>
      </w:tr>
    </w:tbl>
    <w:p w14:paraId="43D9105E" w14:textId="77777777" w:rsidR="00F02090" w:rsidRPr="00FD0425" w:rsidRDefault="00F02090" w:rsidP="00F02090"/>
    <w:p w14:paraId="7955C53B" w14:textId="77777777" w:rsidR="00F02090" w:rsidRPr="00FD0425" w:rsidRDefault="00F02090" w:rsidP="00F02090">
      <w:pPr>
        <w:pStyle w:val="Heading4"/>
      </w:pPr>
      <w:bookmarkStart w:id="3495" w:name="_Toc20955195"/>
      <w:bookmarkStart w:id="3496" w:name="_Toc29991390"/>
      <w:bookmarkStart w:id="3497" w:name="_Toc36555790"/>
      <w:bookmarkStart w:id="3498" w:name="_Toc44497500"/>
      <w:bookmarkStart w:id="3499" w:name="_Toc45107888"/>
      <w:bookmarkStart w:id="3500" w:name="_Toc45901508"/>
      <w:bookmarkStart w:id="3501" w:name="_Toc51850587"/>
      <w:bookmarkStart w:id="3502" w:name="_Toc56693590"/>
      <w:bookmarkStart w:id="3503" w:name="_Toc64447133"/>
      <w:bookmarkStart w:id="3504" w:name="_Toc66286627"/>
      <w:bookmarkStart w:id="3505" w:name="_Toc74151322"/>
      <w:bookmarkStart w:id="3506" w:name="_Toc88653794"/>
      <w:bookmarkStart w:id="3507" w:name="_Toc97904150"/>
      <w:bookmarkStart w:id="3508" w:name="_Toc105175191"/>
      <w:bookmarkStart w:id="3509" w:name="_Toc113826221"/>
      <w:bookmarkStart w:id="3510" w:name="_Toc120032347"/>
      <w:r w:rsidRPr="00FD0425">
        <w:t>9.1.2.4</w:t>
      </w:r>
      <w:r w:rsidRPr="00FD0425">
        <w:tab/>
        <w:t>S-NODE RECONFIGURATION COMPLETE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A7C5587" w14:textId="77777777" w:rsidR="00F02090" w:rsidRPr="00FD0425" w:rsidRDefault="00F02090" w:rsidP="00F02090">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F02090" w:rsidRPr="00FD0425" w14:paraId="174E870A" w14:textId="77777777" w:rsidTr="00694C97">
        <w:tblPrEx>
          <w:tblCellMar>
            <w:top w:w="0" w:type="dxa"/>
            <w:bottom w:w="0" w:type="dxa"/>
          </w:tblCellMar>
        </w:tblPrEx>
        <w:tc>
          <w:tcPr>
            <w:tcW w:w="2578" w:type="dxa"/>
          </w:tcPr>
          <w:p w14:paraId="333C91BC" w14:textId="77777777" w:rsidR="00F02090" w:rsidRPr="00FD0425" w:rsidRDefault="00F02090" w:rsidP="00694C97">
            <w:pPr>
              <w:pStyle w:val="TAH"/>
              <w:rPr>
                <w:lang w:eastAsia="ja-JP"/>
              </w:rPr>
            </w:pPr>
            <w:r w:rsidRPr="00FD0425">
              <w:rPr>
                <w:lang w:eastAsia="ja-JP"/>
              </w:rPr>
              <w:t>IE/Group Name</w:t>
            </w:r>
          </w:p>
        </w:tc>
        <w:tc>
          <w:tcPr>
            <w:tcW w:w="1104" w:type="dxa"/>
          </w:tcPr>
          <w:p w14:paraId="35AFBB14" w14:textId="77777777" w:rsidR="00F02090" w:rsidRPr="00FD0425" w:rsidRDefault="00F02090" w:rsidP="00694C97">
            <w:pPr>
              <w:pStyle w:val="TAH"/>
              <w:rPr>
                <w:lang w:eastAsia="ja-JP"/>
              </w:rPr>
            </w:pPr>
            <w:r w:rsidRPr="00FD0425">
              <w:rPr>
                <w:lang w:eastAsia="ja-JP"/>
              </w:rPr>
              <w:t>Presence</w:t>
            </w:r>
          </w:p>
        </w:tc>
        <w:tc>
          <w:tcPr>
            <w:tcW w:w="881" w:type="dxa"/>
          </w:tcPr>
          <w:p w14:paraId="31A8C9AE" w14:textId="77777777" w:rsidR="00F02090" w:rsidRPr="00FD0425" w:rsidRDefault="00F02090" w:rsidP="00694C97">
            <w:pPr>
              <w:pStyle w:val="TAH"/>
              <w:rPr>
                <w:lang w:eastAsia="ja-JP"/>
              </w:rPr>
            </w:pPr>
            <w:r w:rsidRPr="00FD0425">
              <w:rPr>
                <w:lang w:eastAsia="ja-JP"/>
              </w:rPr>
              <w:t>Range</w:t>
            </w:r>
          </w:p>
        </w:tc>
        <w:tc>
          <w:tcPr>
            <w:tcW w:w="1701" w:type="dxa"/>
          </w:tcPr>
          <w:p w14:paraId="334DE2C4" w14:textId="77777777" w:rsidR="00F02090" w:rsidRPr="00FD0425" w:rsidRDefault="00F02090" w:rsidP="00694C97">
            <w:pPr>
              <w:pStyle w:val="TAH"/>
              <w:rPr>
                <w:lang w:eastAsia="ja-JP"/>
              </w:rPr>
            </w:pPr>
            <w:r w:rsidRPr="00FD0425">
              <w:rPr>
                <w:lang w:eastAsia="ja-JP"/>
              </w:rPr>
              <w:t>IE type and reference</w:t>
            </w:r>
          </w:p>
        </w:tc>
        <w:tc>
          <w:tcPr>
            <w:tcW w:w="1984" w:type="dxa"/>
          </w:tcPr>
          <w:p w14:paraId="4E0148C7" w14:textId="77777777" w:rsidR="00F02090" w:rsidRPr="00FD0425" w:rsidRDefault="00F02090" w:rsidP="00694C97">
            <w:pPr>
              <w:pStyle w:val="TAH"/>
              <w:rPr>
                <w:lang w:eastAsia="ja-JP"/>
              </w:rPr>
            </w:pPr>
            <w:r w:rsidRPr="00FD0425">
              <w:rPr>
                <w:lang w:eastAsia="ja-JP"/>
              </w:rPr>
              <w:t>Semantics description</w:t>
            </w:r>
          </w:p>
        </w:tc>
        <w:tc>
          <w:tcPr>
            <w:tcW w:w="1134" w:type="dxa"/>
          </w:tcPr>
          <w:p w14:paraId="2251D063" w14:textId="77777777" w:rsidR="00F02090" w:rsidRPr="00FD0425" w:rsidRDefault="00F02090" w:rsidP="00694C97">
            <w:pPr>
              <w:pStyle w:val="TAH"/>
              <w:rPr>
                <w:b w:val="0"/>
                <w:lang w:eastAsia="ja-JP"/>
              </w:rPr>
            </w:pPr>
            <w:r w:rsidRPr="00FD0425">
              <w:rPr>
                <w:lang w:eastAsia="ja-JP"/>
              </w:rPr>
              <w:t>Criticality</w:t>
            </w:r>
          </w:p>
        </w:tc>
        <w:tc>
          <w:tcPr>
            <w:tcW w:w="1103" w:type="dxa"/>
          </w:tcPr>
          <w:p w14:paraId="37B4347E"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36B8307A" w14:textId="77777777" w:rsidTr="00694C97">
        <w:tblPrEx>
          <w:tblCellMar>
            <w:top w:w="0" w:type="dxa"/>
            <w:bottom w:w="0" w:type="dxa"/>
          </w:tblCellMar>
        </w:tblPrEx>
        <w:tc>
          <w:tcPr>
            <w:tcW w:w="2578" w:type="dxa"/>
          </w:tcPr>
          <w:p w14:paraId="3A9F4620" w14:textId="77777777" w:rsidR="00F02090" w:rsidRPr="00FD0425" w:rsidRDefault="00F02090" w:rsidP="00694C97">
            <w:pPr>
              <w:pStyle w:val="TAL"/>
              <w:rPr>
                <w:lang w:eastAsia="ja-JP"/>
              </w:rPr>
            </w:pPr>
            <w:r w:rsidRPr="00FD0425">
              <w:rPr>
                <w:lang w:eastAsia="ja-JP"/>
              </w:rPr>
              <w:t>Message Type</w:t>
            </w:r>
          </w:p>
        </w:tc>
        <w:tc>
          <w:tcPr>
            <w:tcW w:w="1104" w:type="dxa"/>
          </w:tcPr>
          <w:p w14:paraId="0B521C02" w14:textId="77777777" w:rsidR="00F02090" w:rsidRPr="00FD0425" w:rsidRDefault="00F02090" w:rsidP="00694C97">
            <w:pPr>
              <w:pStyle w:val="TAL"/>
              <w:rPr>
                <w:lang w:eastAsia="ja-JP"/>
              </w:rPr>
            </w:pPr>
            <w:r w:rsidRPr="00FD0425">
              <w:rPr>
                <w:lang w:eastAsia="ja-JP"/>
              </w:rPr>
              <w:t>M</w:t>
            </w:r>
          </w:p>
        </w:tc>
        <w:tc>
          <w:tcPr>
            <w:tcW w:w="881" w:type="dxa"/>
          </w:tcPr>
          <w:p w14:paraId="68093F28" w14:textId="77777777" w:rsidR="00F02090" w:rsidRPr="00FD0425" w:rsidRDefault="00F02090" w:rsidP="00694C97">
            <w:pPr>
              <w:pStyle w:val="TAL"/>
              <w:jc w:val="center"/>
              <w:rPr>
                <w:lang w:eastAsia="ja-JP"/>
              </w:rPr>
            </w:pPr>
          </w:p>
        </w:tc>
        <w:tc>
          <w:tcPr>
            <w:tcW w:w="1701" w:type="dxa"/>
          </w:tcPr>
          <w:p w14:paraId="45C8D7D8" w14:textId="77777777" w:rsidR="00F02090" w:rsidRPr="00FD0425" w:rsidRDefault="00F02090" w:rsidP="00694C97">
            <w:pPr>
              <w:pStyle w:val="TAL"/>
              <w:rPr>
                <w:szCs w:val="18"/>
                <w:lang w:eastAsia="ja-JP"/>
              </w:rPr>
            </w:pPr>
            <w:r w:rsidRPr="00FD0425">
              <w:rPr>
                <w:lang w:eastAsia="ja-JP"/>
              </w:rPr>
              <w:t>9.2.3.1</w:t>
            </w:r>
          </w:p>
        </w:tc>
        <w:tc>
          <w:tcPr>
            <w:tcW w:w="1984" w:type="dxa"/>
          </w:tcPr>
          <w:p w14:paraId="450D4C0A" w14:textId="77777777" w:rsidR="00F02090" w:rsidRPr="00FD0425" w:rsidRDefault="00F02090" w:rsidP="00694C97">
            <w:pPr>
              <w:pStyle w:val="TAL"/>
              <w:rPr>
                <w:szCs w:val="18"/>
                <w:lang w:eastAsia="ja-JP"/>
              </w:rPr>
            </w:pPr>
          </w:p>
        </w:tc>
        <w:tc>
          <w:tcPr>
            <w:tcW w:w="1134" w:type="dxa"/>
          </w:tcPr>
          <w:p w14:paraId="2A2AFBEB" w14:textId="77777777" w:rsidR="00F02090" w:rsidRPr="00FD0425" w:rsidRDefault="00F02090" w:rsidP="00694C97">
            <w:pPr>
              <w:pStyle w:val="TAC"/>
              <w:rPr>
                <w:lang w:eastAsia="ja-JP"/>
              </w:rPr>
            </w:pPr>
            <w:r w:rsidRPr="00FD0425">
              <w:rPr>
                <w:lang w:eastAsia="ja-JP"/>
              </w:rPr>
              <w:t>YES</w:t>
            </w:r>
          </w:p>
        </w:tc>
        <w:tc>
          <w:tcPr>
            <w:tcW w:w="1103" w:type="dxa"/>
          </w:tcPr>
          <w:p w14:paraId="4E0F2982" w14:textId="77777777" w:rsidR="00F02090" w:rsidRPr="00FD0425" w:rsidRDefault="00F02090" w:rsidP="00694C97">
            <w:pPr>
              <w:pStyle w:val="TAC"/>
              <w:rPr>
                <w:lang w:eastAsia="ja-JP"/>
              </w:rPr>
            </w:pPr>
            <w:r w:rsidRPr="00FD0425">
              <w:rPr>
                <w:lang w:eastAsia="ja-JP"/>
              </w:rPr>
              <w:t>reject</w:t>
            </w:r>
          </w:p>
        </w:tc>
      </w:tr>
      <w:tr w:rsidR="00F02090" w:rsidRPr="00FD0425" w14:paraId="35BA2A88" w14:textId="77777777" w:rsidTr="00694C97">
        <w:tblPrEx>
          <w:tblCellMar>
            <w:top w:w="0" w:type="dxa"/>
            <w:bottom w:w="0" w:type="dxa"/>
          </w:tblCellMar>
        </w:tblPrEx>
        <w:tc>
          <w:tcPr>
            <w:tcW w:w="2578" w:type="dxa"/>
          </w:tcPr>
          <w:p w14:paraId="53288067"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53D2BF37" w14:textId="77777777" w:rsidR="00F02090" w:rsidRPr="00FD0425" w:rsidRDefault="00F02090" w:rsidP="00694C97">
            <w:pPr>
              <w:pStyle w:val="TAL"/>
              <w:rPr>
                <w:lang w:eastAsia="ja-JP"/>
              </w:rPr>
            </w:pPr>
            <w:r w:rsidRPr="00FD0425">
              <w:rPr>
                <w:lang w:eastAsia="ja-JP"/>
              </w:rPr>
              <w:t>M</w:t>
            </w:r>
          </w:p>
        </w:tc>
        <w:tc>
          <w:tcPr>
            <w:tcW w:w="881" w:type="dxa"/>
          </w:tcPr>
          <w:p w14:paraId="56FE8BFA" w14:textId="77777777" w:rsidR="00F02090" w:rsidRPr="00FD0425" w:rsidRDefault="00F02090" w:rsidP="00694C97">
            <w:pPr>
              <w:pStyle w:val="TAL"/>
              <w:rPr>
                <w:lang w:eastAsia="ja-JP"/>
              </w:rPr>
            </w:pPr>
          </w:p>
        </w:tc>
        <w:tc>
          <w:tcPr>
            <w:tcW w:w="1701" w:type="dxa"/>
          </w:tcPr>
          <w:p w14:paraId="7E4CDE58" w14:textId="77777777" w:rsidR="00F02090" w:rsidRPr="00FD0425" w:rsidRDefault="00F02090" w:rsidP="00694C97">
            <w:pPr>
              <w:pStyle w:val="TAL"/>
              <w:rPr>
                <w:lang w:eastAsia="ja-JP"/>
              </w:rPr>
            </w:pPr>
            <w:r w:rsidRPr="00FD0425">
              <w:rPr>
                <w:lang w:eastAsia="ja-JP"/>
              </w:rPr>
              <w:t>NG-RAN node UE XnAP ID</w:t>
            </w:r>
          </w:p>
          <w:p w14:paraId="65FABEB7" w14:textId="77777777" w:rsidR="00F02090" w:rsidRPr="00FD0425" w:rsidRDefault="00F02090" w:rsidP="00694C97">
            <w:pPr>
              <w:pStyle w:val="TAL"/>
              <w:rPr>
                <w:szCs w:val="18"/>
                <w:lang w:eastAsia="ja-JP"/>
              </w:rPr>
            </w:pPr>
            <w:r w:rsidRPr="00FD0425">
              <w:rPr>
                <w:lang w:eastAsia="ja-JP"/>
              </w:rPr>
              <w:t>9.2.3.16</w:t>
            </w:r>
          </w:p>
        </w:tc>
        <w:tc>
          <w:tcPr>
            <w:tcW w:w="1984" w:type="dxa"/>
          </w:tcPr>
          <w:p w14:paraId="5F737049"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34" w:type="dxa"/>
          </w:tcPr>
          <w:p w14:paraId="6AA77962" w14:textId="77777777" w:rsidR="00F02090" w:rsidRPr="00FD0425" w:rsidRDefault="00F02090" w:rsidP="00694C97">
            <w:pPr>
              <w:pStyle w:val="TAC"/>
              <w:rPr>
                <w:lang w:eastAsia="ja-JP"/>
              </w:rPr>
            </w:pPr>
            <w:r w:rsidRPr="00FD0425">
              <w:rPr>
                <w:lang w:eastAsia="ja-JP"/>
              </w:rPr>
              <w:t>YES</w:t>
            </w:r>
          </w:p>
        </w:tc>
        <w:tc>
          <w:tcPr>
            <w:tcW w:w="1103" w:type="dxa"/>
          </w:tcPr>
          <w:p w14:paraId="35E88EC7" w14:textId="77777777" w:rsidR="00F02090" w:rsidRPr="00FD0425" w:rsidRDefault="00F02090" w:rsidP="00694C97">
            <w:pPr>
              <w:pStyle w:val="TAC"/>
              <w:rPr>
                <w:lang w:eastAsia="ja-JP"/>
              </w:rPr>
            </w:pPr>
            <w:r w:rsidRPr="00FD0425">
              <w:rPr>
                <w:lang w:eastAsia="ja-JP"/>
              </w:rPr>
              <w:t>reject</w:t>
            </w:r>
          </w:p>
        </w:tc>
      </w:tr>
      <w:tr w:rsidR="00F02090" w:rsidRPr="00FD0425" w14:paraId="64D63585" w14:textId="77777777" w:rsidTr="00694C97">
        <w:tblPrEx>
          <w:tblCellMar>
            <w:top w:w="0" w:type="dxa"/>
            <w:bottom w:w="0" w:type="dxa"/>
          </w:tblCellMar>
        </w:tblPrEx>
        <w:tc>
          <w:tcPr>
            <w:tcW w:w="2578" w:type="dxa"/>
          </w:tcPr>
          <w:p w14:paraId="41FE6CC3"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589F4802" w14:textId="77777777" w:rsidR="00F02090" w:rsidRPr="00FD0425" w:rsidRDefault="00F02090" w:rsidP="00694C97">
            <w:pPr>
              <w:pStyle w:val="TAL"/>
              <w:rPr>
                <w:lang w:eastAsia="ja-JP"/>
              </w:rPr>
            </w:pPr>
            <w:r w:rsidRPr="00FD0425">
              <w:rPr>
                <w:lang w:eastAsia="ja-JP"/>
              </w:rPr>
              <w:t>M</w:t>
            </w:r>
          </w:p>
        </w:tc>
        <w:tc>
          <w:tcPr>
            <w:tcW w:w="881" w:type="dxa"/>
          </w:tcPr>
          <w:p w14:paraId="719A6664" w14:textId="77777777" w:rsidR="00F02090" w:rsidRPr="00FD0425" w:rsidRDefault="00F02090" w:rsidP="00694C97">
            <w:pPr>
              <w:pStyle w:val="TAL"/>
              <w:rPr>
                <w:lang w:eastAsia="ja-JP"/>
              </w:rPr>
            </w:pPr>
          </w:p>
        </w:tc>
        <w:tc>
          <w:tcPr>
            <w:tcW w:w="1701" w:type="dxa"/>
          </w:tcPr>
          <w:p w14:paraId="4B56F939" w14:textId="77777777" w:rsidR="00F02090" w:rsidRPr="00FD0425" w:rsidRDefault="00F02090" w:rsidP="00694C97">
            <w:pPr>
              <w:pStyle w:val="TAL"/>
              <w:rPr>
                <w:lang w:eastAsia="ja-JP"/>
              </w:rPr>
            </w:pPr>
            <w:r w:rsidRPr="00FD0425">
              <w:rPr>
                <w:lang w:eastAsia="ja-JP"/>
              </w:rPr>
              <w:t>NG-RAN node UE XnAP ID</w:t>
            </w:r>
          </w:p>
          <w:p w14:paraId="62A3D2F3" w14:textId="77777777" w:rsidR="00F02090" w:rsidRPr="00FD0425" w:rsidRDefault="00F02090" w:rsidP="00694C97">
            <w:pPr>
              <w:pStyle w:val="TAL"/>
              <w:rPr>
                <w:szCs w:val="18"/>
                <w:lang w:eastAsia="ja-JP"/>
              </w:rPr>
            </w:pPr>
            <w:r w:rsidRPr="00FD0425">
              <w:rPr>
                <w:lang w:eastAsia="ja-JP"/>
              </w:rPr>
              <w:t>9.2.3.16</w:t>
            </w:r>
          </w:p>
        </w:tc>
        <w:tc>
          <w:tcPr>
            <w:tcW w:w="1984" w:type="dxa"/>
          </w:tcPr>
          <w:p w14:paraId="41E0ACE9"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34" w:type="dxa"/>
          </w:tcPr>
          <w:p w14:paraId="6356516A" w14:textId="77777777" w:rsidR="00F02090" w:rsidRPr="00FD0425" w:rsidRDefault="00F02090" w:rsidP="00694C97">
            <w:pPr>
              <w:pStyle w:val="TAC"/>
              <w:rPr>
                <w:lang w:eastAsia="ja-JP"/>
              </w:rPr>
            </w:pPr>
            <w:r w:rsidRPr="00FD0425">
              <w:rPr>
                <w:lang w:eastAsia="ja-JP"/>
              </w:rPr>
              <w:t>YES</w:t>
            </w:r>
          </w:p>
        </w:tc>
        <w:tc>
          <w:tcPr>
            <w:tcW w:w="1103" w:type="dxa"/>
          </w:tcPr>
          <w:p w14:paraId="017E497F" w14:textId="77777777" w:rsidR="00F02090" w:rsidRPr="00FD0425" w:rsidRDefault="00F02090" w:rsidP="00694C97">
            <w:pPr>
              <w:pStyle w:val="TAC"/>
              <w:rPr>
                <w:lang w:eastAsia="ja-JP"/>
              </w:rPr>
            </w:pPr>
            <w:r w:rsidRPr="00FD0425">
              <w:rPr>
                <w:lang w:eastAsia="ja-JP"/>
              </w:rPr>
              <w:t>reject</w:t>
            </w:r>
          </w:p>
        </w:tc>
      </w:tr>
      <w:tr w:rsidR="00F02090" w:rsidRPr="00FD0425" w14:paraId="129A9C76" w14:textId="77777777" w:rsidTr="00694C97">
        <w:tblPrEx>
          <w:tblCellMar>
            <w:top w:w="0" w:type="dxa"/>
            <w:bottom w:w="0" w:type="dxa"/>
          </w:tblCellMar>
        </w:tblPrEx>
        <w:tc>
          <w:tcPr>
            <w:tcW w:w="2578" w:type="dxa"/>
          </w:tcPr>
          <w:p w14:paraId="08D02BDA" w14:textId="77777777" w:rsidR="00F02090" w:rsidRPr="00FD0425" w:rsidRDefault="00F02090" w:rsidP="00694C97">
            <w:pPr>
              <w:pStyle w:val="TAL"/>
              <w:rPr>
                <w:b/>
                <w:lang w:eastAsia="ja-JP"/>
              </w:rPr>
            </w:pPr>
            <w:r w:rsidRPr="00FD0425">
              <w:rPr>
                <w:b/>
                <w:lang w:eastAsia="ja-JP"/>
              </w:rPr>
              <w:t>Response Information</w:t>
            </w:r>
          </w:p>
        </w:tc>
        <w:tc>
          <w:tcPr>
            <w:tcW w:w="1104" w:type="dxa"/>
          </w:tcPr>
          <w:p w14:paraId="352F04CA" w14:textId="77777777" w:rsidR="00F02090" w:rsidRPr="00FD0425" w:rsidRDefault="00F02090" w:rsidP="00694C97">
            <w:pPr>
              <w:pStyle w:val="TAL"/>
              <w:rPr>
                <w:lang w:eastAsia="ja-JP"/>
              </w:rPr>
            </w:pPr>
            <w:r w:rsidRPr="00FD0425">
              <w:rPr>
                <w:lang w:eastAsia="ja-JP"/>
              </w:rPr>
              <w:t>M</w:t>
            </w:r>
          </w:p>
        </w:tc>
        <w:tc>
          <w:tcPr>
            <w:tcW w:w="881" w:type="dxa"/>
          </w:tcPr>
          <w:p w14:paraId="67D794DE" w14:textId="77777777" w:rsidR="00F02090" w:rsidRPr="00FD0425" w:rsidRDefault="00F02090" w:rsidP="00694C97">
            <w:pPr>
              <w:pStyle w:val="TAL"/>
              <w:rPr>
                <w:lang w:eastAsia="ja-JP"/>
              </w:rPr>
            </w:pPr>
          </w:p>
        </w:tc>
        <w:tc>
          <w:tcPr>
            <w:tcW w:w="1701" w:type="dxa"/>
          </w:tcPr>
          <w:p w14:paraId="54770088" w14:textId="77777777" w:rsidR="00F02090" w:rsidRPr="00FD0425" w:rsidRDefault="00F02090" w:rsidP="00694C97">
            <w:pPr>
              <w:pStyle w:val="TAL"/>
              <w:rPr>
                <w:lang w:eastAsia="ja-JP"/>
              </w:rPr>
            </w:pPr>
          </w:p>
        </w:tc>
        <w:tc>
          <w:tcPr>
            <w:tcW w:w="1984" w:type="dxa"/>
          </w:tcPr>
          <w:p w14:paraId="745C5338" w14:textId="77777777" w:rsidR="00F02090" w:rsidRPr="00FD0425" w:rsidRDefault="00F02090" w:rsidP="00694C97">
            <w:pPr>
              <w:pStyle w:val="TAL"/>
              <w:rPr>
                <w:szCs w:val="18"/>
                <w:lang w:eastAsia="ja-JP"/>
              </w:rPr>
            </w:pPr>
          </w:p>
        </w:tc>
        <w:tc>
          <w:tcPr>
            <w:tcW w:w="1134" w:type="dxa"/>
          </w:tcPr>
          <w:p w14:paraId="14F1882D" w14:textId="77777777" w:rsidR="00F02090" w:rsidRPr="00FD0425" w:rsidRDefault="00F02090" w:rsidP="00694C97">
            <w:pPr>
              <w:pStyle w:val="TAC"/>
              <w:rPr>
                <w:lang w:eastAsia="ja-JP"/>
              </w:rPr>
            </w:pPr>
            <w:r w:rsidRPr="00FD0425">
              <w:rPr>
                <w:lang w:eastAsia="ja-JP"/>
              </w:rPr>
              <w:t>YES</w:t>
            </w:r>
          </w:p>
        </w:tc>
        <w:tc>
          <w:tcPr>
            <w:tcW w:w="1103" w:type="dxa"/>
          </w:tcPr>
          <w:p w14:paraId="1101F181" w14:textId="77777777" w:rsidR="00F02090" w:rsidRPr="00FD0425" w:rsidRDefault="00F02090" w:rsidP="00694C97">
            <w:pPr>
              <w:pStyle w:val="TAC"/>
              <w:rPr>
                <w:lang w:eastAsia="ja-JP"/>
              </w:rPr>
            </w:pPr>
            <w:r w:rsidRPr="00FD0425">
              <w:rPr>
                <w:lang w:eastAsia="ja-JP"/>
              </w:rPr>
              <w:t>ignore</w:t>
            </w:r>
          </w:p>
        </w:tc>
      </w:tr>
      <w:tr w:rsidR="00F02090" w:rsidRPr="00FD0425" w14:paraId="7C42C8D2" w14:textId="77777777" w:rsidTr="00694C97">
        <w:tblPrEx>
          <w:tblCellMar>
            <w:top w:w="0" w:type="dxa"/>
            <w:bottom w:w="0" w:type="dxa"/>
          </w:tblCellMar>
        </w:tblPrEx>
        <w:tc>
          <w:tcPr>
            <w:tcW w:w="2578" w:type="dxa"/>
          </w:tcPr>
          <w:p w14:paraId="50710FFE" w14:textId="77777777" w:rsidR="00F02090" w:rsidRPr="00FD0425" w:rsidRDefault="00F02090" w:rsidP="00694C97">
            <w:pPr>
              <w:pStyle w:val="TAL"/>
              <w:ind w:left="113"/>
              <w:rPr>
                <w:lang w:eastAsia="ja-JP"/>
              </w:rPr>
            </w:pPr>
            <w:r w:rsidRPr="00FD0425">
              <w:rPr>
                <w:lang w:eastAsia="ja-JP"/>
              </w:rPr>
              <w:t xml:space="preserve">&gt;CHOICE </w:t>
            </w:r>
            <w:r w:rsidRPr="00FD0425">
              <w:rPr>
                <w:i/>
                <w:lang w:eastAsia="ja-JP"/>
              </w:rPr>
              <w:t>Response Type</w:t>
            </w:r>
          </w:p>
        </w:tc>
        <w:tc>
          <w:tcPr>
            <w:tcW w:w="1104" w:type="dxa"/>
          </w:tcPr>
          <w:p w14:paraId="1C7F54CC" w14:textId="77777777" w:rsidR="00F02090" w:rsidRPr="00FD0425" w:rsidRDefault="00F02090" w:rsidP="00694C97">
            <w:pPr>
              <w:pStyle w:val="TAL"/>
              <w:rPr>
                <w:lang w:eastAsia="ja-JP"/>
              </w:rPr>
            </w:pPr>
            <w:r w:rsidRPr="00FD0425">
              <w:rPr>
                <w:lang w:eastAsia="ja-JP"/>
              </w:rPr>
              <w:t>M</w:t>
            </w:r>
          </w:p>
        </w:tc>
        <w:tc>
          <w:tcPr>
            <w:tcW w:w="881" w:type="dxa"/>
          </w:tcPr>
          <w:p w14:paraId="5BE4E190" w14:textId="77777777" w:rsidR="00F02090" w:rsidRPr="00FD0425" w:rsidRDefault="00F02090" w:rsidP="00694C97">
            <w:pPr>
              <w:pStyle w:val="TAL"/>
              <w:rPr>
                <w:lang w:eastAsia="ja-JP"/>
              </w:rPr>
            </w:pPr>
          </w:p>
        </w:tc>
        <w:tc>
          <w:tcPr>
            <w:tcW w:w="1701" w:type="dxa"/>
          </w:tcPr>
          <w:p w14:paraId="76AE27C7" w14:textId="77777777" w:rsidR="00F02090" w:rsidRPr="00FD0425" w:rsidRDefault="00F02090" w:rsidP="00694C97">
            <w:pPr>
              <w:pStyle w:val="TAL"/>
              <w:rPr>
                <w:lang w:eastAsia="ja-JP"/>
              </w:rPr>
            </w:pPr>
          </w:p>
        </w:tc>
        <w:tc>
          <w:tcPr>
            <w:tcW w:w="1984" w:type="dxa"/>
          </w:tcPr>
          <w:p w14:paraId="1238EEAA" w14:textId="77777777" w:rsidR="00F02090" w:rsidRPr="00FD0425" w:rsidRDefault="00F02090" w:rsidP="00694C97">
            <w:pPr>
              <w:pStyle w:val="TAL"/>
              <w:rPr>
                <w:szCs w:val="18"/>
                <w:lang w:eastAsia="ja-JP"/>
              </w:rPr>
            </w:pPr>
          </w:p>
        </w:tc>
        <w:tc>
          <w:tcPr>
            <w:tcW w:w="1134" w:type="dxa"/>
          </w:tcPr>
          <w:p w14:paraId="2D289C7E" w14:textId="77777777" w:rsidR="00F02090" w:rsidRPr="00FD0425" w:rsidRDefault="00F02090" w:rsidP="00694C97">
            <w:pPr>
              <w:pStyle w:val="TAC"/>
              <w:rPr>
                <w:lang w:eastAsia="ja-JP"/>
              </w:rPr>
            </w:pPr>
            <w:r w:rsidRPr="00FD0425">
              <w:rPr>
                <w:bCs/>
                <w:lang w:eastAsia="ja-JP"/>
              </w:rPr>
              <w:t>–</w:t>
            </w:r>
          </w:p>
        </w:tc>
        <w:tc>
          <w:tcPr>
            <w:tcW w:w="1103" w:type="dxa"/>
          </w:tcPr>
          <w:p w14:paraId="0A08521D" w14:textId="77777777" w:rsidR="00F02090" w:rsidRPr="00FD0425" w:rsidRDefault="00F02090" w:rsidP="00694C97">
            <w:pPr>
              <w:pStyle w:val="TAC"/>
              <w:rPr>
                <w:lang w:eastAsia="ja-JP"/>
              </w:rPr>
            </w:pPr>
          </w:p>
        </w:tc>
      </w:tr>
      <w:tr w:rsidR="00F02090" w:rsidRPr="00FD0425" w14:paraId="72FF4812" w14:textId="77777777" w:rsidTr="00694C97">
        <w:tblPrEx>
          <w:tblCellMar>
            <w:top w:w="0" w:type="dxa"/>
            <w:bottom w:w="0" w:type="dxa"/>
          </w:tblCellMar>
        </w:tblPrEx>
        <w:tc>
          <w:tcPr>
            <w:tcW w:w="2578" w:type="dxa"/>
          </w:tcPr>
          <w:p w14:paraId="291F1986" w14:textId="77777777" w:rsidR="00F02090" w:rsidRPr="00FD0425" w:rsidRDefault="00F02090" w:rsidP="00694C97">
            <w:pPr>
              <w:pStyle w:val="TAL"/>
              <w:ind w:left="227"/>
              <w:rPr>
                <w:lang w:eastAsia="ja-JP"/>
              </w:rPr>
            </w:pPr>
            <w:r w:rsidRPr="00FD0425">
              <w:rPr>
                <w:lang w:eastAsia="ja-JP"/>
              </w:rPr>
              <w:t>&gt;&gt;</w:t>
            </w:r>
            <w:r w:rsidRPr="00FD0425">
              <w:rPr>
                <w:i/>
                <w:lang w:eastAsia="ja-JP"/>
              </w:rPr>
              <w:t>Configuration successfully applied</w:t>
            </w:r>
          </w:p>
        </w:tc>
        <w:tc>
          <w:tcPr>
            <w:tcW w:w="1104" w:type="dxa"/>
          </w:tcPr>
          <w:p w14:paraId="2922FFA0" w14:textId="77777777" w:rsidR="00F02090" w:rsidRPr="00FD0425" w:rsidRDefault="00F02090" w:rsidP="00694C97">
            <w:pPr>
              <w:pStyle w:val="TAL"/>
              <w:rPr>
                <w:lang w:eastAsia="ja-JP"/>
              </w:rPr>
            </w:pPr>
          </w:p>
        </w:tc>
        <w:tc>
          <w:tcPr>
            <w:tcW w:w="881" w:type="dxa"/>
          </w:tcPr>
          <w:p w14:paraId="3EB55DB7" w14:textId="77777777" w:rsidR="00F02090" w:rsidRPr="00FD0425" w:rsidRDefault="00F02090" w:rsidP="00694C97">
            <w:pPr>
              <w:pStyle w:val="TAL"/>
              <w:rPr>
                <w:lang w:eastAsia="ja-JP"/>
              </w:rPr>
            </w:pPr>
          </w:p>
        </w:tc>
        <w:tc>
          <w:tcPr>
            <w:tcW w:w="1701" w:type="dxa"/>
          </w:tcPr>
          <w:p w14:paraId="4ED8FEFC" w14:textId="77777777" w:rsidR="00F02090" w:rsidRPr="00FD0425" w:rsidRDefault="00F02090" w:rsidP="00694C97">
            <w:pPr>
              <w:pStyle w:val="TAL"/>
              <w:rPr>
                <w:lang w:eastAsia="ja-JP"/>
              </w:rPr>
            </w:pPr>
          </w:p>
        </w:tc>
        <w:tc>
          <w:tcPr>
            <w:tcW w:w="1984" w:type="dxa"/>
          </w:tcPr>
          <w:p w14:paraId="75BAEAA7" w14:textId="77777777" w:rsidR="00F02090" w:rsidRPr="00FD0425" w:rsidRDefault="00F02090" w:rsidP="00694C97">
            <w:pPr>
              <w:pStyle w:val="TAL"/>
              <w:rPr>
                <w:szCs w:val="18"/>
                <w:lang w:eastAsia="ja-JP"/>
              </w:rPr>
            </w:pPr>
          </w:p>
        </w:tc>
        <w:tc>
          <w:tcPr>
            <w:tcW w:w="1134" w:type="dxa"/>
          </w:tcPr>
          <w:p w14:paraId="1EC8F218" w14:textId="77777777" w:rsidR="00F02090" w:rsidRPr="00FD0425" w:rsidRDefault="00F02090" w:rsidP="00694C97">
            <w:pPr>
              <w:pStyle w:val="TAC"/>
              <w:rPr>
                <w:lang w:eastAsia="ja-JP"/>
              </w:rPr>
            </w:pPr>
            <w:r w:rsidRPr="00FD0425">
              <w:rPr>
                <w:bCs/>
                <w:lang w:eastAsia="ja-JP"/>
              </w:rPr>
              <w:t>–</w:t>
            </w:r>
          </w:p>
        </w:tc>
        <w:tc>
          <w:tcPr>
            <w:tcW w:w="1103" w:type="dxa"/>
          </w:tcPr>
          <w:p w14:paraId="1DFC4C13" w14:textId="77777777" w:rsidR="00F02090" w:rsidRPr="00FD0425" w:rsidRDefault="00F02090" w:rsidP="00694C97">
            <w:pPr>
              <w:pStyle w:val="TAC"/>
              <w:rPr>
                <w:lang w:eastAsia="ja-JP"/>
              </w:rPr>
            </w:pPr>
          </w:p>
        </w:tc>
      </w:tr>
      <w:tr w:rsidR="00F02090" w:rsidRPr="00FD0425" w14:paraId="0FE555F0" w14:textId="77777777" w:rsidTr="00694C97">
        <w:tblPrEx>
          <w:tblCellMar>
            <w:top w:w="0" w:type="dxa"/>
            <w:bottom w:w="0" w:type="dxa"/>
          </w:tblCellMar>
        </w:tblPrEx>
        <w:tc>
          <w:tcPr>
            <w:tcW w:w="2578" w:type="dxa"/>
          </w:tcPr>
          <w:p w14:paraId="467CCC35" w14:textId="77777777" w:rsidR="00F02090" w:rsidRPr="00FD0425" w:rsidRDefault="00F02090" w:rsidP="00694C97">
            <w:pPr>
              <w:pStyle w:val="TAL"/>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4" w:type="dxa"/>
          </w:tcPr>
          <w:p w14:paraId="3CB2D5DC" w14:textId="77777777" w:rsidR="00F02090" w:rsidRPr="00FD0425" w:rsidRDefault="00F02090" w:rsidP="00694C97">
            <w:pPr>
              <w:pStyle w:val="TAL"/>
              <w:rPr>
                <w:lang w:eastAsia="ja-JP"/>
              </w:rPr>
            </w:pPr>
            <w:r w:rsidRPr="00FD0425">
              <w:rPr>
                <w:lang w:eastAsia="ja-JP"/>
              </w:rPr>
              <w:t>O</w:t>
            </w:r>
          </w:p>
        </w:tc>
        <w:tc>
          <w:tcPr>
            <w:tcW w:w="881" w:type="dxa"/>
          </w:tcPr>
          <w:p w14:paraId="33C33323" w14:textId="77777777" w:rsidR="00F02090" w:rsidRPr="00FD0425" w:rsidRDefault="00F02090" w:rsidP="00694C97">
            <w:pPr>
              <w:pStyle w:val="TAL"/>
              <w:rPr>
                <w:lang w:eastAsia="ja-JP"/>
              </w:rPr>
            </w:pPr>
          </w:p>
        </w:tc>
        <w:tc>
          <w:tcPr>
            <w:tcW w:w="1701" w:type="dxa"/>
          </w:tcPr>
          <w:p w14:paraId="628D93DD" w14:textId="77777777" w:rsidR="00F02090" w:rsidRPr="00FD0425" w:rsidRDefault="00F02090" w:rsidP="00694C97">
            <w:pPr>
              <w:pStyle w:val="TAL"/>
              <w:rPr>
                <w:lang w:eastAsia="ja-JP"/>
              </w:rPr>
            </w:pPr>
            <w:r w:rsidRPr="00FD0425">
              <w:rPr>
                <w:snapToGrid w:val="0"/>
                <w:lang w:eastAsia="ja-JP"/>
              </w:rPr>
              <w:t>OCTET STRING</w:t>
            </w:r>
          </w:p>
        </w:tc>
        <w:tc>
          <w:tcPr>
            <w:tcW w:w="1984" w:type="dxa"/>
          </w:tcPr>
          <w:p w14:paraId="6C6E706E" w14:textId="77777777" w:rsidR="00F02090" w:rsidRPr="00FD0425" w:rsidRDefault="00F02090" w:rsidP="00694C97">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134" w:type="dxa"/>
          </w:tcPr>
          <w:p w14:paraId="63DC226C" w14:textId="77777777" w:rsidR="00F02090" w:rsidRPr="00FD0425" w:rsidRDefault="00F02090" w:rsidP="00694C97">
            <w:pPr>
              <w:pStyle w:val="TAC"/>
              <w:rPr>
                <w:lang w:eastAsia="ja-JP"/>
              </w:rPr>
            </w:pPr>
            <w:r w:rsidRPr="00FD0425">
              <w:rPr>
                <w:bCs/>
                <w:lang w:eastAsia="ja-JP"/>
              </w:rPr>
              <w:t>–</w:t>
            </w:r>
          </w:p>
        </w:tc>
        <w:tc>
          <w:tcPr>
            <w:tcW w:w="1103" w:type="dxa"/>
          </w:tcPr>
          <w:p w14:paraId="0F2169D2" w14:textId="77777777" w:rsidR="00F02090" w:rsidRPr="00FD0425" w:rsidRDefault="00F02090" w:rsidP="00694C97">
            <w:pPr>
              <w:pStyle w:val="TAC"/>
              <w:rPr>
                <w:lang w:eastAsia="ja-JP"/>
              </w:rPr>
            </w:pPr>
          </w:p>
        </w:tc>
      </w:tr>
      <w:tr w:rsidR="00F02090" w:rsidRPr="00FD0425" w14:paraId="68C1A968" w14:textId="77777777" w:rsidTr="00694C97">
        <w:tblPrEx>
          <w:tblCellMar>
            <w:top w:w="0" w:type="dxa"/>
            <w:bottom w:w="0" w:type="dxa"/>
          </w:tblCellMar>
        </w:tblPrEx>
        <w:tc>
          <w:tcPr>
            <w:tcW w:w="2578" w:type="dxa"/>
          </w:tcPr>
          <w:p w14:paraId="6C1E97F3" w14:textId="77777777" w:rsidR="00F02090" w:rsidRPr="00FD0425" w:rsidRDefault="00F02090" w:rsidP="00694C97">
            <w:pPr>
              <w:pStyle w:val="TAL"/>
              <w:ind w:left="227"/>
              <w:rPr>
                <w:lang w:eastAsia="ja-JP"/>
              </w:rPr>
            </w:pPr>
            <w:r w:rsidRPr="00FD0425">
              <w:rPr>
                <w:lang w:eastAsia="ja-JP"/>
              </w:rPr>
              <w:t>&gt;&gt;</w:t>
            </w:r>
            <w:r w:rsidRPr="00FD0425">
              <w:rPr>
                <w:i/>
                <w:lang w:eastAsia="ja-JP"/>
              </w:rPr>
              <w:t>Configuration rejected by the M-NG-RAN node</w:t>
            </w:r>
          </w:p>
        </w:tc>
        <w:tc>
          <w:tcPr>
            <w:tcW w:w="1104" w:type="dxa"/>
          </w:tcPr>
          <w:p w14:paraId="6CB83538" w14:textId="77777777" w:rsidR="00F02090" w:rsidRPr="00FD0425" w:rsidRDefault="00F02090" w:rsidP="00694C97">
            <w:pPr>
              <w:pStyle w:val="TAL"/>
              <w:rPr>
                <w:lang w:eastAsia="ja-JP"/>
              </w:rPr>
            </w:pPr>
          </w:p>
        </w:tc>
        <w:tc>
          <w:tcPr>
            <w:tcW w:w="881" w:type="dxa"/>
          </w:tcPr>
          <w:p w14:paraId="71DE8D91" w14:textId="77777777" w:rsidR="00F02090" w:rsidRPr="00FD0425" w:rsidRDefault="00F02090" w:rsidP="00694C97">
            <w:pPr>
              <w:pStyle w:val="TAL"/>
              <w:rPr>
                <w:lang w:eastAsia="ja-JP"/>
              </w:rPr>
            </w:pPr>
          </w:p>
        </w:tc>
        <w:tc>
          <w:tcPr>
            <w:tcW w:w="1701" w:type="dxa"/>
          </w:tcPr>
          <w:p w14:paraId="01E9E6FF" w14:textId="77777777" w:rsidR="00F02090" w:rsidRPr="00FD0425" w:rsidRDefault="00F02090" w:rsidP="00694C97">
            <w:pPr>
              <w:pStyle w:val="TAL"/>
              <w:rPr>
                <w:lang w:eastAsia="ja-JP"/>
              </w:rPr>
            </w:pPr>
          </w:p>
        </w:tc>
        <w:tc>
          <w:tcPr>
            <w:tcW w:w="1984" w:type="dxa"/>
          </w:tcPr>
          <w:p w14:paraId="054F66BC" w14:textId="77777777" w:rsidR="00F02090" w:rsidRPr="00FD0425" w:rsidRDefault="00F02090" w:rsidP="00694C97">
            <w:pPr>
              <w:pStyle w:val="TAL"/>
              <w:rPr>
                <w:szCs w:val="18"/>
                <w:lang w:eastAsia="ja-JP"/>
              </w:rPr>
            </w:pPr>
          </w:p>
        </w:tc>
        <w:tc>
          <w:tcPr>
            <w:tcW w:w="1134" w:type="dxa"/>
          </w:tcPr>
          <w:p w14:paraId="5224E036" w14:textId="77777777" w:rsidR="00F02090" w:rsidRPr="00FD0425" w:rsidRDefault="00F02090" w:rsidP="00694C97">
            <w:pPr>
              <w:pStyle w:val="TAC"/>
              <w:rPr>
                <w:lang w:eastAsia="ja-JP"/>
              </w:rPr>
            </w:pPr>
            <w:r w:rsidRPr="00FD0425">
              <w:rPr>
                <w:bCs/>
                <w:lang w:eastAsia="ja-JP"/>
              </w:rPr>
              <w:t>–</w:t>
            </w:r>
          </w:p>
        </w:tc>
        <w:tc>
          <w:tcPr>
            <w:tcW w:w="1103" w:type="dxa"/>
          </w:tcPr>
          <w:p w14:paraId="6BBA6500" w14:textId="77777777" w:rsidR="00F02090" w:rsidRPr="00FD0425" w:rsidRDefault="00F02090" w:rsidP="00694C97">
            <w:pPr>
              <w:pStyle w:val="TAC"/>
              <w:rPr>
                <w:lang w:eastAsia="ja-JP"/>
              </w:rPr>
            </w:pPr>
          </w:p>
        </w:tc>
      </w:tr>
      <w:tr w:rsidR="00F02090" w:rsidRPr="00FD0425" w14:paraId="7E499652" w14:textId="77777777" w:rsidTr="00694C97">
        <w:tblPrEx>
          <w:tblCellMar>
            <w:top w:w="0" w:type="dxa"/>
            <w:bottom w:w="0" w:type="dxa"/>
          </w:tblCellMar>
        </w:tblPrEx>
        <w:tc>
          <w:tcPr>
            <w:tcW w:w="2578" w:type="dxa"/>
          </w:tcPr>
          <w:p w14:paraId="688CF716" w14:textId="77777777" w:rsidR="00F02090" w:rsidRPr="00FD0425" w:rsidRDefault="00F02090" w:rsidP="00694C97">
            <w:pPr>
              <w:pStyle w:val="TAL"/>
              <w:ind w:left="340"/>
              <w:rPr>
                <w:lang w:eastAsia="ja-JP"/>
              </w:rPr>
            </w:pPr>
            <w:r w:rsidRPr="00FD0425">
              <w:rPr>
                <w:lang w:eastAsia="ja-JP"/>
              </w:rPr>
              <w:t>&gt;&gt;&gt;Cause</w:t>
            </w:r>
          </w:p>
        </w:tc>
        <w:tc>
          <w:tcPr>
            <w:tcW w:w="1104" w:type="dxa"/>
          </w:tcPr>
          <w:p w14:paraId="02EFEDF3" w14:textId="77777777" w:rsidR="00F02090" w:rsidRPr="00FD0425" w:rsidRDefault="00F02090" w:rsidP="00694C97">
            <w:pPr>
              <w:pStyle w:val="TAL"/>
              <w:rPr>
                <w:lang w:eastAsia="ja-JP"/>
              </w:rPr>
            </w:pPr>
            <w:r w:rsidRPr="00FD0425">
              <w:rPr>
                <w:lang w:eastAsia="ja-JP"/>
              </w:rPr>
              <w:t>M</w:t>
            </w:r>
          </w:p>
        </w:tc>
        <w:tc>
          <w:tcPr>
            <w:tcW w:w="881" w:type="dxa"/>
          </w:tcPr>
          <w:p w14:paraId="4988266B" w14:textId="77777777" w:rsidR="00F02090" w:rsidRPr="00FD0425" w:rsidRDefault="00F02090" w:rsidP="00694C97">
            <w:pPr>
              <w:pStyle w:val="TAL"/>
              <w:rPr>
                <w:lang w:eastAsia="ja-JP"/>
              </w:rPr>
            </w:pPr>
          </w:p>
        </w:tc>
        <w:tc>
          <w:tcPr>
            <w:tcW w:w="1701" w:type="dxa"/>
          </w:tcPr>
          <w:p w14:paraId="0736B7FC" w14:textId="77777777" w:rsidR="00F02090" w:rsidRPr="00FD0425" w:rsidRDefault="00F02090" w:rsidP="00694C97">
            <w:pPr>
              <w:pStyle w:val="TAL"/>
              <w:rPr>
                <w:lang w:eastAsia="ja-JP"/>
              </w:rPr>
            </w:pPr>
            <w:r w:rsidRPr="00FD0425">
              <w:rPr>
                <w:lang w:eastAsia="ja-JP"/>
              </w:rPr>
              <w:t>9.2.3.2</w:t>
            </w:r>
          </w:p>
        </w:tc>
        <w:tc>
          <w:tcPr>
            <w:tcW w:w="1984" w:type="dxa"/>
          </w:tcPr>
          <w:p w14:paraId="593CF23F" w14:textId="77777777" w:rsidR="00F02090" w:rsidRPr="00FD0425" w:rsidRDefault="00F02090" w:rsidP="00694C97">
            <w:pPr>
              <w:pStyle w:val="TAL"/>
              <w:rPr>
                <w:szCs w:val="18"/>
                <w:lang w:eastAsia="ja-JP"/>
              </w:rPr>
            </w:pPr>
          </w:p>
        </w:tc>
        <w:tc>
          <w:tcPr>
            <w:tcW w:w="1134" w:type="dxa"/>
          </w:tcPr>
          <w:p w14:paraId="12264177" w14:textId="77777777" w:rsidR="00F02090" w:rsidRPr="00FD0425" w:rsidRDefault="00F02090" w:rsidP="00694C97">
            <w:pPr>
              <w:pStyle w:val="TAC"/>
              <w:rPr>
                <w:lang w:eastAsia="ja-JP"/>
              </w:rPr>
            </w:pPr>
            <w:r w:rsidRPr="00FD0425">
              <w:rPr>
                <w:bCs/>
                <w:lang w:eastAsia="ja-JP"/>
              </w:rPr>
              <w:t>–</w:t>
            </w:r>
          </w:p>
        </w:tc>
        <w:tc>
          <w:tcPr>
            <w:tcW w:w="1103" w:type="dxa"/>
          </w:tcPr>
          <w:p w14:paraId="60AA3F41" w14:textId="77777777" w:rsidR="00F02090" w:rsidRPr="00FD0425" w:rsidRDefault="00F02090" w:rsidP="00694C97">
            <w:pPr>
              <w:pStyle w:val="TAC"/>
              <w:rPr>
                <w:lang w:eastAsia="ja-JP"/>
              </w:rPr>
            </w:pPr>
          </w:p>
        </w:tc>
      </w:tr>
      <w:tr w:rsidR="00F02090" w:rsidRPr="00FD0425" w14:paraId="550E147A" w14:textId="77777777" w:rsidTr="00694C97">
        <w:tblPrEx>
          <w:tblCellMar>
            <w:top w:w="0" w:type="dxa"/>
            <w:bottom w:w="0" w:type="dxa"/>
          </w:tblCellMar>
        </w:tblPrEx>
        <w:tc>
          <w:tcPr>
            <w:tcW w:w="2578" w:type="dxa"/>
          </w:tcPr>
          <w:p w14:paraId="6818D5B3" w14:textId="77777777" w:rsidR="00F02090" w:rsidRPr="00FD0425" w:rsidRDefault="00F02090" w:rsidP="00694C97">
            <w:pPr>
              <w:pStyle w:val="TAL"/>
              <w:ind w:left="340"/>
              <w:rPr>
                <w:lang w:eastAsia="ja-JP"/>
              </w:rPr>
            </w:pPr>
            <w:r w:rsidRPr="00FD0425">
              <w:rPr>
                <w:lang w:eastAsia="ja-JP"/>
              </w:rPr>
              <w:t>&gt;&gt;&gt;</w:t>
            </w:r>
            <w:r w:rsidRPr="00FD0425">
              <w:rPr>
                <w:lang w:eastAsia="zh-CN"/>
              </w:rPr>
              <w:t>M-NG-RAN node to S-NG-RAN node Container</w:t>
            </w:r>
          </w:p>
        </w:tc>
        <w:tc>
          <w:tcPr>
            <w:tcW w:w="1104" w:type="dxa"/>
          </w:tcPr>
          <w:p w14:paraId="1BCB356E" w14:textId="77777777" w:rsidR="00F02090" w:rsidRPr="00FD0425" w:rsidRDefault="00F02090" w:rsidP="00694C97">
            <w:pPr>
              <w:pStyle w:val="TAL"/>
              <w:rPr>
                <w:lang w:eastAsia="ja-JP"/>
              </w:rPr>
            </w:pPr>
            <w:r w:rsidRPr="00FD0425">
              <w:rPr>
                <w:lang w:eastAsia="ja-JP"/>
              </w:rPr>
              <w:t>O</w:t>
            </w:r>
          </w:p>
        </w:tc>
        <w:tc>
          <w:tcPr>
            <w:tcW w:w="881" w:type="dxa"/>
          </w:tcPr>
          <w:p w14:paraId="5DCD8B09" w14:textId="77777777" w:rsidR="00F02090" w:rsidRPr="00FD0425" w:rsidRDefault="00F02090" w:rsidP="00694C97">
            <w:pPr>
              <w:pStyle w:val="TAL"/>
              <w:rPr>
                <w:lang w:eastAsia="ja-JP"/>
              </w:rPr>
            </w:pPr>
          </w:p>
        </w:tc>
        <w:tc>
          <w:tcPr>
            <w:tcW w:w="1701" w:type="dxa"/>
          </w:tcPr>
          <w:p w14:paraId="315BBC73" w14:textId="77777777" w:rsidR="00F02090" w:rsidRPr="00FD0425" w:rsidRDefault="00F02090" w:rsidP="00694C97">
            <w:pPr>
              <w:pStyle w:val="TAL"/>
              <w:rPr>
                <w:lang w:eastAsia="ja-JP"/>
              </w:rPr>
            </w:pPr>
            <w:r w:rsidRPr="00FD0425">
              <w:rPr>
                <w:snapToGrid w:val="0"/>
                <w:lang w:eastAsia="ja-JP"/>
              </w:rPr>
              <w:t>OCTET STRING</w:t>
            </w:r>
          </w:p>
        </w:tc>
        <w:tc>
          <w:tcPr>
            <w:tcW w:w="1984" w:type="dxa"/>
          </w:tcPr>
          <w:p w14:paraId="27595C00" w14:textId="77777777" w:rsidR="00F02090" w:rsidRPr="00FD0425" w:rsidRDefault="00F02090" w:rsidP="00694C97">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134" w:type="dxa"/>
          </w:tcPr>
          <w:p w14:paraId="2A2B25C5" w14:textId="77777777" w:rsidR="00F02090" w:rsidRPr="00FD0425" w:rsidRDefault="00F02090" w:rsidP="00694C97">
            <w:pPr>
              <w:pStyle w:val="TAC"/>
              <w:rPr>
                <w:lang w:eastAsia="ja-JP"/>
              </w:rPr>
            </w:pPr>
            <w:r w:rsidRPr="00FD0425">
              <w:rPr>
                <w:bCs/>
                <w:lang w:eastAsia="ja-JP"/>
              </w:rPr>
              <w:t>–</w:t>
            </w:r>
          </w:p>
        </w:tc>
        <w:tc>
          <w:tcPr>
            <w:tcW w:w="1103" w:type="dxa"/>
          </w:tcPr>
          <w:p w14:paraId="5454D221" w14:textId="77777777" w:rsidR="00F02090" w:rsidRPr="00FD0425" w:rsidRDefault="00F02090" w:rsidP="00694C97">
            <w:pPr>
              <w:pStyle w:val="TAC"/>
              <w:rPr>
                <w:lang w:eastAsia="ja-JP"/>
              </w:rPr>
            </w:pPr>
          </w:p>
        </w:tc>
      </w:tr>
    </w:tbl>
    <w:p w14:paraId="18347A05" w14:textId="77777777" w:rsidR="00F02090" w:rsidRPr="00FD0425" w:rsidRDefault="00F02090" w:rsidP="00F02090"/>
    <w:p w14:paraId="3039C24C" w14:textId="77777777" w:rsidR="00F02090" w:rsidRPr="00FD0425" w:rsidRDefault="00F02090" w:rsidP="00F02090">
      <w:pPr>
        <w:pStyle w:val="Heading4"/>
      </w:pPr>
      <w:bookmarkStart w:id="3511" w:name="_Toc20955196"/>
      <w:bookmarkStart w:id="3512" w:name="_Toc29991391"/>
      <w:bookmarkStart w:id="3513" w:name="_Toc36555791"/>
      <w:bookmarkStart w:id="3514" w:name="_Toc44497501"/>
      <w:bookmarkStart w:id="3515" w:name="_Toc45107889"/>
      <w:bookmarkStart w:id="3516" w:name="_Toc45901509"/>
      <w:bookmarkStart w:id="3517" w:name="_Toc51850588"/>
      <w:bookmarkStart w:id="3518" w:name="_Toc56693591"/>
      <w:bookmarkStart w:id="3519" w:name="_Toc64447134"/>
      <w:bookmarkStart w:id="3520" w:name="_Toc66286628"/>
      <w:bookmarkStart w:id="3521" w:name="_Toc74151323"/>
      <w:bookmarkStart w:id="3522" w:name="_Toc88653795"/>
      <w:bookmarkStart w:id="3523" w:name="_Toc97904151"/>
      <w:bookmarkStart w:id="3524" w:name="_Toc105175192"/>
      <w:bookmarkStart w:id="3525" w:name="_Toc113826222"/>
      <w:bookmarkStart w:id="3526" w:name="_Toc120032348"/>
      <w:r w:rsidRPr="00FD0425">
        <w:t>9.1.2.</w:t>
      </w:r>
      <w:r w:rsidRPr="00FD0425">
        <w:rPr>
          <w:lang w:eastAsia="ja-JP"/>
        </w:rPr>
        <w:t>5</w:t>
      </w:r>
      <w:r w:rsidRPr="00FD0425">
        <w:tab/>
        <w:t>S-NODE MODIFICATION REQUEST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2DFA518" w14:textId="77777777" w:rsidR="00F02090" w:rsidRPr="00FD0425" w:rsidRDefault="00F02090" w:rsidP="00F02090">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F02090" w:rsidRPr="00FD0425" w14:paraId="1C1D7F5B" w14:textId="77777777" w:rsidTr="00694C97">
        <w:tblPrEx>
          <w:tblCellMar>
            <w:top w:w="0" w:type="dxa"/>
            <w:bottom w:w="0" w:type="dxa"/>
          </w:tblCellMar>
        </w:tblPrEx>
        <w:tc>
          <w:tcPr>
            <w:tcW w:w="2578" w:type="dxa"/>
          </w:tcPr>
          <w:p w14:paraId="065525F5" w14:textId="77777777" w:rsidR="00F02090" w:rsidRPr="00FD0425" w:rsidRDefault="00F02090" w:rsidP="00694C97">
            <w:pPr>
              <w:pStyle w:val="TAH"/>
              <w:rPr>
                <w:lang w:eastAsia="ja-JP"/>
              </w:rPr>
            </w:pPr>
            <w:r w:rsidRPr="00FD0425">
              <w:rPr>
                <w:lang w:eastAsia="ja-JP"/>
              </w:rPr>
              <w:t>IE/Group Name</w:t>
            </w:r>
          </w:p>
        </w:tc>
        <w:tc>
          <w:tcPr>
            <w:tcW w:w="1104" w:type="dxa"/>
          </w:tcPr>
          <w:p w14:paraId="0B9DE72C" w14:textId="77777777" w:rsidR="00F02090" w:rsidRPr="00FD0425" w:rsidRDefault="00F02090" w:rsidP="00694C97">
            <w:pPr>
              <w:pStyle w:val="TAH"/>
              <w:rPr>
                <w:lang w:eastAsia="ja-JP"/>
              </w:rPr>
            </w:pPr>
            <w:r w:rsidRPr="00FD0425">
              <w:rPr>
                <w:lang w:eastAsia="ja-JP"/>
              </w:rPr>
              <w:t>Presence</w:t>
            </w:r>
          </w:p>
        </w:tc>
        <w:tc>
          <w:tcPr>
            <w:tcW w:w="1022" w:type="dxa"/>
          </w:tcPr>
          <w:p w14:paraId="43BA3B2E" w14:textId="77777777" w:rsidR="00F02090" w:rsidRPr="00FD0425" w:rsidRDefault="00F02090" w:rsidP="00694C97">
            <w:pPr>
              <w:pStyle w:val="TAH"/>
              <w:rPr>
                <w:lang w:eastAsia="ja-JP"/>
              </w:rPr>
            </w:pPr>
            <w:r w:rsidRPr="00FD0425">
              <w:rPr>
                <w:lang w:eastAsia="ja-JP"/>
              </w:rPr>
              <w:t>Range</w:t>
            </w:r>
          </w:p>
        </w:tc>
        <w:tc>
          <w:tcPr>
            <w:tcW w:w="1260" w:type="dxa"/>
          </w:tcPr>
          <w:p w14:paraId="5A7D3664" w14:textId="77777777" w:rsidR="00F02090" w:rsidRPr="00FD0425" w:rsidRDefault="00F02090" w:rsidP="00694C97">
            <w:pPr>
              <w:pStyle w:val="TAH"/>
              <w:rPr>
                <w:lang w:eastAsia="ja-JP"/>
              </w:rPr>
            </w:pPr>
            <w:r w:rsidRPr="00FD0425">
              <w:rPr>
                <w:lang w:eastAsia="ja-JP"/>
              </w:rPr>
              <w:t>IE type and reference</w:t>
            </w:r>
          </w:p>
        </w:tc>
        <w:tc>
          <w:tcPr>
            <w:tcW w:w="2284" w:type="dxa"/>
            <w:gridSpan w:val="2"/>
          </w:tcPr>
          <w:p w14:paraId="109C7CA3" w14:textId="77777777" w:rsidR="00F02090" w:rsidRPr="00FD0425" w:rsidRDefault="00F02090" w:rsidP="00694C97">
            <w:pPr>
              <w:pStyle w:val="TAH"/>
              <w:rPr>
                <w:lang w:eastAsia="ja-JP"/>
              </w:rPr>
            </w:pPr>
            <w:r w:rsidRPr="00FD0425">
              <w:rPr>
                <w:lang w:eastAsia="ja-JP"/>
              </w:rPr>
              <w:t>Semantics description</w:t>
            </w:r>
          </w:p>
        </w:tc>
        <w:tc>
          <w:tcPr>
            <w:tcW w:w="1134" w:type="dxa"/>
          </w:tcPr>
          <w:p w14:paraId="5E6638AD" w14:textId="77777777" w:rsidR="00F02090" w:rsidRPr="00FD0425" w:rsidRDefault="00F02090" w:rsidP="00694C97">
            <w:pPr>
              <w:pStyle w:val="TAH"/>
              <w:rPr>
                <w:b w:val="0"/>
                <w:lang w:eastAsia="ja-JP"/>
              </w:rPr>
            </w:pPr>
            <w:r w:rsidRPr="00FD0425">
              <w:rPr>
                <w:lang w:eastAsia="ja-JP"/>
              </w:rPr>
              <w:t>Criticality</w:t>
            </w:r>
          </w:p>
        </w:tc>
        <w:tc>
          <w:tcPr>
            <w:tcW w:w="1134" w:type="dxa"/>
          </w:tcPr>
          <w:p w14:paraId="12993F49"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2E68F228" w14:textId="77777777" w:rsidTr="00694C97">
        <w:tblPrEx>
          <w:tblCellMar>
            <w:top w:w="0" w:type="dxa"/>
            <w:bottom w:w="0" w:type="dxa"/>
          </w:tblCellMar>
        </w:tblPrEx>
        <w:tc>
          <w:tcPr>
            <w:tcW w:w="2578" w:type="dxa"/>
          </w:tcPr>
          <w:p w14:paraId="32AB8380" w14:textId="77777777" w:rsidR="00F02090" w:rsidRPr="00FD0425" w:rsidRDefault="00F02090" w:rsidP="00694C97">
            <w:pPr>
              <w:pStyle w:val="TAL"/>
              <w:rPr>
                <w:lang w:eastAsia="ja-JP"/>
              </w:rPr>
            </w:pPr>
            <w:r w:rsidRPr="00FD0425">
              <w:rPr>
                <w:lang w:eastAsia="ja-JP"/>
              </w:rPr>
              <w:t>Message Type</w:t>
            </w:r>
          </w:p>
        </w:tc>
        <w:tc>
          <w:tcPr>
            <w:tcW w:w="1104" w:type="dxa"/>
          </w:tcPr>
          <w:p w14:paraId="78E09D3D" w14:textId="77777777" w:rsidR="00F02090" w:rsidRPr="00FD0425" w:rsidRDefault="00F02090" w:rsidP="00694C97">
            <w:pPr>
              <w:pStyle w:val="TAL"/>
              <w:rPr>
                <w:lang w:eastAsia="ja-JP"/>
              </w:rPr>
            </w:pPr>
            <w:r w:rsidRPr="00FD0425">
              <w:rPr>
                <w:lang w:eastAsia="ja-JP"/>
              </w:rPr>
              <w:t>M</w:t>
            </w:r>
          </w:p>
        </w:tc>
        <w:tc>
          <w:tcPr>
            <w:tcW w:w="1022" w:type="dxa"/>
          </w:tcPr>
          <w:p w14:paraId="5BFD21E6" w14:textId="77777777" w:rsidR="00F02090" w:rsidRPr="00FD0425" w:rsidRDefault="00F02090" w:rsidP="00694C97">
            <w:pPr>
              <w:pStyle w:val="TAL"/>
              <w:rPr>
                <w:lang w:eastAsia="ja-JP"/>
              </w:rPr>
            </w:pPr>
          </w:p>
        </w:tc>
        <w:tc>
          <w:tcPr>
            <w:tcW w:w="1260" w:type="dxa"/>
          </w:tcPr>
          <w:p w14:paraId="190A4E65" w14:textId="77777777" w:rsidR="00F02090" w:rsidRPr="00FD0425" w:rsidRDefault="00F02090" w:rsidP="00694C97">
            <w:pPr>
              <w:pStyle w:val="TAL"/>
              <w:rPr>
                <w:lang w:eastAsia="ja-JP"/>
              </w:rPr>
            </w:pPr>
            <w:r w:rsidRPr="00FD0425">
              <w:rPr>
                <w:lang w:eastAsia="ja-JP"/>
              </w:rPr>
              <w:t>9.2.3.1</w:t>
            </w:r>
          </w:p>
        </w:tc>
        <w:tc>
          <w:tcPr>
            <w:tcW w:w="2284" w:type="dxa"/>
            <w:gridSpan w:val="2"/>
          </w:tcPr>
          <w:p w14:paraId="3B6E4A5D" w14:textId="77777777" w:rsidR="00F02090" w:rsidRPr="00FD0425" w:rsidRDefault="00F02090" w:rsidP="00694C97">
            <w:pPr>
              <w:pStyle w:val="TAL"/>
              <w:rPr>
                <w:lang w:eastAsia="ja-JP"/>
              </w:rPr>
            </w:pPr>
          </w:p>
        </w:tc>
        <w:tc>
          <w:tcPr>
            <w:tcW w:w="1134" w:type="dxa"/>
          </w:tcPr>
          <w:p w14:paraId="1127AB2E" w14:textId="77777777" w:rsidR="00F02090" w:rsidRPr="00FD0425" w:rsidRDefault="00F02090" w:rsidP="00694C97">
            <w:pPr>
              <w:pStyle w:val="TAC"/>
              <w:rPr>
                <w:lang w:eastAsia="ja-JP"/>
              </w:rPr>
            </w:pPr>
            <w:r w:rsidRPr="00FD0425">
              <w:rPr>
                <w:lang w:eastAsia="ja-JP"/>
              </w:rPr>
              <w:t>YES</w:t>
            </w:r>
          </w:p>
        </w:tc>
        <w:tc>
          <w:tcPr>
            <w:tcW w:w="1134" w:type="dxa"/>
          </w:tcPr>
          <w:p w14:paraId="39DEAB93" w14:textId="77777777" w:rsidR="00F02090" w:rsidRPr="00FD0425" w:rsidRDefault="00F02090" w:rsidP="00694C97">
            <w:pPr>
              <w:pStyle w:val="TAC"/>
              <w:rPr>
                <w:lang w:eastAsia="ja-JP"/>
              </w:rPr>
            </w:pPr>
            <w:r w:rsidRPr="00FD0425">
              <w:rPr>
                <w:lang w:eastAsia="ja-JP"/>
              </w:rPr>
              <w:t>reject</w:t>
            </w:r>
          </w:p>
        </w:tc>
      </w:tr>
      <w:tr w:rsidR="00F02090" w:rsidRPr="00FD0425" w14:paraId="6CE9C9A0" w14:textId="77777777" w:rsidTr="00694C97">
        <w:tblPrEx>
          <w:tblCellMar>
            <w:top w:w="0" w:type="dxa"/>
            <w:bottom w:w="0" w:type="dxa"/>
          </w:tblCellMar>
        </w:tblPrEx>
        <w:tc>
          <w:tcPr>
            <w:tcW w:w="2578" w:type="dxa"/>
          </w:tcPr>
          <w:p w14:paraId="0B1EB483"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33FFC01C" w14:textId="77777777" w:rsidR="00F02090" w:rsidRPr="00FD0425" w:rsidRDefault="00F02090" w:rsidP="00694C97">
            <w:pPr>
              <w:pStyle w:val="TAL"/>
              <w:rPr>
                <w:lang w:eastAsia="ja-JP"/>
              </w:rPr>
            </w:pPr>
            <w:r w:rsidRPr="00FD0425">
              <w:rPr>
                <w:lang w:eastAsia="ja-JP"/>
              </w:rPr>
              <w:t>M</w:t>
            </w:r>
          </w:p>
        </w:tc>
        <w:tc>
          <w:tcPr>
            <w:tcW w:w="1022" w:type="dxa"/>
          </w:tcPr>
          <w:p w14:paraId="7579C6B0" w14:textId="77777777" w:rsidR="00F02090" w:rsidRPr="00FD0425" w:rsidRDefault="00F02090" w:rsidP="00694C97">
            <w:pPr>
              <w:pStyle w:val="TAL"/>
              <w:rPr>
                <w:lang w:eastAsia="ja-JP"/>
              </w:rPr>
            </w:pPr>
          </w:p>
        </w:tc>
        <w:tc>
          <w:tcPr>
            <w:tcW w:w="1260" w:type="dxa"/>
          </w:tcPr>
          <w:p w14:paraId="5BC849F1" w14:textId="77777777" w:rsidR="00F02090" w:rsidRPr="00FD0425" w:rsidRDefault="00F02090" w:rsidP="00694C97">
            <w:pPr>
              <w:pStyle w:val="TAL"/>
              <w:rPr>
                <w:snapToGrid w:val="0"/>
                <w:lang w:eastAsia="ja-JP"/>
              </w:rPr>
            </w:pPr>
            <w:r w:rsidRPr="00FD0425">
              <w:rPr>
                <w:snapToGrid w:val="0"/>
                <w:lang w:eastAsia="ja-JP"/>
              </w:rPr>
              <w:t>NG-RAN node UE XnAP ID</w:t>
            </w:r>
            <w:r w:rsidRPr="00FD0425">
              <w:rPr>
                <w:lang w:eastAsia="ja-JP"/>
              </w:rPr>
              <w:t xml:space="preserve"> 9.2.3.16</w:t>
            </w:r>
          </w:p>
        </w:tc>
        <w:tc>
          <w:tcPr>
            <w:tcW w:w="2284" w:type="dxa"/>
            <w:gridSpan w:val="2"/>
          </w:tcPr>
          <w:p w14:paraId="2DC99412" w14:textId="77777777" w:rsidR="00F02090" w:rsidRPr="00FD0425" w:rsidRDefault="00F02090" w:rsidP="00694C97">
            <w:pPr>
              <w:pStyle w:val="TAL"/>
              <w:rPr>
                <w:lang w:eastAsia="ja-JP"/>
              </w:rPr>
            </w:pPr>
            <w:r w:rsidRPr="00FD0425">
              <w:rPr>
                <w:lang w:eastAsia="ja-JP"/>
              </w:rPr>
              <w:t>Allocated at the M-NG-RAN node</w:t>
            </w:r>
          </w:p>
        </w:tc>
        <w:tc>
          <w:tcPr>
            <w:tcW w:w="1134" w:type="dxa"/>
          </w:tcPr>
          <w:p w14:paraId="29423122" w14:textId="77777777" w:rsidR="00F02090" w:rsidRPr="00FD0425" w:rsidRDefault="00F02090" w:rsidP="00694C97">
            <w:pPr>
              <w:pStyle w:val="TAC"/>
              <w:rPr>
                <w:lang w:eastAsia="ja-JP"/>
              </w:rPr>
            </w:pPr>
            <w:r w:rsidRPr="00FD0425">
              <w:rPr>
                <w:lang w:eastAsia="ja-JP"/>
              </w:rPr>
              <w:t>YES</w:t>
            </w:r>
          </w:p>
        </w:tc>
        <w:tc>
          <w:tcPr>
            <w:tcW w:w="1134" w:type="dxa"/>
          </w:tcPr>
          <w:p w14:paraId="6B63C0D6" w14:textId="77777777" w:rsidR="00F02090" w:rsidRPr="00FD0425" w:rsidRDefault="00F02090" w:rsidP="00694C97">
            <w:pPr>
              <w:pStyle w:val="TAC"/>
              <w:rPr>
                <w:lang w:eastAsia="ja-JP"/>
              </w:rPr>
            </w:pPr>
            <w:r w:rsidRPr="00FD0425">
              <w:rPr>
                <w:lang w:eastAsia="ja-JP"/>
              </w:rPr>
              <w:t>reject</w:t>
            </w:r>
          </w:p>
        </w:tc>
      </w:tr>
      <w:tr w:rsidR="00F02090" w:rsidRPr="00FD0425" w14:paraId="4C998BFE" w14:textId="77777777" w:rsidTr="00694C97">
        <w:tblPrEx>
          <w:tblCellMar>
            <w:top w:w="0" w:type="dxa"/>
            <w:bottom w:w="0" w:type="dxa"/>
          </w:tblCellMar>
        </w:tblPrEx>
        <w:tc>
          <w:tcPr>
            <w:tcW w:w="2578" w:type="dxa"/>
          </w:tcPr>
          <w:p w14:paraId="5FE8F0F1"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06702419" w14:textId="77777777" w:rsidR="00F02090" w:rsidRPr="00FD0425" w:rsidRDefault="00F02090" w:rsidP="00694C97">
            <w:pPr>
              <w:pStyle w:val="TAL"/>
              <w:rPr>
                <w:lang w:eastAsia="ja-JP"/>
              </w:rPr>
            </w:pPr>
            <w:r w:rsidRPr="00FD0425">
              <w:rPr>
                <w:lang w:eastAsia="ja-JP"/>
              </w:rPr>
              <w:t>M</w:t>
            </w:r>
          </w:p>
        </w:tc>
        <w:tc>
          <w:tcPr>
            <w:tcW w:w="1022" w:type="dxa"/>
          </w:tcPr>
          <w:p w14:paraId="17257EB1" w14:textId="77777777" w:rsidR="00F02090" w:rsidRPr="00FD0425" w:rsidRDefault="00F02090" w:rsidP="00694C97">
            <w:pPr>
              <w:pStyle w:val="TAL"/>
              <w:rPr>
                <w:lang w:eastAsia="ja-JP"/>
              </w:rPr>
            </w:pPr>
          </w:p>
        </w:tc>
        <w:tc>
          <w:tcPr>
            <w:tcW w:w="1260" w:type="dxa"/>
          </w:tcPr>
          <w:p w14:paraId="147A1B34" w14:textId="77777777" w:rsidR="00F02090" w:rsidRPr="00FD0425" w:rsidRDefault="00F02090" w:rsidP="00694C97">
            <w:pPr>
              <w:pStyle w:val="TAL"/>
              <w:rPr>
                <w:snapToGrid w:val="0"/>
                <w:lang w:eastAsia="ja-JP"/>
              </w:rPr>
            </w:pPr>
            <w:r w:rsidRPr="00FD0425">
              <w:rPr>
                <w:snapToGrid w:val="0"/>
                <w:lang w:eastAsia="ja-JP"/>
              </w:rPr>
              <w:t>NG-RAN node UE XnAP ID</w:t>
            </w:r>
          </w:p>
          <w:p w14:paraId="2B7257A2" w14:textId="77777777" w:rsidR="00F02090" w:rsidRPr="00FD0425" w:rsidRDefault="00F02090" w:rsidP="00694C97">
            <w:pPr>
              <w:pStyle w:val="TAL"/>
              <w:rPr>
                <w:lang w:eastAsia="ja-JP"/>
              </w:rPr>
            </w:pPr>
            <w:r w:rsidRPr="00FD0425">
              <w:rPr>
                <w:lang w:eastAsia="ja-JP"/>
              </w:rPr>
              <w:t>9.2.3.16</w:t>
            </w:r>
          </w:p>
        </w:tc>
        <w:tc>
          <w:tcPr>
            <w:tcW w:w="2284" w:type="dxa"/>
            <w:gridSpan w:val="2"/>
          </w:tcPr>
          <w:p w14:paraId="5C98AF1A" w14:textId="77777777" w:rsidR="00F02090" w:rsidRPr="00FD0425" w:rsidRDefault="00F02090" w:rsidP="00694C97">
            <w:pPr>
              <w:pStyle w:val="TAL"/>
              <w:rPr>
                <w:lang w:eastAsia="ja-JP"/>
              </w:rPr>
            </w:pPr>
            <w:r w:rsidRPr="00FD0425">
              <w:rPr>
                <w:lang w:eastAsia="ja-JP"/>
              </w:rPr>
              <w:t>Allocated at the S-NG-RAN node</w:t>
            </w:r>
          </w:p>
        </w:tc>
        <w:tc>
          <w:tcPr>
            <w:tcW w:w="1134" w:type="dxa"/>
          </w:tcPr>
          <w:p w14:paraId="68825CB2" w14:textId="77777777" w:rsidR="00F02090" w:rsidRPr="00FD0425" w:rsidRDefault="00F02090" w:rsidP="00694C97">
            <w:pPr>
              <w:pStyle w:val="TAC"/>
              <w:rPr>
                <w:lang w:eastAsia="ja-JP"/>
              </w:rPr>
            </w:pPr>
            <w:r w:rsidRPr="00FD0425">
              <w:rPr>
                <w:lang w:eastAsia="ja-JP"/>
              </w:rPr>
              <w:t>YES</w:t>
            </w:r>
          </w:p>
        </w:tc>
        <w:tc>
          <w:tcPr>
            <w:tcW w:w="1134" w:type="dxa"/>
          </w:tcPr>
          <w:p w14:paraId="6C2B1A36" w14:textId="77777777" w:rsidR="00F02090" w:rsidRPr="00FD0425" w:rsidRDefault="00F02090" w:rsidP="00694C97">
            <w:pPr>
              <w:pStyle w:val="TAC"/>
              <w:rPr>
                <w:lang w:eastAsia="ja-JP"/>
              </w:rPr>
            </w:pPr>
            <w:r w:rsidRPr="00FD0425">
              <w:rPr>
                <w:lang w:eastAsia="ja-JP"/>
              </w:rPr>
              <w:t>reject</w:t>
            </w:r>
          </w:p>
        </w:tc>
      </w:tr>
      <w:tr w:rsidR="00F02090" w:rsidRPr="00FD0425" w14:paraId="416BA9A2" w14:textId="77777777" w:rsidTr="00694C97">
        <w:tblPrEx>
          <w:tblCellMar>
            <w:top w:w="0" w:type="dxa"/>
            <w:bottom w:w="0" w:type="dxa"/>
          </w:tblCellMar>
        </w:tblPrEx>
        <w:tc>
          <w:tcPr>
            <w:tcW w:w="2578" w:type="dxa"/>
          </w:tcPr>
          <w:p w14:paraId="399C6B36" w14:textId="77777777" w:rsidR="00F02090" w:rsidRPr="00FD0425" w:rsidRDefault="00F02090" w:rsidP="00694C97">
            <w:pPr>
              <w:pStyle w:val="TAL"/>
              <w:rPr>
                <w:lang w:eastAsia="ja-JP"/>
              </w:rPr>
            </w:pPr>
            <w:r w:rsidRPr="00FD0425">
              <w:rPr>
                <w:lang w:eastAsia="ja-JP"/>
              </w:rPr>
              <w:t>Cause</w:t>
            </w:r>
          </w:p>
        </w:tc>
        <w:tc>
          <w:tcPr>
            <w:tcW w:w="1104" w:type="dxa"/>
          </w:tcPr>
          <w:p w14:paraId="40C9CB96" w14:textId="77777777" w:rsidR="00F02090" w:rsidRPr="00FD0425" w:rsidRDefault="00F02090" w:rsidP="00694C97">
            <w:pPr>
              <w:pStyle w:val="TAL"/>
              <w:rPr>
                <w:lang w:eastAsia="ja-JP"/>
              </w:rPr>
            </w:pPr>
            <w:r w:rsidRPr="00FD0425">
              <w:rPr>
                <w:lang w:eastAsia="ja-JP"/>
              </w:rPr>
              <w:t>M</w:t>
            </w:r>
          </w:p>
        </w:tc>
        <w:tc>
          <w:tcPr>
            <w:tcW w:w="1022" w:type="dxa"/>
          </w:tcPr>
          <w:p w14:paraId="18941296" w14:textId="77777777" w:rsidR="00F02090" w:rsidRPr="00FD0425" w:rsidRDefault="00F02090" w:rsidP="00694C97">
            <w:pPr>
              <w:pStyle w:val="TAL"/>
              <w:rPr>
                <w:lang w:eastAsia="ja-JP"/>
              </w:rPr>
            </w:pPr>
          </w:p>
        </w:tc>
        <w:tc>
          <w:tcPr>
            <w:tcW w:w="1260" w:type="dxa"/>
          </w:tcPr>
          <w:p w14:paraId="0399B6D9" w14:textId="77777777" w:rsidR="00F02090" w:rsidRPr="00FD0425" w:rsidRDefault="00F02090" w:rsidP="00694C97">
            <w:pPr>
              <w:pStyle w:val="TAL"/>
              <w:rPr>
                <w:snapToGrid w:val="0"/>
                <w:lang w:eastAsia="ja-JP"/>
              </w:rPr>
            </w:pPr>
            <w:r w:rsidRPr="00FD0425">
              <w:rPr>
                <w:lang w:eastAsia="ja-JP"/>
              </w:rPr>
              <w:t>9.2.3.2</w:t>
            </w:r>
          </w:p>
        </w:tc>
        <w:tc>
          <w:tcPr>
            <w:tcW w:w="2284" w:type="dxa"/>
            <w:gridSpan w:val="2"/>
          </w:tcPr>
          <w:p w14:paraId="3B0858B5" w14:textId="77777777" w:rsidR="00F02090" w:rsidRPr="00FD0425" w:rsidRDefault="00F02090" w:rsidP="00694C97">
            <w:pPr>
              <w:pStyle w:val="TAL"/>
              <w:rPr>
                <w:lang w:eastAsia="ja-JP"/>
              </w:rPr>
            </w:pPr>
          </w:p>
        </w:tc>
        <w:tc>
          <w:tcPr>
            <w:tcW w:w="1134" w:type="dxa"/>
          </w:tcPr>
          <w:p w14:paraId="4A3FE23B" w14:textId="77777777" w:rsidR="00F02090" w:rsidRPr="00FD0425" w:rsidRDefault="00F02090" w:rsidP="00694C97">
            <w:pPr>
              <w:pStyle w:val="TAC"/>
              <w:rPr>
                <w:lang w:eastAsia="ja-JP"/>
              </w:rPr>
            </w:pPr>
            <w:r w:rsidRPr="00FD0425">
              <w:rPr>
                <w:lang w:eastAsia="ja-JP"/>
              </w:rPr>
              <w:t>YES</w:t>
            </w:r>
          </w:p>
        </w:tc>
        <w:tc>
          <w:tcPr>
            <w:tcW w:w="1134" w:type="dxa"/>
          </w:tcPr>
          <w:p w14:paraId="0FD6E068" w14:textId="77777777" w:rsidR="00F02090" w:rsidRPr="00FD0425" w:rsidRDefault="00F02090" w:rsidP="00694C97">
            <w:pPr>
              <w:pStyle w:val="TAC"/>
              <w:rPr>
                <w:lang w:eastAsia="ja-JP"/>
              </w:rPr>
            </w:pPr>
            <w:r w:rsidRPr="00FD0425">
              <w:rPr>
                <w:lang w:eastAsia="ja-JP"/>
              </w:rPr>
              <w:t>ignore</w:t>
            </w:r>
          </w:p>
        </w:tc>
      </w:tr>
      <w:tr w:rsidR="00F02090" w:rsidRPr="00FD0425" w14:paraId="2798CDF7" w14:textId="77777777" w:rsidTr="00694C97">
        <w:tblPrEx>
          <w:tblCellMar>
            <w:top w:w="0" w:type="dxa"/>
            <w:bottom w:w="0" w:type="dxa"/>
          </w:tblCellMar>
        </w:tblPrEx>
        <w:tc>
          <w:tcPr>
            <w:tcW w:w="2578" w:type="dxa"/>
          </w:tcPr>
          <w:p w14:paraId="5A577A00" w14:textId="77777777" w:rsidR="00F02090" w:rsidRPr="00FD0425" w:rsidRDefault="00F02090" w:rsidP="00694C97">
            <w:pPr>
              <w:pStyle w:val="TAL"/>
              <w:rPr>
                <w:lang w:eastAsia="ja-JP"/>
              </w:rPr>
            </w:pPr>
            <w:r w:rsidRPr="00FD0425">
              <w:rPr>
                <w:lang w:eastAsia="ja-JP"/>
              </w:rPr>
              <w:t>PDCP Change Indication</w:t>
            </w:r>
          </w:p>
        </w:tc>
        <w:tc>
          <w:tcPr>
            <w:tcW w:w="1104" w:type="dxa"/>
          </w:tcPr>
          <w:p w14:paraId="68F03D25" w14:textId="77777777" w:rsidR="00F02090" w:rsidRPr="00FD0425" w:rsidRDefault="00F02090" w:rsidP="00694C97">
            <w:pPr>
              <w:pStyle w:val="TAL"/>
              <w:rPr>
                <w:lang w:eastAsia="ja-JP"/>
              </w:rPr>
            </w:pPr>
            <w:r w:rsidRPr="00FD0425">
              <w:rPr>
                <w:lang w:eastAsia="ja-JP"/>
              </w:rPr>
              <w:t>O</w:t>
            </w:r>
          </w:p>
        </w:tc>
        <w:tc>
          <w:tcPr>
            <w:tcW w:w="1022" w:type="dxa"/>
          </w:tcPr>
          <w:p w14:paraId="6366AAE7" w14:textId="77777777" w:rsidR="00F02090" w:rsidRPr="00FD0425" w:rsidRDefault="00F02090" w:rsidP="00694C97">
            <w:pPr>
              <w:pStyle w:val="TAL"/>
              <w:rPr>
                <w:lang w:eastAsia="ja-JP"/>
              </w:rPr>
            </w:pPr>
          </w:p>
        </w:tc>
        <w:tc>
          <w:tcPr>
            <w:tcW w:w="1260" w:type="dxa"/>
          </w:tcPr>
          <w:p w14:paraId="74B7406C" w14:textId="77777777" w:rsidR="00F02090" w:rsidRPr="00FD0425" w:rsidRDefault="00F02090" w:rsidP="00694C97">
            <w:pPr>
              <w:pStyle w:val="TAL"/>
              <w:rPr>
                <w:lang w:eastAsia="ja-JP"/>
              </w:rPr>
            </w:pPr>
            <w:r w:rsidRPr="00FD0425">
              <w:rPr>
                <w:lang w:eastAsia="ja-JP"/>
              </w:rPr>
              <w:t>9.2.3.74</w:t>
            </w:r>
          </w:p>
        </w:tc>
        <w:tc>
          <w:tcPr>
            <w:tcW w:w="2284" w:type="dxa"/>
            <w:gridSpan w:val="2"/>
          </w:tcPr>
          <w:p w14:paraId="352F6DA4" w14:textId="77777777" w:rsidR="00F02090" w:rsidRPr="00FD0425" w:rsidRDefault="00F02090" w:rsidP="00694C97">
            <w:pPr>
              <w:pStyle w:val="TAL"/>
              <w:rPr>
                <w:lang w:eastAsia="ja-JP"/>
              </w:rPr>
            </w:pPr>
          </w:p>
        </w:tc>
        <w:tc>
          <w:tcPr>
            <w:tcW w:w="1134" w:type="dxa"/>
          </w:tcPr>
          <w:p w14:paraId="778DF089" w14:textId="77777777" w:rsidR="00F02090" w:rsidRPr="00FD0425" w:rsidRDefault="00F02090" w:rsidP="00694C97">
            <w:pPr>
              <w:pStyle w:val="TAC"/>
              <w:rPr>
                <w:lang w:eastAsia="ja-JP"/>
              </w:rPr>
            </w:pPr>
            <w:r w:rsidRPr="00FD0425">
              <w:rPr>
                <w:lang w:eastAsia="ja-JP"/>
              </w:rPr>
              <w:t>YES</w:t>
            </w:r>
          </w:p>
        </w:tc>
        <w:tc>
          <w:tcPr>
            <w:tcW w:w="1134" w:type="dxa"/>
          </w:tcPr>
          <w:p w14:paraId="1B51AE4F" w14:textId="77777777" w:rsidR="00F02090" w:rsidRPr="00FD0425" w:rsidRDefault="00F02090" w:rsidP="00694C97">
            <w:pPr>
              <w:pStyle w:val="TAC"/>
              <w:rPr>
                <w:lang w:eastAsia="ja-JP"/>
              </w:rPr>
            </w:pPr>
            <w:r w:rsidRPr="00FD0425">
              <w:rPr>
                <w:lang w:eastAsia="ja-JP"/>
              </w:rPr>
              <w:t>ignore</w:t>
            </w:r>
          </w:p>
        </w:tc>
      </w:tr>
      <w:tr w:rsidR="00F02090" w:rsidRPr="00FD0425" w14:paraId="4C8E2365" w14:textId="77777777" w:rsidTr="00694C97">
        <w:tblPrEx>
          <w:tblCellMar>
            <w:top w:w="0" w:type="dxa"/>
            <w:bottom w:w="0" w:type="dxa"/>
          </w:tblCellMar>
        </w:tblPrEx>
        <w:tc>
          <w:tcPr>
            <w:tcW w:w="2578" w:type="dxa"/>
          </w:tcPr>
          <w:p w14:paraId="2C22383A" w14:textId="77777777" w:rsidR="00F02090" w:rsidRPr="00FD0425" w:rsidRDefault="00F02090" w:rsidP="00694C97">
            <w:pPr>
              <w:pStyle w:val="TAL"/>
              <w:rPr>
                <w:b/>
                <w:lang w:eastAsia="zh-CN"/>
              </w:rPr>
            </w:pPr>
            <w:r w:rsidRPr="00FD0425">
              <w:rPr>
                <w:bCs/>
                <w:lang w:eastAsia="ja-JP"/>
              </w:rPr>
              <w:t>Selected PLMN</w:t>
            </w:r>
          </w:p>
        </w:tc>
        <w:tc>
          <w:tcPr>
            <w:tcW w:w="1104" w:type="dxa"/>
          </w:tcPr>
          <w:p w14:paraId="37D3C517" w14:textId="77777777" w:rsidR="00F02090" w:rsidRPr="00FD0425" w:rsidRDefault="00F02090" w:rsidP="00694C97">
            <w:pPr>
              <w:pStyle w:val="TAL"/>
              <w:rPr>
                <w:lang w:eastAsia="zh-CN"/>
              </w:rPr>
            </w:pPr>
            <w:r w:rsidRPr="00FD0425">
              <w:rPr>
                <w:lang w:eastAsia="zh-CN"/>
              </w:rPr>
              <w:t>O</w:t>
            </w:r>
          </w:p>
        </w:tc>
        <w:tc>
          <w:tcPr>
            <w:tcW w:w="1022" w:type="dxa"/>
          </w:tcPr>
          <w:p w14:paraId="523CC9CA" w14:textId="77777777" w:rsidR="00F02090" w:rsidRPr="00FD0425" w:rsidRDefault="00F02090" w:rsidP="00694C97">
            <w:pPr>
              <w:pStyle w:val="TAL"/>
              <w:rPr>
                <w:i/>
                <w:lang w:eastAsia="ja-JP"/>
              </w:rPr>
            </w:pPr>
          </w:p>
        </w:tc>
        <w:tc>
          <w:tcPr>
            <w:tcW w:w="1260" w:type="dxa"/>
          </w:tcPr>
          <w:p w14:paraId="01161A56" w14:textId="77777777" w:rsidR="00F02090" w:rsidRPr="00FD0425" w:rsidRDefault="00F02090" w:rsidP="00694C97">
            <w:pPr>
              <w:pStyle w:val="TAL"/>
              <w:rPr>
                <w:rFonts w:eastAsia="MS Mincho"/>
                <w:lang w:eastAsia="ja-JP"/>
              </w:rPr>
            </w:pPr>
            <w:r w:rsidRPr="00FD0425">
              <w:rPr>
                <w:rFonts w:eastAsia="MS Mincho"/>
                <w:lang w:eastAsia="ja-JP"/>
              </w:rPr>
              <w:t>PLMN Identity</w:t>
            </w:r>
          </w:p>
          <w:p w14:paraId="47FD0173" w14:textId="77777777" w:rsidR="00F02090" w:rsidRPr="00FD0425" w:rsidRDefault="00F02090" w:rsidP="00694C97">
            <w:pPr>
              <w:pStyle w:val="TAL"/>
              <w:rPr>
                <w:lang w:eastAsia="ja-JP"/>
              </w:rPr>
            </w:pPr>
            <w:r w:rsidRPr="00FD0425">
              <w:rPr>
                <w:lang w:eastAsia="ja-JP"/>
              </w:rPr>
              <w:t>9.2.2.4</w:t>
            </w:r>
          </w:p>
        </w:tc>
        <w:tc>
          <w:tcPr>
            <w:tcW w:w="2284" w:type="dxa"/>
            <w:gridSpan w:val="2"/>
          </w:tcPr>
          <w:p w14:paraId="502D7910" w14:textId="77777777" w:rsidR="00F02090" w:rsidRPr="00FD0425" w:rsidRDefault="00F02090" w:rsidP="00694C97">
            <w:pPr>
              <w:pStyle w:val="TAL"/>
              <w:rPr>
                <w:lang w:eastAsia="zh-CN"/>
              </w:rPr>
            </w:pPr>
            <w:r w:rsidRPr="00FD0425">
              <w:rPr>
                <w:lang w:eastAsia="zh-CN"/>
              </w:rPr>
              <w:t>The selected PLMN of the SCG in the S-NG-RAN node.</w:t>
            </w:r>
          </w:p>
        </w:tc>
        <w:tc>
          <w:tcPr>
            <w:tcW w:w="1134" w:type="dxa"/>
          </w:tcPr>
          <w:p w14:paraId="7B8A2969" w14:textId="77777777" w:rsidR="00F02090" w:rsidRPr="00FD0425" w:rsidRDefault="00F02090" w:rsidP="00694C97">
            <w:pPr>
              <w:pStyle w:val="TAC"/>
              <w:rPr>
                <w:bCs/>
                <w:lang w:eastAsia="zh-CN"/>
              </w:rPr>
            </w:pPr>
            <w:r w:rsidRPr="00FD0425">
              <w:rPr>
                <w:bCs/>
                <w:lang w:eastAsia="zh-CN"/>
              </w:rPr>
              <w:t>YES</w:t>
            </w:r>
          </w:p>
        </w:tc>
        <w:tc>
          <w:tcPr>
            <w:tcW w:w="1134" w:type="dxa"/>
          </w:tcPr>
          <w:p w14:paraId="7E638FBC" w14:textId="77777777" w:rsidR="00F02090" w:rsidRPr="00FD0425" w:rsidRDefault="00F02090" w:rsidP="00694C97">
            <w:pPr>
              <w:pStyle w:val="TAC"/>
              <w:rPr>
                <w:lang w:eastAsia="zh-CN"/>
              </w:rPr>
            </w:pPr>
            <w:r w:rsidRPr="00FD0425">
              <w:rPr>
                <w:lang w:eastAsia="zh-CN"/>
              </w:rPr>
              <w:t>ignore</w:t>
            </w:r>
          </w:p>
        </w:tc>
      </w:tr>
      <w:tr w:rsidR="00F02090" w:rsidRPr="00FD0425" w14:paraId="2F6EEE56" w14:textId="77777777" w:rsidTr="00694C97">
        <w:tblPrEx>
          <w:tblCellMar>
            <w:top w:w="0" w:type="dxa"/>
            <w:bottom w:w="0" w:type="dxa"/>
          </w:tblCellMar>
        </w:tblPrEx>
        <w:tc>
          <w:tcPr>
            <w:tcW w:w="2578" w:type="dxa"/>
          </w:tcPr>
          <w:p w14:paraId="03F0BC87" w14:textId="77777777" w:rsidR="00F02090" w:rsidRPr="00FD0425" w:rsidRDefault="00F02090" w:rsidP="00694C97">
            <w:pPr>
              <w:pStyle w:val="TAL"/>
              <w:rPr>
                <w:bCs/>
                <w:lang w:eastAsia="ja-JP"/>
              </w:rPr>
            </w:pPr>
            <w:r w:rsidRPr="00FD0425">
              <w:rPr>
                <w:lang w:eastAsia="ja-JP"/>
              </w:rPr>
              <w:t>Mobility Restriction List</w:t>
            </w:r>
          </w:p>
        </w:tc>
        <w:tc>
          <w:tcPr>
            <w:tcW w:w="1104" w:type="dxa"/>
          </w:tcPr>
          <w:p w14:paraId="457D2A8F" w14:textId="77777777" w:rsidR="00F02090" w:rsidRPr="00FD0425" w:rsidRDefault="00F02090" w:rsidP="00694C97">
            <w:pPr>
              <w:pStyle w:val="TAL"/>
              <w:rPr>
                <w:lang w:eastAsia="zh-CN"/>
              </w:rPr>
            </w:pPr>
            <w:r w:rsidRPr="00FD0425">
              <w:rPr>
                <w:rFonts w:eastAsia="SimSun" w:hint="eastAsia"/>
                <w:lang w:eastAsia="zh-CN"/>
              </w:rPr>
              <w:t>O</w:t>
            </w:r>
          </w:p>
        </w:tc>
        <w:tc>
          <w:tcPr>
            <w:tcW w:w="1022" w:type="dxa"/>
          </w:tcPr>
          <w:p w14:paraId="6DD68D88" w14:textId="77777777" w:rsidR="00F02090" w:rsidRPr="00FD0425" w:rsidRDefault="00F02090" w:rsidP="00694C97">
            <w:pPr>
              <w:pStyle w:val="TAL"/>
              <w:rPr>
                <w:i/>
                <w:lang w:eastAsia="ja-JP"/>
              </w:rPr>
            </w:pPr>
          </w:p>
        </w:tc>
        <w:tc>
          <w:tcPr>
            <w:tcW w:w="1260" w:type="dxa"/>
          </w:tcPr>
          <w:p w14:paraId="5B009596" w14:textId="77777777" w:rsidR="00F02090" w:rsidRPr="00FD0425" w:rsidRDefault="00F02090" w:rsidP="00694C97">
            <w:pPr>
              <w:pStyle w:val="TAL"/>
              <w:rPr>
                <w:rFonts w:eastAsia="MS Mincho"/>
                <w:lang w:eastAsia="ja-JP"/>
              </w:rPr>
            </w:pPr>
            <w:r w:rsidRPr="00FD0425">
              <w:rPr>
                <w:lang w:eastAsia="ja-JP"/>
              </w:rPr>
              <w:t>9.2.3.53</w:t>
            </w:r>
          </w:p>
        </w:tc>
        <w:tc>
          <w:tcPr>
            <w:tcW w:w="2284" w:type="dxa"/>
            <w:gridSpan w:val="2"/>
          </w:tcPr>
          <w:p w14:paraId="40778D02" w14:textId="77777777" w:rsidR="00F02090" w:rsidRPr="00FD0425" w:rsidRDefault="00F02090" w:rsidP="00694C97">
            <w:pPr>
              <w:pStyle w:val="TAL"/>
              <w:rPr>
                <w:lang w:eastAsia="zh-CN"/>
              </w:rPr>
            </w:pPr>
          </w:p>
        </w:tc>
        <w:tc>
          <w:tcPr>
            <w:tcW w:w="1134" w:type="dxa"/>
          </w:tcPr>
          <w:p w14:paraId="456966AF" w14:textId="77777777" w:rsidR="00F02090" w:rsidRPr="00FD0425" w:rsidRDefault="00F02090" w:rsidP="00694C97">
            <w:pPr>
              <w:pStyle w:val="TAC"/>
              <w:rPr>
                <w:bCs/>
                <w:lang w:eastAsia="zh-CN"/>
              </w:rPr>
            </w:pPr>
            <w:r w:rsidRPr="00FD0425">
              <w:rPr>
                <w:bCs/>
                <w:lang w:eastAsia="zh-CN"/>
              </w:rPr>
              <w:t>YES</w:t>
            </w:r>
          </w:p>
        </w:tc>
        <w:tc>
          <w:tcPr>
            <w:tcW w:w="1134" w:type="dxa"/>
          </w:tcPr>
          <w:p w14:paraId="7795230F" w14:textId="77777777" w:rsidR="00F02090" w:rsidRPr="00FD0425" w:rsidRDefault="00F02090" w:rsidP="00694C97">
            <w:pPr>
              <w:pStyle w:val="TAC"/>
              <w:rPr>
                <w:lang w:eastAsia="zh-CN"/>
              </w:rPr>
            </w:pPr>
            <w:r w:rsidRPr="00FD0425">
              <w:rPr>
                <w:lang w:eastAsia="zh-CN"/>
              </w:rPr>
              <w:t>ignore</w:t>
            </w:r>
          </w:p>
        </w:tc>
      </w:tr>
      <w:tr w:rsidR="00F02090" w:rsidRPr="00FD0425" w14:paraId="525BDF22" w14:textId="77777777" w:rsidTr="00694C97">
        <w:tblPrEx>
          <w:tblCellMar>
            <w:top w:w="0" w:type="dxa"/>
            <w:bottom w:w="0" w:type="dxa"/>
          </w:tblCellMar>
        </w:tblPrEx>
        <w:tc>
          <w:tcPr>
            <w:tcW w:w="2578" w:type="dxa"/>
          </w:tcPr>
          <w:p w14:paraId="4DBA24B2" w14:textId="77777777" w:rsidR="00F02090" w:rsidRPr="00FD0425" w:rsidRDefault="00F02090" w:rsidP="00694C97">
            <w:pPr>
              <w:pStyle w:val="TAL"/>
              <w:rPr>
                <w:lang w:eastAsia="ja-JP"/>
              </w:rPr>
            </w:pPr>
            <w:r w:rsidRPr="00FD0425">
              <w:rPr>
                <w:lang w:eastAsia="ja-JP"/>
              </w:rPr>
              <w:t>SCG Configuration Query</w:t>
            </w:r>
          </w:p>
        </w:tc>
        <w:tc>
          <w:tcPr>
            <w:tcW w:w="1104" w:type="dxa"/>
          </w:tcPr>
          <w:p w14:paraId="791E9721" w14:textId="77777777" w:rsidR="00F02090" w:rsidRPr="00FD0425" w:rsidRDefault="00F02090" w:rsidP="00694C97">
            <w:pPr>
              <w:pStyle w:val="TAL"/>
              <w:rPr>
                <w:rFonts w:eastAsia="SimSun" w:hint="eastAsia"/>
                <w:lang w:eastAsia="zh-CN"/>
              </w:rPr>
            </w:pPr>
            <w:r w:rsidRPr="00FD0425">
              <w:rPr>
                <w:rFonts w:eastAsia="SimSun"/>
                <w:lang w:eastAsia="zh-CN"/>
              </w:rPr>
              <w:t>O</w:t>
            </w:r>
          </w:p>
        </w:tc>
        <w:tc>
          <w:tcPr>
            <w:tcW w:w="1022" w:type="dxa"/>
          </w:tcPr>
          <w:p w14:paraId="2598BE5B" w14:textId="77777777" w:rsidR="00F02090" w:rsidRPr="00FD0425" w:rsidRDefault="00F02090" w:rsidP="00694C97">
            <w:pPr>
              <w:pStyle w:val="TAL"/>
              <w:rPr>
                <w:i/>
                <w:lang w:eastAsia="ja-JP"/>
              </w:rPr>
            </w:pPr>
          </w:p>
        </w:tc>
        <w:tc>
          <w:tcPr>
            <w:tcW w:w="1260" w:type="dxa"/>
          </w:tcPr>
          <w:p w14:paraId="6FCB7C27" w14:textId="77777777" w:rsidR="00F02090" w:rsidRPr="00FD0425" w:rsidRDefault="00F02090" w:rsidP="00694C97">
            <w:pPr>
              <w:pStyle w:val="TAL"/>
              <w:rPr>
                <w:lang w:eastAsia="ja-JP"/>
              </w:rPr>
            </w:pPr>
            <w:r w:rsidRPr="00FD0425">
              <w:rPr>
                <w:lang w:eastAsia="ja-JP"/>
              </w:rPr>
              <w:t>9.2.3.27</w:t>
            </w:r>
          </w:p>
        </w:tc>
        <w:tc>
          <w:tcPr>
            <w:tcW w:w="2284" w:type="dxa"/>
            <w:gridSpan w:val="2"/>
          </w:tcPr>
          <w:p w14:paraId="6C66CEDD" w14:textId="77777777" w:rsidR="00F02090" w:rsidRPr="00FD0425" w:rsidRDefault="00F02090" w:rsidP="00694C97">
            <w:pPr>
              <w:pStyle w:val="TAL"/>
              <w:rPr>
                <w:lang w:eastAsia="zh-CN"/>
              </w:rPr>
            </w:pPr>
          </w:p>
        </w:tc>
        <w:tc>
          <w:tcPr>
            <w:tcW w:w="1134" w:type="dxa"/>
          </w:tcPr>
          <w:p w14:paraId="3F1AE74D" w14:textId="77777777" w:rsidR="00F02090" w:rsidRPr="00FD0425" w:rsidRDefault="00F02090" w:rsidP="00694C97">
            <w:pPr>
              <w:pStyle w:val="TAC"/>
              <w:rPr>
                <w:bCs/>
                <w:lang w:eastAsia="zh-CN"/>
              </w:rPr>
            </w:pPr>
            <w:r w:rsidRPr="00FD0425">
              <w:rPr>
                <w:bCs/>
                <w:lang w:eastAsia="zh-CN"/>
              </w:rPr>
              <w:t>YES</w:t>
            </w:r>
          </w:p>
        </w:tc>
        <w:tc>
          <w:tcPr>
            <w:tcW w:w="1134" w:type="dxa"/>
          </w:tcPr>
          <w:p w14:paraId="062847EC" w14:textId="77777777" w:rsidR="00F02090" w:rsidRPr="00FD0425" w:rsidRDefault="00F02090" w:rsidP="00694C97">
            <w:pPr>
              <w:pStyle w:val="TAC"/>
              <w:rPr>
                <w:lang w:eastAsia="zh-CN"/>
              </w:rPr>
            </w:pPr>
            <w:r w:rsidRPr="00FD0425">
              <w:rPr>
                <w:lang w:eastAsia="zh-CN"/>
              </w:rPr>
              <w:t>ignore</w:t>
            </w:r>
          </w:p>
        </w:tc>
      </w:tr>
      <w:tr w:rsidR="00F02090" w:rsidRPr="00FD0425" w14:paraId="112E8BD1" w14:textId="77777777" w:rsidTr="00694C97">
        <w:tblPrEx>
          <w:tblCellMar>
            <w:top w:w="0" w:type="dxa"/>
            <w:bottom w:w="0" w:type="dxa"/>
          </w:tblCellMar>
        </w:tblPrEx>
        <w:tc>
          <w:tcPr>
            <w:tcW w:w="2578" w:type="dxa"/>
          </w:tcPr>
          <w:p w14:paraId="298BF03F" w14:textId="77777777" w:rsidR="00F02090" w:rsidRPr="00FD0425" w:rsidRDefault="00F02090" w:rsidP="00694C97">
            <w:pPr>
              <w:pStyle w:val="TAL"/>
              <w:rPr>
                <w:b/>
                <w:bCs/>
                <w:lang w:eastAsia="ja-JP"/>
              </w:rPr>
            </w:pPr>
            <w:r w:rsidRPr="00FD0425">
              <w:rPr>
                <w:b/>
                <w:bCs/>
                <w:lang w:eastAsia="ja-JP"/>
              </w:rPr>
              <w:t>UE Context Information</w:t>
            </w:r>
          </w:p>
        </w:tc>
        <w:tc>
          <w:tcPr>
            <w:tcW w:w="1104" w:type="dxa"/>
          </w:tcPr>
          <w:p w14:paraId="788C7301" w14:textId="77777777" w:rsidR="00F02090" w:rsidRPr="00FD0425" w:rsidRDefault="00F02090" w:rsidP="00694C97">
            <w:pPr>
              <w:pStyle w:val="TAL"/>
              <w:rPr>
                <w:lang w:eastAsia="ja-JP"/>
              </w:rPr>
            </w:pPr>
          </w:p>
        </w:tc>
        <w:tc>
          <w:tcPr>
            <w:tcW w:w="1022" w:type="dxa"/>
          </w:tcPr>
          <w:p w14:paraId="3F24F090" w14:textId="77777777" w:rsidR="00F02090" w:rsidRPr="00FD0425" w:rsidRDefault="00F02090" w:rsidP="00694C97">
            <w:pPr>
              <w:pStyle w:val="TAL"/>
              <w:rPr>
                <w:i/>
                <w:lang w:eastAsia="ja-JP"/>
              </w:rPr>
            </w:pPr>
            <w:r w:rsidRPr="00FD0425">
              <w:rPr>
                <w:i/>
                <w:lang w:eastAsia="ja-JP"/>
              </w:rPr>
              <w:t>0..1</w:t>
            </w:r>
          </w:p>
        </w:tc>
        <w:tc>
          <w:tcPr>
            <w:tcW w:w="1260" w:type="dxa"/>
          </w:tcPr>
          <w:p w14:paraId="072DA041" w14:textId="77777777" w:rsidR="00F02090" w:rsidRPr="00FD0425" w:rsidRDefault="00F02090" w:rsidP="00694C97">
            <w:pPr>
              <w:pStyle w:val="TAL"/>
              <w:rPr>
                <w:lang w:eastAsia="ja-JP"/>
              </w:rPr>
            </w:pPr>
          </w:p>
        </w:tc>
        <w:tc>
          <w:tcPr>
            <w:tcW w:w="2284" w:type="dxa"/>
            <w:gridSpan w:val="2"/>
          </w:tcPr>
          <w:p w14:paraId="7C698C37" w14:textId="77777777" w:rsidR="00F02090" w:rsidRPr="00FD0425" w:rsidRDefault="00F02090" w:rsidP="00694C97">
            <w:pPr>
              <w:pStyle w:val="TAL"/>
              <w:rPr>
                <w:lang w:eastAsia="ja-JP"/>
              </w:rPr>
            </w:pPr>
          </w:p>
        </w:tc>
        <w:tc>
          <w:tcPr>
            <w:tcW w:w="1134" w:type="dxa"/>
          </w:tcPr>
          <w:p w14:paraId="7835196E" w14:textId="77777777" w:rsidR="00F02090" w:rsidRPr="00FD0425" w:rsidRDefault="00F02090" w:rsidP="00694C97">
            <w:pPr>
              <w:pStyle w:val="TAC"/>
              <w:rPr>
                <w:lang w:eastAsia="ja-JP"/>
              </w:rPr>
            </w:pPr>
            <w:r w:rsidRPr="00FD0425">
              <w:rPr>
                <w:lang w:eastAsia="ja-JP"/>
              </w:rPr>
              <w:t>YES</w:t>
            </w:r>
          </w:p>
        </w:tc>
        <w:tc>
          <w:tcPr>
            <w:tcW w:w="1134" w:type="dxa"/>
          </w:tcPr>
          <w:p w14:paraId="281D901E" w14:textId="77777777" w:rsidR="00F02090" w:rsidRPr="00FD0425" w:rsidRDefault="00F02090" w:rsidP="00694C97">
            <w:pPr>
              <w:pStyle w:val="TAC"/>
              <w:rPr>
                <w:lang w:eastAsia="ja-JP"/>
              </w:rPr>
            </w:pPr>
            <w:r w:rsidRPr="00FD0425">
              <w:rPr>
                <w:lang w:eastAsia="ja-JP"/>
              </w:rPr>
              <w:t>reject</w:t>
            </w:r>
          </w:p>
        </w:tc>
      </w:tr>
      <w:tr w:rsidR="00F02090" w:rsidRPr="00FD0425" w14:paraId="6B64DD79" w14:textId="77777777" w:rsidTr="00694C97">
        <w:tblPrEx>
          <w:tblCellMar>
            <w:top w:w="0" w:type="dxa"/>
            <w:bottom w:w="0" w:type="dxa"/>
          </w:tblCellMar>
        </w:tblPrEx>
        <w:tc>
          <w:tcPr>
            <w:tcW w:w="2578" w:type="dxa"/>
          </w:tcPr>
          <w:p w14:paraId="41B69E41" w14:textId="77777777" w:rsidR="00F02090" w:rsidRPr="00FD0425" w:rsidRDefault="00F02090" w:rsidP="00694C97">
            <w:pPr>
              <w:pStyle w:val="TAL"/>
              <w:ind w:left="113"/>
              <w:rPr>
                <w:lang w:eastAsia="ja-JP"/>
              </w:rPr>
            </w:pPr>
            <w:r w:rsidRPr="00FD0425">
              <w:rPr>
                <w:lang w:eastAsia="ja-JP"/>
              </w:rPr>
              <w:t>&gt;UE Security Capabilities</w:t>
            </w:r>
          </w:p>
        </w:tc>
        <w:tc>
          <w:tcPr>
            <w:tcW w:w="1104" w:type="dxa"/>
          </w:tcPr>
          <w:p w14:paraId="15E1E87A" w14:textId="77777777" w:rsidR="00F02090" w:rsidRPr="00FD0425" w:rsidRDefault="00F02090" w:rsidP="00694C97">
            <w:pPr>
              <w:pStyle w:val="TAL"/>
              <w:rPr>
                <w:lang w:eastAsia="ja-JP"/>
              </w:rPr>
            </w:pPr>
            <w:r w:rsidRPr="00FD0425">
              <w:rPr>
                <w:lang w:eastAsia="ja-JP"/>
              </w:rPr>
              <w:t>O</w:t>
            </w:r>
          </w:p>
        </w:tc>
        <w:tc>
          <w:tcPr>
            <w:tcW w:w="1022" w:type="dxa"/>
          </w:tcPr>
          <w:p w14:paraId="16A04107" w14:textId="77777777" w:rsidR="00F02090" w:rsidRPr="00FD0425" w:rsidRDefault="00F02090" w:rsidP="00694C97">
            <w:pPr>
              <w:pStyle w:val="TAL"/>
              <w:rPr>
                <w:i/>
                <w:lang w:eastAsia="ja-JP"/>
              </w:rPr>
            </w:pPr>
          </w:p>
        </w:tc>
        <w:tc>
          <w:tcPr>
            <w:tcW w:w="1260" w:type="dxa"/>
          </w:tcPr>
          <w:p w14:paraId="1CEB5F92" w14:textId="77777777" w:rsidR="00F02090" w:rsidRPr="00FD0425" w:rsidRDefault="00F02090" w:rsidP="00694C97">
            <w:pPr>
              <w:pStyle w:val="TAL"/>
              <w:rPr>
                <w:lang w:eastAsia="ja-JP"/>
              </w:rPr>
            </w:pPr>
            <w:r w:rsidRPr="00FD0425">
              <w:rPr>
                <w:lang w:eastAsia="ja-JP"/>
              </w:rPr>
              <w:t>9.2.3.49</w:t>
            </w:r>
          </w:p>
        </w:tc>
        <w:tc>
          <w:tcPr>
            <w:tcW w:w="2284" w:type="dxa"/>
            <w:gridSpan w:val="2"/>
          </w:tcPr>
          <w:p w14:paraId="0CBE1618" w14:textId="77777777" w:rsidR="00F02090" w:rsidRPr="00FD0425" w:rsidRDefault="00F02090" w:rsidP="00694C97">
            <w:pPr>
              <w:pStyle w:val="TAL"/>
              <w:rPr>
                <w:lang w:eastAsia="ja-JP"/>
              </w:rPr>
            </w:pPr>
          </w:p>
        </w:tc>
        <w:tc>
          <w:tcPr>
            <w:tcW w:w="1134" w:type="dxa"/>
          </w:tcPr>
          <w:p w14:paraId="73625714" w14:textId="77777777" w:rsidR="00F02090" w:rsidRPr="00FD0425" w:rsidRDefault="00F02090" w:rsidP="00694C97">
            <w:pPr>
              <w:pStyle w:val="TAC"/>
              <w:rPr>
                <w:lang w:eastAsia="ja-JP"/>
              </w:rPr>
            </w:pPr>
            <w:r w:rsidRPr="00FD0425">
              <w:rPr>
                <w:lang w:eastAsia="ja-JP"/>
              </w:rPr>
              <w:t>–</w:t>
            </w:r>
          </w:p>
        </w:tc>
        <w:tc>
          <w:tcPr>
            <w:tcW w:w="1134" w:type="dxa"/>
          </w:tcPr>
          <w:p w14:paraId="1EB39B98" w14:textId="77777777" w:rsidR="00F02090" w:rsidRPr="00FD0425" w:rsidRDefault="00F02090" w:rsidP="00694C97">
            <w:pPr>
              <w:pStyle w:val="TAC"/>
              <w:rPr>
                <w:lang w:eastAsia="ja-JP"/>
              </w:rPr>
            </w:pPr>
          </w:p>
        </w:tc>
      </w:tr>
      <w:tr w:rsidR="00F02090" w:rsidRPr="00FD0425" w14:paraId="4574484E" w14:textId="77777777" w:rsidTr="00694C97">
        <w:tblPrEx>
          <w:tblCellMar>
            <w:top w:w="0" w:type="dxa"/>
            <w:bottom w:w="0" w:type="dxa"/>
          </w:tblCellMar>
        </w:tblPrEx>
        <w:tc>
          <w:tcPr>
            <w:tcW w:w="2578" w:type="dxa"/>
          </w:tcPr>
          <w:p w14:paraId="17916132" w14:textId="77777777" w:rsidR="00F02090" w:rsidRPr="00FD0425" w:rsidRDefault="00F02090" w:rsidP="00694C97">
            <w:pPr>
              <w:pStyle w:val="TAL"/>
              <w:ind w:left="113"/>
              <w:rPr>
                <w:lang w:eastAsia="ja-JP"/>
              </w:rPr>
            </w:pPr>
            <w:r w:rsidRPr="00FD0425">
              <w:rPr>
                <w:lang w:eastAsia="ja-JP"/>
              </w:rPr>
              <w:t>&gt;S-NG-RAN node Security Key</w:t>
            </w:r>
          </w:p>
        </w:tc>
        <w:tc>
          <w:tcPr>
            <w:tcW w:w="1104" w:type="dxa"/>
          </w:tcPr>
          <w:p w14:paraId="3F4A86EB" w14:textId="77777777" w:rsidR="00F02090" w:rsidRPr="00FD0425" w:rsidRDefault="00F02090" w:rsidP="00694C97">
            <w:pPr>
              <w:pStyle w:val="TAL"/>
              <w:rPr>
                <w:lang w:eastAsia="ja-JP"/>
              </w:rPr>
            </w:pPr>
            <w:r w:rsidRPr="00FD0425">
              <w:rPr>
                <w:lang w:eastAsia="ja-JP"/>
              </w:rPr>
              <w:t>O</w:t>
            </w:r>
          </w:p>
        </w:tc>
        <w:tc>
          <w:tcPr>
            <w:tcW w:w="1022" w:type="dxa"/>
          </w:tcPr>
          <w:p w14:paraId="2926B15A" w14:textId="77777777" w:rsidR="00F02090" w:rsidRPr="00FD0425" w:rsidRDefault="00F02090" w:rsidP="00694C97">
            <w:pPr>
              <w:pStyle w:val="TAL"/>
              <w:rPr>
                <w:i/>
                <w:lang w:eastAsia="ja-JP"/>
              </w:rPr>
            </w:pPr>
          </w:p>
        </w:tc>
        <w:tc>
          <w:tcPr>
            <w:tcW w:w="1260" w:type="dxa"/>
          </w:tcPr>
          <w:p w14:paraId="4C6E8437" w14:textId="77777777" w:rsidR="00F02090" w:rsidRPr="00FD0425" w:rsidRDefault="00F02090" w:rsidP="00694C97">
            <w:pPr>
              <w:pStyle w:val="TAL"/>
              <w:rPr>
                <w:lang w:eastAsia="ja-JP"/>
              </w:rPr>
            </w:pPr>
            <w:r w:rsidRPr="00FD0425">
              <w:rPr>
                <w:lang w:eastAsia="ja-JP"/>
              </w:rPr>
              <w:t>9.2.3.51</w:t>
            </w:r>
          </w:p>
        </w:tc>
        <w:tc>
          <w:tcPr>
            <w:tcW w:w="2284" w:type="dxa"/>
            <w:gridSpan w:val="2"/>
          </w:tcPr>
          <w:p w14:paraId="46D30680" w14:textId="77777777" w:rsidR="00F02090" w:rsidRPr="00FD0425" w:rsidRDefault="00F02090" w:rsidP="00694C97">
            <w:pPr>
              <w:pStyle w:val="TAL"/>
            </w:pPr>
          </w:p>
        </w:tc>
        <w:tc>
          <w:tcPr>
            <w:tcW w:w="1134" w:type="dxa"/>
          </w:tcPr>
          <w:p w14:paraId="28AD3225" w14:textId="77777777" w:rsidR="00F02090" w:rsidRPr="00FD0425" w:rsidRDefault="00F02090" w:rsidP="00694C97">
            <w:pPr>
              <w:pStyle w:val="TAC"/>
              <w:rPr>
                <w:lang w:eastAsia="ja-JP"/>
              </w:rPr>
            </w:pPr>
            <w:r w:rsidRPr="00FD0425">
              <w:rPr>
                <w:lang w:eastAsia="ja-JP"/>
              </w:rPr>
              <w:t>–</w:t>
            </w:r>
          </w:p>
        </w:tc>
        <w:tc>
          <w:tcPr>
            <w:tcW w:w="1134" w:type="dxa"/>
          </w:tcPr>
          <w:p w14:paraId="17698086" w14:textId="77777777" w:rsidR="00F02090" w:rsidRPr="00FD0425" w:rsidRDefault="00F02090" w:rsidP="00694C97">
            <w:pPr>
              <w:pStyle w:val="TAC"/>
              <w:rPr>
                <w:lang w:eastAsia="ja-JP"/>
              </w:rPr>
            </w:pPr>
          </w:p>
        </w:tc>
      </w:tr>
      <w:tr w:rsidR="00F02090" w:rsidRPr="00FD0425" w14:paraId="0A2CE92A" w14:textId="77777777" w:rsidTr="00694C97">
        <w:tblPrEx>
          <w:tblCellMar>
            <w:top w:w="0" w:type="dxa"/>
            <w:bottom w:w="0" w:type="dxa"/>
          </w:tblCellMar>
        </w:tblPrEx>
        <w:tc>
          <w:tcPr>
            <w:tcW w:w="2578" w:type="dxa"/>
          </w:tcPr>
          <w:p w14:paraId="1906B7F2" w14:textId="77777777" w:rsidR="00F02090" w:rsidRPr="00FD0425" w:rsidRDefault="00F02090" w:rsidP="00694C97">
            <w:pPr>
              <w:pStyle w:val="TAL"/>
              <w:ind w:left="113"/>
              <w:rPr>
                <w:lang w:eastAsia="ja-JP"/>
              </w:rPr>
            </w:pPr>
            <w:r w:rsidRPr="00FD0425">
              <w:rPr>
                <w:lang w:eastAsia="ja-JP"/>
              </w:rPr>
              <w:t>&gt;S-NG-RAN node UE Aggregate Maximum Bit Rate</w:t>
            </w:r>
          </w:p>
        </w:tc>
        <w:tc>
          <w:tcPr>
            <w:tcW w:w="1104" w:type="dxa"/>
          </w:tcPr>
          <w:p w14:paraId="31CB9010" w14:textId="77777777" w:rsidR="00F02090" w:rsidRPr="00FD0425" w:rsidRDefault="00F02090" w:rsidP="00694C97">
            <w:pPr>
              <w:pStyle w:val="TAL"/>
              <w:rPr>
                <w:lang w:eastAsia="ja-JP"/>
              </w:rPr>
            </w:pPr>
            <w:r w:rsidRPr="00FD0425">
              <w:rPr>
                <w:lang w:eastAsia="ja-JP"/>
              </w:rPr>
              <w:t>O</w:t>
            </w:r>
          </w:p>
        </w:tc>
        <w:tc>
          <w:tcPr>
            <w:tcW w:w="1022" w:type="dxa"/>
          </w:tcPr>
          <w:p w14:paraId="696284C9" w14:textId="77777777" w:rsidR="00F02090" w:rsidRPr="00FD0425" w:rsidRDefault="00F02090" w:rsidP="00694C97">
            <w:pPr>
              <w:pStyle w:val="TAL"/>
              <w:rPr>
                <w:i/>
                <w:lang w:eastAsia="ja-JP"/>
              </w:rPr>
            </w:pPr>
          </w:p>
        </w:tc>
        <w:tc>
          <w:tcPr>
            <w:tcW w:w="1260" w:type="dxa"/>
          </w:tcPr>
          <w:p w14:paraId="038CFE19" w14:textId="77777777" w:rsidR="00F02090" w:rsidRPr="00FD0425" w:rsidRDefault="00F02090" w:rsidP="00694C97">
            <w:pPr>
              <w:pStyle w:val="TAL"/>
              <w:rPr>
                <w:lang w:eastAsia="ja-JP"/>
              </w:rPr>
            </w:pPr>
            <w:r w:rsidRPr="00FD0425">
              <w:rPr>
                <w:lang w:eastAsia="ja-JP"/>
              </w:rPr>
              <w:t>UE Aggregate Maximum Bit Rate</w:t>
            </w:r>
          </w:p>
          <w:p w14:paraId="52FCA7D9" w14:textId="77777777" w:rsidR="00F02090" w:rsidRPr="00FD0425" w:rsidRDefault="00F02090" w:rsidP="00694C97">
            <w:pPr>
              <w:pStyle w:val="TAL"/>
              <w:rPr>
                <w:lang w:eastAsia="ja-JP"/>
              </w:rPr>
            </w:pPr>
            <w:r w:rsidRPr="00FD0425">
              <w:rPr>
                <w:lang w:eastAsia="ja-JP"/>
              </w:rPr>
              <w:t>9.2.3.17</w:t>
            </w:r>
          </w:p>
        </w:tc>
        <w:tc>
          <w:tcPr>
            <w:tcW w:w="2284" w:type="dxa"/>
            <w:gridSpan w:val="2"/>
          </w:tcPr>
          <w:p w14:paraId="41C01476" w14:textId="77777777" w:rsidR="00F02090" w:rsidRPr="00FD0425" w:rsidRDefault="00F02090" w:rsidP="00694C97">
            <w:pPr>
              <w:pStyle w:val="TAL"/>
              <w:rPr>
                <w:lang w:eastAsia="ja-JP"/>
              </w:rPr>
            </w:pPr>
          </w:p>
        </w:tc>
        <w:tc>
          <w:tcPr>
            <w:tcW w:w="1134" w:type="dxa"/>
          </w:tcPr>
          <w:p w14:paraId="00DDCA8A" w14:textId="77777777" w:rsidR="00F02090" w:rsidRPr="00FD0425" w:rsidRDefault="00F02090" w:rsidP="00694C97">
            <w:pPr>
              <w:pStyle w:val="TAC"/>
              <w:rPr>
                <w:lang w:eastAsia="ja-JP"/>
              </w:rPr>
            </w:pPr>
            <w:r w:rsidRPr="00FD0425">
              <w:rPr>
                <w:lang w:eastAsia="ja-JP"/>
              </w:rPr>
              <w:t>–</w:t>
            </w:r>
          </w:p>
        </w:tc>
        <w:tc>
          <w:tcPr>
            <w:tcW w:w="1134" w:type="dxa"/>
          </w:tcPr>
          <w:p w14:paraId="57AFB12D" w14:textId="77777777" w:rsidR="00F02090" w:rsidRPr="00FD0425" w:rsidRDefault="00F02090" w:rsidP="00694C97">
            <w:pPr>
              <w:pStyle w:val="TAC"/>
              <w:rPr>
                <w:lang w:eastAsia="ja-JP"/>
              </w:rPr>
            </w:pPr>
          </w:p>
        </w:tc>
      </w:tr>
      <w:tr w:rsidR="00F02090" w:rsidRPr="00FD0425" w14:paraId="63579709" w14:textId="77777777" w:rsidTr="00694C97">
        <w:tblPrEx>
          <w:tblCellMar>
            <w:top w:w="0" w:type="dxa"/>
            <w:bottom w:w="0" w:type="dxa"/>
          </w:tblCellMar>
        </w:tblPrEx>
        <w:tc>
          <w:tcPr>
            <w:tcW w:w="2578" w:type="dxa"/>
          </w:tcPr>
          <w:p w14:paraId="77F998B7" w14:textId="77777777" w:rsidR="00F02090" w:rsidRPr="00FD0425" w:rsidRDefault="00F02090" w:rsidP="00694C97">
            <w:pPr>
              <w:pStyle w:val="TAL"/>
              <w:ind w:left="113"/>
              <w:rPr>
                <w:lang w:eastAsia="ja-JP"/>
              </w:rPr>
            </w:pPr>
            <w:r w:rsidRPr="00FD0425">
              <w:t>&gt;Index to RAT/Frequency Selection Priority</w:t>
            </w:r>
          </w:p>
        </w:tc>
        <w:tc>
          <w:tcPr>
            <w:tcW w:w="1104" w:type="dxa"/>
          </w:tcPr>
          <w:p w14:paraId="3D64A7FB" w14:textId="77777777" w:rsidR="00F02090" w:rsidRPr="00FD0425" w:rsidRDefault="00F02090" w:rsidP="00694C97">
            <w:pPr>
              <w:pStyle w:val="TAL"/>
              <w:rPr>
                <w:lang w:eastAsia="ja-JP"/>
              </w:rPr>
            </w:pPr>
            <w:r w:rsidRPr="00FD0425">
              <w:rPr>
                <w:lang w:eastAsia="ja-JP"/>
              </w:rPr>
              <w:t>O</w:t>
            </w:r>
          </w:p>
        </w:tc>
        <w:tc>
          <w:tcPr>
            <w:tcW w:w="1022" w:type="dxa"/>
          </w:tcPr>
          <w:p w14:paraId="598D19A1" w14:textId="77777777" w:rsidR="00F02090" w:rsidRPr="00FD0425" w:rsidRDefault="00F02090" w:rsidP="00694C97">
            <w:pPr>
              <w:pStyle w:val="TAL"/>
              <w:rPr>
                <w:i/>
                <w:lang w:eastAsia="ja-JP"/>
              </w:rPr>
            </w:pPr>
          </w:p>
        </w:tc>
        <w:tc>
          <w:tcPr>
            <w:tcW w:w="1260" w:type="dxa"/>
          </w:tcPr>
          <w:p w14:paraId="151D2057" w14:textId="77777777" w:rsidR="00F02090" w:rsidRPr="00FD0425" w:rsidRDefault="00F02090" w:rsidP="00694C97">
            <w:pPr>
              <w:pStyle w:val="TAL"/>
              <w:rPr>
                <w:lang w:eastAsia="ja-JP"/>
              </w:rPr>
            </w:pPr>
            <w:r w:rsidRPr="00FD0425">
              <w:rPr>
                <w:lang w:eastAsia="ja-JP"/>
              </w:rPr>
              <w:t>9.2.3.23</w:t>
            </w:r>
          </w:p>
        </w:tc>
        <w:tc>
          <w:tcPr>
            <w:tcW w:w="2284" w:type="dxa"/>
            <w:gridSpan w:val="2"/>
          </w:tcPr>
          <w:p w14:paraId="196E5DD5" w14:textId="77777777" w:rsidR="00F02090" w:rsidRPr="00FD0425" w:rsidRDefault="00F02090" w:rsidP="00694C97">
            <w:pPr>
              <w:pStyle w:val="TAL"/>
              <w:rPr>
                <w:lang w:eastAsia="ja-JP"/>
              </w:rPr>
            </w:pPr>
          </w:p>
        </w:tc>
        <w:tc>
          <w:tcPr>
            <w:tcW w:w="1134" w:type="dxa"/>
          </w:tcPr>
          <w:p w14:paraId="3A127F02" w14:textId="77777777" w:rsidR="00F02090" w:rsidRPr="00FD0425" w:rsidRDefault="00F02090" w:rsidP="00694C97">
            <w:pPr>
              <w:pStyle w:val="TAC"/>
              <w:rPr>
                <w:lang w:eastAsia="ja-JP"/>
              </w:rPr>
            </w:pPr>
            <w:r w:rsidRPr="00FD0425">
              <w:rPr>
                <w:lang w:eastAsia="ja-JP"/>
              </w:rPr>
              <w:t>–</w:t>
            </w:r>
          </w:p>
        </w:tc>
        <w:tc>
          <w:tcPr>
            <w:tcW w:w="1134" w:type="dxa"/>
          </w:tcPr>
          <w:p w14:paraId="729F4644" w14:textId="77777777" w:rsidR="00F02090" w:rsidRPr="00FD0425" w:rsidRDefault="00F02090" w:rsidP="00694C97">
            <w:pPr>
              <w:pStyle w:val="TAC"/>
              <w:rPr>
                <w:lang w:eastAsia="ja-JP"/>
              </w:rPr>
            </w:pPr>
          </w:p>
        </w:tc>
      </w:tr>
      <w:tr w:rsidR="00F02090" w:rsidRPr="00FD0425" w14:paraId="44EC4D25" w14:textId="77777777" w:rsidTr="00694C97">
        <w:tblPrEx>
          <w:tblCellMar>
            <w:top w:w="0" w:type="dxa"/>
            <w:bottom w:w="0" w:type="dxa"/>
          </w:tblCellMar>
        </w:tblPrEx>
        <w:tc>
          <w:tcPr>
            <w:tcW w:w="2578" w:type="dxa"/>
          </w:tcPr>
          <w:p w14:paraId="324A29AF" w14:textId="77777777" w:rsidR="00F02090" w:rsidRPr="00FD0425" w:rsidRDefault="00F02090" w:rsidP="00694C97">
            <w:pPr>
              <w:pStyle w:val="TAL"/>
              <w:ind w:left="113"/>
            </w:pPr>
            <w:r w:rsidRPr="00FD0425">
              <w:rPr>
                <w:bCs/>
                <w:iCs/>
                <w:lang w:eastAsia="ja-JP"/>
              </w:rPr>
              <w:t>&gt;Lower Layer presence status change</w:t>
            </w:r>
          </w:p>
        </w:tc>
        <w:tc>
          <w:tcPr>
            <w:tcW w:w="1104" w:type="dxa"/>
          </w:tcPr>
          <w:p w14:paraId="622DEA40" w14:textId="77777777" w:rsidR="00F02090" w:rsidRPr="00FD0425" w:rsidRDefault="00F02090" w:rsidP="00694C97">
            <w:pPr>
              <w:pStyle w:val="TAL"/>
              <w:rPr>
                <w:lang w:eastAsia="ja-JP"/>
              </w:rPr>
            </w:pPr>
            <w:r w:rsidRPr="00FD0425">
              <w:rPr>
                <w:lang w:eastAsia="ja-JP"/>
              </w:rPr>
              <w:t>O</w:t>
            </w:r>
          </w:p>
        </w:tc>
        <w:tc>
          <w:tcPr>
            <w:tcW w:w="1022" w:type="dxa"/>
          </w:tcPr>
          <w:p w14:paraId="168084A0" w14:textId="77777777" w:rsidR="00F02090" w:rsidRPr="00FD0425" w:rsidRDefault="00F02090" w:rsidP="00694C97">
            <w:pPr>
              <w:pStyle w:val="TAL"/>
              <w:rPr>
                <w:i/>
                <w:lang w:eastAsia="ja-JP"/>
              </w:rPr>
            </w:pPr>
          </w:p>
        </w:tc>
        <w:tc>
          <w:tcPr>
            <w:tcW w:w="1260" w:type="dxa"/>
          </w:tcPr>
          <w:p w14:paraId="5B6CACC4" w14:textId="77777777" w:rsidR="00F02090" w:rsidRPr="00FD0425" w:rsidRDefault="00F02090" w:rsidP="00694C97">
            <w:pPr>
              <w:pStyle w:val="TAL"/>
              <w:rPr>
                <w:lang w:eastAsia="ja-JP"/>
              </w:rPr>
            </w:pPr>
            <w:r w:rsidRPr="00FD0425">
              <w:rPr>
                <w:lang w:eastAsia="ja-JP"/>
              </w:rPr>
              <w:t>9.2.3.60</w:t>
            </w:r>
          </w:p>
        </w:tc>
        <w:tc>
          <w:tcPr>
            <w:tcW w:w="2284" w:type="dxa"/>
            <w:gridSpan w:val="2"/>
          </w:tcPr>
          <w:p w14:paraId="732CAF58" w14:textId="77777777" w:rsidR="00F02090" w:rsidRPr="00FD0425" w:rsidRDefault="00F02090" w:rsidP="00694C97">
            <w:pPr>
              <w:pStyle w:val="TAL"/>
              <w:rPr>
                <w:lang w:eastAsia="ja-JP"/>
              </w:rPr>
            </w:pPr>
          </w:p>
        </w:tc>
        <w:tc>
          <w:tcPr>
            <w:tcW w:w="1134" w:type="dxa"/>
          </w:tcPr>
          <w:p w14:paraId="144FC280" w14:textId="77777777" w:rsidR="00F02090" w:rsidRPr="00FD0425" w:rsidRDefault="00F02090" w:rsidP="00694C97">
            <w:pPr>
              <w:pStyle w:val="TAC"/>
              <w:rPr>
                <w:lang w:eastAsia="ja-JP"/>
              </w:rPr>
            </w:pPr>
            <w:r w:rsidRPr="00FD0425">
              <w:rPr>
                <w:lang w:eastAsia="ja-JP"/>
              </w:rPr>
              <w:t>–</w:t>
            </w:r>
          </w:p>
        </w:tc>
        <w:tc>
          <w:tcPr>
            <w:tcW w:w="1134" w:type="dxa"/>
          </w:tcPr>
          <w:p w14:paraId="52E561F8" w14:textId="77777777" w:rsidR="00F02090" w:rsidRPr="00FD0425" w:rsidRDefault="00F02090" w:rsidP="00694C97">
            <w:pPr>
              <w:pStyle w:val="TAC"/>
              <w:rPr>
                <w:lang w:eastAsia="ja-JP"/>
              </w:rPr>
            </w:pPr>
          </w:p>
        </w:tc>
      </w:tr>
      <w:tr w:rsidR="00F02090" w:rsidRPr="00FD0425" w14:paraId="24A693C8" w14:textId="77777777" w:rsidTr="00694C97">
        <w:tblPrEx>
          <w:tblCellMar>
            <w:top w:w="0" w:type="dxa"/>
            <w:bottom w:w="0" w:type="dxa"/>
          </w:tblCellMar>
        </w:tblPrEx>
        <w:tc>
          <w:tcPr>
            <w:tcW w:w="2578" w:type="dxa"/>
          </w:tcPr>
          <w:p w14:paraId="38586D6B" w14:textId="77777777" w:rsidR="00F02090" w:rsidRPr="00FD0425" w:rsidRDefault="00F02090" w:rsidP="00694C97">
            <w:pPr>
              <w:pStyle w:val="TAL"/>
              <w:ind w:left="113"/>
              <w:rPr>
                <w:b/>
                <w:lang w:eastAsia="ja-JP"/>
              </w:rPr>
            </w:pPr>
            <w:r w:rsidRPr="00FD0425">
              <w:rPr>
                <w:b/>
                <w:lang w:eastAsia="ja-JP"/>
              </w:rPr>
              <w:t>&gt;PDU Session Resources To Be Added List</w:t>
            </w:r>
          </w:p>
        </w:tc>
        <w:tc>
          <w:tcPr>
            <w:tcW w:w="1104" w:type="dxa"/>
          </w:tcPr>
          <w:p w14:paraId="336A67B5" w14:textId="77777777" w:rsidR="00F02090" w:rsidRPr="00FD0425" w:rsidRDefault="00F02090" w:rsidP="00694C97">
            <w:pPr>
              <w:pStyle w:val="TAL"/>
              <w:rPr>
                <w:lang w:eastAsia="ja-JP"/>
              </w:rPr>
            </w:pPr>
          </w:p>
        </w:tc>
        <w:tc>
          <w:tcPr>
            <w:tcW w:w="1022" w:type="dxa"/>
          </w:tcPr>
          <w:p w14:paraId="14194952" w14:textId="77777777" w:rsidR="00F02090" w:rsidRPr="00FD0425" w:rsidRDefault="00F02090" w:rsidP="00694C97">
            <w:pPr>
              <w:pStyle w:val="TAL"/>
              <w:rPr>
                <w:i/>
                <w:lang w:eastAsia="ja-JP"/>
              </w:rPr>
            </w:pPr>
            <w:r w:rsidRPr="00FD0425">
              <w:rPr>
                <w:i/>
                <w:lang w:eastAsia="ja-JP"/>
              </w:rPr>
              <w:t>0..1</w:t>
            </w:r>
          </w:p>
        </w:tc>
        <w:tc>
          <w:tcPr>
            <w:tcW w:w="1260" w:type="dxa"/>
          </w:tcPr>
          <w:p w14:paraId="291E9BF8" w14:textId="77777777" w:rsidR="00F02090" w:rsidRPr="00FD0425" w:rsidRDefault="00F02090" w:rsidP="00694C97">
            <w:pPr>
              <w:pStyle w:val="TAL"/>
              <w:rPr>
                <w:lang w:eastAsia="ja-JP"/>
              </w:rPr>
            </w:pPr>
          </w:p>
        </w:tc>
        <w:tc>
          <w:tcPr>
            <w:tcW w:w="2284" w:type="dxa"/>
            <w:gridSpan w:val="2"/>
          </w:tcPr>
          <w:p w14:paraId="16523005" w14:textId="77777777" w:rsidR="00F02090" w:rsidRPr="00FD0425" w:rsidRDefault="00F02090" w:rsidP="00694C97">
            <w:pPr>
              <w:pStyle w:val="TAL"/>
              <w:rPr>
                <w:lang w:eastAsia="ja-JP"/>
              </w:rPr>
            </w:pPr>
          </w:p>
        </w:tc>
        <w:tc>
          <w:tcPr>
            <w:tcW w:w="1134" w:type="dxa"/>
          </w:tcPr>
          <w:p w14:paraId="6A08E8C2" w14:textId="77777777" w:rsidR="00F02090" w:rsidRPr="00FD0425" w:rsidRDefault="00F02090" w:rsidP="00694C97">
            <w:pPr>
              <w:pStyle w:val="TAC"/>
              <w:rPr>
                <w:bCs/>
                <w:lang w:eastAsia="ja-JP"/>
              </w:rPr>
            </w:pPr>
            <w:r w:rsidRPr="00FD0425">
              <w:rPr>
                <w:bCs/>
                <w:lang w:eastAsia="ja-JP"/>
              </w:rPr>
              <w:t>–</w:t>
            </w:r>
          </w:p>
        </w:tc>
        <w:tc>
          <w:tcPr>
            <w:tcW w:w="1134" w:type="dxa"/>
          </w:tcPr>
          <w:p w14:paraId="72D65C79" w14:textId="77777777" w:rsidR="00F02090" w:rsidRPr="00FD0425" w:rsidRDefault="00F02090" w:rsidP="00694C97">
            <w:pPr>
              <w:pStyle w:val="TAC"/>
              <w:rPr>
                <w:lang w:eastAsia="ja-JP"/>
              </w:rPr>
            </w:pPr>
          </w:p>
        </w:tc>
      </w:tr>
      <w:tr w:rsidR="00F02090" w:rsidRPr="00FD0425" w14:paraId="78FF3110" w14:textId="77777777" w:rsidTr="00694C97">
        <w:tblPrEx>
          <w:tblCellMar>
            <w:top w:w="0" w:type="dxa"/>
            <w:bottom w:w="0" w:type="dxa"/>
          </w:tblCellMar>
        </w:tblPrEx>
        <w:tc>
          <w:tcPr>
            <w:tcW w:w="2578" w:type="dxa"/>
          </w:tcPr>
          <w:p w14:paraId="25802305" w14:textId="77777777" w:rsidR="00F02090" w:rsidRPr="00FD0425" w:rsidRDefault="00F02090" w:rsidP="00694C97">
            <w:pPr>
              <w:pStyle w:val="TAL"/>
              <w:ind w:left="227"/>
              <w:rPr>
                <w:b/>
                <w:bCs/>
                <w:lang w:eastAsia="ja-JP"/>
              </w:rPr>
            </w:pPr>
            <w:r w:rsidRPr="00FD0425">
              <w:rPr>
                <w:b/>
                <w:bCs/>
                <w:lang w:eastAsia="ja-JP"/>
              </w:rPr>
              <w:t>&gt;&gt;PDU Session Resources To Be Added Item</w:t>
            </w:r>
          </w:p>
        </w:tc>
        <w:tc>
          <w:tcPr>
            <w:tcW w:w="1104" w:type="dxa"/>
          </w:tcPr>
          <w:p w14:paraId="3FCC359B" w14:textId="77777777" w:rsidR="00F02090" w:rsidRPr="00FD0425" w:rsidRDefault="00F02090" w:rsidP="00694C97">
            <w:pPr>
              <w:pStyle w:val="TAL"/>
              <w:rPr>
                <w:lang w:eastAsia="ja-JP"/>
              </w:rPr>
            </w:pPr>
          </w:p>
        </w:tc>
        <w:tc>
          <w:tcPr>
            <w:tcW w:w="1022" w:type="dxa"/>
          </w:tcPr>
          <w:p w14:paraId="18315D64" w14:textId="77777777" w:rsidR="00F02090" w:rsidRPr="00FD0425" w:rsidRDefault="00F02090" w:rsidP="00694C97">
            <w:pPr>
              <w:pStyle w:val="TAL"/>
              <w:rPr>
                <w:i/>
                <w:lang w:eastAsia="ja-JP"/>
              </w:rPr>
            </w:pPr>
            <w:r w:rsidRPr="00FD0425">
              <w:rPr>
                <w:i/>
                <w:lang w:eastAsia="ja-JP"/>
              </w:rPr>
              <w:t>1 .. &lt;maxnoofPDUSessions&gt;</w:t>
            </w:r>
          </w:p>
        </w:tc>
        <w:tc>
          <w:tcPr>
            <w:tcW w:w="1260" w:type="dxa"/>
          </w:tcPr>
          <w:p w14:paraId="38D89640" w14:textId="77777777" w:rsidR="00F02090" w:rsidRPr="00FD0425" w:rsidRDefault="00F02090" w:rsidP="00694C97">
            <w:pPr>
              <w:pStyle w:val="TAL"/>
              <w:rPr>
                <w:lang w:eastAsia="ja-JP"/>
              </w:rPr>
            </w:pPr>
          </w:p>
        </w:tc>
        <w:tc>
          <w:tcPr>
            <w:tcW w:w="2284" w:type="dxa"/>
            <w:gridSpan w:val="2"/>
          </w:tcPr>
          <w:p w14:paraId="6808F5AE"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694C97">
            <w:pPr>
              <w:pStyle w:val="TAL"/>
              <w:rPr>
                <w:lang w:eastAsia="ja-JP"/>
              </w:rPr>
            </w:pPr>
            <w:r w:rsidRPr="00FD0425">
              <w:rPr>
                <w:lang w:eastAsia="ja-JP"/>
              </w:rPr>
              <w:t>nor the</w:t>
            </w:r>
          </w:p>
          <w:p w14:paraId="5AB9A74F" w14:textId="77777777" w:rsidR="00F02090" w:rsidRPr="00FD0425" w:rsidRDefault="00F02090" w:rsidP="00694C97">
            <w:pPr>
              <w:pStyle w:val="TAL"/>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1F5470E5" w14:textId="77777777" w:rsidR="00F02090" w:rsidRPr="00FD0425" w:rsidRDefault="00F02090" w:rsidP="00694C97">
            <w:pPr>
              <w:pStyle w:val="TAC"/>
              <w:rPr>
                <w:lang w:eastAsia="ja-JP"/>
              </w:rPr>
            </w:pPr>
            <w:r w:rsidRPr="00FD0425">
              <w:rPr>
                <w:lang w:eastAsia="ja-JP"/>
              </w:rPr>
              <w:t>–</w:t>
            </w:r>
          </w:p>
        </w:tc>
        <w:tc>
          <w:tcPr>
            <w:tcW w:w="1134" w:type="dxa"/>
          </w:tcPr>
          <w:p w14:paraId="057BC9F3" w14:textId="77777777" w:rsidR="00F02090" w:rsidRPr="00FD0425" w:rsidRDefault="00F02090" w:rsidP="00694C97">
            <w:pPr>
              <w:pStyle w:val="TAC"/>
              <w:rPr>
                <w:lang w:eastAsia="ja-JP"/>
              </w:rPr>
            </w:pPr>
          </w:p>
        </w:tc>
      </w:tr>
      <w:tr w:rsidR="00F02090" w:rsidRPr="00FD0425" w14:paraId="30B5EE40" w14:textId="77777777" w:rsidTr="00694C97">
        <w:tblPrEx>
          <w:tblCellMar>
            <w:top w:w="0" w:type="dxa"/>
            <w:bottom w:w="0" w:type="dxa"/>
          </w:tblCellMar>
        </w:tblPrEx>
        <w:tc>
          <w:tcPr>
            <w:tcW w:w="2578" w:type="dxa"/>
          </w:tcPr>
          <w:p w14:paraId="710A1F15" w14:textId="77777777" w:rsidR="00F02090" w:rsidRPr="00FD0425" w:rsidRDefault="00F02090" w:rsidP="00694C97">
            <w:pPr>
              <w:pStyle w:val="TAL"/>
              <w:ind w:left="340"/>
              <w:rPr>
                <w:lang w:eastAsia="ja-JP"/>
              </w:rPr>
            </w:pPr>
            <w:r w:rsidRPr="00FD0425">
              <w:rPr>
                <w:lang w:eastAsia="ja-JP"/>
              </w:rPr>
              <w:t>&gt;&gt;&gt;PDU Session ID</w:t>
            </w:r>
          </w:p>
        </w:tc>
        <w:tc>
          <w:tcPr>
            <w:tcW w:w="1104" w:type="dxa"/>
          </w:tcPr>
          <w:p w14:paraId="2C57549A" w14:textId="77777777" w:rsidR="00F02090" w:rsidRPr="00FD0425" w:rsidRDefault="00F02090" w:rsidP="00694C97">
            <w:pPr>
              <w:pStyle w:val="TAL"/>
              <w:rPr>
                <w:lang w:eastAsia="ja-JP"/>
              </w:rPr>
            </w:pPr>
            <w:r w:rsidRPr="00FD0425">
              <w:rPr>
                <w:lang w:eastAsia="ja-JP"/>
              </w:rPr>
              <w:t>M</w:t>
            </w:r>
          </w:p>
        </w:tc>
        <w:tc>
          <w:tcPr>
            <w:tcW w:w="1022" w:type="dxa"/>
          </w:tcPr>
          <w:p w14:paraId="2D55680C" w14:textId="77777777" w:rsidR="00F02090" w:rsidRPr="00FD0425" w:rsidRDefault="00F02090" w:rsidP="00694C97">
            <w:pPr>
              <w:pStyle w:val="TAL"/>
              <w:rPr>
                <w:i/>
                <w:lang w:eastAsia="ja-JP"/>
              </w:rPr>
            </w:pPr>
          </w:p>
        </w:tc>
        <w:tc>
          <w:tcPr>
            <w:tcW w:w="1260" w:type="dxa"/>
          </w:tcPr>
          <w:p w14:paraId="40854E81" w14:textId="77777777" w:rsidR="00F02090" w:rsidRPr="00FD0425" w:rsidRDefault="00F02090" w:rsidP="00694C97">
            <w:pPr>
              <w:pStyle w:val="TAL"/>
              <w:rPr>
                <w:lang w:eastAsia="ja-JP"/>
              </w:rPr>
            </w:pPr>
            <w:r w:rsidRPr="00FD0425">
              <w:rPr>
                <w:lang w:eastAsia="ja-JP"/>
              </w:rPr>
              <w:t>9.2.3.18</w:t>
            </w:r>
          </w:p>
        </w:tc>
        <w:tc>
          <w:tcPr>
            <w:tcW w:w="2284" w:type="dxa"/>
            <w:gridSpan w:val="2"/>
          </w:tcPr>
          <w:p w14:paraId="552182E7" w14:textId="77777777" w:rsidR="00F02090" w:rsidRPr="00FD0425" w:rsidRDefault="00F02090" w:rsidP="00694C97">
            <w:pPr>
              <w:pStyle w:val="TAL"/>
              <w:rPr>
                <w:lang w:eastAsia="ja-JP"/>
              </w:rPr>
            </w:pPr>
          </w:p>
        </w:tc>
        <w:tc>
          <w:tcPr>
            <w:tcW w:w="1134" w:type="dxa"/>
          </w:tcPr>
          <w:p w14:paraId="01A7C22C" w14:textId="77777777" w:rsidR="00F02090" w:rsidRPr="00FD0425" w:rsidRDefault="00F02090" w:rsidP="00694C97">
            <w:pPr>
              <w:pStyle w:val="TAC"/>
              <w:rPr>
                <w:lang w:eastAsia="ja-JP"/>
              </w:rPr>
            </w:pPr>
            <w:r w:rsidRPr="00FD0425">
              <w:rPr>
                <w:bCs/>
                <w:lang w:eastAsia="ja-JP"/>
              </w:rPr>
              <w:t>–</w:t>
            </w:r>
          </w:p>
        </w:tc>
        <w:tc>
          <w:tcPr>
            <w:tcW w:w="1134" w:type="dxa"/>
          </w:tcPr>
          <w:p w14:paraId="1BD0B4D4" w14:textId="77777777" w:rsidR="00F02090" w:rsidRPr="00FD0425" w:rsidRDefault="00F02090" w:rsidP="00694C97">
            <w:pPr>
              <w:pStyle w:val="TAC"/>
              <w:rPr>
                <w:lang w:eastAsia="ja-JP"/>
              </w:rPr>
            </w:pPr>
          </w:p>
        </w:tc>
      </w:tr>
      <w:tr w:rsidR="00F02090" w:rsidRPr="00FD0425" w14:paraId="17F68BFF" w14:textId="77777777" w:rsidTr="00694C97">
        <w:tblPrEx>
          <w:tblCellMar>
            <w:top w:w="0" w:type="dxa"/>
            <w:bottom w:w="0" w:type="dxa"/>
          </w:tblCellMar>
        </w:tblPrEx>
        <w:tc>
          <w:tcPr>
            <w:tcW w:w="2578" w:type="dxa"/>
          </w:tcPr>
          <w:p w14:paraId="4E81EC4C" w14:textId="77777777" w:rsidR="00F02090" w:rsidRPr="00FD0425" w:rsidRDefault="00F02090" w:rsidP="00694C97">
            <w:pPr>
              <w:pStyle w:val="TAL"/>
              <w:ind w:left="340"/>
              <w:rPr>
                <w:lang w:eastAsia="ja-JP"/>
              </w:rPr>
            </w:pPr>
            <w:r w:rsidRPr="00FD0425">
              <w:rPr>
                <w:lang w:eastAsia="ja-JP"/>
              </w:rPr>
              <w:t>&gt;&gt;&gt;S-NSSAI</w:t>
            </w:r>
          </w:p>
        </w:tc>
        <w:tc>
          <w:tcPr>
            <w:tcW w:w="1104" w:type="dxa"/>
          </w:tcPr>
          <w:p w14:paraId="6952F609" w14:textId="77777777" w:rsidR="00F02090" w:rsidRPr="00FD0425" w:rsidRDefault="00F02090" w:rsidP="00694C97">
            <w:pPr>
              <w:pStyle w:val="TAL"/>
              <w:rPr>
                <w:lang w:eastAsia="ja-JP"/>
              </w:rPr>
            </w:pPr>
            <w:r w:rsidRPr="00FD0425">
              <w:rPr>
                <w:lang w:eastAsia="ja-JP"/>
              </w:rPr>
              <w:t>M</w:t>
            </w:r>
          </w:p>
        </w:tc>
        <w:tc>
          <w:tcPr>
            <w:tcW w:w="1022" w:type="dxa"/>
          </w:tcPr>
          <w:p w14:paraId="2EB5B84C" w14:textId="77777777" w:rsidR="00F02090" w:rsidRPr="00FD0425" w:rsidRDefault="00F02090" w:rsidP="00694C97">
            <w:pPr>
              <w:pStyle w:val="TAL"/>
              <w:rPr>
                <w:i/>
                <w:lang w:eastAsia="ja-JP"/>
              </w:rPr>
            </w:pPr>
          </w:p>
        </w:tc>
        <w:tc>
          <w:tcPr>
            <w:tcW w:w="1260" w:type="dxa"/>
          </w:tcPr>
          <w:p w14:paraId="0C6C0D36" w14:textId="77777777" w:rsidR="00F02090" w:rsidRPr="00FD0425" w:rsidRDefault="00F02090" w:rsidP="00694C97">
            <w:pPr>
              <w:pStyle w:val="TAL"/>
              <w:rPr>
                <w:lang w:eastAsia="ja-JP"/>
              </w:rPr>
            </w:pPr>
            <w:r w:rsidRPr="00FD0425">
              <w:rPr>
                <w:lang w:eastAsia="ja-JP"/>
              </w:rPr>
              <w:t>9.2.3.21</w:t>
            </w:r>
          </w:p>
        </w:tc>
        <w:tc>
          <w:tcPr>
            <w:tcW w:w="2284" w:type="dxa"/>
            <w:gridSpan w:val="2"/>
          </w:tcPr>
          <w:p w14:paraId="28437CAD" w14:textId="77777777" w:rsidR="00F02090" w:rsidRPr="00FD0425" w:rsidRDefault="00F02090" w:rsidP="00694C97">
            <w:pPr>
              <w:pStyle w:val="TAL"/>
              <w:rPr>
                <w:lang w:eastAsia="ja-JP"/>
              </w:rPr>
            </w:pPr>
          </w:p>
        </w:tc>
        <w:tc>
          <w:tcPr>
            <w:tcW w:w="1134" w:type="dxa"/>
          </w:tcPr>
          <w:p w14:paraId="4012CB32" w14:textId="77777777" w:rsidR="00F02090" w:rsidRPr="00FD0425" w:rsidRDefault="00F02090" w:rsidP="00694C97">
            <w:pPr>
              <w:pStyle w:val="TAC"/>
              <w:rPr>
                <w:lang w:eastAsia="ja-JP"/>
              </w:rPr>
            </w:pPr>
            <w:r w:rsidRPr="00FD0425">
              <w:rPr>
                <w:bCs/>
                <w:lang w:eastAsia="ja-JP"/>
              </w:rPr>
              <w:t>–</w:t>
            </w:r>
          </w:p>
        </w:tc>
        <w:tc>
          <w:tcPr>
            <w:tcW w:w="1134" w:type="dxa"/>
          </w:tcPr>
          <w:p w14:paraId="2C0A088B" w14:textId="77777777" w:rsidR="00F02090" w:rsidRPr="00FD0425" w:rsidRDefault="00F02090" w:rsidP="00694C97">
            <w:pPr>
              <w:pStyle w:val="TAC"/>
              <w:rPr>
                <w:lang w:eastAsia="ja-JP"/>
              </w:rPr>
            </w:pPr>
          </w:p>
        </w:tc>
      </w:tr>
      <w:tr w:rsidR="00F02090" w:rsidRPr="00FD0425" w14:paraId="527E9310" w14:textId="77777777" w:rsidTr="00694C97">
        <w:tblPrEx>
          <w:tblCellMar>
            <w:top w:w="0" w:type="dxa"/>
            <w:bottom w:w="0" w:type="dxa"/>
          </w:tblCellMar>
        </w:tblPrEx>
        <w:tc>
          <w:tcPr>
            <w:tcW w:w="2578" w:type="dxa"/>
          </w:tcPr>
          <w:p w14:paraId="686584C2" w14:textId="77777777" w:rsidR="00F02090" w:rsidRPr="00FD0425" w:rsidRDefault="00F02090" w:rsidP="00694C97">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19A2FF7D" w14:textId="77777777" w:rsidR="00F02090" w:rsidRPr="00FD0425" w:rsidRDefault="00F02090" w:rsidP="00694C97">
            <w:pPr>
              <w:pStyle w:val="TAL"/>
              <w:rPr>
                <w:lang w:eastAsia="ja-JP"/>
              </w:rPr>
            </w:pPr>
            <w:r w:rsidRPr="00FD0425">
              <w:rPr>
                <w:rFonts w:hint="eastAsia"/>
                <w:lang w:val="en-US" w:eastAsia="zh-CN"/>
              </w:rPr>
              <w:t>O</w:t>
            </w:r>
          </w:p>
        </w:tc>
        <w:tc>
          <w:tcPr>
            <w:tcW w:w="1022" w:type="dxa"/>
          </w:tcPr>
          <w:p w14:paraId="1D301F4D" w14:textId="77777777" w:rsidR="00F02090" w:rsidRPr="00FD0425" w:rsidRDefault="00F02090" w:rsidP="00694C97">
            <w:pPr>
              <w:pStyle w:val="TAL"/>
              <w:rPr>
                <w:i/>
                <w:lang w:eastAsia="ja-JP"/>
              </w:rPr>
            </w:pPr>
          </w:p>
        </w:tc>
        <w:tc>
          <w:tcPr>
            <w:tcW w:w="1260" w:type="dxa"/>
          </w:tcPr>
          <w:p w14:paraId="5A2D8BFC" w14:textId="77777777" w:rsidR="00F02090" w:rsidRPr="00FD0425" w:rsidRDefault="00F02090" w:rsidP="00694C97">
            <w:pPr>
              <w:pStyle w:val="TAL"/>
              <w:rPr>
                <w:lang w:eastAsia="ja-JP"/>
              </w:rPr>
            </w:pPr>
            <w:r w:rsidRPr="00FD0425">
              <w:rPr>
                <w:lang w:eastAsia="ja-JP"/>
              </w:rPr>
              <w:t>PDU Session Aggregate Maximum Bit Rate</w:t>
            </w:r>
          </w:p>
          <w:p w14:paraId="20603989" w14:textId="77777777" w:rsidR="00F02090" w:rsidRPr="00FD0425" w:rsidRDefault="00F02090" w:rsidP="00694C97">
            <w:pPr>
              <w:pStyle w:val="TAL"/>
              <w:rPr>
                <w:lang w:eastAsia="ja-JP"/>
              </w:rPr>
            </w:pPr>
            <w:r w:rsidRPr="00FD0425">
              <w:rPr>
                <w:lang w:eastAsia="ja-JP"/>
              </w:rPr>
              <w:t>9.2.3.69</w:t>
            </w:r>
          </w:p>
        </w:tc>
        <w:tc>
          <w:tcPr>
            <w:tcW w:w="2284" w:type="dxa"/>
            <w:gridSpan w:val="2"/>
          </w:tcPr>
          <w:p w14:paraId="268C0155" w14:textId="77777777" w:rsidR="00F02090" w:rsidRPr="00FD0425" w:rsidRDefault="00F02090" w:rsidP="00694C97">
            <w:pPr>
              <w:pStyle w:val="TAL"/>
              <w:rPr>
                <w:lang w:eastAsia="ja-JP"/>
              </w:rPr>
            </w:pPr>
          </w:p>
        </w:tc>
        <w:tc>
          <w:tcPr>
            <w:tcW w:w="1134" w:type="dxa"/>
          </w:tcPr>
          <w:p w14:paraId="641BD512" w14:textId="77777777" w:rsidR="00F02090" w:rsidRPr="00FD0425" w:rsidRDefault="00F02090" w:rsidP="00694C97">
            <w:pPr>
              <w:pStyle w:val="TAC"/>
              <w:rPr>
                <w:bCs/>
                <w:lang w:eastAsia="ja-JP"/>
              </w:rPr>
            </w:pPr>
            <w:r w:rsidRPr="00FD0425">
              <w:rPr>
                <w:bCs/>
                <w:lang w:eastAsia="ja-JP"/>
              </w:rPr>
              <w:t>–</w:t>
            </w:r>
          </w:p>
        </w:tc>
        <w:tc>
          <w:tcPr>
            <w:tcW w:w="1134" w:type="dxa"/>
          </w:tcPr>
          <w:p w14:paraId="1ACA006A" w14:textId="77777777" w:rsidR="00F02090" w:rsidRPr="00FD0425" w:rsidRDefault="00F02090" w:rsidP="00694C97">
            <w:pPr>
              <w:pStyle w:val="TAC"/>
              <w:rPr>
                <w:lang w:eastAsia="ja-JP"/>
              </w:rPr>
            </w:pPr>
          </w:p>
        </w:tc>
      </w:tr>
      <w:tr w:rsidR="00F02090" w:rsidRPr="00FD0425" w14:paraId="10A8B5CC" w14:textId="77777777" w:rsidTr="00694C97">
        <w:tblPrEx>
          <w:tblCellMar>
            <w:top w:w="0" w:type="dxa"/>
            <w:bottom w:w="0" w:type="dxa"/>
          </w:tblCellMar>
        </w:tblPrEx>
        <w:tc>
          <w:tcPr>
            <w:tcW w:w="2578" w:type="dxa"/>
          </w:tcPr>
          <w:p w14:paraId="5CDC9B43" w14:textId="77777777" w:rsidR="00F02090" w:rsidRPr="00FD0425" w:rsidRDefault="00F02090" w:rsidP="00407E71">
            <w:pPr>
              <w:pStyle w:val="TAL"/>
              <w:ind w:left="340"/>
              <w:rPr>
                <w:lang w:eastAsia="ja-JP"/>
              </w:rPr>
            </w:pPr>
            <w:r w:rsidRPr="00FD0425">
              <w:rPr>
                <w:lang w:eastAsia="ja-JP"/>
              </w:rPr>
              <w:t>&gt;&gt;&gt;PDU Session Resource Setup Info – SN terminated</w:t>
            </w:r>
          </w:p>
        </w:tc>
        <w:tc>
          <w:tcPr>
            <w:tcW w:w="1104" w:type="dxa"/>
          </w:tcPr>
          <w:p w14:paraId="163D3A00" w14:textId="77777777" w:rsidR="00F02090" w:rsidRPr="00FD0425" w:rsidRDefault="00F02090" w:rsidP="00694C97">
            <w:pPr>
              <w:pStyle w:val="TAL"/>
              <w:rPr>
                <w:lang w:eastAsia="ja-JP"/>
              </w:rPr>
            </w:pPr>
            <w:r w:rsidRPr="00FD0425">
              <w:rPr>
                <w:lang w:eastAsia="ja-JP"/>
              </w:rPr>
              <w:t>O</w:t>
            </w:r>
          </w:p>
        </w:tc>
        <w:tc>
          <w:tcPr>
            <w:tcW w:w="1022" w:type="dxa"/>
          </w:tcPr>
          <w:p w14:paraId="45E6D19D" w14:textId="77777777" w:rsidR="00F02090" w:rsidRPr="00FD0425" w:rsidRDefault="00F02090" w:rsidP="00694C97">
            <w:pPr>
              <w:pStyle w:val="TAL"/>
              <w:rPr>
                <w:i/>
                <w:lang w:eastAsia="ja-JP"/>
              </w:rPr>
            </w:pPr>
          </w:p>
        </w:tc>
        <w:tc>
          <w:tcPr>
            <w:tcW w:w="1260" w:type="dxa"/>
          </w:tcPr>
          <w:p w14:paraId="4304560B" w14:textId="77777777" w:rsidR="00F02090" w:rsidRPr="00FD0425" w:rsidRDefault="00F02090" w:rsidP="00694C97">
            <w:pPr>
              <w:pStyle w:val="TAL"/>
              <w:rPr>
                <w:lang w:eastAsia="ja-JP"/>
              </w:rPr>
            </w:pPr>
            <w:r w:rsidRPr="00FD0425">
              <w:rPr>
                <w:lang w:eastAsia="ja-JP"/>
              </w:rPr>
              <w:t>9.2.1.5</w:t>
            </w:r>
          </w:p>
        </w:tc>
        <w:tc>
          <w:tcPr>
            <w:tcW w:w="2284" w:type="dxa"/>
            <w:gridSpan w:val="2"/>
          </w:tcPr>
          <w:p w14:paraId="1865ADF4" w14:textId="77777777" w:rsidR="00F02090" w:rsidRPr="00FD0425" w:rsidRDefault="00F02090" w:rsidP="00694C97">
            <w:pPr>
              <w:pStyle w:val="TAL"/>
              <w:rPr>
                <w:lang w:eastAsia="ja-JP"/>
              </w:rPr>
            </w:pPr>
          </w:p>
        </w:tc>
        <w:tc>
          <w:tcPr>
            <w:tcW w:w="1134" w:type="dxa"/>
          </w:tcPr>
          <w:p w14:paraId="0FCF27D6" w14:textId="77777777" w:rsidR="00F02090" w:rsidRPr="00FD0425" w:rsidRDefault="00F02090" w:rsidP="00694C97">
            <w:pPr>
              <w:pStyle w:val="TAC"/>
              <w:rPr>
                <w:bCs/>
                <w:lang w:eastAsia="ja-JP"/>
              </w:rPr>
            </w:pPr>
            <w:r w:rsidRPr="00FD0425">
              <w:rPr>
                <w:bCs/>
                <w:lang w:eastAsia="ja-JP"/>
              </w:rPr>
              <w:t>–</w:t>
            </w:r>
          </w:p>
        </w:tc>
        <w:tc>
          <w:tcPr>
            <w:tcW w:w="1134" w:type="dxa"/>
          </w:tcPr>
          <w:p w14:paraId="1937E714" w14:textId="77777777" w:rsidR="00F02090" w:rsidRPr="00FD0425" w:rsidRDefault="00F02090" w:rsidP="00694C97">
            <w:pPr>
              <w:pStyle w:val="TAC"/>
              <w:rPr>
                <w:lang w:eastAsia="ja-JP"/>
              </w:rPr>
            </w:pPr>
          </w:p>
        </w:tc>
      </w:tr>
      <w:tr w:rsidR="00F02090" w:rsidRPr="00FD0425" w14:paraId="12B86E19" w14:textId="77777777" w:rsidTr="00694C97">
        <w:tblPrEx>
          <w:tblCellMar>
            <w:top w:w="0" w:type="dxa"/>
            <w:bottom w:w="0" w:type="dxa"/>
          </w:tblCellMar>
        </w:tblPrEx>
        <w:tc>
          <w:tcPr>
            <w:tcW w:w="2578" w:type="dxa"/>
          </w:tcPr>
          <w:p w14:paraId="33530A2F" w14:textId="77777777" w:rsidR="00F02090" w:rsidRPr="00FD0425" w:rsidRDefault="00F02090" w:rsidP="00407E71">
            <w:pPr>
              <w:pStyle w:val="TAL"/>
              <w:ind w:left="340"/>
              <w:rPr>
                <w:lang w:eastAsia="ja-JP"/>
              </w:rPr>
            </w:pPr>
            <w:r w:rsidRPr="00FD0425">
              <w:rPr>
                <w:lang w:eastAsia="ja-JP"/>
              </w:rPr>
              <w:t>&gt;&gt;&gt;PDU Session Resource Setup Info – MN terminated</w:t>
            </w:r>
          </w:p>
        </w:tc>
        <w:tc>
          <w:tcPr>
            <w:tcW w:w="1104" w:type="dxa"/>
          </w:tcPr>
          <w:p w14:paraId="13BA73F6" w14:textId="77777777" w:rsidR="00F02090" w:rsidRPr="00FD0425" w:rsidRDefault="00F02090" w:rsidP="00694C97">
            <w:pPr>
              <w:pStyle w:val="TAL"/>
              <w:rPr>
                <w:lang w:eastAsia="ja-JP"/>
              </w:rPr>
            </w:pPr>
            <w:r w:rsidRPr="00FD0425">
              <w:rPr>
                <w:lang w:eastAsia="ja-JP"/>
              </w:rPr>
              <w:t>O</w:t>
            </w:r>
          </w:p>
        </w:tc>
        <w:tc>
          <w:tcPr>
            <w:tcW w:w="1022" w:type="dxa"/>
          </w:tcPr>
          <w:p w14:paraId="72FF5165" w14:textId="77777777" w:rsidR="00F02090" w:rsidRPr="00FD0425" w:rsidRDefault="00F02090" w:rsidP="00694C97">
            <w:pPr>
              <w:pStyle w:val="TAL"/>
              <w:rPr>
                <w:i/>
                <w:lang w:eastAsia="ja-JP"/>
              </w:rPr>
            </w:pPr>
          </w:p>
        </w:tc>
        <w:tc>
          <w:tcPr>
            <w:tcW w:w="1260" w:type="dxa"/>
          </w:tcPr>
          <w:p w14:paraId="47E29643" w14:textId="77777777" w:rsidR="00F02090" w:rsidRPr="00FD0425" w:rsidRDefault="00F02090" w:rsidP="00694C97">
            <w:pPr>
              <w:pStyle w:val="TAL"/>
              <w:rPr>
                <w:lang w:eastAsia="ja-JP"/>
              </w:rPr>
            </w:pPr>
            <w:r w:rsidRPr="00FD0425">
              <w:rPr>
                <w:lang w:eastAsia="ja-JP"/>
              </w:rPr>
              <w:t>9.2.1.7</w:t>
            </w:r>
          </w:p>
        </w:tc>
        <w:tc>
          <w:tcPr>
            <w:tcW w:w="2284" w:type="dxa"/>
            <w:gridSpan w:val="2"/>
          </w:tcPr>
          <w:p w14:paraId="5AAB6ADF" w14:textId="77777777" w:rsidR="00F02090" w:rsidRPr="00FD0425" w:rsidRDefault="00F02090" w:rsidP="00694C97">
            <w:pPr>
              <w:pStyle w:val="TAL"/>
              <w:rPr>
                <w:lang w:eastAsia="ja-JP"/>
              </w:rPr>
            </w:pPr>
          </w:p>
        </w:tc>
        <w:tc>
          <w:tcPr>
            <w:tcW w:w="1134" w:type="dxa"/>
          </w:tcPr>
          <w:p w14:paraId="7D2FC161" w14:textId="77777777" w:rsidR="00F02090" w:rsidRPr="00FD0425" w:rsidRDefault="00F02090" w:rsidP="00694C97">
            <w:pPr>
              <w:pStyle w:val="TAC"/>
              <w:rPr>
                <w:lang w:eastAsia="ja-JP"/>
              </w:rPr>
            </w:pPr>
            <w:r w:rsidRPr="00FD0425">
              <w:rPr>
                <w:bCs/>
                <w:lang w:eastAsia="ja-JP"/>
              </w:rPr>
              <w:t>–</w:t>
            </w:r>
          </w:p>
        </w:tc>
        <w:tc>
          <w:tcPr>
            <w:tcW w:w="1134" w:type="dxa"/>
          </w:tcPr>
          <w:p w14:paraId="2C1A944F" w14:textId="77777777" w:rsidR="00F02090" w:rsidRPr="00FD0425" w:rsidRDefault="00F02090" w:rsidP="00694C97">
            <w:pPr>
              <w:pStyle w:val="TAC"/>
              <w:rPr>
                <w:lang w:eastAsia="ja-JP"/>
              </w:rPr>
            </w:pPr>
          </w:p>
        </w:tc>
      </w:tr>
      <w:tr w:rsidR="00AA0D12" w:rsidRPr="00FD0425" w14:paraId="6EF87B3F" w14:textId="77777777" w:rsidTr="00694C97">
        <w:tblPrEx>
          <w:tblCellMar>
            <w:top w:w="0" w:type="dxa"/>
            <w:bottom w:w="0" w:type="dxa"/>
          </w:tblCellMar>
        </w:tblPrEx>
        <w:tc>
          <w:tcPr>
            <w:tcW w:w="2578" w:type="dxa"/>
          </w:tcPr>
          <w:p w14:paraId="48646EED" w14:textId="77777777" w:rsidR="00AA0D12" w:rsidRPr="00FD0425" w:rsidRDefault="00AA0D12" w:rsidP="00AA0D12">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50005CA1" w14:textId="77777777" w:rsidR="00AA0D12" w:rsidRPr="00FD0425" w:rsidRDefault="00AA0D12" w:rsidP="00AA0D12">
            <w:pPr>
              <w:pStyle w:val="TAL"/>
              <w:rPr>
                <w:lang w:eastAsia="ja-JP"/>
              </w:rPr>
            </w:pPr>
            <w:r w:rsidRPr="006B357E">
              <w:rPr>
                <w:rFonts w:cs="Arial"/>
                <w:lang w:eastAsia="ja-JP"/>
              </w:rPr>
              <w:t>O</w:t>
            </w:r>
          </w:p>
        </w:tc>
        <w:tc>
          <w:tcPr>
            <w:tcW w:w="1022" w:type="dxa"/>
          </w:tcPr>
          <w:p w14:paraId="38EE60DC" w14:textId="77777777" w:rsidR="00AA0D12" w:rsidRPr="00FD0425" w:rsidRDefault="00AA0D12" w:rsidP="00AA0D12">
            <w:pPr>
              <w:pStyle w:val="TAL"/>
              <w:rPr>
                <w:i/>
                <w:lang w:eastAsia="ja-JP"/>
              </w:rPr>
            </w:pPr>
          </w:p>
        </w:tc>
        <w:tc>
          <w:tcPr>
            <w:tcW w:w="1260" w:type="dxa"/>
          </w:tcPr>
          <w:p w14:paraId="2C069FA1" w14:textId="77777777" w:rsidR="00AA0D12" w:rsidRDefault="00AA0D12" w:rsidP="00AA0D12">
            <w:pPr>
              <w:pStyle w:val="TAL"/>
              <w:rPr>
                <w:lang w:eastAsia="ja-JP"/>
              </w:rPr>
            </w:pPr>
            <w:r w:rsidRPr="00FD0425">
              <w:t>Expected UE Activity Behaviour</w:t>
            </w:r>
          </w:p>
          <w:p w14:paraId="1526B6D0" w14:textId="77777777" w:rsidR="00AA0D12" w:rsidRPr="00FD0425" w:rsidRDefault="00AA0D12" w:rsidP="00AA0D12">
            <w:pPr>
              <w:pStyle w:val="TAL"/>
              <w:rPr>
                <w:lang w:eastAsia="ja-JP"/>
              </w:rPr>
            </w:pPr>
            <w:r w:rsidRPr="006B357E">
              <w:rPr>
                <w:lang w:eastAsia="ja-JP"/>
              </w:rPr>
              <w:t>9.2.3.8</w:t>
            </w:r>
            <w:r>
              <w:rPr>
                <w:lang w:eastAsia="ja-JP"/>
              </w:rPr>
              <w:t>2</w:t>
            </w:r>
          </w:p>
        </w:tc>
        <w:tc>
          <w:tcPr>
            <w:tcW w:w="2284" w:type="dxa"/>
            <w:gridSpan w:val="2"/>
          </w:tcPr>
          <w:p w14:paraId="093FFC71" w14:textId="77777777" w:rsidR="00AA0D12" w:rsidRPr="00FD0425" w:rsidRDefault="00AA0D12" w:rsidP="00AA0D12">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76C43B56" w14:textId="77777777" w:rsidR="00AA0D12" w:rsidRPr="00FD0425" w:rsidRDefault="00AA0D12" w:rsidP="00AA0D12">
            <w:pPr>
              <w:pStyle w:val="TAC"/>
              <w:rPr>
                <w:bCs/>
                <w:lang w:eastAsia="ja-JP"/>
              </w:rPr>
            </w:pPr>
            <w:r w:rsidRPr="006B357E">
              <w:rPr>
                <w:lang w:eastAsia="zh-CN"/>
              </w:rPr>
              <w:t>YES</w:t>
            </w:r>
          </w:p>
        </w:tc>
        <w:tc>
          <w:tcPr>
            <w:tcW w:w="1134" w:type="dxa"/>
          </w:tcPr>
          <w:p w14:paraId="61254C99" w14:textId="77777777" w:rsidR="00AA0D12" w:rsidRPr="00FD0425" w:rsidRDefault="00AA0D12" w:rsidP="00AA0D12">
            <w:pPr>
              <w:pStyle w:val="TAC"/>
              <w:rPr>
                <w:lang w:eastAsia="ja-JP"/>
              </w:rPr>
            </w:pPr>
            <w:r w:rsidRPr="006B357E">
              <w:rPr>
                <w:lang w:eastAsia="zh-CN"/>
              </w:rPr>
              <w:t>ignore</w:t>
            </w:r>
          </w:p>
        </w:tc>
      </w:tr>
      <w:tr w:rsidR="00F02090" w:rsidRPr="00FD0425" w14:paraId="3418BF01" w14:textId="77777777" w:rsidTr="00694C97">
        <w:tblPrEx>
          <w:tblCellMar>
            <w:top w:w="0" w:type="dxa"/>
            <w:bottom w:w="0" w:type="dxa"/>
          </w:tblCellMar>
        </w:tblPrEx>
        <w:tc>
          <w:tcPr>
            <w:tcW w:w="2578" w:type="dxa"/>
          </w:tcPr>
          <w:p w14:paraId="4D9D0EC8" w14:textId="77777777" w:rsidR="00F02090" w:rsidRPr="00FD0425" w:rsidRDefault="00F02090" w:rsidP="00694C97">
            <w:pPr>
              <w:pStyle w:val="TAL"/>
              <w:ind w:left="113"/>
              <w:rPr>
                <w:b/>
                <w:lang w:eastAsia="ja-JP"/>
              </w:rPr>
            </w:pPr>
            <w:r w:rsidRPr="00FD0425">
              <w:rPr>
                <w:b/>
                <w:lang w:eastAsia="ja-JP"/>
              </w:rPr>
              <w:t>&gt;PDU Session Resources To Be Modified List</w:t>
            </w:r>
          </w:p>
        </w:tc>
        <w:tc>
          <w:tcPr>
            <w:tcW w:w="1104" w:type="dxa"/>
          </w:tcPr>
          <w:p w14:paraId="1D4CE1E7" w14:textId="77777777" w:rsidR="00F02090" w:rsidRPr="00FD0425" w:rsidRDefault="00F02090" w:rsidP="00694C97">
            <w:pPr>
              <w:pStyle w:val="TAL"/>
              <w:rPr>
                <w:lang w:eastAsia="ja-JP"/>
              </w:rPr>
            </w:pPr>
          </w:p>
        </w:tc>
        <w:tc>
          <w:tcPr>
            <w:tcW w:w="1022" w:type="dxa"/>
          </w:tcPr>
          <w:p w14:paraId="29832D31" w14:textId="77777777" w:rsidR="00F02090" w:rsidRPr="00FD0425" w:rsidRDefault="00F02090" w:rsidP="00694C97">
            <w:pPr>
              <w:pStyle w:val="TAL"/>
              <w:rPr>
                <w:i/>
                <w:lang w:eastAsia="ja-JP"/>
              </w:rPr>
            </w:pPr>
            <w:r w:rsidRPr="00FD0425">
              <w:rPr>
                <w:i/>
                <w:lang w:eastAsia="ja-JP"/>
              </w:rPr>
              <w:t>0..1</w:t>
            </w:r>
          </w:p>
        </w:tc>
        <w:tc>
          <w:tcPr>
            <w:tcW w:w="1260" w:type="dxa"/>
          </w:tcPr>
          <w:p w14:paraId="28697536" w14:textId="77777777" w:rsidR="00F02090" w:rsidRPr="00FD0425" w:rsidRDefault="00F02090" w:rsidP="00694C97">
            <w:pPr>
              <w:pStyle w:val="TAL"/>
              <w:rPr>
                <w:lang w:eastAsia="ja-JP"/>
              </w:rPr>
            </w:pPr>
          </w:p>
        </w:tc>
        <w:tc>
          <w:tcPr>
            <w:tcW w:w="2284" w:type="dxa"/>
            <w:gridSpan w:val="2"/>
          </w:tcPr>
          <w:p w14:paraId="70C26C3C" w14:textId="77777777" w:rsidR="00F02090" w:rsidRPr="00FD0425" w:rsidRDefault="00F02090" w:rsidP="00694C97">
            <w:pPr>
              <w:pStyle w:val="TAL"/>
              <w:rPr>
                <w:lang w:eastAsia="ja-JP"/>
              </w:rPr>
            </w:pPr>
          </w:p>
        </w:tc>
        <w:tc>
          <w:tcPr>
            <w:tcW w:w="1134" w:type="dxa"/>
          </w:tcPr>
          <w:p w14:paraId="6DBF2EE8" w14:textId="77777777" w:rsidR="00F02090" w:rsidRPr="00FD0425" w:rsidRDefault="00F02090" w:rsidP="00694C97">
            <w:pPr>
              <w:pStyle w:val="TAC"/>
              <w:rPr>
                <w:bCs/>
                <w:lang w:eastAsia="ja-JP"/>
              </w:rPr>
            </w:pPr>
            <w:r w:rsidRPr="00FD0425">
              <w:rPr>
                <w:bCs/>
                <w:lang w:eastAsia="ja-JP"/>
              </w:rPr>
              <w:t>–</w:t>
            </w:r>
          </w:p>
        </w:tc>
        <w:tc>
          <w:tcPr>
            <w:tcW w:w="1134" w:type="dxa"/>
          </w:tcPr>
          <w:p w14:paraId="5A7776E3" w14:textId="77777777" w:rsidR="00F02090" w:rsidRPr="00FD0425" w:rsidRDefault="00F02090" w:rsidP="00694C97">
            <w:pPr>
              <w:pStyle w:val="TAC"/>
              <w:rPr>
                <w:lang w:eastAsia="ja-JP"/>
              </w:rPr>
            </w:pPr>
          </w:p>
        </w:tc>
      </w:tr>
      <w:tr w:rsidR="00F02090" w:rsidRPr="00FD0425" w14:paraId="0429402B" w14:textId="77777777" w:rsidTr="00694C97">
        <w:tblPrEx>
          <w:tblCellMar>
            <w:top w:w="0" w:type="dxa"/>
            <w:bottom w:w="0" w:type="dxa"/>
          </w:tblCellMar>
        </w:tblPrEx>
        <w:tc>
          <w:tcPr>
            <w:tcW w:w="2578" w:type="dxa"/>
          </w:tcPr>
          <w:p w14:paraId="3464495A" w14:textId="77777777" w:rsidR="00F02090" w:rsidRPr="00FD0425" w:rsidRDefault="00F02090" w:rsidP="00694C97">
            <w:pPr>
              <w:pStyle w:val="TAL"/>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104" w:type="dxa"/>
          </w:tcPr>
          <w:p w14:paraId="065EE02F" w14:textId="77777777" w:rsidR="00F02090" w:rsidRPr="00FD0425" w:rsidRDefault="00F02090" w:rsidP="00694C97">
            <w:pPr>
              <w:pStyle w:val="TAL"/>
              <w:rPr>
                <w:lang w:eastAsia="ja-JP"/>
              </w:rPr>
            </w:pPr>
          </w:p>
        </w:tc>
        <w:tc>
          <w:tcPr>
            <w:tcW w:w="1022" w:type="dxa"/>
          </w:tcPr>
          <w:p w14:paraId="00CB206D" w14:textId="77777777" w:rsidR="00F02090" w:rsidRPr="00FD0425" w:rsidRDefault="00F02090" w:rsidP="00694C97">
            <w:pPr>
              <w:pStyle w:val="TAL"/>
              <w:rPr>
                <w:i/>
                <w:lang w:eastAsia="ja-JP"/>
              </w:rPr>
            </w:pPr>
            <w:r w:rsidRPr="00FD0425">
              <w:rPr>
                <w:i/>
                <w:lang w:eastAsia="ja-JP"/>
              </w:rPr>
              <w:t>1 .. &lt;maxnoofPDUSessions&gt;</w:t>
            </w:r>
          </w:p>
        </w:tc>
        <w:tc>
          <w:tcPr>
            <w:tcW w:w="1260" w:type="dxa"/>
          </w:tcPr>
          <w:p w14:paraId="0BA7B5AA" w14:textId="77777777" w:rsidR="00F02090" w:rsidRPr="00FD0425" w:rsidRDefault="00F02090" w:rsidP="00694C97">
            <w:pPr>
              <w:pStyle w:val="TAL"/>
              <w:rPr>
                <w:lang w:eastAsia="ja-JP"/>
              </w:rPr>
            </w:pPr>
          </w:p>
        </w:tc>
        <w:tc>
          <w:tcPr>
            <w:tcW w:w="2284" w:type="dxa"/>
            <w:gridSpan w:val="2"/>
          </w:tcPr>
          <w:p w14:paraId="3BF0F9D9"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694C97">
            <w:pPr>
              <w:pStyle w:val="TAL"/>
              <w:rPr>
                <w:lang w:eastAsia="ja-JP"/>
              </w:rPr>
            </w:pPr>
            <w:r w:rsidRPr="00FD0425">
              <w:rPr>
                <w:lang w:eastAsia="ja-JP"/>
              </w:rPr>
              <w:t>nor the</w:t>
            </w:r>
          </w:p>
          <w:p w14:paraId="77013F38" w14:textId="77777777" w:rsidR="00F02090" w:rsidRPr="00FD0425" w:rsidRDefault="00F02090" w:rsidP="00694C97">
            <w:pPr>
              <w:pStyle w:val="TAL"/>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05E3405B" w14:textId="77777777" w:rsidR="00F02090" w:rsidRPr="00FD0425" w:rsidRDefault="00F02090" w:rsidP="00694C97">
            <w:pPr>
              <w:pStyle w:val="TAC"/>
              <w:rPr>
                <w:lang w:eastAsia="ja-JP"/>
              </w:rPr>
            </w:pPr>
            <w:r w:rsidRPr="00FD0425">
              <w:rPr>
                <w:lang w:eastAsia="ja-JP"/>
              </w:rPr>
              <w:t>–</w:t>
            </w:r>
          </w:p>
        </w:tc>
        <w:tc>
          <w:tcPr>
            <w:tcW w:w="1134" w:type="dxa"/>
          </w:tcPr>
          <w:p w14:paraId="7A28A405" w14:textId="77777777" w:rsidR="00F02090" w:rsidRPr="00FD0425" w:rsidRDefault="00F02090" w:rsidP="00694C97">
            <w:pPr>
              <w:pStyle w:val="TAC"/>
              <w:rPr>
                <w:lang w:eastAsia="ja-JP"/>
              </w:rPr>
            </w:pPr>
          </w:p>
        </w:tc>
      </w:tr>
      <w:tr w:rsidR="00F02090" w:rsidRPr="00FD0425" w14:paraId="199F4D11" w14:textId="77777777" w:rsidTr="00694C97">
        <w:tblPrEx>
          <w:tblCellMar>
            <w:top w:w="0" w:type="dxa"/>
            <w:bottom w:w="0" w:type="dxa"/>
          </w:tblCellMar>
        </w:tblPrEx>
        <w:tc>
          <w:tcPr>
            <w:tcW w:w="2578" w:type="dxa"/>
          </w:tcPr>
          <w:p w14:paraId="3D8F57E9" w14:textId="77777777" w:rsidR="00F02090" w:rsidRPr="00FD0425" w:rsidRDefault="00F02090" w:rsidP="00694C97">
            <w:pPr>
              <w:pStyle w:val="TAL"/>
              <w:ind w:left="340"/>
              <w:rPr>
                <w:lang w:eastAsia="ja-JP"/>
              </w:rPr>
            </w:pPr>
            <w:r w:rsidRPr="00FD0425">
              <w:rPr>
                <w:lang w:eastAsia="ja-JP"/>
              </w:rPr>
              <w:t>&gt;&gt;&gt;PDU Session ID</w:t>
            </w:r>
          </w:p>
        </w:tc>
        <w:tc>
          <w:tcPr>
            <w:tcW w:w="1104" w:type="dxa"/>
          </w:tcPr>
          <w:p w14:paraId="3F2C5884" w14:textId="77777777" w:rsidR="00F02090" w:rsidRPr="00FD0425" w:rsidRDefault="00F02090" w:rsidP="00694C97">
            <w:pPr>
              <w:pStyle w:val="TAL"/>
              <w:rPr>
                <w:lang w:eastAsia="ja-JP"/>
              </w:rPr>
            </w:pPr>
            <w:r w:rsidRPr="00FD0425">
              <w:rPr>
                <w:lang w:eastAsia="ja-JP"/>
              </w:rPr>
              <w:t>M</w:t>
            </w:r>
          </w:p>
        </w:tc>
        <w:tc>
          <w:tcPr>
            <w:tcW w:w="1022" w:type="dxa"/>
          </w:tcPr>
          <w:p w14:paraId="234C95C0" w14:textId="77777777" w:rsidR="00F02090" w:rsidRPr="00FD0425" w:rsidRDefault="00F02090" w:rsidP="00694C97">
            <w:pPr>
              <w:pStyle w:val="TAL"/>
              <w:rPr>
                <w:i/>
                <w:lang w:eastAsia="ja-JP"/>
              </w:rPr>
            </w:pPr>
          </w:p>
        </w:tc>
        <w:tc>
          <w:tcPr>
            <w:tcW w:w="1260" w:type="dxa"/>
          </w:tcPr>
          <w:p w14:paraId="4C199967" w14:textId="77777777" w:rsidR="00F02090" w:rsidRPr="00FD0425" w:rsidRDefault="00F02090" w:rsidP="00694C97">
            <w:pPr>
              <w:pStyle w:val="TAL"/>
              <w:rPr>
                <w:lang w:eastAsia="ja-JP"/>
              </w:rPr>
            </w:pPr>
            <w:r w:rsidRPr="00FD0425">
              <w:rPr>
                <w:lang w:eastAsia="ja-JP"/>
              </w:rPr>
              <w:t>9.2.3.18</w:t>
            </w:r>
          </w:p>
        </w:tc>
        <w:tc>
          <w:tcPr>
            <w:tcW w:w="2284" w:type="dxa"/>
            <w:gridSpan w:val="2"/>
          </w:tcPr>
          <w:p w14:paraId="0D1ED62B" w14:textId="77777777" w:rsidR="00F02090" w:rsidRPr="00FD0425" w:rsidRDefault="00F02090" w:rsidP="00694C97">
            <w:pPr>
              <w:pStyle w:val="TAL"/>
              <w:rPr>
                <w:lang w:eastAsia="ja-JP"/>
              </w:rPr>
            </w:pPr>
          </w:p>
        </w:tc>
        <w:tc>
          <w:tcPr>
            <w:tcW w:w="1134" w:type="dxa"/>
          </w:tcPr>
          <w:p w14:paraId="730AE99D" w14:textId="77777777" w:rsidR="00F02090" w:rsidRPr="00FD0425" w:rsidRDefault="00F02090" w:rsidP="00694C97">
            <w:pPr>
              <w:pStyle w:val="TAC"/>
              <w:rPr>
                <w:lang w:eastAsia="ja-JP"/>
              </w:rPr>
            </w:pPr>
            <w:r w:rsidRPr="00FD0425">
              <w:rPr>
                <w:bCs/>
                <w:lang w:eastAsia="ja-JP"/>
              </w:rPr>
              <w:t>–</w:t>
            </w:r>
          </w:p>
        </w:tc>
        <w:tc>
          <w:tcPr>
            <w:tcW w:w="1134" w:type="dxa"/>
          </w:tcPr>
          <w:p w14:paraId="04B11C82" w14:textId="77777777" w:rsidR="00F02090" w:rsidRPr="00FD0425" w:rsidRDefault="00F02090" w:rsidP="00694C97">
            <w:pPr>
              <w:pStyle w:val="TAC"/>
              <w:rPr>
                <w:lang w:eastAsia="ja-JP"/>
              </w:rPr>
            </w:pPr>
          </w:p>
        </w:tc>
      </w:tr>
      <w:tr w:rsidR="00F02090" w:rsidRPr="00FD0425" w14:paraId="0FB21C7B" w14:textId="77777777" w:rsidTr="00694C97">
        <w:tblPrEx>
          <w:tblCellMar>
            <w:top w:w="0" w:type="dxa"/>
            <w:bottom w:w="0" w:type="dxa"/>
          </w:tblCellMar>
        </w:tblPrEx>
        <w:tc>
          <w:tcPr>
            <w:tcW w:w="2578" w:type="dxa"/>
          </w:tcPr>
          <w:p w14:paraId="0F5C549A" w14:textId="77777777" w:rsidR="00F02090" w:rsidRPr="00FD0425" w:rsidRDefault="00F02090" w:rsidP="00694C97">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64266019" w14:textId="77777777" w:rsidR="00F02090" w:rsidRPr="00FD0425" w:rsidRDefault="00F02090" w:rsidP="00694C97">
            <w:pPr>
              <w:pStyle w:val="TAL"/>
              <w:rPr>
                <w:lang w:eastAsia="ja-JP"/>
              </w:rPr>
            </w:pPr>
            <w:r w:rsidRPr="00FD0425">
              <w:rPr>
                <w:rFonts w:hint="eastAsia"/>
                <w:lang w:val="en-US" w:eastAsia="zh-CN"/>
              </w:rPr>
              <w:t>O</w:t>
            </w:r>
          </w:p>
        </w:tc>
        <w:tc>
          <w:tcPr>
            <w:tcW w:w="1022" w:type="dxa"/>
          </w:tcPr>
          <w:p w14:paraId="2F419C37" w14:textId="77777777" w:rsidR="00F02090" w:rsidRPr="00FD0425" w:rsidRDefault="00F02090" w:rsidP="00694C97">
            <w:pPr>
              <w:pStyle w:val="TAL"/>
              <w:rPr>
                <w:i/>
                <w:lang w:eastAsia="ja-JP"/>
              </w:rPr>
            </w:pPr>
          </w:p>
        </w:tc>
        <w:tc>
          <w:tcPr>
            <w:tcW w:w="1260" w:type="dxa"/>
          </w:tcPr>
          <w:p w14:paraId="0312AA7F" w14:textId="77777777" w:rsidR="00F02090" w:rsidRPr="00FD0425" w:rsidRDefault="00F02090" w:rsidP="00694C97">
            <w:pPr>
              <w:pStyle w:val="TAL"/>
              <w:rPr>
                <w:lang w:eastAsia="ja-JP"/>
              </w:rPr>
            </w:pPr>
            <w:r w:rsidRPr="00FD0425">
              <w:rPr>
                <w:lang w:eastAsia="ja-JP"/>
              </w:rPr>
              <w:t>PDU Session Aggregate Maximum Bit Rate</w:t>
            </w:r>
          </w:p>
          <w:p w14:paraId="7E238CAB" w14:textId="77777777" w:rsidR="00F02090" w:rsidRPr="00FD0425" w:rsidRDefault="00F02090" w:rsidP="00694C97">
            <w:pPr>
              <w:pStyle w:val="TAL"/>
              <w:rPr>
                <w:lang w:eastAsia="ja-JP"/>
              </w:rPr>
            </w:pPr>
            <w:r w:rsidRPr="00FD0425">
              <w:rPr>
                <w:lang w:eastAsia="ja-JP"/>
              </w:rPr>
              <w:t>9.2.3.69</w:t>
            </w:r>
          </w:p>
        </w:tc>
        <w:tc>
          <w:tcPr>
            <w:tcW w:w="2284" w:type="dxa"/>
            <w:gridSpan w:val="2"/>
          </w:tcPr>
          <w:p w14:paraId="34D887B7" w14:textId="77777777" w:rsidR="00F02090" w:rsidRPr="00FD0425" w:rsidRDefault="00F02090" w:rsidP="00694C97">
            <w:pPr>
              <w:pStyle w:val="TAL"/>
              <w:rPr>
                <w:lang w:eastAsia="ja-JP"/>
              </w:rPr>
            </w:pPr>
          </w:p>
        </w:tc>
        <w:tc>
          <w:tcPr>
            <w:tcW w:w="1134" w:type="dxa"/>
          </w:tcPr>
          <w:p w14:paraId="71DB512B" w14:textId="77777777" w:rsidR="00F02090" w:rsidRPr="00FD0425" w:rsidRDefault="00F02090" w:rsidP="00694C97">
            <w:pPr>
              <w:pStyle w:val="TAC"/>
              <w:rPr>
                <w:bCs/>
                <w:lang w:eastAsia="ja-JP"/>
              </w:rPr>
            </w:pPr>
            <w:r w:rsidRPr="00FD0425">
              <w:rPr>
                <w:bCs/>
                <w:lang w:eastAsia="ja-JP"/>
              </w:rPr>
              <w:t>–</w:t>
            </w:r>
          </w:p>
        </w:tc>
        <w:tc>
          <w:tcPr>
            <w:tcW w:w="1134" w:type="dxa"/>
          </w:tcPr>
          <w:p w14:paraId="05C5C8B9" w14:textId="77777777" w:rsidR="00F02090" w:rsidRPr="00FD0425" w:rsidRDefault="00F02090" w:rsidP="00694C97">
            <w:pPr>
              <w:pStyle w:val="TAC"/>
              <w:rPr>
                <w:lang w:eastAsia="ja-JP"/>
              </w:rPr>
            </w:pPr>
          </w:p>
        </w:tc>
      </w:tr>
      <w:tr w:rsidR="00F02090" w:rsidRPr="00FD0425" w14:paraId="5611C975" w14:textId="77777777" w:rsidTr="00694C97">
        <w:tblPrEx>
          <w:tblCellMar>
            <w:top w:w="0" w:type="dxa"/>
            <w:bottom w:w="0" w:type="dxa"/>
          </w:tblCellMar>
        </w:tblPrEx>
        <w:tc>
          <w:tcPr>
            <w:tcW w:w="2578" w:type="dxa"/>
          </w:tcPr>
          <w:p w14:paraId="3EFB41CC" w14:textId="77777777" w:rsidR="00F02090" w:rsidRPr="00FD0425" w:rsidRDefault="00F02090" w:rsidP="00407E71">
            <w:pPr>
              <w:pStyle w:val="TAL"/>
              <w:ind w:left="340"/>
              <w:rPr>
                <w:lang w:eastAsia="ja-JP"/>
              </w:rPr>
            </w:pPr>
            <w:r w:rsidRPr="00FD0425">
              <w:rPr>
                <w:lang w:eastAsia="ja-JP"/>
              </w:rPr>
              <w:t>&gt;&gt;&gt;PDU Session Resource Modification Info – SN terminated</w:t>
            </w:r>
          </w:p>
        </w:tc>
        <w:tc>
          <w:tcPr>
            <w:tcW w:w="1104" w:type="dxa"/>
          </w:tcPr>
          <w:p w14:paraId="481801E8" w14:textId="77777777" w:rsidR="00F02090" w:rsidRPr="00FD0425" w:rsidRDefault="00F02090" w:rsidP="00694C97">
            <w:pPr>
              <w:pStyle w:val="TAL"/>
              <w:rPr>
                <w:lang w:eastAsia="ja-JP"/>
              </w:rPr>
            </w:pPr>
            <w:r w:rsidRPr="00FD0425">
              <w:rPr>
                <w:lang w:eastAsia="ja-JP"/>
              </w:rPr>
              <w:t>O</w:t>
            </w:r>
          </w:p>
        </w:tc>
        <w:tc>
          <w:tcPr>
            <w:tcW w:w="1022" w:type="dxa"/>
          </w:tcPr>
          <w:p w14:paraId="5C0DF01B" w14:textId="77777777" w:rsidR="00F02090" w:rsidRPr="00FD0425" w:rsidRDefault="00F02090" w:rsidP="00694C97">
            <w:pPr>
              <w:pStyle w:val="TAL"/>
              <w:rPr>
                <w:i/>
                <w:lang w:eastAsia="ja-JP"/>
              </w:rPr>
            </w:pPr>
          </w:p>
        </w:tc>
        <w:tc>
          <w:tcPr>
            <w:tcW w:w="1260" w:type="dxa"/>
          </w:tcPr>
          <w:p w14:paraId="1DC118F2" w14:textId="77777777" w:rsidR="00F02090" w:rsidRPr="00FD0425" w:rsidRDefault="00F02090" w:rsidP="00694C97">
            <w:pPr>
              <w:pStyle w:val="TAL"/>
              <w:rPr>
                <w:lang w:eastAsia="ja-JP"/>
              </w:rPr>
            </w:pPr>
            <w:r w:rsidRPr="00FD0425">
              <w:rPr>
                <w:lang w:eastAsia="ja-JP"/>
              </w:rPr>
              <w:t>9.2.1.9</w:t>
            </w:r>
          </w:p>
        </w:tc>
        <w:tc>
          <w:tcPr>
            <w:tcW w:w="2284" w:type="dxa"/>
            <w:gridSpan w:val="2"/>
          </w:tcPr>
          <w:p w14:paraId="13E6CD4A" w14:textId="77777777" w:rsidR="00F02090" w:rsidRPr="00FD0425" w:rsidRDefault="00F02090" w:rsidP="00694C97">
            <w:pPr>
              <w:pStyle w:val="TAL"/>
              <w:rPr>
                <w:lang w:eastAsia="ja-JP"/>
              </w:rPr>
            </w:pPr>
          </w:p>
        </w:tc>
        <w:tc>
          <w:tcPr>
            <w:tcW w:w="1134" w:type="dxa"/>
          </w:tcPr>
          <w:p w14:paraId="185E4D67" w14:textId="77777777" w:rsidR="00F02090" w:rsidRPr="00FD0425" w:rsidRDefault="00F02090" w:rsidP="00694C97">
            <w:pPr>
              <w:pStyle w:val="TAC"/>
              <w:rPr>
                <w:lang w:eastAsia="ja-JP"/>
              </w:rPr>
            </w:pPr>
            <w:r w:rsidRPr="00FD0425">
              <w:rPr>
                <w:bCs/>
                <w:lang w:eastAsia="ja-JP"/>
              </w:rPr>
              <w:t>–</w:t>
            </w:r>
          </w:p>
        </w:tc>
        <w:tc>
          <w:tcPr>
            <w:tcW w:w="1134" w:type="dxa"/>
          </w:tcPr>
          <w:p w14:paraId="74CC20C3" w14:textId="77777777" w:rsidR="00F02090" w:rsidRPr="00FD0425" w:rsidRDefault="00F02090" w:rsidP="00694C97">
            <w:pPr>
              <w:pStyle w:val="TAC"/>
              <w:rPr>
                <w:lang w:eastAsia="ja-JP"/>
              </w:rPr>
            </w:pPr>
          </w:p>
        </w:tc>
      </w:tr>
      <w:tr w:rsidR="00F02090" w:rsidRPr="00FD0425" w14:paraId="67CD8351" w14:textId="77777777" w:rsidTr="00694C97">
        <w:tblPrEx>
          <w:tblCellMar>
            <w:top w:w="0" w:type="dxa"/>
            <w:bottom w:w="0" w:type="dxa"/>
          </w:tblCellMar>
        </w:tblPrEx>
        <w:tc>
          <w:tcPr>
            <w:tcW w:w="2578" w:type="dxa"/>
          </w:tcPr>
          <w:p w14:paraId="036A67A6" w14:textId="77777777" w:rsidR="00F02090" w:rsidRPr="00FD0425" w:rsidRDefault="00F02090" w:rsidP="00407E71">
            <w:pPr>
              <w:pStyle w:val="TAL"/>
              <w:ind w:left="340"/>
              <w:rPr>
                <w:lang w:eastAsia="ja-JP"/>
              </w:rPr>
            </w:pPr>
            <w:r w:rsidRPr="00FD0425">
              <w:rPr>
                <w:lang w:eastAsia="ja-JP"/>
              </w:rPr>
              <w:t>&gt;&gt;&gt;PDU Session Resource Modification Info – MN terminated</w:t>
            </w:r>
          </w:p>
        </w:tc>
        <w:tc>
          <w:tcPr>
            <w:tcW w:w="1104" w:type="dxa"/>
          </w:tcPr>
          <w:p w14:paraId="2416EC20" w14:textId="77777777" w:rsidR="00F02090" w:rsidRPr="00FD0425" w:rsidRDefault="00F02090" w:rsidP="00694C97">
            <w:pPr>
              <w:pStyle w:val="TAL"/>
              <w:rPr>
                <w:lang w:eastAsia="ja-JP"/>
              </w:rPr>
            </w:pPr>
            <w:r w:rsidRPr="00FD0425">
              <w:rPr>
                <w:lang w:eastAsia="ja-JP"/>
              </w:rPr>
              <w:t>O</w:t>
            </w:r>
          </w:p>
        </w:tc>
        <w:tc>
          <w:tcPr>
            <w:tcW w:w="1022" w:type="dxa"/>
          </w:tcPr>
          <w:p w14:paraId="1E6D5088" w14:textId="77777777" w:rsidR="00F02090" w:rsidRPr="00FD0425" w:rsidRDefault="00F02090" w:rsidP="00694C97">
            <w:pPr>
              <w:pStyle w:val="TAL"/>
              <w:rPr>
                <w:i/>
                <w:lang w:eastAsia="ja-JP"/>
              </w:rPr>
            </w:pPr>
          </w:p>
        </w:tc>
        <w:tc>
          <w:tcPr>
            <w:tcW w:w="1260" w:type="dxa"/>
          </w:tcPr>
          <w:p w14:paraId="62B74121" w14:textId="77777777" w:rsidR="00F02090" w:rsidRPr="00FD0425" w:rsidRDefault="00F02090" w:rsidP="00694C97">
            <w:pPr>
              <w:pStyle w:val="TAL"/>
              <w:rPr>
                <w:lang w:eastAsia="ja-JP"/>
              </w:rPr>
            </w:pPr>
            <w:r w:rsidRPr="00FD0425">
              <w:rPr>
                <w:lang w:eastAsia="ja-JP"/>
              </w:rPr>
              <w:t>9.2.1.11</w:t>
            </w:r>
          </w:p>
        </w:tc>
        <w:tc>
          <w:tcPr>
            <w:tcW w:w="2284" w:type="dxa"/>
            <w:gridSpan w:val="2"/>
          </w:tcPr>
          <w:p w14:paraId="2B4A7305" w14:textId="77777777" w:rsidR="00F02090" w:rsidRPr="00FD0425" w:rsidRDefault="00F02090" w:rsidP="00694C97">
            <w:pPr>
              <w:pStyle w:val="TAL"/>
              <w:rPr>
                <w:lang w:eastAsia="ja-JP"/>
              </w:rPr>
            </w:pPr>
          </w:p>
        </w:tc>
        <w:tc>
          <w:tcPr>
            <w:tcW w:w="1134" w:type="dxa"/>
          </w:tcPr>
          <w:p w14:paraId="622B4D19" w14:textId="77777777" w:rsidR="00F02090" w:rsidRPr="00FD0425" w:rsidRDefault="00F02090" w:rsidP="00694C97">
            <w:pPr>
              <w:pStyle w:val="TAC"/>
              <w:rPr>
                <w:lang w:eastAsia="ja-JP"/>
              </w:rPr>
            </w:pPr>
            <w:r w:rsidRPr="00FD0425">
              <w:rPr>
                <w:bCs/>
                <w:lang w:eastAsia="ja-JP"/>
              </w:rPr>
              <w:t>–</w:t>
            </w:r>
          </w:p>
        </w:tc>
        <w:tc>
          <w:tcPr>
            <w:tcW w:w="1134" w:type="dxa"/>
          </w:tcPr>
          <w:p w14:paraId="3239A075" w14:textId="77777777" w:rsidR="00F02090" w:rsidRPr="00FD0425" w:rsidRDefault="00F02090" w:rsidP="00694C97">
            <w:pPr>
              <w:pStyle w:val="TAC"/>
              <w:rPr>
                <w:lang w:eastAsia="ja-JP"/>
              </w:rPr>
            </w:pPr>
          </w:p>
        </w:tc>
      </w:tr>
      <w:tr w:rsidR="00C72ADE" w:rsidRPr="00FD0425" w14:paraId="519968E1" w14:textId="77777777" w:rsidTr="00694C97">
        <w:tblPrEx>
          <w:tblCellMar>
            <w:top w:w="0" w:type="dxa"/>
            <w:bottom w:w="0" w:type="dxa"/>
          </w:tblCellMar>
        </w:tblPrEx>
        <w:tc>
          <w:tcPr>
            <w:tcW w:w="2578" w:type="dxa"/>
          </w:tcPr>
          <w:p w14:paraId="523399F5" w14:textId="77777777" w:rsidR="00C72ADE" w:rsidRPr="00FD0425" w:rsidRDefault="00C72ADE" w:rsidP="00407E71">
            <w:pPr>
              <w:pStyle w:val="TAL"/>
              <w:ind w:left="340"/>
              <w:rPr>
                <w:lang w:eastAsia="ja-JP"/>
              </w:rPr>
            </w:pPr>
            <w:r w:rsidRPr="00FD0425">
              <w:rPr>
                <w:lang w:eastAsia="ja-JP"/>
              </w:rPr>
              <w:t>&gt;&gt;&gt;S-NSSAI</w:t>
            </w:r>
          </w:p>
        </w:tc>
        <w:tc>
          <w:tcPr>
            <w:tcW w:w="1104" w:type="dxa"/>
          </w:tcPr>
          <w:p w14:paraId="20A63C8C" w14:textId="77777777" w:rsidR="00C72ADE" w:rsidRPr="00FD0425" w:rsidRDefault="00C72ADE" w:rsidP="00C72ADE">
            <w:pPr>
              <w:pStyle w:val="TAL"/>
              <w:rPr>
                <w:lang w:eastAsia="ja-JP"/>
              </w:rPr>
            </w:pPr>
            <w:r w:rsidRPr="00FD0425">
              <w:rPr>
                <w:lang w:eastAsia="ja-JP"/>
              </w:rPr>
              <w:t>O</w:t>
            </w:r>
          </w:p>
        </w:tc>
        <w:tc>
          <w:tcPr>
            <w:tcW w:w="1022" w:type="dxa"/>
          </w:tcPr>
          <w:p w14:paraId="246D99F5" w14:textId="77777777" w:rsidR="00C72ADE" w:rsidRPr="00FD0425" w:rsidRDefault="00C72ADE" w:rsidP="00C72ADE">
            <w:pPr>
              <w:pStyle w:val="TAL"/>
              <w:rPr>
                <w:i/>
                <w:lang w:eastAsia="ja-JP"/>
              </w:rPr>
            </w:pPr>
          </w:p>
        </w:tc>
        <w:tc>
          <w:tcPr>
            <w:tcW w:w="1260" w:type="dxa"/>
          </w:tcPr>
          <w:p w14:paraId="1BB81057" w14:textId="77777777" w:rsidR="00C72ADE" w:rsidRPr="00FD0425" w:rsidRDefault="00C72ADE" w:rsidP="00C72ADE">
            <w:pPr>
              <w:pStyle w:val="TAL"/>
              <w:rPr>
                <w:lang w:eastAsia="ja-JP"/>
              </w:rPr>
            </w:pPr>
            <w:r w:rsidRPr="00FD0425">
              <w:rPr>
                <w:lang w:eastAsia="ja-JP"/>
              </w:rPr>
              <w:t>9.2.3.21</w:t>
            </w:r>
          </w:p>
        </w:tc>
        <w:tc>
          <w:tcPr>
            <w:tcW w:w="2284" w:type="dxa"/>
            <w:gridSpan w:val="2"/>
          </w:tcPr>
          <w:p w14:paraId="7F57A641" w14:textId="77777777" w:rsidR="00C72ADE" w:rsidRPr="00FD0425" w:rsidRDefault="00C72ADE" w:rsidP="00C72ADE">
            <w:pPr>
              <w:pStyle w:val="TAL"/>
              <w:rPr>
                <w:lang w:eastAsia="ja-JP"/>
              </w:rPr>
            </w:pPr>
          </w:p>
        </w:tc>
        <w:tc>
          <w:tcPr>
            <w:tcW w:w="1134" w:type="dxa"/>
          </w:tcPr>
          <w:p w14:paraId="609204D8" w14:textId="77777777" w:rsidR="00C72ADE" w:rsidRPr="00FD0425" w:rsidRDefault="00C72ADE" w:rsidP="00C72ADE">
            <w:pPr>
              <w:pStyle w:val="TAC"/>
              <w:rPr>
                <w:bCs/>
                <w:lang w:eastAsia="ja-JP"/>
              </w:rPr>
            </w:pPr>
            <w:r w:rsidRPr="00FD0425">
              <w:rPr>
                <w:bCs/>
                <w:lang w:eastAsia="ja-JP"/>
              </w:rPr>
              <w:t>YES</w:t>
            </w:r>
          </w:p>
        </w:tc>
        <w:tc>
          <w:tcPr>
            <w:tcW w:w="1134" w:type="dxa"/>
          </w:tcPr>
          <w:p w14:paraId="5CD0CEC6" w14:textId="77777777" w:rsidR="00C72ADE" w:rsidRPr="00FD0425" w:rsidRDefault="00C72ADE" w:rsidP="00C72ADE">
            <w:pPr>
              <w:pStyle w:val="TAC"/>
              <w:rPr>
                <w:lang w:eastAsia="ja-JP"/>
              </w:rPr>
            </w:pPr>
            <w:r w:rsidRPr="00FD0425">
              <w:rPr>
                <w:lang w:eastAsia="ja-JP"/>
              </w:rPr>
              <w:t>reject</w:t>
            </w:r>
          </w:p>
        </w:tc>
      </w:tr>
      <w:tr w:rsidR="00AA0D12" w:rsidRPr="00FD0425" w14:paraId="39F4E311" w14:textId="77777777" w:rsidTr="00694C97">
        <w:tblPrEx>
          <w:tblCellMar>
            <w:top w:w="0" w:type="dxa"/>
            <w:bottom w:w="0" w:type="dxa"/>
          </w:tblCellMar>
        </w:tblPrEx>
        <w:tc>
          <w:tcPr>
            <w:tcW w:w="2578" w:type="dxa"/>
          </w:tcPr>
          <w:p w14:paraId="05596F9C" w14:textId="77777777" w:rsidR="00AA0D12" w:rsidRPr="00FD0425" w:rsidRDefault="00AA0D12" w:rsidP="00AA0D12">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531B6E6A" w14:textId="77777777" w:rsidR="00AA0D12" w:rsidRPr="00FD0425" w:rsidRDefault="00AA0D12" w:rsidP="00AA0D12">
            <w:pPr>
              <w:pStyle w:val="TAL"/>
              <w:rPr>
                <w:lang w:eastAsia="ja-JP"/>
              </w:rPr>
            </w:pPr>
            <w:r w:rsidRPr="006B357E">
              <w:rPr>
                <w:rFonts w:cs="Arial"/>
                <w:lang w:eastAsia="ja-JP"/>
              </w:rPr>
              <w:t>O</w:t>
            </w:r>
          </w:p>
        </w:tc>
        <w:tc>
          <w:tcPr>
            <w:tcW w:w="1022" w:type="dxa"/>
          </w:tcPr>
          <w:p w14:paraId="5E67C1EE" w14:textId="77777777" w:rsidR="00AA0D12" w:rsidRPr="00FD0425" w:rsidRDefault="00AA0D12" w:rsidP="00AA0D12">
            <w:pPr>
              <w:pStyle w:val="TAL"/>
              <w:rPr>
                <w:i/>
                <w:lang w:eastAsia="ja-JP"/>
              </w:rPr>
            </w:pPr>
          </w:p>
        </w:tc>
        <w:tc>
          <w:tcPr>
            <w:tcW w:w="1260" w:type="dxa"/>
          </w:tcPr>
          <w:p w14:paraId="4D87B71B" w14:textId="77777777" w:rsidR="00AA0D12" w:rsidRDefault="00AA0D12" w:rsidP="00AA0D12">
            <w:pPr>
              <w:pStyle w:val="TAL"/>
              <w:rPr>
                <w:lang w:eastAsia="ja-JP"/>
              </w:rPr>
            </w:pPr>
            <w:r w:rsidRPr="00FD0425">
              <w:t>Expected UE Activity Behaviour</w:t>
            </w:r>
          </w:p>
          <w:p w14:paraId="6A885302" w14:textId="77777777" w:rsidR="00AA0D12" w:rsidRPr="00FD0425" w:rsidRDefault="00AA0D12" w:rsidP="00AA0D12">
            <w:pPr>
              <w:pStyle w:val="TAL"/>
              <w:rPr>
                <w:lang w:eastAsia="ja-JP"/>
              </w:rPr>
            </w:pPr>
            <w:r w:rsidRPr="006B357E">
              <w:rPr>
                <w:lang w:eastAsia="ja-JP"/>
              </w:rPr>
              <w:t>9.2.3.8</w:t>
            </w:r>
            <w:r>
              <w:rPr>
                <w:lang w:eastAsia="ja-JP"/>
              </w:rPr>
              <w:t>2</w:t>
            </w:r>
          </w:p>
        </w:tc>
        <w:tc>
          <w:tcPr>
            <w:tcW w:w="2284" w:type="dxa"/>
            <w:gridSpan w:val="2"/>
          </w:tcPr>
          <w:p w14:paraId="0AE56984" w14:textId="77777777" w:rsidR="00AA0D12" w:rsidRPr="00FD0425" w:rsidRDefault="00AA0D12" w:rsidP="00AA0D12">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1E0DB51D" w14:textId="77777777" w:rsidR="00AA0D12" w:rsidRPr="00FD0425" w:rsidRDefault="00AA0D12" w:rsidP="00AA0D12">
            <w:pPr>
              <w:pStyle w:val="TAC"/>
              <w:rPr>
                <w:bCs/>
                <w:lang w:eastAsia="ja-JP"/>
              </w:rPr>
            </w:pPr>
            <w:r w:rsidRPr="006B357E">
              <w:rPr>
                <w:lang w:eastAsia="zh-CN"/>
              </w:rPr>
              <w:t>YES</w:t>
            </w:r>
          </w:p>
        </w:tc>
        <w:tc>
          <w:tcPr>
            <w:tcW w:w="1134" w:type="dxa"/>
          </w:tcPr>
          <w:p w14:paraId="0EE9C9F1" w14:textId="77777777" w:rsidR="00AA0D12" w:rsidRPr="00FD0425" w:rsidRDefault="00AA0D12" w:rsidP="00AA0D12">
            <w:pPr>
              <w:pStyle w:val="TAC"/>
              <w:rPr>
                <w:lang w:eastAsia="ja-JP"/>
              </w:rPr>
            </w:pPr>
            <w:r w:rsidRPr="006B357E">
              <w:rPr>
                <w:lang w:eastAsia="zh-CN"/>
              </w:rPr>
              <w:t>ignore</w:t>
            </w:r>
          </w:p>
        </w:tc>
      </w:tr>
      <w:tr w:rsidR="00F02090" w:rsidRPr="00FD0425" w14:paraId="525614F6" w14:textId="77777777" w:rsidTr="00694C97">
        <w:tblPrEx>
          <w:tblCellMar>
            <w:top w:w="0" w:type="dxa"/>
            <w:bottom w:w="0" w:type="dxa"/>
          </w:tblCellMar>
        </w:tblPrEx>
        <w:tc>
          <w:tcPr>
            <w:tcW w:w="2578" w:type="dxa"/>
          </w:tcPr>
          <w:p w14:paraId="02B7C5B7" w14:textId="77777777" w:rsidR="00F02090" w:rsidRPr="00FD0425" w:rsidRDefault="00F02090" w:rsidP="00694C97">
            <w:pPr>
              <w:pStyle w:val="TAL"/>
              <w:ind w:left="113"/>
              <w:rPr>
                <w:lang w:eastAsia="ja-JP"/>
              </w:rPr>
            </w:pPr>
            <w:r w:rsidRPr="00FD0425">
              <w:rPr>
                <w:lang w:eastAsia="ja-JP"/>
              </w:rPr>
              <w:t>&gt;PDU Session Resources To Be Released List</w:t>
            </w:r>
          </w:p>
        </w:tc>
        <w:tc>
          <w:tcPr>
            <w:tcW w:w="1104" w:type="dxa"/>
          </w:tcPr>
          <w:p w14:paraId="5F28BC58" w14:textId="77777777" w:rsidR="00F02090" w:rsidRPr="00FD0425" w:rsidRDefault="00F02090" w:rsidP="00694C97">
            <w:pPr>
              <w:pStyle w:val="TAL"/>
              <w:rPr>
                <w:lang w:eastAsia="ja-JP"/>
              </w:rPr>
            </w:pPr>
            <w:r w:rsidRPr="00FD0425">
              <w:rPr>
                <w:lang w:eastAsia="ja-JP"/>
              </w:rPr>
              <w:t>O</w:t>
            </w:r>
          </w:p>
        </w:tc>
        <w:tc>
          <w:tcPr>
            <w:tcW w:w="1022" w:type="dxa"/>
          </w:tcPr>
          <w:p w14:paraId="38CE6505" w14:textId="77777777" w:rsidR="00F02090" w:rsidRPr="00FD0425" w:rsidRDefault="00F02090" w:rsidP="00694C97">
            <w:pPr>
              <w:pStyle w:val="TAL"/>
              <w:rPr>
                <w:i/>
                <w:lang w:eastAsia="ja-JP"/>
              </w:rPr>
            </w:pPr>
          </w:p>
        </w:tc>
        <w:tc>
          <w:tcPr>
            <w:tcW w:w="1260" w:type="dxa"/>
          </w:tcPr>
          <w:p w14:paraId="6106549F" w14:textId="77777777" w:rsidR="00F02090" w:rsidRPr="00FD0425" w:rsidRDefault="00F02090" w:rsidP="00694C97">
            <w:pPr>
              <w:pStyle w:val="TAL"/>
              <w:rPr>
                <w:lang w:eastAsia="ja-JP"/>
              </w:rPr>
            </w:pPr>
            <w:r w:rsidRPr="00FD0425">
              <w:rPr>
                <w:lang w:eastAsia="ja-JP"/>
              </w:rPr>
              <w:t>PDU session List with Cause</w:t>
            </w:r>
          </w:p>
          <w:p w14:paraId="4AE92F81" w14:textId="77777777" w:rsidR="00F02090" w:rsidRPr="00FD0425" w:rsidRDefault="00F02090" w:rsidP="00694C97">
            <w:pPr>
              <w:pStyle w:val="TAL"/>
              <w:rPr>
                <w:lang w:eastAsia="ja-JP"/>
              </w:rPr>
            </w:pPr>
            <w:r w:rsidRPr="00FD0425">
              <w:rPr>
                <w:lang w:eastAsia="ja-JP"/>
              </w:rPr>
              <w:t>9.2.1.26</w:t>
            </w:r>
          </w:p>
        </w:tc>
        <w:tc>
          <w:tcPr>
            <w:tcW w:w="2284" w:type="dxa"/>
            <w:gridSpan w:val="2"/>
          </w:tcPr>
          <w:p w14:paraId="6ED0363C" w14:textId="77777777" w:rsidR="00F02090" w:rsidRPr="00FD0425" w:rsidRDefault="00F02090" w:rsidP="00694C97">
            <w:pPr>
              <w:pStyle w:val="TAL"/>
              <w:rPr>
                <w:lang w:eastAsia="ja-JP"/>
              </w:rPr>
            </w:pPr>
          </w:p>
        </w:tc>
        <w:tc>
          <w:tcPr>
            <w:tcW w:w="1134" w:type="dxa"/>
          </w:tcPr>
          <w:p w14:paraId="44BD9BD9" w14:textId="77777777" w:rsidR="00F02090" w:rsidRPr="00FD0425" w:rsidRDefault="00F02090" w:rsidP="00694C97">
            <w:pPr>
              <w:pStyle w:val="TAC"/>
              <w:rPr>
                <w:bCs/>
                <w:lang w:eastAsia="ja-JP"/>
              </w:rPr>
            </w:pPr>
            <w:r w:rsidRPr="00FD0425">
              <w:rPr>
                <w:bCs/>
                <w:lang w:eastAsia="ja-JP"/>
              </w:rPr>
              <w:t>–</w:t>
            </w:r>
          </w:p>
        </w:tc>
        <w:tc>
          <w:tcPr>
            <w:tcW w:w="1134" w:type="dxa"/>
          </w:tcPr>
          <w:p w14:paraId="3910BE02" w14:textId="77777777" w:rsidR="00F02090" w:rsidRPr="00FD0425" w:rsidRDefault="00F02090" w:rsidP="00694C97">
            <w:pPr>
              <w:pStyle w:val="TAC"/>
              <w:rPr>
                <w:lang w:eastAsia="ja-JP"/>
              </w:rPr>
            </w:pPr>
          </w:p>
        </w:tc>
      </w:tr>
      <w:tr w:rsidR="00F02090" w:rsidRPr="00FD0425" w14:paraId="059238AC" w14:textId="77777777" w:rsidTr="00694C97">
        <w:tblPrEx>
          <w:tblCellMar>
            <w:top w:w="0" w:type="dxa"/>
            <w:bottom w:w="0" w:type="dxa"/>
          </w:tblCellMar>
        </w:tblPrEx>
        <w:tc>
          <w:tcPr>
            <w:tcW w:w="2578" w:type="dxa"/>
          </w:tcPr>
          <w:p w14:paraId="4B6F1116" w14:textId="77777777" w:rsidR="00F02090" w:rsidRPr="00FD0425" w:rsidRDefault="00F02090" w:rsidP="00694C97">
            <w:pPr>
              <w:pStyle w:val="TAL"/>
              <w:rPr>
                <w:bCs/>
                <w:lang w:eastAsia="ja-JP"/>
              </w:rPr>
            </w:pPr>
            <w:r w:rsidRPr="00FD0425">
              <w:rPr>
                <w:lang w:eastAsia="ja-JP"/>
              </w:rPr>
              <w:t>M-NG-RAN node to S-NG-RAN node Container</w:t>
            </w:r>
          </w:p>
        </w:tc>
        <w:tc>
          <w:tcPr>
            <w:tcW w:w="1104" w:type="dxa"/>
          </w:tcPr>
          <w:p w14:paraId="7EEF4C29" w14:textId="77777777" w:rsidR="00F02090" w:rsidRPr="00FD0425" w:rsidRDefault="00F02090" w:rsidP="00694C97">
            <w:pPr>
              <w:pStyle w:val="TAL"/>
              <w:rPr>
                <w:lang w:eastAsia="ja-JP"/>
              </w:rPr>
            </w:pPr>
            <w:r w:rsidRPr="00FD0425">
              <w:rPr>
                <w:lang w:eastAsia="ja-JP"/>
              </w:rPr>
              <w:t>O</w:t>
            </w:r>
          </w:p>
        </w:tc>
        <w:tc>
          <w:tcPr>
            <w:tcW w:w="1022" w:type="dxa"/>
          </w:tcPr>
          <w:p w14:paraId="3D49B290" w14:textId="77777777" w:rsidR="00F02090" w:rsidRPr="00FD0425" w:rsidRDefault="00F02090" w:rsidP="00694C97">
            <w:pPr>
              <w:pStyle w:val="TAL"/>
              <w:rPr>
                <w:i/>
                <w:lang w:eastAsia="ja-JP"/>
              </w:rPr>
            </w:pPr>
          </w:p>
        </w:tc>
        <w:tc>
          <w:tcPr>
            <w:tcW w:w="1260" w:type="dxa"/>
          </w:tcPr>
          <w:p w14:paraId="4F5406EB" w14:textId="77777777" w:rsidR="00F02090" w:rsidRPr="00FD0425" w:rsidRDefault="00F02090" w:rsidP="00694C97">
            <w:pPr>
              <w:pStyle w:val="TAL"/>
              <w:rPr>
                <w:lang w:eastAsia="ja-JP"/>
              </w:rPr>
            </w:pPr>
            <w:r w:rsidRPr="00FD0425">
              <w:rPr>
                <w:snapToGrid w:val="0"/>
                <w:lang w:eastAsia="ja-JP"/>
              </w:rPr>
              <w:t>OCTET STRING</w:t>
            </w:r>
          </w:p>
        </w:tc>
        <w:tc>
          <w:tcPr>
            <w:tcW w:w="2284" w:type="dxa"/>
            <w:gridSpan w:val="2"/>
          </w:tcPr>
          <w:p w14:paraId="659A3F95" w14:textId="77777777" w:rsidR="00F02090" w:rsidRPr="00FD0425" w:rsidRDefault="00F02090" w:rsidP="00694C97">
            <w:pPr>
              <w:pStyle w:val="TAL"/>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69862BA4" w14:textId="77777777" w:rsidR="00F02090" w:rsidRPr="00FD0425" w:rsidRDefault="00F02090" w:rsidP="00694C97">
            <w:pPr>
              <w:pStyle w:val="TAC"/>
              <w:rPr>
                <w:bCs/>
                <w:lang w:eastAsia="ja-JP"/>
              </w:rPr>
            </w:pPr>
            <w:r w:rsidRPr="00FD0425">
              <w:rPr>
                <w:bCs/>
                <w:lang w:eastAsia="ja-JP"/>
              </w:rPr>
              <w:t>YES</w:t>
            </w:r>
          </w:p>
        </w:tc>
        <w:tc>
          <w:tcPr>
            <w:tcW w:w="1134" w:type="dxa"/>
          </w:tcPr>
          <w:p w14:paraId="5B451DB9" w14:textId="77777777" w:rsidR="00F02090" w:rsidRPr="00FD0425" w:rsidRDefault="00F02090" w:rsidP="00694C97">
            <w:pPr>
              <w:pStyle w:val="TAC"/>
              <w:rPr>
                <w:lang w:eastAsia="ja-JP"/>
              </w:rPr>
            </w:pPr>
            <w:r w:rsidRPr="00FD0425">
              <w:rPr>
                <w:lang w:eastAsia="ja-JP"/>
              </w:rPr>
              <w:t>ignore</w:t>
            </w:r>
          </w:p>
        </w:tc>
      </w:tr>
      <w:tr w:rsidR="00F02090" w:rsidRPr="00FD0425" w14:paraId="4720FAB2" w14:textId="77777777" w:rsidTr="00694C97">
        <w:tblPrEx>
          <w:tblCellMar>
            <w:top w:w="0" w:type="dxa"/>
            <w:bottom w:w="0" w:type="dxa"/>
          </w:tblCellMar>
        </w:tblPrEx>
        <w:tc>
          <w:tcPr>
            <w:tcW w:w="2578" w:type="dxa"/>
          </w:tcPr>
          <w:p w14:paraId="5594D8A1" w14:textId="77777777" w:rsidR="00F02090" w:rsidRPr="00FD0425" w:rsidRDefault="00F02090" w:rsidP="00694C97">
            <w:pPr>
              <w:pStyle w:val="TAL"/>
              <w:rPr>
                <w:lang w:eastAsia="ja-JP"/>
              </w:rPr>
            </w:pPr>
            <w:r w:rsidRPr="00FD0425">
              <w:rPr>
                <w:lang w:eastAsia="ja-JP"/>
              </w:rPr>
              <w:t>Requested Split SRBs</w:t>
            </w:r>
          </w:p>
        </w:tc>
        <w:tc>
          <w:tcPr>
            <w:tcW w:w="1104" w:type="dxa"/>
          </w:tcPr>
          <w:p w14:paraId="4A477087" w14:textId="77777777" w:rsidR="00F02090" w:rsidRPr="00FD0425" w:rsidRDefault="00F02090" w:rsidP="00694C97">
            <w:pPr>
              <w:pStyle w:val="TAL"/>
              <w:rPr>
                <w:lang w:eastAsia="ja-JP"/>
              </w:rPr>
            </w:pPr>
            <w:r w:rsidRPr="00FD0425">
              <w:rPr>
                <w:lang w:eastAsia="ja-JP"/>
              </w:rPr>
              <w:t>O</w:t>
            </w:r>
          </w:p>
        </w:tc>
        <w:tc>
          <w:tcPr>
            <w:tcW w:w="1022" w:type="dxa"/>
          </w:tcPr>
          <w:p w14:paraId="31B4D54B" w14:textId="77777777" w:rsidR="00F02090" w:rsidRPr="00FD0425" w:rsidRDefault="00F02090" w:rsidP="00694C97">
            <w:pPr>
              <w:pStyle w:val="TAL"/>
              <w:rPr>
                <w:i/>
                <w:lang w:eastAsia="ja-JP"/>
              </w:rPr>
            </w:pPr>
          </w:p>
        </w:tc>
        <w:tc>
          <w:tcPr>
            <w:tcW w:w="1260" w:type="dxa"/>
          </w:tcPr>
          <w:p w14:paraId="01676775" w14:textId="77777777" w:rsidR="00F02090" w:rsidRPr="00FD0425" w:rsidRDefault="00F02090" w:rsidP="00694C97">
            <w:pPr>
              <w:pStyle w:val="TAL"/>
              <w:rPr>
                <w:snapToGrid w:val="0"/>
                <w:lang w:eastAsia="ja-JP"/>
              </w:rPr>
            </w:pPr>
            <w:r w:rsidRPr="00FD0425">
              <w:rPr>
                <w:snapToGrid w:val="0"/>
                <w:lang w:eastAsia="ja-JP"/>
              </w:rPr>
              <w:t>ENUMERATED (srb1, srb2, srb1&amp;2, ...)</w:t>
            </w:r>
          </w:p>
        </w:tc>
        <w:tc>
          <w:tcPr>
            <w:tcW w:w="2284" w:type="dxa"/>
            <w:gridSpan w:val="2"/>
          </w:tcPr>
          <w:p w14:paraId="76F8925F" w14:textId="77777777" w:rsidR="00F02090" w:rsidRPr="00FD0425" w:rsidRDefault="00F02090" w:rsidP="00694C97">
            <w:pPr>
              <w:pStyle w:val="TAL"/>
              <w:rPr>
                <w:lang w:eastAsia="ja-JP"/>
              </w:rPr>
            </w:pPr>
            <w:r w:rsidRPr="00FD0425">
              <w:rPr>
                <w:lang w:eastAsia="ja-JP"/>
              </w:rPr>
              <w:t>Indicates that resources for Split SRBs are requested.</w:t>
            </w:r>
          </w:p>
        </w:tc>
        <w:tc>
          <w:tcPr>
            <w:tcW w:w="1134" w:type="dxa"/>
          </w:tcPr>
          <w:p w14:paraId="3914406C" w14:textId="77777777" w:rsidR="00F02090" w:rsidRPr="00FD0425" w:rsidRDefault="00F02090" w:rsidP="00694C97">
            <w:pPr>
              <w:pStyle w:val="TAC"/>
              <w:rPr>
                <w:bCs/>
                <w:lang w:eastAsia="ja-JP"/>
              </w:rPr>
            </w:pPr>
            <w:r w:rsidRPr="00FD0425">
              <w:rPr>
                <w:bCs/>
                <w:lang w:eastAsia="ja-JP"/>
              </w:rPr>
              <w:t>YES</w:t>
            </w:r>
          </w:p>
        </w:tc>
        <w:tc>
          <w:tcPr>
            <w:tcW w:w="1134" w:type="dxa"/>
          </w:tcPr>
          <w:p w14:paraId="58F842A1" w14:textId="77777777" w:rsidR="00F02090" w:rsidRPr="00FD0425" w:rsidRDefault="00F02090" w:rsidP="00694C97">
            <w:pPr>
              <w:pStyle w:val="TAC"/>
              <w:rPr>
                <w:lang w:eastAsia="ja-JP"/>
              </w:rPr>
            </w:pPr>
            <w:r w:rsidRPr="00FD0425">
              <w:rPr>
                <w:lang w:eastAsia="ja-JP"/>
              </w:rPr>
              <w:t>ignore</w:t>
            </w:r>
          </w:p>
        </w:tc>
      </w:tr>
      <w:tr w:rsidR="00F02090" w:rsidRPr="00FD0425" w14:paraId="2BF79A12" w14:textId="77777777" w:rsidTr="00694C97">
        <w:tblPrEx>
          <w:tblCellMar>
            <w:top w:w="0" w:type="dxa"/>
            <w:bottom w:w="0" w:type="dxa"/>
          </w:tblCellMar>
        </w:tblPrEx>
        <w:tc>
          <w:tcPr>
            <w:tcW w:w="2578" w:type="dxa"/>
          </w:tcPr>
          <w:p w14:paraId="573E6132" w14:textId="77777777" w:rsidR="00F02090" w:rsidRPr="00FD0425" w:rsidRDefault="00F02090" w:rsidP="00694C97">
            <w:pPr>
              <w:pStyle w:val="TAL"/>
              <w:rPr>
                <w:lang w:eastAsia="ja-JP"/>
              </w:rPr>
            </w:pPr>
            <w:r w:rsidRPr="00FD0425">
              <w:rPr>
                <w:lang w:eastAsia="ja-JP"/>
              </w:rPr>
              <w:t>Requested Split SRBs release</w:t>
            </w:r>
          </w:p>
        </w:tc>
        <w:tc>
          <w:tcPr>
            <w:tcW w:w="1104" w:type="dxa"/>
          </w:tcPr>
          <w:p w14:paraId="0F238F89" w14:textId="77777777" w:rsidR="00F02090" w:rsidRPr="00FD0425" w:rsidRDefault="00F02090" w:rsidP="00694C97">
            <w:pPr>
              <w:pStyle w:val="TAL"/>
              <w:rPr>
                <w:lang w:eastAsia="ja-JP"/>
              </w:rPr>
            </w:pPr>
            <w:r w:rsidRPr="00FD0425">
              <w:rPr>
                <w:lang w:eastAsia="ja-JP"/>
              </w:rPr>
              <w:t>O</w:t>
            </w:r>
          </w:p>
        </w:tc>
        <w:tc>
          <w:tcPr>
            <w:tcW w:w="1022" w:type="dxa"/>
          </w:tcPr>
          <w:p w14:paraId="62464279" w14:textId="77777777" w:rsidR="00F02090" w:rsidRPr="00FD0425" w:rsidRDefault="00F02090" w:rsidP="00694C97">
            <w:pPr>
              <w:pStyle w:val="TAL"/>
              <w:rPr>
                <w:i/>
                <w:lang w:eastAsia="ja-JP"/>
              </w:rPr>
            </w:pPr>
          </w:p>
        </w:tc>
        <w:tc>
          <w:tcPr>
            <w:tcW w:w="1260" w:type="dxa"/>
          </w:tcPr>
          <w:p w14:paraId="3C7115A4" w14:textId="77777777" w:rsidR="00F02090" w:rsidRPr="00FD0425" w:rsidRDefault="00F02090" w:rsidP="00694C97">
            <w:pPr>
              <w:pStyle w:val="TAL"/>
              <w:rPr>
                <w:snapToGrid w:val="0"/>
                <w:lang w:eastAsia="ja-JP"/>
              </w:rPr>
            </w:pPr>
            <w:r w:rsidRPr="00FD0425">
              <w:rPr>
                <w:snapToGrid w:val="0"/>
                <w:lang w:eastAsia="ja-JP"/>
              </w:rPr>
              <w:t>ENUMERATED (srb1, srb2, srb1&amp;2, ...)</w:t>
            </w:r>
          </w:p>
        </w:tc>
        <w:tc>
          <w:tcPr>
            <w:tcW w:w="2284" w:type="dxa"/>
            <w:gridSpan w:val="2"/>
          </w:tcPr>
          <w:p w14:paraId="59580DD1" w14:textId="77777777" w:rsidR="00F02090" w:rsidRPr="00FD0425" w:rsidRDefault="00F02090" w:rsidP="00694C97">
            <w:pPr>
              <w:pStyle w:val="TAL"/>
              <w:rPr>
                <w:lang w:eastAsia="ja-JP"/>
              </w:rPr>
            </w:pPr>
            <w:r w:rsidRPr="00FD0425">
              <w:rPr>
                <w:lang w:eastAsia="ja-JP"/>
              </w:rPr>
              <w:t>Indicates that resources for Split SRBs are requested to be released.</w:t>
            </w:r>
          </w:p>
        </w:tc>
        <w:tc>
          <w:tcPr>
            <w:tcW w:w="1134" w:type="dxa"/>
          </w:tcPr>
          <w:p w14:paraId="2216F194" w14:textId="77777777" w:rsidR="00F02090" w:rsidRPr="00FD0425" w:rsidRDefault="00F02090" w:rsidP="00694C97">
            <w:pPr>
              <w:pStyle w:val="TAC"/>
              <w:rPr>
                <w:bCs/>
                <w:lang w:eastAsia="ja-JP"/>
              </w:rPr>
            </w:pPr>
            <w:r w:rsidRPr="00FD0425">
              <w:rPr>
                <w:bCs/>
                <w:lang w:eastAsia="ja-JP"/>
              </w:rPr>
              <w:t>YES</w:t>
            </w:r>
          </w:p>
        </w:tc>
        <w:tc>
          <w:tcPr>
            <w:tcW w:w="1134" w:type="dxa"/>
          </w:tcPr>
          <w:p w14:paraId="653E8EC2" w14:textId="77777777" w:rsidR="00F02090" w:rsidRPr="00FD0425" w:rsidRDefault="00F02090" w:rsidP="00694C97">
            <w:pPr>
              <w:pStyle w:val="TAC"/>
              <w:rPr>
                <w:lang w:eastAsia="ja-JP"/>
              </w:rPr>
            </w:pPr>
            <w:r w:rsidRPr="00FD0425">
              <w:rPr>
                <w:lang w:eastAsia="ja-JP"/>
              </w:rPr>
              <w:t>ignore</w:t>
            </w:r>
          </w:p>
        </w:tc>
      </w:tr>
      <w:tr w:rsidR="00F02090" w:rsidRPr="00FD0425" w14:paraId="397A76A6" w14:textId="77777777" w:rsidTr="00694C97">
        <w:tblPrEx>
          <w:tblCellMar>
            <w:top w:w="0" w:type="dxa"/>
            <w:bottom w:w="0" w:type="dxa"/>
          </w:tblCellMar>
        </w:tblPrEx>
        <w:tc>
          <w:tcPr>
            <w:tcW w:w="2578" w:type="dxa"/>
          </w:tcPr>
          <w:p w14:paraId="54DE661A" w14:textId="77777777" w:rsidR="00F02090" w:rsidRPr="00FD0425" w:rsidRDefault="00F02090" w:rsidP="00694C97">
            <w:pPr>
              <w:pStyle w:val="TAL"/>
              <w:rPr>
                <w:lang w:eastAsia="ja-JP"/>
              </w:rPr>
            </w:pPr>
            <w:r w:rsidRPr="00FD0425">
              <w:rPr>
                <w:rFonts w:eastAsia="Batang" w:cs="Arial"/>
                <w:szCs w:val="18"/>
                <w:lang w:eastAsia="ja-JP"/>
              </w:rPr>
              <w:t>Desired Activity Notification Level</w:t>
            </w:r>
          </w:p>
        </w:tc>
        <w:tc>
          <w:tcPr>
            <w:tcW w:w="1104" w:type="dxa"/>
          </w:tcPr>
          <w:p w14:paraId="72FFCACF" w14:textId="77777777" w:rsidR="00F02090" w:rsidRPr="00FD0425" w:rsidRDefault="00F02090" w:rsidP="00694C97">
            <w:pPr>
              <w:pStyle w:val="TAL"/>
              <w:rPr>
                <w:lang w:eastAsia="ja-JP"/>
              </w:rPr>
            </w:pPr>
            <w:r w:rsidRPr="00FD0425">
              <w:rPr>
                <w:lang w:eastAsia="ja-JP"/>
              </w:rPr>
              <w:t>O</w:t>
            </w:r>
          </w:p>
        </w:tc>
        <w:tc>
          <w:tcPr>
            <w:tcW w:w="1022" w:type="dxa"/>
          </w:tcPr>
          <w:p w14:paraId="5A145F75" w14:textId="77777777" w:rsidR="00F02090" w:rsidRPr="00FD0425" w:rsidRDefault="00F02090" w:rsidP="00694C97">
            <w:pPr>
              <w:pStyle w:val="TAL"/>
              <w:rPr>
                <w:i/>
                <w:lang w:eastAsia="ja-JP"/>
              </w:rPr>
            </w:pPr>
          </w:p>
        </w:tc>
        <w:tc>
          <w:tcPr>
            <w:tcW w:w="1276" w:type="dxa"/>
            <w:gridSpan w:val="2"/>
          </w:tcPr>
          <w:p w14:paraId="5A9EF9DF" w14:textId="77777777" w:rsidR="00F02090" w:rsidRPr="00FD0425" w:rsidRDefault="00F02090" w:rsidP="00694C97">
            <w:pPr>
              <w:pStyle w:val="TAL"/>
              <w:rPr>
                <w:snapToGrid w:val="0"/>
                <w:lang w:eastAsia="ja-JP"/>
              </w:rPr>
            </w:pPr>
            <w:r w:rsidRPr="00FD0425">
              <w:rPr>
                <w:rFonts w:cs="Arial"/>
                <w:szCs w:val="18"/>
                <w:lang w:eastAsia="ja-JP"/>
              </w:rPr>
              <w:t>9.2.3.77</w:t>
            </w:r>
          </w:p>
        </w:tc>
        <w:tc>
          <w:tcPr>
            <w:tcW w:w="2268" w:type="dxa"/>
          </w:tcPr>
          <w:p w14:paraId="1FE4CF35" w14:textId="77777777" w:rsidR="00F02090" w:rsidRPr="00FD0425" w:rsidRDefault="00F02090" w:rsidP="00694C97">
            <w:pPr>
              <w:pStyle w:val="TAL"/>
              <w:rPr>
                <w:lang w:eastAsia="ja-JP"/>
              </w:rPr>
            </w:pPr>
          </w:p>
        </w:tc>
        <w:tc>
          <w:tcPr>
            <w:tcW w:w="1134" w:type="dxa"/>
          </w:tcPr>
          <w:p w14:paraId="27EDED03" w14:textId="77777777" w:rsidR="00F02090" w:rsidRPr="00FD0425" w:rsidRDefault="00F02090" w:rsidP="00694C97">
            <w:pPr>
              <w:pStyle w:val="TAC"/>
              <w:rPr>
                <w:bCs/>
                <w:lang w:eastAsia="ja-JP"/>
              </w:rPr>
            </w:pPr>
            <w:r w:rsidRPr="00FD0425">
              <w:rPr>
                <w:rFonts w:cs="Arial"/>
                <w:szCs w:val="18"/>
                <w:lang w:eastAsia="ja-JP"/>
              </w:rPr>
              <w:t>YES</w:t>
            </w:r>
          </w:p>
        </w:tc>
        <w:tc>
          <w:tcPr>
            <w:tcW w:w="1134" w:type="dxa"/>
          </w:tcPr>
          <w:p w14:paraId="6DAA4DE0" w14:textId="77777777" w:rsidR="00F02090" w:rsidRPr="00FD0425" w:rsidRDefault="00F02090" w:rsidP="00694C97">
            <w:pPr>
              <w:pStyle w:val="TAC"/>
              <w:rPr>
                <w:lang w:eastAsia="ja-JP"/>
              </w:rPr>
            </w:pPr>
            <w:r w:rsidRPr="00FD0425">
              <w:rPr>
                <w:rFonts w:cs="Arial"/>
                <w:szCs w:val="18"/>
                <w:lang w:eastAsia="ja-JP"/>
              </w:rPr>
              <w:t>ignore</w:t>
            </w:r>
          </w:p>
        </w:tc>
      </w:tr>
      <w:tr w:rsidR="00F02090" w:rsidRPr="00FD0425" w14:paraId="31DE9E7C" w14:textId="77777777" w:rsidTr="00694C97">
        <w:tblPrEx>
          <w:tblCellMar>
            <w:top w:w="0" w:type="dxa"/>
            <w:bottom w:w="0" w:type="dxa"/>
          </w:tblCellMar>
        </w:tblPrEx>
        <w:tc>
          <w:tcPr>
            <w:tcW w:w="2578" w:type="dxa"/>
          </w:tcPr>
          <w:p w14:paraId="2A2683EA" w14:textId="77777777" w:rsidR="00F02090" w:rsidRPr="00FD0425" w:rsidRDefault="00F02090" w:rsidP="00694C97">
            <w:pPr>
              <w:pStyle w:val="TAL"/>
              <w:rPr>
                <w:rFonts w:eastAsia="Batang" w:cs="Arial"/>
                <w:szCs w:val="18"/>
                <w:lang w:eastAsia="ja-JP"/>
              </w:rPr>
            </w:pPr>
            <w:r w:rsidRPr="00FD0425">
              <w:rPr>
                <w:lang w:eastAsia="ja-JP"/>
              </w:rPr>
              <w:t>Additional DRB IDs</w:t>
            </w:r>
          </w:p>
        </w:tc>
        <w:tc>
          <w:tcPr>
            <w:tcW w:w="1104" w:type="dxa"/>
          </w:tcPr>
          <w:p w14:paraId="229F7809" w14:textId="77777777" w:rsidR="00F02090" w:rsidRPr="00FD0425" w:rsidRDefault="00F02090" w:rsidP="00694C97">
            <w:pPr>
              <w:pStyle w:val="TAL"/>
              <w:rPr>
                <w:lang w:eastAsia="ja-JP"/>
              </w:rPr>
            </w:pPr>
            <w:r w:rsidRPr="00FD0425">
              <w:rPr>
                <w:lang w:eastAsia="ja-JP"/>
              </w:rPr>
              <w:t>O</w:t>
            </w:r>
          </w:p>
        </w:tc>
        <w:tc>
          <w:tcPr>
            <w:tcW w:w="1022" w:type="dxa"/>
          </w:tcPr>
          <w:p w14:paraId="5ACCA472" w14:textId="77777777" w:rsidR="00F02090" w:rsidRPr="00FD0425" w:rsidRDefault="00F02090" w:rsidP="00694C97">
            <w:pPr>
              <w:pStyle w:val="TAL"/>
              <w:rPr>
                <w:i/>
                <w:lang w:eastAsia="ja-JP"/>
              </w:rPr>
            </w:pPr>
          </w:p>
        </w:tc>
        <w:tc>
          <w:tcPr>
            <w:tcW w:w="1276" w:type="dxa"/>
            <w:gridSpan w:val="2"/>
          </w:tcPr>
          <w:p w14:paraId="77CD8593" w14:textId="77777777" w:rsidR="00F02090" w:rsidRPr="00FD0425" w:rsidRDefault="00F02090" w:rsidP="00694C97">
            <w:pPr>
              <w:pStyle w:val="TAL"/>
              <w:rPr>
                <w:snapToGrid w:val="0"/>
                <w:lang w:eastAsia="ja-JP"/>
              </w:rPr>
            </w:pPr>
            <w:r w:rsidRPr="00FD0425">
              <w:rPr>
                <w:snapToGrid w:val="0"/>
                <w:lang w:eastAsia="ja-JP"/>
              </w:rPr>
              <w:t>DRB List</w:t>
            </w:r>
          </w:p>
          <w:p w14:paraId="228A4247" w14:textId="77777777" w:rsidR="00F02090" w:rsidRPr="00FD0425" w:rsidRDefault="00F02090" w:rsidP="00694C97">
            <w:pPr>
              <w:pStyle w:val="TAL"/>
              <w:rPr>
                <w:rFonts w:cs="Arial"/>
                <w:szCs w:val="18"/>
                <w:lang w:eastAsia="ja-JP"/>
              </w:rPr>
            </w:pPr>
            <w:r w:rsidRPr="00FD0425">
              <w:rPr>
                <w:snapToGrid w:val="0"/>
                <w:lang w:eastAsia="ja-JP"/>
              </w:rPr>
              <w:t>9.2.1.29</w:t>
            </w:r>
          </w:p>
        </w:tc>
        <w:tc>
          <w:tcPr>
            <w:tcW w:w="2268" w:type="dxa"/>
          </w:tcPr>
          <w:p w14:paraId="2D1D6A99" w14:textId="77777777" w:rsidR="00F02090" w:rsidRPr="00FD0425" w:rsidRDefault="00F02090" w:rsidP="00694C97">
            <w:pPr>
              <w:pStyle w:val="TAL"/>
              <w:rPr>
                <w:lang w:eastAsia="ja-JP"/>
              </w:rPr>
            </w:pPr>
            <w:r w:rsidRPr="00FD0425">
              <w:rPr>
                <w:lang w:eastAsia="ja-JP"/>
              </w:rPr>
              <w:t>Indicates additional list of DRB IDs that the S-NG-RAN node may use for SN-terminated bearers.</w:t>
            </w:r>
          </w:p>
        </w:tc>
        <w:tc>
          <w:tcPr>
            <w:tcW w:w="1134" w:type="dxa"/>
          </w:tcPr>
          <w:p w14:paraId="5C8F2A06" w14:textId="77777777" w:rsidR="00F02090" w:rsidRPr="00FD0425" w:rsidRDefault="00F02090" w:rsidP="00694C97">
            <w:pPr>
              <w:pStyle w:val="TAC"/>
              <w:rPr>
                <w:rFonts w:cs="Arial"/>
                <w:szCs w:val="18"/>
                <w:lang w:eastAsia="ja-JP"/>
              </w:rPr>
            </w:pPr>
            <w:r w:rsidRPr="00FD0425">
              <w:rPr>
                <w:bCs/>
                <w:lang w:eastAsia="ja-JP"/>
              </w:rPr>
              <w:t>YES</w:t>
            </w:r>
          </w:p>
        </w:tc>
        <w:tc>
          <w:tcPr>
            <w:tcW w:w="1134" w:type="dxa"/>
          </w:tcPr>
          <w:p w14:paraId="7B4C1C17" w14:textId="77777777" w:rsidR="00F02090" w:rsidRPr="00FD0425" w:rsidRDefault="00F02090" w:rsidP="00694C97">
            <w:pPr>
              <w:pStyle w:val="TAC"/>
              <w:rPr>
                <w:rFonts w:cs="Arial"/>
                <w:szCs w:val="18"/>
                <w:lang w:eastAsia="ja-JP"/>
              </w:rPr>
            </w:pPr>
            <w:r w:rsidRPr="00FD0425">
              <w:rPr>
                <w:lang w:eastAsia="ja-JP"/>
              </w:rPr>
              <w:t>reject</w:t>
            </w:r>
          </w:p>
        </w:tc>
      </w:tr>
      <w:tr w:rsidR="00F02090" w:rsidRPr="00FD0425" w14:paraId="4EBCC545" w14:textId="77777777" w:rsidTr="00694C97">
        <w:tblPrEx>
          <w:tblCellMar>
            <w:top w:w="0" w:type="dxa"/>
            <w:bottom w:w="0" w:type="dxa"/>
          </w:tblCellMar>
        </w:tblPrEx>
        <w:tc>
          <w:tcPr>
            <w:tcW w:w="2578" w:type="dxa"/>
          </w:tcPr>
          <w:p w14:paraId="4472C5E6" w14:textId="77777777" w:rsidR="00F02090" w:rsidRPr="00FD0425" w:rsidRDefault="00F02090" w:rsidP="00694C97">
            <w:pPr>
              <w:pStyle w:val="TAL"/>
              <w:rPr>
                <w:lang w:eastAsia="ja-JP"/>
              </w:rPr>
            </w:pPr>
            <w:r w:rsidRPr="00FD0425">
              <w:rPr>
                <w:bCs/>
                <w:lang w:eastAsia="ja-JP"/>
              </w:rPr>
              <w:t>S-NG-RAN node Maximum Integrity Protected Data Rate</w:t>
            </w:r>
            <w:r w:rsidR="00A04633" w:rsidRPr="00FD0425">
              <w:rPr>
                <w:bCs/>
                <w:lang w:eastAsia="ja-JP"/>
              </w:rPr>
              <w:t xml:space="preserve"> Uplink</w:t>
            </w:r>
          </w:p>
        </w:tc>
        <w:tc>
          <w:tcPr>
            <w:tcW w:w="1104" w:type="dxa"/>
          </w:tcPr>
          <w:p w14:paraId="021EF402" w14:textId="77777777" w:rsidR="00F02090" w:rsidRPr="00FD0425" w:rsidRDefault="00F02090" w:rsidP="00694C97">
            <w:pPr>
              <w:pStyle w:val="TAL"/>
              <w:rPr>
                <w:lang w:eastAsia="ja-JP"/>
              </w:rPr>
            </w:pPr>
            <w:r w:rsidRPr="00FD0425">
              <w:t>O</w:t>
            </w:r>
          </w:p>
        </w:tc>
        <w:tc>
          <w:tcPr>
            <w:tcW w:w="1022" w:type="dxa"/>
          </w:tcPr>
          <w:p w14:paraId="78838FF8" w14:textId="77777777" w:rsidR="00F02090" w:rsidRPr="00FD0425" w:rsidRDefault="00F02090" w:rsidP="00694C97">
            <w:pPr>
              <w:pStyle w:val="TAL"/>
              <w:rPr>
                <w:i/>
                <w:lang w:eastAsia="ja-JP"/>
              </w:rPr>
            </w:pPr>
          </w:p>
        </w:tc>
        <w:tc>
          <w:tcPr>
            <w:tcW w:w="1276" w:type="dxa"/>
            <w:gridSpan w:val="2"/>
          </w:tcPr>
          <w:p w14:paraId="6A37137B" w14:textId="77777777" w:rsidR="00F02090" w:rsidRPr="00FD0425" w:rsidRDefault="00F02090" w:rsidP="00694C97">
            <w:pPr>
              <w:pStyle w:val="TAL"/>
            </w:pPr>
            <w:r w:rsidRPr="00FD0425">
              <w:t>Bit Rate</w:t>
            </w:r>
          </w:p>
          <w:p w14:paraId="5DF3464D" w14:textId="77777777" w:rsidR="00F02090" w:rsidRPr="00FD0425" w:rsidRDefault="00F02090" w:rsidP="00694C97">
            <w:pPr>
              <w:pStyle w:val="TAL"/>
              <w:rPr>
                <w:snapToGrid w:val="0"/>
                <w:lang w:eastAsia="ja-JP"/>
              </w:rPr>
            </w:pPr>
            <w:r w:rsidRPr="00FD0425">
              <w:t>9.2.3.4</w:t>
            </w:r>
          </w:p>
        </w:tc>
        <w:tc>
          <w:tcPr>
            <w:tcW w:w="2268" w:type="dxa"/>
          </w:tcPr>
          <w:p w14:paraId="58DCD209" w14:textId="77777777" w:rsidR="00F02090" w:rsidRPr="00FD0425" w:rsidRDefault="00F02090" w:rsidP="00694C97">
            <w:pPr>
              <w:pStyle w:val="TAL"/>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134" w:type="dxa"/>
          </w:tcPr>
          <w:p w14:paraId="2A7289D9" w14:textId="77777777" w:rsidR="00F02090" w:rsidRPr="00FD0425" w:rsidRDefault="00F02090" w:rsidP="00694C97">
            <w:pPr>
              <w:pStyle w:val="TAC"/>
              <w:rPr>
                <w:bCs/>
                <w:lang w:eastAsia="ja-JP"/>
              </w:rPr>
            </w:pPr>
            <w:r w:rsidRPr="00FD0425">
              <w:rPr>
                <w:lang w:eastAsia="zh-CN"/>
              </w:rPr>
              <w:t>YES</w:t>
            </w:r>
          </w:p>
        </w:tc>
        <w:tc>
          <w:tcPr>
            <w:tcW w:w="1134" w:type="dxa"/>
          </w:tcPr>
          <w:p w14:paraId="071F16DD" w14:textId="77777777" w:rsidR="00F02090" w:rsidRPr="00FD0425" w:rsidRDefault="00F02090" w:rsidP="00694C97">
            <w:pPr>
              <w:pStyle w:val="TAC"/>
              <w:rPr>
                <w:lang w:eastAsia="ja-JP"/>
              </w:rPr>
            </w:pPr>
            <w:r w:rsidRPr="00FD0425">
              <w:rPr>
                <w:lang w:eastAsia="zh-CN"/>
              </w:rPr>
              <w:t>reject</w:t>
            </w:r>
          </w:p>
        </w:tc>
      </w:tr>
      <w:tr w:rsidR="00A04633" w:rsidRPr="00FD0425" w14:paraId="50B993B4" w14:textId="77777777" w:rsidTr="00694C97">
        <w:tblPrEx>
          <w:tblCellMar>
            <w:top w:w="0" w:type="dxa"/>
            <w:bottom w:w="0" w:type="dxa"/>
          </w:tblCellMar>
        </w:tblPrEx>
        <w:tc>
          <w:tcPr>
            <w:tcW w:w="2578" w:type="dxa"/>
          </w:tcPr>
          <w:p w14:paraId="3AE8CF9E" w14:textId="77777777" w:rsidR="00A04633" w:rsidRPr="00FD0425" w:rsidRDefault="00A04633" w:rsidP="00A04633">
            <w:pPr>
              <w:pStyle w:val="TAL"/>
              <w:rPr>
                <w:lang w:eastAsia="ja-JP"/>
              </w:rPr>
            </w:pPr>
            <w:r w:rsidRPr="00FD0425">
              <w:rPr>
                <w:bCs/>
                <w:lang w:eastAsia="ja-JP"/>
              </w:rPr>
              <w:t>S-NG-RAN node Maximum Integrity Protected Data Rate Downlink</w:t>
            </w:r>
          </w:p>
        </w:tc>
        <w:tc>
          <w:tcPr>
            <w:tcW w:w="1104" w:type="dxa"/>
          </w:tcPr>
          <w:p w14:paraId="1071BB4A" w14:textId="77777777" w:rsidR="00A04633" w:rsidRPr="00FD0425" w:rsidRDefault="00A04633" w:rsidP="00A04633">
            <w:pPr>
              <w:pStyle w:val="TAL"/>
            </w:pPr>
            <w:r w:rsidRPr="00FD0425">
              <w:t>O</w:t>
            </w:r>
          </w:p>
        </w:tc>
        <w:tc>
          <w:tcPr>
            <w:tcW w:w="1022" w:type="dxa"/>
          </w:tcPr>
          <w:p w14:paraId="762AC605" w14:textId="77777777" w:rsidR="00A04633" w:rsidRPr="00FD0425" w:rsidRDefault="00A04633" w:rsidP="00A04633">
            <w:pPr>
              <w:pStyle w:val="TAL"/>
              <w:rPr>
                <w:i/>
                <w:lang w:eastAsia="ja-JP"/>
              </w:rPr>
            </w:pPr>
          </w:p>
        </w:tc>
        <w:tc>
          <w:tcPr>
            <w:tcW w:w="1276" w:type="dxa"/>
            <w:gridSpan w:val="2"/>
          </w:tcPr>
          <w:p w14:paraId="61FB9A3C" w14:textId="77777777" w:rsidR="00A04633" w:rsidRPr="00FD0425" w:rsidRDefault="00A04633" w:rsidP="00A04633">
            <w:pPr>
              <w:pStyle w:val="TAL"/>
            </w:pPr>
            <w:r w:rsidRPr="00FD0425">
              <w:t>Bit Rate</w:t>
            </w:r>
          </w:p>
          <w:p w14:paraId="0C58E9B5" w14:textId="77777777" w:rsidR="00A04633" w:rsidRPr="00FD0425" w:rsidRDefault="00A04633" w:rsidP="00A04633">
            <w:pPr>
              <w:pStyle w:val="TAL"/>
            </w:pPr>
            <w:r w:rsidRPr="00FD0425">
              <w:t>9.2.3.4</w:t>
            </w:r>
          </w:p>
        </w:tc>
        <w:tc>
          <w:tcPr>
            <w:tcW w:w="2268" w:type="dxa"/>
          </w:tcPr>
          <w:p w14:paraId="4A0A8C89" w14:textId="77777777" w:rsidR="00A04633" w:rsidRPr="00FD0425" w:rsidRDefault="00A04633" w:rsidP="00A04633">
            <w:pPr>
              <w:pStyle w:val="TAL"/>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11BE3E10" w14:textId="77777777" w:rsidR="00A04633" w:rsidRPr="00FD0425" w:rsidRDefault="00A04633" w:rsidP="00A04633">
            <w:pPr>
              <w:pStyle w:val="TAC"/>
            </w:pPr>
            <w:r w:rsidRPr="00FD0425">
              <w:rPr>
                <w:lang w:eastAsia="zh-CN"/>
              </w:rPr>
              <w:t>YES</w:t>
            </w:r>
          </w:p>
        </w:tc>
        <w:tc>
          <w:tcPr>
            <w:tcW w:w="1134" w:type="dxa"/>
          </w:tcPr>
          <w:p w14:paraId="4A5F9A91" w14:textId="77777777" w:rsidR="00A04633" w:rsidRPr="00FD0425" w:rsidRDefault="00A04633" w:rsidP="00A04633">
            <w:pPr>
              <w:pStyle w:val="TAC"/>
              <w:rPr>
                <w:lang w:eastAsia="ja-JP"/>
              </w:rPr>
            </w:pPr>
            <w:r w:rsidRPr="00FD0425">
              <w:rPr>
                <w:lang w:eastAsia="zh-CN"/>
              </w:rPr>
              <w:t>reject</w:t>
            </w:r>
          </w:p>
        </w:tc>
      </w:tr>
      <w:tr w:rsidR="009E68C8" w:rsidRPr="00FD0425" w14:paraId="0B03B415" w14:textId="77777777" w:rsidTr="00694C97">
        <w:tblPrEx>
          <w:tblCellMar>
            <w:top w:w="0" w:type="dxa"/>
            <w:bottom w:w="0" w:type="dxa"/>
          </w:tblCellMar>
        </w:tblPrEx>
        <w:tc>
          <w:tcPr>
            <w:tcW w:w="2578" w:type="dxa"/>
          </w:tcPr>
          <w:p w14:paraId="7A6430DC" w14:textId="77777777" w:rsidR="009E68C8" w:rsidRPr="00FD0425" w:rsidRDefault="009E68C8" w:rsidP="009E68C8">
            <w:pPr>
              <w:pStyle w:val="TAL"/>
              <w:rPr>
                <w:bCs/>
                <w:lang w:eastAsia="ja-JP"/>
              </w:rPr>
            </w:pPr>
            <w:r w:rsidRPr="00FD0425">
              <w:rPr>
                <w:lang w:eastAsia="ja-JP"/>
              </w:rPr>
              <w:t>Location Information at S-NODE reporting</w:t>
            </w:r>
          </w:p>
        </w:tc>
        <w:tc>
          <w:tcPr>
            <w:tcW w:w="1104" w:type="dxa"/>
          </w:tcPr>
          <w:p w14:paraId="70B36B45" w14:textId="77777777" w:rsidR="009E68C8" w:rsidRPr="00FD0425" w:rsidRDefault="009E68C8" w:rsidP="009E68C8">
            <w:pPr>
              <w:pStyle w:val="TAL"/>
            </w:pPr>
            <w:r w:rsidRPr="00FD0425">
              <w:t>O</w:t>
            </w:r>
          </w:p>
        </w:tc>
        <w:tc>
          <w:tcPr>
            <w:tcW w:w="1022" w:type="dxa"/>
          </w:tcPr>
          <w:p w14:paraId="2E271FF1" w14:textId="77777777" w:rsidR="009E68C8" w:rsidRPr="00FD0425" w:rsidRDefault="009E68C8" w:rsidP="009E68C8">
            <w:pPr>
              <w:pStyle w:val="TAL"/>
              <w:rPr>
                <w:i/>
                <w:lang w:eastAsia="ja-JP"/>
              </w:rPr>
            </w:pPr>
          </w:p>
        </w:tc>
        <w:tc>
          <w:tcPr>
            <w:tcW w:w="1276" w:type="dxa"/>
            <w:gridSpan w:val="2"/>
          </w:tcPr>
          <w:p w14:paraId="2E012D5B" w14:textId="77777777" w:rsidR="009E68C8" w:rsidRPr="00FD0425" w:rsidRDefault="009E68C8" w:rsidP="009E68C8">
            <w:pPr>
              <w:pStyle w:val="TAL"/>
            </w:pPr>
            <w:r w:rsidRPr="00FD0425">
              <w:t>ENUMERATED (pscell, ...)</w:t>
            </w:r>
          </w:p>
        </w:tc>
        <w:tc>
          <w:tcPr>
            <w:tcW w:w="2268" w:type="dxa"/>
          </w:tcPr>
          <w:p w14:paraId="7E35B680" w14:textId="77777777" w:rsidR="009E68C8" w:rsidRPr="00FD0425" w:rsidRDefault="009E68C8" w:rsidP="009E68C8">
            <w:pPr>
              <w:pStyle w:val="TAL"/>
              <w:rPr>
                <w:lang w:eastAsia="zh-CN"/>
              </w:rPr>
            </w:pPr>
            <w:r w:rsidRPr="00FD0425">
              <w:rPr>
                <w:lang w:eastAsia="ja-JP"/>
              </w:rPr>
              <w:t>Indicates that the user’s Location Information at S-NODE is to be provided.</w:t>
            </w:r>
          </w:p>
        </w:tc>
        <w:tc>
          <w:tcPr>
            <w:tcW w:w="1134" w:type="dxa"/>
          </w:tcPr>
          <w:p w14:paraId="6DA74069" w14:textId="77777777" w:rsidR="009E68C8" w:rsidRPr="00FD0425" w:rsidRDefault="009E68C8" w:rsidP="009E68C8">
            <w:pPr>
              <w:pStyle w:val="TAC"/>
              <w:rPr>
                <w:lang w:eastAsia="zh-CN"/>
              </w:rPr>
            </w:pPr>
            <w:r w:rsidRPr="00FD0425">
              <w:t>YES</w:t>
            </w:r>
          </w:p>
        </w:tc>
        <w:tc>
          <w:tcPr>
            <w:tcW w:w="1134" w:type="dxa"/>
          </w:tcPr>
          <w:p w14:paraId="445EFC59" w14:textId="77777777" w:rsidR="009E68C8" w:rsidRPr="00FD0425" w:rsidRDefault="009E68C8" w:rsidP="009E68C8">
            <w:pPr>
              <w:pStyle w:val="TAC"/>
              <w:rPr>
                <w:lang w:eastAsia="zh-CN"/>
              </w:rPr>
            </w:pPr>
            <w:r w:rsidRPr="00FD0425">
              <w:rPr>
                <w:lang w:eastAsia="ja-JP"/>
              </w:rPr>
              <w:t>ignore</w:t>
            </w:r>
          </w:p>
        </w:tc>
      </w:tr>
      <w:tr w:rsidR="00FE17E1" w:rsidRPr="00FD0425" w14:paraId="7A4449ED" w14:textId="77777777" w:rsidTr="00694C97">
        <w:tblPrEx>
          <w:tblCellMar>
            <w:top w:w="0" w:type="dxa"/>
            <w:bottom w:w="0" w:type="dxa"/>
          </w:tblCellMar>
        </w:tblPrEx>
        <w:tc>
          <w:tcPr>
            <w:tcW w:w="2578" w:type="dxa"/>
          </w:tcPr>
          <w:p w14:paraId="282043A0" w14:textId="77777777" w:rsidR="00FE17E1" w:rsidRPr="00FD0425" w:rsidRDefault="00FE17E1" w:rsidP="00FE17E1">
            <w:pPr>
              <w:pStyle w:val="TAL"/>
              <w:rPr>
                <w:bCs/>
                <w:lang w:eastAsia="ja-JP"/>
              </w:rPr>
            </w:pPr>
            <w:r w:rsidRPr="00FD0425">
              <w:rPr>
                <w:lang w:eastAsia="ja-JP"/>
              </w:rPr>
              <w:t>MR-DC Resource Coordination Information</w:t>
            </w:r>
          </w:p>
        </w:tc>
        <w:tc>
          <w:tcPr>
            <w:tcW w:w="1104" w:type="dxa"/>
          </w:tcPr>
          <w:p w14:paraId="78CF1B3A" w14:textId="77777777" w:rsidR="00FE17E1" w:rsidRPr="00FD0425" w:rsidRDefault="00FE17E1" w:rsidP="00FE17E1">
            <w:pPr>
              <w:pStyle w:val="TAL"/>
            </w:pPr>
            <w:r w:rsidRPr="00FD0425">
              <w:t>O</w:t>
            </w:r>
          </w:p>
        </w:tc>
        <w:tc>
          <w:tcPr>
            <w:tcW w:w="1022" w:type="dxa"/>
          </w:tcPr>
          <w:p w14:paraId="3C547290" w14:textId="77777777" w:rsidR="00FE17E1" w:rsidRPr="00FD0425" w:rsidRDefault="00FE17E1" w:rsidP="00FE17E1">
            <w:pPr>
              <w:pStyle w:val="TAL"/>
              <w:rPr>
                <w:i/>
                <w:lang w:eastAsia="ja-JP"/>
              </w:rPr>
            </w:pPr>
          </w:p>
        </w:tc>
        <w:tc>
          <w:tcPr>
            <w:tcW w:w="1276" w:type="dxa"/>
            <w:gridSpan w:val="2"/>
          </w:tcPr>
          <w:p w14:paraId="0EBBC6C6" w14:textId="77777777" w:rsidR="00FE17E1" w:rsidRPr="00FD0425" w:rsidRDefault="00FE17E1" w:rsidP="00FE17E1">
            <w:pPr>
              <w:pStyle w:val="TAL"/>
            </w:pPr>
            <w:r w:rsidRPr="00FD0425">
              <w:t>9.2.2.33</w:t>
            </w:r>
          </w:p>
        </w:tc>
        <w:tc>
          <w:tcPr>
            <w:tcW w:w="2268" w:type="dxa"/>
          </w:tcPr>
          <w:p w14:paraId="54C53FD8" w14:textId="77777777" w:rsidR="00FE17E1" w:rsidRPr="00FD0425" w:rsidRDefault="00FE17E1" w:rsidP="00FE17E1">
            <w:pPr>
              <w:pStyle w:val="TAL"/>
              <w:rPr>
                <w:lang w:eastAsia="zh-CN"/>
              </w:rPr>
            </w:pPr>
            <w:r w:rsidRPr="00FD0425">
              <w:t xml:space="preserve">Information used to coordinate resource utilisation between M-NG-RAN node and S-NG-RAN node. </w:t>
            </w:r>
          </w:p>
        </w:tc>
        <w:tc>
          <w:tcPr>
            <w:tcW w:w="1134" w:type="dxa"/>
          </w:tcPr>
          <w:p w14:paraId="2E2F17DD" w14:textId="77777777" w:rsidR="00FE17E1" w:rsidRPr="00FD0425" w:rsidRDefault="00FE17E1" w:rsidP="00FE17E1">
            <w:pPr>
              <w:pStyle w:val="TAC"/>
              <w:rPr>
                <w:lang w:eastAsia="zh-CN"/>
              </w:rPr>
            </w:pPr>
            <w:r w:rsidRPr="00FD0425">
              <w:rPr>
                <w:lang w:eastAsia="zh-CN"/>
              </w:rPr>
              <w:t>YES</w:t>
            </w:r>
          </w:p>
        </w:tc>
        <w:tc>
          <w:tcPr>
            <w:tcW w:w="1134" w:type="dxa"/>
          </w:tcPr>
          <w:p w14:paraId="5FB33D52" w14:textId="77777777" w:rsidR="00FE17E1" w:rsidRPr="00FD0425" w:rsidRDefault="00FE17E1" w:rsidP="00FE17E1">
            <w:pPr>
              <w:pStyle w:val="TAC"/>
              <w:rPr>
                <w:lang w:eastAsia="zh-CN"/>
              </w:rPr>
            </w:pPr>
            <w:r w:rsidRPr="00FD0425">
              <w:rPr>
                <w:lang w:eastAsia="zh-CN"/>
              </w:rPr>
              <w:t>ignore</w:t>
            </w:r>
          </w:p>
        </w:tc>
      </w:tr>
      <w:tr w:rsidR="0003149B" w:rsidRPr="00FD0425" w14:paraId="16DEAFC4" w14:textId="77777777" w:rsidTr="00694C97">
        <w:tblPrEx>
          <w:tblCellMar>
            <w:top w:w="0" w:type="dxa"/>
            <w:bottom w:w="0" w:type="dxa"/>
          </w:tblCellMar>
        </w:tblPrEx>
        <w:tc>
          <w:tcPr>
            <w:tcW w:w="2578" w:type="dxa"/>
          </w:tcPr>
          <w:p w14:paraId="28D512D1" w14:textId="77777777" w:rsidR="0003149B" w:rsidRPr="00FD0425" w:rsidRDefault="0003149B" w:rsidP="0003149B">
            <w:pPr>
              <w:pStyle w:val="TAL"/>
              <w:rPr>
                <w:lang w:eastAsia="ja-JP"/>
              </w:rPr>
            </w:pPr>
            <w:r w:rsidRPr="00FD0425">
              <w:rPr>
                <w:lang w:eastAsia="ja-JP"/>
              </w:rPr>
              <w:t>PCell ID</w:t>
            </w:r>
          </w:p>
        </w:tc>
        <w:tc>
          <w:tcPr>
            <w:tcW w:w="1104" w:type="dxa"/>
          </w:tcPr>
          <w:p w14:paraId="113FB060" w14:textId="77777777" w:rsidR="0003149B" w:rsidRPr="00FD0425" w:rsidRDefault="0003149B" w:rsidP="0003149B">
            <w:pPr>
              <w:pStyle w:val="TAL"/>
            </w:pPr>
            <w:r w:rsidRPr="00FD0425">
              <w:t>O</w:t>
            </w:r>
          </w:p>
        </w:tc>
        <w:tc>
          <w:tcPr>
            <w:tcW w:w="1022" w:type="dxa"/>
          </w:tcPr>
          <w:p w14:paraId="535DFB30" w14:textId="77777777" w:rsidR="0003149B" w:rsidRPr="00FD0425" w:rsidRDefault="0003149B" w:rsidP="0003149B">
            <w:pPr>
              <w:pStyle w:val="TAL"/>
              <w:rPr>
                <w:i/>
                <w:lang w:eastAsia="ja-JP"/>
              </w:rPr>
            </w:pPr>
          </w:p>
        </w:tc>
        <w:tc>
          <w:tcPr>
            <w:tcW w:w="1276" w:type="dxa"/>
            <w:gridSpan w:val="2"/>
          </w:tcPr>
          <w:p w14:paraId="577A2FA3" w14:textId="77777777" w:rsidR="0003149B" w:rsidRPr="00FD0425" w:rsidRDefault="0003149B" w:rsidP="0003149B">
            <w:pPr>
              <w:pStyle w:val="TAL"/>
            </w:pPr>
            <w:r w:rsidRPr="00FD0425">
              <w:t>Global NG-RAN Cell Identity</w:t>
            </w:r>
          </w:p>
          <w:p w14:paraId="058259D5" w14:textId="77777777" w:rsidR="0003149B" w:rsidRPr="00FD0425" w:rsidRDefault="0003149B" w:rsidP="0003149B">
            <w:pPr>
              <w:pStyle w:val="TAL"/>
            </w:pPr>
            <w:r w:rsidRPr="00FD0425">
              <w:t>9.2.2.27</w:t>
            </w:r>
          </w:p>
        </w:tc>
        <w:tc>
          <w:tcPr>
            <w:tcW w:w="2268" w:type="dxa"/>
          </w:tcPr>
          <w:p w14:paraId="74BCFD25" w14:textId="77777777" w:rsidR="0003149B" w:rsidRPr="00FD0425" w:rsidRDefault="0003149B" w:rsidP="0003149B">
            <w:pPr>
              <w:pStyle w:val="TAL"/>
            </w:pPr>
          </w:p>
        </w:tc>
        <w:tc>
          <w:tcPr>
            <w:tcW w:w="1134" w:type="dxa"/>
          </w:tcPr>
          <w:p w14:paraId="11485A32" w14:textId="77777777" w:rsidR="0003149B" w:rsidRPr="00FD0425" w:rsidRDefault="0003149B" w:rsidP="0003149B">
            <w:pPr>
              <w:pStyle w:val="TAC"/>
              <w:rPr>
                <w:lang w:eastAsia="zh-CN"/>
              </w:rPr>
            </w:pPr>
            <w:r w:rsidRPr="00FD0425">
              <w:rPr>
                <w:lang w:eastAsia="zh-CN"/>
              </w:rPr>
              <w:t>YES</w:t>
            </w:r>
          </w:p>
        </w:tc>
        <w:tc>
          <w:tcPr>
            <w:tcW w:w="1134" w:type="dxa"/>
          </w:tcPr>
          <w:p w14:paraId="1FB8FD6B" w14:textId="77777777" w:rsidR="0003149B" w:rsidRPr="00FD0425" w:rsidRDefault="0003149B" w:rsidP="0003149B">
            <w:pPr>
              <w:pStyle w:val="TAC"/>
              <w:rPr>
                <w:lang w:eastAsia="zh-CN"/>
              </w:rPr>
            </w:pPr>
            <w:r w:rsidRPr="00FD0425">
              <w:rPr>
                <w:lang w:eastAsia="zh-CN"/>
              </w:rPr>
              <w:t>reject</w:t>
            </w:r>
          </w:p>
        </w:tc>
      </w:tr>
      <w:tr w:rsidR="003D743A" w:rsidRPr="00FD0425" w14:paraId="2F8E3FC7" w14:textId="77777777" w:rsidTr="00694C97">
        <w:tblPrEx>
          <w:tblCellMar>
            <w:top w:w="0" w:type="dxa"/>
            <w:bottom w:w="0" w:type="dxa"/>
          </w:tblCellMar>
        </w:tblPrEx>
        <w:tc>
          <w:tcPr>
            <w:tcW w:w="2578" w:type="dxa"/>
          </w:tcPr>
          <w:p w14:paraId="7809A706" w14:textId="77777777" w:rsidR="003D743A" w:rsidRPr="00FD0425" w:rsidRDefault="003D743A" w:rsidP="003D743A">
            <w:pPr>
              <w:pStyle w:val="TAL"/>
              <w:rPr>
                <w:lang w:eastAsia="ja-JP"/>
              </w:rPr>
            </w:pPr>
            <w:r w:rsidRPr="00FD0425">
              <w:rPr>
                <w:rFonts w:eastAsia="SimSun" w:hint="eastAsia"/>
                <w:bCs/>
                <w:lang w:eastAsia="zh-CN"/>
              </w:rPr>
              <w:t>NE-DC TDM Pattern</w:t>
            </w:r>
          </w:p>
        </w:tc>
        <w:tc>
          <w:tcPr>
            <w:tcW w:w="1104" w:type="dxa"/>
          </w:tcPr>
          <w:p w14:paraId="2559938F" w14:textId="77777777" w:rsidR="003D743A" w:rsidRPr="00FD0425" w:rsidRDefault="003D743A" w:rsidP="003D743A">
            <w:pPr>
              <w:pStyle w:val="TAL"/>
            </w:pPr>
            <w:r w:rsidRPr="00FD0425">
              <w:rPr>
                <w:rFonts w:eastAsia="SimSun" w:hint="eastAsia"/>
                <w:lang w:eastAsia="zh-CN"/>
              </w:rPr>
              <w:t>O</w:t>
            </w:r>
          </w:p>
        </w:tc>
        <w:tc>
          <w:tcPr>
            <w:tcW w:w="1022" w:type="dxa"/>
          </w:tcPr>
          <w:p w14:paraId="787E8A85" w14:textId="77777777" w:rsidR="003D743A" w:rsidRPr="00FD0425" w:rsidRDefault="003D743A" w:rsidP="003D743A">
            <w:pPr>
              <w:pStyle w:val="TAL"/>
              <w:rPr>
                <w:i/>
                <w:lang w:eastAsia="ja-JP"/>
              </w:rPr>
            </w:pPr>
          </w:p>
        </w:tc>
        <w:tc>
          <w:tcPr>
            <w:tcW w:w="1276" w:type="dxa"/>
            <w:gridSpan w:val="2"/>
          </w:tcPr>
          <w:p w14:paraId="29950BA6" w14:textId="77777777" w:rsidR="003D743A" w:rsidRPr="00FD0425" w:rsidRDefault="003D743A" w:rsidP="003D743A">
            <w:pPr>
              <w:pStyle w:val="TAL"/>
            </w:pPr>
            <w:r w:rsidRPr="00FD0425">
              <w:rPr>
                <w:rFonts w:eastAsia="SimSun" w:hint="eastAsia"/>
                <w:lang w:eastAsia="zh-CN"/>
              </w:rPr>
              <w:t>9.2.2.38</w:t>
            </w:r>
          </w:p>
        </w:tc>
        <w:tc>
          <w:tcPr>
            <w:tcW w:w="2268" w:type="dxa"/>
          </w:tcPr>
          <w:p w14:paraId="55ECB88B" w14:textId="77777777" w:rsidR="003D743A" w:rsidRPr="00FD0425" w:rsidRDefault="003D743A" w:rsidP="003D743A">
            <w:pPr>
              <w:pStyle w:val="TAL"/>
            </w:pPr>
          </w:p>
        </w:tc>
        <w:tc>
          <w:tcPr>
            <w:tcW w:w="1134" w:type="dxa"/>
          </w:tcPr>
          <w:p w14:paraId="75709325" w14:textId="77777777" w:rsidR="003D743A" w:rsidRPr="00FD0425" w:rsidRDefault="003D743A" w:rsidP="003D743A">
            <w:pPr>
              <w:pStyle w:val="TAC"/>
              <w:rPr>
                <w:lang w:eastAsia="zh-CN"/>
              </w:rPr>
            </w:pPr>
            <w:r w:rsidRPr="00FD0425">
              <w:rPr>
                <w:rFonts w:eastAsia="SimSun"/>
                <w:lang w:eastAsia="zh-CN"/>
              </w:rPr>
              <w:t>YES</w:t>
            </w:r>
          </w:p>
        </w:tc>
        <w:tc>
          <w:tcPr>
            <w:tcW w:w="1134" w:type="dxa"/>
          </w:tcPr>
          <w:p w14:paraId="7AC9ECCC" w14:textId="77777777" w:rsidR="003D743A" w:rsidRPr="00FD0425" w:rsidRDefault="003D743A" w:rsidP="003D743A">
            <w:pPr>
              <w:pStyle w:val="TAC"/>
              <w:rPr>
                <w:lang w:eastAsia="zh-CN"/>
              </w:rPr>
            </w:pPr>
            <w:r w:rsidRPr="00FD0425">
              <w:rPr>
                <w:rFonts w:eastAsia="SimSun"/>
                <w:lang w:eastAsia="zh-CN"/>
              </w:rPr>
              <w:t>ignore</w:t>
            </w:r>
          </w:p>
        </w:tc>
      </w:tr>
      <w:tr w:rsidR="00CE3100" w:rsidRPr="00FD0425" w14:paraId="27170CE2" w14:textId="77777777" w:rsidTr="00AD2517">
        <w:tblPrEx>
          <w:tblCellMar>
            <w:top w:w="0" w:type="dxa"/>
            <w:bottom w:w="0" w:type="dxa"/>
          </w:tblCellMar>
        </w:tblPrEx>
        <w:tc>
          <w:tcPr>
            <w:tcW w:w="2578" w:type="dxa"/>
          </w:tcPr>
          <w:p w14:paraId="7F317DE5" w14:textId="77777777" w:rsidR="00CE3100" w:rsidRPr="00FD0425" w:rsidRDefault="00CE3100" w:rsidP="00AD2517">
            <w:pPr>
              <w:pStyle w:val="TAL"/>
              <w:rPr>
                <w:rFonts w:hint="eastAsia"/>
                <w:bCs/>
              </w:rPr>
            </w:pPr>
            <w:r w:rsidRPr="00FD0425">
              <w:t>Requested Fast MCG recovery via SRB3</w:t>
            </w:r>
          </w:p>
        </w:tc>
        <w:tc>
          <w:tcPr>
            <w:tcW w:w="1104" w:type="dxa"/>
          </w:tcPr>
          <w:p w14:paraId="28B7BAC5" w14:textId="77777777" w:rsidR="00CE3100" w:rsidRPr="00FD0425" w:rsidRDefault="00CE3100" w:rsidP="00AD2517">
            <w:pPr>
              <w:pStyle w:val="TAL"/>
              <w:rPr>
                <w:rFonts w:hint="eastAsia"/>
              </w:rPr>
            </w:pPr>
            <w:r w:rsidRPr="00FD0425">
              <w:t>O</w:t>
            </w:r>
          </w:p>
        </w:tc>
        <w:tc>
          <w:tcPr>
            <w:tcW w:w="1022" w:type="dxa"/>
          </w:tcPr>
          <w:p w14:paraId="2B84E5B8" w14:textId="77777777" w:rsidR="00CE3100" w:rsidRPr="00FD0425" w:rsidRDefault="00CE3100" w:rsidP="00AD2517">
            <w:pPr>
              <w:pStyle w:val="TAL"/>
              <w:rPr>
                <w:i/>
                <w:lang w:eastAsia="ja-JP"/>
              </w:rPr>
            </w:pPr>
          </w:p>
        </w:tc>
        <w:tc>
          <w:tcPr>
            <w:tcW w:w="1276" w:type="dxa"/>
            <w:gridSpan w:val="2"/>
          </w:tcPr>
          <w:p w14:paraId="246D88A1" w14:textId="77777777" w:rsidR="00CE3100" w:rsidRPr="00FD0425" w:rsidRDefault="00CE3100" w:rsidP="00AD2517">
            <w:pPr>
              <w:pStyle w:val="TAL"/>
              <w:rPr>
                <w:rFonts w:hint="eastAsia"/>
              </w:rPr>
            </w:pPr>
            <w:r w:rsidRPr="00FD0425">
              <w:t>ENUMERATED (true, ...)</w:t>
            </w:r>
          </w:p>
        </w:tc>
        <w:tc>
          <w:tcPr>
            <w:tcW w:w="2268" w:type="dxa"/>
          </w:tcPr>
          <w:p w14:paraId="191F5897" w14:textId="77777777" w:rsidR="00CE3100" w:rsidRPr="00FD0425" w:rsidRDefault="00CE3100" w:rsidP="00AD2517">
            <w:pPr>
              <w:pStyle w:val="TAL"/>
            </w:pPr>
            <w:r w:rsidRPr="00FD0425">
              <w:t>Indicates that the resources for fast MCG recovery via SRB3 are requested.</w:t>
            </w:r>
          </w:p>
        </w:tc>
        <w:tc>
          <w:tcPr>
            <w:tcW w:w="1134" w:type="dxa"/>
          </w:tcPr>
          <w:p w14:paraId="629652FF" w14:textId="77777777" w:rsidR="00CE3100" w:rsidRPr="00FD0425" w:rsidRDefault="00CE3100" w:rsidP="00AD2517">
            <w:pPr>
              <w:pStyle w:val="TAC"/>
            </w:pPr>
            <w:r w:rsidRPr="00FD0425">
              <w:t>YES</w:t>
            </w:r>
          </w:p>
        </w:tc>
        <w:tc>
          <w:tcPr>
            <w:tcW w:w="1134" w:type="dxa"/>
          </w:tcPr>
          <w:p w14:paraId="3BFAFF0B" w14:textId="77777777" w:rsidR="00CE3100" w:rsidRPr="00FD0425" w:rsidRDefault="00CE3100" w:rsidP="00AD2517">
            <w:pPr>
              <w:pStyle w:val="TAC"/>
              <w:rPr>
                <w:rFonts w:hint="eastAsia"/>
                <w:lang w:eastAsia="zh-CN"/>
              </w:rPr>
            </w:pPr>
            <w:r w:rsidRPr="00FD0425">
              <w:rPr>
                <w:lang w:eastAsia="zh-CN"/>
              </w:rPr>
              <w:t>ignore</w:t>
            </w:r>
          </w:p>
        </w:tc>
      </w:tr>
      <w:tr w:rsidR="00CE3100" w:rsidRPr="00FD0425" w14:paraId="2D0F3A3F" w14:textId="77777777" w:rsidTr="00AD2517">
        <w:tblPrEx>
          <w:tblCellMar>
            <w:top w:w="0" w:type="dxa"/>
            <w:bottom w:w="0" w:type="dxa"/>
          </w:tblCellMar>
        </w:tblPrEx>
        <w:tc>
          <w:tcPr>
            <w:tcW w:w="2578" w:type="dxa"/>
          </w:tcPr>
          <w:p w14:paraId="3A56034F" w14:textId="77777777" w:rsidR="00CE3100" w:rsidRPr="00FD0425" w:rsidRDefault="00CE3100" w:rsidP="00AD2517">
            <w:pPr>
              <w:pStyle w:val="TAL"/>
            </w:pPr>
            <w:r w:rsidRPr="00FD0425">
              <w:t>Requested Fast MCG recovery via SRB3 Release</w:t>
            </w:r>
          </w:p>
        </w:tc>
        <w:tc>
          <w:tcPr>
            <w:tcW w:w="1104" w:type="dxa"/>
          </w:tcPr>
          <w:p w14:paraId="10C9B2F0" w14:textId="77777777" w:rsidR="00CE3100" w:rsidRPr="00FD0425" w:rsidRDefault="00CE3100" w:rsidP="00AD2517">
            <w:pPr>
              <w:pStyle w:val="TAL"/>
            </w:pPr>
            <w:r w:rsidRPr="00FD0425">
              <w:t>O</w:t>
            </w:r>
          </w:p>
        </w:tc>
        <w:tc>
          <w:tcPr>
            <w:tcW w:w="1022" w:type="dxa"/>
          </w:tcPr>
          <w:p w14:paraId="24E24E5F" w14:textId="77777777" w:rsidR="00CE3100" w:rsidRPr="00FD0425" w:rsidRDefault="00CE3100" w:rsidP="00AD2517">
            <w:pPr>
              <w:pStyle w:val="TAL"/>
              <w:rPr>
                <w:i/>
                <w:lang w:eastAsia="ja-JP"/>
              </w:rPr>
            </w:pPr>
          </w:p>
        </w:tc>
        <w:tc>
          <w:tcPr>
            <w:tcW w:w="1276" w:type="dxa"/>
            <w:gridSpan w:val="2"/>
          </w:tcPr>
          <w:p w14:paraId="18E55A4C" w14:textId="77777777" w:rsidR="00CE3100" w:rsidRPr="00FD0425" w:rsidRDefault="00CE3100" w:rsidP="00AD2517">
            <w:pPr>
              <w:pStyle w:val="TAL"/>
              <w:rPr>
                <w:rFonts w:hint="eastAsia"/>
              </w:rPr>
            </w:pPr>
            <w:r w:rsidRPr="00FD0425">
              <w:t>ENUMERATED (true, ...)</w:t>
            </w:r>
          </w:p>
        </w:tc>
        <w:tc>
          <w:tcPr>
            <w:tcW w:w="2268" w:type="dxa"/>
          </w:tcPr>
          <w:p w14:paraId="31C5C989" w14:textId="77777777" w:rsidR="00CE3100" w:rsidRPr="00FD0425" w:rsidRDefault="00CE3100" w:rsidP="00AD2517">
            <w:pPr>
              <w:pStyle w:val="TAL"/>
            </w:pPr>
            <w:r w:rsidRPr="00FD0425">
              <w:t>Indicates that resources for fast MCG recovery via SRB3 are requested to be released.</w:t>
            </w:r>
          </w:p>
        </w:tc>
        <w:tc>
          <w:tcPr>
            <w:tcW w:w="1134" w:type="dxa"/>
          </w:tcPr>
          <w:p w14:paraId="0BD161E4" w14:textId="77777777" w:rsidR="00CE3100" w:rsidRPr="00FD0425" w:rsidRDefault="00CE3100" w:rsidP="00AD2517">
            <w:pPr>
              <w:pStyle w:val="TAC"/>
            </w:pPr>
            <w:r w:rsidRPr="00FD0425">
              <w:t>YES</w:t>
            </w:r>
          </w:p>
        </w:tc>
        <w:tc>
          <w:tcPr>
            <w:tcW w:w="1134" w:type="dxa"/>
          </w:tcPr>
          <w:p w14:paraId="7AA5287D" w14:textId="77777777" w:rsidR="00CE3100" w:rsidRPr="00FD0425" w:rsidRDefault="00CE3100" w:rsidP="00AD2517">
            <w:pPr>
              <w:pStyle w:val="TAC"/>
              <w:rPr>
                <w:rFonts w:hint="eastAsia"/>
                <w:lang w:eastAsia="zh-CN"/>
              </w:rPr>
            </w:pPr>
            <w:r w:rsidRPr="00FD0425">
              <w:rPr>
                <w:lang w:eastAsia="zh-CN"/>
              </w:rPr>
              <w:t>ignore</w:t>
            </w:r>
          </w:p>
        </w:tc>
      </w:tr>
      <w:tr w:rsidR="00655FE8" w:rsidRPr="00FD0425" w14:paraId="5B08E747" w14:textId="77777777" w:rsidTr="00AD2517">
        <w:tblPrEx>
          <w:tblCellMar>
            <w:top w:w="0" w:type="dxa"/>
            <w:bottom w:w="0" w:type="dxa"/>
          </w:tblCellMar>
        </w:tblPrEx>
        <w:tc>
          <w:tcPr>
            <w:tcW w:w="2578" w:type="dxa"/>
          </w:tcPr>
          <w:p w14:paraId="3C3A6006" w14:textId="77777777" w:rsidR="00655FE8" w:rsidRPr="00FD0425" w:rsidRDefault="00655FE8" w:rsidP="00655FE8">
            <w:pPr>
              <w:pStyle w:val="TAL"/>
            </w:pPr>
            <w:r>
              <w:rPr>
                <w:rFonts w:hint="eastAsia"/>
                <w:bCs/>
                <w:lang w:eastAsia="zh-CN"/>
              </w:rPr>
              <w:t>SN triggered</w:t>
            </w:r>
          </w:p>
        </w:tc>
        <w:tc>
          <w:tcPr>
            <w:tcW w:w="1104" w:type="dxa"/>
          </w:tcPr>
          <w:p w14:paraId="2682978E" w14:textId="77777777" w:rsidR="00655FE8" w:rsidRPr="00FD0425" w:rsidRDefault="00655FE8" w:rsidP="00655FE8">
            <w:pPr>
              <w:pStyle w:val="TAL"/>
            </w:pPr>
            <w:r>
              <w:rPr>
                <w:rFonts w:hint="eastAsia"/>
                <w:lang w:eastAsia="zh-CN"/>
              </w:rPr>
              <w:t>O</w:t>
            </w:r>
          </w:p>
        </w:tc>
        <w:tc>
          <w:tcPr>
            <w:tcW w:w="1022" w:type="dxa"/>
          </w:tcPr>
          <w:p w14:paraId="7AFCE019" w14:textId="77777777" w:rsidR="00655FE8" w:rsidRPr="00FD0425" w:rsidRDefault="00655FE8" w:rsidP="00655FE8">
            <w:pPr>
              <w:pStyle w:val="TAL"/>
              <w:rPr>
                <w:i/>
                <w:lang w:eastAsia="ja-JP"/>
              </w:rPr>
            </w:pPr>
          </w:p>
        </w:tc>
        <w:tc>
          <w:tcPr>
            <w:tcW w:w="1276" w:type="dxa"/>
            <w:gridSpan w:val="2"/>
          </w:tcPr>
          <w:p w14:paraId="522E2427" w14:textId="77777777" w:rsidR="00655FE8" w:rsidRPr="00FD0425" w:rsidRDefault="00655FE8" w:rsidP="00655FE8">
            <w:pPr>
              <w:pStyle w:val="TAL"/>
            </w:pPr>
            <w:r w:rsidRPr="00846015">
              <w:t>ENUMERATED (</w:t>
            </w:r>
            <w:r>
              <w:rPr>
                <w:rFonts w:hint="eastAsia"/>
                <w:lang w:eastAsia="zh-CN"/>
              </w:rPr>
              <w:t>TRUE</w:t>
            </w:r>
            <w:r w:rsidRPr="00846015">
              <w:t xml:space="preserve"> ...)</w:t>
            </w:r>
          </w:p>
        </w:tc>
        <w:tc>
          <w:tcPr>
            <w:tcW w:w="2268" w:type="dxa"/>
          </w:tcPr>
          <w:p w14:paraId="4F2DDCC9" w14:textId="77777777" w:rsidR="00655FE8" w:rsidRPr="00FD0425" w:rsidRDefault="00655FE8" w:rsidP="00655FE8">
            <w:pPr>
              <w:pStyle w:val="TAL"/>
            </w:pPr>
          </w:p>
        </w:tc>
        <w:tc>
          <w:tcPr>
            <w:tcW w:w="1134" w:type="dxa"/>
          </w:tcPr>
          <w:p w14:paraId="2D7BE516" w14:textId="77777777" w:rsidR="00655FE8" w:rsidRPr="00FD0425" w:rsidRDefault="00655FE8" w:rsidP="00655FE8">
            <w:pPr>
              <w:pStyle w:val="TAC"/>
            </w:pPr>
            <w:r>
              <w:rPr>
                <w:rFonts w:hint="eastAsia"/>
                <w:lang w:eastAsia="zh-CN"/>
              </w:rPr>
              <w:t>YES</w:t>
            </w:r>
          </w:p>
        </w:tc>
        <w:tc>
          <w:tcPr>
            <w:tcW w:w="1134" w:type="dxa"/>
          </w:tcPr>
          <w:p w14:paraId="05103D36" w14:textId="77777777" w:rsidR="00655FE8" w:rsidRPr="00FD0425" w:rsidRDefault="00655FE8" w:rsidP="00655FE8">
            <w:pPr>
              <w:pStyle w:val="TAC"/>
              <w:rPr>
                <w:lang w:eastAsia="zh-CN"/>
              </w:rPr>
            </w:pPr>
            <w:r>
              <w:rPr>
                <w:rFonts w:hint="eastAsia"/>
                <w:lang w:eastAsia="zh-CN"/>
              </w:rPr>
              <w:t>ignore</w:t>
            </w:r>
          </w:p>
        </w:tc>
      </w:tr>
      <w:tr w:rsidR="00D85E2E" w:rsidRPr="00FD0425" w14:paraId="5F17FF9C" w14:textId="77777777" w:rsidTr="00AD2517">
        <w:tblPrEx>
          <w:tblCellMar>
            <w:top w:w="0" w:type="dxa"/>
            <w:bottom w:w="0" w:type="dxa"/>
          </w:tblCellMar>
        </w:tblPrEx>
        <w:tc>
          <w:tcPr>
            <w:tcW w:w="2578" w:type="dxa"/>
          </w:tcPr>
          <w:p w14:paraId="7F9D8480" w14:textId="77777777" w:rsidR="00D85E2E" w:rsidRDefault="00D85E2E" w:rsidP="00D85E2E">
            <w:pPr>
              <w:pStyle w:val="TAL"/>
              <w:rPr>
                <w:rFonts w:hint="eastAsia"/>
                <w:bCs/>
                <w:lang w:eastAsia="zh-CN"/>
              </w:rPr>
            </w:pPr>
            <w:r>
              <w:rPr>
                <w:rFonts w:hint="eastAsia"/>
                <w:bCs/>
                <w:lang w:eastAsia="zh-CN"/>
              </w:rPr>
              <w:t>Target Node ID</w:t>
            </w:r>
          </w:p>
        </w:tc>
        <w:tc>
          <w:tcPr>
            <w:tcW w:w="1104" w:type="dxa"/>
          </w:tcPr>
          <w:p w14:paraId="58F1306A" w14:textId="77777777" w:rsidR="00D85E2E" w:rsidRDefault="00D85E2E" w:rsidP="00D85E2E">
            <w:pPr>
              <w:pStyle w:val="TAL"/>
              <w:rPr>
                <w:rFonts w:hint="eastAsia"/>
                <w:lang w:eastAsia="zh-CN"/>
              </w:rPr>
            </w:pPr>
            <w:r>
              <w:rPr>
                <w:rFonts w:hint="eastAsia"/>
                <w:lang w:eastAsia="zh-CN"/>
              </w:rPr>
              <w:t>O</w:t>
            </w:r>
          </w:p>
        </w:tc>
        <w:tc>
          <w:tcPr>
            <w:tcW w:w="1022" w:type="dxa"/>
          </w:tcPr>
          <w:p w14:paraId="37DB2D8C" w14:textId="77777777" w:rsidR="00D85E2E" w:rsidRPr="00FD0425" w:rsidRDefault="00D85E2E" w:rsidP="00D85E2E">
            <w:pPr>
              <w:pStyle w:val="TAL"/>
              <w:rPr>
                <w:i/>
                <w:lang w:eastAsia="ja-JP"/>
              </w:rPr>
            </w:pPr>
          </w:p>
        </w:tc>
        <w:tc>
          <w:tcPr>
            <w:tcW w:w="1276" w:type="dxa"/>
            <w:gridSpan w:val="2"/>
          </w:tcPr>
          <w:p w14:paraId="6E6F21EF" w14:textId="77777777" w:rsidR="00D72C61" w:rsidRDefault="00D72C61" w:rsidP="00D85E2E">
            <w:pPr>
              <w:pStyle w:val="TAL"/>
              <w:rPr>
                <w:lang w:eastAsia="zh-CN"/>
              </w:rPr>
            </w:pPr>
            <w:r>
              <w:rPr>
                <w:lang w:eastAsia="zh-CN"/>
              </w:rPr>
              <w:t>Global NG-RAN Node ID</w:t>
            </w:r>
          </w:p>
          <w:p w14:paraId="3875B201" w14:textId="77777777" w:rsidR="00D85E2E" w:rsidRPr="00846015" w:rsidRDefault="00D85E2E" w:rsidP="00D85E2E">
            <w:pPr>
              <w:pStyle w:val="TAL"/>
            </w:pPr>
            <w:r>
              <w:rPr>
                <w:rFonts w:hint="eastAsia"/>
                <w:lang w:eastAsia="zh-CN"/>
              </w:rPr>
              <w:t>9.2.2.3</w:t>
            </w:r>
          </w:p>
        </w:tc>
        <w:tc>
          <w:tcPr>
            <w:tcW w:w="2268" w:type="dxa"/>
          </w:tcPr>
          <w:p w14:paraId="163AA4A9" w14:textId="77777777" w:rsidR="00D85E2E" w:rsidRPr="00FD0425" w:rsidRDefault="00D85E2E" w:rsidP="00D85E2E">
            <w:pPr>
              <w:pStyle w:val="TAL"/>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134" w:type="dxa"/>
          </w:tcPr>
          <w:p w14:paraId="62CBA821" w14:textId="77777777" w:rsidR="00D85E2E" w:rsidRDefault="00D85E2E" w:rsidP="00D85E2E">
            <w:pPr>
              <w:pStyle w:val="TAC"/>
              <w:rPr>
                <w:rFonts w:hint="eastAsia"/>
                <w:lang w:eastAsia="zh-CN"/>
              </w:rPr>
            </w:pPr>
            <w:r>
              <w:rPr>
                <w:rFonts w:hint="eastAsia"/>
                <w:lang w:eastAsia="zh-CN"/>
              </w:rPr>
              <w:t>YES</w:t>
            </w:r>
          </w:p>
        </w:tc>
        <w:tc>
          <w:tcPr>
            <w:tcW w:w="1134" w:type="dxa"/>
          </w:tcPr>
          <w:p w14:paraId="39FDF7CB" w14:textId="77777777" w:rsidR="00D85E2E" w:rsidRDefault="00D85E2E" w:rsidP="00D85E2E">
            <w:pPr>
              <w:pStyle w:val="TAC"/>
              <w:rPr>
                <w:rFonts w:hint="eastAsia"/>
                <w:lang w:eastAsia="zh-CN"/>
              </w:rPr>
            </w:pPr>
            <w:r>
              <w:rPr>
                <w:rFonts w:hint="eastAsia"/>
                <w:lang w:eastAsia="zh-CN"/>
              </w:rPr>
              <w:t>ignore</w:t>
            </w:r>
          </w:p>
        </w:tc>
      </w:tr>
    </w:tbl>
    <w:p w14:paraId="36B5EDD9"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blPrEx>
          <w:tblCellMar>
            <w:top w:w="0" w:type="dxa"/>
            <w:bottom w:w="0" w:type="dxa"/>
          </w:tblCellMar>
        </w:tblPrEx>
        <w:tc>
          <w:tcPr>
            <w:tcW w:w="3686" w:type="dxa"/>
          </w:tcPr>
          <w:p w14:paraId="7C726011" w14:textId="77777777" w:rsidR="00F02090" w:rsidRPr="00FD0425" w:rsidRDefault="00F02090" w:rsidP="00694C97">
            <w:pPr>
              <w:pStyle w:val="TAH"/>
              <w:rPr>
                <w:lang w:eastAsia="ja-JP"/>
              </w:rPr>
            </w:pPr>
            <w:r w:rsidRPr="00FD0425">
              <w:rPr>
                <w:lang w:eastAsia="ja-JP"/>
              </w:rPr>
              <w:t>Range bound</w:t>
            </w:r>
          </w:p>
        </w:tc>
        <w:tc>
          <w:tcPr>
            <w:tcW w:w="5670" w:type="dxa"/>
          </w:tcPr>
          <w:p w14:paraId="4ADC5BE5" w14:textId="77777777" w:rsidR="00F02090" w:rsidRPr="00FD0425" w:rsidRDefault="00F02090" w:rsidP="00694C97">
            <w:pPr>
              <w:pStyle w:val="TAH"/>
              <w:rPr>
                <w:lang w:eastAsia="ja-JP"/>
              </w:rPr>
            </w:pPr>
            <w:r w:rsidRPr="00FD0425">
              <w:rPr>
                <w:lang w:eastAsia="ja-JP"/>
              </w:rPr>
              <w:t>Explanation</w:t>
            </w:r>
          </w:p>
        </w:tc>
      </w:tr>
      <w:tr w:rsidR="00F02090" w:rsidRPr="00FD0425" w14:paraId="139722EB" w14:textId="77777777" w:rsidTr="00694C97">
        <w:tblPrEx>
          <w:tblCellMar>
            <w:top w:w="0" w:type="dxa"/>
            <w:bottom w:w="0" w:type="dxa"/>
          </w:tblCellMar>
        </w:tblPrEx>
        <w:tc>
          <w:tcPr>
            <w:tcW w:w="3686" w:type="dxa"/>
          </w:tcPr>
          <w:p w14:paraId="55C821F5" w14:textId="77777777" w:rsidR="00F02090" w:rsidRPr="00FD0425" w:rsidRDefault="00F02090" w:rsidP="00694C97">
            <w:pPr>
              <w:pStyle w:val="TAL"/>
              <w:rPr>
                <w:lang w:eastAsia="ja-JP"/>
              </w:rPr>
            </w:pPr>
            <w:r w:rsidRPr="00FD0425">
              <w:rPr>
                <w:lang w:eastAsia="ja-JP"/>
              </w:rPr>
              <w:t>maxnoofPDUSessions</w:t>
            </w:r>
          </w:p>
        </w:tc>
        <w:tc>
          <w:tcPr>
            <w:tcW w:w="5670" w:type="dxa"/>
          </w:tcPr>
          <w:p w14:paraId="79CB9EC7" w14:textId="77777777" w:rsidR="00F02090" w:rsidRPr="00FD0425" w:rsidRDefault="00F02090" w:rsidP="00694C97">
            <w:pPr>
              <w:pStyle w:val="TAL"/>
              <w:rPr>
                <w:lang w:eastAsia="ja-JP"/>
              </w:rPr>
            </w:pPr>
            <w:r w:rsidRPr="00FD0425">
              <w:rPr>
                <w:lang w:eastAsia="ja-JP"/>
              </w:rPr>
              <w:t>Maximum no. of PDU sessions. Value is 256</w:t>
            </w:r>
          </w:p>
        </w:tc>
      </w:tr>
    </w:tbl>
    <w:p w14:paraId="28235722" w14:textId="77777777" w:rsidR="00F02090" w:rsidRPr="00FD0425" w:rsidRDefault="00F02090" w:rsidP="00F02090"/>
    <w:p w14:paraId="6ED26AF2" w14:textId="77777777" w:rsidR="00F02090" w:rsidRPr="00FD0425" w:rsidRDefault="00F02090" w:rsidP="00F02090">
      <w:pPr>
        <w:pStyle w:val="Heading4"/>
      </w:pPr>
      <w:bookmarkStart w:id="3527" w:name="_Toc20955197"/>
      <w:bookmarkStart w:id="3528" w:name="_Toc29991392"/>
      <w:bookmarkStart w:id="3529" w:name="_Toc36555792"/>
      <w:bookmarkStart w:id="3530" w:name="_Toc44497502"/>
      <w:bookmarkStart w:id="3531" w:name="_Toc45107890"/>
      <w:bookmarkStart w:id="3532" w:name="_Toc45901510"/>
      <w:bookmarkStart w:id="3533" w:name="_Toc51850589"/>
      <w:bookmarkStart w:id="3534" w:name="_Toc56693592"/>
      <w:bookmarkStart w:id="3535" w:name="_Toc64447135"/>
      <w:bookmarkStart w:id="3536" w:name="_Toc66286629"/>
      <w:bookmarkStart w:id="3537" w:name="_Toc74151324"/>
      <w:bookmarkStart w:id="3538" w:name="_Toc88653796"/>
      <w:bookmarkStart w:id="3539" w:name="_Toc97904152"/>
      <w:bookmarkStart w:id="3540" w:name="_Toc105175193"/>
      <w:bookmarkStart w:id="3541" w:name="_Toc113826223"/>
      <w:bookmarkStart w:id="3542" w:name="_Toc120032349"/>
      <w:r w:rsidRPr="00FD0425">
        <w:t>9.1.2.6</w:t>
      </w:r>
      <w:r w:rsidRPr="00FD0425">
        <w:tab/>
        <w:t>S-NODE MODIFICATION REQUEST ACKNOWLEDGE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95DBD94" w14:textId="77777777" w:rsidR="00F02090" w:rsidRPr="00FD0425" w:rsidRDefault="00F02090" w:rsidP="00F02090">
      <w:r w:rsidRPr="00FD0425">
        <w:t>This message is sent by the S-NG-RAN node to confirm the M-NG-RAN node’s request to modify the S-NG-RAN node resources for a specific UE.</w:t>
      </w:r>
    </w:p>
    <w:p w14:paraId="3C3E8D64"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F02090" w:rsidRPr="00FD0425" w14:paraId="26CFB8ED" w14:textId="77777777" w:rsidTr="00694C97">
        <w:tblPrEx>
          <w:tblCellMar>
            <w:top w:w="0" w:type="dxa"/>
            <w:bottom w:w="0" w:type="dxa"/>
          </w:tblCellMar>
        </w:tblPrEx>
        <w:tc>
          <w:tcPr>
            <w:tcW w:w="2578" w:type="dxa"/>
          </w:tcPr>
          <w:p w14:paraId="46C2F8C3" w14:textId="77777777" w:rsidR="00F02090" w:rsidRPr="00FD0425" w:rsidRDefault="00F02090" w:rsidP="00694C97">
            <w:pPr>
              <w:pStyle w:val="TAH"/>
              <w:rPr>
                <w:lang w:eastAsia="ja-JP"/>
              </w:rPr>
            </w:pPr>
            <w:bookmarkStart w:id="3543" w:name="_Hlk534064987"/>
            <w:r w:rsidRPr="00FD0425">
              <w:rPr>
                <w:lang w:eastAsia="ja-JP"/>
              </w:rPr>
              <w:t>IE/Group Name</w:t>
            </w:r>
          </w:p>
        </w:tc>
        <w:tc>
          <w:tcPr>
            <w:tcW w:w="1104" w:type="dxa"/>
          </w:tcPr>
          <w:p w14:paraId="40CE3CF6" w14:textId="77777777" w:rsidR="00F02090" w:rsidRPr="00FD0425" w:rsidRDefault="00F02090" w:rsidP="00694C97">
            <w:pPr>
              <w:pStyle w:val="TAH"/>
              <w:rPr>
                <w:lang w:eastAsia="ja-JP"/>
              </w:rPr>
            </w:pPr>
            <w:r w:rsidRPr="00FD0425">
              <w:rPr>
                <w:lang w:eastAsia="ja-JP"/>
              </w:rPr>
              <w:t>Presence</w:t>
            </w:r>
          </w:p>
        </w:tc>
        <w:tc>
          <w:tcPr>
            <w:tcW w:w="1022" w:type="dxa"/>
          </w:tcPr>
          <w:p w14:paraId="43058754" w14:textId="77777777" w:rsidR="00F02090" w:rsidRPr="00FD0425" w:rsidRDefault="00F02090" w:rsidP="00694C97">
            <w:pPr>
              <w:pStyle w:val="TAH"/>
              <w:rPr>
                <w:lang w:eastAsia="ja-JP"/>
              </w:rPr>
            </w:pPr>
            <w:r w:rsidRPr="00FD0425">
              <w:rPr>
                <w:lang w:eastAsia="ja-JP"/>
              </w:rPr>
              <w:t>Range</w:t>
            </w:r>
          </w:p>
        </w:tc>
        <w:tc>
          <w:tcPr>
            <w:tcW w:w="1273" w:type="dxa"/>
          </w:tcPr>
          <w:p w14:paraId="462572D0" w14:textId="77777777" w:rsidR="00F02090" w:rsidRPr="00FD0425" w:rsidRDefault="00F02090" w:rsidP="00694C97">
            <w:pPr>
              <w:pStyle w:val="TAH"/>
              <w:rPr>
                <w:lang w:eastAsia="ja-JP"/>
              </w:rPr>
            </w:pPr>
            <w:r w:rsidRPr="00FD0425">
              <w:rPr>
                <w:lang w:eastAsia="ja-JP"/>
              </w:rPr>
              <w:t>IE type and reference</w:t>
            </w:r>
          </w:p>
        </w:tc>
        <w:tc>
          <w:tcPr>
            <w:tcW w:w="2129" w:type="dxa"/>
          </w:tcPr>
          <w:p w14:paraId="25B2727A" w14:textId="77777777" w:rsidR="00F02090" w:rsidRPr="00FD0425" w:rsidRDefault="00F02090" w:rsidP="00694C97">
            <w:pPr>
              <w:pStyle w:val="TAH"/>
              <w:rPr>
                <w:lang w:eastAsia="ja-JP"/>
              </w:rPr>
            </w:pPr>
            <w:r w:rsidRPr="00FD0425">
              <w:rPr>
                <w:lang w:eastAsia="ja-JP"/>
              </w:rPr>
              <w:t>Semantics description</w:t>
            </w:r>
          </w:p>
        </w:tc>
        <w:tc>
          <w:tcPr>
            <w:tcW w:w="1134" w:type="dxa"/>
          </w:tcPr>
          <w:p w14:paraId="49DE6ECA" w14:textId="77777777" w:rsidR="00F02090" w:rsidRPr="00FD0425" w:rsidRDefault="00F02090" w:rsidP="00694C97">
            <w:pPr>
              <w:pStyle w:val="TAH"/>
              <w:rPr>
                <w:b w:val="0"/>
                <w:lang w:eastAsia="ja-JP"/>
              </w:rPr>
            </w:pPr>
            <w:r w:rsidRPr="00FD0425">
              <w:rPr>
                <w:lang w:eastAsia="ja-JP"/>
              </w:rPr>
              <w:t>Criticality</w:t>
            </w:r>
          </w:p>
        </w:tc>
        <w:tc>
          <w:tcPr>
            <w:tcW w:w="1274" w:type="dxa"/>
          </w:tcPr>
          <w:p w14:paraId="754D0542"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3A55B593" w14:textId="77777777" w:rsidTr="00694C97">
        <w:tblPrEx>
          <w:tblCellMar>
            <w:top w:w="0" w:type="dxa"/>
            <w:bottom w:w="0" w:type="dxa"/>
          </w:tblCellMar>
        </w:tblPrEx>
        <w:tc>
          <w:tcPr>
            <w:tcW w:w="2578" w:type="dxa"/>
          </w:tcPr>
          <w:p w14:paraId="09F630FF" w14:textId="77777777" w:rsidR="00F02090" w:rsidRPr="00FD0425" w:rsidRDefault="00F02090" w:rsidP="00694C97">
            <w:pPr>
              <w:pStyle w:val="TAL"/>
              <w:rPr>
                <w:lang w:eastAsia="ja-JP"/>
              </w:rPr>
            </w:pPr>
            <w:r w:rsidRPr="00FD0425">
              <w:rPr>
                <w:lang w:eastAsia="ja-JP"/>
              </w:rPr>
              <w:t>Message Type</w:t>
            </w:r>
          </w:p>
        </w:tc>
        <w:tc>
          <w:tcPr>
            <w:tcW w:w="1104" w:type="dxa"/>
          </w:tcPr>
          <w:p w14:paraId="44C25265" w14:textId="77777777" w:rsidR="00F02090" w:rsidRPr="00FD0425" w:rsidRDefault="00F02090" w:rsidP="00694C97">
            <w:pPr>
              <w:pStyle w:val="TAL"/>
              <w:rPr>
                <w:lang w:eastAsia="ja-JP"/>
              </w:rPr>
            </w:pPr>
            <w:r w:rsidRPr="00FD0425">
              <w:rPr>
                <w:lang w:eastAsia="ja-JP"/>
              </w:rPr>
              <w:t>M</w:t>
            </w:r>
          </w:p>
        </w:tc>
        <w:tc>
          <w:tcPr>
            <w:tcW w:w="1022" w:type="dxa"/>
          </w:tcPr>
          <w:p w14:paraId="6DDFC986" w14:textId="77777777" w:rsidR="00F02090" w:rsidRPr="00FD0425" w:rsidRDefault="00F02090" w:rsidP="00694C97">
            <w:pPr>
              <w:pStyle w:val="TAL"/>
              <w:rPr>
                <w:szCs w:val="18"/>
                <w:lang w:eastAsia="ja-JP"/>
              </w:rPr>
            </w:pPr>
          </w:p>
        </w:tc>
        <w:tc>
          <w:tcPr>
            <w:tcW w:w="1273" w:type="dxa"/>
          </w:tcPr>
          <w:p w14:paraId="3D431BE8" w14:textId="77777777" w:rsidR="00F02090" w:rsidRPr="00FD0425" w:rsidRDefault="00F02090" w:rsidP="00694C97">
            <w:pPr>
              <w:pStyle w:val="TAL"/>
              <w:rPr>
                <w:lang w:eastAsia="ja-JP"/>
              </w:rPr>
            </w:pPr>
            <w:r w:rsidRPr="00FD0425">
              <w:rPr>
                <w:lang w:eastAsia="ja-JP"/>
              </w:rPr>
              <w:t>9.2.3.1</w:t>
            </w:r>
          </w:p>
        </w:tc>
        <w:tc>
          <w:tcPr>
            <w:tcW w:w="2129" w:type="dxa"/>
          </w:tcPr>
          <w:p w14:paraId="5292616E" w14:textId="77777777" w:rsidR="00F02090" w:rsidRPr="00FD0425" w:rsidRDefault="00F02090" w:rsidP="00694C97">
            <w:pPr>
              <w:pStyle w:val="TAL"/>
              <w:rPr>
                <w:szCs w:val="18"/>
                <w:lang w:eastAsia="ja-JP"/>
              </w:rPr>
            </w:pPr>
          </w:p>
        </w:tc>
        <w:tc>
          <w:tcPr>
            <w:tcW w:w="1134" w:type="dxa"/>
          </w:tcPr>
          <w:p w14:paraId="54B0A41C" w14:textId="77777777" w:rsidR="00F02090" w:rsidRPr="00FD0425" w:rsidRDefault="00F02090" w:rsidP="00694C97">
            <w:pPr>
              <w:pStyle w:val="TAC"/>
              <w:rPr>
                <w:lang w:eastAsia="ja-JP"/>
              </w:rPr>
            </w:pPr>
            <w:r w:rsidRPr="00FD0425">
              <w:rPr>
                <w:lang w:eastAsia="ja-JP"/>
              </w:rPr>
              <w:t>YES</w:t>
            </w:r>
          </w:p>
        </w:tc>
        <w:tc>
          <w:tcPr>
            <w:tcW w:w="1274" w:type="dxa"/>
          </w:tcPr>
          <w:p w14:paraId="17949646" w14:textId="77777777" w:rsidR="00F02090" w:rsidRPr="00FD0425" w:rsidRDefault="00F02090" w:rsidP="00694C97">
            <w:pPr>
              <w:pStyle w:val="TAC"/>
              <w:rPr>
                <w:lang w:eastAsia="ja-JP"/>
              </w:rPr>
            </w:pPr>
            <w:r w:rsidRPr="00FD0425">
              <w:rPr>
                <w:lang w:eastAsia="ja-JP"/>
              </w:rPr>
              <w:t>reject</w:t>
            </w:r>
          </w:p>
        </w:tc>
      </w:tr>
      <w:tr w:rsidR="00F02090" w:rsidRPr="00FD0425" w14:paraId="5B309244" w14:textId="77777777" w:rsidTr="00694C97">
        <w:tblPrEx>
          <w:tblCellMar>
            <w:top w:w="0" w:type="dxa"/>
            <w:bottom w:w="0" w:type="dxa"/>
          </w:tblCellMar>
        </w:tblPrEx>
        <w:tc>
          <w:tcPr>
            <w:tcW w:w="2578" w:type="dxa"/>
          </w:tcPr>
          <w:p w14:paraId="0523A072"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42CEF94D" w14:textId="77777777" w:rsidR="00F02090" w:rsidRPr="00FD0425" w:rsidRDefault="00F02090" w:rsidP="00694C97">
            <w:pPr>
              <w:pStyle w:val="TAL"/>
              <w:rPr>
                <w:lang w:eastAsia="ja-JP"/>
              </w:rPr>
            </w:pPr>
            <w:r w:rsidRPr="00FD0425">
              <w:rPr>
                <w:lang w:eastAsia="ja-JP"/>
              </w:rPr>
              <w:t>M</w:t>
            </w:r>
          </w:p>
        </w:tc>
        <w:tc>
          <w:tcPr>
            <w:tcW w:w="1022" w:type="dxa"/>
          </w:tcPr>
          <w:p w14:paraId="193EC82E" w14:textId="77777777" w:rsidR="00F02090" w:rsidRPr="00FD0425" w:rsidRDefault="00F02090" w:rsidP="00694C97">
            <w:pPr>
              <w:pStyle w:val="TAL"/>
              <w:rPr>
                <w:szCs w:val="18"/>
                <w:lang w:eastAsia="ja-JP"/>
              </w:rPr>
            </w:pPr>
          </w:p>
        </w:tc>
        <w:tc>
          <w:tcPr>
            <w:tcW w:w="1273" w:type="dxa"/>
          </w:tcPr>
          <w:p w14:paraId="189251F3" w14:textId="77777777" w:rsidR="00F02090" w:rsidRPr="00FD0425" w:rsidRDefault="00F02090" w:rsidP="00694C97">
            <w:pPr>
              <w:pStyle w:val="TAL"/>
              <w:rPr>
                <w:snapToGrid w:val="0"/>
                <w:lang w:eastAsia="ja-JP"/>
              </w:rPr>
            </w:pPr>
            <w:r w:rsidRPr="00FD0425">
              <w:rPr>
                <w:snapToGrid w:val="0"/>
                <w:lang w:eastAsia="ja-JP"/>
              </w:rPr>
              <w:t>NG-RAN node UE XnAP ID</w:t>
            </w:r>
          </w:p>
          <w:p w14:paraId="405E8476" w14:textId="77777777" w:rsidR="00F02090" w:rsidRPr="00FD0425" w:rsidRDefault="00F02090" w:rsidP="00694C97">
            <w:pPr>
              <w:pStyle w:val="TAL"/>
              <w:rPr>
                <w:lang w:eastAsia="ja-JP"/>
              </w:rPr>
            </w:pPr>
            <w:r w:rsidRPr="00FD0425">
              <w:rPr>
                <w:lang w:eastAsia="ja-JP"/>
              </w:rPr>
              <w:t>9.2.3.16</w:t>
            </w:r>
          </w:p>
        </w:tc>
        <w:tc>
          <w:tcPr>
            <w:tcW w:w="2129" w:type="dxa"/>
          </w:tcPr>
          <w:p w14:paraId="050C6AA7"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34" w:type="dxa"/>
          </w:tcPr>
          <w:p w14:paraId="48643C98" w14:textId="77777777" w:rsidR="00F02090" w:rsidRPr="00FD0425" w:rsidRDefault="00F02090" w:rsidP="00694C97">
            <w:pPr>
              <w:pStyle w:val="TAC"/>
              <w:rPr>
                <w:lang w:eastAsia="ja-JP"/>
              </w:rPr>
            </w:pPr>
            <w:r w:rsidRPr="00FD0425">
              <w:rPr>
                <w:lang w:eastAsia="ja-JP"/>
              </w:rPr>
              <w:t>YES</w:t>
            </w:r>
          </w:p>
        </w:tc>
        <w:tc>
          <w:tcPr>
            <w:tcW w:w="1274" w:type="dxa"/>
          </w:tcPr>
          <w:p w14:paraId="48756856" w14:textId="77777777" w:rsidR="00F02090" w:rsidRPr="00FD0425" w:rsidRDefault="00F02090" w:rsidP="00694C97">
            <w:pPr>
              <w:pStyle w:val="TAC"/>
              <w:rPr>
                <w:lang w:eastAsia="ja-JP"/>
              </w:rPr>
            </w:pPr>
            <w:r w:rsidRPr="00FD0425">
              <w:rPr>
                <w:lang w:eastAsia="ja-JP"/>
              </w:rPr>
              <w:t>ignore</w:t>
            </w:r>
          </w:p>
        </w:tc>
      </w:tr>
      <w:tr w:rsidR="00F02090" w:rsidRPr="00FD0425" w14:paraId="5AAC2738" w14:textId="77777777" w:rsidTr="00694C97">
        <w:tblPrEx>
          <w:tblCellMar>
            <w:top w:w="0" w:type="dxa"/>
            <w:bottom w:w="0" w:type="dxa"/>
          </w:tblCellMar>
        </w:tblPrEx>
        <w:tc>
          <w:tcPr>
            <w:tcW w:w="2578" w:type="dxa"/>
          </w:tcPr>
          <w:p w14:paraId="71683189"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4541581E" w14:textId="77777777" w:rsidR="00F02090" w:rsidRPr="00FD0425" w:rsidRDefault="00F02090" w:rsidP="00694C97">
            <w:pPr>
              <w:pStyle w:val="TAL"/>
              <w:rPr>
                <w:lang w:eastAsia="ja-JP"/>
              </w:rPr>
            </w:pPr>
            <w:r w:rsidRPr="00FD0425">
              <w:rPr>
                <w:lang w:eastAsia="ja-JP"/>
              </w:rPr>
              <w:t>M</w:t>
            </w:r>
          </w:p>
        </w:tc>
        <w:tc>
          <w:tcPr>
            <w:tcW w:w="1022" w:type="dxa"/>
          </w:tcPr>
          <w:p w14:paraId="76DE60C5" w14:textId="77777777" w:rsidR="00F02090" w:rsidRPr="00FD0425" w:rsidRDefault="00F02090" w:rsidP="00694C97">
            <w:pPr>
              <w:pStyle w:val="TAL"/>
              <w:rPr>
                <w:szCs w:val="18"/>
                <w:lang w:eastAsia="ja-JP"/>
              </w:rPr>
            </w:pPr>
          </w:p>
        </w:tc>
        <w:tc>
          <w:tcPr>
            <w:tcW w:w="1273" w:type="dxa"/>
          </w:tcPr>
          <w:p w14:paraId="4C3358A8" w14:textId="77777777" w:rsidR="00F02090" w:rsidRPr="00FD0425" w:rsidRDefault="00F02090" w:rsidP="00694C97">
            <w:pPr>
              <w:pStyle w:val="TAL"/>
              <w:rPr>
                <w:snapToGrid w:val="0"/>
                <w:lang w:eastAsia="ja-JP"/>
              </w:rPr>
            </w:pPr>
            <w:r w:rsidRPr="00FD0425">
              <w:rPr>
                <w:snapToGrid w:val="0"/>
                <w:lang w:eastAsia="ja-JP"/>
              </w:rPr>
              <w:t>NG-RAN node UE XnAP ID</w:t>
            </w:r>
          </w:p>
          <w:p w14:paraId="68DCFEDE" w14:textId="77777777" w:rsidR="00F02090" w:rsidRPr="00FD0425" w:rsidRDefault="00F02090" w:rsidP="00694C97">
            <w:pPr>
              <w:pStyle w:val="TAL"/>
              <w:rPr>
                <w:lang w:eastAsia="ja-JP"/>
              </w:rPr>
            </w:pPr>
            <w:r w:rsidRPr="00FD0425">
              <w:rPr>
                <w:lang w:eastAsia="ja-JP"/>
              </w:rPr>
              <w:t>9.2.3.16</w:t>
            </w:r>
          </w:p>
        </w:tc>
        <w:tc>
          <w:tcPr>
            <w:tcW w:w="2129" w:type="dxa"/>
          </w:tcPr>
          <w:p w14:paraId="012A82B0"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34" w:type="dxa"/>
          </w:tcPr>
          <w:p w14:paraId="56E44CF6" w14:textId="77777777" w:rsidR="00F02090" w:rsidRPr="00FD0425" w:rsidRDefault="00F02090" w:rsidP="00694C97">
            <w:pPr>
              <w:pStyle w:val="TAC"/>
              <w:rPr>
                <w:lang w:eastAsia="ja-JP"/>
              </w:rPr>
            </w:pPr>
            <w:r w:rsidRPr="00FD0425">
              <w:rPr>
                <w:lang w:eastAsia="ja-JP"/>
              </w:rPr>
              <w:t>YES</w:t>
            </w:r>
          </w:p>
        </w:tc>
        <w:tc>
          <w:tcPr>
            <w:tcW w:w="1274" w:type="dxa"/>
          </w:tcPr>
          <w:p w14:paraId="0F696DF6" w14:textId="77777777" w:rsidR="00F02090" w:rsidRPr="00FD0425" w:rsidRDefault="00F02090" w:rsidP="00694C97">
            <w:pPr>
              <w:pStyle w:val="TAC"/>
              <w:rPr>
                <w:lang w:eastAsia="ja-JP"/>
              </w:rPr>
            </w:pPr>
            <w:r w:rsidRPr="00FD0425">
              <w:rPr>
                <w:lang w:eastAsia="ja-JP"/>
              </w:rPr>
              <w:t>ignore</w:t>
            </w:r>
          </w:p>
        </w:tc>
      </w:tr>
      <w:tr w:rsidR="00F02090" w:rsidRPr="00FD0425" w14:paraId="1DA4C1B7" w14:textId="77777777" w:rsidTr="00694C97">
        <w:tblPrEx>
          <w:tblCellMar>
            <w:top w:w="0" w:type="dxa"/>
            <w:bottom w:w="0" w:type="dxa"/>
          </w:tblCellMar>
        </w:tblPrEx>
        <w:tc>
          <w:tcPr>
            <w:tcW w:w="2578" w:type="dxa"/>
          </w:tcPr>
          <w:p w14:paraId="196979AB" w14:textId="77777777" w:rsidR="00F02090" w:rsidRPr="00FD0425" w:rsidRDefault="00F02090" w:rsidP="00694C97">
            <w:pPr>
              <w:pStyle w:val="TAL"/>
              <w:rPr>
                <w:b/>
                <w:lang w:eastAsia="ja-JP"/>
              </w:rPr>
            </w:pPr>
            <w:r w:rsidRPr="00FD0425">
              <w:rPr>
                <w:b/>
                <w:lang w:eastAsia="ja-JP"/>
              </w:rPr>
              <w:t>PDU Session Resources Admitted List</w:t>
            </w:r>
          </w:p>
        </w:tc>
        <w:tc>
          <w:tcPr>
            <w:tcW w:w="1104" w:type="dxa"/>
          </w:tcPr>
          <w:p w14:paraId="7E6D654A" w14:textId="77777777" w:rsidR="00F02090" w:rsidRPr="00FD0425" w:rsidRDefault="00F02090" w:rsidP="00694C97">
            <w:pPr>
              <w:pStyle w:val="TAL"/>
              <w:rPr>
                <w:lang w:eastAsia="ja-JP"/>
              </w:rPr>
            </w:pPr>
          </w:p>
        </w:tc>
        <w:tc>
          <w:tcPr>
            <w:tcW w:w="1022" w:type="dxa"/>
          </w:tcPr>
          <w:p w14:paraId="45D3D5B9" w14:textId="77777777" w:rsidR="00F02090" w:rsidRPr="00FD0425" w:rsidRDefault="00F02090" w:rsidP="00694C97">
            <w:pPr>
              <w:pStyle w:val="TAL"/>
              <w:rPr>
                <w:i/>
                <w:szCs w:val="18"/>
                <w:lang w:eastAsia="ja-JP"/>
              </w:rPr>
            </w:pPr>
            <w:r w:rsidRPr="00FD0425">
              <w:rPr>
                <w:i/>
                <w:szCs w:val="18"/>
                <w:lang w:eastAsia="ja-JP"/>
              </w:rPr>
              <w:t>0..1</w:t>
            </w:r>
          </w:p>
        </w:tc>
        <w:tc>
          <w:tcPr>
            <w:tcW w:w="1273" w:type="dxa"/>
          </w:tcPr>
          <w:p w14:paraId="6ABAEE33" w14:textId="77777777" w:rsidR="00F02090" w:rsidRPr="00FD0425" w:rsidRDefault="00F02090" w:rsidP="00694C97">
            <w:pPr>
              <w:pStyle w:val="TAL"/>
              <w:rPr>
                <w:lang w:eastAsia="ja-JP"/>
              </w:rPr>
            </w:pPr>
          </w:p>
        </w:tc>
        <w:tc>
          <w:tcPr>
            <w:tcW w:w="2129" w:type="dxa"/>
          </w:tcPr>
          <w:p w14:paraId="20510C1F" w14:textId="77777777" w:rsidR="00F02090" w:rsidRPr="00FD0425" w:rsidRDefault="00F02090" w:rsidP="00694C97">
            <w:pPr>
              <w:pStyle w:val="TAL"/>
              <w:rPr>
                <w:szCs w:val="18"/>
                <w:lang w:eastAsia="ja-JP"/>
              </w:rPr>
            </w:pPr>
          </w:p>
        </w:tc>
        <w:tc>
          <w:tcPr>
            <w:tcW w:w="1134" w:type="dxa"/>
          </w:tcPr>
          <w:p w14:paraId="604AC2D3" w14:textId="77777777" w:rsidR="00F02090" w:rsidRPr="00FD0425" w:rsidRDefault="00F02090" w:rsidP="00694C97">
            <w:pPr>
              <w:pStyle w:val="TAC"/>
              <w:rPr>
                <w:lang w:eastAsia="ja-JP"/>
              </w:rPr>
            </w:pPr>
            <w:r w:rsidRPr="00FD0425">
              <w:rPr>
                <w:lang w:eastAsia="ja-JP"/>
              </w:rPr>
              <w:t>YES</w:t>
            </w:r>
          </w:p>
        </w:tc>
        <w:tc>
          <w:tcPr>
            <w:tcW w:w="1274" w:type="dxa"/>
          </w:tcPr>
          <w:p w14:paraId="2F20F005" w14:textId="77777777" w:rsidR="00F02090" w:rsidRPr="00FD0425" w:rsidRDefault="00F02090" w:rsidP="00694C97">
            <w:pPr>
              <w:pStyle w:val="TAC"/>
              <w:rPr>
                <w:lang w:eastAsia="ja-JP"/>
              </w:rPr>
            </w:pPr>
            <w:r w:rsidRPr="00FD0425">
              <w:rPr>
                <w:lang w:eastAsia="ja-JP"/>
              </w:rPr>
              <w:t>ignore</w:t>
            </w:r>
          </w:p>
        </w:tc>
      </w:tr>
      <w:tr w:rsidR="00F02090" w:rsidRPr="00FD0425" w14:paraId="79C43082" w14:textId="77777777" w:rsidTr="00694C97">
        <w:tblPrEx>
          <w:tblCellMar>
            <w:top w:w="0" w:type="dxa"/>
            <w:bottom w:w="0" w:type="dxa"/>
          </w:tblCellMar>
        </w:tblPrEx>
        <w:tc>
          <w:tcPr>
            <w:tcW w:w="2578" w:type="dxa"/>
          </w:tcPr>
          <w:p w14:paraId="54A85169" w14:textId="77777777" w:rsidR="00F02090" w:rsidRPr="00FD0425" w:rsidRDefault="00F02090" w:rsidP="00694C97">
            <w:pPr>
              <w:pStyle w:val="TAL"/>
              <w:ind w:left="113"/>
              <w:rPr>
                <w:b/>
                <w:bCs/>
                <w:lang w:eastAsia="ja-JP"/>
              </w:rPr>
            </w:pPr>
            <w:r w:rsidRPr="00FD0425">
              <w:rPr>
                <w:b/>
                <w:bCs/>
                <w:lang w:eastAsia="ja-JP"/>
              </w:rPr>
              <w:t>&gt;PDU Session Resources Admitted To Be Added List</w:t>
            </w:r>
          </w:p>
        </w:tc>
        <w:tc>
          <w:tcPr>
            <w:tcW w:w="1104" w:type="dxa"/>
          </w:tcPr>
          <w:p w14:paraId="5848115E" w14:textId="77777777" w:rsidR="00F02090" w:rsidRPr="00FD0425" w:rsidRDefault="00F02090" w:rsidP="00694C97">
            <w:pPr>
              <w:pStyle w:val="TAL"/>
              <w:rPr>
                <w:lang w:eastAsia="ja-JP"/>
              </w:rPr>
            </w:pPr>
          </w:p>
        </w:tc>
        <w:tc>
          <w:tcPr>
            <w:tcW w:w="1022" w:type="dxa"/>
          </w:tcPr>
          <w:p w14:paraId="5FCF3663" w14:textId="77777777" w:rsidR="00F02090" w:rsidRPr="00FD0425" w:rsidRDefault="00C63EB4" w:rsidP="00694C97">
            <w:pPr>
              <w:pStyle w:val="TAL"/>
              <w:rPr>
                <w:bCs/>
                <w:i/>
                <w:szCs w:val="18"/>
                <w:lang w:eastAsia="ja-JP"/>
              </w:rPr>
            </w:pPr>
            <w:r w:rsidRPr="00FD0425">
              <w:rPr>
                <w:bCs/>
                <w:i/>
                <w:szCs w:val="18"/>
                <w:lang w:eastAsia="ja-JP"/>
              </w:rPr>
              <w:t>0..</w:t>
            </w:r>
            <w:r w:rsidR="00F02090" w:rsidRPr="00FD0425">
              <w:rPr>
                <w:bCs/>
                <w:i/>
                <w:szCs w:val="18"/>
                <w:lang w:eastAsia="ja-JP"/>
              </w:rPr>
              <w:t>1</w:t>
            </w:r>
          </w:p>
        </w:tc>
        <w:tc>
          <w:tcPr>
            <w:tcW w:w="1273" w:type="dxa"/>
          </w:tcPr>
          <w:p w14:paraId="2B665BBE" w14:textId="77777777" w:rsidR="00F02090" w:rsidRPr="00FD0425" w:rsidRDefault="00F02090" w:rsidP="00694C97">
            <w:pPr>
              <w:pStyle w:val="TAL"/>
              <w:rPr>
                <w:lang w:eastAsia="ja-JP"/>
              </w:rPr>
            </w:pPr>
          </w:p>
        </w:tc>
        <w:tc>
          <w:tcPr>
            <w:tcW w:w="2129" w:type="dxa"/>
          </w:tcPr>
          <w:p w14:paraId="10DA5175" w14:textId="77777777" w:rsidR="00F02090" w:rsidRPr="00FD0425" w:rsidRDefault="00F02090" w:rsidP="00694C97">
            <w:pPr>
              <w:pStyle w:val="TAL"/>
              <w:rPr>
                <w:szCs w:val="18"/>
                <w:lang w:eastAsia="ja-JP"/>
              </w:rPr>
            </w:pPr>
          </w:p>
        </w:tc>
        <w:tc>
          <w:tcPr>
            <w:tcW w:w="1134" w:type="dxa"/>
          </w:tcPr>
          <w:p w14:paraId="2273A948" w14:textId="77777777" w:rsidR="00F02090" w:rsidRPr="00FD0425" w:rsidRDefault="00F02090" w:rsidP="00694C97">
            <w:pPr>
              <w:pStyle w:val="TAC"/>
              <w:rPr>
                <w:lang w:eastAsia="ja-JP"/>
              </w:rPr>
            </w:pPr>
            <w:r w:rsidRPr="00FD0425">
              <w:rPr>
                <w:lang w:eastAsia="ja-JP"/>
              </w:rPr>
              <w:t>–</w:t>
            </w:r>
          </w:p>
        </w:tc>
        <w:tc>
          <w:tcPr>
            <w:tcW w:w="1274" w:type="dxa"/>
          </w:tcPr>
          <w:p w14:paraId="4A31F656" w14:textId="77777777" w:rsidR="00F02090" w:rsidRPr="00FD0425" w:rsidRDefault="00F02090" w:rsidP="00694C97">
            <w:pPr>
              <w:pStyle w:val="TAC"/>
              <w:rPr>
                <w:lang w:eastAsia="ja-JP"/>
              </w:rPr>
            </w:pPr>
          </w:p>
        </w:tc>
      </w:tr>
      <w:tr w:rsidR="00F02090" w:rsidRPr="00FD0425" w14:paraId="21AC7235" w14:textId="77777777" w:rsidTr="00694C97">
        <w:tblPrEx>
          <w:tblCellMar>
            <w:top w:w="0" w:type="dxa"/>
            <w:bottom w:w="0" w:type="dxa"/>
          </w:tblCellMar>
        </w:tblPrEx>
        <w:tc>
          <w:tcPr>
            <w:tcW w:w="2578" w:type="dxa"/>
          </w:tcPr>
          <w:p w14:paraId="7685E14F" w14:textId="77777777" w:rsidR="00F02090" w:rsidRPr="00FD0425" w:rsidRDefault="00F02090" w:rsidP="00694C97">
            <w:pPr>
              <w:pStyle w:val="TAL"/>
              <w:ind w:left="227"/>
              <w:rPr>
                <w:b/>
                <w:bCs/>
                <w:lang w:eastAsia="ja-JP"/>
              </w:rPr>
            </w:pPr>
            <w:r w:rsidRPr="00FD0425">
              <w:rPr>
                <w:b/>
                <w:bCs/>
                <w:lang w:eastAsia="ja-JP"/>
              </w:rPr>
              <w:t>&gt;&gt;PDU Session Resources Admitted To Be Added Item</w:t>
            </w:r>
          </w:p>
        </w:tc>
        <w:tc>
          <w:tcPr>
            <w:tcW w:w="1104" w:type="dxa"/>
          </w:tcPr>
          <w:p w14:paraId="09219E18" w14:textId="77777777" w:rsidR="00F02090" w:rsidRPr="00FD0425" w:rsidRDefault="00F02090" w:rsidP="00694C97">
            <w:pPr>
              <w:pStyle w:val="TAL"/>
              <w:rPr>
                <w:lang w:eastAsia="ja-JP"/>
              </w:rPr>
            </w:pPr>
          </w:p>
        </w:tc>
        <w:tc>
          <w:tcPr>
            <w:tcW w:w="1022" w:type="dxa"/>
          </w:tcPr>
          <w:p w14:paraId="69BAC513" w14:textId="77777777" w:rsidR="00F02090" w:rsidRPr="00FD0425" w:rsidRDefault="00F02090" w:rsidP="00694C97">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3D27593F" w14:textId="77777777" w:rsidR="00F02090" w:rsidRPr="00FD0425" w:rsidRDefault="00F02090" w:rsidP="00694C97">
            <w:pPr>
              <w:pStyle w:val="TAL"/>
              <w:rPr>
                <w:lang w:eastAsia="ja-JP"/>
              </w:rPr>
            </w:pPr>
          </w:p>
        </w:tc>
        <w:tc>
          <w:tcPr>
            <w:tcW w:w="2129" w:type="dxa"/>
          </w:tcPr>
          <w:p w14:paraId="29979C95"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694C97">
            <w:pPr>
              <w:pStyle w:val="TAL"/>
              <w:rPr>
                <w:lang w:eastAsia="ja-JP"/>
              </w:rPr>
            </w:pPr>
            <w:r w:rsidRPr="00FD0425">
              <w:rPr>
                <w:lang w:eastAsia="ja-JP"/>
              </w:rPr>
              <w:t>nor the</w:t>
            </w:r>
          </w:p>
          <w:p w14:paraId="2505E882" w14:textId="77777777" w:rsidR="00F02090" w:rsidRPr="00FD0425" w:rsidRDefault="00F02090" w:rsidP="00694C97">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134" w:type="dxa"/>
          </w:tcPr>
          <w:p w14:paraId="6EB581B7" w14:textId="77777777" w:rsidR="00F02090" w:rsidRPr="00FD0425" w:rsidRDefault="00F02090" w:rsidP="00694C97">
            <w:pPr>
              <w:pStyle w:val="TAC"/>
              <w:rPr>
                <w:lang w:eastAsia="ja-JP"/>
              </w:rPr>
            </w:pPr>
            <w:r w:rsidRPr="00FD0425">
              <w:rPr>
                <w:lang w:eastAsia="ja-JP"/>
              </w:rPr>
              <w:t>–</w:t>
            </w:r>
          </w:p>
        </w:tc>
        <w:tc>
          <w:tcPr>
            <w:tcW w:w="1274" w:type="dxa"/>
          </w:tcPr>
          <w:p w14:paraId="443E360D" w14:textId="77777777" w:rsidR="00F02090" w:rsidRPr="00FD0425" w:rsidRDefault="00F02090" w:rsidP="00694C97">
            <w:pPr>
              <w:pStyle w:val="TAC"/>
              <w:rPr>
                <w:lang w:eastAsia="ja-JP"/>
              </w:rPr>
            </w:pPr>
          </w:p>
        </w:tc>
      </w:tr>
      <w:tr w:rsidR="00F02090" w:rsidRPr="00FD0425" w14:paraId="0EDD1B46" w14:textId="77777777" w:rsidTr="00694C97">
        <w:tblPrEx>
          <w:tblCellMar>
            <w:top w:w="0" w:type="dxa"/>
            <w:bottom w:w="0" w:type="dxa"/>
          </w:tblCellMar>
        </w:tblPrEx>
        <w:tc>
          <w:tcPr>
            <w:tcW w:w="2578" w:type="dxa"/>
          </w:tcPr>
          <w:p w14:paraId="6FA61ACA" w14:textId="77777777" w:rsidR="00F02090" w:rsidRPr="00FD0425" w:rsidRDefault="00F02090" w:rsidP="00694C97">
            <w:pPr>
              <w:pStyle w:val="TAL"/>
              <w:ind w:left="340"/>
              <w:rPr>
                <w:b/>
                <w:bCs/>
                <w:lang w:eastAsia="ja-JP"/>
              </w:rPr>
            </w:pPr>
            <w:r w:rsidRPr="00FD0425">
              <w:rPr>
                <w:lang w:eastAsia="ja-JP"/>
              </w:rPr>
              <w:t>&gt;&gt;&gt;PDU Session ID</w:t>
            </w:r>
          </w:p>
        </w:tc>
        <w:tc>
          <w:tcPr>
            <w:tcW w:w="1104" w:type="dxa"/>
          </w:tcPr>
          <w:p w14:paraId="525EB8C8" w14:textId="77777777" w:rsidR="00F02090" w:rsidRPr="00FD0425" w:rsidRDefault="00F02090" w:rsidP="00694C97">
            <w:pPr>
              <w:pStyle w:val="TAL"/>
              <w:rPr>
                <w:lang w:eastAsia="ja-JP"/>
              </w:rPr>
            </w:pPr>
            <w:r w:rsidRPr="00FD0425">
              <w:rPr>
                <w:lang w:eastAsia="ja-JP"/>
              </w:rPr>
              <w:t>M</w:t>
            </w:r>
          </w:p>
        </w:tc>
        <w:tc>
          <w:tcPr>
            <w:tcW w:w="1022" w:type="dxa"/>
          </w:tcPr>
          <w:p w14:paraId="16E3C52C" w14:textId="77777777" w:rsidR="00F02090" w:rsidRPr="00FD0425" w:rsidRDefault="00F02090" w:rsidP="00694C97">
            <w:pPr>
              <w:pStyle w:val="TAL"/>
              <w:rPr>
                <w:bCs/>
                <w:i/>
                <w:szCs w:val="18"/>
                <w:lang w:eastAsia="ja-JP"/>
              </w:rPr>
            </w:pPr>
          </w:p>
        </w:tc>
        <w:tc>
          <w:tcPr>
            <w:tcW w:w="1273" w:type="dxa"/>
          </w:tcPr>
          <w:p w14:paraId="3B0FEDC5" w14:textId="77777777" w:rsidR="00F02090" w:rsidRPr="00FD0425" w:rsidRDefault="00F02090" w:rsidP="00694C97">
            <w:pPr>
              <w:pStyle w:val="TAL"/>
              <w:rPr>
                <w:lang w:eastAsia="ja-JP"/>
              </w:rPr>
            </w:pPr>
            <w:r w:rsidRPr="00FD0425">
              <w:rPr>
                <w:lang w:eastAsia="ja-JP"/>
              </w:rPr>
              <w:t>9.2.3.18</w:t>
            </w:r>
          </w:p>
        </w:tc>
        <w:tc>
          <w:tcPr>
            <w:tcW w:w="2129" w:type="dxa"/>
          </w:tcPr>
          <w:p w14:paraId="6D216EAA" w14:textId="77777777" w:rsidR="00F02090" w:rsidRPr="00FD0425" w:rsidRDefault="00F02090" w:rsidP="00694C97">
            <w:pPr>
              <w:pStyle w:val="TAL"/>
              <w:rPr>
                <w:szCs w:val="18"/>
                <w:lang w:eastAsia="ja-JP"/>
              </w:rPr>
            </w:pPr>
          </w:p>
        </w:tc>
        <w:tc>
          <w:tcPr>
            <w:tcW w:w="1134" w:type="dxa"/>
          </w:tcPr>
          <w:p w14:paraId="369F5044" w14:textId="77777777" w:rsidR="00F02090" w:rsidRPr="00FD0425" w:rsidRDefault="00F02090" w:rsidP="00694C97">
            <w:pPr>
              <w:pStyle w:val="TAC"/>
              <w:rPr>
                <w:lang w:eastAsia="ja-JP"/>
              </w:rPr>
            </w:pPr>
            <w:r w:rsidRPr="00FD0425">
              <w:rPr>
                <w:bCs/>
                <w:lang w:eastAsia="ja-JP"/>
              </w:rPr>
              <w:t>–</w:t>
            </w:r>
          </w:p>
        </w:tc>
        <w:tc>
          <w:tcPr>
            <w:tcW w:w="1274" w:type="dxa"/>
          </w:tcPr>
          <w:p w14:paraId="18D718BF" w14:textId="77777777" w:rsidR="00F02090" w:rsidRPr="00FD0425" w:rsidRDefault="00F02090" w:rsidP="00694C97">
            <w:pPr>
              <w:pStyle w:val="TAC"/>
              <w:rPr>
                <w:lang w:eastAsia="ja-JP"/>
              </w:rPr>
            </w:pPr>
          </w:p>
        </w:tc>
      </w:tr>
      <w:tr w:rsidR="00F02090" w:rsidRPr="00FD0425" w14:paraId="3373CEB6" w14:textId="77777777" w:rsidTr="00694C97">
        <w:tblPrEx>
          <w:tblCellMar>
            <w:top w:w="0" w:type="dxa"/>
            <w:bottom w:w="0" w:type="dxa"/>
          </w:tblCellMar>
        </w:tblPrEx>
        <w:tc>
          <w:tcPr>
            <w:tcW w:w="2578" w:type="dxa"/>
          </w:tcPr>
          <w:p w14:paraId="536C15A2" w14:textId="77777777" w:rsidR="00F02090" w:rsidRPr="00FD0425" w:rsidRDefault="00F02090" w:rsidP="00407E71">
            <w:pPr>
              <w:pStyle w:val="TAL"/>
              <w:ind w:left="340"/>
              <w:rPr>
                <w:b/>
                <w:bCs/>
                <w:lang w:eastAsia="ja-JP"/>
              </w:rPr>
            </w:pPr>
            <w:r w:rsidRPr="00FD0425">
              <w:rPr>
                <w:lang w:eastAsia="ja-JP"/>
              </w:rPr>
              <w:t>&gt;&gt;&gt;</w:t>
            </w:r>
            <w:r w:rsidRPr="00FD0425">
              <w:rPr>
                <w:lang w:val="sv-SE" w:eastAsia="ja-JP"/>
              </w:rPr>
              <w:t>PDU Session Resource Setup Response Info – SN terminated</w:t>
            </w:r>
          </w:p>
        </w:tc>
        <w:tc>
          <w:tcPr>
            <w:tcW w:w="1104" w:type="dxa"/>
          </w:tcPr>
          <w:p w14:paraId="7486D372" w14:textId="77777777" w:rsidR="00F02090" w:rsidRPr="00FD0425" w:rsidRDefault="00F02090" w:rsidP="00694C97">
            <w:pPr>
              <w:pStyle w:val="TAL"/>
              <w:rPr>
                <w:lang w:eastAsia="ja-JP"/>
              </w:rPr>
            </w:pPr>
            <w:r w:rsidRPr="00FD0425">
              <w:rPr>
                <w:lang w:eastAsia="ja-JP"/>
              </w:rPr>
              <w:t>O</w:t>
            </w:r>
          </w:p>
        </w:tc>
        <w:tc>
          <w:tcPr>
            <w:tcW w:w="1022" w:type="dxa"/>
          </w:tcPr>
          <w:p w14:paraId="736AB652" w14:textId="77777777" w:rsidR="00F02090" w:rsidRPr="00FD0425" w:rsidRDefault="00F02090" w:rsidP="00694C97">
            <w:pPr>
              <w:pStyle w:val="TAL"/>
              <w:rPr>
                <w:bCs/>
                <w:i/>
                <w:szCs w:val="18"/>
                <w:lang w:eastAsia="ja-JP"/>
              </w:rPr>
            </w:pPr>
          </w:p>
        </w:tc>
        <w:tc>
          <w:tcPr>
            <w:tcW w:w="1273" w:type="dxa"/>
          </w:tcPr>
          <w:p w14:paraId="5FE15602" w14:textId="77777777" w:rsidR="00F02090" w:rsidRPr="00FD0425" w:rsidRDefault="00F02090" w:rsidP="00694C97">
            <w:pPr>
              <w:pStyle w:val="TAL"/>
              <w:rPr>
                <w:lang w:eastAsia="ja-JP"/>
              </w:rPr>
            </w:pPr>
            <w:r w:rsidRPr="00FD0425">
              <w:rPr>
                <w:lang w:eastAsia="ja-JP"/>
              </w:rPr>
              <w:t>9.2.1.6</w:t>
            </w:r>
          </w:p>
        </w:tc>
        <w:tc>
          <w:tcPr>
            <w:tcW w:w="2129" w:type="dxa"/>
          </w:tcPr>
          <w:p w14:paraId="62AD6C0E" w14:textId="77777777" w:rsidR="00F02090" w:rsidRPr="00FD0425" w:rsidRDefault="00F02090" w:rsidP="00694C97">
            <w:pPr>
              <w:pStyle w:val="TAL"/>
              <w:rPr>
                <w:szCs w:val="18"/>
                <w:lang w:eastAsia="ja-JP"/>
              </w:rPr>
            </w:pPr>
          </w:p>
        </w:tc>
        <w:tc>
          <w:tcPr>
            <w:tcW w:w="1134" w:type="dxa"/>
          </w:tcPr>
          <w:p w14:paraId="3217536B" w14:textId="77777777" w:rsidR="00F02090" w:rsidRPr="00FD0425" w:rsidRDefault="00F02090" w:rsidP="00694C97">
            <w:pPr>
              <w:pStyle w:val="TAC"/>
              <w:rPr>
                <w:lang w:eastAsia="ja-JP"/>
              </w:rPr>
            </w:pPr>
            <w:r w:rsidRPr="00FD0425">
              <w:rPr>
                <w:bCs/>
                <w:lang w:eastAsia="ja-JP"/>
              </w:rPr>
              <w:t>–</w:t>
            </w:r>
          </w:p>
        </w:tc>
        <w:tc>
          <w:tcPr>
            <w:tcW w:w="1274" w:type="dxa"/>
          </w:tcPr>
          <w:p w14:paraId="43E7ECCA" w14:textId="77777777" w:rsidR="00F02090" w:rsidRPr="00FD0425" w:rsidRDefault="00F02090" w:rsidP="00694C97">
            <w:pPr>
              <w:pStyle w:val="TAC"/>
              <w:rPr>
                <w:lang w:eastAsia="ja-JP"/>
              </w:rPr>
            </w:pPr>
          </w:p>
        </w:tc>
      </w:tr>
      <w:tr w:rsidR="00F02090" w:rsidRPr="00FD0425" w14:paraId="4648A4EB" w14:textId="77777777" w:rsidTr="00694C97">
        <w:tblPrEx>
          <w:tblCellMar>
            <w:top w:w="0" w:type="dxa"/>
            <w:bottom w:w="0" w:type="dxa"/>
          </w:tblCellMar>
        </w:tblPrEx>
        <w:tc>
          <w:tcPr>
            <w:tcW w:w="2578" w:type="dxa"/>
          </w:tcPr>
          <w:p w14:paraId="7CCDE0F9" w14:textId="77777777" w:rsidR="00F02090" w:rsidRPr="00FD0425" w:rsidRDefault="00F02090" w:rsidP="00407E71">
            <w:pPr>
              <w:pStyle w:val="TAL"/>
              <w:ind w:left="340"/>
            </w:pPr>
            <w:r w:rsidRPr="00FD0425">
              <w:rPr>
                <w:lang w:eastAsia="ja-JP"/>
              </w:rPr>
              <w:t>&gt;&gt;&gt;PDU Session Resource Setup Response Info – MN terminated</w:t>
            </w:r>
          </w:p>
        </w:tc>
        <w:tc>
          <w:tcPr>
            <w:tcW w:w="1104" w:type="dxa"/>
          </w:tcPr>
          <w:p w14:paraId="013CADE4" w14:textId="77777777" w:rsidR="00F02090" w:rsidRPr="00FD0425" w:rsidRDefault="00F02090" w:rsidP="00694C97">
            <w:pPr>
              <w:pStyle w:val="TAL"/>
              <w:rPr>
                <w:lang w:eastAsia="ja-JP"/>
              </w:rPr>
            </w:pPr>
            <w:r w:rsidRPr="00FD0425">
              <w:rPr>
                <w:lang w:eastAsia="ja-JP"/>
              </w:rPr>
              <w:t>O</w:t>
            </w:r>
          </w:p>
        </w:tc>
        <w:tc>
          <w:tcPr>
            <w:tcW w:w="1022" w:type="dxa"/>
          </w:tcPr>
          <w:p w14:paraId="0FE7BA01" w14:textId="77777777" w:rsidR="00F02090" w:rsidRPr="00FD0425" w:rsidRDefault="00F02090" w:rsidP="00694C97">
            <w:pPr>
              <w:pStyle w:val="TAL"/>
              <w:rPr>
                <w:i/>
                <w:szCs w:val="18"/>
                <w:lang w:eastAsia="ja-JP"/>
              </w:rPr>
            </w:pPr>
          </w:p>
        </w:tc>
        <w:tc>
          <w:tcPr>
            <w:tcW w:w="1273" w:type="dxa"/>
          </w:tcPr>
          <w:p w14:paraId="47D7785A" w14:textId="77777777" w:rsidR="00F02090" w:rsidRPr="00FD0425" w:rsidRDefault="00F02090" w:rsidP="00694C97">
            <w:pPr>
              <w:pStyle w:val="TAL"/>
              <w:rPr>
                <w:snapToGrid w:val="0"/>
                <w:lang w:eastAsia="ja-JP"/>
              </w:rPr>
            </w:pPr>
            <w:r w:rsidRPr="00FD0425">
              <w:rPr>
                <w:lang w:eastAsia="ja-JP"/>
              </w:rPr>
              <w:t>9.2.1.8</w:t>
            </w:r>
          </w:p>
        </w:tc>
        <w:tc>
          <w:tcPr>
            <w:tcW w:w="2129" w:type="dxa"/>
          </w:tcPr>
          <w:p w14:paraId="3030FEAF" w14:textId="77777777" w:rsidR="00F02090" w:rsidRPr="00FD0425" w:rsidRDefault="00F02090" w:rsidP="00694C97">
            <w:pPr>
              <w:pStyle w:val="TAL"/>
              <w:rPr>
                <w:szCs w:val="18"/>
                <w:lang w:eastAsia="ja-JP"/>
              </w:rPr>
            </w:pPr>
          </w:p>
        </w:tc>
        <w:tc>
          <w:tcPr>
            <w:tcW w:w="1134" w:type="dxa"/>
          </w:tcPr>
          <w:p w14:paraId="62A7439B" w14:textId="77777777" w:rsidR="00F02090" w:rsidRPr="00FD0425" w:rsidRDefault="00F02090" w:rsidP="00694C97">
            <w:pPr>
              <w:pStyle w:val="TAC"/>
              <w:rPr>
                <w:bCs/>
                <w:lang w:eastAsia="ja-JP"/>
              </w:rPr>
            </w:pPr>
            <w:r w:rsidRPr="00FD0425">
              <w:rPr>
                <w:bCs/>
                <w:lang w:eastAsia="ja-JP"/>
              </w:rPr>
              <w:t>–</w:t>
            </w:r>
          </w:p>
        </w:tc>
        <w:tc>
          <w:tcPr>
            <w:tcW w:w="1274" w:type="dxa"/>
          </w:tcPr>
          <w:p w14:paraId="45D98ED0" w14:textId="77777777" w:rsidR="00F02090" w:rsidRPr="00FD0425" w:rsidRDefault="00F02090" w:rsidP="00694C97">
            <w:pPr>
              <w:pStyle w:val="TAC"/>
              <w:rPr>
                <w:lang w:eastAsia="ja-JP"/>
              </w:rPr>
            </w:pPr>
          </w:p>
        </w:tc>
      </w:tr>
      <w:tr w:rsidR="00F02090" w:rsidRPr="00FD0425" w14:paraId="0156C8AD" w14:textId="77777777" w:rsidTr="00694C97">
        <w:tblPrEx>
          <w:tblCellMar>
            <w:top w:w="0" w:type="dxa"/>
            <w:bottom w:w="0" w:type="dxa"/>
          </w:tblCellMar>
        </w:tblPrEx>
        <w:tc>
          <w:tcPr>
            <w:tcW w:w="2578" w:type="dxa"/>
          </w:tcPr>
          <w:p w14:paraId="6BEB9FAA" w14:textId="77777777" w:rsidR="00F02090" w:rsidRPr="00FD0425" w:rsidRDefault="00F02090" w:rsidP="00694C97">
            <w:pPr>
              <w:pStyle w:val="TAL"/>
              <w:ind w:left="113"/>
              <w:rPr>
                <w:b/>
              </w:rPr>
            </w:pPr>
            <w:r w:rsidRPr="00FD0425">
              <w:rPr>
                <w:b/>
              </w:rPr>
              <w:t>&gt;PDU Session Resources Admitted To Be Modified List</w:t>
            </w:r>
          </w:p>
        </w:tc>
        <w:tc>
          <w:tcPr>
            <w:tcW w:w="1104" w:type="dxa"/>
          </w:tcPr>
          <w:p w14:paraId="495923DC" w14:textId="77777777" w:rsidR="00F02090" w:rsidRPr="00FD0425" w:rsidRDefault="00F02090" w:rsidP="00694C97">
            <w:pPr>
              <w:pStyle w:val="TAL"/>
              <w:rPr>
                <w:lang w:eastAsia="ja-JP"/>
              </w:rPr>
            </w:pPr>
          </w:p>
        </w:tc>
        <w:tc>
          <w:tcPr>
            <w:tcW w:w="1022" w:type="dxa"/>
          </w:tcPr>
          <w:p w14:paraId="7BC1865C" w14:textId="77777777" w:rsidR="00F02090" w:rsidRPr="00FD0425" w:rsidRDefault="00F02090" w:rsidP="00694C97">
            <w:pPr>
              <w:pStyle w:val="TAL"/>
              <w:rPr>
                <w:i/>
                <w:szCs w:val="18"/>
                <w:lang w:eastAsia="ja-JP"/>
              </w:rPr>
            </w:pPr>
            <w:r w:rsidRPr="00FD0425">
              <w:rPr>
                <w:i/>
                <w:lang w:eastAsia="ja-JP"/>
              </w:rPr>
              <w:t>0..1</w:t>
            </w:r>
          </w:p>
        </w:tc>
        <w:tc>
          <w:tcPr>
            <w:tcW w:w="1273" w:type="dxa"/>
          </w:tcPr>
          <w:p w14:paraId="4A4C76A6" w14:textId="77777777" w:rsidR="00F02090" w:rsidRPr="00FD0425" w:rsidRDefault="00F02090" w:rsidP="00694C97">
            <w:pPr>
              <w:pStyle w:val="TAL"/>
              <w:rPr>
                <w:lang w:eastAsia="ja-JP"/>
              </w:rPr>
            </w:pPr>
          </w:p>
        </w:tc>
        <w:tc>
          <w:tcPr>
            <w:tcW w:w="2129" w:type="dxa"/>
          </w:tcPr>
          <w:p w14:paraId="7270A8A0" w14:textId="77777777" w:rsidR="00F02090" w:rsidRPr="00FD0425" w:rsidRDefault="00F02090" w:rsidP="00694C97">
            <w:pPr>
              <w:pStyle w:val="TAL"/>
              <w:rPr>
                <w:lang w:eastAsia="ja-JP"/>
              </w:rPr>
            </w:pPr>
          </w:p>
        </w:tc>
        <w:tc>
          <w:tcPr>
            <w:tcW w:w="1134" w:type="dxa"/>
          </w:tcPr>
          <w:p w14:paraId="6701F8A9" w14:textId="77777777" w:rsidR="00F02090" w:rsidRPr="00FD0425" w:rsidRDefault="00F02090" w:rsidP="00694C97">
            <w:pPr>
              <w:pStyle w:val="TAC"/>
              <w:rPr>
                <w:lang w:eastAsia="ja-JP"/>
              </w:rPr>
            </w:pPr>
            <w:r w:rsidRPr="00FD0425">
              <w:rPr>
                <w:bCs/>
                <w:lang w:eastAsia="ja-JP"/>
              </w:rPr>
              <w:t>–</w:t>
            </w:r>
          </w:p>
        </w:tc>
        <w:tc>
          <w:tcPr>
            <w:tcW w:w="1274" w:type="dxa"/>
          </w:tcPr>
          <w:p w14:paraId="51AD5305" w14:textId="77777777" w:rsidR="00F02090" w:rsidRPr="00FD0425" w:rsidRDefault="00F02090" w:rsidP="00694C97">
            <w:pPr>
              <w:pStyle w:val="TAC"/>
              <w:rPr>
                <w:lang w:eastAsia="ja-JP"/>
              </w:rPr>
            </w:pPr>
          </w:p>
        </w:tc>
      </w:tr>
      <w:tr w:rsidR="00F02090" w:rsidRPr="00FD0425" w14:paraId="47BC018F" w14:textId="77777777" w:rsidTr="00694C97">
        <w:tblPrEx>
          <w:tblCellMar>
            <w:top w:w="0" w:type="dxa"/>
            <w:bottom w:w="0" w:type="dxa"/>
          </w:tblCellMar>
        </w:tblPrEx>
        <w:tc>
          <w:tcPr>
            <w:tcW w:w="2578" w:type="dxa"/>
          </w:tcPr>
          <w:p w14:paraId="795D50DD" w14:textId="77777777" w:rsidR="00F02090" w:rsidRPr="00FD0425" w:rsidRDefault="00F02090" w:rsidP="00694C97">
            <w:pPr>
              <w:pStyle w:val="TAL"/>
              <w:ind w:left="227"/>
            </w:pPr>
            <w:r w:rsidRPr="00FD0425">
              <w:rPr>
                <w:b/>
                <w:bCs/>
              </w:rPr>
              <w:t>&gt;&gt;PDU Session Resources Admitted To Be Modified Item</w:t>
            </w:r>
          </w:p>
        </w:tc>
        <w:tc>
          <w:tcPr>
            <w:tcW w:w="1104" w:type="dxa"/>
          </w:tcPr>
          <w:p w14:paraId="0BF41B16" w14:textId="77777777" w:rsidR="00F02090" w:rsidRPr="00FD0425" w:rsidRDefault="00F02090" w:rsidP="00694C97">
            <w:pPr>
              <w:pStyle w:val="TAL"/>
              <w:rPr>
                <w:lang w:eastAsia="ja-JP"/>
              </w:rPr>
            </w:pPr>
          </w:p>
        </w:tc>
        <w:tc>
          <w:tcPr>
            <w:tcW w:w="1022" w:type="dxa"/>
          </w:tcPr>
          <w:p w14:paraId="2EBFD01E" w14:textId="77777777" w:rsidR="00F02090" w:rsidRPr="00FD0425" w:rsidRDefault="00F02090" w:rsidP="00694C97">
            <w:pPr>
              <w:pStyle w:val="TAL"/>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0F9FE06C" w14:textId="77777777" w:rsidR="00F02090" w:rsidRPr="00FD0425" w:rsidRDefault="00F02090" w:rsidP="00694C97">
            <w:pPr>
              <w:pStyle w:val="TAL"/>
              <w:rPr>
                <w:lang w:eastAsia="ja-JP"/>
              </w:rPr>
            </w:pPr>
          </w:p>
        </w:tc>
        <w:tc>
          <w:tcPr>
            <w:tcW w:w="2129" w:type="dxa"/>
          </w:tcPr>
          <w:p w14:paraId="03715AB1"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694C97">
            <w:pPr>
              <w:pStyle w:val="TAL"/>
              <w:rPr>
                <w:lang w:eastAsia="ja-JP"/>
              </w:rPr>
            </w:pPr>
            <w:r w:rsidRPr="00FD0425">
              <w:rPr>
                <w:lang w:eastAsia="ja-JP"/>
              </w:rPr>
              <w:t>nor the</w:t>
            </w:r>
          </w:p>
          <w:p w14:paraId="53D0A8C9" w14:textId="77777777" w:rsidR="00F02090" w:rsidRPr="00FD0425" w:rsidRDefault="00F02090" w:rsidP="00694C97">
            <w:pPr>
              <w:pStyle w:val="TAL"/>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134" w:type="dxa"/>
          </w:tcPr>
          <w:p w14:paraId="06E7FA0B" w14:textId="77777777" w:rsidR="00F02090" w:rsidRPr="00FD0425" w:rsidRDefault="00F02090" w:rsidP="00694C97">
            <w:pPr>
              <w:pStyle w:val="TAC"/>
              <w:rPr>
                <w:lang w:eastAsia="ja-JP"/>
              </w:rPr>
            </w:pPr>
            <w:r w:rsidRPr="00FD0425">
              <w:rPr>
                <w:lang w:eastAsia="ja-JP"/>
              </w:rPr>
              <w:t>–</w:t>
            </w:r>
          </w:p>
        </w:tc>
        <w:tc>
          <w:tcPr>
            <w:tcW w:w="1274" w:type="dxa"/>
          </w:tcPr>
          <w:p w14:paraId="0C70355E" w14:textId="77777777" w:rsidR="00F02090" w:rsidRPr="00FD0425" w:rsidRDefault="00F02090" w:rsidP="00694C97">
            <w:pPr>
              <w:pStyle w:val="TAC"/>
              <w:rPr>
                <w:lang w:eastAsia="ja-JP"/>
              </w:rPr>
            </w:pPr>
          </w:p>
        </w:tc>
      </w:tr>
      <w:tr w:rsidR="00F02090" w:rsidRPr="00FD0425" w14:paraId="41FBD583" w14:textId="77777777" w:rsidTr="00694C97">
        <w:tblPrEx>
          <w:tblCellMar>
            <w:top w:w="0" w:type="dxa"/>
            <w:bottom w:w="0" w:type="dxa"/>
          </w:tblCellMar>
        </w:tblPrEx>
        <w:tc>
          <w:tcPr>
            <w:tcW w:w="2578" w:type="dxa"/>
          </w:tcPr>
          <w:p w14:paraId="12949D73" w14:textId="77777777" w:rsidR="00F02090" w:rsidRPr="00FD0425" w:rsidRDefault="00F02090" w:rsidP="00694C97">
            <w:pPr>
              <w:pStyle w:val="TAL"/>
              <w:ind w:left="340"/>
              <w:rPr>
                <w:b/>
                <w:bCs/>
              </w:rPr>
            </w:pPr>
            <w:r w:rsidRPr="00FD0425">
              <w:rPr>
                <w:lang w:eastAsia="ja-JP"/>
              </w:rPr>
              <w:t>&gt;&gt;&gt;PDU Session ID</w:t>
            </w:r>
          </w:p>
        </w:tc>
        <w:tc>
          <w:tcPr>
            <w:tcW w:w="1104" w:type="dxa"/>
          </w:tcPr>
          <w:p w14:paraId="6A68F7BA" w14:textId="77777777" w:rsidR="00F02090" w:rsidRPr="00FD0425" w:rsidRDefault="00F02090" w:rsidP="00694C97">
            <w:pPr>
              <w:pStyle w:val="TAL"/>
              <w:rPr>
                <w:lang w:eastAsia="ja-JP"/>
              </w:rPr>
            </w:pPr>
            <w:r w:rsidRPr="00FD0425">
              <w:rPr>
                <w:lang w:eastAsia="ja-JP"/>
              </w:rPr>
              <w:t>M</w:t>
            </w:r>
          </w:p>
        </w:tc>
        <w:tc>
          <w:tcPr>
            <w:tcW w:w="1022" w:type="dxa"/>
          </w:tcPr>
          <w:p w14:paraId="57F48830" w14:textId="77777777" w:rsidR="00F02090" w:rsidRPr="00FD0425" w:rsidRDefault="00F02090" w:rsidP="00694C97">
            <w:pPr>
              <w:pStyle w:val="TAL"/>
              <w:rPr>
                <w:i/>
                <w:lang w:eastAsia="ja-JP"/>
              </w:rPr>
            </w:pPr>
          </w:p>
        </w:tc>
        <w:tc>
          <w:tcPr>
            <w:tcW w:w="1273" w:type="dxa"/>
          </w:tcPr>
          <w:p w14:paraId="5B198FAC" w14:textId="77777777" w:rsidR="00F02090" w:rsidRPr="00FD0425" w:rsidRDefault="00F02090" w:rsidP="00694C97">
            <w:pPr>
              <w:pStyle w:val="TAL"/>
              <w:rPr>
                <w:lang w:eastAsia="ja-JP"/>
              </w:rPr>
            </w:pPr>
            <w:r w:rsidRPr="00FD0425">
              <w:rPr>
                <w:lang w:eastAsia="ja-JP"/>
              </w:rPr>
              <w:t>9.2.3.18</w:t>
            </w:r>
          </w:p>
        </w:tc>
        <w:tc>
          <w:tcPr>
            <w:tcW w:w="2129" w:type="dxa"/>
          </w:tcPr>
          <w:p w14:paraId="7EA9AB72" w14:textId="77777777" w:rsidR="00F02090" w:rsidRPr="00FD0425" w:rsidRDefault="00F02090" w:rsidP="00694C97">
            <w:pPr>
              <w:pStyle w:val="TAL"/>
              <w:rPr>
                <w:lang w:eastAsia="ja-JP"/>
              </w:rPr>
            </w:pPr>
          </w:p>
        </w:tc>
        <w:tc>
          <w:tcPr>
            <w:tcW w:w="1134" w:type="dxa"/>
          </w:tcPr>
          <w:p w14:paraId="4E233F2E" w14:textId="77777777" w:rsidR="00F02090" w:rsidRPr="00FD0425" w:rsidRDefault="00F02090" w:rsidP="00694C97">
            <w:pPr>
              <w:pStyle w:val="TAC"/>
              <w:rPr>
                <w:lang w:eastAsia="ja-JP"/>
              </w:rPr>
            </w:pPr>
            <w:r w:rsidRPr="00FD0425">
              <w:rPr>
                <w:bCs/>
                <w:lang w:eastAsia="ja-JP"/>
              </w:rPr>
              <w:t>–</w:t>
            </w:r>
          </w:p>
        </w:tc>
        <w:tc>
          <w:tcPr>
            <w:tcW w:w="1274" w:type="dxa"/>
          </w:tcPr>
          <w:p w14:paraId="393BB0D6" w14:textId="77777777" w:rsidR="00F02090" w:rsidRPr="00FD0425" w:rsidRDefault="00F02090" w:rsidP="00694C97">
            <w:pPr>
              <w:pStyle w:val="TAC"/>
              <w:rPr>
                <w:lang w:eastAsia="ja-JP"/>
              </w:rPr>
            </w:pPr>
          </w:p>
        </w:tc>
      </w:tr>
      <w:tr w:rsidR="00F02090" w:rsidRPr="00FD0425" w14:paraId="7E4B8AA7" w14:textId="77777777" w:rsidTr="00694C97">
        <w:tblPrEx>
          <w:tblCellMar>
            <w:top w:w="0" w:type="dxa"/>
            <w:bottom w:w="0" w:type="dxa"/>
          </w:tblCellMar>
        </w:tblPrEx>
        <w:tc>
          <w:tcPr>
            <w:tcW w:w="2578" w:type="dxa"/>
          </w:tcPr>
          <w:p w14:paraId="753ADF46" w14:textId="77777777" w:rsidR="00F02090" w:rsidRPr="00FD0425" w:rsidRDefault="00F02090" w:rsidP="00407E71">
            <w:pPr>
              <w:pStyle w:val="TAL"/>
              <w:ind w:left="340"/>
              <w:rPr>
                <w:b/>
                <w:bCs/>
              </w:rPr>
            </w:pPr>
            <w:r w:rsidRPr="00FD0425">
              <w:rPr>
                <w:lang w:eastAsia="ja-JP"/>
              </w:rPr>
              <w:t>&gt;&gt;&gt;</w:t>
            </w:r>
            <w:r w:rsidRPr="00FD0425">
              <w:rPr>
                <w:lang w:val="sv-SE" w:eastAsia="ja-JP"/>
              </w:rPr>
              <w:t>PDU Session Resource Modification Response Info – SN terminated</w:t>
            </w:r>
          </w:p>
        </w:tc>
        <w:tc>
          <w:tcPr>
            <w:tcW w:w="1104" w:type="dxa"/>
          </w:tcPr>
          <w:p w14:paraId="6E9474B7" w14:textId="77777777" w:rsidR="00F02090" w:rsidRPr="00FD0425" w:rsidRDefault="00F02090" w:rsidP="00694C97">
            <w:pPr>
              <w:pStyle w:val="TAL"/>
              <w:rPr>
                <w:lang w:eastAsia="ja-JP"/>
              </w:rPr>
            </w:pPr>
            <w:r w:rsidRPr="00FD0425">
              <w:rPr>
                <w:lang w:eastAsia="ja-JP"/>
              </w:rPr>
              <w:t>O</w:t>
            </w:r>
          </w:p>
        </w:tc>
        <w:tc>
          <w:tcPr>
            <w:tcW w:w="1022" w:type="dxa"/>
          </w:tcPr>
          <w:p w14:paraId="504E8D16" w14:textId="77777777" w:rsidR="00F02090" w:rsidRPr="00FD0425" w:rsidRDefault="00F02090" w:rsidP="00694C97">
            <w:pPr>
              <w:pStyle w:val="TAL"/>
              <w:rPr>
                <w:i/>
                <w:lang w:eastAsia="ja-JP"/>
              </w:rPr>
            </w:pPr>
          </w:p>
        </w:tc>
        <w:tc>
          <w:tcPr>
            <w:tcW w:w="1273" w:type="dxa"/>
          </w:tcPr>
          <w:p w14:paraId="70876187" w14:textId="77777777" w:rsidR="00F02090" w:rsidRPr="00FD0425" w:rsidRDefault="00F02090" w:rsidP="00694C97">
            <w:pPr>
              <w:pStyle w:val="TAL"/>
              <w:rPr>
                <w:lang w:eastAsia="ja-JP"/>
              </w:rPr>
            </w:pPr>
            <w:r w:rsidRPr="00FD0425">
              <w:rPr>
                <w:lang w:eastAsia="ja-JP"/>
              </w:rPr>
              <w:t>9.2.1.10</w:t>
            </w:r>
          </w:p>
        </w:tc>
        <w:tc>
          <w:tcPr>
            <w:tcW w:w="2129" w:type="dxa"/>
          </w:tcPr>
          <w:p w14:paraId="14B55E66" w14:textId="77777777" w:rsidR="00F02090" w:rsidRPr="00FD0425" w:rsidRDefault="00F02090" w:rsidP="00694C97">
            <w:pPr>
              <w:pStyle w:val="TAL"/>
              <w:rPr>
                <w:lang w:eastAsia="ja-JP"/>
              </w:rPr>
            </w:pPr>
          </w:p>
        </w:tc>
        <w:tc>
          <w:tcPr>
            <w:tcW w:w="1134" w:type="dxa"/>
          </w:tcPr>
          <w:p w14:paraId="0CF32754" w14:textId="77777777" w:rsidR="00F02090" w:rsidRPr="00FD0425" w:rsidRDefault="00F02090" w:rsidP="00694C97">
            <w:pPr>
              <w:pStyle w:val="TAC"/>
              <w:rPr>
                <w:lang w:eastAsia="ja-JP"/>
              </w:rPr>
            </w:pPr>
            <w:r w:rsidRPr="00FD0425">
              <w:rPr>
                <w:bCs/>
                <w:lang w:eastAsia="ja-JP"/>
              </w:rPr>
              <w:t>–</w:t>
            </w:r>
          </w:p>
        </w:tc>
        <w:tc>
          <w:tcPr>
            <w:tcW w:w="1274" w:type="dxa"/>
          </w:tcPr>
          <w:p w14:paraId="673884CD" w14:textId="77777777" w:rsidR="00F02090" w:rsidRPr="00FD0425" w:rsidRDefault="00F02090" w:rsidP="00694C97">
            <w:pPr>
              <w:pStyle w:val="TAC"/>
              <w:rPr>
                <w:lang w:eastAsia="ja-JP"/>
              </w:rPr>
            </w:pPr>
          </w:p>
        </w:tc>
      </w:tr>
      <w:tr w:rsidR="00F02090" w:rsidRPr="00FD0425" w14:paraId="0EECE4E7" w14:textId="77777777" w:rsidTr="00694C97">
        <w:tblPrEx>
          <w:tblCellMar>
            <w:top w:w="0" w:type="dxa"/>
            <w:bottom w:w="0" w:type="dxa"/>
          </w:tblCellMar>
        </w:tblPrEx>
        <w:tc>
          <w:tcPr>
            <w:tcW w:w="2578" w:type="dxa"/>
          </w:tcPr>
          <w:p w14:paraId="3313353C" w14:textId="77777777" w:rsidR="00F02090" w:rsidRPr="00FD0425" w:rsidRDefault="00F02090" w:rsidP="00407E71">
            <w:pPr>
              <w:pStyle w:val="TAL"/>
              <w:ind w:left="340"/>
            </w:pPr>
            <w:r w:rsidRPr="00FD0425">
              <w:rPr>
                <w:lang w:eastAsia="ja-JP"/>
              </w:rPr>
              <w:t>&gt;&gt;&gt;</w:t>
            </w:r>
            <w:r w:rsidRPr="00FD0425">
              <w:rPr>
                <w:lang w:val="sv-SE" w:eastAsia="ja-JP"/>
              </w:rPr>
              <w:t>PDU Session Resource Modification Response Info – MN terminated</w:t>
            </w:r>
          </w:p>
        </w:tc>
        <w:tc>
          <w:tcPr>
            <w:tcW w:w="1104" w:type="dxa"/>
          </w:tcPr>
          <w:p w14:paraId="02EE0F59" w14:textId="77777777" w:rsidR="00F02090" w:rsidRPr="00FD0425" w:rsidRDefault="00F02090" w:rsidP="00694C97">
            <w:pPr>
              <w:pStyle w:val="TAL"/>
              <w:rPr>
                <w:lang w:eastAsia="ja-JP"/>
              </w:rPr>
            </w:pPr>
            <w:r w:rsidRPr="00FD0425">
              <w:rPr>
                <w:lang w:eastAsia="ja-JP"/>
              </w:rPr>
              <w:t>O</w:t>
            </w:r>
          </w:p>
        </w:tc>
        <w:tc>
          <w:tcPr>
            <w:tcW w:w="1022" w:type="dxa"/>
          </w:tcPr>
          <w:p w14:paraId="01CF86ED" w14:textId="77777777" w:rsidR="00F02090" w:rsidRPr="00FD0425" w:rsidRDefault="00F02090" w:rsidP="00694C97">
            <w:pPr>
              <w:pStyle w:val="TAL"/>
              <w:rPr>
                <w:i/>
                <w:szCs w:val="18"/>
                <w:lang w:eastAsia="ja-JP"/>
              </w:rPr>
            </w:pPr>
          </w:p>
        </w:tc>
        <w:tc>
          <w:tcPr>
            <w:tcW w:w="1273" w:type="dxa"/>
          </w:tcPr>
          <w:p w14:paraId="1177F16B" w14:textId="77777777" w:rsidR="00F02090" w:rsidRPr="00FD0425" w:rsidRDefault="00F02090" w:rsidP="00694C97">
            <w:pPr>
              <w:pStyle w:val="TAL"/>
              <w:rPr>
                <w:lang w:eastAsia="ja-JP"/>
              </w:rPr>
            </w:pPr>
            <w:r w:rsidRPr="00FD0425">
              <w:rPr>
                <w:lang w:eastAsia="ja-JP"/>
              </w:rPr>
              <w:t>9.2.1.12</w:t>
            </w:r>
          </w:p>
        </w:tc>
        <w:tc>
          <w:tcPr>
            <w:tcW w:w="2129" w:type="dxa"/>
          </w:tcPr>
          <w:p w14:paraId="41754CA4" w14:textId="77777777" w:rsidR="00F02090" w:rsidRPr="00FD0425" w:rsidRDefault="00F02090" w:rsidP="00694C97">
            <w:pPr>
              <w:pStyle w:val="TAL"/>
              <w:rPr>
                <w:lang w:eastAsia="ja-JP"/>
              </w:rPr>
            </w:pPr>
          </w:p>
        </w:tc>
        <w:tc>
          <w:tcPr>
            <w:tcW w:w="1134" w:type="dxa"/>
          </w:tcPr>
          <w:p w14:paraId="4C09F953" w14:textId="77777777" w:rsidR="00F02090" w:rsidRPr="00FD0425" w:rsidRDefault="00F02090" w:rsidP="00694C97">
            <w:pPr>
              <w:pStyle w:val="TAC"/>
              <w:rPr>
                <w:lang w:eastAsia="ja-JP"/>
              </w:rPr>
            </w:pPr>
            <w:r w:rsidRPr="00FD0425">
              <w:rPr>
                <w:bCs/>
                <w:lang w:eastAsia="ja-JP"/>
              </w:rPr>
              <w:t>–</w:t>
            </w:r>
          </w:p>
        </w:tc>
        <w:tc>
          <w:tcPr>
            <w:tcW w:w="1274" w:type="dxa"/>
          </w:tcPr>
          <w:p w14:paraId="35AED34C" w14:textId="77777777" w:rsidR="00F02090" w:rsidRPr="00FD0425" w:rsidRDefault="00F02090" w:rsidP="00694C97">
            <w:pPr>
              <w:pStyle w:val="TAC"/>
              <w:rPr>
                <w:lang w:eastAsia="ja-JP"/>
              </w:rPr>
            </w:pPr>
          </w:p>
        </w:tc>
      </w:tr>
      <w:tr w:rsidR="00F02090" w:rsidRPr="00FD0425" w14:paraId="203C2BBE" w14:textId="77777777" w:rsidTr="00694C97">
        <w:tblPrEx>
          <w:tblCellMar>
            <w:top w:w="0" w:type="dxa"/>
            <w:bottom w:w="0" w:type="dxa"/>
          </w:tblCellMar>
        </w:tblPrEx>
        <w:tc>
          <w:tcPr>
            <w:tcW w:w="2578" w:type="dxa"/>
          </w:tcPr>
          <w:p w14:paraId="311620AD" w14:textId="77777777" w:rsidR="00F02090" w:rsidRPr="00FD0425" w:rsidRDefault="00F02090" w:rsidP="00694C97">
            <w:pPr>
              <w:pStyle w:val="TAL"/>
              <w:ind w:left="113"/>
              <w:rPr>
                <w:b/>
              </w:rPr>
            </w:pPr>
            <w:r w:rsidRPr="00FD0425">
              <w:rPr>
                <w:b/>
              </w:rPr>
              <w:t>&gt;PDU Session Resources Admitted To Be Released List</w:t>
            </w:r>
          </w:p>
        </w:tc>
        <w:tc>
          <w:tcPr>
            <w:tcW w:w="1104" w:type="dxa"/>
          </w:tcPr>
          <w:p w14:paraId="38F04D83" w14:textId="77777777" w:rsidR="00F02090" w:rsidRPr="00FD0425" w:rsidRDefault="00F02090" w:rsidP="00694C97">
            <w:pPr>
              <w:pStyle w:val="TAL"/>
              <w:rPr>
                <w:lang w:eastAsia="ja-JP"/>
              </w:rPr>
            </w:pPr>
          </w:p>
        </w:tc>
        <w:tc>
          <w:tcPr>
            <w:tcW w:w="1022" w:type="dxa"/>
          </w:tcPr>
          <w:p w14:paraId="75DA6B0F" w14:textId="77777777" w:rsidR="00F02090" w:rsidRPr="00FD0425" w:rsidRDefault="00F02090" w:rsidP="00694C97">
            <w:pPr>
              <w:pStyle w:val="TAL"/>
              <w:rPr>
                <w:i/>
                <w:szCs w:val="18"/>
                <w:lang w:eastAsia="ja-JP"/>
              </w:rPr>
            </w:pPr>
            <w:r w:rsidRPr="00FD0425">
              <w:rPr>
                <w:i/>
                <w:lang w:eastAsia="ja-JP"/>
              </w:rPr>
              <w:t>0..1</w:t>
            </w:r>
          </w:p>
        </w:tc>
        <w:tc>
          <w:tcPr>
            <w:tcW w:w="1273" w:type="dxa"/>
          </w:tcPr>
          <w:p w14:paraId="574A21CC" w14:textId="77777777" w:rsidR="00F02090" w:rsidRPr="00FD0425" w:rsidRDefault="00F02090" w:rsidP="00694C97">
            <w:pPr>
              <w:pStyle w:val="TAL"/>
              <w:rPr>
                <w:lang w:eastAsia="ja-JP"/>
              </w:rPr>
            </w:pPr>
          </w:p>
        </w:tc>
        <w:tc>
          <w:tcPr>
            <w:tcW w:w="2129" w:type="dxa"/>
          </w:tcPr>
          <w:p w14:paraId="51FF78FB" w14:textId="77777777" w:rsidR="00F02090" w:rsidRPr="00FD0425" w:rsidRDefault="00F02090" w:rsidP="00694C97">
            <w:pPr>
              <w:pStyle w:val="TAL"/>
              <w:rPr>
                <w:lang w:eastAsia="ja-JP"/>
              </w:rPr>
            </w:pPr>
          </w:p>
        </w:tc>
        <w:tc>
          <w:tcPr>
            <w:tcW w:w="1134" w:type="dxa"/>
          </w:tcPr>
          <w:p w14:paraId="50D12846" w14:textId="77777777" w:rsidR="00F02090" w:rsidRPr="00FD0425" w:rsidRDefault="00F02090" w:rsidP="00694C97">
            <w:pPr>
              <w:pStyle w:val="TAC"/>
              <w:rPr>
                <w:lang w:eastAsia="ja-JP"/>
              </w:rPr>
            </w:pPr>
            <w:r w:rsidRPr="00FD0425">
              <w:rPr>
                <w:bCs/>
                <w:lang w:eastAsia="ja-JP"/>
              </w:rPr>
              <w:t>–</w:t>
            </w:r>
          </w:p>
        </w:tc>
        <w:tc>
          <w:tcPr>
            <w:tcW w:w="1274" w:type="dxa"/>
          </w:tcPr>
          <w:p w14:paraId="0302DF46" w14:textId="77777777" w:rsidR="00F02090" w:rsidRPr="00FD0425" w:rsidRDefault="00F02090" w:rsidP="00694C97">
            <w:pPr>
              <w:pStyle w:val="TAC"/>
              <w:rPr>
                <w:lang w:eastAsia="ja-JP"/>
              </w:rPr>
            </w:pPr>
          </w:p>
        </w:tc>
      </w:tr>
      <w:tr w:rsidR="00F02090" w:rsidRPr="00FD0425" w14:paraId="3A83BC88" w14:textId="77777777" w:rsidTr="00694C97">
        <w:tblPrEx>
          <w:tblCellMar>
            <w:top w:w="0" w:type="dxa"/>
            <w:bottom w:w="0" w:type="dxa"/>
          </w:tblCellMar>
        </w:tblPrEx>
        <w:tc>
          <w:tcPr>
            <w:tcW w:w="2578" w:type="dxa"/>
          </w:tcPr>
          <w:p w14:paraId="3F66CB0D" w14:textId="77777777" w:rsidR="00F02090" w:rsidRPr="00FD0425" w:rsidRDefault="00F02090" w:rsidP="00694C97">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104" w:type="dxa"/>
          </w:tcPr>
          <w:p w14:paraId="658896F3" w14:textId="77777777" w:rsidR="00F02090" w:rsidRPr="00FD0425" w:rsidRDefault="00F02090" w:rsidP="00694C97">
            <w:pPr>
              <w:pStyle w:val="TAL"/>
              <w:rPr>
                <w:lang w:eastAsia="ja-JP"/>
              </w:rPr>
            </w:pPr>
            <w:r w:rsidRPr="00FD0425">
              <w:rPr>
                <w:lang w:eastAsia="ja-JP"/>
              </w:rPr>
              <w:t>O</w:t>
            </w:r>
          </w:p>
        </w:tc>
        <w:tc>
          <w:tcPr>
            <w:tcW w:w="1022" w:type="dxa"/>
          </w:tcPr>
          <w:p w14:paraId="4413D154" w14:textId="77777777" w:rsidR="00F02090" w:rsidRPr="00FD0425" w:rsidRDefault="00F02090" w:rsidP="00694C97">
            <w:pPr>
              <w:pStyle w:val="TAL"/>
              <w:rPr>
                <w:i/>
                <w:lang w:eastAsia="ja-JP"/>
              </w:rPr>
            </w:pPr>
          </w:p>
        </w:tc>
        <w:tc>
          <w:tcPr>
            <w:tcW w:w="1273" w:type="dxa"/>
          </w:tcPr>
          <w:p w14:paraId="47525051" w14:textId="77777777" w:rsidR="00F02090" w:rsidRPr="00FD0425" w:rsidRDefault="00F02090" w:rsidP="00694C97">
            <w:pPr>
              <w:pStyle w:val="TAL"/>
              <w:rPr>
                <w:lang w:eastAsia="zh-CN"/>
              </w:rPr>
            </w:pPr>
            <w:r w:rsidRPr="00FD0425">
              <w:rPr>
                <w:lang w:eastAsia="zh-CN"/>
              </w:rPr>
              <w:t>PDU session List with data forwarding request info</w:t>
            </w:r>
          </w:p>
          <w:p w14:paraId="3BE0143C" w14:textId="77777777" w:rsidR="00F02090" w:rsidRPr="00FD0425" w:rsidRDefault="00F02090" w:rsidP="00694C97">
            <w:pPr>
              <w:pStyle w:val="TAL"/>
              <w:rPr>
                <w:lang w:eastAsia="ja-JP"/>
              </w:rPr>
            </w:pPr>
            <w:r w:rsidRPr="00FD0425">
              <w:rPr>
                <w:lang w:eastAsia="ja-JP"/>
              </w:rPr>
              <w:t>9.2.1.24</w:t>
            </w:r>
          </w:p>
        </w:tc>
        <w:tc>
          <w:tcPr>
            <w:tcW w:w="2129" w:type="dxa"/>
          </w:tcPr>
          <w:p w14:paraId="1E750F5A" w14:textId="77777777" w:rsidR="00F02090" w:rsidRPr="00FD0425" w:rsidRDefault="00F02090" w:rsidP="00694C97">
            <w:pPr>
              <w:pStyle w:val="TAL"/>
              <w:rPr>
                <w:lang w:eastAsia="ja-JP"/>
              </w:rPr>
            </w:pPr>
          </w:p>
        </w:tc>
        <w:tc>
          <w:tcPr>
            <w:tcW w:w="1134" w:type="dxa"/>
          </w:tcPr>
          <w:p w14:paraId="0BDAA31A" w14:textId="77777777" w:rsidR="00F02090" w:rsidRPr="00FD0425" w:rsidRDefault="00F02090" w:rsidP="00694C97">
            <w:pPr>
              <w:pStyle w:val="TAC"/>
              <w:rPr>
                <w:bCs/>
                <w:lang w:eastAsia="ja-JP"/>
              </w:rPr>
            </w:pPr>
            <w:r w:rsidRPr="00FD0425">
              <w:rPr>
                <w:bCs/>
                <w:lang w:eastAsia="ja-JP"/>
              </w:rPr>
              <w:t>–</w:t>
            </w:r>
          </w:p>
        </w:tc>
        <w:tc>
          <w:tcPr>
            <w:tcW w:w="1274" w:type="dxa"/>
          </w:tcPr>
          <w:p w14:paraId="5DAFC0C9" w14:textId="77777777" w:rsidR="00F02090" w:rsidRPr="00FD0425" w:rsidRDefault="00F02090" w:rsidP="00694C97">
            <w:pPr>
              <w:pStyle w:val="TAC"/>
              <w:rPr>
                <w:lang w:eastAsia="ja-JP"/>
              </w:rPr>
            </w:pPr>
          </w:p>
        </w:tc>
      </w:tr>
      <w:tr w:rsidR="00F02090" w:rsidRPr="00FD0425" w14:paraId="5BE1DBB3" w14:textId="77777777" w:rsidTr="00694C97">
        <w:tblPrEx>
          <w:tblCellMar>
            <w:top w:w="0" w:type="dxa"/>
            <w:bottom w:w="0" w:type="dxa"/>
          </w:tblCellMar>
        </w:tblPrEx>
        <w:tc>
          <w:tcPr>
            <w:tcW w:w="2578" w:type="dxa"/>
          </w:tcPr>
          <w:p w14:paraId="6AE47B41" w14:textId="77777777" w:rsidR="00F02090" w:rsidRPr="00FD0425" w:rsidRDefault="00F02090" w:rsidP="00694C97">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104" w:type="dxa"/>
          </w:tcPr>
          <w:p w14:paraId="5A596240" w14:textId="77777777" w:rsidR="00F02090" w:rsidRPr="00FD0425" w:rsidRDefault="00F02090" w:rsidP="00694C97">
            <w:pPr>
              <w:pStyle w:val="TAL"/>
              <w:rPr>
                <w:lang w:eastAsia="ja-JP"/>
              </w:rPr>
            </w:pPr>
            <w:r w:rsidRPr="00FD0425">
              <w:rPr>
                <w:lang w:eastAsia="ja-JP"/>
              </w:rPr>
              <w:t>O</w:t>
            </w:r>
          </w:p>
        </w:tc>
        <w:tc>
          <w:tcPr>
            <w:tcW w:w="1022" w:type="dxa"/>
          </w:tcPr>
          <w:p w14:paraId="321B11FC" w14:textId="77777777" w:rsidR="00F02090" w:rsidRPr="00FD0425" w:rsidRDefault="00F02090" w:rsidP="00694C97">
            <w:pPr>
              <w:pStyle w:val="TAL"/>
              <w:rPr>
                <w:i/>
                <w:lang w:eastAsia="ja-JP"/>
              </w:rPr>
            </w:pPr>
          </w:p>
        </w:tc>
        <w:tc>
          <w:tcPr>
            <w:tcW w:w="1273" w:type="dxa"/>
          </w:tcPr>
          <w:p w14:paraId="538DB721" w14:textId="77777777" w:rsidR="00F02090" w:rsidRPr="00FD0425" w:rsidRDefault="00F02090" w:rsidP="00694C97">
            <w:pPr>
              <w:pStyle w:val="TAL"/>
              <w:rPr>
                <w:lang w:eastAsia="zh-CN"/>
              </w:rPr>
            </w:pPr>
            <w:r w:rsidRPr="00FD0425">
              <w:rPr>
                <w:lang w:eastAsia="zh-CN"/>
              </w:rPr>
              <w:t>PDU session List with data Cause</w:t>
            </w:r>
          </w:p>
          <w:p w14:paraId="7EB74ADF" w14:textId="77777777" w:rsidR="00F02090" w:rsidRPr="00FD0425" w:rsidRDefault="00F02090" w:rsidP="00694C97">
            <w:pPr>
              <w:pStyle w:val="TAL"/>
              <w:rPr>
                <w:lang w:eastAsia="ja-JP"/>
              </w:rPr>
            </w:pPr>
            <w:r w:rsidRPr="00FD0425">
              <w:rPr>
                <w:lang w:eastAsia="ja-JP"/>
              </w:rPr>
              <w:t>9.2.1.26</w:t>
            </w:r>
          </w:p>
        </w:tc>
        <w:tc>
          <w:tcPr>
            <w:tcW w:w="2129" w:type="dxa"/>
          </w:tcPr>
          <w:p w14:paraId="58C03DB4" w14:textId="77777777" w:rsidR="00F02090" w:rsidRPr="00FD0425" w:rsidRDefault="00F02090" w:rsidP="00694C97">
            <w:pPr>
              <w:pStyle w:val="TAL"/>
              <w:rPr>
                <w:lang w:eastAsia="ja-JP"/>
              </w:rPr>
            </w:pPr>
          </w:p>
        </w:tc>
        <w:tc>
          <w:tcPr>
            <w:tcW w:w="1134" w:type="dxa"/>
          </w:tcPr>
          <w:p w14:paraId="620C036C" w14:textId="77777777" w:rsidR="00F02090" w:rsidRPr="00FD0425" w:rsidRDefault="00F02090" w:rsidP="00694C97">
            <w:pPr>
              <w:pStyle w:val="TAC"/>
              <w:rPr>
                <w:bCs/>
                <w:lang w:eastAsia="ja-JP"/>
              </w:rPr>
            </w:pPr>
            <w:r w:rsidRPr="00FD0425">
              <w:rPr>
                <w:bCs/>
                <w:lang w:eastAsia="ja-JP"/>
              </w:rPr>
              <w:t>–</w:t>
            </w:r>
          </w:p>
        </w:tc>
        <w:tc>
          <w:tcPr>
            <w:tcW w:w="1274" w:type="dxa"/>
          </w:tcPr>
          <w:p w14:paraId="01EC28B2" w14:textId="77777777" w:rsidR="00F02090" w:rsidRPr="00FD0425" w:rsidRDefault="00F02090" w:rsidP="00694C97">
            <w:pPr>
              <w:pStyle w:val="TAC"/>
              <w:rPr>
                <w:lang w:eastAsia="ja-JP"/>
              </w:rPr>
            </w:pPr>
          </w:p>
        </w:tc>
      </w:tr>
      <w:tr w:rsidR="00F02090" w:rsidRPr="00FD0425" w14:paraId="624EB369" w14:textId="77777777" w:rsidTr="00694C97">
        <w:tblPrEx>
          <w:tblCellMar>
            <w:top w:w="0" w:type="dxa"/>
            <w:bottom w:w="0" w:type="dxa"/>
          </w:tblCellMar>
        </w:tblPrEx>
        <w:tc>
          <w:tcPr>
            <w:tcW w:w="2578" w:type="dxa"/>
          </w:tcPr>
          <w:p w14:paraId="02B65439" w14:textId="77777777" w:rsidR="00F02090" w:rsidRPr="00FD0425" w:rsidRDefault="00F02090" w:rsidP="00694C97">
            <w:pPr>
              <w:pStyle w:val="TAL"/>
              <w:rPr>
                <w:b/>
                <w:bCs/>
                <w:lang w:eastAsia="ja-JP"/>
              </w:rPr>
            </w:pPr>
            <w:r w:rsidRPr="00FD0425">
              <w:rPr>
                <w:b/>
                <w:bCs/>
                <w:lang w:eastAsia="ja-JP"/>
              </w:rPr>
              <w:t>PDU Session Resources Not Admitted to be Added List</w:t>
            </w:r>
          </w:p>
        </w:tc>
        <w:tc>
          <w:tcPr>
            <w:tcW w:w="1104" w:type="dxa"/>
          </w:tcPr>
          <w:p w14:paraId="27C9D24B" w14:textId="77777777" w:rsidR="00F02090" w:rsidRPr="00FD0425" w:rsidRDefault="00F02090" w:rsidP="00694C97">
            <w:pPr>
              <w:pStyle w:val="TAL"/>
              <w:rPr>
                <w:lang w:eastAsia="ja-JP"/>
              </w:rPr>
            </w:pPr>
            <w:r w:rsidRPr="00FD0425">
              <w:rPr>
                <w:lang w:eastAsia="ja-JP"/>
              </w:rPr>
              <w:t>O</w:t>
            </w:r>
          </w:p>
        </w:tc>
        <w:tc>
          <w:tcPr>
            <w:tcW w:w="1022" w:type="dxa"/>
          </w:tcPr>
          <w:p w14:paraId="04955AF3" w14:textId="77777777" w:rsidR="00F02090" w:rsidRPr="00FD0425" w:rsidRDefault="00F02090" w:rsidP="00694C97">
            <w:pPr>
              <w:pStyle w:val="TAL"/>
              <w:rPr>
                <w:i/>
                <w:szCs w:val="18"/>
                <w:lang w:eastAsia="ja-JP"/>
              </w:rPr>
            </w:pPr>
          </w:p>
        </w:tc>
        <w:tc>
          <w:tcPr>
            <w:tcW w:w="1273" w:type="dxa"/>
          </w:tcPr>
          <w:p w14:paraId="70CEBC45" w14:textId="77777777" w:rsidR="00F02090" w:rsidRPr="00FD0425" w:rsidRDefault="00F02090" w:rsidP="00694C97">
            <w:pPr>
              <w:pStyle w:val="TAL"/>
              <w:rPr>
                <w:lang w:eastAsia="zh-CN"/>
              </w:rPr>
            </w:pPr>
            <w:r w:rsidRPr="00FD0425">
              <w:rPr>
                <w:lang w:eastAsia="zh-CN"/>
              </w:rPr>
              <w:t>PDU session List</w:t>
            </w:r>
          </w:p>
          <w:p w14:paraId="46199269" w14:textId="77777777" w:rsidR="00F02090" w:rsidRPr="00FD0425" w:rsidRDefault="00F02090" w:rsidP="00694C97">
            <w:pPr>
              <w:pStyle w:val="TAL"/>
              <w:rPr>
                <w:lang w:val="sv-SE" w:eastAsia="ja-JP"/>
              </w:rPr>
            </w:pPr>
            <w:r w:rsidRPr="00FD0425">
              <w:rPr>
                <w:lang w:eastAsia="ja-JP"/>
              </w:rPr>
              <w:t>9.2.1.27</w:t>
            </w:r>
          </w:p>
        </w:tc>
        <w:tc>
          <w:tcPr>
            <w:tcW w:w="2129" w:type="dxa"/>
          </w:tcPr>
          <w:p w14:paraId="5E129CFC" w14:textId="77777777" w:rsidR="00F02090" w:rsidRPr="00FD0425" w:rsidRDefault="00F02090" w:rsidP="00694C97">
            <w:pPr>
              <w:pStyle w:val="TAL"/>
              <w:rPr>
                <w:szCs w:val="18"/>
                <w:lang w:eastAsia="ja-JP"/>
              </w:rPr>
            </w:pPr>
          </w:p>
        </w:tc>
        <w:tc>
          <w:tcPr>
            <w:tcW w:w="1134" w:type="dxa"/>
          </w:tcPr>
          <w:p w14:paraId="0B1D5D65" w14:textId="77777777" w:rsidR="00F02090" w:rsidRPr="00FD0425" w:rsidRDefault="00F02090" w:rsidP="00694C97">
            <w:pPr>
              <w:pStyle w:val="TAC"/>
              <w:rPr>
                <w:bCs/>
                <w:lang w:eastAsia="ja-JP"/>
              </w:rPr>
            </w:pPr>
            <w:r w:rsidRPr="00FD0425">
              <w:rPr>
                <w:bCs/>
                <w:lang w:eastAsia="ja-JP"/>
              </w:rPr>
              <w:t>YES</w:t>
            </w:r>
          </w:p>
        </w:tc>
        <w:tc>
          <w:tcPr>
            <w:tcW w:w="1274" w:type="dxa"/>
          </w:tcPr>
          <w:p w14:paraId="0094AA1C" w14:textId="77777777" w:rsidR="00F02090" w:rsidRPr="00FD0425" w:rsidRDefault="00F02090" w:rsidP="00694C97">
            <w:pPr>
              <w:pStyle w:val="TAC"/>
              <w:rPr>
                <w:lang w:eastAsia="ja-JP"/>
              </w:rPr>
            </w:pPr>
            <w:r w:rsidRPr="00FD0425">
              <w:rPr>
                <w:lang w:eastAsia="ja-JP"/>
              </w:rPr>
              <w:t>ignore</w:t>
            </w:r>
          </w:p>
        </w:tc>
      </w:tr>
      <w:tr w:rsidR="00F02090" w:rsidRPr="00FD0425" w14:paraId="2166349D" w14:textId="77777777" w:rsidTr="00694C97">
        <w:tblPrEx>
          <w:tblCellMar>
            <w:top w:w="0" w:type="dxa"/>
            <w:bottom w:w="0" w:type="dxa"/>
          </w:tblCellMar>
        </w:tblPrEx>
        <w:tc>
          <w:tcPr>
            <w:tcW w:w="2578" w:type="dxa"/>
          </w:tcPr>
          <w:p w14:paraId="0045A8AE" w14:textId="77777777" w:rsidR="00F02090" w:rsidRPr="00FD0425" w:rsidRDefault="00F02090" w:rsidP="00694C97">
            <w:pPr>
              <w:pStyle w:val="TAL"/>
              <w:rPr>
                <w:lang w:eastAsia="ja-JP"/>
              </w:rPr>
            </w:pPr>
            <w:r w:rsidRPr="00FD0425">
              <w:rPr>
                <w:lang w:eastAsia="ja-JP"/>
              </w:rPr>
              <w:t>S-NG-RAN node to M-NG-RAN node Container</w:t>
            </w:r>
          </w:p>
        </w:tc>
        <w:tc>
          <w:tcPr>
            <w:tcW w:w="1104" w:type="dxa"/>
          </w:tcPr>
          <w:p w14:paraId="0B64B883" w14:textId="77777777" w:rsidR="00F02090" w:rsidRPr="00FD0425" w:rsidRDefault="00F02090" w:rsidP="00694C97">
            <w:pPr>
              <w:pStyle w:val="TAL"/>
              <w:rPr>
                <w:lang w:eastAsia="ja-JP"/>
              </w:rPr>
            </w:pPr>
            <w:r w:rsidRPr="00FD0425">
              <w:rPr>
                <w:lang w:eastAsia="ja-JP"/>
              </w:rPr>
              <w:t>O</w:t>
            </w:r>
          </w:p>
        </w:tc>
        <w:tc>
          <w:tcPr>
            <w:tcW w:w="1022" w:type="dxa"/>
          </w:tcPr>
          <w:p w14:paraId="32072DE4" w14:textId="77777777" w:rsidR="00F02090" w:rsidRPr="00FD0425" w:rsidRDefault="00F02090" w:rsidP="00694C97">
            <w:pPr>
              <w:pStyle w:val="TAL"/>
              <w:rPr>
                <w:szCs w:val="18"/>
                <w:lang w:eastAsia="ja-JP"/>
              </w:rPr>
            </w:pPr>
          </w:p>
        </w:tc>
        <w:tc>
          <w:tcPr>
            <w:tcW w:w="1273" w:type="dxa"/>
          </w:tcPr>
          <w:p w14:paraId="587863CD" w14:textId="77777777" w:rsidR="00F02090" w:rsidRPr="00FD0425" w:rsidRDefault="00F02090" w:rsidP="00694C97">
            <w:pPr>
              <w:pStyle w:val="TAL"/>
              <w:rPr>
                <w:lang w:eastAsia="ja-JP"/>
              </w:rPr>
            </w:pPr>
            <w:r w:rsidRPr="00FD0425">
              <w:rPr>
                <w:snapToGrid w:val="0"/>
                <w:lang w:eastAsia="ja-JP"/>
              </w:rPr>
              <w:t>OCTET STRING</w:t>
            </w:r>
          </w:p>
        </w:tc>
        <w:tc>
          <w:tcPr>
            <w:tcW w:w="2129" w:type="dxa"/>
          </w:tcPr>
          <w:p w14:paraId="1D999437" w14:textId="77777777" w:rsidR="00F02090" w:rsidRPr="00FD0425" w:rsidRDefault="00F02090" w:rsidP="00694C97">
            <w:pPr>
              <w:pStyle w:val="TAL"/>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34" w:type="dxa"/>
          </w:tcPr>
          <w:p w14:paraId="27D7D0F5" w14:textId="77777777" w:rsidR="00F02090" w:rsidRPr="00FD0425" w:rsidRDefault="00F02090" w:rsidP="00694C97">
            <w:pPr>
              <w:pStyle w:val="TAC"/>
              <w:rPr>
                <w:lang w:eastAsia="ja-JP"/>
              </w:rPr>
            </w:pPr>
            <w:r w:rsidRPr="00FD0425">
              <w:rPr>
                <w:lang w:eastAsia="ja-JP"/>
              </w:rPr>
              <w:t>YES</w:t>
            </w:r>
          </w:p>
        </w:tc>
        <w:tc>
          <w:tcPr>
            <w:tcW w:w="1274" w:type="dxa"/>
          </w:tcPr>
          <w:p w14:paraId="1D780BB7" w14:textId="77777777" w:rsidR="00F02090" w:rsidRPr="00FD0425" w:rsidRDefault="00F02090" w:rsidP="00694C97">
            <w:pPr>
              <w:pStyle w:val="TAC"/>
              <w:rPr>
                <w:lang w:eastAsia="ja-JP"/>
              </w:rPr>
            </w:pPr>
            <w:r w:rsidRPr="00FD0425">
              <w:rPr>
                <w:lang w:eastAsia="ja-JP"/>
              </w:rPr>
              <w:t>ignore</w:t>
            </w:r>
          </w:p>
        </w:tc>
      </w:tr>
      <w:tr w:rsidR="00F02090" w:rsidRPr="00FD0425" w14:paraId="086F6015" w14:textId="77777777" w:rsidTr="00694C97">
        <w:tblPrEx>
          <w:tblCellMar>
            <w:top w:w="0" w:type="dxa"/>
            <w:bottom w:w="0" w:type="dxa"/>
          </w:tblCellMar>
        </w:tblPrEx>
        <w:tc>
          <w:tcPr>
            <w:tcW w:w="2578" w:type="dxa"/>
          </w:tcPr>
          <w:p w14:paraId="68FD294C" w14:textId="77777777" w:rsidR="00F02090" w:rsidRPr="00FD0425" w:rsidRDefault="00F02090" w:rsidP="00694C97">
            <w:pPr>
              <w:pStyle w:val="TAL"/>
              <w:rPr>
                <w:lang w:eastAsia="ja-JP"/>
              </w:rPr>
            </w:pPr>
            <w:r w:rsidRPr="00FD0425">
              <w:rPr>
                <w:lang w:eastAsia="ja-JP"/>
              </w:rPr>
              <w:t>Admitted Split SRBs</w:t>
            </w:r>
          </w:p>
        </w:tc>
        <w:tc>
          <w:tcPr>
            <w:tcW w:w="1104" w:type="dxa"/>
          </w:tcPr>
          <w:p w14:paraId="532646A3" w14:textId="77777777" w:rsidR="00F02090" w:rsidRPr="00FD0425" w:rsidRDefault="00F02090" w:rsidP="00694C97">
            <w:pPr>
              <w:pStyle w:val="TAL"/>
              <w:rPr>
                <w:lang w:eastAsia="ja-JP"/>
              </w:rPr>
            </w:pPr>
            <w:r w:rsidRPr="00FD0425">
              <w:rPr>
                <w:lang w:eastAsia="ja-JP"/>
              </w:rPr>
              <w:t>O</w:t>
            </w:r>
          </w:p>
        </w:tc>
        <w:tc>
          <w:tcPr>
            <w:tcW w:w="1022" w:type="dxa"/>
          </w:tcPr>
          <w:p w14:paraId="7E70C8FB" w14:textId="77777777" w:rsidR="00F02090" w:rsidRPr="00FD0425" w:rsidRDefault="00F02090" w:rsidP="00694C97">
            <w:pPr>
              <w:pStyle w:val="TAL"/>
              <w:rPr>
                <w:szCs w:val="18"/>
                <w:lang w:eastAsia="ja-JP"/>
              </w:rPr>
            </w:pPr>
          </w:p>
        </w:tc>
        <w:tc>
          <w:tcPr>
            <w:tcW w:w="1273" w:type="dxa"/>
          </w:tcPr>
          <w:p w14:paraId="47DB495B" w14:textId="77777777" w:rsidR="00F02090" w:rsidRPr="00FD0425" w:rsidRDefault="00F02090" w:rsidP="00694C97">
            <w:pPr>
              <w:pStyle w:val="TAL"/>
              <w:rPr>
                <w:snapToGrid w:val="0"/>
                <w:lang w:eastAsia="ja-JP"/>
              </w:rPr>
            </w:pPr>
            <w:r w:rsidRPr="00FD0425">
              <w:rPr>
                <w:lang w:eastAsia="ja-JP"/>
              </w:rPr>
              <w:t>ENUMERATED (srb1, srb2, srb1&amp;2, ...)</w:t>
            </w:r>
          </w:p>
        </w:tc>
        <w:tc>
          <w:tcPr>
            <w:tcW w:w="2129" w:type="dxa"/>
          </w:tcPr>
          <w:p w14:paraId="429A11C8" w14:textId="77777777" w:rsidR="00F02090" w:rsidRPr="00FD0425" w:rsidRDefault="00F02090" w:rsidP="00694C97">
            <w:pPr>
              <w:pStyle w:val="TAL"/>
              <w:rPr>
                <w:lang w:eastAsia="ja-JP"/>
              </w:rPr>
            </w:pPr>
            <w:r w:rsidRPr="00FD0425">
              <w:rPr>
                <w:szCs w:val="18"/>
                <w:lang w:eastAsia="ja-JP"/>
              </w:rPr>
              <w:t>Indicates admitted SRBs</w:t>
            </w:r>
          </w:p>
        </w:tc>
        <w:tc>
          <w:tcPr>
            <w:tcW w:w="1134" w:type="dxa"/>
          </w:tcPr>
          <w:p w14:paraId="2BA90AD0" w14:textId="77777777" w:rsidR="00F02090" w:rsidRPr="00FD0425" w:rsidRDefault="00F02090" w:rsidP="00694C97">
            <w:pPr>
              <w:pStyle w:val="TAC"/>
              <w:rPr>
                <w:lang w:eastAsia="ja-JP"/>
              </w:rPr>
            </w:pPr>
            <w:r w:rsidRPr="00FD0425">
              <w:rPr>
                <w:lang w:eastAsia="ja-JP"/>
              </w:rPr>
              <w:t>YES</w:t>
            </w:r>
          </w:p>
        </w:tc>
        <w:tc>
          <w:tcPr>
            <w:tcW w:w="1274" w:type="dxa"/>
          </w:tcPr>
          <w:p w14:paraId="0F108949" w14:textId="77777777" w:rsidR="00F02090" w:rsidRPr="00FD0425" w:rsidRDefault="00F02090" w:rsidP="00694C97">
            <w:pPr>
              <w:pStyle w:val="TAC"/>
              <w:rPr>
                <w:lang w:eastAsia="ja-JP"/>
              </w:rPr>
            </w:pPr>
            <w:r w:rsidRPr="00FD0425">
              <w:rPr>
                <w:lang w:eastAsia="ja-JP"/>
              </w:rPr>
              <w:t>ignore</w:t>
            </w:r>
          </w:p>
        </w:tc>
      </w:tr>
      <w:tr w:rsidR="00F02090" w:rsidRPr="00FD0425" w14:paraId="313A6AF5" w14:textId="77777777" w:rsidTr="00694C97">
        <w:tblPrEx>
          <w:tblCellMar>
            <w:top w:w="0" w:type="dxa"/>
            <w:bottom w:w="0" w:type="dxa"/>
          </w:tblCellMar>
        </w:tblPrEx>
        <w:tc>
          <w:tcPr>
            <w:tcW w:w="2578" w:type="dxa"/>
          </w:tcPr>
          <w:p w14:paraId="33C5BFB3" w14:textId="77777777" w:rsidR="00F02090" w:rsidRPr="00FD0425" w:rsidRDefault="00F02090" w:rsidP="00694C97">
            <w:pPr>
              <w:pStyle w:val="TAL"/>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104" w:type="dxa"/>
          </w:tcPr>
          <w:p w14:paraId="4458071A" w14:textId="77777777" w:rsidR="00F02090" w:rsidRPr="00FD0425" w:rsidRDefault="00F02090" w:rsidP="00694C97">
            <w:pPr>
              <w:pStyle w:val="TAL"/>
              <w:rPr>
                <w:lang w:eastAsia="ja-JP"/>
              </w:rPr>
            </w:pPr>
            <w:r w:rsidRPr="00FD0425">
              <w:rPr>
                <w:rFonts w:hint="eastAsia"/>
                <w:lang w:eastAsia="ja-JP"/>
              </w:rPr>
              <w:t>O</w:t>
            </w:r>
          </w:p>
        </w:tc>
        <w:tc>
          <w:tcPr>
            <w:tcW w:w="1022" w:type="dxa"/>
          </w:tcPr>
          <w:p w14:paraId="00153875" w14:textId="77777777" w:rsidR="00F02090" w:rsidRPr="00FD0425" w:rsidRDefault="00F02090" w:rsidP="00694C97">
            <w:pPr>
              <w:pStyle w:val="TAL"/>
              <w:rPr>
                <w:szCs w:val="18"/>
                <w:lang w:eastAsia="ja-JP"/>
              </w:rPr>
            </w:pPr>
          </w:p>
        </w:tc>
        <w:tc>
          <w:tcPr>
            <w:tcW w:w="1273" w:type="dxa"/>
          </w:tcPr>
          <w:p w14:paraId="492382F8" w14:textId="77777777" w:rsidR="00F02090" w:rsidRPr="00FD0425" w:rsidRDefault="00F02090" w:rsidP="00694C97">
            <w:pPr>
              <w:pStyle w:val="TAL"/>
              <w:rPr>
                <w:snapToGrid w:val="0"/>
                <w:lang w:eastAsia="ja-JP"/>
              </w:rPr>
            </w:pPr>
            <w:r w:rsidRPr="00FD0425">
              <w:rPr>
                <w:lang w:eastAsia="ja-JP"/>
              </w:rPr>
              <w:t>ENUMERATED (srb1, srb2, srb1&amp;2, ...)</w:t>
            </w:r>
          </w:p>
        </w:tc>
        <w:tc>
          <w:tcPr>
            <w:tcW w:w="2129" w:type="dxa"/>
          </w:tcPr>
          <w:p w14:paraId="72645336" w14:textId="77777777" w:rsidR="00F02090" w:rsidRPr="00FD0425" w:rsidRDefault="00F02090" w:rsidP="00694C97">
            <w:pPr>
              <w:pStyle w:val="TAL"/>
              <w:rPr>
                <w:lang w:eastAsia="ja-JP"/>
              </w:rPr>
            </w:pPr>
            <w:r w:rsidRPr="00FD0425">
              <w:rPr>
                <w:szCs w:val="18"/>
                <w:lang w:eastAsia="ja-JP"/>
              </w:rPr>
              <w:t>Indicates admitted SRBs release</w:t>
            </w:r>
          </w:p>
        </w:tc>
        <w:tc>
          <w:tcPr>
            <w:tcW w:w="1134" w:type="dxa"/>
          </w:tcPr>
          <w:p w14:paraId="0DD93468" w14:textId="77777777" w:rsidR="00F02090" w:rsidRPr="00FD0425" w:rsidRDefault="00F02090" w:rsidP="00694C97">
            <w:pPr>
              <w:pStyle w:val="TAC"/>
              <w:rPr>
                <w:lang w:eastAsia="ja-JP"/>
              </w:rPr>
            </w:pPr>
            <w:r w:rsidRPr="00FD0425">
              <w:rPr>
                <w:lang w:eastAsia="ja-JP"/>
              </w:rPr>
              <w:t>YES</w:t>
            </w:r>
          </w:p>
        </w:tc>
        <w:tc>
          <w:tcPr>
            <w:tcW w:w="1274" w:type="dxa"/>
          </w:tcPr>
          <w:p w14:paraId="60BC41EF" w14:textId="77777777" w:rsidR="00F02090" w:rsidRPr="00FD0425" w:rsidRDefault="00F02090" w:rsidP="00694C97">
            <w:pPr>
              <w:pStyle w:val="TAC"/>
              <w:rPr>
                <w:lang w:eastAsia="ja-JP"/>
              </w:rPr>
            </w:pPr>
            <w:r w:rsidRPr="00FD0425">
              <w:rPr>
                <w:lang w:eastAsia="ja-JP"/>
              </w:rPr>
              <w:t>ignore</w:t>
            </w:r>
          </w:p>
        </w:tc>
      </w:tr>
      <w:tr w:rsidR="00F02090" w:rsidRPr="00FD0425" w14:paraId="69C6B198" w14:textId="77777777" w:rsidTr="00694C97">
        <w:tblPrEx>
          <w:tblCellMar>
            <w:top w:w="0" w:type="dxa"/>
            <w:bottom w:w="0" w:type="dxa"/>
          </w:tblCellMar>
        </w:tblPrEx>
        <w:tc>
          <w:tcPr>
            <w:tcW w:w="2578" w:type="dxa"/>
          </w:tcPr>
          <w:p w14:paraId="2925F985" w14:textId="77777777" w:rsidR="00F02090" w:rsidRPr="00FD0425" w:rsidRDefault="00F02090" w:rsidP="00694C97">
            <w:pPr>
              <w:pStyle w:val="TAL"/>
              <w:rPr>
                <w:lang w:eastAsia="ja-JP"/>
              </w:rPr>
            </w:pPr>
            <w:r w:rsidRPr="00FD0425">
              <w:rPr>
                <w:lang w:eastAsia="ja-JP"/>
              </w:rPr>
              <w:t>Criticality Diagnostics</w:t>
            </w:r>
          </w:p>
        </w:tc>
        <w:tc>
          <w:tcPr>
            <w:tcW w:w="1104" w:type="dxa"/>
          </w:tcPr>
          <w:p w14:paraId="30E225DB" w14:textId="77777777" w:rsidR="00F02090" w:rsidRPr="00FD0425" w:rsidRDefault="00F02090" w:rsidP="00694C97">
            <w:pPr>
              <w:pStyle w:val="TAL"/>
              <w:rPr>
                <w:lang w:eastAsia="ja-JP"/>
              </w:rPr>
            </w:pPr>
            <w:r w:rsidRPr="00FD0425">
              <w:rPr>
                <w:lang w:eastAsia="ja-JP"/>
              </w:rPr>
              <w:t>O</w:t>
            </w:r>
          </w:p>
        </w:tc>
        <w:tc>
          <w:tcPr>
            <w:tcW w:w="1022" w:type="dxa"/>
          </w:tcPr>
          <w:p w14:paraId="6ED3016C" w14:textId="77777777" w:rsidR="00F02090" w:rsidRPr="00FD0425" w:rsidRDefault="00F02090" w:rsidP="00694C97">
            <w:pPr>
              <w:pStyle w:val="TAL"/>
              <w:rPr>
                <w:szCs w:val="18"/>
                <w:lang w:eastAsia="ja-JP"/>
              </w:rPr>
            </w:pPr>
          </w:p>
        </w:tc>
        <w:tc>
          <w:tcPr>
            <w:tcW w:w="1273" w:type="dxa"/>
          </w:tcPr>
          <w:p w14:paraId="2FEA7549" w14:textId="77777777" w:rsidR="00F02090" w:rsidRPr="00FD0425" w:rsidRDefault="00F02090" w:rsidP="00694C97">
            <w:pPr>
              <w:pStyle w:val="TAL"/>
              <w:rPr>
                <w:snapToGrid w:val="0"/>
                <w:lang w:eastAsia="ja-JP"/>
              </w:rPr>
            </w:pPr>
            <w:r w:rsidRPr="00FD0425">
              <w:rPr>
                <w:lang w:eastAsia="ja-JP"/>
              </w:rPr>
              <w:t>9.2.3.3</w:t>
            </w:r>
          </w:p>
        </w:tc>
        <w:tc>
          <w:tcPr>
            <w:tcW w:w="2129" w:type="dxa"/>
          </w:tcPr>
          <w:p w14:paraId="50A23E78" w14:textId="77777777" w:rsidR="00F02090" w:rsidRPr="00FD0425" w:rsidRDefault="00F02090" w:rsidP="00694C97">
            <w:pPr>
              <w:pStyle w:val="TAL"/>
              <w:jc w:val="center"/>
              <w:rPr>
                <w:szCs w:val="18"/>
                <w:lang w:eastAsia="ja-JP"/>
              </w:rPr>
            </w:pPr>
          </w:p>
        </w:tc>
        <w:tc>
          <w:tcPr>
            <w:tcW w:w="1134" w:type="dxa"/>
          </w:tcPr>
          <w:p w14:paraId="7B437056" w14:textId="77777777" w:rsidR="00F02090" w:rsidRPr="00FD0425" w:rsidRDefault="00F02090" w:rsidP="00694C97">
            <w:pPr>
              <w:pStyle w:val="TAC"/>
              <w:rPr>
                <w:lang w:eastAsia="ja-JP"/>
              </w:rPr>
            </w:pPr>
            <w:r w:rsidRPr="00FD0425">
              <w:rPr>
                <w:lang w:eastAsia="ja-JP"/>
              </w:rPr>
              <w:t>YES</w:t>
            </w:r>
          </w:p>
        </w:tc>
        <w:tc>
          <w:tcPr>
            <w:tcW w:w="1274" w:type="dxa"/>
          </w:tcPr>
          <w:p w14:paraId="65397EEA" w14:textId="77777777" w:rsidR="00F02090" w:rsidRPr="00FD0425" w:rsidRDefault="00F02090" w:rsidP="00694C97">
            <w:pPr>
              <w:pStyle w:val="TAC"/>
              <w:rPr>
                <w:lang w:eastAsia="ja-JP"/>
              </w:rPr>
            </w:pPr>
            <w:r w:rsidRPr="00FD0425">
              <w:rPr>
                <w:lang w:eastAsia="ja-JP"/>
              </w:rPr>
              <w:t>ignore</w:t>
            </w:r>
          </w:p>
        </w:tc>
      </w:tr>
      <w:tr w:rsidR="006A0009" w:rsidRPr="00FD0425" w14:paraId="40CC8376" w14:textId="77777777" w:rsidTr="00694C97">
        <w:tblPrEx>
          <w:tblCellMar>
            <w:top w:w="0" w:type="dxa"/>
            <w:bottom w:w="0" w:type="dxa"/>
          </w:tblCellMar>
        </w:tblPrEx>
        <w:tc>
          <w:tcPr>
            <w:tcW w:w="2578" w:type="dxa"/>
          </w:tcPr>
          <w:p w14:paraId="06980537" w14:textId="77777777" w:rsidR="006A0009" w:rsidRPr="00FD0425" w:rsidRDefault="006A0009" w:rsidP="006A0009">
            <w:pPr>
              <w:pStyle w:val="TAL"/>
              <w:rPr>
                <w:lang w:eastAsia="ja-JP"/>
              </w:rPr>
            </w:pPr>
            <w:r w:rsidRPr="00FD0425">
              <w:rPr>
                <w:lang w:eastAsia="ja-JP"/>
              </w:rPr>
              <w:t>Location Information at S-NODE</w:t>
            </w:r>
          </w:p>
        </w:tc>
        <w:tc>
          <w:tcPr>
            <w:tcW w:w="1104" w:type="dxa"/>
          </w:tcPr>
          <w:p w14:paraId="110CBF2A" w14:textId="77777777" w:rsidR="006A0009" w:rsidRPr="00FD0425" w:rsidRDefault="006A0009" w:rsidP="006A0009">
            <w:pPr>
              <w:pStyle w:val="TAL"/>
              <w:rPr>
                <w:lang w:eastAsia="ja-JP"/>
              </w:rPr>
            </w:pPr>
            <w:r w:rsidRPr="00FD0425">
              <w:rPr>
                <w:lang w:eastAsia="ja-JP"/>
              </w:rPr>
              <w:t>O</w:t>
            </w:r>
          </w:p>
        </w:tc>
        <w:tc>
          <w:tcPr>
            <w:tcW w:w="1022" w:type="dxa"/>
          </w:tcPr>
          <w:p w14:paraId="310E59DE" w14:textId="77777777" w:rsidR="006A0009" w:rsidRPr="00FD0425" w:rsidRDefault="006A0009" w:rsidP="006A0009">
            <w:pPr>
              <w:pStyle w:val="TAL"/>
              <w:rPr>
                <w:szCs w:val="18"/>
                <w:lang w:eastAsia="ja-JP"/>
              </w:rPr>
            </w:pPr>
          </w:p>
        </w:tc>
        <w:tc>
          <w:tcPr>
            <w:tcW w:w="1273" w:type="dxa"/>
          </w:tcPr>
          <w:p w14:paraId="0E9A688D" w14:textId="77777777" w:rsidR="006A0009" w:rsidRPr="00FD0425" w:rsidRDefault="006A0009" w:rsidP="006A0009">
            <w:pPr>
              <w:pStyle w:val="TAL"/>
              <w:rPr>
                <w:snapToGrid w:val="0"/>
                <w:lang w:eastAsia="ja-JP"/>
              </w:rPr>
            </w:pPr>
            <w:r w:rsidRPr="00FD0425">
              <w:rPr>
                <w:snapToGrid w:val="0"/>
                <w:lang w:eastAsia="ja-JP"/>
              </w:rPr>
              <w:t>Target Cell Global ID</w:t>
            </w:r>
          </w:p>
          <w:p w14:paraId="54A9A6F6" w14:textId="77777777" w:rsidR="006A0009" w:rsidRPr="00FD0425" w:rsidRDefault="006A0009" w:rsidP="006A0009">
            <w:pPr>
              <w:pStyle w:val="TAL"/>
              <w:rPr>
                <w:lang w:eastAsia="ja-JP"/>
              </w:rPr>
            </w:pPr>
            <w:r w:rsidRPr="00FD0425">
              <w:rPr>
                <w:snapToGrid w:val="0"/>
                <w:lang w:eastAsia="ja-JP"/>
              </w:rPr>
              <w:t>9.2.3.25</w:t>
            </w:r>
          </w:p>
        </w:tc>
        <w:tc>
          <w:tcPr>
            <w:tcW w:w="2129" w:type="dxa"/>
          </w:tcPr>
          <w:p w14:paraId="0B771EFC" w14:textId="77777777" w:rsidR="006A0009" w:rsidRPr="00FD0425" w:rsidRDefault="006A0009" w:rsidP="00407E71">
            <w:pPr>
              <w:pStyle w:val="TAL"/>
              <w:rPr>
                <w:szCs w:val="18"/>
                <w:lang w:eastAsia="ja-JP"/>
              </w:rPr>
            </w:pPr>
            <w:r w:rsidRPr="00FD0425">
              <w:rPr>
                <w:lang w:eastAsia="ja-JP"/>
              </w:rPr>
              <w:t>Contains information to support localisation of the UE</w:t>
            </w:r>
          </w:p>
        </w:tc>
        <w:tc>
          <w:tcPr>
            <w:tcW w:w="1134" w:type="dxa"/>
          </w:tcPr>
          <w:p w14:paraId="73EC676F" w14:textId="77777777" w:rsidR="006A0009" w:rsidRPr="00FD0425" w:rsidRDefault="006A0009" w:rsidP="006A0009">
            <w:pPr>
              <w:pStyle w:val="TAC"/>
              <w:rPr>
                <w:lang w:eastAsia="ja-JP"/>
              </w:rPr>
            </w:pPr>
            <w:r w:rsidRPr="00FD0425">
              <w:t>YES</w:t>
            </w:r>
          </w:p>
        </w:tc>
        <w:tc>
          <w:tcPr>
            <w:tcW w:w="1274" w:type="dxa"/>
          </w:tcPr>
          <w:p w14:paraId="4F490EE0" w14:textId="77777777" w:rsidR="006A0009" w:rsidRPr="00FD0425" w:rsidRDefault="006A0009" w:rsidP="006A0009">
            <w:pPr>
              <w:pStyle w:val="TAC"/>
              <w:rPr>
                <w:lang w:eastAsia="ja-JP"/>
              </w:rPr>
            </w:pPr>
            <w:r w:rsidRPr="00FD0425">
              <w:rPr>
                <w:lang w:eastAsia="ja-JP"/>
              </w:rPr>
              <w:t>ignore</w:t>
            </w:r>
          </w:p>
        </w:tc>
      </w:tr>
      <w:tr w:rsidR="009E68C8" w:rsidRPr="00FD0425" w14:paraId="687F7567" w14:textId="77777777" w:rsidTr="00694C97">
        <w:tblPrEx>
          <w:tblCellMar>
            <w:top w:w="0" w:type="dxa"/>
            <w:bottom w:w="0" w:type="dxa"/>
          </w:tblCellMar>
        </w:tblPrEx>
        <w:tc>
          <w:tcPr>
            <w:tcW w:w="2578" w:type="dxa"/>
          </w:tcPr>
          <w:p w14:paraId="00DC28C7" w14:textId="77777777" w:rsidR="009E68C8" w:rsidRPr="00FD0425" w:rsidRDefault="009E68C8" w:rsidP="009E68C8">
            <w:pPr>
              <w:pStyle w:val="TAL"/>
              <w:rPr>
                <w:lang w:eastAsia="ja-JP"/>
              </w:rPr>
            </w:pPr>
            <w:r w:rsidRPr="00FD0425">
              <w:rPr>
                <w:lang w:eastAsia="ja-JP"/>
              </w:rPr>
              <w:t>MR-DC Resource Coordination Information</w:t>
            </w:r>
          </w:p>
        </w:tc>
        <w:tc>
          <w:tcPr>
            <w:tcW w:w="1104" w:type="dxa"/>
          </w:tcPr>
          <w:p w14:paraId="191504C8" w14:textId="77777777" w:rsidR="009E68C8" w:rsidRPr="00FD0425" w:rsidRDefault="009E68C8" w:rsidP="009E68C8">
            <w:pPr>
              <w:pStyle w:val="TAL"/>
              <w:rPr>
                <w:lang w:eastAsia="ja-JP"/>
              </w:rPr>
            </w:pPr>
            <w:r w:rsidRPr="00FD0425">
              <w:t>O</w:t>
            </w:r>
          </w:p>
        </w:tc>
        <w:tc>
          <w:tcPr>
            <w:tcW w:w="1022" w:type="dxa"/>
          </w:tcPr>
          <w:p w14:paraId="56651FC2" w14:textId="77777777" w:rsidR="009E68C8" w:rsidRPr="00FD0425" w:rsidRDefault="009E68C8" w:rsidP="009E68C8">
            <w:pPr>
              <w:pStyle w:val="TAL"/>
              <w:rPr>
                <w:szCs w:val="18"/>
                <w:lang w:eastAsia="ja-JP"/>
              </w:rPr>
            </w:pPr>
          </w:p>
        </w:tc>
        <w:tc>
          <w:tcPr>
            <w:tcW w:w="1273" w:type="dxa"/>
          </w:tcPr>
          <w:p w14:paraId="0080362D" w14:textId="77777777" w:rsidR="009E68C8" w:rsidRPr="00FD0425" w:rsidRDefault="009E68C8" w:rsidP="009E68C8">
            <w:pPr>
              <w:pStyle w:val="TAL"/>
              <w:rPr>
                <w:snapToGrid w:val="0"/>
                <w:lang w:eastAsia="ja-JP"/>
              </w:rPr>
            </w:pPr>
            <w:r w:rsidRPr="00FD0425">
              <w:t>9.2.2.33</w:t>
            </w:r>
          </w:p>
        </w:tc>
        <w:tc>
          <w:tcPr>
            <w:tcW w:w="2129" w:type="dxa"/>
          </w:tcPr>
          <w:p w14:paraId="51AB0C4D" w14:textId="77777777" w:rsidR="009E68C8" w:rsidRPr="00FD0425" w:rsidRDefault="009E68C8" w:rsidP="00407E71">
            <w:pPr>
              <w:pStyle w:val="TAL"/>
              <w:rPr>
                <w:lang w:eastAsia="ja-JP"/>
              </w:rPr>
            </w:pPr>
            <w:r w:rsidRPr="00FD0425">
              <w:t xml:space="preserve">Information used to coordinate resource utilisation between M-NG-RAN node and S-NG-RAN node. </w:t>
            </w:r>
          </w:p>
        </w:tc>
        <w:tc>
          <w:tcPr>
            <w:tcW w:w="1134" w:type="dxa"/>
          </w:tcPr>
          <w:p w14:paraId="2A03C968" w14:textId="77777777" w:rsidR="009E68C8" w:rsidRPr="00FD0425" w:rsidRDefault="009E68C8" w:rsidP="009E68C8">
            <w:pPr>
              <w:pStyle w:val="TAC"/>
            </w:pPr>
            <w:r w:rsidRPr="00FD0425">
              <w:rPr>
                <w:lang w:eastAsia="zh-CN"/>
              </w:rPr>
              <w:t>YES</w:t>
            </w:r>
          </w:p>
        </w:tc>
        <w:tc>
          <w:tcPr>
            <w:tcW w:w="1274" w:type="dxa"/>
          </w:tcPr>
          <w:p w14:paraId="6E525B24" w14:textId="77777777" w:rsidR="009E68C8" w:rsidRPr="00FD0425" w:rsidRDefault="00B635E8" w:rsidP="009E68C8">
            <w:pPr>
              <w:pStyle w:val="TAC"/>
              <w:rPr>
                <w:lang w:eastAsia="ja-JP"/>
              </w:rPr>
            </w:pPr>
            <w:r>
              <w:rPr>
                <w:lang w:eastAsia="zh-CN"/>
              </w:rPr>
              <w:t>i</w:t>
            </w:r>
            <w:r w:rsidR="009E68C8" w:rsidRPr="00FD0425">
              <w:rPr>
                <w:lang w:eastAsia="zh-CN"/>
              </w:rPr>
              <w:t>gnore</w:t>
            </w:r>
          </w:p>
        </w:tc>
      </w:tr>
      <w:bookmarkEnd w:id="3543"/>
      <w:tr w:rsidR="0004631E" w:rsidRPr="00FD0425" w14:paraId="69B4FC54" w14:textId="77777777" w:rsidTr="00814FFF">
        <w:tblPrEx>
          <w:tblCellMar>
            <w:top w:w="0" w:type="dxa"/>
            <w:bottom w:w="0" w:type="dxa"/>
          </w:tblCellMar>
        </w:tblPrEx>
        <w:tc>
          <w:tcPr>
            <w:tcW w:w="2578" w:type="dxa"/>
          </w:tcPr>
          <w:p w14:paraId="7CC7DE09" w14:textId="77777777" w:rsidR="0004631E" w:rsidRPr="00FD0425" w:rsidRDefault="00277355" w:rsidP="00814FFF">
            <w:pPr>
              <w:pStyle w:val="TAL"/>
              <w:rPr>
                <w:lang w:eastAsia="ja-JP"/>
              </w:rPr>
            </w:pPr>
            <w:r w:rsidRPr="009354E2">
              <w:rPr>
                <w:b/>
                <w:bCs/>
                <w:lang w:eastAsia="ja-JP"/>
              </w:rPr>
              <w:t>PDU Session Resources</w:t>
            </w:r>
            <w:r w:rsidRPr="009354E2">
              <w:rPr>
                <w:b/>
                <w:bCs/>
                <w:lang w:eastAsia="zh-CN"/>
              </w:rPr>
              <w:t xml:space="preserve"> with Data Forwarding List</w:t>
            </w:r>
          </w:p>
        </w:tc>
        <w:tc>
          <w:tcPr>
            <w:tcW w:w="1104" w:type="dxa"/>
          </w:tcPr>
          <w:p w14:paraId="1A9DF582" w14:textId="77777777" w:rsidR="0004631E" w:rsidRPr="00FD0425" w:rsidRDefault="0004631E" w:rsidP="00814FFF">
            <w:pPr>
              <w:pStyle w:val="TAL"/>
              <w:rPr>
                <w:lang w:eastAsia="ja-JP"/>
              </w:rPr>
            </w:pPr>
          </w:p>
        </w:tc>
        <w:tc>
          <w:tcPr>
            <w:tcW w:w="1022" w:type="dxa"/>
          </w:tcPr>
          <w:p w14:paraId="38E047FB" w14:textId="77777777" w:rsidR="0004631E" w:rsidRPr="00FD0425" w:rsidRDefault="0004631E" w:rsidP="00814FFF">
            <w:pPr>
              <w:pStyle w:val="TAL"/>
              <w:rPr>
                <w:szCs w:val="18"/>
                <w:lang w:eastAsia="ja-JP"/>
              </w:rPr>
            </w:pPr>
            <w:r w:rsidRPr="00FD0425">
              <w:rPr>
                <w:i/>
                <w:szCs w:val="18"/>
                <w:lang w:eastAsia="ja-JP"/>
              </w:rPr>
              <w:t>0..1</w:t>
            </w:r>
          </w:p>
        </w:tc>
        <w:tc>
          <w:tcPr>
            <w:tcW w:w="1273" w:type="dxa"/>
          </w:tcPr>
          <w:p w14:paraId="0F36342A" w14:textId="77777777" w:rsidR="0004631E" w:rsidRPr="00FD0425" w:rsidRDefault="0004631E" w:rsidP="00814FFF">
            <w:pPr>
              <w:pStyle w:val="TAL"/>
              <w:rPr>
                <w:lang w:eastAsia="ja-JP"/>
              </w:rPr>
            </w:pPr>
          </w:p>
        </w:tc>
        <w:tc>
          <w:tcPr>
            <w:tcW w:w="2129" w:type="dxa"/>
          </w:tcPr>
          <w:p w14:paraId="2D7BE9C7" w14:textId="77777777" w:rsidR="0004631E" w:rsidRPr="00FD0425" w:rsidRDefault="0004631E" w:rsidP="00814FFF">
            <w:pPr>
              <w:pStyle w:val="TAL"/>
              <w:jc w:val="center"/>
              <w:rPr>
                <w:szCs w:val="18"/>
                <w:lang w:eastAsia="ja-JP"/>
              </w:rPr>
            </w:pPr>
          </w:p>
        </w:tc>
        <w:tc>
          <w:tcPr>
            <w:tcW w:w="1134" w:type="dxa"/>
          </w:tcPr>
          <w:p w14:paraId="05C44BD1" w14:textId="77777777" w:rsidR="0004631E" w:rsidRPr="00FD0425" w:rsidRDefault="0004631E" w:rsidP="00814FFF">
            <w:pPr>
              <w:pStyle w:val="TAC"/>
              <w:rPr>
                <w:lang w:eastAsia="ja-JP"/>
              </w:rPr>
            </w:pPr>
            <w:r w:rsidRPr="00FD0425">
              <w:rPr>
                <w:rFonts w:hint="eastAsia"/>
                <w:lang w:eastAsia="zh-CN"/>
              </w:rPr>
              <w:t>YES</w:t>
            </w:r>
          </w:p>
        </w:tc>
        <w:tc>
          <w:tcPr>
            <w:tcW w:w="1274" w:type="dxa"/>
          </w:tcPr>
          <w:p w14:paraId="569D4034" w14:textId="77777777" w:rsidR="0004631E" w:rsidRPr="00FD0425" w:rsidRDefault="0004631E" w:rsidP="00814FFF">
            <w:pPr>
              <w:pStyle w:val="TAC"/>
              <w:rPr>
                <w:lang w:eastAsia="ja-JP"/>
              </w:rPr>
            </w:pPr>
            <w:r w:rsidRPr="00FD0425">
              <w:rPr>
                <w:rFonts w:hint="eastAsia"/>
                <w:lang w:eastAsia="zh-CN"/>
              </w:rPr>
              <w:t>ignore</w:t>
            </w:r>
          </w:p>
        </w:tc>
      </w:tr>
      <w:tr w:rsidR="0004631E" w:rsidRPr="00FD0425" w14:paraId="55FEA5BD" w14:textId="77777777" w:rsidTr="00814FFF">
        <w:tblPrEx>
          <w:tblCellMar>
            <w:top w:w="0" w:type="dxa"/>
            <w:bottom w:w="0" w:type="dxa"/>
          </w:tblCellMar>
        </w:tblPrEx>
        <w:tc>
          <w:tcPr>
            <w:tcW w:w="2578" w:type="dxa"/>
          </w:tcPr>
          <w:p w14:paraId="5F4122DE" w14:textId="77777777" w:rsidR="0004631E" w:rsidRPr="00FD0425" w:rsidRDefault="0004631E" w:rsidP="00814FFF">
            <w:pPr>
              <w:pStyle w:val="TAL"/>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104" w:type="dxa"/>
          </w:tcPr>
          <w:p w14:paraId="60E37E41" w14:textId="77777777" w:rsidR="0004631E" w:rsidRPr="00FD0425" w:rsidRDefault="0004631E" w:rsidP="00814FFF">
            <w:pPr>
              <w:pStyle w:val="TAL"/>
              <w:rPr>
                <w:lang w:eastAsia="ja-JP"/>
              </w:rPr>
            </w:pPr>
            <w:r w:rsidRPr="00FD0425">
              <w:rPr>
                <w:rFonts w:hint="eastAsia"/>
                <w:lang w:eastAsia="zh-CN"/>
              </w:rPr>
              <w:t>M</w:t>
            </w:r>
          </w:p>
        </w:tc>
        <w:tc>
          <w:tcPr>
            <w:tcW w:w="1022" w:type="dxa"/>
          </w:tcPr>
          <w:p w14:paraId="126F7B21" w14:textId="77777777" w:rsidR="0004631E" w:rsidRPr="00FD0425" w:rsidRDefault="0004631E" w:rsidP="00814FFF">
            <w:pPr>
              <w:pStyle w:val="TAL"/>
              <w:rPr>
                <w:i/>
                <w:szCs w:val="18"/>
                <w:lang w:eastAsia="ja-JP"/>
              </w:rPr>
            </w:pPr>
          </w:p>
        </w:tc>
        <w:tc>
          <w:tcPr>
            <w:tcW w:w="1273" w:type="dxa"/>
          </w:tcPr>
          <w:p w14:paraId="59D34999" w14:textId="77777777" w:rsidR="0004631E" w:rsidRPr="00FD0425" w:rsidRDefault="0004631E" w:rsidP="00814FFF">
            <w:pPr>
              <w:pStyle w:val="TAL"/>
              <w:rPr>
                <w:lang w:eastAsia="ja-JP"/>
              </w:rPr>
            </w:pPr>
            <w:r w:rsidRPr="00FD0425">
              <w:rPr>
                <w:lang w:eastAsia="ja-JP"/>
              </w:rPr>
              <w:t>PDU session List with data forwarding request info</w:t>
            </w:r>
          </w:p>
          <w:p w14:paraId="19BB5DA8" w14:textId="77777777" w:rsidR="0004631E" w:rsidRPr="00FD0425" w:rsidRDefault="0004631E" w:rsidP="00814FFF">
            <w:pPr>
              <w:pStyle w:val="TAL"/>
              <w:rPr>
                <w:lang w:eastAsia="ja-JP"/>
              </w:rPr>
            </w:pPr>
            <w:r w:rsidRPr="00FD0425">
              <w:rPr>
                <w:lang w:eastAsia="ja-JP"/>
              </w:rPr>
              <w:t>9.2.1.24</w:t>
            </w:r>
          </w:p>
        </w:tc>
        <w:tc>
          <w:tcPr>
            <w:tcW w:w="2129" w:type="dxa"/>
          </w:tcPr>
          <w:p w14:paraId="4404BF29" w14:textId="77777777" w:rsidR="0004631E" w:rsidRPr="00FD0425" w:rsidRDefault="0004631E" w:rsidP="00814FFF">
            <w:pPr>
              <w:pStyle w:val="TAL"/>
              <w:rPr>
                <w:lang w:eastAsia="ja-JP"/>
              </w:rPr>
            </w:pPr>
          </w:p>
        </w:tc>
        <w:tc>
          <w:tcPr>
            <w:tcW w:w="1134" w:type="dxa"/>
          </w:tcPr>
          <w:p w14:paraId="05266C87" w14:textId="77777777" w:rsidR="0004631E" w:rsidRPr="00FD0425" w:rsidRDefault="0004631E" w:rsidP="00814FFF">
            <w:pPr>
              <w:pStyle w:val="TAC"/>
              <w:rPr>
                <w:lang w:eastAsia="ja-JP"/>
              </w:rPr>
            </w:pPr>
            <w:r w:rsidRPr="00FD0425">
              <w:rPr>
                <w:bCs/>
                <w:lang w:eastAsia="ja-JP"/>
              </w:rPr>
              <w:t>–</w:t>
            </w:r>
          </w:p>
        </w:tc>
        <w:tc>
          <w:tcPr>
            <w:tcW w:w="1274" w:type="dxa"/>
          </w:tcPr>
          <w:p w14:paraId="2E1E2859" w14:textId="77777777" w:rsidR="0004631E" w:rsidRPr="00FD0425" w:rsidRDefault="0004631E" w:rsidP="00814FFF">
            <w:pPr>
              <w:pStyle w:val="TAC"/>
              <w:rPr>
                <w:lang w:eastAsia="ja-JP"/>
              </w:rPr>
            </w:pPr>
          </w:p>
        </w:tc>
      </w:tr>
      <w:tr w:rsidR="005D2428" w:rsidRPr="00FD0425" w14:paraId="60A8E5D5" w14:textId="77777777" w:rsidTr="00E56263">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195317">
            <w:pPr>
              <w:pStyle w:val="TAL"/>
              <w:rPr>
                <w:b/>
              </w:rPr>
            </w:pPr>
            <w:r w:rsidRPr="00FD0425">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E56263">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E5626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E56263">
            <w:pPr>
              <w:pStyle w:val="TAL"/>
              <w:rPr>
                <w:lang w:eastAsia="ja-JP"/>
              </w:rPr>
            </w:pPr>
            <w:r w:rsidRPr="00FD0425">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E5626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E56263">
            <w:pPr>
              <w:pStyle w:val="TAC"/>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E56263">
            <w:pPr>
              <w:pStyle w:val="TAC"/>
              <w:rPr>
                <w:lang w:eastAsia="ja-JP"/>
              </w:rPr>
            </w:pPr>
            <w:r w:rsidRPr="00FD0425">
              <w:rPr>
                <w:lang w:eastAsia="ja-JP"/>
              </w:rPr>
              <w:t>reject</w:t>
            </w:r>
          </w:p>
        </w:tc>
      </w:tr>
      <w:tr w:rsidR="00CE3100" w:rsidRPr="00FD0425" w14:paraId="7E8A2755"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195317">
            <w:pPr>
              <w:pStyle w:val="TAL"/>
            </w:pPr>
            <w:r>
              <w:rPr>
                <w:lang w:eastAsia="ja-JP"/>
              </w:rPr>
              <w:t>Available</w:t>
            </w:r>
            <w:r w:rsidRPr="00FD0425">
              <w:rPr>
                <w:lang w:eastAsia="ja-JP"/>
              </w:rPr>
              <w:t xml:space="preserve"> </w:t>
            </w:r>
            <w:r w:rsidR="00CE3100" w:rsidRPr="00FD0425">
              <w:rPr>
                <w:lang w:eastAsia="ja-JP"/>
              </w:rPr>
              <w:t>fast MCG recovery via SRB3</w:t>
            </w:r>
          </w:p>
        </w:tc>
        <w:tc>
          <w:tcPr>
            <w:tcW w:w="1104"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AD2517">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AD2517">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AD2517">
            <w:pPr>
              <w:pStyle w:val="TAL"/>
              <w:rPr>
                <w:lang w:eastAsia="ja-JP"/>
              </w:rPr>
            </w:pPr>
            <w:r w:rsidRPr="00FD0425">
              <w:t xml:space="preserve">ENUMERATED </w:t>
            </w:r>
            <w:r w:rsidR="00D72C61">
              <w:t>(</w:t>
            </w:r>
            <w:r w:rsidRPr="00FD0425">
              <w:t>true, ...</w:t>
            </w:r>
            <w:r w:rsidR="00D72C61">
              <w:t>)</w:t>
            </w:r>
          </w:p>
        </w:tc>
        <w:tc>
          <w:tcPr>
            <w:tcW w:w="2129"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AD2517">
            <w:pPr>
              <w:pStyle w:val="TAL"/>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AD2517">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AD2517">
            <w:pPr>
              <w:pStyle w:val="TAC"/>
              <w:rPr>
                <w:rFonts w:hint="eastAsia"/>
                <w:lang w:eastAsia="zh-CN"/>
              </w:rPr>
            </w:pPr>
            <w:r w:rsidRPr="00FD0425">
              <w:rPr>
                <w:rFonts w:hint="eastAsia"/>
                <w:lang w:eastAsia="zh-CN"/>
              </w:rPr>
              <w:t>i</w:t>
            </w:r>
            <w:r w:rsidRPr="00FD0425">
              <w:rPr>
                <w:lang w:eastAsia="zh-CN"/>
              </w:rPr>
              <w:t>gnore</w:t>
            </w:r>
          </w:p>
        </w:tc>
      </w:tr>
      <w:tr w:rsidR="00CE3100" w:rsidRPr="00FD0425" w14:paraId="57DA375A"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195317">
            <w:pPr>
              <w:pStyle w:val="TAL"/>
            </w:pPr>
            <w:r>
              <w:rPr>
                <w:lang w:eastAsia="ja-JP"/>
              </w:rPr>
              <w:t>Release</w:t>
            </w:r>
            <w:r w:rsidRPr="00FD0425">
              <w:rPr>
                <w:lang w:eastAsia="ja-JP"/>
              </w:rPr>
              <w:t xml:space="preserve"> </w:t>
            </w:r>
            <w:r w:rsidR="00CE3100" w:rsidRPr="00FD0425">
              <w:rPr>
                <w:lang w:eastAsia="ja-JP"/>
              </w:rPr>
              <w:t>fast MCG recovery via SRB3</w:t>
            </w:r>
          </w:p>
        </w:tc>
        <w:tc>
          <w:tcPr>
            <w:tcW w:w="1104"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AD2517">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AD2517">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AD2517">
            <w:pPr>
              <w:pStyle w:val="TAL"/>
              <w:rPr>
                <w:lang w:eastAsia="ja-JP"/>
              </w:rPr>
            </w:pPr>
            <w:r w:rsidRPr="00FD0425">
              <w:t xml:space="preserve">ENUMERATED </w:t>
            </w:r>
            <w:r w:rsidR="00D72C61">
              <w:t>(</w:t>
            </w:r>
            <w:r w:rsidRPr="00FD0425">
              <w:t>true, ...</w:t>
            </w:r>
            <w:r w:rsidR="00D72C61">
              <w:t>)</w:t>
            </w:r>
          </w:p>
        </w:tc>
        <w:tc>
          <w:tcPr>
            <w:tcW w:w="2129"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AD2517">
            <w:pPr>
              <w:pStyle w:val="TAL"/>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AD2517">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AD2517">
            <w:pPr>
              <w:pStyle w:val="TAC"/>
              <w:rPr>
                <w:rFonts w:hint="eastAsia"/>
                <w:lang w:eastAsia="zh-CN"/>
              </w:rPr>
            </w:pPr>
            <w:r w:rsidRPr="00FD0425">
              <w:rPr>
                <w:lang w:eastAsia="zh-CN"/>
              </w:rPr>
              <w:t>ignore</w:t>
            </w:r>
          </w:p>
        </w:tc>
      </w:tr>
      <w:tr w:rsidR="00D85E2E" w:rsidRPr="00FD0425" w14:paraId="7AAC1160"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195317">
            <w:pPr>
              <w:pStyle w:val="TAL"/>
              <w:rPr>
                <w:lang w:eastAsia="ja-JP"/>
              </w:rPr>
            </w:pPr>
            <w:r w:rsidRPr="001D2E49">
              <w:rPr>
                <w:rFonts w:cs="Arial"/>
                <w:lang w:eastAsia="ja-JP"/>
              </w:rPr>
              <w:t>Direct Forwarding Path Availability</w:t>
            </w:r>
          </w:p>
        </w:tc>
        <w:tc>
          <w:tcPr>
            <w:tcW w:w="1104"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D85E2E">
            <w:pPr>
              <w:pStyle w:val="TAL"/>
              <w:rPr>
                <w:lang w:eastAsia="ja-JP"/>
              </w:rPr>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D85E2E">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D85E2E">
            <w:pPr>
              <w:pStyle w:val="TAL"/>
            </w:pPr>
            <w:r w:rsidRPr="001D2E49">
              <w:rPr>
                <w:rFonts w:cs="Arial"/>
                <w:lang w:eastAsia="ja-JP"/>
              </w:rPr>
              <w:t>ENUMERATED (direct path available,…)</w:t>
            </w:r>
          </w:p>
        </w:tc>
        <w:tc>
          <w:tcPr>
            <w:tcW w:w="2129"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D85E2E">
            <w:pPr>
              <w:pStyle w:val="TAL"/>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134"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D85E2E">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D85E2E">
            <w:pPr>
              <w:pStyle w:val="TAC"/>
              <w:rPr>
                <w:lang w:eastAsia="zh-CN"/>
              </w:rPr>
            </w:pPr>
            <w:r w:rsidRPr="00FD0425">
              <w:rPr>
                <w:lang w:eastAsia="zh-CN"/>
              </w:rPr>
              <w:t>ignore</w:t>
            </w:r>
          </w:p>
        </w:tc>
      </w:tr>
    </w:tbl>
    <w:p w14:paraId="36239686"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544">
          <w:tblGrid>
            <w:gridCol w:w="3686"/>
            <w:gridCol w:w="5670"/>
          </w:tblGrid>
        </w:tblGridChange>
      </w:tblGrid>
      <w:tr w:rsidR="00F02090" w:rsidRPr="00FD0425" w14:paraId="67D40751" w14:textId="77777777" w:rsidTr="00694C97">
        <w:tblPrEx>
          <w:tblCellMar>
            <w:top w:w="0" w:type="dxa"/>
            <w:bottom w:w="0" w:type="dxa"/>
          </w:tblCellMar>
        </w:tblPrEx>
        <w:tc>
          <w:tcPr>
            <w:tcW w:w="3686" w:type="dxa"/>
          </w:tcPr>
          <w:p w14:paraId="0E5255E5" w14:textId="77777777" w:rsidR="00F02090" w:rsidRPr="00FD0425" w:rsidRDefault="00F02090" w:rsidP="00694C97">
            <w:pPr>
              <w:pStyle w:val="TAH"/>
              <w:rPr>
                <w:lang w:eastAsia="ja-JP"/>
              </w:rPr>
            </w:pPr>
            <w:r w:rsidRPr="00FD0425">
              <w:rPr>
                <w:lang w:eastAsia="ja-JP"/>
              </w:rPr>
              <w:t>Range bound</w:t>
            </w:r>
          </w:p>
        </w:tc>
        <w:tc>
          <w:tcPr>
            <w:tcW w:w="5670" w:type="dxa"/>
          </w:tcPr>
          <w:p w14:paraId="07B5E30C" w14:textId="77777777" w:rsidR="00F02090" w:rsidRPr="00FD0425" w:rsidRDefault="00F02090" w:rsidP="00694C97">
            <w:pPr>
              <w:pStyle w:val="TAH"/>
              <w:rPr>
                <w:lang w:eastAsia="ja-JP"/>
              </w:rPr>
            </w:pPr>
            <w:r w:rsidRPr="00FD0425">
              <w:rPr>
                <w:lang w:eastAsia="ja-JP"/>
              </w:rPr>
              <w:t>Explanation</w:t>
            </w:r>
          </w:p>
        </w:tc>
      </w:tr>
      <w:tr w:rsidR="00F02090" w:rsidRPr="00FD0425" w14:paraId="461F2A63" w14:textId="77777777" w:rsidTr="00694C97">
        <w:tblPrEx>
          <w:tblCellMar>
            <w:top w:w="0" w:type="dxa"/>
            <w:bottom w:w="0" w:type="dxa"/>
          </w:tblCellMar>
        </w:tblPrEx>
        <w:tc>
          <w:tcPr>
            <w:tcW w:w="3686" w:type="dxa"/>
          </w:tcPr>
          <w:p w14:paraId="4C29A4F6"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694C97">
            <w:pPr>
              <w:pStyle w:val="TAL"/>
              <w:rPr>
                <w:lang w:eastAsia="ja-JP"/>
              </w:rPr>
            </w:pPr>
            <w:r w:rsidRPr="00FD0425">
              <w:rPr>
                <w:lang w:eastAsia="ja-JP"/>
              </w:rPr>
              <w:t>Maximum no. of PDU sessions. Value is 256</w:t>
            </w:r>
          </w:p>
        </w:tc>
      </w:tr>
    </w:tbl>
    <w:p w14:paraId="34AA0297" w14:textId="77777777" w:rsidR="00F02090" w:rsidRPr="00FD0425" w:rsidRDefault="00F02090" w:rsidP="00F02090"/>
    <w:p w14:paraId="79322089" w14:textId="77777777" w:rsidR="00F02090" w:rsidRPr="00FD0425" w:rsidRDefault="00F02090" w:rsidP="00F02090">
      <w:pPr>
        <w:pStyle w:val="Heading4"/>
      </w:pPr>
      <w:bookmarkStart w:id="3545" w:name="_Toc20955198"/>
      <w:bookmarkStart w:id="3546" w:name="_Toc29991393"/>
      <w:bookmarkStart w:id="3547" w:name="_Toc36555793"/>
      <w:bookmarkStart w:id="3548" w:name="_Toc44497503"/>
      <w:bookmarkStart w:id="3549" w:name="_Toc45107891"/>
      <w:bookmarkStart w:id="3550" w:name="_Toc45901511"/>
      <w:bookmarkStart w:id="3551" w:name="_Toc51850590"/>
      <w:bookmarkStart w:id="3552" w:name="_Toc56693593"/>
      <w:bookmarkStart w:id="3553" w:name="_Toc64447136"/>
      <w:bookmarkStart w:id="3554" w:name="_Toc66286630"/>
      <w:bookmarkStart w:id="3555" w:name="_Toc74151325"/>
      <w:bookmarkStart w:id="3556" w:name="_Toc88653797"/>
      <w:bookmarkStart w:id="3557" w:name="_Toc97904153"/>
      <w:bookmarkStart w:id="3558" w:name="_Toc105175194"/>
      <w:bookmarkStart w:id="3559" w:name="_Toc113826224"/>
      <w:bookmarkStart w:id="3560" w:name="_Toc120032350"/>
      <w:r w:rsidRPr="00FD0425">
        <w:t>9.1.2.7</w:t>
      </w:r>
      <w:r w:rsidRPr="00FD0425">
        <w:tab/>
        <w:t>S-NODE MODIFICATION REQUEST REJECT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3172521" w14:textId="77777777" w:rsidR="00F02090" w:rsidRPr="00FD0425" w:rsidRDefault="00F02090" w:rsidP="00F02090">
      <w:r w:rsidRPr="00FD0425">
        <w:t>This message is sent by the S-NG-RAN node to inform the M-NG-RAN node that the M-NG-RAN node initiated S-NG-RAN node Modification Preparation has failed.</w:t>
      </w:r>
    </w:p>
    <w:p w14:paraId="79F8121D"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02090" w:rsidRPr="00FD0425" w14:paraId="29583CFE" w14:textId="77777777" w:rsidTr="00694C97">
        <w:tblPrEx>
          <w:tblCellMar>
            <w:top w:w="0" w:type="dxa"/>
            <w:bottom w:w="0" w:type="dxa"/>
          </w:tblCellMar>
        </w:tblPrEx>
        <w:tc>
          <w:tcPr>
            <w:tcW w:w="2578" w:type="dxa"/>
          </w:tcPr>
          <w:p w14:paraId="3CDBEC67" w14:textId="77777777" w:rsidR="00F02090" w:rsidRPr="00FD0425" w:rsidRDefault="00F02090" w:rsidP="00694C97">
            <w:pPr>
              <w:pStyle w:val="TAH"/>
              <w:rPr>
                <w:lang w:eastAsia="ja-JP"/>
              </w:rPr>
            </w:pPr>
            <w:r w:rsidRPr="00FD0425">
              <w:rPr>
                <w:lang w:eastAsia="ja-JP"/>
              </w:rPr>
              <w:t>IE/Group Name</w:t>
            </w:r>
          </w:p>
        </w:tc>
        <w:tc>
          <w:tcPr>
            <w:tcW w:w="1104" w:type="dxa"/>
          </w:tcPr>
          <w:p w14:paraId="5C090DA6" w14:textId="77777777" w:rsidR="00F02090" w:rsidRPr="00FD0425" w:rsidRDefault="00F02090" w:rsidP="00694C97">
            <w:pPr>
              <w:pStyle w:val="TAH"/>
              <w:rPr>
                <w:lang w:eastAsia="ja-JP"/>
              </w:rPr>
            </w:pPr>
            <w:r w:rsidRPr="00FD0425">
              <w:rPr>
                <w:lang w:eastAsia="ja-JP"/>
              </w:rPr>
              <w:t>Presence</w:t>
            </w:r>
          </w:p>
        </w:tc>
        <w:tc>
          <w:tcPr>
            <w:tcW w:w="881" w:type="dxa"/>
          </w:tcPr>
          <w:p w14:paraId="625D782A" w14:textId="77777777" w:rsidR="00F02090" w:rsidRPr="00FD0425" w:rsidRDefault="00F02090" w:rsidP="00694C97">
            <w:pPr>
              <w:pStyle w:val="TAH"/>
              <w:rPr>
                <w:lang w:eastAsia="ja-JP"/>
              </w:rPr>
            </w:pPr>
            <w:r w:rsidRPr="00FD0425">
              <w:rPr>
                <w:lang w:eastAsia="ja-JP"/>
              </w:rPr>
              <w:t>Range</w:t>
            </w:r>
          </w:p>
        </w:tc>
        <w:tc>
          <w:tcPr>
            <w:tcW w:w="2086" w:type="dxa"/>
          </w:tcPr>
          <w:p w14:paraId="36D7BB73" w14:textId="77777777" w:rsidR="00F02090" w:rsidRPr="00FD0425" w:rsidRDefault="00F02090" w:rsidP="00694C97">
            <w:pPr>
              <w:pStyle w:val="TAH"/>
              <w:rPr>
                <w:lang w:eastAsia="ja-JP"/>
              </w:rPr>
            </w:pPr>
            <w:r w:rsidRPr="00FD0425">
              <w:rPr>
                <w:lang w:eastAsia="ja-JP"/>
              </w:rPr>
              <w:t>IE type and reference</w:t>
            </w:r>
          </w:p>
        </w:tc>
        <w:tc>
          <w:tcPr>
            <w:tcW w:w="1599" w:type="dxa"/>
          </w:tcPr>
          <w:p w14:paraId="0D3EFC9A" w14:textId="77777777" w:rsidR="00F02090" w:rsidRPr="00FD0425" w:rsidRDefault="00F02090" w:rsidP="00694C97">
            <w:pPr>
              <w:pStyle w:val="TAH"/>
              <w:rPr>
                <w:lang w:eastAsia="ja-JP"/>
              </w:rPr>
            </w:pPr>
            <w:r w:rsidRPr="00FD0425">
              <w:rPr>
                <w:lang w:eastAsia="ja-JP"/>
              </w:rPr>
              <w:t>Semantics description</w:t>
            </w:r>
          </w:p>
        </w:tc>
        <w:tc>
          <w:tcPr>
            <w:tcW w:w="1134" w:type="dxa"/>
          </w:tcPr>
          <w:p w14:paraId="446D60E8" w14:textId="77777777" w:rsidR="00F02090" w:rsidRPr="00FD0425" w:rsidRDefault="00F02090" w:rsidP="00694C97">
            <w:pPr>
              <w:pStyle w:val="TAH"/>
              <w:rPr>
                <w:b w:val="0"/>
                <w:lang w:eastAsia="ja-JP"/>
              </w:rPr>
            </w:pPr>
            <w:r w:rsidRPr="00FD0425">
              <w:rPr>
                <w:lang w:eastAsia="ja-JP"/>
              </w:rPr>
              <w:t>Criticality</w:t>
            </w:r>
          </w:p>
        </w:tc>
        <w:tc>
          <w:tcPr>
            <w:tcW w:w="1103" w:type="dxa"/>
          </w:tcPr>
          <w:p w14:paraId="332B90A1"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7FE77B2E" w14:textId="77777777" w:rsidTr="00694C97">
        <w:tblPrEx>
          <w:tblCellMar>
            <w:top w:w="0" w:type="dxa"/>
            <w:bottom w:w="0" w:type="dxa"/>
          </w:tblCellMar>
        </w:tblPrEx>
        <w:tc>
          <w:tcPr>
            <w:tcW w:w="2578" w:type="dxa"/>
          </w:tcPr>
          <w:p w14:paraId="3928A135" w14:textId="77777777" w:rsidR="00F02090" w:rsidRPr="00FD0425" w:rsidRDefault="00F02090" w:rsidP="00694C97">
            <w:pPr>
              <w:pStyle w:val="TAL"/>
              <w:rPr>
                <w:lang w:eastAsia="ja-JP"/>
              </w:rPr>
            </w:pPr>
            <w:r w:rsidRPr="00FD0425">
              <w:rPr>
                <w:lang w:eastAsia="ja-JP"/>
              </w:rPr>
              <w:t>Message Type</w:t>
            </w:r>
          </w:p>
        </w:tc>
        <w:tc>
          <w:tcPr>
            <w:tcW w:w="1104" w:type="dxa"/>
          </w:tcPr>
          <w:p w14:paraId="66BD4C49" w14:textId="77777777" w:rsidR="00F02090" w:rsidRPr="00FD0425" w:rsidRDefault="00F02090" w:rsidP="00694C97">
            <w:pPr>
              <w:pStyle w:val="TAL"/>
              <w:rPr>
                <w:lang w:eastAsia="ja-JP"/>
              </w:rPr>
            </w:pPr>
            <w:r w:rsidRPr="00FD0425">
              <w:rPr>
                <w:lang w:eastAsia="ja-JP"/>
              </w:rPr>
              <w:t>M</w:t>
            </w:r>
          </w:p>
        </w:tc>
        <w:tc>
          <w:tcPr>
            <w:tcW w:w="881" w:type="dxa"/>
          </w:tcPr>
          <w:p w14:paraId="07248B27" w14:textId="77777777" w:rsidR="00F02090" w:rsidRPr="00FD0425" w:rsidRDefault="00F02090" w:rsidP="00694C97">
            <w:pPr>
              <w:pStyle w:val="TAL"/>
              <w:jc w:val="center"/>
              <w:rPr>
                <w:lang w:eastAsia="ja-JP"/>
              </w:rPr>
            </w:pPr>
          </w:p>
        </w:tc>
        <w:tc>
          <w:tcPr>
            <w:tcW w:w="2086" w:type="dxa"/>
          </w:tcPr>
          <w:p w14:paraId="1FFB0999" w14:textId="77777777" w:rsidR="00F02090" w:rsidRPr="00FD0425" w:rsidRDefault="00F02090" w:rsidP="00694C97">
            <w:pPr>
              <w:pStyle w:val="TAL"/>
              <w:rPr>
                <w:lang w:eastAsia="ja-JP"/>
              </w:rPr>
            </w:pPr>
            <w:r w:rsidRPr="00FD0425">
              <w:rPr>
                <w:lang w:eastAsia="ja-JP"/>
              </w:rPr>
              <w:t>9.2.3.1</w:t>
            </w:r>
          </w:p>
        </w:tc>
        <w:tc>
          <w:tcPr>
            <w:tcW w:w="1599" w:type="dxa"/>
          </w:tcPr>
          <w:p w14:paraId="7CABEF6C" w14:textId="77777777" w:rsidR="00F02090" w:rsidRPr="00FD0425" w:rsidRDefault="00F02090" w:rsidP="00694C97">
            <w:pPr>
              <w:pStyle w:val="TAL"/>
              <w:rPr>
                <w:szCs w:val="18"/>
                <w:lang w:eastAsia="ja-JP"/>
              </w:rPr>
            </w:pPr>
          </w:p>
        </w:tc>
        <w:tc>
          <w:tcPr>
            <w:tcW w:w="1134" w:type="dxa"/>
          </w:tcPr>
          <w:p w14:paraId="6B0CEEF4" w14:textId="77777777" w:rsidR="00F02090" w:rsidRPr="00FD0425" w:rsidRDefault="00F02090" w:rsidP="00694C97">
            <w:pPr>
              <w:pStyle w:val="TAC"/>
              <w:rPr>
                <w:lang w:eastAsia="ja-JP"/>
              </w:rPr>
            </w:pPr>
            <w:r w:rsidRPr="00FD0425">
              <w:rPr>
                <w:lang w:eastAsia="ja-JP"/>
              </w:rPr>
              <w:t>YES</w:t>
            </w:r>
          </w:p>
        </w:tc>
        <w:tc>
          <w:tcPr>
            <w:tcW w:w="1103" w:type="dxa"/>
          </w:tcPr>
          <w:p w14:paraId="6A37F60F" w14:textId="77777777" w:rsidR="00F02090" w:rsidRPr="00FD0425" w:rsidRDefault="00F02090" w:rsidP="00694C97">
            <w:pPr>
              <w:pStyle w:val="TAC"/>
              <w:rPr>
                <w:lang w:eastAsia="ja-JP"/>
              </w:rPr>
            </w:pPr>
            <w:r w:rsidRPr="00FD0425">
              <w:rPr>
                <w:lang w:eastAsia="ja-JP"/>
              </w:rPr>
              <w:t>reject</w:t>
            </w:r>
          </w:p>
        </w:tc>
      </w:tr>
      <w:tr w:rsidR="00F02090" w:rsidRPr="00FD0425" w14:paraId="44E56970" w14:textId="77777777" w:rsidTr="00694C97">
        <w:tblPrEx>
          <w:tblCellMar>
            <w:top w:w="0" w:type="dxa"/>
            <w:bottom w:w="0" w:type="dxa"/>
          </w:tblCellMar>
        </w:tblPrEx>
        <w:tc>
          <w:tcPr>
            <w:tcW w:w="2578" w:type="dxa"/>
          </w:tcPr>
          <w:p w14:paraId="6E6D9CD4"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7E265A70" w14:textId="77777777" w:rsidR="00F02090" w:rsidRPr="00FD0425" w:rsidRDefault="00F02090" w:rsidP="00694C97">
            <w:pPr>
              <w:pStyle w:val="TAL"/>
              <w:rPr>
                <w:lang w:eastAsia="ja-JP"/>
              </w:rPr>
            </w:pPr>
            <w:r w:rsidRPr="00FD0425">
              <w:rPr>
                <w:lang w:eastAsia="ja-JP"/>
              </w:rPr>
              <w:t>M</w:t>
            </w:r>
          </w:p>
        </w:tc>
        <w:tc>
          <w:tcPr>
            <w:tcW w:w="881" w:type="dxa"/>
          </w:tcPr>
          <w:p w14:paraId="20686A68" w14:textId="77777777" w:rsidR="00F02090" w:rsidRPr="00FD0425" w:rsidRDefault="00F02090" w:rsidP="00694C97">
            <w:pPr>
              <w:pStyle w:val="TAL"/>
              <w:rPr>
                <w:lang w:eastAsia="ja-JP"/>
              </w:rPr>
            </w:pPr>
          </w:p>
        </w:tc>
        <w:tc>
          <w:tcPr>
            <w:tcW w:w="2086" w:type="dxa"/>
          </w:tcPr>
          <w:p w14:paraId="60C6EB06" w14:textId="77777777" w:rsidR="00F02090" w:rsidRPr="00FD0425" w:rsidRDefault="00F02090" w:rsidP="00694C97">
            <w:pPr>
              <w:pStyle w:val="TAL"/>
              <w:rPr>
                <w:snapToGrid w:val="0"/>
                <w:lang w:eastAsia="ja-JP"/>
              </w:rPr>
            </w:pPr>
            <w:r w:rsidRPr="00FD0425">
              <w:rPr>
                <w:snapToGrid w:val="0"/>
                <w:lang w:eastAsia="ja-JP"/>
              </w:rPr>
              <w:t>NG-RAN node UE XnAP ID</w:t>
            </w:r>
          </w:p>
          <w:p w14:paraId="4A333DD0" w14:textId="77777777" w:rsidR="00F02090" w:rsidRPr="00FD0425" w:rsidRDefault="00F02090" w:rsidP="00694C97">
            <w:pPr>
              <w:pStyle w:val="TAL"/>
              <w:rPr>
                <w:lang w:eastAsia="ja-JP"/>
              </w:rPr>
            </w:pPr>
            <w:r w:rsidRPr="00FD0425">
              <w:rPr>
                <w:lang w:eastAsia="ja-JP"/>
              </w:rPr>
              <w:t>9.2.3.16</w:t>
            </w:r>
          </w:p>
        </w:tc>
        <w:tc>
          <w:tcPr>
            <w:tcW w:w="1599" w:type="dxa"/>
          </w:tcPr>
          <w:p w14:paraId="2AD73F56"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34" w:type="dxa"/>
          </w:tcPr>
          <w:p w14:paraId="1EA599DD" w14:textId="77777777" w:rsidR="00F02090" w:rsidRPr="00FD0425" w:rsidRDefault="00F02090" w:rsidP="00694C97">
            <w:pPr>
              <w:pStyle w:val="TAC"/>
              <w:rPr>
                <w:lang w:eastAsia="ja-JP"/>
              </w:rPr>
            </w:pPr>
            <w:r w:rsidRPr="00FD0425">
              <w:rPr>
                <w:lang w:eastAsia="ja-JP"/>
              </w:rPr>
              <w:t>YES</w:t>
            </w:r>
          </w:p>
        </w:tc>
        <w:tc>
          <w:tcPr>
            <w:tcW w:w="1103" w:type="dxa"/>
          </w:tcPr>
          <w:p w14:paraId="520C8209" w14:textId="77777777" w:rsidR="00F02090" w:rsidRPr="00FD0425" w:rsidRDefault="00F02090" w:rsidP="00694C97">
            <w:pPr>
              <w:pStyle w:val="TAC"/>
              <w:rPr>
                <w:lang w:eastAsia="ja-JP"/>
              </w:rPr>
            </w:pPr>
            <w:r w:rsidRPr="00FD0425">
              <w:rPr>
                <w:lang w:eastAsia="ja-JP"/>
              </w:rPr>
              <w:t>ignore</w:t>
            </w:r>
          </w:p>
        </w:tc>
      </w:tr>
      <w:tr w:rsidR="00F02090" w:rsidRPr="00FD0425" w14:paraId="6F0F1833" w14:textId="77777777" w:rsidTr="00694C97">
        <w:tblPrEx>
          <w:tblCellMar>
            <w:top w:w="0" w:type="dxa"/>
            <w:bottom w:w="0" w:type="dxa"/>
          </w:tblCellMar>
        </w:tblPrEx>
        <w:tc>
          <w:tcPr>
            <w:tcW w:w="2578" w:type="dxa"/>
          </w:tcPr>
          <w:p w14:paraId="300AC32F"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27EE9F38" w14:textId="77777777" w:rsidR="00F02090" w:rsidRPr="00FD0425" w:rsidRDefault="00F02090" w:rsidP="00694C97">
            <w:pPr>
              <w:pStyle w:val="TAL"/>
              <w:rPr>
                <w:lang w:eastAsia="ja-JP"/>
              </w:rPr>
            </w:pPr>
            <w:r w:rsidRPr="00FD0425">
              <w:rPr>
                <w:lang w:eastAsia="ja-JP"/>
              </w:rPr>
              <w:t>M</w:t>
            </w:r>
          </w:p>
        </w:tc>
        <w:tc>
          <w:tcPr>
            <w:tcW w:w="881" w:type="dxa"/>
          </w:tcPr>
          <w:p w14:paraId="085EE337" w14:textId="77777777" w:rsidR="00F02090" w:rsidRPr="00FD0425" w:rsidRDefault="00F02090" w:rsidP="00694C97">
            <w:pPr>
              <w:pStyle w:val="TAL"/>
              <w:rPr>
                <w:lang w:eastAsia="ja-JP"/>
              </w:rPr>
            </w:pPr>
          </w:p>
        </w:tc>
        <w:tc>
          <w:tcPr>
            <w:tcW w:w="2086" w:type="dxa"/>
          </w:tcPr>
          <w:p w14:paraId="3B3F6D7A" w14:textId="77777777" w:rsidR="00F02090" w:rsidRPr="00FD0425" w:rsidRDefault="00F02090" w:rsidP="00694C97">
            <w:pPr>
              <w:pStyle w:val="TAL"/>
              <w:rPr>
                <w:snapToGrid w:val="0"/>
                <w:lang w:eastAsia="ja-JP"/>
              </w:rPr>
            </w:pPr>
            <w:r w:rsidRPr="00FD0425">
              <w:rPr>
                <w:snapToGrid w:val="0"/>
                <w:lang w:eastAsia="ja-JP"/>
              </w:rPr>
              <w:t>NG-RAN node UE XnAP ID</w:t>
            </w:r>
          </w:p>
          <w:p w14:paraId="0B57B984" w14:textId="77777777" w:rsidR="00F02090" w:rsidRPr="00FD0425" w:rsidRDefault="00F02090" w:rsidP="00694C97">
            <w:pPr>
              <w:pStyle w:val="TAL"/>
              <w:rPr>
                <w:lang w:eastAsia="ja-JP"/>
              </w:rPr>
            </w:pPr>
            <w:r w:rsidRPr="00FD0425">
              <w:rPr>
                <w:lang w:eastAsia="ja-JP"/>
              </w:rPr>
              <w:t>9.2.3.16</w:t>
            </w:r>
          </w:p>
        </w:tc>
        <w:tc>
          <w:tcPr>
            <w:tcW w:w="1599" w:type="dxa"/>
          </w:tcPr>
          <w:p w14:paraId="3F74A869"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34" w:type="dxa"/>
          </w:tcPr>
          <w:p w14:paraId="796DAB78" w14:textId="77777777" w:rsidR="00F02090" w:rsidRPr="00FD0425" w:rsidRDefault="00F02090" w:rsidP="00694C97">
            <w:pPr>
              <w:pStyle w:val="TAC"/>
              <w:rPr>
                <w:lang w:eastAsia="ja-JP"/>
              </w:rPr>
            </w:pPr>
            <w:r w:rsidRPr="00FD0425">
              <w:rPr>
                <w:lang w:eastAsia="ja-JP"/>
              </w:rPr>
              <w:t>YES</w:t>
            </w:r>
          </w:p>
        </w:tc>
        <w:tc>
          <w:tcPr>
            <w:tcW w:w="1103" w:type="dxa"/>
          </w:tcPr>
          <w:p w14:paraId="7F5806F0" w14:textId="77777777" w:rsidR="00F02090" w:rsidRPr="00FD0425" w:rsidRDefault="00F02090" w:rsidP="00694C97">
            <w:pPr>
              <w:pStyle w:val="TAC"/>
              <w:rPr>
                <w:lang w:eastAsia="ja-JP"/>
              </w:rPr>
            </w:pPr>
            <w:r w:rsidRPr="00FD0425">
              <w:rPr>
                <w:lang w:eastAsia="ja-JP"/>
              </w:rPr>
              <w:t>ignore</w:t>
            </w:r>
          </w:p>
        </w:tc>
      </w:tr>
      <w:tr w:rsidR="00F02090" w:rsidRPr="00FD0425" w14:paraId="60CF3438" w14:textId="77777777" w:rsidTr="00694C97">
        <w:tblPrEx>
          <w:tblCellMar>
            <w:top w:w="0" w:type="dxa"/>
            <w:bottom w:w="0" w:type="dxa"/>
          </w:tblCellMar>
        </w:tblPrEx>
        <w:tc>
          <w:tcPr>
            <w:tcW w:w="2578" w:type="dxa"/>
          </w:tcPr>
          <w:p w14:paraId="312055D6" w14:textId="77777777" w:rsidR="00F02090" w:rsidRPr="00FD0425" w:rsidRDefault="00F02090" w:rsidP="00694C97">
            <w:pPr>
              <w:pStyle w:val="TAL"/>
              <w:rPr>
                <w:lang w:eastAsia="ja-JP"/>
              </w:rPr>
            </w:pPr>
            <w:r w:rsidRPr="00FD0425">
              <w:rPr>
                <w:lang w:eastAsia="ja-JP"/>
              </w:rPr>
              <w:t>Cause</w:t>
            </w:r>
          </w:p>
        </w:tc>
        <w:tc>
          <w:tcPr>
            <w:tcW w:w="1104" w:type="dxa"/>
          </w:tcPr>
          <w:p w14:paraId="4089CF94" w14:textId="77777777" w:rsidR="00F02090" w:rsidRPr="00FD0425" w:rsidRDefault="00F02090" w:rsidP="00694C97">
            <w:pPr>
              <w:pStyle w:val="TAL"/>
              <w:rPr>
                <w:lang w:eastAsia="ja-JP"/>
              </w:rPr>
            </w:pPr>
            <w:r w:rsidRPr="00FD0425">
              <w:rPr>
                <w:lang w:eastAsia="ja-JP"/>
              </w:rPr>
              <w:t>M</w:t>
            </w:r>
          </w:p>
        </w:tc>
        <w:tc>
          <w:tcPr>
            <w:tcW w:w="881" w:type="dxa"/>
          </w:tcPr>
          <w:p w14:paraId="01ED3CA2" w14:textId="77777777" w:rsidR="00F02090" w:rsidRPr="00FD0425" w:rsidRDefault="00F02090" w:rsidP="00694C97">
            <w:pPr>
              <w:pStyle w:val="TAL"/>
              <w:rPr>
                <w:lang w:eastAsia="ja-JP"/>
              </w:rPr>
            </w:pPr>
          </w:p>
        </w:tc>
        <w:tc>
          <w:tcPr>
            <w:tcW w:w="2086" w:type="dxa"/>
          </w:tcPr>
          <w:p w14:paraId="053BBA7E" w14:textId="77777777" w:rsidR="00F02090" w:rsidRPr="00FD0425" w:rsidRDefault="00F02090" w:rsidP="00694C97">
            <w:pPr>
              <w:pStyle w:val="TAL"/>
              <w:rPr>
                <w:lang w:eastAsia="ja-JP"/>
              </w:rPr>
            </w:pPr>
            <w:r w:rsidRPr="00FD0425">
              <w:rPr>
                <w:lang w:eastAsia="ja-JP"/>
              </w:rPr>
              <w:t>9.2.3.2</w:t>
            </w:r>
          </w:p>
        </w:tc>
        <w:tc>
          <w:tcPr>
            <w:tcW w:w="1599" w:type="dxa"/>
          </w:tcPr>
          <w:p w14:paraId="5F6E2A9F" w14:textId="77777777" w:rsidR="00F02090" w:rsidRPr="00FD0425" w:rsidRDefault="00F02090" w:rsidP="00694C97">
            <w:pPr>
              <w:pStyle w:val="TAL"/>
              <w:rPr>
                <w:szCs w:val="18"/>
                <w:lang w:eastAsia="ja-JP"/>
              </w:rPr>
            </w:pPr>
          </w:p>
        </w:tc>
        <w:tc>
          <w:tcPr>
            <w:tcW w:w="1134" w:type="dxa"/>
          </w:tcPr>
          <w:p w14:paraId="20660519" w14:textId="77777777" w:rsidR="00F02090" w:rsidRPr="00FD0425" w:rsidRDefault="00F02090" w:rsidP="00694C97">
            <w:pPr>
              <w:pStyle w:val="TAC"/>
              <w:rPr>
                <w:lang w:eastAsia="ja-JP"/>
              </w:rPr>
            </w:pPr>
            <w:r w:rsidRPr="00FD0425">
              <w:rPr>
                <w:lang w:eastAsia="ja-JP"/>
              </w:rPr>
              <w:t>YES</w:t>
            </w:r>
          </w:p>
        </w:tc>
        <w:tc>
          <w:tcPr>
            <w:tcW w:w="1103" w:type="dxa"/>
          </w:tcPr>
          <w:p w14:paraId="04DE577E" w14:textId="77777777" w:rsidR="00F02090" w:rsidRPr="00FD0425" w:rsidRDefault="00F02090" w:rsidP="00694C97">
            <w:pPr>
              <w:pStyle w:val="TAC"/>
              <w:rPr>
                <w:lang w:eastAsia="ja-JP"/>
              </w:rPr>
            </w:pPr>
            <w:r w:rsidRPr="00FD0425">
              <w:rPr>
                <w:lang w:eastAsia="ja-JP"/>
              </w:rPr>
              <w:t>ignore</w:t>
            </w:r>
          </w:p>
        </w:tc>
      </w:tr>
      <w:tr w:rsidR="00F02090" w:rsidRPr="00FD0425" w14:paraId="3289AFF6" w14:textId="77777777" w:rsidTr="00694C97">
        <w:tblPrEx>
          <w:tblCellMar>
            <w:top w:w="0" w:type="dxa"/>
            <w:bottom w:w="0" w:type="dxa"/>
          </w:tblCellMar>
        </w:tblPrEx>
        <w:tc>
          <w:tcPr>
            <w:tcW w:w="2578" w:type="dxa"/>
          </w:tcPr>
          <w:p w14:paraId="08133212" w14:textId="77777777" w:rsidR="00F02090" w:rsidRPr="00FD0425" w:rsidRDefault="00F02090" w:rsidP="00694C97">
            <w:pPr>
              <w:pStyle w:val="TAL"/>
            </w:pPr>
            <w:r w:rsidRPr="00FD0425">
              <w:t>Criticality Diagnostics</w:t>
            </w:r>
          </w:p>
        </w:tc>
        <w:tc>
          <w:tcPr>
            <w:tcW w:w="1104" w:type="dxa"/>
          </w:tcPr>
          <w:p w14:paraId="63749B54" w14:textId="77777777" w:rsidR="00F02090" w:rsidRPr="00FD0425" w:rsidRDefault="00F02090" w:rsidP="00694C97">
            <w:pPr>
              <w:pStyle w:val="TAL"/>
            </w:pPr>
            <w:r w:rsidRPr="00FD0425">
              <w:t>O</w:t>
            </w:r>
          </w:p>
        </w:tc>
        <w:tc>
          <w:tcPr>
            <w:tcW w:w="881" w:type="dxa"/>
          </w:tcPr>
          <w:p w14:paraId="0B77C79A" w14:textId="77777777" w:rsidR="00F02090" w:rsidRPr="00FD0425" w:rsidRDefault="00F02090" w:rsidP="00694C97">
            <w:pPr>
              <w:pStyle w:val="TAL"/>
              <w:rPr>
                <w:rFonts w:cs="Arial"/>
                <w:szCs w:val="18"/>
              </w:rPr>
            </w:pPr>
          </w:p>
        </w:tc>
        <w:tc>
          <w:tcPr>
            <w:tcW w:w="2086" w:type="dxa"/>
          </w:tcPr>
          <w:p w14:paraId="0D310982" w14:textId="77777777" w:rsidR="00F02090" w:rsidRPr="00FD0425" w:rsidRDefault="00F02090" w:rsidP="00694C97">
            <w:pPr>
              <w:pStyle w:val="TAL"/>
              <w:rPr>
                <w:rFonts w:cs="Arial"/>
                <w:szCs w:val="18"/>
              </w:rPr>
            </w:pPr>
            <w:r w:rsidRPr="00FD0425">
              <w:rPr>
                <w:lang w:eastAsia="ja-JP"/>
              </w:rPr>
              <w:t>9.2.3.3</w:t>
            </w:r>
          </w:p>
        </w:tc>
        <w:tc>
          <w:tcPr>
            <w:tcW w:w="1599" w:type="dxa"/>
          </w:tcPr>
          <w:p w14:paraId="2D467A4C" w14:textId="77777777" w:rsidR="00F02090" w:rsidRPr="00FD0425" w:rsidRDefault="00F02090" w:rsidP="00694C97">
            <w:pPr>
              <w:pStyle w:val="TAL"/>
            </w:pPr>
          </w:p>
        </w:tc>
        <w:tc>
          <w:tcPr>
            <w:tcW w:w="1134" w:type="dxa"/>
          </w:tcPr>
          <w:p w14:paraId="03CE86B0" w14:textId="77777777" w:rsidR="00F02090" w:rsidRPr="00FD0425" w:rsidRDefault="00F02090" w:rsidP="00694C97">
            <w:pPr>
              <w:pStyle w:val="TAC"/>
              <w:rPr>
                <w:lang w:eastAsia="ja-JP"/>
              </w:rPr>
            </w:pPr>
            <w:r w:rsidRPr="00FD0425">
              <w:rPr>
                <w:lang w:eastAsia="ja-JP"/>
              </w:rPr>
              <w:t>YES</w:t>
            </w:r>
          </w:p>
        </w:tc>
        <w:tc>
          <w:tcPr>
            <w:tcW w:w="1103" w:type="dxa"/>
          </w:tcPr>
          <w:p w14:paraId="2511AF95" w14:textId="77777777" w:rsidR="00F02090" w:rsidRPr="00FD0425" w:rsidRDefault="00F02090" w:rsidP="00694C97">
            <w:pPr>
              <w:pStyle w:val="TAC"/>
              <w:rPr>
                <w:lang w:eastAsia="ja-JP"/>
              </w:rPr>
            </w:pPr>
            <w:r w:rsidRPr="00FD0425">
              <w:rPr>
                <w:lang w:eastAsia="ja-JP"/>
              </w:rPr>
              <w:t>ignore</w:t>
            </w:r>
          </w:p>
        </w:tc>
      </w:tr>
    </w:tbl>
    <w:p w14:paraId="6730391F" w14:textId="77777777" w:rsidR="00F02090" w:rsidRPr="00FD0425" w:rsidRDefault="00F02090" w:rsidP="00F02090"/>
    <w:p w14:paraId="400C426A" w14:textId="77777777" w:rsidR="00F02090" w:rsidRPr="00FD0425" w:rsidRDefault="00F02090" w:rsidP="00F02090">
      <w:pPr>
        <w:pStyle w:val="Heading4"/>
      </w:pPr>
      <w:bookmarkStart w:id="3561" w:name="_Toc20955199"/>
      <w:bookmarkStart w:id="3562" w:name="_Toc29991394"/>
      <w:bookmarkStart w:id="3563" w:name="_Toc36555794"/>
      <w:bookmarkStart w:id="3564" w:name="_Toc44497504"/>
      <w:bookmarkStart w:id="3565" w:name="_Toc45107892"/>
      <w:bookmarkStart w:id="3566" w:name="_Toc45901512"/>
      <w:bookmarkStart w:id="3567" w:name="_Toc51850591"/>
      <w:bookmarkStart w:id="3568" w:name="_Toc56693594"/>
      <w:bookmarkStart w:id="3569" w:name="_Toc64447137"/>
      <w:bookmarkStart w:id="3570" w:name="_Toc66286631"/>
      <w:bookmarkStart w:id="3571" w:name="_Toc74151326"/>
      <w:bookmarkStart w:id="3572" w:name="_Toc88653798"/>
      <w:bookmarkStart w:id="3573" w:name="_Toc97904154"/>
      <w:bookmarkStart w:id="3574" w:name="_Toc105175195"/>
      <w:bookmarkStart w:id="3575" w:name="_Toc113826225"/>
      <w:bookmarkStart w:id="3576" w:name="_Toc120032351"/>
      <w:r w:rsidRPr="00FD0425">
        <w:t>9.1.2.8</w:t>
      </w:r>
      <w:r w:rsidRPr="00FD0425">
        <w:tab/>
        <w:t>S-NODE MODIFICATION REQUIRED</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15CA26B" w14:textId="77777777" w:rsidR="00F02090" w:rsidRPr="00FD0425" w:rsidRDefault="00F02090" w:rsidP="00F02090">
      <w:r w:rsidRPr="00FD0425">
        <w:t>This message is sent by the S-NG-RAN node to the M-NG-RAN node to request the modification of S-NG-RAN node resources for a specific UE.</w:t>
      </w:r>
    </w:p>
    <w:p w14:paraId="49CFA867"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F02090" w:rsidRPr="00FD0425" w14:paraId="6A1F29B6" w14:textId="77777777" w:rsidTr="006A0009">
        <w:tblPrEx>
          <w:tblCellMar>
            <w:top w:w="0" w:type="dxa"/>
            <w:bottom w:w="0" w:type="dxa"/>
          </w:tblCellMar>
        </w:tblPrEx>
        <w:tc>
          <w:tcPr>
            <w:tcW w:w="2574" w:type="dxa"/>
          </w:tcPr>
          <w:p w14:paraId="3E7C66D6" w14:textId="77777777" w:rsidR="00F02090" w:rsidRPr="00FD0425" w:rsidRDefault="00F02090" w:rsidP="00694C97">
            <w:pPr>
              <w:pStyle w:val="TAH"/>
              <w:rPr>
                <w:lang w:eastAsia="ja-JP"/>
              </w:rPr>
            </w:pPr>
            <w:r w:rsidRPr="00FD0425">
              <w:rPr>
                <w:lang w:eastAsia="ja-JP"/>
              </w:rPr>
              <w:t>IE/Group Name</w:t>
            </w:r>
          </w:p>
        </w:tc>
        <w:tc>
          <w:tcPr>
            <w:tcW w:w="1103" w:type="dxa"/>
          </w:tcPr>
          <w:p w14:paraId="4581FD67" w14:textId="77777777" w:rsidR="00F02090" w:rsidRPr="00FD0425" w:rsidRDefault="00F02090" w:rsidP="00694C97">
            <w:pPr>
              <w:pStyle w:val="TAH"/>
              <w:rPr>
                <w:lang w:eastAsia="ja-JP"/>
              </w:rPr>
            </w:pPr>
            <w:r w:rsidRPr="00FD0425">
              <w:rPr>
                <w:lang w:eastAsia="ja-JP"/>
              </w:rPr>
              <w:t>Presence</w:t>
            </w:r>
          </w:p>
        </w:tc>
        <w:tc>
          <w:tcPr>
            <w:tcW w:w="1027" w:type="dxa"/>
          </w:tcPr>
          <w:p w14:paraId="26E33435" w14:textId="77777777" w:rsidR="00F02090" w:rsidRPr="00FD0425" w:rsidRDefault="00F02090" w:rsidP="00694C97">
            <w:pPr>
              <w:pStyle w:val="TAH"/>
              <w:rPr>
                <w:lang w:eastAsia="ja-JP"/>
              </w:rPr>
            </w:pPr>
            <w:r w:rsidRPr="00FD0425">
              <w:rPr>
                <w:lang w:eastAsia="ja-JP"/>
              </w:rPr>
              <w:t>Range</w:t>
            </w:r>
          </w:p>
        </w:tc>
        <w:tc>
          <w:tcPr>
            <w:tcW w:w="1276" w:type="dxa"/>
          </w:tcPr>
          <w:p w14:paraId="75569C48" w14:textId="77777777" w:rsidR="00F02090" w:rsidRPr="00FD0425" w:rsidRDefault="00F02090" w:rsidP="00694C97">
            <w:pPr>
              <w:pStyle w:val="TAH"/>
              <w:rPr>
                <w:lang w:eastAsia="ja-JP"/>
              </w:rPr>
            </w:pPr>
            <w:r w:rsidRPr="00FD0425">
              <w:rPr>
                <w:lang w:eastAsia="ja-JP"/>
              </w:rPr>
              <w:t>IE type and reference</w:t>
            </w:r>
          </w:p>
        </w:tc>
        <w:tc>
          <w:tcPr>
            <w:tcW w:w="2268" w:type="dxa"/>
          </w:tcPr>
          <w:p w14:paraId="16B67DDB" w14:textId="77777777" w:rsidR="00F02090" w:rsidRPr="00FD0425" w:rsidRDefault="00F02090" w:rsidP="00694C97">
            <w:pPr>
              <w:pStyle w:val="TAH"/>
              <w:rPr>
                <w:lang w:eastAsia="ja-JP"/>
              </w:rPr>
            </w:pPr>
            <w:r w:rsidRPr="00FD0425">
              <w:rPr>
                <w:lang w:eastAsia="ja-JP"/>
              </w:rPr>
              <w:t>Semantics description</w:t>
            </w:r>
          </w:p>
        </w:tc>
        <w:tc>
          <w:tcPr>
            <w:tcW w:w="1080" w:type="dxa"/>
          </w:tcPr>
          <w:p w14:paraId="7206EC3C" w14:textId="77777777" w:rsidR="00F02090" w:rsidRPr="00FD0425" w:rsidRDefault="00F02090" w:rsidP="00694C97">
            <w:pPr>
              <w:pStyle w:val="TAH"/>
              <w:rPr>
                <w:b w:val="0"/>
                <w:lang w:eastAsia="ja-JP"/>
              </w:rPr>
            </w:pPr>
            <w:r w:rsidRPr="00FD0425">
              <w:rPr>
                <w:lang w:eastAsia="ja-JP"/>
              </w:rPr>
              <w:t>Criticality</w:t>
            </w:r>
          </w:p>
        </w:tc>
        <w:tc>
          <w:tcPr>
            <w:tcW w:w="1142" w:type="dxa"/>
          </w:tcPr>
          <w:p w14:paraId="0EA1A40C"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7DAEEAFA" w14:textId="77777777" w:rsidTr="006A0009">
        <w:tblPrEx>
          <w:tblCellMar>
            <w:top w:w="0" w:type="dxa"/>
            <w:bottom w:w="0" w:type="dxa"/>
          </w:tblCellMar>
        </w:tblPrEx>
        <w:tc>
          <w:tcPr>
            <w:tcW w:w="2574" w:type="dxa"/>
          </w:tcPr>
          <w:p w14:paraId="489024A7" w14:textId="77777777" w:rsidR="00F02090" w:rsidRPr="00FD0425" w:rsidRDefault="00F02090" w:rsidP="00694C97">
            <w:pPr>
              <w:pStyle w:val="TAL"/>
              <w:rPr>
                <w:lang w:eastAsia="ja-JP"/>
              </w:rPr>
            </w:pPr>
            <w:r w:rsidRPr="00FD0425">
              <w:rPr>
                <w:lang w:eastAsia="ja-JP"/>
              </w:rPr>
              <w:t>Message Type</w:t>
            </w:r>
          </w:p>
        </w:tc>
        <w:tc>
          <w:tcPr>
            <w:tcW w:w="1103" w:type="dxa"/>
          </w:tcPr>
          <w:p w14:paraId="5CDAE5F8" w14:textId="77777777" w:rsidR="00F02090" w:rsidRPr="00FD0425" w:rsidRDefault="00F02090" w:rsidP="00694C97">
            <w:pPr>
              <w:pStyle w:val="TAL"/>
              <w:rPr>
                <w:lang w:eastAsia="ja-JP"/>
              </w:rPr>
            </w:pPr>
            <w:r w:rsidRPr="00FD0425">
              <w:rPr>
                <w:lang w:eastAsia="ja-JP"/>
              </w:rPr>
              <w:t>M</w:t>
            </w:r>
          </w:p>
        </w:tc>
        <w:tc>
          <w:tcPr>
            <w:tcW w:w="1027" w:type="dxa"/>
          </w:tcPr>
          <w:p w14:paraId="54B549FD" w14:textId="77777777" w:rsidR="00F02090" w:rsidRPr="00FD0425" w:rsidRDefault="00F02090" w:rsidP="00694C97">
            <w:pPr>
              <w:pStyle w:val="TAL"/>
              <w:rPr>
                <w:lang w:eastAsia="ja-JP"/>
              </w:rPr>
            </w:pPr>
          </w:p>
        </w:tc>
        <w:tc>
          <w:tcPr>
            <w:tcW w:w="1276" w:type="dxa"/>
          </w:tcPr>
          <w:p w14:paraId="49E44228" w14:textId="77777777" w:rsidR="00F02090" w:rsidRPr="00FD0425" w:rsidRDefault="00F02090" w:rsidP="00694C97">
            <w:pPr>
              <w:pStyle w:val="TAL"/>
              <w:rPr>
                <w:lang w:eastAsia="ja-JP"/>
              </w:rPr>
            </w:pPr>
            <w:r w:rsidRPr="00FD0425">
              <w:rPr>
                <w:lang w:eastAsia="ja-JP"/>
              </w:rPr>
              <w:t>9.2.3.1</w:t>
            </w:r>
          </w:p>
        </w:tc>
        <w:tc>
          <w:tcPr>
            <w:tcW w:w="2268" w:type="dxa"/>
          </w:tcPr>
          <w:p w14:paraId="54CACACD" w14:textId="77777777" w:rsidR="00F02090" w:rsidRPr="00FD0425" w:rsidRDefault="00F02090" w:rsidP="00694C97">
            <w:pPr>
              <w:pStyle w:val="TAL"/>
              <w:rPr>
                <w:lang w:eastAsia="ja-JP"/>
              </w:rPr>
            </w:pPr>
          </w:p>
        </w:tc>
        <w:tc>
          <w:tcPr>
            <w:tcW w:w="1080" w:type="dxa"/>
          </w:tcPr>
          <w:p w14:paraId="02D30540" w14:textId="77777777" w:rsidR="00F02090" w:rsidRPr="00FD0425" w:rsidRDefault="00F02090" w:rsidP="00694C97">
            <w:pPr>
              <w:pStyle w:val="TAC"/>
              <w:rPr>
                <w:lang w:eastAsia="ja-JP"/>
              </w:rPr>
            </w:pPr>
            <w:r w:rsidRPr="00FD0425">
              <w:rPr>
                <w:lang w:eastAsia="ja-JP"/>
              </w:rPr>
              <w:t>YES</w:t>
            </w:r>
          </w:p>
        </w:tc>
        <w:tc>
          <w:tcPr>
            <w:tcW w:w="1142" w:type="dxa"/>
          </w:tcPr>
          <w:p w14:paraId="747D1581" w14:textId="77777777" w:rsidR="00F02090" w:rsidRPr="00FD0425" w:rsidRDefault="00F02090" w:rsidP="00694C97">
            <w:pPr>
              <w:pStyle w:val="TAC"/>
              <w:rPr>
                <w:lang w:eastAsia="ja-JP"/>
              </w:rPr>
            </w:pPr>
            <w:r w:rsidRPr="00FD0425">
              <w:rPr>
                <w:lang w:eastAsia="ja-JP"/>
              </w:rPr>
              <w:t>reject</w:t>
            </w:r>
          </w:p>
        </w:tc>
      </w:tr>
      <w:tr w:rsidR="00F02090" w:rsidRPr="00FD0425" w14:paraId="252774D8" w14:textId="77777777" w:rsidTr="006A0009">
        <w:tblPrEx>
          <w:tblCellMar>
            <w:top w:w="0" w:type="dxa"/>
            <w:bottom w:w="0" w:type="dxa"/>
          </w:tblCellMar>
        </w:tblPrEx>
        <w:tc>
          <w:tcPr>
            <w:tcW w:w="2574" w:type="dxa"/>
          </w:tcPr>
          <w:p w14:paraId="3A7965FE" w14:textId="77777777" w:rsidR="00F02090" w:rsidRPr="00FD0425" w:rsidRDefault="00F02090" w:rsidP="00694C97">
            <w:pPr>
              <w:pStyle w:val="TAL"/>
              <w:rPr>
                <w:lang w:eastAsia="ja-JP"/>
              </w:rPr>
            </w:pPr>
            <w:r w:rsidRPr="00FD0425">
              <w:rPr>
                <w:lang w:eastAsia="ja-JP"/>
              </w:rPr>
              <w:t>M-NG-RAN node UE XnAP ID</w:t>
            </w:r>
          </w:p>
        </w:tc>
        <w:tc>
          <w:tcPr>
            <w:tcW w:w="1103" w:type="dxa"/>
          </w:tcPr>
          <w:p w14:paraId="5E4A8DC6" w14:textId="77777777" w:rsidR="00F02090" w:rsidRPr="00FD0425" w:rsidRDefault="00F02090" w:rsidP="00694C97">
            <w:pPr>
              <w:pStyle w:val="TAL"/>
              <w:rPr>
                <w:lang w:eastAsia="ja-JP"/>
              </w:rPr>
            </w:pPr>
            <w:r w:rsidRPr="00FD0425">
              <w:rPr>
                <w:lang w:eastAsia="ja-JP"/>
              </w:rPr>
              <w:t>M</w:t>
            </w:r>
          </w:p>
        </w:tc>
        <w:tc>
          <w:tcPr>
            <w:tcW w:w="1027" w:type="dxa"/>
          </w:tcPr>
          <w:p w14:paraId="6D2DD039" w14:textId="77777777" w:rsidR="00F02090" w:rsidRPr="00FD0425" w:rsidRDefault="00F02090" w:rsidP="00694C97">
            <w:pPr>
              <w:pStyle w:val="TAL"/>
              <w:rPr>
                <w:lang w:eastAsia="ja-JP"/>
              </w:rPr>
            </w:pPr>
          </w:p>
        </w:tc>
        <w:tc>
          <w:tcPr>
            <w:tcW w:w="1276" w:type="dxa"/>
          </w:tcPr>
          <w:p w14:paraId="119A1F1C" w14:textId="77777777" w:rsidR="00F02090" w:rsidRPr="00FD0425" w:rsidRDefault="00F02090" w:rsidP="00694C97">
            <w:pPr>
              <w:pStyle w:val="TAL"/>
              <w:rPr>
                <w:snapToGrid w:val="0"/>
                <w:lang w:eastAsia="ja-JP"/>
              </w:rPr>
            </w:pPr>
            <w:r w:rsidRPr="00FD0425">
              <w:rPr>
                <w:snapToGrid w:val="0"/>
                <w:lang w:eastAsia="ja-JP"/>
              </w:rPr>
              <w:t>NG-RAN node UE XnAP ID</w:t>
            </w:r>
          </w:p>
          <w:p w14:paraId="60A82726" w14:textId="77777777" w:rsidR="00F02090" w:rsidRPr="00FD0425" w:rsidRDefault="00F02090" w:rsidP="00694C97">
            <w:pPr>
              <w:pStyle w:val="TAL"/>
              <w:rPr>
                <w:lang w:eastAsia="ja-JP"/>
              </w:rPr>
            </w:pPr>
            <w:r w:rsidRPr="00FD0425">
              <w:rPr>
                <w:lang w:eastAsia="ja-JP"/>
              </w:rPr>
              <w:t>9.2.3.16</w:t>
            </w:r>
          </w:p>
        </w:tc>
        <w:tc>
          <w:tcPr>
            <w:tcW w:w="2268" w:type="dxa"/>
          </w:tcPr>
          <w:p w14:paraId="2DF2BC91" w14:textId="77777777" w:rsidR="00F02090" w:rsidRPr="00FD0425" w:rsidRDefault="00F02090" w:rsidP="00694C97">
            <w:pPr>
              <w:pStyle w:val="TAL"/>
              <w:rPr>
                <w:lang w:eastAsia="ja-JP"/>
              </w:rPr>
            </w:pPr>
            <w:r w:rsidRPr="00FD0425">
              <w:rPr>
                <w:lang w:eastAsia="ja-JP"/>
              </w:rPr>
              <w:t>Allocated at the M-NG-RAN node</w:t>
            </w:r>
          </w:p>
        </w:tc>
        <w:tc>
          <w:tcPr>
            <w:tcW w:w="1080" w:type="dxa"/>
          </w:tcPr>
          <w:p w14:paraId="5438BF65" w14:textId="77777777" w:rsidR="00F02090" w:rsidRPr="00FD0425" w:rsidRDefault="00F02090" w:rsidP="00694C97">
            <w:pPr>
              <w:pStyle w:val="TAC"/>
              <w:rPr>
                <w:lang w:eastAsia="ja-JP"/>
              </w:rPr>
            </w:pPr>
            <w:r w:rsidRPr="00FD0425">
              <w:rPr>
                <w:lang w:eastAsia="ja-JP"/>
              </w:rPr>
              <w:t>YES</w:t>
            </w:r>
          </w:p>
        </w:tc>
        <w:tc>
          <w:tcPr>
            <w:tcW w:w="1142" w:type="dxa"/>
          </w:tcPr>
          <w:p w14:paraId="201372CA" w14:textId="77777777" w:rsidR="00F02090" w:rsidRPr="00FD0425" w:rsidRDefault="00F02090" w:rsidP="00694C97">
            <w:pPr>
              <w:pStyle w:val="TAC"/>
              <w:rPr>
                <w:lang w:eastAsia="ja-JP"/>
              </w:rPr>
            </w:pPr>
            <w:r w:rsidRPr="00FD0425">
              <w:rPr>
                <w:lang w:eastAsia="ja-JP"/>
              </w:rPr>
              <w:t>reject</w:t>
            </w:r>
          </w:p>
        </w:tc>
      </w:tr>
      <w:tr w:rsidR="00F02090" w:rsidRPr="00FD0425" w14:paraId="31F0FC8E" w14:textId="77777777" w:rsidTr="006A0009">
        <w:tblPrEx>
          <w:tblCellMar>
            <w:top w:w="0" w:type="dxa"/>
            <w:bottom w:w="0" w:type="dxa"/>
          </w:tblCellMar>
        </w:tblPrEx>
        <w:tc>
          <w:tcPr>
            <w:tcW w:w="2574" w:type="dxa"/>
          </w:tcPr>
          <w:p w14:paraId="75BA448D" w14:textId="77777777" w:rsidR="00F02090" w:rsidRPr="00FD0425" w:rsidRDefault="00F02090" w:rsidP="00694C97">
            <w:pPr>
              <w:pStyle w:val="TAL"/>
              <w:rPr>
                <w:lang w:eastAsia="ja-JP"/>
              </w:rPr>
            </w:pPr>
            <w:r w:rsidRPr="00FD0425">
              <w:rPr>
                <w:lang w:eastAsia="ja-JP"/>
              </w:rPr>
              <w:t>S-NG-RAN node UE XnAP ID</w:t>
            </w:r>
          </w:p>
        </w:tc>
        <w:tc>
          <w:tcPr>
            <w:tcW w:w="1103" w:type="dxa"/>
          </w:tcPr>
          <w:p w14:paraId="05E4DD5F" w14:textId="77777777" w:rsidR="00F02090" w:rsidRPr="00FD0425" w:rsidRDefault="00F02090" w:rsidP="00694C97">
            <w:pPr>
              <w:pStyle w:val="TAL"/>
              <w:rPr>
                <w:lang w:eastAsia="ja-JP"/>
              </w:rPr>
            </w:pPr>
            <w:r w:rsidRPr="00FD0425">
              <w:rPr>
                <w:lang w:eastAsia="ja-JP"/>
              </w:rPr>
              <w:t>M</w:t>
            </w:r>
          </w:p>
        </w:tc>
        <w:tc>
          <w:tcPr>
            <w:tcW w:w="1027" w:type="dxa"/>
          </w:tcPr>
          <w:p w14:paraId="380D3AA3" w14:textId="77777777" w:rsidR="00F02090" w:rsidRPr="00FD0425" w:rsidRDefault="00F02090" w:rsidP="00694C97">
            <w:pPr>
              <w:pStyle w:val="TAL"/>
              <w:rPr>
                <w:lang w:eastAsia="ja-JP"/>
              </w:rPr>
            </w:pPr>
          </w:p>
        </w:tc>
        <w:tc>
          <w:tcPr>
            <w:tcW w:w="1276" w:type="dxa"/>
          </w:tcPr>
          <w:p w14:paraId="6E8F50BC" w14:textId="77777777" w:rsidR="00F02090" w:rsidRPr="00FD0425" w:rsidRDefault="00F02090" w:rsidP="00694C97">
            <w:pPr>
              <w:pStyle w:val="TAL"/>
              <w:rPr>
                <w:snapToGrid w:val="0"/>
                <w:lang w:eastAsia="ja-JP"/>
              </w:rPr>
            </w:pPr>
            <w:r w:rsidRPr="00FD0425">
              <w:rPr>
                <w:snapToGrid w:val="0"/>
                <w:lang w:eastAsia="ja-JP"/>
              </w:rPr>
              <w:t>NG-RAN node UE XnAP ID</w:t>
            </w:r>
          </w:p>
          <w:p w14:paraId="0B192E1E" w14:textId="77777777" w:rsidR="00F02090" w:rsidRPr="00FD0425" w:rsidRDefault="00F02090" w:rsidP="00694C97">
            <w:pPr>
              <w:pStyle w:val="TAL"/>
              <w:rPr>
                <w:lang w:eastAsia="ja-JP"/>
              </w:rPr>
            </w:pPr>
            <w:r w:rsidRPr="00FD0425">
              <w:rPr>
                <w:lang w:eastAsia="ja-JP"/>
              </w:rPr>
              <w:t>9.2.3.16</w:t>
            </w:r>
          </w:p>
        </w:tc>
        <w:tc>
          <w:tcPr>
            <w:tcW w:w="2268" w:type="dxa"/>
          </w:tcPr>
          <w:p w14:paraId="600AE513" w14:textId="77777777" w:rsidR="00F02090" w:rsidRPr="00FD0425" w:rsidRDefault="00F02090" w:rsidP="00694C97">
            <w:pPr>
              <w:pStyle w:val="TAL"/>
              <w:rPr>
                <w:lang w:eastAsia="ja-JP"/>
              </w:rPr>
            </w:pPr>
            <w:r w:rsidRPr="00FD0425">
              <w:rPr>
                <w:lang w:eastAsia="ja-JP"/>
              </w:rPr>
              <w:t>Allocated at the S-NG-RAN node</w:t>
            </w:r>
          </w:p>
        </w:tc>
        <w:tc>
          <w:tcPr>
            <w:tcW w:w="1080" w:type="dxa"/>
          </w:tcPr>
          <w:p w14:paraId="1D03023D" w14:textId="77777777" w:rsidR="00F02090" w:rsidRPr="00FD0425" w:rsidRDefault="00F02090" w:rsidP="00694C97">
            <w:pPr>
              <w:pStyle w:val="TAC"/>
              <w:rPr>
                <w:lang w:eastAsia="ja-JP"/>
              </w:rPr>
            </w:pPr>
            <w:r w:rsidRPr="00FD0425">
              <w:rPr>
                <w:lang w:eastAsia="ja-JP"/>
              </w:rPr>
              <w:t>YES</w:t>
            </w:r>
          </w:p>
        </w:tc>
        <w:tc>
          <w:tcPr>
            <w:tcW w:w="1142" w:type="dxa"/>
          </w:tcPr>
          <w:p w14:paraId="1779AD10" w14:textId="77777777" w:rsidR="00F02090" w:rsidRPr="00FD0425" w:rsidRDefault="00F02090" w:rsidP="00694C97">
            <w:pPr>
              <w:pStyle w:val="TAC"/>
              <w:rPr>
                <w:lang w:eastAsia="ja-JP"/>
              </w:rPr>
            </w:pPr>
            <w:r w:rsidRPr="00FD0425">
              <w:rPr>
                <w:lang w:eastAsia="ja-JP"/>
              </w:rPr>
              <w:t>reject</w:t>
            </w:r>
          </w:p>
        </w:tc>
      </w:tr>
      <w:tr w:rsidR="00F02090" w:rsidRPr="00FD0425" w14:paraId="5E728F44" w14:textId="77777777" w:rsidTr="006A0009">
        <w:tblPrEx>
          <w:tblCellMar>
            <w:top w:w="0" w:type="dxa"/>
            <w:bottom w:w="0" w:type="dxa"/>
          </w:tblCellMar>
        </w:tblPrEx>
        <w:tc>
          <w:tcPr>
            <w:tcW w:w="2574" w:type="dxa"/>
          </w:tcPr>
          <w:p w14:paraId="0515A0D7" w14:textId="77777777" w:rsidR="00F02090" w:rsidRPr="00FD0425" w:rsidRDefault="00F02090" w:rsidP="00694C97">
            <w:pPr>
              <w:pStyle w:val="TAL"/>
              <w:rPr>
                <w:lang w:eastAsia="ja-JP"/>
              </w:rPr>
            </w:pPr>
            <w:r w:rsidRPr="00FD0425">
              <w:rPr>
                <w:lang w:eastAsia="ja-JP"/>
              </w:rPr>
              <w:t>Cause</w:t>
            </w:r>
          </w:p>
        </w:tc>
        <w:tc>
          <w:tcPr>
            <w:tcW w:w="1103" w:type="dxa"/>
          </w:tcPr>
          <w:p w14:paraId="29C815FF" w14:textId="77777777" w:rsidR="00F02090" w:rsidRPr="00FD0425" w:rsidRDefault="00F02090" w:rsidP="00694C97">
            <w:pPr>
              <w:pStyle w:val="TAL"/>
              <w:rPr>
                <w:lang w:eastAsia="ja-JP"/>
              </w:rPr>
            </w:pPr>
            <w:r w:rsidRPr="00FD0425">
              <w:rPr>
                <w:lang w:eastAsia="ja-JP"/>
              </w:rPr>
              <w:t>M</w:t>
            </w:r>
          </w:p>
        </w:tc>
        <w:tc>
          <w:tcPr>
            <w:tcW w:w="1027" w:type="dxa"/>
          </w:tcPr>
          <w:p w14:paraId="7C00B2D2" w14:textId="77777777" w:rsidR="00F02090" w:rsidRPr="00FD0425" w:rsidRDefault="00F02090" w:rsidP="00694C97">
            <w:pPr>
              <w:pStyle w:val="TAL"/>
              <w:rPr>
                <w:lang w:eastAsia="ja-JP"/>
              </w:rPr>
            </w:pPr>
          </w:p>
        </w:tc>
        <w:tc>
          <w:tcPr>
            <w:tcW w:w="1276" w:type="dxa"/>
          </w:tcPr>
          <w:p w14:paraId="41D924AA" w14:textId="77777777" w:rsidR="00F02090" w:rsidRPr="00FD0425" w:rsidRDefault="00F02090" w:rsidP="00694C97">
            <w:pPr>
              <w:pStyle w:val="TAL"/>
              <w:rPr>
                <w:snapToGrid w:val="0"/>
                <w:lang w:eastAsia="ja-JP"/>
              </w:rPr>
            </w:pPr>
            <w:r w:rsidRPr="00FD0425">
              <w:rPr>
                <w:lang w:eastAsia="ja-JP"/>
              </w:rPr>
              <w:t>9.2.3.2</w:t>
            </w:r>
          </w:p>
        </w:tc>
        <w:tc>
          <w:tcPr>
            <w:tcW w:w="2268" w:type="dxa"/>
          </w:tcPr>
          <w:p w14:paraId="426069B2" w14:textId="77777777" w:rsidR="00F02090" w:rsidRPr="00FD0425" w:rsidRDefault="00F02090" w:rsidP="00694C97">
            <w:pPr>
              <w:pStyle w:val="TAL"/>
              <w:rPr>
                <w:lang w:eastAsia="ja-JP"/>
              </w:rPr>
            </w:pPr>
          </w:p>
        </w:tc>
        <w:tc>
          <w:tcPr>
            <w:tcW w:w="1080" w:type="dxa"/>
          </w:tcPr>
          <w:p w14:paraId="07C3A6A3" w14:textId="77777777" w:rsidR="00F02090" w:rsidRPr="00FD0425" w:rsidRDefault="00F02090" w:rsidP="00694C97">
            <w:pPr>
              <w:pStyle w:val="TAC"/>
              <w:rPr>
                <w:lang w:eastAsia="ja-JP"/>
              </w:rPr>
            </w:pPr>
            <w:r w:rsidRPr="00FD0425">
              <w:rPr>
                <w:lang w:eastAsia="ja-JP"/>
              </w:rPr>
              <w:t>YES</w:t>
            </w:r>
          </w:p>
        </w:tc>
        <w:tc>
          <w:tcPr>
            <w:tcW w:w="1142" w:type="dxa"/>
          </w:tcPr>
          <w:p w14:paraId="77DC6DF0" w14:textId="77777777" w:rsidR="00F02090" w:rsidRPr="00FD0425" w:rsidRDefault="00F02090" w:rsidP="00694C97">
            <w:pPr>
              <w:pStyle w:val="TAC"/>
              <w:rPr>
                <w:lang w:eastAsia="ja-JP"/>
              </w:rPr>
            </w:pPr>
            <w:r w:rsidRPr="00FD0425">
              <w:rPr>
                <w:lang w:eastAsia="ja-JP"/>
              </w:rPr>
              <w:t>ignore</w:t>
            </w:r>
          </w:p>
        </w:tc>
      </w:tr>
      <w:tr w:rsidR="00F02090" w:rsidRPr="00FD0425" w14:paraId="700B023C" w14:textId="77777777" w:rsidTr="006A0009">
        <w:tblPrEx>
          <w:tblCellMar>
            <w:top w:w="0" w:type="dxa"/>
            <w:bottom w:w="0" w:type="dxa"/>
          </w:tblCellMar>
        </w:tblPrEx>
        <w:tc>
          <w:tcPr>
            <w:tcW w:w="2574" w:type="dxa"/>
          </w:tcPr>
          <w:p w14:paraId="6BEEFFF0" w14:textId="77777777" w:rsidR="00F02090" w:rsidRPr="00FD0425" w:rsidRDefault="00F02090" w:rsidP="00694C97">
            <w:pPr>
              <w:pStyle w:val="TAL"/>
              <w:rPr>
                <w:lang w:eastAsia="ja-JP"/>
              </w:rPr>
            </w:pPr>
            <w:r w:rsidRPr="00FD0425">
              <w:rPr>
                <w:lang w:eastAsia="zh-CN"/>
              </w:rPr>
              <w:t>PDCP Change Indication</w:t>
            </w:r>
          </w:p>
        </w:tc>
        <w:tc>
          <w:tcPr>
            <w:tcW w:w="1103" w:type="dxa"/>
          </w:tcPr>
          <w:p w14:paraId="4ADD8B07" w14:textId="77777777" w:rsidR="00F02090" w:rsidRPr="00FD0425" w:rsidRDefault="00F02090" w:rsidP="00694C97">
            <w:pPr>
              <w:pStyle w:val="TAL"/>
              <w:rPr>
                <w:lang w:eastAsia="ja-JP"/>
              </w:rPr>
            </w:pPr>
            <w:r w:rsidRPr="00FD0425">
              <w:rPr>
                <w:lang w:eastAsia="zh-CN"/>
              </w:rPr>
              <w:t>O</w:t>
            </w:r>
          </w:p>
        </w:tc>
        <w:tc>
          <w:tcPr>
            <w:tcW w:w="1027" w:type="dxa"/>
          </w:tcPr>
          <w:p w14:paraId="302B7AAA" w14:textId="77777777" w:rsidR="00F02090" w:rsidRPr="00FD0425" w:rsidRDefault="00F02090" w:rsidP="00694C97">
            <w:pPr>
              <w:pStyle w:val="TAL"/>
              <w:rPr>
                <w:lang w:eastAsia="ja-JP"/>
              </w:rPr>
            </w:pPr>
          </w:p>
        </w:tc>
        <w:tc>
          <w:tcPr>
            <w:tcW w:w="1276" w:type="dxa"/>
          </w:tcPr>
          <w:p w14:paraId="0F0D8D8C" w14:textId="77777777" w:rsidR="00F02090" w:rsidRPr="00FD0425" w:rsidRDefault="00F02090" w:rsidP="00694C97">
            <w:pPr>
              <w:pStyle w:val="TAL"/>
              <w:rPr>
                <w:lang w:eastAsia="ja-JP"/>
              </w:rPr>
            </w:pPr>
            <w:r w:rsidRPr="00FD0425">
              <w:rPr>
                <w:lang w:eastAsia="ja-JP"/>
              </w:rPr>
              <w:t>9.2.3.74</w:t>
            </w:r>
          </w:p>
        </w:tc>
        <w:tc>
          <w:tcPr>
            <w:tcW w:w="2268" w:type="dxa"/>
          </w:tcPr>
          <w:p w14:paraId="15FBF9C5" w14:textId="77777777" w:rsidR="00F02090" w:rsidRPr="00FD0425" w:rsidRDefault="00F02090" w:rsidP="00694C97">
            <w:pPr>
              <w:pStyle w:val="TAL"/>
              <w:rPr>
                <w:lang w:eastAsia="ja-JP"/>
              </w:rPr>
            </w:pPr>
          </w:p>
        </w:tc>
        <w:tc>
          <w:tcPr>
            <w:tcW w:w="1080" w:type="dxa"/>
          </w:tcPr>
          <w:p w14:paraId="7EA9C019" w14:textId="77777777" w:rsidR="00F02090" w:rsidRPr="00FD0425" w:rsidRDefault="00F02090" w:rsidP="00694C97">
            <w:pPr>
              <w:pStyle w:val="TAC"/>
              <w:rPr>
                <w:lang w:eastAsia="ja-JP"/>
              </w:rPr>
            </w:pPr>
            <w:r w:rsidRPr="00FD0425">
              <w:rPr>
                <w:bCs/>
                <w:lang w:eastAsia="zh-CN"/>
              </w:rPr>
              <w:t>YES</w:t>
            </w:r>
          </w:p>
        </w:tc>
        <w:tc>
          <w:tcPr>
            <w:tcW w:w="1142" w:type="dxa"/>
          </w:tcPr>
          <w:p w14:paraId="513B6E80" w14:textId="77777777" w:rsidR="00F02090" w:rsidRPr="00FD0425" w:rsidRDefault="00F02090" w:rsidP="00694C97">
            <w:pPr>
              <w:pStyle w:val="TAC"/>
              <w:rPr>
                <w:lang w:eastAsia="ja-JP"/>
              </w:rPr>
            </w:pPr>
            <w:r w:rsidRPr="00FD0425">
              <w:rPr>
                <w:lang w:eastAsia="zh-CN"/>
              </w:rPr>
              <w:t>ignore</w:t>
            </w:r>
          </w:p>
        </w:tc>
      </w:tr>
      <w:tr w:rsidR="00F02090" w:rsidRPr="00FD0425" w14:paraId="58D4323F" w14:textId="77777777" w:rsidTr="006A0009">
        <w:tblPrEx>
          <w:tblCellMar>
            <w:top w:w="0" w:type="dxa"/>
            <w:bottom w:w="0" w:type="dxa"/>
          </w:tblCellMar>
        </w:tblPrEx>
        <w:tc>
          <w:tcPr>
            <w:tcW w:w="2574" w:type="dxa"/>
          </w:tcPr>
          <w:p w14:paraId="71619A8D" w14:textId="77777777" w:rsidR="00F02090" w:rsidRPr="00FD0425" w:rsidRDefault="00F02090" w:rsidP="00694C97">
            <w:pPr>
              <w:pStyle w:val="TAL"/>
              <w:rPr>
                <w:lang w:eastAsia="zh-CN"/>
              </w:rPr>
            </w:pPr>
            <w:r w:rsidRPr="00FD0425">
              <w:rPr>
                <w:b/>
                <w:lang w:eastAsia="ja-JP"/>
              </w:rPr>
              <w:t>PDU Session Resources To Be Modified List</w:t>
            </w:r>
          </w:p>
        </w:tc>
        <w:tc>
          <w:tcPr>
            <w:tcW w:w="1103" w:type="dxa"/>
          </w:tcPr>
          <w:p w14:paraId="4872FCA6" w14:textId="77777777" w:rsidR="00F02090" w:rsidRPr="00FD0425" w:rsidRDefault="00F02090" w:rsidP="00694C97">
            <w:pPr>
              <w:pStyle w:val="TAL"/>
              <w:rPr>
                <w:lang w:eastAsia="zh-CN"/>
              </w:rPr>
            </w:pPr>
          </w:p>
        </w:tc>
        <w:tc>
          <w:tcPr>
            <w:tcW w:w="1027" w:type="dxa"/>
          </w:tcPr>
          <w:p w14:paraId="7E5335A8" w14:textId="77777777" w:rsidR="00F02090" w:rsidRPr="00FD0425" w:rsidRDefault="00F02090" w:rsidP="00694C97">
            <w:pPr>
              <w:pStyle w:val="TAL"/>
              <w:rPr>
                <w:lang w:eastAsia="ja-JP"/>
              </w:rPr>
            </w:pPr>
            <w:r w:rsidRPr="00FD0425">
              <w:rPr>
                <w:i/>
                <w:lang w:eastAsia="ja-JP"/>
              </w:rPr>
              <w:t>0..1</w:t>
            </w:r>
          </w:p>
        </w:tc>
        <w:tc>
          <w:tcPr>
            <w:tcW w:w="1276" w:type="dxa"/>
          </w:tcPr>
          <w:p w14:paraId="593E6790" w14:textId="77777777" w:rsidR="00F02090" w:rsidRPr="00FD0425" w:rsidRDefault="00F02090" w:rsidP="00694C97">
            <w:pPr>
              <w:pStyle w:val="TAL"/>
              <w:rPr>
                <w:lang w:eastAsia="ja-JP"/>
              </w:rPr>
            </w:pPr>
          </w:p>
        </w:tc>
        <w:tc>
          <w:tcPr>
            <w:tcW w:w="2268" w:type="dxa"/>
          </w:tcPr>
          <w:p w14:paraId="4A17F121" w14:textId="77777777" w:rsidR="00F02090" w:rsidRPr="00FD0425" w:rsidRDefault="00F02090" w:rsidP="00694C97">
            <w:pPr>
              <w:pStyle w:val="TAL"/>
              <w:rPr>
                <w:lang w:eastAsia="ja-JP"/>
              </w:rPr>
            </w:pPr>
          </w:p>
        </w:tc>
        <w:tc>
          <w:tcPr>
            <w:tcW w:w="1080" w:type="dxa"/>
          </w:tcPr>
          <w:p w14:paraId="138A5575" w14:textId="77777777" w:rsidR="00F02090" w:rsidRPr="00FD0425" w:rsidRDefault="00F02090" w:rsidP="00694C97">
            <w:pPr>
              <w:pStyle w:val="TAC"/>
              <w:rPr>
                <w:bCs/>
                <w:lang w:eastAsia="zh-CN"/>
              </w:rPr>
            </w:pPr>
            <w:r w:rsidRPr="00FD0425">
              <w:rPr>
                <w:bCs/>
                <w:lang w:eastAsia="ja-JP"/>
              </w:rPr>
              <w:t>YES</w:t>
            </w:r>
          </w:p>
        </w:tc>
        <w:tc>
          <w:tcPr>
            <w:tcW w:w="1142" w:type="dxa"/>
          </w:tcPr>
          <w:p w14:paraId="3CFD3482" w14:textId="77777777" w:rsidR="00F02090" w:rsidRPr="00FD0425" w:rsidRDefault="00F02090" w:rsidP="00694C97">
            <w:pPr>
              <w:pStyle w:val="TAC"/>
              <w:rPr>
                <w:lang w:eastAsia="zh-CN"/>
              </w:rPr>
            </w:pPr>
            <w:r w:rsidRPr="00FD0425">
              <w:rPr>
                <w:lang w:eastAsia="ja-JP"/>
              </w:rPr>
              <w:t>ignore</w:t>
            </w:r>
          </w:p>
        </w:tc>
      </w:tr>
      <w:tr w:rsidR="00F02090" w:rsidRPr="00FD0425" w14:paraId="52C5F267" w14:textId="77777777" w:rsidTr="006A0009">
        <w:tblPrEx>
          <w:tblCellMar>
            <w:top w:w="0" w:type="dxa"/>
            <w:bottom w:w="0" w:type="dxa"/>
          </w:tblCellMar>
        </w:tblPrEx>
        <w:tc>
          <w:tcPr>
            <w:tcW w:w="2574" w:type="dxa"/>
          </w:tcPr>
          <w:p w14:paraId="5F987E9D" w14:textId="77777777" w:rsidR="00F02090" w:rsidRPr="00FD0425" w:rsidRDefault="00F02090" w:rsidP="00694C97">
            <w:pPr>
              <w:pStyle w:val="TAL"/>
              <w:ind w:left="113"/>
              <w:rPr>
                <w:lang w:eastAsia="zh-CN"/>
              </w:rPr>
            </w:pPr>
            <w:r w:rsidRPr="00FD0425">
              <w:rPr>
                <w:b/>
                <w:bCs/>
                <w:lang w:eastAsia="ja-JP"/>
              </w:rPr>
              <w:t>&gt;PDU Session Resources To Be Modified Item</w:t>
            </w:r>
          </w:p>
        </w:tc>
        <w:tc>
          <w:tcPr>
            <w:tcW w:w="1103" w:type="dxa"/>
          </w:tcPr>
          <w:p w14:paraId="783E442B" w14:textId="77777777" w:rsidR="00F02090" w:rsidRPr="00FD0425" w:rsidRDefault="00F02090" w:rsidP="00694C97">
            <w:pPr>
              <w:pStyle w:val="TAL"/>
              <w:rPr>
                <w:lang w:eastAsia="zh-CN"/>
              </w:rPr>
            </w:pPr>
          </w:p>
        </w:tc>
        <w:tc>
          <w:tcPr>
            <w:tcW w:w="1027" w:type="dxa"/>
          </w:tcPr>
          <w:p w14:paraId="07CA1E7C" w14:textId="77777777" w:rsidR="00F02090" w:rsidRPr="00FD0425" w:rsidRDefault="00F02090" w:rsidP="00694C97">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70002E12" w14:textId="77777777" w:rsidR="00F02090" w:rsidRPr="00FD0425" w:rsidRDefault="00F02090" w:rsidP="00694C97">
            <w:pPr>
              <w:pStyle w:val="TAL"/>
              <w:rPr>
                <w:lang w:eastAsia="ja-JP"/>
              </w:rPr>
            </w:pPr>
          </w:p>
        </w:tc>
        <w:tc>
          <w:tcPr>
            <w:tcW w:w="2268" w:type="dxa"/>
          </w:tcPr>
          <w:p w14:paraId="51F45D20"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694C97">
            <w:pPr>
              <w:pStyle w:val="TAL"/>
              <w:rPr>
                <w:lang w:eastAsia="ja-JP"/>
              </w:rPr>
            </w:pPr>
            <w:r w:rsidRPr="00FD0425">
              <w:rPr>
                <w:lang w:eastAsia="ja-JP"/>
              </w:rPr>
              <w:t>nor the</w:t>
            </w:r>
          </w:p>
          <w:p w14:paraId="372EF300" w14:textId="77777777" w:rsidR="00F02090" w:rsidRPr="00FD0425" w:rsidRDefault="00F02090" w:rsidP="00694C97">
            <w:pPr>
              <w:pStyle w:val="TAL"/>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694C97">
            <w:pPr>
              <w:pStyle w:val="TAC"/>
              <w:rPr>
                <w:bCs/>
                <w:lang w:eastAsia="zh-CN"/>
              </w:rPr>
            </w:pPr>
            <w:r w:rsidRPr="00FD0425">
              <w:rPr>
                <w:lang w:eastAsia="ja-JP"/>
              </w:rPr>
              <w:t>–</w:t>
            </w:r>
          </w:p>
        </w:tc>
        <w:tc>
          <w:tcPr>
            <w:tcW w:w="1142" w:type="dxa"/>
          </w:tcPr>
          <w:p w14:paraId="225FDD9F" w14:textId="77777777" w:rsidR="00F02090" w:rsidRPr="00FD0425" w:rsidRDefault="00F02090" w:rsidP="00694C97">
            <w:pPr>
              <w:pStyle w:val="TAC"/>
              <w:rPr>
                <w:lang w:eastAsia="zh-CN"/>
              </w:rPr>
            </w:pPr>
          </w:p>
        </w:tc>
      </w:tr>
      <w:tr w:rsidR="00F02090" w:rsidRPr="00FD0425" w14:paraId="6E615A61" w14:textId="77777777" w:rsidTr="006A0009">
        <w:tblPrEx>
          <w:tblCellMar>
            <w:top w:w="0" w:type="dxa"/>
            <w:bottom w:w="0" w:type="dxa"/>
          </w:tblCellMar>
        </w:tblPrEx>
        <w:tc>
          <w:tcPr>
            <w:tcW w:w="2574" w:type="dxa"/>
          </w:tcPr>
          <w:p w14:paraId="0EF14ADD" w14:textId="77777777" w:rsidR="00F02090" w:rsidRPr="00FD0425" w:rsidRDefault="00F02090" w:rsidP="00E73BBB">
            <w:pPr>
              <w:pStyle w:val="TAL"/>
              <w:ind w:left="227"/>
              <w:rPr>
                <w:lang w:eastAsia="zh-CN"/>
              </w:rPr>
            </w:pPr>
            <w:r w:rsidRPr="00FD0425">
              <w:rPr>
                <w:lang w:eastAsia="ja-JP"/>
              </w:rPr>
              <w:t>&gt;&gt;PDU Session ID</w:t>
            </w:r>
          </w:p>
        </w:tc>
        <w:tc>
          <w:tcPr>
            <w:tcW w:w="1103" w:type="dxa"/>
          </w:tcPr>
          <w:p w14:paraId="59D1B3E9" w14:textId="77777777" w:rsidR="00F02090" w:rsidRPr="00FD0425" w:rsidRDefault="00F02090" w:rsidP="00694C97">
            <w:pPr>
              <w:pStyle w:val="TAL"/>
              <w:rPr>
                <w:lang w:eastAsia="zh-CN"/>
              </w:rPr>
            </w:pPr>
            <w:r w:rsidRPr="00FD0425">
              <w:rPr>
                <w:lang w:eastAsia="ja-JP"/>
              </w:rPr>
              <w:t>M</w:t>
            </w:r>
          </w:p>
        </w:tc>
        <w:tc>
          <w:tcPr>
            <w:tcW w:w="1027" w:type="dxa"/>
          </w:tcPr>
          <w:p w14:paraId="5CEFD140" w14:textId="77777777" w:rsidR="00F02090" w:rsidRPr="00FD0425" w:rsidRDefault="00F02090" w:rsidP="00694C97">
            <w:pPr>
              <w:pStyle w:val="TAL"/>
              <w:rPr>
                <w:lang w:eastAsia="ja-JP"/>
              </w:rPr>
            </w:pPr>
          </w:p>
        </w:tc>
        <w:tc>
          <w:tcPr>
            <w:tcW w:w="1276" w:type="dxa"/>
          </w:tcPr>
          <w:p w14:paraId="773B7BC2" w14:textId="77777777" w:rsidR="00F02090" w:rsidRPr="00FD0425" w:rsidRDefault="00F02090" w:rsidP="00694C97">
            <w:pPr>
              <w:pStyle w:val="TAL"/>
              <w:rPr>
                <w:lang w:eastAsia="ja-JP"/>
              </w:rPr>
            </w:pPr>
            <w:r w:rsidRPr="00FD0425">
              <w:rPr>
                <w:lang w:eastAsia="ja-JP"/>
              </w:rPr>
              <w:t>9.2.3.18</w:t>
            </w:r>
          </w:p>
        </w:tc>
        <w:tc>
          <w:tcPr>
            <w:tcW w:w="2268" w:type="dxa"/>
          </w:tcPr>
          <w:p w14:paraId="4007B6D1" w14:textId="77777777" w:rsidR="00F02090" w:rsidRPr="00FD0425" w:rsidRDefault="00F02090" w:rsidP="00694C97">
            <w:pPr>
              <w:pStyle w:val="TAL"/>
              <w:rPr>
                <w:lang w:eastAsia="ja-JP"/>
              </w:rPr>
            </w:pPr>
          </w:p>
        </w:tc>
        <w:tc>
          <w:tcPr>
            <w:tcW w:w="1080" w:type="dxa"/>
          </w:tcPr>
          <w:p w14:paraId="02FD34CA" w14:textId="77777777" w:rsidR="00F02090" w:rsidRPr="00FD0425" w:rsidRDefault="00F02090" w:rsidP="00694C97">
            <w:pPr>
              <w:pStyle w:val="TAC"/>
              <w:rPr>
                <w:bCs/>
                <w:lang w:eastAsia="zh-CN"/>
              </w:rPr>
            </w:pPr>
            <w:r w:rsidRPr="00FD0425">
              <w:rPr>
                <w:bCs/>
                <w:lang w:eastAsia="ja-JP"/>
              </w:rPr>
              <w:t>–</w:t>
            </w:r>
          </w:p>
        </w:tc>
        <w:tc>
          <w:tcPr>
            <w:tcW w:w="1142" w:type="dxa"/>
          </w:tcPr>
          <w:p w14:paraId="46DEDA16" w14:textId="77777777" w:rsidR="00F02090" w:rsidRPr="00FD0425" w:rsidRDefault="00F02090" w:rsidP="00694C97">
            <w:pPr>
              <w:pStyle w:val="TAC"/>
              <w:rPr>
                <w:lang w:eastAsia="zh-CN"/>
              </w:rPr>
            </w:pPr>
          </w:p>
        </w:tc>
      </w:tr>
      <w:tr w:rsidR="00F02090" w:rsidRPr="00FD0425" w14:paraId="0AA35E0F" w14:textId="77777777" w:rsidTr="006A0009">
        <w:tblPrEx>
          <w:tblCellMar>
            <w:top w:w="0" w:type="dxa"/>
            <w:bottom w:w="0" w:type="dxa"/>
          </w:tblCellMar>
        </w:tblPrEx>
        <w:tc>
          <w:tcPr>
            <w:tcW w:w="2574" w:type="dxa"/>
          </w:tcPr>
          <w:p w14:paraId="27D52AA9" w14:textId="77777777" w:rsidR="00F02090" w:rsidRPr="00FD0425" w:rsidRDefault="00F02090" w:rsidP="00407E71">
            <w:pPr>
              <w:pStyle w:val="TAL"/>
              <w:ind w:left="227"/>
              <w:rPr>
                <w:lang w:eastAsia="ja-JP"/>
              </w:rPr>
            </w:pPr>
            <w:r w:rsidRPr="00FD0425">
              <w:rPr>
                <w:lang w:eastAsia="ja-JP"/>
              </w:rPr>
              <w:t>&gt;&gt;</w:t>
            </w:r>
            <w:r w:rsidRPr="00FD0425">
              <w:rPr>
                <w:lang w:val="sv-SE" w:eastAsia="zh-CN"/>
              </w:rPr>
              <w:t>PDU Session Resource Modification Required Info – SN terminated</w:t>
            </w:r>
          </w:p>
        </w:tc>
        <w:tc>
          <w:tcPr>
            <w:tcW w:w="1103" w:type="dxa"/>
          </w:tcPr>
          <w:p w14:paraId="37D24CC4" w14:textId="77777777" w:rsidR="00F02090" w:rsidRPr="00FD0425" w:rsidRDefault="00F02090" w:rsidP="00694C97">
            <w:pPr>
              <w:pStyle w:val="TAL"/>
              <w:rPr>
                <w:lang w:eastAsia="ja-JP"/>
              </w:rPr>
            </w:pPr>
            <w:r w:rsidRPr="00FD0425">
              <w:rPr>
                <w:lang w:eastAsia="ja-JP"/>
              </w:rPr>
              <w:t>O</w:t>
            </w:r>
          </w:p>
        </w:tc>
        <w:tc>
          <w:tcPr>
            <w:tcW w:w="1027" w:type="dxa"/>
          </w:tcPr>
          <w:p w14:paraId="19D7DDF6" w14:textId="77777777" w:rsidR="00F02090" w:rsidRPr="00FD0425" w:rsidRDefault="00F02090" w:rsidP="00694C97">
            <w:pPr>
              <w:pStyle w:val="TAL"/>
              <w:rPr>
                <w:lang w:eastAsia="ja-JP"/>
              </w:rPr>
            </w:pPr>
          </w:p>
        </w:tc>
        <w:tc>
          <w:tcPr>
            <w:tcW w:w="1276" w:type="dxa"/>
          </w:tcPr>
          <w:p w14:paraId="096AE948" w14:textId="77777777" w:rsidR="00F02090" w:rsidRPr="00FD0425" w:rsidRDefault="00F02090" w:rsidP="00694C97">
            <w:pPr>
              <w:pStyle w:val="TAL"/>
              <w:rPr>
                <w:lang w:eastAsia="ja-JP"/>
              </w:rPr>
            </w:pPr>
            <w:r w:rsidRPr="00FD0425">
              <w:rPr>
                <w:lang w:eastAsia="ja-JP"/>
              </w:rPr>
              <w:t>9.2.1.20</w:t>
            </w:r>
          </w:p>
        </w:tc>
        <w:tc>
          <w:tcPr>
            <w:tcW w:w="2268" w:type="dxa"/>
          </w:tcPr>
          <w:p w14:paraId="65842A7F" w14:textId="77777777" w:rsidR="00F02090" w:rsidRPr="00FD0425" w:rsidRDefault="00F02090" w:rsidP="00694C97">
            <w:pPr>
              <w:pStyle w:val="TAL"/>
              <w:rPr>
                <w:lang w:eastAsia="ja-JP"/>
              </w:rPr>
            </w:pPr>
          </w:p>
        </w:tc>
        <w:tc>
          <w:tcPr>
            <w:tcW w:w="1080" w:type="dxa"/>
          </w:tcPr>
          <w:p w14:paraId="1A5F44F2" w14:textId="77777777" w:rsidR="00F02090" w:rsidRPr="00FD0425" w:rsidRDefault="00F02090" w:rsidP="00694C97">
            <w:pPr>
              <w:pStyle w:val="TAC"/>
              <w:rPr>
                <w:bCs/>
                <w:lang w:eastAsia="ja-JP"/>
              </w:rPr>
            </w:pPr>
            <w:r w:rsidRPr="00FD0425">
              <w:rPr>
                <w:bCs/>
                <w:lang w:eastAsia="ja-JP"/>
              </w:rPr>
              <w:t>–</w:t>
            </w:r>
          </w:p>
        </w:tc>
        <w:tc>
          <w:tcPr>
            <w:tcW w:w="1142" w:type="dxa"/>
          </w:tcPr>
          <w:p w14:paraId="53E4C696" w14:textId="77777777" w:rsidR="00F02090" w:rsidRPr="00FD0425" w:rsidRDefault="00F02090" w:rsidP="00694C97">
            <w:pPr>
              <w:pStyle w:val="TAC"/>
              <w:rPr>
                <w:lang w:eastAsia="zh-CN"/>
              </w:rPr>
            </w:pPr>
          </w:p>
        </w:tc>
      </w:tr>
      <w:tr w:rsidR="00F02090" w:rsidRPr="00FD0425" w14:paraId="7138215D" w14:textId="77777777" w:rsidTr="006A0009">
        <w:tblPrEx>
          <w:tblCellMar>
            <w:top w:w="0" w:type="dxa"/>
            <w:bottom w:w="0" w:type="dxa"/>
          </w:tblCellMar>
        </w:tblPrEx>
        <w:tc>
          <w:tcPr>
            <w:tcW w:w="2574" w:type="dxa"/>
          </w:tcPr>
          <w:p w14:paraId="385C18B3" w14:textId="77777777" w:rsidR="00F02090" w:rsidRPr="00FD0425" w:rsidRDefault="00F02090" w:rsidP="00407E71">
            <w:pPr>
              <w:pStyle w:val="TAL"/>
              <w:ind w:left="227"/>
              <w:rPr>
                <w:lang w:eastAsia="ja-JP"/>
              </w:rPr>
            </w:pPr>
            <w:r w:rsidRPr="00FD0425">
              <w:rPr>
                <w:lang w:eastAsia="ja-JP"/>
              </w:rPr>
              <w:t>&gt;&gt;</w:t>
            </w:r>
            <w:r w:rsidRPr="00FD0425">
              <w:rPr>
                <w:lang w:val="sv-SE" w:eastAsia="zh-CN"/>
              </w:rPr>
              <w:t>PDU Session Resource Modification Required Info – MN terminated</w:t>
            </w:r>
          </w:p>
        </w:tc>
        <w:tc>
          <w:tcPr>
            <w:tcW w:w="1103" w:type="dxa"/>
          </w:tcPr>
          <w:p w14:paraId="402C6E28" w14:textId="77777777" w:rsidR="00F02090" w:rsidRPr="00FD0425" w:rsidRDefault="00F02090" w:rsidP="00694C97">
            <w:pPr>
              <w:pStyle w:val="TAL"/>
              <w:rPr>
                <w:lang w:eastAsia="ja-JP"/>
              </w:rPr>
            </w:pPr>
            <w:r w:rsidRPr="00FD0425">
              <w:rPr>
                <w:lang w:eastAsia="ja-JP"/>
              </w:rPr>
              <w:t>O</w:t>
            </w:r>
          </w:p>
        </w:tc>
        <w:tc>
          <w:tcPr>
            <w:tcW w:w="1027" w:type="dxa"/>
          </w:tcPr>
          <w:p w14:paraId="038ADA4A" w14:textId="77777777" w:rsidR="00F02090" w:rsidRPr="00FD0425" w:rsidRDefault="00F02090" w:rsidP="00694C97">
            <w:pPr>
              <w:pStyle w:val="TAL"/>
              <w:rPr>
                <w:lang w:eastAsia="ja-JP"/>
              </w:rPr>
            </w:pPr>
          </w:p>
        </w:tc>
        <w:tc>
          <w:tcPr>
            <w:tcW w:w="1276" w:type="dxa"/>
          </w:tcPr>
          <w:p w14:paraId="00E4EFA0" w14:textId="77777777" w:rsidR="00F02090" w:rsidRPr="00FD0425" w:rsidRDefault="00F02090" w:rsidP="00694C97">
            <w:pPr>
              <w:pStyle w:val="TAL"/>
              <w:rPr>
                <w:lang w:eastAsia="ja-JP"/>
              </w:rPr>
            </w:pPr>
            <w:r w:rsidRPr="00FD0425">
              <w:rPr>
                <w:lang w:eastAsia="ja-JP"/>
              </w:rPr>
              <w:t>9.2.1.22</w:t>
            </w:r>
          </w:p>
        </w:tc>
        <w:tc>
          <w:tcPr>
            <w:tcW w:w="2268" w:type="dxa"/>
          </w:tcPr>
          <w:p w14:paraId="69C97D14" w14:textId="77777777" w:rsidR="00F02090" w:rsidRPr="00FD0425" w:rsidRDefault="00F02090" w:rsidP="00694C97">
            <w:pPr>
              <w:pStyle w:val="TAL"/>
              <w:rPr>
                <w:lang w:eastAsia="ja-JP"/>
              </w:rPr>
            </w:pPr>
          </w:p>
        </w:tc>
        <w:tc>
          <w:tcPr>
            <w:tcW w:w="1080" w:type="dxa"/>
          </w:tcPr>
          <w:p w14:paraId="71D04BB2" w14:textId="77777777" w:rsidR="00F02090" w:rsidRPr="00FD0425" w:rsidRDefault="00F02090" w:rsidP="00694C97">
            <w:pPr>
              <w:pStyle w:val="TAC"/>
              <w:rPr>
                <w:bCs/>
                <w:lang w:eastAsia="ja-JP"/>
              </w:rPr>
            </w:pPr>
            <w:r w:rsidRPr="00FD0425">
              <w:rPr>
                <w:bCs/>
                <w:lang w:eastAsia="ja-JP"/>
              </w:rPr>
              <w:t>–</w:t>
            </w:r>
          </w:p>
        </w:tc>
        <w:tc>
          <w:tcPr>
            <w:tcW w:w="1142" w:type="dxa"/>
          </w:tcPr>
          <w:p w14:paraId="5EF4D264" w14:textId="77777777" w:rsidR="00F02090" w:rsidRPr="00FD0425" w:rsidRDefault="00F02090" w:rsidP="00694C97">
            <w:pPr>
              <w:pStyle w:val="TAC"/>
              <w:rPr>
                <w:lang w:eastAsia="zh-CN"/>
              </w:rPr>
            </w:pPr>
          </w:p>
        </w:tc>
      </w:tr>
      <w:tr w:rsidR="00F02090" w:rsidRPr="00FD0425" w14:paraId="5D66248A" w14:textId="77777777" w:rsidTr="006A0009">
        <w:tblPrEx>
          <w:tblCellMar>
            <w:top w:w="0" w:type="dxa"/>
            <w:bottom w:w="0" w:type="dxa"/>
          </w:tblCellMar>
        </w:tblPrEx>
        <w:tc>
          <w:tcPr>
            <w:tcW w:w="2574" w:type="dxa"/>
          </w:tcPr>
          <w:p w14:paraId="1164E13A" w14:textId="77777777" w:rsidR="00F02090" w:rsidRPr="00FD0425" w:rsidRDefault="00F02090" w:rsidP="00694C97">
            <w:pPr>
              <w:pStyle w:val="TAL"/>
              <w:rPr>
                <w:lang w:eastAsia="zh-CN"/>
              </w:rPr>
            </w:pPr>
            <w:r w:rsidRPr="00FD0425">
              <w:rPr>
                <w:b/>
                <w:lang w:eastAsia="ja-JP"/>
              </w:rPr>
              <w:t>PDU Session Resources To Be Released List</w:t>
            </w:r>
          </w:p>
        </w:tc>
        <w:tc>
          <w:tcPr>
            <w:tcW w:w="1103" w:type="dxa"/>
          </w:tcPr>
          <w:p w14:paraId="66212C09" w14:textId="77777777" w:rsidR="00F02090" w:rsidRPr="00FD0425" w:rsidRDefault="00F02090" w:rsidP="00694C97">
            <w:pPr>
              <w:pStyle w:val="TAL"/>
              <w:rPr>
                <w:lang w:eastAsia="zh-CN"/>
              </w:rPr>
            </w:pPr>
          </w:p>
        </w:tc>
        <w:tc>
          <w:tcPr>
            <w:tcW w:w="1027" w:type="dxa"/>
          </w:tcPr>
          <w:p w14:paraId="21A3376E" w14:textId="77777777" w:rsidR="00F02090" w:rsidRPr="00FD0425" w:rsidRDefault="00F02090" w:rsidP="00694C97">
            <w:pPr>
              <w:pStyle w:val="TAL"/>
              <w:rPr>
                <w:lang w:eastAsia="ja-JP"/>
              </w:rPr>
            </w:pPr>
            <w:r w:rsidRPr="00FD0425">
              <w:rPr>
                <w:i/>
                <w:lang w:eastAsia="ja-JP"/>
              </w:rPr>
              <w:t>0..1</w:t>
            </w:r>
          </w:p>
        </w:tc>
        <w:tc>
          <w:tcPr>
            <w:tcW w:w="1276" w:type="dxa"/>
          </w:tcPr>
          <w:p w14:paraId="0D92287E" w14:textId="77777777" w:rsidR="00F02090" w:rsidRPr="00FD0425" w:rsidRDefault="00F02090" w:rsidP="00694C97">
            <w:pPr>
              <w:pStyle w:val="TAL"/>
              <w:rPr>
                <w:snapToGrid w:val="0"/>
                <w:lang w:eastAsia="zh-CN"/>
              </w:rPr>
            </w:pPr>
          </w:p>
        </w:tc>
        <w:tc>
          <w:tcPr>
            <w:tcW w:w="2268" w:type="dxa"/>
          </w:tcPr>
          <w:p w14:paraId="3B281FB9" w14:textId="77777777" w:rsidR="00F02090" w:rsidRPr="00FD0425" w:rsidRDefault="00F02090" w:rsidP="00694C97">
            <w:pPr>
              <w:pStyle w:val="TAL"/>
              <w:rPr>
                <w:lang w:eastAsia="zh-CN"/>
              </w:rPr>
            </w:pPr>
          </w:p>
        </w:tc>
        <w:tc>
          <w:tcPr>
            <w:tcW w:w="1080" w:type="dxa"/>
          </w:tcPr>
          <w:p w14:paraId="0D55CDA8" w14:textId="77777777" w:rsidR="00F02090" w:rsidRPr="00FD0425" w:rsidRDefault="00F02090" w:rsidP="00694C97">
            <w:pPr>
              <w:pStyle w:val="TAC"/>
              <w:rPr>
                <w:bCs/>
                <w:lang w:eastAsia="zh-CN"/>
              </w:rPr>
            </w:pPr>
            <w:r w:rsidRPr="00FD0425">
              <w:rPr>
                <w:bCs/>
                <w:lang w:eastAsia="ja-JP"/>
              </w:rPr>
              <w:t>YES</w:t>
            </w:r>
          </w:p>
        </w:tc>
        <w:tc>
          <w:tcPr>
            <w:tcW w:w="1142" w:type="dxa"/>
          </w:tcPr>
          <w:p w14:paraId="2FBF6A84" w14:textId="77777777" w:rsidR="00F02090" w:rsidRPr="00FD0425" w:rsidRDefault="00F02090" w:rsidP="00694C97">
            <w:pPr>
              <w:pStyle w:val="TAC"/>
              <w:rPr>
                <w:lang w:eastAsia="zh-CN"/>
              </w:rPr>
            </w:pPr>
            <w:r w:rsidRPr="00FD0425">
              <w:rPr>
                <w:lang w:eastAsia="ja-JP"/>
              </w:rPr>
              <w:t>ignore</w:t>
            </w:r>
          </w:p>
        </w:tc>
      </w:tr>
      <w:tr w:rsidR="00F02090" w:rsidRPr="00FD0425" w14:paraId="53AE8938" w14:textId="77777777" w:rsidTr="006A0009">
        <w:tblPrEx>
          <w:tblCellMar>
            <w:top w:w="0" w:type="dxa"/>
            <w:bottom w:w="0" w:type="dxa"/>
          </w:tblCellMar>
        </w:tblPrEx>
        <w:tc>
          <w:tcPr>
            <w:tcW w:w="2574" w:type="dxa"/>
          </w:tcPr>
          <w:p w14:paraId="3294B320" w14:textId="77777777" w:rsidR="00F02090" w:rsidRPr="00FD0425" w:rsidRDefault="00F02090" w:rsidP="00694C97">
            <w:pPr>
              <w:pStyle w:val="TAL"/>
              <w:ind w:left="113"/>
              <w:rPr>
                <w:lang w:eastAsia="zh-CN"/>
              </w:rPr>
            </w:pPr>
            <w:r w:rsidRPr="00FD0425">
              <w:rPr>
                <w:b/>
                <w:bCs/>
                <w:lang w:eastAsia="ja-JP"/>
              </w:rPr>
              <w:t>&gt;PDU Session Resources To Be Released Item</w:t>
            </w:r>
          </w:p>
        </w:tc>
        <w:tc>
          <w:tcPr>
            <w:tcW w:w="1103" w:type="dxa"/>
          </w:tcPr>
          <w:p w14:paraId="0DA8A92C" w14:textId="77777777" w:rsidR="00F02090" w:rsidRPr="00FD0425" w:rsidRDefault="00F02090" w:rsidP="00694C97">
            <w:pPr>
              <w:pStyle w:val="TAL"/>
              <w:rPr>
                <w:lang w:eastAsia="zh-CN"/>
              </w:rPr>
            </w:pPr>
          </w:p>
        </w:tc>
        <w:tc>
          <w:tcPr>
            <w:tcW w:w="1027" w:type="dxa"/>
          </w:tcPr>
          <w:p w14:paraId="1A6EA898" w14:textId="77777777" w:rsidR="00F02090" w:rsidRPr="00FD0425" w:rsidRDefault="00F02090" w:rsidP="00694C97">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22469E1F" w14:textId="77777777" w:rsidR="00F02090" w:rsidRPr="00FD0425" w:rsidRDefault="00F02090" w:rsidP="00694C97">
            <w:pPr>
              <w:pStyle w:val="TAL"/>
              <w:rPr>
                <w:snapToGrid w:val="0"/>
                <w:lang w:eastAsia="zh-CN"/>
              </w:rPr>
            </w:pPr>
          </w:p>
        </w:tc>
        <w:tc>
          <w:tcPr>
            <w:tcW w:w="2268" w:type="dxa"/>
          </w:tcPr>
          <w:p w14:paraId="0A2CC902" w14:textId="77777777" w:rsidR="00F02090" w:rsidRPr="00FD0425" w:rsidRDefault="00F02090" w:rsidP="00694C97">
            <w:pPr>
              <w:pStyle w:val="TAL"/>
              <w:rPr>
                <w:lang w:eastAsia="zh-CN"/>
              </w:rPr>
            </w:pPr>
          </w:p>
        </w:tc>
        <w:tc>
          <w:tcPr>
            <w:tcW w:w="1080" w:type="dxa"/>
          </w:tcPr>
          <w:p w14:paraId="7327F89D" w14:textId="77777777" w:rsidR="00F02090" w:rsidRPr="00FD0425" w:rsidRDefault="00F02090" w:rsidP="00694C97">
            <w:pPr>
              <w:pStyle w:val="TAC"/>
              <w:rPr>
                <w:bCs/>
                <w:lang w:eastAsia="zh-CN"/>
              </w:rPr>
            </w:pPr>
            <w:r w:rsidRPr="00FD0425">
              <w:rPr>
                <w:lang w:eastAsia="ja-JP"/>
              </w:rPr>
              <w:t>–</w:t>
            </w:r>
          </w:p>
        </w:tc>
        <w:tc>
          <w:tcPr>
            <w:tcW w:w="1142" w:type="dxa"/>
          </w:tcPr>
          <w:p w14:paraId="5F79834A" w14:textId="77777777" w:rsidR="00F02090" w:rsidRPr="00FD0425" w:rsidRDefault="00F02090" w:rsidP="00694C97">
            <w:pPr>
              <w:pStyle w:val="TAC"/>
              <w:rPr>
                <w:lang w:eastAsia="zh-CN"/>
              </w:rPr>
            </w:pPr>
          </w:p>
        </w:tc>
      </w:tr>
      <w:tr w:rsidR="00F02090" w:rsidRPr="00FD0425" w14:paraId="48CB6B97" w14:textId="77777777" w:rsidTr="006A0009">
        <w:tblPrEx>
          <w:tblCellMar>
            <w:top w:w="0" w:type="dxa"/>
            <w:bottom w:w="0" w:type="dxa"/>
          </w:tblCellMar>
        </w:tblPrEx>
        <w:tc>
          <w:tcPr>
            <w:tcW w:w="2574" w:type="dxa"/>
          </w:tcPr>
          <w:p w14:paraId="69D3134A" w14:textId="77777777" w:rsidR="00F02090" w:rsidRPr="00FD0425" w:rsidRDefault="00F02090" w:rsidP="00694C97">
            <w:pPr>
              <w:pStyle w:val="TAL"/>
              <w:ind w:left="227"/>
              <w:rPr>
                <w:lang w:eastAsia="ja-JP"/>
              </w:rPr>
            </w:pPr>
            <w:r w:rsidRPr="00FD0425">
              <w:rPr>
                <w:lang w:eastAsia="ja-JP"/>
              </w:rPr>
              <w:t>&gt;PDU sessions to be released List – SN terminated</w:t>
            </w:r>
          </w:p>
        </w:tc>
        <w:tc>
          <w:tcPr>
            <w:tcW w:w="1103" w:type="dxa"/>
          </w:tcPr>
          <w:p w14:paraId="6197F7F0" w14:textId="77777777" w:rsidR="00F02090" w:rsidRPr="00FD0425" w:rsidRDefault="00F02090" w:rsidP="00694C97">
            <w:pPr>
              <w:pStyle w:val="TAL"/>
              <w:rPr>
                <w:lang w:eastAsia="ja-JP"/>
              </w:rPr>
            </w:pPr>
            <w:r w:rsidRPr="00FD0425">
              <w:rPr>
                <w:lang w:eastAsia="ja-JP"/>
              </w:rPr>
              <w:t>O</w:t>
            </w:r>
          </w:p>
        </w:tc>
        <w:tc>
          <w:tcPr>
            <w:tcW w:w="1027" w:type="dxa"/>
          </w:tcPr>
          <w:p w14:paraId="1E0FAE45" w14:textId="77777777" w:rsidR="00F02090" w:rsidRPr="00FD0425" w:rsidRDefault="00F02090" w:rsidP="00694C97">
            <w:pPr>
              <w:pStyle w:val="TAL"/>
              <w:rPr>
                <w:lang w:eastAsia="ja-JP"/>
              </w:rPr>
            </w:pPr>
          </w:p>
        </w:tc>
        <w:tc>
          <w:tcPr>
            <w:tcW w:w="1276" w:type="dxa"/>
          </w:tcPr>
          <w:p w14:paraId="5A9D5F1D" w14:textId="77777777" w:rsidR="00F02090" w:rsidRPr="00FD0425" w:rsidRDefault="00F02090" w:rsidP="00694C97">
            <w:pPr>
              <w:pStyle w:val="TAL"/>
              <w:rPr>
                <w:lang w:val="sv-SE" w:eastAsia="zh-CN"/>
              </w:rPr>
            </w:pPr>
            <w:r w:rsidRPr="00FD0425">
              <w:rPr>
                <w:lang w:val="sv-SE" w:eastAsia="zh-CN"/>
              </w:rPr>
              <w:t>PDU session List with data forwarding request info</w:t>
            </w:r>
          </w:p>
          <w:p w14:paraId="6256B167" w14:textId="77777777" w:rsidR="00F02090" w:rsidRPr="00FD0425" w:rsidRDefault="00F02090" w:rsidP="00694C97">
            <w:pPr>
              <w:pStyle w:val="TAL"/>
              <w:rPr>
                <w:lang w:eastAsia="ja-JP"/>
              </w:rPr>
            </w:pPr>
            <w:r w:rsidRPr="00FD0425">
              <w:rPr>
                <w:lang w:eastAsia="ja-JP"/>
              </w:rPr>
              <w:t>9.2.1.24</w:t>
            </w:r>
          </w:p>
        </w:tc>
        <w:tc>
          <w:tcPr>
            <w:tcW w:w="2268" w:type="dxa"/>
          </w:tcPr>
          <w:p w14:paraId="32E09C67" w14:textId="77777777" w:rsidR="00F02090" w:rsidRPr="00FD0425" w:rsidRDefault="00F02090" w:rsidP="00694C97">
            <w:pPr>
              <w:pStyle w:val="TAL"/>
              <w:rPr>
                <w:lang w:eastAsia="zh-CN"/>
              </w:rPr>
            </w:pPr>
          </w:p>
        </w:tc>
        <w:tc>
          <w:tcPr>
            <w:tcW w:w="1080" w:type="dxa"/>
          </w:tcPr>
          <w:p w14:paraId="6DDCE90B" w14:textId="77777777" w:rsidR="00F02090" w:rsidRPr="00FD0425" w:rsidRDefault="00F02090" w:rsidP="00694C97">
            <w:pPr>
              <w:pStyle w:val="TAC"/>
              <w:rPr>
                <w:bCs/>
                <w:lang w:eastAsia="ja-JP"/>
              </w:rPr>
            </w:pPr>
            <w:r w:rsidRPr="00FD0425">
              <w:rPr>
                <w:bCs/>
                <w:lang w:eastAsia="ja-JP"/>
              </w:rPr>
              <w:t>–</w:t>
            </w:r>
          </w:p>
        </w:tc>
        <w:tc>
          <w:tcPr>
            <w:tcW w:w="1142" w:type="dxa"/>
          </w:tcPr>
          <w:p w14:paraId="4EE52BBA" w14:textId="77777777" w:rsidR="00F02090" w:rsidRPr="00FD0425" w:rsidRDefault="00F02090" w:rsidP="00694C97">
            <w:pPr>
              <w:pStyle w:val="TAC"/>
              <w:rPr>
                <w:lang w:eastAsia="zh-CN"/>
              </w:rPr>
            </w:pPr>
          </w:p>
        </w:tc>
      </w:tr>
      <w:tr w:rsidR="00F02090" w:rsidRPr="00FD0425" w14:paraId="4DF651A6" w14:textId="77777777" w:rsidTr="006A0009">
        <w:tblPrEx>
          <w:tblCellMar>
            <w:top w:w="0" w:type="dxa"/>
            <w:bottom w:w="0" w:type="dxa"/>
          </w:tblCellMar>
        </w:tblPrEx>
        <w:tc>
          <w:tcPr>
            <w:tcW w:w="2574" w:type="dxa"/>
          </w:tcPr>
          <w:p w14:paraId="3EEB64B6" w14:textId="77777777" w:rsidR="00F02090" w:rsidRPr="00FD0425" w:rsidRDefault="00F02090" w:rsidP="00694C97">
            <w:pPr>
              <w:pStyle w:val="TAL"/>
              <w:ind w:left="227"/>
              <w:rPr>
                <w:lang w:eastAsia="ja-JP"/>
              </w:rPr>
            </w:pPr>
            <w:r w:rsidRPr="00FD0425">
              <w:rPr>
                <w:lang w:eastAsia="ja-JP"/>
              </w:rPr>
              <w:t>&gt;PDU sessions to be released List – MN terminated</w:t>
            </w:r>
          </w:p>
        </w:tc>
        <w:tc>
          <w:tcPr>
            <w:tcW w:w="1103" w:type="dxa"/>
          </w:tcPr>
          <w:p w14:paraId="67836053" w14:textId="77777777" w:rsidR="00F02090" w:rsidRPr="00FD0425" w:rsidRDefault="00F02090" w:rsidP="00694C97">
            <w:pPr>
              <w:pStyle w:val="TAL"/>
              <w:rPr>
                <w:lang w:eastAsia="ja-JP"/>
              </w:rPr>
            </w:pPr>
            <w:r w:rsidRPr="00FD0425">
              <w:rPr>
                <w:lang w:eastAsia="ja-JP"/>
              </w:rPr>
              <w:t>O</w:t>
            </w:r>
          </w:p>
        </w:tc>
        <w:tc>
          <w:tcPr>
            <w:tcW w:w="1027" w:type="dxa"/>
          </w:tcPr>
          <w:p w14:paraId="3613318F" w14:textId="77777777" w:rsidR="00F02090" w:rsidRPr="00FD0425" w:rsidRDefault="00F02090" w:rsidP="00694C97">
            <w:pPr>
              <w:pStyle w:val="TAL"/>
              <w:rPr>
                <w:lang w:eastAsia="ja-JP"/>
              </w:rPr>
            </w:pPr>
          </w:p>
        </w:tc>
        <w:tc>
          <w:tcPr>
            <w:tcW w:w="1276" w:type="dxa"/>
          </w:tcPr>
          <w:p w14:paraId="196119E3" w14:textId="77777777" w:rsidR="00F02090" w:rsidRPr="00FD0425" w:rsidRDefault="00F02090" w:rsidP="00694C97">
            <w:pPr>
              <w:pStyle w:val="TAL"/>
              <w:rPr>
                <w:lang w:val="sv-SE" w:eastAsia="zh-CN"/>
              </w:rPr>
            </w:pPr>
            <w:r w:rsidRPr="00FD0425">
              <w:rPr>
                <w:lang w:val="sv-SE" w:eastAsia="zh-CN"/>
              </w:rPr>
              <w:t>PDU session List with Cause</w:t>
            </w:r>
          </w:p>
          <w:p w14:paraId="3D2AD243" w14:textId="77777777" w:rsidR="00F02090" w:rsidRPr="00FD0425" w:rsidRDefault="00F02090" w:rsidP="00694C97">
            <w:pPr>
              <w:pStyle w:val="TAL"/>
              <w:rPr>
                <w:lang w:eastAsia="ja-JP"/>
              </w:rPr>
            </w:pPr>
            <w:r w:rsidRPr="00FD0425">
              <w:rPr>
                <w:lang w:eastAsia="ja-JP"/>
              </w:rPr>
              <w:t>9.2.1.26</w:t>
            </w:r>
          </w:p>
        </w:tc>
        <w:tc>
          <w:tcPr>
            <w:tcW w:w="2268" w:type="dxa"/>
          </w:tcPr>
          <w:p w14:paraId="2ED1220B" w14:textId="77777777" w:rsidR="00F02090" w:rsidRPr="00FD0425" w:rsidRDefault="00F02090" w:rsidP="00694C97">
            <w:pPr>
              <w:pStyle w:val="TAL"/>
              <w:rPr>
                <w:lang w:eastAsia="zh-CN"/>
              </w:rPr>
            </w:pPr>
          </w:p>
        </w:tc>
        <w:tc>
          <w:tcPr>
            <w:tcW w:w="1080" w:type="dxa"/>
          </w:tcPr>
          <w:p w14:paraId="2813C156" w14:textId="77777777" w:rsidR="00F02090" w:rsidRPr="00FD0425" w:rsidRDefault="00F02090" w:rsidP="00694C97">
            <w:pPr>
              <w:pStyle w:val="TAC"/>
              <w:rPr>
                <w:bCs/>
                <w:lang w:eastAsia="ja-JP"/>
              </w:rPr>
            </w:pPr>
            <w:r w:rsidRPr="00FD0425">
              <w:rPr>
                <w:bCs/>
                <w:lang w:eastAsia="ja-JP"/>
              </w:rPr>
              <w:t>–</w:t>
            </w:r>
          </w:p>
        </w:tc>
        <w:tc>
          <w:tcPr>
            <w:tcW w:w="1142" w:type="dxa"/>
          </w:tcPr>
          <w:p w14:paraId="18ECC2B5" w14:textId="77777777" w:rsidR="00F02090" w:rsidRPr="00FD0425" w:rsidRDefault="00F02090" w:rsidP="00694C97">
            <w:pPr>
              <w:pStyle w:val="TAC"/>
              <w:rPr>
                <w:lang w:eastAsia="zh-CN"/>
              </w:rPr>
            </w:pPr>
          </w:p>
        </w:tc>
      </w:tr>
      <w:tr w:rsidR="00F02090" w:rsidRPr="00FD0425" w14:paraId="699FB501" w14:textId="77777777" w:rsidTr="006A0009">
        <w:tblPrEx>
          <w:tblCellMar>
            <w:top w:w="0" w:type="dxa"/>
            <w:bottom w:w="0" w:type="dxa"/>
          </w:tblCellMar>
        </w:tblPrEx>
        <w:tc>
          <w:tcPr>
            <w:tcW w:w="2574" w:type="dxa"/>
          </w:tcPr>
          <w:p w14:paraId="7DA73A79" w14:textId="77777777" w:rsidR="00F02090" w:rsidRPr="00FD0425" w:rsidRDefault="00F02090" w:rsidP="00694C97">
            <w:pPr>
              <w:pStyle w:val="TAL"/>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103" w:type="dxa"/>
          </w:tcPr>
          <w:p w14:paraId="137B26C0" w14:textId="77777777" w:rsidR="00F02090" w:rsidRPr="00FD0425" w:rsidRDefault="00F02090" w:rsidP="00694C97">
            <w:pPr>
              <w:pStyle w:val="TAL"/>
              <w:rPr>
                <w:lang w:eastAsia="ja-JP"/>
              </w:rPr>
            </w:pPr>
            <w:r w:rsidRPr="00FD0425">
              <w:rPr>
                <w:lang w:eastAsia="ja-JP"/>
              </w:rPr>
              <w:t>O</w:t>
            </w:r>
          </w:p>
        </w:tc>
        <w:tc>
          <w:tcPr>
            <w:tcW w:w="1027" w:type="dxa"/>
          </w:tcPr>
          <w:p w14:paraId="768A51B6" w14:textId="77777777" w:rsidR="00F02090" w:rsidRPr="00FD0425" w:rsidRDefault="00F02090" w:rsidP="00694C97">
            <w:pPr>
              <w:pStyle w:val="TAL"/>
              <w:rPr>
                <w:i/>
                <w:lang w:eastAsia="ja-JP"/>
              </w:rPr>
            </w:pPr>
          </w:p>
        </w:tc>
        <w:tc>
          <w:tcPr>
            <w:tcW w:w="1276" w:type="dxa"/>
          </w:tcPr>
          <w:p w14:paraId="336DBBA3" w14:textId="77777777" w:rsidR="00F02090" w:rsidRPr="00FD0425" w:rsidRDefault="00F02090" w:rsidP="00694C97">
            <w:pPr>
              <w:pStyle w:val="TAL"/>
              <w:rPr>
                <w:lang w:eastAsia="ja-JP"/>
              </w:rPr>
            </w:pPr>
            <w:r w:rsidRPr="00FD0425">
              <w:rPr>
                <w:snapToGrid w:val="0"/>
                <w:lang w:eastAsia="ja-JP"/>
              </w:rPr>
              <w:t>OCTET STRING</w:t>
            </w:r>
          </w:p>
        </w:tc>
        <w:tc>
          <w:tcPr>
            <w:tcW w:w="2268" w:type="dxa"/>
          </w:tcPr>
          <w:p w14:paraId="13C43442" w14:textId="77777777" w:rsidR="00F02090" w:rsidRPr="00FD0425" w:rsidRDefault="00F02090" w:rsidP="00694C97">
            <w:pPr>
              <w:pStyle w:val="TAL"/>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694C97">
            <w:pPr>
              <w:pStyle w:val="TAC"/>
              <w:rPr>
                <w:bCs/>
                <w:lang w:eastAsia="ja-JP"/>
              </w:rPr>
            </w:pPr>
            <w:r w:rsidRPr="00FD0425">
              <w:rPr>
                <w:bCs/>
                <w:lang w:eastAsia="ja-JP"/>
              </w:rPr>
              <w:t>YES</w:t>
            </w:r>
          </w:p>
        </w:tc>
        <w:tc>
          <w:tcPr>
            <w:tcW w:w="1142" w:type="dxa"/>
          </w:tcPr>
          <w:p w14:paraId="7AA3667D" w14:textId="77777777" w:rsidR="00F02090" w:rsidRPr="00FD0425" w:rsidRDefault="00F02090" w:rsidP="00694C97">
            <w:pPr>
              <w:pStyle w:val="TAC"/>
              <w:rPr>
                <w:lang w:eastAsia="ja-JP"/>
              </w:rPr>
            </w:pPr>
            <w:r w:rsidRPr="00FD0425">
              <w:rPr>
                <w:lang w:eastAsia="ja-JP"/>
              </w:rPr>
              <w:t>ignore</w:t>
            </w:r>
          </w:p>
        </w:tc>
      </w:tr>
      <w:tr w:rsidR="00F02090" w:rsidRPr="00FD0425" w14:paraId="703E3777" w14:textId="77777777" w:rsidTr="00694C97">
        <w:tblPrEx>
          <w:tblCellMar>
            <w:top w:w="0" w:type="dxa"/>
            <w:bottom w:w="0" w:type="dxa"/>
          </w:tblCellMar>
        </w:tblPrEx>
        <w:tc>
          <w:tcPr>
            <w:tcW w:w="2574" w:type="dxa"/>
          </w:tcPr>
          <w:p w14:paraId="2EEFE146" w14:textId="77777777" w:rsidR="00F02090" w:rsidRPr="00FD0425" w:rsidRDefault="00F02090" w:rsidP="00694C97">
            <w:pPr>
              <w:pStyle w:val="TAL"/>
              <w:rPr>
                <w:rFonts w:eastAsia="SimSun"/>
                <w:lang w:eastAsia="zh-CN"/>
              </w:rPr>
            </w:pPr>
            <w:r w:rsidRPr="00FD0425">
              <w:rPr>
                <w:lang w:eastAsia="zh-CN"/>
              </w:rPr>
              <w:t>Spare DRB IDs</w:t>
            </w:r>
          </w:p>
        </w:tc>
        <w:tc>
          <w:tcPr>
            <w:tcW w:w="1103" w:type="dxa"/>
          </w:tcPr>
          <w:p w14:paraId="43A20236" w14:textId="77777777" w:rsidR="00F02090" w:rsidRPr="00FD0425" w:rsidRDefault="00F02090" w:rsidP="00694C97">
            <w:pPr>
              <w:pStyle w:val="TAL"/>
              <w:rPr>
                <w:lang w:eastAsia="ja-JP"/>
              </w:rPr>
            </w:pPr>
            <w:r w:rsidRPr="00FD0425">
              <w:rPr>
                <w:lang w:eastAsia="ja-JP"/>
              </w:rPr>
              <w:t>O</w:t>
            </w:r>
          </w:p>
        </w:tc>
        <w:tc>
          <w:tcPr>
            <w:tcW w:w="1027" w:type="dxa"/>
          </w:tcPr>
          <w:p w14:paraId="393BABE8" w14:textId="77777777" w:rsidR="00F02090" w:rsidRPr="00FD0425" w:rsidRDefault="00F02090" w:rsidP="00694C97">
            <w:pPr>
              <w:pStyle w:val="TAL"/>
              <w:rPr>
                <w:i/>
                <w:lang w:eastAsia="ja-JP"/>
              </w:rPr>
            </w:pPr>
          </w:p>
        </w:tc>
        <w:tc>
          <w:tcPr>
            <w:tcW w:w="1276" w:type="dxa"/>
          </w:tcPr>
          <w:p w14:paraId="413EB866" w14:textId="77777777" w:rsidR="00F02090" w:rsidRPr="00FD0425" w:rsidRDefault="00F02090" w:rsidP="00694C97">
            <w:pPr>
              <w:pStyle w:val="TAL"/>
              <w:rPr>
                <w:snapToGrid w:val="0"/>
                <w:lang w:eastAsia="ja-JP"/>
              </w:rPr>
            </w:pPr>
            <w:r w:rsidRPr="00FD0425">
              <w:rPr>
                <w:snapToGrid w:val="0"/>
                <w:lang w:eastAsia="ja-JP"/>
              </w:rPr>
              <w:t>DRB List</w:t>
            </w:r>
          </w:p>
          <w:p w14:paraId="1E350815" w14:textId="77777777" w:rsidR="00F02090" w:rsidRPr="00FD0425" w:rsidRDefault="00F02090" w:rsidP="00694C97">
            <w:pPr>
              <w:pStyle w:val="TAL"/>
              <w:rPr>
                <w:snapToGrid w:val="0"/>
                <w:lang w:eastAsia="ja-JP"/>
              </w:rPr>
            </w:pPr>
            <w:r w:rsidRPr="00FD0425">
              <w:rPr>
                <w:snapToGrid w:val="0"/>
                <w:lang w:eastAsia="ja-JP"/>
              </w:rPr>
              <w:t>9.2.1.29</w:t>
            </w:r>
          </w:p>
        </w:tc>
        <w:tc>
          <w:tcPr>
            <w:tcW w:w="2268" w:type="dxa"/>
          </w:tcPr>
          <w:p w14:paraId="7383DE19" w14:textId="77777777" w:rsidR="00F02090" w:rsidRPr="00FD0425" w:rsidRDefault="00F02090" w:rsidP="00694C97">
            <w:pPr>
              <w:pStyle w:val="TAL"/>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694C97">
            <w:pPr>
              <w:pStyle w:val="TAC"/>
              <w:rPr>
                <w:bCs/>
                <w:lang w:eastAsia="ja-JP"/>
              </w:rPr>
            </w:pPr>
            <w:r w:rsidRPr="00FD0425">
              <w:rPr>
                <w:bCs/>
                <w:lang w:eastAsia="ja-JP"/>
              </w:rPr>
              <w:t>YES</w:t>
            </w:r>
          </w:p>
        </w:tc>
        <w:tc>
          <w:tcPr>
            <w:tcW w:w="1142" w:type="dxa"/>
          </w:tcPr>
          <w:p w14:paraId="1C6F2DD6" w14:textId="77777777" w:rsidR="00F02090" w:rsidRPr="00FD0425" w:rsidRDefault="00F02090" w:rsidP="00694C97">
            <w:pPr>
              <w:pStyle w:val="TAC"/>
              <w:rPr>
                <w:lang w:eastAsia="ja-JP"/>
              </w:rPr>
            </w:pPr>
            <w:r w:rsidRPr="00FD0425">
              <w:rPr>
                <w:lang w:eastAsia="ja-JP"/>
              </w:rPr>
              <w:t>ignore</w:t>
            </w:r>
          </w:p>
        </w:tc>
      </w:tr>
      <w:tr w:rsidR="00F02090" w:rsidRPr="00FD0425" w14:paraId="52D7E665" w14:textId="77777777" w:rsidTr="00694C97">
        <w:tblPrEx>
          <w:tblCellMar>
            <w:top w:w="0" w:type="dxa"/>
            <w:bottom w:w="0" w:type="dxa"/>
          </w:tblCellMar>
        </w:tblPrEx>
        <w:tc>
          <w:tcPr>
            <w:tcW w:w="2574" w:type="dxa"/>
          </w:tcPr>
          <w:p w14:paraId="1DE2D06F" w14:textId="77777777" w:rsidR="00F02090" w:rsidRPr="00FD0425" w:rsidRDefault="00F02090" w:rsidP="00694C97">
            <w:pPr>
              <w:pStyle w:val="TAL"/>
              <w:rPr>
                <w:rFonts w:eastAsia="SimSun"/>
                <w:lang w:eastAsia="zh-CN"/>
              </w:rPr>
            </w:pPr>
            <w:r w:rsidRPr="00FD0425">
              <w:rPr>
                <w:lang w:eastAsia="zh-CN"/>
              </w:rPr>
              <w:t>Required Number of DRB IDs</w:t>
            </w:r>
          </w:p>
        </w:tc>
        <w:tc>
          <w:tcPr>
            <w:tcW w:w="1103" w:type="dxa"/>
          </w:tcPr>
          <w:p w14:paraId="21630413" w14:textId="77777777" w:rsidR="00F02090" w:rsidRPr="00FD0425" w:rsidRDefault="00F02090" w:rsidP="00694C97">
            <w:pPr>
              <w:pStyle w:val="TAL"/>
              <w:rPr>
                <w:lang w:eastAsia="ja-JP"/>
              </w:rPr>
            </w:pPr>
            <w:r w:rsidRPr="00FD0425">
              <w:rPr>
                <w:lang w:eastAsia="ja-JP"/>
              </w:rPr>
              <w:t>O</w:t>
            </w:r>
          </w:p>
        </w:tc>
        <w:tc>
          <w:tcPr>
            <w:tcW w:w="1027" w:type="dxa"/>
          </w:tcPr>
          <w:p w14:paraId="6EA006E5" w14:textId="77777777" w:rsidR="00F02090" w:rsidRPr="00FD0425" w:rsidRDefault="00F02090" w:rsidP="00694C97">
            <w:pPr>
              <w:pStyle w:val="TAL"/>
              <w:rPr>
                <w:i/>
                <w:lang w:eastAsia="ja-JP"/>
              </w:rPr>
            </w:pPr>
          </w:p>
        </w:tc>
        <w:tc>
          <w:tcPr>
            <w:tcW w:w="1276" w:type="dxa"/>
          </w:tcPr>
          <w:p w14:paraId="0C356FAA" w14:textId="77777777" w:rsidR="00F02090" w:rsidRPr="00FD0425" w:rsidRDefault="00F02090" w:rsidP="00694C97">
            <w:pPr>
              <w:pStyle w:val="TAL"/>
              <w:rPr>
                <w:snapToGrid w:val="0"/>
                <w:lang w:eastAsia="ja-JP"/>
              </w:rPr>
            </w:pPr>
            <w:r w:rsidRPr="00FD0425">
              <w:rPr>
                <w:snapToGrid w:val="0"/>
                <w:lang w:eastAsia="ja-JP"/>
              </w:rPr>
              <w:t>Number of DRBs</w:t>
            </w:r>
          </w:p>
          <w:p w14:paraId="79097298" w14:textId="77777777" w:rsidR="00F02090" w:rsidRPr="00FD0425" w:rsidRDefault="00F02090" w:rsidP="00694C97">
            <w:pPr>
              <w:pStyle w:val="TAL"/>
              <w:rPr>
                <w:snapToGrid w:val="0"/>
                <w:lang w:eastAsia="ja-JP"/>
              </w:rPr>
            </w:pPr>
            <w:r w:rsidRPr="00FD0425">
              <w:rPr>
                <w:snapToGrid w:val="0"/>
                <w:lang w:eastAsia="ja-JP"/>
              </w:rPr>
              <w:t>9.2.3.78</w:t>
            </w:r>
          </w:p>
        </w:tc>
        <w:tc>
          <w:tcPr>
            <w:tcW w:w="2268" w:type="dxa"/>
          </w:tcPr>
          <w:p w14:paraId="7A7E2701" w14:textId="77777777" w:rsidR="00F02090" w:rsidRPr="00FD0425" w:rsidRDefault="00F02090" w:rsidP="00694C97">
            <w:pPr>
              <w:pStyle w:val="TAL"/>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694C97">
            <w:pPr>
              <w:pStyle w:val="TAC"/>
              <w:rPr>
                <w:bCs/>
                <w:lang w:eastAsia="ja-JP"/>
              </w:rPr>
            </w:pPr>
            <w:r w:rsidRPr="00FD0425">
              <w:rPr>
                <w:bCs/>
                <w:lang w:eastAsia="ja-JP"/>
              </w:rPr>
              <w:t>YES</w:t>
            </w:r>
          </w:p>
        </w:tc>
        <w:tc>
          <w:tcPr>
            <w:tcW w:w="1142" w:type="dxa"/>
          </w:tcPr>
          <w:p w14:paraId="48BE97F1" w14:textId="77777777" w:rsidR="00F02090" w:rsidRPr="00FD0425" w:rsidRDefault="00F02090" w:rsidP="00694C97">
            <w:pPr>
              <w:pStyle w:val="TAC"/>
              <w:rPr>
                <w:lang w:eastAsia="ja-JP"/>
              </w:rPr>
            </w:pPr>
            <w:r w:rsidRPr="00FD0425">
              <w:rPr>
                <w:lang w:eastAsia="ja-JP"/>
              </w:rPr>
              <w:t>ignore</w:t>
            </w:r>
          </w:p>
        </w:tc>
      </w:tr>
      <w:tr w:rsidR="006A0009" w:rsidRPr="00FD0425" w14:paraId="45F8924F" w14:textId="77777777" w:rsidTr="00694C97">
        <w:tblPrEx>
          <w:tblCellMar>
            <w:top w:w="0" w:type="dxa"/>
            <w:bottom w:w="0" w:type="dxa"/>
          </w:tblCellMar>
        </w:tblPrEx>
        <w:tc>
          <w:tcPr>
            <w:tcW w:w="2574" w:type="dxa"/>
          </w:tcPr>
          <w:p w14:paraId="3FAE9578" w14:textId="77777777" w:rsidR="006A0009" w:rsidRPr="00FD0425" w:rsidRDefault="006A0009" w:rsidP="006A0009">
            <w:pPr>
              <w:pStyle w:val="TAL"/>
              <w:rPr>
                <w:lang w:eastAsia="zh-CN"/>
              </w:rPr>
            </w:pPr>
            <w:r w:rsidRPr="00FD0425">
              <w:rPr>
                <w:lang w:eastAsia="ja-JP"/>
              </w:rPr>
              <w:t>Location Information at S-NODE</w:t>
            </w:r>
          </w:p>
        </w:tc>
        <w:tc>
          <w:tcPr>
            <w:tcW w:w="1103" w:type="dxa"/>
          </w:tcPr>
          <w:p w14:paraId="27A90233" w14:textId="77777777" w:rsidR="006A0009" w:rsidRPr="00FD0425" w:rsidRDefault="006A0009" w:rsidP="006A0009">
            <w:pPr>
              <w:pStyle w:val="TAL"/>
              <w:rPr>
                <w:lang w:eastAsia="ja-JP"/>
              </w:rPr>
            </w:pPr>
            <w:r w:rsidRPr="00FD0425">
              <w:rPr>
                <w:lang w:eastAsia="ja-JP"/>
              </w:rPr>
              <w:t>O</w:t>
            </w:r>
          </w:p>
        </w:tc>
        <w:tc>
          <w:tcPr>
            <w:tcW w:w="1027" w:type="dxa"/>
          </w:tcPr>
          <w:p w14:paraId="19C61DB2" w14:textId="77777777" w:rsidR="006A0009" w:rsidRPr="00FD0425" w:rsidRDefault="006A0009" w:rsidP="006A0009">
            <w:pPr>
              <w:pStyle w:val="TAL"/>
              <w:rPr>
                <w:i/>
                <w:lang w:eastAsia="ja-JP"/>
              </w:rPr>
            </w:pPr>
          </w:p>
        </w:tc>
        <w:tc>
          <w:tcPr>
            <w:tcW w:w="1276" w:type="dxa"/>
          </w:tcPr>
          <w:p w14:paraId="606DEDDC" w14:textId="77777777" w:rsidR="006A0009" w:rsidRPr="00FD0425" w:rsidRDefault="006A0009" w:rsidP="006A0009">
            <w:pPr>
              <w:pStyle w:val="TAL"/>
              <w:rPr>
                <w:lang w:eastAsia="ja-JP"/>
              </w:rPr>
            </w:pPr>
            <w:r w:rsidRPr="00FD0425">
              <w:rPr>
                <w:lang w:eastAsia="ja-JP"/>
              </w:rPr>
              <w:t>Target Cell Global ID</w:t>
            </w:r>
          </w:p>
          <w:p w14:paraId="744AF399" w14:textId="77777777" w:rsidR="006A0009" w:rsidRPr="00FD0425" w:rsidRDefault="006A0009" w:rsidP="006A0009">
            <w:pPr>
              <w:pStyle w:val="TAL"/>
              <w:rPr>
                <w:snapToGrid w:val="0"/>
                <w:lang w:eastAsia="ja-JP"/>
              </w:rPr>
            </w:pPr>
            <w:r w:rsidRPr="00FD0425">
              <w:rPr>
                <w:lang w:eastAsia="ja-JP"/>
              </w:rPr>
              <w:t>9.2.3.25</w:t>
            </w:r>
          </w:p>
        </w:tc>
        <w:tc>
          <w:tcPr>
            <w:tcW w:w="2268" w:type="dxa"/>
          </w:tcPr>
          <w:p w14:paraId="7A703D3F" w14:textId="77777777" w:rsidR="006A0009" w:rsidRPr="00FD0425" w:rsidRDefault="006A0009" w:rsidP="006A0009">
            <w:pPr>
              <w:pStyle w:val="TAL"/>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6A0009">
            <w:pPr>
              <w:pStyle w:val="TAC"/>
              <w:rPr>
                <w:bCs/>
                <w:lang w:eastAsia="ja-JP"/>
              </w:rPr>
            </w:pPr>
            <w:r w:rsidRPr="00FD0425">
              <w:rPr>
                <w:lang w:eastAsia="ja-JP"/>
              </w:rPr>
              <w:t>YES</w:t>
            </w:r>
          </w:p>
        </w:tc>
        <w:tc>
          <w:tcPr>
            <w:tcW w:w="1142" w:type="dxa"/>
          </w:tcPr>
          <w:p w14:paraId="4AF22169" w14:textId="77777777" w:rsidR="006A0009" w:rsidRPr="00FD0425" w:rsidRDefault="006A0009" w:rsidP="006A0009">
            <w:pPr>
              <w:pStyle w:val="TAC"/>
              <w:rPr>
                <w:lang w:eastAsia="ja-JP"/>
              </w:rPr>
            </w:pPr>
            <w:r w:rsidRPr="00FD0425">
              <w:rPr>
                <w:lang w:eastAsia="ja-JP"/>
              </w:rPr>
              <w:t>ignore</w:t>
            </w:r>
          </w:p>
        </w:tc>
      </w:tr>
      <w:tr w:rsidR="00FE17E1" w:rsidRPr="00FD0425" w14:paraId="45FCC5A2" w14:textId="77777777" w:rsidTr="00694C97">
        <w:tblPrEx>
          <w:tblCellMar>
            <w:top w:w="0" w:type="dxa"/>
            <w:bottom w:w="0" w:type="dxa"/>
          </w:tblCellMar>
        </w:tblPrEx>
        <w:tc>
          <w:tcPr>
            <w:tcW w:w="2574" w:type="dxa"/>
          </w:tcPr>
          <w:p w14:paraId="6C11C061" w14:textId="77777777" w:rsidR="00FE17E1" w:rsidRPr="00FD0425" w:rsidRDefault="00FE17E1" w:rsidP="00FE17E1">
            <w:pPr>
              <w:pStyle w:val="TAL"/>
              <w:rPr>
                <w:lang w:eastAsia="ja-JP"/>
              </w:rPr>
            </w:pPr>
            <w:r w:rsidRPr="00FD0425">
              <w:rPr>
                <w:lang w:eastAsia="ja-JP"/>
              </w:rPr>
              <w:t>MR-DC Resource Coordination Information</w:t>
            </w:r>
          </w:p>
        </w:tc>
        <w:tc>
          <w:tcPr>
            <w:tcW w:w="1103" w:type="dxa"/>
          </w:tcPr>
          <w:p w14:paraId="000E47B9" w14:textId="77777777" w:rsidR="00FE17E1" w:rsidRPr="00FD0425" w:rsidRDefault="00FE17E1" w:rsidP="00FE17E1">
            <w:pPr>
              <w:pStyle w:val="TAL"/>
              <w:rPr>
                <w:lang w:eastAsia="ja-JP"/>
              </w:rPr>
            </w:pPr>
            <w:r w:rsidRPr="00FD0425">
              <w:t>O</w:t>
            </w:r>
          </w:p>
        </w:tc>
        <w:tc>
          <w:tcPr>
            <w:tcW w:w="1027" w:type="dxa"/>
          </w:tcPr>
          <w:p w14:paraId="3EE228B3" w14:textId="77777777" w:rsidR="00FE17E1" w:rsidRPr="00FD0425" w:rsidRDefault="00FE17E1" w:rsidP="00FE17E1">
            <w:pPr>
              <w:pStyle w:val="TAL"/>
              <w:rPr>
                <w:i/>
                <w:lang w:eastAsia="ja-JP"/>
              </w:rPr>
            </w:pPr>
          </w:p>
        </w:tc>
        <w:tc>
          <w:tcPr>
            <w:tcW w:w="1276" w:type="dxa"/>
          </w:tcPr>
          <w:p w14:paraId="0540201E" w14:textId="77777777" w:rsidR="00FE17E1" w:rsidRPr="00FD0425" w:rsidRDefault="00FE17E1" w:rsidP="00FE17E1">
            <w:pPr>
              <w:pStyle w:val="TAL"/>
              <w:rPr>
                <w:lang w:eastAsia="ja-JP"/>
              </w:rPr>
            </w:pPr>
            <w:r w:rsidRPr="00FD0425">
              <w:t>9.2.2.33</w:t>
            </w:r>
          </w:p>
        </w:tc>
        <w:tc>
          <w:tcPr>
            <w:tcW w:w="2268" w:type="dxa"/>
          </w:tcPr>
          <w:p w14:paraId="081CCBC9" w14:textId="77777777" w:rsidR="00FE17E1" w:rsidRPr="00FD0425" w:rsidRDefault="00FE17E1" w:rsidP="00FE17E1">
            <w:pPr>
              <w:pStyle w:val="TAL"/>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FE17E1">
            <w:pPr>
              <w:pStyle w:val="TAC"/>
              <w:rPr>
                <w:lang w:eastAsia="ja-JP"/>
              </w:rPr>
            </w:pPr>
            <w:r w:rsidRPr="00FD0425">
              <w:rPr>
                <w:lang w:eastAsia="zh-CN"/>
              </w:rPr>
              <w:t>YES</w:t>
            </w:r>
          </w:p>
        </w:tc>
        <w:tc>
          <w:tcPr>
            <w:tcW w:w="1142" w:type="dxa"/>
          </w:tcPr>
          <w:p w14:paraId="693233DE" w14:textId="77777777" w:rsidR="00FE17E1" w:rsidRPr="00FD0425" w:rsidRDefault="00B635E8" w:rsidP="00FE17E1">
            <w:pPr>
              <w:pStyle w:val="TAC"/>
              <w:rPr>
                <w:lang w:eastAsia="ja-JP"/>
              </w:rPr>
            </w:pPr>
            <w:r>
              <w:rPr>
                <w:lang w:eastAsia="zh-CN"/>
              </w:rPr>
              <w:t>i</w:t>
            </w:r>
            <w:r w:rsidR="00FE17E1" w:rsidRPr="00FD0425">
              <w:rPr>
                <w:lang w:eastAsia="zh-CN"/>
              </w:rPr>
              <w:t>gnore</w:t>
            </w:r>
          </w:p>
        </w:tc>
      </w:tr>
      <w:tr w:rsidR="005D2428" w:rsidRPr="00FD0425" w14:paraId="1CB2674F" w14:textId="77777777" w:rsidTr="00E56263">
        <w:tblPrEx>
          <w:tblCellMar>
            <w:top w:w="0" w:type="dxa"/>
            <w:bottom w:w="0" w:type="dxa"/>
          </w:tblCellMar>
        </w:tblPrEx>
        <w:tc>
          <w:tcPr>
            <w:tcW w:w="2574"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E56263">
            <w:pPr>
              <w:pStyle w:val="TAL"/>
              <w:rPr>
                <w:lang w:eastAsia="ja-JP"/>
              </w:rPr>
            </w:pPr>
            <w:r w:rsidRPr="00FD0425">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E56263">
            <w:pPr>
              <w:pStyle w:val="TAL"/>
            </w:pPr>
            <w:r w:rsidRPr="00FD0425">
              <w:t>O</w:t>
            </w:r>
          </w:p>
        </w:tc>
        <w:tc>
          <w:tcPr>
            <w:tcW w:w="1027"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E56263">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E56263">
            <w:pPr>
              <w:pStyle w:val="TAL"/>
            </w:pPr>
            <w:r w:rsidRPr="00FD0425">
              <w:t>9.2.3.72</w:t>
            </w:r>
          </w:p>
        </w:tc>
        <w:tc>
          <w:tcPr>
            <w:tcW w:w="226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E56263">
            <w:pPr>
              <w:pStyle w:val="TAL"/>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E56263">
            <w:pPr>
              <w:pStyle w:val="TAC"/>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E56263">
            <w:pPr>
              <w:pStyle w:val="TAC"/>
              <w:rPr>
                <w:lang w:eastAsia="zh-CN"/>
              </w:rPr>
            </w:pPr>
            <w:r w:rsidRPr="00FD0425">
              <w:rPr>
                <w:lang w:eastAsia="zh-CN"/>
              </w:rPr>
              <w:t>reject</w:t>
            </w:r>
          </w:p>
        </w:tc>
      </w:tr>
      <w:tr w:rsidR="00E6618A" w:rsidRPr="00FD0425" w14:paraId="69A9BD30" w14:textId="77777777" w:rsidTr="00E56263">
        <w:tblPrEx>
          <w:tblCellMar>
            <w:top w:w="0" w:type="dxa"/>
            <w:bottom w:w="0" w:type="dxa"/>
          </w:tblCellMar>
        </w:tblPrEx>
        <w:tc>
          <w:tcPr>
            <w:tcW w:w="2574"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E6618A">
            <w:pPr>
              <w:pStyle w:val="TAL"/>
              <w:rPr>
                <w:lang w:eastAsia="ja-JP"/>
              </w:rPr>
            </w:pPr>
            <w:r w:rsidRPr="00263662">
              <w:rPr>
                <w:lang w:eastAsia="ja-JP"/>
              </w:rPr>
              <w:t>SCG Indicator</w:t>
            </w:r>
          </w:p>
        </w:tc>
        <w:tc>
          <w:tcPr>
            <w:tcW w:w="1103"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E6618A">
            <w:pPr>
              <w:pStyle w:val="TAL"/>
            </w:pPr>
            <w:r w:rsidRPr="00263662">
              <w:t>O</w:t>
            </w:r>
          </w:p>
        </w:tc>
        <w:tc>
          <w:tcPr>
            <w:tcW w:w="1027"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E6618A">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E6618A">
            <w:pPr>
              <w:pStyle w:val="TAL"/>
            </w:pPr>
            <w:r w:rsidRPr="004E5E21">
              <w:t>ENUMERATED(released,...)</w:t>
            </w:r>
          </w:p>
        </w:tc>
        <w:tc>
          <w:tcPr>
            <w:tcW w:w="226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E6618A">
            <w:pPr>
              <w:pStyle w:val="TAL"/>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E6618A">
            <w:pPr>
              <w:pStyle w:val="TAC"/>
              <w:rPr>
                <w:lang w:eastAsia="zh-CN"/>
              </w:rPr>
            </w:pPr>
            <w:r w:rsidRPr="00263662">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E6618A">
            <w:pPr>
              <w:pStyle w:val="TAC"/>
              <w:rPr>
                <w:lang w:eastAsia="zh-CN"/>
              </w:rPr>
            </w:pPr>
            <w:r w:rsidRPr="00263662">
              <w:rPr>
                <w:lang w:eastAsia="zh-CN"/>
              </w:rPr>
              <w:t>ignore</w:t>
            </w:r>
          </w:p>
        </w:tc>
      </w:tr>
    </w:tbl>
    <w:p w14:paraId="2FCBC7E9"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577">
          <w:tblGrid>
            <w:gridCol w:w="3686"/>
            <w:gridCol w:w="5670"/>
          </w:tblGrid>
        </w:tblGridChange>
      </w:tblGrid>
      <w:tr w:rsidR="00F02090" w:rsidRPr="00FD0425" w14:paraId="349E4E1D" w14:textId="77777777" w:rsidTr="00694C97">
        <w:tblPrEx>
          <w:tblCellMar>
            <w:top w:w="0" w:type="dxa"/>
            <w:bottom w:w="0" w:type="dxa"/>
          </w:tblCellMar>
        </w:tblPrEx>
        <w:tc>
          <w:tcPr>
            <w:tcW w:w="3686" w:type="dxa"/>
          </w:tcPr>
          <w:p w14:paraId="37C0F795" w14:textId="77777777" w:rsidR="00F02090" w:rsidRPr="00FD0425" w:rsidRDefault="00F02090" w:rsidP="00694C97">
            <w:pPr>
              <w:pStyle w:val="TAH"/>
              <w:rPr>
                <w:lang w:eastAsia="ja-JP"/>
              </w:rPr>
            </w:pPr>
            <w:r w:rsidRPr="00FD0425">
              <w:rPr>
                <w:lang w:eastAsia="ja-JP"/>
              </w:rPr>
              <w:t>Range bound</w:t>
            </w:r>
          </w:p>
        </w:tc>
        <w:tc>
          <w:tcPr>
            <w:tcW w:w="5670" w:type="dxa"/>
          </w:tcPr>
          <w:p w14:paraId="00E6E2FA" w14:textId="77777777" w:rsidR="00F02090" w:rsidRPr="00FD0425" w:rsidRDefault="00F02090" w:rsidP="00694C97">
            <w:pPr>
              <w:pStyle w:val="TAH"/>
              <w:rPr>
                <w:lang w:eastAsia="ja-JP"/>
              </w:rPr>
            </w:pPr>
            <w:r w:rsidRPr="00FD0425">
              <w:rPr>
                <w:lang w:eastAsia="ja-JP"/>
              </w:rPr>
              <w:t>Explanation</w:t>
            </w:r>
          </w:p>
        </w:tc>
      </w:tr>
      <w:tr w:rsidR="00F02090" w:rsidRPr="00FD0425" w14:paraId="0F0A37C3" w14:textId="77777777" w:rsidTr="00694C97">
        <w:tblPrEx>
          <w:tblCellMar>
            <w:top w:w="0" w:type="dxa"/>
            <w:bottom w:w="0" w:type="dxa"/>
          </w:tblCellMar>
        </w:tblPrEx>
        <w:tc>
          <w:tcPr>
            <w:tcW w:w="3686" w:type="dxa"/>
          </w:tcPr>
          <w:p w14:paraId="38277857"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694C97">
            <w:pPr>
              <w:pStyle w:val="TAL"/>
              <w:rPr>
                <w:lang w:eastAsia="ja-JP"/>
              </w:rPr>
            </w:pPr>
            <w:r w:rsidRPr="00FD0425">
              <w:rPr>
                <w:lang w:eastAsia="ja-JP"/>
              </w:rPr>
              <w:t>Maximum no. of PDU sessions. Value is 256</w:t>
            </w:r>
          </w:p>
        </w:tc>
      </w:tr>
    </w:tbl>
    <w:p w14:paraId="1609E85E" w14:textId="77777777" w:rsidR="00F02090" w:rsidRPr="00FD0425" w:rsidRDefault="00F02090" w:rsidP="00F02090"/>
    <w:p w14:paraId="15241E4A" w14:textId="77777777" w:rsidR="00F02090" w:rsidRPr="00FD0425" w:rsidRDefault="00F02090" w:rsidP="00F02090">
      <w:pPr>
        <w:pStyle w:val="Heading4"/>
      </w:pPr>
      <w:bookmarkStart w:id="3578" w:name="_Toc20955200"/>
      <w:bookmarkStart w:id="3579" w:name="_Toc29991395"/>
      <w:bookmarkStart w:id="3580" w:name="_Toc36555795"/>
      <w:bookmarkStart w:id="3581" w:name="_Toc44497505"/>
      <w:bookmarkStart w:id="3582" w:name="_Toc45107893"/>
      <w:bookmarkStart w:id="3583" w:name="_Toc45901513"/>
      <w:bookmarkStart w:id="3584" w:name="_Toc51850592"/>
      <w:bookmarkStart w:id="3585" w:name="_Toc56693595"/>
      <w:bookmarkStart w:id="3586" w:name="_Toc64447138"/>
      <w:bookmarkStart w:id="3587" w:name="_Toc66286632"/>
      <w:bookmarkStart w:id="3588" w:name="_Toc74151327"/>
      <w:bookmarkStart w:id="3589" w:name="_Toc88653799"/>
      <w:bookmarkStart w:id="3590" w:name="_Toc97904155"/>
      <w:bookmarkStart w:id="3591" w:name="_Toc105175196"/>
      <w:bookmarkStart w:id="3592" w:name="_Toc113826226"/>
      <w:bookmarkStart w:id="3593" w:name="_Toc120032352"/>
      <w:r w:rsidRPr="00FD0425">
        <w:t>9.1.2.9</w:t>
      </w:r>
      <w:r w:rsidRPr="00FD0425">
        <w:tab/>
        <w:t>S-NODE MODIFICATION CONFIRM</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5AAC2F1" w14:textId="77777777" w:rsidR="00F02090" w:rsidRPr="00FD0425" w:rsidRDefault="00F02090" w:rsidP="00F02090">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Change w:id="3594">
          <w:tblGrid>
            <w:gridCol w:w="2578"/>
            <w:gridCol w:w="1104"/>
            <w:gridCol w:w="1022"/>
            <w:gridCol w:w="1276"/>
            <w:gridCol w:w="2126"/>
            <w:gridCol w:w="1105"/>
            <w:gridCol w:w="1274"/>
          </w:tblGrid>
        </w:tblGridChange>
      </w:tblGrid>
      <w:tr w:rsidR="00F02090" w:rsidRPr="00FD0425" w14:paraId="6B559163" w14:textId="77777777" w:rsidTr="00694C97">
        <w:tblPrEx>
          <w:tblCellMar>
            <w:top w:w="0" w:type="dxa"/>
            <w:bottom w:w="0" w:type="dxa"/>
          </w:tblCellMar>
        </w:tblPrEx>
        <w:tc>
          <w:tcPr>
            <w:tcW w:w="2578" w:type="dxa"/>
          </w:tcPr>
          <w:p w14:paraId="21E785FF" w14:textId="77777777" w:rsidR="00F02090" w:rsidRPr="00FD0425" w:rsidRDefault="00F02090" w:rsidP="00694C97">
            <w:pPr>
              <w:pStyle w:val="TAH"/>
              <w:rPr>
                <w:lang w:eastAsia="ja-JP"/>
              </w:rPr>
            </w:pPr>
            <w:r w:rsidRPr="00FD0425">
              <w:rPr>
                <w:lang w:eastAsia="ja-JP"/>
              </w:rPr>
              <w:t>IE/Group Name</w:t>
            </w:r>
          </w:p>
        </w:tc>
        <w:tc>
          <w:tcPr>
            <w:tcW w:w="1104" w:type="dxa"/>
          </w:tcPr>
          <w:p w14:paraId="4A0C3FAF" w14:textId="77777777" w:rsidR="00F02090" w:rsidRPr="00FD0425" w:rsidRDefault="00F02090" w:rsidP="00694C97">
            <w:pPr>
              <w:pStyle w:val="TAH"/>
              <w:rPr>
                <w:lang w:eastAsia="ja-JP"/>
              </w:rPr>
            </w:pPr>
            <w:r w:rsidRPr="00FD0425">
              <w:rPr>
                <w:lang w:eastAsia="ja-JP"/>
              </w:rPr>
              <w:t>Presence</w:t>
            </w:r>
          </w:p>
        </w:tc>
        <w:tc>
          <w:tcPr>
            <w:tcW w:w="1022" w:type="dxa"/>
          </w:tcPr>
          <w:p w14:paraId="52F3F151" w14:textId="77777777" w:rsidR="00F02090" w:rsidRPr="00FD0425" w:rsidRDefault="00F02090" w:rsidP="00694C97">
            <w:pPr>
              <w:pStyle w:val="TAH"/>
              <w:rPr>
                <w:lang w:eastAsia="ja-JP"/>
              </w:rPr>
            </w:pPr>
            <w:r w:rsidRPr="00FD0425">
              <w:rPr>
                <w:lang w:eastAsia="ja-JP"/>
              </w:rPr>
              <w:t>Range</w:t>
            </w:r>
          </w:p>
        </w:tc>
        <w:tc>
          <w:tcPr>
            <w:tcW w:w="1276" w:type="dxa"/>
          </w:tcPr>
          <w:p w14:paraId="737D9AF9" w14:textId="77777777" w:rsidR="00F02090" w:rsidRPr="00FD0425" w:rsidRDefault="00F02090" w:rsidP="00694C97">
            <w:pPr>
              <w:pStyle w:val="TAH"/>
              <w:rPr>
                <w:lang w:eastAsia="ja-JP"/>
              </w:rPr>
            </w:pPr>
            <w:r w:rsidRPr="00FD0425">
              <w:rPr>
                <w:lang w:eastAsia="ja-JP"/>
              </w:rPr>
              <w:t>IE type and reference</w:t>
            </w:r>
          </w:p>
        </w:tc>
        <w:tc>
          <w:tcPr>
            <w:tcW w:w="2126" w:type="dxa"/>
          </w:tcPr>
          <w:p w14:paraId="34AF2789" w14:textId="77777777" w:rsidR="00F02090" w:rsidRPr="00FD0425" w:rsidRDefault="00F02090" w:rsidP="00694C97">
            <w:pPr>
              <w:pStyle w:val="TAH"/>
              <w:rPr>
                <w:lang w:eastAsia="ja-JP"/>
              </w:rPr>
            </w:pPr>
            <w:r w:rsidRPr="00FD0425">
              <w:rPr>
                <w:lang w:eastAsia="ja-JP"/>
              </w:rPr>
              <w:t>Semantics description</w:t>
            </w:r>
          </w:p>
        </w:tc>
        <w:tc>
          <w:tcPr>
            <w:tcW w:w="1105" w:type="dxa"/>
          </w:tcPr>
          <w:p w14:paraId="3E8C8DF5" w14:textId="77777777" w:rsidR="00F02090" w:rsidRPr="00FD0425" w:rsidRDefault="00F02090" w:rsidP="00694C97">
            <w:pPr>
              <w:pStyle w:val="TAH"/>
              <w:rPr>
                <w:b w:val="0"/>
                <w:lang w:eastAsia="ja-JP"/>
              </w:rPr>
            </w:pPr>
            <w:r w:rsidRPr="00FD0425">
              <w:rPr>
                <w:lang w:eastAsia="ja-JP"/>
              </w:rPr>
              <w:t>Criticality</w:t>
            </w:r>
          </w:p>
        </w:tc>
        <w:tc>
          <w:tcPr>
            <w:tcW w:w="1274" w:type="dxa"/>
          </w:tcPr>
          <w:p w14:paraId="312ECC04"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2629AD1D" w14:textId="77777777" w:rsidTr="00694C97">
        <w:tblPrEx>
          <w:tblCellMar>
            <w:top w:w="0" w:type="dxa"/>
            <w:bottom w:w="0" w:type="dxa"/>
          </w:tblCellMar>
        </w:tblPrEx>
        <w:tc>
          <w:tcPr>
            <w:tcW w:w="2578" w:type="dxa"/>
          </w:tcPr>
          <w:p w14:paraId="4CB77E4C" w14:textId="77777777" w:rsidR="00F02090" w:rsidRPr="00FD0425" w:rsidRDefault="00F02090" w:rsidP="00694C97">
            <w:pPr>
              <w:pStyle w:val="TAL"/>
              <w:rPr>
                <w:lang w:eastAsia="ja-JP"/>
              </w:rPr>
            </w:pPr>
            <w:r w:rsidRPr="00FD0425">
              <w:rPr>
                <w:lang w:eastAsia="ja-JP"/>
              </w:rPr>
              <w:t>Message Type</w:t>
            </w:r>
          </w:p>
        </w:tc>
        <w:tc>
          <w:tcPr>
            <w:tcW w:w="1104" w:type="dxa"/>
          </w:tcPr>
          <w:p w14:paraId="367502DA" w14:textId="77777777" w:rsidR="00F02090" w:rsidRPr="00FD0425" w:rsidRDefault="00F02090" w:rsidP="00694C97">
            <w:pPr>
              <w:pStyle w:val="TAL"/>
              <w:rPr>
                <w:lang w:eastAsia="ja-JP"/>
              </w:rPr>
            </w:pPr>
            <w:r w:rsidRPr="00FD0425">
              <w:rPr>
                <w:lang w:eastAsia="ja-JP"/>
              </w:rPr>
              <w:t>M</w:t>
            </w:r>
          </w:p>
        </w:tc>
        <w:tc>
          <w:tcPr>
            <w:tcW w:w="1022" w:type="dxa"/>
          </w:tcPr>
          <w:p w14:paraId="41FB257C" w14:textId="77777777" w:rsidR="00F02090" w:rsidRPr="00FD0425" w:rsidRDefault="00F02090" w:rsidP="00694C97">
            <w:pPr>
              <w:pStyle w:val="TAL"/>
              <w:rPr>
                <w:szCs w:val="18"/>
                <w:lang w:eastAsia="ja-JP"/>
              </w:rPr>
            </w:pPr>
          </w:p>
        </w:tc>
        <w:tc>
          <w:tcPr>
            <w:tcW w:w="1276" w:type="dxa"/>
          </w:tcPr>
          <w:p w14:paraId="5AD9DA0A" w14:textId="77777777" w:rsidR="00F02090" w:rsidRPr="00FD0425" w:rsidRDefault="00F02090" w:rsidP="00694C97">
            <w:pPr>
              <w:pStyle w:val="TAL"/>
              <w:rPr>
                <w:lang w:eastAsia="ja-JP"/>
              </w:rPr>
            </w:pPr>
            <w:r w:rsidRPr="00FD0425">
              <w:rPr>
                <w:lang w:eastAsia="ja-JP"/>
              </w:rPr>
              <w:t>9.2.3.1</w:t>
            </w:r>
          </w:p>
        </w:tc>
        <w:tc>
          <w:tcPr>
            <w:tcW w:w="2126" w:type="dxa"/>
          </w:tcPr>
          <w:p w14:paraId="728EA339" w14:textId="77777777" w:rsidR="00F02090" w:rsidRPr="00FD0425" w:rsidRDefault="00F02090" w:rsidP="00694C97">
            <w:pPr>
              <w:pStyle w:val="TAL"/>
              <w:rPr>
                <w:szCs w:val="18"/>
                <w:lang w:eastAsia="ja-JP"/>
              </w:rPr>
            </w:pPr>
          </w:p>
        </w:tc>
        <w:tc>
          <w:tcPr>
            <w:tcW w:w="1105" w:type="dxa"/>
          </w:tcPr>
          <w:p w14:paraId="6518A9A1" w14:textId="77777777" w:rsidR="00F02090" w:rsidRPr="00FD0425" w:rsidRDefault="00F02090" w:rsidP="00694C97">
            <w:pPr>
              <w:pStyle w:val="TAC"/>
              <w:rPr>
                <w:lang w:eastAsia="ja-JP"/>
              </w:rPr>
            </w:pPr>
            <w:r w:rsidRPr="00FD0425">
              <w:rPr>
                <w:lang w:eastAsia="ja-JP"/>
              </w:rPr>
              <w:t>YES</w:t>
            </w:r>
          </w:p>
        </w:tc>
        <w:tc>
          <w:tcPr>
            <w:tcW w:w="1274" w:type="dxa"/>
          </w:tcPr>
          <w:p w14:paraId="7E30834A" w14:textId="77777777" w:rsidR="00F02090" w:rsidRPr="00FD0425" w:rsidRDefault="00F02090" w:rsidP="00694C97">
            <w:pPr>
              <w:pStyle w:val="TAC"/>
              <w:rPr>
                <w:lang w:eastAsia="ja-JP"/>
              </w:rPr>
            </w:pPr>
            <w:r w:rsidRPr="00FD0425">
              <w:rPr>
                <w:lang w:eastAsia="ja-JP"/>
              </w:rPr>
              <w:t>reject</w:t>
            </w:r>
          </w:p>
        </w:tc>
      </w:tr>
      <w:tr w:rsidR="00F02090" w:rsidRPr="00FD0425" w14:paraId="5FD7CED5" w14:textId="77777777" w:rsidTr="00694C97">
        <w:tblPrEx>
          <w:tblCellMar>
            <w:top w:w="0" w:type="dxa"/>
            <w:bottom w:w="0" w:type="dxa"/>
          </w:tblCellMar>
        </w:tblPrEx>
        <w:tc>
          <w:tcPr>
            <w:tcW w:w="2578" w:type="dxa"/>
          </w:tcPr>
          <w:p w14:paraId="27E2F57F"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48F0D94F" w14:textId="77777777" w:rsidR="00F02090" w:rsidRPr="00FD0425" w:rsidRDefault="00F02090" w:rsidP="00694C97">
            <w:pPr>
              <w:pStyle w:val="TAL"/>
              <w:rPr>
                <w:lang w:eastAsia="ja-JP"/>
              </w:rPr>
            </w:pPr>
            <w:r w:rsidRPr="00FD0425">
              <w:rPr>
                <w:lang w:eastAsia="ja-JP"/>
              </w:rPr>
              <w:t>M</w:t>
            </w:r>
          </w:p>
        </w:tc>
        <w:tc>
          <w:tcPr>
            <w:tcW w:w="1022" w:type="dxa"/>
          </w:tcPr>
          <w:p w14:paraId="5ACD932D" w14:textId="77777777" w:rsidR="00F02090" w:rsidRPr="00FD0425" w:rsidRDefault="00F02090" w:rsidP="00694C97">
            <w:pPr>
              <w:pStyle w:val="TAL"/>
              <w:rPr>
                <w:szCs w:val="18"/>
                <w:lang w:eastAsia="ja-JP"/>
              </w:rPr>
            </w:pPr>
          </w:p>
        </w:tc>
        <w:tc>
          <w:tcPr>
            <w:tcW w:w="1276" w:type="dxa"/>
          </w:tcPr>
          <w:p w14:paraId="1B93F945" w14:textId="77777777" w:rsidR="00F02090" w:rsidRPr="00FD0425" w:rsidRDefault="00F02090" w:rsidP="00694C97">
            <w:pPr>
              <w:pStyle w:val="TAL"/>
              <w:rPr>
                <w:snapToGrid w:val="0"/>
                <w:lang w:eastAsia="ja-JP"/>
              </w:rPr>
            </w:pPr>
            <w:r w:rsidRPr="00FD0425">
              <w:rPr>
                <w:snapToGrid w:val="0"/>
                <w:lang w:eastAsia="ja-JP"/>
              </w:rPr>
              <w:t>NG-RAN node UE XnAP ID</w:t>
            </w:r>
          </w:p>
          <w:p w14:paraId="16CE9054" w14:textId="77777777" w:rsidR="00F02090" w:rsidRPr="00FD0425" w:rsidRDefault="00F02090" w:rsidP="00694C97">
            <w:pPr>
              <w:pStyle w:val="TAL"/>
              <w:rPr>
                <w:lang w:eastAsia="ja-JP"/>
              </w:rPr>
            </w:pPr>
            <w:r w:rsidRPr="00FD0425">
              <w:rPr>
                <w:lang w:eastAsia="ja-JP"/>
              </w:rPr>
              <w:t>9.2.3.16</w:t>
            </w:r>
          </w:p>
        </w:tc>
        <w:tc>
          <w:tcPr>
            <w:tcW w:w="2126" w:type="dxa"/>
          </w:tcPr>
          <w:p w14:paraId="0D83AC34"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05" w:type="dxa"/>
          </w:tcPr>
          <w:p w14:paraId="0F71F786" w14:textId="77777777" w:rsidR="00F02090" w:rsidRPr="00FD0425" w:rsidRDefault="00F02090" w:rsidP="00694C97">
            <w:pPr>
              <w:pStyle w:val="TAC"/>
              <w:rPr>
                <w:lang w:eastAsia="ja-JP"/>
              </w:rPr>
            </w:pPr>
            <w:r w:rsidRPr="00FD0425">
              <w:rPr>
                <w:lang w:eastAsia="ja-JP"/>
              </w:rPr>
              <w:t>YES</w:t>
            </w:r>
          </w:p>
        </w:tc>
        <w:tc>
          <w:tcPr>
            <w:tcW w:w="1274" w:type="dxa"/>
          </w:tcPr>
          <w:p w14:paraId="22317EBD" w14:textId="77777777" w:rsidR="00F02090" w:rsidRPr="00FD0425" w:rsidRDefault="00F02090" w:rsidP="00694C97">
            <w:pPr>
              <w:pStyle w:val="TAC"/>
              <w:rPr>
                <w:lang w:eastAsia="ja-JP"/>
              </w:rPr>
            </w:pPr>
            <w:r w:rsidRPr="00FD0425">
              <w:rPr>
                <w:lang w:eastAsia="ja-JP"/>
              </w:rPr>
              <w:t>ignore</w:t>
            </w:r>
          </w:p>
        </w:tc>
      </w:tr>
      <w:tr w:rsidR="00F02090" w:rsidRPr="00FD0425" w14:paraId="4FBC9B3D" w14:textId="77777777" w:rsidTr="00694C97">
        <w:tblPrEx>
          <w:tblCellMar>
            <w:top w:w="0" w:type="dxa"/>
            <w:bottom w:w="0" w:type="dxa"/>
          </w:tblCellMar>
        </w:tblPrEx>
        <w:tc>
          <w:tcPr>
            <w:tcW w:w="2578" w:type="dxa"/>
          </w:tcPr>
          <w:p w14:paraId="7526A7BA"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66FD8F6B" w14:textId="77777777" w:rsidR="00F02090" w:rsidRPr="00FD0425" w:rsidRDefault="00F02090" w:rsidP="00694C97">
            <w:pPr>
              <w:pStyle w:val="TAL"/>
              <w:rPr>
                <w:lang w:eastAsia="ja-JP"/>
              </w:rPr>
            </w:pPr>
            <w:r w:rsidRPr="00FD0425">
              <w:rPr>
                <w:lang w:eastAsia="ja-JP"/>
              </w:rPr>
              <w:t>M</w:t>
            </w:r>
          </w:p>
        </w:tc>
        <w:tc>
          <w:tcPr>
            <w:tcW w:w="1022" w:type="dxa"/>
          </w:tcPr>
          <w:p w14:paraId="2873D7A9" w14:textId="77777777" w:rsidR="00F02090" w:rsidRPr="00FD0425" w:rsidRDefault="00F02090" w:rsidP="00694C97">
            <w:pPr>
              <w:pStyle w:val="TAL"/>
              <w:rPr>
                <w:szCs w:val="18"/>
                <w:lang w:eastAsia="ja-JP"/>
              </w:rPr>
            </w:pPr>
          </w:p>
        </w:tc>
        <w:tc>
          <w:tcPr>
            <w:tcW w:w="1276" w:type="dxa"/>
          </w:tcPr>
          <w:p w14:paraId="7F25356C" w14:textId="77777777" w:rsidR="00F02090" w:rsidRPr="00FD0425" w:rsidRDefault="00F02090" w:rsidP="00694C97">
            <w:pPr>
              <w:pStyle w:val="TAL"/>
              <w:rPr>
                <w:snapToGrid w:val="0"/>
                <w:lang w:eastAsia="ja-JP"/>
              </w:rPr>
            </w:pPr>
            <w:r w:rsidRPr="00FD0425">
              <w:rPr>
                <w:snapToGrid w:val="0"/>
                <w:lang w:eastAsia="ja-JP"/>
              </w:rPr>
              <w:t>NG-RAN node UE XnAP ID</w:t>
            </w:r>
          </w:p>
          <w:p w14:paraId="517F77EE" w14:textId="77777777" w:rsidR="00F02090" w:rsidRPr="00FD0425" w:rsidRDefault="00F02090" w:rsidP="00694C97">
            <w:pPr>
              <w:pStyle w:val="TAL"/>
              <w:rPr>
                <w:lang w:eastAsia="ja-JP"/>
              </w:rPr>
            </w:pPr>
            <w:r w:rsidRPr="00FD0425">
              <w:rPr>
                <w:lang w:eastAsia="ja-JP"/>
              </w:rPr>
              <w:t>9.2.3.16</w:t>
            </w:r>
          </w:p>
        </w:tc>
        <w:tc>
          <w:tcPr>
            <w:tcW w:w="2126" w:type="dxa"/>
          </w:tcPr>
          <w:p w14:paraId="2228BD81"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05" w:type="dxa"/>
          </w:tcPr>
          <w:p w14:paraId="0FFAC1C0" w14:textId="77777777" w:rsidR="00F02090" w:rsidRPr="00FD0425" w:rsidRDefault="00F02090" w:rsidP="00694C97">
            <w:pPr>
              <w:pStyle w:val="TAC"/>
              <w:rPr>
                <w:lang w:eastAsia="ja-JP"/>
              </w:rPr>
            </w:pPr>
            <w:r w:rsidRPr="00FD0425">
              <w:rPr>
                <w:lang w:eastAsia="ja-JP"/>
              </w:rPr>
              <w:t>YES</w:t>
            </w:r>
          </w:p>
        </w:tc>
        <w:tc>
          <w:tcPr>
            <w:tcW w:w="1274" w:type="dxa"/>
          </w:tcPr>
          <w:p w14:paraId="21E7ABF5" w14:textId="77777777" w:rsidR="00F02090" w:rsidRPr="00FD0425" w:rsidRDefault="00F02090" w:rsidP="00694C97">
            <w:pPr>
              <w:pStyle w:val="TAC"/>
              <w:rPr>
                <w:lang w:eastAsia="ja-JP"/>
              </w:rPr>
            </w:pPr>
            <w:r w:rsidRPr="00FD0425">
              <w:rPr>
                <w:lang w:eastAsia="ja-JP"/>
              </w:rPr>
              <w:t>ignore</w:t>
            </w:r>
          </w:p>
        </w:tc>
      </w:tr>
      <w:tr w:rsidR="00F02090" w:rsidRPr="00FD0425" w14:paraId="6660C0DD" w14:textId="77777777" w:rsidTr="00694C97">
        <w:tblPrEx>
          <w:tblCellMar>
            <w:top w:w="0" w:type="dxa"/>
            <w:bottom w:w="0" w:type="dxa"/>
          </w:tblCellMar>
        </w:tblPrEx>
        <w:tc>
          <w:tcPr>
            <w:tcW w:w="2578" w:type="dxa"/>
          </w:tcPr>
          <w:p w14:paraId="119C46B5" w14:textId="77777777" w:rsidR="00F02090" w:rsidRPr="00FD0425" w:rsidRDefault="00F02090" w:rsidP="00694C97">
            <w:pPr>
              <w:pStyle w:val="TAL"/>
              <w:rPr>
                <w:lang w:eastAsia="ja-JP"/>
              </w:rPr>
            </w:pPr>
            <w:r w:rsidRPr="00FD0425">
              <w:rPr>
                <w:b/>
                <w:lang w:eastAsia="ja-JP"/>
              </w:rPr>
              <w:t>PDU sessions Admitted To Be Modified List</w:t>
            </w:r>
          </w:p>
        </w:tc>
        <w:tc>
          <w:tcPr>
            <w:tcW w:w="1104" w:type="dxa"/>
          </w:tcPr>
          <w:p w14:paraId="33515589" w14:textId="77777777" w:rsidR="00F02090" w:rsidRPr="00FD0425" w:rsidRDefault="00F02090" w:rsidP="00694C97">
            <w:pPr>
              <w:pStyle w:val="TAL"/>
              <w:rPr>
                <w:lang w:eastAsia="ja-JP"/>
              </w:rPr>
            </w:pPr>
          </w:p>
        </w:tc>
        <w:tc>
          <w:tcPr>
            <w:tcW w:w="1022" w:type="dxa"/>
          </w:tcPr>
          <w:p w14:paraId="524B430F" w14:textId="77777777" w:rsidR="00F02090" w:rsidRPr="00FD0425" w:rsidRDefault="00F02090" w:rsidP="00694C97">
            <w:pPr>
              <w:pStyle w:val="TAL"/>
              <w:rPr>
                <w:szCs w:val="18"/>
                <w:lang w:eastAsia="ja-JP"/>
              </w:rPr>
            </w:pPr>
            <w:r w:rsidRPr="00FD0425">
              <w:rPr>
                <w:i/>
                <w:lang w:eastAsia="ja-JP"/>
              </w:rPr>
              <w:t>0..1</w:t>
            </w:r>
          </w:p>
        </w:tc>
        <w:tc>
          <w:tcPr>
            <w:tcW w:w="1276" w:type="dxa"/>
          </w:tcPr>
          <w:p w14:paraId="2C586B92" w14:textId="77777777" w:rsidR="00F02090" w:rsidRPr="00FD0425" w:rsidRDefault="00F02090" w:rsidP="00694C97">
            <w:pPr>
              <w:pStyle w:val="TAL"/>
              <w:rPr>
                <w:snapToGrid w:val="0"/>
                <w:lang w:eastAsia="ja-JP"/>
              </w:rPr>
            </w:pPr>
          </w:p>
        </w:tc>
        <w:tc>
          <w:tcPr>
            <w:tcW w:w="2126" w:type="dxa"/>
          </w:tcPr>
          <w:p w14:paraId="572380B3" w14:textId="77777777" w:rsidR="00F02090" w:rsidRPr="00FD0425" w:rsidRDefault="00F02090" w:rsidP="00694C97">
            <w:pPr>
              <w:pStyle w:val="TAL"/>
              <w:rPr>
                <w:szCs w:val="18"/>
                <w:lang w:eastAsia="ja-JP"/>
              </w:rPr>
            </w:pPr>
          </w:p>
        </w:tc>
        <w:tc>
          <w:tcPr>
            <w:tcW w:w="1105" w:type="dxa"/>
          </w:tcPr>
          <w:p w14:paraId="080D49DE" w14:textId="77777777" w:rsidR="00F02090" w:rsidRPr="00FD0425" w:rsidRDefault="00F02090" w:rsidP="00694C97">
            <w:pPr>
              <w:pStyle w:val="TAC"/>
              <w:rPr>
                <w:lang w:eastAsia="ja-JP"/>
              </w:rPr>
            </w:pPr>
            <w:r w:rsidRPr="00FD0425">
              <w:rPr>
                <w:bCs/>
                <w:lang w:eastAsia="ja-JP"/>
              </w:rPr>
              <w:t>YES</w:t>
            </w:r>
          </w:p>
        </w:tc>
        <w:tc>
          <w:tcPr>
            <w:tcW w:w="1274" w:type="dxa"/>
          </w:tcPr>
          <w:p w14:paraId="00D78046" w14:textId="77777777" w:rsidR="00F02090" w:rsidRPr="00FD0425" w:rsidRDefault="00F02090" w:rsidP="00694C97">
            <w:pPr>
              <w:pStyle w:val="TAC"/>
              <w:rPr>
                <w:lang w:eastAsia="ja-JP"/>
              </w:rPr>
            </w:pPr>
            <w:r w:rsidRPr="00FD0425">
              <w:rPr>
                <w:lang w:eastAsia="ja-JP"/>
              </w:rPr>
              <w:t>ignore</w:t>
            </w:r>
          </w:p>
        </w:tc>
      </w:tr>
      <w:tr w:rsidR="00F02090" w:rsidRPr="00FD0425" w14:paraId="6FA773CD" w14:textId="77777777" w:rsidTr="00694C97">
        <w:tblPrEx>
          <w:tblCellMar>
            <w:top w:w="0" w:type="dxa"/>
            <w:bottom w:w="0" w:type="dxa"/>
          </w:tblCellMar>
        </w:tblPrEx>
        <w:tc>
          <w:tcPr>
            <w:tcW w:w="2578" w:type="dxa"/>
          </w:tcPr>
          <w:p w14:paraId="28D3CA69" w14:textId="77777777" w:rsidR="00F02090" w:rsidRPr="00FD0425" w:rsidRDefault="00F02090" w:rsidP="00694C97">
            <w:pPr>
              <w:pStyle w:val="TAL"/>
              <w:ind w:left="113"/>
              <w:rPr>
                <w:lang w:eastAsia="ja-JP"/>
              </w:rPr>
            </w:pPr>
            <w:r w:rsidRPr="00FD0425">
              <w:rPr>
                <w:b/>
                <w:bCs/>
                <w:lang w:eastAsia="ja-JP"/>
              </w:rPr>
              <w:t>&gt;PDU sessions Admitted To Be Modified Item</w:t>
            </w:r>
          </w:p>
        </w:tc>
        <w:tc>
          <w:tcPr>
            <w:tcW w:w="1104" w:type="dxa"/>
          </w:tcPr>
          <w:p w14:paraId="6008E134" w14:textId="77777777" w:rsidR="00F02090" w:rsidRPr="00FD0425" w:rsidRDefault="00F02090" w:rsidP="00694C97">
            <w:pPr>
              <w:pStyle w:val="TAL"/>
              <w:rPr>
                <w:lang w:eastAsia="ja-JP"/>
              </w:rPr>
            </w:pPr>
          </w:p>
        </w:tc>
        <w:tc>
          <w:tcPr>
            <w:tcW w:w="1022" w:type="dxa"/>
          </w:tcPr>
          <w:p w14:paraId="4FB47788" w14:textId="77777777" w:rsidR="00F02090" w:rsidRPr="00FD0425" w:rsidRDefault="00F02090" w:rsidP="00694C97">
            <w:pPr>
              <w:pStyle w:val="TAL"/>
              <w:rPr>
                <w:szCs w:val="18"/>
                <w:lang w:eastAsia="ja-JP"/>
              </w:rPr>
            </w:pPr>
            <w:r w:rsidRPr="00FD0425">
              <w:rPr>
                <w:i/>
                <w:lang w:eastAsia="ja-JP"/>
              </w:rPr>
              <w:t>1 .. &lt;maxnoof</w:t>
            </w:r>
            <w:r w:rsidRPr="00FD0425">
              <w:rPr>
                <w:i/>
              </w:rPr>
              <w:t>PDUsessions</w:t>
            </w:r>
            <w:r w:rsidRPr="00FD0425">
              <w:rPr>
                <w:i/>
                <w:lang w:eastAsia="ja-JP"/>
              </w:rPr>
              <w:t>&gt;</w:t>
            </w:r>
          </w:p>
        </w:tc>
        <w:tc>
          <w:tcPr>
            <w:tcW w:w="1276" w:type="dxa"/>
          </w:tcPr>
          <w:p w14:paraId="595A8EF8" w14:textId="77777777" w:rsidR="00F02090" w:rsidRPr="00FD0425" w:rsidRDefault="00F02090" w:rsidP="00694C97">
            <w:pPr>
              <w:pStyle w:val="TAL"/>
              <w:rPr>
                <w:snapToGrid w:val="0"/>
                <w:lang w:eastAsia="ja-JP"/>
              </w:rPr>
            </w:pPr>
          </w:p>
        </w:tc>
        <w:tc>
          <w:tcPr>
            <w:tcW w:w="2126" w:type="dxa"/>
          </w:tcPr>
          <w:p w14:paraId="022BB5E3" w14:textId="77777777" w:rsidR="00F02090" w:rsidRPr="00FD0425" w:rsidRDefault="00F02090" w:rsidP="00694C97">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694C97">
            <w:pPr>
              <w:pStyle w:val="TAL"/>
              <w:rPr>
                <w:lang w:eastAsia="ja-JP"/>
              </w:rPr>
            </w:pPr>
            <w:r w:rsidRPr="00FD0425">
              <w:rPr>
                <w:lang w:eastAsia="ja-JP"/>
              </w:rPr>
              <w:t>nor the</w:t>
            </w:r>
          </w:p>
          <w:p w14:paraId="6B9F25BE" w14:textId="77777777" w:rsidR="00F02090" w:rsidRPr="00FD0425" w:rsidRDefault="00F02090" w:rsidP="00694C97">
            <w:pPr>
              <w:pStyle w:val="TAL"/>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05" w:type="dxa"/>
          </w:tcPr>
          <w:p w14:paraId="5377E7E7" w14:textId="77777777" w:rsidR="00F02090" w:rsidRPr="00FD0425" w:rsidRDefault="00F02090" w:rsidP="00694C97">
            <w:pPr>
              <w:pStyle w:val="TAC"/>
              <w:rPr>
                <w:lang w:eastAsia="ja-JP"/>
              </w:rPr>
            </w:pPr>
            <w:r w:rsidRPr="00FD0425">
              <w:rPr>
                <w:bCs/>
                <w:lang w:eastAsia="ja-JP"/>
              </w:rPr>
              <w:t>–</w:t>
            </w:r>
          </w:p>
        </w:tc>
        <w:tc>
          <w:tcPr>
            <w:tcW w:w="1274" w:type="dxa"/>
          </w:tcPr>
          <w:p w14:paraId="3A0868C0" w14:textId="77777777" w:rsidR="00F02090" w:rsidRPr="00FD0425" w:rsidRDefault="00F02090" w:rsidP="00694C97">
            <w:pPr>
              <w:pStyle w:val="TAC"/>
              <w:rPr>
                <w:lang w:eastAsia="ja-JP"/>
              </w:rPr>
            </w:pPr>
          </w:p>
        </w:tc>
      </w:tr>
      <w:tr w:rsidR="00F02090" w:rsidRPr="00FD0425" w14:paraId="30746397" w14:textId="77777777" w:rsidTr="00694C97">
        <w:tblPrEx>
          <w:tblCellMar>
            <w:top w:w="0" w:type="dxa"/>
            <w:bottom w:w="0" w:type="dxa"/>
          </w:tblCellMar>
        </w:tblPrEx>
        <w:tc>
          <w:tcPr>
            <w:tcW w:w="2578" w:type="dxa"/>
          </w:tcPr>
          <w:p w14:paraId="06126873" w14:textId="77777777" w:rsidR="00F02090" w:rsidRPr="00FD0425" w:rsidRDefault="00F02090" w:rsidP="00694C97">
            <w:pPr>
              <w:pStyle w:val="TAL"/>
              <w:ind w:left="227"/>
              <w:rPr>
                <w:lang w:eastAsia="ja-JP"/>
              </w:rPr>
            </w:pPr>
            <w:r w:rsidRPr="00FD0425">
              <w:rPr>
                <w:lang w:eastAsia="ja-JP"/>
              </w:rPr>
              <w:t>&gt;&gt;PDU Session ID</w:t>
            </w:r>
          </w:p>
        </w:tc>
        <w:tc>
          <w:tcPr>
            <w:tcW w:w="1104" w:type="dxa"/>
          </w:tcPr>
          <w:p w14:paraId="0B3DC9B0" w14:textId="77777777" w:rsidR="00F02090" w:rsidRPr="00FD0425" w:rsidRDefault="00F02090" w:rsidP="00694C97">
            <w:pPr>
              <w:pStyle w:val="TAL"/>
              <w:rPr>
                <w:lang w:eastAsia="ja-JP"/>
              </w:rPr>
            </w:pPr>
            <w:r w:rsidRPr="00FD0425">
              <w:rPr>
                <w:lang w:eastAsia="ja-JP"/>
              </w:rPr>
              <w:t>M</w:t>
            </w:r>
          </w:p>
        </w:tc>
        <w:tc>
          <w:tcPr>
            <w:tcW w:w="1022" w:type="dxa"/>
          </w:tcPr>
          <w:p w14:paraId="5C6F2A78" w14:textId="77777777" w:rsidR="00F02090" w:rsidRPr="00FD0425" w:rsidRDefault="00F02090" w:rsidP="00694C97">
            <w:pPr>
              <w:pStyle w:val="TAL"/>
              <w:rPr>
                <w:szCs w:val="18"/>
                <w:lang w:eastAsia="ja-JP"/>
              </w:rPr>
            </w:pPr>
          </w:p>
        </w:tc>
        <w:tc>
          <w:tcPr>
            <w:tcW w:w="1276" w:type="dxa"/>
          </w:tcPr>
          <w:p w14:paraId="2FBD2D03" w14:textId="77777777" w:rsidR="00F02090" w:rsidRPr="00FD0425" w:rsidRDefault="00F02090" w:rsidP="00694C97">
            <w:pPr>
              <w:pStyle w:val="TAL"/>
              <w:rPr>
                <w:snapToGrid w:val="0"/>
                <w:lang w:eastAsia="ja-JP"/>
              </w:rPr>
            </w:pPr>
            <w:r w:rsidRPr="00FD0425">
              <w:rPr>
                <w:lang w:eastAsia="ja-JP"/>
              </w:rPr>
              <w:t>9.2.3.18</w:t>
            </w:r>
          </w:p>
        </w:tc>
        <w:tc>
          <w:tcPr>
            <w:tcW w:w="2126" w:type="dxa"/>
          </w:tcPr>
          <w:p w14:paraId="0774A9C1" w14:textId="77777777" w:rsidR="00F02090" w:rsidRPr="00FD0425" w:rsidRDefault="00F02090" w:rsidP="00694C97">
            <w:pPr>
              <w:pStyle w:val="TAL"/>
              <w:rPr>
                <w:szCs w:val="18"/>
                <w:lang w:eastAsia="ja-JP"/>
              </w:rPr>
            </w:pPr>
          </w:p>
        </w:tc>
        <w:tc>
          <w:tcPr>
            <w:tcW w:w="1105" w:type="dxa"/>
          </w:tcPr>
          <w:p w14:paraId="21A1068A" w14:textId="77777777" w:rsidR="00F02090" w:rsidRPr="00FD0425" w:rsidRDefault="00F02090" w:rsidP="00694C97">
            <w:pPr>
              <w:pStyle w:val="TAC"/>
              <w:rPr>
                <w:lang w:eastAsia="ja-JP"/>
              </w:rPr>
            </w:pPr>
            <w:r w:rsidRPr="00FD0425">
              <w:rPr>
                <w:bCs/>
                <w:lang w:eastAsia="ja-JP"/>
              </w:rPr>
              <w:t>–</w:t>
            </w:r>
          </w:p>
        </w:tc>
        <w:tc>
          <w:tcPr>
            <w:tcW w:w="1274" w:type="dxa"/>
          </w:tcPr>
          <w:p w14:paraId="3984A32A" w14:textId="77777777" w:rsidR="00F02090" w:rsidRPr="00FD0425" w:rsidRDefault="00F02090" w:rsidP="00694C97">
            <w:pPr>
              <w:pStyle w:val="TAC"/>
              <w:rPr>
                <w:lang w:eastAsia="ja-JP"/>
              </w:rPr>
            </w:pPr>
          </w:p>
        </w:tc>
      </w:tr>
      <w:tr w:rsidR="00F02090" w:rsidRPr="00FD0425" w14:paraId="5B9538BA" w14:textId="77777777" w:rsidTr="00694C97">
        <w:tblPrEx>
          <w:tblCellMar>
            <w:top w:w="0" w:type="dxa"/>
            <w:bottom w:w="0" w:type="dxa"/>
          </w:tblCellMar>
        </w:tblPrEx>
        <w:tc>
          <w:tcPr>
            <w:tcW w:w="2578" w:type="dxa"/>
          </w:tcPr>
          <w:p w14:paraId="7C1D6FD1" w14:textId="77777777" w:rsidR="00F02090" w:rsidRPr="00FD0425" w:rsidRDefault="00F02090" w:rsidP="00694C97">
            <w:pPr>
              <w:pStyle w:val="TAL"/>
              <w:ind w:left="227"/>
              <w:rPr>
                <w:lang w:eastAsia="ja-JP"/>
              </w:rPr>
            </w:pPr>
            <w:r w:rsidRPr="00FD0425">
              <w:rPr>
                <w:lang w:eastAsia="ja-JP"/>
              </w:rPr>
              <w:t>&gt;&gt;</w:t>
            </w:r>
            <w:r w:rsidRPr="00FD0425">
              <w:rPr>
                <w:lang w:eastAsia="zh-CN"/>
              </w:rPr>
              <w:t>PDU Session Resource Modification Confirm Info – SN terminated</w:t>
            </w:r>
          </w:p>
        </w:tc>
        <w:tc>
          <w:tcPr>
            <w:tcW w:w="1104" w:type="dxa"/>
          </w:tcPr>
          <w:p w14:paraId="1057AE93" w14:textId="77777777" w:rsidR="00F02090" w:rsidRPr="00FD0425" w:rsidRDefault="00F02090" w:rsidP="00694C97">
            <w:pPr>
              <w:pStyle w:val="TAL"/>
              <w:rPr>
                <w:lang w:eastAsia="ja-JP"/>
              </w:rPr>
            </w:pPr>
            <w:r w:rsidRPr="00FD0425">
              <w:rPr>
                <w:lang w:eastAsia="ja-JP"/>
              </w:rPr>
              <w:t>O</w:t>
            </w:r>
          </w:p>
        </w:tc>
        <w:tc>
          <w:tcPr>
            <w:tcW w:w="1022" w:type="dxa"/>
          </w:tcPr>
          <w:p w14:paraId="0ED0E471" w14:textId="77777777" w:rsidR="00F02090" w:rsidRPr="00FD0425" w:rsidRDefault="00F02090" w:rsidP="00694C97">
            <w:pPr>
              <w:pStyle w:val="TAL"/>
              <w:rPr>
                <w:szCs w:val="18"/>
                <w:lang w:eastAsia="ja-JP"/>
              </w:rPr>
            </w:pPr>
          </w:p>
        </w:tc>
        <w:tc>
          <w:tcPr>
            <w:tcW w:w="1276" w:type="dxa"/>
          </w:tcPr>
          <w:p w14:paraId="7ED88EE0" w14:textId="77777777" w:rsidR="00F02090" w:rsidRPr="00FD0425" w:rsidRDefault="00F02090" w:rsidP="00694C97">
            <w:pPr>
              <w:pStyle w:val="TAL"/>
              <w:rPr>
                <w:snapToGrid w:val="0"/>
                <w:lang w:eastAsia="ja-JP"/>
              </w:rPr>
            </w:pPr>
            <w:r w:rsidRPr="00FD0425">
              <w:rPr>
                <w:lang w:eastAsia="ja-JP"/>
              </w:rPr>
              <w:t>9.2.1.21</w:t>
            </w:r>
          </w:p>
        </w:tc>
        <w:tc>
          <w:tcPr>
            <w:tcW w:w="2126" w:type="dxa"/>
          </w:tcPr>
          <w:p w14:paraId="54EE20AF" w14:textId="77777777" w:rsidR="00F02090" w:rsidRPr="00FD0425" w:rsidRDefault="00F02090" w:rsidP="00694C97">
            <w:pPr>
              <w:pStyle w:val="TAL"/>
              <w:rPr>
                <w:szCs w:val="18"/>
                <w:lang w:eastAsia="ja-JP"/>
              </w:rPr>
            </w:pPr>
          </w:p>
        </w:tc>
        <w:tc>
          <w:tcPr>
            <w:tcW w:w="1105" w:type="dxa"/>
          </w:tcPr>
          <w:p w14:paraId="4E68B669" w14:textId="77777777" w:rsidR="00F02090" w:rsidRPr="00FD0425" w:rsidRDefault="00F02090" w:rsidP="00694C97">
            <w:pPr>
              <w:pStyle w:val="TAC"/>
              <w:rPr>
                <w:lang w:eastAsia="ja-JP"/>
              </w:rPr>
            </w:pPr>
            <w:r w:rsidRPr="00FD0425">
              <w:rPr>
                <w:bCs/>
                <w:lang w:eastAsia="ja-JP"/>
              </w:rPr>
              <w:t>–</w:t>
            </w:r>
          </w:p>
        </w:tc>
        <w:tc>
          <w:tcPr>
            <w:tcW w:w="1274" w:type="dxa"/>
          </w:tcPr>
          <w:p w14:paraId="222AB602" w14:textId="77777777" w:rsidR="00F02090" w:rsidRPr="00FD0425" w:rsidRDefault="00F02090" w:rsidP="00694C97">
            <w:pPr>
              <w:pStyle w:val="TAC"/>
              <w:rPr>
                <w:lang w:eastAsia="ja-JP"/>
              </w:rPr>
            </w:pPr>
          </w:p>
        </w:tc>
      </w:tr>
      <w:tr w:rsidR="00F02090" w:rsidRPr="00FD0425" w14:paraId="54D8730F" w14:textId="77777777" w:rsidTr="00694C97">
        <w:tblPrEx>
          <w:tblCellMar>
            <w:top w:w="0" w:type="dxa"/>
            <w:bottom w:w="0" w:type="dxa"/>
          </w:tblCellMar>
        </w:tblPrEx>
        <w:tc>
          <w:tcPr>
            <w:tcW w:w="2578" w:type="dxa"/>
          </w:tcPr>
          <w:p w14:paraId="06AE14C9" w14:textId="77777777" w:rsidR="00F02090" w:rsidRPr="00FD0425" w:rsidRDefault="00F02090" w:rsidP="00694C97">
            <w:pPr>
              <w:pStyle w:val="TAL"/>
              <w:ind w:left="227"/>
              <w:rPr>
                <w:lang w:eastAsia="ja-JP"/>
              </w:rPr>
            </w:pPr>
            <w:r w:rsidRPr="00FD0425">
              <w:rPr>
                <w:lang w:eastAsia="ja-JP"/>
              </w:rPr>
              <w:t>&gt;&gt;</w:t>
            </w:r>
            <w:r w:rsidRPr="00FD0425">
              <w:rPr>
                <w:lang w:eastAsia="zh-CN"/>
              </w:rPr>
              <w:t>PDU Session Resource Modification Confirm Info – MN terminated</w:t>
            </w:r>
          </w:p>
        </w:tc>
        <w:tc>
          <w:tcPr>
            <w:tcW w:w="1104" w:type="dxa"/>
          </w:tcPr>
          <w:p w14:paraId="5F6014FF" w14:textId="77777777" w:rsidR="00F02090" w:rsidRPr="00FD0425" w:rsidRDefault="00F02090" w:rsidP="00694C97">
            <w:pPr>
              <w:pStyle w:val="TAL"/>
              <w:rPr>
                <w:lang w:eastAsia="ja-JP"/>
              </w:rPr>
            </w:pPr>
            <w:r w:rsidRPr="00FD0425">
              <w:rPr>
                <w:lang w:eastAsia="ja-JP"/>
              </w:rPr>
              <w:t>O</w:t>
            </w:r>
          </w:p>
        </w:tc>
        <w:tc>
          <w:tcPr>
            <w:tcW w:w="1022" w:type="dxa"/>
          </w:tcPr>
          <w:p w14:paraId="04125A66" w14:textId="77777777" w:rsidR="00F02090" w:rsidRPr="00FD0425" w:rsidRDefault="00F02090" w:rsidP="00694C97">
            <w:pPr>
              <w:pStyle w:val="TAL"/>
              <w:rPr>
                <w:szCs w:val="18"/>
                <w:lang w:eastAsia="ja-JP"/>
              </w:rPr>
            </w:pPr>
          </w:p>
        </w:tc>
        <w:tc>
          <w:tcPr>
            <w:tcW w:w="1276" w:type="dxa"/>
          </w:tcPr>
          <w:p w14:paraId="4F22B3C6" w14:textId="77777777" w:rsidR="00F02090" w:rsidRPr="00FD0425" w:rsidRDefault="00F02090" w:rsidP="00694C97">
            <w:pPr>
              <w:pStyle w:val="TAL"/>
              <w:rPr>
                <w:snapToGrid w:val="0"/>
                <w:lang w:eastAsia="ja-JP"/>
              </w:rPr>
            </w:pPr>
            <w:r w:rsidRPr="00FD0425">
              <w:rPr>
                <w:lang w:eastAsia="ja-JP"/>
              </w:rPr>
              <w:t>9.2.1.23</w:t>
            </w:r>
          </w:p>
        </w:tc>
        <w:tc>
          <w:tcPr>
            <w:tcW w:w="2126" w:type="dxa"/>
          </w:tcPr>
          <w:p w14:paraId="0157A008" w14:textId="77777777" w:rsidR="00F02090" w:rsidRPr="00FD0425" w:rsidRDefault="00F02090" w:rsidP="00694C97">
            <w:pPr>
              <w:pStyle w:val="TAL"/>
              <w:rPr>
                <w:szCs w:val="18"/>
                <w:lang w:eastAsia="ja-JP"/>
              </w:rPr>
            </w:pPr>
          </w:p>
        </w:tc>
        <w:tc>
          <w:tcPr>
            <w:tcW w:w="1105" w:type="dxa"/>
          </w:tcPr>
          <w:p w14:paraId="19A2F201" w14:textId="77777777" w:rsidR="00F02090" w:rsidRPr="00FD0425" w:rsidRDefault="00F02090" w:rsidP="00694C97">
            <w:pPr>
              <w:pStyle w:val="TAC"/>
              <w:rPr>
                <w:lang w:eastAsia="ja-JP"/>
              </w:rPr>
            </w:pPr>
            <w:r w:rsidRPr="00FD0425">
              <w:rPr>
                <w:bCs/>
                <w:lang w:eastAsia="ja-JP"/>
              </w:rPr>
              <w:t>–</w:t>
            </w:r>
          </w:p>
        </w:tc>
        <w:tc>
          <w:tcPr>
            <w:tcW w:w="1274" w:type="dxa"/>
          </w:tcPr>
          <w:p w14:paraId="1B2AD274" w14:textId="77777777" w:rsidR="00F02090" w:rsidRPr="00FD0425" w:rsidRDefault="00F02090" w:rsidP="00694C97">
            <w:pPr>
              <w:pStyle w:val="TAC"/>
              <w:rPr>
                <w:lang w:eastAsia="ja-JP"/>
              </w:rPr>
            </w:pPr>
          </w:p>
        </w:tc>
      </w:tr>
      <w:tr w:rsidR="00F02090" w:rsidRPr="00FD0425" w14:paraId="2F5AC741" w14:textId="77777777" w:rsidTr="00694C97">
        <w:tblPrEx>
          <w:tblCellMar>
            <w:top w:w="0" w:type="dxa"/>
            <w:bottom w:w="0" w:type="dxa"/>
          </w:tblCellMar>
        </w:tblPrEx>
        <w:tc>
          <w:tcPr>
            <w:tcW w:w="2578" w:type="dxa"/>
          </w:tcPr>
          <w:p w14:paraId="0EC2F083" w14:textId="77777777" w:rsidR="00F02090" w:rsidRPr="00FD0425" w:rsidRDefault="00F02090" w:rsidP="00694C97">
            <w:pPr>
              <w:pStyle w:val="TAL"/>
              <w:rPr>
                <w:lang w:eastAsia="ja-JP"/>
              </w:rPr>
            </w:pPr>
            <w:r w:rsidRPr="00FD0425">
              <w:rPr>
                <w:b/>
                <w:lang w:eastAsia="ja-JP"/>
              </w:rPr>
              <w:t>PDU sessions Released List</w:t>
            </w:r>
          </w:p>
        </w:tc>
        <w:tc>
          <w:tcPr>
            <w:tcW w:w="1104" w:type="dxa"/>
          </w:tcPr>
          <w:p w14:paraId="67919C84" w14:textId="77777777" w:rsidR="00F02090" w:rsidRPr="00FD0425" w:rsidRDefault="00F02090" w:rsidP="00694C97">
            <w:pPr>
              <w:pStyle w:val="TAL"/>
              <w:rPr>
                <w:lang w:eastAsia="ja-JP"/>
              </w:rPr>
            </w:pPr>
          </w:p>
        </w:tc>
        <w:tc>
          <w:tcPr>
            <w:tcW w:w="1022" w:type="dxa"/>
          </w:tcPr>
          <w:p w14:paraId="582E665E" w14:textId="77777777" w:rsidR="00F02090" w:rsidRPr="00FD0425" w:rsidRDefault="00F02090" w:rsidP="00694C97">
            <w:pPr>
              <w:pStyle w:val="TAL"/>
              <w:rPr>
                <w:szCs w:val="18"/>
                <w:lang w:eastAsia="ja-JP"/>
              </w:rPr>
            </w:pPr>
            <w:r w:rsidRPr="00FD0425">
              <w:rPr>
                <w:i/>
                <w:lang w:eastAsia="ja-JP"/>
              </w:rPr>
              <w:t>0..1</w:t>
            </w:r>
          </w:p>
        </w:tc>
        <w:tc>
          <w:tcPr>
            <w:tcW w:w="1276" w:type="dxa"/>
          </w:tcPr>
          <w:p w14:paraId="071A0C01" w14:textId="77777777" w:rsidR="00F02090" w:rsidRPr="00FD0425" w:rsidRDefault="00F02090" w:rsidP="00694C97">
            <w:pPr>
              <w:pStyle w:val="TAL"/>
              <w:rPr>
                <w:snapToGrid w:val="0"/>
                <w:lang w:eastAsia="ja-JP"/>
              </w:rPr>
            </w:pPr>
          </w:p>
        </w:tc>
        <w:tc>
          <w:tcPr>
            <w:tcW w:w="2126" w:type="dxa"/>
          </w:tcPr>
          <w:p w14:paraId="0D4B2C67" w14:textId="77777777" w:rsidR="00F02090" w:rsidRPr="00FD0425" w:rsidRDefault="00F02090" w:rsidP="00694C97">
            <w:pPr>
              <w:pStyle w:val="TAL"/>
              <w:rPr>
                <w:szCs w:val="18"/>
                <w:lang w:eastAsia="ja-JP"/>
              </w:rPr>
            </w:pPr>
          </w:p>
        </w:tc>
        <w:tc>
          <w:tcPr>
            <w:tcW w:w="1105" w:type="dxa"/>
          </w:tcPr>
          <w:p w14:paraId="17F31B13" w14:textId="77777777" w:rsidR="00F02090" w:rsidRPr="00FD0425" w:rsidRDefault="00F02090" w:rsidP="00694C97">
            <w:pPr>
              <w:pStyle w:val="TAC"/>
              <w:rPr>
                <w:lang w:eastAsia="ja-JP"/>
              </w:rPr>
            </w:pPr>
            <w:r w:rsidRPr="00FD0425">
              <w:rPr>
                <w:bCs/>
                <w:lang w:eastAsia="ja-JP"/>
              </w:rPr>
              <w:t>YES</w:t>
            </w:r>
          </w:p>
        </w:tc>
        <w:tc>
          <w:tcPr>
            <w:tcW w:w="1274" w:type="dxa"/>
          </w:tcPr>
          <w:p w14:paraId="64626F75" w14:textId="77777777" w:rsidR="00F02090" w:rsidRPr="00FD0425" w:rsidRDefault="00F02090" w:rsidP="00694C97">
            <w:pPr>
              <w:pStyle w:val="TAC"/>
              <w:rPr>
                <w:lang w:eastAsia="ja-JP"/>
              </w:rPr>
            </w:pPr>
            <w:r w:rsidRPr="00FD0425">
              <w:rPr>
                <w:lang w:eastAsia="ja-JP"/>
              </w:rPr>
              <w:t>ignore</w:t>
            </w:r>
          </w:p>
        </w:tc>
      </w:tr>
      <w:tr w:rsidR="00F02090" w:rsidRPr="00FD0425" w14:paraId="53E9C178" w14:textId="77777777" w:rsidTr="00694C97">
        <w:tblPrEx>
          <w:tblCellMar>
            <w:top w:w="0" w:type="dxa"/>
            <w:bottom w:w="0" w:type="dxa"/>
          </w:tblCellMar>
        </w:tblPrEx>
        <w:tc>
          <w:tcPr>
            <w:tcW w:w="2578" w:type="dxa"/>
          </w:tcPr>
          <w:p w14:paraId="489AC3BB" w14:textId="77777777" w:rsidR="00F02090" w:rsidRPr="00FD0425" w:rsidRDefault="00F02090" w:rsidP="00694C97">
            <w:pPr>
              <w:pStyle w:val="TAL"/>
              <w:ind w:left="113"/>
              <w:rPr>
                <w:lang w:eastAsia="ja-JP"/>
              </w:rPr>
            </w:pPr>
            <w:r w:rsidRPr="00FD0425">
              <w:rPr>
                <w:lang w:eastAsia="ja-JP"/>
              </w:rPr>
              <w:t>&gt;PDU sessions released List – SN terminated</w:t>
            </w:r>
          </w:p>
        </w:tc>
        <w:tc>
          <w:tcPr>
            <w:tcW w:w="1104" w:type="dxa"/>
          </w:tcPr>
          <w:p w14:paraId="7453C2D5" w14:textId="77777777" w:rsidR="00F02090" w:rsidRPr="00FD0425" w:rsidRDefault="00F02090" w:rsidP="00694C97">
            <w:pPr>
              <w:pStyle w:val="TAL"/>
              <w:rPr>
                <w:lang w:eastAsia="ja-JP"/>
              </w:rPr>
            </w:pPr>
            <w:r w:rsidRPr="00FD0425">
              <w:rPr>
                <w:lang w:eastAsia="ja-JP"/>
              </w:rPr>
              <w:t>O</w:t>
            </w:r>
          </w:p>
        </w:tc>
        <w:tc>
          <w:tcPr>
            <w:tcW w:w="1022" w:type="dxa"/>
          </w:tcPr>
          <w:p w14:paraId="4C6666C8" w14:textId="77777777" w:rsidR="00F02090" w:rsidRPr="00FD0425" w:rsidRDefault="00F02090" w:rsidP="00694C97">
            <w:pPr>
              <w:pStyle w:val="TAL"/>
              <w:rPr>
                <w:szCs w:val="18"/>
                <w:lang w:eastAsia="ja-JP"/>
              </w:rPr>
            </w:pPr>
          </w:p>
        </w:tc>
        <w:tc>
          <w:tcPr>
            <w:tcW w:w="1276" w:type="dxa"/>
          </w:tcPr>
          <w:p w14:paraId="0F81D4CF" w14:textId="77777777" w:rsidR="00F02090" w:rsidRPr="00FD0425" w:rsidRDefault="00F02090" w:rsidP="00694C97">
            <w:pPr>
              <w:pStyle w:val="TAL"/>
              <w:rPr>
                <w:lang w:eastAsia="zh-CN"/>
              </w:rPr>
            </w:pPr>
            <w:r w:rsidRPr="00FD0425">
              <w:rPr>
                <w:lang w:eastAsia="zh-CN"/>
              </w:rPr>
              <w:t>PDU Session List with data forwarding info from the target node</w:t>
            </w:r>
          </w:p>
          <w:p w14:paraId="02CDCDFD" w14:textId="77777777" w:rsidR="00F02090" w:rsidRPr="00FD0425" w:rsidRDefault="00F02090" w:rsidP="00694C97">
            <w:pPr>
              <w:pStyle w:val="TAL"/>
              <w:rPr>
                <w:snapToGrid w:val="0"/>
                <w:lang w:eastAsia="ja-JP"/>
              </w:rPr>
            </w:pPr>
            <w:r w:rsidRPr="00FD0425">
              <w:rPr>
                <w:lang w:eastAsia="ja-JP"/>
              </w:rPr>
              <w:t>9.2.1.25</w:t>
            </w:r>
          </w:p>
        </w:tc>
        <w:tc>
          <w:tcPr>
            <w:tcW w:w="2126" w:type="dxa"/>
          </w:tcPr>
          <w:p w14:paraId="2C640CA6" w14:textId="77777777" w:rsidR="00F02090" w:rsidRPr="00FD0425" w:rsidRDefault="00F02090" w:rsidP="00694C97">
            <w:pPr>
              <w:pStyle w:val="TAL"/>
              <w:rPr>
                <w:szCs w:val="18"/>
                <w:lang w:eastAsia="ja-JP"/>
              </w:rPr>
            </w:pPr>
          </w:p>
        </w:tc>
        <w:tc>
          <w:tcPr>
            <w:tcW w:w="1105" w:type="dxa"/>
          </w:tcPr>
          <w:p w14:paraId="1545F674" w14:textId="77777777" w:rsidR="00F02090" w:rsidRPr="00FD0425" w:rsidRDefault="00F02090" w:rsidP="00694C97">
            <w:pPr>
              <w:pStyle w:val="TAC"/>
              <w:rPr>
                <w:lang w:eastAsia="ja-JP"/>
              </w:rPr>
            </w:pPr>
            <w:r w:rsidRPr="00FD0425">
              <w:rPr>
                <w:bCs/>
                <w:lang w:eastAsia="ja-JP"/>
              </w:rPr>
              <w:t>–</w:t>
            </w:r>
          </w:p>
        </w:tc>
        <w:tc>
          <w:tcPr>
            <w:tcW w:w="1274" w:type="dxa"/>
          </w:tcPr>
          <w:p w14:paraId="380C88D2" w14:textId="77777777" w:rsidR="00F02090" w:rsidRPr="00FD0425" w:rsidRDefault="00F02090" w:rsidP="00694C97">
            <w:pPr>
              <w:pStyle w:val="TAC"/>
              <w:rPr>
                <w:lang w:eastAsia="ja-JP"/>
              </w:rPr>
            </w:pPr>
          </w:p>
        </w:tc>
      </w:tr>
      <w:tr w:rsidR="00F02090" w:rsidRPr="00FD0425" w14:paraId="0F31CCD7" w14:textId="77777777" w:rsidTr="00694C97">
        <w:tblPrEx>
          <w:tblCellMar>
            <w:top w:w="0" w:type="dxa"/>
            <w:bottom w:w="0" w:type="dxa"/>
          </w:tblCellMar>
        </w:tblPrEx>
        <w:tc>
          <w:tcPr>
            <w:tcW w:w="2578" w:type="dxa"/>
          </w:tcPr>
          <w:p w14:paraId="49B008FC" w14:textId="77777777" w:rsidR="00F02090" w:rsidRPr="00FD0425" w:rsidRDefault="00F02090" w:rsidP="00694C97">
            <w:pPr>
              <w:pStyle w:val="TAL"/>
              <w:ind w:left="113"/>
              <w:rPr>
                <w:lang w:eastAsia="ja-JP"/>
              </w:rPr>
            </w:pPr>
            <w:r w:rsidRPr="00FD0425">
              <w:rPr>
                <w:lang w:eastAsia="ja-JP"/>
              </w:rPr>
              <w:t>&gt;PDU sessions released List – MN terminated</w:t>
            </w:r>
          </w:p>
        </w:tc>
        <w:tc>
          <w:tcPr>
            <w:tcW w:w="1104" w:type="dxa"/>
          </w:tcPr>
          <w:p w14:paraId="01559713" w14:textId="77777777" w:rsidR="00F02090" w:rsidRPr="00FD0425" w:rsidRDefault="00F02090" w:rsidP="00694C97">
            <w:pPr>
              <w:pStyle w:val="TAL"/>
              <w:rPr>
                <w:lang w:eastAsia="ja-JP"/>
              </w:rPr>
            </w:pPr>
            <w:r w:rsidRPr="00FD0425">
              <w:rPr>
                <w:lang w:eastAsia="ja-JP"/>
              </w:rPr>
              <w:t>O</w:t>
            </w:r>
          </w:p>
        </w:tc>
        <w:tc>
          <w:tcPr>
            <w:tcW w:w="1022" w:type="dxa"/>
          </w:tcPr>
          <w:p w14:paraId="4B915A1E" w14:textId="77777777" w:rsidR="00F02090" w:rsidRPr="00FD0425" w:rsidRDefault="00F02090" w:rsidP="00694C97">
            <w:pPr>
              <w:pStyle w:val="TAL"/>
              <w:rPr>
                <w:szCs w:val="18"/>
                <w:lang w:eastAsia="ja-JP"/>
              </w:rPr>
            </w:pPr>
          </w:p>
        </w:tc>
        <w:tc>
          <w:tcPr>
            <w:tcW w:w="1276" w:type="dxa"/>
          </w:tcPr>
          <w:p w14:paraId="223AFCCE" w14:textId="77777777" w:rsidR="00F02090" w:rsidRPr="00FD0425" w:rsidRDefault="00F02090" w:rsidP="00694C97">
            <w:pPr>
              <w:pStyle w:val="TAL"/>
              <w:rPr>
                <w:lang w:eastAsia="zh-CN"/>
              </w:rPr>
            </w:pPr>
            <w:r w:rsidRPr="00FD0425">
              <w:rPr>
                <w:lang w:eastAsia="zh-CN"/>
              </w:rPr>
              <w:t>PDU session List</w:t>
            </w:r>
          </w:p>
          <w:p w14:paraId="4C0129DA" w14:textId="77777777" w:rsidR="00F02090" w:rsidRPr="00FD0425" w:rsidRDefault="00F02090" w:rsidP="00694C97">
            <w:pPr>
              <w:pStyle w:val="TAL"/>
              <w:rPr>
                <w:snapToGrid w:val="0"/>
                <w:lang w:eastAsia="ja-JP"/>
              </w:rPr>
            </w:pPr>
            <w:r w:rsidRPr="00FD0425">
              <w:rPr>
                <w:lang w:eastAsia="ja-JP"/>
              </w:rPr>
              <w:t>9.2.1.27</w:t>
            </w:r>
          </w:p>
        </w:tc>
        <w:tc>
          <w:tcPr>
            <w:tcW w:w="2126" w:type="dxa"/>
          </w:tcPr>
          <w:p w14:paraId="63AF60D1" w14:textId="77777777" w:rsidR="00F02090" w:rsidRPr="00FD0425" w:rsidRDefault="00F02090" w:rsidP="00694C97">
            <w:pPr>
              <w:pStyle w:val="TAL"/>
              <w:rPr>
                <w:szCs w:val="18"/>
                <w:lang w:eastAsia="ja-JP"/>
              </w:rPr>
            </w:pPr>
          </w:p>
        </w:tc>
        <w:tc>
          <w:tcPr>
            <w:tcW w:w="1105" w:type="dxa"/>
          </w:tcPr>
          <w:p w14:paraId="5A221CD9" w14:textId="77777777" w:rsidR="00F02090" w:rsidRPr="00FD0425" w:rsidRDefault="00F02090" w:rsidP="00694C97">
            <w:pPr>
              <w:pStyle w:val="TAC"/>
              <w:rPr>
                <w:lang w:eastAsia="ja-JP"/>
              </w:rPr>
            </w:pPr>
            <w:r w:rsidRPr="00FD0425">
              <w:rPr>
                <w:bCs/>
                <w:lang w:eastAsia="ja-JP"/>
              </w:rPr>
              <w:t>–</w:t>
            </w:r>
          </w:p>
        </w:tc>
        <w:tc>
          <w:tcPr>
            <w:tcW w:w="1274" w:type="dxa"/>
          </w:tcPr>
          <w:p w14:paraId="69B99263" w14:textId="77777777" w:rsidR="00F02090" w:rsidRPr="00FD0425" w:rsidRDefault="00F02090" w:rsidP="00694C97">
            <w:pPr>
              <w:pStyle w:val="TAC"/>
              <w:rPr>
                <w:lang w:eastAsia="ja-JP"/>
              </w:rPr>
            </w:pPr>
          </w:p>
        </w:tc>
      </w:tr>
      <w:tr w:rsidR="00F02090" w:rsidRPr="00FD0425" w14:paraId="27E06FA1" w14:textId="77777777" w:rsidTr="00694C97">
        <w:tblPrEx>
          <w:tblCellMar>
            <w:top w:w="0" w:type="dxa"/>
            <w:bottom w:w="0" w:type="dxa"/>
          </w:tblCellMar>
        </w:tblPrEx>
        <w:tc>
          <w:tcPr>
            <w:tcW w:w="2578" w:type="dxa"/>
          </w:tcPr>
          <w:p w14:paraId="048C04AA" w14:textId="77777777" w:rsidR="00F02090" w:rsidRPr="00FD0425" w:rsidRDefault="00F02090" w:rsidP="00694C97">
            <w:pPr>
              <w:pStyle w:val="TAL"/>
              <w:rPr>
                <w:lang w:eastAsia="ja-JP"/>
              </w:rPr>
            </w:pPr>
            <w:r w:rsidRPr="00FD0425">
              <w:rPr>
                <w:rFonts w:eastAsia="SimSun"/>
                <w:lang w:eastAsia="zh-CN"/>
              </w:rPr>
              <w:t>M-NG-RAN node to S-NG-RAN node Container</w:t>
            </w:r>
            <w:r w:rsidRPr="00FD0425">
              <w:rPr>
                <w:lang w:eastAsia="ja-JP"/>
              </w:rPr>
              <w:t xml:space="preserve"> </w:t>
            </w:r>
          </w:p>
        </w:tc>
        <w:tc>
          <w:tcPr>
            <w:tcW w:w="1104" w:type="dxa"/>
          </w:tcPr>
          <w:p w14:paraId="0A9B95D9" w14:textId="77777777" w:rsidR="00F02090" w:rsidRPr="00FD0425" w:rsidRDefault="00F02090" w:rsidP="00694C97">
            <w:pPr>
              <w:pStyle w:val="TAL"/>
              <w:rPr>
                <w:lang w:eastAsia="ja-JP"/>
              </w:rPr>
            </w:pPr>
            <w:r w:rsidRPr="00FD0425">
              <w:rPr>
                <w:lang w:eastAsia="ja-JP"/>
              </w:rPr>
              <w:t>O</w:t>
            </w:r>
          </w:p>
        </w:tc>
        <w:tc>
          <w:tcPr>
            <w:tcW w:w="1022" w:type="dxa"/>
          </w:tcPr>
          <w:p w14:paraId="0DD06021" w14:textId="77777777" w:rsidR="00F02090" w:rsidRPr="00FD0425" w:rsidRDefault="00F02090" w:rsidP="00694C97">
            <w:pPr>
              <w:pStyle w:val="TAL"/>
              <w:rPr>
                <w:szCs w:val="18"/>
                <w:lang w:eastAsia="ja-JP"/>
              </w:rPr>
            </w:pPr>
          </w:p>
        </w:tc>
        <w:tc>
          <w:tcPr>
            <w:tcW w:w="1276" w:type="dxa"/>
          </w:tcPr>
          <w:p w14:paraId="0E04919B" w14:textId="77777777" w:rsidR="00F02090" w:rsidRPr="00FD0425" w:rsidRDefault="00F02090" w:rsidP="00694C97">
            <w:pPr>
              <w:pStyle w:val="TAL"/>
              <w:rPr>
                <w:lang w:eastAsia="ja-JP"/>
              </w:rPr>
            </w:pPr>
            <w:r w:rsidRPr="00FD0425">
              <w:rPr>
                <w:snapToGrid w:val="0"/>
                <w:lang w:eastAsia="ja-JP"/>
              </w:rPr>
              <w:t>OCTET STRING</w:t>
            </w:r>
          </w:p>
        </w:tc>
        <w:tc>
          <w:tcPr>
            <w:tcW w:w="2126" w:type="dxa"/>
          </w:tcPr>
          <w:p w14:paraId="6052A2F3" w14:textId="77777777" w:rsidR="00F02090" w:rsidRPr="00FD0425" w:rsidRDefault="00057A2D" w:rsidP="00057A2D">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05" w:type="dxa"/>
          </w:tcPr>
          <w:p w14:paraId="5D423498" w14:textId="77777777" w:rsidR="00F02090" w:rsidRPr="00FD0425" w:rsidRDefault="00F02090" w:rsidP="00694C97">
            <w:pPr>
              <w:pStyle w:val="TAC"/>
              <w:rPr>
                <w:lang w:eastAsia="ja-JP"/>
              </w:rPr>
            </w:pPr>
            <w:r w:rsidRPr="00FD0425">
              <w:rPr>
                <w:lang w:eastAsia="ja-JP"/>
              </w:rPr>
              <w:t>YES</w:t>
            </w:r>
          </w:p>
        </w:tc>
        <w:tc>
          <w:tcPr>
            <w:tcW w:w="1274" w:type="dxa"/>
          </w:tcPr>
          <w:p w14:paraId="4FE88FC6" w14:textId="77777777" w:rsidR="00F02090" w:rsidRPr="00FD0425" w:rsidRDefault="00F02090" w:rsidP="00694C97">
            <w:pPr>
              <w:pStyle w:val="TAC"/>
              <w:rPr>
                <w:lang w:eastAsia="ja-JP"/>
              </w:rPr>
            </w:pPr>
            <w:r w:rsidRPr="00FD0425">
              <w:rPr>
                <w:lang w:eastAsia="ja-JP"/>
              </w:rPr>
              <w:t>ignore</w:t>
            </w:r>
          </w:p>
        </w:tc>
      </w:tr>
      <w:tr w:rsidR="00F02090" w:rsidRPr="00FD0425" w14:paraId="78E5D2DD" w14:textId="77777777" w:rsidTr="00694C97">
        <w:tblPrEx>
          <w:tblCellMar>
            <w:top w:w="0" w:type="dxa"/>
            <w:bottom w:w="0" w:type="dxa"/>
          </w:tblCellMar>
        </w:tblPrEx>
        <w:tc>
          <w:tcPr>
            <w:tcW w:w="2578" w:type="dxa"/>
          </w:tcPr>
          <w:p w14:paraId="68273F04" w14:textId="77777777" w:rsidR="00F02090" w:rsidRPr="00FD0425" w:rsidRDefault="00F02090" w:rsidP="00694C97">
            <w:pPr>
              <w:pStyle w:val="TAL"/>
              <w:rPr>
                <w:rFonts w:eastAsia="SimSun"/>
                <w:lang w:eastAsia="zh-CN"/>
              </w:rPr>
            </w:pPr>
            <w:r w:rsidRPr="00FD0425">
              <w:rPr>
                <w:lang w:eastAsia="ja-JP"/>
              </w:rPr>
              <w:t>Additional DRB IDs</w:t>
            </w:r>
          </w:p>
        </w:tc>
        <w:tc>
          <w:tcPr>
            <w:tcW w:w="1104" w:type="dxa"/>
          </w:tcPr>
          <w:p w14:paraId="44A959E4" w14:textId="77777777" w:rsidR="00F02090" w:rsidRPr="00FD0425" w:rsidRDefault="00F02090" w:rsidP="00694C97">
            <w:pPr>
              <w:pStyle w:val="TAL"/>
              <w:rPr>
                <w:lang w:eastAsia="ja-JP"/>
              </w:rPr>
            </w:pPr>
            <w:r w:rsidRPr="00FD0425">
              <w:t>O</w:t>
            </w:r>
          </w:p>
        </w:tc>
        <w:tc>
          <w:tcPr>
            <w:tcW w:w="1022" w:type="dxa"/>
          </w:tcPr>
          <w:p w14:paraId="2FEA46B6" w14:textId="77777777" w:rsidR="00F02090" w:rsidRPr="00FD0425" w:rsidRDefault="00F02090" w:rsidP="00694C97">
            <w:pPr>
              <w:pStyle w:val="TAL"/>
              <w:rPr>
                <w:szCs w:val="18"/>
                <w:lang w:eastAsia="ja-JP"/>
              </w:rPr>
            </w:pPr>
          </w:p>
        </w:tc>
        <w:tc>
          <w:tcPr>
            <w:tcW w:w="1276" w:type="dxa"/>
          </w:tcPr>
          <w:p w14:paraId="49A78783" w14:textId="77777777" w:rsidR="00F02090" w:rsidRPr="00FD0425" w:rsidRDefault="00F02090" w:rsidP="00694C97">
            <w:pPr>
              <w:pStyle w:val="TAL"/>
              <w:rPr>
                <w:snapToGrid w:val="0"/>
                <w:lang w:eastAsia="ja-JP"/>
              </w:rPr>
            </w:pPr>
            <w:r w:rsidRPr="00FD0425">
              <w:rPr>
                <w:snapToGrid w:val="0"/>
                <w:lang w:eastAsia="ja-JP"/>
              </w:rPr>
              <w:t>DRB List</w:t>
            </w:r>
          </w:p>
          <w:p w14:paraId="3B068CCC" w14:textId="77777777" w:rsidR="00F02090" w:rsidRPr="00FD0425" w:rsidRDefault="00F02090" w:rsidP="00694C97">
            <w:pPr>
              <w:pStyle w:val="TAL"/>
              <w:rPr>
                <w:snapToGrid w:val="0"/>
                <w:lang w:eastAsia="ja-JP"/>
              </w:rPr>
            </w:pPr>
            <w:r w:rsidRPr="00FD0425">
              <w:rPr>
                <w:snapToGrid w:val="0"/>
                <w:lang w:eastAsia="ja-JP"/>
              </w:rPr>
              <w:t>9.2.1.29</w:t>
            </w:r>
          </w:p>
        </w:tc>
        <w:tc>
          <w:tcPr>
            <w:tcW w:w="2126" w:type="dxa"/>
          </w:tcPr>
          <w:p w14:paraId="055450A5" w14:textId="77777777" w:rsidR="00F02090" w:rsidRPr="00FD0425" w:rsidRDefault="00F02090" w:rsidP="00694C97">
            <w:pPr>
              <w:pStyle w:val="TAL"/>
              <w:rPr>
                <w:lang w:eastAsia="ja-JP"/>
              </w:rPr>
            </w:pPr>
            <w:r w:rsidRPr="00FD0425">
              <w:rPr>
                <w:lang w:eastAsia="ja-JP"/>
              </w:rPr>
              <w:t>Indicates additional list of DRB IDs that the S-NG-RAN node may use for SN-terminated bearers.</w:t>
            </w:r>
          </w:p>
        </w:tc>
        <w:tc>
          <w:tcPr>
            <w:tcW w:w="1105" w:type="dxa"/>
          </w:tcPr>
          <w:p w14:paraId="0EA677F3" w14:textId="77777777" w:rsidR="00F02090" w:rsidRPr="00FD0425" w:rsidRDefault="00F02090" w:rsidP="00694C97">
            <w:pPr>
              <w:pStyle w:val="TAC"/>
              <w:rPr>
                <w:lang w:eastAsia="ja-JP"/>
              </w:rPr>
            </w:pPr>
            <w:r w:rsidRPr="00FD0425">
              <w:rPr>
                <w:bCs/>
                <w:lang w:eastAsia="ja-JP"/>
              </w:rPr>
              <w:t>YES</w:t>
            </w:r>
          </w:p>
        </w:tc>
        <w:tc>
          <w:tcPr>
            <w:tcW w:w="1274" w:type="dxa"/>
          </w:tcPr>
          <w:p w14:paraId="23546CFC" w14:textId="77777777" w:rsidR="00F02090" w:rsidRPr="00FD0425" w:rsidRDefault="00F02090" w:rsidP="00694C97">
            <w:pPr>
              <w:pStyle w:val="TAC"/>
              <w:rPr>
                <w:lang w:eastAsia="ja-JP"/>
              </w:rPr>
            </w:pPr>
            <w:r w:rsidRPr="00FD0425">
              <w:rPr>
                <w:lang w:eastAsia="ja-JP"/>
              </w:rPr>
              <w:t>reject</w:t>
            </w:r>
          </w:p>
        </w:tc>
      </w:tr>
      <w:tr w:rsidR="00F02090" w:rsidRPr="00FD0425" w14:paraId="2D3DFBA2" w14:textId="77777777" w:rsidTr="00694C97">
        <w:tblPrEx>
          <w:tblCellMar>
            <w:top w:w="0" w:type="dxa"/>
            <w:bottom w:w="0" w:type="dxa"/>
          </w:tblCellMar>
        </w:tblPrEx>
        <w:tc>
          <w:tcPr>
            <w:tcW w:w="2578" w:type="dxa"/>
          </w:tcPr>
          <w:p w14:paraId="23D767E4" w14:textId="77777777" w:rsidR="00F02090" w:rsidRPr="00FD0425" w:rsidRDefault="00F02090" w:rsidP="00694C97">
            <w:pPr>
              <w:pStyle w:val="TAL"/>
              <w:rPr>
                <w:lang w:eastAsia="ja-JP"/>
              </w:rPr>
            </w:pPr>
            <w:r w:rsidRPr="00FD0425">
              <w:rPr>
                <w:lang w:eastAsia="ja-JP"/>
              </w:rPr>
              <w:t>Criticality Diagnostics</w:t>
            </w:r>
          </w:p>
        </w:tc>
        <w:tc>
          <w:tcPr>
            <w:tcW w:w="1104" w:type="dxa"/>
          </w:tcPr>
          <w:p w14:paraId="19B95632" w14:textId="77777777" w:rsidR="00F02090" w:rsidRPr="00FD0425" w:rsidRDefault="00F02090" w:rsidP="00694C97">
            <w:pPr>
              <w:pStyle w:val="TAL"/>
              <w:rPr>
                <w:lang w:eastAsia="ja-JP"/>
              </w:rPr>
            </w:pPr>
            <w:r w:rsidRPr="00FD0425">
              <w:rPr>
                <w:lang w:eastAsia="ja-JP"/>
              </w:rPr>
              <w:t>O</w:t>
            </w:r>
          </w:p>
        </w:tc>
        <w:tc>
          <w:tcPr>
            <w:tcW w:w="1022" w:type="dxa"/>
          </w:tcPr>
          <w:p w14:paraId="762C70C3" w14:textId="77777777" w:rsidR="00F02090" w:rsidRPr="00FD0425" w:rsidRDefault="00F02090" w:rsidP="00694C97">
            <w:pPr>
              <w:pStyle w:val="TAL"/>
              <w:rPr>
                <w:szCs w:val="18"/>
                <w:lang w:eastAsia="ja-JP"/>
              </w:rPr>
            </w:pPr>
          </w:p>
        </w:tc>
        <w:tc>
          <w:tcPr>
            <w:tcW w:w="1276" w:type="dxa"/>
          </w:tcPr>
          <w:p w14:paraId="21EED650" w14:textId="77777777" w:rsidR="00F02090" w:rsidRPr="00FD0425" w:rsidRDefault="00F02090" w:rsidP="00694C97">
            <w:pPr>
              <w:pStyle w:val="TAL"/>
              <w:rPr>
                <w:snapToGrid w:val="0"/>
                <w:lang w:eastAsia="ja-JP"/>
              </w:rPr>
            </w:pPr>
            <w:r w:rsidRPr="00FD0425">
              <w:rPr>
                <w:lang w:eastAsia="ja-JP"/>
              </w:rPr>
              <w:t>9.2.3.3</w:t>
            </w:r>
          </w:p>
        </w:tc>
        <w:tc>
          <w:tcPr>
            <w:tcW w:w="2126" w:type="dxa"/>
          </w:tcPr>
          <w:p w14:paraId="62A07D13" w14:textId="77777777" w:rsidR="00F02090" w:rsidRPr="00FD0425" w:rsidRDefault="00F02090" w:rsidP="00694C97">
            <w:pPr>
              <w:pStyle w:val="TAL"/>
              <w:jc w:val="center"/>
              <w:rPr>
                <w:szCs w:val="18"/>
                <w:lang w:eastAsia="ja-JP"/>
              </w:rPr>
            </w:pPr>
          </w:p>
        </w:tc>
        <w:tc>
          <w:tcPr>
            <w:tcW w:w="1105" w:type="dxa"/>
          </w:tcPr>
          <w:p w14:paraId="41EB1CB7" w14:textId="77777777" w:rsidR="00F02090" w:rsidRPr="00FD0425" w:rsidRDefault="00F02090" w:rsidP="00694C97">
            <w:pPr>
              <w:pStyle w:val="TAC"/>
              <w:rPr>
                <w:lang w:eastAsia="ja-JP"/>
              </w:rPr>
            </w:pPr>
            <w:r w:rsidRPr="00FD0425">
              <w:rPr>
                <w:lang w:eastAsia="ja-JP"/>
              </w:rPr>
              <w:t>YES</w:t>
            </w:r>
          </w:p>
        </w:tc>
        <w:tc>
          <w:tcPr>
            <w:tcW w:w="1274" w:type="dxa"/>
          </w:tcPr>
          <w:p w14:paraId="73B97803" w14:textId="77777777" w:rsidR="00F02090" w:rsidRPr="00FD0425" w:rsidRDefault="00F02090" w:rsidP="00694C97">
            <w:pPr>
              <w:pStyle w:val="TAC"/>
              <w:rPr>
                <w:lang w:eastAsia="ja-JP"/>
              </w:rPr>
            </w:pPr>
            <w:r w:rsidRPr="00FD0425">
              <w:rPr>
                <w:lang w:eastAsia="ja-JP"/>
              </w:rPr>
              <w:t>ignore</w:t>
            </w:r>
          </w:p>
        </w:tc>
      </w:tr>
      <w:tr w:rsidR="009E68C8" w:rsidRPr="00FD0425" w14:paraId="6FF7A46E" w14:textId="77777777" w:rsidTr="00694C97">
        <w:tblPrEx>
          <w:tblCellMar>
            <w:top w:w="0" w:type="dxa"/>
            <w:bottom w:w="0" w:type="dxa"/>
          </w:tblCellMar>
        </w:tblPrEx>
        <w:tc>
          <w:tcPr>
            <w:tcW w:w="2578" w:type="dxa"/>
          </w:tcPr>
          <w:p w14:paraId="3DEB4919" w14:textId="77777777" w:rsidR="009E68C8" w:rsidRPr="00FD0425" w:rsidRDefault="009E68C8" w:rsidP="009E68C8">
            <w:pPr>
              <w:pStyle w:val="TAL"/>
              <w:rPr>
                <w:lang w:eastAsia="ja-JP"/>
              </w:rPr>
            </w:pPr>
            <w:r w:rsidRPr="00FD0425">
              <w:rPr>
                <w:lang w:eastAsia="ja-JP"/>
              </w:rPr>
              <w:t>MR-DC Resource Coordination Information</w:t>
            </w:r>
          </w:p>
        </w:tc>
        <w:tc>
          <w:tcPr>
            <w:tcW w:w="1104" w:type="dxa"/>
          </w:tcPr>
          <w:p w14:paraId="0660165B" w14:textId="77777777" w:rsidR="009E68C8" w:rsidRPr="00FD0425" w:rsidRDefault="009E68C8" w:rsidP="009E68C8">
            <w:pPr>
              <w:pStyle w:val="TAL"/>
              <w:rPr>
                <w:lang w:eastAsia="ja-JP"/>
              </w:rPr>
            </w:pPr>
            <w:r w:rsidRPr="00FD0425">
              <w:t>O</w:t>
            </w:r>
          </w:p>
        </w:tc>
        <w:tc>
          <w:tcPr>
            <w:tcW w:w="1022" w:type="dxa"/>
          </w:tcPr>
          <w:p w14:paraId="2F466578" w14:textId="77777777" w:rsidR="009E68C8" w:rsidRPr="00FD0425" w:rsidRDefault="009E68C8" w:rsidP="009E68C8">
            <w:pPr>
              <w:pStyle w:val="TAL"/>
              <w:rPr>
                <w:szCs w:val="18"/>
                <w:lang w:eastAsia="ja-JP"/>
              </w:rPr>
            </w:pPr>
          </w:p>
        </w:tc>
        <w:tc>
          <w:tcPr>
            <w:tcW w:w="1276" w:type="dxa"/>
          </w:tcPr>
          <w:p w14:paraId="3AAF8037" w14:textId="77777777" w:rsidR="009E68C8" w:rsidRPr="00FD0425" w:rsidRDefault="009E68C8" w:rsidP="009E68C8">
            <w:pPr>
              <w:pStyle w:val="TAL"/>
              <w:rPr>
                <w:lang w:eastAsia="ja-JP"/>
              </w:rPr>
            </w:pPr>
            <w:r w:rsidRPr="00FD0425">
              <w:t>9.2.2.33</w:t>
            </w:r>
          </w:p>
        </w:tc>
        <w:tc>
          <w:tcPr>
            <w:tcW w:w="2126" w:type="dxa"/>
          </w:tcPr>
          <w:p w14:paraId="79D68CBA" w14:textId="77777777" w:rsidR="009E68C8" w:rsidRPr="00FD0425" w:rsidRDefault="009E68C8" w:rsidP="00407E71">
            <w:pPr>
              <w:pStyle w:val="TAL"/>
              <w:rPr>
                <w:szCs w:val="18"/>
                <w:lang w:eastAsia="ja-JP"/>
              </w:rPr>
            </w:pPr>
            <w:r w:rsidRPr="00FD0425">
              <w:t xml:space="preserve">Information used to coordinate resource utilisation between M-NG-RAN node and S-NG-RAN node. </w:t>
            </w:r>
          </w:p>
        </w:tc>
        <w:tc>
          <w:tcPr>
            <w:tcW w:w="1105" w:type="dxa"/>
          </w:tcPr>
          <w:p w14:paraId="36E1B81A" w14:textId="77777777" w:rsidR="009E68C8" w:rsidRPr="00FD0425" w:rsidRDefault="009E68C8" w:rsidP="009E68C8">
            <w:pPr>
              <w:pStyle w:val="TAC"/>
              <w:rPr>
                <w:lang w:eastAsia="ja-JP"/>
              </w:rPr>
            </w:pPr>
            <w:r w:rsidRPr="00FD0425">
              <w:rPr>
                <w:lang w:eastAsia="zh-CN"/>
              </w:rPr>
              <w:t>YES</w:t>
            </w:r>
          </w:p>
        </w:tc>
        <w:tc>
          <w:tcPr>
            <w:tcW w:w="1274" w:type="dxa"/>
          </w:tcPr>
          <w:p w14:paraId="0C609318" w14:textId="77777777" w:rsidR="009E68C8" w:rsidRPr="00FD0425" w:rsidRDefault="00B635E8" w:rsidP="009E68C8">
            <w:pPr>
              <w:pStyle w:val="TAC"/>
              <w:rPr>
                <w:lang w:eastAsia="ja-JP"/>
              </w:rPr>
            </w:pPr>
            <w:r>
              <w:rPr>
                <w:lang w:eastAsia="zh-CN"/>
              </w:rPr>
              <w:t>i</w:t>
            </w:r>
            <w:r w:rsidR="009E68C8" w:rsidRPr="00FD0425">
              <w:rPr>
                <w:lang w:eastAsia="zh-CN"/>
              </w:rPr>
              <w:t>gnore</w:t>
            </w:r>
          </w:p>
        </w:tc>
      </w:tr>
    </w:tbl>
    <w:p w14:paraId="0A6C1051"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595">
          <w:tblGrid>
            <w:gridCol w:w="3686"/>
            <w:gridCol w:w="5670"/>
          </w:tblGrid>
        </w:tblGridChange>
      </w:tblGrid>
      <w:tr w:rsidR="00F02090" w:rsidRPr="00FD0425" w14:paraId="366766B8" w14:textId="77777777" w:rsidTr="00694C97">
        <w:tblPrEx>
          <w:tblCellMar>
            <w:top w:w="0" w:type="dxa"/>
            <w:bottom w:w="0" w:type="dxa"/>
          </w:tblCellMar>
        </w:tblPrEx>
        <w:tc>
          <w:tcPr>
            <w:tcW w:w="3686" w:type="dxa"/>
          </w:tcPr>
          <w:p w14:paraId="6EBAACBE" w14:textId="77777777" w:rsidR="00F02090" w:rsidRPr="00FD0425" w:rsidRDefault="00F02090" w:rsidP="00694C97">
            <w:pPr>
              <w:pStyle w:val="TAH"/>
              <w:rPr>
                <w:lang w:eastAsia="ja-JP"/>
              </w:rPr>
            </w:pPr>
            <w:r w:rsidRPr="00FD0425">
              <w:rPr>
                <w:lang w:eastAsia="ja-JP"/>
              </w:rPr>
              <w:t>Range bound</w:t>
            </w:r>
          </w:p>
        </w:tc>
        <w:tc>
          <w:tcPr>
            <w:tcW w:w="5670" w:type="dxa"/>
          </w:tcPr>
          <w:p w14:paraId="0A81F382" w14:textId="77777777" w:rsidR="00F02090" w:rsidRPr="00FD0425" w:rsidRDefault="00F02090" w:rsidP="00694C97">
            <w:pPr>
              <w:pStyle w:val="TAH"/>
              <w:rPr>
                <w:lang w:eastAsia="ja-JP"/>
              </w:rPr>
            </w:pPr>
            <w:r w:rsidRPr="00FD0425">
              <w:rPr>
                <w:lang w:eastAsia="ja-JP"/>
              </w:rPr>
              <w:t>Explanation</w:t>
            </w:r>
          </w:p>
        </w:tc>
      </w:tr>
      <w:tr w:rsidR="00F02090" w:rsidRPr="00FD0425" w14:paraId="19E47F91" w14:textId="77777777" w:rsidTr="00694C97">
        <w:tblPrEx>
          <w:tblCellMar>
            <w:top w:w="0" w:type="dxa"/>
            <w:bottom w:w="0" w:type="dxa"/>
          </w:tblCellMar>
        </w:tblPrEx>
        <w:tc>
          <w:tcPr>
            <w:tcW w:w="3686" w:type="dxa"/>
          </w:tcPr>
          <w:p w14:paraId="37DC65EE"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694C97">
            <w:pPr>
              <w:pStyle w:val="TAL"/>
              <w:rPr>
                <w:lang w:eastAsia="ja-JP"/>
              </w:rPr>
            </w:pPr>
            <w:r w:rsidRPr="00FD0425">
              <w:rPr>
                <w:lang w:eastAsia="ja-JP"/>
              </w:rPr>
              <w:t>Maximum no. of PDU sessions. Value is 256</w:t>
            </w:r>
          </w:p>
        </w:tc>
      </w:tr>
    </w:tbl>
    <w:p w14:paraId="6DFE90D9" w14:textId="77777777" w:rsidR="00F02090" w:rsidRPr="00FD0425" w:rsidRDefault="00F02090" w:rsidP="00F02090"/>
    <w:p w14:paraId="5A07D75B" w14:textId="77777777" w:rsidR="00F02090" w:rsidRPr="00FD0425" w:rsidRDefault="00F02090" w:rsidP="00F02090">
      <w:pPr>
        <w:pStyle w:val="Heading4"/>
      </w:pPr>
      <w:bookmarkStart w:id="3596" w:name="_Toc20955201"/>
      <w:bookmarkStart w:id="3597" w:name="_Toc29991396"/>
      <w:bookmarkStart w:id="3598" w:name="_Toc36555796"/>
      <w:bookmarkStart w:id="3599" w:name="_Toc44497506"/>
      <w:bookmarkStart w:id="3600" w:name="_Toc45107894"/>
      <w:bookmarkStart w:id="3601" w:name="_Toc45901514"/>
      <w:bookmarkStart w:id="3602" w:name="_Toc51850593"/>
      <w:bookmarkStart w:id="3603" w:name="_Toc56693596"/>
      <w:bookmarkStart w:id="3604" w:name="_Toc64447139"/>
      <w:bookmarkStart w:id="3605" w:name="_Toc66286633"/>
      <w:bookmarkStart w:id="3606" w:name="_Toc74151328"/>
      <w:bookmarkStart w:id="3607" w:name="_Toc88653800"/>
      <w:bookmarkStart w:id="3608" w:name="_Toc97904156"/>
      <w:bookmarkStart w:id="3609" w:name="_Toc105175197"/>
      <w:bookmarkStart w:id="3610" w:name="_Toc113826227"/>
      <w:bookmarkStart w:id="3611" w:name="_Toc120032353"/>
      <w:r w:rsidRPr="00FD0425">
        <w:t>9.1.2.10</w:t>
      </w:r>
      <w:r w:rsidRPr="00FD0425">
        <w:tab/>
        <w:t>S-NODE MODIFICATION REFUSE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9DDA814" w14:textId="77777777" w:rsidR="00F02090" w:rsidRPr="00FD0425" w:rsidRDefault="00F02090" w:rsidP="00F02090">
      <w:r w:rsidRPr="00FD0425">
        <w:t>This message is sent by the M-NG-RAN node to inform the S-NG-RAN node that the S-NG-RAN node initiated S-NG-RAN node Modification has failed.</w:t>
      </w:r>
    </w:p>
    <w:p w14:paraId="4786084B"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F02090" w:rsidRPr="00FD0425" w14:paraId="53447667" w14:textId="77777777" w:rsidTr="00694C97">
        <w:tblPrEx>
          <w:tblCellMar>
            <w:top w:w="0" w:type="dxa"/>
            <w:bottom w:w="0" w:type="dxa"/>
          </w:tblCellMar>
        </w:tblPrEx>
        <w:tc>
          <w:tcPr>
            <w:tcW w:w="2578" w:type="dxa"/>
          </w:tcPr>
          <w:p w14:paraId="7BF8F6FD" w14:textId="77777777" w:rsidR="00F02090" w:rsidRPr="00FD0425" w:rsidRDefault="00F02090" w:rsidP="00694C97">
            <w:pPr>
              <w:pStyle w:val="TAH"/>
              <w:rPr>
                <w:lang w:eastAsia="ja-JP"/>
              </w:rPr>
            </w:pPr>
            <w:r w:rsidRPr="00FD0425">
              <w:rPr>
                <w:lang w:eastAsia="ja-JP"/>
              </w:rPr>
              <w:t>IE/Group Name</w:t>
            </w:r>
          </w:p>
        </w:tc>
        <w:tc>
          <w:tcPr>
            <w:tcW w:w="1104" w:type="dxa"/>
          </w:tcPr>
          <w:p w14:paraId="19284EA2" w14:textId="77777777" w:rsidR="00F02090" w:rsidRPr="00FD0425" w:rsidRDefault="00F02090" w:rsidP="00694C97">
            <w:pPr>
              <w:pStyle w:val="TAH"/>
              <w:rPr>
                <w:lang w:eastAsia="ja-JP"/>
              </w:rPr>
            </w:pPr>
            <w:r w:rsidRPr="00FD0425">
              <w:rPr>
                <w:lang w:eastAsia="ja-JP"/>
              </w:rPr>
              <w:t>Presence</w:t>
            </w:r>
          </w:p>
        </w:tc>
        <w:tc>
          <w:tcPr>
            <w:tcW w:w="881" w:type="dxa"/>
          </w:tcPr>
          <w:p w14:paraId="3A5D671B" w14:textId="77777777" w:rsidR="00F02090" w:rsidRPr="00FD0425" w:rsidRDefault="00F02090" w:rsidP="00694C97">
            <w:pPr>
              <w:pStyle w:val="TAH"/>
              <w:rPr>
                <w:lang w:eastAsia="ja-JP"/>
              </w:rPr>
            </w:pPr>
            <w:r w:rsidRPr="00FD0425">
              <w:rPr>
                <w:lang w:eastAsia="ja-JP"/>
              </w:rPr>
              <w:t>Range</w:t>
            </w:r>
          </w:p>
        </w:tc>
        <w:tc>
          <w:tcPr>
            <w:tcW w:w="1417" w:type="dxa"/>
          </w:tcPr>
          <w:p w14:paraId="2C4950E0" w14:textId="77777777" w:rsidR="00F02090" w:rsidRPr="00FD0425" w:rsidRDefault="00F02090" w:rsidP="00694C97">
            <w:pPr>
              <w:pStyle w:val="TAH"/>
              <w:rPr>
                <w:lang w:eastAsia="ja-JP"/>
              </w:rPr>
            </w:pPr>
            <w:r w:rsidRPr="00FD0425">
              <w:rPr>
                <w:lang w:eastAsia="ja-JP"/>
              </w:rPr>
              <w:t>IE type and reference</w:t>
            </w:r>
          </w:p>
        </w:tc>
        <w:tc>
          <w:tcPr>
            <w:tcW w:w="2126" w:type="dxa"/>
          </w:tcPr>
          <w:p w14:paraId="13B06197" w14:textId="77777777" w:rsidR="00F02090" w:rsidRPr="00FD0425" w:rsidRDefault="00F02090" w:rsidP="00694C97">
            <w:pPr>
              <w:pStyle w:val="TAH"/>
              <w:rPr>
                <w:lang w:eastAsia="ja-JP"/>
              </w:rPr>
            </w:pPr>
            <w:r w:rsidRPr="00FD0425">
              <w:rPr>
                <w:lang w:eastAsia="ja-JP"/>
              </w:rPr>
              <w:t>Semantics description</w:t>
            </w:r>
          </w:p>
        </w:tc>
        <w:tc>
          <w:tcPr>
            <w:tcW w:w="1105" w:type="dxa"/>
          </w:tcPr>
          <w:p w14:paraId="709CAAE1" w14:textId="77777777" w:rsidR="00F02090" w:rsidRPr="00FD0425" w:rsidRDefault="00F02090" w:rsidP="00694C97">
            <w:pPr>
              <w:pStyle w:val="TAH"/>
              <w:rPr>
                <w:b w:val="0"/>
                <w:lang w:eastAsia="ja-JP"/>
              </w:rPr>
            </w:pPr>
            <w:r w:rsidRPr="00FD0425">
              <w:rPr>
                <w:lang w:eastAsia="ja-JP"/>
              </w:rPr>
              <w:t>Criticality</w:t>
            </w:r>
          </w:p>
        </w:tc>
        <w:tc>
          <w:tcPr>
            <w:tcW w:w="1274" w:type="dxa"/>
          </w:tcPr>
          <w:p w14:paraId="45546F73"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080BEA77" w14:textId="77777777" w:rsidTr="00694C97">
        <w:tblPrEx>
          <w:tblCellMar>
            <w:top w:w="0" w:type="dxa"/>
            <w:bottom w:w="0" w:type="dxa"/>
          </w:tblCellMar>
        </w:tblPrEx>
        <w:tc>
          <w:tcPr>
            <w:tcW w:w="2578" w:type="dxa"/>
          </w:tcPr>
          <w:p w14:paraId="047F2F47" w14:textId="77777777" w:rsidR="00F02090" w:rsidRPr="00FD0425" w:rsidRDefault="00F02090" w:rsidP="00694C97">
            <w:pPr>
              <w:pStyle w:val="TAL"/>
              <w:rPr>
                <w:lang w:eastAsia="ja-JP"/>
              </w:rPr>
            </w:pPr>
            <w:r w:rsidRPr="00FD0425">
              <w:rPr>
                <w:lang w:eastAsia="ja-JP"/>
              </w:rPr>
              <w:t>Message Type</w:t>
            </w:r>
          </w:p>
        </w:tc>
        <w:tc>
          <w:tcPr>
            <w:tcW w:w="1104" w:type="dxa"/>
          </w:tcPr>
          <w:p w14:paraId="1E4572D0" w14:textId="77777777" w:rsidR="00F02090" w:rsidRPr="00FD0425" w:rsidRDefault="00F02090" w:rsidP="00694C97">
            <w:pPr>
              <w:pStyle w:val="TAL"/>
              <w:rPr>
                <w:lang w:eastAsia="ja-JP"/>
              </w:rPr>
            </w:pPr>
            <w:r w:rsidRPr="00FD0425">
              <w:rPr>
                <w:lang w:eastAsia="ja-JP"/>
              </w:rPr>
              <w:t>M</w:t>
            </w:r>
          </w:p>
        </w:tc>
        <w:tc>
          <w:tcPr>
            <w:tcW w:w="881" w:type="dxa"/>
          </w:tcPr>
          <w:p w14:paraId="69525BFE" w14:textId="77777777" w:rsidR="00F02090" w:rsidRPr="00FD0425" w:rsidRDefault="00F02090" w:rsidP="00694C97">
            <w:pPr>
              <w:pStyle w:val="TAL"/>
              <w:jc w:val="center"/>
              <w:rPr>
                <w:lang w:eastAsia="ja-JP"/>
              </w:rPr>
            </w:pPr>
          </w:p>
        </w:tc>
        <w:tc>
          <w:tcPr>
            <w:tcW w:w="1417" w:type="dxa"/>
          </w:tcPr>
          <w:p w14:paraId="17A01597" w14:textId="77777777" w:rsidR="00F02090" w:rsidRPr="00FD0425" w:rsidRDefault="00F02090" w:rsidP="00694C97">
            <w:pPr>
              <w:pStyle w:val="TAL"/>
              <w:rPr>
                <w:lang w:eastAsia="ja-JP"/>
              </w:rPr>
            </w:pPr>
            <w:r w:rsidRPr="00FD0425">
              <w:rPr>
                <w:lang w:eastAsia="ja-JP"/>
              </w:rPr>
              <w:t>9.2.3.1</w:t>
            </w:r>
          </w:p>
        </w:tc>
        <w:tc>
          <w:tcPr>
            <w:tcW w:w="2126" w:type="dxa"/>
          </w:tcPr>
          <w:p w14:paraId="7368EE0F" w14:textId="77777777" w:rsidR="00F02090" w:rsidRPr="00FD0425" w:rsidRDefault="00F02090" w:rsidP="00694C97">
            <w:pPr>
              <w:pStyle w:val="TAL"/>
              <w:rPr>
                <w:szCs w:val="18"/>
                <w:lang w:eastAsia="ja-JP"/>
              </w:rPr>
            </w:pPr>
          </w:p>
        </w:tc>
        <w:tc>
          <w:tcPr>
            <w:tcW w:w="1105" w:type="dxa"/>
          </w:tcPr>
          <w:p w14:paraId="1B81BC19" w14:textId="77777777" w:rsidR="00F02090" w:rsidRPr="00FD0425" w:rsidRDefault="00F02090" w:rsidP="00694C97">
            <w:pPr>
              <w:pStyle w:val="TAC"/>
              <w:rPr>
                <w:lang w:eastAsia="ja-JP"/>
              </w:rPr>
            </w:pPr>
            <w:r w:rsidRPr="00FD0425">
              <w:rPr>
                <w:lang w:eastAsia="ja-JP"/>
              </w:rPr>
              <w:t>YES</w:t>
            </w:r>
          </w:p>
        </w:tc>
        <w:tc>
          <w:tcPr>
            <w:tcW w:w="1274" w:type="dxa"/>
          </w:tcPr>
          <w:p w14:paraId="5B19CE4B" w14:textId="77777777" w:rsidR="00F02090" w:rsidRPr="00FD0425" w:rsidRDefault="00F02090" w:rsidP="00694C97">
            <w:pPr>
              <w:pStyle w:val="TAC"/>
              <w:rPr>
                <w:lang w:eastAsia="ja-JP"/>
              </w:rPr>
            </w:pPr>
            <w:r w:rsidRPr="00FD0425">
              <w:rPr>
                <w:lang w:eastAsia="ja-JP"/>
              </w:rPr>
              <w:t>reject</w:t>
            </w:r>
          </w:p>
        </w:tc>
      </w:tr>
      <w:tr w:rsidR="00F02090" w:rsidRPr="00FD0425" w14:paraId="301B33C8" w14:textId="77777777" w:rsidTr="00694C97">
        <w:tblPrEx>
          <w:tblCellMar>
            <w:top w:w="0" w:type="dxa"/>
            <w:bottom w:w="0" w:type="dxa"/>
          </w:tblCellMar>
        </w:tblPrEx>
        <w:tc>
          <w:tcPr>
            <w:tcW w:w="2578" w:type="dxa"/>
          </w:tcPr>
          <w:p w14:paraId="4C2E9B31"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330476FA" w14:textId="77777777" w:rsidR="00F02090" w:rsidRPr="00FD0425" w:rsidRDefault="00F02090" w:rsidP="00694C97">
            <w:pPr>
              <w:pStyle w:val="TAL"/>
              <w:rPr>
                <w:lang w:eastAsia="ja-JP"/>
              </w:rPr>
            </w:pPr>
            <w:r w:rsidRPr="00FD0425">
              <w:rPr>
                <w:lang w:eastAsia="ja-JP"/>
              </w:rPr>
              <w:t>M</w:t>
            </w:r>
          </w:p>
        </w:tc>
        <w:tc>
          <w:tcPr>
            <w:tcW w:w="881" w:type="dxa"/>
          </w:tcPr>
          <w:p w14:paraId="4D5515EF" w14:textId="77777777" w:rsidR="00F02090" w:rsidRPr="00FD0425" w:rsidRDefault="00F02090" w:rsidP="00694C97">
            <w:pPr>
              <w:pStyle w:val="TAL"/>
              <w:rPr>
                <w:lang w:eastAsia="ja-JP"/>
              </w:rPr>
            </w:pPr>
          </w:p>
        </w:tc>
        <w:tc>
          <w:tcPr>
            <w:tcW w:w="1417" w:type="dxa"/>
          </w:tcPr>
          <w:p w14:paraId="543745BE" w14:textId="77777777" w:rsidR="00F02090" w:rsidRPr="00FD0425" w:rsidRDefault="00F02090" w:rsidP="00694C97">
            <w:pPr>
              <w:pStyle w:val="TAL"/>
              <w:rPr>
                <w:snapToGrid w:val="0"/>
                <w:lang w:eastAsia="ja-JP"/>
              </w:rPr>
            </w:pPr>
            <w:r w:rsidRPr="00FD0425">
              <w:rPr>
                <w:snapToGrid w:val="0"/>
                <w:lang w:eastAsia="ja-JP"/>
              </w:rPr>
              <w:t>NG-RAN node UE XnAP ID</w:t>
            </w:r>
          </w:p>
          <w:p w14:paraId="677B74A5" w14:textId="77777777" w:rsidR="00F02090" w:rsidRPr="00FD0425" w:rsidRDefault="00F02090" w:rsidP="00694C97">
            <w:pPr>
              <w:pStyle w:val="TAL"/>
              <w:rPr>
                <w:lang w:eastAsia="ja-JP"/>
              </w:rPr>
            </w:pPr>
            <w:r w:rsidRPr="00FD0425">
              <w:rPr>
                <w:lang w:eastAsia="ja-JP"/>
              </w:rPr>
              <w:t>9.2.3.16</w:t>
            </w:r>
          </w:p>
        </w:tc>
        <w:tc>
          <w:tcPr>
            <w:tcW w:w="2126" w:type="dxa"/>
          </w:tcPr>
          <w:p w14:paraId="0636C9FE"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05" w:type="dxa"/>
          </w:tcPr>
          <w:p w14:paraId="7EEFC5E6" w14:textId="77777777" w:rsidR="00F02090" w:rsidRPr="00FD0425" w:rsidRDefault="00F02090" w:rsidP="00694C97">
            <w:pPr>
              <w:pStyle w:val="TAC"/>
              <w:rPr>
                <w:lang w:eastAsia="ja-JP"/>
              </w:rPr>
            </w:pPr>
            <w:r w:rsidRPr="00FD0425">
              <w:rPr>
                <w:lang w:eastAsia="ja-JP"/>
              </w:rPr>
              <w:t>YES</w:t>
            </w:r>
          </w:p>
        </w:tc>
        <w:tc>
          <w:tcPr>
            <w:tcW w:w="1274" w:type="dxa"/>
          </w:tcPr>
          <w:p w14:paraId="4F880456" w14:textId="77777777" w:rsidR="00F02090" w:rsidRPr="00FD0425" w:rsidRDefault="00F02090" w:rsidP="00694C97">
            <w:pPr>
              <w:pStyle w:val="TAC"/>
              <w:rPr>
                <w:lang w:eastAsia="ja-JP"/>
              </w:rPr>
            </w:pPr>
            <w:r w:rsidRPr="00FD0425">
              <w:rPr>
                <w:lang w:eastAsia="ja-JP"/>
              </w:rPr>
              <w:t>ignore</w:t>
            </w:r>
          </w:p>
        </w:tc>
      </w:tr>
      <w:tr w:rsidR="00F02090" w:rsidRPr="00FD0425" w14:paraId="7E06B81D" w14:textId="77777777" w:rsidTr="00694C97">
        <w:tblPrEx>
          <w:tblCellMar>
            <w:top w:w="0" w:type="dxa"/>
            <w:bottom w:w="0" w:type="dxa"/>
          </w:tblCellMar>
        </w:tblPrEx>
        <w:tc>
          <w:tcPr>
            <w:tcW w:w="2578" w:type="dxa"/>
          </w:tcPr>
          <w:p w14:paraId="1E9E3FA6"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37FC7B6D" w14:textId="77777777" w:rsidR="00F02090" w:rsidRPr="00FD0425" w:rsidRDefault="00F02090" w:rsidP="00694C97">
            <w:pPr>
              <w:pStyle w:val="TAL"/>
              <w:rPr>
                <w:lang w:eastAsia="ja-JP"/>
              </w:rPr>
            </w:pPr>
            <w:r w:rsidRPr="00FD0425">
              <w:rPr>
                <w:lang w:eastAsia="ja-JP"/>
              </w:rPr>
              <w:t>M</w:t>
            </w:r>
          </w:p>
        </w:tc>
        <w:tc>
          <w:tcPr>
            <w:tcW w:w="881" w:type="dxa"/>
          </w:tcPr>
          <w:p w14:paraId="6C17E04F" w14:textId="77777777" w:rsidR="00F02090" w:rsidRPr="00FD0425" w:rsidRDefault="00F02090" w:rsidP="00694C97">
            <w:pPr>
              <w:pStyle w:val="TAL"/>
              <w:rPr>
                <w:lang w:eastAsia="ja-JP"/>
              </w:rPr>
            </w:pPr>
          </w:p>
        </w:tc>
        <w:tc>
          <w:tcPr>
            <w:tcW w:w="1417" w:type="dxa"/>
          </w:tcPr>
          <w:p w14:paraId="6B051D20" w14:textId="77777777" w:rsidR="00F02090" w:rsidRPr="00FD0425" w:rsidRDefault="00F02090" w:rsidP="00694C97">
            <w:pPr>
              <w:pStyle w:val="TAL"/>
              <w:rPr>
                <w:snapToGrid w:val="0"/>
                <w:lang w:eastAsia="ja-JP"/>
              </w:rPr>
            </w:pPr>
            <w:r w:rsidRPr="00FD0425">
              <w:rPr>
                <w:snapToGrid w:val="0"/>
                <w:lang w:eastAsia="ja-JP"/>
              </w:rPr>
              <w:t>NG-RAN node UE XnAP ID</w:t>
            </w:r>
          </w:p>
          <w:p w14:paraId="3E3B3A27" w14:textId="77777777" w:rsidR="00F02090" w:rsidRPr="00FD0425" w:rsidRDefault="00F02090" w:rsidP="00694C97">
            <w:pPr>
              <w:pStyle w:val="TAL"/>
              <w:rPr>
                <w:lang w:eastAsia="ja-JP"/>
              </w:rPr>
            </w:pPr>
            <w:r w:rsidRPr="00FD0425">
              <w:rPr>
                <w:lang w:eastAsia="ja-JP"/>
              </w:rPr>
              <w:t>9.2.3.16</w:t>
            </w:r>
          </w:p>
        </w:tc>
        <w:tc>
          <w:tcPr>
            <w:tcW w:w="2126" w:type="dxa"/>
          </w:tcPr>
          <w:p w14:paraId="0132C8CE"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05" w:type="dxa"/>
          </w:tcPr>
          <w:p w14:paraId="144E4A20" w14:textId="77777777" w:rsidR="00F02090" w:rsidRPr="00FD0425" w:rsidRDefault="00F02090" w:rsidP="00694C97">
            <w:pPr>
              <w:pStyle w:val="TAC"/>
              <w:rPr>
                <w:lang w:eastAsia="ja-JP"/>
              </w:rPr>
            </w:pPr>
            <w:r w:rsidRPr="00FD0425">
              <w:rPr>
                <w:lang w:eastAsia="ja-JP"/>
              </w:rPr>
              <w:t>YES</w:t>
            </w:r>
          </w:p>
        </w:tc>
        <w:tc>
          <w:tcPr>
            <w:tcW w:w="1274" w:type="dxa"/>
          </w:tcPr>
          <w:p w14:paraId="1A7E6573" w14:textId="77777777" w:rsidR="00F02090" w:rsidRPr="00FD0425" w:rsidRDefault="00F02090" w:rsidP="00694C97">
            <w:pPr>
              <w:pStyle w:val="TAC"/>
              <w:rPr>
                <w:lang w:eastAsia="ja-JP"/>
              </w:rPr>
            </w:pPr>
            <w:r w:rsidRPr="00FD0425">
              <w:rPr>
                <w:lang w:eastAsia="ja-JP"/>
              </w:rPr>
              <w:t>ignore</w:t>
            </w:r>
          </w:p>
        </w:tc>
      </w:tr>
      <w:tr w:rsidR="00F02090" w:rsidRPr="00FD0425" w14:paraId="6884BC58" w14:textId="77777777" w:rsidTr="00694C97">
        <w:tblPrEx>
          <w:tblCellMar>
            <w:top w:w="0" w:type="dxa"/>
            <w:bottom w:w="0" w:type="dxa"/>
          </w:tblCellMar>
        </w:tblPrEx>
        <w:tc>
          <w:tcPr>
            <w:tcW w:w="2578" w:type="dxa"/>
          </w:tcPr>
          <w:p w14:paraId="62D23618" w14:textId="77777777" w:rsidR="00F02090" w:rsidRPr="00FD0425" w:rsidRDefault="00F02090" w:rsidP="00694C97">
            <w:pPr>
              <w:pStyle w:val="TAL"/>
              <w:rPr>
                <w:lang w:eastAsia="ja-JP"/>
              </w:rPr>
            </w:pPr>
            <w:r w:rsidRPr="00FD0425">
              <w:rPr>
                <w:lang w:eastAsia="ja-JP"/>
              </w:rPr>
              <w:t>Cause</w:t>
            </w:r>
          </w:p>
        </w:tc>
        <w:tc>
          <w:tcPr>
            <w:tcW w:w="1104" w:type="dxa"/>
          </w:tcPr>
          <w:p w14:paraId="35721B33" w14:textId="77777777" w:rsidR="00F02090" w:rsidRPr="00FD0425" w:rsidRDefault="00F02090" w:rsidP="00694C97">
            <w:pPr>
              <w:pStyle w:val="TAL"/>
              <w:rPr>
                <w:lang w:eastAsia="ja-JP"/>
              </w:rPr>
            </w:pPr>
            <w:r w:rsidRPr="00FD0425">
              <w:rPr>
                <w:lang w:eastAsia="ja-JP"/>
              </w:rPr>
              <w:t>M</w:t>
            </w:r>
          </w:p>
        </w:tc>
        <w:tc>
          <w:tcPr>
            <w:tcW w:w="881" w:type="dxa"/>
          </w:tcPr>
          <w:p w14:paraId="758A3D41" w14:textId="77777777" w:rsidR="00F02090" w:rsidRPr="00FD0425" w:rsidRDefault="00F02090" w:rsidP="00694C97">
            <w:pPr>
              <w:pStyle w:val="TAL"/>
              <w:rPr>
                <w:lang w:eastAsia="ja-JP"/>
              </w:rPr>
            </w:pPr>
          </w:p>
        </w:tc>
        <w:tc>
          <w:tcPr>
            <w:tcW w:w="1417" w:type="dxa"/>
          </w:tcPr>
          <w:p w14:paraId="535CDCA0" w14:textId="77777777" w:rsidR="00F02090" w:rsidRPr="00FD0425" w:rsidRDefault="00F02090" w:rsidP="00694C97">
            <w:pPr>
              <w:pStyle w:val="TAL"/>
              <w:rPr>
                <w:lang w:eastAsia="ja-JP"/>
              </w:rPr>
            </w:pPr>
            <w:r w:rsidRPr="00FD0425">
              <w:rPr>
                <w:lang w:eastAsia="ja-JP"/>
              </w:rPr>
              <w:t>9.2.3.2</w:t>
            </w:r>
          </w:p>
        </w:tc>
        <w:tc>
          <w:tcPr>
            <w:tcW w:w="2126" w:type="dxa"/>
          </w:tcPr>
          <w:p w14:paraId="2C88C343" w14:textId="77777777" w:rsidR="00F02090" w:rsidRPr="00FD0425" w:rsidRDefault="00F02090" w:rsidP="00694C97">
            <w:pPr>
              <w:pStyle w:val="TAL"/>
              <w:rPr>
                <w:szCs w:val="18"/>
                <w:lang w:eastAsia="ja-JP"/>
              </w:rPr>
            </w:pPr>
          </w:p>
        </w:tc>
        <w:tc>
          <w:tcPr>
            <w:tcW w:w="1105" w:type="dxa"/>
          </w:tcPr>
          <w:p w14:paraId="15B7B2B7" w14:textId="77777777" w:rsidR="00F02090" w:rsidRPr="00FD0425" w:rsidRDefault="00F02090" w:rsidP="00694C97">
            <w:pPr>
              <w:pStyle w:val="TAC"/>
              <w:rPr>
                <w:lang w:eastAsia="ja-JP"/>
              </w:rPr>
            </w:pPr>
            <w:r w:rsidRPr="00FD0425">
              <w:rPr>
                <w:lang w:eastAsia="ja-JP"/>
              </w:rPr>
              <w:t>YES</w:t>
            </w:r>
          </w:p>
        </w:tc>
        <w:tc>
          <w:tcPr>
            <w:tcW w:w="1274" w:type="dxa"/>
          </w:tcPr>
          <w:p w14:paraId="434FD3FF" w14:textId="77777777" w:rsidR="00F02090" w:rsidRPr="00FD0425" w:rsidRDefault="00F02090" w:rsidP="00694C97">
            <w:pPr>
              <w:pStyle w:val="TAC"/>
              <w:rPr>
                <w:lang w:eastAsia="ja-JP"/>
              </w:rPr>
            </w:pPr>
            <w:r w:rsidRPr="00FD0425">
              <w:rPr>
                <w:lang w:eastAsia="ja-JP"/>
              </w:rPr>
              <w:t>ignore</w:t>
            </w:r>
          </w:p>
        </w:tc>
      </w:tr>
      <w:tr w:rsidR="00F02090" w:rsidRPr="00FD0425" w14:paraId="63517102" w14:textId="77777777" w:rsidTr="00694C97">
        <w:tblPrEx>
          <w:tblCellMar>
            <w:top w:w="0" w:type="dxa"/>
            <w:bottom w:w="0" w:type="dxa"/>
          </w:tblCellMar>
        </w:tblPrEx>
        <w:tc>
          <w:tcPr>
            <w:tcW w:w="2578" w:type="dxa"/>
          </w:tcPr>
          <w:p w14:paraId="473A6C96" w14:textId="77777777" w:rsidR="00F02090" w:rsidRPr="00FD0425" w:rsidRDefault="00F02090" w:rsidP="00694C97">
            <w:pPr>
              <w:pStyle w:val="TAL"/>
              <w:rPr>
                <w:lang w:eastAsia="ja-JP"/>
              </w:rPr>
            </w:pPr>
            <w:r w:rsidRPr="00FD0425">
              <w:rPr>
                <w:lang w:eastAsia="ja-JP"/>
              </w:rPr>
              <w:t>M-NG-RAN node to S-NG-RAN node Container</w:t>
            </w:r>
          </w:p>
        </w:tc>
        <w:tc>
          <w:tcPr>
            <w:tcW w:w="1104" w:type="dxa"/>
          </w:tcPr>
          <w:p w14:paraId="2764908F" w14:textId="77777777" w:rsidR="00F02090" w:rsidRPr="00FD0425" w:rsidRDefault="00F02090" w:rsidP="00694C97">
            <w:pPr>
              <w:pStyle w:val="TAL"/>
              <w:rPr>
                <w:lang w:eastAsia="ja-JP"/>
              </w:rPr>
            </w:pPr>
            <w:r w:rsidRPr="00FD0425">
              <w:rPr>
                <w:lang w:eastAsia="ja-JP"/>
              </w:rPr>
              <w:t>O</w:t>
            </w:r>
          </w:p>
        </w:tc>
        <w:tc>
          <w:tcPr>
            <w:tcW w:w="881" w:type="dxa"/>
          </w:tcPr>
          <w:p w14:paraId="580A7E29" w14:textId="77777777" w:rsidR="00F02090" w:rsidRPr="00FD0425" w:rsidRDefault="00F02090" w:rsidP="00694C97">
            <w:pPr>
              <w:pStyle w:val="TAL"/>
              <w:rPr>
                <w:lang w:eastAsia="ja-JP"/>
              </w:rPr>
            </w:pPr>
          </w:p>
        </w:tc>
        <w:tc>
          <w:tcPr>
            <w:tcW w:w="1417" w:type="dxa"/>
          </w:tcPr>
          <w:p w14:paraId="2596DE49" w14:textId="77777777" w:rsidR="00F02090" w:rsidRPr="00FD0425" w:rsidRDefault="00F02090" w:rsidP="00694C97">
            <w:pPr>
              <w:pStyle w:val="TAL"/>
              <w:rPr>
                <w:lang w:eastAsia="ja-JP"/>
              </w:rPr>
            </w:pPr>
            <w:r w:rsidRPr="00FD0425">
              <w:rPr>
                <w:snapToGrid w:val="0"/>
                <w:lang w:eastAsia="ja-JP"/>
              </w:rPr>
              <w:t>OCTET STRING</w:t>
            </w:r>
          </w:p>
        </w:tc>
        <w:tc>
          <w:tcPr>
            <w:tcW w:w="2126" w:type="dxa"/>
          </w:tcPr>
          <w:p w14:paraId="27DA65DF" w14:textId="77777777" w:rsidR="00F02090" w:rsidRPr="00FD0425" w:rsidRDefault="00F02090" w:rsidP="00694C97">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05" w:type="dxa"/>
          </w:tcPr>
          <w:p w14:paraId="0082DD34" w14:textId="77777777" w:rsidR="00F02090" w:rsidRPr="00FD0425" w:rsidRDefault="00F02090" w:rsidP="00694C97">
            <w:pPr>
              <w:pStyle w:val="TAC"/>
              <w:rPr>
                <w:lang w:eastAsia="ja-JP"/>
              </w:rPr>
            </w:pPr>
            <w:r w:rsidRPr="00FD0425">
              <w:rPr>
                <w:bCs/>
                <w:lang w:eastAsia="ja-JP"/>
              </w:rPr>
              <w:t>YES</w:t>
            </w:r>
          </w:p>
        </w:tc>
        <w:tc>
          <w:tcPr>
            <w:tcW w:w="1274" w:type="dxa"/>
          </w:tcPr>
          <w:p w14:paraId="376CC86B" w14:textId="77777777" w:rsidR="00F02090" w:rsidRPr="00FD0425" w:rsidRDefault="00F02090" w:rsidP="00694C97">
            <w:pPr>
              <w:pStyle w:val="TAC"/>
              <w:rPr>
                <w:lang w:eastAsia="ja-JP"/>
              </w:rPr>
            </w:pPr>
            <w:r w:rsidRPr="00FD0425">
              <w:rPr>
                <w:lang w:eastAsia="ja-JP"/>
              </w:rPr>
              <w:t>ignore</w:t>
            </w:r>
          </w:p>
        </w:tc>
      </w:tr>
      <w:tr w:rsidR="00F02090" w:rsidRPr="00FD0425" w14:paraId="2C890577" w14:textId="77777777" w:rsidTr="00694C97">
        <w:tblPrEx>
          <w:tblCellMar>
            <w:top w:w="0" w:type="dxa"/>
            <w:bottom w:w="0" w:type="dxa"/>
          </w:tblCellMar>
        </w:tblPrEx>
        <w:tc>
          <w:tcPr>
            <w:tcW w:w="2578" w:type="dxa"/>
          </w:tcPr>
          <w:p w14:paraId="4669519D" w14:textId="77777777" w:rsidR="00F02090" w:rsidRPr="00FD0425" w:rsidRDefault="00F02090" w:rsidP="00694C97">
            <w:pPr>
              <w:pStyle w:val="TAL"/>
            </w:pPr>
            <w:r w:rsidRPr="00FD0425">
              <w:t>Criticality Diagnostics</w:t>
            </w:r>
          </w:p>
        </w:tc>
        <w:tc>
          <w:tcPr>
            <w:tcW w:w="1104" w:type="dxa"/>
          </w:tcPr>
          <w:p w14:paraId="516CBF7D" w14:textId="77777777" w:rsidR="00F02090" w:rsidRPr="00FD0425" w:rsidRDefault="00F02090" w:rsidP="00694C97">
            <w:pPr>
              <w:pStyle w:val="TAL"/>
            </w:pPr>
            <w:r w:rsidRPr="00FD0425">
              <w:t>O</w:t>
            </w:r>
          </w:p>
        </w:tc>
        <w:tc>
          <w:tcPr>
            <w:tcW w:w="881" w:type="dxa"/>
          </w:tcPr>
          <w:p w14:paraId="53FAF4E0" w14:textId="77777777" w:rsidR="00F02090" w:rsidRPr="00FD0425" w:rsidRDefault="00F02090" w:rsidP="00694C97">
            <w:pPr>
              <w:pStyle w:val="TAL"/>
              <w:rPr>
                <w:rFonts w:cs="Arial"/>
                <w:szCs w:val="18"/>
              </w:rPr>
            </w:pPr>
          </w:p>
        </w:tc>
        <w:tc>
          <w:tcPr>
            <w:tcW w:w="1417" w:type="dxa"/>
          </w:tcPr>
          <w:p w14:paraId="5D9126BD" w14:textId="77777777" w:rsidR="00F02090" w:rsidRPr="00FD0425" w:rsidRDefault="00F02090" w:rsidP="00694C97">
            <w:pPr>
              <w:pStyle w:val="TAL"/>
            </w:pPr>
            <w:r w:rsidRPr="00FD0425">
              <w:rPr>
                <w:snapToGrid w:val="0"/>
              </w:rPr>
              <w:t>9.2.3.3</w:t>
            </w:r>
          </w:p>
        </w:tc>
        <w:tc>
          <w:tcPr>
            <w:tcW w:w="2126" w:type="dxa"/>
          </w:tcPr>
          <w:p w14:paraId="24881A0C" w14:textId="77777777" w:rsidR="00F02090" w:rsidRPr="00FD0425" w:rsidRDefault="00F02090" w:rsidP="00694C97">
            <w:pPr>
              <w:pStyle w:val="TAL"/>
              <w:rPr>
                <w:rFonts w:cs="Arial"/>
                <w:szCs w:val="18"/>
              </w:rPr>
            </w:pPr>
          </w:p>
        </w:tc>
        <w:tc>
          <w:tcPr>
            <w:tcW w:w="1105" w:type="dxa"/>
          </w:tcPr>
          <w:p w14:paraId="145BFBBB" w14:textId="77777777" w:rsidR="00F02090" w:rsidRPr="00FD0425" w:rsidRDefault="00F02090" w:rsidP="00694C97">
            <w:pPr>
              <w:pStyle w:val="TAC"/>
              <w:rPr>
                <w:lang w:eastAsia="ja-JP"/>
              </w:rPr>
            </w:pPr>
            <w:r w:rsidRPr="00FD0425">
              <w:rPr>
                <w:lang w:eastAsia="ja-JP"/>
              </w:rPr>
              <w:t>YES</w:t>
            </w:r>
          </w:p>
        </w:tc>
        <w:tc>
          <w:tcPr>
            <w:tcW w:w="1274" w:type="dxa"/>
          </w:tcPr>
          <w:p w14:paraId="27D4DF58" w14:textId="77777777" w:rsidR="00F02090" w:rsidRPr="00FD0425" w:rsidRDefault="00F02090" w:rsidP="00694C97">
            <w:pPr>
              <w:pStyle w:val="TAC"/>
              <w:rPr>
                <w:lang w:eastAsia="ja-JP"/>
              </w:rPr>
            </w:pPr>
            <w:r w:rsidRPr="00FD0425">
              <w:rPr>
                <w:lang w:eastAsia="ja-JP"/>
              </w:rPr>
              <w:t>ignore</w:t>
            </w:r>
          </w:p>
        </w:tc>
      </w:tr>
    </w:tbl>
    <w:p w14:paraId="1FA37F8C" w14:textId="77777777" w:rsidR="00F02090" w:rsidRPr="00FD0425" w:rsidRDefault="00F02090" w:rsidP="00F02090"/>
    <w:p w14:paraId="5E60E51D" w14:textId="77777777" w:rsidR="00F02090" w:rsidRPr="00FD0425" w:rsidRDefault="00F02090" w:rsidP="00F02090">
      <w:pPr>
        <w:pStyle w:val="Heading4"/>
      </w:pPr>
      <w:bookmarkStart w:id="3612" w:name="_Toc20955202"/>
      <w:bookmarkStart w:id="3613" w:name="_Toc29991397"/>
      <w:bookmarkStart w:id="3614" w:name="_Toc36555797"/>
      <w:bookmarkStart w:id="3615" w:name="_Toc44497507"/>
      <w:bookmarkStart w:id="3616" w:name="_Toc45107895"/>
      <w:bookmarkStart w:id="3617" w:name="_Toc45901515"/>
      <w:bookmarkStart w:id="3618" w:name="_Toc51850594"/>
      <w:bookmarkStart w:id="3619" w:name="_Toc56693597"/>
      <w:bookmarkStart w:id="3620" w:name="_Toc64447140"/>
      <w:bookmarkStart w:id="3621" w:name="_Toc66286634"/>
      <w:bookmarkStart w:id="3622" w:name="_Toc74151329"/>
      <w:bookmarkStart w:id="3623" w:name="_Toc88653801"/>
      <w:bookmarkStart w:id="3624" w:name="_Toc97904157"/>
      <w:bookmarkStart w:id="3625" w:name="_Toc105175198"/>
      <w:bookmarkStart w:id="3626" w:name="_Toc113826228"/>
      <w:bookmarkStart w:id="3627" w:name="_Toc120032354"/>
      <w:r w:rsidRPr="00FD0425">
        <w:t>9.1.2.11</w:t>
      </w:r>
      <w:r w:rsidRPr="00FD0425">
        <w:tab/>
        <w:t>S-NODE CHANGE REQUIRED</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6427FC6" w14:textId="77777777" w:rsidR="00F02090" w:rsidRPr="00FD0425" w:rsidRDefault="00F02090" w:rsidP="00F02090">
      <w:r w:rsidRPr="00FD0425">
        <w:t>This message is sent by the S-NG-RAN node to the M-NG-RAN node to trigger the change of the S-NG-RAN node.</w:t>
      </w:r>
    </w:p>
    <w:p w14:paraId="002C9A89"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Change w:id="3628">
          <w:tblGrid>
            <w:gridCol w:w="2578"/>
            <w:gridCol w:w="1134"/>
            <w:gridCol w:w="992"/>
            <w:gridCol w:w="1276"/>
            <w:gridCol w:w="2268"/>
            <w:gridCol w:w="1100"/>
            <w:gridCol w:w="1137"/>
          </w:tblGrid>
        </w:tblGridChange>
      </w:tblGrid>
      <w:tr w:rsidR="00F02090" w:rsidRPr="00FD0425" w14:paraId="77C3C0C4" w14:textId="77777777" w:rsidTr="00694C97">
        <w:tc>
          <w:tcPr>
            <w:tcW w:w="2578" w:type="dxa"/>
          </w:tcPr>
          <w:p w14:paraId="4A3137CF"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5D36E953" w14:textId="77777777" w:rsidR="00F02090" w:rsidRPr="00FD0425" w:rsidRDefault="00F02090" w:rsidP="00694C97">
            <w:pPr>
              <w:pStyle w:val="TAH"/>
              <w:rPr>
                <w:rFonts w:cs="Arial"/>
                <w:lang w:eastAsia="ja-JP"/>
              </w:rPr>
            </w:pPr>
            <w:r w:rsidRPr="00FD0425">
              <w:rPr>
                <w:rFonts w:cs="Arial"/>
                <w:lang w:eastAsia="ja-JP"/>
              </w:rPr>
              <w:t>Presence</w:t>
            </w:r>
          </w:p>
        </w:tc>
        <w:tc>
          <w:tcPr>
            <w:tcW w:w="992" w:type="dxa"/>
          </w:tcPr>
          <w:p w14:paraId="1EA1F750" w14:textId="77777777" w:rsidR="00F02090" w:rsidRPr="00FD0425" w:rsidRDefault="00F02090" w:rsidP="00694C97">
            <w:pPr>
              <w:pStyle w:val="TAH"/>
              <w:rPr>
                <w:rFonts w:cs="Arial"/>
                <w:lang w:eastAsia="ja-JP"/>
              </w:rPr>
            </w:pPr>
            <w:r w:rsidRPr="00FD0425">
              <w:rPr>
                <w:rFonts w:cs="Arial"/>
                <w:lang w:eastAsia="ja-JP"/>
              </w:rPr>
              <w:t>Range</w:t>
            </w:r>
          </w:p>
        </w:tc>
        <w:tc>
          <w:tcPr>
            <w:tcW w:w="1276" w:type="dxa"/>
          </w:tcPr>
          <w:p w14:paraId="46996997"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268" w:type="dxa"/>
          </w:tcPr>
          <w:p w14:paraId="0674A22C"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100" w:type="dxa"/>
          </w:tcPr>
          <w:p w14:paraId="437E1D11" w14:textId="77777777" w:rsidR="00F02090" w:rsidRPr="00FD0425" w:rsidRDefault="00F02090" w:rsidP="00694C97">
            <w:pPr>
              <w:pStyle w:val="TAH"/>
              <w:rPr>
                <w:rFonts w:cs="Arial"/>
                <w:b w:val="0"/>
                <w:lang w:eastAsia="ja-JP"/>
              </w:rPr>
            </w:pPr>
            <w:r w:rsidRPr="00FD0425">
              <w:rPr>
                <w:rFonts w:cs="Arial"/>
                <w:lang w:eastAsia="ja-JP"/>
              </w:rPr>
              <w:t>Criticality</w:t>
            </w:r>
          </w:p>
        </w:tc>
        <w:tc>
          <w:tcPr>
            <w:tcW w:w="1137" w:type="dxa"/>
          </w:tcPr>
          <w:p w14:paraId="582E0006"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3A88B9B3" w14:textId="77777777" w:rsidTr="00694C97">
        <w:tc>
          <w:tcPr>
            <w:tcW w:w="2578" w:type="dxa"/>
          </w:tcPr>
          <w:p w14:paraId="2BC71032" w14:textId="77777777" w:rsidR="00F02090" w:rsidRPr="00FD0425" w:rsidRDefault="00F02090" w:rsidP="00694C97">
            <w:pPr>
              <w:pStyle w:val="TAL"/>
              <w:rPr>
                <w:rFonts w:cs="Arial"/>
                <w:lang w:eastAsia="ja-JP"/>
              </w:rPr>
            </w:pPr>
            <w:r w:rsidRPr="00FD0425">
              <w:rPr>
                <w:lang w:eastAsia="ja-JP"/>
              </w:rPr>
              <w:t>Message Type</w:t>
            </w:r>
          </w:p>
        </w:tc>
        <w:tc>
          <w:tcPr>
            <w:tcW w:w="1134" w:type="dxa"/>
          </w:tcPr>
          <w:p w14:paraId="0EC524B6" w14:textId="77777777" w:rsidR="00F02090" w:rsidRPr="00FD0425" w:rsidRDefault="00F02090" w:rsidP="00694C97">
            <w:pPr>
              <w:pStyle w:val="TAL"/>
              <w:rPr>
                <w:rFonts w:cs="Arial"/>
                <w:lang w:eastAsia="ja-JP"/>
              </w:rPr>
            </w:pPr>
            <w:r w:rsidRPr="00FD0425">
              <w:rPr>
                <w:lang w:eastAsia="ja-JP"/>
              </w:rPr>
              <w:t>M</w:t>
            </w:r>
          </w:p>
        </w:tc>
        <w:tc>
          <w:tcPr>
            <w:tcW w:w="992" w:type="dxa"/>
          </w:tcPr>
          <w:p w14:paraId="3C1E05BA" w14:textId="77777777" w:rsidR="00F02090" w:rsidRPr="00FD0425" w:rsidRDefault="00F02090" w:rsidP="00694C97">
            <w:pPr>
              <w:pStyle w:val="TAL"/>
              <w:rPr>
                <w:rFonts w:cs="Arial"/>
                <w:lang w:eastAsia="ja-JP"/>
              </w:rPr>
            </w:pPr>
          </w:p>
        </w:tc>
        <w:tc>
          <w:tcPr>
            <w:tcW w:w="1276" w:type="dxa"/>
          </w:tcPr>
          <w:p w14:paraId="66CE7F78" w14:textId="77777777" w:rsidR="00F02090" w:rsidRPr="00FD0425" w:rsidRDefault="00F02090" w:rsidP="00694C97">
            <w:pPr>
              <w:pStyle w:val="TAL"/>
              <w:rPr>
                <w:rFonts w:cs="Arial"/>
                <w:lang w:eastAsia="ja-JP"/>
              </w:rPr>
            </w:pPr>
            <w:r w:rsidRPr="00FD0425">
              <w:rPr>
                <w:lang w:eastAsia="ja-JP"/>
              </w:rPr>
              <w:t>9.2.3.1</w:t>
            </w:r>
          </w:p>
        </w:tc>
        <w:tc>
          <w:tcPr>
            <w:tcW w:w="2268" w:type="dxa"/>
          </w:tcPr>
          <w:p w14:paraId="1AFD02B3" w14:textId="77777777" w:rsidR="00F02090" w:rsidRPr="00FD0425" w:rsidRDefault="00F02090" w:rsidP="00694C97">
            <w:pPr>
              <w:pStyle w:val="TAL"/>
              <w:rPr>
                <w:rFonts w:cs="Arial"/>
                <w:lang w:eastAsia="ja-JP"/>
              </w:rPr>
            </w:pPr>
          </w:p>
        </w:tc>
        <w:tc>
          <w:tcPr>
            <w:tcW w:w="1100" w:type="dxa"/>
          </w:tcPr>
          <w:p w14:paraId="775D5A46" w14:textId="77777777" w:rsidR="00F02090" w:rsidRPr="00FD0425" w:rsidRDefault="00F02090" w:rsidP="00694C97">
            <w:pPr>
              <w:pStyle w:val="TAC"/>
              <w:rPr>
                <w:rFonts w:cs="Arial"/>
                <w:lang w:eastAsia="ja-JP"/>
              </w:rPr>
            </w:pPr>
            <w:r w:rsidRPr="00FD0425">
              <w:rPr>
                <w:lang w:eastAsia="ja-JP"/>
              </w:rPr>
              <w:t>YES</w:t>
            </w:r>
          </w:p>
        </w:tc>
        <w:tc>
          <w:tcPr>
            <w:tcW w:w="1137" w:type="dxa"/>
          </w:tcPr>
          <w:p w14:paraId="535D3A0C"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28DB872A" w14:textId="77777777" w:rsidTr="00694C97">
        <w:tc>
          <w:tcPr>
            <w:tcW w:w="2578" w:type="dxa"/>
          </w:tcPr>
          <w:p w14:paraId="2A48CB9D" w14:textId="77777777" w:rsidR="00F02090" w:rsidRPr="00FD0425" w:rsidRDefault="00F02090" w:rsidP="00694C97">
            <w:pPr>
              <w:pStyle w:val="TAL"/>
              <w:rPr>
                <w:rFonts w:cs="Arial"/>
                <w:lang w:eastAsia="ja-JP"/>
              </w:rPr>
            </w:pPr>
            <w:r w:rsidRPr="00FD0425">
              <w:rPr>
                <w:lang w:eastAsia="ja-JP"/>
              </w:rPr>
              <w:t>M-NG-RAN node UE XnAP ID</w:t>
            </w:r>
          </w:p>
        </w:tc>
        <w:tc>
          <w:tcPr>
            <w:tcW w:w="1134" w:type="dxa"/>
          </w:tcPr>
          <w:p w14:paraId="45B819BB" w14:textId="77777777" w:rsidR="00F02090" w:rsidRPr="00FD0425" w:rsidRDefault="00F02090" w:rsidP="00694C97">
            <w:pPr>
              <w:pStyle w:val="TAL"/>
              <w:rPr>
                <w:rFonts w:cs="Arial"/>
                <w:lang w:eastAsia="ja-JP"/>
              </w:rPr>
            </w:pPr>
            <w:r w:rsidRPr="00FD0425">
              <w:rPr>
                <w:lang w:eastAsia="ja-JP"/>
              </w:rPr>
              <w:t>M</w:t>
            </w:r>
          </w:p>
        </w:tc>
        <w:tc>
          <w:tcPr>
            <w:tcW w:w="992" w:type="dxa"/>
          </w:tcPr>
          <w:p w14:paraId="42BFF0A7" w14:textId="77777777" w:rsidR="00F02090" w:rsidRPr="00FD0425" w:rsidRDefault="00F02090" w:rsidP="00694C97">
            <w:pPr>
              <w:pStyle w:val="TAL"/>
              <w:rPr>
                <w:rFonts w:cs="Arial"/>
                <w:lang w:eastAsia="ja-JP"/>
              </w:rPr>
            </w:pPr>
          </w:p>
        </w:tc>
        <w:tc>
          <w:tcPr>
            <w:tcW w:w="1276" w:type="dxa"/>
          </w:tcPr>
          <w:p w14:paraId="588008B7" w14:textId="77777777" w:rsidR="00F02090" w:rsidRPr="00FD0425" w:rsidRDefault="00F02090" w:rsidP="00694C97">
            <w:pPr>
              <w:pStyle w:val="TAL"/>
              <w:rPr>
                <w:snapToGrid w:val="0"/>
                <w:lang w:eastAsia="ja-JP"/>
              </w:rPr>
            </w:pPr>
            <w:r w:rsidRPr="00FD0425">
              <w:rPr>
                <w:snapToGrid w:val="0"/>
                <w:lang w:eastAsia="ja-JP"/>
              </w:rPr>
              <w:t>NG-RAN node UE XnAP ID</w:t>
            </w:r>
          </w:p>
          <w:p w14:paraId="42DB2A59" w14:textId="77777777" w:rsidR="00F02090" w:rsidRPr="00FD0425" w:rsidRDefault="00F02090" w:rsidP="00694C97">
            <w:pPr>
              <w:pStyle w:val="TAL"/>
              <w:rPr>
                <w:rFonts w:cs="Arial"/>
                <w:lang w:eastAsia="ja-JP"/>
              </w:rPr>
            </w:pPr>
            <w:r w:rsidRPr="00FD0425">
              <w:rPr>
                <w:lang w:eastAsia="ja-JP"/>
              </w:rPr>
              <w:t>9.2.3.16</w:t>
            </w:r>
          </w:p>
        </w:tc>
        <w:tc>
          <w:tcPr>
            <w:tcW w:w="2268" w:type="dxa"/>
          </w:tcPr>
          <w:p w14:paraId="6CF47850" w14:textId="77777777" w:rsidR="00F02090" w:rsidRPr="00FD0425" w:rsidRDefault="00F02090" w:rsidP="00694C97">
            <w:pPr>
              <w:pStyle w:val="TAL"/>
              <w:rPr>
                <w:rFonts w:cs="Arial"/>
                <w:lang w:eastAsia="zh-CN"/>
              </w:rPr>
            </w:pPr>
            <w:r w:rsidRPr="00FD0425">
              <w:rPr>
                <w:lang w:eastAsia="ja-JP"/>
              </w:rPr>
              <w:t>Allocated at the M-NG-RAN node</w:t>
            </w:r>
          </w:p>
        </w:tc>
        <w:tc>
          <w:tcPr>
            <w:tcW w:w="1100" w:type="dxa"/>
          </w:tcPr>
          <w:p w14:paraId="79B8890C" w14:textId="77777777" w:rsidR="00F02090" w:rsidRPr="00FD0425" w:rsidRDefault="00F02090" w:rsidP="00694C97">
            <w:pPr>
              <w:pStyle w:val="TAC"/>
              <w:rPr>
                <w:rFonts w:cs="Arial"/>
                <w:lang w:eastAsia="ja-JP"/>
              </w:rPr>
            </w:pPr>
            <w:r w:rsidRPr="00FD0425">
              <w:rPr>
                <w:lang w:eastAsia="ja-JP"/>
              </w:rPr>
              <w:t>YES</w:t>
            </w:r>
          </w:p>
        </w:tc>
        <w:tc>
          <w:tcPr>
            <w:tcW w:w="1137" w:type="dxa"/>
          </w:tcPr>
          <w:p w14:paraId="376E9875"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2B911859" w14:textId="77777777" w:rsidTr="00694C97">
        <w:tc>
          <w:tcPr>
            <w:tcW w:w="2578" w:type="dxa"/>
          </w:tcPr>
          <w:p w14:paraId="08DD14C0" w14:textId="77777777" w:rsidR="00F02090" w:rsidRPr="00FD0425" w:rsidRDefault="00F02090" w:rsidP="00694C97">
            <w:pPr>
              <w:pStyle w:val="TAL"/>
              <w:rPr>
                <w:rFonts w:cs="Arial"/>
                <w:lang w:eastAsia="ja-JP"/>
              </w:rPr>
            </w:pPr>
            <w:r w:rsidRPr="00FD0425">
              <w:rPr>
                <w:lang w:eastAsia="ja-JP"/>
              </w:rPr>
              <w:t>S-NG-RAN node UE XnAP ID</w:t>
            </w:r>
          </w:p>
        </w:tc>
        <w:tc>
          <w:tcPr>
            <w:tcW w:w="1134" w:type="dxa"/>
          </w:tcPr>
          <w:p w14:paraId="2471CFF6" w14:textId="77777777" w:rsidR="00F02090" w:rsidRPr="00FD0425" w:rsidRDefault="00F02090" w:rsidP="00694C97">
            <w:pPr>
              <w:pStyle w:val="TAL"/>
              <w:rPr>
                <w:rFonts w:cs="Arial"/>
                <w:lang w:eastAsia="ja-JP"/>
              </w:rPr>
            </w:pPr>
            <w:r w:rsidRPr="00FD0425">
              <w:rPr>
                <w:lang w:eastAsia="ja-JP"/>
              </w:rPr>
              <w:t>M</w:t>
            </w:r>
          </w:p>
        </w:tc>
        <w:tc>
          <w:tcPr>
            <w:tcW w:w="992" w:type="dxa"/>
          </w:tcPr>
          <w:p w14:paraId="3D43CB69" w14:textId="77777777" w:rsidR="00F02090" w:rsidRPr="00FD0425" w:rsidRDefault="00F02090" w:rsidP="00694C97">
            <w:pPr>
              <w:pStyle w:val="TAL"/>
              <w:rPr>
                <w:rFonts w:cs="Arial"/>
                <w:lang w:eastAsia="ja-JP"/>
              </w:rPr>
            </w:pPr>
          </w:p>
        </w:tc>
        <w:tc>
          <w:tcPr>
            <w:tcW w:w="1276" w:type="dxa"/>
          </w:tcPr>
          <w:p w14:paraId="6CDF5A14" w14:textId="77777777" w:rsidR="00F02090" w:rsidRPr="00FD0425" w:rsidRDefault="00F02090" w:rsidP="00694C97">
            <w:pPr>
              <w:pStyle w:val="TAL"/>
              <w:rPr>
                <w:snapToGrid w:val="0"/>
                <w:lang w:eastAsia="ja-JP"/>
              </w:rPr>
            </w:pPr>
            <w:r w:rsidRPr="00FD0425">
              <w:rPr>
                <w:snapToGrid w:val="0"/>
                <w:lang w:eastAsia="ja-JP"/>
              </w:rPr>
              <w:t>NG-RAN node UE XnAP ID</w:t>
            </w:r>
          </w:p>
          <w:p w14:paraId="4F8F906D" w14:textId="77777777" w:rsidR="00F02090" w:rsidRPr="00FD0425" w:rsidRDefault="00F02090" w:rsidP="00694C97">
            <w:pPr>
              <w:pStyle w:val="TAL"/>
              <w:rPr>
                <w:rFonts w:cs="Arial"/>
                <w:lang w:eastAsia="ja-JP"/>
              </w:rPr>
            </w:pPr>
            <w:r w:rsidRPr="00FD0425">
              <w:rPr>
                <w:lang w:eastAsia="ja-JP"/>
              </w:rPr>
              <w:t>9.2.3.16</w:t>
            </w:r>
          </w:p>
        </w:tc>
        <w:tc>
          <w:tcPr>
            <w:tcW w:w="2268" w:type="dxa"/>
          </w:tcPr>
          <w:p w14:paraId="51A47373" w14:textId="77777777" w:rsidR="00F02090" w:rsidRPr="00FD0425" w:rsidRDefault="00F02090" w:rsidP="00694C97">
            <w:pPr>
              <w:pStyle w:val="TAL"/>
              <w:rPr>
                <w:rFonts w:cs="Arial"/>
                <w:lang w:eastAsia="zh-CN"/>
              </w:rPr>
            </w:pPr>
            <w:r w:rsidRPr="00FD0425">
              <w:rPr>
                <w:lang w:eastAsia="ja-JP"/>
              </w:rPr>
              <w:t>Allocated at the S-NG-RAN node</w:t>
            </w:r>
          </w:p>
        </w:tc>
        <w:tc>
          <w:tcPr>
            <w:tcW w:w="1100" w:type="dxa"/>
          </w:tcPr>
          <w:p w14:paraId="2CEDD20E" w14:textId="77777777" w:rsidR="00F02090" w:rsidRPr="00FD0425" w:rsidRDefault="00F02090" w:rsidP="00694C97">
            <w:pPr>
              <w:pStyle w:val="TAC"/>
              <w:rPr>
                <w:rFonts w:cs="Arial"/>
                <w:lang w:eastAsia="ja-JP"/>
              </w:rPr>
            </w:pPr>
            <w:r w:rsidRPr="00FD0425">
              <w:rPr>
                <w:lang w:eastAsia="ja-JP"/>
              </w:rPr>
              <w:t>YES</w:t>
            </w:r>
          </w:p>
        </w:tc>
        <w:tc>
          <w:tcPr>
            <w:tcW w:w="1137" w:type="dxa"/>
          </w:tcPr>
          <w:p w14:paraId="3AA01D4E"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716E06C2" w14:textId="77777777" w:rsidTr="00694C97">
        <w:tc>
          <w:tcPr>
            <w:tcW w:w="2578" w:type="dxa"/>
          </w:tcPr>
          <w:p w14:paraId="785FCE18" w14:textId="77777777" w:rsidR="00F02090" w:rsidRPr="00FD0425" w:rsidRDefault="00F02090" w:rsidP="00694C97">
            <w:pPr>
              <w:pStyle w:val="TAL"/>
              <w:rPr>
                <w:rFonts w:cs="Arial"/>
                <w:lang w:eastAsia="zh-CN"/>
              </w:rPr>
            </w:pPr>
            <w:r w:rsidRPr="00FD0425">
              <w:rPr>
                <w:rFonts w:cs="Arial"/>
              </w:rPr>
              <w:t>Target S-NG-RAN node ID</w:t>
            </w:r>
          </w:p>
        </w:tc>
        <w:tc>
          <w:tcPr>
            <w:tcW w:w="1134" w:type="dxa"/>
          </w:tcPr>
          <w:p w14:paraId="0E725EAA" w14:textId="77777777" w:rsidR="00F02090" w:rsidRPr="00FD0425" w:rsidRDefault="00F02090" w:rsidP="00694C97">
            <w:pPr>
              <w:pStyle w:val="TAL"/>
              <w:rPr>
                <w:rFonts w:cs="Arial"/>
                <w:lang w:eastAsia="ja-JP"/>
              </w:rPr>
            </w:pPr>
            <w:r w:rsidRPr="00FD0425">
              <w:rPr>
                <w:rFonts w:cs="Arial"/>
              </w:rPr>
              <w:t>M</w:t>
            </w:r>
          </w:p>
        </w:tc>
        <w:tc>
          <w:tcPr>
            <w:tcW w:w="992" w:type="dxa"/>
          </w:tcPr>
          <w:p w14:paraId="54A6619E" w14:textId="77777777" w:rsidR="00F02090" w:rsidRPr="00FD0425" w:rsidRDefault="00F02090" w:rsidP="00694C97">
            <w:pPr>
              <w:pStyle w:val="TAL"/>
              <w:rPr>
                <w:rFonts w:cs="Arial"/>
                <w:lang w:eastAsia="ja-JP"/>
              </w:rPr>
            </w:pPr>
          </w:p>
        </w:tc>
        <w:tc>
          <w:tcPr>
            <w:tcW w:w="1276" w:type="dxa"/>
          </w:tcPr>
          <w:p w14:paraId="0DFBDDA4" w14:textId="77777777" w:rsidR="00F02090" w:rsidRPr="00FD0425" w:rsidRDefault="00F02090" w:rsidP="00694C97">
            <w:pPr>
              <w:pStyle w:val="TAL"/>
              <w:rPr>
                <w:rFonts w:cs="Arial"/>
                <w:snapToGrid w:val="0"/>
              </w:rPr>
            </w:pPr>
            <w:r w:rsidRPr="00FD0425">
              <w:rPr>
                <w:rFonts w:cs="Arial"/>
                <w:snapToGrid w:val="0"/>
              </w:rPr>
              <w:t>Global NG-RAN Node ID</w:t>
            </w:r>
          </w:p>
          <w:p w14:paraId="12729DFE" w14:textId="77777777" w:rsidR="00F02090" w:rsidRPr="00FD0425" w:rsidRDefault="00F02090" w:rsidP="00694C97">
            <w:pPr>
              <w:pStyle w:val="TAL"/>
              <w:rPr>
                <w:rFonts w:cs="Arial"/>
                <w:snapToGrid w:val="0"/>
                <w:lang w:eastAsia="ja-JP"/>
              </w:rPr>
            </w:pPr>
            <w:r w:rsidRPr="00FD0425">
              <w:rPr>
                <w:rFonts w:cs="Arial"/>
                <w:snapToGrid w:val="0"/>
              </w:rPr>
              <w:t>9.2.2.3</w:t>
            </w:r>
          </w:p>
        </w:tc>
        <w:tc>
          <w:tcPr>
            <w:tcW w:w="2268" w:type="dxa"/>
          </w:tcPr>
          <w:p w14:paraId="5223E2B4" w14:textId="77777777" w:rsidR="00F02090" w:rsidRPr="00FD0425" w:rsidRDefault="00F02090" w:rsidP="00694C97">
            <w:pPr>
              <w:pStyle w:val="TAL"/>
              <w:rPr>
                <w:rFonts w:cs="Arial"/>
                <w:lang w:eastAsia="ja-JP"/>
              </w:rPr>
            </w:pPr>
          </w:p>
        </w:tc>
        <w:tc>
          <w:tcPr>
            <w:tcW w:w="1100" w:type="dxa"/>
          </w:tcPr>
          <w:p w14:paraId="45BCED88" w14:textId="77777777" w:rsidR="00F02090" w:rsidRPr="00FD0425" w:rsidRDefault="00F02090" w:rsidP="00694C97">
            <w:pPr>
              <w:pStyle w:val="TAC"/>
              <w:rPr>
                <w:rFonts w:cs="Arial"/>
                <w:lang w:eastAsia="ja-JP"/>
              </w:rPr>
            </w:pPr>
            <w:r w:rsidRPr="00FD0425">
              <w:rPr>
                <w:rFonts w:cs="Arial"/>
              </w:rPr>
              <w:t>YES</w:t>
            </w:r>
          </w:p>
        </w:tc>
        <w:tc>
          <w:tcPr>
            <w:tcW w:w="1137" w:type="dxa"/>
          </w:tcPr>
          <w:p w14:paraId="7BF14196" w14:textId="77777777" w:rsidR="00F02090" w:rsidRPr="00FD0425" w:rsidRDefault="00F02090" w:rsidP="00694C97">
            <w:pPr>
              <w:pStyle w:val="TAC"/>
              <w:rPr>
                <w:rFonts w:cs="Arial"/>
                <w:lang w:eastAsia="ja-JP"/>
              </w:rPr>
            </w:pPr>
            <w:r w:rsidRPr="00FD0425">
              <w:rPr>
                <w:rFonts w:cs="Arial"/>
              </w:rPr>
              <w:t>reject</w:t>
            </w:r>
          </w:p>
        </w:tc>
      </w:tr>
      <w:tr w:rsidR="00F02090" w:rsidRPr="00FD0425" w14:paraId="3A95BA58" w14:textId="77777777" w:rsidTr="00694C97">
        <w:tc>
          <w:tcPr>
            <w:tcW w:w="2578" w:type="dxa"/>
          </w:tcPr>
          <w:p w14:paraId="250636A4" w14:textId="77777777" w:rsidR="00F02090" w:rsidRPr="00FD0425" w:rsidRDefault="00F02090" w:rsidP="00694C97">
            <w:pPr>
              <w:pStyle w:val="TAL"/>
              <w:rPr>
                <w:rFonts w:cs="Arial"/>
                <w:lang w:eastAsia="zh-CN"/>
              </w:rPr>
            </w:pPr>
            <w:r w:rsidRPr="00FD0425">
              <w:rPr>
                <w:rFonts w:cs="Arial"/>
                <w:lang w:eastAsia="ja-JP"/>
              </w:rPr>
              <w:t>Cause</w:t>
            </w:r>
          </w:p>
        </w:tc>
        <w:tc>
          <w:tcPr>
            <w:tcW w:w="1134" w:type="dxa"/>
          </w:tcPr>
          <w:p w14:paraId="7A6AF649" w14:textId="77777777" w:rsidR="00F02090" w:rsidRPr="00FD0425" w:rsidRDefault="00F02090" w:rsidP="00694C97">
            <w:pPr>
              <w:pStyle w:val="TAL"/>
              <w:rPr>
                <w:rFonts w:cs="Arial"/>
                <w:lang w:eastAsia="ja-JP"/>
              </w:rPr>
            </w:pPr>
            <w:r w:rsidRPr="00FD0425">
              <w:rPr>
                <w:rFonts w:cs="Arial"/>
                <w:lang w:eastAsia="ja-JP"/>
              </w:rPr>
              <w:t>M</w:t>
            </w:r>
          </w:p>
        </w:tc>
        <w:tc>
          <w:tcPr>
            <w:tcW w:w="992" w:type="dxa"/>
          </w:tcPr>
          <w:p w14:paraId="74773E03" w14:textId="77777777" w:rsidR="00F02090" w:rsidRPr="00FD0425" w:rsidRDefault="00F02090" w:rsidP="00694C97">
            <w:pPr>
              <w:pStyle w:val="TAL"/>
              <w:rPr>
                <w:rFonts w:cs="Arial"/>
                <w:lang w:eastAsia="ja-JP"/>
              </w:rPr>
            </w:pPr>
          </w:p>
        </w:tc>
        <w:tc>
          <w:tcPr>
            <w:tcW w:w="1276" w:type="dxa"/>
          </w:tcPr>
          <w:p w14:paraId="1D92DDB9" w14:textId="77777777" w:rsidR="00F02090" w:rsidRPr="00FD0425" w:rsidRDefault="00F02090" w:rsidP="00694C97">
            <w:pPr>
              <w:pStyle w:val="TAL"/>
              <w:rPr>
                <w:rFonts w:cs="Arial"/>
                <w:snapToGrid w:val="0"/>
                <w:lang w:eastAsia="ja-JP"/>
              </w:rPr>
            </w:pPr>
            <w:r w:rsidRPr="00FD0425">
              <w:rPr>
                <w:rFonts w:cs="Arial"/>
                <w:lang w:eastAsia="ja-JP"/>
              </w:rPr>
              <w:t>9.2.3.2</w:t>
            </w:r>
          </w:p>
        </w:tc>
        <w:tc>
          <w:tcPr>
            <w:tcW w:w="2268" w:type="dxa"/>
          </w:tcPr>
          <w:p w14:paraId="2650B396" w14:textId="77777777" w:rsidR="00F02090" w:rsidRPr="00FD0425" w:rsidRDefault="00F02090" w:rsidP="00694C97">
            <w:pPr>
              <w:pStyle w:val="TAL"/>
              <w:rPr>
                <w:rFonts w:cs="Arial"/>
                <w:lang w:eastAsia="ja-JP"/>
              </w:rPr>
            </w:pPr>
          </w:p>
        </w:tc>
        <w:tc>
          <w:tcPr>
            <w:tcW w:w="1100" w:type="dxa"/>
          </w:tcPr>
          <w:p w14:paraId="01064FDF" w14:textId="77777777" w:rsidR="00F02090" w:rsidRPr="00FD0425" w:rsidRDefault="00F02090" w:rsidP="00694C97">
            <w:pPr>
              <w:pStyle w:val="TAC"/>
              <w:rPr>
                <w:rFonts w:cs="Arial"/>
                <w:lang w:eastAsia="ja-JP"/>
              </w:rPr>
            </w:pPr>
            <w:r w:rsidRPr="00FD0425">
              <w:rPr>
                <w:rFonts w:cs="Arial"/>
                <w:lang w:eastAsia="ja-JP"/>
              </w:rPr>
              <w:t>YES</w:t>
            </w:r>
          </w:p>
        </w:tc>
        <w:tc>
          <w:tcPr>
            <w:tcW w:w="1137" w:type="dxa"/>
          </w:tcPr>
          <w:p w14:paraId="6A32D156"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3D1696FF" w14:textId="77777777" w:rsidTr="00694C97">
        <w:tc>
          <w:tcPr>
            <w:tcW w:w="2578" w:type="dxa"/>
          </w:tcPr>
          <w:p w14:paraId="1D1A88B4" w14:textId="77777777" w:rsidR="00F02090" w:rsidRPr="00FD0425" w:rsidRDefault="00F02090" w:rsidP="00694C97">
            <w:pPr>
              <w:pStyle w:val="TAL"/>
              <w:rPr>
                <w:rFonts w:cs="Arial"/>
                <w:lang w:eastAsia="ja-JP"/>
              </w:rPr>
            </w:pPr>
            <w:r w:rsidRPr="00FD0425">
              <w:rPr>
                <w:rFonts w:cs="Arial"/>
                <w:b/>
                <w:lang w:eastAsia="ja-JP"/>
              </w:rPr>
              <w:t>PDU Session SN Change Required List</w:t>
            </w:r>
          </w:p>
        </w:tc>
        <w:tc>
          <w:tcPr>
            <w:tcW w:w="1134" w:type="dxa"/>
          </w:tcPr>
          <w:p w14:paraId="1DFB26DA" w14:textId="77777777" w:rsidR="00F02090" w:rsidRPr="00FD0425" w:rsidRDefault="00F02090" w:rsidP="00694C97">
            <w:pPr>
              <w:pStyle w:val="TAL"/>
              <w:rPr>
                <w:rFonts w:cs="Arial"/>
                <w:lang w:eastAsia="ja-JP"/>
              </w:rPr>
            </w:pPr>
          </w:p>
        </w:tc>
        <w:tc>
          <w:tcPr>
            <w:tcW w:w="992" w:type="dxa"/>
          </w:tcPr>
          <w:p w14:paraId="470E3B48" w14:textId="77777777" w:rsidR="00F02090" w:rsidRPr="00FD0425" w:rsidRDefault="00F02090" w:rsidP="00694C97">
            <w:pPr>
              <w:pStyle w:val="TAL"/>
              <w:rPr>
                <w:rFonts w:cs="Arial"/>
                <w:lang w:eastAsia="ja-JP"/>
              </w:rPr>
            </w:pPr>
            <w:r w:rsidRPr="00FD0425">
              <w:rPr>
                <w:i/>
                <w:szCs w:val="18"/>
                <w:lang w:eastAsia="ja-JP"/>
              </w:rPr>
              <w:t>0..1</w:t>
            </w:r>
          </w:p>
        </w:tc>
        <w:tc>
          <w:tcPr>
            <w:tcW w:w="1276" w:type="dxa"/>
          </w:tcPr>
          <w:p w14:paraId="08051AF1" w14:textId="77777777" w:rsidR="00F02090" w:rsidRPr="00FD0425" w:rsidRDefault="00F02090" w:rsidP="00694C97">
            <w:pPr>
              <w:pStyle w:val="TAL"/>
              <w:rPr>
                <w:rFonts w:cs="Arial"/>
                <w:lang w:eastAsia="ja-JP"/>
              </w:rPr>
            </w:pPr>
          </w:p>
        </w:tc>
        <w:tc>
          <w:tcPr>
            <w:tcW w:w="2268" w:type="dxa"/>
          </w:tcPr>
          <w:p w14:paraId="46E7449A" w14:textId="77777777" w:rsidR="00F02090" w:rsidRPr="00FD0425" w:rsidRDefault="00F02090" w:rsidP="00694C97">
            <w:pPr>
              <w:pStyle w:val="TAL"/>
              <w:rPr>
                <w:rFonts w:cs="Arial"/>
                <w:lang w:eastAsia="ja-JP"/>
              </w:rPr>
            </w:pPr>
          </w:p>
        </w:tc>
        <w:tc>
          <w:tcPr>
            <w:tcW w:w="1100" w:type="dxa"/>
          </w:tcPr>
          <w:p w14:paraId="313F9280" w14:textId="77777777" w:rsidR="00F02090" w:rsidRPr="00FD0425" w:rsidRDefault="00F02090" w:rsidP="00694C97">
            <w:pPr>
              <w:pStyle w:val="TAC"/>
              <w:rPr>
                <w:rFonts w:cs="Arial"/>
                <w:lang w:eastAsia="ja-JP"/>
              </w:rPr>
            </w:pPr>
            <w:r w:rsidRPr="00FD0425">
              <w:rPr>
                <w:lang w:eastAsia="ja-JP"/>
              </w:rPr>
              <w:t>YES</w:t>
            </w:r>
          </w:p>
        </w:tc>
        <w:tc>
          <w:tcPr>
            <w:tcW w:w="1137" w:type="dxa"/>
          </w:tcPr>
          <w:p w14:paraId="6EE40812" w14:textId="77777777" w:rsidR="00F02090" w:rsidRPr="00FD0425" w:rsidRDefault="00F02090" w:rsidP="00694C97">
            <w:pPr>
              <w:pStyle w:val="TAC"/>
              <w:rPr>
                <w:rFonts w:cs="Arial"/>
                <w:lang w:eastAsia="ja-JP"/>
              </w:rPr>
            </w:pPr>
            <w:r w:rsidRPr="00FD0425">
              <w:rPr>
                <w:lang w:eastAsia="ja-JP"/>
              </w:rPr>
              <w:t>ignore</w:t>
            </w:r>
          </w:p>
        </w:tc>
      </w:tr>
      <w:tr w:rsidR="00F02090" w:rsidRPr="00FD0425" w14:paraId="15635838" w14:textId="77777777" w:rsidTr="00694C97">
        <w:tc>
          <w:tcPr>
            <w:tcW w:w="2578" w:type="dxa"/>
          </w:tcPr>
          <w:p w14:paraId="26AB833D" w14:textId="77777777" w:rsidR="00F02090" w:rsidRPr="00FD0425" w:rsidRDefault="00F02090" w:rsidP="00694C97">
            <w:pPr>
              <w:pStyle w:val="TAL"/>
              <w:ind w:left="113"/>
              <w:rPr>
                <w:rFonts w:cs="Arial"/>
                <w:lang w:eastAsia="ja-JP"/>
              </w:rPr>
            </w:pPr>
            <w:r w:rsidRPr="00FD0425">
              <w:rPr>
                <w:b/>
              </w:rPr>
              <w:t>&gt;PDU Session SN Change Required Item</w:t>
            </w:r>
          </w:p>
        </w:tc>
        <w:tc>
          <w:tcPr>
            <w:tcW w:w="1134" w:type="dxa"/>
          </w:tcPr>
          <w:p w14:paraId="1CD68365" w14:textId="77777777" w:rsidR="00F02090" w:rsidRPr="00FD0425" w:rsidRDefault="00F02090" w:rsidP="00694C97">
            <w:pPr>
              <w:pStyle w:val="TAL"/>
              <w:rPr>
                <w:rFonts w:cs="Arial"/>
                <w:lang w:eastAsia="ja-JP"/>
              </w:rPr>
            </w:pPr>
          </w:p>
        </w:tc>
        <w:tc>
          <w:tcPr>
            <w:tcW w:w="992" w:type="dxa"/>
          </w:tcPr>
          <w:p w14:paraId="6C7B7110" w14:textId="77777777" w:rsidR="00F02090" w:rsidRPr="00FD0425" w:rsidRDefault="00F02090" w:rsidP="00694C97">
            <w:pPr>
              <w:pStyle w:val="TAL"/>
              <w:rPr>
                <w:rFonts w:cs="Arial"/>
                <w:lang w:eastAsia="ja-JP"/>
              </w:rPr>
            </w:pPr>
            <w:r w:rsidRPr="00FD0425">
              <w:rPr>
                <w:i/>
                <w:lang w:eastAsia="ja-JP"/>
              </w:rPr>
              <w:t>1 .. &lt;maxnoofPDUsessions&gt;</w:t>
            </w:r>
          </w:p>
        </w:tc>
        <w:tc>
          <w:tcPr>
            <w:tcW w:w="1276" w:type="dxa"/>
          </w:tcPr>
          <w:p w14:paraId="56AD5591" w14:textId="77777777" w:rsidR="00F02090" w:rsidRPr="00FD0425" w:rsidRDefault="00F02090" w:rsidP="00694C97">
            <w:pPr>
              <w:pStyle w:val="TAL"/>
              <w:rPr>
                <w:rFonts w:cs="Arial"/>
                <w:lang w:eastAsia="ja-JP"/>
              </w:rPr>
            </w:pPr>
          </w:p>
        </w:tc>
        <w:tc>
          <w:tcPr>
            <w:tcW w:w="2268" w:type="dxa"/>
          </w:tcPr>
          <w:p w14:paraId="52B88519" w14:textId="77777777" w:rsidR="00F02090" w:rsidRPr="00FD0425" w:rsidRDefault="00F02090" w:rsidP="00694C97">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694C97">
            <w:pPr>
              <w:pStyle w:val="TAL"/>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100" w:type="dxa"/>
          </w:tcPr>
          <w:p w14:paraId="521D4EC6" w14:textId="77777777" w:rsidR="00F02090" w:rsidRPr="00FD0425" w:rsidRDefault="00F02090" w:rsidP="00694C97">
            <w:pPr>
              <w:pStyle w:val="TAC"/>
              <w:rPr>
                <w:rFonts w:cs="Arial"/>
                <w:lang w:eastAsia="ja-JP"/>
              </w:rPr>
            </w:pPr>
            <w:r w:rsidRPr="00FD0425">
              <w:rPr>
                <w:bCs/>
                <w:lang w:eastAsia="ja-JP"/>
              </w:rPr>
              <w:t>–</w:t>
            </w:r>
          </w:p>
        </w:tc>
        <w:tc>
          <w:tcPr>
            <w:tcW w:w="1137" w:type="dxa"/>
          </w:tcPr>
          <w:p w14:paraId="4963D15A" w14:textId="77777777" w:rsidR="00F02090" w:rsidRPr="00FD0425" w:rsidRDefault="00F02090" w:rsidP="00694C97">
            <w:pPr>
              <w:pStyle w:val="TAC"/>
              <w:rPr>
                <w:rFonts w:cs="Arial"/>
                <w:lang w:eastAsia="ja-JP"/>
              </w:rPr>
            </w:pPr>
          </w:p>
        </w:tc>
      </w:tr>
      <w:tr w:rsidR="00F02090" w:rsidRPr="00FD0425" w14:paraId="7B88E5FC" w14:textId="77777777" w:rsidTr="00694C97">
        <w:tc>
          <w:tcPr>
            <w:tcW w:w="2578" w:type="dxa"/>
          </w:tcPr>
          <w:p w14:paraId="1F3C0CC0" w14:textId="77777777" w:rsidR="00F02090" w:rsidRPr="00FD0425" w:rsidRDefault="00F02090" w:rsidP="00694C97">
            <w:pPr>
              <w:pStyle w:val="TAL"/>
              <w:ind w:left="227"/>
              <w:rPr>
                <w:rFonts w:cs="Arial"/>
                <w:lang w:eastAsia="ja-JP"/>
              </w:rPr>
            </w:pPr>
            <w:r w:rsidRPr="00FD0425">
              <w:rPr>
                <w:lang w:eastAsia="ja-JP"/>
              </w:rPr>
              <w:t>&gt;&gt;PDU Session ID</w:t>
            </w:r>
          </w:p>
        </w:tc>
        <w:tc>
          <w:tcPr>
            <w:tcW w:w="1134" w:type="dxa"/>
          </w:tcPr>
          <w:p w14:paraId="5DC1E243" w14:textId="77777777" w:rsidR="00F02090" w:rsidRPr="00FD0425" w:rsidRDefault="00F02090" w:rsidP="00694C97">
            <w:pPr>
              <w:pStyle w:val="TAL"/>
              <w:rPr>
                <w:rFonts w:cs="Arial"/>
                <w:lang w:eastAsia="ja-JP"/>
              </w:rPr>
            </w:pPr>
            <w:r w:rsidRPr="00FD0425">
              <w:rPr>
                <w:lang w:eastAsia="ja-JP"/>
              </w:rPr>
              <w:t>M</w:t>
            </w:r>
          </w:p>
        </w:tc>
        <w:tc>
          <w:tcPr>
            <w:tcW w:w="992" w:type="dxa"/>
          </w:tcPr>
          <w:p w14:paraId="72120D3D" w14:textId="77777777" w:rsidR="00F02090" w:rsidRPr="00FD0425" w:rsidRDefault="00F02090" w:rsidP="00694C97">
            <w:pPr>
              <w:pStyle w:val="TAL"/>
              <w:rPr>
                <w:rFonts w:cs="Arial"/>
                <w:lang w:eastAsia="ja-JP"/>
              </w:rPr>
            </w:pPr>
          </w:p>
        </w:tc>
        <w:tc>
          <w:tcPr>
            <w:tcW w:w="1276" w:type="dxa"/>
          </w:tcPr>
          <w:p w14:paraId="3992C264" w14:textId="77777777" w:rsidR="00F02090" w:rsidRPr="00FD0425" w:rsidRDefault="00F02090" w:rsidP="00694C97">
            <w:pPr>
              <w:pStyle w:val="TAL"/>
              <w:rPr>
                <w:rFonts w:cs="Arial"/>
                <w:lang w:eastAsia="ja-JP"/>
              </w:rPr>
            </w:pPr>
            <w:r w:rsidRPr="00FD0425">
              <w:rPr>
                <w:lang w:eastAsia="ja-JP"/>
              </w:rPr>
              <w:t>9.2.3.18</w:t>
            </w:r>
          </w:p>
        </w:tc>
        <w:tc>
          <w:tcPr>
            <w:tcW w:w="2268" w:type="dxa"/>
          </w:tcPr>
          <w:p w14:paraId="4E383917" w14:textId="77777777" w:rsidR="00F02090" w:rsidRPr="00FD0425" w:rsidRDefault="00F02090" w:rsidP="00694C97">
            <w:pPr>
              <w:pStyle w:val="TAL"/>
              <w:rPr>
                <w:rFonts w:cs="Arial"/>
                <w:lang w:eastAsia="ja-JP"/>
              </w:rPr>
            </w:pPr>
          </w:p>
        </w:tc>
        <w:tc>
          <w:tcPr>
            <w:tcW w:w="1100" w:type="dxa"/>
          </w:tcPr>
          <w:p w14:paraId="5DF2FB20" w14:textId="77777777" w:rsidR="00F02090" w:rsidRPr="00FD0425" w:rsidRDefault="00F02090" w:rsidP="00694C97">
            <w:pPr>
              <w:pStyle w:val="TAC"/>
              <w:rPr>
                <w:rFonts w:cs="Arial"/>
                <w:lang w:eastAsia="ja-JP"/>
              </w:rPr>
            </w:pPr>
            <w:r w:rsidRPr="00FD0425">
              <w:rPr>
                <w:bCs/>
                <w:lang w:eastAsia="ja-JP"/>
              </w:rPr>
              <w:t>–</w:t>
            </w:r>
          </w:p>
        </w:tc>
        <w:tc>
          <w:tcPr>
            <w:tcW w:w="1137" w:type="dxa"/>
          </w:tcPr>
          <w:p w14:paraId="4D98D750" w14:textId="77777777" w:rsidR="00F02090" w:rsidRPr="00FD0425" w:rsidRDefault="00F02090" w:rsidP="00694C97">
            <w:pPr>
              <w:pStyle w:val="TAC"/>
              <w:rPr>
                <w:rFonts w:cs="Arial"/>
                <w:lang w:eastAsia="ja-JP"/>
              </w:rPr>
            </w:pPr>
          </w:p>
        </w:tc>
      </w:tr>
      <w:tr w:rsidR="00F02090" w:rsidRPr="00FD0425" w14:paraId="243883BE" w14:textId="77777777" w:rsidTr="00694C97">
        <w:tc>
          <w:tcPr>
            <w:tcW w:w="2578" w:type="dxa"/>
          </w:tcPr>
          <w:p w14:paraId="4DEBF127" w14:textId="77777777" w:rsidR="00F02090" w:rsidRPr="00FD0425" w:rsidRDefault="00F02090" w:rsidP="00694C97">
            <w:pPr>
              <w:pStyle w:val="TAL"/>
              <w:ind w:left="227"/>
              <w:rPr>
                <w:rFonts w:cs="Arial"/>
                <w:lang w:eastAsia="ja-JP"/>
              </w:rPr>
            </w:pPr>
            <w:r w:rsidRPr="00FD0425">
              <w:t>&gt;&gt;PDU Session Resource Change Required Info – SN terminated</w:t>
            </w:r>
          </w:p>
        </w:tc>
        <w:tc>
          <w:tcPr>
            <w:tcW w:w="1134" w:type="dxa"/>
          </w:tcPr>
          <w:p w14:paraId="6F8F41B4" w14:textId="77777777" w:rsidR="00F02090" w:rsidRPr="00FD0425" w:rsidRDefault="00F02090" w:rsidP="00694C97">
            <w:pPr>
              <w:pStyle w:val="TAL"/>
              <w:rPr>
                <w:rFonts w:cs="Arial"/>
                <w:lang w:eastAsia="ja-JP"/>
              </w:rPr>
            </w:pPr>
            <w:r w:rsidRPr="00FD0425">
              <w:rPr>
                <w:lang w:eastAsia="ja-JP"/>
              </w:rPr>
              <w:t>O</w:t>
            </w:r>
          </w:p>
        </w:tc>
        <w:tc>
          <w:tcPr>
            <w:tcW w:w="992" w:type="dxa"/>
          </w:tcPr>
          <w:p w14:paraId="65D87CBE" w14:textId="77777777" w:rsidR="00F02090" w:rsidRPr="00FD0425" w:rsidRDefault="00F02090" w:rsidP="00694C97">
            <w:pPr>
              <w:pStyle w:val="TAL"/>
              <w:rPr>
                <w:rFonts w:cs="Arial"/>
                <w:lang w:eastAsia="ja-JP"/>
              </w:rPr>
            </w:pPr>
          </w:p>
        </w:tc>
        <w:tc>
          <w:tcPr>
            <w:tcW w:w="1276" w:type="dxa"/>
          </w:tcPr>
          <w:p w14:paraId="3D3663A9" w14:textId="77777777" w:rsidR="00F02090" w:rsidRPr="00FD0425" w:rsidRDefault="00F02090" w:rsidP="00694C97">
            <w:pPr>
              <w:pStyle w:val="TAL"/>
              <w:rPr>
                <w:rFonts w:cs="Arial"/>
                <w:lang w:eastAsia="ja-JP"/>
              </w:rPr>
            </w:pPr>
            <w:r w:rsidRPr="00FD0425">
              <w:rPr>
                <w:lang w:eastAsia="ja-JP"/>
              </w:rPr>
              <w:t>9.2.1.18</w:t>
            </w:r>
          </w:p>
        </w:tc>
        <w:tc>
          <w:tcPr>
            <w:tcW w:w="2268" w:type="dxa"/>
          </w:tcPr>
          <w:p w14:paraId="6A9A0DAE" w14:textId="77777777" w:rsidR="00F02090" w:rsidRPr="00FD0425" w:rsidRDefault="00F02090" w:rsidP="00694C97">
            <w:pPr>
              <w:pStyle w:val="TAL"/>
              <w:rPr>
                <w:rFonts w:cs="Arial"/>
                <w:lang w:eastAsia="ja-JP"/>
              </w:rPr>
            </w:pPr>
          </w:p>
        </w:tc>
        <w:tc>
          <w:tcPr>
            <w:tcW w:w="1100" w:type="dxa"/>
          </w:tcPr>
          <w:p w14:paraId="330BAA66" w14:textId="77777777" w:rsidR="00F02090" w:rsidRPr="00FD0425" w:rsidRDefault="00F02090" w:rsidP="00694C97">
            <w:pPr>
              <w:pStyle w:val="TAC"/>
              <w:rPr>
                <w:rFonts w:cs="Arial"/>
                <w:lang w:eastAsia="ja-JP"/>
              </w:rPr>
            </w:pPr>
            <w:r w:rsidRPr="00FD0425">
              <w:rPr>
                <w:bCs/>
                <w:lang w:eastAsia="ja-JP"/>
              </w:rPr>
              <w:t>–</w:t>
            </w:r>
          </w:p>
        </w:tc>
        <w:tc>
          <w:tcPr>
            <w:tcW w:w="1137" w:type="dxa"/>
          </w:tcPr>
          <w:p w14:paraId="6194CAE4" w14:textId="77777777" w:rsidR="00F02090" w:rsidRPr="00FD0425" w:rsidRDefault="00F02090" w:rsidP="00694C97">
            <w:pPr>
              <w:pStyle w:val="TAC"/>
              <w:rPr>
                <w:rFonts w:cs="Arial"/>
                <w:lang w:eastAsia="ja-JP"/>
              </w:rPr>
            </w:pPr>
          </w:p>
        </w:tc>
      </w:tr>
      <w:tr w:rsidR="00F02090" w:rsidRPr="00FD0425" w14:paraId="1F62E787" w14:textId="77777777" w:rsidTr="00694C97">
        <w:tc>
          <w:tcPr>
            <w:tcW w:w="2578" w:type="dxa"/>
          </w:tcPr>
          <w:p w14:paraId="2722CD9E" w14:textId="77777777" w:rsidR="00F02090" w:rsidRPr="00FD0425" w:rsidRDefault="00F02090" w:rsidP="00694C97">
            <w:pPr>
              <w:pStyle w:val="TAL"/>
              <w:rPr>
                <w:rFonts w:eastAsia="Geneva" w:cs="Arial"/>
                <w:bCs/>
                <w:lang w:eastAsia="zh-CN"/>
              </w:rPr>
            </w:pPr>
            <w:r w:rsidRPr="00FD0425">
              <w:rPr>
                <w:rFonts w:cs="Arial"/>
                <w:lang w:eastAsia="zh-CN"/>
              </w:rPr>
              <w:t>S-NG-RAN node to M-NG-RAN node Container</w:t>
            </w:r>
          </w:p>
        </w:tc>
        <w:tc>
          <w:tcPr>
            <w:tcW w:w="1134" w:type="dxa"/>
          </w:tcPr>
          <w:p w14:paraId="7D36E5B6" w14:textId="77777777" w:rsidR="00F02090" w:rsidRPr="00FD0425" w:rsidRDefault="00F02090" w:rsidP="00694C97">
            <w:pPr>
              <w:pStyle w:val="TAL"/>
              <w:rPr>
                <w:rFonts w:cs="Arial"/>
                <w:lang w:eastAsia="ja-JP"/>
              </w:rPr>
            </w:pPr>
            <w:r w:rsidRPr="00FD0425">
              <w:rPr>
                <w:rFonts w:cs="Arial"/>
                <w:lang w:eastAsia="ja-JP"/>
              </w:rPr>
              <w:t>M</w:t>
            </w:r>
          </w:p>
        </w:tc>
        <w:tc>
          <w:tcPr>
            <w:tcW w:w="992" w:type="dxa"/>
          </w:tcPr>
          <w:p w14:paraId="3E17639D" w14:textId="77777777" w:rsidR="00F02090" w:rsidRPr="00FD0425" w:rsidRDefault="00F02090" w:rsidP="00694C97">
            <w:pPr>
              <w:pStyle w:val="TAL"/>
              <w:rPr>
                <w:rFonts w:cs="Arial"/>
                <w:i/>
                <w:lang w:eastAsia="ja-JP"/>
              </w:rPr>
            </w:pPr>
          </w:p>
        </w:tc>
        <w:tc>
          <w:tcPr>
            <w:tcW w:w="1276" w:type="dxa"/>
          </w:tcPr>
          <w:p w14:paraId="2255587A" w14:textId="77777777" w:rsidR="00F02090" w:rsidRPr="00FD0425" w:rsidRDefault="00F02090" w:rsidP="00694C97">
            <w:pPr>
              <w:pStyle w:val="TAL"/>
              <w:rPr>
                <w:rFonts w:cs="Arial"/>
                <w:lang w:eastAsia="ja-JP"/>
              </w:rPr>
            </w:pPr>
            <w:r w:rsidRPr="00FD0425">
              <w:rPr>
                <w:rFonts w:cs="Arial"/>
                <w:snapToGrid w:val="0"/>
                <w:lang w:eastAsia="ja-JP"/>
              </w:rPr>
              <w:t>OCTET STRING</w:t>
            </w:r>
          </w:p>
        </w:tc>
        <w:tc>
          <w:tcPr>
            <w:tcW w:w="2268" w:type="dxa"/>
          </w:tcPr>
          <w:p w14:paraId="3F2FFD03" w14:textId="77777777" w:rsidR="00F02090" w:rsidRPr="00FD0425" w:rsidRDefault="00F02090" w:rsidP="00694C97">
            <w:pPr>
              <w:pStyle w:val="TAL"/>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00" w:type="dxa"/>
          </w:tcPr>
          <w:p w14:paraId="2F0A3AE0" w14:textId="77777777" w:rsidR="00F02090" w:rsidRPr="00FD0425" w:rsidRDefault="00F02090" w:rsidP="00694C97">
            <w:pPr>
              <w:pStyle w:val="TAC"/>
              <w:rPr>
                <w:lang w:eastAsia="zh-CN"/>
              </w:rPr>
            </w:pPr>
            <w:r w:rsidRPr="00FD0425">
              <w:rPr>
                <w:lang w:eastAsia="zh-CN"/>
              </w:rPr>
              <w:t>YES</w:t>
            </w:r>
          </w:p>
        </w:tc>
        <w:tc>
          <w:tcPr>
            <w:tcW w:w="1137" w:type="dxa"/>
          </w:tcPr>
          <w:p w14:paraId="36817499" w14:textId="77777777" w:rsidR="00F02090" w:rsidRPr="00FD0425" w:rsidRDefault="00F02090" w:rsidP="00694C97">
            <w:pPr>
              <w:pStyle w:val="TAC"/>
              <w:rPr>
                <w:lang w:eastAsia="zh-CN"/>
              </w:rPr>
            </w:pPr>
            <w:r w:rsidRPr="00FD0425">
              <w:rPr>
                <w:lang w:eastAsia="zh-CN"/>
              </w:rPr>
              <w:t>reject</w:t>
            </w:r>
          </w:p>
        </w:tc>
      </w:tr>
    </w:tbl>
    <w:p w14:paraId="3058E6A2"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694C97">
            <w:pPr>
              <w:pStyle w:val="TAH"/>
              <w:rPr>
                <w:rFonts w:cs="Arial"/>
                <w:lang w:eastAsia="ja-JP"/>
              </w:rPr>
            </w:pPr>
            <w:r w:rsidRPr="00FD0425">
              <w:rPr>
                <w:lang w:eastAsia="ja-JP"/>
              </w:rPr>
              <w:t>Range bound</w:t>
            </w:r>
          </w:p>
        </w:tc>
        <w:tc>
          <w:tcPr>
            <w:tcW w:w="5670" w:type="dxa"/>
          </w:tcPr>
          <w:p w14:paraId="298BEA2B" w14:textId="77777777" w:rsidR="00F02090" w:rsidRPr="00FD0425" w:rsidRDefault="00F02090" w:rsidP="00694C97">
            <w:pPr>
              <w:pStyle w:val="TAH"/>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694C97">
            <w:pPr>
              <w:pStyle w:val="TAL"/>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694C97">
            <w:pPr>
              <w:pStyle w:val="TAL"/>
              <w:rPr>
                <w:rFonts w:cs="Arial"/>
                <w:lang w:eastAsia="ja-JP"/>
              </w:rPr>
            </w:pPr>
            <w:r w:rsidRPr="00FD0425">
              <w:rPr>
                <w:lang w:eastAsia="ja-JP"/>
              </w:rPr>
              <w:t>Maximum no. of PDU sessions. Value is 256</w:t>
            </w:r>
          </w:p>
        </w:tc>
      </w:tr>
    </w:tbl>
    <w:p w14:paraId="781E19CA" w14:textId="77777777" w:rsidR="00F02090" w:rsidRPr="00FD0425" w:rsidRDefault="00F02090" w:rsidP="00F02090"/>
    <w:p w14:paraId="35D03FD6" w14:textId="77777777" w:rsidR="00F02090" w:rsidRPr="00FD0425" w:rsidRDefault="00F02090" w:rsidP="00F02090">
      <w:pPr>
        <w:pStyle w:val="Heading4"/>
      </w:pPr>
      <w:bookmarkStart w:id="3629" w:name="_Toc20955203"/>
      <w:bookmarkStart w:id="3630" w:name="_Toc29991398"/>
      <w:bookmarkStart w:id="3631" w:name="_Toc36555798"/>
      <w:bookmarkStart w:id="3632" w:name="_Toc44497508"/>
      <w:bookmarkStart w:id="3633" w:name="_Toc45107896"/>
      <w:bookmarkStart w:id="3634" w:name="_Toc45901516"/>
      <w:bookmarkStart w:id="3635" w:name="_Toc51850595"/>
      <w:bookmarkStart w:id="3636" w:name="_Toc56693598"/>
      <w:bookmarkStart w:id="3637" w:name="_Toc64447141"/>
      <w:bookmarkStart w:id="3638" w:name="_Toc66286635"/>
      <w:bookmarkStart w:id="3639" w:name="_Toc74151330"/>
      <w:bookmarkStart w:id="3640" w:name="_Toc88653802"/>
      <w:bookmarkStart w:id="3641" w:name="_Toc97904158"/>
      <w:bookmarkStart w:id="3642" w:name="_Toc105175199"/>
      <w:bookmarkStart w:id="3643" w:name="_Toc113826229"/>
      <w:bookmarkStart w:id="3644" w:name="_Toc120032355"/>
      <w:r w:rsidRPr="00FD0425">
        <w:t>9.1.2.12</w:t>
      </w:r>
      <w:r w:rsidRPr="00FD0425">
        <w:tab/>
        <w:t>S-NODE CHANGE CONFIRM</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12DCC7D" w14:textId="77777777" w:rsidR="00F02090" w:rsidRPr="00FD0425" w:rsidRDefault="00F02090" w:rsidP="00F02090">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Change w:id="3645">
          <w:tblGrid>
            <w:gridCol w:w="2578"/>
            <w:gridCol w:w="1104"/>
            <w:gridCol w:w="1022"/>
            <w:gridCol w:w="1276"/>
            <w:gridCol w:w="2126"/>
            <w:gridCol w:w="1105"/>
            <w:gridCol w:w="1274"/>
          </w:tblGrid>
        </w:tblGridChange>
      </w:tblGrid>
      <w:tr w:rsidR="00F02090" w:rsidRPr="00FD0425" w14:paraId="5BD9EE86" w14:textId="77777777" w:rsidTr="00694C97">
        <w:tc>
          <w:tcPr>
            <w:tcW w:w="2578" w:type="dxa"/>
          </w:tcPr>
          <w:p w14:paraId="1EC72BED"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Pr>
          <w:p w14:paraId="59ECE6D5" w14:textId="77777777" w:rsidR="00F02090" w:rsidRPr="00FD0425" w:rsidRDefault="00F02090" w:rsidP="00694C97">
            <w:pPr>
              <w:pStyle w:val="TAH"/>
              <w:rPr>
                <w:rFonts w:cs="Arial"/>
                <w:lang w:eastAsia="ja-JP"/>
              </w:rPr>
            </w:pPr>
            <w:r w:rsidRPr="00FD0425">
              <w:rPr>
                <w:rFonts w:cs="Arial"/>
                <w:lang w:eastAsia="ja-JP"/>
              </w:rPr>
              <w:t>Presence</w:t>
            </w:r>
          </w:p>
        </w:tc>
        <w:tc>
          <w:tcPr>
            <w:tcW w:w="1022" w:type="dxa"/>
          </w:tcPr>
          <w:p w14:paraId="70605B02" w14:textId="77777777" w:rsidR="00F02090" w:rsidRPr="00FD0425" w:rsidRDefault="00F02090" w:rsidP="00694C97">
            <w:pPr>
              <w:pStyle w:val="TAH"/>
              <w:rPr>
                <w:rFonts w:cs="Arial"/>
                <w:lang w:eastAsia="ja-JP"/>
              </w:rPr>
            </w:pPr>
            <w:r w:rsidRPr="00FD0425">
              <w:rPr>
                <w:rFonts w:cs="Arial"/>
                <w:lang w:eastAsia="ja-JP"/>
              </w:rPr>
              <w:t>Range</w:t>
            </w:r>
          </w:p>
        </w:tc>
        <w:tc>
          <w:tcPr>
            <w:tcW w:w="1276" w:type="dxa"/>
          </w:tcPr>
          <w:p w14:paraId="3B904F91"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126" w:type="dxa"/>
          </w:tcPr>
          <w:p w14:paraId="2A4940A0"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105" w:type="dxa"/>
          </w:tcPr>
          <w:p w14:paraId="5740F086" w14:textId="77777777" w:rsidR="00F02090" w:rsidRPr="00FD0425" w:rsidRDefault="00F02090" w:rsidP="00694C97">
            <w:pPr>
              <w:pStyle w:val="TAH"/>
              <w:rPr>
                <w:rFonts w:cs="Arial"/>
                <w:b w:val="0"/>
                <w:lang w:eastAsia="ja-JP"/>
              </w:rPr>
            </w:pPr>
            <w:r w:rsidRPr="00FD0425">
              <w:rPr>
                <w:rFonts w:cs="Arial"/>
                <w:lang w:eastAsia="ja-JP"/>
              </w:rPr>
              <w:t>Criticality</w:t>
            </w:r>
          </w:p>
        </w:tc>
        <w:tc>
          <w:tcPr>
            <w:tcW w:w="1274" w:type="dxa"/>
          </w:tcPr>
          <w:p w14:paraId="71581992"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73FDA3E2" w14:textId="77777777" w:rsidTr="00694C97">
        <w:tc>
          <w:tcPr>
            <w:tcW w:w="2578" w:type="dxa"/>
          </w:tcPr>
          <w:p w14:paraId="52A06784" w14:textId="77777777" w:rsidR="00F02090" w:rsidRPr="00FD0425" w:rsidRDefault="00F02090" w:rsidP="00694C97">
            <w:pPr>
              <w:pStyle w:val="TAL"/>
              <w:rPr>
                <w:rFonts w:cs="Arial"/>
                <w:lang w:eastAsia="ja-JP"/>
              </w:rPr>
            </w:pPr>
            <w:r w:rsidRPr="00FD0425">
              <w:rPr>
                <w:lang w:eastAsia="ja-JP"/>
              </w:rPr>
              <w:t>Message Type</w:t>
            </w:r>
          </w:p>
        </w:tc>
        <w:tc>
          <w:tcPr>
            <w:tcW w:w="1104" w:type="dxa"/>
          </w:tcPr>
          <w:p w14:paraId="6EB00ED0" w14:textId="77777777" w:rsidR="00F02090" w:rsidRPr="00FD0425" w:rsidRDefault="00F02090" w:rsidP="00694C97">
            <w:pPr>
              <w:pStyle w:val="TAL"/>
              <w:rPr>
                <w:rFonts w:cs="Arial"/>
                <w:lang w:eastAsia="ja-JP"/>
              </w:rPr>
            </w:pPr>
            <w:r w:rsidRPr="00FD0425">
              <w:rPr>
                <w:lang w:eastAsia="ja-JP"/>
              </w:rPr>
              <w:t>M</w:t>
            </w:r>
          </w:p>
        </w:tc>
        <w:tc>
          <w:tcPr>
            <w:tcW w:w="1022" w:type="dxa"/>
          </w:tcPr>
          <w:p w14:paraId="733535EC" w14:textId="77777777" w:rsidR="00F02090" w:rsidRPr="00FD0425" w:rsidRDefault="00F02090" w:rsidP="00694C97">
            <w:pPr>
              <w:pStyle w:val="TAL"/>
              <w:rPr>
                <w:rFonts w:cs="Arial"/>
                <w:lang w:eastAsia="ja-JP"/>
              </w:rPr>
            </w:pPr>
          </w:p>
        </w:tc>
        <w:tc>
          <w:tcPr>
            <w:tcW w:w="1276" w:type="dxa"/>
          </w:tcPr>
          <w:p w14:paraId="5B62A262" w14:textId="77777777" w:rsidR="00F02090" w:rsidRPr="00FD0425" w:rsidRDefault="00F02090" w:rsidP="00694C97">
            <w:pPr>
              <w:pStyle w:val="TAL"/>
              <w:rPr>
                <w:rFonts w:cs="Arial"/>
                <w:snapToGrid w:val="0"/>
                <w:lang w:eastAsia="ja-JP"/>
              </w:rPr>
            </w:pPr>
            <w:r w:rsidRPr="00FD0425">
              <w:rPr>
                <w:lang w:eastAsia="ja-JP"/>
              </w:rPr>
              <w:t>9.2.3.1</w:t>
            </w:r>
          </w:p>
        </w:tc>
        <w:tc>
          <w:tcPr>
            <w:tcW w:w="2126" w:type="dxa"/>
          </w:tcPr>
          <w:p w14:paraId="71FC68FC" w14:textId="77777777" w:rsidR="00F02090" w:rsidRPr="00FD0425" w:rsidRDefault="00F02090" w:rsidP="00694C97">
            <w:pPr>
              <w:pStyle w:val="TAL"/>
              <w:rPr>
                <w:rFonts w:cs="Arial"/>
                <w:szCs w:val="18"/>
                <w:lang w:eastAsia="ja-JP"/>
              </w:rPr>
            </w:pPr>
          </w:p>
        </w:tc>
        <w:tc>
          <w:tcPr>
            <w:tcW w:w="1105" w:type="dxa"/>
          </w:tcPr>
          <w:p w14:paraId="7B546E26" w14:textId="77777777" w:rsidR="00F02090" w:rsidRPr="00FD0425" w:rsidRDefault="00F02090" w:rsidP="00694C97">
            <w:pPr>
              <w:pStyle w:val="TAC"/>
              <w:rPr>
                <w:rFonts w:cs="Arial"/>
                <w:lang w:eastAsia="ja-JP"/>
              </w:rPr>
            </w:pPr>
            <w:r w:rsidRPr="00FD0425">
              <w:rPr>
                <w:lang w:eastAsia="ja-JP"/>
              </w:rPr>
              <w:t>YES</w:t>
            </w:r>
          </w:p>
        </w:tc>
        <w:tc>
          <w:tcPr>
            <w:tcW w:w="1274" w:type="dxa"/>
          </w:tcPr>
          <w:p w14:paraId="7112A981"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393F6CFA" w14:textId="77777777" w:rsidTr="00694C97">
        <w:tc>
          <w:tcPr>
            <w:tcW w:w="2578" w:type="dxa"/>
          </w:tcPr>
          <w:p w14:paraId="64851633" w14:textId="77777777" w:rsidR="00F02090" w:rsidRPr="00FD0425" w:rsidRDefault="00F02090" w:rsidP="00694C97">
            <w:pPr>
              <w:pStyle w:val="TAL"/>
              <w:rPr>
                <w:rFonts w:cs="Arial"/>
                <w:lang w:eastAsia="ja-JP"/>
              </w:rPr>
            </w:pPr>
            <w:r w:rsidRPr="00FD0425">
              <w:rPr>
                <w:lang w:eastAsia="ja-JP"/>
              </w:rPr>
              <w:t>M-NG-RAN node UE XnAP ID</w:t>
            </w:r>
          </w:p>
        </w:tc>
        <w:tc>
          <w:tcPr>
            <w:tcW w:w="1104" w:type="dxa"/>
          </w:tcPr>
          <w:p w14:paraId="60B1A187" w14:textId="77777777" w:rsidR="00F02090" w:rsidRPr="00FD0425" w:rsidRDefault="00F02090" w:rsidP="00694C97">
            <w:pPr>
              <w:pStyle w:val="TAL"/>
              <w:rPr>
                <w:rFonts w:cs="Arial"/>
                <w:lang w:eastAsia="ja-JP"/>
              </w:rPr>
            </w:pPr>
            <w:r w:rsidRPr="00FD0425">
              <w:rPr>
                <w:lang w:eastAsia="ja-JP"/>
              </w:rPr>
              <w:t>M</w:t>
            </w:r>
          </w:p>
        </w:tc>
        <w:tc>
          <w:tcPr>
            <w:tcW w:w="1022" w:type="dxa"/>
          </w:tcPr>
          <w:p w14:paraId="198EB3AD" w14:textId="77777777" w:rsidR="00F02090" w:rsidRPr="00FD0425" w:rsidRDefault="00F02090" w:rsidP="00694C97">
            <w:pPr>
              <w:pStyle w:val="TAL"/>
              <w:rPr>
                <w:rFonts w:cs="Arial"/>
                <w:lang w:eastAsia="ja-JP"/>
              </w:rPr>
            </w:pPr>
          </w:p>
        </w:tc>
        <w:tc>
          <w:tcPr>
            <w:tcW w:w="1276" w:type="dxa"/>
          </w:tcPr>
          <w:p w14:paraId="128FC273" w14:textId="77777777" w:rsidR="00F02090" w:rsidRPr="00FD0425" w:rsidRDefault="00F02090" w:rsidP="00694C97">
            <w:pPr>
              <w:pStyle w:val="TAL"/>
              <w:rPr>
                <w:snapToGrid w:val="0"/>
                <w:lang w:eastAsia="ja-JP"/>
              </w:rPr>
            </w:pPr>
            <w:r w:rsidRPr="00FD0425">
              <w:rPr>
                <w:snapToGrid w:val="0"/>
                <w:lang w:eastAsia="ja-JP"/>
              </w:rPr>
              <w:t>NG-RAN node UE XnAP ID</w:t>
            </w:r>
          </w:p>
          <w:p w14:paraId="30237E02" w14:textId="77777777" w:rsidR="00F02090" w:rsidRPr="00FD0425" w:rsidRDefault="00F02090" w:rsidP="00694C97">
            <w:pPr>
              <w:pStyle w:val="TAL"/>
              <w:rPr>
                <w:rFonts w:cs="Arial"/>
                <w:snapToGrid w:val="0"/>
                <w:lang w:eastAsia="ja-JP"/>
              </w:rPr>
            </w:pPr>
            <w:r w:rsidRPr="00FD0425">
              <w:rPr>
                <w:lang w:eastAsia="ja-JP"/>
              </w:rPr>
              <w:t>9.2.3.16</w:t>
            </w:r>
          </w:p>
        </w:tc>
        <w:tc>
          <w:tcPr>
            <w:tcW w:w="2126" w:type="dxa"/>
          </w:tcPr>
          <w:p w14:paraId="5CA5F076" w14:textId="77777777" w:rsidR="00F02090" w:rsidRPr="00FD0425" w:rsidRDefault="00F02090" w:rsidP="00694C97">
            <w:pPr>
              <w:pStyle w:val="TAL"/>
              <w:rPr>
                <w:rFonts w:cs="Arial"/>
                <w:szCs w:val="18"/>
                <w:lang w:eastAsia="ja-JP"/>
              </w:rPr>
            </w:pPr>
            <w:r w:rsidRPr="00FD0425">
              <w:rPr>
                <w:lang w:eastAsia="ja-JP"/>
              </w:rPr>
              <w:t>Allocated at the M-NG-RAN node</w:t>
            </w:r>
          </w:p>
        </w:tc>
        <w:tc>
          <w:tcPr>
            <w:tcW w:w="1105" w:type="dxa"/>
          </w:tcPr>
          <w:p w14:paraId="6506C19F" w14:textId="77777777" w:rsidR="00F02090" w:rsidRPr="00FD0425" w:rsidRDefault="00F02090" w:rsidP="00694C97">
            <w:pPr>
              <w:pStyle w:val="TAC"/>
              <w:rPr>
                <w:rFonts w:cs="Arial"/>
                <w:lang w:eastAsia="ja-JP"/>
              </w:rPr>
            </w:pPr>
            <w:r w:rsidRPr="00FD0425">
              <w:rPr>
                <w:lang w:eastAsia="ja-JP"/>
              </w:rPr>
              <w:t>YES</w:t>
            </w:r>
          </w:p>
        </w:tc>
        <w:tc>
          <w:tcPr>
            <w:tcW w:w="1274" w:type="dxa"/>
          </w:tcPr>
          <w:p w14:paraId="4F3EDA09"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41030532" w14:textId="77777777" w:rsidTr="00694C97">
        <w:tc>
          <w:tcPr>
            <w:tcW w:w="2578" w:type="dxa"/>
          </w:tcPr>
          <w:p w14:paraId="51448744" w14:textId="77777777" w:rsidR="00F02090" w:rsidRPr="00FD0425" w:rsidRDefault="00F02090" w:rsidP="00694C97">
            <w:pPr>
              <w:pStyle w:val="TAL"/>
              <w:rPr>
                <w:rFonts w:cs="Arial"/>
                <w:lang w:eastAsia="ja-JP"/>
              </w:rPr>
            </w:pPr>
            <w:r w:rsidRPr="00FD0425">
              <w:rPr>
                <w:lang w:eastAsia="ja-JP"/>
              </w:rPr>
              <w:t>S-NG-RAN node UE XnAP ID</w:t>
            </w:r>
          </w:p>
        </w:tc>
        <w:tc>
          <w:tcPr>
            <w:tcW w:w="1104" w:type="dxa"/>
          </w:tcPr>
          <w:p w14:paraId="4D060A61" w14:textId="77777777" w:rsidR="00F02090" w:rsidRPr="00FD0425" w:rsidRDefault="00F02090" w:rsidP="00694C97">
            <w:pPr>
              <w:pStyle w:val="TAL"/>
              <w:rPr>
                <w:rFonts w:cs="Arial"/>
                <w:lang w:eastAsia="ja-JP"/>
              </w:rPr>
            </w:pPr>
            <w:r w:rsidRPr="00FD0425">
              <w:rPr>
                <w:lang w:eastAsia="ja-JP"/>
              </w:rPr>
              <w:t>M</w:t>
            </w:r>
          </w:p>
        </w:tc>
        <w:tc>
          <w:tcPr>
            <w:tcW w:w="1022" w:type="dxa"/>
          </w:tcPr>
          <w:p w14:paraId="7BC8FA6F" w14:textId="77777777" w:rsidR="00F02090" w:rsidRPr="00FD0425" w:rsidRDefault="00F02090" w:rsidP="00694C97">
            <w:pPr>
              <w:pStyle w:val="TAL"/>
              <w:rPr>
                <w:rFonts w:cs="Arial"/>
                <w:lang w:eastAsia="ja-JP"/>
              </w:rPr>
            </w:pPr>
          </w:p>
        </w:tc>
        <w:tc>
          <w:tcPr>
            <w:tcW w:w="1276" w:type="dxa"/>
          </w:tcPr>
          <w:p w14:paraId="683C744D" w14:textId="77777777" w:rsidR="00F02090" w:rsidRPr="00FD0425" w:rsidRDefault="00F02090" w:rsidP="00694C97">
            <w:pPr>
              <w:pStyle w:val="TAL"/>
              <w:rPr>
                <w:snapToGrid w:val="0"/>
                <w:lang w:eastAsia="ja-JP"/>
              </w:rPr>
            </w:pPr>
            <w:r w:rsidRPr="00FD0425">
              <w:rPr>
                <w:snapToGrid w:val="0"/>
                <w:lang w:eastAsia="ja-JP"/>
              </w:rPr>
              <w:t>NG-RAN node UE XnAP ID</w:t>
            </w:r>
          </w:p>
          <w:p w14:paraId="7246911A" w14:textId="77777777" w:rsidR="00F02090" w:rsidRPr="00FD0425" w:rsidRDefault="00F02090" w:rsidP="00694C97">
            <w:pPr>
              <w:pStyle w:val="TAL"/>
              <w:rPr>
                <w:rFonts w:cs="Arial"/>
                <w:snapToGrid w:val="0"/>
                <w:lang w:eastAsia="ja-JP"/>
              </w:rPr>
            </w:pPr>
            <w:r w:rsidRPr="00FD0425">
              <w:rPr>
                <w:lang w:eastAsia="ja-JP"/>
              </w:rPr>
              <w:t>9.2.3.16</w:t>
            </w:r>
          </w:p>
        </w:tc>
        <w:tc>
          <w:tcPr>
            <w:tcW w:w="2126" w:type="dxa"/>
          </w:tcPr>
          <w:p w14:paraId="18397833" w14:textId="77777777" w:rsidR="00F02090" w:rsidRPr="00FD0425" w:rsidRDefault="00F02090" w:rsidP="00694C97">
            <w:pPr>
              <w:pStyle w:val="TAL"/>
              <w:rPr>
                <w:rFonts w:cs="Arial"/>
                <w:szCs w:val="18"/>
                <w:lang w:eastAsia="ja-JP"/>
              </w:rPr>
            </w:pPr>
            <w:r w:rsidRPr="00FD0425">
              <w:rPr>
                <w:lang w:eastAsia="ja-JP"/>
              </w:rPr>
              <w:t>Allocated at the S-NG-RAN node</w:t>
            </w:r>
          </w:p>
        </w:tc>
        <w:tc>
          <w:tcPr>
            <w:tcW w:w="1105" w:type="dxa"/>
          </w:tcPr>
          <w:p w14:paraId="6FC509C7" w14:textId="77777777" w:rsidR="00F02090" w:rsidRPr="00FD0425" w:rsidRDefault="00F02090" w:rsidP="00694C97">
            <w:pPr>
              <w:pStyle w:val="TAC"/>
              <w:rPr>
                <w:rFonts w:cs="Arial"/>
                <w:lang w:eastAsia="ja-JP"/>
              </w:rPr>
            </w:pPr>
            <w:r w:rsidRPr="00FD0425">
              <w:rPr>
                <w:lang w:eastAsia="ja-JP"/>
              </w:rPr>
              <w:t>YES</w:t>
            </w:r>
          </w:p>
        </w:tc>
        <w:tc>
          <w:tcPr>
            <w:tcW w:w="1274" w:type="dxa"/>
          </w:tcPr>
          <w:p w14:paraId="7514FB8B"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0B3C9840" w14:textId="77777777" w:rsidTr="00694C97">
        <w:tc>
          <w:tcPr>
            <w:tcW w:w="2578" w:type="dxa"/>
          </w:tcPr>
          <w:p w14:paraId="2BEB3930" w14:textId="77777777" w:rsidR="00F02090" w:rsidRPr="00FD0425" w:rsidRDefault="00F02090" w:rsidP="00694C97">
            <w:pPr>
              <w:pStyle w:val="TAL"/>
              <w:rPr>
                <w:rFonts w:eastAsia="Geneva" w:cs="Arial"/>
                <w:b/>
                <w:lang w:eastAsia="ja-JP"/>
              </w:rPr>
            </w:pPr>
            <w:r w:rsidRPr="00FD0425">
              <w:rPr>
                <w:rFonts w:cs="Arial"/>
                <w:b/>
                <w:lang w:eastAsia="ja-JP"/>
              </w:rPr>
              <w:t>PDU Session SN Change Confirm List</w:t>
            </w:r>
          </w:p>
        </w:tc>
        <w:tc>
          <w:tcPr>
            <w:tcW w:w="1104" w:type="dxa"/>
          </w:tcPr>
          <w:p w14:paraId="79FDC119" w14:textId="77777777" w:rsidR="00F02090" w:rsidRPr="00FD0425" w:rsidRDefault="00F02090" w:rsidP="00694C97">
            <w:pPr>
              <w:pStyle w:val="TAL"/>
              <w:rPr>
                <w:lang w:eastAsia="ja-JP"/>
              </w:rPr>
            </w:pPr>
          </w:p>
        </w:tc>
        <w:tc>
          <w:tcPr>
            <w:tcW w:w="1022" w:type="dxa"/>
          </w:tcPr>
          <w:p w14:paraId="16E5D40C" w14:textId="77777777" w:rsidR="00F02090" w:rsidRPr="00FD0425" w:rsidRDefault="00F02090" w:rsidP="00694C97">
            <w:pPr>
              <w:pStyle w:val="TAL"/>
              <w:rPr>
                <w:i/>
                <w:szCs w:val="18"/>
                <w:lang w:eastAsia="ja-JP"/>
              </w:rPr>
            </w:pPr>
            <w:r w:rsidRPr="00FD0425">
              <w:rPr>
                <w:i/>
                <w:szCs w:val="18"/>
                <w:lang w:eastAsia="ja-JP"/>
              </w:rPr>
              <w:t>0..1</w:t>
            </w:r>
          </w:p>
        </w:tc>
        <w:tc>
          <w:tcPr>
            <w:tcW w:w="1276" w:type="dxa"/>
          </w:tcPr>
          <w:p w14:paraId="0A047C7F" w14:textId="77777777" w:rsidR="00F02090" w:rsidRPr="00FD0425" w:rsidRDefault="00F02090" w:rsidP="00694C97">
            <w:pPr>
              <w:pStyle w:val="TAL"/>
              <w:rPr>
                <w:lang w:eastAsia="ja-JP"/>
              </w:rPr>
            </w:pPr>
          </w:p>
        </w:tc>
        <w:tc>
          <w:tcPr>
            <w:tcW w:w="2126" w:type="dxa"/>
          </w:tcPr>
          <w:p w14:paraId="6928C716" w14:textId="77777777" w:rsidR="00F02090" w:rsidRPr="00FD0425" w:rsidRDefault="00F02090" w:rsidP="00694C97">
            <w:pPr>
              <w:pStyle w:val="TAL"/>
              <w:rPr>
                <w:szCs w:val="18"/>
                <w:lang w:eastAsia="ja-JP"/>
              </w:rPr>
            </w:pPr>
          </w:p>
        </w:tc>
        <w:tc>
          <w:tcPr>
            <w:tcW w:w="1105" w:type="dxa"/>
          </w:tcPr>
          <w:p w14:paraId="5C6A849C" w14:textId="77777777" w:rsidR="00F02090" w:rsidRPr="00FD0425" w:rsidRDefault="00F02090" w:rsidP="00694C97">
            <w:pPr>
              <w:pStyle w:val="TAC"/>
              <w:rPr>
                <w:lang w:eastAsia="ja-JP"/>
              </w:rPr>
            </w:pPr>
            <w:r w:rsidRPr="00FD0425">
              <w:rPr>
                <w:lang w:eastAsia="ja-JP"/>
              </w:rPr>
              <w:t>YES</w:t>
            </w:r>
          </w:p>
        </w:tc>
        <w:tc>
          <w:tcPr>
            <w:tcW w:w="1274" w:type="dxa"/>
          </w:tcPr>
          <w:p w14:paraId="7D6E4AE8" w14:textId="77777777" w:rsidR="00F02090" w:rsidRPr="00FD0425" w:rsidRDefault="00F02090" w:rsidP="00694C97">
            <w:pPr>
              <w:pStyle w:val="TAC"/>
              <w:rPr>
                <w:lang w:eastAsia="ja-JP"/>
              </w:rPr>
            </w:pPr>
            <w:r w:rsidRPr="00FD0425">
              <w:rPr>
                <w:lang w:eastAsia="ja-JP"/>
              </w:rPr>
              <w:t>ignore</w:t>
            </w:r>
          </w:p>
        </w:tc>
      </w:tr>
      <w:tr w:rsidR="00F02090" w:rsidRPr="00FD0425" w14:paraId="59B261A2" w14:textId="77777777" w:rsidTr="00694C97">
        <w:tc>
          <w:tcPr>
            <w:tcW w:w="2578" w:type="dxa"/>
          </w:tcPr>
          <w:p w14:paraId="2EA98D5E" w14:textId="77777777" w:rsidR="00F02090" w:rsidRPr="00FD0425" w:rsidRDefault="00F02090" w:rsidP="00694C97">
            <w:pPr>
              <w:pStyle w:val="TAL"/>
              <w:ind w:left="113"/>
              <w:rPr>
                <w:b/>
              </w:rPr>
            </w:pPr>
            <w:r w:rsidRPr="00FD0425">
              <w:rPr>
                <w:b/>
              </w:rPr>
              <w:t>&gt;PDU Session SN Change Confirm Item</w:t>
            </w:r>
          </w:p>
        </w:tc>
        <w:tc>
          <w:tcPr>
            <w:tcW w:w="1104" w:type="dxa"/>
          </w:tcPr>
          <w:p w14:paraId="39A118E1" w14:textId="77777777" w:rsidR="00F02090" w:rsidRPr="00FD0425" w:rsidRDefault="00F02090" w:rsidP="00694C97">
            <w:pPr>
              <w:pStyle w:val="TAL"/>
              <w:rPr>
                <w:lang w:eastAsia="ja-JP"/>
              </w:rPr>
            </w:pPr>
          </w:p>
        </w:tc>
        <w:tc>
          <w:tcPr>
            <w:tcW w:w="1022" w:type="dxa"/>
          </w:tcPr>
          <w:p w14:paraId="74443F62" w14:textId="77777777" w:rsidR="00F02090" w:rsidRPr="00FD0425" w:rsidRDefault="00F02090" w:rsidP="00694C97">
            <w:pPr>
              <w:pStyle w:val="TAL"/>
              <w:rPr>
                <w:i/>
                <w:szCs w:val="18"/>
                <w:lang w:eastAsia="ja-JP"/>
              </w:rPr>
            </w:pPr>
            <w:r w:rsidRPr="00FD0425">
              <w:rPr>
                <w:i/>
                <w:lang w:eastAsia="ja-JP"/>
              </w:rPr>
              <w:t>1 .. &lt;maxnoof PDUsessions&gt;</w:t>
            </w:r>
          </w:p>
        </w:tc>
        <w:tc>
          <w:tcPr>
            <w:tcW w:w="1276" w:type="dxa"/>
          </w:tcPr>
          <w:p w14:paraId="79409606" w14:textId="77777777" w:rsidR="00F02090" w:rsidRPr="00FD0425" w:rsidRDefault="00F02090" w:rsidP="00694C97">
            <w:pPr>
              <w:pStyle w:val="TAL"/>
              <w:rPr>
                <w:lang w:eastAsia="ja-JP"/>
              </w:rPr>
            </w:pPr>
          </w:p>
        </w:tc>
        <w:tc>
          <w:tcPr>
            <w:tcW w:w="2126" w:type="dxa"/>
          </w:tcPr>
          <w:p w14:paraId="3DC85519" w14:textId="77777777" w:rsidR="00F02090" w:rsidRPr="00FD0425" w:rsidRDefault="00F02090" w:rsidP="00694C97">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694C97">
            <w:pPr>
              <w:pStyle w:val="TAL"/>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105" w:type="dxa"/>
          </w:tcPr>
          <w:p w14:paraId="394C35FF" w14:textId="77777777" w:rsidR="00F02090" w:rsidRPr="00FD0425" w:rsidRDefault="00F02090" w:rsidP="00694C97">
            <w:pPr>
              <w:pStyle w:val="TAC"/>
              <w:rPr>
                <w:lang w:eastAsia="ja-JP"/>
              </w:rPr>
            </w:pPr>
            <w:r w:rsidRPr="00FD0425">
              <w:rPr>
                <w:bCs/>
                <w:lang w:eastAsia="ja-JP"/>
              </w:rPr>
              <w:t>–</w:t>
            </w:r>
          </w:p>
        </w:tc>
        <w:tc>
          <w:tcPr>
            <w:tcW w:w="1274" w:type="dxa"/>
          </w:tcPr>
          <w:p w14:paraId="3BC0420B" w14:textId="77777777" w:rsidR="00F02090" w:rsidRPr="00FD0425" w:rsidRDefault="00F02090" w:rsidP="00694C97">
            <w:pPr>
              <w:pStyle w:val="TAC"/>
              <w:rPr>
                <w:lang w:eastAsia="ja-JP"/>
              </w:rPr>
            </w:pPr>
          </w:p>
        </w:tc>
      </w:tr>
      <w:tr w:rsidR="00F02090" w:rsidRPr="00FD0425" w14:paraId="005952FB" w14:textId="77777777" w:rsidTr="00694C97">
        <w:tc>
          <w:tcPr>
            <w:tcW w:w="2578" w:type="dxa"/>
          </w:tcPr>
          <w:p w14:paraId="2B586230" w14:textId="77777777" w:rsidR="00F02090" w:rsidRPr="00FD0425" w:rsidRDefault="00F02090" w:rsidP="00694C97">
            <w:pPr>
              <w:pStyle w:val="TAL"/>
              <w:ind w:left="227"/>
              <w:rPr>
                <w:b/>
              </w:rPr>
            </w:pPr>
            <w:r w:rsidRPr="00FD0425">
              <w:rPr>
                <w:lang w:eastAsia="ja-JP"/>
              </w:rPr>
              <w:t>&gt;&gt;PDU Session ID</w:t>
            </w:r>
          </w:p>
        </w:tc>
        <w:tc>
          <w:tcPr>
            <w:tcW w:w="1104" w:type="dxa"/>
          </w:tcPr>
          <w:p w14:paraId="78BB9936" w14:textId="77777777" w:rsidR="00F02090" w:rsidRPr="00FD0425" w:rsidRDefault="00F02090" w:rsidP="00694C97">
            <w:pPr>
              <w:pStyle w:val="TAL"/>
              <w:rPr>
                <w:lang w:eastAsia="ja-JP"/>
              </w:rPr>
            </w:pPr>
            <w:r w:rsidRPr="00FD0425">
              <w:rPr>
                <w:lang w:eastAsia="ja-JP"/>
              </w:rPr>
              <w:t>M</w:t>
            </w:r>
          </w:p>
        </w:tc>
        <w:tc>
          <w:tcPr>
            <w:tcW w:w="1022" w:type="dxa"/>
          </w:tcPr>
          <w:p w14:paraId="4FF19B49" w14:textId="77777777" w:rsidR="00F02090" w:rsidRPr="00FD0425" w:rsidRDefault="00F02090" w:rsidP="00694C97">
            <w:pPr>
              <w:pStyle w:val="TAL"/>
              <w:rPr>
                <w:i/>
                <w:lang w:eastAsia="ja-JP"/>
              </w:rPr>
            </w:pPr>
          </w:p>
        </w:tc>
        <w:tc>
          <w:tcPr>
            <w:tcW w:w="1276" w:type="dxa"/>
          </w:tcPr>
          <w:p w14:paraId="02DF244D" w14:textId="77777777" w:rsidR="00F02090" w:rsidRPr="00FD0425" w:rsidRDefault="00F02090" w:rsidP="00694C97">
            <w:pPr>
              <w:pStyle w:val="TAL"/>
              <w:rPr>
                <w:lang w:eastAsia="ja-JP"/>
              </w:rPr>
            </w:pPr>
            <w:r w:rsidRPr="00FD0425">
              <w:rPr>
                <w:lang w:eastAsia="ja-JP"/>
              </w:rPr>
              <w:t>9.2.3.18</w:t>
            </w:r>
          </w:p>
        </w:tc>
        <w:tc>
          <w:tcPr>
            <w:tcW w:w="2126" w:type="dxa"/>
          </w:tcPr>
          <w:p w14:paraId="45805D36" w14:textId="77777777" w:rsidR="00F02090" w:rsidRPr="00FD0425" w:rsidRDefault="00F02090" w:rsidP="00694C97">
            <w:pPr>
              <w:pStyle w:val="TAL"/>
              <w:rPr>
                <w:lang w:eastAsia="ja-JP"/>
              </w:rPr>
            </w:pPr>
          </w:p>
        </w:tc>
        <w:tc>
          <w:tcPr>
            <w:tcW w:w="1105" w:type="dxa"/>
          </w:tcPr>
          <w:p w14:paraId="6884C625" w14:textId="77777777" w:rsidR="00F02090" w:rsidRPr="00FD0425" w:rsidRDefault="00F02090" w:rsidP="00694C97">
            <w:pPr>
              <w:pStyle w:val="TAC"/>
              <w:rPr>
                <w:bCs/>
                <w:lang w:eastAsia="ja-JP"/>
              </w:rPr>
            </w:pPr>
            <w:r w:rsidRPr="00FD0425">
              <w:rPr>
                <w:bCs/>
                <w:lang w:eastAsia="ja-JP"/>
              </w:rPr>
              <w:t>–</w:t>
            </w:r>
          </w:p>
        </w:tc>
        <w:tc>
          <w:tcPr>
            <w:tcW w:w="1274" w:type="dxa"/>
          </w:tcPr>
          <w:p w14:paraId="48B26F01" w14:textId="77777777" w:rsidR="00F02090" w:rsidRPr="00FD0425" w:rsidRDefault="00F02090" w:rsidP="00694C97">
            <w:pPr>
              <w:pStyle w:val="TAC"/>
              <w:rPr>
                <w:lang w:eastAsia="ja-JP"/>
              </w:rPr>
            </w:pPr>
          </w:p>
        </w:tc>
      </w:tr>
      <w:tr w:rsidR="00F02090" w:rsidRPr="00FD0425" w14:paraId="411B74D9" w14:textId="77777777" w:rsidTr="00694C97">
        <w:tc>
          <w:tcPr>
            <w:tcW w:w="2578" w:type="dxa"/>
          </w:tcPr>
          <w:p w14:paraId="7DD123F2" w14:textId="77777777" w:rsidR="00F02090" w:rsidRPr="00FD0425" w:rsidRDefault="00F02090" w:rsidP="00694C97">
            <w:pPr>
              <w:pStyle w:val="TAL"/>
              <w:ind w:left="227"/>
              <w:rPr>
                <w:rFonts w:cs="Arial"/>
              </w:rPr>
            </w:pPr>
            <w:r w:rsidRPr="00FD0425">
              <w:t>&gt;&gt;PDU Session Resource Change Confirm Info – SN terminated</w:t>
            </w:r>
          </w:p>
        </w:tc>
        <w:tc>
          <w:tcPr>
            <w:tcW w:w="1104" w:type="dxa"/>
          </w:tcPr>
          <w:p w14:paraId="5B5D0708" w14:textId="77777777" w:rsidR="00F02090" w:rsidRPr="00FD0425" w:rsidRDefault="00F02090" w:rsidP="00694C97">
            <w:pPr>
              <w:pStyle w:val="TAL"/>
              <w:rPr>
                <w:lang w:eastAsia="ja-JP"/>
              </w:rPr>
            </w:pPr>
            <w:r w:rsidRPr="00FD0425">
              <w:rPr>
                <w:lang w:eastAsia="ja-JP"/>
              </w:rPr>
              <w:t>O</w:t>
            </w:r>
          </w:p>
        </w:tc>
        <w:tc>
          <w:tcPr>
            <w:tcW w:w="1022" w:type="dxa"/>
          </w:tcPr>
          <w:p w14:paraId="1AE39965" w14:textId="77777777" w:rsidR="00F02090" w:rsidRPr="00FD0425" w:rsidRDefault="00F02090" w:rsidP="00694C97">
            <w:pPr>
              <w:pStyle w:val="TAL"/>
              <w:rPr>
                <w:i/>
                <w:lang w:eastAsia="ja-JP"/>
              </w:rPr>
            </w:pPr>
          </w:p>
        </w:tc>
        <w:tc>
          <w:tcPr>
            <w:tcW w:w="1276" w:type="dxa"/>
          </w:tcPr>
          <w:p w14:paraId="28808937" w14:textId="77777777" w:rsidR="00F02090" w:rsidRPr="00FD0425" w:rsidRDefault="00F02090" w:rsidP="00694C97">
            <w:pPr>
              <w:pStyle w:val="TAL"/>
              <w:rPr>
                <w:lang w:eastAsia="ja-JP"/>
              </w:rPr>
            </w:pPr>
            <w:r w:rsidRPr="00FD0425">
              <w:rPr>
                <w:lang w:eastAsia="ja-JP"/>
              </w:rPr>
              <w:t>9.2.1.19</w:t>
            </w:r>
          </w:p>
        </w:tc>
        <w:tc>
          <w:tcPr>
            <w:tcW w:w="2126" w:type="dxa"/>
          </w:tcPr>
          <w:p w14:paraId="661CCE6E" w14:textId="77777777" w:rsidR="00F02090" w:rsidRPr="00FD0425" w:rsidRDefault="00F02090" w:rsidP="00694C97">
            <w:pPr>
              <w:pStyle w:val="TAL"/>
              <w:rPr>
                <w:lang w:eastAsia="ja-JP"/>
              </w:rPr>
            </w:pPr>
          </w:p>
        </w:tc>
        <w:tc>
          <w:tcPr>
            <w:tcW w:w="1105" w:type="dxa"/>
          </w:tcPr>
          <w:p w14:paraId="7A284ECA" w14:textId="77777777" w:rsidR="00F02090" w:rsidRPr="00FD0425" w:rsidRDefault="00F02090" w:rsidP="00694C97">
            <w:pPr>
              <w:pStyle w:val="TAC"/>
              <w:rPr>
                <w:bCs/>
                <w:lang w:eastAsia="ja-JP"/>
              </w:rPr>
            </w:pPr>
            <w:r w:rsidRPr="00FD0425">
              <w:rPr>
                <w:bCs/>
                <w:lang w:eastAsia="ja-JP"/>
              </w:rPr>
              <w:t>–</w:t>
            </w:r>
          </w:p>
        </w:tc>
        <w:tc>
          <w:tcPr>
            <w:tcW w:w="1274" w:type="dxa"/>
          </w:tcPr>
          <w:p w14:paraId="77638CBF" w14:textId="77777777" w:rsidR="00F02090" w:rsidRPr="00FD0425" w:rsidRDefault="00F02090" w:rsidP="00694C97">
            <w:pPr>
              <w:pStyle w:val="TAC"/>
              <w:rPr>
                <w:lang w:eastAsia="ja-JP"/>
              </w:rPr>
            </w:pPr>
          </w:p>
        </w:tc>
      </w:tr>
      <w:tr w:rsidR="00F02090" w:rsidRPr="00FD0425" w14:paraId="79C73365" w14:textId="77777777" w:rsidTr="00694C97">
        <w:tc>
          <w:tcPr>
            <w:tcW w:w="2578" w:type="dxa"/>
          </w:tcPr>
          <w:p w14:paraId="555E6D3E" w14:textId="77777777" w:rsidR="00F02090" w:rsidRPr="00FD0425" w:rsidRDefault="00F02090" w:rsidP="00694C97">
            <w:pPr>
              <w:pStyle w:val="TAL"/>
              <w:rPr>
                <w:rFonts w:cs="Arial"/>
                <w:lang w:eastAsia="ja-JP"/>
              </w:rPr>
            </w:pPr>
            <w:r w:rsidRPr="00FD0425">
              <w:rPr>
                <w:rFonts w:cs="Arial"/>
                <w:lang w:eastAsia="ja-JP"/>
              </w:rPr>
              <w:t>Criticality Diagnostics</w:t>
            </w:r>
          </w:p>
        </w:tc>
        <w:tc>
          <w:tcPr>
            <w:tcW w:w="1104" w:type="dxa"/>
          </w:tcPr>
          <w:p w14:paraId="2291B725" w14:textId="77777777" w:rsidR="00F02090" w:rsidRPr="00FD0425" w:rsidRDefault="00F02090" w:rsidP="00694C97">
            <w:pPr>
              <w:pStyle w:val="TAL"/>
              <w:rPr>
                <w:lang w:eastAsia="ja-JP"/>
              </w:rPr>
            </w:pPr>
            <w:r w:rsidRPr="00FD0425">
              <w:rPr>
                <w:lang w:eastAsia="ja-JP"/>
              </w:rPr>
              <w:t>O</w:t>
            </w:r>
          </w:p>
        </w:tc>
        <w:tc>
          <w:tcPr>
            <w:tcW w:w="1022" w:type="dxa"/>
          </w:tcPr>
          <w:p w14:paraId="4B2BD531" w14:textId="77777777" w:rsidR="00F02090" w:rsidRPr="00FD0425" w:rsidRDefault="00F02090" w:rsidP="00694C97">
            <w:pPr>
              <w:pStyle w:val="TAL"/>
              <w:rPr>
                <w:szCs w:val="18"/>
                <w:lang w:eastAsia="ja-JP"/>
              </w:rPr>
            </w:pPr>
          </w:p>
        </w:tc>
        <w:tc>
          <w:tcPr>
            <w:tcW w:w="1276" w:type="dxa"/>
          </w:tcPr>
          <w:p w14:paraId="6B9E8EF7" w14:textId="77777777" w:rsidR="00F02090" w:rsidRPr="00FD0425" w:rsidRDefault="00F02090" w:rsidP="00694C97">
            <w:pPr>
              <w:pStyle w:val="TAL"/>
              <w:rPr>
                <w:snapToGrid w:val="0"/>
                <w:lang w:eastAsia="ja-JP"/>
              </w:rPr>
            </w:pPr>
            <w:r w:rsidRPr="00FD0425">
              <w:rPr>
                <w:lang w:eastAsia="ja-JP"/>
              </w:rPr>
              <w:t>9.2.3.3</w:t>
            </w:r>
          </w:p>
        </w:tc>
        <w:tc>
          <w:tcPr>
            <w:tcW w:w="2126" w:type="dxa"/>
          </w:tcPr>
          <w:p w14:paraId="3CDF9596" w14:textId="77777777" w:rsidR="00F02090" w:rsidRPr="00FD0425" w:rsidRDefault="00F02090" w:rsidP="00694C97">
            <w:pPr>
              <w:pStyle w:val="TAL"/>
              <w:rPr>
                <w:szCs w:val="18"/>
                <w:lang w:eastAsia="ja-JP"/>
              </w:rPr>
            </w:pPr>
          </w:p>
        </w:tc>
        <w:tc>
          <w:tcPr>
            <w:tcW w:w="1105" w:type="dxa"/>
          </w:tcPr>
          <w:p w14:paraId="687A7F12" w14:textId="77777777" w:rsidR="00F02090" w:rsidRPr="00FD0425" w:rsidRDefault="00F02090" w:rsidP="00694C97">
            <w:pPr>
              <w:pStyle w:val="TAC"/>
              <w:rPr>
                <w:lang w:eastAsia="ja-JP"/>
              </w:rPr>
            </w:pPr>
            <w:r w:rsidRPr="00FD0425">
              <w:rPr>
                <w:lang w:eastAsia="ja-JP"/>
              </w:rPr>
              <w:t>YES</w:t>
            </w:r>
          </w:p>
        </w:tc>
        <w:tc>
          <w:tcPr>
            <w:tcW w:w="1274" w:type="dxa"/>
          </w:tcPr>
          <w:p w14:paraId="3E69BEBD" w14:textId="77777777" w:rsidR="00F02090" w:rsidRPr="00FD0425" w:rsidRDefault="00F02090" w:rsidP="00694C97">
            <w:pPr>
              <w:pStyle w:val="TAC"/>
              <w:rPr>
                <w:lang w:eastAsia="ja-JP"/>
              </w:rPr>
            </w:pPr>
            <w:r w:rsidRPr="00FD0425">
              <w:rPr>
                <w:lang w:eastAsia="ja-JP"/>
              </w:rPr>
              <w:t>ignore</w:t>
            </w:r>
          </w:p>
        </w:tc>
      </w:tr>
    </w:tbl>
    <w:p w14:paraId="6A0BA89E"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694C97">
            <w:pPr>
              <w:pStyle w:val="TAH"/>
              <w:rPr>
                <w:rFonts w:cs="Arial"/>
                <w:lang w:eastAsia="ja-JP"/>
              </w:rPr>
            </w:pPr>
            <w:r w:rsidRPr="00FD0425">
              <w:rPr>
                <w:lang w:eastAsia="ja-JP"/>
              </w:rPr>
              <w:t>Range bound</w:t>
            </w:r>
          </w:p>
        </w:tc>
        <w:tc>
          <w:tcPr>
            <w:tcW w:w="5670" w:type="dxa"/>
          </w:tcPr>
          <w:p w14:paraId="1D9EBA47" w14:textId="77777777" w:rsidR="00F02090" w:rsidRPr="00FD0425" w:rsidRDefault="00F02090" w:rsidP="00694C97">
            <w:pPr>
              <w:pStyle w:val="TAH"/>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694C97">
            <w:pPr>
              <w:pStyle w:val="TAL"/>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694C97">
            <w:pPr>
              <w:pStyle w:val="TAL"/>
              <w:rPr>
                <w:rFonts w:cs="Arial"/>
                <w:lang w:eastAsia="ja-JP"/>
              </w:rPr>
            </w:pPr>
            <w:r w:rsidRPr="00FD0425">
              <w:rPr>
                <w:lang w:eastAsia="ja-JP"/>
              </w:rPr>
              <w:t>Maximum no. of PDU sessions. Value is 256</w:t>
            </w:r>
          </w:p>
        </w:tc>
      </w:tr>
    </w:tbl>
    <w:p w14:paraId="3FF1CCF5" w14:textId="77777777" w:rsidR="00F02090" w:rsidRPr="00FD0425" w:rsidRDefault="00F02090" w:rsidP="00F02090">
      <w:pPr>
        <w:rPr>
          <w:lang w:eastAsia="zh-CN"/>
        </w:rPr>
      </w:pPr>
    </w:p>
    <w:p w14:paraId="3A50AC78" w14:textId="77777777" w:rsidR="00F02090" w:rsidRPr="00FD0425" w:rsidRDefault="00F02090" w:rsidP="00F02090">
      <w:pPr>
        <w:pStyle w:val="Heading4"/>
      </w:pPr>
      <w:bookmarkStart w:id="3646" w:name="_Toc20955204"/>
      <w:bookmarkStart w:id="3647" w:name="_Toc29991399"/>
      <w:bookmarkStart w:id="3648" w:name="_Toc36555799"/>
      <w:bookmarkStart w:id="3649" w:name="_Toc44497509"/>
      <w:bookmarkStart w:id="3650" w:name="_Toc45107897"/>
      <w:bookmarkStart w:id="3651" w:name="_Toc45901517"/>
      <w:bookmarkStart w:id="3652" w:name="_Toc51850596"/>
      <w:bookmarkStart w:id="3653" w:name="_Toc56693599"/>
      <w:bookmarkStart w:id="3654" w:name="_Toc64447142"/>
      <w:bookmarkStart w:id="3655" w:name="_Toc66286636"/>
      <w:bookmarkStart w:id="3656" w:name="_Toc74151331"/>
      <w:bookmarkStart w:id="3657" w:name="_Toc88653803"/>
      <w:bookmarkStart w:id="3658" w:name="_Toc97904159"/>
      <w:bookmarkStart w:id="3659" w:name="_Toc105175200"/>
      <w:bookmarkStart w:id="3660" w:name="_Toc113826230"/>
      <w:bookmarkStart w:id="3661" w:name="_Toc120032356"/>
      <w:r w:rsidRPr="00FD0425">
        <w:t>9.1.2.13</w:t>
      </w:r>
      <w:r w:rsidRPr="00FD0425">
        <w:tab/>
        <w:t>S-NODE CHANGE REFUSE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43F54CCA" w14:textId="77777777" w:rsidR="00F02090" w:rsidRPr="00FD0425" w:rsidRDefault="00F02090" w:rsidP="00F02090">
      <w:r w:rsidRPr="00FD0425">
        <w:t>This message is sent by the M-NG-RAN node to inform the S-NG-RAN node that the preparation of the S-NG-RAN node initiated S-NG-RAN node change has failed.</w:t>
      </w:r>
    </w:p>
    <w:p w14:paraId="348FA904"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02090" w:rsidRPr="00FD0425" w14:paraId="5E7B76D5" w14:textId="77777777" w:rsidTr="00694C97">
        <w:tc>
          <w:tcPr>
            <w:tcW w:w="2578" w:type="dxa"/>
          </w:tcPr>
          <w:p w14:paraId="0653CACF"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Pr>
          <w:p w14:paraId="57981E32" w14:textId="77777777" w:rsidR="00F02090" w:rsidRPr="00FD0425" w:rsidRDefault="00F02090" w:rsidP="00694C97">
            <w:pPr>
              <w:pStyle w:val="TAH"/>
              <w:rPr>
                <w:rFonts w:cs="Arial"/>
                <w:lang w:eastAsia="ja-JP"/>
              </w:rPr>
            </w:pPr>
            <w:r w:rsidRPr="00FD0425">
              <w:rPr>
                <w:rFonts w:cs="Arial"/>
                <w:lang w:eastAsia="ja-JP"/>
              </w:rPr>
              <w:t>Presence</w:t>
            </w:r>
          </w:p>
        </w:tc>
        <w:tc>
          <w:tcPr>
            <w:tcW w:w="1694" w:type="dxa"/>
          </w:tcPr>
          <w:p w14:paraId="01CB4A72" w14:textId="77777777" w:rsidR="00F02090" w:rsidRPr="00FD0425" w:rsidRDefault="00F02090" w:rsidP="00694C97">
            <w:pPr>
              <w:pStyle w:val="TAH"/>
              <w:rPr>
                <w:rFonts w:cs="Arial"/>
                <w:lang w:eastAsia="ja-JP"/>
              </w:rPr>
            </w:pPr>
            <w:r w:rsidRPr="00FD0425">
              <w:rPr>
                <w:rFonts w:cs="Arial"/>
                <w:lang w:eastAsia="ja-JP"/>
              </w:rPr>
              <w:t>Range</w:t>
            </w:r>
          </w:p>
        </w:tc>
        <w:tc>
          <w:tcPr>
            <w:tcW w:w="1273" w:type="dxa"/>
          </w:tcPr>
          <w:p w14:paraId="6EF3A891"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274" w:type="dxa"/>
          </w:tcPr>
          <w:p w14:paraId="1496A284"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288" w:type="dxa"/>
          </w:tcPr>
          <w:p w14:paraId="71E55247" w14:textId="77777777" w:rsidR="00F02090" w:rsidRPr="00FD0425" w:rsidRDefault="00F02090" w:rsidP="00694C97">
            <w:pPr>
              <w:pStyle w:val="TAH"/>
              <w:rPr>
                <w:rFonts w:cs="Arial"/>
                <w:b w:val="0"/>
                <w:lang w:eastAsia="ja-JP"/>
              </w:rPr>
            </w:pPr>
            <w:r w:rsidRPr="00FD0425">
              <w:rPr>
                <w:rFonts w:cs="Arial"/>
                <w:lang w:eastAsia="ja-JP"/>
              </w:rPr>
              <w:t>Criticality</w:t>
            </w:r>
          </w:p>
        </w:tc>
        <w:tc>
          <w:tcPr>
            <w:tcW w:w="1274" w:type="dxa"/>
          </w:tcPr>
          <w:p w14:paraId="05927411"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0679FF48" w14:textId="77777777" w:rsidTr="00694C97">
        <w:tc>
          <w:tcPr>
            <w:tcW w:w="2578" w:type="dxa"/>
          </w:tcPr>
          <w:p w14:paraId="418AAE3C" w14:textId="77777777" w:rsidR="00F02090" w:rsidRPr="00FD0425" w:rsidRDefault="00F02090" w:rsidP="00694C97">
            <w:pPr>
              <w:pStyle w:val="TAL"/>
              <w:rPr>
                <w:rFonts w:cs="Arial"/>
                <w:lang w:eastAsia="ja-JP"/>
              </w:rPr>
            </w:pPr>
            <w:r w:rsidRPr="00FD0425">
              <w:rPr>
                <w:lang w:eastAsia="ja-JP"/>
              </w:rPr>
              <w:t>Message Type</w:t>
            </w:r>
          </w:p>
        </w:tc>
        <w:tc>
          <w:tcPr>
            <w:tcW w:w="1104" w:type="dxa"/>
          </w:tcPr>
          <w:p w14:paraId="004AFA02" w14:textId="77777777" w:rsidR="00F02090" w:rsidRPr="00FD0425" w:rsidRDefault="00F02090" w:rsidP="00694C97">
            <w:pPr>
              <w:pStyle w:val="TAL"/>
              <w:rPr>
                <w:rFonts w:cs="Arial"/>
                <w:lang w:eastAsia="ja-JP"/>
              </w:rPr>
            </w:pPr>
            <w:r w:rsidRPr="00FD0425">
              <w:rPr>
                <w:lang w:eastAsia="ja-JP"/>
              </w:rPr>
              <w:t>M</w:t>
            </w:r>
          </w:p>
        </w:tc>
        <w:tc>
          <w:tcPr>
            <w:tcW w:w="1694" w:type="dxa"/>
          </w:tcPr>
          <w:p w14:paraId="5765D9C5" w14:textId="77777777" w:rsidR="00F02090" w:rsidRPr="00FD0425" w:rsidRDefault="00F02090" w:rsidP="00694C97">
            <w:pPr>
              <w:pStyle w:val="TAL"/>
              <w:rPr>
                <w:rFonts w:cs="Arial"/>
                <w:lang w:eastAsia="ja-JP"/>
              </w:rPr>
            </w:pPr>
          </w:p>
        </w:tc>
        <w:tc>
          <w:tcPr>
            <w:tcW w:w="1273" w:type="dxa"/>
          </w:tcPr>
          <w:p w14:paraId="79603980" w14:textId="77777777" w:rsidR="00F02090" w:rsidRPr="00FD0425" w:rsidRDefault="00F02090" w:rsidP="00694C97">
            <w:pPr>
              <w:pStyle w:val="TAL"/>
              <w:rPr>
                <w:rFonts w:cs="Arial"/>
                <w:snapToGrid w:val="0"/>
                <w:lang w:eastAsia="ja-JP"/>
              </w:rPr>
            </w:pPr>
            <w:r w:rsidRPr="00FD0425">
              <w:rPr>
                <w:lang w:eastAsia="ja-JP"/>
              </w:rPr>
              <w:t>9.2.3.1</w:t>
            </w:r>
          </w:p>
        </w:tc>
        <w:tc>
          <w:tcPr>
            <w:tcW w:w="1274" w:type="dxa"/>
          </w:tcPr>
          <w:p w14:paraId="7B8AD10B" w14:textId="77777777" w:rsidR="00F02090" w:rsidRPr="00FD0425" w:rsidRDefault="00F02090" w:rsidP="00694C97">
            <w:pPr>
              <w:pStyle w:val="TAL"/>
              <w:rPr>
                <w:rFonts w:cs="Arial"/>
                <w:szCs w:val="18"/>
                <w:lang w:eastAsia="ja-JP"/>
              </w:rPr>
            </w:pPr>
          </w:p>
        </w:tc>
        <w:tc>
          <w:tcPr>
            <w:tcW w:w="1288" w:type="dxa"/>
          </w:tcPr>
          <w:p w14:paraId="1782826B" w14:textId="77777777" w:rsidR="00F02090" w:rsidRPr="00FD0425" w:rsidRDefault="00F02090" w:rsidP="00694C97">
            <w:pPr>
              <w:pStyle w:val="TAC"/>
              <w:rPr>
                <w:rFonts w:cs="Arial"/>
                <w:lang w:eastAsia="ja-JP"/>
              </w:rPr>
            </w:pPr>
            <w:r w:rsidRPr="00FD0425">
              <w:rPr>
                <w:lang w:eastAsia="ja-JP"/>
              </w:rPr>
              <w:t>YES</w:t>
            </w:r>
          </w:p>
        </w:tc>
        <w:tc>
          <w:tcPr>
            <w:tcW w:w="1274" w:type="dxa"/>
          </w:tcPr>
          <w:p w14:paraId="04D1FA3F"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7DDDE4CE" w14:textId="77777777" w:rsidTr="00694C97">
        <w:tc>
          <w:tcPr>
            <w:tcW w:w="2578" w:type="dxa"/>
          </w:tcPr>
          <w:p w14:paraId="11433012" w14:textId="77777777" w:rsidR="00F02090" w:rsidRPr="00FD0425" w:rsidRDefault="00F02090" w:rsidP="00694C97">
            <w:pPr>
              <w:pStyle w:val="TAL"/>
              <w:rPr>
                <w:rFonts w:cs="Arial"/>
                <w:lang w:eastAsia="ja-JP"/>
              </w:rPr>
            </w:pPr>
            <w:r w:rsidRPr="00FD0425">
              <w:rPr>
                <w:lang w:eastAsia="ja-JP"/>
              </w:rPr>
              <w:t>M-NG-RAN node UE XnAP ID</w:t>
            </w:r>
          </w:p>
        </w:tc>
        <w:tc>
          <w:tcPr>
            <w:tcW w:w="1104" w:type="dxa"/>
          </w:tcPr>
          <w:p w14:paraId="5997DDE2" w14:textId="77777777" w:rsidR="00F02090" w:rsidRPr="00FD0425" w:rsidRDefault="00F02090" w:rsidP="00694C97">
            <w:pPr>
              <w:pStyle w:val="TAL"/>
              <w:rPr>
                <w:rFonts w:cs="Arial"/>
                <w:lang w:eastAsia="ja-JP"/>
              </w:rPr>
            </w:pPr>
            <w:r w:rsidRPr="00FD0425">
              <w:rPr>
                <w:lang w:eastAsia="ja-JP"/>
              </w:rPr>
              <w:t>M</w:t>
            </w:r>
          </w:p>
        </w:tc>
        <w:tc>
          <w:tcPr>
            <w:tcW w:w="1694" w:type="dxa"/>
          </w:tcPr>
          <w:p w14:paraId="3227FB8C" w14:textId="77777777" w:rsidR="00F02090" w:rsidRPr="00FD0425" w:rsidRDefault="00F02090" w:rsidP="00694C97">
            <w:pPr>
              <w:pStyle w:val="TAL"/>
              <w:rPr>
                <w:rFonts w:cs="Arial"/>
                <w:lang w:eastAsia="ja-JP"/>
              </w:rPr>
            </w:pPr>
          </w:p>
        </w:tc>
        <w:tc>
          <w:tcPr>
            <w:tcW w:w="1273" w:type="dxa"/>
          </w:tcPr>
          <w:p w14:paraId="42E9F889" w14:textId="77777777" w:rsidR="00F02090" w:rsidRPr="00FD0425" w:rsidRDefault="00F02090" w:rsidP="00694C97">
            <w:pPr>
              <w:pStyle w:val="TAL"/>
              <w:rPr>
                <w:snapToGrid w:val="0"/>
                <w:lang w:eastAsia="ja-JP"/>
              </w:rPr>
            </w:pPr>
            <w:r w:rsidRPr="00FD0425">
              <w:rPr>
                <w:snapToGrid w:val="0"/>
                <w:lang w:eastAsia="ja-JP"/>
              </w:rPr>
              <w:t>NG-RAN node UE XnAP ID</w:t>
            </w:r>
          </w:p>
          <w:p w14:paraId="24F06EF9" w14:textId="77777777" w:rsidR="00F02090" w:rsidRPr="00FD0425" w:rsidRDefault="00F02090" w:rsidP="00694C97">
            <w:pPr>
              <w:pStyle w:val="TAL"/>
              <w:rPr>
                <w:rFonts w:cs="Arial"/>
                <w:snapToGrid w:val="0"/>
                <w:lang w:eastAsia="ja-JP"/>
              </w:rPr>
            </w:pPr>
            <w:r w:rsidRPr="00FD0425">
              <w:rPr>
                <w:lang w:eastAsia="ja-JP"/>
              </w:rPr>
              <w:t>9.2.3.16</w:t>
            </w:r>
          </w:p>
        </w:tc>
        <w:tc>
          <w:tcPr>
            <w:tcW w:w="1274" w:type="dxa"/>
          </w:tcPr>
          <w:p w14:paraId="36DDF9B5" w14:textId="77777777" w:rsidR="00F02090" w:rsidRPr="00FD0425" w:rsidRDefault="00F02090" w:rsidP="00694C97">
            <w:pPr>
              <w:pStyle w:val="TAL"/>
              <w:rPr>
                <w:rFonts w:cs="Arial"/>
                <w:szCs w:val="18"/>
                <w:lang w:eastAsia="ja-JP"/>
              </w:rPr>
            </w:pPr>
            <w:r w:rsidRPr="00FD0425">
              <w:rPr>
                <w:lang w:eastAsia="ja-JP"/>
              </w:rPr>
              <w:t>Allocated at the M-NG-RAN node</w:t>
            </w:r>
          </w:p>
        </w:tc>
        <w:tc>
          <w:tcPr>
            <w:tcW w:w="1288" w:type="dxa"/>
          </w:tcPr>
          <w:p w14:paraId="7CC177E1" w14:textId="77777777" w:rsidR="00F02090" w:rsidRPr="00FD0425" w:rsidRDefault="00F02090" w:rsidP="00694C97">
            <w:pPr>
              <w:pStyle w:val="TAC"/>
              <w:rPr>
                <w:rFonts w:cs="Arial"/>
                <w:lang w:eastAsia="ja-JP"/>
              </w:rPr>
            </w:pPr>
            <w:r w:rsidRPr="00FD0425">
              <w:rPr>
                <w:lang w:eastAsia="ja-JP"/>
              </w:rPr>
              <w:t>YES</w:t>
            </w:r>
          </w:p>
        </w:tc>
        <w:tc>
          <w:tcPr>
            <w:tcW w:w="1274" w:type="dxa"/>
          </w:tcPr>
          <w:p w14:paraId="2520FEDB"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1A94ED76" w14:textId="77777777" w:rsidTr="00694C97">
        <w:tc>
          <w:tcPr>
            <w:tcW w:w="2578" w:type="dxa"/>
          </w:tcPr>
          <w:p w14:paraId="449FBD74" w14:textId="77777777" w:rsidR="00F02090" w:rsidRPr="00FD0425" w:rsidRDefault="00F02090" w:rsidP="00694C97">
            <w:pPr>
              <w:pStyle w:val="TAL"/>
              <w:rPr>
                <w:rFonts w:cs="Arial"/>
                <w:lang w:eastAsia="ja-JP"/>
              </w:rPr>
            </w:pPr>
            <w:r w:rsidRPr="00FD0425">
              <w:rPr>
                <w:lang w:eastAsia="ja-JP"/>
              </w:rPr>
              <w:t>S-NG-RAN node UE XnAP ID</w:t>
            </w:r>
          </w:p>
        </w:tc>
        <w:tc>
          <w:tcPr>
            <w:tcW w:w="1104" w:type="dxa"/>
          </w:tcPr>
          <w:p w14:paraId="3F33E67B" w14:textId="77777777" w:rsidR="00F02090" w:rsidRPr="00FD0425" w:rsidRDefault="00F02090" w:rsidP="00694C97">
            <w:pPr>
              <w:pStyle w:val="TAL"/>
              <w:rPr>
                <w:rFonts w:cs="Arial"/>
                <w:lang w:eastAsia="ja-JP"/>
              </w:rPr>
            </w:pPr>
            <w:r w:rsidRPr="00FD0425">
              <w:rPr>
                <w:lang w:eastAsia="ja-JP"/>
              </w:rPr>
              <w:t>M</w:t>
            </w:r>
          </w:p>
        </w:tc>
        <w:tc>
          <w:tcPr>
            <w:tcW w:w="1694" w:type="dxa"/>
          </w:tcPr>
          <w:p w14:paraId="451DC045" w14:textId="77777777" w:rsidR="00F02090" w:rsidRPr="00FD0425" w:rsidRDefault="00F02090" w:rsidP="00694C97">
            <w:pPr>
              <w:pStyle w:val="TAL"/>
              <w:rPr>
                <w:rFonts w:cs="Arial"/>
                <w:lang w:eastAsia="ja-JP"/>
              </w:rPr>
            </w:pPr>
          </w:p>
        </w:tc>
        <w:tc>
          <w:tcPr>
            <w:tcW w:w="1273" w:type="dxa"/>
          </w:tcPr>
          <w:p w14:paraId="2165EAC3" w14:textId="77777777" w:rsidR="00F02090" w:rsidRPr="00FD0425" w:rsidRDefault="00F02090" w:rsidP="00694C97">
            <w:pPr>
              <w:pStyle w:val="TAL"/>
              <w:rPr>
                <w:snapToGrid w:val="0"/>
                <w:lang w:eastAsia="ja-JP"/>
              </w:rPr>
            </w:pPr>
            <w:r w:rsidRPr="00FD0425">
              <w:rPr>
                <w:snapToGrid w:val="0"/>
                <w:lang w:eastAsia="ja-JP"/>
              </w:rPr>
              <w:t>NG-RAN node UE XnAP ID</w:t>
            </w:r>
          </w:p>
          <w:p w14:paraId="5DEC108E" w14:textId="77777777" w:rsidR="00F02090" w:rsidRPr="00FD0425" w:rsidRDefault="00F02090" w:rsidP="00694C97">
            <w:pPr>
              <w:pStyle w:val="TAL"/>
              <w:rPr>
                <w:rFonts w:cs="Arial"/>
                <w:snapToGrid w:val="0"/>
                <w:lang w:eastAsia="ja-JP"/>
              </w:rPr>
            </w:pPr>
            <w:r w:rsidRPr="00FD0425">
              <w:rPr>
                <w:lang w:eastAsia="ja-JP"/>
              </w:rPr>
              <w:t>9.2.3.16</w:t>
            </w:r>
          </w:p>
        </w:tc>
        <w:tc>
          <w:tcPr>
            <w:tcW w:w="1274" w:type="dxa"/>
          </w:tcPr>
          <w:p w14:paraId="44440FFF" w14:textId="77777777" w:rsidR="00F02090" w:rsidRPr="00FD0425" w:rsidRDefault="00F02090" w:rsidP="00694C97">
            <w:pPr>
              <w:pStyle w:val="TAL"/>
              <w:rPr>
                <w:rFonts w:cs="Arial"/>
                <w:szCs w:val="18"/>
                <w:lang w:eastAsia="ja-JP"/>
              </w:rPr>
            </w:pPr>
            <w:r w:rsidRPr="00FD0425">
              <w:rPr>
                <w:lang w:eastAsia="ja-JP"/>
              </w:rPr>
              <w:t>Allocated at the S-NG-RAN node</w:t>
            </w:r>
          </w:p>
        </w:tc>
        <w:tc>
          <w:tcPr>
            <w:tcW w:w="1288" w:type="dxa"/>
          </w:tcPr>
          <w:p w14:paraId="02267F82" w14:textId="77777777" w:rsidR="00F02090" w:rsidRPr="00FD0425" w:rsidRDefault="00F02090" w:rsidP="00694C97">
            <w:pPr>
              <w:pStyle w:val="TAC"/>
              <w:rPr>
                <w:rFonts w:cs="Arial"/>
                <w:lang w:eastAsia="ja-JP"/>
              </w:rPr>
            </w:pPr>
            <w:r w:rsidRPr="00FD0425">
              <w:rPr>
                <w:lang w:eastAsia="ja-JP"/>
              </w:rPr>
              <w:t>YES</w:t>
            </w:r>
          </w:p>
        </w:tc>
        <w:tc>
          <w:tcPr>
            <w:tcW w:w="1274" w:type="dxa"/>
          </w:tcPr>
          <w:p w14:paraId="19F657D9"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79D6F7F1" w14:textId="77777777" w:rsidTr="00694C97">
        <w:tc>
          <w:tcPr>
            <w:tcW w:w="2578" w:type="dxa"/>
          </w:tcPr>
          <w:p w14:paraId="5E66993D" w14:textId="77777777" w:rsidR="00F02090" w:rsidRPr="00FD0425" w:rsidRDefault="00F02090" w:rsidP="00694C97">
            <w:pPr>
              <w:pStyle w:val="TAL"/>
              <w:rPr>
                <w:rFonts w:cs="Arial"/>
                <w:lang w:eastAsia="ja-JP"/>
              </w:rPr>
            </w:pPr>
            <w:r w:rsidRPr="00FD0425">
              <w:rPr>
                <w:rFonts w:cs="Arial"/>
                <w:lang w:eastAsia="ja-JP"/>
              </w:rPr>
              <w:t>Cause</w:t>
            </w:r>
          </w:p>
        </w:tc>
        <w:tc>
          <w:tcPr>
            <w:tcW w:w="1104" w:type="dxa"/>
          </w:tcPr>
          <w:p w14:paraId="21119D0B" w14:textId="77777777" w:rsidR="00F02090" w:rsidRPr="00FD0425" w:rsidRDefault="00F02090" w:rsidP="00694C97">
            <w:pPr>
              <w:pStyle w:val="TAL"/>
              <w:rPr>
                <w:rFonts w:cs="Arial"/>
                <w:lang w:eastAsia="ja-JP"/>
              </w:rPr>
            </w:pPr>
            <w:r w:rsidRPr="00FD0425">
              <w:rPr>
                <w:rFonts w:cs="Arial"/>
                <w:lang w:eastAsia="ja-JP"/>
              </w:rPr>
              <w:t>M</w:t>
            </w:r>
          </w:p>
        </w:tc>
        <w:tc>
          <w:tcPr>
            <w:tcW w:w="1694" w:type="dxa"/>
          </w:tcPr>
          <w:p w14:paraId="3BC26758" w14:textId="77777777" w:rsidR="00F02090" w:rsidRPr="00FD0425" w:rsidRDefault="00F02090" w:rsidP="00694C97">
            <w:pPr>
              <w:pStyle w:val="TAL"/>
              <w:rPr>
                <w:rFonts w:cs="Arial"/>
                <w:lang w:eastAsia="ja-JP"/>
              </w:rPr>
            </w:pPr>
          </w:p>
        </w:tc>
        <w:tc>
          <w:tcPr>
            <w:tcW w:w="1273" w:type="dxa"/>
          </w:tcPr>
          <w:p w14:paraId="2C036539" w14:textId="77777777" w:rsidR="00F02090" w:rsidRPr="00FD0425" w:rsidRDefault="00F02090" w:rsidP="00694C97">
            <w:pPr>
              <w:pStyle w:val="TAL"/>
              <w:rPr>
                <w:rFonts w:cs="Arial"/>
                <w:lang w:eastAsia="ja-JP"/>
              </w:rPr>
            </w:pPr>
            <w:r w:rsidRPr="00FD0425">
              <w:rPr>
                <w:rFonts w:cs="Arial"/>
                <w:lang w:eastAsia="ja-JP"/>
              </w:rPr>
              <w:t>9.2.3.2</w:t>
            </w:r>
          </w:p>
        </w:tc>
        <w:tc>
          <w:tcPr>
            <w:tcW w:w="1274" w:type="dxa"/>
          </w:tcPr>
          <w:p w14:paraId="194F15C6" w14:textId="77777777" w:rsidR="00F02090" w:rsidRPr="00FD0425" w:rsidRDefault="00F02090" w:rsidP="00694C97">
            <w:pPr>
              <w:pStyle w:val="TAL"/>
              <w:rPr>
                <w:rFonts w:cs="Arial"/>
                <w:szCs w:val="18"/>
                <w:lang w:eastAsia="ja-JP"/>
              </w:rPr>
            </w:pPr>
          </w:p>
        </w:tc>
        <w:tc>
          <w:tcPr>
            <w:tcW w:w="1288" w:type="dxa"/>
          </w:tcPr>
          <w:p w14:paraId="0A030D26" w14:textId="77777777" w:rsidR="00F02090" w:rsidRPr="00FD0425" w:rsidRDefault="00F02090" w:rsidP="00694C97">
            <w:pPr>
              <w:pStyle w:val="TAC"/>
              <w:rPr>
                <w:rFonts w:cs="Arial"/>
                <w:lang w:eastAsia="ja-JP"/>
              </w:rPr>
            </w:pPr>
            <w:r w:rsidRPr="00FD0425">
              <w:rPr>
                <w:rFonts w:cs="Arial"/>
                <w:lang w:eastAsia="ja-JP"/>
              </w:rPr>
              <w:t>YES</w:t>
            </w:r>
          </w:p>
        </w:tc>
        <w:tc>
          <w:tcPr>
            <w:tcW w:w="1274" w:type="dxa"/>
          </w:tcPr>
          <w:p w14:paraId="321C1178"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6543C8D8" w14:textId="77777777" w:rsidTr="00694C97">
        <w:tc>
          <w:tcPr>
            <w:tcW w:w="2578" w:type="dxa"/>
          </w:tcPr>
          <w:p w14:paraId="46F2C01A" w14:textId="77777777" w:rsidR="00F02090" w:rsidRPr="00FD0425" w:rsidRDefault="00F02090" w:rsidP="00694C97">
            <w:pPr>
              <w:pStyle w:val="TAL"/>
              <w:rPr>
                <w:rFonts w:cs="Arial"/>
                <w:lang w:eastAsia="ja-JP"/>
              </w:rPr>
            </w:pPr>
            <w:r w:rsidRPr="00FD0425">
              <w:rPr>
                <w:rFonts w:cs="Arial"/>
                <w:lang w:eastAsia="ja-JP"/>
              </w:rPr>
              <w:t>Criticality Diagnostics</w:t>
            </w:r>
          </w:p>
        </w:tc>
        <w:tc>
          <w:tcPr>
            <w:tcW w:w="1104" w:type="dxa"/>
          </w:tcPr>
          <w:p w14:paraId="69C0807B" w14:textId="77777777" w:rsidR="00F02090" w:rsidRPr="00FD0425" w:rsidRDefault="00F02090" w:rsidP="00694C97">
            <w:pPr>
              <w:pStyle w:val="TAL"/>
              <w:rPr>
                <w:rFonts w:cs="Arial"/>
                <w:lang w:eastAsia="ja-JP"/>
              </w:rPr>
            </w:pPr>
            <w:r w:rsidRPr="00FD0425">
              <w:rPr>
                <w:rFonts w:cs="Arial"/>
                <w:lang w:eastAsia="ja-JP"/>
              </w:rPr>
              <w:t>O</w:t>
            </w:r>
          </w:p>
        </w:tc>
        <w:tc>
          <w:tcPr>
            <w:tcW w:w="1694" w:type="dxa"/>
          </w:tcPr>
          <w:p w14:paraId="190DE320" w14:textId="77777777" w:rsidR="00F02090" w:rsidRPr="00FD0425" w:rsidRDefault="00F02090" w:rsidP="00694C97">
            <w:pPr>
              <w:pStyle w:val="TAL"/>
              <w:rPr>
                <w:rFonts w:cs="Arial"/>
                <w:lang w:eastAsia="ja-JP"/>
              </w:rPr>
            </w:pPr>
          </w:p>
        </w:tc>
        <w:tc>
          <w:tcPr>
            <w:tcW w:w="1273" w:type="dxa"/>
          </w:tcPr>
          <w:p w14:paraId="44CF0071" w14:textId="77777777" w:rsidR="00F02090" w:rsidRPr="00FD0425" w:rsidRDefault="00F02090" w:rsidP="00694C97">
            <w:pPr>
              <w:pStyle w:val="TAL"/>
              <w:rPr>
                <w:rFonts w:cs="Arial"/>
                <w:lang w:eastAsia="ja-JP"/>
              </w:rPr>
            </w:pPr>
            <w:r w:rsidRPr="00FD0425">
              <w:rPr>
                <w:lang w:eastAsia="ja-JP"/>
              </w:rPr>
              <w:t>9.2.3.3</w:t>
            </w:r>
          </w:p>
        </w:tc>
        <w:tc>
          <w:tcPr>
            <w:tcW w:w="1274" w:type="dxa"/>
          </w:tcPr>
          <w:p w14:paraId="5450C345" w14:textId="77777777" w:rsidR="00F02090" w:rsidRPr="00FD0425" w:rsidRDefault="00F02090" w:rsidP="00694C97">
            <w:pPr>
              <w:pStyle w:val="TAL"/>
              <w:rPr>
                <w:rFonts w:cs="Arial"/>
                <w:lang w:eastAsia="ja-JP"/>
              </w:rPr>
            </w:pPr>
          </w:p>
        </w:tc>
        <w:tc>
          <w:tcPr>
            <w:tcW w:w="1288" w:type="dxa"/>
          </w:tcPr>
          <w:p w14:paraId="39600E33" w14:textId="77777777" w:rsidR="00F02090" w:rsidRPr="00FD0425" w:rsidRDefault="00F02090" w:rsidP="00694C97">
            <w:pPr>
              <w:pStyle w:val="TAC"/>
              <w:rPr>
                <w:lang w:eastAsia="ja-JP"/>
              </w:rPr>
            </w:pPr>
            <w:r w:rsidRPr="00FD0425">
              <w:rPr>
                <w:lang w:eastAsia="ja-JP"/>
              </w:rPr>
              <w:t>YES</w:t>
            </w:r>
          </w:p>
        </w:tc>
        <w:tc>
          <w:tcPr>
            <w:tcW w:w="1274" w:type="dxa"/>
          </w:tcPr>
          <w:p w14:paraId="350D9617" w14:textId="77777777" w:rsidR="00F02090" w:rsidRPr="00FD0425" w:rsidRDefault="00F02090" w:rsidP="00694C97">
            <w:pPr>
              <w:pStyle w:val="TAC"/>
              <w:rPr>
                <w:lang w:eastAsia="ja-JP"/>
              </w:rPr>
            </w:pPr>
            <w:r w:rsidRPr="00FD0425">
              <w:rPr>
                <w:lang w:eastAsia="ja-JP"/>
              </w:rPr>
              <w:t>ignore</w:t>
            </w:r>
          </w:p>
        </w:tc>
      </w:tr>
    </w:tbl>
    <w:p w14:paraId="747CF429" w14:textId="77777777" w:rsidR="00F02090" w:rsidRPr="00FD0425" w:rsidRDefault="00F02090" w:rsidP="00F02090"/>
    <w:p w14:paraId="78AFC619" w14:textId="77777777" w:rsidR="00F02090" w:rsidRPr="00FD0425" w:rsidRDefault="00F02090" w:rsidP="00F02090">
      <w:pPr>
        <w:pStyle w:val="Heading4"/>
      </w:pPr>
      <w:bookmarkStart w:id="3662" w:name="_Toc20955205"/>
      <w:bookmarkStart w:id="3663" w:name="_Toc29991400"/>
      <w:bookmarkStart w:id="3664" w:name="_Toc36555800"/>
      <w:bookmarkStart w:id="3665" w:name="_Toc44497510"/>
      <w:bookmarkStart w:id="3666" w:name="_Toc45107898"/>
      <w:bookmarkStart w:id="3667" w:name="_Toc45901518"/>
      <w:bookmarkStart w:id="3668" w:name="_Toc51850597"/>
      <w:bookmarkStart w:id="3669" w:name="_Toc56693600"/>
      <w:bookmarkStart w:id="3670" w:name="_Toc64447143"/>
      <w:bookmarkStart w:id="3671" w:name="_Toc66286637"/>
      <w:bookmarkStart w:id="3672" w:name="_Toc74151332"/>
      <w:bookmarkStart w:id="3673" w:name="_Toc88653804"/>
      <w:bookmarkStart w:id="3674" w:name="_Toc97904160"/>
      <w:bookmarkStart w:id="3675" w:name="_Toc105175201"/>
      <w:bookmarkStart w:id="3676" w:name="_Toc113826231"/>
      <w:bookmarkStart w:id="3677" w:name="_Toc120032357"/>
      <w:r w:rsidRPr="00FD0425">
        <w:t>9.1.2.14</w:t>
      </w:r>
      <w:r w:rsidRPr="00FD0425">
        <w:tab/>
        <w:t>S-NODE RELEASE REQUEST</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F9B01" w14:textId="77777777" w:rsidR="00F02090" w:rsidRPr="00FD0425" w:rsidRDefault="00F02090" w:rsidP="00F02090">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F02090">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Change w:id="3678">
          <w:tblGrid>
            <w:gridCol w:w="2578"/>
            <w:gridCol w:w="1104"/>
            <w:gridCol w:w="1104"/>
            <w:gridCol w:w="1559"/>
            <w:gridCol w:w="1578"/>
            <w:gridCol w:w="1116"/>
            <w:gridCol w:w="1275"/>
          </w:tblGrid>
        </w:tblGridChange>
      </w:tblGrid>
      <w:tr w:rsidR="00F02090" w:rsidRPr="00FD0425" w14:paraId="1DF69B53" w14:textId="77777777" w:rsidTr="00694C97">
        <w:tc>
          <w:tcPr>
            <w:tcW w:w="2578" w:type="dxa"/>
          </w:tcPr>
          <w:p w14:paraId="5CAF72BD"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Pr>
          <w:p w14:paraId="51D19E71" w14:textId="77777777" w:rsidR="00F02090" w:rsidRPr="00FD0425" w:rsidRDefault="00F02090" w:rsidP="00694C97">
            <w:pPr>
              <w:pStyle w:val="TAH"/>
              <w:rPr>
                <w:rFonts w:cs="Arial"/>
                <w:lang w:eastAsia="ja-JP"/>
              </w:rPr>
            </w:pPr>
            <w:r w:rsidRPr="00FD0425">
              <w:rPr>
                <w:rFonts w:cs="Arial"/>
                <w:lang w:eastAsia="ja-JP"/>
              </w:rPr>
              <w:t>Presence</w:t>
            </w:r>
          </w:p>
        </w:tc>
        <w:tc>
          <w:tcPr>
            <w:tcW w:w="1104" w:type="dxa"/>
          </w:tcPr>
          <w:p w14:paraId="71B83076" w14:textId="77777777" w:rsidR="00F02090" w:rsidRPr="00FD0425" w:rsidRDefault="00F02090" w:rsidP="00694C97">
            <w:pPr>
              <w:pStyle w:val="TAH"/>
              <w:rPr>
                <w:rFonts w:cs="Arial"/>
                <w:lang w:eastAsia="ja-JP"/>
              </w:rPr>
            </w:pPr>
            <w:r w:rsidRPr="00FD0425">
              <w:rPr>
                <w:rFonts w:cs="Arial"/>
                <w:lang w:eastAsia="ja-JP"/>
              </w:rPr>
              <w:t>Range</w:t>
            </w:r>
          </w:p>
        </w:tc>
        <w:tc>
          <w:tcPr>
            <w:tcW w:w="1559" w:type="dxa"/>
          </w:tcPr>
          <w:p w14:paraId="42280FC9"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578" w:type="dxa"/>
          </w:tcPr>
          <w:p w14:paraId="15F261AC"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116" w:type="dxa"/>
          </w:tcPr>
          <w:p w14:paraId="0E99BA2F" w14:textId="77777777" w:rsidR="00F02090" w:rsidRPr="00FD0425" w:rsidRDefault="00F02090" w:rsidP="00694C97">
            <w:pPr>
              <w:pStyle w:val="TAH"/>
              <w:rPr>
                <w:rFonts w:cs="Arial"/>
                <w:b w:val="0"/>
                <w:lang w:eastAsia="ja-JP"/>
              </w:rPr>
            </w:pPr>
            <w:r w:rsidRPr="00FD0425">
              <w:rPr>
                <w:rFonts w:cs="Arial"/>
                <w:lang w:eastAsia="ja-JP"/>
              </w:rPr>
              <w:t>Criticality</w:t>
            </w:r>
          </w:p>
        </w:tc>
        <w:tc>
          <w:tcPr>
            <w:tcW w:w="1275" w:type="dxa"/>
          </w:tcPr>
          <w:p w14:paraId="3A88677B"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5AAE823D" w14:textId="77777777" w:rsidTr="00694C97">
        <w:tc>
          <w:tcPr>
            <w:tcW w:w="2578" w:type="dxa"/>
          </w:tcPr>
          <w:p w14:paraId="18B17720" w14:textId="77777777" w:rsidR="00F02090" w:rsidRPr="00FD0425" w:rsidRDefault="00F02090" w:rsidP="00694C97">
            <w:pPr>
              <w:pStyle w:val="TAL"/>
              <w:rPr>
                <w:rFonts w:cs="Arial"/>
                <w:lang w:eastAsia="ja-JP"/>
              </w:rPr>
            </w:pPr>
            <w:r w:rsidRPr="00FD0425">
              <w:rPr>
                <w:rFonts w:cs="Arial"/>
                <w:lang w:eastAsia="ja-JP"/>
              </w:rPr>
              <w:t>Message Type</w:t>
            </w:r>
          </w:p>
        </w:tc>
        <w:tc>
          <w:tcPr>
            <w:tcW w:w="1104" w:type="dxa"/>
          </w:tcPr>
          <w:p w14:paraId="6B33D466" w14:textId="77777777" w:rsidR="00F02090" w:rsidRPr="00FD0425" w:rsidRDefault="00F02090" w:rsidP="00694C97">
            <w:pPr>
              <w:pStyle w:val="TAL"/>
              <w:rPr>
                <w:rFonts w:cs="Arial"/>
                <w:lang w:eastAsia="ja-JP"/>
              </w:rPr>
            </w:pPr>
            <w:r w:rsidRPr="00FD0425">
              <w:rPr>
                <w:rFonts w:cs="Arial"/>
                <w:lang w:eastAsia="ja-JP"/>
              </w:rPr>
              <w:t>M</w:t>
            </w:r>
          </w:p>
        </w:tc>
        <w:tc>
          <w:tcPr>
            <w:tcW w:w="1104" w:type="dxa"/>
          </w:tcPr>
          <w:p w14:paraId="3E683BB9" w14:textId="77777777" w:rsidR="00F02090" w:rsidRPr="00FD0425" w:rsidRDefault="00F02090" w:rsidP="00694C97">
            <w:pPr>
              <w:pStyle w:val="TAL"/>
              <w:jc w:val="center"/>
              <w:rPr>
                <w:rFonts w:cs="Arial"/>
                <w:lang w:eastAsia="ja-JP"/>
              </w:rPr>
            </w:pPr>
          </w:p>
        </w:tc>
        <w:tc>
          <w:tcPr>
            <w:tcW w:w="1559" w:type="dxa"/>
          </w:tcPr>
          <w:p w14:paraId="3FC80CFC" w14:textId="77777777" w:rsidR="00F02090" w:rsidRPr="00FD0425" w:rsidRDefault="00F02090" w:rsidP="00694C97">
            <w:pPr>
              <w:pStyle w:val="TAL"/>
              <w:rPr>
                <w:rFonts w:cs="Arial"/>
                <w:szCs w:val="18"/>
                <w:lang w:eastAsia="ja-JP"/>
              </w:rPr>
            </w:pPr>
            <w:r w:rsidRPr="00FD0425">
              <w:rPr>
                <w:lang w:eastAsia="ja-JP"/>
              </w:rPr>
              <w:t>9.2.3.1</w:t>
            </w:r>
          </w:p>
        </w:tc>
        <w:tc>
          <w:tcPr>
            <w:tcW w:w="1578" w:type="dxa"/>
          </w:tcPr>
          <w:p w14:paraId="78A70526" w14:textId="77777777" w:rsidR="00F02090" w:rsidRPr="00FD0425" w:rsidRDefault="00F02090" w:rsidP="00694C97">
            <w:pPr>
              <w:pStyle w:val="TAL"/>
              <w:rPr>
                <w:rFonts w:cs="Arial"/>
                <w:szCs w:val="18"/>
                <w:lang w:eastAsia="ja-JP"/>
              </w:rPr>
            </w:pPr>
          </w:p>
        </w:tc>
        <w:tc>
          <w:tcPr>
            <w:tcW w:w="1116" w:type="dxa"/>
          </w:tcPr>
          <w:p w14:paraId="3A7D6855" w14:textId="77777777" w:rsidR="00F02090" w:rsidRPr="00FD0425" w:rsidRDefault="00F02090" w:rsidP="00694C97">
            <w:pPr>
              <w:pStyle w:val="TAC"/>
              <w:rPr>
                <w:lang w:eastAsia="ja-JP"/>
              </w:rPr>
            </w:pPr>
            <w:r w:rsidRPr="00FD0425">
              <w:rPr>
                <w:lang w:eastAsia="ja-JP"/>
              </w:rPr>
              <w:t>YES</w:t>
            </w:r>
          </w:p>
        </w:tc>
        <w:tc>
          <w:tcPr>
            <w:tcW w:w="1275" w:type="dxa"/>
          </w:tcPr>
          <w:p w14:paraId="78186383" w14:textId="77777777" w:rsidR="00F02090" w:rsidRPr="00FD0425" w:rsidRDefault="00F02090" w:rsidP="00694C97">
            <w:pPr>
              <w:pStyle w:val="TAC"/>
              <w:rPr>
                <w:lang w:eastAsia="ja-JP"/>
              </w:rPr>
            </w:pPr>
            <w:r w:rsidRPr="00FD0425">
              <w:rPr>
                <w:lang w:eastAsia="ja-JP"/>
              </w:rPr>
              <w:t>reject</w:t>
            </w:r>
          </w:p>
        </w:tc>
      </w:tr>
      <w:tr w:rsidR="00F02090" w:rsidRPr="00FD0425" w14:paraId="06C60758" w14:textId="77777777" w:rsidTr="00694C97">
        <w:tc>
          <w:tcPr>
            <w:tcW w:w="2578" w:type="dxa"/>
          </w:tcPr>
          <w:p w14:paraId="73C73C7E" w14:textId="77777777" w:rsidR="00F02090" w:rsidRPr="00FD0425" w:rsidRDefault="00F02090" w:rsidP="00694C97">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3D68A1EA" w14:textId="77777777" w:rsidR="00F02090" w:rsidRPr="00FD0425" w:rsidRDefault="00F02090" w:rsidP="00694C97">
            <w:pPr>
              <w:pStyle w:val="TAL"/>
              <w:rPr>
                <w:rFonts w:cs="Arial"/>
                <w:lang w:eastAsia="ja-JP"/>
              </w:rPr>
            </w:pPr>
            <w:r w:rsidRPr="00FD0425">
              <w:rPr>
                <w:rFonts w:cs="Arial"/>
                <w:lang w:eastAsia="ja-JP"/>
              </w:rPr>
              <w:t>M</w:t>
            </w:r>
          </w:p>
        </w:tc>
        <w:tc>
          <w:tcPr>
            <w:tcW w:w="1104" w:type="dxa"/>
          </w:tcPr>
          <w:p w14:paraId="72185676" w14:textId="77777777" w:rsidR="00F02090" w:rsidRPr="00FD0425" w:rsidRDefault="00F02090" w:rsidP="00694C97">
            <w:pPr>
              <w:pStyle w:val="TAL"/>
              <w:rPr>
                <w:rFonts w:cs="Arial"/>
                <w:lang w:eastAsia="ja-JP"/>
              </w:rPr>
            </w:pPr>
          </w:p>
        </w:tc>
        <w:tc>
          <w:tcPr>
            <w:tcW w:w="1559" w:type="dxa"/>
          </w:tcPr>
          <w:p w14:paraId="2AB9DF82" w14:textId="77777777" w:rsidR="00F02090" w:rsidRPr="00FD0425" w:rsidRDefault="00F02090" w:rsidP="00694C97">
            <w:pPr>
              <w:pStyle w:val="TAL"/>
              <w:rPr>
                <w:rFonts w:cs="Arial"/>
                <w:lang w:eastAsia="ja-JP"/>
              </w:rPr>
            </w:pPr>
            <w:r w:rsidRPr="00FD0425">
              <w:rPr>
                <w:rFonts w:cs="Arial"/>
                <w:lang w:eastAsia="ja-JP"/>
              </w:rPr>
              <w:t>NG-RAN node UE XnAP ID</w:t>
            </w:r>
          </w:p>
          <w:p w14:paraId="37C054C5" w14:textId="77777777" w:rsidR="00F02090" w:rsidRPr="00FD0425" w:rsidRDefault="00F02090" w:rsidP="00694C97">
            <w:pPr>
              <w:pStyle w:val="TAL"/>
              <w:rPr>
                <w:rFonts w:cs="Arial"/>
                <w:szCs w:val="18"/>
                <w:lang w:eastAsia="ja-JP"/>
              </w:rPr>
            </w:pPr>
            <w:r w:rsidRPr="00FD0425">
              <w:rPr>
                <w:lang w:eastAsia="ja-JP"/>
              </w:rPr>
              <w:t>9.2.3.16</w:t>
            </w:r>
          </w:p>
        </w:tc>
        <w:tc>
          <w:tcPr>
            <w:tcW w:w="1578" w:type="dxa"/>
          </w:tcPr>
          <w:p w14:paraId="6880DB89" w14:textId="77777777" w:rsidR="00F02090" w:rsidRPr="00FD0425" w:rsidRDefault="00F02090" w:rsidP="00694C97">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16" w:type="dxa"/>
          </w:tcPr>
          <w:p w14:paraId="32730C09" w14:textId="77777777" w:rsidR="00F02090" w:rsidRPr="00FD0425" w:rsidRDefault="00F02090" w:rsidP="00694C97">
            <w:pPr>
              <w:pStyle w:val="TAC"/>
              <w:rPr>
                <w:lang w:eastAsia="ja-JP"/>
              </w:rPr>
            </w:pPr>
            <w:r w:rsidRPr="00FD0425">
              <w:rPr>
                <w:lang w:eastAsia="ja-JP"/>
              </w:rPr>
              <w:t>YES</w:t>
            </w:r>
          </w:p>
        </w:tc>
        <w:tc>
          <w:tcPr>
            <w:tcW w:w="1275" w:type="dxa"/>
          </w:tcPr>
          <w:p w14:paraId="02A17304" w14:textId="77777777" w:rsidR="00F02090" w:rsidRPr="00FD0425" w:rsidRDefault="00F02090" w:rsidP="00694C97">
            <w:pPr>
              <w:pStyle w:val="TAC"/>
              <w:rPr>
                <w:lang w:eastAsia="ja-JP"/>
              </w:rPr>
            </w:pPr>
            <w:r w:rsidRPr="00FD0425">
              <w:rPr>
                <w:lang w:eastAsia="ja-JP"/>
              </w:rPr>
              <w:t>reject</w:t>
            </w:r>
          </w:p>
        </w:tc>
      </w:tr>
      <w:tr w:rsidR="00F02090" w:rsidRPr="00FD0425" w14:paraId="71DFA252" w14:textId="77777777" w:rsidTr="00694C97">
        <w:tc>
          <w:tcPr>
            <w:tcW w:w="2578" w:type="dxa"/>
          </w:tcPr>
          <w:p w14:paraId="761478DC" w14:textId="77777777" w:rsidR="00F02090" w:rsidRPr="00FD0425" w:rsidRDefault="00F02090" w:rsidP="00694C97">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0A6D821B" w14:textId="77777777" w:rsidR="00F02090" w:rsidRPr="00FD0425" w:rsidRDefault="00F02090" w:rsidP="00694C97">
            <w:pPr>
              <w:pStyle w:val="TAL"/>
              <w:rPr>
                <w:rFonts w:cs="Arial"/>
                <w:lang w:eastAsia="ja-JP"/>
              </w:rPr>
            </w:pPr>
            <w:r w:rsidRPr="00FD0425">
              <w:rPr>
                <w:rFonts w:cs="Arial"/>
                <w:lang w:eastAsia="ja-JP"/>
              </w:rPr>
              <w:t>O</w:t>
            </w:r>
          </w:p>
        </w:tc>
        <w:tc>
          <w:tcPr>
            <w:tcW w:w="1104" w:type="dxa"/>
          </w:tcPr>
          <w:p w14:paraId="2625099F" w14:textId="77777777" w:rsidR="00F02090" w:rsidRPr="00FD0425" w:rsidRDefault="00F02090" w:rsidP="00694C97">
            <w:pPr>
              <w:pStyle w:val="TAL"/>
              <w:rPr>
                <w:rFonts w:cs="Arial"/>
                <w:lang w:eastAsia="ja-JP"/>
              </w:rPr>
            </w:pPr>
          </w:p>
        </w:tc>
        <w:tc>
          <w:tcPr>
            <w:tcW w:w="1559" w:type="dxa"/>
          </w:tcPr>
          <w:p w14:paraId="75EEDAFF" w14:textId="77777777" w:rsidR="00F02090" w:rsidRPr="00FD0425" w:rsidRDefault="00F02090" w:rsidP="00694C97">
            <w:pPr>
              <w:pStyle w:val="TAL"/>
              <w:rPr>
                <w:rFonts w:cs="Arial"/>
                <w:lang w:eastAsia="ja-JP"/>
              </w:rPr>
            </w:pPr>
            <w:r w:rsidRPr="00FD0425">
              <w:rPr>
                <w:rFonts w:cs="Arial"/>
                <w:lang w:eastAsia="ja-JP"/>
              </w:rPr>
              <w:t>NG-RAN node UE XnAP ID</w:t>
            </w:r>
          </w:p>
          <w:p w14:paraId="6754585A" w14:textId="77777777" w:rsidR="00F02090" w:rsidRPr="00FD0425" w:rsidRDefault="00F02090" w:rsidP="00694C97">
            <w:pPr>
              <w:pStyle w:val="TAL"/>
              <w:rPr>
                <w:rFonts w:cs="Arial"/>
                <w:szCs w:val="18"/>
                <w:lang w:eastAsia="ja-JP"/>
              </w:rPr>
            </w:pPr>
            <w:r w:rsidRPr="00FD0425">
              <w:rPr>
                <w:lang w:eastAsia="ja-JP"/>
              </w:rPr>
              <w:t>9.2.3.16</w:t>
            </w:r>
          </w:p>
        </w:tc>
        <w:tc>
          <w:tcPr>
            <w:tcW w:w="1578" w:type="dxa"/>
          </w:tcPr>
          <w:p w14:paraId="29CE6E4E" w14:textId="77777777" w:rsidR="00F02090" w:rsidRPr="00FD0425" w:rsidRDefault="00F02090" w:rsidP="00694C97">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16" w:type="dxa"/>
          </w:tcPr>
          <w:p w14:paraId="6F6A789B" w14:textId="77777777" w:rsidR="00F02090" w:rsidRPr="00FD0425" w:rsidRDefault="00F02090" w:rsidP="00694C97">
            <w:pPr>
              <w:pStyle w:val="TAC"/>
              <w:rPr>
                <w:lang w:eastAsia="ja-JP"/>
              </w:rPr>
            </w:pPr>
            <w:r w:rsidRPr="00FD0425">
              <w:rPr>
                <w:lang w:eastAsia="ja-JP"/>
              </w:rPr>
              <w:t>YES</w:t>
            </w:r>
          </w:p>
        </w:tc>
        <w:tc>
          <w:tcPr>
            <w:tcW w:w="1275" w:type="dxa"/>
          </w:tcPr>
          <w:p w14:paraId="62A1BD14" w14:textId="77777777" w:rsidR="00F02090" w:rsidRPr="00FD0425" w:rsidRDefault="00F02090" w:rsidP="00694C97">
            <w:pPr>
              <w:pStyle w:val="TAC"/>
              <w:rPr>
                <w:lang w:eastAsia="ja-JP"/>
              </w:rPr>
            </w:pPr>
            <w:r w:rsidRPr="00FD0425">
              <w:rPr>
                <w:lang w:eastAsia="ja-JP"/>
              </w:rPr>
              <w:t>reject</w:t>
            </w:r>
          </w:p>
        </w:tc>
      </w:tr>
      <w:tr w:rsidR="00F02090" w:rsidRPr="00FD0425" w14:paraId="0FF743A5" w14:textId="77777777" w:rsidTr="00694C97">
        <w:tc>
          <w:tcPr>
            <w:tcW w:w="2578" w:type="dxa"/>
          </w:tcPr>
          <w:p w14:paraId="2B631FDF" w14:textId="77777777" w:rsidR="00F02090" w:rsidRPr="00FD0425" w:rsidRDefault="00F02090" w:rsidP="00694C97">
            <w:pPr>
              <w:pStyle w:val="TAL"/>
              <w:rPr>
                <w:rFonts w:cs="Arial"/>
                <w:lang w:eastAsia="zh-CN"/>
              </w:rPr>
            </w:pPr>
            <w:r w:rsidRPr="00FD0425">
              <w:rPr>
                <w:rFonts w:cs="Arial"/>
                <w:lang w:eastAsia="zh-CN"/>
              </w:rPr>
              <w:t>Cause</w:t>
            </w:r>
          </w:p>
        </w:tc>
        <w:tc>
          <w:tcPr>
            <w:tcW w:w="1104" w:type="dxa"/>
          </w:tcPr>
          <w:p w14:paraId="14CA8010" w14:textId="77777777" w:rsidR="00F02090" w:rsidRPr="00FD0425" w:rsidRDefault="00F02090" w:rsidP="00694C97">
            <w:pPr>
              <w:pStyle w:val="TAL"/>
              <w:rPr>
                <w:rFonts w:cs="Arial"/>
                <w:lang w:eastAsia="zh-CN"/>
              </w:rPr>
            </w:pPr>
            <w:r w:rsidRPr="00FD0425">
              <w:rPr>
                <w:rFonts w:cs="Arial"/>
                <w:lang w:eastAsia="zh-CN"/>
              </w:rPr>
              <w:t>M</w:t>
            </w:r>
          </w:p>
        </w:tc>
        <w:tc>
          <w:tcPr>
            <w:tcW w:w="1104" w:type="dxa"/>
          </w:tcPr>
          <w:p w14:paraId="379F9551" w14:textId="77777777" w:rsidR="00F02090" w:rsidRPr="00FD0425" w:rsidRDefault="00F02090" w:rsidP="00694C97">
            <w:pPr>
              <w:pStyle w:val="TAL"/>
              <w:rPr>
                <w:rFonts w:cs="Arial"/>
                <w:lang w:eastAsia="ja-JP"/>
              </w:rPr>
            </w:pPr>
          </w:p>
        </w:tc>
        <w:tc>
          <w:tcPr>
            <w:tcW w:w="1559" w:type="dxa"/>
          </w:tcPr>
          <w:p w14:paraId="0030246A" w14:textId="77777777" w:rsidR="00F02090" w:rsidRPr="00FD0425" w:rsidRDefault="00F02090" w:rsidP="00694C97">
            <w:pPr>
              <w:pStyle w:val="TAL"/>
              <w:rPr>
                <w:rFonts w:cs="Arial"/>
                <w:lang w:eastAsia="ja-JP"/>
              </w:rPr>
            </w:pPr>
            <w:r w:rsidRPr="00FD0425">
              <w:rPr>
                <w:lang w:eastAsia="ja-JP"/>
              </w:rPr>
              <w:t>9.2.3.2</w:t>
            </w:r>
          </w:p>
        </w:tc>
        <w:tc>
          <w:tcPr>
            <w:tcW w:w="1578" w:type="dxa"/>
          </w:tcPr>
          <w:p w14:paraId="51F19DC5" w14:textId="77777777" w:rsidR="00F02090" w:rsidRPr="00FD0425" w:rsidRDefault="00F02090" w:rsidP="00694C97">
            <w:pPr>
              <w:pStyle w:val="TAL"/>
              <w:rPr>
                <w:rFonts w:cs="Arial"/>
                <w:szCs w:val="18"/>
                <w:lang w:eastAsia="ja-JP"/>
              </w:rPr>
            </w:pPr>
          </w:p>
        </w:tc>
        <w:tc>
          <w:tcPr>
            <w:tcW w:w="1116" w:type="dxa"/>
          </w:tcPr>
          <w:p w14:paraId="3D3E6F4D" w14:textId="77777777" w:rsidR="00F02090" w:rsidRPr="00FD0425" w:rsidRDefault="00F02090" w:rsidP="00694C97">
            <w:pPr>
              <w:pStyle w:val="TAC"/>
              <w:rPr>
                <w:lang w:eastAsia="ja-JP"/>
              </w:rPr>
            </w:pPr>
            <w:r w:rsidRPr="00FD0425">
              <w:rPr>
                <w:lang w:eastAsia="ja-JP"/>
              </w:rPr>
              <w:t>YES</w:t>
            </w:r>
          </w:p>
        </w:tc>
        <w:tc>
          <w:tcPr>
            <w:tcW w:w="1275" w:type="dxa"/>
          </w:tcPr>
          <w:p w14:paraId="1F40B1F2" w14:textId="77777777" w:rsidR="00F02090" w:rsidRPr="00FD0425" w:rsidRDefault="00F02090" w:rsidP="00694C97">
            <w:pPr>
              <w:pStyle w:val="TAC"/>
              <w:rPr>
                <w:lang w:eastAsia="ja-JP"/>
              </w:rPr>
            </w:pPr>
            <w:r w:rsidRPr="00FD0425">
              <w:rPr>
                <w:lang w:eastAsia="ja-JP"/>
              </w:rPr>
              <w:t>ignore</w:t>
            </w:r>
          </w:p>
        </w:tc>
      </w:tr>
      <w:tr w:rsidR="00F02090" w:rsidRPr="00FD0425" w14:paraId="219D1930" w14:textId="77777777" w:rsidTr="00694C97">
        <w:tc>
          <w:tcPr>
            <w:tcW w:w="2578" w:type="dxa"/>
          </w:tcPr>
          <w:p w14:paraId="1BEAC34C" w14:textId="77777777" w:rsidR="00F02090" w:rsidRPr="00FD0425" w:rsidRDefault="00277355" w:rsidP="00694C97">
            <w:pPr>
              <w:pStyle w:val="TAL"/>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1104" w:type="dxa"/>
          </w:tcPr>
          <w:p w14:paraId="1852F07C" w14:textId="77777777" w:rsidR="00F02090" w:rsidRPr="00FD0425" w:rsidRDefault="00F02090" w:rsidP="00694C97">
            <w:pPr>
              <w:pStyle w:val="TAL"/>
              <w:rPr>
                <w:rFonts w:cs="Arial"/>
                <w:lang w:eastAsia="ja-JP"/>
              </w:rPr>
            </w:pPr>
            <w:r w:rsidRPr="00FD0425">
              <w:rPr>
                <w:rFonts w:cs="Arial"/>
                <w:lang w:eastAsia="ja-JP"/>
              </w:rPr>
              <w:t>O</w:t>
            </w:r>
          </w:p>
        </w:tc>
        <w:tc>
          <w:tcPr>
            <w:tcW w:w="1104" w:type="dxa"/>
          </w:tcPr>
          <w:p w14:paraId="40E08F87" w14:textId="77777777" w:rsidR="00F02090" w:rsidRPr="00FD0425" w:rsidRDefault="00F02090" w:rsidP="00694C97">
            <w:pPr>
              <w:pStyle w:val="TAL"/>
              <w:rPr>
                <w:rFonts w:cs="Arial"/>
                <w:i/>
                <w:lang w:eastAsia="ja-JP"/>
              </w:rPr>
            </w:pPr>
          </w:p>
        </w:tc>
        <w:tc>
          <w:tcPr>
            <w:tcW w:w="1559" w:type="dxa"/>
          </w:tcPr>
          <w:p w14:paraId="01EEF6A7" w14:textId="77777777" w:rsidR="00F02090" w:rsidRPr="00FD0425" w:rsidRDefault="00F02090" w:rsidP="00694C97">
            <w:pPr>
              <w:pStyle w:val="TAL"/>
              <w:rPr>
                <w:lang w:eastAsia="ja-JP"/>
              </w:rPr>
            </w:pPr>
            <w:r w:rsidRPr="00FD0425">
              <w:rPr>
                <w:lang w:eastAsia="ja-JP"/>
              </w:rPr>
              <w:t>PDU session List with Cause</w:t>
            </w:r>
          </w:p>
          <w:p w14:paraId="47791885" w14:textId="77777777" w:rsidR="00F02090" w:rsidRPr="00FD0425" w:rsidRDefault="00F02090" w:rsidP="00694C97">
            <w:pPr>
              <w:pStyle w:val="TAL"/>
              <w:rPr>
                <w:rFonts w:cs="Arial"/>
                <w:lang w:eastAsia="ja-JP"/>
              </w:rPr>
            </w:pPr>
            <w:r w:rsidRPr="00FD0425">
              <w:rPr>
                <w:lang w:eastAsia="ja-JP"/>
              </w:rPr>
              <w:t>9.2.1.26</w:t>
            </w:r>
          </w:p>
        </w:tc>
        <w:tc>
          <w:tcPr>
            <w:tcW w:w="1578" w:type="dxa"/>
          </w:tcPr>
          <w:p w14:paraId="0BAE7479" w14:textId="77777777" w:rsidR="00F02090" w:rsidRPr="00FD0425" w:rsidRDefault="00F02090" w:rsidP="00694C97">
            <w:pPr>
              <w:pStyle w:val="TAL"/>
            </w:pPr>
          </w:p>
        </w:tc>
        <w:tc>
          <w:tcPr>
            <w:tcW w:w="1116" w:type="dxa"/>
          </w:tcPr>
          <w:p w14:paraId="3EB6FB62" w14:textId="77777777" w:rsidR="00F02090" w:rsidRPr="00FD0425" w:rsidRDefault="00F02090" w:rsidP="00694C97">
            <w:pPr>
              <w:pStyle w:val="TAC"/>
              <w:rPr>
                <w:bCs/>
                <w:lang w:eastAsia="ja-JP"/>
              </w:rPr>
            </w:pPr>
            <w:r w:rsidRPr="00FD0425">
              <w:rPr>
                <w:bCs/>
                <w:lang w:eastAsia="ja-JP"/>
              </w:rPr>
              <w:t>YES</w:t>
            </w:r>
          </w:p>
        </w:tc>
        <w:tc>
          <w:tcPr>
            <w:tcW w:w="1275" w:type="dxa"/>
          </w:tcPr>
          <w:p w14:paraId="0CD6A5A3" w14:textId="77777777" w:rsidR="00F02090" w:rsidRPr="00FD0425" w:rsidRDefault="00F02090" w:rsidP="00694C97">
            <w:pPr>
              <w:pStyle w:val="TAC"/>
              <w:rPr>
                <w:lang w:eastAsia="ja-JP"/>
              </w:rPr>
            </w:pPr>
            <w:r w:rsidRPr="00FD0425">
              <w:rPr>
                <w:lang w:eastAsia="ja-JP"/>
              </w:rPr>
              <w:t>ignore</w:t>
            </w:r>
          </w:p>
        </w:tc>
      </w:tr>
      <w:tr w:rsidR="00F02090" w:rsidRPr="00FD0425" w14:paraId="344C3CA3" w14:textId="77777777" w:rsidTr="00694C97">
        <w:tc>
          <w:tcPr>
            <w:tcW w:w="2578" w:type="dxa"/>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694C97">
            <w:pPr>
              <w:pStyle w:val="TAL"/>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694C97">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694C97">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694C97">
            <w:pPr>
              <w:pStyle w:val="TAL"/>
              <w:rPr>
                <w:lang w:eastAsia="ja-JP"/>
              </w:rPr>
            </w:pPr>
            <w:r w:rsidRPr="00FD0425">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694C97">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694C97">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694C97">
            <w:pPr>
              <w:pStyle w:val="TAC"/>
              <w:rPr>
                <w:lang w:eastAsia="ja-JP"/>
              </w:rPr>
            </w:pPr>
            <w:r w:rsidRPr="00FD0425">
              <w:rPr>
                <w:lang w:eastAsia="ja-JP"/>
              </w:rPr>
              <w:t>ignore</w:t>
            </w:r>
          </w:p>
        </w:tc>
      </w:tr>
      <w:tr w:rsidR="00F02090" w:rsidRPr="00FD0425" w14:paraId="2B7FFD22" w14:textId="77777777" w:rsidTr="00694C97">
        <w:tc>
          <w:tcPr>
            <w:tcW w:w="2578" w:type="dxa"/>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694C97">
            <w:pPr>
              <w:pStyle w:val="TAL"/>
              <w:rPr>
                <w:lang w:eastAsia="ja-JP"/>
              </w:rPr>
            </w:pPr>
            <w:r w:rsidRPr="00FD0425">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694C97">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694C97">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694C97">
            <w:pPr>
              <w:pStyle w:val="TAL"/>
              <w:rPr>
                <w:lang w:eastAsia="ja-JP"/>
              </w:rPr>
            </w:pPr>
            <w:r w:rsidRPr="00FD0425">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694C97">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694C97">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694C97">
            <w:pPr>
              <w:pStyle w:val="TAC"/>
              <w:rPr>
                <w:lang w:eastAsia="ja-JP"/>
              </w:rPr>
            </w:pPr>
            <w:r w:rsidRPr="00FD0425">
              <w:rPr>
                <w:lang w:eastAsia="ja-JP"/>
              </w:rPr>
              <w:t>ignore</w:t>
            </w:r>
          </w:p>
        </w:tc>
      </w:tr>
      <w:tr w:rsidR="0020299A" w:rsidRPr="00FD0425" w14:paraId="4D5C9894" w14:textId="77777777" w:rsidTr="00694C97">
        <w:tc>
          <w:tcPr>
            <w:tcW w:w="2578" w:type="dxa"/>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20299A">
            <w:pPr>
              <w:pStyle w:val="TAL"/>
              <w:rPr>
                <w:lang w:eastAsia="ja-JP"/>
              </w:rPr>
            </w:pPr>
            <w:r w:rsidRPr="00FD0425">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20299A">
            <w:pPr>
              <w:pStyle w:val="TAL"/>
              <w:rPr>
                <w:lang w:eastAsia="ja-JP"/>
              </w:rPr>
            </w:pPr>
            <w:r w:rsidRPr="00FD0425">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20299A">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20299A">
            <w:pPr>
              <w:pStyle w:val="TAL"/>
            </w:pPr>
            <w:r w:rsidRPr="00FD0425">
              <w:t>DRB List</w:t>
            </w:r>
          </w:p>
          <w:p w14:paraId="5AE7FB36" w14:textId="77777777" w:rsidR="0020299A" w:rsidRPr="00FD0425" w:rsidRDefault="0020299A" w:rsidP="0020299A">
            <w:pPr>
              <w:pStyle w:val="TAL"/>
              <w:rPr>
                <w:snapToGrid w:val="0"/>
                <w:lang w:eastAsia="ja-JP"/>
              </w:rPr>
            </w:pPr>
            <w:r w:rsidRPr="00FD0425">
              <w:t>9.2.1.29</w:t>
            </w:r>
          </w:p>
        </w:tc>
        <w:tc>
          <w:tcPr>
            <w:tcW w:w="1578" w:type="dxa"/>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20299A">
            <w:pPr>
              <w:pStyle w:val="TAL"/>
              <w:rPr>
                <w:lang w:eastAsia="ja-JP"/>
              </w:rPr>
            </w:pPr>
            <w:r w:rsidRPr="00FD0425">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20299A">
            <w:pPr>
              <w:pStyle w:val="TAC"/>
              <w:rPr>
                <w:bCs/>
                <w:lang w:eastAsia="ja-JP"/>
              </w:rPr>
            </w:pPr>
            <w:r w:rsidRPr="00FD0425">
              <w:t>YES</w:t>
            </w:r>
          </w:p>
        </w:tc>
        <w:tc>
          <w:tcPr>
            <w:tcW w:w="1275" w:type="dxa"/>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20299A">
            <w:pPr>
              <w:pStyle w:val="TAC"/>
              <w:rPr>
                <w:lang w:eastAsia="ja-JP"/>
              </w:rPr>
            </w:pPr>
            <w:r w:rsidRPr="00FD0425">
              <w:t>ignore</w:t>
            </w:r>
          </w:p>
        </w:tc>
      </w:tr>
    </w:tbl>
    <w:p w14:paraId="74563ACE"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694C97">
            <w:pPr>
              <w:pStyle w:val="TAL"/>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694C97">
            <w:pPr>
              <w:pStyle w:val="TAL"/>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F02090">
      <w:pPr>
        <w:rPr>
          <w:lang w:eastAsia="zh-CN"/>
        </w:rPr>
      </w:pPr>
    </w:p>
    <w:p w14:paraId="1EC97A1A" w14:textId="77777777" w:rsidR="00F02090" w:rsidRPr="00FD0425" w:rsidRDefault="00F02090" w:rsidP="00F02090">
      <w:pPr>
        <w:pStyle w:val="Heading4"/>
      </w:pPr>
      <w:bookmarkStart w:id="3679" w:name="_Toc20955206"/>
      <w:bookmarkStart w:id="3680" w:name="_Toc29991401"/>
      <w:bookmarkStart w:id="3681" w:name="_Toc36555801"/>
      <w:bookmarkStart w:id="3682" w:name="_Toc44497511"/>
      <w:bookmarkStart w:id="3683" w:name="_Toc45107899"/>
      <w:bookmarkStart w:id="3684" w:name="_Toc45901519"/>
      <w:bookmarkStart w:id="3685" w:name="_Toc51850598"/>
      <w:bookmarkStart w:id="3686" w:name="_Toc56693601"/>
      <w:bookmarkStart w:id="3687" w:name="_Toc64447144"/>
      <w:bookmarkStart w:id="3688" w:name="_Toc66286638"/>
      <w:bookmarkStart w:id="3689" w:name="_Toc74151333"/>
      <w:bookmarkStart w:id="3690" w:name="_Toc88653805"/>
      <w:bookmarkStart w:id="3691" w:name="_Toc97904161"/>
      <w:bookmarkStart w:id="3692" w:name="_Toc105175202"/>
      <w:bookmarkStart w:id="3693" w:name="_Toc113826232"/>
      <w:bookmarkStart w:id="3694" w:name="_Toc120032358"/>
      <w:r w:rsidRPr="00FD0425">
        <w:t>9.1.2.15</w:t>
      </w:r>
      <w:r w:rsidRPr="00FD0425">
        <w:tab/>
        <w:t>S-NODE RELEASE REQUEST ACKNOWLEDGE</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325DF09E" w14:textId="77777777" w:rsidR="00F02090" w:rsidRPr="00FD0425" w:rsidRDefault="00F02090" w:rsidP="00F02090">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F02090">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F02090" w:rsidRPr="00FD0425" w14:paraId="0A737E74" w14:textId="77777777" w:rsidTr="00694C97">
        <w:tc>
          <w:tcPr>
            <w:tcW w:w="2578" w:type="dxa"/>
          </w:tcPr>
          <w:p w14:paraId="56FDABDC"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Pr>
          <w:p w14:paraId="5CB7019E" w14:textId="77777777" w:rsidR="00F02090" w:rsidRPr="00FD0425" w:rsidRDefault="00F02090" w:rsidP="00694C97">
            <w:pPr>
              <w:pStyle w:val="TAH"/>
              <w:rPr>
                <w:rFonts w:cs="Arial"/>
                <w:lang w:eastAsia="ja-JP"/>
              </w:rPr>
            </w:pPr>
            <w:r w:rsidRPr="00FD0425">
              <w:rPr>
                <w:rFonts w:cs="Arial"/>
                <w:lang w:eastAsia="ja-JP"/>
              </w:rPr>
              <w:t>Presence</w:t>
            </w:r>
          </w:p>
        </w:tc>
        <w:tc>
          <w:tcPr>
            <w:tcW w:w="962" w:type="dxa"/>
          </w:tcPr>
          <w:p w14:paraId="73C5FD69" w14:textId="77777777" w:rsidR="00F02090" w:rsidRPr="00FD0425" w:rsidRDefault="00F02090" w:rsidP="00694C97">
            <w:pPr>
              <w:pStyle w:val="TAH"/>
              <w:rPr>
                <w:rFonts w:cs="Arial"/>
                <w:lang w:eastAsia="ja-JP"/>
              </w:rPr>
            </w:pPr>
            <w:r w:rsidRPr="00FD0425">
              <w:rPr>
                <w:rFonts w:cs="Arial"/>
                <w:lang w:eastAsia="ja-JP"/>
              </w:rPr>
              <w:t>Range</w:t>
            </w:r>
          </w:p>
        </w:tc>
        <w:tc>
          <w:tcPr>
            <w:tcW w:w="1701" w:type="dxa"/>
          </w:tcPr>
          <w:p w14:paraId="0D979E62"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418" w:type="dxa"/>
          </w:tcPr>
          <w:p w14:paraId="0CA3C52F"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134" w:type="dxa"/>
          </w:tcPr>
          <w:p w14:paraId="01D05CAB" w14:textId="77777777" w:rsidR="00F02090" w:rsidRPr="00FD0425" w:rsidRDefault="00F02090" w:rsidP="00694C97">
            <w:pPr>
              <w:pStyle w:val="TAH"/>
              <w:rPr>
                <w:rFonts w:cs="Arial"/>
                <w:b w:val="0"/>
                <w:lang w:eastAsia="ja-JP"/>
              </w:rPr>
            </w:pPr>
            <w:r w:rsidRPr="00FD0425">
              <w:rPr>
                <w:rFonts w:cs="Arial"/>
                <w:lang w:eastAsia="ja-JP"/>
              </w:rPr>
              <w:t>Criticality</w:t>
            </w:r>
          </w:p>
        </w:tc>
        <w:tc>
          <w:tcPr>
            <w:tcW w:w="1276" w:type="dxa"/>
          </w:tcPr>
          <w:p w14:paraId="317FAF44"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2D34FA23" w14:textId="77777777" w:rsidTr="00694C97">
        <w:tc>
          <w:tcPr>
            <w:tcW w:w="2578" w:type="dxa"/>
          </w:tcPr>
          <w:p w14:paraId="0BC6DBD8" w14:textId="77777777" w:rsidR="00F02090" w:rsidRPr="00FD0425" w:rsidRDefault="00F02090" w:rsidP="00694C97">
            <w:pPr>
              <w:pStyle w:val="TAL"/>
              <w:rPr>
                <w:rFonts w:cs="Arial"/>
                <w:lang w:eastAsia="ja-JP"/>
              </w:rPr>
            </w:pPr>
            <w:r w:rsidRPr="00FD0425">
              <w:rPr>
                <w:rFonts w:cs="Arial"/>
                <w:lang w:eastAsia="ja-JP"/>
              </w:rPr>
              <w:t>Message Type</w:t>
            </w:r>
          </w:p>
        </w:tc>
        <w:tc>
          <w:tcPr>
            <w:tcW w:w="1104" w:type="dxa"/>
          </w:tcPr>
          <w:p w14:paraId="66ECADAE" w14:textId="77777777" w:rsidR="00F02090" w:rsidRPr="00FD0425" w:rsidRDefault="00F02090" w:rsidP="00694C97">
            <w:pPr>
              <w:pStyle w:val="TAL"/>
              <w:rPr>
                <w:rFonts w:cs="Arial"/>
                <w:lang w:eastAsia="ja-JP"/>
              </w:rPr>
            </w:pPr>
            <w:r w:rsidRPr="00FD0425">
              <w:rPr>
                <w:rFonts w:cs="Arial"/>
                <w:lang w:eastAsia="ja-JP"/>
              </w:rPr>
              <w:t>M</w:t>
            </w:r>
          </w:p>
        </w:tc>
        <w:tc>
          <w:tcPr>
            <w:tcW w:w="962" w:type="dxa"/>
          </w:tcPr>
          <w:p w14:paraId="20CFDF9A" w14:textId="77777777" w:rsidR="00F02090" w:rsidRPr="00FD0425" w:rsidRDefault="00F02090" w:rsidP="00694C97">
            <w:pPr>
              <w:pStyle w:val="TAL"/>
            </w:pPr>
          </w:p>
        </w:tc>
        <w:tc>
          <w:tcPr>
            <w:tcW w:w="1701" w:type="dxa"/>
          </w:tcPr>
          <w:p w14:paraId="61C1E64B" w14:textId="77777777" w:rsidR="00F02090" w:rsidRPr="00FD0425" w:rsidRDefault="00F02090" w:rsidP="00694C97">
            <w:pPr>
              <w:pStyle w:val="TAL"/>
              <w:rPr>
                <w:rFonts w:cs="Arial"/>
                <w:szCs w:val="18"/>
                <w:lang w:eastAsia="ja-JP"/>
              </w:rPr>
            </w:pPr>
            <w:r w:rsidRPr="00FD0425">
              <w:rPr>
                <w:lang w:eastAsia="ja-JP"/>
              </w:rPr>
              <w:t>9.2.3.1</w:t>
            </w:r>
          </w:p>
        </w:tc>
        <w:tc>
          <w:tcPr>
            <w:tcW w:w="1418" w:type="dxa"/>
          </w:tcPr>
          <w:p w14:paraId="66ACB2CC" w14:textId="77777777" w:rsidR="00F02090" w:rsidRPr="00FD0425" w:rsidRDefault="00F02090" w:rsidP="00694C97">
            <w:pPr>
              <w:pStyle w:val="TAL"/>
              <w:rPr>
                <w:rFonts w:cs="Arial"/>
                <w:szCs w:val="18"/>
                <w:lang w:eastAsia="ja-JP"/>
              </w:rPr>
            </w:pPr>
          </w:p>
        </w:tc>
        <w:tc>
          <w:tcPr>
            <w:tcW w:w="1134" w:type="dxa"/>
          </w:tcPr>
          <w:p w14:paraId="0A541700"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57031B23"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22F7CAEA" w14:textId="77777777" w:rsidTr="00694C97">
        <w:tc>
          <w:tcPr>
            <w:tcW w:w="2578" w:type="dxa"/>
          </w:tcPr>
          <w:p w14:paraId="646CE42F" w14:textId="77777777" w:rsidR="00F02090" w:rsidRPr="00FD0425" w:rsidRDefault="00F02090" w:rsidP="00694C97">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407AC640" w14:textId="77777777" w:rsidR="00F02090" w:rsidRPr="00FD0425" w:rsidRDefault="00F02090" w:rsidP="00694C97">
            <w:pPr>
              <w:pStyle w:val="TAL"/>
              <w:rPr>
                <w:rFonts w:cs="Arial"/>
                <w:lang w:eastAsia="ja-JP"/>
              </w:rPr>
            </w:pPr>
            <w:r w:rsidRPr="00FD0425">
              <w:rPr>
                <w:rFonts w:cs="Arial"/>
                <w:lang w:eastAsia="ja-JP"/>
              </w:rPr>
              <w:t>M</w:t>
            </w:r>
          </w:p>
        </w:tc>
        <w:tc>
          <w:tcPr>
            <w:tcW w:w="962" w:type="dxa"/>
          </w:tcPr>
          <w:p w14:paraId="411463A9" w14:textId="77777777" w:rsidR="00F02090" w:rsidRPr="00FD0425" w:rsidRDefault="00F02090" w:rsidP="00694C97">
            <w:pPr>
              <w:pStyle w:val="TAL"/>
              <w:rPr>
                <w:rFonts w:cs="Arial"/>
                <w:lang w:eastAsia="ja-JP"/>
              </w:rPr>
            </w:pPr>
          </w:p>
        </w:tc>
        <w:tc>
          <w:tcPr>
            <w:tcW w:w="1701" w:type="dxa"/>
          </w:tcPr>
          <w:p w14:paraId="46401F23" w14:textId="77777777" w:rsidR="00F02090" w:rsidRPr="00FD0425" w:rsidRDefault="00F02090" w:rsidP="00694C97">
            <w:pPr>
              <w:pStyle w:val="TAL"/>
              <w:rPr>
                <w:rFonts w:cs="Arial"/>
                <w:lang w:eastAsia="ja-JP"/>
              </w:rPr>
            </w:pPr>
            <w:r w:rsidRPr="00FD0425">
              <w:rPr>
                <w:rFonts w:cs="Arial"/>
                <w:lang w:eastAsia="ja-JP"/>
              </w:rPr>
              <w:t>NG-RAN node UE XnAP ID</w:t>
            </w:r>
          </w:p>
          <w:p w14:paraId="24F76C44" w14:textId="77777777" w:rsidR="00F02090" w:rsidRPr="00FD0425" w:rsidRDefault="00F02090" w:rsidP="00694C97">
            <w:pPr>
              <w:pStyle w:val="TAL"/>
              <w:rPr>
                <w:rFonts w:cs="Arial"/>
                <w:szCs w:val="18"/>
                <w:lang w:eastAsia="ja-JP"/>
              </w:rPr>
            </w:pPr>
            <w:r w:rsidRPr="00FD0425">
              <w:rPr>
                <w:lang w:eastAsia="ja-JP"/>
              </w:rPr>
              <w:t>9.2.3.16</w:t>
            </w:r>
          </w:p>
        </w:tc>
        <w:tc>
          <w:tcPr>
            <w:tcW w:w="1418" w:type="dxa"/>
          </w:tcPr>
          <w:p w14:paraId="43012B6B" w14:textId="77777777" w:rsidR="00F02090" w:rsidRPr="00FD0425" w:rsidRDefault="00F02090" w:rsidP="00694C97">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1EEB82FC"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4C0CD297" w14:textId="77777777" w:rsidR="00F02090" w:rsidRPr="00FD0425" w:rsidRDefault="00F02090" w:rsidP="00694C97">
            <w:pPr>
              <w:pStyle w:val="TAC"/>
              <w:rPr>
                <w:rFonts w:cs="Arial"/>
                <w:lang w:eastAsia="ja-JP"/>
              </w:rPr>
            </w:pPr>
            <w:r w:rsidRPr="00FD0425">
              <w:rPr>
                <w:rFonts w:cs="Arial"/>
                <w:lang w:eastAsia="ja-JP"/>
              </w:rPr>
              <w:t>reject</w:t>
            </w:r>
          </w:p>
        </w:tc>
      </w:tr>
      <w:tr w:rsidR="00F02090" w:rsidRPr="00FD0425" w14:paraId="194C5B0D" w14:textId="77777777" w:rsidTr="00694C97">
        <w:tc>
          <w:tcPr>
            <w:tcW w:w="2578" w:type="dxa"/>
          </w:tcPr>
          <w:p w14:paraId="1730479B" w14:textId="77777777" w:rsidR="00F02090" w:rsidRPr="00FD0425" w:rsidRDefault="00F02090" w:rsidP="00694C97">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3237BB8F" w14:textId="77777777" w:rsidR="00F02090" w:rsidRPr="00FD0425" w:rsidRDefault="00F02090" w:rsidP="00694C97">
            <w:pPr>
              <w:pStyle w:val="TAL"/>
              <w:rPr>
                <w:rFonts w:cs="Arial"/>
                <w:lang w:eastAsia="ja-JP"/>
              </w:rPr>
            </w:pPr>
            <w:r w:rsidRPr="00FD0425">
              <w:rPr>
                <w:rFonts w:cs="Arial"/>
                <w:lang w:eastAsia="ja-JP"/>
              </w:rPr>
              <w:t>O</w:t>
            </w:r>
          </w:p>
        </w:tc>
        <w:tc>
          <w:tcPr>
            <w:tcW w:w="962" w:type="dxa"/>
          </w:tcPr>
          <w:p w14:paraId="1F2323E9" w14:textId="77777777" w:rsidR="00F02090" w:rsidRPr="00FD0425" w:rsidRDefault="00F02090" w:rsidP="00694C97">
            <w:pPr>
              <w:pStyle w:val="TAL"/>
              <w:rPr>
                <w:rFonts w:cs="Arial"/>
                <w:lang w:eastAsia="ja-JP"/>
              </w:rPr>
            </w:pPr>
          </w:p>
        </w:tc>
        <w:tc>
          <w:tcPr>
            <w:tcW w:w="1701" w:type="dxa"/>
          </w:tcPr>
          <w:p w14:paraId="222555A6" w14:textId="77777777" w:rsidR="00F02090" w:rsidRPr="00FD0425" w:rsidRDefault="00F02090" w:rsidP="00694C97">
            <w:pPr>
              <w:pStyle w:val="TAL"/>
              <w:rPr>
                <w:rFonts w:cs="Arial"/>
                <w:lang w:eastAsia="ja-JP"/>
              </w:rPr>
            </w:pPr>
            <w:r w:rsidRPr="00FD0425">
              <w:rPr>
                <w:rFonts w:cs="Arial"/>
                <w:lang w:eastAsia="ja-JP"/>
              </w:rPr>
              <w:t>NG-RAN node UE XnAP ID</w:t>
            </w:r>
          </w:p>
          <w:p w14:paraId="0D537708" w14:textId="77777777" w:rsidR="00F02090" w:rsidRPr="00FD0425" w:rsidRDefault="00F02090" w:rsidP="00694C97">
            <w:pPr>
              <w:pStyle w:val="TAL"/>
              <w:rPr>
                <w:rFonts w:cs="Arial"/>
                <w:szCs w:val="18"/>
                <w:lang w:eastAsia="ja-JP"/>
              </w:rPr>
            </w:pPr>
            <w:r w:rsidRPr="00FD0425">
              <w:rPr>
                <w:lang w:eastAsia="ja-JP"/>
              </w:rPr>
              <w:t>9.2.3.16</w:t>
            </w:r>
          </w:p>
        </w:tc>
        <w:tc>
          <w:tcPr>
            <w:tcW w:w="1418" w:type="dxa"/>
          </w:tcPr>
          <w:p w14:paraId="560A2A73" w14:textId="77777777" w:rsidR="00F02090" w:rsidRPr="00FD0425" w:rsidRDefault="00F02090" w:rsidP="00694C97">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5F0B4EA0"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4FD42997" w14:textId="77777777" w:rsidR="00F02090" w:rsidRPr="00FD0425" w:rsidRDefault="00F02090" w:rsidP="00694C97">
            <w:pPr>
              <w:pStyle w:val="TAC"/>
              <w:rPr>
                <w:rFonts w:cs="Arial"/>
                <w:lang w:eastAsia="ja-JP"/>
              </w:rPr>
            </w:pPr>
            <w:r w:rsidRPr="00FD0425">
              <w:rPr>
                <w:rFonts w:cs="Arial"/>
                <w:lang w:eastAsia="ja-JP"/>
              </w:rPr>
              <w:t>reject</w:t>
            </w:r>
          </w:p>
        </w:tc>
      </w:tr>
      <w:tr w:rsidR="00F02090" w:rsidRPr="00FD0425" w14:paraId="34337C0E" w14:textId="77777777" w:rsidTr="00694C97">
        <w:tc>
          <w:tcPr>
            <w:tcW w:w="2578" w:type="dxa"/>
          </w:tcPr>
          <w:p w14:paraId="214DC95B" w14:textId="77777777" w:rsidR="00F02090" w:rsidRPr="00FD0425" w:rsidRDefault="00F02090" w:rsidP="00694C97">
            <w:pPr>
              <w:pStyle w:val="TAL"/>
              <w:rPr>
                <w:rFonts w:cs="Arial"/>
                <w:lang w:eastAsia="zh-CN"/>
              </w:rPr>
            </w:pPr>
            <w:r w:rsidRPr="00FD0425">
              <w:rPr>
                <w:b/>
                <w:lang w:eastAsia="ja-JP"/>
              </w:rPr>
              <w:t>PDU sessions To Be Released List</w:t>
            </w:r>
          </w:p>
        </w:tc>
        <w:tc>
          <w:tcPr>
            <w:tcW w:w="1104" w:type="dxa"/>
          </w:tcPr>
          <w:p w14:paraId="40327469" w14:textId="77777777" w:rsidR="00F02090" w:rsidRPr="00FD0425" w:rsidRDefault="00F02090" w:rsidP="00694C97">
            <w:pPr>
              <w:pStyle w:val="TAL"/>
              <w:rPr>
                <w:rFonts w:cs="Arial"/>
                <w:lang w:eastAsia="ja-JP"/>
              </w:rPr>
            </w:pPr>
          </w:p>
        </w:tc>
        <w:tc>
          <w:tcPr>
            <w:tcW w:w="962" w:type="dxa"/>
          </w:tcPr>
          <w:p w14:paraId="6AA8BD81" w14:textId="77777777" w:rsidR="00F02090" w:rsidRPr="00FD0425" w:rsidRDefault="00F02090" w:rsidP="00694C97">
            <w:pPr>
              <w:pStyle w:val="TAL"/>
              <w:rPr>
                <w:rFonts w:cs="Arial"/>
                <w:lang w:eastAsia="ja-JP"/>
              </w:rPr>
            </w:pPr>
            <w:r w:rsidRPr="00FD0425">
              <w:rPr>
                <w:i/>
                <w:lang w:eastAsia="ja-JP"/>
              </w:rPr>
              <w:t>0..1</w:t>
            </w:r>
          </w:p>
        </w:tc>
        <w:tc>
          <w:tcPr>
            <w:tcW w:w="1701" w:type="dxa"/>
          </w:tcPr>
          <w:p w14:paraId="667AE423" w14:textId="77777777" w:rsidR="00F02090" w:rsidRPr="00FD0425" w:rsidRDefault="00F02090" w:rsidP="00694C97">
            <w:pPr>
              <w:pStyle w:val="TAL"/>
              <w:rPr>
                <w:rFonts w:cs="Arial"/>
                <w:lang w:eastAsia="ja-JP"/>
              </w:rPr>
            </w:pPr>
          </w:p>
        </w:tc>
        <w:tc>
          <w:tcPr>
            <w:tcW w:w="1418" w:type="dxa"/>
          </w:tcPr>
          <w:p w14:paraId="138F1099" w14:textId="77777777" w:rsidR="00F02090" w:rsidRPr="00FD0425" w:rsidRDefault="00F02090" w:rsidP="00694C97">
            <w:pPr>
              <w:pStyle w:val="TAL"/>
              <w:rPr>
                <w:rFonts w:cs="Arial"/>
                <w:szCs w:val="18"/>
                <w:lang w:eastAsia="ja-JP"/>
              </w:rPr>
            </w:pPr>
          </w:p>
        </w:tc>
        <w:tc>
          <w:tcPr>
            <w:tcW w:w="1134" w:type="dxa"/>
          </w:tcPr>
          <w:p w14:paraId="727C770D" w14:textId="77777777" w:rsidR="00F02090" w:rsidRPr="00FD0425" w:rsidRDefault="00F02090" w:rsidP="00694C97">
            <w:pPr>
              <w:pStyle w:val="TAC"/>
              <w:rPr>
                <w:rFonts w:cs="Arial"/>
                <w:lang w:eastAsia="ja-JP"/>
              </w:rPr>
            </w:pPr>
            <w:r w:rsidRPr="00FD0425">
              <w:rPr>
                <w:bCs/>
                <w:lang w:eastAsia="ja-JP"/>
              </w:rPr>
              <w:t>YES</w:t>
            </w:r>
          </w:p>
        </w:tc>
        <w:tc>
          <w:tcPr>
            <w:tcW w:w="1276" w:type="dxa"/>
          </w:tcPr>
          <w:p w14:paraId="2BF013C7" w14:textId="77777777" w:rsidR="00F02090" w:rsidRPr="00FD0425" w:rsidRDefault="00F02090" w:rsidP="00694C97">
            <w:pPr>
              <w:pStyle w:val="TAC"/>
              <w:rPr>
                <w:rFonts w:cs="Arial"/>
                <w:lang w:eastAsia="ja-JP"/>
              </w:rPr>
            </w:pPr>
            <w:r w:rsidRPr="00FD0425">
              <w:rPr>
                <w:lang w:eastAsia="ja-JP"/>
              </w:rPr>
              <w:t>ignore</w:t>
            </w:r>
          </w:p>
        </w:tc>
      </w:tr>
      <w:tr w:rsidR="00F02090" w:rsidRPr="00FD0425" w14:paraId="642D59D9" w14:textId="77777777" w:rsidTr="00694C97">
        <w:tc>
          <w:tcPr>
            <w:tcW w:w="2578" w:type="dxa"/>
          </w:tcPr>
          <w:p w14:paraId="362AF8DB" w14:textId="77777777" w:rsidR="00F02090" w:rsidRPr="00FD0425" w:rsidRDefault="00F02090" w:rsidP="00694C97">
            <w:pPr>
              <w:pStyle w:val="TAL"/>
              <w:ind w:left="113"/>
              <w:rPr>
                <w:rFonts w:cs="Arial"/>
                <w:lang w:eastAsia="zh-CN"/>
              </w:rPr>
            </w:pPr>
            <w:r w:rsidRPr="00FD0425">
              <w:rPr>
                <w:lang w:eastAsia="ja-JP"/>
              </w:rPr>
              <w:t>&gt;PDU Session Resources To Be Released List – SN terminated</w:t>
            </w:r>
          </w:p>
        </w:tc>
        <w:tc>
          <w:tcPr>
            <w:tcW w:w="1104" w:type="dxa"/>
          </w:tcPr>
          <w:p w14:paraId="2999C63F" w14:textId="77777777" w:rsidR="00F02090" w:rsidRPr="00FD0425" w:rsidRDefault="00F02090" w:rsidP="00694C97">
            <w:pPr>
              <w:pStyle w:val="TAL"/>
              <w:rPr>
                <w:rFonts w:cs="Arial"/>
                <w:lang w:eastAsia="ja-JP"/>
              </w:rPr>
            </w:pPr>
            <w:r w:rsidRPr="00FD0425">
              <w:rPr>
                <w:lang w:eastAsia="ja-JP"/>
              </w:rPr>
              <w:t>O</w:t>
            </w:r>
          </w:p>
        </w:tc>
        <w:tc>
          <w:tcPr>
            <w:tcW w:w="962" w:type="dxa"/>
          </w:tcPr>
          <w:p w14:paraId="0B572CD1" w14:textId="77777777" w:rsidR="00F02090" w:rsidRPr="00FD0425" w:rsidRDefault="00F02090" w:rsidP="00694C97">
            <w:pPr>
              <w:pStyle w:val="TAL"/>
              <w:rPr>
                <w:rFonts w:cs="Arial"/>
                <w:lang w:eastAsia="ja-JP"/>
              </w:rPr>
            </w:pPr>
          </w:p>
        </w:tc>
        <w:tc>
          <w:tcPr>
            <w:tcW w:w="1701" w:type="dxa"/>
          </w:tcPr>
          <w:p w14:paraId="2A5EFDCE" w14:textId="77777777" w:rsidR="00F02090" w:rsidRPr="00FD0425" w:rsidRDefault="00F02090" w:rsidP="00694C97">
            <w:pPr>
              <w:pStyle w:val="TAL"/>
              <w:rPr>
                <w:lang w:val="sv-SE" w:eastAsia="zh-CN"/>
              </w:rPr>
            </w:pPr>
            <w:r w:rsidRPr="00FD0425">
              <w:rPr>
                <w:lang w:val="sv-SE" w:eastAsia="zh-CN"/>
              </w:rPr>
              <w:t>PDU Session List with data forwarding request info</w:t>
            </w:r>
          </w:p>
          <w:p w14:paraId="193BA44D" w14:textId="77777777" w:rsidR="00F02090" w:rsidRPr="00FD0425" w:rsidRDefault="00F02090" w:rsidP="00694C97">
            <w:pPr>
              <w:pStyle w:val="TAL"/>
              <w:rPr>
                <w:rFonts w:cs="Arial"/>
                <w:lang w:eastAsia="ja-JP"/>
              </w:rPr>
            </w:pPr>
            <w:r w:rsidRPr="00FD0425">
              <w:rPr>
                <w:lang w:eastAsia="ja-JP"/>
              </w:rPr>
              <w:t>9.2.1.24</w:t>
            </w:r>
          </w:p>
        </w:tc>
        <w:tc>
          <w:tcPr>
            <w:tcW w:w="1418" w:type="dxa"/>
          </w:tcPr>
          <w:p w14:paraId="201AD6FF" w14:textId="77777777" w:rsidR="00F02090" w:rsidRPr="00FD0425" w:rsidRDefault="00F02090" w:rsidP="00694C97">
            <w:pPr>
              <w:pStyle w:val="TAL"/>
              <w:rPr>
                <w:rFonts w:cs="Arial"/>
                <w:szCs w:val="18"/>
                <w:lang w:eastAsia="ja-JP"/>
              </w:rPr>
            </w:pPr>
          </w:p>
        </w:tc>
        <w:tc>
          <w:tcPr>
            <w:tcW w:w="1134" w:type="dxa"/>
          </w:tcPr>
          <w:p w14:paraId="40B6B0E1" w14:textId="77777777" w:rsidR="00F02090" w:rsidRPr="00FD0425" w:rsidRDefault="00F02090" w:rsidP="00694C97">
            <w:pPr>
              <w:pStyle w:val="TAC"/>
              <w:rPr>
                <w:rFonts w:cs="Arial"/>
                <w:lang w:eastAsia="ja-JP"/>
              </w:rPr>
            </w:pPr>
            <w:r w:rsidRPr="00FD0425">
              <w:rPr>
                <w:bCs/>
                <w:lang w:eastAsia="ja-JP"/>
              </w:rPr>
              <w:t>–</w:t>
            </w:r>
          </w:p>
        </w:tc>
        <w:tc>
          <w:tcPr>
            <w:tcW w:w="1276" w:type="dxa"/>
          </w:tcPr>
          <w:p w14:paraId="3BAC8314" w14:textId="77777777" w:rsidR="00F02090" w:rsidRPr="00FD0425" w:rsidRDefault="00F02090" w:rsidP="00694C97">
            <w:pPr>
              <w:pStyle w:val="TAC"/>
              <w:rPr>
                <w:rFonts w:cs="Arial"/>
                <w:lang w:eastAsia="ja-JP"/>
              </w:rPr>
            </w:pPr>
          </w:p>
        </w:tc>
      </w:tr>
      <w:tr w:rsidR="00F02090" w:rsidRPr="00FD0425" w14:paraId="3FD17373" w14:textId="77777777" w:rsidTr="00694C97">
        <w:tc>
          <w:tcPr>
            <w:tcW w:w="2578" w:type="dxa"/>
          </w:tcPr>
          <w:p w14:paraId="3ADCD3E4" w14:textId="77777777" w:rsidR="00F02090" w:rsidRPr="00FD0425" w:rsidRDefault="00F02090" w:rsidP="00694C97">
            <w:pPr>
              <w:pStyle w:val="TAL"/>
              <w:rPr>
                <w:rFonts w:cs="Arial"/>
                <w:lang w:eastAsia="zh-CN"/>
              </w:rPr>
            </w:pPr>
            <w:r w:rsidRPr="00FD0425">
              <w:rPr>
                <w:lang w:eastAsia="ja-JP"/>
              </w:rPr>
              <w:t>Criticality Diagnostics</w:t>
            </w:r>
          </w:p>
        </w:tc>
        <w:tc>
          <w:tcPr>
            <w:tcW w:w="1104" w:type="dxa"/>
          </w:tcPr>
          <w:p w14:paraId="44B9A78C" w14:textId="77777777" w:rsidR="00F02090" w:rsidRPr="00FD0425" w:rsidRDefault="00F02090" w:rsidP="00694C97">
            <w:pPr>
              <w:pStyle w:val="TAL"/>
              <w:rPr>
                <w:rFonts w:cs="Arial"/>
                <w:lang w:eastAsia="ja-JP"/>
              </w:rPr>
            </w:pPr>
            <w:r w:rsidRPr="00FD0425">
              <w:rPr>
                <w:lang w:eastAsia="ja-JP"/>
              </w:rPr>
              <w:t>O</w:t>
            </w:r>
          </w:p>
        </w:tc>
        <w:tc>
          <w:tcPr>
            <w:tcW w:w="962" w:type="dxa"/>
          </w:tcPr>
          <w:p w14:paraId="215D77E8" w14:textId="77777777" w:rsidR="00F02090" w:rsidRPr="00FD0425" w:rsidRDefault="00F02090" w:rsidP="00694C97">
            <w:pPr>
              <w:pStyle w:val="TAL"/>
              <w:rPr>
                <w:rFonts w:cs="Arial"/>
                <w:lang w:eastAsia="ja-JP"/>
              </w:rPr>
            </w:pPr>
          </w:p>
        </w:tc>
        <w:tc>
          <w:tcPr>
            <w:tcW w:w="1701" w:type="dxa"/>
          </w:tcPr>
          <w:p w14:paraId="19CDD527" w14:textId="77777777" w:rsidR="00F02090" w:rsidRPr="00FD0425" w:rsidRDefault="00F02090" w:rsidP="00694C97">
            <w:pPr>
              <w:pStyle w:val="TAL"/>
              <w:rPr>
                <w:rFonts w:cs="Arial"/>
                <w:lang w:eastAsia="ja-JP"/>
              </w:rPr>
            </w:pPr>
            <w:r w:rsidRPr="00FD0425">
              <w:rPr>
                <w:lang w:eastAsia="ja-JP"/>
              </w:rPr>
              <w:t>9.2.3.3</w:t>
            </w:r>
          </w:p>
        </w:tc>
        <w:tc>
          <w:tcPr>
            <w:tcW w:w="1418" w:type="dxa"/>
          </w:tcPr>
          <w:p w14:paraId="0876F2CB" w14:textId="77777777" w:rsidR="00F02090" w:rsidRPr="00FD0425" w:rsidRDefault="00F02090" w:rsidP="00694C97">
            <w:pPr>
              <w:pStyle w:val="TAL"/>
              <w:rPr>
                <w:rFonts w:cs="Arial"/>
                <w:szCs w:val="18"/>
                <w:lang w:eastAsia="ja-JP"/>
              </w:rPr>
            </w:pPr>
          </w:p>
        </w:tc>
        <w:tc>
          <w:tcPr>
            <w:tcW w:w="1134" w:type="dxa"/>
          </w:tcPr>
          <w:p w14:paraId="564CFD02" w14:textId="77777777" w:rsidR="00F02090" w:rsidRPr="00FD0425" w:rsidRDefault="00F02090" w:rsidP="00694C97">
            <w:pPr>
              <w:pStyle w:val="TAC"/>
              <w:rPr>
                <w:rFonts w:cs="Arial"/>
                <w:lang w:eastAsia="ja-JP"/>
              </w:rPr>
            </w:pPr>
            <w:r w:rsidRPr="00FD0425">
              <w:rPr>
                <w:lang w:eastAsia="ja-JP"/>
              </w:rPr>
              <w:t>YES</w:t>
            </w:r>
          </w:p>
        </w:tc>
        <w:tc>
          <w:tcPr>
            <w:tcW w:w="1276" w:type="dxa"/>
          </w:tcPr>
          <w:p w14:paraId="62931675" w14:textId="77777777" w:rsidR="00F02090" w:rsidRPr="00FD0425" w:rsidRDefault="00F02090" w:rsidP="00694C97">
            <w:pPr>
              <w:pStyle w:val="TAC"/>
              <w:rPr>
                <w:rFonts w:cs="Arial"/>
                <w:lang w:eastAsia="ja-JP"/>
              </w:rPr>
            </w:pPr>
            <w:r w:rsidRPr="00FD0425">
              <w:rPr>
                <w:lang w:eastAsia="ja-JP"/>
              </w:rPr>
              <w:t>ignore</w:t>
            </w:r>
          </w:p>
        </w:tc>
      </w:tr>
    </w:tbl>
    <w:p w14:paraId="6146E0A9" w14:textId="77777777" w:rsidR="00F02090" w:rsidRPr="00FD0425" w:rsidRDefault="00F02090" w:rsidP="00F02090">
      <w:pPr>
        <w:rPr>
          <w:lang w:eastAsia="zh-CN"/>
        </w:rPr>
      </w:pPr>
    </w:p>
    <w:p w14:paraId="7725A415" w14:textId="77777777" w:rsidR="00F02090" w:rsidRPr="00FD0425" w:rsidRDefault="00F02090" w:rsidP="00F02090">
      <w:pPr>
        <w:pStyle w:val="Heading4"/>
      </w:pPr>
      <w:bookmarkStart w:id="3695" w:name="_Toc20955207"/>
      <w:bookmarkStart w:id="3696" w:name="_Toc29991402"/>
      <w:bookmarkStart w:id="3697" w:name="_Toc36555802"/>
      <w:bookmarkStart w:id="3698" w:name="_Toc44497512"/>
      <w:bookmarkStart w:id="3699" w:name="_Toc45107900"/>
      <w:bookmarkStart w:id="3700" w:name="_Toc45901520"/>
      <w:bookmarkStart w:id="3701" w:name="_Toc51850599"/>
      <w:bookmarkStart w:id="3702" w:name="_Toc56693602"/>
      <w:bookmarkStart w:id="3703" w:name="_Toc64447145"/>
      <w:bookmarkStart w:id="3704" w:name="_Toc66286639"/>
      <w:bookmarkStart w:id="3705" w:name="_Toc74151334"/>
      <w:bookmarkStart w:id="3706" w:name="_Toc88653806"/>
      <w:bookmarkStart w:id="3707" w:name="_Toc97904162"/>
      <w:bookmarkStart w:id="3708" w:name="_Toc105175203"/>
      <w:bookmarkStart w:id="3709" w:name="_Toc113826233"/>
      <w:bookmarkStart w:id="3710" w:name="_Toc120032359"/>
      <w:r w:rsidRPr="00FD0425">
        <w:t>9.1.2.16</w:t>
      </w:r>
      <w:r w:rsidRPr="00FD0425">
        <w:tab/>
        <w:t>S-NODE RELEASE REJECT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7A14C105" w14:textId="77777777" w:rsidR="00F02090" w:rsidRPr="00FD0425" w:rsidRDefault="00F02090" w:rsidP="00F02090">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F02090">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F02090" w:rsidRPr="00FD0425" w14:paraId="3753CA0A" w14:textId="77777777" w:rsidTr="00694C97">
        <w:tc>
          <w:tcPr>
            <w:tcW w:w="2578" w:type="dxa"/>
          </w:tcPr>
          <w:p w14:paraId="26A24B90"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Pr>
          <w:p w14:paraId="3B39A1FD" w14:textId="77777777" w:rsidR="00F02090" w:rsidRPr="00FD0425" w:rsidRDefault="00F02090" w:rsidP="00694C97">
            <w:pPr>
              <w:pStyle w:val="TAH"/>
              <w:rPr>
                <w:rFonts w:cs="Arial"/>
                <w:lang w:eastAsia="ja-JP"/>
              </w:rPr>
            </w:pPr>
            <w:r w:rsidRPr="00FD0425">
              <w:rPr>
                <w:rFonts w:cs="Arial"/>
                <w:lang w:eastAsia="ja-JP"/>
              </w:rPr>
              <w:t>Presence</w:t>
            </w:r>
          </w:p>
        </w:tc>
        <w:tc>
          <w:tcPr>
            <w:tcW w:w="1104" w:type="dxa"/>
          </w:tcPr>
          <w:p w14:paraId="2D08361C" w14:textId="77777777" w:rsidR="00F02090" w:rsidRPr="00FD0425" w:rsidRDefault="00F02090" w:rsidP="00694C97">
            <w:pPr>
              <w:pStyle w:val="TAH"/>
              <w:rPr>
                <w:rFonts w:cs="Arial"/>
                <w:lang w:eastAsia="ja-JP"/>
              </w:rPr>
            </w:pPr>
            <w:r w:rsidRPr="00FD0425">
              <w:rPr>
                <w:rFonts w:cs="Arial"/>
                <w:lang w:eastAsia="ja-JP"/>
              </w:rPr>
              <w:t>Range</w:t>
            </w:r>
          </w:p>
        </w:tc>
        <w:tc>
          <w:tcPr>
            <w:tcW w:w="1559" w:type="dxa"/>
          </w:tcPr>
          <w:p w14:paraId="2F10A9CA"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418" w:type="dxa"/>
          </w:tcPr>
          <w:p w14:paraId="2D4E6727"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134" w:type="dxa"/>
          </w:tcPr>
          <w:p w14:paraId="33D8028F" w14:textId="77777777" w:rsidR="00F02090" w:rsidRPr="00FD0425" w:rsidRDefault="00F02090" w:rsidP="00694C97">
            <w:pPr>
              <w:pStyle w:val="TAH"/>
              <w:rPr>
                <w:rFonts w:cs="Arial"/>
                <w:b w:val="0"/>
                <w:lang w:eastAsia="ja-JP"/>
              </w:rPr>
            </w:pPr>
            <w:r w:rsidRPr="00FD0425">
              <w:rPr>
                <w:rFonts w:cs="Arial"/>
                <w:lang w:eastAsia="ja-JP"/>
              </w:rPr>
              <w:t>Criticality</w:t>
            </w:r>
          </w:p>
        </w:tc>
        <w:tc>
          <w:tcPr>
            <w:tcW w:w="1276" w:type="dxa"/>
          </w:tcPr>
          <w:p w14:paraId="00E6F50E"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6FE58352" w14:textId="77777777" w:rsidTr="00694C97">
        <w:tc>
          <w:tcPr>
            <w:tcW w:w="2578" w:type="dxa"/>
          </w:tcPr>
          <w:p w14:paraId="247AC511" w14:textId="77777777" w:rsidR="00F02090" w:rsidRPr="00FD0425" w:rsidRDefault="00F02090" w:rsidP="00694C97">
            <w:pPr>
              <w:pStyle w:val="TAL"/>
              <w:rPr>
                <w:rFonts w:cs="Arial"/>
                <w:lang w:eastAsia="ja-JP"/>
              </w:rPr>
            </w:pPr>
            <w:r w:rsidRPr="00FD0425">
              <w:rPr>
                <w:rFonts w:cs="Arial"/>
                <w:lang w:eastAsia="ja-JP"/>
              </w:rPr>
              <w:t>Message Type</w:t>
            </w:r>
          </w:p>
        </w:tc>
        <w:tc>
          <w:tcPr>
            <w:tcW w:w="1104" w:type="dxa"/>
          </w:tcPr>
          <w:p w14:paraId="14E6DD8B" w14:textId="77777777" w:rsidR="00F02090" w:rsidRPr="00FD0425" w:rsidRDefault="00F02090" w:rsidP="00694C97">
            <w:pPr>
              <w:pStyle w:val="TAL"/>
              <w:rPr>
                <w:rFonts w:cs="Arial"/>
                <w:lang w:eastAsia="ja-JP"/>
              </w:rPr>
            </w:pPr>
            <w:r w:rsidRPr="00FD0425">
              <w:rPr>
                <w:rFonts w:cs="Arial"/>
                <w:lang w:eastAsia="ja-JP"/>
              </w:rPr>
              <w:t>M</w:t>
            </w:r>
          </w:p>
        </w:tc>
        <w:tc>
          <w:tcPr>
            <w:tcW w:w="1104" w:type="dxa"/>
          </w:tcPr>
          <w:p w14:paraId="77CDD218" w14:textId="77777777" w:rsidR="00F02090" w:rsidRPr="00FD0425" w:rsidRDefault="00F02090" w:rsidP="00694C97">
            <w:pPr>
              <w:pStyle w:val="TAL"/>
            </w:pPr>
          </w:p>
        </w:tc>
        <w:tc>
          <w:tcPr>
            <w:tcW w:w="1559" w:type="dxa"/>
          </w:tcPr>
          <w:p w14:paraId="2E01D031" w14:textId="77777777" w:rsidR="00F02090" w:rsidRPr="00FD0425" w:rsidRDefault="00F02090" w:rsidP="00694C97">
            <w:pPr>
              <w:pStyle w:val="TAL"/>
              <w:rPr>
                <w:rFonts w:cs="Arial"/>
                <w:szCs w:val="18"/>
                <w:lang w:eastAsia="ja-JP"/>
              </w:rPr>
            </w:pPr>
            <w:r w:rsidRPr="00FD0425">
              <w:rPr>
                <w:lang w:eastAsia="ja-JP"/>
              </w:rPr>
              <w:t>9.2.3.1</w:t>
            </w:r>
          </w:p>
        </w:tc>
        <w:tc>
          <w:tcPr>
            <w:tcW w:w="1418" w:type="dxa"/>
          </w:tcPr>
          <w:p w14:paraId="169CA9D1" w14:textId="77777777" w:rsidR="00F02090" w:rsidRPr="00FD0425" w:rsidRDefault="00F02090" w:rsidP="00694C97">
            <w:pPr>
              <w:pStyle w:val="TAL"/>
              <w:rPr>
                <w:rFonts w:cs="Arial"/>
                <w:szCs w:val="18"/>
                <w:lang w:eastAsia="ja-JP"/>
              </w:rPr>
            </w:pPr>
          </w:p>
        </w:tc>
        <w:tc>
          <w:tcPr>
            <w:tcW w:w="1134" w:type="dxa"/>
          </w:tcPr>
          <w:p w14:paraId="132B6B61"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03C3216A" w14:textId="77777777" w:rsidR="00F02090" w:rsidRPr="00FD0425" w:rsidRDefault="00F02090" w:rsidP="00694C97">
            <w:pPr>
              <w:pStyle w:val="TAC"/>
              <w:rPr>
                <w:rFonts w:cs="Arial"/>
                <w:lang w:eastAsia="ja-JP"/>
              </w:rPr>
            </w:pPr>
            <w:r w:rsidRPr="00FD0425">
              <w:rPr>
                <w:lang w:eastAsia="ja-JP"/>
              </w:rPr>
              <w:t>reject</w:t>
            </w:r>
          </w:p>
        </w:tc>
      </w:tr>
      <w:tr w:rsidR="00F02090" w:rsidRPr="00FD0425" w14:paraId="4EEE7749" w14:textId="77777777" w:rsidTr="00694C97">
        <w:tc>
          <w:tcPr>
            <w:tcW w:w="2578" w:type="dxa"/>
          </w:tcPr>
          <w:p w14:paraId="52EBDA3F" w14:textId="77777777" w:rsidR="00F02090" w:rsidRPr="00FD0425" w:rsidRDefault="00F02090" w:rsidP="00694C97">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3D208DA9" w14:textId="77777777" w:rsidR="00F02090" w:rsidRPr="00FD0425" w:rsidRDefault="00F02090" w:rsidP="00694C97">
            <w:pPr>
              <w:pStyle w:val="TAL"/>
              <w:rPr>
                <w:rFonts w:cs="Arial"/>
                <w:lang w:eastAsia="ja-JP"/>
              </w:rPr>
            </w:pPr>
            <w:r w:rsidRPr="00FD0425">
              <w:rPr>
                <w:rFonts w:cs="Arial"/>
                <w:lang w:eastAsia="ja-JP"/>
              </w:rPr>
              <w:t>M</w:t>
            </w:r>
          </w:p>
        </w:tc>
        <w:tc>
          <w:tcPr>
            <w:tcW w:w="1104" w:type="dxa"/>
          </w:tcPr>
          <w:p w14:paraId="24E76004" w14:textId="77777777" w:rsidR="00F02090" w:rsidRPr="00FD0425" w:rsidRDefault="00F02090" w:rsidP="00694C97">
            <w:pPr>
              <w:pStyle w:val="TAL"/>
              <w:rPr>
                <w:rFonts w:cs="Arial"/>
                <w:lang w:eastAsia="ja-JP"/>
              </w:rPr>
            </w:pPr>
          </w:p>
        </w:tc>
        <w:tc>
          <w:tcPr>
            <w:tcW w:w="1559" w:type="dxa"/>
          </w:tcPr>
          <w:p w14:paraId="5B5B4834" w14:textId="77777777" w:rsidR="00F02090" w:rsidRPr="00FD0425" w:rsidRDefault="00F02090" w:rsidP="00694C97">
            <w:pPr>
              <w:pStyle w:val="TAL"/>
              <w:rPr>
                <w:rFonts w:cs="Arial"/>
                <w:lang w:eastAsia="ja-JP"/>
              </w:rPr>
            </w:pPr>
            <w:r w:rsidRPr="00FD0425">
              <w:rPr>
                <w:rFonts w:cs="Arial"/>
                <w:lang w:eastAsia="ja-JP"/>
              </w:rPr>
              <w:t>NG-RAN node UE XnAP ID</w:t>
            </w:r>
          </w:p>
          <w:p w14:paraId="57EDC90F" w14:textId="77777777" w:rsidR="00F02090" w:rsidRPr="00FD0425" w:rsidRDefault="00F02090" w:rsidP="00694C97">
            <w:pPr>
              <w:pStyle w:val="TAL"/>
              <w:rPr>
                <w:rFonts w:cs="Arial"/>
                <w:szCs w:val="18"/>
                <w:lang w:eastAsia="ja-JP"/>
              </w:rPr>
            </w:pPr>
            <w:r w:rsidRPr="00FD0425">
              <w:rPr>
                <w:lang w:eastAsia="ja-JP"/>
              </w:rPr>
              <w:t>9.2.3.16</w:t>
            </w:r>
          </w:p>
        </w:tc>
        <w:tc>
          <w:tcPr>
            <w:tcW w:w="1418" w:type="dxa"/>
          </w:tcPr>
          <w:p w14:paraId="584719F1" w14:textId="77777777" w:rsidR="00F02090" w:rsidRPr="00FD0425" w:rsidRDefault="00F02090" w:rsidP="00694C97">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3ABB160E"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3649F951" w14:textId="77777777" w:rsidR="00F02090" w:rsidRPr="00FD0425" w:rsidRDefault="00F02090" w:rsidP="00694C97">
            <w:pPr>
              <w:pStyle w:val="TAC"/>
              <w:rPr>
                <w:rFonts w:cs="Arial"/>
                <w:lang w:eastAsia="ja-JP"/>
              </w:rPr>
            </w:pPr>
            <w:r w:rsidRPr="00FD0425">
              <w:rPr>
                <w:rFonts w:cs="Arial"/>
                <w:lang w:eastAsia="ja-JP"/>
              </w:rPr>
              <w:t>reject</w:t>
            </w:r>
          </w:p>
        </w:tc>
      </w:tr>
      <w:tr w:rsidR="00F02090" w:rsidRPr="00FD0425" w14:paraId="6ED703BB" w14:textId="77777777" w:rsidTr="00694C97">
        <w:tc>
          <w:tcPr>
            <w:tcW w:w="2578" w:type="dxa"/>
          </w:tcPr>
          <w:p w14:paraId="2D6303B6" w14:textId="77777777" w:rsidR="00F02090" w:rsidRPr="00FD0425" w:rsidRDefault="00F02090" w:rsidP="00694C97">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4A922EF0" w14:textId="77777777" w:rsidR="00F02090" w:rsidRPr="00FD0425" w:rsidRDefault="00F02090" w:rsidP="00694C97">
            <w:pPr>
              <w:pStyle w:val="TAL"/>
              <w:rPr>
                <w:rFonts w:cs="Arial"/>
                <w:lang w:eastAsia="ja-JP"/>
              </w:rPr>
            </w:pPr>
            <w:r w:rsidRPr="00FD0425">
              <w:rPr>
                <w:rFonts w:cs="Arial"/>
                <w:lang w:eastAsia="ja-JP"/>
              </w:rPr>
              <w:t>O</w:t>
            </w:r>
          </w:p>
        </w:tc>
        <w:tc>
          <w:tcPr>
            <w:tcW w:w="1104" w:type="dxa"/>
          </w:tcPr>
          <w:p w14:paraId="651F9483" w14:textId="77777777" w:rsidR="00F02090" w:rsidRPr="00FD0425" w:rsidRDefault="00F02090" w:rsidP="00694C97">
            <w:pPr>
              <w:pStyle w:val="TAL"/>
              <w:rPr>
                <w:rFonts w:cs="Arial"/>
                <w:lang w:eastAsia="ja-JP"/>
              </w:rPr>
            </w:pPr>
          </w:p>
        </w:tc>
        <w:tc>
          <w:tcPr>
            <w:tcW w:w="1559" w:type="dxa"/>
          </w:tcPr>
          <w:p w14:paraId="079151F1" w14:textId="77777777" w:rsidR="00F02090" w:rsidRPr="00FD0425" w:rsidRDefault="00F02090" w:rsidP="00694C97">
            <w:pPr>
              <w:pStyle w:val="TAL"/>
              <w:rPr>
                <w:rFonts w:cs="Arial"/>
                <w:lang w:eastAsia="ja-JP"/>
              </w:rPr>
            </w:pPr>
            <w:r w:rsidRPr="00FD0425">
              <w:rPr>
                <w:rFonts w:cs="Arial"/>
                <w:lang w:eastAsia="ja-JP"/>
              </w:rPr>
              <w:t>NG-RAN node UE XnAP ID</w:t>
            </w:r>
          </w:p>
          <w:p w14:paraId="6D0130B0" w14:textId="77777777" w:rsidR="00F02090" w:rsidRPr="00FD0425" w:rsidRDefault="00F02090" w:rsidP="00694C97">
            <w:pPr>
              <w:pStyle w:val="TAL"/>
              <w:rPr>
                <w:rFonts w:cs="Arial"/>
                <w:szCs w:val="18"/>
                <w:lang w:eastAsia="ja-JP"/>
              </w:rPr>
            </w:pPr>
            <w:r w:rsidRPr="00FD0425">
              <w:rPr>
                <w:lang w:eastAsia="ja-JP"/>
              </w:rPr>
              <w:t>9.2.3.16</w:t>
            </w:r>
          </w:p>
        </w:tc>
        <w:tc>
          <w:tcPr>
            <w:tcW w:w="1418" w:type="dxa"/>
          </w:tcPr>
          <w:p w14:paraId="61B5BB3C" w14:textId="77777777" w:rsidR="00F02090" w:rsidRPr="00FD0425" w:rsidRDefault="00F02090" w:rsidP="00694C97">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3DCCAD6"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185E25A6" w14:textId="77777777" w:rsidR="00F02090" w:rsidRPr="00FD0425" w:rsidRDefault="00F02090" w:rsidP="00694C97">
            <w:pPr>
              <w:pStyle w:val="TAC"/>
              <w:rPr>
                <w:rFonts w:cs="Arial"/>
                <w:lang w:eastAsia="ja-JP"/>
              </w:rPr>
            </w:pPr>
            <w:r w:rsidRPr="00FD0425">
              <w:rPr>
                <w:rFonts w:cs="Arial"/>
                <w:lang w:eastAsia="ja-JP"/>
              </w:rPr>
              <w:t>reject</w:t>
            </w:r>
          </w:p>
        </w:tc>
      </w:tr>
      <w:tr w:rsidR="00F02090" w:rsidRPr="00FD0425" w14:paraId="1D7E80FE" w14:textId="77777777" w:rsidTr="00694C97">
        <w:tc>
          <w:tcPr>
            <w:tcW w:w="2578" w:type="dxa"/>
          </w:tcPr>
          <w:p w14:paraId="49B70023" w14:textId="77777777" w:rsidR="00F02090" w:rsidRPr="00FD0425" w:rsidRDefault="00F02090" w:rsidP="00694C97">
            <w:pPr>
              <w:pStyle w:val="TAL"/>
              <w:rPr>
                <w:rFonts w:cs="Arial"/>
                <w:lang w:eastAsia="zh-CN"/>
              </w:rPr>
            </w:pPr>
            <w:r w:rsidRPr="00FD0425">
              <w:rPr>
                <w:rFonts w:cs="Arial"/>
                <w:lang w:eastAsia="zh-CN"/>
              </w:rPr>
              <w:t>Cause</w:t>
            </w:r>
          </w:p>
        </w:tc>
        <w:tc>
          <w:tcPr>
            <w:tcW w:w="1104" w:type="dxa"/>
          </w:tcPr>
          <w:p w14:paraId="0C8D2B70" w14:textId="77777777" w:rsidR="00F02090" w:rsidRPr="00FD0425" w:rsidRDefault="00F02090" w:rsidP="00694C97">
            <w:pPr>
              <w:pStyle w:val="TAL"/>
              <w:rPr>
                <w:rFonts w:cs="Arial"/>
                <w:lang w:eastAsia="zh-CN"/>
              </w:rPr>
            </w:pPr>
            <w:r w:rsidRPr="00FD0425">
              <w:rPr>
                <w:rFonts w:cs="Arial"/>
                <w:lang w:eastAsia="zh-CN"/>
              </w:rPr>
              <w:t>M</w:t>
            </w:r>
          </w:p>
        </w:tc>
        <w:tc>
          <w:tcPr>
            <w:tcW w:w="1104" w:type="dxa"/>
          </w:tcPr>
          <w:p w14:paraId="1EC830AC" w14:textId="77777777" w:rsidR="00F02090" w:rsidRPr="00FD0425" w:rsidRDefault="00F02090" w:rsidP="00694C97">
            <w:pPr>
              <w:pStyle w:val="TAL"/>
              <w:rPr>
                <w:rFonts w:cs="Arial"/>
                <w:lang w:eastAsia="ja-JP"/>
              </w:rPr>
            </w:pPr>
          </w:p>
        </w:tc>
        <w:tc>
          <w:tcPr>
            <w:tcW w:w="1559" w:type="dxa"/>
          </w:tcPr>
          <w:p w14:paraId="00FFE6D1" w14:textId="77777777" w:rsidR="00F02090" w:rsidRPr="00FD0425" w:rsidRDefault="00F02090" w:rsidP="00694C97">
            <w:pPr>
              <w:pStyle w:val="TAL"/>
              <w:rPr>
                <w:rFonts w:cs="Arial"/>
                <w:lang w:eastAsia="ja-JP"/>
              </w:rPr>
            </w:pPr>
            <w:r w:rsidRPr="00FD0425">
              <w:rPr>
                <w:lang w:eastAsia="ja-JP"/>
              </w:rPr>
              <w:t>9.2.3.2</w:t>
            </w:r>
          </w:p>
        </w:tc>
        <w:tc>
          <w:tcPr>
            <w:tcW w:w="1418" w:type="dxa"/>
          </w:tcPr>
          <w:p w14:paraId="74469978" w14:textId="77777777" w:rsidR="00F02090" w:rsidRPr="00FD0425" w:rsidRDefault="00F02090" w:rsidP="00694C97">
            <w:pPr>
              <w:pStyle w:val="TAL"/>
              <w:rPr>
                <w:rFonts w:cs="Arial"/>
                <w:szCs w:val="18"/>
                <w:lang w:eastAsia="ja-JP"/>
              </w:rPr>
            </w:pPr>
          </w:p>
        </w:tc>
        <w:tc>
          <w:tcPr>
            <w:tcW w:w="1134" w:type="dxa"/>
          </w:tcPr>
          <w:p w14:paraId="537A7D9D" w14:textId="77777777" w:rsidR="00F02090" w:rsidRPr="00FD0425" w:rsidRDefault="00F02090" w:rsidP="00694C97">
            <w:pPr>
              <w:pStyle w:val="TAC"/>
              <w:rPr>
                <w:rFonts w:cs="Arial"/>
                <w:lang w:eastAsia="ja-JP"/>
              </w:rPr>
            </w:pPr>
            <w:r w:rsidRPr="00FD0425">
              <w:rPr>
                <w:rFonts w:cs="Arial"/>
                <w:lang w:eastAsia="ja-JP"/>
              </w:rPr>
              <w:t>YES</w:t>
            </w:r>
          </w:p>
        </w:tc>
        <w:tc>
          <w:tcPr>
            <w:tcW w:w="1276" w:type="dxa"/>
          </w:tcPr>
          <w:p w14:paraId="1D31E081" w14:textId="77777777" w:rsidR="00F02090" w:rsidRPr="00FD0425" w:rsidRDefault="00F02090" w:rsidP="00694C97">
            <w:pPr>
              <w:pStyle w:val="TAC"/>
              <w:rPr>
                <w:rFonts w:cs="Arial"/>
                <w:lang w:eastAsia="ja-JP"/>
              </w:rPr>
            </w:pPr>
            <w:r w:rsidRPr="00FD0425">
              <w:rPr>
                <w:rFonts w:cs="Arial"/>
                <w:lang w:eastAsia="ja-JP"/>
              </w:rPr>
              <w:t>ignore</w:t>
            </w:r>
          </w:p>
        </w:tc>
      </w:tr>
      <w:tr w:rsidR="00F02090" w:rsidRPr="00FD0425" w14:paraId="2F7C88AB" w14:textId="77777777" w:rsidTr="00694C97">
        <w:tc>
          <w:tcPr>
            <w:tcW w:w="2578" w:type="dxa"/>
          </w:tcPr>
          <w:p w14:paraId="192758BB" w14:textId="77777777" w:rsidR="00F02090" w:rsidRPr="00FD0425" w:rsidRDefault="00F02090" w:rsidP="00694C97">
            <w:pPr>
              <w:pStyle w:val="TAL"/>
              <w:rPr>
                <w:rFonts w:cs="Arial"/>
                <w:lang w:eastAsia="zh-CN"/>
              </w:rPr>
            </w:pPr>
            <w:r w:rsidRPr="00FD0425">
              <w:rPr>
                <w:lang w:eastAsia="ja-JP"/>
              </w:rPr>
              <w:t>Criticality Diagnostics</w:t>
            </w:r>
          </w:p>
        </w:tc>
        <w:tc>
          <w:tcPr>
            <w:tcW w:w="1104" w:type="dxa"/>
          </w:tcPr>
          <w:p w14:paraId="1583CA37" w14:textId="77777777" w:rsidR="00F02090" w:rsidRPr="00FD0425" w:rsidRDefault="00F02090" w:rsidP="00694C97">
            <w:pPr>
              <w:pStyle w:val="TAL"/>
              <w:rPr>
                <w:rFonts w:cs="Arial"/>
                <w:lang w:eastAsia="zh-CN"/>
              </w:rPr>
            </w:pPr>
            <w:r w:rsidRPr="00FD0425">
              <w:rPr>
                <w:lang w:eastAsia="ja-JP"/>
              </w:rPr>
              <w:t>O</w:t>
            </w:r>
          </w:p>
        </w:tc>
        <w:tc>
          <w:tcPr>
            <w:tcW w:w="1104" w:type="dxa"/>
          </w:tcPr>
          <w:p w14:paraId="7BF15002" w14:textId="77777777" w:rsidR="00F02090" w:rsidRPr="00FD0425" w:rsidRDefault="00F02090" w:rsidP="00694C97">
            <w:pPr>
              <w:pStyle w:val="TAL"/>
              <w:rPr>
                <w:rFonts w:cs="Arial"/>
                <w:lang w:eastAsia="ja-JP"/>
              </w:rPr>
            </w:pPr>
          </w:p>
        </w:tc>
        <w:tc>
          <w:tcPr>
            <w:tcW w:w="1559" w:type="dxa"/>
          </w:tcPr>
          <w:p w14:paraId="7397471F" w14:textId="77777777" w:rsidR="00F02090" w:rsidRPr="00FD0425" w:rsidRDefault="00F02090" w:rsidP="00694C97">
            <w:pPr>
              <w:pStyle w:val="TAL"/>
              <w:rPr>
                <w:lang w:eastAsia="ja-JP"/>
              </w:rPr>
            </w:pPr>
            <w:r w:rsidRPr="00FD0425">
              <w:rPr>
                <w:lang w:eastAsia="ja-JP"/>
              </w:rPr>
              <w:t>9.2.3.3</w:t>
            </w:r>
          </w:p>
        </w:tc>
        <w:tc>
          <w:tcPr>
            <w:tcW w:w="1418" w:type="dxa"/>
          </w:tcPr>
          <w:p w14:paraId="0D906DC5" w14:textId="77777777" w:rsidR="00F02090" w:rsidRPr="00FD0425" w:rsidRDefault="00F02090" w:rsidP="00694C97">
            <w:pPr>
              <w:pStyle w:val="TAL"/>
              <w:rPr>
                <w:rFonts w:cs="Arial"/>
                <w:szCs w:val="18"/>
                <w:lang w:eastAsia="ja-JP"/>
              </w:rPr>
            </w:pPr>
          </w:p>
        </w:tc>
        <w:tc>
          <w:tcPr>
            <w:tcW w:w="1134" w:type="dxa"/>
          </w:tcPr>
          <w:p w14:paraId="78CFDBA1" w14:textId="77777777" w:rsidR="00F02090" w:rsidRPr="00FD0425" w:rsidRDefault="00F02090" w:rsidP="00694C97">
            <w:pPr>
              <w:pStyle w:val="TAC"/>
              <w:rPr>
                <w:rFonts w:cs="Arial"/>
                <w:lang w:eastAsia="ja-JP"/>
              </w:rPr>
            </w:pPr>
            <w:r w:rsidRPr="00FD0425">
              <w:rPr>
                <w:lang w:eastAsia="ja-JP"/>
              </w:rPr>
              <w:t>YES</w:t>
            </w:r>
          </w:p>
        </w:tc>
        <w:tc>
          <w:tcPr>
            <w:tcW w:w="1276" w:type="dxa"/>
          </w:tcPr>
          <w:p w14:paraId="5929B11D" w14:textId="77777777" w:rsidR="00F02090" w:rsidRPr="00FD0425" w:rsidRDefault="00F02090" w:rsidP="00694C97">
            <w:pPr>
              <w:pStyle w:val="TAC"/>
              <w:rPr>
                <w:rFonts w:cs="Arial"/>
                <w:lang w:eastAsia="ja-JP"/>
              </w:rPr>
            </w:pPr>
            <w:r w:rsidRPr="00FD0425">
              <w:rPr>
                <w:lang w:eastAsia="ja-JP"/>
              </w:rPr>
              <w:t>ignore</w:t>
            </w:r>
          </w:p>
        </w:tc>
      </w:tr>
    </w:tbl>
    <w:p w14:paraId="5793C782" w14:textId="77777777" w:rsidR="00F02090" w:rsidRPr="00FD0425" w:rsidRDefault="00F02090" w:rsidP="00F02090">
      <w:pPr>
        <w:rPr>
          <w:lang w:eastAsia="zh-CN"/>
        </w:rPr>
      </w:pPr>
    </w:p>
    <w:p w14:paraId="5B59B9B1" w14:textId="77777777" w:rsidR="00F02090" w:rsidRPr="00FD0425" w:rsidRDefault="00F02090" w:rsidP="00F02090">
      <w:pPr>
        <w:pStyle w:val="Heading4"/>
      </w:pPr>
      <w:bookmarkStart w:id="3711" w:name="_Toc20955208"/>
      <w:bookmarkStart w:id="3712" w:name="_Toc29991403"/>
      <w:bookmarkStart w:id="3713" w:name="_Toc36555803"/>
      <w:bookmarkStart w:id="3714" w:name="_Toc44497513"/>
      <w:bookmarkStart w:id="3715" w:name="_Toc45107901"/>
      <w:bookmarkStart w:id="3716" w:name="_Toc45901521"/>
      <w:bookmarkStart w:id="3717" w:name="_Toc51850600"/>
      <w:bookmarkStart w:id="3718" w:name="_Toc56693603"/>
      <w:bookmarkStart w:id="3719" w:name="_Toc64447146"/>
      <w:bookmarkStart w:id="3720" w:name="_Toc66286640"/>
      <w:bookmarkStart w:id="3721" w:name="_Toc74151335"/>
      <w:bookmarkStart w:id="3722" w:name="_Toc88653807"/>
      <w:bookmarkStart w:id="3723" w:name="_Toc97904163"/>
      <w:bookmarkStart w:id="3724" w:name="_Toc105175204"/>
      <w:bookmarkStart w:id="3725" w:name="_Toc113826234"/>
      <w:bookmarkStart w:id="3726" w:name="_Toc120032360"/>
      <w:r w:rsidRPr="00FD0425">
        <w:t>9.1.2.17</w:t>
      </w:r>
      <w:r w:rsidRPr="00FD0425">
        <w:tab/>
        <w:t>S-NODE RELEASE REQUIRED</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1C35919F" w14:textId="77777777" w:rsidR="00F02090" w:rsidRPr="00FD0425" w:rsidRDefault="00F02090" w:rsidP="00F02090">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F02090" w:rsidRPr="00FD0425" w14:paraId="7706FCE8" w14:textId="77777777" w:rsidTr="00694C97">
        <w:tblPrEx>
          <w:tblCellMar>
            <w:top w:w="0" w:type="dxa"/>
            <w:bottom w:w="0" w:type="dxa"/>
          </w:tblCellMar>
        </w:tblPrEx>
        <w:tc>
          <w:tcPr>
            <w:tcW w:w="2578" w:type="dxa"/>
          </w:tcPr>
          <w:p w14:paraId="45F0C947" w14:textId="77777777" w:rsidR="00F02090" w:rsidRPr="00FD0425" w:rsidRDefault="00F02090" w:rsidP="00694C97">
            <w:pPr>
              <w:pStyle w:val="TAH"/>
              <w:rPr>
                <w:lang w:eastAsia="ja-JP"/>
              </w:rPr>
            </w:pPr>
            <w:r w:rsidRPr="00FD0425">
              <w:rPr>
                <w:lang w:eastAsia="ja-JP"/>
              </w:rPr>
              <w:t>IE/Group Name</w:t>
            </w:r>
          </w:p>
        </w:tc>
        <w:tc>
          <w:tcPr>
            <w:tcW w:w="1104" w:type="dxa"/>
          </w:tcPr>
          <w:p w14:paraId="41668BC6" w14:textId="77777777" w:rsidR="00F02090" w:rsidRPr="00FD0425" w:rsidRDefault="00F02090" w:rsidP="00694C97">
            <w:pPr>
              <w:pStyle w:val="TAH"/>
              <w:rPr>
                <w:lang w:eastAsia="ja-JP"/>
              </w:rPr>
            </w:pPr>
            <w:r w:rsidRPr="00FD0425">
              <w:rPr>
                <w:lang w:eastAsia="ja-JP"/>
              </w:rPr>
              <w:t>Presence</w:t>
            </w:r>
          </w:p>
        </w:tc>
        <w:tc>
          <w:tcPr>
            <w:tcW w:w="1022" w:type="dxa"/>
          </w:tcPr>
          <w:p w14:paraId="160D02C0" w14:textId="77777777" w:rsidR="00F02090" w:rsidRPr="00FD0425" w:rsidRDefault="00F02090" w:rsidP="00694C97">
            <w:pPr>
              <w:pStyle w:val="TAH"/>
              <w:rPr>
                <w:lang w:eastAsia="ja-JP"/>
              </w:rPr>
            </w:pPr>
            <w:r w:rsidRPr="00FD0425">
              <w:rPr>
                <w:lang w:eastAsia="ja-JP"/>
              </w:rPr>
              <w:t>Range</w:t>
            </w:r>
          </w:p>
        </w:tc>
        <w:tc>
          <w:tcPr>
            <w:tcW w:w="1764" w:type="dxa"/>
          </w:tcPr>
          <w:p w14:paraId="0C2F2EBC" w14:textId="77777777" w:rsidR="00F02090" w:rsidRPr="00FD0425" w:rsidRDefault="00F02090" w:rsidP="00694C97">
            <w:pPr>
              <w:pStyle w:val="TAH"/>
              <w:rPr>
                <w:lang w:eastAsia="ja-JP"/>
              </w:rPr>
            </w:pPr>
            <w:r w:rsidRPr="00FD0425">
              <w:rPr>
                <w:lang w:eastAsia="ja-JP"/>
              </w:rPr>
              <w:t>IE type and reference</w:t>
            </w:r>
          </w:p>
        </w:tc>
        <w:tc>
          <w:tcPr>
            <w:tcW w:w="1800" w:type="dxa"/>
          </w:tcPr>
          <w:p w14:paraId="09209181" w14:textId="77777777" w:rsidR="00F02090" w:rsidRPr="00FD0425" w:rsidRDefault="00F02090" w:rsidP="00694C97">
            <w:pPr>
              <w:pStyle w:val="TAH"/>
              <w:rPr>
                <w:lang w:eastAsia="ja-JP"/>
              </w:rPr>
            </w:pPr>
            <w:r w:rsidRPr="00FD0425">
              <w:rPr>
                <w:lang w:eastAsia="ja-JP"/>
              </w:rPr>
              <w:t>Semantics description</w:t>
            </w:r>
          </w:p>
        </w:tc>
        <w:tc>
          <w:tcPr>
            <w:tcW w:w="1080" w:type="dxa"/>
          </w:tcPr>
          <w:p w14:paraId="417AC5F9" w14:textId="77777777" w:rsidR="00F02090" w:rsidRPr="00FD0425" w:rsidRDefault="00F02090" w:rsidP="00694C97">
            <w:pPr>
              <w:pStyle w:val="TAH"/>
              <w:rPr>
                <w:b w:val="0"/>
                <w:lang w:eastAsia="ja-JP"/>
              </w:rPr>
            </w:pPr>
            <w:r w:rsidRPr="00FD0425">
              <w:rPr>
                <w:lang w:eastAsia="ja-JP"/>
              </w:rPr>
              <w:t>Criticality</w:t>
            </w:r>
          </w:p>
        </w:tc>
        <w:tc>
          <w:tcPr>
            <w:tcW w:w="1137" w:type="dxa"/>
          </w:tcPr>
          <w:p w14:paraId="1E09BF92"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0371F032" w14:textId="77777777" w:rsidTr="00694C97">
        <w:tblPrEx>
          <w:tblCellMar>
            <w:top w:w="0" w:type="dxa"/>
            <w:bottom w:w="0" w:type="dxa"/>
          </w:tblCellMar>
        </w:tblPrEx>
        <w:tc>
          <w:tcPr>
            <w:tcW w:w="2578" w:type="dxa"/>
          </w:tcPr>
          <w:p w14:paraId="62214B50" w14:textId="77777777" w:rsidR="00F02090" w:rsidRPr="00FD0425" w:rsidRDefault="00F02090" w:rsidP="00694C97">
            <w:pPr>
              <w:pStyle w:val="TAL"/>
              <w:rPr>
                <w:lang w:eastAsia="ja-JP"/>
              </w:rPr>
            </w:pPr>
            <w:r w:rsidRPr="00FD0425">
              <w:rPr>
                <w:lang w:eastAsia="ja-JP"/>
              </w:rPr>
              <w:t>Message Type</w:t>
            </w:r>
          </w:p>
        </w:tc>
        <w:tc>
          <w:tcPr>
            <w:tcW w:w="1104" w:type="dxa"/>
          </w:tcPr>
          <w:p w14:paraId="32531FCB" w14:textId="77777777" w:rsidR="00F02090" w:rsidRPr="00FD0425" w:rsidRDefault="00F02090" w:rsidP="00694C97">
            <w:pPr>
              <w:pStyle w:val="TAL"/>
              <w:rPr>
                <w:lang w:eastAsia="ja-JP"/>
              </w:rPr>
            </w:pPr>
            <w:r w:rsidRPr="00FD0425">
              <w:rPr>
                <w:lang w:eastAsia="ja-JP"/>
              </w:rPr>
              <w:t>M</w:t>
            </w:r>
          </w:p>
        </w:tc>
        <w:tc>
          <w:tcPr>
            <w:tcW w:w="1022" w:type="dxa"/>
          </w:tcPr>
          <w:p w14:paraId="39F77F85" w14:textId="77777777" w:rsidR="00F02090" w:rsidRPr="00FD0425" w:rsidRDefault="00F02090" w:rsidP="00694C97">
            <w:pPr>
              <w:pStyle w:val="TAL"/>
              <w:rPr>
                <w:lang w:eastAsia="ja-JP"/>
              </w:rPr>
            </w:pPr>
          </w:p>
        </w:tc>
        <w:tc>
          <w:tcPr>
            <w:tcW w:w="1764" w:type="dxa"/>
          </w:tcPr>
          <w:p w14:paraId="66E3E3CF" w14:textId="77777777" w:rsidR="00F02090" w:rsidRPr="00FD0425" w:rsidRDefault="00F02090" w:rsidP="00694C97">
            <w:pPr>
              <w:pStyle w:val="TAL"/>
              <w:rPr>
                <w:lang w:eastAsia="ja-JP"/>
              </w:rPr>
            </w:pPr>
            <w:r w:rsidRPr="00FD0425">
              <w:rPr>
                <w:lang w:eastAsia="ja-JP"/>
              </w:rPr>
              <w:t>9.2.3.1</w:t>
            </w:r>
          </w:p>
        </w:tc>
        <w:tc>
          <w:tcPr>
            <w:tcW w:w="1800" w:type="dxa"/>
          </w:tcPr>
          <w:p w14:paraId="4FA77BE0" w14:textId="77777777" w:rsidR="00F02090" w:rsidRPr="00FD0425" w:rsidRDefault="00F02090" w:rsidP="00694C97">
            <w:pPr>
              <w:pStyle w:val="TAL"/>
              <w:rPr>
                <w:lang w:eastAsia="ja-JP"/>
              </w:rPr>
            </w:pPr>
          </w:p>
        </w:tc>
        <w:tc>
          <w:tcPr>
            <w:tcW w:w="1080" w:type="dxa"/>
          </w:tcPr>
          <w:p w14:paraId="67482DFE" w14:textId="77777777" w:rsidR="00F02090" w:rsidRPr="00FD0425" w:rsidRDefault="00F02090" w:rsidP="00694C97">
            <w:pPr>
              <w:pStyle w:val="TAC"/>
              <w:rPr>
                <w:lang w:eastAsia="ja-JP"/>
              </w:rPr>
            </w:pPr>
            <w:r w:rsidRPr="00FD0425">
              <w:rPr>
                <w:lang w:eastAsia="ja-JP"/>
              </w:rPr>
              <w:t>YES</w:t>
            </w:r>
          </w:p>
        </w:tc>
        <w:tc>
          <w:tcPr>
            <w:tcW w:w="1137" w:type="dxa"/>
          </w:tcPr>
          <w:p w14:paraId="57195F82" w14:textId="77777777" w:rsidR="00F02090" w:rsidRPr="00FD0425" w:rsidRDefault="00F02090" w:rsidP="00694C97">
            <w:pPr>
              <w:pStyle w:val="TAC"/>
              <w:rPr>
                <w:lang w:eastAsia="zh-CN"/>
              </w:rPr>
            </w:pPr>
            <w:r w:rsidRPr="00FD0425">
              <w:rPr>
                <w:lang w:eastAsia="ja-JP"/>
              </w:rPr>
              <w:t>reject</w:t>
            </w:r>
          </w:p>
        </w:tc>
      </w:tr>
      <w:tr w:rsidR="00F02090" w:rsidRPr="00FD0425" w14:paraId="2DF11E23" w14:textId="77777777" w:rsidTr="00694C97">
        <w:tblPrEx>
          <w:tblCellMar>
            <w:top w:w="0" w:type="dxa"/>
            <w:bottom w:w="0" w:type="dxa"/>
          </w:tblCellMar>
        </w:tblPrEx>
        <w:tc>
          <w:tcPr>
            <w:tcW w:w="2578" w:type="dxa"/>
          </w:tcPr>
          <w:p w14:paraId="45186C34"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54FBF004" w14:textId="77777777" w:rsidR="00F02090" w:rsidRPr="00FD0425" w:rsidRDefault="00F02090" w:rsidP="00694C97">
            <w:pPr>
              <w:pStyle w:val="TAL"/>
              <w:rPr>
                <w:lang w:eastAsia="ja-JP"/>
              </w:rPr>
            </w:pPr>
            <w:r w:rsidRPr="00FD0425">
              <w:rPr>
                <w:lang w:eastAsia="ja-JP"/>
              </w:rPr>
              <w:t>M</w:t>
            </w:r>
          </w:p>
        </w:tc>
        <w:tc>
          <w:tcPr>
            <w:tcW w:w="1022" w:type="dxa"/>
          </w:tcPr>
          <w:p w14:paraId="60339D39" w14:textId="77777777" w:rsidR="00F02090" w:rsidRPr="00FD0425" w:rsidRDefault="00F02090" w:rsidP="00694C97">
            <w:pPr>
              <w:pStyle w:val="TAL"/>
              <w:rPr>
                <w:lang w:eastAsia="ja-JP"/>
              </w:rPr>
            </w:pPr>
          </w:p>
        </w:tc>
        <w:tc>
          <w:tcPr>
            <w:tcW w:w="1764" w:type="dxa"/>
          </w:tcPr>
          <w:p w14:paraId="37237065" w14:textId="77777777" w:rsidR="00F02090" w:rsidRPr="00FD0425" w:rsidRDefault="00F02090" w:rsidP="00694C97">
            <w:pPr>
              <w:pStyle w:val="TAL"/>
              <w:rPr>
                <w:snapToGrid w:val="0"/>
                <w:lang w:eastAsia="ja-JP"/>
              </w:rPr>
            </w:pPr>
            <w:r w:rsidRPr="00FD0425">
              <w:rPr>
                <w:snapToGrid w:val="0"/>
                <w:lang w:eastAsia="ja-JP"/>
              </w:rPr>
              <w:t>NG-RAN node UE XnAP ID</w:t>
            </w:r>
          </w:p>
          <w:p w14:paraId="659BA09D" w14:textId="77777777" w:rsidR="00F02090" w:rsidRPr="00FD0425" w:rsidRDefault="00F02090" w:rsidP="00694C97">
            <w:pPr>
              <w:pStyle w:val="TAL"/>
              <w:rPr>
                <w:lang w:eastAsia="ja-JP"/>
              </w:rPr>
            </w:pPr>
            <w:r w:rsidRPr="00FD0425">
              <w:rPr>
                <w:lang w:eastAsia="ja-JP"/>
              </w:rPr>
              <w:t>9.2.3.16</w:t>
            </w:r>
          </w:p>
        </w:tc>
        <w:tc>
          <w:tcPr>
            <w:tcW w:w="1800" w:type="dxa"/>
          </w:tcPr>
          <w:p w14:paraId="1E6DA3A5" w14:textId="77777777" w:rsidR="00F02090" w:rsidRPr="00FD0425" w:rsidRDefault="00F02090" w:rsidP="00694C97">
            <w:pPr>
              <w:pStyle w:val="TAL"/>
              <w:rPr>
                <w:lang w:eastAsia="ja-JP"/>
              </w:rPr>
            </w:pPr>
            <w:r w:rsidRPr="00FD0425">
              <w:rPr>
                <w:lang w:eastAsia="ja-JP"/>
              </w:rPr>
              <w:t>Allocated at the M-NG-RAN node</w:t>
            </w:r>
          </w:p>
        </w:tc>
        <w:tc>
          <w:tcPr>
            <w:tcW w:w="1080" w:type="dxa"/>
          </w:tcPr>
          <w:p w14:paraId="6F2BA709" w14:textId="77777777" w:rsidR="00F02090" w:rsidRPr="00FD0425" w:rsidRDefault="00F02090" w:rsidP="00694C97">
            <w:pPr>
              <w:pStyle w:val="TAC"/>
              <w:rPr>
                <w:lang w:eastAsia="ja-JP"/>
              </w:rPr>
            </w:pPr>
            <w:r w:rsidRPr="00FD0425">
              <w:rPr>
                <w:lang w:eastAsia="ja-JP"/>
              </w:rPr>
              <w:t>YES</w:t>
            </w:r>
          </w:p>
        </w:tc>
        <w:tc>
          <w:tcPr>
            <w:tcW w:w="1137" w:type="dxa"/>
          </w:tcPr>
          <w:p w14:paraId="78B40A03" w14:textId="77777777" w:rsidR="00F02090" w:rsidRPr="00FD0425" w:rsidRDefault="00F02090" w:rsidP="00694C97">
            <w:pPr>
              <w:pStyle w:val="TAC"/>
              <w:rPr>
                <w:lang w:eastAsia="ja-JP"/>
              </w:rPr>
            </w:pPr>
            <w:r w:rsidRPr="00FD0425">
              <w:rPr>
                <w:lang w:eastAsia="ja-JP"/>
              </w:rPr>
              <w:t>reject</w:t>
            </w:r>
          </w:p>
        </w:tc>
      </w:tr>
      <w:tr w:rsidR="00F02090" w:rsidRPr="00FD0425" w14:paraId="76A06831" w14:textId="77777777" w:rsidTr="00694C97">
        <w:tblPrEx>
          <w:tblCellMar>
            <w:top w:w="0" w:type="dxa"/>
            <w:bottom w:w="0" w:type="dxa"/>
          </w:tblCellMar>
        </w:tblPrEx>
        <w:tc>
          <w:tcPr>
            <w:tcW w:w="2578" w:type="dxa"/>
          </w:tcPr>
          <w:p w14:paraId="161DE0BC"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134352BC" w14:textId="77777777" w:rsidR="00F02090" w:rsidRPr="00FD0425" w:rsidRDefault="00F02090" w:rsidP="00694C97">
            <w:pPr>
              <w:pStyle w:val="TAL"/>
              <w:rPr>
                <w:lang w:eastAsia="ja-JP"/>
              </w:rPr>
            </w:pPr>
            <w:r w:rsidRPr="00FD0425">
              <w:rPr>
                <w:lang w:eastAsia="ja-JP"/>
              </w:rPr>
              <w:t>M</w:t>
            </w:r>
          </w:p>
        </w:tc>
        <w:tc>
          <w:tcPr>
            <w:tcW w:w="1022" w:type="dxa"/>
          </w:tcPr>
          <w:p w14:paraId="18C99FE3" w14:textId="77777777" w:rsidR="00F02090" w:rsidRPr="00FD0425" w:rsidRDefault="00F02090" w:rsidP="00694C97">
            <w:pPr>
              <w:pStyle w:val="TAL"/>
              <w:rPr>
                <w:lang w:eastAsia="ja-JP"/>
              </w:rPr>
            </w:pPr>
          </w:p>
        </w:tc>
        <w:tc>
          <w:tcPr>
            <w:tcW w:w="1764" w:type="dxa"/>
          </w:tcPr>
          <w:p w14:paraId="0A0773AD" w14:textId="77777777" w:rsidR="00F02090" w:rsidRPr="00FD0425" w:rsidRDefault="00F02090" w:rsidP="00694C97">
            <w:pPr>
              <w:pStyle w:val="TAL"/>
              <w:rPr>
                <w:snapToGrid w:val="0"/>
                <w:lang w:eastAsia="ja-JP"/>
              </w:rPr>
            </w:pPr>
            <w:r w:rsidRPr="00FD0425">
              <w:rPr>
                <w:snapToGrid w:val="0"/>
                <w:lang w:eastAsia="ja-JP"/>
              </w:rPr>
              <w:t>NG-RAN node UE XnAP ID</w:t>
            </w:r>
          </w:p>
          <w:p w14:paraId="5AED6DC4" w14:textId="77777777" w:rsidR="00F02090" w:rsidRPr="00FD0425" w:rsidRDefault="00F02090" w:rsidP="00694C97">
            <w:pPr>
              <w:pStyle w:val="TAL"/>
              <w:rPr>
                <w:lang w:eastAsia="ja-JP"/>
              </w:rPr>
            </w:pPr>
            <w:r w:rsidRPr="00FD0425">
              <w:rPr>
                <w:lang w:eastAsia="ja-JP"/>
              </w:rPr>
              <w:t>9.2.3.16</w:t>
            </w:r>
          </w:p>
        </w:tc>
        <w:tc>
          <w:tcPr>
            <w:tcW w:w="1800" w:type="dxa"/>
          </w:tcPr>
          <w:p w14:paraId="6198E1B3" w14:textId="77777777" w:rsidR="00F02090" w:rsidRPr="00FD0425" w:rsidRDefault="00F02090" w:rsidP="00694C97">
            <w:pPr>
              <w:pStyle w:val="TAL"/>
              <w:rPr>
                <w:lang w:eastAsia="ja-JP"/>
              </w:rPr>
            </w:pPr>
            <w:r w:rsidRPr="00FD0425">
              <w:rPr>
                <w:lang w:eastAsia="ja-JP"/>
              </w:rPr>
              <w:t>Allocated at the S-NG-RAN node</w:t>
            </w:r>
          </w:p>
        </w:tc>
        <w:tc>
          <w:tcPr>
            <w:tcW w:w="1080" w:type="dxa"/>
          </w:tcPr>
          <w:p w14:paraId="411786A4" w14:textId="77777777" w:rsidR="00F02090" w:rsidRPr="00FD0425" w:rsidRDefault="00F02090" w:rsidP="00694C97">
            <w:pPr>
              <w:pStyle w:val="TAC"/>
              <w:rPr>
                <w:lang w:eastAsia="ja-JP"/>
              </w:rPr>
            </w:pPr>
            <w:r w:rsidRPr="00FD0425">
              <w:rPr>
                <w:lang w:eastAsia="ja-JP"/>
              </w:rPr>
              <w:t>YES</w:t>
            </w:r>
          </w:p>
        </w:tc>
        <w:tc>
          <w:tcPr>
            <w:tcW w:w="1137" w:type="dxa"/>
          </w:tcPr>
          <w:p w14:paraId="3E9509A9" w14:textId="77777777" w:rsidR="00F02090" w:rsidRPr="00FD0425" w:rsidRDefault="00F02090" w:rsidP="00694C97">
            <w:pPr>
              <w:pStyle w:val="TAC"/>
              <w:rPr>
                <w:lang w:eastAsia="ja-JP"/>
              </w:rPr>
            </w:pPr>
            <w:r w:rsidRPr="00FD0425">
              <w:rPr>
                <w:lang w:eastAsia="ja-JP"/>
              </w:rPr>
              <w:t>reject</w:t>
            </w:r>
          </w:p>
        </w:tc>
      </w:tr>
      <w:tr w:rsidR="00F02090" w:rsidRPr="00FD0425" w14:paraId="1673508A" w14:textId="77777777" w:rsidTr="00694C97">
        <w:tblPrEx>
          <w:tblCellMar>
            <w:top w:w="0" w:type="dxa"/>
            <w:bottom w:w="0" w:type="dxa"/>
          </w:tblCellMar>
        </w:tblPrEx>
        <w:tc>
          <w:tcPr>
            <w:tcW w:w="2578" w:type="dxa"/>
          </w:tcPr>
          <w:p w14:paraId="02CA0ACD" w14:textId="77777777" w:rsidR="00F02090" w:rsidRPr="00FD0425" w:rsidRDefault="00F02090" w:rsidP="00694C97">
            <w:pPr>
              <w:pStyle w:val="TAL"/>
              <w:rPr>
                <w:lang w:eastAsia="ja-JP"/>
              </w:rPr>
            </w:pPr>
            <w:r w:rsidRPr="00FD0425">
              <w:rPr>
                <w:b/>
                <w:lang w:eastAsia="ja-JP"/>
              </w:rPr>
              <w:t>PDU sessions To Be Released</w:t>
            </w:r>
          </w:p>
        </w:tc>
        <w:tc>
          <w:tcPr>
            <w:tcW w:w="1104" w:type="dxa"/>
          </w:tcPr>
          <w:p w14:paraId="1C0D1CA3" w14:textId="77777777" w:rsidR="00F02090" w:rsidRPr="00FD0425" w:rsidRDefault="00F02090" w:rsidP="00694C97">
            <w:pPr>
              <w:pStyle w:val="TAL"/>
              <w:rPr>
                <w:lang w:eastAsia="ja-JP"/>
              </w:rPr>
            </w:pPr>
          </w:p>
        </w:tc>
        <w:tc>
          <w:tcPr>
            <w:tcW w:w="1022" w:type="dxa"/>
          </w:tcPr>
          <w:p w14:paraId="3E105B9B" w14:textId="77777777" w:rsidR="00F02090" w:rsidRPr="00FD0425" w:rsidRDefault="00F02090" w:rsidP="00694C97">
            <w:pPr>
              <w:pStyle w:val="TAL"/>
              <w:rPr>
                <w:lang w:eastAsia="ja-JP"/>
              </w:rPr>
            </w:pPr>
            <w:r w:rsidRPr="00FD0425">
              <w:rPr>
                <w:i/>
                <w:lang w:eastAsia="ja-JP"/>
              </w:rPr>
              <w:t>0..1</w:t>
            </w:r>
          </w:p>
        </w:tc>
        <w:tc>
          <w:tcPr>
            <w:tcW w:w="1764" w:type="dxa"/>
          </w:tcPr>
          <w:p w14:paraId="1497113E" w14:textId="77777777" w:rsidR="00F02090" w:rsidRPr="00FD0425" w:rsidRDefault="00F02090" w:rsidP="00694C97">
            <w:pPr>
              <w:pStyle w:val="TAL"/>
              <w:rPr>
                <w:snapToGrid w:val="0"/>
                <w:lang w:eastAsia="ja-JP"/>
              </w:rPr>
            </w:pPr>
          </w:p>
        </w:tc>
        <w:tc>
          <w:tcPr>
            <w:tcW w:w="1800" w:type="dxa"/>
          </w:tcPr>
          <w:p w14:paraId="027D3964" w14:textId="77777777" w:rsidR="00F02090" w:rsidRPr="00FD0425" w:rsidRDefault="00F02090" w:rsidP="00694C97">
            <w:pPr>
              <w:pStyle w:val="TAL"/>
              <w:rPr>
                <w:lang w:eastAsia="ja-JP"/>
              </w:rPr>
            </w:pPr>
          </w:p>
        </w:tc>
        <w:tc>
          <w:tcPr>
            <w:tcW w:w="1080" w:type="dxa"/>
          </w:tcPr>
          <w:p w14:paraId="190F57D8" w14:textId="77777777" w:rsidR="00F02090" w:rsidRPr="00FD0425" w:rsidRDefault="00F02090" w:rsidP="00694C97">
            <w:pPr>
              <w:pStyle w:val="TAC"/>
              <w:rPr>
                <w:lang w:eastAsia="ja-JP"/>
              </w:rPr>
            </w:pPr>
            <w:r w:rsidRPr="00FD0425">
              <w:rPr>
                <w:bCs/>
                <w:lang w:eastAsia="ja-JP"/>
              </w:rPr>
              <w:t>YES</w:t>
            </w:r>
          </w:p>
        </w:tc>
        <w:tc>
          <w:tcPr>
            <w:tcW w:w="1137" w:type="dxa"/>
          </w:tcPr>
          <w:p w14:paraId="7CA9BAE1" w14:textId="77777777" w:rsidR="00F02090" w:rsidRPr="00FD0425" w:rsidRDefault="00F02090" w:rsidP="00694C97">
            <w:pPr>
              <w:pStyle w:val="TAC"/>
              <w:rPr>
                <w:lang w:eastAsia="ja-JP"/>
              </w:rPr>
            </w:pPr>
            <w:r w:rsidRPr="00FD0425">
              <w:rPr>
                <w:lang w:eastAsia="ja-JP"/>
              </w:rPr>
              <w:t>ignore</w:t>
            </w:r>
          </w:p>
        </w:tc>
      </w:tr>
      <w:tr w:rsidR="00F02090" w:rsidRPr="00FD0425" w14:paraId="52A30730" w14:textId="77777777" w:rsidTr="00694C97">
        <w:tblPrEx>
          <w:tblCellMar>
            <w:top w:w="0" w:type="dxa"/>
            <w:bottom w:w="0" w:type="dxa"/>
          </w:tblCellMar>
        </w:tblPrEx>
        <w:tc>
          <w:tcPr>
            <w:tcW w:w="2578" w:type="dxa"/>
          </w:tcPr>
          <w:p w14:paraId="60E568EA" w14:textId="77777777" w:rsidR="00F02090" w:rsidRPr="00FD0425" w:rsidRDefault="00F02090" w:rsidP="00694C97">
            <w:pPr>
              <w:pStyle w:val="TAL"/>
              <w:ind w:left="113"/>
              <w:rPr>
                <w:lang w:eastAsia="ja-JP"/>
              </w:rPr>
            </w:pPr>
            <w:r w:rsidRPr="00FD0425">
              <w:rPr>
                <w:lang w:eastAsia="ja-JP"/>
              </w:rPr>
              <w:t>&gt;PDU Session Resources to be released List – SN terminated</w:t>
            </w:r>
          </w:p>
        </w:tc>
        <w:tc>
          <w:tcPr>
            <w:tcW w:w="1104" w:type="dxa"/>
          </w:tcPr>
          <w:p w14:paraId="5BF6CE58" w14:textId="77777777" w:rsidR="00F02090" w:rsidRPr="00FD0425" w:rsidRDefault="00F02090" w:rsidP="00694C97">
            <w:pPr>
              <w:pStyle w:val="TAL"/>
              <w:rPr>
                <w:lang w:eastAsia="ja-JP"/>
              </w:rPr>
            </w:pPr>
            <w:r w:rsidRPr="00FD0425">
              <w:rPr>
                <w:lang w:eastAsia="ja-JP"/>
              </w:rPr>
              <w:t>O</w:t>
            </w:r>
          </w:p>
        </w:tc>
        <w:tc>
          <w:tcPr>
            <w:tcW w:w="1022" w:type="dxa"/>
          </w:tcPr>
          <w:p w14:paraId="2656F10B" w14:textId="77777777" w:rsidR="00F02090" w:rsidRPr="00FD0425" w:rsidRDefault="00F02090" w:rsidP="00694C97">
            <w:pPr>
              <w:pStyle w:val="TAL"/>
              <w:rPr>
                <w:lang w:eastAsia="ja-JP"/>
              </w:rPr>
            </w:pPr>
          </w:p>
        </w:tc>
        <w:tc>
          <w:tcPr>
            <w:tcW w:w="1764" w:type="dxa"/>
          </w:tcPr>
          <w:p w14:paraId="7069FC20" w14:textId="77777777" w:rsidR="00F02090" w:rsidRPr="00FD0425" w:rsidRDefault="00F02090" w:rsidP="00694C97">
            <w:pPr>
              <w:pStyle w:val="TAL"/>
              <w:rPr>
                <w:lang w:eastAsia="zh-CN"/>
              </w:rPr>
            </w:pPr>
            <w:r w:rsidRPr="00FD0425">
              <w:rPr>
                <w:lang w:eastAsia="zh-CN"/>
              </w:rPr>
              <w:t>PDU session List with data forwarding request info</w:t>
            </w:r>
          </w:p>
          <w:p w14:paraId="2CFA3C41" w14:textId="77777777" w:rsidR="00F02090" w:rsidRPr="00FD0425" w:rsidRDefault="00F02090" w:rsidP="00694C97">
            <w:pPr>
              <w:pStyle w:val="TAL"/>
              <w:rPr>
                <w:snapToGrid w:val="0"/>
                <w:lang w:eastAsia="ja-JP"/>
              </w:rPr>
            </w:pPr>
            <w:r w:rsidRPr="00FD0425">
              <w:rPr>
                <w:lang w:eastAsia="ja-JP"/>
              </w:rPr>
              <w:t>9.2.1.24</w:t>
            </w:r>
          </w:p>
        </w:tc>
        <w:tc>
          <w:tcPr>
            <w:tcW w:w="1800" w:type="dxa"/>
          </w:tcPr>
          <w:p w14:paraId="16E6615B" w14:textId="77777777" w:rsidR="00F02090" w:rsidRPr="00FD0425" w:rsidRDefault="00F02090" w:rsidP="00694C97">
            <w:pPr>
              <w:pStyle w:val="TAL"/>
              <w:rPr>
                <w:lang w:eastAsia="ja-JP"/>
              </w:rPr>
            </w:pPr>
          </w:p>
        </w:tc>
        <w:tc>
          <w:tcPr>
            <w:tcW w:w="1080" w:type="dxa"/>
          </w:tcPr>
          <w:p w14:paraId="1F31AE70" w14:textId="77777777" w:rsidR="00F02090" w:rsidRPr="00FD0425" w:rsidRDefault="00F02090" w:rsidP="00694C97">
            <w:pPr>
              <w:pStyle w:val="TAC"/>
              <w:rPr>
                <w:lang w:eastAsia="ja-JP"/>
              </w:rPr>
            </w:pPr>
            <w:r w:rsidRPr="00FD0425">
              <w:rPr>
                <w:bCs/>
                <w:lang w:eastAsia="ja-JP"/>
              </w:rPr>
              <w:t>–</w:t>
            </w:r>
          </w:p>
        </w:tc>
        <w:tc>
          <w:tcPr>
            <w:tcW w:w="1137" w:type="dxa"/>
          </w:tcPr>
          <w:p w14:paraId="4FFDB203" w14:textId="77777777" w:rsidR="00F02090" w:rsidRPr="00FD0425" w:rsidRDefault="00F02090" w:rsidP="00694C97">
            <w:pPr>
              <w:pStyle w:val="TAC"/>
              <w:rPr>
                <w:lang w:eastAsia="ja-JP"/>
              </w:rPr>
            </w:pPr>
          </w:p>
        </w:tc>
      </w:tr>
      <w:tr w:rsidR="00F02090" w:rsidRPr="00FD0425" w14:paraId="26A41446" w14:textId="77777777" w:rsidTr="00694C97">
        <w:tblPrEx>
          <w:tblCellMar>
            <w:top w:w="0" w:type="dxa"/>
            <w:bottom w:w="0" w:type="dxa"/>
          </w:tblCellMar>
        </w:tblPrEx>
        <w:tc>
          <w:tcPr>
            <w:tcW w:w="2578" w:type="dxa"/>
          </w:tcPr>
          <w:p w14:paraId="53579E11" w14:textId="77777777" w:rsidR="00F02090" w:rsidRPr="00FD0425" w:rsidRDefault="00F02090" w:rsidP="00694C97">
            <w:pPr>
              <w:pStyle w:val="TAL"/>
              <w:rPr>
                <w:lang w:eastAsia="ja-JP"/>
              </w:rPr>
            </w:pPr>
            <w:r w:rsidRPr="00FD0425">
              <w:rPr>
                <w:lang w:eastAsia="ja-JP"/>
              </w:rPr>
              <w:t>Cause</w:t>
            </w:r>
          </w:p>
        </w:tc>
        <w:tc>
          <w:tcPr>
            <w:tcW w:w="1104" w:type="dxa"/>
          </w:tcPr>
          <w:p w14:paraId="6357E603" w14:textId="77777777" w:rsidR="00F02090" w:rsidRPr="00FD0425" w:rsidRDefault="00F02090" w:rsidP="00694C97">
            <w:pPr>
              <w:pStyle w:val="TAL"/>
              <w:rPr>
                <w:lang w:eastAsia="ja-JP"/>
              </w:rPr>
            </w:pPr>
            <w:r w:rsidRPr="00FD0425">
              <w:rPr>
                <w:lang w:eastAsia="ja-JP"/>
              </w:rPr>
              <w:t>M</w:t>
            </w:r>
          </w:p>
        </w:tc>
        <w:tc>
          <w:tcPr>
            <w:tcW w:w="1022" w:type="dxa"/>
          </w:tcPr>
          <w:p w14:paraId="3E1FFA40" w14:textId="77777777" w:rsidR="00F02090" w:rsidRPr="00FD0425" w:rsidRDefault="00F02090" w:rsidP="00694C97">
            <w:pPr>
              <w:pStyle w:val="TAL"/>
              <w:rPr>
                <w:lang w:eastAsia="ja-JP"/>
              </w:rPr>
            </w:pPr>
          </w:p>
        </w:tc>
        <w:tc>
          <w:tcPr>
            <w:tcW w:w="1764" w:type="dxa"/>
          </w:tcPr>
          <w:p w14:paraId="6BD03812" w14:textId="77777777" w:rsidR="00F02090" w:rsidRPr="00FD0425" w:rsidRDefault="00F02090" w:rsidP="00694C97">
            <w:pPr>
              <w:pStyle w:val="TAL"/>
              <w:rPr>
                <w:snapToGrid w:val="0"/>
                <w:lang w:eastAsia="ja-JP"/>
              </w:rPr>
            </w:pPr>
            <w:r w:rsidRPr="00FD0425">
              <w:rPr>
                <w:lang w:eastAsia="ja-JP"/>
              </w:rPr>
              <w:t>9.2.3.2</w:t>
            </w:r>
          </w:p>
        </w:tc>
        <w:tc>
          <w:tcPr>
            <w:tcW w:w="1800" w:type="dxa"/>
          </w:tcPr>
          <w:p w14:paraId="2E040E0A" w14:textId="77777777" w:rsidR="00F02090" w:rsidRPr="00FD0425" w:rsidRDefault="00F02090" w:rsidP="00694C97">
            <w:pPr>
              <w:pStyle w:val="TAL"/>
              <w:rPr>
                <w:lang w:eastAsia="ja-JP"/>
              </w:rPr>
            </w:pPr>
          </w:p>
        </w:tc>
        <w:tc>
          <w:tcPr>
            <w:tcW w:w="1080" w:type="dxa"/>
          </w:tcPr>
          <w:p w14:paraId="6C9B6714" w14:textId="77777777" w:rsidR="00F02090" w:rsidRPr="00FD0425" w:rsidRDefault="00F02090" w:rsidP="00694C97">
            <w:pPr>
              <w:pStyle w:val="TAC"/>
              <w:rPr>
                <w:lang w:eastAsia="ja-JP"/>
              </w:rPr>
            </w:pPr>
            <w:r w:rsidRPr="00FD0425">
              <w:rPr>
                <w:lang w:eastAsia="ja-JP"/>
              </w:rPr>
              <w:t>YES</w:t>
            </w:r>
          </w:p>
        </w:tc>
        <w:tc>
          <w:tcPr>
            <w:tcW w:w="1137" w:type="dxa"/>
          </w:tcPr>
          <w:p w14:paraId="20CE551E" w14:textId="77777777" w:rsidR="00F02090" w:rsidRPr="00FD0425" w:rsidRDefault="00F02090" w:rsidP="00694C97">
            <w:pPr>
              <w:pStyle w:val="TAC"/>
              <w:rPr>
                <w:lang w:eastAsia="ja-JP"/>
              </w:rPr>
            </w:pPr>
            <w:r w:rsidRPr="00FD0425">
              <w:rPr>
                <w:lang w:eastAsia="ja-JP"/>
              </w:rPr>
              <w:t>ignore</w:t>
            </w:r>
          </w:p>
        </w:tc>
      </w:tr>
      <w:tr w:rsidR="005A20AF" w:rsidRPr="00FD0425" w14:paraId="74BABC05" w14:textId="77777777" w:rsidTr="00694C97">
        <w:tblPrEx>
          <w:tblCellMar>
            <w:top w:w="0" w:type="dxa"/>
            <w:bottom w:w="0" w:type="dxa"/>
          </w:tblCellMar>
        </w:tblPrEx>
        <w:tc>
          <w:tcPr>
            <w:tcW w:w="2578" w:type="dxa"/>
          </w:tcPr>
          <w:p w14:paraId="7FAA99FE" w14:textId="77777777" w:rsidR="005A20AF" w:rsidRPr="00FD0425" w:rsidRDefault="005A20AF" w:rsidP="005A20AF">
            <w:pPr>
              <w:pStyle w:val="TAL"/>
              <w:rPr>
                <w:lang w:eastAsia="ja-JP"/>
              </w:rPr>
            </w:pPr>
            <w:r w:rsidRPr="00FD0425">
              <w:rPr>
                <w:lang w:eastAsia="ja-JP"/>
              </w:rPr>
              <w:t>S-NG-RAN node to M-NG-RAN node Container</w:t>
            </w:r>
          </w:p>
        </w:tc>
        <w:tc>
          <w:tcPr>
            <w:tcW w:w="1104" w:type="dxa"/>
          </w:tcPr>
          <w:p w14:paraId="4EE299F0" w14:textId="77777777" w:rsidR="005A20AF" w:rsidRPr="00FD0425" w:rsidRDefault="005A20AF" w:rsidP="005A20AF">
            <w:pPr>
              <w:pStyle w:val="TAL"/>
              <w:rPr>
                <w:lang w:eastAsia="ja-JP"/>
              </w:rPr>
            </w:pPr>
            <w:r w:rsidRPr="00FD0425">
              <w:rPr>
                <w:lang w:eastAsia="ja-JP"/>
              </w:rPr>
              <w:t>O</w:t>
            </w:r>
          </w:p>
        </w:tc>
        <w:tc>
          <w:tcPr>
            <w:tcW w:w="1022" w:type="dxa"/>
          </w:tcPr>
          <w:p w14:paraId="66385EFB" w14:textId="77777777" w:rsidR="005A20AF" w:rsidRPr="00FD0425" w:rsidRDefault="005A20AF" w:rsidP="005A20AF">
            <w:pPr>
              <w:pStyle w:val="TAL"/>
              <w:rPr>
                <w:lang w:eastAsia="ja-JP"/>
              </w:rPr>
            </w:pPr>
          </w:p>
        </w:tc>
        <w:tc>
          <w:tcPr>
            <w:tcW w:w="1764" w:type="dxa"/>
          </w:tcPr>
          <w:p w14:paraId="1BA0B860" w14:textId="77777777" w:rsidR="005A20AF" w:rsidRPr="00FD0425" w:rsidRDefault="005A20AF" w:rsidP="005A20AF">
            <w:pPr>
              <w:pStyle w:val="TAL"/>
              <w:rPr>
                <w:lang w:eastAsia="ja-JP"/>
              </w:rPr>
            </w:pPr>
            <w:r w:rsidRPr="00FD0425">
              <w:rPr>
                <w:lang w:eastAsia="ja-JP"/>
              </w:rPr>
              <w:t>OCTET STRING</w:t>
            </w:r>
          </w:p>
        </w:tc>
        <w:tc>
          <w:tcPr>
            <w:tcW w:w="1800" w:type="dxa"/>
          </w:tcPr>
          <w:p w14:paraId="7FCDF1A5" w14:textId="77777777" w:rsidR="005A20AF" w:rsidRPr="00FD0425" w:rsidRDefault="005A20AF" w:rsidP="005A20AF">
            <w:pPr>
              <w:pStyle w:val="TAL"/>
              <w:rPr>
                <w:lang w:eastAsia="ja-JP"/>
              </w:rPr>
            </w:pPr>
            <w:r w:rsidRPr="00FD0425">
              <w:rPr>
                <w:rFonts w:cs="Arial"/>
                <w:szCs w:val="18"/>
                <w:lang w:eastAsia="ja-JP"/>
              </w:rPr>
              <w:t>Includes the CG-Config message as defined in TS 38.331 [10].</w:t>
            </w:r>
          </w:p>
        </w:tc>
        <w:tc>
          <w:tcPr>
            <w:tcW w:w="1080" w:type="dxa"/>
          </w:tcPr>
          <w:p w14:paraId="1ABC3EAE" w14:textId="77777777" w:rsidR="005A20AF" w:rsidRPr="00FD0425" w:rsidRDefault="005A20AF" w:rsidP="005A20AF">
            <w:pPr>
              <w:pStyle w:val="TAC"/>
              <w:rPr>
                <w:lang w:eastAsia="ja-JP"/>
              </w:rPr>
            </w:pPr>
            <w:r w:rsidRPr="00FD0425">
              <w:rPr>
                <w:lang w:eastAsia="ja-JP"/>
              </w:rPr>
              <w:t>YES</w:t>
            </w:r>
          </w:p>
        </w:tc>
        <w:tc>
          <w:tcPr>
            <w:tcW w:w="1137" w:type="dxa"/>
          </w:tcPr>
          <w:p w14:paraId="42BD56E1" w14:textId="77777777" w:rsidR="005A20AF" w:rsidRPr="00FD0425" w:rsidRDefault="005A20AF" w:rsidP="005A20AF">
            <w:pPr>
              <w:pStyle w:val="TAC"/>
              <w:rPr>
                <w:lang w:eastAsia="ja-JP"/>
              </w:rPr>
            </w:pPr>
            <w:r w:rsidRPr="00FD0425">
              <w:rPr>
                <w:lang w:eastAsia="ja-JP"/>
              </w:rPr>
              <w:t>ignore</w:t>
            </w:r>
          </w:p>
        </w:tc>
      </w:tr>
    </w:tbl>
    <w:p w14:paraId="3ACBF431" w14:textId="77777777" w:rsidR="00F02090" w:rsidRPr="00FD0425" w:rsidRDefault="00F02090" w:rsidP="00F02090">
      <w:pPr>
        <w:rPr>
          <w:lang w:eastAsia="zh-CN"/>
        </w:rPr>
      </w:pPr>
    </w:p>
    <w:p w14:paraId="3D63D6B0" w14:textId="77777777" w:rsidR="00F02090" w:rsidRPr="00FD0425" w:rsidRDefault="00F02090" w:rsidP="00F02090">
      <w:pPr>
        <w:pStyle w:val="Heading4"/>
      </w:pPr>
      <w:bookmarkStart w:id="3727" w:name="_Toc20955209"/>
      <w:bookmarkStart w:id="3728" w:name="_Toc29991404"/>
      <w:bookmarkStart w:id="3729" w:name="_Toc36555804"/>
      <w:bookmarkStart w:id="3730" w:name="_Toc44497514"/>
      <w:bookmarkStart w:id="3731" w:name="_Toc45107902"/>
      <w:bookmarkStart w:id="3732" w:name="_Toc45901522"/>
      <w:bookmarkStart w:id="3733" w:name="_Toc51850601"/>
      <w:bookmarkStart w:id="3734" w:name="_Toc56693604"/>
      <w:bookmarkStart w:id="3735" w:name="_Toc64447147"/>
      <w:bookmarkStart w:id="3736" w:name="_Toc66286641"/>
      <w:bookmarkStart w:id="3737" w:name="_Toc74151336"/>
      <w:bookmarkStart w:id="3738" w:name="_Toc88653808"/>
      <w:bookmarkStart w:id="3739" w:name="_Toc97904164"/>
      <w:bookmarkStart w:id="3740" w:name="_Toc105175205"/>
      <w:bookmarkStart w:id="3741" w:name="_Toc113826235"/>
      <w:bookmarkStart w:id="3742" w:name="_Toc120032361"/>
      <w:r w:rsidRPr="00FD0425">
        <w:t>9.1.2.18</w:t>
      </w:r>
      <w:r w:rsidRPr="00FD0425">
        <w:tab/>
        <w:t>S-NODE RELEASE CONFIRM</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3A300471" w14:textId="77777777" w:rsidR="00F02090" w:rsidRPr="00FD0425" w:rsidRDefault="00F02090" w:rsidP="00F02090">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F02090">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F02090" w:rsidRPr="00FD0425" w14:paraId="50F5B818" w14:textId="77777777" w:rsidTr="00694C97">
        <w:tblPrEx>
          <w:tblCellMar>
            <w:top w:w="0" w:type="dxa"/>
            <w:bottom w:w="0" w:type="dxa"/>
          </w:tblCellMar>
        </w:tblPrEx>
        <w:tc>
          <w:tcPr>
            <w:tcW w:w="2578" w:type="dxa"/>
          </w:tcPr>
          <w:p w14:paraId="7C60EAA3" w14:textId="77777777" w:rsidR="00F02090" w:rsidRPr="00FD0425" w:rsidRDefault="00F02090" w:rsidP="00694C97">
            <w:pPr>
              <w:pStyle w:val="TAH"/>
              <w:rPr>
                <w:lang w:eastAsia="ja-JP"/>
              </w:rPr>
            </w:pPr>
            <w:r w:rsidRPr="00FD0425">
              <w:rPr>
                <w:lang w:eastAsia="ja-JP"/>
              </w:rPr>
              <w:t>IE/Group Name</w:t>
            </w:r>
          </w:p>
        </w:tc>
        <w:tc>
          <w:tcPr>
            <w:tcW w:w="1104" w:type="dxa"/>
          </w:tcPr>
          <w:p w14:paraId="2D167CC2" w14:textId="77777777" w:rsidR="00F02090" w:rsidRPr="00FD0425" w:rsidRDefault="00F02090" w:rsidP="00694C97">
            <w:pPr>
              <w:pStyle w:val="TAH"/>
              <w:rPr>
                <w:lang w:eastAsia="ja-JP"/>
              </w:rPr>
            </w:pPr>
            <w:r w:rsidRPr="00FD0425">
              <w:rPr>
                <w:lang w:eastAsia="ja-JP"/>
              </w:rPr>
              <w:t>Presence</w:t>
            </w:r>
          </w:p>
        </w:tc>
        <w:tc>
          <w:tcPr>
            <w:tcW w:w="1164" w:type="dxa"/>
          </w:tcPr>
          <w:p w14:paraId="52BCD699" w14:textId="77777777" w:rsidR="00F02090" w:rsidRPr="00FD0425" w:rsidRDefault="00F02090" w:rsidP="00694C97">
            <w:pPr>
              <w:pStyle w:val="TAH"/>
              <w:rPr>
                <w:lang w:eastAsia="ja-JP"/>
              </w:rPr>
            </w:pPr>
            <w:r w:rsidRPr="00FD0425">
              <w:rPr>
                <w:lang w:eastAsia="ja-JP"/>
              </w:rPr>
              <w:t>Range</w:t>
            </w:r>
          </w:p>
        </w:tc>
        <w:tc>
          <w:tcPr>
            <w:tcW w:w="1559" w:type="dxa"/>
          </w:tcPr>
          <w:p w14:paraId="3181874C" w14:textId="77777777" w:rsidR="00F02090" w:rsidRPr="00FD0425" w:rsidRDefault="00F02090" w:rsidP="00694C97">
            <w:pPr>
              <w:pStyle w:val="TAH"/>
              <w:rPr>
                <w:lang w:eastAsia="ja-JP"/>
              </w:rPr>
            </w:pPr>
            <w:r w:rsidRPr="00FD0425">
              <w:rPr>
                <w:lang w:eastAsia="ja-JP"/>
              </w:rPr>
              <w:t>IE type and reference</w:t>
            </w:r>
          </w:p>
        </w:tc>
        <w:tc>
          <w:tcPr>
            <w:tcW w:w="1701" w:type="dxa"/>
          </w:tcPr>
          <w:p w14:paraId="51302EAC" w14:textId="77777777" w:rsidR="00F02090" w:rsidRPr="00FD0425" w:rsidRDefault="00F02090" w:rsidP="00694C97">
            <w:pPr>
              <w:pStyle w:val="TAH"/>
              <w:rPr>
                <w:lang w:eastAsia="ja-JP"/>
              </w:rPr>
            </w:pPr>
            <w:r w:rsidRPr="00FD0425">
              <w:rPr>
                <w:lang w:eastAsia="ja-JP"/>
              </w:rPr>
              <w:t>Semantics description</w:t>
            </w:r>
          </w:p>
        </w:tc>
        <w:tc>
          <w:tcPr>
            <w:tcW w:w="1134" w:type="dxa"/>
          </w:tcPr>
          <w:p w14:paraId="407B61F0" w14:textId="77777777" w:rsidR="00F02090" w:rsidRPr="00FD0425" w:rsidRDefault="00F02090" w:rsidP="00694C97">
            <w:pPr>
              <w:pStyle w:val="TAH"/>
              <w:rPr>
                <w:b w:val="0"/>
                <w:lang w:eastAsia="ja-JP"/>
              </w:rPr>
            </w:pPr>
            <w:r w:rsidRPr="00FD0425">
              <w:rPr>
                <w:lang w:eastAsia="ja-JP"/>
              </w:rPr>
              <w:t>Criticality</w:t>
            </w:r>
          </w:p>
        </w:tc>
        <w:tc>
          <w:tcPr>
            <w:tcW w:w="1245" w:type="dxa"/>
          </w:tcPr>
          <w:p w14:paraId="58690BC7"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4555E5A5" w14:textId="77777777" w:rsidTr="00694C97">
        <w:tblPrEx>
          <w:tblCellMar>
            <w:top w:w="0" w:type="dxa"/>
            <w:bottom w:w="0" w:type="dxa"/>
          </w:tblCellMar>
        </w:tblPrEx>
        <w:tc>
          <w:tcPr>
            <w:tcW w:w="2578" w:type="dxa"/>
          </w:tcPr>
          <w:p w14:paraId="7DA452A6" w14:textId="77777777" w:rsidR="00F02090" w:rsidRPr="00FD0425" w:rsidRDefault="00F02090" w:rsidP="00694C97">
            <w:pPr>
              <w:pStyle w:val="TAL"/>
              <w:rPr>
                <w:lang w:eastAsia="ja-JP"/>
              </w:rPr>
            </w:pPr>
            <w:r w:rsidRPr="00FD0425">
              <w:rPr>
                <w:lang w:eastAsia="ja-JP"/>
              </w:rPr>
              <w:t>Message Type</w:t>
            </w:r>
          </w:p>
        </w:tc>
        <w:tc>
          <w:tcPr>
            <w:tcW w:w="1104" w:type="dxa"/>
          </w:tcPr>
          <w:p w14:paraId="240393A8" w14:textId="77777777" w:rsidR="00F02090" w:rsidRPr="00FD0425" w:rsidRDefault="00F02090" w:rsidP="00694C97">
            <w:pPr>
              <w:pStyle w:val="TAL"/>
              <w:rPr>
                <w:lang w:eastAsia="ja-JP"/>
              </w:rPr>
            </w:pPr>
            <w:r w:rsidRPr="00FD0425">
              <w:rPr>
                <w:lang w:eastAsia="ja-JP"/>
              </w:rPr>
              <w:t>M</w:t>
            </w:r>
          </w:p>
        </w:tc>
        <w:tc>
          <w:tcPr>
            <w:tcW w:w="1164" w:type="dxa"/>
          </w:tcPr>
          <w:p w14:paraId="3844567E" w14:textId="77777777" w:rsidR="00F02090" w:rsidRPr="00FD0425" w:rsidRDefault="00F02090" w:rsidP="00694C97">
            <w:pPr>
              <w:pStyle w:val="TAL"/>
              <w:rPr>
                <w:szCs w:val="18"/>
                <w:lang w:eastAsia="ja-JP"/>
              </w:rPr>
            </w:pPr>
          </w:p>
        </w:tc>
        <w:tc>
          <w:tcPr>
            <w:tcW w:w="1559" w:type="dxa"/>
          </w:tcPr>
          <w:p w14:paraId="30B6FE09" w14:textId="77777777" w:rsidR="00F02090" w:rsidRPr="00FD0425" w:rsidRDefault="00F02090" w:rsidP="00694C97">
            <w:pPr>
              <w:pStyle w:val="TAL"/>
              <w:rPr>
                <w:lang w:eastAsia="ja-JP"/>
              </w:rPr>
            </w:pPr>
            <w:r w:rsidRPr="00FD0425">
              <w:rPr>
                <w:lang w:eastAsia="ja-JP"/>
              </w:rPr>
              <w:t>9.2.3.1</w:t>
            </w:r>
          </w:p>
        </w:tc>
        <w:tc>
          <w:tcPr>
            <w:tcW w:w="1701" w:type="dxa"/>
          </w:tcPr>
          <w:p w14:paraId="773C6613" w14:textId="77777777" w:rsidR="00F02090" w:rsidRPr="00FD0425" w:rsidRDefault="00F02090" w:rsidP="00694C97">
            <w:pPr>
              <w:pStyle w:val="TAL"/>
              <w:rPr>
                <w:szCs w:val="18"/>
                <w:lang w:eastAsia="ja-JP"/>
              </w:rPr>
            </w:pPr>
          </w:p>
        </w:tc>
        <w:tc>
          <w:tcPr>
            <w:tcW w:w="1134" w:type="dxa"/>
          </w:tcPr>
          <w:p w14:paraId="6324D9B1" w14:textId="77777777" w:rsidR="00F02090" w:rsidRPr="00FD0425" w:rsidRDefault="00F02090" w:rsidP="00694C97">
            <w:pPr>
              <w:pStyle w:val="TAC"/>
              <w:rPr>
                <w:lang w:eastAsia="ja-JP"/>
              </w:rPr>
            </w:pPr>
            <w:r w:rsidRPr="00FD0425">
              <w:rPr>
                <w:lang w:eastAsia="ja-JP"/>
              </w:rPr>
              <w:t>YES</w:t>
            </w:r>
          </w:p>
        </w:tc>
        <w:tc>
          <w:tcPr>
            <w:tcW w:w="1245" w:type="dxa"/>
          </w:tcPr>
          <w:p w14:paraId="17C03FA2" w14:textId="77777777" w:rsidR="00F02090" w:rsidRPr="00FD0425" w:rsidRDefault="00F02090" w:rsidP="00694C97">
            <w:pPr>
              <w:pStyle w:val="TAC"/>
              <w:rPr>
                <w:lang w:eastAsia="ja-JP"/>
              </w:rPr>
            </w:pPr>
            <w:r w:rsidRPr="00FD0425">
              <w:rPr>
                <w:lang w:eastAsia="ja-JP"/>
              </w:rPr>
              <w:t>reject</w:t>
            </w:r>
          </w:p>
        </w:tc>
      </w:tr>
      <w:tr w:rsidR="00F02090" w:rsidRPr="00FD0425" w14:paraId="4661CF55" w14:textId="77777777" w:rsidTr="00694C97">
        <w:tblPrEx>
          <w:tblCellMar>
            <w:top w:w="0" w:type="dxa"/>
            <w:bottom w:w="0" w:type="dxa"/>
          </w:tblCellMar>
        </w:tblPrEx>
        <w:tc>
          <w:tcPr>
            <w:tcW w:w="2578" w:type="dxa"/>
          </w:tcPr>
          <w:p w14:paraId="0B57C2D6"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40DA41B1" w14:textId="77777777" w:rsidR="00F02090" w:rsidRPr="00FD0425" w:rsidRDefault="00F02090" w:rsidP="00694C97">
            <w:pPr>
              <w:pStyle w:val="TAL"/>
              <w:rPr>
                <w:lang w:eastAsia="ja-JP"/>
              </w:rPr>
            </w:pPr>
            <w:r w:rsidRPr="00FD0425">
              <w:rPr>
                <w:lang w:eastAsia="ja-JP"/>
              </w:rPr>
              <w:t>M</w:t>
            </w:r>
          </w:p>
        </w:tc>
        <w:tc>
          <w:tcPr>
            <w:tcW w:w="1164" w:type="dxa"/>
          </w:tcPr>
          <w:p w14:paraId="1016F4C0" w14:textId="77777777" w:rsidR="00F02090" w:rsidRPr="00FD0425" w:rsidRDefault="00F02090" w:rsidP="00694C97">
            <w:pPr>
              <w:pStyle w:val="TAL"/>
              <w:rPr>
                <w:szCs w:val="18"/>
                <w:lang w:eastAsia="ja-JP"/>
              </w:rPr>
            </w:pPr>
          </w:p>
        </w:tc>
        <w:tc>
          <w:tcPr>
            <w:tcW w:w="1559" w:type="dxa"/>
          </w:tcPr>
          <w:p w14:paraId="5BB82E3C" w14:textId="77777777" w:rsidR="00F02090" w:rsidRPr="00FD0425" w:rsidRDefault="00F02090" w:rsidP="00694C97">
            <w:pPr>
              <w:pStyle w:val="TAL"/>
              <w:rPr>
                <w:snapToGrid w:val="0"/>
                <w:lang w:eastAsia="ja-JP"/>
              </w:rPr>
            </w:pPr>
            <w:r w:rsidRPr="00FD0425">
              <w:rPr>
                <w:snapToGrid w:val="0"/>
                <w:lang w:eastAsia="ja-JP"/>
              </w:rPr>
              <w:t>NG-RAN node UE XnAP ID</w:t>
            </w:r>
          </w:p>
          <w:p w14:paraId="43D28E63" w14:textId="77777777" w:rsidR="00F02090" w:rsidRPr="00FD0425" w:rsidRDefault="00F02090" w:rsidP="00694C97">
            <w:pPr>
              <w:pStyle w:val="TAL"/>
              <w:rPr>
                <w:lang w:eastAsia="ja-JP"/>
              </w:rPr>
            </w:pPr>
            <w:r w:rsidRPr="00FD0425">
              <w:rPr>
                <w:lang w:eastAsia="ja-JP"/>
              </w:rPr>
              <w:t>9.2.3.16</w:t>
            </w:r>
          </w:p>
        </w:tc>
        <w:tc>
          <w:tcPr>
            <w:tcW w:w="1701" w:type="dxa"/>
          </w:tcPr>
          <w:p w14:paraId="7FAD3697"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134" w:type="dxa"/>
          </w:tcPr>
          <w:p w14:paraId="33143BC3" w14:textId="77777777" w:rsidR="00F02090" w:rsidRPr="00FD0425" w:rsidRDefault="00F02090" w:rsidP="00694C97">
            <w:pPr>
              <w:pStyle w:val="TAC"/>
              <w:rPr>
                <w:lang w:eastAsia="ja-JP"/>
              </w:rPr>
            </w:pPr>
            <w:r w:rsidRPr="00FD0425">
              <w:rPr>
                <w:lang w:eastAsia="ja-JP"/>
              </w:rPr>
              <w:t>YES</w:t>
            </w:r>
          </w:p>
        </w:tc>
        <w:tc>
          <w:tcPr>
            <w:tcW w:w="1245" w:type="dxa"/>
          </w:tcPr>
          <w:p w14:paraId="2A4579E3" w14:textId="77777777" w:rsidR="00F02090" w:rsidRPr="00FD0425" w:rsidRDefault="00F02090" w:rsidP="00694C97">
            <w:pPr>
              <w:pStyle w:val="TAC"/>
              <w:rPr>
                <w:lang w:eastAsia="ja-JP"/>
              </w:rPr>
            </w:pPr>
            <w:r w:rsidRPr="00FD0425">
              <w:rPr>
                <w:lang w:eastAsia="ja-JP"/>
              </w:rPr>
              <w:t>ignore</w:t>
            </w:r>
          </w:p>
        </w:tc>
      </w:tr>
      <w:tr w:rsidR="00F02090" w:rsidRPr="00FD0425" w14:paraId="24FDCCD8" w14:textId="77777777" w:rsidTr="00694C97">
        <w:tblPrEx>
          <w:tblCellMar>
            <w:top w:w="0" w:type="dxa"/>
            <w:bottom w:w="0" w:type="dxa"/>
          </w:tblCellMar>
        </w:tblPrEx>
        <w:tc>
          <w:tcPr>
            <w:tcW w:w="2578" w:type="dxa"/>
          </w:tcPr>
          <w:p w14:paraId="315BCFDD"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2A421EEA" w14:textId="77777777" w:rsidR="00F02090" w:rsidRPr="00FD0425" w:rsidRDefault="00F02090" w:rsidP="00694C97">
            <w:pPr>
              <w:pStyle w:val="TAL"/>
              <w:rPr>
                <w:lang w:eastAsia="ja-JP"/>
              </w:rPr>
            </w:pPr>
            <w:r w:rsidRPr="00FD0425">
              <w:rPr>
                <w:lang w:eastAsia="ja-JP"/>
              </w:rPr>
              <w:t>M</w:t>
            </w:r>
          </w:p>
        </w:tc>
        <w:tc>
          <w:tcPr>
            <w:tcW w:w="1164" w:type="dxa"/>
          </w:tcPr>
          <w:p w14:paraId="45A8B160" w14:textId="77777777" w:rsidR="00F02090" w:rsidRPr="00FD0425" w:rsidRDefault="00F02090" w:rsidP="00694C97">
            <w:pPr>
              <w:pStyle w:val="TAL"/>
              <w:rPr>
                <w:szCs w:val="18"/>
                <w:lang w:eastAsia="ja-JP"/>
              </w:rPr>
            </w:pPr>
          </w:p>
        </w:tc>
        <w:tc>
          <w:tcPr>
            <w:tcW w:w="1559" w:type="dxa"/>
          </w:tcPr>
          <w:p w14:paraId="73A99CD1" w14:textId="77777777" w:rsidR="00F02090" w:rsidRPr="00FD0425" w:rsidRDefault="00F02090" w:rsidP="00694C97">
            <w:pPr>
              <w:pStyle w:val="TAL"/>
              <w:rPr>
                <w:snapToGrid w:val="0"/>
                <w:lang w:eastAsia="ja-JP"/>
              </w:rPr>
            </w:pPr>
            <w:r w:rsidRPr="00FD0425">
              <w:rPr>
                <w:snapToGrid w:val="0"/>
                <w:lang w:eastAsia="ja-JP"/>
              </w:rPr>
              <w:t>NG-RAN node UE XnAP ID</w:t>
            </w:r>
          </w:p>
          <w:p w14:paraId="4CF2022C" w14:textId="77777777" w:rsidR="00F02090" w:rsidRPr="00FD0425" w:rsidRDefault="00F02090" w:rsidP="00694C97">
            <w:pPr>
              <w:pStyle w:val="TAL"/>
              <w:rPr>
                <w:lang w:eastAsia="ja-JP"/>
              </w:rPr>
            </w:pPr>
            <w:r w:rsidRPr="00FD0425">
              <w:rPr>
                <w:lang w:eastAsia="ja-JP"/>
              </w:rPr>
              <w:t>9.2.3.16</w:t>
            </w:r>
          </w:p>
        </w:tc>
        <w:tc>
          <w:tcPr>
            <w:tcW w:w="1701" w:type="dxa"/>
          </w:tcPr>
          <w:p w14:paraId="7B4A42C0"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134" w:type="dxa"/>
          </w:tcPr>
          <w:p w14:paraId="6AEFA7C0" w14:textId="77777777" w:rsidR="00F02090" w:rsidRPr="00FD0425" w:rsidRDefault="00F02090" w:rsidP="00694C97">
            <w:pPr>
              <w:pStyle w:val="TAC"/>
              <w:rPr>
                <w:lang w:eastAsia="ja-JP"/>
              </w:rPr>
            </w:pPr>
            <w:r w:rsidRPr="00FD0425">
              <w:rPr>
                <w:lang w:eastAsia="ja-JP"/>
              </w:rPr>
              <w:t>YES</w:t>
            </w:r>
          </w:p>
        </w:tc>
        <w:tc>
          <w:tcPr>
            <w:tcW w:w="1245" w:type="dxa"/>
          </w:tcPr>
          <w:p w14:paraId="07034F17" w14:textId="77777777" w:rsidR="00F02090" w:rsidRPr="00FD0425" w:rsidRDefault="00F02090" w:rsidP="00694C97">
            <w:pPr>
              <w:pStyle w:val="TAC"/>
              <w:rPr>
                <w:lang w:eastAsia="ja-JP"/>
              </w:rPr>
            </w:pPr>
            <w:r w:rsidRPr="00FD0425">
              <w:rPr>
                <w:lang w:eastAsia="ja-JP"/>
              </w:rPr>
              <w:t>ignore</w:t>
            </w:r>
          </w:p>
        </w:tc>
      </w:tr>
      <w:tr w:rsidR="00F02090" w:rsidRPr="00FD0425" w14:paraId="53A13ABA" w14:textId="77777777" w:rsidTr="00694C97">
        <w:tblPrEx>
          <w:tblCellMar>
            <w:top w:w="0" w:type="dxa"/>
            <w:bottom w:w="0" w:type="dxa"/>
          </w:tblCellMar>
        </w:tblPrEx>
        <w:tc>
          <w:tcPr>
            <w:tcW w:w="2578" w:type="dxa"/>
          </w:tcPr>
          <w:p w14:paraId="37A849BE" w14:textId="77777777" w:rsidR="00F02090" w:rsidRPr="00FD0425" w:rsidRDefault="00F02090" w:rsidP="00694C97">
            <w:pPr>
              <w:pStyle w:val="TAL"/>
              <w:rPr>
                <w:rFonts w:eastAsia="MS Mincho"/>
                <w:b/>
                <w:lang w:eastAsia="ja-JP"/>
              </w:rPr>
            </w:pPr>
            <w:r w:rsidRPr="00FD0425">
              <w:rPr>
                <w:b/>
                <w:lang w:eastAsia="ja-JP"/>
              </w:rPr>
              <w:t>PDU Session Resources Released</w:t>
            </w:r>
          </w:p>
        </w:tc>
        <w:tc>
          <w:tcPr>
            <w:tcW w:w="1104" w:type="dxa"/>
          </w:tcPr>
          <w:p w14:paraId="4E21DE9B" w14:textId="77777777" w:rsidR="00F02090" w:rsidRPr="00FD0425" w:rsidRDefault="00F02090" w:rsidP="00694C97">
            <w:pPr>
              <w:pStyle w:val="TAL"/>
              <w:rPr>
                <w:lang w:eastAsia="ja-JP"/>
              </w:rPr>
            </w:pPr>
          </w:p>
        </w:tc>
        <w:tc>
          <w:tcPr>
            <w:tcW w:w="1164" w:type="dxa"/>
          </w:tcPr>
          <w:p w14:paraId="0465BF52" w14:textId="77777777" w:rsidR="00F02090" w:rsidRPr="00FD0425" w:rsidRDefault="00F02090" w:rsidP="00694C97">
            <w:pPr>
              <w:pStyle w:val="TAL"/>
              <w:rPr>
                <w:i/>
                <w:szCs w:val="18"/>
                <w:lang w:eastAsia="ja-JP"/>
              </w:rPr>
            </w:pPr>
            <w:r w:rsidRPr="00FD0425">
              <w:rPr>
                <w:i/>
                <w:szCs w:val="18"/>
                <w:lang w:eastAsia="ja-JP"/>
              </w:rPr>
              <w:t>0..1</w:t>
            </w:r>
          </w:p>
        </w:tc>
        <w:tc>
          <w:tcPr>
            <w:tcW w:w="1559" w:type="dxa"/>
          </w:tcPr>
          <w:p w14:paraId="4E696C8D" w14:textId="77777777" w:rsidR="00F02090" w:rsidRPr="00FD0425" w:rsidRDefault="00F02090" w:rsidP="00694C97">
            <w:pPr>
              <w:pStyle w:val="TAL"/>
              <w:rPr>
                <w:lang w:eastAsia="ja-JP"/>
              </w:rPr>
            </w:pPr>
          </w:p>
        </w:tc>
        <w:tc>
          <w:tcPr>
            <w:tcW w:w="1701" w:type="dxa"/>
          </w:tcPr>
          <w:p w14:paraId="3D764D2A" w14:textId="77777777" w:rsidR="00F02090" w:rsidRPr="00FD0425" w:rsidRDefault="00F02090" w:rsidP="00694C97">
            <w:pPr>
              <w:pStyle w:val="TAL"/>
              <w:rPr>
                <w:szCs w:val="18"/>
                <w:lang w:eastAsia="ja-JP"/>
              </w:rPr>
            </w:pPr>
          </w:p>
        </w:tc>
        <w:tc>
          <w:tcPr>
            <w:tcW w:w="1134" w:type="dxa"/>
          </w:tcPr>
          <w:p w14:paraId="7E7B2C54" w14:textId="77777777" w:rsidR="00F02090" w:rsidRPr="00FD0425" w:rsidRDefault="00F02090" w:rsidP="00694C97">
            <w:pPr>
              <w:pStyle w:val="TAC"/>
              <w:rPr>
                <w:lang w:eastAsia="ja-JP"/>
              </w:rPr>
            </w:pPr>
            <w:r w:rsidRPr="00FD0425">
              <w:rPr>
                <w:lang w:eastAsia="ja-JP"/>
              </w:rPr>
              <w:t>YES</w:t>
            </w:r>
          </w:p>
        </w:tc>
        <w:tc>
          <w:tcPr>
            <w:tcW w:w="1245" w:type="dxa"/>
          </w:tcPr>
          <w:p w14:paraId="56609E2E" w14:textId="77777777" w:rsidR="00F02090" w:rsidRPr="00FD0425" w:rsidRDefault="00F02090" w:rsidP="00694C97">
            <w:pPr>
              <w:pStyle w:val="TAC"/>
              <w:rPr>
                <w:lang w:eastAsia="ja-JP"/>
              </w:rPr>
            </w:pPr>
            <w:r w:rsidRPr="00FD0425">
              <w:rPr>
                <w:lang w:eastAsia="ja-JP"/>
              </w:rPr>
              <w:t>ignore</w:t>
            </w:r>
          </w:p>
        </w:tc>
      </w:tr>
      <w:tr w:rsidR="00F02090" w:rsidRPr="00FD0425" w14:paraId="4BEF554E" w14:textId="77777777" w:rsidTr="00694C97">
        <w:tblPrEx>
          <w:tblCellMar>
            <w:top w:w="0" w:type="dxa"/>
            <w:bottom w:w="0" w:type="dxa"/>
          </w:tblCellMar>
        </w:tblPrEx>
        <w:tc>
          <w:tcPr>
            <w:tcW w:w="2578" w:type="dxa"/>
          </w:tcPr>
          <w:p w14:paraId="6B56E09D" w14:textId="77777777" w:rsidR="00F02090" w:rsidRPr="00FD0425" w:rsidRDefault="00F02090" w:rsidP="00694C97">
            <w:pPr>
              <w:pStyle w:val="TAL"/>
              <w:ind w:left="113"/>
              <w:rPr>
                <w:b/>
                <w:lang w:eastAsia="ja-JP"/>
              </w:rPr>
            </w:pPr>
            <w:r w:rsidRPr="00FD0425">
              <w:rPr>
                <w:lang w:eastAsia="ja-JP"/>
              </w:rPr>
              <w:t>&gt;PDU sessions released List – SN terminated</w:t>
            </w:r>
          </w:p>
        </w:tc>
        <w:tc>
          <w:tcPr>
            <w:tcW w:w="1104" w:type="dxa"/>
          </w:tcPr>
          <w:p w14:paraId="7EF3C837" w14:textId="77777777" w:rsidR="00F02090" w:rsidRPr="00FD0425" w:rsidRDefault="00F02090" w:rsidP="00694C97">
            <w:pPr>
              <w:pStyle w:val="TAL"/>
              <w:rPr>
                <w:lang w:eastAsia="ja-JP"/>
              </w:rPr>
            </w:pPr>
            <w:r w:rsidRPr="00FD0425">
              <w:rPr>
                <w:lang w:eastAsia="ja-JP"/>
              </w:rPr>
              <w:t>O</w:t>
            </w:r>
          </w:p>
        </w:tc>
        <w:tc>
          <w:tcPr>
            <w:tcW w:w="1164" w:type="dxa"/>
          </w:tcPr>
          <w:p w14:paraId="6954D672" w14:textId="77777777" w:rsidR="00F02090" w:rsidRPr="00FD0425" w:rsidRDefault="00F02090" w:rsidP="00694C97">
            <w:pPr>
              <w:pStyle w:val="TAL"/>
              <w:rPr>
                <w:i/>
                <w:szCs w:val="18"/>
                <w:lang w:eastAsia="ja-JP"/>
              </w:rPr>
            </w:pPr>
          </w:p>
        </w:tc>
        <w:tc>
          <w:tcPr>
            <w:tcW w:w="1559" w:type="dxa"/>
          </w:tcPr>
          <w:p w14:paraId="76B3C5FA" w14:textId="77777777" w:rsidR="00F02090" w:rsidRPr="00FD0425" w:rsidRDefault="00F02090" w:rsidP="00694C97">
            <w:pPr>
              <w:pStyle w:val="TAL"/>
              <w:rPr>
                <w:lang w:eastAsia="zh-CN"/>
              </w:rPr>
            </w:pPr>
            <w:r w:rsidRPr="00FD0425">
              <w:rPr>
                <w:lang w:eastAsia="zh-CN"/>
              </w:rPr>
              <w:t>PDU Session List with data forwarding info from the target node</w:t>
            </w:r>
          </w:p>
          <w:p w14:paraId="69BEFD9B" w14:textId="77777777" w:rsidR="00F02090" w:rsidRPr="00FD0425" w:rsidRDefault="00F02090" w:rsidP="00694C97">
            <w:pPr>
              <w:pStyle w:val="TAL"/>
              <w:rPr>
                <w:lang w:eastAsia="ja-JP"/>
              </w:rPr>
            </w:pPr>
            <w:r w:rsidRPr="00FD0425">
              <w:rPr>
                <w:lang w:eastAsia="ja-JP"/>
              </w:rPr>
              <w:t>9.2.1.25</w:t>
            </w:r>
          </w:p>
        </w:tc>
        <w:tc>
          <w:tcPr>
            <w:tcW w:w="1701" w:type="dxa"/>
          </w:tcPr>
          <w:p w14:paraId="5F1411D4" w14:textId="77777777" w:rsidR="00F02090" w:rsidRPr="00FD0425" w:rsidRDefault="00F02090" w:rsidP="00694C97">
            <w:pPr>
              <w:pStyle w:val="TAL"/>
              <w:rPr>
                <w:szCs w:val="18"/>
                <w:lang w:eastAsia="ja-JP"/>
              </w:rPr>
            </w:pPr>
          </w:p>
        </w:tc>
        <w:tc>
          <w:tcPr>
            <w:tcW w:w="1134" w:type="dxa"/>
          </w:tcPr>
          <w:p w14:paraId="1FFCC8C9" w14:textId="77777777" w:rsidR="00F02090" w:rsidRPr="00FD0425" w:rsidRDefault="00F02090" w:rsidP="00694C97">
            <w:pPr>
              <w:pStyle w:val="TAC"/>
              <w:rPr>
                <w:lang w:eastAsia="ja-JP"/>
              </w:rPr>
            </w:pPr>
            <w:r w:rsidRPr="00FD0425">
              <w:rPr>
                <w:bCs/>
                <w:lang w:eastAsia="ja-JP"/>
              </w:rPr>
              <w:t>–</w:t>
            </w:r>
          </w:p>
        </w:tc>
        <w:tc>
          <w:tcPr>
            <w:tcW w:w="1245" w:type="dxa"/>
          </w:tcPr>
          <w:p w14:paraId="3FAF8788" w14:textId="77777777" w:rsidR="00F02090" w:rsidRPr="00FD0425" w:rsidRDefault="00F02090" w:rsidP="00694C97">
            <w:pPr>
              <w:pStyle w:val="TAC"/>
              <w:rPr>
                <w:lang w:eastAsia="ja-JP"/>
              </w:rPr>
            </w:pPr>
          </w:p>
        </w:tc>
      </w:tr>
      <w:tr w:rsidR="00F02090" w:rsidRPr="00FD0425" w14:paraId="40A84727" w14:textId="77777777" w:rsidTr="00694C97">
        <w:tblPrEx>
          <w:tblCellMar>
            <w:top w:w="0" w:type="dxa"/>
            <w:bottom w:w="0" w:type="dxa"/>
          </w:tblCellMar>
        </w:tblPrEx>
        <w:tc>
          <w:tcPr>
            <w:tcW w:w="2578" w:type="dxa"/>
          </w:tcPr>
          <w:p w14:paraId="37A87691" w14:textId="77777777" w:rsidR="00F02090" w:rsidRPr="00FD0425" w:rsidRDefault="00F02090" w:rsidP="00694C97">
            <w:pPr>
              <w:pStyle w:val="TAL"/>
              <w:rPr>
                <w:lang w:eastAsia="ja-JP"/>
              </w:rPr>
            </w:pPr>
            <w:r w:rsidRPr="00FD0425">
              <w:rPr>
                <w:lang w:eastAsia="ja-JP"/>
              </w:rPr>
              <w:t>Criticality Diagnostics</w:t>
            </w:r>
          </w:p>
        </w:tc>
        <w:tc>
          <w:tcPr>
            <w:tcW w:w="1104" w:type="dxa"/>
          </w:tcPr>
          <w:p w14:paraId="54D95B5C" w14:textId="77777777" w:rsidR="00F02090" w:rsidRPr="00FD0425" w:rsidRDefault="00F02090" w:rsidP="00694C97">
            <w:pPr>
              <w:pStyle w:val="TAL"/>
              <w:rPr>
                <w:lang w:eastAsia="ja-JP"/>
              </w:rPr>
            </w:pPr>
            <w:r w:rsidRPr="00FD0425">
              <w:rPr>
                <w:lang w:eastAsia="ja-JP"/>
              </w:rPr>
              <w:t>O</w:t>
            </w:r>
          </w:p>
        </w:tc>
        <w:tc>
          <w:tcPr>
            <w:tcW w:w="1164" w:type="dxa"/>
          </w:tcPr>
          <w:p w14:paraId="3192CB96" w14:textId="77777777" w:rsidR="00F02090" w:rsidRPr="00FD0425" w:rsidRDefault="00F02090" w:rsidP="00694C97">
            <w:pPr>
              <w:pStyle w:val="TAL"/>
              <w:rPr>
                <w:szCs w:val="18"/>
                <w:lang w:eastAsia="ja-JP"/>
              </w:rPr>
            </w:pPr>
          </w:p>
        </w:tc>
        <w:tc>
          <w:tcPr>
            <w:tcW w:w="1559" w:type="dxa"/>
          </w:tcPr>
          <w:p w14:paraId="67991A4C" w14:textId="77777777" w:rsidR="00F02090" w:rsidRPr="00FD0425" w:rsidRDefault="00F02090" w:rsidP="00694C97">
            <w:pPr>
              <w:pStyle w:val="TAL"/>
              <w:rPr>
                <w:snapToGrid w:val="0"/>
                <w:lang w:eastAsia="ja-JP"/>
              </w:rPr>
            </w:pPr>
            <w:r w:rsidRPr="00FD0425">
              <w:rPr>
                <w:lang w:eastAsia="ja-JP"/>
              </w:rPr>
              <w:t>9.2.3.3</w:t>
            </w:r>
          </w:p>
        </w:tc>
        <w:tc>
          <w:tcPr>
            <w:tcW w:w="1701" w:type="dxa"/>
          </w:tcPr>
          <w:p w14:paraId="7792C985" w14:textId="77777777" w:rsidR="00F02090" w:rsidRPr="00FD0425" w:rsidRDefault="00F02090" w:rsidP="00694C97">
            <w:pPr>
              <w:pStyle w:val="TAL"/>
              <w:jc w:val="center"/>
              <w:rPr>
                <w:szCs w:val="18"/>
                <w:lang w:eastAsia="ja-JP"/>
              </w:rPr>
            </w:pPr>
          </w:p>
        </w:tc>
        <w:tc>
          <w:tcPr>
            <w:tcW w:w="1134" w:type="dxa"/>
          </w:tcPr>
          <w:p w14:paraId="5549F371" w14:textId="77777777" w:rsidR="00F02090" w:rsidRPr="00FD0425" w:rsidRDefault="00F02090" w:rsidP="00694C97">
            <w:pPr>
              <w:pStyle w:val="TAC"/>
              <w:rPr>
                <w:lang w:eastAsia="ja-JP"/>
              </w:rPr>
            </w:pPr>
            <w:r w:rsidRPr="00FD0425">
              <w:rPr>
                <w:lang w:eastAsia="ja-JP"/>
              </w:rPr>
              <w:t>YES</w:t>
            </w:r>
          </w:p>
        </w:tc>
        <w:tc>
          <w:tcPr>
            <w:tcW w:w="1245" w:type="dxa"/>
          </w:tcPr>
          <w:p w14:paraId="110D2745" w14:textId="77777777" w:rsidR="00F02090" w:rsidRPr="00FD0425" w:rsidRDefault="00F02090" w:rsidP="00694C97">
            <w:pPr>
              <w:pStyle w:val="TAC"/>
              <w:rPr>
                <w:lang w:eastAsia="ja-JP"/>
              </w:rPr>
            </w:pPr>
            <w:r w:rsidRPr="00FD0425">
              <w:rPr>
                <w:lang w:eastAsia="ja-JP"/>
              </w:rPr>
              <w:t>ignore</w:t>
            </w:r>
          </w:p>
        </w:tc>
      </w:tr>
    </w:tbl>
    <w:p w14:paraId="12BE68C8"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743">
          <w:tblGrid>
            <w:gridCol w:w="3686"/>
            <w:gridCol w:w="5670"/>
          </w:tblGrid>
        </w:tblGridChange>
      </w:tblGrid>
      <w:tr w:rsidR="00F02090" w:rsidRPr="00FD0425" w14:paraId="2BB8A5E5" w14:textId="77777777" w:rsidTr="00694C97">
        <w:tblPrEx>
          <w:tblCellMar>
            <w:top w:w="0" w:type="dxa"/>
            <w:bottom w:w="0" w:type="dxa"/>
          </w:tblCellMar>
        </w:tblPrEx>
        <w:tc>
          <w:tcPr>
            <w:tcW w:w="3686" w:type="dxa"/>
          </w:tcPr>
          <w:p w14:paraId="2DC66A51" w14:textId="77777777" w:rsidR="00F02090" w:rsidRPr="00FD0425" w:rsidRDefault="00F02090" w:rsidP="00694C97">
            <w:pPr>
              <w:pStyle w:val="TAH"/>
              <w:rPr>
                <w:lang w:eastAsia="ja-JP"/>
              </w:rPr>
            </w:pPr>
            <w:r w:rsidRPr="00FD0425">
              <w:rPr>
                <w:lang w:eastAsia="ja-JP"/>
              </w:rPr>
              <w:t>Range bound</w:t>
            </w:r>
          </w:p>
        </w:tc>
        <w:tc>
          <w:tcPr>
            <w:tcW w:w="5670" w:type="dxa"/>
          </w:tcPr>
          <w:p w14:paraId="2FE97EF7" w14:textId="77777777" w:rsidR="00F02090" w:rsidRPr="00FD0425" w:rsidRDefault="00F02090" w:rsidP="00694C97">
            <w:pPr>
              <w:pStyle w:val="TAH"/>
              <w:rPr>
                <w:lang w:eastAsia="ja-JP"/>
              </w:rPr>
            </w:pPr>
            <w:r w:rsidRPr="00FD0425">
              <w:rPr>
                <w:lang w:eastAsia="ja-JP"/>
              </w:rPr>
              <w:t>Explanation</w:t>
            </w:r>
          </w:p>
        </w:tc>
      </w:tr>
      <w:tr w:rsidR="00F02090" w:rsidRPr="00FD0425" w14:paraId="002633BE" w14:textId="77777777" w:rsidTr="00694C97">
        <w:tblPrEx>
          <w:tblCellMar>
            <w:top w:w="0" w:type="dxa"/>
            <w:bottom w:w="0" w:type="dxa"/>
          </w:tblCellMar>
        </w:tblPrEx>
        <w:tc>
          <w:tcPr>
            <w:tcW w:w="3686" w:type="dxa"/>
          </w:tcPr>
          <w:p w14:paraId="65C105B3"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694C97">
            <w:pPr>
              <w:pStyle w:val="TAL"/>
              <w:rPr>
                <w:lang w:eastAsia="ja-JP"/>
              </w:rPr>
            </w:pPr>
            <w:r w:rsidRPr="00FD0425">
              <w:rPr>
                <w:lang w:eastAsia="ja-JP"/>
              </w:rPr>
              <w:t>Maximum no. of PDU sessions. Value is 256</w:t>
            </w:r>
          </w:p>
        </w:tc>
      </w:tr>
    </w:tbl>
    <w:p w14:paraId="549BAB55" w14:textId="77777777" w:rsidR="00F02090" w:rsidRPr="00FD0425" w:rsidRDefault="00F02090" w:rsidP="00F02090">
      <w:pPr>
        <w:rPr>
          <w:lang w:eastAsia="zh-CN"/>
        </w:rPr>
      </w:pPr>
    </w:p>
    <w:p w14:paraId="7308B544" w14:textId="77777777" w:rsidR="00F02090" w:rsidRPr="00FD0425" w:rsidRDefault="00F02090" w:rsidP="00F02090">
      <w:pPr>
        <w:pStyle w:val="Heading4"/>
      </w:pPr>
      <w:bookmarkStart w:id="3744" w:name="_Toc20955210"/>
      <w:bookmarkStart w:id="3745" w:name="_Toc29991405"/>
      <w:bookmarkStart w:id="3746" w:name="_Toc36555805"/>
      <w:bookmarkStart w:id="3747" w:name="_Toc44497515"/>
      <w:bookmarkStart w:id="3748" w:name="_Toc45107903"/>
      <w:bookmarkStart w:id="3749" w:name="_Toc45901523"/>
      <w:bookmarkStart w:id="3750" w:name="_Toc51850602"/>
      <w:bookmarkStart w:id="3751" w:name="_Toc56693605"/>
      <w:bookmarkStart w:id="3752" w:name="_Toc64447148"/>
      <w:bookmarkStart w:id="3753" w:name="_Toc66286642"/>
      <w:bookmarkStart w:id="3754" w:name="_Toc74151337"/>
      <w:bookmarkStart w:id="3755" w:name="_Toc88653809"/>
      <w:bookmarkStart w:id="3756" w:name="_Toc97904165"/>
      <w:bookmarkStart w:id="3757" w:name="_Toc105175206"/>
      <w:bookmarkStart w:id="3758" w:name="_Toc113826236"/>
      <w:bookmarkStart w:id="3759" w:name="_Toc120032362"/>
      <w:r w:rsidRPr="00FD0425">
        <w:t>9.1.2.19</w:t>
      </w:r>
      <w:r w:rsidRPr="00FD0425">
        <w:tab/>
        <w:t>S-NODE COUNTER CHECK REQUEST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301EF4AE" w14:textId="77777777" w:rsidR="00F02090" w:rsidRPr="00FD0425" w:rsidRDefault="00F02090" w:rsidP="00F02090">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F02090">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02090" w:rsidRPr="00FD0425" w14:paraId="6D456D58" w14:textId="77777777" w:rsidTr="00694C97">
        <w:tblPrEx>
          <w:tblCellMar>
            <w:top w:w="0" w:type="dxa"/>
            <w:bottom w:w="0" w:type="dxa"/>
          </w:tblCellMar>
        </w:tblPrEx>
        <w:tc>
          <w:tcPr>
            <w:tcW w:w="2578" w:type="dxa"/>
          </w:tcPr>
          <w:p w14:paraId="6AFE11FB" w14:textId="77777777" w:rsidR="00F02090" w:rsidRPr="00FD0425" w:rsidRDefault="00F02090" w:rsidP="00694C97">
            <w:pPr>
              <w:pStyle w:val="TAH"/>
              <w:rPr>
                <w:lang w:eastAsia="ja-JP"/>
              </w:rPr>
            </w:pPr>
            <w:r w:rsidRPr="00FD0425">
              <w:rPr>
                <w:lang w:eastAsia="ja-JP"/>
              </w:rPr>
              <w:t>IE/Group Name</w:t>
            </w:r>
          </w:p>
        </w:tc>
        <w:tc>
          <w:tcPr>
            <w:tcW w:w="1104" w:type="dxa"/>
          </w:tcPr>
          <w:p w14:paraId="3004CCA3" w14:textId="77777777" w:rsidR="00F02090" w:rsidRPr="00FD0425" w:rsidRDefault="00F02090" w:rsidP="00694C97">
            <w:pPr>
              <w:pStyle w:val="TAH"/>
              <w:rPr>
                <w:lang w:eastAsia="ja-JP"/>
              </w:rPr>
            </w:pPr>
            <w:r w:rsidRPr="00FD0425">
              <w:rPr>
                <w:lang w:eastAsia="ja-JP"/>
              </w:rPr>
              <w:t>Presence</w:t>
            </w:r>
          </w:p>
        </w:tc>
        <w:tc>
          <w:tcPr>
            <w:tcW w:w="1694" w:type="dxa"/>
          </w:tcPr>
          <w:p w14:paraId="432B45D5" w14:textId="77777777" w:rsidR="00F02090" w:rsidRPr="00FD0425" w:rsidRDefault="00F02090" w:rsidP="00694C97">
            <w:pPr>
              <w:pStyle w:val="TAH"/>
              <w:rPr>
                <w:lang w:eastAsia="ja-JP"/>
              </w:rPr>
            </w:pPr>
            <w:r w:rsidRPr="00FD0425">
              <w:rPr>
                <w:lang w:eastAsia="ja-JP"/>
              </w:rPr>
              <w:t>Range</w:t>
            </w:r>
          </w:p>
        </w:tc>
        <w:tc>
          <w:tcPr>
            <w:tcW w:w="1273" w:type="dxa"/>
          </w:tcPr>
          <w:p w14:paraId="6E22D431" w14:textId="77777777" w:rsidR="00F02090" w:rsidRPr="00FD0425" w:rsidRDefault="00F02090" w:rsidP="00694C97">
            <w:pPr>
              <w:pStyle w:val="TAH"/>
              <w:rPr>
                <w:lang w:eastAsia="ja-JP"/>
              </w:rPr>
            </w:pPr>
            <w:r w:rsidRPr="00FD0425">
              <w:rPr>
                <w:lang w:eastAsia="ja-JP"/>
              </w:rPr>
              <w:t>IE type and reference</w:t>
            </w:r>
          </w:p>
        </w:tc>
        <w:tc>
          <w:tcPr>
            <w:tcW w:w="1274" w:type="dxa"/>
          </w:tcPr>
          <w:p w14:paraId="49335782" w14:textId="77777777" w:rsidR="00F02090" w:rsidRPr="00FD0425" w:rsidRDefault="00F02090" w:rsidP="00694C97">
            <w:pPr>
              <w:pStyle w:val="TAH"/>
              <w:rPr>
                <w:lang w:eastAsia="ja-JP"/>
              </w:rPr>
            </w:pPr>
            <w:r w:rsidRPr="00FD0425">
              <w:rPr>
                <w:lang w:eastAsia="ja-JP"/>
              </w:rPr>
              <w:t>Semantics description</w:t>
            </w:r>
          </w:p>
        </w:tc>
        <w:tc>
          <w:tcPr>
            <w:tcW w:w="1288" w:type="dxa"/>
          </w:tcPr>
          <w:p w14:paraId="51B0EBDE" w14:textId="77777777" w:rsidR="00F02090" w:rsidRPr="00FD0425" w:rsidRDefault="00F02090" w:rsidP="00694C97">
            <w:pPr>
              <w:pStyle w:val="TAH"/>
              <w:rPr>
                <w:b w:val="0"/>
                <w:lang w:eastAsia="ja-JP"/>
              </w:rPr>
            </w:pPr>
            <w:r w:rsidRPr="00FD0425">
              <w:rPr>
                <w:lang w:eastAsia="ja-JP"/>
              </w:rPr>
              <w:t>Criticality</w:t>
            </w:r>
          </w:p>
        </w:tc>
        <w:tc>
          <w:tcPr>
            <w:tcW w:w="1274" w:type="dxa"/>
          </w:tcPr>
          <w:p w14:paraId="0B559518"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6FF54C55" w14:textId="77777777" w:rsidTr="00694C97">
        <w:tblPrEx>
          <w:tblCellMar>
            <w:top w:w="0" w:type="dxa"/>
            <w:bottom w:w="0" w:type="dxa"/>
          </w:tblCellMar>
        </w:tblPrEx>
        <w:tc>
          <w:tcPr>
            <w:tcW w:w="2578" w:type="dxa"/>
          </w:tcPr>
          <w:p w14:paraId="1B80A894" w14:textId="77777777" w:rsidR="00F02090" w:rsidRPr="00FD0425" w:rsidRDefault="00F02090" w:rsidP="00694C97">
            <w:pPr>
              <w:pStyle w:val="TAL"/>
              <w:rPr>
                <w:lang w:eastAsia="ja-JP"/>
              </w:rPr>
            </w:pPr>
            <w:r w:rsidRPr="00FD0425">
              <w:rPr>
                <w:lang w:eastAsia="ja-JP"/>
              </w:rPr>
              <w:t>Message Type</w:t>
            </w:r>
          </w:p>
        </w:tc>
        <w:tc>
          <w:tcPr>
            <w:tcW w:w="1104" w:type="dxa"/>
          </w:tcPr>
          <w:p w14:paraId="31D006EA" w14:textId="77777777" w:rsidR="00F02090" w:rsidRPr="00FD0425" w:rsidRDefault="00F02090" w:rsidP="00694C97">
            <w:pPr>
              <w:pStyle w:val="TAL"/>
              <w:rPr>
                <w:lang w:eastAsia="ja-JP"/>
              </w:rPr>
            </w:pPr>
            <w:r w:rsidRPr="00FD0425">
              <w:rPr>
                <w:lang w:eastAsia="ja-JP"/>
              </w:rPr>
              <w:t>M</w:t>
            </w:r>
          </w:p>
        </w:tc>
        <w:tc>
          <w:tcPr>
            <w:tcW w:w="1694" w:type="dxa"/>
          </w:tcPr>
          <w:p w14:paraId="14A60DFC" w14:textId="77777777" w:rsidR="00F02090" w:rsidRPr="00FD0425" w:rsidRDefault="00F02090" w:rsidP="00694C97">
            <w:pPr>
              <w:pStyle w:val="TAL"/>
              <w:rPr>
                <w:szCs w:val="18"/>
                <w:lang w:eastAsia="ja-JP"/>
              </w:rPr>
            </w:pPr>
          </w:p>
        </w:tc>
        <w:tc>
          <w:tcPr>
            <w:tcW w:w="1273" w:type="dxa"/>
          </w:tcPr>
          <w:p w14:paraId="41734142" w14:textId="77777777" w:rsidR="00F02090" w:rsidRPr="00FD0425" w:rsidRDefault="00F02090" w:rsidP="00694C97">
            <w:pPr>
              <w:pStyle w:val="TAL"/>
              <w:rPr>
                <w:lang w:eastAsia="ja-JP"/>
              </w:rPr>
            </w:pPr>
            <w:r w:rsidRPr="00FD0425">
              <w:rPr>
                <w:lang w:eastAsia="ja-JP"/>
              </w:rPr>
              <w:t>9.2.3.1</w:t>
            </w:r>
          </w:p>
        </w:tc>
        <w:tc>
          <w:tcPr>
            <w:tcW w:w="1274" w:type="dxa"/>
          </w:tcPr>
          <w:p w14:paraId="7D9B4A1A" w14:textId="77777777" w:rsidR="00F02090" w:rsidRPr="00FD0425" w:rsidRDefault="00F02090" w:rsidP="00694C97">
            <w:pPr>
              <w:pStyle w:val="TAL"/>
              <w:rPr>
                <w:szCs w:val="18"/>
                <w:lang w:eastAsia="ja-JP"/>
              </w:rPr>
            </w:pPr>
          </w:p>
        </w:tc>
        <w:tc>
          <w:tcPr>
            <w:tcW w:w="1288" w:type="dxa"/>
          </w:tcPr>
          <w:p w14:paraId="4976D270" w14:textId="77777777" w:rsidR="00F02090" w:rsidRPr="00FD0425" w:rsidRDefault="00F02090" w:rsidP="00694C97">
            <w:pPr>
              <w:pStyle w:val="TAC"/>
              <w:rPr>
                <w:lang w:eastAsia="ja-JP"/>
              </w:rPr>
            </w:pPr>
            <w:r w:rsidRPr="00FD0425">
              <w:rPr>
                <w:lang w:eastAsia="ja-JP"/>
              </w:rPr>
              <w:t>YES</w:t>
            </w:r>
          </w:p>
        </w:tc>
        <w:tc>
          <w:tcPr>
            <w:tcW w:w="1274" w:type="dxa"/>
          </w:tcPr>
          <w:p w14:paraId="6E73EA6D" w14:textId="77777777" w:rsidR="00F02090" w:rsidRPr="00FD0425" w:rsidRDefault="00F02090" w:rsidP="00694C97">
            <w:pPr>
              <w:pStyle w:val="TAC"/>
              <w:rPr>
                <w:lang w:eastAsia="ja-JP"/>
              </w:rPr>
            </w:pPr>
            <w:r w:rsidRPr="00FD0425">
              <w:rPr>
                <w:lang w:eastAsia="ja-JP"/>
              </w:rPr>
              <w:t>reject</w:t>
            </w:r>
          </w:p>
        </w:tc>
      </w:tr>
      <w:tr w:rsidR="00F02090" w:rsidRPr="00FD0425" w14:paraId="67D3B55D" w14:textId="77777777" w:rsidTr="00694C97">
        <w:tblPrEx>
          <w:tblCellMar>
            <w:top w:w="0" w:type="dxa"/>
            <w:bottom w:w="0" w:type="dxa"/>
          </w:tblCellMar>
        </w:tblPrEx>
        <w:tc>
          <w:tcPr>
            <w:tcW w:w="2578" w:type="dxa"/>
          </w:tcPr>
          <w:p w14:paraId="307E5915"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7A2C4C5F" w14:textId="77777777" w:rsidR="00F02090" w:rsidRPr="00FD0425" w:rsidRDefault="00F02090" w:rsidP="00694C97">
            <w:pPr>
              <w:pStyle w:val="TAL"/>
              <w:rPr>
                <w:lang w:eastAsia="ja-JP"/>
              </w:rPr>
            </w:pPr>
            <w:r w:rsidRPr="00FD0425">
              <w:rPr>
                <w:lang w:eastAsia="ja-JP"/>
              </w:rPr>
              <w:t>M</w:t>
            </w:r>
          </w:p>
        </w:tc>
        <w:tc>
          <w:tcPr>
            <w:tcW w:w="1694" w:type="dxa"/>
          </w:tcPr>
          <w:p w14:paraId="107ADF3C" w14:textId="77777777" w:rsidR="00F02090" w:rsidRPr="00FD0425" w:rsidRDefault="00F02090" w:rsidP="00694C97">
            <w:pPr>
              <w:pStyle w:val="TAL"/>
              <w:rPr>
                <w:szCs w:val="18"/>
                <w:lang w:eastAsia="ja-JP"/>
              </w:rPr>
            </w:pPr>
          </w:p>
        </w:tc>
        <w:tc>
          <w:tcPr>
            <w:tcW w:w="1273" w:type="dxa"/>
          </w:tcPr>
          <w:p w14:paraId="54D2CB0D" w14:textId="77777777" w:rsidR="00F02090" w:rsidRPr="00FD0425" w:rsidRDefault="00F02090" w:rsidP="00694C97">
            <w:pPr>
              <w:pStyle w:val="TAL"/>
              <w:rPr>
                <w:snapToGrid w:val="0"/>
                <w:lang w:eastAsia="ja-JP"/>
              </w:rPr>
            </w:pPr>
            <w:r w:rsidRPr="00FD0425">
              <w:rPr>
                <w:snapToGrid w:val="0"/>
                <w:lang w:eastAsia="ja-JP"/>
              </w:rPr>
              <w:t>NG-RAN node UE XnAP ID</w:t>
            </w:r>
          </w:p>
          <w:p w14:paraId="35C48BCA" w14:textId="77777777" w:rsidR="00F02090" w:rsidRPr="00FD0425" w:rsidRDefault="00F02090" w:rsidP="00694C97">
            <w:pPr>
              <w:pStyle w:val="TAL"/>
              <w:rPr>
                <w:lang w:eastAsia="ja-JP"/>
              </w:rPr>
            </w:pPr>
            <w:r w:rsidRPr="00FD0425">
              <w:rPr>
                <w:lang w:eastAsia="ja-JP"/>
              </w:rPr>
              <w:t>9.2.3.16</w:t>
            </w:r>
          </w:p>
        </w:tc>
        <w:tc>
          <w:tcPr>
            <w:tcW w:w="1274" w:type="dxa"/>
          </w:tcPr>
          <w:p w14:paraId="50338498" w14:textId="77777777" w:rsidR="00F02090" w:rsidRPr="00FD0425" w:rsidRDefault="00F02090" w:rsidP="00694C97">
            <w:pPr>
              <w:pStyle w:val="TAL"/>
              <w:rPr>
                <w:szCs w:val="18"/>
                <w:lang w:eastAsia="ja-JP"/>
              </w:rPr>
            </w:pPr>
            <w:r w:rsidRPr="00FD0425">
              <w:rPr>
                <w:szCs w:val="18"/>
                <w:lang w:eastAsia="ja-JP"/>
              </w:rPr>
              <w:t>Allocated at the M-NG-RAN node</w:t>
            </w:r>
          </w:p>
        </w:tc>
        <w:tc>
          <w:tcPr>
            <w:tcW w:w="1288" w:type="dxa"/>
          </w:tcPr>
          <w:p w14:paraId="6372AE9B" w14:textId="77777777" w:rsidR="00F02090" w:rsidRPr="00FD0425" w:rsidRDefault="00F02090" w:rsidP="00694C97">
            <w:pPr>
              <w:pStyle w:val="TAC"/>
              <w:rPr>
                <w:lang w:eastAsia="ja-JP"/>
              </w:rPr>
            </w:pPr>
            <w:r w:rsidRPr="00FD0425">
              <w:rPr>
                <w:lang w:eastAsia="ja-JP"/>
              </w:rPr>
              <w:t>YES</w:t>
            </w:r>
          </w:p>
        </w:tc>
        <w:tc>
          <w:tcPr>
            <w:tcW w:w="1274" w:type="dxa"/>
          </w:tcPr>
          <w:p w14:paraId="41A16605" w14:textId="77777777" w:rsidR="00F02090" w:rsidRPr="00FD0425" w:rsidRDefault="00F02090" w:rsidP="00694C97">
            <w:pPr>
              <w:pStyle w:val="TAC"/>
              <w:rPr>
                <w:lang w:eastAsia="ja-JP"/>
              </w:rPr>
            </w:pPr>
            <w:r w:rsidRPr="00FD0425">
              <w:rPr>
                <w:lang w:eastAsia="ja-JP"/>
              </w:rPr>
              <w:t>ignore</w:t>
            </w:r>
          </w:p>
        </w:tc>
      </w:tr>
      <w:tr w:rsidR="00F02090" w:rsidRPr="00FD0425" w14:paraId="085A1CB6" w14:textId="77777777" w:rsidTr="00694C97">
        <w:tblPrEx>
          <w:tblCellMar>
            <w:top w:w="0" w:type="dxa"/>
            <w:bottom w:w="0" w:type="dxa"/>
          </w:tblCellMar>
        </w:tblPrEx>
        <w:tc>
          <w:tcPr>
            <w:tcW w:w="2578" w:type="dxa"/>
          </w:tcPr>
          <w:p w14:paraId="3FE1B209"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5077E9C5" w14:textId="77777777" w:rsidR="00F02090" w:rsidRPr="00FD0425" w:rsidRDefault="00F02090" w:rsidP="00694C97">
            <w:pPr>
              <w:pStyle w:val="TAL"/>
              <w:rPr>
                <w:lang w:eastAsia="ja-JP"/>
              </w:rPr>
            </w:pPr>
            <w:r w:rsidRPr="00FD0425">
              <w:rPr>
                <w:lang w:eastAsia="ja-JP"/>
              </w:rPr>
              <w:t>M</w:t>
            </w:r>
          </w:p>
        </w:tc>
        <w:tc>
          <w:tcPr>
            <w:tcW w:w="1694" w:type="dxa"/>
          </w:tcPr>
          <w:p w14:paraId="235016FD" w14:textId="77777777" w:rsidR="00F02090" w:rsidRPr="00FD0425" w:rsidRDefault="00F02090" w:rsidP="00694C97">
            <w:pPr>
              <w:pStyle w:val="TAL"/>
              <w:rPr>
                <w:szCs w:val="18"/>
                <w:lang w:eastAsia="ja-JP"/>
              </w:rPr>
            </w:pPr>
          </w:p>
        </w:tc>
        <w:tc>
          <w:tcPr>
            <w:tcW w:w="1273" w:type="dxa"/>
          </w:tcPr>
          <w:p w14:paraId="528EBB61" w14:textId="77777777" w:rsidR="00F02090" w:rsidRPr="00FD0425" w:rsidRDefault="00F02090" w:rsidP="00694C97">
            <w:pPr>
              <w:pStyle w:val="TAL"/>
              <w:rPr>
                <w:snapToGrid w:val="0"/>
                <w:lang w:eastAsia="ja-JP"/>
              </w:rPr>
            </w:pPr>
            <w:r w:rsidRPr="00FD0425">
              <w:rPr>
                <w:snapToGrid w:val="0"/>
                <w:lang w:eastAsia="ja-JP"/>
              </w:rPr>
              <w:t>NG-RAN node UE XnAP ID</w:t>
            </w:r>
          </w:p>
          <w:p w14:paraId="48B75F6A" w14:textId="77777777" w:rsidR="00F02090" w:rsidRPr="00FD0425" w:rsidRDefault="00F02090" w:rsidP="00694C97">
            <w:pPr>
              <w:pStyle w:val="TAL"/>
              <w:rPr>
                <w:lang w:eastAsia="ja-JP"/>
              </w:rPr>
            </w:pPr>
            <w:r w:rsidRPr="00FD0425">
              <w:rPr>
                <w:lang w:eastAsia="ja-JP"/>
              </w:rPr>
              <w:t>9.2.3.16</w:t>
            </w:r>
          </w:p>
        </w:tc>
        <w:tc>
          <w:tcPr>
            <w:tcW w:w="1274" w:type="dxa"/>
          </w:tcPr>
          <w:p w14:paraId="3DD443EB" w14:textId="77777777" w:rsidR="00F02090" w:rsidRPr="00FD0425" w:rsidRDefault="00F02090" w:rsidP="00694C97">
            <w:pPr>
              <w:pStyle w:val="TAL"/>
              <w:rPr>
                <w:szCs w:val="18"/>
                <w:lang w:eastAsia="ja-JP"/>
              </w:rPr>
            </w:pPr>
            <w:r w:rsidRPr="00FD0425">
              <w:rPr>
                <w:szCs w:val="18"/>
                <w:lang w:eastAsia="ja-JP"/>
              </w:rPr>
              <w:t>Allocated at the S-NG-RAN node</w:t>
            </w:r>
          </w:p>
        </w:tc>
        <w:tc>
          <w:tcPr>
            <w:tcW w:w="1288" w:type="dxa"/>
          </w:tcPr>
          <w:p w14:paraId="133E631E" w14:textId="77777777" w:rsidR="00F02090" w:rsidRPr="00FD0425" w:rsidRDefault="00F02090" w:rsidP="00694C97">
            <w:pPr>
              <w:pStyle w:val="TAC"/>
              <w:rPr>
                <w:lang w:eastAsia="ja-JP"/>
              </w:rPr>
            </w:pPr>
            <w:r w:rsidRPr="00FD0425">
              <w:rPr>
                <w:lang w:eastAsia="ja-JP"/>
              </w:rPr>
              <w:t>YES</w:t>
            </w:r>
          </w:p>
        </w:tc>
        <w:tc>
          <w:tcPr>
            <w:tcW w:w="1274" w:type="dxa"/>
          </w:tcPr>
          <w:p w14:paraId="5B6D3A15" w14:textId="77777777" w:rsidR="00F02090" w:rsidRPr="00FD0425" w:rsidRDefault="00F02090" w:rsidP="00694C97">
            <w:pPr>
              <w:pStyle w:val="TAC"/>
              <w:rPr>
                <w:lang w:eastAsia="ja-JP"/>
              </w:rPr>
            </w:pPr>
            <w:r w:rsidRPr="00FD0425">
              <w:rPr>
                <w:lang w:eastAsia="ja-JP"/>
              </w:rPr>
              <w:t>ignore</w:t>
            </w:r>
          </w:p>
        </w:tc>
      </w:tr>
      <w:tr w:rsidR="00F02090" w:rsidRPr="00FD0425" w14:paraId="532497AA" w14:textId="77777777" w:rsidTr="00694C97">
        <w:tblPrEx>
          <w:tblCellMar>
            <w:top w:w="0" w:type="dxa"/>
            <w:bottom w:w="0" w:type="dxa"/>
          </w:tblCellMar>
        </w:tblPrEx>
        <w:tc>
          <w:tcPr>
            <w:tcW w:w="2578" w:type="dxa"/>
          </w:tcPr>
          <w:p w14:paraId="040C26DF" w14:textId="77777777" w:rsidR="00F02090" w:rsidRPr="00FD0425" w:rsidRDefault="00F02090" w:rsidP="00694C97">
            <w:pPr>
              <w:pStyle w:val="TAL"/>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694C97">
            <w:pPr>
              <w:pStyle w:val="TAL"/>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04" w:type="dxa"/>
          </w:tcPr>
          <w:p w14:paraId="5234515C" w14:textId="77777777" w:rsidR="00F02090" w:rsidRPr="00FD0425" w:rsidRDefault="00F02090" w:rsidP="00694C97">
            <w:pPr>
              <w:pStyle w:val="TAL"/>
              <w:rPr>
                <w:lang w:eastAsia="ja-JP"/>
              </w:rPr>
            </w:pPr>
          </w:p>
        </w:tc>
        <w:tc>
          <w:tcPr>
            <w:tcW w:w="1694" w:type="dxa"/>
          </w:tcPr>
          <w:p w14:paraId="3C220B04" w14:textId="77777777" w:rsidR="00F02090" w:rsidRPr="00FD0425" w:rsidRDefault="00F02090" w:rsidP="00694C97">
            <w:pPr>
              <w:pStyle w:val="TAL"/>
              <w:rPr>
                <w:i/>
                <w:szCs w:val="18"/>
                <w:lang w:eastAsia="ja-JP"/>
              </w:rPr>
            </w:pPr>
            <w:r w:rsidRPr="00FD0425">
              <w:rPr>
                <w:i/>
                <w:szCs w:val="18"/>
                <w:lang w:eastAsia="ja-JP"/>
              </w:rPr>
              <w:t>1</w:t>
            </w:r>
          </w:p>
        </w:tc>
        <w:tc>
          <w:tcPr>
            <w:tcW w:w="1273" w:type="dxa"/>
          </w:tcPr>
          <w:p w14:paraId="010D7512" w14:textId="77777777" w:rsidR="00F02090" w:rsidRPr="00FD0425" w:rsidRDefault="00F02090" w:rsidP="00694C97">
            <w:pPr>
              <w:pStyle w:val="TAL"/>
              <w:rPr>
                <w:lang w:eastAsia="ja-JP"/>
              </w:rPr>
            </w:pPr>
          </w:p>
        </w:tc>
        <w:tc>
          <w:tcPr>
            <w:tcW w:w="1274" w:type="dxa"/>
          </w:tcPr>
          <w:p w14:paraId="7C50D421" w14:textId="77777777" w:rsidR="00F02090" w:rsidRPr="00FD0425" w:rsidRDefault="00F02090" w:rsidP="00694C97">
            <w:pPr>
              <w:pStyle w:val="TAL"/>
              <w:rPr>
                <w:szCs w:val="18"/>
                <w:lang w:eastAsia="ja-JP"/>
              </w:rPr>
            </w:pPr>
          </w:p>
        </w:tc>
        <w:tc>
          <w:tcPr>
            <w:tcW w:w="1288" w:type="dxa"/>
          </w:tcPr>
          <w:p w14:paraId="43E6F6B7" w14:textId="77777777" w:rsidR="00F02090" w:rsidRPr="00FD0425" w:rsidRDefault="00F02090" w:rsidP="00694C97">
            <w:pPr>
              <w:pStyle w:val="TAC"/>
              <w:rPr>
                <w:lang w:eastAsia="ja-JP"/>
              </w:rPr>
            </w:pPr>
            <w:r w:rsidRPr="00FD0425">
              <w:rPr>
                <w:lang w:eastAsia="ja-JP"/>
              </w:rPr>
              <w:t>YES</w:t>
            </w:r>
          </w:p>
        </w:tc>
        <w:tc>
          <w:tcPr>
            <w:tcW w:w="1274" w:type="dxa"/>
          </w:tcPr>
          <w:p w14:paraId="0E93B21C" w14:textId="77777777" w:rsidR="00F02090" w:rsidRPr="00FD0425" w:rsidRDefault="00F02090" w:rsidP="00694C97">
            <w:pPr>
              <w:pStyle w:val="TAC"/>
              <w:rPr>
                <w:lang w:eastAsia="ja-JP"/>
              </w:rPr>
            </w:pPr>
            <w:r w:rsidRPr="00FD0425">
              <w:rPr>
                <w:lang w:eastAsia="ja-JP"/>
              </w:rPr>
              <w:t>ignore</w:t>
            </w:r>
          </w:p>
        </w:tc>
      </w:tr>
      <w:tr w:rsidR="00F02090" w:rsidRPr="00FD0425" w14:paraId="4AC73831" w14:textId="77777777" w:rsidTr="00694C97">
        <w:tblPrEx>
          <w:tblCellMar>
            <w:top w:w="0" w:type="dxa"/>
            <w:bottom w:w="0" w:type="dxa"/>
          </w:tblCellMar>
        </w:tblPrEx>
        <w:tc>
          <w:tcPr>
            <w:tcW w:w="2578" w:type="dxa"/>
          </w:tcPr>
          <w:p w14:paraId="3DDB3724" w14:textId="77777777" w:rsidR="00F02090" w:rsidRPr="00FD0425" w:rsidRDefault="00F02090" w:rsidP="00694C97">
            <w:pPr>
              <w:pStyle w:val="TAL"/>
              <w:ind w:left="113"/>
              <w:rPr>
                <w:b/>
                <w:bCs/>
              </w:rPr>
            </w:pPr>
            <w:r w:rsidRPr="00FD0425">
              <w:rPr>
                <w:b/>
                <w:bCs/>
              </w:rPr>
              <w:t>&gt;Bearers Subject to Counter Check Item</w:t>
            </w:r>
          </w:p>
        </w:tc>
        <w:tc>
          <w:tcPr>
            <w:tcW w:w="1104" w:type="dxa"/>
          </w:tcPr>
          <w:p w14:paraId="1DDF2683" w14:textId="77777777" w:rsidR="00F02090" w:rsidRPr="00FD0425" w:rsidRDefault="00F02090" w:rsidP="00694C97">
            <w:pPr>
              <w:pStyle w:val="TAL"/>
              <w:rPr>
                <w:lang w:eastAsia="ja-JP"/>
              </w:rPr>
            </w:pPr>
          </w:p>
        </w:tc>
        <w:tc>
          <w:tcPr>
            <w:tcW w:w="1694" w:type="dxa"/>
          </w:tcPr>
          <w:p w14:paraId="14D53F8B" w14:textId="77777777" w:rsidR="00F02090" w:rsidRPr="00FD0425" w:rsidRDefault="00F02090" w:rsidP="00694C97">
            <w:pPr>
              <w:pStyle w:val="TAL"/>
              <w:rPr>
                <w:i/>
                <w:szCs w:val="18"/>
                <w:lang w:eastAsia="ja-JP"/>
              </w:rPr>
            </w:pPr>
            <w:r w:rsidRPr="00FD0425">
              <w:rPr>
                <w:i/>
                <w:lang w:eastAsia="ja-JP"/>
              </w:rPr>
              <w:t>1 .. &lt;maxnoofDRBs&gt;</w:t>
            </w:r>
          </w:p>
        </w:tc>
        <w:tc>
          <w:tcPr>
            <w:tcW w:w="1273" w:type="dxa"/>
          </w:tcPr>
          <w:p w14:paraId="53F363B4" w14:textId="77777777" w:rsidR="00F02090" w:rsidRPr="00FD0425" w:rsidRDefault="00F02090" w:rsidP="00694C97">
            <w:pPr>
              <w:pStyle w:val="TAL"/>
              <w:rPr>
                <w:lang w:eastAsia="ja-JP"/>
              </w:rPr>
            </w:pPr>
          </w:p>
        </w:tc>
        <w:tc>
          <w:tcPr>
            <w:tcW w:w="1274" w:type="dxa"/>
          </w:tcPr>
          <w:p w14:paraId="3B44D0AD" w14:textId="77777777" w:rsidR="00F02090" w:rsidRPr="00FD0425" w:rsidRDefault="00F02090" w:rsidP="00694C97">
            <w:pPr>
              <w:pStyle w:val="TAL"/>
              <w:rPr>
                <w:lang w:eastAsia="ja-JP"/>
              </w:rPr>
            </w:pPr>
          </w:p>
        </w:tc>
        <w:tc>
          <w:tcPr>
            <w:tcW w:w="1288" w:type="dxa"/>
          </w:tcPr>
          <w:p w14:paraId="5A063FFB" w14:textId="77777777" w:rsidR="00F02090" w:rsidRPr="00FD0425" w:rsidRDefault="00F02090" w:rsidP="00694C97">
            <w:pPr>
              <w:pStyle w:val="TAC"/>
              <w:rPr>
                <w:lang w:eastAsia="ja-JP"/>
              </w:rPr>
            </w:pPr>
            <w:r w:rsidRPr="00FD0425">
              <w:rPr>
                <w:lang w:eastAsia="ja-JP"/>
              </w:rPr>
              <w:t>–</w:t>
            </w:r>
          </w:p>
        </w:tc>
        <w:tc>
          <w:tcPr>
            <w:tcW w:w="1274" w:type="dxa"/>
          </w:tcPr>
          <w:p w14:paraId="3CD176CC" w14:textId="77777777" w:rsidR="00F02090" w:rsidRPr="00FD0425" w:rsidRDefault="00F02090" w:rsidP="00694C97">
            <w:pPr>
              <w:pStyle w:val="TAC"/>
              <w:rPr>
                <w:lang w:eastAsia="ja-JP"/>
              </w:rPr>
            </w:pPr>
          </w:p>
        </w:tc>
      </w:tr>
      <w:tr w:rsidR="00F02090" w:rsidRPr="00FD0425" w14:paraId="24C3BE6A" w14:textId="77777777" w:rsidTr="00694C97">
        <w:tblPrEx>
          <w:tblCellMar>
            <w:top w:w="0" w:type="dxa"/>
            <w:bottom w:w="0" w:type="dxa"/>
          </w:tblCellMar>
        </w:tblPrEx>
        <w:tc>
          <w:tcPr>
            <w:tcW w:w="2578" w:type="dxa"/>
          </w:tcPr>
          <w:p w14:paraId="57C37F99" w14:textId="77777777" w:rsidR="00F02090" w:rsidRPr="00FD0425" w:rsidRDefault="00F02090" w:rsidP="00694C97">
            <w:pPr>
              <w:pStyle w:val="TAL"/>
              <w:ind w:left="227"/>
            </w:pPr>
            <w:r w:rsidRPr="00FD0425">
              <w:rPr>
                <w:rFonts w:eastAsia="MS Mincho"/>
                <w:bCs/>
              </w:rPr>
              <w:t>&gt;&gt;</w:t>
            </w:r>
            <w:r w:rsidRPr="00FD0425">
              <w:t>DRB ID</w:t>
            </w:r>
          </w:p>
        </w:tc>
        <w:tc>
          <w:tcPr>
            <w:tcW w:w="1104" w:type="dxa"/>
          </w:tcPr>
          <w:p w14:paraId="0202FB95" w14:textId="77777777" w:rsidR="00F02090" w:rsidRPr="00FD0425" w:rsidRDefault="00F02090" w:rsidP="00694C97">
            <w:pPr>
              <w:pStyle w:val="TAL"/>
              <w:rPr>
                <w:lang w:eastAsia="ja-JP"/>
              </w:rPr>
            </w:pPr>
            <w:r w:rsidRPr="00FD0425">
              <w:rPr>
                <w:lang w:eastAsia="ja-JP"/>
              </w:rPr>
              <w:t>M</w:t>
            </w:r>
          </w:p>
        </w:tc>
        <w:tc>
          <w:tcPr>
            <w:tcW w:w="1694" w:type="dxa"/>
          </w:tcPr>
          <w:p w14:paraId="477A454A" w14:textId="77777777" w:rsidR="00F02090" w:rsidRPr="00FD0425" w:rsidRDefault="00F02090" w:rsidP="00694C97">
            <w:pPr>
              <w:pStyle w:val="TAL"/>
              <w:rPr>
                <w:i/>
                <w:szCs w:val="18"/>
                <w:lang w:eastAsia="ja-JP"/>
              </w:rPr>
            </w:pPr>
          </w:p>
        </w:tc>
        <w:tc>
          <w:tcPr>
            <w:tcW w:w="1273" w:type="dxa"/>
          </w:tcPr>
          <w:p w14:paraId="38C110A3" w14:textId="77777777" w:rsidR="00F02090" w:rsidRPr="00FD0425" w:rsidRDefault="00F02090" w:rsidP="00694C97">
            <w:pPr>
              <w:pStyle w:val="TAL"/>
              <w:rPr>
                <w:lang w:eastAsia="ja-JP"/>
              </w:rPr>
            </w:pPr>
            <w:r w:rsidRPr="00FD0425">
              <w:rPr>
                <w:lang w:eastAsia="ja-JP"/>
              </w:rPr>
              <w:t>9.2.3.33</w:t>
            </w:r>
          </w:p>
        </w:tc>
        <w:tc>
          <w:tcPr>
            <w:tcW w:w="1274" w:type="dxa"/>
          </w:tcPr>
          <w:p w14:paraId="61A80525" w14:textId="77777777" w:rsidR="00F02090" w:rsidRPr="00FD0425" w:rsidRDefault="00F02090" w:rsidP="00694C97">
            <w:pPr>
              <w:pStyle w:val="TAL"/>
              <w:rPr>
                <w:lang w:eastAsia="ja-JP"/>
              </w:rPr>
            </w:pPr>
          </w:p>
        </w:tc>
        <w:tc>
          <w:tcPr>
            <w:tcW w:w="1288" w:type="dxa"/>
          </w:tcPr>
          <w:p w14:paraId="05DA44AC" w14:textId="77777777" w:rsidR="00F02090" w:rsidRPr="00FD0425" w:rsidRDefault="00F02090" w:rsidP="00694C97">
            <w:pPr>
              <w:pStyle w:val="TAC"/>
              <w:rPr>
                <w:lang w:eastAsia="ja-JP"/>
              </w:rPr>
            </w:pPr>
            <w:r w:rsidRPr="00FD0425">
              <w:rPr>
                <w:bCs/>
                <w:lang w:eastAsia="ja-JP"/>
              </w:rPr>
              <w:t>–</w:t>
            </w:r>
          </w:p>
        </w:tc>
        <w:tc>
          <w:tcPr>
            <w:tcW w:w="1274" w:type="dxa"/>
          </w:tcPr>
          <w:p w14:paraId="21892100" w14:textId="77777777" w:rsidR="00F02090" w:rsidRPr="00FD0425" w:rsidRDefault="00F02090" w:rsidP="00694C97">
            <w:pPr>
              <w:pStyle w:val="TAC"/>
              <w:rPr>
                <w:lang w:eastAsia="ja-JP"/>
              </w:rPr>
            </w:pPr>
          </w:p>
        </w:tc>
      </w:tr>
      <w:tr w:rsidR="00F02090" w:rsidRPr="00FD0425" w14:paraId="2AA40DDF" w14:textId="77777777" w:rsidTr="00694C97">
        <w:tblPrEx>
          <w:tblCellMar>
            <w:top w:w="0" w:type="dxa"/>
            <w:bottom w:w="0" w:type="dxa"/>
          </w:tblCellMar>
        </w:tblPrEx>
        <w:tc>
          <w:tcPr>
            <w:tcW w:w="2578" w:type="dxa"/>
          </w:tcPr>
          <w:p w14:paraId="046CB1F1" w14:textId="77777777" w:rsidR="00F02090" w:rsidRPr="00FD0425" w:rsidRDefault="00F02090" w:rsidP="00694C97">
            <w:pPr>
              <w:pStyle w:val="TAL"/>
              <w:ind w:left="227"/>
              <w:rPr>
                <w:rFonts w:eastAsia="MS Mincho"/>
                <w:bCs/>
              </w:rPr>
            </w:pPr>
            <w:r w:rsidRPr="00FD0425">
              <w:t>&gt;&gt;</w:t>
            </w:r>
            <w:r w:rsidRPr="00FD0425">
              <w:rPr>
                <w:lang w:eastAsia="zh-CN"/>
              </w:rPr>
              <w:t>UL COUNT</w:t>
            </w:r>
          </w:p>
        </w:tc>
        <w:tc>
          <w:tcPr>
            <w:tcW w:w="1104" w:type="dxa"/>
          </w:tcPr>
          <w:p w14:paraId="58F31E53" w14:textId="77777777" w:rsidR="00F02090" w:rsidRPr="00FD0425" w:rsidRDefault="00F02090" w:rsidP="00694C97">
            <w:pPr>
              <w:pStyle w:val="TAL"/>
              <w:rPr>
                <w:lang w:eastAsia="ja-JP"/>
              </w:rPr>
            </w:pPr>
            <w:r w:rsidRPr="00FD0425">
              <w:rPr>
                <w:lang w:eastAsia="zh-CN"/>
              </w:rPr>
              <w:t>M</w:t>
            </w:r>
          </w:p>
        </w:tc>
        <w:tc>
          <w:tcPr>
            <w:tcW w:w="1694" w:type="dxa"/>
          </w:tcPr>
          <w:p w14:paraId="01DF43B4" w14:textId="77777777" w:rsidR="00F02090" w:rsidRPr="00FD0425" w:rsidRDefault="00F02090" w:rsidP="00694C97">
            <w:pPr>
              <w:pStyle w:val="TAL"/>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6D34F2EE" w14:textId="77777777" w:rsidR="00F02090" w:rsidRPr="00FD0425" w:rsidRDefault="00F02090" w:rsidP="00694C97">
            <w:pPr>
              <w:pStyle w:val="TAL"/>
              <w:rPr>
                <w:snapToGrid w:val="0"/>
                <w:lang w:eastAsia="ja-JP"/>
              </w:rPr>
            </w:pPr>
          </w:p>
        </w:tc>
        <w:tc>
          <w:tcPr>
            <w:tcW w:w="1274" w:type="dxa"/>
          </w:tcPr>
          <w:p w14:paraId="23588A8D" w14:textId="77777777" w:rsidR="00F02090" w:rsidRPr="00FD0425" w:rsidRDefault="00F02090" w:rsidP="00694C97">
            <w:pPr>
              <w:pStyle w:val="TAL"/>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288" w:type="dxa"/>
          </w:tcPr>
          <w:p w14:paraId="16C817F8" w14:textId="77777777" w:rsidR="00F02090" w:rsidRPr="00FD0425" w:rsidRDefault="00F02090" w:rsidP="00694C97">
            <w:pPr>
              <w:pStyle w:val="TAC"/>
              <w:rPr>
                <w:lang w:eastAsia="zh-CN"/>
              </w:rPr>
            </w:pPr>
            <w:r w:rsidRPr="00FD0425">
              <w:rPr>
                <w:bCs/>
                <w:lang w:eastAsia="ja-JP"/>
              </w:rPr>
              <w:t>–</w:t>
            </w:r>
          </w:p>
        </w:tc>
        <w:tc>
          <w:tcPr>
            <w:tcW w:w="1274" w:type="dxa"/>
          </w:tcPr>
          <w:p w14:paraId="154C4948" w14:textId="77777777" w:rsidR="00F02090" w:rsidRPr="00FD0425" w:rsidRDefault="00F02090" w:rsidP="00694C97">
            <w:pPr>
              <w:pStyle w:val="TAC"/>
              <w:rPr>
                <w:lang w:eastAsia="zh-CN"/>
              </w:rPr>
            </w:pPr>
          </w:p>
        </w:tc>
      </w:tr>
      <w:tr w:rsidR="00F02090" w:rsidRPr="00FD0425" w14:paraId="3F28A54B" w14:textId="77777777" w:rsidTr="00694C97">
        <w:tblPrEx>
          <w:tblCellMar>
            <w:top w:w="0" w:type="dxa"/>
            <w:bottom w:w="0" w:type="dxa"/>
          </w:tblCellMar>
        </w:tblPrEx>
        <w:tc>
          <w:tcPr>
            <w:tcW w:w="2578" w:type="dxa"/>
          </w:tcPr>
          <w:p w14:paraId="72B4FF1F" w14:textId="77777777" w:rsidR="00F02090" w:rsidRPr="00FD0425" w:rsidRDefault="00F02090" w:rsidP="00694C97">
            <w:pPr>
              <w:pStyle w:val="TAL"/>
              <w:ind w:left="227"/>
            </w:pPr>
            <w:r w:rsidRPr="00FD0425">
              <w:t>&gt;&gt;</w:t>
            </w:r>
            <w:r w:rsidRPr="00FD0425">
              <w:rPr>
                <w:lang w:eastAsia="zh-CN"/>
              </w:rPr>
              <w:t>DL COUNT</w:t>
            </w:r>
          </w:p>
        </w:tc>
        <w:tc>
          <w:tcPr>
            <w:tcW w:w="1104" w:type="dxa"/>
          </w:tcPr>
          <w:p w14:paraId="24AC43AC" w14:textId="77777777" w:rsidR="00F02090" w:rsidRPr="00FD0425" w:rsidRDefault="00F02090" w:rsidP="00694C97">
            <w:pPr>
              <w:pStyle w:val="TAL"/>
              <w:rPr>
                <w:lang w:eastAsia="zh-CN"/>
              </w:rPr>
            </w:pPr>
            <w:r w:rsidRPr="00FD0425">
              <w:rPr>
                <w:lang w:eastAsia="zh-CN"/>
              </w:rPr>
              <w:t>M</w:t>
            </w:r>
          </w:p>
        </w:tc>
        <w:tc>
          <w:tcPr>
            <w:tcW w:w="1694" w:type="dxa"/>
          </w:tcPr>
          <w:p w14:paraId="7FACD740" w14:textId="77777777" w:rsidR="00F02090" w:rsidRPr="00FD0425" w:rsidRDefault="00F02090" w:rsidP="00694C97">
            <w:pPr>
              <w:pStyle w:val="TAL"/>
              <w:rPr>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24CAB42D" w14:textId="77777777" w:rsidR="00F02090" w:rsidRPr="00FD0425" w:rsidRDefault="00F02090" w:rsidP="00694C97">
            <w:pPr>
              <w:pStyle w:val="TAL"/>
              <w:rPr>
                <w:snapToGrid w:val="0"/>
                <w:lang w:eastAsia="ja-JP"/>
              </w:rPr>
            </w:pPr>
          </w:p>
        </w:tc>
        <w:tc>
          <w:tcPr>
            <w:tcW w:w="1274" w:type="dxa"/>
          </w:tcPr>
          <w:p w14:paraId="0F6EFAFE" w14:textId="77777777" w:rsidR="00F02090" w:rsidRPr="00FD0425" w:rsidRDefault="00F02090" w:rsidP="00694C97">
            <w:pPr>
              <w:pStyle w:val="TAL"/>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288" w:type="dxa"/>
          </w:tcPr>
          <w:p w14:paraId="2F9F912E" w14:textId="77777777" w:rsidR="00F02090" w:rsidRPr="00FD0425" w:rsidRDefault="00F02090" w:rsidP="00694C97">
            <w:pPr>
              <w:pStyle w:val="TAC"/>
              <w:rPr>
                <w:lang w:eastAsia="zh-CN"/>
              </w:rPr>
            </w:pPr>
            <w:r w:rsidRPr="00FD0425">
              <w:rPr>
                <w:bCs/>
                <w:lang w:eastAsia="ja-JP"/>
              </w:rPr>
              <w:t>–</w:t>
            </w:r>
          </w:p>
        </w:tc>
        <w:tc>
          <w:tcPr>
            <w:tcW w:w="1274" w:type="dxa"/>
          </w:tcPr>
          <w:p w14:paraId="17916050" w14:textId="77777777" w:rsidR="00F02090" w:rsidRPr="00FD0425" w:rsidRDefault="00F02090" w:rsidP="00694C97">
            <w:pPr>
              <w:pStyle w:val="TAC"/>
              <w:rPr>
                <w:lang w:eastAsia="zh-CN"/>
              </w:rPr>
            </w:pPr>
          </w:p>
        </w:tc>
      </w:tr>
    </w:tbl>
    <w:p w14:paraId="155A0BFC"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3760">
          <w:tblGrid>
            <w:gridCol w:w="3686"/>
            <w:gridCol w:w="5670"/>
          </w:tblGrid>
        </w:tblGridChange>
      </w:tblGrid>
      <w:tr w:rsidR="00F02090" w:rsidRPr="00FD0425" w14:paraId="74E2DE92" w14:textId="77777777" w:rsidTr="00694C97">
        <w:tblPrEx>
          <w:tblCellMar>
            <w:top w:w="0" w:type="dxa"/>
            <w:bottom w:w="0" w:type="dxa"/>
          </w:tblCellMar>
        </w:tblPrEx>
        <w:tc>
          <w:tcPr>
            <w:tcW w:w="3686" w:type="dxa"/>
          </w:tcPr>
          <w:p w14:paraId="3A8A7EF1" w14:textId="77777777" w:rsidR="00F02090" w:rsidRPr="00FD0425" w:rsidRDefault="00F02090" w:rsidP="00694C97">
            <w:pPr>
              <w:pStyle w:val="TAH"/>
              <w:rPr>
                <w:lang w:eastAsia="ja-JP"/>
              </w:rPr>
            </w:pPr>
            <w:r w:rsidRPr="00FD0425">
              <w:rPr>
                <w:lang w:eastAsia="ja-JP"/>
              </w:rPr>
              <w:t>Range bound</w:t>
            </w:r>
          </w:p>
        </w:tc>
        <w:tc>
          <w:tcPr>
            <w:tcW w:w="5670" w:type="dxa"/>
          </w:tcPr>
          <w:p w14:paraId="6E34A676" w14:textId="77777777" w:rsidR="00F02090" w:rsidRPr="00FD0425" w:rsidRDefault="00F02090" w:rsidP="00694C97">
            <w:pPr>
              <w:pStyle w:val="TAH"/>
              <w:rPr>
                <w:lang w:eastAsia="ja-JP"/>
              </w:rPr>
            </w:pPr>
            <w:r w:rsidRPr="00FD0425">
              <w:rPr>
                <w:lang w:eastAsia="ja-JP"/>
              </w:rPr>
              <w:t>Explanation</w:t>
            </w:r>
          </w:p>
        </w:tc>
      </w:tr>
      <w:tr w:rsidR="00F02090" w:rsidRPr="00FD0425" w14:paraId="23D79A4C" w14:textId="77777777" w:rsidTr="00694C97">
        <w:tblPrEx>
          <w:tblCellMar>
            <w:top w:w="0" w:type="dxa"/>
            <w:bottom w:w="0" w:type="dxa"/>
          </w:tblCellMar>
        </w:tblPrEx>
        <w:tc>
          <w:tcPr>
            <w:tcW w:w="3686" w:type="dxa"/>
          </w:tcPr>
          <w:p w14:paraId="3E8181D9" w14:textId="77777777" w:rsidR="00F02090" w:rsidRPr="00FD0425" w:rsidRDefault="00F02090" w:rsidP="00694C97">
            <w:pPr>
              <w:pStyle w:val="TAL"/>
              <w:rPr>
                <w:lang w:eastAsia="ja-JP"/>
              </w:rPr>
            </w:pPr>
            <w:r w:rsidRPr="00FD0425">
              <w:rPr>
                <w:lang w:eastAsia="ja-JP"/>
              </w:rPr>
              <w:t>maxnoofDRBs</w:t>
            </w:r>
          </w:p>
        </w:tc>
        <w:tc>
          <w:tcPr>
            <w:tcW w:w="5670" w:type="dxa"/>
          </w:tcPr>
          <w:p w14:paraId="095F3096" w14:textId="77777777" w:rsidR="00F02090" w:rsidRPr="00FD0425" w:rsidRDefault="00F02090" w:rsidP="00694C97">
            <w:pPr>
              <w:pStyle w:val="TAL"/>
              <w:rPr>
                <w:lang w:eastAsia="ja-JP"/>
              </w:rPr>
            </w:pPr>
            <w:r w:rsidRPr="00FD0425">
              <w:rPr>
                <w:lang w:eastAsia="ja-JP"/>
              </w:rPr>
              <w:t>Maximum no. of DRBs. Value is 32</w:t>
            </w:r>
          </w:p>
        </w:tc>
      </w:tr>
    </w:tbl>
    <w:p w14:paraId="21472B1B" w14:textId="77777777" w:rsidR="00F02090" w:rsidRPr="00FD0425" w:rsidRDefault="00F02090" w:rsidP="00F02090"/>
    <w:p w14:paraId="424D67F3" w14:textId="77777777" w:rsidR="00F02090" w:rsidRPr="00FD0425" w:rsidRDefault="00F02090" w:rsidP="00F02090">
      <w:pPr>
        <w:pStyle w:val="Heading4"/>
        <w:rPr>
          <w:lang w:eastAsia="zh-CN"/>
        </w:rPr>
      </w:pPr>
      <w:bookmarkStart w:id="3761" w:name="_Toc20955211"/>
      <w:bookmarkStart w:id="3762" w:name="_Toc29991406"/>
      <w:bookmarkStart w:id="3763" w:name="_Toc36555806"/>
      <w:bookmarkStart w:id="3764" w:name="_Toc44497516"/>
      <w:bookmarkStart w:id="3765" w:name="_Toc45107904"/>
      <w:bookmarkStart w:id="3766" w:name="_Toc45901524"/>
      <w:bookmarkStart w:id="3767" w:name="_Toc51850603"/>
      <w:bookmarkStart w:id="3768" w:name="_Toc56693606"/>
      <w:bookmarkStart w:id="3769" w:name="_Toc64447149"/>
      <w:bookmarkStart w:id="3770" w:name="_Toc66286643"/>
      <w:bookmarkStart w:id="3771" w:name="_Toc74151338"/>
      <w:bookmarkStart w:id="3772" w:name="_Toc88653810"/>
      <w:bookmarkStart w:id="3773" w:name="_Toc97904166"/>
      <w:bookmarkStart w:id="3774" w:name="_Toc105175207"/>
      <w:bookmarkStart w:id="3775" w:name="_Toc113826237"/>
      <w:bookmarkStart w:id="3776" w:name="_Toc120032363"/>
      <w:r w:rsidRPr="00FD0425">
        <w:t>9.1.2.20</w:t>
      </w:r>
      <w:r w:rsidRPr="00FD0425">
        <w:tab/>
      </w:r>
      <w:r w:rsidRPr="00FD0425">
        <w:rPr>
          <w:lang w:eastAsia="zh-CN"/>
        </w:rPr>
        <w:t>RRC TRANSFER</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E99B782" w14:textId="77777777" w:rsidR="00F02090" w:rsidRPr="00FD0425" w:rsidRDefault="00F02090" w:rsidP="00F02090">
      <w:bookmarkStart w:id="3777"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F02090">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F02090" w:rsidRPr="00FD0425" w14:paraId="70B6F2F0" w14:textId="77777777" w:rsidTr="00694C97">
        <w:tblPrEx>
          <w:tblCellMar>
            <w:top w:w="0" w:type="dxa"/>
            <w:bottom w:w="0" w:type="dxa"/>
          </w:tblCellMar>
        </w:tblPrEx>
        <w:tc>
          <w:tcPr>
            <w:tcW w:w="2578" w:type="dxa"/>
          </w:tcPr>
          <w:p w14:paraId="5EF8852E" w14:textId="77777777" w:rsidR="00F02090" w:rsidRPr="00FD0425" w:rsidRDefault="00F02090" w:rsidP="00694C97">
            <w:pPr>
              <w:pStyle w:val="TAH"/>
              <w:rPr>
                <w:lang w:eastAsia="ja-JP"/>
              </w:rPr>
            </w:pPr>
            <w:r w:rsidRPr="00FD0425">
              <w:rPr>
                <w:lang w:eastAsia="ja-JP"/>
              </w:rPr>
              <w:t>IE/Group Name</w:t>
            </w:r>
          </w:p>
        </w:tc>
        <w:tc>
          <w:tcPr>
            <w:tcW w:w="1104" w:type="dxa"/>
          </w:tcPr>
          <w:p w14:paraId="7F1A2DE4" w14:textId="77777777" w:rsidR="00F02090" w:rsidRPr="00FD0425" w:rsidRDefault="00F02090" w:rsidP="00694C97">
            <w:pPr>
              <w:pStyle w:val="TAH"/>
              <w:rPr>
                <w:lang w:eastAsia="ja-JP"/>
              </w:rPr>
            </w:pPr>
            <w:r w:rsidRPr="00FD0425">
              <w:rPr>
                <w:lang w:eastAsia="ja-JP"/>
              </w:rPr>
              <w:t>Presence</w:t>
            </w:r>
          </w:p>
        </w:tc>
        <w:tc>
          <w:tcPr>
            <w:tcW w:w="881" w:type="dxa"/>
          </w:tcPr>
          <w:p w14:paraId="2A5F9185" w14:textId="77777777" w:rsidR="00F02090" w:rsidRPr="00FD0425" w:rsidRDefault="00F02090" w:rsidP="00694C97">
            <w:pPr>
              <w:pStyle w:val="TAH"/>
              <w:rPr>
                <w:lang w:eastAsia="ja-JP"/>
              </w:rPr>
            </w:pPr>
            <w:r w:rsidRPr="00FD0425">
              <w:rPr>
                <w:lang w:eastAsia="ja-JP"/>
              </w:rPr>
              <w:t>Range</w:t>
            </w:r>
          </w:p>
        </w:tc>
        <w:tc>
          <w:tcPr>
            <w:tcW w:w="1559" w:type="dxa"/>
          </w:tcPr>
          <w:p w14:paraId="2F5E6160" w14:textId="77777777" w:rsidR="00F02090" w:rsidRPr="00FD0425" w:rsidRDefault="00F02090" w:rsidP="00694C97">
            <w:pPr>
              <w:pStyle w:val="TAH"/>
              <w:rPr>
                <w:lang w:eastAsia="ja-JP"/>
              </w:rPr>
            </w:pPr>
            <w:r w:rsidRPr="00FD0425">
              <w:rPr>
                <w:lang w:eastAsia="ja-JP"/>
              </w:rPr>
              <w:t>IE type and reference</w:t>
            </w:r>
          </w:p>
        </w:tc>
        <w:tc>
          <w:tcPr>
            <w:tcW w:w="2146" w:type="dxa"/>
          </w:tcPr>
          <w:p w14:paraId="52CA7358" w14:textId="77777777" w:rsidR="00F02090" w:rsidRPr="00FD0425" w:rsidRDefault="00F02090" w:rsidP="00694C97">
            <w:pPr>
              <w:pStyle w:val="TAH"/>
              <w:rPr>
                <w:lang w:eastAsia="ja-JP"/>
              </w:rPr>
            </w:pPr>
            <w:r w:rsidRPr="00FD0425">
              <w:rPr>
                <w:lang w:eastAsia="ja-JP"/>
              </w:rPr>
              <w:t>Semantics description</w:t>
            </w:r>
          </w:p>
        </w:tc>
        <w:tc>
          <w:tcPr>
            <w:tcW w:w="1080" w:type="dxa"/>
          </w:tcPr>
          <w:p w14:paraId="3BB7DE25" w14:textId="77777777" w:rsidR="00F02090" w:rsidRPr="00FD0425" w:rsidRDefault="00F02090" w:rsidP="00694C97">
            <w:pPr>
              <w:pStyle w:val="TAH"/>
              <w:rPr>
                <w:b w:val="0"/>
                <w:lang w:eastAsia="ja-JP"/>
              </w:rPr>
            </w:pPr>
            <w:r w:rsidRPr="00FD0425">
              <w:rPr>
                <w:lang w:eastAsia="ja-JP"/>
              </w:rPr>
              <w:t>Criticality</w:t>
            </w:r>
          </w:p>
        </w:tc>
        <w:tc>
          <w:tcPr>
            <w:tcW w:w="1137" w:type="dxa"/>
          </w:tcPr>
          <w:p w14:paraId="17D20FDB"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054E2059" w14:textId="77777777" w:rsidTr="00694C97">
        <w:tblPrEx>
          <w:tblCellMar>
            <w:top w:w="0" w:type="dxa"/>
            <w:bottom w:w="0" w:type="dxa"/>
          </w:tblCellMar>
        </w:tblPrEx>
        <w:tc>
          <w:tcPr>
            <w:tcW w:w="2578" w:type="dxa"/>
          </w:tcPr>
          <w:p w14:paraId="3592CBBD" w14:textId="77777777" w:rsidR="00F02090" w:rsidRPr="00FD0425" w:rsidRDefault="00F02090" w:rsidP="00694C97">
            <w:pPr>
              <w:pStyle w:val="TAL"/>
              <w:rPr>
                <w:lang w:eastAsia="ja-JP"/>
              </w:rPr>
            </w:pPr>
            <w:r w:rsidRPr="00FD0425">
              <w:rPr>
                <w:lang w:eastAsia="ja-JP"/>
              </w:rPr>
              <w:t>Message Type</w:t>
            </w:r>
          </w:p>
        </w:tc>
        <w:tc>
          <w:tcPr>
            <w:tcW w:w="1104" w:type="dxa"/>
          </w:tcPr>
          <w:p w14:paraId="5B9ED086" w14:textId="77777777" w:rsidR="00F02090" w:rsidRPr="00FD0425" w:rsidRDefault="00F02090" w:rsidP="00694C97">
            <w:pPr>
              <w:pStyle w:val="TAL"/>
              <w:rPr>
                <w:lang w:eastAsia="ja-JP"/>
              </w:rPr>
            </w:pPr>
            <w:r w:rsidRPr="00FD0425">
              <w:rPr>
                <w:lang w:eastAsia="ja-JP"/>
              </w:rPr>
              <w:t>M</w:t>
            </w:r>
          </w:p>
        </w:tc>
        <w:tc>
          <w:tcPr>
            <w:tcW w:w="881" w:type="dxa"/>
          </w:tcPr>
          <w:p w14:paraId="76B28DBA" w14:textId="77777777" w:rsidR="00F02090" w:rsidRPr="00FD0425" w:rsidRDefault="00F02090" w:rsidP="00694C97">
            <w:pPr>
              <w:pStyle w:val="TAL"/>
              <w:rPr>
                <w:lang w:eastAsia="ja-JP"/>
              </w:rPr>
            </w:pPr>
          </w:p>
        </w:tc>
        <w:tc>
          <w:tcPr>
            <w:tcW w:w="1559" w:type="dxa"/>
          </w:tcPr>
          <w:p w14:paraId="3AF40BBC" w14:textId="77777777" w:rsidR="00F02090" w:rsidRPr="00FD0425" w:rsidRDefault="00F02090" w:rsidP="00694C97">
            <w:pPr>
              <w:pStyle w:val="TAL"/>
              <w:rPr>
                <w:lang w:eastAsia="ja-JP"/>
              </w:rPr>
            </w:pPr>
            <w:r w:rsidRPr="00FD0425">
              <w:rPr>
                <w:lang w:eastAsia="ja-JP"/>
              </w:rPr>
              <w:t>9.2.3.1</w:t>
            </w:r>
          </w:p>
        </w:tc>
        <w:tc>
          <w:tcPr>
            <w:tcW w:w="2146" w:type="dxa"/>
          </w:tcPr>
          <w:p w14:paraId="3F730C2E" w14:textId="77777777" w:rsidR="00F02090" w:rsidRPr="00FD0425" w:rsidRDefault="00F02090" w:rsidP="00694C97">
            <w:pPr>
              <w:pStyle w:val="TAL"/>
              <w:rPr>
                <w:lang w:eastAsia="ja-JP"/>
              </w:rPr>
            </w:pPr>
          </w:p>
        </w:tc>
        <w:tc>
          <w:tcPr>
            <w:tcW w:w="1080" w:type="dxa"/>
          </w:tcPr>
          <w:p w14:paraId="3BA7153B" w14:textId="77777777" w:rsidR="00F02090" w:rsidRPr="00FD0425" w:rsidRDefault="00F02090" w:rsidP="00694C97">
            <w:pPr>
              <w:pStyle w:val="TAC"/>
              <w:rPr>
                <w:lang w:eastAsia="ja-JP"/>
              </w:rPr>
            </w:pPr>
            <w:r w:rsidRPr="00FD0425">
              <w:rPr>
                <w:lang w:eastAsia="ja-JP"/>
              </w:rPr>
              <w:t>YES</w:t>
            </w:r>
          </w:p>
        </w:tc>
        <w:tc>
          <w:tcPr>
            <w:tcW w:w="1137" w:type="dxa"/>
          </w:tcPr>
          <w:p w14:paraId="13E64E14" w14:textId="77777777" w:rsidR="00F02090" w:rsidRPr="00FD0425" w:rsidRDefault="00F02090" w:rsidP="00694C97">
            <w:pPr>
              <w:pStyle w:val="TAC"/>
              <w:rPr>
                <w:lang w:eastAsia="ja-JP"/>
              </w:rPr>
            </w:pPr>
            <w:r w:rsidRPr="00FD0425">
              <w:rPr>
                <w:lang w:eastAsia="ja-JP"/>
              </w:rPr>
              <w:t>reject</w:t>
            </w:r>
          </w:p>
        </w:tc>
      </w:tr>
      <w:tr w:rsidR="00F02090" w:rsidRPr="00FD0425" w14:paraId="768AE312" w14:textId="77777777" w:rsidTr="00694C97">
        <w:tblPrEx>
          <w:tblCellMar>
            <w:top w:w="0" w:type="dxa"/>
            <w:bottom w:w="0" w:type="dxa"/>
          </w:tblCellMar>
        </w:tblPrEx>
        <w:tc>
          <w:tcPr>
            <w:tcW w:w="2578" w:type="dxa"/>
          </w:tcPr>
          <w:p w14:paraId="213BA9F6" w14:textId="77777777" w:rsidR="00F02090" w:rsidRPr="00FD0425" w:rsidRDefault="00F02090" w:rsidP="00694C97">
            <w:pPr>
              <w:pStyle w:val="TAL"/>
              <w:rPr>
                <w:lang w:eastAsia="ja-JP"/>
              </w:rPr>
            </w:pPr>
            <w:r w:rsidRPr="00FD0425">
              <w:rPr>
                <w:lang w:eastAsia="ja-JP"/>
              </w:rPr>
              <w:t>M-NG-RAN node UE XnAP ID</w:t>
            </w:r>
          </w:p>
        </w:tc>
        <w:tc>
          <w:tcPr>
            <w:tcW w:w="1104" w:type="dxa"/>
          </w:tcPr>
          <w:p w14:paraId="08F3FB9E" w14:textId="77777777" w:rsidR="00F02090" w:rsidRPr="00FD0425" w:rsidRDefault="00F02090" w:rsidP="00694C97">
            <w:pPr>
              <w:pStyle w:val="TAL"/>
              <w:rPr>
                <w:lang w:eastAsia="ja-JP"/>
              </w:rPr>
            </w:pPr>
            <w:r w:rsidRPr="00FD0425">
              <w:rPr>
                <w:lang w:eastAsia="ja-JP"/>
              </w:rPr>
              <w:t>M</w:t>
            </w:r>
          </w:p>
        </w:tc>
        <w:tc>
          <w:tcPr>
            <w:tcW w:w="881" w:type="dxa"/>
          </w:tcPr>
          <w:p w14:paraId="13088730" w14:textId="77777777" w:rsidR="00F02090" w:rsidRPr="00FD0425" w:rsidRDefault="00F02090" w:rsidP="00694C97">
            <w:pPr>
              <w:pStyle w:val="TAL"/>
              <w:rPr>
                <w:lang w:eastAsia="ja-JP"/>
              </w:rPr>
            </w:pPr>
          </w:p>
        </w:tc>
        <w:tc>
          <w:tcPr>
            <w:tcW w:w="1559" w:type="dxa"/>
          </w:tcPr>
          <w:p w14:paraId="4936E50C" w14:textId="77777777" w:rsidR="00F02090" w:rsidRPr="00FD0425" w:rsidRDefault="00F02090" w:rsidP="00694C97">
            <w:pPr>
              <w:pStyle w:val="TAL"/>
              <w:rPr>
                <w:snapToGrid w:val="0"/>
                <w:lang w:eastAsia="ja-JP"/>
              </w:rPr>
            </w:pPr>
            <w:r w:rsidRPr="00FD0425">
              <w:rPr>
                <w:snapToGrid w:val="0"/>
                <w:lang w:eastAsia="ja-JP"/>
              </w:rPr>
              <w:t>NG-RAN node UE XnAP ID</w:t>
            </w:r>
          </w:p>
          <w:p w14:paraId="59FDE86E" w14:textId="77777777" w:rsidR="00F02090" w:rsidRPr="00FD0425" w:rsidRDefault="00F02090" w:rsidP="00694C97">
            <w:pPr>
              <w:pStyle w:val="TAL"/>
              <w:rPr>
                <w:lang w:eastAsia="ja-JP"/>
              </w:rPr>
            </w:pPr>
            <w:r w:rsidRPr="00FD0425">
              <w:rPr>
                <w:lang w:eastAsia="ja-JP"/>
              </w:rPr>
              <w:t>9.2.3.16</w:t>
            </w:r>
          </w:p>
        </w:tc>
        <w:tc>
          <w:tcPr>
            <w:tcW w:w="2146" w:type="dxa"/>
          </w:tcPr>
          <w:p w14:paraId="7CCAB373" w14:textId="77777777" w:rsidR="00F02090" w:rsidRPr="00FD0425" w:rsidRDefault="00F02090" w:rsidP="00694C97">
            <w:pPr>
              <w:pStyle w:val="TAL"/>
              <w:rPr>
                <w:lang w:eastAsia="ja-JP"/>
              </w:rPr>
            </w:pPr>
            <w:r w:rsidRPr="00FD0425">
              <w:rPr>
                <w:szCs w:val="18"/>
                <w:lang w:eastAsia="ja-JP"/>
              </w:rPr>
              <w:t>Allocated at the M-NG-RAN node</w:t>
            </w:r>
          </w:p>
        </w:tc>
        <w:tc>
          <w:tcPr>
            <w:tcW w:w="1080" w:type="dxa"/>
          </w:tcPr>
          <w:p w14:paraId="07534DC6" w14:textId="77777777" w:rsidR="00F02090" w:rsidRPr="00FD0425" w:rsidRDefault="00F02090" w:rsidP="00694C97">
            <w:pPr>
              <w:pStyle w:val="TAC"/>
              <w:rPr>
                <w:lang w:eastAsia="ja-JP"/>
              </w:rPr>
            </w:pPr>
            <w:r w:rsidRPr="00FD0425">
              <w:rPr>
                <w:lang w:eastAsia="ja-JP"/>
              </w:rPr>
              <w:t>YES</w:t>
            </w:r>
          </w:p>
        </w:tc>
        <w:tc>
          <w:tcPr>
            <w:tcW w:w="1137" w:type="dxa"/>
          </w:tcPr>
          <w:p w14:paraId="21DB564F" w14:textId="77777777" w:rsidR="00F02090" w:rsidRPr="00FD0425" w:rsidRDefault="00F02090" w:rsidP="00694C97">
            <w:pPr>
              <w:pStyle w:val="TAC"/>
              <w:rPr>
                <w:lang w:eastAsia="ja-JP"/>
              </w:rPr>
            </w:pPr>
            <w:r w:rsidRPr="00FD0425">
              <w:rPr>
                <w:lang w:eastAsia="ja-JP"/>
              </w:rPr>
              <w:t>reject</w:t>
            </w:r>
          </w:p>
        </w:tc>
      </w:tr>
      <w:tr w:rsidR="00F02090" w:rsidRPr="00FD0425" w14:paraId="4BB7363E" w14:textId="77777777" w:rsidTr="00694C97">
        <w:tblPrEx>
          <w:tblCellMar>
            <w:top w:w="0" w:type="dxa"/>
            <w:bottom w:w="0" w:type="dxa"/>
          </w:tblCellMar>
        </w:tblPrEx>
        <w:tc>
          <w:tcPr>
            <w:tcW w:w="2578" w:type="dxa"/>
          </w:tcPr>
          <w:p w14:paraId="49362997" w14:textId="77777777" w:rsidR="00F02090" w:rsidRPr="00FD0425" w:rsidRDefault="00F02090" w:rsidP="00694C97">
            <w:pPr>
              <w:pStyle w:val="TAL"/>
              <w:rPr>
                <w:lang w:eastAsia="ja-JP"/>
              </w:rPr>
            </w:pPr>
            <w:r w:rsidRPr="00FD0425">
              <w:rPr>
                <w:lang w:eastAsia="ja-JP"/>
              </w:rPr>
              <w:t>S-NG-RAN node UE XnAP ID</w:t>
            </w:r>
          </w:p>
        </w:tc>
        <w:tc>
          <w:tcPr>
            <w:tcW w:w="1104" w:type="dxa"/>
          </w:tcPr>
          <w:p w14:paraId="3DE67008" w14:textId="77777777" w:rsidR="00F02090" w:rsidRPr="00FD0425" w:rsidRDefault="00F02090" w:rsidP="00694C97">
            <w:pPr>
              <w:pStyle w:val="TAL"/>
              <w:rPr>
                <w:lang w:eastAsia="ja-JP"/>
              </w:rPr>
            </w:pPr>
            <w:r w:rsidRPr="00FD0425">
              <w:rPr>
                <w:lang w:eastAsia="ja-JP"/>
              </w:rPr>
              <w:t>M</w:t>
            </w:r>
          </w:p>
        </w:tc>
        <w:tc>
          <w:tcPr>
            <w:tcW w:w="881" w:type="dxa"/>
          </w:tcPr>
          <w:p w14:paraId="4C64A524" w14:textId="77777777" w:rsidR="00F02090" w:rsidRPr="00FD0425" w:rsidRDefault="00F02090" w:rsidP="00694C97">
            <w:pPr>
              <w:pStyle w:val="TAL"/>
              <w:rPr>
                <w:lang w:eastAsia="ja-JP"/>
              </w:rPr>
            </w:pPr>
          </w:p>
        </w:tc>
        <w:tc>
          <w:tcPr>
            <w:tcW w:w="1559" w:type="dxa"/>
          </w:tcPr>
          <w:p w14:paraId="4C2045CC" w14:textId="77777777" w:rsidR="00F02090" w:rsidRPr="00FD0425" w:rsidRDefault="00F02090" w:rsidP="00694C97">
            <w:pPr>
              <w:pStyle w:val="TAL"/>
              <w:rPr>
                <w:snapToGrid w:val="0"/>
                <w:lang w:eastAsia="ja-JP"/>
              </w:rPr>
            </w:pPr>
            <w:r w:rsidRPr="00FD0425">
              <w:rPr>
                <w:snapToGrid w:val="0"/>
                <w:lang w:eastAsia="ja-JP"/>
              </w:rPr>
              <w:t>NG-RAN node UE XnAP ID</w:t>
            </w:r>
          </w:p>
          <w:p w14:paraId="0D227649" w14:textId="77777777" w:rsidR="00F02090" w:rsidRPr="00FD0425" w:rsidRDefault="00F02090" w:rsidP="00694C97">
            <w:pPr>
              <w:pStyle w:val="TAL"/>
              <w:rPr>
                <w:lang w:eastAsia="ja-JP"/>
              </w:rPr>
            </w:pPr>
            <w:r w:rsidRPr="00FD0425">
              <w:rPr>
                <w:lang w:eastAsia="ja-JP"/>
              </w:rPr>
              <w:t>9.2.3.16</w:t>
            </w:r>
          </w:p>
        </w:tc>
        <w:tc>
          <w:tcPr>
            <w:tcW w:w="2146" w:type="dxa"/>
          </w:tcPr>
          <w:p w14:paraId="7E207375" w14:textId="77777777" w:rsidR="00F02090" w:rsidRPr="00FD0425" w:rsidRDefault="00F02090" w:rsidP="00694C97">
            <w:pPr>
              <w:pStyle w:val="TAL"/>
              <w:rPr>
                <w:lang w:eastAsia="ja-JP"/>
              </w:rPr>
            </w:pPr>
            <w:r w:rsidRPr="00FD0425">
              <w:rPr>
                <w:szCs w:val="18"/>
                <w:lang w:eastAsia="ja-JP"/>
              </w:rPr>
              <w:t>Allocated at the S-NG-RAN node</w:t>
            </w:r>
          </w:p>
        </w:tc>
        <w:tc>
          <w:tcPr>
            <w:tcW w:w="1080" w:type="dxa"/>
          </w:tcPr>
          <w:p w14:paraId="3DFA3E66" w14:textId="77777777" w:rsidR="00F02090" w:rsidRPr="00FD0425" w:rsidRDefault="00F02090" w:rsidP="00694C97">
            <w:pPr>
              <w:pStyle w:val="TAC"/>
              <w:rPr>
                <w:lang w:eastAsia="ja-JP"/>
              </w:rPr>
            </w:pPr>
            <w:r w:rsidRPr="00FD0425">
              <w:rPr>
                <w:lang w:eastAsia="ja-JP"/>
              </w:rPr>
              <w:t>YES</w:t>
            </w:r>
          </w:p>
        </w:tc>
        <w:tc>
          <w:tcPr>
            <w:tcW w:w="1137" w:type="dxa"/>
          </w:tcPr>
          <w:p w14:paraId="4438A24D" w14:textId="77777777" w:rsidR="00F02090" w:rsidRPr="00FD0425" w:rsidRDefault="00F02090" w:rsidP="00694C97">
            <w:pPr>
              <w:pStyle w:val="TAC"/>
              <w:rPr>
                <w:lang w:eastAsia="ja-JP"/>
              </w:rPr>
            </w:pPr>
            <w:r w:rsidRPr="00FD0425">
              <w:rPr>
                <w:lang w:eastAsia="ja-JP"/>
              </w:rPr>
              <w:t>reject</w:t>
            </w:r>
          </w:p>
        </w:tc>
      </w:tr>
      <w:tr w:rsidR="00F02090" w:rsidRPr="00FD0425" w14:paraId="39197AA8" w14:textId="77777777" w:rsidTr="00694C97">
        <w:tblPrEx>
          <w:tblCellMar>
            <w:top w:w="0" w:type="dxa"/>
            <w:bottom w:w="0" w:type="dxa"/>
          </w:tblCellMar>
        </w:tblPrEx>
        <w:tc>
          <w:tcPr>
            <w:tcW w:w="2578" w:type="dxa"/>
          </w:tcPr>
          <w:p w14:paraId="4EA8D34C" w14:textId="77777777" w:rsidR="00F02090" w:rsidRPr="00FD0425" w:rsidRDefault="00F02090" w:rsidP="00694C97">
            <w:pPr>
              <w:pStyle w:val="TAL"/>
              <w:rPr>
                <w:b/>
                <w:lang w:eastAsia="ja-JP"/>
              </w:rPr>
            </w:pPr>
            <w:r w:rsidRPr="00FD0425">
              <w:rPr>
                <w:b/>
                <w:lang w:eastAsia="ja-JP"/>
              </w:rPr>
              <w:t>Split SRB</w:t>
            </w:r>
          </w:p>
        </w:tc>
        <w:tc>
          <w:tcPr>
            <w:tcW w:w="1104" w:type="dxa"/>
          </w:tcPr>
          <w:p w14:paraId="3DBEDE3B" w14:textId="77777777" w:rsidR="00F02090" w:rsidRPr="00FD0425" w:rsidRDefault="00F02090" w:rsidP="00694C97">
            <w:pPr>
              <w:pStyle w:val="TAL"/>
              <w:rPr>
                <w:lang w:eastAsia="ja-JP"/>
              </w:rPr>
            </w:pPr>
          </w:p>
        </w:tc>
        <w:tc>
          <w:tcPr>
            <w:tcW w:w="881" w:type="dxa"/>
          </w:tcPr>
          <w:p w14:paraId="5E604C2F" w14:textId="77777777" w:rsidR="00F02090" w:rsidRPr="00FD0425" w:rsidRDefault="00F02090" w:rsidP="00694C97">
            <w:pPr>
              <w:pStyle w:val="TAL"/>
              <w:rPr>
                <w:i/>
                <w:lang w:eastAsia="ja-JP"/>
              </w:rPr>
            </w:pPr>
            <w:r w:rsidRPr="00FD0425">
              <w:rPr>
                <w:i/>
                <w:lang w:eastAsia="ja-JP"/>
              </w:rPr>
              <w:t>0..1</w:t>
            </w:r>
          </w:p>
        </w:tc>
        <w:tc>
          <w:tcPr>
            <w:tcW w:w="1559" w:type="dxa"/>
          </w:tcPr>
          <w:p w14:paraId="2F577D3E" w14:textId="77777777" w:rsidR="00F02090" w:rsidRPr="00FD0425" w:rsidRDefault="00F02090" w:rsidP="00694C97">
            <w:pPr>
              <w:pStyle w:val="TAL"/>
              <w:rPr>
                <w:snapToGrid w:val="0"/>
                <w:lang w:eastAsia="ja-JP"/>
              </w:rPr>
            </w:pPr>
          </w:p>
        </w:tc>
        <w:tc>
          <w:tcPr>
            <w:tcW w:w="2146" w:type="dxa"/>
          </w:tcPr>
          <w:p w14:paraId="4A6C8904" w14:textId="77777777" w:rsidR="00F02090" w:rsidRPr="00FD0425" w:rsidRDefault="00F02090" w:rsidP="00694C97">
            <w:pPr>
              <w:pStyle w:val="TAL"/>
              <w:rPr>
                <w:szCs w:val="18"/>
                <w:lang w:eastAsia="ja-JP"/>
              </w:rPr>
            </w:pPr>
          </w:p>
        </w:tc>
        <w:tc>
          <w:tcPr>
            <w:tcW w:w="1080" w:type="dxa"/>
          </w:tcPr>
          <w:p w14:paraId="40D141F5" w14:textId="77777777" w:rsidR="00F02090" w:rsidRPr="00FD0425" w:rsidRDefault="00F02090" w:rsidP="00694C97">
            <w:pPr>
              <w:pStyle w:val="TAC"/>
              <w:rPr>
                <w:lang w:eastAsia="ja-JP"/>
              </w:rPr>
            </w:pPr>
            <w:r w:rsidRPr="00FD0425">
              <w:rPr>
                <w:lang w:eastAsia="ja-JP"/>
              </w:rPr>
              <w:t>YES</w:t>
            </w:r>
          </w:p>
        </w:tc>
        <w:tc>
          <w:tcPr>
            <w:tcW w:w="1137" w:type="dxa"/>
          </w:tcPr>
          <w:p w14:paraId="36DC363C" w14:textId="77777777" w:rsidR="00F02090" w:rsidRPr="00FD0425" w:rsidRDefault="00F02090" w:rsidP="00694C97">
            <w:pPr>
              <w:pStyle w:val="TAC"/>
              <w:rPr>
                <w:lang w:eastAsia="ja-JP"/>
              </w:rPr>
            </w:pPr>
            <w:r w:rsidRPr="00FD0425">
              <w:rPr>
                <w:lang w:eastAsia="ja-JP"/>
              </w:rPr>
              <w:t>reject</w:t>
            </w:r>
          </w:p>
        </w:tc>
      </w:tr>
      <w:tr w:rsidR="00F02090" w:rsidRPr="00FD0425" w14:paraId="554A6C64" w14:textId="77777777" w:rsidTr="00694C97">
        <w:tblPrEx>
          <w:tblCellMar>
            <w:top w:w="0" w:type="dxa"/>
            <w:bottom w:w="0" w:type="dxa"/>
          </w:tblCellMar>
        </w:tblPrEx>
        <w:tc>
          <w:tcPr>
            <w:tcW w:w="2578" w:type="dxa"/>
          </w:tcPr>
          <w:p w14:paraId="21835739" w14:textId="77777777" w:rsidR="00F02090" w:rsidRPr="00FD0425" w:rsidRDefault="00F02090" w:rsidP="00694C97">
            <w:pPr>
              <w:pStyle w:val="TAL"/>
              <w:ind w:left="113"/>
              <w:rPr>
                <w:lang w:eastAsia="ja-JP"/>
              </w:rPr>
            </w:pPr>
            <w:r w:rsidRPr="00FD0425">
              <w:rPr>
                <w:lang w:eastAsia="ja-JP"/>
              </w:rPr>
              <w:t>&gt;RRC Container</w:t>
            </w:r>
          </w:p>
        </w:tc>
        <w:tc>
          <w:tcPr>
            <w:tcW w:w="1104" w:type="dxa"/>
          </w:tcPr>
          <w:p w14:paraId="46B5F787" w14:textId="77777777" w:rsidR="00F02090" w:rsidRPr="00FD0425" w:rsidRDefault="00F02090" w:rsidP="00694C97">
            <w:pPr>
              <w:pStyle w:val="TAL"/>
              <w:rPr>
                <w:lang w:eastAsia="ja-JP"/>
              </w:rPr>
            </w:pPr>
            <w:r w:rsidRPr="00FD0425">
              <w:rPr>
                <w:lang w:eastAsia="ja-JP"/>
              </w:rPr>
              <w:t>O</w:t>
            </w:r>
          </w:p>
        </w:tc>
        <w:tc>
          <w:tcPr>
            <w:tcW w:w="881" w:type="dxa"/>
          </w:tcPr>
          <w:p w14:paraId="4DE5DD5E" w14:textId="77777777" w:rsidR="00F02090" w:rsidRPr="00FD0425" w:rsidRDefault="00F02090" w:rsidP="00694C97">
            <w:pPr>
              <w:pStyle w:val="TAL"/>
              <w:rPr>
                <w:lang w:eastAsia="ja-JP"/>
              </w:rPr>
            </w:pPr>
          </w:p>
        </w:tc>
        <w:tc>
          <w:tcPr>
            <w:tcW w:w="1559" w:type="dxa"/>
          </w:tcPr>
          <w:p w14:paraId="066A4B80" w14:textId="77777777" w:rsidR="00F02090" w:rsidRPr="00FD0425" w:rsidRDefault="00F02090" w:rsidP="00694C97">
            <w:pPr>
              <w:pStyle w:val="TAL"/>
              <w:rPr>
                <w:snapToGrid w:val="0"/>
                <w:lang w:eastAsia="ja-JP"/>
              </w:rPr>
            </w:pPr>
            <w:r w:rsidRPr="00FD0425">
              <w:rPr>
                <w:snapToGrid w:val="0"/>
                <w:lang w:eastAsia="ja-JP"/>
              </w:rPr>
              <w:t>OCTET STRING</w:t>
            </w:r>
          </w:p>
        </w:tc>
        <w:tc>
          <w:tcPr>
            <w:tcW w:w="2146" w:type="dxa"/>
          </w:tcPr>
          <w:p w14:paraId="36DF13A4" w14:textId="77777777" w:rsidR="00F02090" w:rsidRPr="00FD0425" w:rsidRDefault="006A0009" w:rsidP="00694C97">
            <w:pPr>
              <w:pStyle w:val="TAL"/>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1080" w:type="dxa"/>
          </w:tcPr>
          <w:p w14:paraId="27013F84" w14:textId="77777777" w:rsidR="00F02090" w:rsidRPr="00FD0425" w:rsidRDefault="00F02090" w:rsidP="00694C97">
            <w:pPr>
              <w:pStyle w:val="TAC"/>
              <w:rPr>
                <w:lang w:eastAsia="ja-JP"/>
              </w:rPr>
            </w:pPr>
            <w:r w:rsidRPr="00FD0425">
              <w:rPr>
                <w:lang w:eastAsia="ja-JP"/>
              </w:rPr>
              <w:t>–</w:t>
            </w:r>
          </w:p>
        </w:tc>
        <w:tc>
          <w:tcPr>
            <w:tcW w:w="1137" w:type="dxa"/>
          </w:tcPr>
          <w:p w14:paraId="75EE629F" w14:textId="77777777" w:rsidR="00F02090" w:rsidRPr="00FD0425" w:rsidRDefault="00F02090" w:rsidP="00694C97">
            <w:pPr>
              <w:pStyle w:val="TAC"/>
              <w:rPr>
                <w:lang w:eastAsia="ja-JP"/>
              </w:rPr>
            </w:pPr>
          </w:p>
        </w:tc>
      </w:tr>
      <w:tr w:rsidR="00F02090" w:rsidRPr="00FD0425" w14:paraId="1901D4DC"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694C97">
            <w:pPr>
              <w:pStyle w:val="TAL"/>
              <w:ind w:left="113"/>
              <w:rPr>
                <w:lang w:eastAsia="ja-JP"/>
              </w:rPr>
            </w:pPr>
            <w:r w:rsidRPr="00FD0425">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694C97">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694C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694C97">
            <w:pPr>
              <w:pStyle w:val="TAL"/>
              <w:rPr>
                <w:snapToGrid w:val="0"/>
                <w:lang w:eastAsia="ja-JP"/>
              </w:rPr>
            </w:pPr>
            <w:r w:rsidRPr="00FD0425">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694C97">
            <w:pPr>
              <w:pStyle w:val="TAL"/>
              <w:rPr>
                <w:lang w:eastAsia="ja-JP"/>
              </w:rPr>
            </w:pPr>
            <w:r w:rsidRPr="00FD0425">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694C97">
            <w:pPr>
              <w:pStyle w:val="TAC"/>
              <w:rPr>
                <w:lang w:eastAsia="ja-JP"/>
              </w:rPr>
            </w:pPr>
          </w:p>
        </w:tc>
      </w:tr>
      <w:tr w:rsidR="00F02090" w:rsidRPr="00FD0425" w14:paraId="571317F9"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694C97">
            <w:pPr>
              <w:pStyle w:val="TAL"/>
              <w:ind w:left="113"/>
              <w:rPr>
                <w:lang w:eastAsia="ja-JP"/>
              </w:rPr>
            </w:pPr>
            <w:r w:rsidRPr="00FD0425">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694C97">
            <w:pPr>
              <w:pStyle w:val="TAL"/>
              <w:rPr>
                <w:lang w:eastAsia="ja-JP"/>
              </w:rPr>
            </w:pPr>
            <w:r w:rsidRPr="00FD0425">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694C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694C97">
            <w:pPr>
              <w:pStyle w:val="TAL"/>
              <w:rPr>
                <w:snapToGrid w:val="0"/>
                <w:lang w:eastAsia="ja-JP"/>
              </w:rPr>
            </w:pPr>
            <w:r w:rsidRPr="00FD0425">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694C97">
            <w:pPr>
              <w:pStyle w:val="TAL"/>
              <w:rPr>
                <w:lang w:eastAsia="ja-JP"/>
              </w:rPr>
            </w:pPr>
            <w:r w:rsidRPr="00FD0425">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694C97">
            <w:pPr>
              <w:pStyle w:val="TAC"/>
              <w:rPr>
                <w:lang w:eastAsia="ja-JP"/>
              </w:rPr>
            </w:pPr>
          </w:p>
        </w:tc>
      </w:tr>
      <w:tr w:rsidR="00F02090" w:rsidRPr="00FD0425" w14:paraId="139AF48E"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694C97">
            <w:pPr>
              <w:pStyle w:val="TAL"/>
              <w:rPr>
                <w:b/>
                <w:lang w:eastAsia="ja-JP"/>
              </w:rPr>
            </w:pPr>
            <w:r w:rsidRPr="00FD0425">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694C97">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694C97">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694C97">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694C97">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694C97">
            <w:pPr>
              <w:pStyle w:val="TAC"/>
              <w:rPr>
                <w:lang w:eastAsia="ja-JP"/>
              </w:rPr>
            </w:pPr>
            <w:r w:rsidRPr="00FD0425">
              <w:rPr>
                <w:lang w:eastAsia="ja-JP"/>
              </w:rPr>
              <w:t>reject</w:t>
            </w:r>
          </w:p>
        </w:tc>
      </w:tr>
      <w:tr w:rsidR="00F02090" w:rsidRPr="00FD0425" w14:paraId="78151A8F" w14:textId="77777777" w:rsidTr="00694C9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694C97">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694C97">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694C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694C97">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20ED9">
            <w:pPr>
              <w:pStyle w:val="TAL"/>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20ED9">
            <w:pPr>
              <w:pStyle w:val="TAL"/>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1080" w:type="dxa"/>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694C97">
            <w:pPr>
              <w:pStyle w:val="TAC"/>
              <w:rPr>
                <w:lang w:eastAsia="ja-JP"/>
              </w:rPr>
            </w:pPr>
          </w:p>
        </w:tc>
      </w:tr>
      <w:tr w:rsidR="00CE3100" w:rsidRPr="00FD0425" w14:paraId="24BC5785"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AD2517">
            <w:pPr>
              <w:pStyle w:val="TAL"/>
              <w:rPr>
                <w:lang w:eastAsia="ja-JP"/>
              </w:rPr>
            </w:pPr>
            <w:r w:rsidRPr="00FD0425">
              <w:rPr>
                <w:b/>
                <w:lang w:eastAsia="ja-JP"/>
              </w:rPr>
              <w:t>Fast MCG Recovery via SRB3 from SN to MN</w:t>
            </w:r>
          </w:p>
        </w:tc>
        <w:tc>
          <w:tcPr>
            <w:tcW w:w="1104" w:type="dxa"/>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AD2517">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AD2517">
            <w:pPr>
              <w:pStyle w:val="TAL"/>
              <w:rPr>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AD2517">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AD25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AD2517">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AD2517">
            <w:pPr>
              <w:pStyle w:val="TAC"/>
              <w:rPr>
                <w:rFonts w:hint="eastAsia"/>
                <w:lang w:eastAsia="zh-CN"/>
              </w:rPr>
            </w:pPr>
            <w:r w:rsidRPr="00FD0425">
              <w:rPr>
                <w:rFonts w:hint="eastAsia"/>
                <w:lang w:eastAsia="zh-CN"/>
              </w:rPr>
              <w:t>i</w:t>
            </w:r>
            <w:r w:rsidRPr="00FD0425">
              <w:rPr>
                <w:lang w:eastAsia="zh-CN"/>
              </w:rPr>
              <w:t>gnore</w:t>
            </w:r>
          </w:p>
        </w:tc>
      </w:tr>
      <w:tr w:rsidR="00CE3100" w:rsidRPr="00FD0425" w14:paraId="257A87B9"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AD2517">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AD2517">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AD2517">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AD2517">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AD2517">
            <w:pPr>
              <w:pStyle w:val="TAL"/>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AD2517">
            <w:pPr>
              <w:pStyle w:val="TAL"/>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AD251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AD2517">
            <w:pPr>
              <w:pStyle w:val="TAC"/>
              <w:rPr>
                <w:lang w:eastAsia="ja-JP"/>
              </w:rPr>
            </w:pPr>
          </w:p>
        </w:tc>
      </w:tr>
      <w:tr w:rsidR="00CE3100" w:rsidRPr="00FD0425" w14:paraId="3EEC7247"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AD2517">
            <w:pPr>
              <w:pStyle w:val="TAL"/>
              <w:rPr>
                <w:lang w:eastAsia="ja-JP"/>
              </w:rPr>
            </w:pPr>
            <w:r w:rsidRPr="00FD0425">
              <w:rPr>
                <w:b/>
                <w:lang w:eastAsia="ja-JP"/>
              </w:rPr>
              <w:t>Fast MCG Recovery via SRB3 from MN to SN</w:t>
            </w:r>
          </w:p>
        </w:tc>
        <w:tc>
          <w:tcPr>
            <w:tcW w:w="1104" w:type="dxa"/>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AD2517">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AD2517">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AD2517">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AD2517">
            <w:pPr>
              <w:pStyle w:val="TAL"/>
              <w:rPr>
                <w:rFonts w:cs="Arial"/>
                <w:iCs/>
                <w:lang w:val="en-US"/>
              </w:rPr>
            </w:pPr>
          </w:p>
        </w:tc>
        <w:tc>
          <w:tcPr>
            <w:tcW w:w="1080" w:type="dxa"/>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AD2517">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AD2517">
            <w:pPr>
              <w:pStyle w:val="TAC"/>
              <w:rPr>
                <w:rFonts w:hint="eastAsia"/>
                <w:lang w:eastAsia="zh-CN"/>
              </w:rPr>
            </w:pPr>
            <w:r w:rsidRPr="00FD0425">
              <w:rPr>
                <w:lang w:eastAsia="zh-CN"/>
              </w:rPr>
              <w:t>ignore</w:t>
            </w:r>
          </w:p>
        </w:tc>
      </w:tr>
      <w:tr w:rsidR="00CE3100" w:rsidRPr="00FD0425" w14:paraId="2AE5D874" w14:textId="77777777" w:rsidTr="00AD2517">
        <w:tblPrEx>
          <w:tblCellMar>
            <w:top w:w="0" w:type="dxa"/>
            <w:bottom w:w="0" w:type="dxa"/>
          </w:tblCellMar>
        </w:tblPrEx>
        <w:tc>
          <w:tcPr>
            <w:tcW w:w="2578" w:type="dxa"/>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AD2517">
            <w:pPr>
              <w:pStyle w:val="TAL"/>
              <w:ind w:left="113"/>
              <w:rPr>
                <w:b/>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AD2517">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AD2517">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AD2517">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AD2517">
            <w:pPr>
              <w:pStyle w:val="TAL"/>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AD2517">
            <w:pPr>
              <w:pStyle w:val="TAL"/>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AD251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AD2517">
            <w:pPr>
              <w:pStyle w:val="TAC"/>
              <w:rPr>
                <w:lang w:eastAsia="ja-JP"/>
              </w:rPr>
            </w:pPr>
          </w:p>
        </w:tc>
      </w:tr>
    </w:tbl>
    <w:p w14:paraId="4EADAAEA" w14:textId="77777777" w:rsidR="00F02090" w:rsidRPr="00FD0425" w:rsidRDefault="00F02090" w:rsidP="00F02090"/>
    <w:p w14:paraId="7782A580" w14:textId="77777777" w:rsidR="00F02090" w:rsidRPr="00FD0425" w:rsidRDefault="00F02090" w:rsidP="00F02090">
      <w:pPr>
        <w:pStyle w:val="Heading4"/>
      </w:pPr>
      <w:bookmarkStart w:id="3778" w:name="_Toc20955212"/>
      <w:bookmarkStart w:id="3779" w:name="_Toc29991407"/>
      <w:bookmarkStart w:id="3780" w:name="_Toc36555807"/>
      <w:bookmarkStart w:id="3781" w:name="_Toc44497517"/>
      <w:bookmarkStart w:id="3782" w:name="_Toc45107905"/>
      <w:bookmarkStart w:id="3783" w:name="_Toc45901525"/>
      <w:bookmarkStart w:id="3784" w:name="_Toc51850604"/>
      <w:bookmarkStart w:id="3785" w:name="_Toc56693607"/>
      <w:bookmarkStart w:id="3786" w:name="_Toc64447150"/>
      <w:bookmarkStart w:id="3787" w:name="_Toc66286644"/>
      <w:bookmarkStart w:id="3788" w:name="_Toc74151339"/>
      <w:bookmarkStart w:id="3789" w:name="_Toc88653811"/>
      <w:bookmarkStart w:id="3790" w:name="_Toc97904167"/>
      <w:bookmarkStart w:id="3791" w:name="_Toc105175208"/>
      <w:bookmarkStart w:id="3792" w:name="_Toc113826238"/>
      <w:bookmarkStart w:id="3793" w:name="_Toc120032364"/>
      <w:r w:rsidRPr="00FD0425">
        <w:t>9.1.2.21</w:t>
      </w:r>
      <w:r w:rsidRPr="00FD0425">
        <w:tab/>
        <w:t>NOTIFICATION CONTROL INDICATION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A141F2D" w14:textId="77777777" w:rsidR="00F02090" w:rsidRPr="00FD0425" w:rsidRDefault="00F02090" w:rsidP="00F02090">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F02090">
      <w:pPr>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blPrEx>
          <w:tblCellMar>
            <w:top w:w="0" w:type="dxa"/>
            <w:bottom w:w="0" w:type="dxa"/>
          </w:tblCellMar>
        </w:tblPrEx>
        <w:tc>
          <w:tcPr>
            <w:tcW w:w="2160" w:type="dxa"/>
          </w:tcPr>
          <w:p w14:paraId="22686FF8"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694C97">
            <w:pPr>
              <w:pStyle w:val="TAH"/>
              <w:rPr>
                <w:rFonts w:cs="Arial"/>
                <w:lang w:eastAsia="ja-JP"/>
              </w:rPr>
            </w:pPr>
            <w:r w:rsidRPr="00FD0425">
              <w:rPr>
                <w:rFonts w:cs="Arial"/>
                <w:lang w:eastAsia="ja-JP"/>
              </w:rPr>
              <w:t>Range</w:t>
            </w:r>
          </w:p>
        </w:tc>
        <w:tc>
          <w:tcPr>
            <w:tcW w:w="1512" w:type="dxa"/>
          </w:tcPr>
          <w:p w14:paraId="1ED1AA4D"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694C97">
            <w:pPr>
              <w:pStyle w:val="TAH"/>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17AD8C31" w14:textId="77777777" w:rsidTr="00694C97">
        <w:tblPrEx>
          <w:tblCellMar>
            <w:top w:w="0" w:type="dxa"/>
            <w:bottom w:w="0" w:type="dxa"/>
          </w:tblCellMar>
        </w:tblPrEx>
        <w:tc>
          <w:tcPr>
            <w:tcW w:w="2160" w:type="dxa"/>
          </w:tcPr>
          <w:p w14:paraId="53BB2283" w14:textId="77777777" w:rsidR="00F02090" w:rsidRPr="00FD0425" w:rsidRDefault="00F02090" w:rsidP="00694C97">
            <w:pPr>
              <w:pStyle w:val="TAL"/>
              <w:rPr>
                <w:rFonts w:cs="Arial"/>
                <w:lang w:eastAsia="ja-JP"/>
              </w:rPr>
            </w:pPr>
            <w:r w:rsidRPr="00FD0425">
              <w:rPr>
                <w:lang w:eastAsia="ja-JP"/>
              </w:rPr>
              <w:t>Message Type</w:t>
            </w:r>
          </w:p>
        </w:tc>
        <w:tc>
          <w:tcPr>
            <w:tcW w:w="1080" w:type="dxa"/>
          </w:tcPr>
          <w:p w14:paraId="4D27DB59" w14:textId="77777777" w:rsidR="00F02090" w:rsidRPr="00FD0425" w:rsidRDefault="00F02090" w:rsidP="00694C97">
            <w:pPr>
              <w:pStyle w:val="TAL"/>
              <w:rPr>
                <w:rFonts w:cs="Arial"/>
                <w:lang w:eastAsia="ja-JP"/>
              </w:rPr>
            </w:pPr>
            <w:r w:rsidRPr="00FD0425">
              <w:rPr>
                <w:lang w:eastAsia="ja-JP"/>
              </w:rPr>
              <w:t>M</w:t>
            </w:r>
          </w:p>
        </w:tc>
        <w:tc>
          <w:tcPr>
            <w:tcW w:w="1080" w:type="dxa"/>
          </w:tcPr>
          <w:p w14:paraId="0D16C46B" w14:textId="77777777" w:rsidR="00F02090" w:rsidRPr="00FD0425" w:rsidRDefault="00F02090" w:rsidP="00694C97">
            <w:pPr>
              <w:pStyle w:val="TAL"/>
              <w:rPr>
                <w:rFonts w:cs="Arial"/>
                <w:lang w:eastAsia="ja-JP"/>
              </w:rPr>
            </w:pPr>
          </w:p>
        </w:tc>
        <w:tc>
          <w:tcPr>
            <w:tcW w:w="1512" w:type="dxa"/>
          </w:tcPr>
          <w:p w14:paraId="3D7A039B" w14:textId="77777777" w:rsidR="00F02090" w:rsidRPr="00FD0425" w:rsidRDefault="00F02090" w:rsidP="00694C97">
            <w:pPr>
              <w:pStyle w:val="TAL"/>
              <w:rPr>
                <w:rFonts w:cs="Arial"/>
                <w:lang w:eastAsia="ja-JP"/>
              </w:rPr>
            </w:pPr>
            <w:r w:rsidRPr="00FD0425">
              <w:rPr>
                <w:lang w:eastAsia="ja-JP"/>
              </w:rPr>
              <w:t>9.2.3.1</w:t>
            </w:r>
          </w:p>
        </w:tc>
        <w:tc>
          <w:tcPr>
            <w:tcW w:w="1728" w:type="dxa"/>
          </w:tcPr>
          <w:p w14:paraId="0CE916C5" w14:textId="77777777" w:rsidR="00F02090" w:rsidRPr="00FD0425" w:rsidRDefault="00F02090" w:rsidP="00694C97">
            <w:pPr>
              <w:pStyle w:val="TAL"/>
              <w:rPr>
                <w:rFonts w:cs="Arial"/>
                <w:lang w:eastAsia="ja-JP"/>
              </w:rPr>
            </w:pPr>
          </w:p>
        </w:tc>
        <w:tc>
          <w:tcPr>
            <w:tcW w:w="1080" w:type="dxa"/>
          </w:tcPr>
          <w:p w14:paraId="651B45A7" w14:textId="77777777" w:rsidR="00F02090" w:rsidRPr="00FD0425" w:rsidRDefault="00F02090" w:rsidP="00694C97">
            <w:pPr>
              <w:pStyle w:val="TAC"/>
              <w:rPr>
                <w:lang w:eastAsia="en-US"/>
              </w:rPr>
            </w:pPr>
            <w:r w:rsidRPr="00FD0425">
              <w:rPr>
                <w:lang w:eastAsia="en-US"/>
              </w:rPr>
              <w:t>YES</w:t>
            </w:r>
          </w:p>
        </w:tc>
        <w:tc>
          <w:tcPr>
            <w:tcW w:w="1080" w:type="dxa"/>
          </w:tcPr>
          <w:p w14:paraId="624BF973" w14:textId="77777777" w:rsidR="00F02090" w:rsidRPr="00FD0425" w:rsidRDefault="00F02090" w:rsidP="00694C97">
            <w:pPr>
              <w:pStyle w:val="TAC"/>
              <w:rPr>
                <w:lang w:eastAsia="en-US"/>
              </w:rPr>
            </w:pPr>
            <w:r w:rsidRPr="00FD0425">
              <w:rPr>
                <w:lang w:eastAsia="en-US"/>
              </w:rPr>
              <w:t>ignore</w:t>
            </w:r>
          </w:p>
        </w:tc>
      </w:tr>
      <w:tr w:rsidR="00F02090" w:rsidRPr="00FD0425" w14:paraId="48A41A1E" w14:textId="77777777" w:rsidTr="00694C97">
        <w:tblPrEx>
          <w:tblCellMar>
            <w:top w:w="0" w:type="dxa"/>
            <w:bottom w:w="0" w:type="dxa"/>
          </w:tblCellMar>
        </w:tblPrEx>
        <w:tc>
          <w:tcPr>
            <w:tcW w:w="2160" w:type="dxa"/>
          </w:tcPr>
          <w:p w14:paraId="77E7FE5A" w14:textId="77777777" w:rsidR="00F02090" w:rsidRPr="00FD0425" w:rsidRDefault="00F02090" w:rsidP="00694C97">
            <w:pPr>
              <w:pStyle w:val="TAL"/>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694C97">
            <w:pPr>
              <w:pStyle w:val="TAL"/>
              <w:rPr>
                <w:rFonts w:eastAsia="MS Mincho" w:cs="Arial"/>
                <w:lang w:eastAsia="ja-JP"/>
              </w:rPr>
            </w:pPr>
            <w:r w:rsidRPr="00FD0425">
              <w:rPr>
                <w:lang w:eastAsia="ja-JP"/>
              </w:rPr>
              <w:t>M</w:t>
            </w:r>
          </w:p>
        </w:tc>
        <w:tc>
          <w:tcPr>
            <w:tcW w:w="1080" w:type="dxa"/>
          </w:tcPr>
          <w:p w14:paraId="4E58F518" w14:textId="77777777" w:rsidR="00F02090" w:rsidRPr="00FD0425" w:rsidRDefault="00F02090" w:rsidP="00694C97">
            <w:pPr>
              <w:pStyle w:val="TAL"/>
              <w:rPr>
                <w:rFonts w:cs="Arial"/>
                <w:lang w:eastAsia="ja-JP"/>
              </w:rPr>
            </w:pPr>
          </w:p>
        </w:tc>
        <w:tc>
          <w:tcPr>
            <w:tcW w:w="1512" w:type="dxa"/>
          </w:tcPr>
          <w:p w14:paraId="45BF762E" w14:textId="77777777" w:rsidR="00F02090" w:rsidRPr="00FD0425" w:rsidRDefault="00F02090" w:rsidP="00694C97">
            <w:pPr>
              <w:pStyle w:val="TAL"/>
              <w:rPr>
                <w:snapToGrid w:val="0"/>
                <w:lang w:eastAsia="ja-JP"/>
              </w:rPr>
            </w:pPr>
            <w:r w:rsidRPr="00FD0425">
              <w:rPr>
                <w:snapToGrid w:val="0"/>
                <w:lang w:eastAsia="ja-JP"/>
              </w:rPr>
              <w:t>NG-RAN node UE XnAP ID</w:t>
            </w:r>
          </w:p>
          <w:p w14:paraId="5D25A218" w14:textId="77777777" w:rsidR="00F02090" w:rsidRPr="00FD0425" w:rsidRDefault="00F02090" w:rsidP="00694C97">
            <w:pPr>
              <w:pStyle w:val="TAL"/>
              <w:rPr>
                <w:rFonts w:cs="Arial"/>
                <w:lang w:eastAsia="ja-JP"/>
              </w:rPr>
            </w:pPr>
            <w:r w:rsidRPr="00FD0425">
              <w:rPr>
                <w:lang w:eastAsia="ja-JP"/>
              </w:rPr>
              <w:t>9.2.3.16</w:t>
            </w:r>
          </w:p>
        </w:tc>
        <w:tc>
          <w:tcPr>
            <w:tcW w:w="1728" w:type="dxa"/>
          </w:tcPr>
          <w:p w14:paraId="07C85554" w14:textId="77777777" w:rsidR="00F02090" w:rsidRPr="00FD0425" w:rsidRDefault="00F02090" w:rsidP="00694C97">
            <w:pPr>
              <w:pStyle w:val="TAL"/>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694C97">
            <w:pPr>
              <w:pStyle w:val="TAC"/>
              <w:rPr>
                <w:rFonts w:eastAsia="MS Mincho"/>
                <w:lang w:eastAsia="en-US"/>
              </w:rPr>
            </w:pPr>
            <w:r w:rsidRPr="00FD0425">
              <w:rPr>
                <w:lang w:eastAsia="en-US"/>
              </w:rPr>
              <w:t>YES</w:t>
            </w:r>
          </w:p>
        </w:tc>
        <w:tc>
          <w:tcPr>
            <w:tcW w:w="1080" w:type="dxa"/>
          </w:tcPr>
          <w:p w14:paraId="227DA15C" w14:textId="77777777" w:rsidR="00F02090" w:rsidRPr="00FD0425" w:rsidRDefault="00F02090" w:rsidP="00694C97">
            <w:pPr>
              <w:pStyle w:val="TAC"/>
              <w:rPr>
                <w:lang w:eastAsia="en-US"/>
              </w:rPr>
            </w:pPr>
            <w:r w:rsidRPr="00FD0425">
              <w:rPr>
                <w:lang w:eastAsia="en-US"/>
              </w:rPr>
              <w:t>reject</w:t>
            </w:r>
          </w:p>
        </w:tc>
      </w:tr>
      <w:tr w:rsidR="00F02090" w:rsidRPr="00FD0425" w14:paraId="1D235E69" w14:textId="77777777" w:rsidTr="00694C97">
        <w:tblPrEx>
          <w:tblCellMar>
            <w:top w:w="0" w:type="dxa"/>
            <w:bottom w:w="0" w:type="dxa"/>
          </w:tblCellMar>
        </w:tblPrEx>
        <w:tc>
          <w:tcPr>
            <w:tcW w:w="2160" w:type="dxa"/>
          </w:tcPr>
          <w:p w14:paraId="5A8AC69D" w14:textId="77777777" w:rsidR="00F02090" w:rsidRPr="00FD0425" w:rsidRDefault="00F02090" w:rsidP="00694C97">
            <w:pPr>
              <w:pStyle w:val="TAL"/>
              <w:rPr>
                <w:rFonts w:cs="Arial"/>
                <w:lang w:eastAsia="ja-JP"/>
              </w:rPr>
            </w:pPr>
            <w:r w:rsidRPr="00FD0425">
              <w:rPr>
                <w:lang w:eastAsia="ja-JP"/>
              </w:rPr>
              <w:t>S-NG-RAN node UE XnAP ID</w:t>
            </w:r>
          </w:p>
        </w:tc>
        <w:tc>
          <w:tcPr>
            <w:tcW w:w="1080" w:type="dxa"/>
          </w:tcPr>
          <w:p w14:paraId="18F26D73" w14:textId="77777777" w:rsidR="00F02090" w:rsidRPr="00FD0425" w:rsidRDefault="00F02090" w:rsidP="00694C97">
            <w:pPr>
              <w:pStyle w:val="TAL"/>
              <w:rPr>
                <w:rFonts w:cs="Arial"/>
                <w:lang w:eastAsia="ja-JP"/>
              </w:rPr>
            </w:pPr>
            <w:r w:rsidRPr="00FD0425">
              <w:rPr>
                <w:lang w:eastAsia="ja-JP"/>
              </w:rPr>
              <w:t>M</w:t>
            </w:r>
          </w:p>
        </w:tc>
        <w:tc>
          <w:tcPr>
            <w:tcW w:w="1080" w:type="dxa"/>
          </w:tcPr>
          <w:p w14:paraId="275D8449" w14:textId="77777777" w:rsidR="00F02090" w:rsidRPr="00FD0425" w:rsidRDefault="00F02090" w:rsidP="00694C97">
            <w:pPr>
              <w:pStyle w:val="TAL"/>
              <w:rPr>
                <w:rFonts w:cs="Arial"/>
                <w:lang w:eastAsia="ja-JP"/>
              </w:rPr>
            </w:pPr>
          </w:p>
        </w:tc>
        <w:tc>
          <w:tcPr>
            <w:tcW w:w="1512" w:type="dxa"/>
          </w:tcPr>
          <w:p w14:paraId="49A89E24" w14:textId="77777777" w:rsidR="00F02090" w:rsidRPr="00FD0425" w:rsidRDefault="00F02090" w:rsidP="00694C97">
            <w:pPr>
              <w:pStyle w:val="TAL"/>
              <w:rPr>
                <w:snapToGrid w:val="0"/>
                <w:lang w:eastAsia="ja-JP"/>
              </w:rPr>
            </w:pPr>
            <w:r w:rsidRPr="00FD0425">
              <w:rPr>
                <w:snapToGrid w:val="0"/>
                <w:lang w:eastAsia="ja-JP"/>
              </w:rPr>
              <w:t>NG-RAN node UE XnAP ID</w:t>
            </w:r>
          </w:p>
          <w:p w14:paraId="64C798B4" w14:textId="77777777" w:rsidR="00F02090" w:rsidRPr="00FD0425" w:rsidRDefault="00F02090" w:rsidP="00694C97">
            <w:pPr>
              <w:pStyle w:val="TAL"/>
              <w:rPr>
                <w:rFonts w:cs="Arial"/>
                <w:lang w:eastAsia="ja-JP"/>
              </w:rPr>
            </w:pPr>
            <w:r w:rsidRPr="00FD0425">
              <w:rPr>
                <w:lang w:eastAsia="ja-JP"/>
              </w:rPr>
              <w:t>9.2.3.16</w:t>
            </w:r>
          </w:p>
        </w:tc>
        <w:tc>
          <w:tcPr>
            <w:tcW w:w="1728" w:type="dxa"/>
          </w:tcPr>
          <w:p w14:paraId="583A121F" w14:textId="77777777" w:rsidR="00F02090" w:rsidRPr="00FD0425" w:rsidRDefault="00F02090" w:rsidP="00694C97">
            <w:pPr>
              <w:pStyle w:val="TAL"/>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694C97">
            <w:pPr>
              <w:pStyle w:val="TAC"/>
              <w:rPr>
                <w:lang w:eastAsia="en-US"/>
              </w:rPr>
            </w:pPr>
            <w:r w:rsidRPr="00FD0425">
              <w:rPr>
                <w:lang w:eastAsia="en-US"/>
              </w:rPr>
              <w:t>YES</w:t>
            </w:r>
          </w:p>
        </w:tc>
        <w:tc>
          <w:tcPr>
            <w:tcW w:w="1080" w:type="dxa"/>
          </w:tcPr>
          <w:p w14:paraId="1F04FB24" w14:textId="77777777" w:rsidR="00F02090" w:rsidRPr="00FD0425" w:rsidRDefault="00F02090" w:rsidP="00694C97">
            <w:pPr>
              <w:pStyle w:val="TAC"/>
              <w:rPr>
                <w:lang w:eastAsia="en-US"/>
              </w:rPr>
            </w:pPr>
            <w:r w:rsidRPr="00FD0425">
              <w:rPr>
                <w:lang w:eastAsia="en-US"/>
              </w:rPr>
              <w:t>reject</w:t>
            </w:r>
          </w:p>
        </w:tc>
      </w:tr>
      <w:tr w:rsidR="00F02090" w:rsidRPr="00FD0425" w14:paraId="2F72E2E2" w14:textId="77777777" w:rsidTr="00694C97">
        <w:tblPrEx>
          <w:tblCellMar>
            <w:top w:w="0" w:type="dxa"/>
            <w:bottom w:w="0" w:type="dxa"/>
          </w:tblCellMar>
        </w:tblPrEx>
        <w:tc>
          <w:tcPr>
            <w:tcW w:w="2160" w:type="dxa"/>
          </w:tcPr>
          <w:p w14:paraId="70E99CD0" w14:textId="77777777" w:rsidR="00F02090" w:rsidRPr="00FD0425" w:rsidRDefault="00F02090" w:rsidP="00694C97">
            <w:pPr>
              <w:pStyle w:val="TAL"/>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694C97">
            <w:pPr>
              <w:pStyle w:val="TAL"/>
              <w:rPr>
                <w:rFonts w:cs="Arial"/>
                <w:lang w:eastAsia="ja-JP"/>
              </w:rPr>
            </w:pPr>
          </w:p>
        </w:tc>
        <w:tc>
          <w:tcPr>
            <w:tcW w:w="1080" w:type="dxa"/>
          </w:tcPr>
          <w:p w14:paraId="07BA1F5F" w14:textId="77777777" w:rsidR="00F02090" w:rsidRPr="00FD0425" w:rsidRDefault="00F02090" w:rsidP="00694C97">
            <w:pPr>
              <w:pStyle w:val="TAL"/>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694C97">
            <w:pPr>
              <w:pStyle w:val="TAL"/>
              <w:rPr>
                <w:rFonts w:cs="Arial"/>
                <w:lang w:eastAsia="ja-JP"/>
              </w:rPr>
            </w:pPr>
          </w:p>
        </w:tc>
        <w:tc>
          <w:tcPr>
            <w:tcW w:w="1728" w:type="dxa"/>
          </w:tcPr>
          <w:p w14:paraId="0E7805B7" w14:textId="77777777" w:rsidR="00F02090" w:rsidRPr="00FD0425" w:rsidRDefault="00F02090" w:rsidP="00694C97">
            <w:pPr>
              <w:pStyle w:val="TAL"/>
              <w:rPr>
                <w:rFonts w:cs="Arial"/>
                <w:lang w:eastAsia="ja-JP"/>
              </w:rPr>
            </w:pPr>
          </w:p>
        </w:tc>
        <w:tc>
          <w:tcPr>
            <w:tcW w:w="1080" w:type="dxa"/>
            <w:shd w:val="clear" w:color="auto" w:fill="auto"/>
          </w:tcPr>
          <w:p w14:paraId="2D7FF4A1" w14:textId="77777777" w:rsidR="00F02090" w:rsidRPr="00FD0425" w:rsidRDefault="00F02090" w:rsidP="00694C97">
            <w:pPr>
              <w:pStyle w:val="TAC"/>
              <w:rPr>
                <w:lang w:eastAsia="ja-JP"/>
              </w:rPr>
            </w:pPr>
            <w:r w:rsidRPr="00FD0425">
              <w:rPr>
                <w:lang w:eastAsia="ja-JP"/>
              </w:rPr>
              <w:t>YES</w:t>
            </w:r>
          </w:p>
        </w:tc>
        <w:tc>
          <w:tcPr>
            <w:tcW w:w="1080" w:type="dxa"/>
          </w:tcPr>
          <w:p w14:paraId="20D89257" w14:textId="77777777" w:rsidR="00F02090" w:rsidRPr="00FD0425" w:rsidRDefault="00F02090" w:rsidP="00694C97">
            <w:pPr>
              <w:pStyle w:val="TAC"/>
              <w:rPr>
                <w:lang w:eastAsia="ja-JP"/>
              </w:rPr>
            </w:pPr>
            <w:r w:rsidRPr="00FD0425">
              <w:rPr>
                <w:lang w:eastAsia="ja-JP"/>
              </w:rPr>
              <w:t>reject</w:t>
            </w:r>
          </w:p>
        </w:tc>
      </w:tr>
      <w:tr w:rsidR="00F02090" w:rsidRPr="00FD0425" w14:paraId="2D21B7A1" w14:textId="77777777" w:rsidTr="00694C97">
        <w:tblPrEx>
          <w:tblCellMar>
            <w:top w:w="0" w:type="dxa"/>
            <w:bottom w:w="0" w:type="dxa"/>
          </w:tblCellMar>
        </w:tblPrEx>
        <w:tc>
          <w:tcPr>
            <w:tcW w:w="2160" w:type="dxa"/>
          </w:tcPr>
          <w:p w14:paraId="6576B252" w14:textId="77777777" w:rsidR="00F02090" w:rsidRPr="00FD0425" w:rsidRDefault="00F02090" w:rsidP="00694C97">
            <w:pPr>
              <w:pStyle w:val="TAL"/>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694C97">
            <w:pPr>
              <w:pStyle w:val="TAL"/>
              <w:rPr>
                <w:rFonts w:cs="Arial"/>
                <w:lang w:eastAsia="ja-JP"/>
              </w:rPr>
            </w:pPr>
          </w:p>
        </w:tc>
        <w:tc>
          <w:tcPr>
            <w:tcW w:w="1080" w:type="dxa"/>
          </w:tcPr>
          <w:p w14:paraId="48DAC23D" w14:textId="77777777" w:rsidR="00F02090" w:rsidRPr="00FD0425" w:rsidRDefault="00F02090" w:rsidP="00694C97">
            <w:pPr>
              <w:pStyle w:val="TAL"/>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694C97">
            <w:pPr>
              <w:pStyle w:val="TAL"/>
              <w:rPr>
                <w:rFonts w:cs="Arial"/>
                <w:lang w:eastAsia="ja-JP"/>
              </w:rPr>
            </w:pPr>
          </w:p>
        </w:tc>
        <w:tc>
          <w:tcPr>
            <w:tcW w:w="1728" w:type="dxa"/>
          </w:tcPr>
          <w:p w14:paraId="264AA5BD" w14:textId="77777777" w:rsidR="00F02090" w:rsidRPr="00FD0425" w:rsidRDefault="00F02090" w:rsidP="00694C97">
            <w:pPr>
              <w:pStyle w:val="TAL"/>
              <w:rPr>
                <w:rFonts w:cs="Arial"/>
                <w:lang w:eastAsia="ja-JP"/>
              </w:rPr>
            </w:pPr>
          </w:p>
        </w:tc>
        <w:tc>
          <w:tcPr>
            <w:tcW w:w="1080" w:type="dxa"/>
            <w:shd w:val="clear" w:color="auto" w:fill="auto"/>
          </w:tcPr>
          <w:p w14:paraId="18C5029A" w14:textId="77777777" w:rsidR="00F02090" w:rsidRPr="00FD0425" w:rsidRDefault="00F02090" w:rsidP="00694C97">
            <w:pPr>
              <w:pStyle w:val="TAC"/>
              <w:rPr>
                <w:rFonts w:cs="Arial"/>
                <w:lang w:eastAsia="ja-JP"/>
              </w:rPr>
            </w:pPr>
            <w:r w:rsidRPr="00FD0425">
              <w:rPr>
                <w:lang w:eastAsia="ja-JP"/>
              </w:rPr>
              <w:t>–</w:t>
            </w:r>
          </w:p>
        </w:tc>
        <w:tc>
          <w:tcPr>
            <w:tcW w:w="1080" w:type="dxa"/>
          </w:tcPr>
          <w:p w14:paraId="59019799" w14:textId="77777777" w:rsidR="00F02090" w:rsidRPr="00FD0425" w:rsidRDefault="00F02090" w:rsidP="00694C97">
            <w:pPr>
              <w:pStyle w:val="TAC"/>
              <w:rPr>
                <w:lang w:eastAsia="ja-JP"/>
              </w:rPr>
            </w:pPr>
          </w:p>
        </w:tc>
      </w:tr>
      <w:tr w:rsidR="00F02090" w:rsidRPr="00FD0425" w14:paraId="7E289E5E" w14:textId="77777777" w:rsidTr="00694C97">
        <w:tblPrEx>
          <w:tblCellMar>
            <w:top w:w="0" w:type="dxa"/>
            <w:bottom w:w="0" w:type="dxa"/>
          </w:tblCellMar>
        </w:tblPrEx>
        <w:tc>
          <w:tcPr>
            <w:tcW w:w="2160" w:type="dxa"/>
          </w:tcPr>
          <w:p w14:paraId="018E5650" w14:textId="77777777" w:rsidR="00F02090" w:rsidRPr="00FD0425" w:rsidRDefault="00F02090" w:rsidP="00694C97">
            <w:pPr>
              <w:pStyle w:val="TAL"/>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694C97">
            <w:pPr>
              <w:pStyle w:val="TAL"/>
              <w:rPr>
                <w:rFonts w:cs="Arial"/>
                <w:lang w:eastAsia="ja-JP"/>
              </w:rPr>
            </w:pPr>
            <w:r w:rsidRPr="00FD0425">
              <w:rPr>
                <w:rFonts w:cs="Arial"/>
                <w:lang w:eastAsia="ja-JP"/>
              </w:rPr>
              <w:t>M</w:t>
            </w:r>
          </w:p>
        </w:tc>
        <w:tc>
          <w:tcPr>
            <w:tcW w:w="1080" w:type="dxa"/>
          </w:tcPr>
          <w:p w14:paraId="131A7119" w14:textId="77777777" w:rsidR="00F02090" w:rsidRPr="00FD0425" w:rsidRDefault="00F02090" w:rsidP="00694C97">
            <w:pPr>
              <w:pStyle w:val="TAL"/>
              <w:rPr>
                <w:rFonts w:cs="Arial"/>
                <w:i/>
                <w:lang w:eastAsia="ja-JP"/>
              </w:rPr>
            </w:pPr>
          </w:p>
        </w:tc>
        <w:tc>
          <w:tcPr>
            <w:tcW w:w="1512" w:type="dxa"/>
          </w:tcPr>
          <w:p w14:paraId="78717DC2" w14:textId="77777777" w:rsidR="00F02090" w:rsidRPr="00FD0425" w:rsidDel="00520129" w:rsidRDefault="00F02090" w:rsidP="00694C97">
            <w:pPr>
              <w:pStyle w:val="TAL"/>
              <w:rPr>
                <w:rFonts w:cs="Arial"/>
                <w:lang w:eastAsia="ja-JP"/>
              </w:rPr>
            </w:pPr>
            <w:r w:rsidRPr="00FD0425">
              <w:rPr>
                <w:rFonts w:cs="Arial"/>
                <w:lang w:eastAsia="ja-JP"/>
              </w:rPr>
              <w:t>9.2.3.18</w:t>
            </w:r>
          </w:p>
        </w:tc>
        <w:tc>
          <w:tcPr>
            <w:tcW w:w="1728" w:type="dxa"/>
          </w:tcPr>
          <w:p w14:paraId="34F265BA" w14:textId="77777777" w:rsidR="00F02090" w:rsidRPr="00FD0425" w:rsidRDefault="00F02090" w:rsidP="00694C97">
            <w:pPr>
              <w:pStyle w:val="TAL"/>
              <w:rPr>
                <w:rFonts w:cs="Arial"/>
                <w:lang w:eastAsia="ja-JP"/>
              </w:rPr>
            </w:pPr>
          </w:p>
        </w:tc>
        <w:tc>
          <w:tcPr>
            <w:tcW w:w="1080" w:type="dxa"/>
            <w:shd w:val="clear" w:color="auto" w:fill="auto"/>
          </w:tcPr>
          <w:p w14:paraId="523559ED" w14:textId="77777777" w:rsidR="00F02090" w:rsidRPr="00FD0425" w:rsidRDefault="00F02090" w:rsidP="00694C97">
            <w:pPr>
              <w:pStyle w:val="TAC"/>
              <w:rPr>
                <w:rFonts w:cs="Arial"/>
                <w:lang w:eastAsia="ja-JP"/>
              </w:rPr>
            </w:pPr>
            <w:r w:rsidRPr="00FD0425">
              <w:rPr>
                <w:lang w:eastAsia="ja-JP"/>
              </w:rPr>
              <w:t>–</w:t>
            </w:r>
          </w:p>
        </w:tc>
        <w:tc>
          <w:tcPr>
            <w:tcW w:w="1080" w:type="dxa"/>
          </w:tcPr>
          <w:p w14:paraId="63C7AC44" w14:textId="77777777" w:rsidR="00F02090" w:rsidRPr="00FD0425" w:rsidRDefault="00F02090" w:rsidP="00694C97">
            <w:pPr>
              <w:pStyle w:val="TAC"/>
              <w:rPr>
                <w:lang w:eastAsia="ja-JP"/>
              </w:rPr>
            </w:pPr>
          </w:p>
        </w:tc>
      </w:tr>
      <w:tr w:rsidR="00F02090" w:rsidRPr="00FD0425" w14:paraId="24C400F1" w14:textId="77777777" w:rsidTr="00694C97">
        <w:tblPrEx>
          <w:tblCellMar>
            <w:top w:w="0" w:type="dxa"/>
            <w:bottom w:w="0" w:type="dxa"/>
          </w:tblCellMar>
        </w:tblPrEx>
        <w:tc>
          <w:tcPr>
            <w:tcW w:w="2160" w:type="dxa"/>
          </w:tcPr>
          <w:p w14:paraId="77506B0A" w14:textId="77777777" w:rsidR="00F02090" w:rsidRPr="00FD0425" w:rsidRDefault="00F02090" w:rsidP="00694C97">
            <w:pPr>
              <w:pStyle w:val="TAL"/>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694C97">
            <w:pPr>
              <w:pStyle w:val="TAL"/>
              <w:rPr>
                <w:rFonts w:cs="Arial"/>
                <w:lang w:eastAsia="ja-JP"/>
              </w:rPr>
            </w:pPr>
            <w:r w:rsidRPr="00FD0425">
              <w:rPr>
                <w:rFonts w:cs="Arial"/>
                <w:lang w:eastAsia="ja-JP"/>
              </w:rPr>
              <w:t>M</w:t>
            </w:r>
          </w:p>
        </w:tc>
        <w:tc>
          <w:tcPr>
            <w:tcW w:w="1080" w:type="dxa"/>
          </w:tcPr>
          <w:p w14:paraId="777114DE" w14:textId="77777777" w:rsidR="00F02090" w:rsidRPr="00FD0425" w:rsidRDefault="00F02090" w:rsidP="00694C97">
            <w:pPr>
              <w:pStyle w:val="TAL"/>
              <w:rPr>
                <w:rFonts w:cs="Arial"/>
                <w:i/>
                <w:lang w:eastAsia="ja-JP"/>
              </w:rPr>
            </w:pPr>
          </w:p>
        </w:tc>
        <w:tc>
          <w:tcPr>
            <w:tcW w:w="1512" w:type="dxa"/>
          </w:tcPr>
          <w:p w14:paraId="483A7A64" w14:textId="77777777" w:rsidR="00F02090" w:rsidRPr="00FD0425" w:rsidDel="00520129" w:rsidRDefault="00F02090" w:rsidP="00694C97">
            <w:pPr>
              <w:pStyle w:val="TAL"/>
              <w:rPr>
                <w:rFonts w:cs="Arial"/>
                <w:lang w:eastAsia="ja-JP"/>
              </w:rPr>
            </w:pPr>
            <w:r w:rsidRPr="00FD0425">
              <w:rPr>
                <w:rFonts w:cs="Arial"/>
                <w:lang w:eastAsia="ja-JP"/>
              </w:rPr>
              <w:t>9.2.3.57</w:t>
            </w:r>
          </w:p>
        </w:tc>
        <w:tc>
          <w:tcPr>
            <w:tcW w:w="1728" w:type="dxa"/>
          </w:tcPr>
          <w:p w14:paraId="06761DFB" w14:textId="77777777" w:rsidR="00F02090" w:rsidRPr="00FD0425" w:rsidRDefault="00F02090" w:rsidP="00694C97">
            <w:pPr>
              <w:pStyle w:val="TAL"/>
              <w:rPr>
                <w:rFonts w:cs="Arial"/>
                <w:lang w:eastAsia="ja-JP"/>
              </w:rPr>
            </w:pPr>
          </w:p>
        </w:tc>
        <w:tc>
          <w:tcPr>
            <w:tcW w:w="1080" w:type="dxa"/>
            <w:shd w:val="clear" w:color="auto" w:fill="auto"/>
          </w:tcPr>
          <w:p w14:paraId="7C68DCE1" w14:textId="77777777" w:rsidR="00F02090" w:rsidRPr="00FD0425" w:rsidRDefault="00F02090" w:rsidP="00694C97">
            <w:pPr>
              <w:pStyle w:val="TAC"/>
              <w:rPr>
                <w:rFonts w:cs="Arial"/>
                <w:lang w:eastAsia="ja-JP"/>
              </w:rPr>
            </w:pPr>
            <w:r w:rsidRPr="00FD0425">
              <w:rPr>
                <w:lang w:eastAsia="ja-JP"/>
              </w:rPr>
              <w:t>–</w:t>
            </w:r>
          </w:p>
        </w:tc>
        <w:tc>
          <w:tcPr>
            <w:tcW w:w="1080" w:type="dxa"/>
          </w:tcPr>
          <w:p w14:paraId="5DEE9481" w14:textId="77777777" w:rsidR="00F02090" w:rsidRPr="00FD0425" w:rsidRDefault="00F02090" w:rsidP="00694C97">
            <w:pPr>
              <w:pStyle w:val="TAC"/>
              <w:rPr>
                <w:lang w:eastAsia="ja-JP"/>
              </w:rPr>
            </w:pPr>
          </w:p>
        </w:tc>
      </w:tr>
    </w:tbl>
    <w:p w14:paraId="0E64DC7E" w14:textId="77777777" w:rsidR="00F02090" w:rsidRPr="00FD0425"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blPrEx>
          <w:tblCellMar>
            <w:top w:w="0" w:type="dxa"/>
            <w:bottom w:w="0" w:type="dxa"/>
          </w:tblCellMar>
        </w:tblPrEx>
        <w:tc>
          <w:tcPr>
            <w:tcW w:w="3528" w:type="dxa"/>
          </w:tcPr>
          <w:p w14:paraId="4E6B976D"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398AF990" w14:textId="77777777" w:rsidTr="00694C97">
        <w:tblPrEx>
          <w:tblCellMar>
            <w:top w:w="0" w:type="dxa"/>
            <w:bottom w:w="0" w:type="dxa"/>
          </w:tblCellMar>
        </w:tblPrEx>
        <w:tc>
          <w:tcPr>
            <w:tcW w:w="3528" w:type="dxa"/>
          </w:tcPr>
          <w:p w14:paraId="333D7DDF" w14:textId="77777777" w:rsidR="00F02090" w:rsidRPr="00FD0425" w:rsidRDefault="00F02090" w:rsidP="00694C97">
            <w:pPr>
              <w:pStyle w:val="TAL"/>
              <w:rPr>
                <w:rFonts w:cs="Arial"/>
                <w:lang w:eastAsia="ja-JP"/>
              </w:rPr>
            </w:pPr>
            <w:r w:rsidRPr="00FD0425">
              <w:rPr>
                <w:lang w:eastAsia="ja-JP"/>
              </w:rPr>
              <w:t>maxnoofPDUSessions</w:t>
            </w:r>
          </w:p>
        </w:tc>
        <w:tc>
          <w:tcPr>
            <w:tcW w:w="6192" w:type="dxa"/>
          </w:tcPr>
          <w:p w14:paraId="5912992B" w14:textId="77777777" w:rsidR="00F02090" w:rsidRPr="00FD0425" w:rsidRDefault="00F02090" w:rsidP="00694C97">
            <w:pPr>
              <w:pStyle w:val="TAL"/>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F02090"/>
    <w:p w14:paraId="1FC478E6" w14:textId="77777777" w:rsidR="00F02090" w:rsidRPr="00FD0425" w:rsidRDefault="00F02090" w:rsidP="00F02090">
      <w:pPr>
        <w:pStyle w:val="Heading4"/>
      </w:pPr>
      <w:bookmarkStart w:id="3794" w:name="_Toc20955213"/>
      <w:bookmarkStart w:id="3795" w:name="_Toc29991408"/>
      <w:bookmarkStart w:id="3796" w:name="_Toc36555808"/>
      <w:bookmarkStart w:id="3797" w:name="_Toc44497518"/>
      <w:bookmarkStart w:id="3798" w:name="_Toc45107906"/>
      <w:bookmarkStart w:id="3799" w:name="_Toc45901526"/>
      <w:bookmarkStart w:id="3800" w:name="_Toc51850605"/>
      <w:bookmarkStart w:id="3801" w:name="_Toc56693608"/>
      <w:bookmarkStart w:id="3802" w:name="_Toc64447151"/>
      <w:bookmarkStart w:id="3803" w:name="_Toc66286645"/>
      <w:bookmarkStart w:id="3804" w:name="_Toc74151340"/>
      <w:bookmarkStart w:id="3805" w:name="_Toc88653812"/>
      <w:bookmarkStart w:id="3806" w:name="_Toc97904168"/>
      <w:bookmarkStart w:id="3807" w:name="_Toc105175209"/>
      <w:bookmarkStart w:id="3808" w:name="_Toc113826239"/>
      <w:bookmarkStart w:id="3809" w:name="_Toc120032365"/>
      <w:r w:rsidRPr="00FD0425">
        <w:t>9.1.2.22</w:t>
      </w:r>
      <w:r w:rsidRPr="00FD0425">
        <w:tab/>
        <w:t>ACTIVITY NOTIFICATION</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F5EC1D5" w14:textId="77777777" w:rsidR="00F02090" w:rsidRPr="00FD0425" w:rsidRDefault="00F02090" w:rsidP="00F02090">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F02090">
      <w:pPr>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694C97">
        <w:tc>
          <w:tcPr>
            <w:tcW w:w="2160" w:type="dxa"/>
          </w:tcPr>
          <w:p w14:paraId="63C9F7E7"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694C97">
            <w:pPr>
              <w:pStyle w:val="TAH"/>
              <w:rPr>
                <w:rFonts w:cs="Arial"/>
                <w:lang w:eastAsia="ja-JP"/>
              </w:rPr>
            </w:pPr>
            <w:r w:rsidRPr="00FD0425">
              <w:rPr>
                <w:rFonts w:cs="Arial"/>
                <w:lang w:eastAsia="ja-JP"/>
              </w:rPr>
              <w:t>Range</w:t>
            </w:r>
          </w:p>
        </w:tc>
        <w:tc>
          <w:tcPr>
            <w:tcW w:w="1512" w:type="dxa"/>
          </w:tcPr>
          <w:p w14:paraId="02140120"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694C97">
            <w:pPr>
              <w:pStyle w:val="TAH"/>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694C97">
            <w:pPr>
              <w:pStyle w:val="TAL"/>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A36A2BC" w14:textId="77777777" w:rsidR="00F02090" w:rsidRPr="00FD0425" w:rsidRDefault="00F02090" w:rsidP="00694C97">
            <w:pPr>
              <w:pStyle w:val="TAL"/>
              <w:rPr>
                <w:rFonts w:cs="Arial"/>
                <w:lang w:eastAsia="ja-JP"/>
              </w:rPr>
            </w:pPr>
          </w:p>
        </w:tc>
        <w:tc>
          <w:tcPr>
            <w:tcW w:w="1512" w:type="dxa"/>
          </w:tcPr>
          <w:p w14:paraId="4D0DFE8E" w14:textId="77777777" w:rsidR="00F02090" w:rsidRPr="00FD0425" w:rsidRDefault="00F02090" w:rsidP="00694C97">
            <w:pPr>
              <w:pStyle w:val="TAL"/>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694C97">
            <w:pPr>
              <w:pStyle w:val="TAL"/>
              <w:rPr>
                <w:rFonts w:cs="Arial"/>
                <w:lang w:eastAsia="ja-JP"/>
              </w:rPr>
            </w:pPr>
          </w:p>
        </w:tc>
        <w:tc>
          <w:tcPr>
            <w:tcW w:w="1080" w:type="dxa"/>
          </w:tcPr>
          <w:p w14:paraId="60FC4EF6" w14:textId="77777777" w:rsidR="00F02090" w:rsidRPr="00FD0425" w:rsidRDefault="00F02090" w:rsidP="00694C97">
            <w:pPr>
              <w:pStyle w:val="TAC"/>
              <w:rPr>
                <w:lang w:eastAsia="en-US"/>
              </w:rPr>
            </w:pPr>
            <w:r w:rsidRPr="00FD0425">
              <w:rPr>
                <w:lang w:eastAsia="en-US"/>
              </w:rPr>
              <w:t>YES</w:t>
            </w:r>
          </w:p>
        </w:tc>
        <w:tc>
          <w:tcPr>
            <w:tcW w:w="1080" w:type="dxa"/>
          </w:tcPr>
          <w:p w14:paraId="4A6E269B" w14:textId="77777777" w:rsidR="00F02090" w:rsidRPr="00FD0425" w:rsidRDefault="00F02090" w:rsidP="00694C97">
            <w:pPr>
              <w:pStyle w:val="TAC"/>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694C97">
            <w:pPr>
              <w:pStyle w:val="TAL"/>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694C97">
            <w:pPr>
              <w:pStyle w:val="TAL"/>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694C97">
            <w:pPr>
              <w:pStyle w:val="TAL"/>
              <w:rPr>
                <w:rFonts w:cs="Arial"/>
                <w:lang w:eastAsia="ja-JP"/>
              </w:rPr>
            </w:pPr>
          </w:p>
        </w:tc>
        <w:tc>
          <w:tcPr>
            <w:tcW w:w="1512" w:type="dxa"/>
          </w:tcPr>
          <w:p w14:paraId="65649439" w14:textId="77777777" w:rsidR="00F02090" w:rsidRPr="00FD0425" w:rsidRDefault="00F02090" w:rsidP="00694C97">
            <w:pPr>
              <w:pStyle w:val="TAL"/>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694C97">
            <w:pPr>
              <w:pStyle w:val="TAL"/>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694C97">
            <w:pPr>
              <w:pStyle w:val="TAC"/>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694C97">
            <w:pPr>
              <w:pStyle w:val="TAC"/>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694C97">
            <w:pPr>
              <w:pStyle w:val="TAL"/>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1ECE1905" w14:textId="77777777" w:rsidR="00F02090" w:rsidRPr="00FD0425" w:rsidRDefault="00F02090" w:rsidP="00694C97">
            <w:pPr>
              <w:pStyle w:val="TAL"/>
              <w:rPr>
                <w:rFonts w:cs="Arial"/>
                <w:lang w:eastAsia="ja-JP"/>
              </w:rPr>
            </w:pPr>
          </w:p>
        </w:tc>
        <w:tc>
          <w:tcPr>
            <w:tcW w:w="1512" w:type="dxa"/>
          </w:tcPr>
          <w:p w14:paraId="63A29D45" w14:textId="77777777" w:rsidR="00F02090" w:rsidRPr="00FD0425" w:rsidRDefault="00F02090" w:rsidP="00694C97">
            <w:pPr>
              <w:pStyle w:val="TAL"/>
              <w:rPr>
                <w:snapToGrid w:val="0"/>
                <w:lang w:eastAsia="ja-JP"/>
              </w:rPr>
            </w:pPr>
            <w:r w:rsidRPr="00FD0425">
              <w:rPr>
                <w:snapToGrid w:val="0"/>
                <w:lang w:eastAsia="ja-JP"/>
              </w:rPr>
              <w:t>NG-RAN node UE XnAP ID</w:t>
            </w:r>
          </w:p>
          <w:p w14:paraId="707852B4" w14:textId="77777777" w:rsidR="00F02090" w:rsidRPr="00FD0425" w:rsidRDefault="00F02090" w:rsidP="00694C97">
            <w:pPr>
              <w:pStyle w:val="TAL"/>
              <w:rPr>
                <w:rFonts w:cs="Arial"/>
                <w:lang w:eastAsia="ja-JP"/>
              </w:rPr>
            </w:pPr>
            <w:r w:rsidRPr="00FD0425">
              <w:rPr>
                <w:lang w:eastAsia="ja-JP"/>
              </w:rPr>
              <w:t>9.2.3.16</w:t>
            </w:r>
          </w:p>
        </w:tc>
        <w:tc>
          <w:tcPr>
            <w:tcW w:w="1728" w:type="dxa"/>
          </w:tcPr>
          <w:p w14:paraId="5309C025" w14:textId="77777777" w:rsidR="00F02090" w:rsidRPr="00FD0425" w:rsidRDefault="00F02090" w:rsidP="00694C97">
            <w:pPr>
              <w:pStyle w:val="TAL"/>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694C97">
            <w:pPr>
              <w:pStyle w:val="TAC"/>
              <w:rPr>
                <w:lang w:eastAsia="en-US"/>
              </w:rPr>
            </w:pPr>
            <w:r w:rsidRPr="00FD0425">
              <w:rPr>
                <w:lang w:eastAsia="en-US"/>
              </w:rPr>
              <w:t>YES</w:t>
            </w:r>
          </w:p>
        </w:tc>
        <w:tc>
          <w:tcPr>
            <w:tcW w:w="1080" w:type="dxa"/>
          </w:tcPr>
          <w:p w14:paraId="53AA301E" w14:textId="77777777" w:rsidR="00F02090" w:rsidRPr="00FD0425" w:rsidRDefault="00F02090" w:rsidP="00694C97">
            <w:pPr>
              <w:pStyle w:val="TAC"/>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694C97">
            <w:pPr>
              <w:pStyle w:val="TAL"/>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694C97">
            <w:pPr>
              <w:pStyle w:val="TAL"/>
              <w:rPr>
                <w:rFonts w:cs="Arial"/>
                <w:lang w:eastAsia="ja-JP"/>
              </w:rPr>
            </w:pPr>
            <w:r w:rsidRPr="00FD0425">
              <w:rPr>
                <w:lang w:eastAsia="ja-JP"/>
              </w:rPr>
              <w:t>O</w:t>
            </w:r>
          </w:p>
        </w:tc>
        <w:tc>
          <w:tcPr>
            <w:tcW w:w="1080" w:type="dxa"/>
          </w:tcPr>
          <w:p w14:paraId="1F565DE5" w14:textId="77777777" w:rsidR="00F02090" w:rsidRPr="00FD0425" w:rsidRDefault="00F02090" w:rsidP="00694C97">
            <w:pPr>
              <w:pStyle w:val="TAL"/>
              <w:rPr>
                <w:rFonts w:cs="Arial"/>
                <w:lang w:eastAsia="ja-JP"/>
              </w:rPr>
            </w:pPr>
          </w:p>
        </w:tc>
        <w:tc>
          <w:tcPr>
            <w:tcW w:w="1512" w:type="dxa"/>
          </w:tcPr>
          <w:p w14:paraId="4F5CCE91" w14:textId="77777777" w:rsidR="00F02090" w:rsidRPr="00FD0425" w:rsidRDefault="00F02090" w:rsidP="00694C97">
            <w:pPr>
              <w:pStyle w:val="TAL"/>
              <w:rPr>
                <w:lang w:eastAsia="ja-JP"/>
              </w:rPr>
            </w:pPr>
            <w:r w:rsidRPr="00FD0425">
              <w:rPr>
                <w:bCs/>
                <w:iCs/>
                <w:lang w:eastAsia="ja-JP"/>
              </w:rPr>
              <w:t>User plane traffic activity report</w:t>
            </w:r>
          </w:p>
          <w:p w14:paraId="366D693E" w14:textId="77777777" w:rsidR="00F02090" w:rsidRPr="00FD0425" w:rsidRDefault="00F02090" w:rsidP="00694C97">
            <w:pPr>
              <w:pStyle w:val="TAL"/>
              <w:rPr>
                <w:rFonts w:cs="Arial"/>
                <w:lang w:eastAsia="ja-JP"/>
              </w:rPr>
            </w:pPr>
            <w:r w:rsidRPr="00FD0425">
              <w:rPr>
                <w:lang w:eastAsia="ja-JP"/>
              </w:rPr>
              <w:t>9.2.3.59</w:t>
            </w:r>
          </w:p>
        </w:tc>
        <w:tc>
          <w:tcPr>
            <w:tcW w:w="1728" w:type="dxa"/>
          </w:tcPr>
          <w:p w14:paraId="1E6B3DD3" w14:textId="77777777" w:rsidR="00F02090" w:rsidRPr="00FD0425" w:rsidRDefault="00F02090" w:rsidP="00694C97">
            <w:pPr>
              <w:pStyle w:val="TAL"/>
              <w:rPr>
                <w:szCs w:val="18"/>
                <w:lang w:eastAsia="ja-JP"/>
              </w:rPr>
            </w:pPr>
          </w:p>
        </w:tc>
        <w:tc>
          <w:tcPr>
            <w:tcW w:w="1080" w:type="dxa"/>
          </w:tcPr>
          <w:p w14:paraId="132F9A60" w14:textId="77777777" w:rsidR="00F02090" w:rsidRPr="00FD0425" w:rsidRDefault="00F02090" w:rsidP="00694C97">
            <w:pPr>
              <w:pStyle w:val="TAC"/>
              <w:rPr>
                <w:lang w:eastAsia="en-US"/>
              </w:rPr>
            </w:pPr>
            <w:r w:rsidRPr="00FD0425">
              <w:rPr>
                <w:lang w:eastAsia="en-US"/>
              </w:rPr>
              <w:t>YES</w:t>
            </w:r>
          </w:p>
        </w:tc>
        <w:tc>
          <w:tcPr>
            <w:tcW w:w="1080" w:type="dxa"/>
          </w:tcPr>
          <w:p w14:paraId="24421CBC" w14:textId="77777777" w:rsidR="00F02090" w:rsidRPr="00FD0425" w:rsidRDefault="00F02090" w:rsidP="00694C97">
            <w:pPr>
              <w:pStyle w:val="TAC"/>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694C97">
            <w:pPr>
              <w:pStyle w:val="TAL"/>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694C97">
            <w:pPr>
              <w:pStyle w:val="TAL"/>
              <w:rPr>
                <w:rFonts w:cs="Arial"/>
                <w:lang w:eastAsia="ja-JP"/>
              </w:rPr>
            </w:pPr>
          </w:p>
        </w:tc>
        <w:tc>
          <w:tcPr>
            <w:tcW w:w="1080" w:type="dxa"/>
          </w:tcPr>
          <w:p w14:paraId="7EBE2A8A" w14:textId="77777777" w:rsidR="00F02090" w:rsidRPr="00FD0425" w:rsidRDefault="00F02090" w:rsidP="00694C97">
            <w:pPr>
              <w:pStyle w:val="TAL"/>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694C97">
            <w:pPr>
              <w:pStyle w:val="TAL"/>
              <w:rPr>
                <w:rFonts w:cs="Arial"/>
                <w:lang w:eastAsia="ja-JP"/>
              </w:rPr>
            </w:pPr>
          </w:p>
        </w:tc>
        <w:tc>
          <w:tcPr>
            <w:tcW w:w="1728" w:type="dxa"/>
          </w:tcPr>
          <w:p w14:paraId="31DD2333" w14:textId="77777777" w:rsidR="00F02090" w:rsidRPr="00FD0425" w:rsidRDefault="00F02090" w:rsidP="00694C97">
            <w:pPr>
              <w:pStyle w:val="TAL"/>
              <w:rPr>
                <w:rFonts w:cs="Arial"/>
                <w:lang w:eastAsia="ja-JP"/>
              </w:rPr>
            </w:pPr>
          </w:p>
        </w:tc>
        <w:tc>
          <w:tcPr>
            <w:tcW w:w="1080" w:type="dxa"/>
          </w:tcPr>
          <w:p w14:paraId="0B9C1D9E" w14:textId="77777777" w:rsidR="00F02090" w:rsidRPr="00FD0425" w:rsidRDefault="00F02090" w:rsidP="00694C97">
            <w:pPr>
              <w:pStyle w:val="TAC"/>
              <w:rPr>
                <w:lang w:eastAsia="ja-JP"/>
              </w:rPr>
            </w:pPr>
            <w:r w:rsidRPr="00FD0425">
              <w:rPr>
                <w:lang w:eastAsia="ja-JP"/>
              </w:rPr>
              <w:t>YES</w:t>
            </w:r>
          </w:p>
        </w:tc>
        <w:tc>
          <w:tcPr>
            <w:tcW w:w="1080" w:type="dxa"/>
          </w:tcPr>
          <w:p w14:paraId="7F28F1D0" w14:textId="77777777" w:rsidR="00F02090" w:rsidRPr="00FD0425" w:rsidRDefault="00F02090" w:rsidP="00694C97">
            <w:pPr>
              <w:pStyle w:val="TAC"/>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694C97">
            <w:pPr>
              <w:pStyle w:val="TAL"/>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694C97">
            <w:pPr>
              <w:pStyle w:val="TAL"/>
              <w:rPr>
                <w:rFonts w:cs="Arial"/>
                <w:lang w:eastAsia="ja-JP"/>
              </w:rPr>
            </w:pPr>
          </w:p>
        </w:tc>
        <w:tc>
          <w:tcPr>
            <w:tcW w:w="1080" w:type="dxa"/>
          </w:tcPr>
          <w:p w14:paraId="516D8BB0" w14:textId="77777777" w:rsidR="00F02090" w:rsidRPr="00FD0425" w:rsidRDefault="00F02090" w:rsidP="00694C97">
            <w:pPr>
              <w:pStyle w:val="TAL"/>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694C97">
            <w:pPr>
              <w:pStyle w:val="TAL"/>
              <w:rPr>
                <w:rFonts w:cs="Arial"/>
                <w:lang w:eastAsia="ja-JP"/>
              </w:rPr>
            </w:pPr>
          </w:p>
        </w:tc>
        <w:tc>
          <w:tcPr>
            <w:tcW w:w="1728" w:type="dxa"/>
          </w:tcPr>
          <w:p w14:paraId="4CCF6F7E" w14:textId="77777777" w:rsidR="00F02090" w:rsidRPr="00FD0425" w:rsidRDefault="00F02090" w:rsidP="00694C97">
            <w:pPr>
              <w:pStyle w:val="TAL"/>
              <w:rPr>
                <w:rFonts w:cs="Arial"/>
                <w:lang w:eastAsia="ja-JP"/>
              </w:rPr>
            </w:pPr>
          </w:p>
        </w:tc>
        <w:tc>
          <w:tcPr>
            <w:tcW w:w="1080" w:type="dxa"/>
          </w:tcPr>
          <w:p w14:paraId="4CF516B4" w14:textId="77777777" w:rsidR="00F02090" w:rsidRPr="00FD0425" w:rsidRDefault="00F02090" w:rsidP="00694C97">
            <w:pPr>
              <w:pStyle w:val="TAC"/>
              <w:rPr>
                <w:rFonts w:cs="Arial"/>
                <w:lang w:eastAsia="ja-JP"/>
              </w:rPr>
            </w:pPr>
            <w:r w:rsidRPr="00FD0425">
              <w:rPr>
                <w:lang w:eastAsia="ja-JP"/>
              </w:rPr>
              <w:t>–</w:t>
            </w:r>
          </w:p>
        </w:tc>
        <w:tc>
          <w:tcPr>
            <w:tcW w:w="1080" w:type="dxa"/>
          </w:tcPr>
          <w:p w14:paraId="7174E0BD" w14:textId="77777777" w:rsidR="00F02090" w:rsidRPr="00FD0425" w:rsidRDefault="00F02090" w:rsidP="00694C97">
            <w:pPr>
              <w:pStyle w:val="TAC"/>
              <w:rPr>
                <w:lang w:eastAsia="ja-JP"/>
              </w:rPr>
            </w:pPr>
          </w:p>
        </w:tc>
      </w:tr>
      <w:tr w:rsidR="00F02090" w:rsidRPr="00FD0425" w14:paraId="353FD394" w14:textId="77777777" w:rsidTr="00694C97">
        <w:tc>
          <w:tcPr>
            <w:tcW w:w="2160" w:type="dxa"/>
          </w:tcPr>
          <w:p w14:paraId="15FA02A5" w14:textId="77777777" w:rsidR="00F02090" w:rsidRPr="00FD0425" w:rsidRDefault="00F02090" w:rsidP="00694C97">
            <w:pPr>
              <w:pStyle w:val="TAL"/>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694C97">
            <w:pPr>
              <w:pStyle w:val="TAL"/>
              <w:rPr>
                <w:rFonts w:cs="Arial"/>
                <w:lang w:eastAsia="ja-JP"/>
              </w:rPr>
            </w:pPr>
            <w:r w:rsidRPr="00FD0425">
              <w:rPr>
                <w:rFonts w:cs="Arial"/>
                <w:lang w:eastAsia="ja-JP"/>
              </w:rPr>
              <w:t>M</w:t>
            </w:r>
          </w:p>
        </w:tc>
        <w:tc>
          <w:tcPr>
            <w:tcW w:w="1080" w:type="dxa"/>
          </w:tcPr>
          <w:p w14:paraId="58166C23" w14:textId="77777777" w:rsidR="00F02090" w:rsidRPr="00FD0425" w:rsidRDefault="00F02090" w:rsidP="00694C97">
            <w:pPr>
              <w:pStyle w:val="TAL"/>
              <w:rPr>
                <w:rFonts w:cs="Arial"/>
                <w:i/>
                <w:lang w:eastAsia="ja-JP"/>
              </w:rPr>
            </w:pPr>
          </w:p>
        </w:tc>
        <w:tc>
          <w:tcPr>
            <w:tcW w:w="1512" w:type="dxa"/>
          </w:tcPr>
          <w:p w14:paraId="6F3F6676" w14:textId="77777777" w:rsidR="00F02090" w:rsidRPr="00FD0425" w:rsidDel="00520129" w:rsidRDefault="00F02090" w:rsidP="00694C97">
            <w:pPr>
              <w:pStyle w:val="TAL"/>
              <w:rPr>
                <w:rFonts w:cs="Arial"/>
                <w:lang w:eastAsia="ja-JP"/>
              </w:rPr>
            </w:pPr>
            <w:r w:rsidRPr="00FD0425">
              <w:rPr>
                <w:rFonts w:cs="Arial"/>
                <w:lang w:eastAsia="ja-JP"/>
              </w:rPr>
              <w:t>9.2.3.18</w:t>
            </w:r>
          </w:p>
        </w:tc>
        <w:tc>
          <w:tcPr>
            <w:tcW w:w="1728" w:type="dxa"/>
          </w:tcPr>
          <w:p w14:paraId="6E4A9E59" w14:textId="77777777" w:rsidR="00F02090" w:rsidRPr="00FD0425" w:rsidRDefault="00F02090" w:rsidP="00694C97">
            <w:pPr>
              <w:pStyle w:val="TAL"/>
              <w:rPr>
                <w:rFonts w:cs="Arial"/>
                <w:lang w:eastAsia="ja-JP"/>
              </w:rPr>
            </w:pPr>
          </w:p>
        </w:tc>
        <w:tc>
          <w:tcPr>
            <w:tcW w:w="1080" w:type="dxa"/>
          </w:tcPr>
          <w:p w14:paraId="3FA9A24F" w14:textId="77777777" w:rsidR="00F02090" w:rsidRPr="00FD0425" w:rsidRDefault="00F02090" w:rsidP="00694C97">
            <w:pPr>
              <w:pStyle w:val="TAC"/>
              <w:rPr>
                <w:rFonts w:cs="Arial"/>
                <w:lang w:eastAsia="ja-JP"/>
              </w:rPr>
            </w:pPr>
            <w:r w:rsidRPr="00FD0425">
              <w:rPr>
                <w:lang w:eastAsia="ja-JP"/>
              </w:rPr>
              <w:t>–</w:t>
            </w:r>
          </w:p>
        </w:tc>
        <w:tc>
          <w:tcPr>
            <w:tcW w:w="1080" w:type="dxa"/>
          </w:tcPr>
          <w:p w14:paraId="69C492C7" w14:textId="77777777" w:rsidR="00F02090" w:rsidRPr="00FD0425" w:rsidRDefault="00F02090" w:rsidP="00694C97">
            <w:pPr>
              <w:pStyle w:val="TAC"/>
              <w:rPr>
                <w:lang w:eastAsia="ja-JP"/>
              </w:rPr>
            </w:pPr>
          </w:p>
        </w:tc>
      </w:tr>
      <w:tr w:rsidR="00F02090" w:rsidRPr="00FD0425" w14:paraId="1478D95E" w14:textId="77777777" w:rsidTr="00694C97">
        <w:tc>
          <w:tcPr>
            <w:tcW w:w="2160" w:type="dxa"/>
          </w:tcPr>
          <w:p w14:paraId="6CA4B532" w14:textId="77777777" w:rsidR="00F02090" w:rsidRPr="00FD0425" w:rsidRDefault="00F02090" w:rsidP="00694C97">
            <w:pPr>
              <w:pStyle w:val="TAL"/>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694C97">
            <w:pPr>
              <w:pStyle w:val="TAL"/>
              <w:rPr>
                <w:rFonts w:cs="Arial"/>
                <w:lang w:eastAsia="ja-JP"/>
              </w:rPr>
            </w:pPr>
            <w:r w:rsidRPr="00FD0425">
              <w:rPr>
                <w:lang w:eastAsia="ja-JP"/>
              </w:rPr>
              <w:t>O</w:t>
            </w:r>
          </w:p>
        </w:tc>
        <w:tc>
          <w:tcPr>
            <w:tcW w:w="1080" w:type="dxa"/>
          </w:tcPr>
          <w:p w14:paraId="6CE37A19" w14:textId="77777777" w:rsidR="00F02090" w:rsidRPr="00FD0425" w:rsidRDefault="00F02090" w:rsidP="00694C97">
            <w:pPr>
              <w:pStyle w:val="TAL"/>
              <w:rPr>
                <w:rFonts w:cs="Arial"/>
                <w:i/>
                <w:lang w:eastAsia="ja-JP"/>
              </w:rPr>
            </w:pPr>
          </w:p>
        </w:tc>
        <w:tc>
          <w:tcPr>
            <w:tcW w:w="1512" w:type="dxa"/>
          </w:tcPr>
          <w:p w14:paraId="6DD00E36" w14:textId="77777777" w:rsidR="00F02090" w:rsidRPr="00FD0425" w:rsidRDefault="00F02090" w:rsidP="00694C97">
            <w:pPr>
              <w:pStyle w:val="TAL"/>
              <w:rPr>
                <w:lang w:eastAsia="ja-JP"/>
              </w:rPr>
            </w:pPr>
            <w:r w:rsidRPr="00FD0425">
              <w:rPr>
                <w:bCs/>
                <w:iCs/>
                <w:lang w:eastAsia="ja-JP"/>
              </w:rPr>
              <w:t>User plane traffic activity report</w:t>
            </w:r>
          </w:p>
          <w:p w14:paraId="61BE14A4" w14:textId="77777777" w:rsidR="00F02090" w:rsidRPr="00FD0425" w:rsidRDefault="00F02090" w:rsidP="00694C97">
            <w:pPr>
              <w:pStyle w:val="TAL"/>
              <w:rPr>
                <w:rFonts w:cs="Arial"/>
                <w:lang w:eastAsia="ja-JP"/>
              </w:rPr>
            </w:pPr>
            <w:r w:rsidRPr="00FD0425">
              <w:rPr>
                <w:lang w:eastAsia="ja-JP"/>
              </w:rPr>
              <w:t>9.2.3.59</w:t>
            </w:r>
          </w:p>
        </w:tc>
        <w:tc>
          <w:tcPr>
            <w:tcW w:w="1728" w:type="dxa"/>
          </w:tcPr>
          <w:p w14:paraId="542ACE7D" w14:textId="77777777" w:rsidR="00F02090" w:rsidRPr="00FD0425" w:rsidRDefault="00F02090" w:rsidP="00694C97">
            <w:pPr>
              <w:pStyle w:val="TAL"/>
              <w:rPr>
                <w:rFonts w:cs="Arial"/>
                <w:lang w:eastAsia="ja-JP"/>
              </w:rPr>
            </w:pPr>
          </w:p>
        </w:tc>
        <w:tc>
          <w:tcPr>
            <w:tcW w:w="1080" w:type="dxa"/>
          </w:tcPr>
          <w:p w14:paraId="0940755E" w14:textId="77777777" w:rsidR="00F02090" w:rsidRPr="00FD0425" w:rsidRDefault="00F02090" w:rsidP="00694C97">
            <w:pPr>
              <w:pStyle w:val="TAC"/>
              <w:rPr>
                <w:rFonts w:cs="Arial"/>
                <w:lang w:eastAsia="ja-JP"/>
              </w:rPr>
            </w:pPr>
            <w:r w:rsidRPr="00FD0425">
              <w:rPr>
                <w:lang w:eastAsia="ja-JP"/>
              </w:rPr>
              <w:t>–</w:t>
            </w:r>
          </w:p>
        </w:tc>
        <w:tc>
          <w:tcPr>
            <w:tcW w:w="1080" w:type="dxa"/>
          </w:tcPr>
          <w:p w14:paraId="08E35677" w14:textId="77777777" w:rsidR="00F02090" w:rsidRPr="00FD0425" w:rsidRDefault="00F02090" w:rsidP="00694C97">
            <w:pPr>
              <w:pStyle w:val="TAC"/>
              <w:rPr>
                <w:lang w:eastAsia="ja-JP"/>
              </w:rPr>
            </w:pPr>
          </w:p>
        </w:tc>
      </w:tr>
      <w:tr w:rsidR="00F02090" w:rsidRPr="00FD0425" w14:paraId="78BD7DBA" w14:textId="77777777" w:rsidTr="00694C97">
        <w:tc>
          <w:tcPr>
            <w:tcW w:w="2160" w:type="dxa"/>
          </w:tcPr>
          <w:p w14:paraId="7B379F38" w14:textId="77777777" w:rsidR="00F02090" w:rsidRPr="00FD0425" w:rsidRDefault="00F02090" w:rsidP="00694C97">
            <w:pPr>
              <w:pStyle w:val="TAL"/>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694C97">
            <w:pPr>
              <w:pStyle w:val="TAL"/>
              <w:rPr>
                <w:rFonts w:cs="Arial"/>
                <w:lang w:eastAsia="ja-JP"/>
              </w:rPr>
            </w:pPr>
          </w:p>
        </w:tc>
        <w:tc>
          <w:tcPr>
            <w:tcW w:w="1080" w:type="dxa"/>
          </w:tcPr>
          <w:p w14:paraId="102F87C7" w14:textId="77777777" w:rsidR="00F02090" w:rsidRPr="00FD0425" w:rsidRDefault="00F02090" w:rsidP="00694C97">
            <w:pPr>
              <w:pStyle w:val="TAL"/>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694C97">
            <w:pPr>
              <w:pStyle w:val="TAL"/>
              <w:rPr>
                <w:rFonts w:cs="Arial"/>
                <w:lang w:eastAsia="ja-JP"/>
              </w:rPr>
            </w:pPr>
          </w:p>
        </w:tc>
        <w:tc>
          <w:tcPr>
            <w:tcW w:w="1728" w:type="dxa"/>
          </w:tcPr>
          <w:p w14:paraId="4F22BE0E" w14:textId="77777777" w:rsidR="00F02090" w:rsidRPr="00FD0425" w:rsidRDefault="00F02090" w:rsidP="00694C97">
            <w:pPr>
              <w:pStyle w:val="TAL"/>
              <w:rPr>
                <w:rFonts w:cs="Arial"/>
                <w:lang w:eastAsia="ja-JP"/>
              </w:rPr>
            </w:pPr>
          </w:p>
        </w:tc>
        <w:tc>
          <w:tcPr>
            <w:tcW w:w="1080" w:type="dxa"/>
          </w:tcPr>
          <w:p w14:paraId="02E206CA" w14:textId="77777777" w:rsidR="00F02090" w:rsidRPr="00FD0425" w:rsidRDefault="00F02090" w:rsidP="00694C97">
            <w:pPr>
              <w:pStyle w:val="TAC"/>
              <w:rPr>
                <w:rFonts w:cs="Arial"/>
                <w:lang w:eastAsia="ja-JP"/>
              </w:rPr>
            </w:pPr>
            <w:r w:rsidRPr="00FD0425">
              <w:rPr>
                <w:lang w:eastAsia="ja-JP"/>
              </w:rPr>
              <w:t>–</w:t>
            </w:r>
          </w:p>
        </w:tc>
        <w:tc>
          <w:tcPr>
            <w:tcW w:w="1080" w:type="dxa"/>
          </w:tcPr>
          <w:p w14:paraId="342B35D8" w14:textId="77777777" w:rsidR="00F02090" w:rsidRPr="00FD0425" w:rsidRDefault="00F02090" w:rsidP="00694C97">
            <w:pPr>
              <w:pStyle w:val="TAC"/>
              <w:rPr>
                <w:lang w:eastAsia="ja-JP"/>
              </w:rPr>
            </w:pPr>
          </w:p>
        </w:tc>
      </w:tr>
      <w:tr w:rsidR="00F02090" w:rsidRPr="00FD0425" w14:paraId="277F9B42" w14:textId="77777777" w:rsidTr="00694C97">
        <w:tc>
          <w:tcPr>
            <w:tcW w:w="2160" w:type="dxa"/>
          </w:tcPr>
          <w:p w14:paraId="188D4CBF" w14:textId="77777777" w:rsidR="00F02090" w:rsidRPr="00FD0425" w:rsidRDefault="00F02090" w:rsidP="00694C97">
            <w:pPr>
              <w:pStyle w:val="TAL"/>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694C97">
            <w:pPr>
              <w:pStyle w:val="TAL"/>
              <w:rPr>
                <w:rFonts w:cs="Arial"/>
                <w:lang w:eastAsia="ja-JP"/>
              </w:rPr>
            </w:pPr>
          </w:p>
        </w:tc>
        <w:tc>
          <w:tcPr>
            <w:tcW w:w="1080" w:type="dxa"/>
          </w:tcPr>
          <w:p w14:paraId="69CACA8A" w14:textId="77777777" w:rsidR="00F02090" w:rsidRPr="00FD0425" w:rsidRDefault="00F02090" w:rsidP="00694C97">
            <w:pPr>
              <w:pStyle w:val="TAL"/>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694C97">
            <w:pPr>
              <w:pStyle w:val="TAL"/>
              <w:rPr>
                <w:rFonts w:cs="Arial"/>
                <w:lang w:eastAsia="ja-JP"/>
              </w:rPr>
            </w:pPr>
          </w:p>
        </w:tc>
        <w:tc>
          <w:tcPr>
            <w:tcW w:w="1728" w:type="dxa"/>
          </w:tcPr>
          <w:p w14:paraId="6F06B8A4" w14:textId="77777777" w:rsidR="00F02090" w:rsidRPr="00FD0425" w:rsidRDefault="00F02090" w:rsidP="00694C97">
            <w:pPr>
              <w:pStyle w:val="TAL"/>
              <w:rPr>
                <w:rFonts w:cs="Arial"/>
                <w:lang w:eastAsia="ja-JP"/>
              </w:rPr>
            </w:pPr>
          </w:p>
        </w:tc>
        <w:tc>
          <w:tcPr>
            <w:tcW w:w="1080" w:type="dxa"/>
          </w:tcPr>
          <w:p w14:paraId="6FE66A21" w14:textId="77777777" w:rsidR="00F02090" w:rsidRPr="00FD0425" w:rsidRDefault="00F02090" w:rsidP="00694C97">
            <w:pPr>
              <w:pStyle w:val="TAC"/>
              <w:rPr>
                <w:rFonts w:cs="Arial"/>
                <w:lang w:eastAsia="ja-JP"/>
              </w:rPr>
            </w:pPr>
            <w:r w:rsidRPr="00FD0425">
              <w:rPr>
                <w:lang w:eastAsia="ja-JP"/>
              </w:rPr>
              <w:t>–</w:t>
            </w:r>
          </w:p>
        </w:tc>
        <w:tc>
          <w:tcPr>
            <w:tcW w:w="1080" w:type="dxa"/>
          </w:tcPr>
          <w:p w14:paraId="75826C3F" w14:textId="77777777" w:rsidR="00F02090" w:rsidRPr="00FD0425" w:rsidRDefault="00F02090" w:rsidP="00694C97">
            <w:pPr>
              <w:pStyle w:val="TAC"/>
              <w:rPr>
                <w:lang w:eastAsia="ja-JP"/>
              </w:rPr>
            </w:pPr>
          </w:p>
        </w:tc>
      </w:tr>
      <w:tr w:rsidR="00F02090" w:rsidRPr="00FD0425" w14:paraId="0EF21B3B" w14:textId="77777777" w:rsidTr="00694C97">
        <w:tc>
          <w:tcPr>
            <w:tcW w:w="2160" w:type="dxa"/>
          </w:tcPr>
          <w:p w14:paraId="6573FBE1" w14:textId="77777777" w:rsidR="00F02090" w:rsidRPr="00FD0425" w:rsidRDefault="00F02090" w:rsidP="00694C97">
            <w:pPr>
              <w:pStyle w:val="TAL"/>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694C97">
            <w:pPr>
              <w:pStyle w:val="TAL"/>
              <w:rPr>
                <w:rFonts w:cs="Arial"/>
                <w:lang w:eastAsia="ja-JP"/>
              </w:rPr>
            </w:pPr>
            <w:r w:rsidRPr="00FD0425">
              <w:rPr>
                <w:lang w:eastAsia="ja-JP"/>
              </w:rPr>
              <w:t>M</w:t>
            </w:r>
          </w:p>
        </w:tc>
        <w:tc>
          <w:tcPr>
            <w:tcW w:w="1080" w:type="dxa"/>
          </w:tcPr>
          <w:p w14:paraId="762E6EAE" w14:textId="77777777" w:rsidR="00F02090" w:rsidRPr="00FD0425" w:rsidRDefault="00F02090" w:rsidP="00694C97">
            <w:pPr>
              <w:pStyle w:val="TAL"/>
              <w:rPr>
                <w:rFonts w:cs="Arial"/>
                <w:i/>
                <w:lang w:eastAsia="ja-JP"/>
              </w:rPr>
            </w:pPr>
          </w:p>
        </w:tc>
        <w:tc>
          <w:tcPr>
            <w:tcW w:w="1512" w:type="dxa"/>
          </w:tcPr>
          <w:p w14:paraId="6E58F5DB" w14:textId="77777777" w:rsidR="00F02090" w:rsidRPr="00FD0425" w:rsidRDefault="00F02090" w:rsidP="00694C97">
            <w:pPr>
              <w:pStyle w:val="TAL"/>
              <w:rPr>
                <w:rFonts w:cs="Arial"/>
                <w:lang w:eastAsia="ja-JP"/>
              </w:rPr>
            </w:pPr>
            <w:r w:rsidRPr="00FD0425">
              <w:rPr>
                <w:lang w:eastAsia="ja-JP"/>
              </w:rPr>
              <w:t>9.2.3.10</w:t>
            </w:r>
          </w:p>
        </w:tc>
        <w:tc>
          <w:tcPr>
            <w:tcW w:w="1728" w:type="dxa"/>
          </w:tcPr>
          <w:p w14:paraId="65DCBB15" w14:textId="77777777" w:rsidR="00F02090" w:rsidRPr="00FD0425" w:rsidRDefault="00F02090" w:rsidP="00694C97">
            <w:pPr>
              <w:pStyle w:val="TAL"/>
              <w:rPr>
                <w:rFonts w:cs="Arial"/>
                <w:lang w:eastAsia="ja-JP"/>
              </w:rPr>
            </w:pPr>
          </w:p>
        </w:tc>
        <w:tc>
          <w:tcPr>
            <w:tcW w:w="1080" w:type="dxa"/>
          </w:tcPr>
          <w:p w14:paraId="6001FD74" w14:textId="77777777" w:rsidR="00F02090" w:rsidRPr="00FD0425" w:rsidRDefault="00F02090" w:rsidP="00694C97">
            <w:pPr>
              <w:pStyle w:val="TAC"/>
              <w:rPr>
                <w:rFonts w:cs="Arial"/>
                <w:lang w:eastAsia="ja-JP"/>
              </w:rPr>
            </w:pPr>
            <w:r w:rsidRPr="00FD0425">
              <w:rPr>
                <w:lang w:eastAsia="ja-JP"/>
              </w:rPr>
              <w:t>–</w:t>
            </w:r>
          </w:p>
        </w:tc>
        <w:tc>
          <w:tcPr>
            <w:tcW w:w="1080" w:type="dxa"/>
          </w:tcPr>
          <w:p w14:paraId="47652966" w14:textId="77777777" w:rsidR="00F02090" w:rsidRPr="00FD0425" w:rsidRDefault="00F02090" w:rsidP="00694C97">
            <w:pPr>
              <w:pStyle w:val="TAC"/>
              <w:rPr>
                <w:lang w:eastAsia="ja-JP"/>
              </w:rPr>
            </w:pPr>
          </w:p>
        </w:tc>
      </w:tr>
      <w:tr w:rsidR="00F02090" w:rsidRPr="00FD0425" w14:paraId="5A8DCE44" w14:textId="77777777" w:rsidTr="00694C97">
        <w:tc>
          <w:tcPr>
            <w:tcW w:w="2160" w:type="dxa"/>
          </w:tcPr>
          <w:p w14:paraId="790B4C7E" w14:textId="77777777" w:rsidR="00F02090" w:rsidRPr="00FD0425" w:rsidRDefault="00F02090" w:rsidP="00694C97">
            <w:pPr>
              <w:pStyle w:val="TAL"/>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694C97">
            <w:pPr>
              <w:pStyle w:val="TAL"/>
              <w:rPr>
                <w:rFonts w:cs="Arial"/>
                <w:lang w:eastAsia="ja-JP"/>
              </w:rPr>
            </w:pPr>
            <w:r w:rsidRPr="00FD0425">
              <w:rPr>
                <w:lang w:eastAsia="ja-JP"/>
              </w:rPr>
              <w:t>M</w:t>
            </w:r>
          </w:p>
        </w:tc>
        <w:tc>
          <w:tcPr>
            <w:tcW w:w="1080" w:type="dxa"/>
          </w:tcPr>
          <w:p w14:paraId="47BA1F76" w14:textId="77777777" w:rsidR="00F02090" w:rsidRPr="00FD0425" w:rsidRDefault="00F02090" w:rsidP="00694C97">
            <w:pPr>
              <w:pStyle w:val="TAL"/>
              <w:rPr>
                <w:rFonts w:cs="Arial"/>
                <w:i/>
                <w:lang w:eastAsia="ja-JP"/>
              </w:rPr>
            </w:pPr>
          </w:p>
        </w:tc>
        <w:tc>
          <w:tcPr>
            <w:tcW w:w="1512" w:type="dxa"/>
          </w:tcPr>
          <w:p w14:paraId="4A55D0BA" w14:textId="77777777" w:rsidR="00F02090" w:rsidRPr="00FD0425" w:rsidRDefault="00F02090" w:rsidP="00694C97">
            <w:pPr>
              <w:pStyle w:val="TAL"/>
              <w:rPr>
                <w:rFonts w:cs="Arial"/>
                <w:lang w:eastAsia="ja-JP"/>
              </w:rPr>
            </w:pPr>
            <w:r w:rsidRPr="00FD0425">
              <w:rPr>
                <w:lang w:eastAsia="ja-JP"/>
              </w:rPr>
              <w:t>9.2.3.59</w:t>
            </w:r>
          </w:p>
        </w:tc>
        <w:tc>
          <w:tcPr>
            <w:tcW w:w="1728" w:type="dxa"/>
          </w:tcPr>
          <w:p w14:paraId="593547C2" w14:textId="77777777" w:rsidR="00F02090" w:rsidRPr="00FD0425" w:rsidRDefault="00F02090" w:rsidP="00694C97">
            <w:pPr>
              <w:pStyle w:val="TAL"/>
              <w:rPr>
                <w:rFonts w:cs="Arial"/>
                <w:lang w:eastAsia="ja-JP"/>
              </w:rPr>
            </w:pPr>
          </w:p>
        </w:tc>
        <w:tc>
          <w:tcPr>
            <w:tcW w:w="1080" w:type="dxa"/>
          </w:tcPr>
          <w:p w14:paraId="6C0ED5A9" w14:textId="77777777" w:rsidR="00F02090" w:rsidRPr="00FD0425" w:rsidRDefault="00F02090" w:rsidP="00694C97">
            <w:pPr>
              <w:pStyle w:val="TAC"/>
              <w:rPr>
                <w:rFonts w:cs="Arial"/>
                <w:lang w:eastAsia="ja-JP"/>
              </w:rPr>
            </w:pPr>
            <w:r w:rsidRPr="00FD0425">
              <w:rPr>
                <w:lang w:eastAsia="ja-JP"/>
              </w:rPr>
              <w:t>–</w:t>
            </w:r>
          </w:p>
        </w:tc>
        <w:tc>
          <w:tcPr>
            <w:tcW w:w="1080" w:type="dxa"/>
          </w:tcPr>
          <w:p w14:paraId="10279BB9" w14:textId="77777777" w:rsidR="00F02090" w:rsidRPr="00FD0425" w:rsidRDefault="00F02090" w:rsidP="00694C97">
            <w:pPr>
              <w:pStyle w:val="TAC"/>
              <w:rPr>
                <w:lang w:eastAsia="ja-JP"/>
              </w:rPr>
            </w:pPr>
          </w:p>
        </w:tc>
      </w:tr>
      <w:tr w:rsidR="00557A59" w:rsidRPr="00FD0425" w14:paraId="05B1234B" w14:textId="77777777" w:rsidTr="00694C97">
        <w:tc>
          <w:tcPr>
            <w:tcW w:w="2160" w:type="dxa"/>
          </w:tcPr>
          <w:p w14:paraId="0D2EDA2D" w14:textId="77777777" w:rsidR="00557A59" w:rsidRPr="00FD0425" w:rsidRDefault="00557A59" w:rsidP="00216DC6">
            <w:pPr>
              <w:pStyle w:val="TAL"/>
              <w:rPr>
                <w:lang w:eastAsia="ja-JP"/>
              </w:rPr>
            </w:pPr>
            <w:r w:rsidRPr="00FD0425">
              <w:rPr>
                <w:lang w:eastAsia="ja-JP"/>
              </w:rPr>
              <w:t>RAN Paging Failure</w:t>
            </w:r>
          </w:p>
        </w:tc>
        <w:tc>
          <w:tcPr>
            <w:tcW w:w="1080" w:type="dxa"/>
          </w:tcPr>
          <w:p w14:paraId="5974B129" w14:textId="77777777" w:rsidR="00557A59" w:rsidRPr="00FD0425" w:rsidRDefault="00557A59" w:rsidP="00557A59">
            <w:pPr>
              <w:pStyle w:val="TAL"/>
              <w:rPr>
                <w:lang w:eastAsia="ja-JP"/>
              </w:rPr>
            </w:pPr>
            <w:r w:rsidRPr="00FD0425">
              <w:rPr>
                <w:rFonts w:cs="Arial"/>
                <w:lang w:eastAsia="ja-JP"/>
              </w:rPr>
              <w:t>O</w:t>
            </w:r>
          </w:p>
        </w:tc>
        <w:tc>
          <w:tcPr>
            <w:tcW w:w="1080" w:type="dxa"/>
          </w:tcPr>
          <w:p w14:paraId="6CBD504D" w14:textId="77777777" w:rsidR="00557A59" w:rsidRPr="00FD0425" w:rsidRDefault="00557A59" w:rsidP="00557A59">
            <w:pPr>
              <w:pStyle w:val="TAL"/>
              <w:rPr>
                <w:rFonts w:cs="Arial"/>
                <w:i/>
                <w:lang w:eastAsia="ja-JP"/>
              </w:rPr>
            </w:pPr>
          </w:p>
        </w:tc>
        <w:tc>
          <w:tcPr>
            <w:tcW w:w="1512" w:type="dxa"/>
          </w:tcPr>
          <w:p w14:paraId="35BE9515" w14:textId="77777777" w:rsidR="00557A59" w:rsidRPr="00FD0425" w:rsidRDefault="00557A59" w:rsidP="00557A59">
            <w:pPr>
              <w:pStyle w:val="TAL"/>
              <w:rPr>
                <w:lang w:eastAsia="ja-JP"/>
              </w:rPr>
            </w:pPr>
            <w:r w:rsidRPr="00FD0425">
              <w:rPr>
                <w:rFonts w:cs="Arial"/>
                <w:lang w:eastAsia="ja-JP"/>
              </w:rPr>
              <w:t>ENUMERATED (true, …)</w:t>
            </w:r>
          </w:p>
        </w:tc>
        <w:tc>
          <w:tcPr>
            <w:tcW w:w="1728" w:type="dxa"/>
          </w:tcPr>
          <w:p w14:paraId="6B6A0AE3" w14:textId="77777777" w:rsidR="00557A59" w:rsidRPr="00FD0425" w:rsidRDefault="00557A59" w:rsidP="00557A59">
            <w:pPr>
              <w:pStyle w:val="TAL"/>
              <w:rPr>
                <w:rFonts w:cs="Arial"/>
                <w:lang w:eastAsia="ja-JP"/>
              </w:rPr>
            </w:pPr>
          </w:p>
        </w:tc>
        <w:tc>
          <w:tcPr>
            <w:tcW w:w="1080" w:type="dxa"/>
          </w:tcPr>
          <w:p w14:paraId="5E309283" w14:textId="77777777" w:rsidR="00557A59" w:rsidRPr="00FD0425" w:rsidRDefault="00557A59" w:rsidP="00557A59">
            <w:pPr>
              <w:pStyle w:val="TAC"/>
              <w:rPr>
                <w:lang w:eastAsia="ja-JP"/>
              </w:rPr>
            </w:pPr>
            <w:r w:rsidRPr="00FD0425">
              <w:rPr>
                <w:rFonts w:cs="Arial"/>
                <w:lang w:eastAsia="ja-JP"/>
              </w:rPr>
              <w:t>YES</w:t>
            </w:r>
          </w:p>
        </w:tc>
        <w:tc>
          <w:tcPr>
            <w:tcW w:w="1080" w:type="dxa"/>
          </w:tcPr>
          <w:p w14:paraId="087182BC" w14:textId="77777777" w:rsidR="00557A59" w:rsidRPr="00FD0425" w:rsidRDefault="00557A59" w:rsidP="00557A59">
            <w:pPr>
              <w:pStyle w:val="TAC"/>
              <w:rPr>
                <w:lang w:eastAsia="ja-JP"/>
              </w:rPr>
            </w:pPr>
            <w:r w:rsidRPr="00FD0425">
              <w:rPr>
                <w:lang w:eastAsia="ja-JP"/>
              </w:rPr>
              <w:t>ignore</w:t>
            </w:r>
          </w:p>
        </w:tc>
      </w:tr>
    </w:tbl>
    <w:p w14:paraId="77A3A22D" w14:textId="77777777" w:rsidR="00F02090" w:rsidRPr="00FD0425"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694C97">
            <w:pPr>
              <w:pStyle w:val="TAL"/>
              <w:rPr>
                <w:rFonts w:cs="Arial"/>
                <w:lang w:eastAsia="ja-JP"/>
              </w:rPr>
            </w:pPr>
            <w:r w:rsidRPr="00FD0425">
              <w:rPr>
                <w:lang w:eastAsia="ja-JP"/>
              </w:rPr>
              <w:t>maxnoofPDUSessions</w:t>
            </w:r>
          </w:p>
        </w:tc>
        <w:tc>
          <w:tcPr>
            <w:tcW w:w="6192" w:type="dxa"/>
          </w:tcPr>
          <w:p w14:paraId="5A3E8003" w14:textId="77777777" w:rsidR="00F02090" w:rsidRPr="00FD0425" w:rsidRDefault="00F02090" w:rsidP="00694C97">
            <w:pPr>
              <w:pStyle w:val="TAL"/>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694C97">
            <w:pPr>
              <w:pStyle w:val="TAL"/>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694C97">
            <w:pPr>
              <w:pStyle w:val="TAL"/>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F02090"/>
    <w:p w14:paraId="42E6347C" w14:textId="77777777" w:rsidR="00F02090" w:rsidRPr="00FD0425" w:rsidRDefault="00F02090" w:rsidP="00F02090">
      <w:pPr>
        <w:pStyle w:val="Heading4"/>
      </w:pPr>
      <w:bookmarkStart w:id="3810" w:name="_Toc20955214"/>
      <w:bookmarkStart w:id="3811" w:name="_Toc29991409"/>
      <w:bookmarkStart w:id="3812" w:name="_Toc36555809"/>
      <w:bookmarkStart w:id="3813" w:name="_Toc44497519"/>
      <w:bookmarkStart w:id="3814" w:name="_Toc45107907"/>
      <w:bookmarkStart w:id="3815" w:name="_Toc45901527"/>
      <w:bookmarkStart w:id="3816" w:name="_Toc51850606"/>
      <w:bookmarkStart w:id="3817" w:name="_Toc56693609"/>
      <w:bookmarkStart w:id="3818" w:name="_Toc64447152"/>
      <w:bookmarkStart w:id="3819" w:name="_Toc66286646"/>
      <w:bookmarkStart w:id="3820" w:name="_Toc74151341"/>
      <w:bookmarkStart w:id="3821" w:name="_Toc88653813"/>
      <w:bookmarkStart w:id="3822" w:name="_Toc97904169"/>
      <w:bookmarkStart w:id="3823" w:name="_Toc105175210"/>
      <w:bookmarkStart w:id="3824" w:name="_Toc113826240"/>
      <w:bookmarkStart w:id="3825" w:name="_Toc120032366"/>
      <w:r w:rsidRPr="00FD0425">
        <w:t>9.1.2.23</w:t>
      </w:r>
      <w:r w:rsidRPr="00FD0425">
        <w:tab/>
        <w:t>E-UTRA – NR CELL RESOURCE COORDINATION REQUEST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14783FDB" w14:textId="77777777" w:rsidR="00F02090" w:rsidRPr="00FD0425" w:rsidRDefault="00F02090" w:rsidP="00F02090">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F02090">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02090" w:rsidRPr="00FD0425" w14:paraId="55A28C2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694C97">
            <w:pPr>
              <w:pStyle w:val="TAH"/>
              <w:rPr>
                <w:rFonts w:cs="Arial"/>
                <w:szCs w:val="18"/>
                <w:lang w:eastAsia="ja-JP"/>
              </w:rPr>
            </w:pPr>
            <w:r w:rsidRPr="00FD0425">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694C97">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694C97">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694C97">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694C97">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694C97">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694C97">
            <w:pPr>
              <w:pStyle w:val="TAH"/>
              <w:rPr>
                <w:rFonts w:cs="Arial"/>
                <w:szCs w:val="18"/>
                <w:lang w:eastAsia="ja-JP"/>
              </w:rPr>
            </w:pPr>
            <w:r w:rsidRPr="00FD0425">
              <w:rPr>
                <w:rFonts w:cs="Arial"/>
                <w:szCs w:val="18"/>
                <w:lang w:eastAsia="ja-JP"/>
              </w:rPr>
              <w:t>Assigned Criticality</w:t>
            </w:r>
          </w:p>
        </w:tc>
      </w:tr>
      <w:tr w:rsidR="00F02090" w:rsidRPr="00FD0425" w14:paraId="7D8768E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694C97">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694C97">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694C97">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694C97">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694C97">
            <w:pPr>
              <w:pStyle w:val="TAC"/>
              <w:rPr>
                <w:rFonts w:cs="Arial"/>
                <w:szCs w:val="18"/>
                <w:lang w:eastAsia="ja-JP"/>
              </w:rPr>
            </w:pPr>
            <w:r w:rsidRPr="00FD0425">
              <w:rPr>
                <w:rFonts w:cs="Arial"/>
                <w:szCs w:val="18"/>
                <w:lang w:eastAsia="ja-JP"/>
              </w:rPr>
              <w:t>reject</w:t>
            </w:r>
          </w:p>
        </w:tc>
      </w:tr>
      <w:tr w:rsidR="00F02090" w:rsidRPr="00FD0425" w14:paraId="65E1A71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694C97">
            <w:pPr>
              <w:pStyle w:val="TAL"/>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694C97">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694C97">
            <w:pPr>
              <w:pStyle w:val="TAC"/>
              <w:rPr>
                <w:rFonts w:cs="Arial"/>
                <w:szCs w:val="18"/>
                <w:lang w:eastAsia="ja-JP"/>
              </w:rPr>
            </w:pPr>
            <w:r w:rsidRPr="00FD0425">
              <w:rPr>
                <w:rFonts w:cs="Arial"/>
                <w:szCs w:val="18"/>
                <w:lang w:eastAsia="ja-JP"/>
              </w:rPr>
              <w:t>reject</w:t>
            </w:r>
          </w:p>
        </w:tc>
      </w:tr>
      <w:tr w:rsidR="00F02090" w:rsidRPr="00FD0425" w14:paraId="16BB03EF"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694C97">
            <w:pPr>
              <w:pStyle w:val="TAL"/>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694C97">
            <w:pPr>
              <w:pStyle w:val="TAC"/>
              <w:rPr>
                <w:rFonts w:cs="Arial"/>
                <w:szCs w:val="18"/>
                <w:lang w:eastAsia="ja-JP"/>
              </w:rPr>
            </w:pPr>
          </w:p>
        </w:tc>
      </w:tr>
      <w:tr w:rsidR="00F02090" w:rsidRPr="00FD0425" w14:paraId="4803377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694C97">
            <w:pPr>
              <w:pStyle w:val="TAL"/>
              <w:ind w:left="227"/>
              <w:rPr>
                <w:rFonts w:cs="Arial"/>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694C97">
            <w:pPr>
              <w:pStyle w:val="TAL"/>
              <w:rPr>
                <w:lang w:eastAsia="ja-JP"/>
              </w:rPr>
            </w:pPr>
            <w:r w:rsidRPr="00FD0425">
              <w:rPr>
                <w:lang w:eastAsia="ja-JP"/>
              </w:rPr>
              <w:t>9.2.2.30</w:t>
            </w:r>
          </w:p>
          <w:p w14:paraId="2B304829"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694C97">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694C97">
            <w:pPr>
              <w:pStyle w:val="TAC"/>
              <w:rPr>
                <w:rFonts w:cs="Arial"/>
                <w:szCs w:val="18"/>
                <w:lang w:eastAsia="ja-JP"/>
              </w:rPr>
            </w:pPr>
          </w:p>
        </w:tc>
      </w:tr>
      <w:tr w:rsidR="00F02090" w:rsidRPr="00FD0425" w14:paraId="30AC1033"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694C97">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694C97">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694C97">
            <w:pPr>
              <w:pStyle w:val="TAL"/>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694C97">
            <w:pPr>
              <w:pStyle w:val="TAC"/>
              <w:rPr>
                <w:rFonts w:cs="Arial"/>
                <w:szCs w:val="18"/>
                <w:lang w:eastAsia="ja-JP"/>
              </w:rPr>
            </w:pPr>
          </w:p>
        </w:tc>
      </w:tr>
      <w:tr w:rsidR="00F02090" w:rsidRPr="00FD0425" w14:paraId="258C883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694C97">
            <w:pPr>
              <w:pStyle w:val="TAL"/>
              <w:ind w:left="227"/>
              <w:rPr>
                <w:rFonts w:cs="Arial"/>
                <w:szCs w:val="18"/>
              </w:rPr>
            </w:pPr>
            <w:r w:rsidRPr="00FD0425">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694C97">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694C97">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694C97">
            <w:pPr>
              <w:pStyle w:val="TAC"/>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694C97">
            <w:pPr>
              <w:pStyle w:val="TAC"/>
              <w:rPr>
                <w:rFonts w:cs="Arial"/>
                <w:szCs w:val="18"/>
                <w:lang w:eastAsia="zh-CN"/>
              </w:rPr>
            </w:pPr>
          </w:p>
        </w:tc>
      </w:tr>
      <w:tr w:rsidR="00F02090" w:rsidRPr="00FD0425" w14:paraId="463E53D7"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694C97">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694C97">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694C97">
            <w:pPr>
              <w:pStyle w:val="TAC"/>
              <w:rPr>
                <w:rFonts w:cs="Arial"/>
                <w:szCs w:val="18"/>
                <w:lang w:eastAsia="ja-JP"/>
              </w:rPr>
            </w:pPr>
          </w:p>
        </w:tc>
      </w:tr>
      <w:tr w:rsidR="00F02090" w:rsidRPr="00FD0425" w14:paraId="568CBA2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694C97">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694C97">
            <w:pPr>
              <w:pStyle w:val="TAC"/>
              <w:rPr>
                <w:rFonts w:cs="Arial"/>
                <w:szCs w:val="18"/>
                <w:lang w:eastAsia="ja-JP"/>
              </w:rPr>
            </w:pPr>
          </w:p>
        </w:tc>
      </w:tr>
      <w:tr w:rsidR="00F02090" w:rsidRPr="00FD0425" w14:paraId="1EA9C2D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694C97">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694C97">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694C97">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694C97">
            <w:pPr>
              <w:pStyle w:val="TAC"/>
              <w:rPr>
                <w:rFonts w:cs="Arial"/>
                <w:szCs w:val="18"/>
                <w:lang w:eastAsia="ja-JP"/>
              </w:rPr>
            </w:pPr>
          </w:p>
        </w:tc>
      </w:tr>
      <w:tr w:rsidR="00F02090" w:rsidRPr="00FD0425" w14:paraId="7A9A487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694C97">
            <w:pPr>
              <w:pStyle w:val="TAL"/>
              <w:ind w:left="227"/>
              <w:rPr>
                <w:rFonts w:cs="Arial"/>
                <w:szCs w:val="18"/>
              </w:rPr>
            </w:pPr>
            <w:r w:rsidRPr="00FD0425">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694C97">
            <w:pPr>
              <w:pStyle w:val="TAL"/>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694C97">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694C97">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694C97">
            <w:pPr>
              <w:pStyle w:val="TAC"/>
              <w:rPr>
                <w:rFonts w:cs="Arial"/>
                <w:szCs w:val="18"/>
                <w:lang w:eastAsia="ja-JP"/>
              </w:rPr>
            </w:pPr>
          </w:p>
        </w:tc>
      </w:tr>
      <w:tr w:rsidR="00F02090" w:rsidRPr="00FD0425" w14:paraId="09FF9825"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694C97">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694C97">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694C97">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694C97">
            <w:pPr>
              <w:pStyle w:val="TAC"/>
              <w:rPr>
                <w:rFonts w:cs="Arial"/>
                <w:szCs w:val="18"/>
                <w:lang w:eastAsia="ja-JP"/>
              </w:rPr>
            </w:pPr>
          </w:p>
        </w:tc>
      </w:tr>
      <w:tr w:rsidR="00F02090" w:rsidRPr="00FD0425" w14:paraId="0DBE39A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694C97">
            <w:pPr>
              <w:pStyle w:val="TAL"/>
              <w:ind w:left="227"/>
              <w:rPr>
                <w:rFonts w:cs="Arial"/>
                <w:bCs/>
                <w:szCs w:val="18"/>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694C97">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694C97">
            <w:pPr>
              <w:pStyle w:val="TAL"/>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694C97">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694C97">
            <w:pPr>
              <w:pStyle w:val="TAC"/>
              <w:rPr>
                <w:rFonts w:cs="Arial"/>
                <w:lang w:eastAsia="zh-CN"/>
              </w:rPr>
            </w:pPr>
          </w:p>
        </w:tc>
      </w:tr>
      <w:tr w:rsidR="00F02090" w:rsidRPr="00FD0425" w14:paraId="4A53C16D"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694C97">
            <w:pPr>
              <w:pStyle w:val="TAL"/>
              <w:ind w:left="227"/>
              <w:rPr>
                <w:rFonts w:cs="Arial"/>
                <w:b/>
                <w:bCs/>
                <w:szCs w:val="18"/>
                <w:lang w:eastAsia="zh-CN"/>
              </w:rPr>
            </w:pPr>
            <w:r w:rsidRPr="00FD0425">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694C97">
            <w:pPr>
              <w:pStyle w:val="TAL"/>
              <w:rPr>
                <w:i/>
                <w:lang w:eastAsia="en-US"/>
              </w:rPr>
            </w:pPr>
            <w:r w:rsidRPr="00FD0425">
              <w:rPr>
                <w:i/>
                <w:lang w:eastAsia="en-US"/>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694C97">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694C97">
            <w:pPr>
              <w:pStyle w:val="TAC"/>
              <w:rPr>
                <w:rFonts w:cs="Arial"/>
                <w:szCs w:val="18"/>
                <w:lang w:eastAsia="ja-JP"/>
              </w:rPr>
            </w:pPr>
          </w:p>
        </w:tc>
      </w:tr>
      <w:tr w:rsidR="00F02090" w:rsidRPr="00FD0425" w14:paraId="07034C6C"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694C97">
            <w:pPr>
              <w:pStyle w:val="TAL"/>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694C97">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694C97">
            <w:pPr>
              <w:pStyle w:val="TAC"/>
              <w:rPr>
                <w:rFonts w:cs="Arial"/>
                <w:szCs w:val="18"/>
                <w:lang w:eastAsia="ja-JP"/>
              </w:rPr>
            </w:pPr>
          </w:p>
        </w:tc>
      </w:tr>
      <w:tr w:rsidR="00814FFF" w:rsidRPr="00FD0425" w14:paraId="7D6D59DF" w14:textId="77777777" w:rsidTr="00694C97">
        <w:tc>
          <w:tcPr>
            <w:tcW w:w="2578"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216DC6">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814FFF">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814FF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814FFF">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814FFF">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814FFF">
            <w:pPr>
              <w:pStyle w:val="TAC"/>
              <w:rPr>
                <w:rFonts w:cs="Arial"/>
                <w:szCs w:val="18"/>
                <w:lang w:eastAsia="ja-JP"/>
              </w:rPr>
            </w:pPr>
            <w:r w:rsidRPr="00FD0425">
              <w:rPr>
                <w:lang w:eastAsia="ja-JP"/>
              </w:rPr>
              <w:t>reject</w:t>
            </w:r>
          </w:p>
        </w:tc>
      </w:tr>
    </w:tbl>
    <w:p w14:paraId="671DBE6A"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694C97">
            <w:pPr>
              <w:pStyle w:val="TAH"/>
              <w:rPr>
                <w:lang w:eastAsia="ja-JP"/>
              </w:rPr>
            </w:pPr>
            <w:bookmarkStart w:id="3826" w:name="_Hlk517476403"/>
            <w:r w:rsidRPr="00FD0425">
              <w:rPr>
                <w:lang w:eastAsia="ja-JP"/>
              </w:rPr>
              <w:t>Range bound</w:t>
            </w:r>
          </w:p>
        </w:tc>
        <w:tc>
          <w:tcPr>
            <w:tcW w:w="5670" w:type="dxa"/>
          </w:tcPr>
          <w:p w14:paraId="688B058D" w14:textId="77777777" w:rsidR="00F02090" w:rsidRPr="00FD0425" w:rsidRDefault="00F02090" w:rsidP="00694C97">
            <w:pPr>
              <w:pStyle w:val="TAH"/>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694C97">
            <w:pPr>
              <w:pStyle w:val="TAL"/>
              <w:rPr>
                <w:lang w:eastAsia="ja-JP"/>
              </w:rPr>
            </w:pPr>
            <w:r w:rsidRPr="00FD0425">
              <w:rPr>
                <w:lang w:eastAsia="ja-JP"/>
              </w:rPr>
              <w:t>maxnoNRcellsSpectrumSharingwithE-UTRA</w:t>
            </w:r>
          </w:p>
        </w:tc>
        <w:tc>
          <w:tcPr>
            <w:tcW w:w="5670" w:type="dxa"/>
          </w:tcPr>
          <w:p w14:paraId="6308B151" w14:textId="77777777" w:rsidR="00F02090" w:rsidRPr="00FD0425" w:rsidRDefault="00F02090" w:rsidP="00694C97">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694C97">
            <w:pPr>
              <w:pStyle w:val="TAL"/>
              <w:rPr>
                <w:lang w:eastAsia="ja-JP"/>
              </w:rPr>
            </w:pPr>
            <w:r w:rsidRPr="00FD0425">
              <w:t>maxnoofCellsinNG-RANnode</w:t>
            </w:r>
          </w:p>
        </w:tc>
        <w:tc>
          <w:tcPr>
            <w:tcW w:w="5670" w:type="dxa"/>
          </w:tcPr>
          <w:p w14:paraId="5F7B207E" w14:textId="77777777" w:rsidR="00F02090" w:rsidRPr="00FD0425" w:rsidRDefault="00F02090" w:rsidP="00694C97">
            <w:pPr>
              <w:pStyle w:val="TAL"/>
              <w:rPr>
                <w:lang w:eastAsia="ja-JP"/>
              </w:rPr>
            </w:pPr>
            <w:r w:rsidRPr="00FD0425">
              <w:rPr>
                <w:rFonts w:cs="Arial"/>
                <w:lang w:eastAsia="ja-JP"/>
              </w:rPr>
              <w:t>Maximum no. cells that can be served by a NG-RAN node. Value is 16384.</w:t>
            </w:r>
          </w:p>
        </w:tc>
      </w:tr>
      <w:bookmarkEnd w:id="3826"/>
    </w:tbl>
    <w:p w14:paraId="6ABEFBF0" w14:textId="77777777" w:rsidR="00F02090" w:rsidRPr="00FD0425" w:rsidRDefault="00F02090" w:rsidP="00F02090"/>
    <w:p w14:paraId="3BD40832" w14:textId="77777777" w:rsidR="00F02090" w:rsidRPr="00FD0425" w:rsidRDefault="00F02090" w:rsidP="00F02090">
      <w:pPr>
        <w:pStyle w:val="Heading4"/>
      </w:pPr>
      <w:bookmarkStart w:id="3827" w:name="_Toc20955215"/>
      <w:bookmarkStart w:id="3828" w:name="_Toc29991410"/>
      <w:bookmarkStart w:id="3829" w:name="_Toc36555810"/>
      <w:bookmarkStart w:id="3830" w:name="_Toc44497520"/>
      <w:bookmarkStart w:id="3831" w:name="_Toc45107908"/>
      <w:bookmarkStart w:id="3832" w:name="_Toc45901528"/>
      <w:bookmarkStart w:id="3833" w:name="_Toc51850607"/>
      <w:bookmarkStart w:id="3834" w:name="_Toc56693610"/>
      <w:bookmarkStart w:id="3835" w:name="_Toc64447153"/>
      <w:bookmarkStart w:id="3836" w:name="_Toc66286647"/>
      <w:bookmarkStart w:id="3837" w:name="_Toc74151342"/>
      <w:bookmarkStart w:id="3838" w:name="_Toc88653814"/>
      <w:bookmarkStart w:id="3839" w:name="_Toc97904170"/>
      <w:bookmarkStart w:id="3840" w:name="_Toc105175211"/>
      <w:bookmarkStart w:id="3841" w:name="_Toc113826241"/>
      <w:bookmarkStart w:id="3842" w:name="_Toc120032367"/>
      <w:r w:rsidRPr="00FD0425">
        <w:t>9.1.2.24</w:t>
      </w:r>
      <w:r w:rsidRPr="00FD0425">
        <w:tab/>
        <w:t>E-UTRA – NR CELL RESOURCE COORDINATION RESPONSE</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04B301E" w14:textId="77777777" w:rsidR="00F02090" w:rsidRPr="00FD0425" w:rsidRDefault="00F02090" w:rsidP="00F02090">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F02090">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02090" w:rsidRPr="00FD0425" w14:paraId="53B79888"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694C97">
            <w:pPr>
              <w:pStyle w:val="TAH"/>
              <w:rPr>
                <w:rFonts w:cs="Arial"/>
                <w:szCs w:val="18"/>
                <w:lang w:eastAsia="ja-JP"/>
              </w:rPr>
            </w:pPr>
            <w:r w:rsidRPr="00FD0425">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694C97">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694C97">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694C97">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694C97">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694C97">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694C97">
            <w:pPr>
              <w:pStyle w:val="TAH"/>
              <w:rPr>
                <w:rFonts w:cs="Arial"/>
                <w:szCs w:val="18"/>
                <w:lang w:eastAsia="ja-JP"/>
              </w:rPr>
            </w:pPr>
            <w:r w:rsidRPr="00FD0425">
              <w:rPr>
                <w:rFonts w:cs="Arial"/>
                <w:szCs w:val="18"/>
                <w:lang w:eastAsia="ja-JP"/>
              </w:rPr>
              <w:t>Assigned Criticality</w:t>
            </w:r>
          </w:p>
        </w:tc>
      </w:tr>
      <w:tr w:rsidR="00F02090" w:rsidRPr="00FD0425" w14:paraId="354DB6E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694C97">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694C97">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694C97">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694C97">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694C97">
            <w:pPr>
              <w:pStyle w:val="TAC"/>
              <w:rPr>
                <w:rFonts w:cs="Arial"/>
                <w:szCs w:val="18"/>
                <w:lang w:eastAsia="ja-JP"/>
              </w:rPr>
            </w:pPr>
            <w:r w:rsidRPr="00FD0425">
              <w:rPr>
                <w:rFonts w:cs="Arial"/>
                <w:szCs w:val="18"/>
                <w:lang w:eastAsia="ja-JP"/>
              </w:rPr>
              <w:t>reject</w:t>
            </w:r>
          </w:p>
        </w:tc>
      </w:tr>
      <w:tr w:rsidR="00F02090" w:rsidRPr="00FD0425" w14:paraId="60FDBAF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694C97">
            <w:pPr>
              <w:pStyle w:val="TAL"/>
              <w:rPr>
                <w:b/>
                <w:lang w:eastAsia="zh-CN"/>
              </w:rPr>
            </w:pPr>
            <w:r w:rsidRPr="00FD0425">
              <w:t>CHOICE</w:t>
            </w:r>
            <w:r w:rsidRPr="00FD0425">
              <w:rPr>
                <w:b/>
                <w:lang w:eastAsia="zh-CN"/>
              </w:rPr>
              <w:t xml:space="preserve"> </w:t>
            </w:r>
            <w:r w:rsidRPr="00FD0425">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694C97">
            <w:pPr>
              <w:pStyle w:val="TAL"/>
            </w:pPr>
          </w:p>
        </w:tc>
        <w:tc>
          <w:tcPr>
            <w:tcW w:w="1800"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694C97">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694C97">
            <w:pPr>
              <w:pStyle w:val="TAC"/>
              <w:rPr>
                <w:rFonts w:cs="Arial"/>
                <w:szCs w:val="18"/>
                <w:lang w:eastAsia="ja-JP"/>
              </w:rPr>
            </w:pPr>
            <w:r w:rsidRPr="00FD0425">
              <w:rPr>
                <w:rFonts w:cs="Arial"/>
                <w:szCs w:val="18"/>
                <w:lang w:eastAsia="ja-JP"/>
              </w:rPr>
              <w:t>reject</w:t>
            </w:r>
          </w:p>
        </w:tc>
      </w:tr>
      <w:tr w:rsidR="00F02090" w:rsidRPr="00FD0425" w14:paraId="4AA00F8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694C97">
            <w:pPr>
              <w:pStyle w:val="TAL"/>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694C97">
            <w:pPr>
              <w:pStyle w:val="TAL"/>
            </w:pPr>
          </w:p>
        </w:tc>
        <w:tc>
          <w:tcPr>
            <w:tcW w:w="1800"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694C97">
            <w:pPr>
              <w:pStyle w:val="TAC"/>
              <w:rPr>
                <w:rFonts w:cs="Arial"/>
                <w:szCs w:val="18"/>
                <w:lang w:eastAsia="ja-JP"/>
              </w:rPr>
            </w:pPr>
          </w:p>
        </w:tc>
      </w:tr>
      <w:tr w:rsidR="00F02090" w:rsidRPr="00FD0425" w14:paraId="0D121AD1"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694C97">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694C97">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694C97">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694C97">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694C97">
            <w:pPr>
              <w:pStyle w:val="TAC"/>
              <w:rPr>
                <w:rFonts w:cs="Arial"/>
                <w:szCs w:val="18"/>
                <w:lang w:eastAsia="ja-JP"/>
              </w:rPr>
            </w:pPr>
          </w:p>
        </w:tc>
      </w:tr>
      <w:tr w:rsidR="00F02090" w:rsidRPr="00FD0425" w14:paraId="53A68329"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694C97">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694C97">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694C97">
            <w:pPr>
              <w:pStyle w:val="TAL"/>
            </w:pPr>
            <w:r w:rsidRPr="00FD0425">
              <w:t>INTEGER (1..</w:t>
            </w:r>
            <w:r w:rsidRPr="00FD0425">
              <w:rPr>
                <w:i/>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694C97">
            <w:pPr>
              <w:pStyle w:val="TAL"/>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694C97">
            <w:pPr>
              <w:pStyle w:val="TAC"/>
              <w:rPr>
                <w:rFonts w:cs="Arial"/>
                <w:szCs w:val="18"/>
                <w:lang w:eastAsia="ja-JP"/>
              </w:rPr>
            </w:pPr>
          </w:p>
        </w:tc>
      </w:tr>
      <w:tr w:rsidR="00F02090" w:rsidRPr="00FD0425" w14:paraId="6537214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694C97">
            <w:pPr>
              <w:pStyle w:val="TAL"/>
              <w:ind w:left="227"/>
              <w:rPr>
                <w:rFonts w:cs="Arial"/>
                <w:b/>
                <w:bCs/>
                <w:szCs w:val="18"/>
                <w:lang w:eastAsia="zh-CN"/>
              </w:rPr>
            </w:pPr>
            <w:r w:rsidRPr="00FD0425">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694C97">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694C97">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694C97">
            <w:pPr>
              <w:pStyle w:val="TAC"/>
              <w:rPr>
                <w:rFonts w:cs="Arial"/>
                <w:szCs w:val="18"/>
                <w:lang w:eastAsia="ja-JP"/>
              </w:rPr>
            </w:pPr>
          </w:p>
        </w:tc>
      </w:tr>
      <w:tr w:rsidR="00F02090" w:rsidRPr="00FD0425" w14:paraId="1363170D"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694C97">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694C97">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694C97">
            <w:pPr>
              <w:pStyle w:val="TAC"/>
              <w:rPr>
                <w:rFonts w:cs="Arial"/>
                <w:szCs w:val="18"/>
                <w:lang w:eastAsia="ja-JP"/>
              </w:rPr>
            </w:pPr>
          </w:p>
        </w:tc>
      </w:tr>
      <w:tr w:rsidR="00F02090" w:rsidRPr="00FD0425" w14:paraId="737D475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694C97">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694C97">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694C97">
            <w:pPr>
              <w:pStyle w:val="TAC"/>
              <w:rPr>
                <w:rFonts w:cs="Arial"/>
                <w:szCs w:val="18"/>
                <w:lang w:eastAsia="ja-JP"/>
              </w:rPr>
            </w:pPr>
          </w:p>
        </w:tc>
      </w:tr>
      <w:tr w:rsidR="00F02090" w:rsidRPr="00FD0425" w14:paraId="7461609C"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694C97">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694C97">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694C97">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694C97">
            <w:pPr>
              <w:pStyle w:val="TAC"/>
              <w:rPr>
                <w:rFonts w:cs="Arial"/>
                <w:szCs w:val="18"/>
                <w:lang w:eastAsia="ja-JP"/>
              </w:rPr>
            </w:pPr>
          </w:p>
        </w:tc>
      </w:tr>
      <w:tr w:rsidR="00F02090" w:rsidRPr="00FD0425" w14:paraId="473CD329"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694C97">
            <w:pPr>
              <w:pStyle w:val="TAL"/>
              <w:ind w:left="227"/>
              <w:rPr>
                <w:rFonts w:cs="Arial"/>
                <w:bCs/>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694C97">
            <w:pPr>
              <w:pStyle w:val="TAL"/>
              <w:rPr>
                <w:rFonts w:cs="Arial"/>
                <w:b/>
                <w:lang w:eastAsia="ja-JP"/>
              </w:rPr>
            </w:pPr>
            <w:r w:rsidRPr="00FD0425">
              <w:t>INTEGER (1..</w:t>
            </w:r>
            <w:r w:rsidRPr="00FD0425">
              <w:rPr>
                <w:rFonts w:cs="Arial"/>
                <w:b/>
                <w:bCs/>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694C97">
            <w:pPr>
              <w:pStyle w:val="TAL"/>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694C97">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694C97">
            <w:pPr>
              <w:pStyle w:val="TAC"/>
              <w:rPr>
                <w:rFonts w:cs="Arial"/>
                <w:lang w:eastAsia="zh-CN"/>
              </w:rPr>
            </w:pPr>
          </w:p>
        </w:tc>
      </w:tr>
      <w:tr w:rsidR="00F02090" w:rsidRPr="00FD0425" w14:paraId="6F47369E"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694C97">
            <w:pPr>
              <w:pStyle w:val="TAL"/>
              <w:ind w:left="227"/>
              <w:rPr>
                <w:rFonts w:cs="Arial"/>
                <w:szCs w:val="18"/>
              </w:rPr>
            </w:pPr>
            <w:r w:rsidRPr="00FD0425">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694C97">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694C97">
            <w:pPr>
              <w:pStyle w:val="TAL"/>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694C97">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694C97">
            <w:pPr>
              <w:pStyle w:val="TAC"/>
              <w:rPr>
                <w:rFonts w:cs="Arial"/>
                <w:szCs w:val="18"/>
                <w:lang w:eastAsia="ja-JP"/>
              </w:rPr>
            </w:pPr>
          </w:p>
        </w:tc>
      </w:tr>
      <w:tr w:rsidR="00F02090" w:rsidRPr="00FD0425" w14:paraId="2A68813E"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694C97">
            <w:pPr>
              <w:pStyle w:val="TAL"/>
              <w:ind w:left="340"/>
              <w:rPr>
                <w:rFonts w:cs="Arial"/>
                <w:bCs/>
                <w:szCs w:val="18"/>
                <w:lang w:eastAsia="zh-CN"/>
              </w:rPr>
            </w:pPr>
            <w:r w:rsidRPr="00FD0425">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694C97">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694C97">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694C97">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694C97">
            <w:pPr>
              <w:pStyle w:val="TAC"/>
              <w:rPr>
                <w:rFonts w:cs="Arial"/>
                <w:szCs w:val="18"/>
                <w:lang w:eastAsia="ja-JP"/>
              </w:rPr>
            </w:pPr>
          </w:p>
        </w:tc>
      </w:tr>
      <w:tr w:rsidR="00814FFF" w:rsidRPr="00FD0425" w14:paraId="111AD747" w14:textId="77777777" w:rsidTr="00694C97">
        <w:tc>
          <w:tcPr>
            <w:tcW w:w="2578"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216DC6">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814FFF">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814FF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814FFF">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814FFF">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814FFF">
            <w:pPr>
              <w:pStyle w:val="TAC"/>
              <w:rPr>
                <w:rFonts w:cs="Arial"/>
                <w:szCs w:val="18"/>
                <w:lang w:eastAsia="ja-JP"/>
              </w:rPr>
            </w:pPr>
            <w:r w:rsidRPr="00FD0425">
              <w:rPr>
                <w:lang w:eastAsia="ja-JP"/>
              </w:rPr>
              <w:t>reject</w:t>
            </w:r>
          </w:p>
        </w:tc>
      </w:tr>
    </w:tbl>
    <w:p w14:paraId="4DC178DD"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694C97">
            <w:pPr>
              <w:pStyle w:val="TAH"/>
              <w:rPr>
                <w:lang w:eastAsia="ja-JP"/>
              </w:rPr>
            </w:pPr>
            <w:r w:rsidRPr="00FD0425">
              <w:rPr>
                <w:lang w:eastAsia="ja-JP"/>
              </w:rPr>
              <w:t>Range bound</w:t>
            </w:r>
          </w:p>
        </w:tc>
        <w:tc>
          <w:tcPr>
            <w:tcW w:w="5670" w:type="dxa"/>
          </w:tcPr>
          <w:p w14:paraId="36C39C6E" w14:textId="77777777" w:rsidR="00F02090" w:rsidRPr="00FD0425" w:rsidRDefault="00F02090" w:rsidP="00694C97">
            <w:pPr>
              <w:pStyle w:val="TAH"/>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694C97">
            <w:pPr>
              <w:pStyle w:val="TAL"/>
              <w:rPr>
                <w:lang w:eastAsia="ja-JP"/>
              </w:rPr>
            </w:pPr>
            <w:r w:rsidRPr="00FD0425">
              <w:rPr>
                <w:lang w:eastAsia="ja-JP"/>
              </w:rPr>
              <w:t>maxnoNRcellsSpectrumSharingwithE-UTRA</w:t>
            </w:r>
          </w:p>
        </w:tc>
        <w:tc>
          <w:tcPr>
            <w:tcW w:w="5670" w:type="dxa"/>
          </w:tcPr>
          <w:p w14:paraId="7C6A6AA6" w14:textId="77777777" w:rsidR="00F02090" w:rsidRPr="00FD0425" w:rsidRDefault="00F02090" w:rsidP="00694C97">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694C97">
            <w:pPr>
              <w:pStyle w:val="TAL"/>
              <w:rPr>
                <w:lang w:eastAsia="ja-JP"/>
              </w:rPr>
            </w:pPr>
            <w:r w:rsidRPr="00FD0425">
              <w:rPr>
                <w:bCs/>
                <w:lang w:eastAsia="ja-JP"/>
              </w:rPr>
              <w:t>maxnoofCellsinNG-RANnode</w:t>
            </w:r>
          </w:p>
        </w:tc>
        <w:tc>
          <w:tcPr>
            <w:tcW w:w="5670" w:type="dxa"/>
          </w:tcPr>
          <w:p w14:paraId="020CB7E7" w14:textId="77777777" w:rsidR="00F02090" w:rsidRPr="00FD0425" w:rsidRDefault="00F02090" w:rsidP="00694C97">
            <w:pPr>
              <w:pStyle w:val="TAL"/>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F02090"/>
    <w:p w14:paraId="658C089D" w14:textId="77777777" w:rsidR="00211BD7" w:rsidRPr="00FD0425" w:rsidRDefault="00211BD7" w:rsidP="00211BD7">
      <w:pPr>
        <w:pStyle w:val="Heading4"/>
      </w:pPr>
      <w:bookmarkStart w:id="3843" w:name="_Toc20955216"/>
      <w:bookmarkStart w:id="3844" w:name="_Toc29991411"/>
      <w:bookmarkStart w:id="3845" w:name="_Toc36555811"/>
      <w:bookmarkStart w:id="3846" w:name="_Toc44497521"/>
      <w:bookmarkStart w:id="3847" w:name="_Toc45107909"/>
      <w:bookmarkStart w:id="3848" w:name="_Toc45901529"/>
      <w:bookmarkStart w:id="3849" w:name="_Toc51850608"/>
      <w:bookmarkStart w:id="3850" w:name="_Toc56693611"/>
      <w:bookmarkStart w:id="3851" w:name="_Toc64447154"/>
      <w:bookmarkStart w:id="3852" w:name="_Toc66286648"/>
      <w:bookmarkStart w:id="3853" w:name="_Toc74151343"/>
      <w:bookmarkStart w:id="3854" w:name="_Toc88653815"/>
      <w:bookmarkStart w:id="3855" w:name="_Toc97904171"/>
      <w:bookmarkStart w:id="3856" w:name="_Toc105175212"/>
      <w:bookmarkStart w:id="3857" w:name="_Toc113826242"/>
      <w:bookmarkStart w:id="3858" w:name="_Toc120032368"/>
      <w:r w:rsidRPr="00FD0425">
        <w:t>9.1.2.25</w:t>
      </w:r>
      <w:r w:rsidRPr="00FD0425">
        <w:tab/>
        <w:t>SECONDARY RAT DATA USAGE REPORT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4833590F" w14:textId="77777777" w:rsidR="00211BD7" w:rsidRPr="00FD0425" w:rsidRDefault="00211BD7" w:rsidP="00211BD7">
      <w:pPr>
        <w:rPr>
          <w:rFonts w:eastAsia="Batang"/>
        </w:rPr>
      </w:pPr>
      <w:r w:rsidRPr="00FD0425">
        <w:t>This message is sent by the S-NG-RAN node to report data volumes for secondary RAT.</w:t>
      </w:r>
    </w:p>
    <w:p w14:paraId="74EC6F1C" w14:textId="77777777" w:rsidR="00211BD7" w:rsidRPr="00FD0425" w:rsidRDefault="00211BD7" w:rsidP="00211BD7">
      <w:pPr>
        <w:rPr>
          <w:rFonts w:eastAsia="Batang"/>
        </w:rPr>
      </w:pPr>
      <w:r w:rsidRPr="00FD0425">
        <w:t xml:space="preserve">Direction: S-NG-RAN node </w:t>
      </w:r>
      <w:r w:rsidRPr="00FD0425">
        <w:sym w:font="Symbol" w:char="F0AE"/>
      </w:r>
      <w:r w:rsidRPr="00FD0425">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11BD7" w:rsidRPr="00FD0425" w14:paraId="489730E5" w14:textId="77777777" w:rsidTr="005D609B">
        <w:tblPrEx>
          <w:tblCellMar>
            <w:top w:w="0" w:type="dxa"/>
            <w:bottom w:w="0" w:type="dxa"/>
          </w:tblCellMar>
        </w:tblPrEx>
        <w:tc>
          <w:tcPr>
            <w:tcW w:w="2394" w:type="dxa"/>
          </w:tcPr>
          <w:p w14:paraId="2D6F7D22" w14:textId="77777777" w:rsidR="00211BD7" w:rsidRPr="00FD0425" w:rsidRDefault="00211BD7" w:rsidP="005D609B">
            <w:pPr>
              <w:pStyle w:val="TAH"/>
            </w:pPr>
            <w:r w:rsidRPr="00FD0425">
              <w:t>IE/Group Name</w:t>
            </w:r>
          </w:p>
        </w:tc>
        <w:tc>
          <w:tcPr>
            <w:tcW w:w="1274" w:type="dxa"/>
          </w:tcPr>
          <w:p w14:paraId="292053D9" w14:textId="77777777" w:rsidR="00211BD7" w:rsidRPr="00FD0425" w:rsidRDefault="00211BD7" w:rsidP="005D609B">
            <w:pPr>
              <w:pStyle w:val="TAH"/>
            </w:pPr>
            <w:r w:rsidRPr="00FD0425">
              <w:t>Presence</w:t>
            </w:r>
          </w:p>
        </w:tc>
        <w:tc>
          <w:tcPr>
            <w:tcW w:w="1708" w:type="dxa"/>
          </w:tcPr>
          <w:p w14:paraId="583D8525" w14:textId="77777777" w:rsidR="00211BD7" w:rsidRPr="00FD0425" w:rsidRDefault="00211BD7" w:rsidP="005D609B">
            <w:pPr>
              <w:pStyle w:val="TAH"/>
            </w:pPr>
            <w:r w:rsidRPr="00FD0425">
              <w:t>Range</w:t>
            </w:r>
          </w:p>
        </w:tc>
        <w:tc>
          <w:tcPr>
            <w:tcW w:w="1259" w:type="dxa"/>
          </w:tcPr>
          <w:p w14:paraId="4B29CA10" w14:textId="77777777" w:rsidR="00211BD7" w:rsidRPr="00FD0425" w:rsidRDefault="00211BD7" w:rsidP="005D609B">
            <w:pPr>
              <w:pStyle w:val="TAH"/>
            </w:pPr>
            <w:r w:rsidRPr="00FD0425">
              <w:t>IE type and reference</w:t>
            </w:r>
          </w:p>
        </w:tc>
        <w:tc>
          <w:tcPr>
            <w:tcW w:w="1288" w:type="dxa"/>
          </w:tcPr>
          <w:p w14:paraId="1D3997B0" w14:textId="77777777" w:rsidR="00211BD7" w:rsidRPr="00FD0425" w:rsidRDefault="00211BD7" w:rsidP="005D609B">
            <w:pPr>
              <w:pStyle w:val="TAH"/>
            </w:pPr>
            <w:r w:rsidRPr="00FD0425">
              <w:t>Semantics description</w:t>
            </w:r>
          </w:p>
        </w:tc>
        <w:tc>
          <w:tcPr>
            <w:tcW w:w="1288" w:type="dxa"/>
          </w:tcPr>
          <w:p w14:paraId="457D068A" w14:textId="77777777" w:rsidR="00211BD7" w:rsidRPr="00FD0425" w:rsidRDefault="00211BD7" w:rsidP="005D609B">
            <w:pPr>
              <w:pStyle w:val="TAH"/>
            </w:pPr>
            <w:r w:rsidRPr="00FD0425">
              <w:t>Criticality</w:t>
            </w:r>
          </w:p>
        </w:tc>
        <w:tc>
          <w:tcPr>
            <w:tcW w:w="1274" w:type="dxa"/>
          </w:tcPr>
          <w:p w14:paraId="6870C089" w14:textId="77777777" w:rsidR="00211BD7" w:rsidRPr="00FD0425" w:rsidRDefault="00211BD7" w:rsidP="005D609B">
            <w:pPr>
              <w:pStyle w:val="TAH"/>
            </w:pPr>
            <w:r w:rsidRPr="00FD0425">
              <w:t>Assigned Criticality</w:t>
            </w:r>
          </w:p>
        </w:tc>
      </w:tr>
      <w:tr w:rsidR="00211BD7" w:rsidRPr="00FD0425" w14:paraId="5F1BE945" w14:textId="77777777" w:rsidTr="005D609B">
        <w:tblPrEx>
          <w:tblCellMar>
            <w:top w:w="0" w:type="dxa"/>
            <w:bottom w:w="0" w:type="dxa"/>
          </w:tblCellMar>
        </w:tblPrEx>
        <w:tc>
          <w:tcPr>
            <w:tcW w:w="2394" w:type="dxa"/>
          </w:tcPr>
          <w:p w14:paraId="6B3B94F5" w14:textId="77777777" w:rsidR="00211BD7" w:rsidRPr="00FD0425" w:rsidRDefault="00211BD7" w:rsidP="005D609B">
            <w:pPr>
              <w:pStyle w:val="TAL"/>
            </w:pPr>
            <w:r w:rsidRPr="00FD0425">
              <w:t>Message Type</w:t>
            </w:r>
          </w:p>
        </w:tc>
        <w:tc>
          <w:tcPr>
            <w:tcW w:w="1274" w:type="dxa"/>
          </w:tcPr>
          <w:p w14:paraId="67CE7E0D" w14:textId="77777777" w:rsidR="00211BD7" w:rsidRPr="00FD0425" w:rsidRDefault="00211BD7" w:rsidP="005D609B">
            <w:pPr>
              <w:pStyle w:val="TAL"/>
            </w:pPr>
            <w:r w:rsidRPr="00FD0425">
              <w:t>M</w:t>
            </w:r>
          </w:p>
        </w:tc>
        <w:tc>
          <w:tcPr>
            <w:tcW w:w="1708" w:type="dxa"/>
          </w:tcPr>
          <w:p w14:paraId="77C6AD15" w14:textId="77777777" w:rsidR="00211BD7" w:rsidRPr="00FD0425" w:rsidRDefault="00211BD7" w:rsidP="005D609B">
            <w:pPr>
              <w:pStyle w:val="TAL"/>
            </w:pPr>
          </w:p>
        </w:tc>
        <w:tc>
          <w:tcPr>
            <w:tcW w:w="1259" w:type="dxa"/>
          </w:tcPr>
          <w:p w14:paraId="1BEB0235" w14:textId="77777777" w:rsidR="00211BD7" w:rsidRPr="00FD0425" w:rsidRDefault="00211BD7" w:rsidP="005D609B">
            <w:pPr>
              <w:pStyle w:val="TAL"/>
            </w:pPr>
            <w:r w:rsidRPr="00FD0425">
              <w:t>9.2.3.1</w:t>
            </w:r>
          </w:p>
        </w:tc>
        <w:tc>
          <w:tcPr>
            <w:tcW w:w="1288" w:type="dxa"/>
          </w:tcPr>
          <w:p w14:paraId="21C05D3C" w14:textId="77777777" w:rsidR="00211BD7" w:rsidRPr="00FD0425" w:rsidRDefault="00211BD7" w:rsidP="005D609B">
            <w:pPr>
              <w:pStyle w:val="TAL"/>
            </w:pPr>
          </w:p>
        </w:tc>
        <w:tc>
          <w:tcPr>
            <w:tcW w:w="1288" w:type="dxa"/>
          </w:tcPr>
          <w:p w14:paraId="6BC58031" w14:textId="77777777" w:rsidR="00211BD7" w:rsidRPr="00FD0425" w:rsidRDefault="00211BD7" w:rsidP="005D609B">
            <w:pPr>
              <w:pStyle w:val="TAC"/>
            </w:pPr>
            <w:r w:rsidRPr="00FD0425">
              <w:t>YES</w:t>
            </w:r>
          </w:p>
        </w:tc>
        <w:tc>
          <w:tcPr>
            <w:tcW w:w="1274" w:type="dxa"/>
          </w:tcPr>
          <w:p w14:paraId="12D3B6E3" w14:textId="77777777" w:rsidR="00211BD7" w:rsidRPr="00FD0425" w:rsidRDefault="00211BD7" w:rsidP="005D609B">
            <w:pPr>
              <w:pStyle w:val="TAC"/>
            </w:pPr>
            <w:r w:rsidRPr="00FD0425">
              <w:t>reject</w:t>
            </w:r>
          </w:p>
        </w:tc>
      </w:tr>
      <w:tr w:rsidR="00211BD7" w:rsidRPr="00FD0425" w14:paraId="06A2600D" w14:textId="77777777" w:rsidTr="005D609B">
        <w:tblPrEx>
          <w:tblCellMar>
            <w:top w:w="0" w:type="dxa"/>
            <w:bottom w:w="0" w:type="dxa"/>
          </w:tblCellMar>
        </w:tblPrEx>
        <w:tc>
          <w:tcPr>
            <w:tcW w:w="2394" w:type="dxa"/>
          </w:tcPr>
          <w:p w14:paraId="4CD0EEDB" w14:textId="77777777" w:rsidR="00211BD7" w:rsidRPr="00FD0425" w:rsidRDefault="00211BD7" w:rsidP="005D609B">
            <w:pPr>
              <w:pStyle w:val="TAL"/>
              <w:rPr>
                <w:lang w:eastAsia="ja-JP"/>
              </w:rPr>
            </w:pPr>
            <w:r w:rsidRPr="00FD0425">
              <w:rPr>
                <w:lang w:eastAsia="ja-JP"/>
              </w:rPr>
              <w:t>M-NG-RAN node UE XnAP ID</w:t>
            </w:r>
          </w:p>
        </w:tc>
        <w:tc>
          <w:tcPr>
            <w:tcW w:w="1274" w:type="dxa"/>
          </w:tcPr>
          <w:p w14:paraId="06682BE4" w14:textId="77777777" w:rsidR="00211BD7" w:rsidRPr="00FD0425" w:rsidRDefault="00211BD7" w:rsidP="005D609B">
            <w:pPr>
              <w:pStyle w:val="TAL"/>
              <w:rPr>
                <w:lang w:eastAsia="ja-JP"/>
              </w:rPr>
            </w:pPr>
            <w:r w:rsidRPr="00FD0425">
              <w:rPr>
                <w:lang w:eastAsia="ja-JP"/>
              </w:rPr>
              <w:t>M</w:t>
            </w:r>
          </w:p>
        </w:tc>
        <w:tc>
          <w:tcPr>
            <w:tcW w:w="1708" w:type="dxa"/>
          </w:tcPr>
          <w:p w14:paraId="6568859E" w14:textId="77777777" w:rsidR="00211BD7" w:rsidRPr="00FD0425" w:rsidRDefault="00211BD7" w:rsidP="005D609B">
            <w:pPr>
              <w:pStyle w:val="TAL"/>
              <w:rPr>
                <w:lang w:eastAsia="ja-JP"/>
              </w:rPr>
            </w:pPr>
          </w:p>
        </w:tc>
        <w:tc>
          <w:tcPr>
            <w:tcW w:w="1259" w:type="dxa"/>
          </w:tcPr>
          <w:p w14:paraId="75DAFCA6" w14:textId="77777777" w:rsidR="00211BD7" w:rsidRPr="00FD0425" w:rsidRDefault="00211BD7" w:rsidP="005D609B">
            <w:pPr>
              <w:pStyle w:val="TAL"/>
              <w:rPr>
                <w:snapToGrid w:val="0"/>
                <w:lang w:eastAsia="ja-JP"/>
              </w:rPr>
            </w:pPr>
            <w:r w:rsidRPr="00FD0425">
              <w:rPr>
                <w:snapToGrid w:val="0"/>
                <w:lang w:eastAsia="ja-JP"/>
              </w:rPr>
              <w:t>NG-RAN node UE XnAP ID</w:t>
            </w:r>
          </w:p>
          <w:p w14:paraId="6D1B6EFA" w14:textId="77777777" w:rsidR="00211BD7" w:rsidRPr="00FD0425" w:rsidRDefault="00211BD7" w:rsidP="005D609B">
            <w:pPr>
              <w:pStyle w:val="TAL"/>
              <w:rPr>
                <w:lang w:eastAsia="ja-JP"/>
              </w:rPr>
            </w:pPr>
            <w:r w:rsidRPr="00FD0425">
              <w:rPr>
                <w:lang w:eastAsia="ja-JP"/>
              </w:rPr>
              <w:t>9.2.3.16</w:t>
            </w:r>
          </w:p>
        </w:tc>
        <w:tc>
          <w:tcPr>
            <w:tcW w:w="1288" w:type="dxa"/>
          </w:tcPr>
          <w:p w14:paraId="507D64A1" w14:textId="77777777" w:rsidR="00211BD7" w:rsidRPr="00FD0425" w:rsidRDefault="00211BD7" w:rsidP="005D609B">
            <w:pPr>
              <w:pStyle w:val="TAL"/>
              <w:rPr>
                <w:lang w:eastAsia="ja-JP"/>
              </w:rPr>
            </w:pPr>
            <w:r w:rsidRPr="00FD0425">
              <w:rPr>
                <w:szCs w:val="18"/>
                <w:lang w:eastAsia="ja-JP"/>
              </w:rPr>
              <w:t>Allocated at the M-NG-RAN node</w:t>
            </w:r>
          </w:p>
        </w:tc>
        <w:tc>
          <w:tcPr>
            <w:tcW w:w="1288" w:type="dxa"/>
          </w:tcPr>
          <w:p w14:paraId="758A5F68" w14:textId="77777777" w:rsidR="00211BD7" w:rsidRPr="00FD0425" w:rsidRDefault="00211BD7" w:rsidP="005D609B">
            <w:pPr>
              <w:pStyle w:val="TAC"/>
              <w:rPr>
                <w:lang w:eastAsia="ja-JP"/>
              </w:rPr>
            </w:pPr>
            <w:r w:rsidRPr="00FD0425">
              <w:rPr>
                <w:lang w:eastAsia="ja-JP"/>
              </w:rPr>
              <w:t>YES</w:t>
            </w:r>
          </w:p>
        </w:tc>
        <w:tc>
          <w:tcPr>
            <w:tcW w:w="1274" w:type="dxa"/>
          </w:tcPr>
          <w:p w14:paraId="587B20B3" w14:textId="77777777" w:rsidR="00211BD7" w:rsidRPr="00FD0425" w:rsidRDefault="00211BD7" w:rsidP="005D609B">
            <w:pPr>
              <w:pStyle w:val="TAC"/>
              <w:rPr>
                <w:lang w:eastAsia="ja-JP"/>
              </w:rPr>
            </w:pPr>
            <w:r w:rsidRPr="00FD0425">
              <w:rPr>
                <w:lang w:eastAsia="ja-JP"/>
              </w:rPr>
              <w:t>reject</w:t>
            </w:r>
          </w:p>
        </w:tc>
      </w:tr>
      <w:tr w:rsidR="00211BD7" w:rsidRPr="00FD0425" w14:paraId="06D826C8" w14:textId="77777777" w:rsidTr="005D609B">
        <w:tblPrEx>
          <w:tblCellMar>
            <w:top w:w="0" w:type="dxa"/>
            <w:bottom w:w="0" w:type="dxa"/>
          </w:tblCellMar>
        </w:tblPrEx>
        <w:tc>
          <w:tcPr>
            <w:tcW w:w="2394" w:type="dxa"/>
          </w:tcPr>
          <w:p w14:paraId="1E4B9137" w14:textId="77777777" w:rsidR="00211BD7" w:rsidRPr="00FD0425" w:rsidRDefault="00211BD7" w:rsidP="005D609B">
            <w:pPr>
              <w:pStyle w:val="TAL"/>
              <w:rPr>
                <w:lang w:eastAsia="ja-JP"/>
              </w:rPr>
            </w:pPr>
            <w:r w:rsidRPr="00FD0425">
              <w:rPr>
                <w:lang w:eastAsia="ja-JP"/>
              </w:rPr>
              <w:t>S-NG-RAN node UE XnAP ID</w:t>
            </w:r>
          </w:p>
        </w:tc>
        <w:tc>
          <w:tcPr>
            <w:tcW w:w="1274" w:type="dxa"/>
          </w:tcPr>
          <w:p w14:paraId="540EB130" w14:textId="77777777" w:rsidR="00211BD7" w:rsidRPr="00FD0425" w:rsidRDefault="00211BD7" w:rsidP="005D609B">
            <w:pPr>
              <w:pStyle w:val="TAL"/>
              <w:rPr>
                <w:lang w:eastAsia="ja-JP"/>
              </w:rPr>
            </w:pPr>
            <w:r w:rsidRPr="00FD0425">
              <w:rPr>
                <w:lang w:eastAsia="ja-JP"/>
              </w:rPr>
              <w:t>M</w:t>
            </w:r>
          </w:p>
        </w:tc>
        <w:tc>
          <w:tcPr>
            <w:tcW w:w="1708" w:type="dxa"/>
          </w:tcPr>
          <w:p w14:paraId="52B05FD8" w14:textId="77777777" w:rsidR="00211BD7" w:rsidRPr="00FD0425" w:rsidRDefault="00211BD7" w:rsidP="005D609B">
            <w:pPr>
              <w:pStyle w:val="TAL"/>
              <w:rPr>
                <w:lang w:eastAsia="ja-JP"/>
              </w:rPr>
            </w:pPr>
          </w:p>
        </w:tc>
        <w:tc>
          <w:tcPr>
            <w:tcW w:w="1259" w:type="dxa"/>
          </w:tcPr>
          <w:p w14:paraId="5359C067" w14:textId="77777777" w:rsidR="00211BD7" w:rsidRPr="00FD0425" w:rsidRDefault="00211BD7" w:rsidP="005D609B">
            <w:pPr>
              <w:pStyle w:val="TAL"/>
              <w:rPr>
                <w:snapToGrid w:val="0"/>
                <w:lang w:eastAsia="ja-JP"/>
              </w:rPr>
            </w:pPr>
            <w:r w:rsidRPr="00FD0425">
              <w:rPr>
                <w:snapToGrid w:val="0"/>
                <w:lang w:eastAsia="ja-JP"/>
              </w:rPr>
              <w:t>NG-RAN node UE XnAP ID</w:t>
            </w:r>
          </w:p>
          <w:p w14:paraId="35370E94" w14:textId="77777777" w:rsidR="00211BD7" w:rsidRPr="00FD0425" w:rsidRDefault="00211BD7" w:rsidP="005D609B">
            <w:pPr>
              <w:pStyle w:val="TAL"/>
              <w:rPr>
                <w:lang w:eastAsia="ja-JP"/>
              </w:rPr>
            </w:pPr>
            <w:r w:rsidRPr="00FD0425">
              <w:rPr>
                <w:lang w:eastAsia="ja-JP"/>
              </w:rPr>
              <w:t>9.2.3.16</w:t>
            </w:r>
          </w:p>
        </w:tc>
        <w:tc>
          <w:tcPr>
            <w:tcW w:w="1288" w:type="dxa"/>
          </w:tcPr>
          <w:p w14:paraId="1C371178" w14:textId="77777777" w:rsidR="00211BD7" w:rsidRPr="00FD0425" w:rsidRDefault="00211BD7" w:rsidP="005D609B">
            <w:pPr>
              <w:pStyle w:val="TAL"/>
              <w:rPr>
                <w:lang w:eastAsia="ja-JP"/>
              </w:rPr>
            </w:pPr>
            <w:r w:rsidRPr="00FD0425">
              <w:rPr>
                <w:szCs w:val="18"/>
                <w:lang w:eastAsia="ja-JP"/>
              </w:rPr>
              <w:t>Allocated at the S-NG-RAN node</w:t>
            </w:r>
          </w:p>
        </w:tc>
        <w:tc>
          <w:tcPr>
            <w:tcW w:w="1288" w:type="dxa"/>
          </w:tcPr>
          <w:p w14:paraId="07A5E9EF" w14:textId="77777777" w:rsidR="00211BD7" w:rsidRPr="00FD0425" w:rsidRDefault="00211BD7" w:rsidP="005D609B">
            <w:pPr>
              <w:pStyle w:val="TAC"/>
              <w:rPr>
                <w:lang w:eastAsia="ja-JP"/>
              </w:rPr>
            </w:pPr>
            <w:r w:rsidRPr="00FD0425">
              <w:rPr>
                <w:lang w:eastAsia="ja-JP"/>
              </w:rPr>
              <w:t>YES</w:t>
            </w:r>
          </w:p>
        </w:tc>
        <w:tc>
          <w:tcPr>
            <w:tcW w:w="1274" w:type="dxa"/>
          </w:tcPr>
          <w:p w14:paraId="030C384A" w14:textId="77777777" w:rsidR="00211BD7" w:rsidRPr="00FD0425" w:rsidRDefault="00211BD7" w:rsidP="005D609B">
            <w:pPr>
              <w:pStyle w:val="TAC"/>
              <w:rPr>
                <w:lang w:eastAsia="ja-JP"/>
              </w:rPr>
            </w:pPr>
            <w:r w:rsidRPr="00FD0425">
              <w:rPr>
                <w:lang w:eastAsia="ja-JP"/>
              </w:rPr>
              <w:t>reject</w:t>
            </w:r>
          </w:p>
        </w:tc>
      </w:tr>
      <w:tr w:rsidR="00211BD7" w:rsidRPr="00FD0425" w14:paraId="7E416E03" w14:textId="77777777" w:rsidTr="005D609B">
        <w:tblPrEx>
          <w:tblCellMar>
            <w:top w:w="0" w:type="dxa"/>
            <w:bottom w:w="0" w:type="dxa"/>
          </w:tblCellMar>
        </w:tblPrEx>
        <w:tc>
          <w:tcPr>
            <w:tcW w:w="2394" w:type="dxa"/>
          </w:tcPr>
          <w:p w14:paraId="2D548D78" w14:textId="77777777" w:rsidR="00211BD7" w:rsidRPr="00FD0425" w:rsidRDefault="00211BD7" w:rsidP="005D609B">
            <w:pPr>
              <w:pStyle w:val="TAL"/>
              <w:rPr>
                <w:b/>
              </w:rPr>
            </w:pPr>
            <w:r w:rsidRPr="00FD0425">
              <w:rPr>
                <w:b/>
              </w:rPr>
              <w:t>PDU Session Resource Secondary RAT Usage List</w:t>
            </w:r>
          </w:p>
        </w:tc>
        <w:tc>
          <w:tcPr>
            <w:tcW w:w="1274" w:type="dxa"/>
          </w:tcPr>
          <w:p w14:paraId="1FC3F1A7" w14:textId="77777777" w:rsidR="00211BD7" w:rsidRPr="00FD0425" w:rsidRDefault="00211BD7" w:rsidP="005D609B">
            <w:pPr>
              <w:pStyle w:val="TAL"/>
              <w:rPr>
                <w:lang w:eastAsia="zh-CN"/>
              </w:rPr>
            </w:pPr>
          </w:p>
        </w:tc>
        <w:tc>
          <w:tcPr>
            <w:tcW w:w="1708" w:type="dxa"/>
          </w:tcPr>
          <w:p w14:paraId="3B1A5FAF" w14:textId="77777777" w:rsidR="00211BD7" w:rsidRPr="00FD0425" w:rsidRDefault="00211BD7" w:rsidP="005D609B">
            <w:pPr>
              <w:pStyle w:val="TAL"/>
            </w:pPr>
            <w:r w:rsidRPr="00FD0425">
              <w:t>1</w:t>
            </w:r>
          </w:p>
        </w:tc>
        <w:tc>
          <w:tcPr>
            <w:tcW w:w="1259" w:type="dxa"/>
          </w:tcPr>
          <w:p w14:paraId="7DD58DC1" w14:textId="77777777" w:rsidR="00211BD7" w:rsidRPr="00FD0425" w:rsidRDefault="00211BD7" w:rsidP="005D609B">
            <w:pPr>
              <w:pStyle w:val="TAL"/>
            </w:pPr>
          </w:p>
        </w:tc>
        <w:tc>
          <w:tcPr>
            <w:tcW w:w="1288" w:type="dxa"/>
          </w:tcPr>
          <w:p w14:paraId="04AC3115" w14:textId="77777777" w:rsidR="00211BD7" w:rsidRPr="00FD0425" w:rsidRDefault="00211BD7" w:rsidP="005D609B">
            <w:pPr>
              <w:pStyle w:val="TAL"/>
            </w:pPr>
          </w:p>
        </w:tc>
        <w:tc>
          <w:tcPr>
            <w:tcW w:w="1288" w:type="dxa"/>
          </w:tcPr>
          <w:p w14:paraId="5CE3B1CB" w14:textId="77777777" w:rsidR="00211BD7" w:rsidRPr="00FD0425" w:rsidRDefault="00211BD7" w:rsidP="005D609B">
            <w:pPr>
              <w:pStyle w:val="TAC"/>
            </w:pPr>
            <w:r w:rsidRPr="00FD0425">
              <w:rPr>
                <w:rFonts w:eastAsia="MS Mincho"/>
              </w:rPr>
              <w:t>YES</w:t>
            </w:r>
          </w:p>
        </w:tc>
        <w:tc>
          <w:tcPr>
            <w:tcW w:w="1274" w:type="dxa"/>
          </w:tcPr>
          <w:p w14:paraId="2628974F" w14:textId="77777777" w:rsidR="00211BD7" w:rsidRPr="00FD0425" w:rsidRDefault="00211BD7" w:rsidP="005D609B">
            <w:pPr>
              <w:pStyle w:val="TAC"/>
            </w:pPr>
            <w:r w:rsidRPr="00FD0425">
              <w:t>reject</w:t>
            </w:r>
          </w:p>
        </w:tc>
      </w:tr>
      <w:tr w:rsidR="00211BD7" w:rsidRPr="00FD0425" w14:paraId="6A41F89B" w14:textId="77777777" w:rsidTr="005D609B">
        <w:tblPrEx>
          <w:tblCellMar>
            <w:top w:w="0" w:type="dxa"/>
            <w:bottom w:w="0" w:type="dxa"/>
          </w:tblCellMar>
        </w:tblPrEx>
        <w:tc>
          <w:tcPr>
            <w:tcW w:w="2394" w:type="dxa"/>
          </w:tcPr>
          <w:p w14:paraId="2F2671C3" w14:textId="77777777" w:rsidR="00211BD7" w:rsidRPr="00FD0425" w:rsidRDefault="00211BD7" w:rsidP="00407E71">
            <w:pPr>
              <w:pStyle w:val="TAL"/>
              <w:ind w:left="113"/>
            </w:pPr>
            <w:r w:rsidRPr="00FD0425">
              <w:t>&gt; PDU Session Resource Secondary RAT Usage Item</w:t>
            </w:r>
          </w:p>
        </w:tc>
        <w:tc>
          <w:tcPr>
            <w:tcW w:w="1274" w:type="dxa"/>
          </w:tcPr>
          <w:p w14:paraId="70E7054D" w14:textId="77777777" w:rsidR="00211BD7" w:rsidRPr="00FD0425" w:rsidRDefault="00211BD7" w:rsidP="005D609B">
            <w:pPr>
              <w:pStyle w:val="TAL"/>
            </w:pPr>
          </w:p>
        </w:tc>
        <w:tc>
          <w:tcPr>
            <w:tcW w:w="1708" w:type="dxa"/>
          </w:tcPr>
          <w:p w14:paraId="69C35567" w14:textId="77777777" w:rsidR="00211BD7" w:rsidRPr="00FD0425" w:rsidRDefault="00211BD7" w:rsidP="005D609B">
            <w:pPr>
              <w:pStyle w:val="TAL"/>
            </w:pPr>
            <w:r w:rsidRPr="00FD0425">
              <w:t>1..&lt;maxnoofPDUSessions&gt;</w:t>
            </w:r>
          </w:p>
        </w:tc>
        <w:tc>
          <w:tcPr>
            <w:tcW w:w="1259" w:type="dxa"/>
          </w:tcPr>
          <w:p w14:paraId="05B04922" w14:textId="77777777" w:rsidR="00211BD7" w:rsidRPr="00FD0425" w:rsidRDefault="00211BD7" w:rsidP="005D609B">
            <w:pPr>
              <w:pStyle w:val="TAL"/>
            </w:pPr>
          </w:p>
        </w:tc>
        <w:tc>
          <w:tcPr>
            <w:tcW w:w="1288" w:type="dxa"/>
          </w:tcPr>
          <w:p w14:paraId="56F2425D" w14:textId="77777777" w:rsidR="00211BD7" w:rsidRPr="00FD0425" w:rsidRDefault="00211BD7" w:rsidP="005D609B">
            <w:pPr>
              <w:pStyle w:val="TAL"/>
            </w:pPr>
          </w:p>
        </w:tc>
        <w:tc>
          <w:tcPr>
            <w:tcW w:w="1288" w:type="dxa"/>
          </w:tcPr>
          <w:p w14:paraId="26E8DFA6" w14:textId="77777777" w:rsidR="00211BD7" w:rsidRPr="00FD0425" w:rsidRDefault="00211BD7" w:rsidP="005D609B">
            <w:pPr>
              <w:pStyle w:val="TAC"/>
              <w:rPr>
                <w:rFonts w:eastAsia="MS Mincho"/>
              </w:rPr>
            </w:pPr>
          </w:p>
        </w:tc>
        <w:tc>
          <w:tcPr>
            <w:tcW w:w="1274" w:type="dxa"/>
          </w:tcPr>
          <w:p w14:paraId="4ED8B26E" w14:textId="77777777" w:rsidR="00211BD7" w:rsidRPr="00FD0425" w:rsidRDefault="00211BD7" w:rsidP="005D609B">
            <w:pPr>
              <w:pStyle w:val="TAC"/>
            </w:pPr>
          </w:p>
        </w:tc>
      </w:tr>
      <w:tr w:rsidR="00211BD7" w:rsidRPr="00FD0425" w14:paraId="5ED78A08" w14:textId="77777777" w:rsidTr="005D609B">
        <w:tblPrEx>
          <w:tblCellMar>
            <w:top w:w="0" w:type="dxa"/>
            <w:bottom w:w="0" w:type="dxa"/>
          </w:tblCellMar>
        </w:tblPrEx>
        <w:tc>
          <w:tcPr>
            <w:tcW w:w="2394" w:type="dxa"/>
          </w:tcPr>
          <w:p w14:paraId="7FEB398E" w14:textId="77777777" w:rsidR="00211BD7" w:rsidRPr="00FD0425" w:rsidRDefault="00211BD7" w:rsidP="005D609B">
            <w:pPr>
              <w:pStyle w:val="TAL"/>
              <w:ind w:left="284"/>
            </w:pPr>
            <w:r w:rsidRPr="00FD0425">
              <w:t>&gt;&gt;PDU Session ID</w:t>
            </w:r>
          </w:p>
        </w:tc>
        <w:tc>
          <w:tcPr>
            <w:tcW w:w="1274" w:type="dxa"/>
          </w:tcPr>
          <w:p w14:paraId="7E0C0853" w14:textId="77777777" w:rsidR="00211BD7" w:rsidRPr="00FD0425" w:rsidRDefault="00211BD7" w:rsidP="005D609B">
            <w:pPr>
              <w:pStyle w:val="TAL"/>
            </w:pPr>
            <w:r w:rsidRPr="00FD0425">
              <w:t>M</w:t>
            </w:r>
          </w:p>
        </w:tc>
        <w:tc>
          <w:tcPr>
            <w:tcW w:w="1708" w:type="dxa"/>
          </w:tcPr>
          <w:p w14:paraId="2EA84F37" w14:textId="77777777" w:rsidR="00211BD7" w:rsidRPr="00FD0425" w:rsidRDefault="00211BD7" w:rsidP="005D609B">
            <w:pPr>
              <w:pStyle w:val="TAL"/>
            </w:pPr>
          </w:p>
        </w:tc>
        <w:tc>
          <w:tcPr>
            <w:tcW w:w="1259" w:type="dxa"/>
          </w:tcPr>
          <w:p w14:paraId="09F3BC96" w14:textId="77777777" w:rsidR="00211BD7" w:rsidRPr="00FD0425" w:rsidRDefault="00211BD7" w:rsidP="005D609B">
            <w:pPr>
              <w:pStyle w:val="TAL"/>
            </w:pPr>
            <w:r w:rsidRPr="00FD0425">
              <w:t>9.2.3.18</w:t>
            </w:r>
          </w:p>
        </w:tc>
        <w:tc>
          <w:tcPr>
            <w:tcW w:w="1288" w:type="dxa"/>
          </w:tcPr>
          <w:p w14:paraId="66968488" w14:textId="77777777" w:rsidR="00211BD7" w:rsidRPr="00FD0425" w:rsidRDefault="00211BD7" w:rsidP="005D609B">
            <w:pPr>
              <w:pStyle w:val="TAL"/>
            </w:pPr>
          </w:p>
        </w:tc>
        <w:tc>
          <w:tcPr>
            <w:tcW w:w="1288" w:type="dxa"/>
          </w:tcPr>
          <w:p w14:paraId="37673E88" w14:textId="77777777" w:rsidR="00211BD7" w:rsidRPr="00FD0425" w:rsidRDefault="00211BD7" w:rsidP="005D609B">
            <w:pPr>
              <w:pStyle w:val="TAC"/>
              <w:rPr>
                <w:rFonts w:eastAsia="MS Mincho"/>
              </w:rPr>
            </w:pPr>
            <w:r w:rsidRPr="00FD0425">
              <w:rPr>
                <w:rFonts w:eastAsia="MS Mincho"/>
              </w:rPr>
              <w:t>-</w:t>
            </w:r>
          </w:p>
        </w:tc>
        <w:tc>
          <w:tcPr>
            <w:tcW w:w="1274" w:type="dxa"/>
          </w:tcPr>
          <w:p w14:paraId="0ED6BB2E" w14:textId="77777777" w:rsidR="00211BD7" w:rsidRPr="00FD0425" w:rsidRDefault="00211BD7" w:rsidP="005D609B">
            <w:pPr>
              <w:pStyle w:val="TAC"/>
            </w:pPr>
            <w:r w:rsidRPr="00FD0425">
              <w:t>-</w:t>
            </w:r>
          </w:p>
        </w:tc>
      </w:tr>
      <w:tr w:rsidR="00211BD7" w:rsidRPr="00FD0425" w14:paraId="5B2165EE" w14:textId="77777777" w:rsidTr="005D609B">
        <w:tblPrEx>
          <w:tblCellMar>
            <w:top w:w="0" w:type="dxa"/>
            <w:bottom w:w="0" w:type="dxa"/>
          </w:tblCellMar>
        </w:tblPrEx>
        <w:tc>
          <w:tcPr>
            <w:tcW w:w="2394" w:type="dxa"/>
          </w:tcPr>
          <w:p w14:paraId="0DD74933" w14:textId="77777777" w:rsidR="00211BD7" w:rsidRPr="00FD0425" w:rsidRDefault="00211BD7" w:rsidP="005D609B">
            <w:pPr>
              <w:pStyle w:val="TAL"/>
              <w:ind w:left="284"/>
            </w:pPr>
            <w:r w:rsidRPr="00FD0425">
              <w:t>&gt;&gt;Secondary RAT Usage Information</w:t>
            </w:r>
          </w:p>
        </w:tc>
        <w:tc>
          <w:tcPr>
            <w:tcW w:w="1274" w:type="dxa"/>
          </w:tcPr>
          <w:p w14:paraId="171FD969" w14:textId="77777777" w:rsidR="00211BD7" w:rsidRPr="00FD0425" w:rsidRDefault="00211BD7" w:rsidP="005D609B">
            <w:pPr>
              <w:pStyle w:val="TAL"/>
            </w:pPr>
            <w:r w:rsidRPr="00FD0425">
              <w:t>M</w:t>
            </w:r>
          </w:p>
        </w:tc>
        <w:tc>
          <w:tcPr>
            <w:tcW w:w="1708" w:type="dxa"/>
          </w:tcPr>
          <w:p w14:paraId="3BE4473E" w14:textId="77777777" w:rsidR="00211BD7" w:rsidRPr="00FD0425" w:rsidRDefault="00211BD7" w:rsidP="005D609B">
            <w:pPr>
              <w:pStyle w:val="TAL"/>
            </w:pPr>
          </w:p>
        </w:tc>
        <w:tc>
          <w:tcPr>
            <w:tcW w:w="1259" w:type="dxa"/>
          </w:tcPr>
          <w:p w14:paraId="3F8DF4E8" w14:textId="77777777" w:rsidR="00211BD7" w:rsidRPr="00FD0425" w:rsidRDefault="00211BD7" w:rsidP="005D609B">
            <w:pPr>
              <w:pStyle w:val="TAL"/>
            </w:pPr>
            <w:r w:rsidRPr="00FD0425">
              <w:t>9.2.3.87</w:t>
            </w:r>
          </w:p>
        </w:tc>
        <w:tc>
          <w:tcPr>
            <w:tcW w:w="1288" w:type="dxa"/>
          </w:tcPr>
          <w:p w14:paraId="43F94AE3" w14:textId="77777777" w:rsidR="00211BD7" w:rsidRPr="00FD0425" w:rsidRDefault="00211BD7" w:rsidP="005D609B">
            <w:pPr>
              <w:pStyle w:val="TAL"/>
            </w:pPr>
          </w:p>
        </w:tc>
        <w:tc>
          <w:tcPr>
            <w:tcW w:w="1288" w:type="dxa"/>
          </w:tcPr>
          <w:p w14:paraId="4DBAC1CD" w14:textId="77777777" w:rsidR="00211BD7" w:rsidRPr="00FD0425" w:rsidRDefault="00211BD7" w:rsidP="005D609B">
            <w:pPr>
              <w:pStyle w:val="TAC"/>
              <w:rPr>
                <w:rFonts w:eastAsia="MS Mincho"/>
              </w:rPr>
            </w:pPr>
            <w:r w:rsidRPr="00FD0425">
              <w:rPr>
                <w:rFonts w:eastAsia="MS Mincho"/>
              </w:rPr>
              <w:t>-</w:t>
            </w:r>
          </w:p>
        </w:tc>
        <w:tc>
          <w:tcPr>
            <w:tcW w:w="1274" w:type="dxa"/>
          </w:tcPr>
          <w:p w14:paraId="10A9BF6D" w14:textId="77777777" w:rsidR="00211BD7" w:rsidRPr="00FD0425" w:rsidRDefault="00211BD7" w:rsidP="005D609B">
            <w:pPr>
              <w:pStyle w:val="TAC"/>
            </w:pPr>
            <w:r w:rsidRPr="00FD0425">
              <w:t>-</w:t>
            </w:r>
          </w:p>
        </w:tc>
      </w:tr>
    </w:tbl>
    <w:p w14:paraId="2B50312E" w14:textId="77777777" w:rsidR="00211BD7" w:rsidRPr="00FD0425" w:rsidRDefault="00211BD7" w:rsidP="00211BD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FD0425" w14:paraId="2D7432F4" w14:textId="77777777" w:rsidTr="005D609B">
        <w:tblPrEx>
          <w:tblCellMar>
            <w:top w:w="0" w:type="dxa"/>
            <w:bottom w:w="0" w:type="dxa"/>
          </w:tblCellMar>
        </w:tblPrEx>
        <w:tc>
          <w:tcPr>
            <w:tcW w:w="3686" w:type="dxa"/>
          </w:tcPr>
          <w:p w14:paraId="3E7B83C2" w14:textId="77777777" w:rsidR="00211BD7" w:rsidRPr="00FD0425" w:rsidRDefault="00211BD7" w:rsidP="005D609B">
            <w:pPr>
              <w:pStyle w:val="TAH"/>
            </w:pPr>
            <w:r w:rsidRPr="00FD0425">
              <w:t>Range bound</w:t>
            </w:r>
          </w:p>
        </w:tc>
        <w:tc>
          <w:tcPr>
            <w:tcW w:w="6345" w:type="dxa"/>
          </w:tcPr>
          <w:p w14:paraId="237A7F59" w14:textId="77777777" w:rsidR="00211BD7" w:rsidRPr="00FD0425" w:rsidRDefault="00211BD7" w:rsidP="005D609B">
            <w:pPr>
              <w:pStyle w:val="TAH"/>
            </w:pPr>
            <w:r w:rsidRPr="00FD0425">
              <w:t>Explanation</w:t>
            </w:r>
          </w:p>
        </w:tc>
      </w:tr>
      <w:tr w:rsidR="00211BD7" w:rsidRPr="00FD0425" w14:paraId="2D828445" w14:textId="77777777" w:rsidTr="005D609B">
        <w:tblPrEx>
          <w:tblCellMar>
            <w:top w:w="0" w:type="dxa"/>
            <w:bottom w:w="0" w:type="dxa"/>
          </w:tblCellMar>
        </w:tblPrEx>
        <w:tc>
          <w:tcPr>
            <w:tcW w:w="3686" w:type="dxa"/>
          </w:tcPr>
          <w:p w14:paraId="5DD38844" w14:textId="77777777" w:rsidR="00211BD7" w:rsidRPr="00FD0425" w:rsidRDefault="00211BD7" w:rsidP="005D609B">
            <w:pPr>
              <w:pStyle w:val="TAL"/>
              <w:rPr>
                <w:lang w:eastAsia="ja-JP"/>
              </w:rPr>
            </w:pPr>
            <w:r w:rsidRPr="00FD0425">
              <w:t>maxnoofPDUsessions</w:t>
            </w:r>
          </w:p>
        </w:tc>
        <w:tc>
          <w:tcPr>
            <w:tcW w:w="6345" w:type="dxa"/>
          </w:tcPr>
          <w:p w14:paraId="171F7970" w14:textId="77777777" w:rsidR="00211BD7" w:rsidRPr="00FD0425" w:rsidRDefault="00211BD7" w:rsidP="005D609B">
            <w:pPr>
              <w:pStyle w:val="TAL"/>
              <w:rPr>
                <w:lang w:eastAsia="ja-JP"/>
              </w:rPr>
            </w:pPr>
            <w:r w:rsidRPr="00FD0425">
              <w:rPr>
                <w:lang w:eastAsia="ja-JP"/>
              </w:rPr>
              <w:t>Maximum no. of PDU sessions. Value is 256.</w:t>
            </w:r>
          </w:p>
        </w:tc>
      </w:tr>
    </w:tbl>
    <w:p w14:paraId="031928F5" w14:textId="77777777" w:rsidR="00211BD7" w:rsidRPr="00FD0425" w:rsidRDefault="00211BD7" w:rsidP="00F02090"/>
    <w:p w14:paraId="7744E2F7" w14:textId="77777777" w:rsidR="00FC46C7" w:rsidRPr="00FD0425" w:rsidRDefault="00FC46C7" w:rsidP="00BE6FC6">
      <w:pPr>
        <w:pStyle w:val="Heading4"/>
      </w:pPr>
      <w:bookmarkStart w:id="3859" w:name="_Toc534720518"/>
      <w:bookmarkStart w:id="3860" w:name="_Toc29991412"/>
      <w:bookmarkStart w:id="3861" w:name="_Toc36555812"/>
      <w:bookmarkStart w:id="3862" w:name="_Toc44497522"/>
      <w:bookmarkStart w:id="3863" w:name="_Toc45107910"/>
      <w:bookmarkStart w:id="3864" w:name="_Toc45901530"/>
      <w:bookmarkStart w:id="3865" w:name="_Toc51850609"/>
      <w:bookmarkStart w:id="3866" w:name="_Toc56693612"/>
      <w:bookmarkStart w:id="3867" w:name="_Toc64447155"/>
      <w:bookmarkStart w:id="3868" w:name="_Toc66286649"/>
      <w:bookmarkStart w:id="3869" w:name="_Toc74151344"/>
      <w:bookmarkStart w:id="3870" w:name="_Toc88653816"/>
      <w:bookmarkStart w:id="3871" w:name="_Toc97904172"/>
      <w:bookmarkStart w:id="3872" w:name="_Toc105175213"/>
      <w:bookmarkStart w:id="3873" w:name="_Toc113826243"/>
      <w:bookmarkStart w:id="3874" w:name="_Toc120032369"/>
      <w:r w:rsidRPr="00FD0425">
        <w:t>9.1.2.26</w:t>
      </w:r>
      <w:r w:rsidRPr="00FD0425">
        <w:tab/>
        <w:t>T</w:t>
      </w:r>
      <w:bookmarkEnd w:id="3859"/>
      <w:r w:rsidRPr="00FD0425">
        <w:t>RACE START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8C42521" w14:textId="77777777" w:rsidR="00FC46C7" w:rsidRPr="00FD0425" w:rsidRDefault="00FC46C7" w:rsidP="00BE6FC6">
      <w:r w:rsidRPr="00FD0425">
        <w:t>This message is sent by the M-NG-RAN node to initiate a trace session for a UE.</w:t>
      </w:r>
    </w:p>
    <w:p w14:paraId="07D13616" w14:textId="77777777" w:rsidR="00FC46C7" w:rsidRPr="00FD0425" w:rsidRDefault="00FC46C7" w:rsidP="00BE6FC6">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AD2517">
        <w:tc>
          <w:tcPr>
            <w:tcW w:w="2160" w:type="dxa"/>
          </w:tcPr>
          <w:p w14:paraId="0014AE55" w14:textId="77777777" w:rsidR="00FC46C7" w:rsidRPr="00FD0425" w:rsidRDefault="00FC46C7" w:rsidP="00AD2517">
            <w:pPr>
              <w:pStyle w:val="TAH"/>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AD2517">
            <w:pPr>
              <w:pStyle w:val="TAH"/>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AD2517">
            <w:pPr>
              <w:pStyle w:val="TAH"/>
              <w:rPr>
                <w:rFonts w:cs="Arial"/>
                <w:lang w:eastAsia="ja-JP"/>
              </w:rPr>
            </w:pPr>
            <w:r w:rsidRPr="00FD0425">
              <w:rPr>
                <w:rFonts w:cs="Arial"/>
                <w:lang w:eastAsia="ja-JP"/>
              </w:rPr>
              <w:t>Range</w:t>
            </w:r>
          </w:p>
        </w:tc>
        <w:tc>
          <w:tcPr>
            <w:tcW w:w="1512" w:type="dxa"/>
          </w:tcPr>
          <w:p w14:paraId="41949A34" w14:textId="77777777" w:rsidR="00FC46C7" w:rsidRPr="00FD0425" w:rsidRDefault="00FC46C7" w:rsidP="00AD2517">
            <w:pPr>
              <w:pStyle w:val="TAH"/>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AD2517">
            <w:pPr>
              <w:pStyle w:val="TAH"/>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AD2517">
            <w:pPr>
              <w:pStyle w:val="TAH"/>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AD2517">
            <w:pPr>
              <w:pStyle w:val="TAH"/>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AD2517">
            <w:pPr>
              <w:pStyle w:val="TAL"/>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AD2517">
            <w:pPr>
              <w:pStyle w:val="TAL"/>
              <w:rPr>
                <w:rFonts w:cs="Arial"/>
                <w:lang w:eastAsia="ja-JP"/>
              </w:rPr>
            </w:pPr>
            <w:r w:rsidRPr="00FD0425">
              <w:rPr>
                <w:rFonts w:cs="Arial"/>
                <w:lang w:eastAsia="ja-JP"/>
              </w:rPr>
              <w:t>M</w:t>
            </w:r>
          </w:p>
        </w:tc>
        <w:tc>
          <w:tcPr>
            <w:tcW w:w="1080" w:type="dxa"/>
          </w:tcPr>
          <w:p w14:paraId="15B7CAF7" w14:textId="77777777" w:rsidR="00FC46C7" w:rsidRPr="00FD0425" w:rsidRDefault="00FC46C7" w:rsidP="00AD2517">
            <w:pPr>
              <w:pStyle w:val="TAL"/>
              <w:rPr>
                <w:rFonts w:cs="Arial"/>
                <w:lang w:eastAsia="ja-JP"/>
              </w:rPr>
            </w:pPr>
          </w:p>
        </w:tc>
        <w:tc>
          <w:tcPr>
            <w:tcW w:w="1512" w:type="dxa"/>
          </w:tcPr>
          <w:p w14:paraId="46F217EF" w14:textId="77777777" w:rsidR="00FC46C7" w:rsidRPr="00FD0425" w:rsidRDefault="00FC46C7" w:rsidP="00AD2517">
            <w:pPr>
              <w:pStyle w:val="TAL"/>
              <w:rPr>
                <w:rFonts w:cs="Arial"/>
                <w:lang w:eastAsia="ja-JP"/>
              </w:rPr>
            </w:pPr>
            <w:r w:rsidRPr="00FD0425">
              <w:rPr>
                <w:lang w:eastAsia="ja-JP"/>
              </w:rPr>
              <w:t>9.2.3.1</w:t>
            </w:r>
          </w:p>
        </w:tc>
        <w:tc>
          <w:tcPr>
            <w:tcW w:w="1728" w:type="dxa"/>
          </w:tcPr>
          <w:p w14:paraId="508CFA20" w14:textId="77777777" w:rsidR="00FC46C7" w:rsidRPr="00FD0425" w:rsidRDefault="00FC46C7" w:rsidP="00AD2517">
            <w:pPr>
              <w:pStyle w:val="TAL"/>
              <w:rPr>
                <w:rFonts w:cs="Arial"/>
                <w:lang w:eastAsia="ja-JP"/>
              </w:rPr>
            </w:pPr>
          </w:p>
        </w:tc>
        <w:tc>
          <w:tcPr>
            <w:tcW w:w="1080" w:type="dxa"/>
          </w:tcPr>
          <w:p w14:paraId="4B647058" w14:textId="77777777" w:rsidR="00FC46C7" w:rsidRPr="00FD0425" w:rsidRDefault="00FC46C7" w:rsidP="00BE6FC6">
            <w:pPr>
              <w:pStyle w:val="TAC"/>
              <w:rPr>
                <w:lang w:eastAsia="ja-JP"/>
              </w:rPr>
            </w:pPr>
            <w:r w:rsidRPr="00FD0425">
              <w:rPr>
                <w:lang w:eastAsia="ja-JP"/>
              </w:rPr>
              <w:t>YES</w:t>
            </w:r>
          </w:p>
        </w:tc>
        <w:tc>
          <w:tcPr>
            <w:tcW w:w="1080" w:type="dxa"/>
          </w:tcPr>
          <w:p w14:paraId="6736CE30" w14:textId="77777777" w:rsidR="00FC46C7" w:rsidRPr="00FD0425" w:rsidRDefault="00FC46C7" w:rsidP="00BE6FC6">
            <w:pPr>
              <w:pStyle w:val="TAC"/>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AD2517">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AD2517">
            <w:pPr>
              <w:pStyle w:val="TAL"/>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AD2517">
            <w:pPr>
              <w:pStyle w:val="TAL"/>
              <w:rPr>
                <w:rFonts w:cs="Arial"/>
                <w:lang w:eastAsia="ja-JP"/>
              </w:rPr>
            </w:pPr>
          </w:p>
        </w:tc>
        <w:tc>
          <w:tcPr>
            <w:tcW w:w="1512" w:type="dxa"/>
          </w:tcPr>
          <w:p w14:paraId="61D31444" w14:textId="77777777" w:rsidR="00FC46C7" w:rsidRPr="00FD0425" w:rsidRDefault="00FC46C7" w:rsidP="00AD2517">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AD2517">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BE6FC6">
            <w:pPr>
              <w:pStyle w:val="TAC"/>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BE6FC6">
            <w:pPr>
              <w:pStyle w:val="TAC"/>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FD0425" w:rsidRDefault="00FC46C7" w:rsidP="00AD2517">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AD2517">
            <w:pPr>
              <w:pStyle w:val="TAL"/>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AD2517">
            <w:pPr>
              <w:pStyle w:val="TAL"/>
              <w:rPr>
                <w:rFonts w:cs="Arial"/>
                <w:lang w:eastAsia="ja-JP"/>
              </w:rPr>
            </w:pPr>
          </w:p>
        </w:tc>
        <w:tc>
          <w:tcPr>
            <w:tcW w:w="1512" w:type="dxa"/>
          </w:tcPr>
          <w:p w14:paraId="78671FE4" w14:textId="77777777" w:rsidR="00FC46C7" w:rsidRPr="00FD0425" w:rsidRDefault="00FC46C7" w:rsidP="00AD2517">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AD2517">
            <w:pPr>
              <w:pStyle w:val="TAL"/>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BE6FC6">
            <w:pPr>
              <w:pStyle w:val="TAC"/>
              <w:rPr>
                <w:rFonts w:eastAsia="MS Mincho"/>
                <w:lang w:eastAsia="ja-JP"/>
              </w:rPr>
            </w:pPr>
            <w:r w:rsidRPr="00FD0425">
              <w:rPr>
                <w:lang w:eastAsia="ja-JP"/>
              </w:rPr>
              <w:t>YES</w:t>
            </w:r>
          </w:p>
        </w:tc>
        <w:tc>
          <w:tcPr>
            <w:tcW w:w="1080" w:type="dxa"/>
          </w:tcPr>
          <w:p w14:paraId="2164758E" w14:textId="77777777" w:rsidR="00FC46C7" w:rsidRPr="00FD0425" w:rsidRDefault="00FC46C7" w:rsidP="00BE6FC6">
            <w:pPr>
              <w:pStyle w:val="TAC"/>
              <w:rPr>
                <w:lang w:eastAsia="ja-JP"/>
              </w:rPr>
            </w:pPr>
            <w:r w:rsidRPr="00FD0425">
              <w:rPr>
                <w:lang w:eastAsia="ja-JP"/>
              </w:rPr>
              <w:t>reject</w:t>
            </w:r>
          </w:p>
        </w:tc>
      </w:tr>
      <w:tr w:rsidR="00FC46C7" w:rsidRPr="00FD0425" w14:paraId="7730E4C3" w14:textId="77777777" w:rsidTr="00AD2517">
        <w:tc>
          <w:tcPr>
            <w:tcW w:w="2160" w:type="dxa"/>
          </w:tcPr>
          <w:p w14:paraId="33AD0CA7" w14:textId="77777777" w:rsidR="00FC46C7" w:rsidRPr="00FD0425" w:rsidRDefault="00FC46C7" w:rsidP="00AD2517">
            <w:pPr>
              <w:pStyle w:val="TAL"/>
              <w:rPr>
                <w:rFonts w:eastAsia="MS Mincho" w:cs="Arial"/>
                <w:lang w:eastAsia="ja-JP"/>
              </w:rPr>
            </w:pPr>
            <w:r w:rsidRPr="00FD0425">
              <w:rPr>
                <w:rFonts w:eastAsia="MS Mincho" w:cs="Arial"/>
                <w:lang w:eastAsia="ja-JP"/>
              </w:rPr>
              <w:t>Trace Activation</w:t>
            </w:r>
          </w:p>
        </w:tc>
        <w:tc>
          <w:tcPr>
            <w:tcW w:w="1080" w:type="dxa"/>
          </w:tcPr>
          <w:p w14:paraId="10CB2715" w14:textId="77777777" w:rsidR="00FC46C7" w:rsidRPr="00FD0425" w:rsidRDefault="00FC46C7" w:rsidP="00AD2517">
            <w:pPr>
              <w:pStyle w:val="TAL"/>
              <w:rPr>
                <w:rFonts w:eastAsia="MS Mincho" w:cs="Arial"/>
                <w:lang w:eastAsia="ja-JP"/>
              </w:rPr>
            </w:pPr>
            <w:r w:rsidRPr="00FD0425">
              <w:rPr>
                <w:rFonts w:eastAsia="MS Mincho" w:cs="Arial"/>
                <w:lang w:eastAsia="ja-JP"/>
              </w:rPr>
              <w:t>M</w:t>
            </w:r>
          </w:p>
        </w:tc>
        <w:tc>
          <w:tcPr>
            <w:tcW w:w="1080" w:type="dxa"/>
          </w:tcPr>
          <w:p w14:paraId="5CA6FDE2" w14:textId="77777777" w:rsidR="00FC46C7" w:rsidRPr="00FD0425" w:rsidRDefault="00FC46C7" w:rsidP="00AD2517">
            <w:pPr>
              <w:pStyle w:val="TAL"/>
              <w:rPr>
                <w:rFonts w:cs="Arial"/>
                <w:lang w:eastAsia="ja-JP"/>
              </w:rPr>
            </w:pPr>
          </w:p>
        </w:tc>
        <w:tc>
          <w:tcPr>
            <w:tcW w:w="1512" w:type="dxa"/>
          </w:tcPr>
          <w:p w14:paraId="0D66BC38" w14:textId="77777777" w:rsidR="00FC46C7" w:rsidRPr="00FD0425" w:rsidRDefault="00FC46C7" w:rsidP="00AD2517">
            <w:pPr>
              <w:pStyle w:val="TAL"/>
              <w:rPr>
                <w:rFonts w:cs="Arial"/>
                <w:lang w:eastAsia="ja-JP"/>
              </w:rPr>
            </w:pPr>
            <w:r w:rsidRPr="00FD0425">
              <w:rPr>
                <w:rFonts w:cs="Arial"/>
                <w:lang w:eastAsia="ja-JP"/>
              </w:rPr>
              <w:t>9.2.3.55</w:t>
            </w:r>
          </w:p>
        </w:tc>
        <w:tc>
          <w:tcPr>
            <w:tcW w:w="1728" w:type="dxa"/>
          </w:tcPr>
          <w:p w14:paraId="394F6026" w14:textId="77777777" w:rsidR="00FC46C7" w:rsidRPr="00FD0425" w:rsidRDefault="00FC46C7" w:rsidP="00AD2517">
            <w:pPr>
              <w:pStyle w:val="TAL"/>
              <w:rPr>
                <w:rFonts w:cs="Arial"/>
                <w:lang w:eastAsia="ja-JP"/>
              </w:rPr>
            </w:pPr>
          </w:p>
        </w:tc>
        <w:tc>
          <w:tcPr>
            <w:tcW w:w="1080" w:type="dxa"/>
          </w:tcPr>
          <w:p w14:paraId="3528674D" w14:textId="77777777" w:rsidR="00FC46C7" w:rsidRPr="00FD0425" w:rsidRDefault="00FC46C7" w:rsidP="00BE6FC6">
            <w:pPr>
              <w:pStyle w:val="TAC"/>
              <w:rPr>
                <w:rFonts w:eastAsia="MS Mincho"/>
                <w:lang w:eastAsia="ja-JP"/>
              </w:rPr>
            </w:pPr>
            <w:r w:rsidRPr="00FD0425">
              <w:rPr>
                <w:rFonts w:eastAsia="MS Mincho"/>
                <w:lang w:eastAsia="ja-JP"/>
              </w:rPr>
              <w:t>YES</w:t>
            </w:r>
          </w:p>
        </w:tc>
        <w:tc>
          <w:tcPr>
            <w:tcW w:w="1080" w:type="dxa"/>
          </w:tcPr>
          <w:p w14:paraId="6A0FB21D" w14:textId="77777777" w:rsidR="00FC46C7" w:rsidRPr="00FD0425" w:rsidRDefault="00FC46C7" w:rsidP="00BE6FC6">
            <w:pPr>
              <w:pStyle w:val="TAC"/>
              <w:rPr>
                <w:lang w:eastAsia="ja-JP"/>
              </w:rPr>
            </w:pPr>
            <w:r w:rsidRPr="00FD0425">
              <w:rPr>
                <w:lang w:eastAsia="ja-JP"/>
              </w:rPr>
              <w:t>ignore</w:t>
            </w:r>
          </w:p>
        </w:tc>
      </w:tr>
    </w:tbl>
    <w:p w14:paraId="29C51210" w14:textId="77777777" w:rsidR="00FC46C7" w:rsidRPr="00FD0425" w:rsidRDefault="00FC46C7" w:rsidP="00FC46C7">
      <w:pPr>
        <w:rPr>
          <w:rFonts w:eastAsia="Batang"/>
        </w:rPr>
      </w:pPr>
    </w:p>
    <w:p w14:paraId="0852C828" w14:textId="77777777" w:rsidR="00FC46C7" w:rsidRPr="00FD0425" w:rsidRDefault="00FC46C7" w:rsidP="00BE6FC6">
      <w:pPr>
        <w:pStyle w:val="Heading4"/>
      </w:pPr>
      <w:bookmarkStart w:id="3875" w:name="_Toc534720521"/>
      <w:bookmarkStart w:id="3876" w:name="_Toc29991413"/>
      <w:bookmarkStart w:id="3877" w:name="_Toc36555813"/>
      <w:bookmarkStart w:id="3878" w:name="_Toc44497523"/>
      <w:bookmarkStart w:id="3879" w:name="_Toc45107911"/>
      <w:bookmarkStart w:id="3880" w:name="_Toc45901531"/>
      <w:bookmarkStart w:id="3881" w:name="_Toc51850610"/>
      <w:bookmarkStart w:id="3882" w:name="_Toc56693613"/>
      <w:bookmarkStart w:id="3883" w:name="_Toc64447156"/>
      <w:bookmarkStart w:id="3884" w:name="_Toc66286650"/>
      <w:bookmarkStart w:id="3885" w:name="_Toc74151345"/>
      <w:bookmarkStart w:id="3886" w:name="_Toc88653817"/>
      <w:bookmarkStart w:id="3887" w:name="_Toc97904173"/>
      <w:bookmarkStart w:id="3888" w:name="_Toc105175214"/>
      <w:bookmarkStart w:id="3889" w:name="_Toc113826244"/>
      <w:bookmarkStart w:id="3890" w:name="_Toc120032370"/>
      <w:r w:rsidRPr="00FD0425">
        <w:t>9.1.2.27</w:t>
      </w:r>
      <w:r w:rsidRPr="00FD0425">
        <w:tab/>
        <w:t>DEACTIVATE TRACE</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6AD55FED" w14:textId="77777777" w:rsidR="00FC46C7" w:rsidRPr="00FD0425" w:rsidRDefault="00FC46C7" w:rsidP="00BE6FC6">
      <w:r w:rsidRPr="00FD0425">
        <w:t>This message is sent by the M-NG-RAN node to deactivate a trace session.</w:t>
      </w:r>
    </w:p>
    <w:p w14:paraId="16CDE62F" w14:textId="77777777" w:rsidR="00FC46C7" w:rsidRPr="00FD0425" w:rsidRDefault="00FC46C7" w:rsidP="00BE6FC6">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AD2517">
            <w:pPr>
              <w:pStyle w:val="TAH"/>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AD2517">
            <w:pPr>
              <w:pStyle w:val="TAH"/>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AD2517">
            <w:pPr>
              <w:pStyle w:val="TAH"/>
              <w:rPr>
                <w:rFonts w:cs="Arial"/>
                <w:lang w:eastAsia="ja-JP"/>
              </w:rPr>
            </w:pPr>
            <w:r w:rsidRPr="00FD0425">
              <w:rPr>
                <w:rFonts w:cs="Arial"/>
                <w:lang w:eastAsia="ja-JP"/>
              </w:rPr>
              <w:t>Range</w:t>
            </w:r>
          </w:p>
        </w:tc>
        <w:tc>
          <w:tcPr>
            <w:tcW w:w="1512" w:type="dxa"/>
          </w:tcPr>
          <w:p w14:paraId="7D30B6AA" w14:textId="77777777" w:rsidR="00FC46C7" w:rsidRPr="00FD0425" w:rsidRDefault="00FC46C7" w:rsidP="00AD2517">
            <w:pPr>
              <w:pStyle w:val="TAH"/>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AD2517">
            <w:pPr>
              <w:pStyle w:val="TAH"/>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AD2517">
            <w:pPr>
              <w:pStyle w:val="TAH"/>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AD2517">
            <w:pPr>
              <w:pStyle w:val="TAH"/>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AD2517">
            <w:pPr>
              <w:pStyle w:val="TAL"/>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AD2517">
            <w:pPr>
              <w:pStyle w:val="TAL"/>
              <w:rPr>
                <w:rFonts w:cs="Arial"/>
                <w:lang w:eastAsia="ja-JP"/>
              </w:rPr>
            </w:pPr>
            <w:r w:rsidRPr="00FD0425">
              <w:rPr>
                <w:rFonts w:cs="Arial"/>
                <w:lang w:eastAsia="ja-JP"/>
              </w:rPr>
              <w:t>M</w:t>
            </w:r>
          </w:p>
        </w:tc>
        <w:tc>
          <w:tcPr>
            <w:tcW w:w="1080" w:type="dxa"/>
          </w:tcPr>
          <w:p w14:paraId="0FEE7E2A" w14:textId="77777777" w:rsidR="00FC46C7" w:rsidRPr="00FD0425" w:rsidRDefault="00FC46C7" w:rsidP="00AD2517">
            <w:pPr>
              <w:pStyle w:val="TAL"/>
              <w:rPr>
                <w:rFonts w:cs="Arial"/>
                <w:lang w:eastAsia="ja-JP"/>
              </w:rPr>
            </w:pPr>
          </w:p>
        </w:tc>
        <w:tc>
          <w:tcPr>
            <w:tcW w:w="1512" w:type="dxa"/>
          </w:tcPr>
          <w:p w14:paraId="4B6ABEBD" w14:textId="77777777" w:rsidR="00FC46C7" w:rsidRPr="00FD0425" w:rsidRDefault="00FC46C7" w:rsidP="00AD2517">
            <w:pPr>
              <w:pStyle w:val="TAL"/>
              <w:rPr>
                <w:rFonts w:cs="Arial"/>
                <w:lang w:eastAsia="ja-JP"/>
              </w:rPr>
            </w:pPr>
            <w:r w:rsidRPr="00FD0425">
              <w:rPr>
                <w:lang w:eastAsia="ja-JP"/>
              </w:rPr>
              <w:t>9.3.1.1</w:t>
            </w:r>
          </w:p>
        </w:tc>
        <w:tc>
          <w:tcPr>
            <w:tcW w:w="1728" w:type="dxa"/>
          </w:tcPr>
          <w:p w14:paraId="59243C50" w14:textId="77777777" w:rsidR="00FC46C7" w:rsidRPr="00FD0425" w:rsidRDefault="00FC46C7" w:rsidP="00AD2517">
            <w:pPr>
              <w:pStyle w:val="TAL"/>
              <w:rPr>
                <w:rFonts w:cs="Arial"/>
                <w:lang w:eastAsia="ja-JP"/>
              </w:rPr>
            </w:pPr>
          </w:p>
        </w:tc>
        <w:tc>
          <w:tcPr>
            <w:tcW w:w="1080" w:type="dxa"/>
          </w:tcPr>
          <w:p w14:paraId="5E2AB93B" w14:textId="77777777" w:rsidR="00FC46C7" w:rsidRPr="00FD0425" w:rsidRDefault="00FC46C7" w:rsidP="00BE6FC6">
            <w:pPr>
              <w:pStyle w:val="TAC"/>
              <w:rPr>
                <w:lang w:eastAsia="ja-JP"/>
              </w:rPr>
            </w:pPr>
            <w:r w:rsidRPr="00FD0425">
              <w:rPr>
                <w:lang w:eastAsia="ja-JP"/>
              </w:rPr>
              <w:t>YES</w:t>
            </w:r>
          </w:p>
        </w:tc>
        <w:tc>
          <w:tcPr>
            <w:tcW w:w="1080" w:type="dxa"/>
          </w:tcPr>
          <w:p w14:paraId="2810E30D" w14:textId="77777777" w:rsidR="00FC46C7" w:rsidRPr="00FD0425" w:rsidRDefault="00FC46C7" w:rsidP="00BE6FC6">
            <w:pPr>
              <w:pStyle w:val="TAC"/>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AD2517">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AD2517">
            <w:pPr>
              <w:pStyle w:val="TAL"/>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AD2517">
            <w:pPr>
              <w:pStyle w:val="TAL"/>
              <w:rPr>
                <w:rFonts w:cs="Arial"/>
                <w:lang w:eastAsia="ja-JP"/>
              </w:rPr>
            </w:pPr>
          </w:p>
        </w:tc>
        <w:tc>
          <w:tcPr>
            <w:tcW w:w="1512" w:type="dxa"/>
          </w:tcPr>
          <w:p w14:paraId="7E862EB3" w14:textId="77777777" w:rsidR="00FC46C7" w:rsidRPr="00FD0425" w:rsidRDefault="00FC46C7" w:rsidP="00AD2517">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AD2517">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BE6FC6">
            <w:pPr>
              <w:pStyle w:val="TAC"/>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BE6FC6">
            <w:pPr>
              <w:pStyle w:val="TAC"/>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FD0425" w:rsidRDefault="00FC46C7" w:rsidP="00AD2517">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AD2517">
            <w:pPr>
              <w:pStyle w:val="TAL"/>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AD2517">
            <w:pPr>
              <w:pStyle w:val="TAL"/>
              <w:rPr>
                <w:rFonts w:cs="Arial"/>
                <w:lang w:eastAsia="ja-JP"/>
              </w:rPr>
            </w:pPr>
          </w:p>
        </w:tc>
        <w:tc>
          <w:tcPr>
            <w:tcW w:w="1512" w:type="dxa"/>
          </w:tcPr>
          <w:p w14:paraId="6D9A6DC6" w14:textId="77777777" w:rsidR="00FC46C7" w:rsidRPr="00FD0425" w:rsidRDefault="00FC46C7" w:rsidP="00AD2517">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AD2517">
            <w:pPr>
              <w:pStyle w:val="TAL"/>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BE6FC6">
            <w:pPr>
              <w:pStyle w:val="TAC"/>
              <w:rPr>
                <w:rFonts w:eastAsia="MS Mincho"/>
                <w:lang w:eastAsia="ja-JP"/>
              </w:rPr>
            </w:pPr>
            <w:r w:rsidRPr="00FD0425">
              <w:rPr>
                <w:lang w:eastAsia="ja-JP"/>
              </w:rPr>
              <w:t>YES</w:t>
            </w:r>
          </w:p>
        </w:tc>
        <w:tc>
          <w:tcPr>
            <w:tcW w:w="1080" w:type="dxa"/>
          </w:tcPr>
          <w:p w14:paraId="04841699" w14:textId="77777777" w:rsidR="00FC46C7" w:rsidRPr="00FD0425" w:rsidRDefault="00FC46C7" w:rsidP="00BE6FC6">
            <w:pPr>
              <w:pStyle w:val="TAC"/>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AD2517">
            <w:pPr>
              <w:pStyle w:val="TAL"/>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AD2517">
            <w:pPr>
              <w:pStyle w:val="TAL"/>
              <w:rPr>
                <w:rFonts w:cs="Arial"/>
                <w:lang w:eastAsia="ja-JP"/>
              </w:rPr>
            </w:pPr>
            <w:r w:rsidRPr="00FD0425">
              <w:rPr>
                <w:rFonts w:cs="Arial"/>
                <w:lang w:eastAsia="ja-JP"/>
              </w:rPr>
              <w:t>M</w:t>
            </w:r>
          </w:p>
        </w:tc>
        <w:tc>
          <w:tcPr>
            <w:tcW w:w="1080" w:type="dxa"/>
          </w:tcPr>
          <w:p w14:paraId="2D23259B" w14:textId="77777777" w:rsidR="00FC46C7" w:rsidRPr="00FD0425" w:rsidRDefault="00FC46C7" w:rsidP="00AD2517">
            <w:pPr>
              <w:pStyle w:val="TAL"/>
              <w:rPr>
                <w:rFonts w:cs="Arial"/>
                <w:lang w:eastAsia="ja-JP"/>
              </w:rPr>
            </w:pPr>
          </w:p>
        </w:tc>
        <w:tc>
          <w:tcPr>
            <w:tcW w:w="1512" w:type="dxa"/>
          </w:tcPr>
          <w:p w14:paraId="38666C46" w14:textId="77777777" w:rsidR="00FC46C7" w:rsidRPr="00FD0425" w:rsidRDefault="00FC46C7" w:rsidP="00AD2517">
            <w:pPr>
              <w:pStyle w:val="TAL"/>
              <w:rPr>
                <w:lang w:eastAsia="ja-JP"/>
              </w:rPr>
            </w:pPr>
            <w:r w:rsidRPr="00FD0425">
              <w:rPr>
                <w:lang w:eastAsia="ja-JP"/>
              </w:rPr>
              <w:t>OCTET STRING (SIZE(8))</w:t>
            </w:r>
          </w:p>
        </w:tc>
        <w:tc>
          <w:tcPr>
            <w:tcW w:w="1728" w:type="dxa"/>
          </w:tcPr>
          <w:p w14:paraId="4C547F6A" w14:textId="77777777" w:rsidR="00FC46C7" w:rsidRPr="00FD0425" w:rsidRDefault="00FC46C7" w:rsidP="00AD2517">
            <w:pPr>
              <w:pStyle w:val="TAL"/>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BE6FC6">
            <w:pPr>
              <w:pStyle w:val="TAC"/>
              <w:rPr>
                <w:lang w:eastAsia="ja-JP"/>
              </w:rPr>
            </w:pPr>
            <w:r w:rsidRPr="00FD0425">
              <w:rPr>
                <w:lang w:eastAsia="ja-JP"/>
              </w:rPr>
              <w:t>YES</w:t>
            </w:r>
          </w:p>
        </w:tc>
        <w:tc>
          <w:tcPr>
            <w:tcW w:w="1080" w:type="dxa"/>
          </w:tcPr>
          <w:p w14:paraId="478D8206" w14:textId="77777777" w:rsidR="00FC46C7" w:rsidRPr="00FD0425" w:rsidRDefault="00FC46C7" w:rsidP="00BE6FC6">
            <w:pPr>
              <w:pStyle w:val="TAC"/>
              <w:rPr>
                <w:lang w:eastAsia="ja-JP"/>
              </w:rPr>
            </w:pPr>
            <w:r w:rsidRPr="00FD0425">
              <w:rPr>
                <w:lang w:eastAsia="ja-JP"/>
              </w:rPr>
              <w:t>ignore</w:t>
            </w:r>
          </w:p>
        </w:tc>
      </w:tr>
    </w:tbl>
    <w:p w14:paraId="1F425C40" w14:textId="77777777" w:rsidR="00FC46C7" w:rsidRPr="00FD0425" w:rsidRDefault="00FC46C7" w:rsidP="00F02090"/>
    <w:p w14:paraId="4FD9B5AD" w14:textId="77777777" w:rsidR="00F02090" w:rsidRPr="00FD0425" w:rsidRDefault="00F02090" w:rsidP="00F02090">
      <w:pPr>
        <w:pStyle w:val="Heading3"/>
      </w:pPr>
      <w:bookmarkStart w:id="3891" w:name="_Toc20955217"/>
      <w:bookmarkStart w:id="3892" w:name="_Toc29991414"/>
      <w:bookmarkStart w:id="3893" w:name="_Toc36555814"/>
      <w:bookmarkStart w:id="3894" w:name="_Toc44497524"/>
      <w:bookmarkStart w:id="3895" w:name="_Toc45107912"/>
      <w:bookmarkStart w:id="3896" w:name="_Toc45901532"/>
      <w:bookmarkStart w:id="3897" w:name="_Toc51850611"/>
      <w:bookmarkStart w:id="3898" w:name="_Toc56693614"/>
      <w:bookmarkStart w:id="3899" w:name="_Toc64447157"/>
      <w:bookmarkStart w:id="3900" w:name="_Toc66286651"/>
      <w:bookmarkStart w:id="3901" w:name="_Toc74151346"/>
      <w:bookmarkStart w:id="3902" w:name="_Toc88653818"/>
      <w:bookmarkStart w:id="3903" w:name="_Toc97904174"/>
      <w:bookmarkStart w:id="3904" w:name="_Toc105175215"/>
      <w:bookmarkStart w:id="3905" w:name="_Toc113826245"/>
      <w:bookmarkStart w:id="3906" w:name="_Toc120032371"/>
      <w:r w:rsidRPr="00FD0425">
        <w:t>9.1.3</w:t>
      </w:r>
      <w:r w:rsidRPr="00FD0425">
        <w:tab/>
        <w:t>Messages for Global Procedures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E1B910D" w14:textId="77777777" w:rsidR="00F02090" w:rsidRPr="00FD0425" w:rsidRDefault="00F02090" w:rsidP="00F02090">
      <w:pPr>
        <w:pStyle w:val="Heading4"/>
      </w:pPr>
      <w:bookmarkStart w:id="3907" w:name="_Toc20955218"/>
      <w:bookmarkStart w:id="3908" w:name="_Toc29991415"/>
      <w:bookmarkStart w:id="3909" w:name="_Toc36555815"/>
      <w:bookmarkStart w:id="3910" w:name="_Toc44497525"/>
      <w:bookmarkStart w:id="3911" w:name="_Toc45107913"/>
      <w:bookmarkStart w:id="3912" w:name="_Toc45901533"/>
      <w:bookmarkStart w:id="3913" w:name="_Toc51850612"/>
      <w:bookmarkStart w:id="3914" w:name="_Toc56693615"/>
      <w:bookmarkStart w:id="3915" w:name="_Toc64447158"/>
      <w:bookmarkStart w:id="3916" w:name="_Toc66286652"/>
      <w:bookmarkStart w:id="3917" w:name="_Toc74151347"/>
      <w:bookmarkStart w:id="3918" w:name="_Toc88653819"/>
      <w:bookmarkStart w:id="3919" w:name="_Toc97904175"/>
      <w:bookmarkStart w:id="3920" w:name="_Toc105175216"/>
      <w:bookmarkStart w:id="3921" w:name="_Toc113826246"/>
      <w:bookmarkStart w:id="3922" w:name="_Toc120032372"/>
      <w:r w:rsidRPr="00FD0425">
        <w:t>9.1.3.1</w:t>
      </w:r>
      <w:r w:rsidRPr="00FD0425">
        <w:tab/>
        <w:t>XN SETUP REQUEST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2988C72" w14:textId="77777777" w:rsidR="00F02090" w:rsidRPr="00FD0425" w:rsidRDefault="00F02090" w:rsidP="00F02090">
      <w:r w:rsidRPr="00FD0425">
        <w:t>This message is sent by a NG-RAN node to a neighbouring NG-RAN node to transfer application data for an Xn-C interface instance.</w:t>
      </w:r>
    </w:p>
    <w:p w14:paraId="2150BA79" w14:textId="77777777" w:rsidR="00F02090" w:rsidRPr="00FD0425" w:rsidRDefault="00F02090" w:rsidP="00F02090">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02090" w:rsidRPr="00FD0425" w14:paraId="44A95D97" w14:textId="77777777" w:rsidTr="00694C97">
        <w:tblPrEx>
          <w:tblCellMar>
            <w:top w:w="0" w:type="dxa"/>
            <w:bottom w:w="0" w:type="dxa"/>
          </w:tblCellMar>
        </w:tblPrEx>
        <w:tc>
          <w:tcPr>
            <w:tcW w:w="2578" w:type="dxa"/>
          </w:tcPr>
          <w:p w14:paraId="310E6B41" w14:textId="77777777" w:rsidR="00F02090" w:rsidRPr="00FD0425" w:rsidRDefault="00F02090" w:rsidP="00694C97">
            <w:pPr>
              <w:pStyle w:val="TAH"/>
              <w:rPr>
                <w:lang w:eastAsia="ja-JP"/>
              </w:rPr>
            </w:pPr>
            <w:r w:rsidRPr="00FD0425">
              <w:rPr>
                <w:lang w:eastAsia="ja-JP"/>
              </w:rPr>
              <w:t>IE/Group Name</w:t>
            </w:r>
          </w:p>
        </w:tc>
        <w:tc>
          <w:tcPr>
            <w:tcW w:w="1104" w:type="dxa"/>
          </w:tcPr>
          <w:p w14:paraId="11357867" w14:textId="77777777" w:rsidR="00F02090" w:rsidRPr="00FD0425" w:rsidRDefault="00F02090" w:rsidP="00694C97">
            <w:pPr>
              <w:pStyle w:val="TAH"/>
              <w:rPr>
                <w:lang w:eastAsia="ja-JP"/>
              </w:rPr>
            </w:pPr>
            <w:r w:rsidRPr="00FD0425">
              <w:rPr>
                <w:lang w:eastAsia="ja-JP"/>
              </w:rPr>
              <w:t>Presence</w:t>
            </w:r>
          </w:p>
        </w:tc>
        <w:tc>
          <w:tcPr>
            <w:tcW w:w="1694" w:type="dxa"/>
          </w:tcPr>
          <w:p w14:paraId="4B58CE73" w14:textId="77777777" w:rsidR="00F02090" w:rsidRPr="00FD0425" w:rsidRDefault="00F02090" w:rsidP="00694C97">
            <w:pPr>
              <w:pStyle w:val="TAH"/>
              <w:rPr>
                <w:lang w:eastAsia="ja-JP"/>
              </w:rPr>
            </w:pPr>
            <w:r w:rsidRPr="00FD0425">
              <w:rPr>
                <w:lang w:eastAsia="ja-JP"/>
              </w:rPr>
              <w:t>Range</w:t>
            </w:r>
          </w:p>
        </w:tc>
        <w:tc>
          <w:tcPr>
            <w:tcW w:w="1273" w:type="dxa"/>
          </w:tcPr>
          <w:p w14:paraId="28F4F31C" w14:textId="77777777" w:rsidR="00F02090" w:rsidRPr="00FD0425" w:rsidRDefault="00F02090" w:rsidP="00694C97">
            <w:pPr>
              <w:pStyle w:val="TAH"/>
              <w:rPr>
                <w:lang w:eastAsia="ja-JP"/>
              </w:rPr>
            </w:pPr>
            <w:r w:rsidRPr="00FD0425">
              <w:rPr>
                <w:lang w:eastAsia="ja-JP"/>
              </w:rPr>
              <w:t>IE type and reference</w:t>
            </w:r>
          </w:p>
        </w:tc>
        <w:tc>
          <w:tcPr>
            <w:tcW w:w="1457" w:type="dxa"/>
          </w:tcPr>
          <w:p w14:paraId="581F5123" w14:textId="77777777" w:rsidR="00F02090" w:rsidRPr="00FD0425" w:rsidRDefault="00F02090" w:rsidP="00694C97">
            <w:pPr>
              <w:pStyle w:val="TAH"/>
              <w:rPr>
                <w:lang w:eastAsia="ja-JP"/>
              </w:rPr>
            </w:pPr>
            <w:r w:rsidRPr="00FD0425">
              <w:rPr>
                <w:lang w:eastAsia="ja-JP"/>
              </w:rPr>
              <w:t>Semantics description</w:t>
            </w:r>
          </w:p>
        </w:tc>
        <w:tc>
          <w:tcPr>
            <w:tcW w:w="1105" w:type="dxa"/>
          </w:tcPr>
          <w:p w14:paraId="44788EFF" w14:textId="77777777" w:rsidR="00F02090" w:rsidRPr="00FD0425" w:rsidRDefault="00F02090" w:rsidP="00694C97">
            <w:pPr>
              <w:pStyle w:val="TAH"/>
              <w:rPr>
                <w:b w:val="0"/>
                <w:lang w:eastAsia="ja-JP"/>
              </w:rPr>
            </w:pPr>
            <w:r w:rsidRPr="00FD0425">
              <w:rPr>
                <w:lang w:eastAsia="ja-JP"/>
              </w:rPr>
              <w:t>Criticality</w:t>
            </w:r>
          </w:p>
        </w:tc>
        <w:tc>
          <w:tcPr>
            <w:tcW w:w="1274" w:type="dxa"/>
          </w:tcPr>
          <w:p w14:paraId="601299F6"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726DAADA" w14:textId="77777777" w:rsidTr="00694C97">
        <w:tblPrEx>
          <w:tblCellMar>
            <w:top w:w="0" w:type="dxa"/>
            <w:bottom w:w="0" w:type="dxa"/>
          </w:tblCellMar>
        </w:tblPrEx>
        <w:tc>
          <w:tcPr>
            <w:tcW w:w="2578" w:type="dxa"/>
          </w:tcPr>
          <w:p w14:paraId="307840EC" w14:textId="77777777" w:rsidR="00F02090" w:rsidRPr="00FD0425" w:rsidRDefault="00F02090" w:rsidP="00694C97">
            <w:pPr>
              <w:pStyle w:val="TAL"/>
              <w:rPr>
                <w:lang w:eastAsia="ja-JP"/>
              </w:rPr>
            </w:pPr>
            <w:r w:rsidRPr="00FD0425">
              <w:rPr>
                <w:bCs/>
                <w:lang w:eastAsia="ja-JP"/>
              </w:rPr>
              <w:t>Message Type</w:t>
            </w:r>
          </w:p>
        </w:tc>
        <w:tc>
          <w:tcPr>
            <w:tcW w:w="1104" w:type="dxa"/>
          </w:tcPr>
          <w:p w14:paraId="105F7A20" w14:textId="77777777" w:rsidR="00F02090" w:rsidRPr="00FD0425" w:rsidRDefault="00F02090" w:rsidP="00694C97">
            <w:pPr>
              <w:pStyle w:val="TAL"/>
              <w:rPr>
                <w:lang w:eastAsia="ja-JP"/>
              </w:rPr>
            </w:pPr>
            <w:r w:rsidRPr="00FD0425">
              <w:rPr>
                <w:bCs/>
                <w:lang w:eastAsia="ja-JP"/>
              </w:rPr>
              <w:t>M</w:t>
            </w:r>
          </w:p>
        </w:tc>
        <w:tc>
          <w:tcPr>
            <w:tcW w:w="1694" w:type="dxa"/>
          </w:tcPr>
          <w:p w14:paraId="39DCCFAE" w14:textId="77777777" w:rsidR="00F02090" w:rsidRPr="00FD0425" w:rsidRDefault="00F02090" w:rsidP="00694C97">
            <w:pPr>
              <w:pStyle w:val="TAL"/>
              <w:rPr>
                <w:szCs w:val="18"/>
                <w:lang w:eastAsia="ja-JP"/>
              </w:rPr>
            </w:pPr>
          </w:p>
        </w:tc>
        <w:tc>
          <w:tcPr>
            <w:tcW w:w="1273" w:type="dxa"/>
          </w:tcPr>
          <w:p w14:paraId="67180693" w14:textId="77777777" w:rsidR="00F02090" w:rsidRPr="00FD0425" w:rsidRDefault="00F02090" w:rsidP="00694C97">
            <w:pPr>
              <w:pStyle w:val="TAL"/>
              <w:rPr>
                <w:lang w:eastAsia="ja-JP"/>
              </w:rPr>
            </w:pPr>
            <w:r w:rsidRPr="00FD0425">
              <w:rPr>
                <w:lang w:eastAsia="ja-JP"/>
              </w:rPr>
              <w:t>9.2.3.1</w:t>
            </w:r>
          </w:p>
        </w:tc>
        <w:tc>
          <w:tcPr>
            <w:tcW w:w="1457" w:type="dxa"/>
          </w:tcPr>
          <w:p w14:paraId="1FC1105E" w14:textId="77777777" w:rsidR="00F02090" w:rsidRPr="00FD0425" w:rsidRDefault="00F02090" w:rsidP="00694C97">
            <w:pPr>
              <w:pStyle w:val="TAL"/>
              <w:rPr>
                <w:szCs w:val="18"/>
                <w:lang w:eastAsia="ja-JP"/>
              </w:rPr>
            </w:pPr>
          </w:p>
        </w:tc>
        <w:tc>
          <w:tcPr>
            <w:tcW w:w="1105" w:type="dxa"/>
          </w:tcPr>
          <w:p w14:paraId="4C9DAD41" w14:textId="77777777" w:rsidR="00F02090" w:rsidRPr="00FD0425" w:rsidRDefault="00F02090" w:rsidP="00694C97">
            <w:pPr>
              <w:pStyle w:val="TAC"/>
              <w:rPr>
                <w:lang w:eastAsia="ja-JP"/>
              </w:rPr>
            </w:pPr>
            <w:r w:rsidRPr="00FD0425">
              <w:rPr>
                <w:lang w:eastAsia="ja-JP"/>
              </w:rPr>
              <w:t>YES</w:t>
            </w:r>
          </w:p>
        </w:tc>
        <w:tc>
          <w:tcPr>
            <w:tcW w:w="1274" w:type="dxa"/>
          </w:tcPr>
          <w:p w14:paraId="580C7EEA" w14:textId="77777777" w:rsidR="00F02090" w:rsidRPr="00FD0425" w:rsidRDefault="00F02090" w:rsidP="00694C97">
            <w:pPr>
              <w:pStyle w:val="TAC"/>
              <w:rPr>
                <w:lang w:eastAsia="ja-JP"/>
              </w:rPr>
            </w:pPr>
            <w:r w:rsidRPr="00FD0425">
              <w:rPr>
                <w:lang w:eastAsia="ja-JP"/>
              </w:rPr>
              <w:t>reject</w:t>
            </w:r>
          </w:p>
        </w:tc>
      </w:tr>
      <w:tr w:rsidR="00F02090" w:rsidRPr="00FD0425" w14:paraId="56370849" w14:textId="77777777" w:rsidTr="00694C97">
        <w:tblPrEx>
          <w:tblCellMar>
            <w:top w:w="0" w:type="dxa"/>
            <w:bottom w:w="0" w:type="dxa"/>
          </w:tblCellMar>
        </w:tblPrEx>
        <w:tc>
          <w:tcPr>
            <w:tcW w:w="2578" w:type="dxa"/>
          </w:tcPr>
          <w:p w14:paraId="744050D9" w14:textId="77777777" w:rsidR="00F02090" w:rsidRPr="00FD0425" w:rsidRDefault="00F02090" w:rsidP="00694C97">
            <w:pPr>
              <w:pStyle w:val="TAL"/>
              <w:rPr>
                <w:lang w:eastAsia="ja-JP"/>
              </w:rPr>
            </w:pPr>
            <w:r w:rsidRPr="00FD0425">
              <w:rPr>
                <w:bCs/>
                <w:lang w:eastAsia="ja-JP"/>
              </w:rPr>
              <w:t>Global NG-RAN Node ID</w:t>
            </w:r>
          </w:p>
        </w:tc>
        <w:tc>
          <w:tcPr>
            <w:tcW w:w="1104" w:type="dxa"/>
          </w:tcPr>
          <w:p w14:paraId="626A8526" w14:textId="77777777" w:rsidR="00F02090" w:rsidRPr="00FD0425" w:rsidRDefault="00F02090" w:rsidP="00694C97">
            <w:pPr>
              <w:pStyle w:val="TAL"/>
              <w:rPr>
                <w:lang w:eastAsia="ja-JP"/>
              </w:rPr>
            </w:pPr>
            <w:r w:rsidRPr="00FD0425">
              <w:rPr>
                <w:bCs/>
                <w:lang w:eastAsia="ja-JP"/>
              </w:rPr>
              <w:t>M</w:t>
            </w:r>
          </w:p>
        </w:tc>
        <w:tc>
          <w:tcPr>
            <w:tcW w:w="1694" w:type="dxa"/>
          </w:tcPr>
          <w:p w14:paraId="2B82E76F" w14:textId="77777777" w:rsidR="00F02090" w:rsidRPr="00FD0425" w:rsidRDefault="00F02090" w:rsidP="00694C97">
            <w:pPr>
              <w:pStyle w:val="TAL"/>
              <w:rPr>
                <w:szCs w:val="18"/>
                <w:lang w:eastAsia="ja-JP"/>
              </w:rPr>
            </w:pPr>
          </w:p>
        </w:tc>
        <w:tc>
          <w:tcPr>
            <w:tcW w:w="1273" w:type="dxa"/>
          </w:tcPr>
          <w:p w14:paraId="57F564FD" w14:textId="77777777" w:rsidR="00F02090" w:rsidRPr="00FD0425" w:rsidRDefault="00F02090" w:rsidP="00694C97">
            <w:pPr>
              <w:pStyle w:val="TAL"/>
              <w:rPr>
                <w:lang w:eastAsia="ja-JP"/>
              </w:rPr>
            </w:pPr>
            <w:r w:rsidRPr="00FD0425">
              <w:rPr>
                <w:bCs/>
                <w:lang w:eastAsia="ja-JP"/>
              </w:rPr>
              <w:t>9.2.2.3</w:t>
            </w:r>
          </w:p>
        </w:tc>
        <w:tc>
          <w:tcPr>
            <w:tcW w:w="1457" w:type="dxa"/>
          </w:tcPr>
          <w:p w14:paraId="7C302BAD" w14:textId="77777777" w:rsidR="00F02090" w:rsidRPr="00FD0425" w:rsidRDefault="00F02090" w:rsidP="00694C97">
            <w:pPr>
              <w:pStyle w:val="TAL"/>
              <w:rPr>
                <w:szCs w:val="18"/>
                <w:lang w:eastAsia="ja-JP"/>
              </w:rPr>
            </w:pPr>
          </w:p>
        </w:tc>
        <w:tc>
          <w:tcPr>
            <w:tcW w:w="1105" w:type="dxa"/>
          </w:tcPr>
          <w:p w14:paraId="5F089005" w14:textId="77777777" w:rsidR="00F02090" w:rsidRPr="00FD0425" w:rsidRDefault="00F02090" w:rsidP="00694C97">
            <w:pPr>
              <w:pStyle w:val="TAC"/>
              <w:rPr>
                <w:lang w:eastAsia="ja-JP"/>
              </w:rPr>
            </w:pPr>
            <w:r w:rsidRPr="00FD0425">
              <w:rPr>
                <w:lang w:eastAsia="ja-JP"/>
              </w:rPr>
              <w:t>YES</w:t>
            </w:r>
          </w:p>
        </w:tc>
        <w:tc>
          <w:tcPr>
            <w:tcW w:w="1274" w:type="dxa"/>
          </w:tcPr>
          <w:p w14:paraId="6689F98A" w14:textId="77777777" w:rsidR="00F02090" w:rsidRPr="00FD0425" w:rsidRDefault="00F02090" w:rsidP="00694C97">
            <w:pPr>
              <w:pStyle w:val="TAC"/>
              <w:rPr>
                <w:lang w:eastAsia="ja-JP"/>
              </w:rPr>
            </w:pPr>
            <w:r w:rsidRPr="00FD0425">
              <w:rPr>
                <w:lang w:eastAsia="ja-JP"/>
              </w:rPr>
              <w:t>reject</w:t>
            </w:r>
          </w:p>
        </w:tc>
      </w:tr>
      <w:tr w:rsidR="00F02090" w:rsidRPr="00FD0425" w14:paraId="72B7CA41" w14:textId="77777777" w:rsidTr="00694C97">
        <w:tblPrEx>
          <w:tblCellMar>
            <w:top w:w="0" w:type="dxa"/>
            <w:bottom w:w="0" w:type="dxa"/>
          </w:tblCellMar>
        </w:tblPrEx>
        <w:tc>
          <w:tcPr>
            <w:tcW w:w="2578" w:type="dxa"/>
          </w:tcPr>
          <w:p w14:paraId="1845BA9A" w14:textId="77777777" w:rsidR="00F02090" w:rsidRPr="00FD0425" w:rsidRDefault="00F02090" w:rsidP="00694C97">
            <w:pPr>
              <w:pStyle w:val="TAL"/>
              <w:rPr>
                <w:lang w:eastAsia="ja-JP"/>
              </w:rPr>
            </w:pPr>
            <w:r w:rsidRPr="00FD0425">
              <w:t>TAI Support List</w:t>
            </w:r>
          </w:p>
        </w:tc>
        <w:tc>
          <w:tcPr>
            <w:tcW w:w="1104" w:type="dxa"/>
          </w:tcPr>
          <w:p w14:paraId="461476DE" w14:textId="77777777" w:rsidR="00F02090" w:rsidRPr="00FD0425" w:rsidRDefault="00F02090" w:rsidP="00694C97">
            <w:pPr>
              <w:pStyle w:val="TAL"/>
              <w:rPr>
                <w:bCs/>
                <w:lang w:eastAsia="ja-JP"/>
              </w:rPr>
            </w:pPr>
            <w:r w:rsidRPr="00FD0425">
              <w:rPr>
                <w:bCs/>
              </w:rPr>
              <w:t>M</w:t>
            </w:r>
          </w:p>
        </w:tc>
        <w:tc>
          <w:tcPr>
            <w:tcW w:w="1694" w:type="dxa"/>
          </w:tcPr>
          <w:p w14:paraId="1A210315" w14:textId="77777777" w:rsidR="00F02090" w:rsidRPr="00FD0425" w:rsidRDefault="00F02090" w:rsidP="00694C97">
            <w:pPr>
              <w:pStyle w:val="TAL"/>
              <w:rPr>
                <w:bCs/>
                <w:i/>
                <w:lang w:eastAsia="ja-JP"/>
              </w:rPr>
            </w:pPr>
          </w:p>
        </w:tc>
        <w:tc>
          <w:tcPr>
            <w:tcW w:w="1273" w:type="dxa"/>
          </w:tcPr>
          <w:p w14:paraId="7F800DB3" w14:textId="77777777" w:rsidR="00F02090" w:rsidRPr="00FD0425" w:rsidRDefault="00F02090" w:rsidP="00694C97">
            <w:pPr>
              <w:pStyle w:val="TAL"/>
              <w:rPr>
                <w:bCs/>
                <w:lang w:eastAsia="ja-JP"/>
              </w:rPr>
            </w:pPr>
            <w:r w:rsidRPr="00FD0425">
              <w:rPr>
                <w:bCs/>
              </w:rPr>
              <w:t>9.2.3.20</w:t>
            </w:r>
          </w:p>
        </w:tc>
        <w:tc>
          <w:tcPr>
            <w:tcW w:w="1457" w:type="dxa"/>
          </w:tcPr>
          <w:p w14:paraId="6E9A7A65" w14:textId="77777777" w:rsidR="00F02090" w:rsidRPr="00FD0425" w:rsidRDefault="00F02090" w:rsidP="00694C97">
            <w:pPr>
              <w:pStyle w:val="TAL"/>
              <w:rPr>
                <w:rFonts w:eastAsia="SimSun"/>
                <w:bCs/>
                <w:lang w:eastAsia="zh-CN"/>
              </w:rPr>
            </w:pPr>
            <w:r w:rsidRPr="00FD0425">
              <w:rPr>
                <w:bCs/>
                <w:lang w:eastAsia="zh-CN"/>
              </w:rPr>
              <w:t>List of supported TAs and associated characteristics.</w:t>
            </w:r>
          </w:p>
        </w:tc>
        <w:tc>
          <w:tcPr>
            <w:tcW w:w="1105" w:type="dxa"/>
          </w:tcPr>
          <w:p w14:paraId="375663F6" w14:textId="77777777" w:rsidR="00F02090" w:rsidRPr="00FD0425" w:rsidRDefault="00F02090" w:rsidP="00694C97">
            <w:pPr>
              <w:pStyle w:val="TAC"/>
              <w:rPr>
                <w:lang w:eastAsia="ja-JP"/>
              </w:rPr>
            </w:pPr>
            <w:r w:rsidRPr="00FD0425">
              <w:rPr>
                <w:lang w:eastAsia="ja-JP"/>
              </w:rPr>
              <w:t>YES</w:t>
            </w:r>
          </w:p>
        </w:tc>
        <w:tc>
          <w:tcPr>
            <w:tcW w:w="1274" w:type="dxa"/>
          </w:tcPr>
          <w:p w14:paraId="0845A42B" w14:textId="77777777" w:rsidR="00F02090" w:rsidRPr="00FD0425" w:rsidRDefault="00F02090" w:rsidP="00694C97">
            <w:pPr>
              <w:pStyle w:val="TAC"/>
              <w:rPr>
                <w:lang w:eastAsia="ja-JP"/>
              </w:rPr>
            </w:pPr>
            <w:r w:rsidRPr="00FD0425">
              <w:rPr>
                <w:lang w:eastAsia="ja-JP"/>
              </w:rPr>
              <w:t>reject</w:t>
            </w:r>
          </w:p>
        </w:tc>
      </w:tr>
      <w:tr w:rsidR="00F02090" w:rsidRPr="00FD0425" w14:paraId="3EA574E0" w14:textId="77777777" w:rsidTr="00694C97">
        <w:tblPrEx>
          <w:tblCellMar>
            <w:top w:w="0" w:type="dxa"/>
            <w:bottom w:w="0" w:type="dxa"/>
          </w:tblCellMar>
        </w:tblPrEx>
        <w:tc>
          <w:tcPr>
            <w:tcW w:w="2578" w:type="dxa"/>
          </w:tcPr>
          <w:p w14:paraId="0FD70824" w14:textId="77777777" w:rsidR="00F02090" w:rsidRPr="00FD0425" w:rsidRDefault="00F02090" w:rsidP="00694C97">
            <w:pPr>
              <w:pStyle w:val="TAL"/>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104" w:type="dxa"/>
          </w:tcPr>
          <w:p w14:paraId="47600F8A" w14:textId="77777777" w:rsidR="00F02090" w:rsidRPr="00FD0425" w:rsidRDefault="00F02090" w:rsidP="00694C97">
            <w:pPr>
              <w:pStyle w:val="TAL"/>
              <w:rPr>
                <w:bCs/>
                <w:lang w:eastAsia="ja-JP"/>
              </w:rPr>
            </w:pPr>
            <w:r w:rsidRPr="00FD0425">
              <w:rPr>
                <w:bCs/>
                <w:lang w:eastAsia="ja-JP"/>
              </w:rPr>
              <w:t>M</w:t>
            </w:r>
          </w:p>
        </w:tc>
        <w:tc>
          <w:tcPr>
            <w:tcW w:w="1694" w:type="dxa"/>
          </w:tcPr>
          <w:p w14:paraId="4B40FF64" w14:textId="77777777" w:rsidR="00F02090" w:rsidRPr="00FD0425" w:rsidRDefault="00F02090" w:rsidP="00694C97">
            <w:pPr>
              <w:pStyle w:val="TAL"/>
              <w:rPr>
                <w:bCs/>
                <w:i/>
                <w:lang w:eastAsia="ja-JP"/>
              </w:rPr>
            </w:pPr>
          </w:p>
        </w:tc>
        <w:tc>
          <w:tcPr>
            <w:tcW w:w="1273" w:type="dxa"/>
          </w:tcPr>
          <w:p w14:paraId="17928C80" w14:textId="77777777" w:rsidR="00F02090" w:rsidRPr="00FD0425" w:rsidRDefault="00F02090" w:rsidP="00694C97">
            <w:pPr>
              <w:pStyle w:val="TAL"/>
              <w:rPr>
                <w:bCs/>
                <w:lang w:eastAsia="ja-JP"/>
              </w:rPr>
            </w:pPr>
            <w:r w:rsidRPr="00FD0425">
              <w:rPr>
                <w:bCs/>
                <w:lang w:eastAsia="ja-JP"/>
              </w:rPr>
              <w:t>9.2.3.83</w:t>
            </w:r>
          </w:p>
        </w:tc>
        <w:tc>
          <w:tcPr>
            <w:tcW w:w="1457" w:type="dxa"/>
          </w:tcPr>
          <w:p w14:paraId="6C24D6ED" w14:textId="77777777" w:rsidR="00F02090" w:rsidRPr="00FD0425" w:rsidRDefault="00D7603C" w:rsidP="00694C97">
            <w:pPr>
              <w:pStyle w:val="TAL"/>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105" w:type="dxa"/>
          </w:tcPr>
          <w:p w14:paraId="5C56266D" w14:textId="77777777" w:rsidR="00F02090" w:rsidRPr="00FD0425" w:rsidRDefault="00F02090" w:rsidP="00694C97">
            <w:pPr>
              <w:pStyle w:val="TAC"/>
              <w:rPr>
                <w:lang w:eastAsia="ja-JP"/>
              </w:rPr>
            </w:pPr>
            <w:r w:rsidRPr="00FD0425">
              <w:rPr>
                <w:lang w:eastAsia="ja-JP"/>
              </w:rPr>
              <w:t>YES</w:t>
            </w:r>
          </w:p>
        </w:tc>
        <w:tc>
          <w:tcPr>
            <w:tcW w:w="1274" w:type="dxa"/>
          </w:tcPr>
          <w:p w14:paraId="700D05D3" w14:textId="77777777" w:rsidR="00F02090" w:rsidRPr="00FD0425" w:rsidRDefault="00F02090" w:rsidP="00694C97">
            <w:pPr>
              <w:pStyle w:val="TAC"/>
              <w:rPr>
                <w:lang w:eastAsia="ja-JP"/>
              </w:rPr>
            </w:pPr>
            <w:r w:rsidRPr="00FD0425">
              <w:rPr>
                <w:lang w:eastAsia="ja-JP"/>
              </w:rPr>
              <w:t>reject</w:t>
            </w:r>
          </w:p>
        </w:tc>
      </w:tr>
      <w:tr w:rsidR="00F02090" w:rsidRPr="00FD0425" w14:paraId="606E89AC" w14:textId="77777777" w:rsidTr="00694C97">
        <w:tblPrEx>
          <w:tblCellMar>
            <w:top w:w="0" w:type="dxa"/>
            <w:bottom w:w="0" w:type="dxa"/>
          </w:tblCellMar>
        </w:tblPrEx>
        <w:tc>
          <w:tcPr>
            <w:tcW w:w="2578" w:type="dxa"/>
          </w:tcPr>
          <w:p w14:paraId="6C818DB7" w14:textId="77777777" w:rsidR="00F02090" w:rsidRPr="00FD0425" w:rsidRDefault="00F02090" w:rsidP="00694C97">
            <w:pPr>
              <w:pStyle w:val="TAL"/>
              <w:rPr>
                <w:b/>
                <w:bCs/>
                <w:lang w:eastAsia="ja-JP"/>
              </w:rPr>
            </w:pPr>
            <w:r w:rsidRPr="00FD0425">
              <w:rPr>
                <w:b/>
                <w:lang w:eastAsia="ja-JP"/>
              </w:rPr>
              <w:t>List of Served Cells NR</w:t>
            </w:r>
          </w:p>
        </w:tc>
        <w:tc>
          <w:tcPr>
            <w:tcW w:w="1104" w:type="dxa"/>
          </w:tcPr>
          <w:p w14:paraId="4126853D" w14:textId="77777777" w:rsidR="00F02090" w:rsidRPr="00FD0425" w:rsidRDefault="00F02090" w:rsidP="00694C97">
            <w:pPr>
              <w:pStyle w:val="TAL"/>
              <w:rPr>
                <w:bCs/>
                <w:lang w:eastAsia="ja-JP"/>
              </w:rPr>
            </w:pPr>
          </w:p>
        </w:tc>
        <w:tc>
          <w:tcPr>
            <w:tcW w:w="1694" w:type="dxa"/>
          </w:tcPr>
          <w:p w14:paraId="7DD25464" w14:textId="77777777" w:rsidR="00F02090" w:rsidRPr="00FD0425" w:rsidRDefault="00F02090" w:rsidP="00694C97">
            <w:pPr>
              <w:pStyle w:val="TAL"/>
              <w:rPr>
                <w:szCs w:val="18"/>
                <w:lang w:eastAsia="ja-JP"/>
              </w:rPr>
            </w:pPr>
            <w:r w:rsidRPr="00FD0425">
              <w:rPr>
                <w:bCs/>
                <w:i/>
                <w:lang w:eastAsia="ja-JP"/>
              </w:rPr>
              <w:t>0 .. &lt;maxnoofCellsinNG-RAN node&gt;</w:t>
            </w:r>
          </w:p>
        </w:tc>
        <w:tc>
          <w:tcPr>
            <w:tcW w:w="1273" w:type="dxa"/>
          </w:tcPr>
          <w:p w14:paraId="08FC7B5D" w14:textId="77777777" w:rsidR="00F02090" w:rsidRPr="00FD0425" w:rsidRDefault="00F02090" w:rsidP="00694C97">
            <w:pPr>
              <w:pStyle w:val="TAL"/>
              <w:rPr>
                <w:bCs/>
                <w:lang w:eastAsia="ja-JP"/>
              </w:rPr>
            </w:pPr>
          </w:p>
        </w:tc>
        <w:tc>
          <w:tcPr>
            <w:tcW w:w="1457" w:type="dxa"/>
          </w:tcPr>
          <w:p w14:paraId="59155C26" w14:textId="77777777" w:rsidR="00F02090" w:rsidRPr="00FD0425" w:rsidRDefault="00F02090" w:rsidP="00694C97">
            <w:pPr>
              <w:pStyle w:val="TAL"/>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105" w:type="dxa"/>
          </w:tcPr>
          <w:p w14:paraId="237D14F1" w14:textId="77777777" w:rsidR="00F02090" w:rsidRPr="00FD0425" w:rsidRDefault="00F02090" w:rsidP="00694C97">
            <w:pPr>
              <w:pStyle w:val="TAC"/>
              <w:rPr>
                <w:lang w:eastAsia="ja-JP"/>
              </w:rPr>
            </w:pPr>
            <w:r w:rsidRPr="00FD0425">
              <w:rPr>
                <w:lang w:eastAsia="ja-JP"/>
              </w:rPr>
              <w:t>YES</w:t>
            </w:r>
          </w:p>
        </w:tc>
        <w:tc>
          <w:tcPr>
            <w:tcW w:w="1274" w:type="dxa"/>
          </w:tcPr>
          <w:p w14:paraId="1099340D" w14:textId="77777777" w:rsidR="00F02090" w:rsidRPr="00FD0425" w:rsidRDefault="00F02090" w:rsidP="00694C97">
            <w:pPr>
              <w:pStyle w:val="TAC"/>
              <w:rPr>
                <w:lang w:eastAsia="ja-JP"/>
              </w:rPr>
            </w:pPr>
            <w:r w:rsidRPr="00FD0425">
              <w:rPr>
                <w:lang w:eastAsia="ja-JP"/>
              </w:rPr>
              <w:t>reject</w:t>
            </w:r>
          </w:p>
        </w:tc>
      </w:tr>
      <w:tr w:rsidR="00F02090" w:rsidRPr="00FD0425" w14:paraId="665B6DFD" w14:textId="77777777" w:rsidTr="00694C97">
        <w:tblPrEx>
          <w:tblCellMar>
            <w:top w:w="0" w:type="dxa"/>
            <w:bottom w:w="0" w:type="dxa"/>
          </w:tblCellMar>
        </w:tblPrEx>
        <w:tc>
          <w:tcPr>
            <w:tcW w:w="2578" w:type="dxa"/>
          </w:tcPr>
          <w:p w14:paraId="0BA4791C" w14:textId="77777777" w:rsidR="00F02090" w:rsidRPr="00FD0425" w:rsidRDefault="00F02090" w:rsidP="00694C97">
            <w:pPr>
              <w:pStyle w:val="TAL"/>
              <w:ind w:left="113"/>
              <w:rPr>
                <w:lang w:eastAsia="ja-JP"/>
              </w:rPr>
            </w:pPr>
            <w:r w:rsidRPr="00FD0425">
              <w:rPr>
                <w:bCs/>
                <w:lang w:eastAsia="ja-JP"/>
              </w:rPr>
              <w:t>&gt;Served Cell Information NR</w:t>
            </w:r>
          </w:p>
        </w:tc>
        <w:tc>
          <w:tcPr>
            <w:tcW w:w="1104" w:type="dxa"/>
          </w:tcPr>
          <w:p w14:paraId="3FC6D0AF" w14:textId="77777777" w:rsidR="00F02090" w:rsidRPr="00FD0425" w:rsidRDefault="00F02090" w:rsidP="00694C97">
            <w:pPr>
              <w:pStyle w:val="TAL"/>
              <w:rPr>
                <w:bCs/>
                <w:lang w:eastAsia="ja-JP"/>
              </w:rPr>
            </w:pPr>
            <w:r w:rsidRPr="00FD0425">
              <w:rPr>
                <w:bCs/>
                <w:lang w:eastAsia="ja-JP"/>
              </w:rPr>
              <w:t>M</w:t>
            </w:r>
          </w:p>
        </w:tc>
        <w:tc>
          <w:tcPr>
            <w:tcW w:w="1694" w:type="dxa"/>
          </w:tcPr>
          <w:p w14:paraId="4940952D" w14:textId="77777777" w:rsidR="00F02090" w:rsidRPr="00FD0425" w:rsidRDefault="00F02090" w:rsidP="00694C97">
            <w:pPr>
              <w:pStyle w:val="TAL"/>
              <w:rPr>
                <w:bCs/>
                <w:i/>
                <w:lang w:eastAsia="ja-JP"/>
              </w:rPr>
            </w:pPr>
          </w:p>
        </w:tc>
        <w:tc>
          <w:tcPr>
            <w:tcW w:w="1273" w:type="dxa"/>
          </w:tcPr>
          <w:p w14:paraId="4DA7C3C0" w14:textId="77777777" w:rsidR="00F02090" w:rsidRPr="00FD0425" w:rsidRDefault="00F02090" w:rsidP="00694C97">
            <w:pPr>
              <w:pStyle w:val="TAL"/>
              <w:rPr>
                <w:bCs/>
                <w:lang w:eastAsia="ja-JP"/>
              </w:rPr>
            </w:pPr>
            <w:r w:rsidRPr="00FD0425">
              <w:rPr>
                <w:bCs/>
                <w:lang w:eastAsia="ja-JP"/>
              </w:rPr>
              <w:t>9.2.2.11</w:t>
            </w:r>
          </w:p>
        </w:tc>
        <w:tc>
          <w:tcPr>
            <w:tcW w:w="1457" w:type="dxa"/>
          </w:tcPr>
          <w:p w14:paraId="380D85E0" w14:textId="77777777" w:rsidR="00F02090" w:rsidRPr="00FD0425" w:rsidRDefault="00F02090" w:rsidP="00694C97">
            <w:pPr>
              <w:pStyle w:val="TAL"/>
              <w:rPr>
                <w:rFonts w:eastAsia="SimSun"/>
                <w:bCs/>
                <w:lang w:eastAsia="zh-CN"/>
              </w:rPr>
            </w:pPr>
          </w:p>
        </w:tc>
        <w:tc>
          <w:tcPr>
            <w:tcW w:w="1105" w:type="dxa"/>
          </w:tcPr>
          <w:p w14:paraId="79D5B624" w14:textId="77777777" w:rsidR="00F02090" w:rsidRPr="00FD0425" w:rsidRDefault="00F02090" w:rsidP="00694C97">
            <w:pPr>
              <w:pStyle w:val="TAC"/>
              <w:rPr>
                <w:lang w:eastAsia="ja-JP"/>
              </w:rPr>
            </w:pPr>
            <w:r w:rsidRPr="00FD0425">
              <w:rPr>
                <w:lang w:eastAsia="ja-JP"/>
              </w:rPr>
              <w:t>–</w:t>
            </w:r>
          </w:p>
        </w:tc>
        <w:tc>
          <w:tcPr>
            <w:tcW w:w="1274" w:type="dxa"/>
          </w:tcPr>
          <w:p w14:paraId="16B98621" w14:textId="77777777" w:rsidR="00F02090" w:rsidRPr="00FD0425" w:rsidRDefault="00F02090" w:rsidP="00694C97">
            <w:pPr>
              <w:pStyle w:val="TAC"/>
              <w:rPr>
                <w:lang w:eastAsia="ja-JP"/>
              </w:rPr>
            </w:pPr>
          </w:p>
        </w:tc>
      </w:tr>
      <w:tr w:rsidR="00F02090" w:rsidRPr="00FD0425" w14:paraId="79BB6EB1" w14:textId="77777777" w:rsidTr="00694C97">
        <w:tblPrEx>
          <w:tblCellMar>
            <w:top w:w="0" w:type="dxa"/>
            <w:bottom w:w="0" w:type="dxa"/>
          </w:tblCellMar>
        </w:tblPrEx>
        <w:tc>
          <w:tcPr>
            <w:tcW w:w="2578" w:type="dxa"/>
          </w:tcPr>
          <w:p w14:paraId="5C97601F" w14:textId="77777777" w:rsidR="00F02090" w:rsidRPr="00FD0425" w:rsidRDefault="00F02090" w:rsidP="00694C97">
            <w:pPr>
              <w:pStyle w:val="TAL"/>
              <w:ind w:left="113"/>
              <w:rPr>
                <w:b/>
                <w:bCs/>
                <w:lang w:eastAsia="ja-JP"/>
              </w:rPr>
            </w:pPr>
            <w:r w:rsidRPr="00FD0425">
              <w:rPr>
                <w:lang w:eastAsia="ja-JP"/>
              </w:rPr>
              <w:t>&gt;Neighbour Information NR</w:t>
            </w:r>
          </w:p>
        </w:tc>
        <w:tc>
          <w:tcPr>
            <w:tcW w:w="1104" w:type="dxa"/>
          </w:tcPr>
          <w:p w14:paraId="364F5D9A" w14:textId="77777777" w:rsidR="00F02090" w:rsidRPr="00FD0425" w:rsidRDefault="00F02090" w:rsidP="00694C97">
            <w:pPr>
              <w:pStyle w:val="TAL"/>
              <w:rPr>
                <w:bCs/>
                <w:lang w:eastAsia="ja-JP"/>
              </w:rPr>
            </w:pPr>
            <w:r w:rsidRPr="00FD0425">
              <w:rPr>
                <w:bCs/>
                <w:lang w:eastAsia="ja-JP"/>
              </w:rPr>
              <w:t>O</w:t>
            </w:r>
          </w:p>
        </w:tc>
        <w:tc>
          <w:tcPr>
            <w:tcW w:w="1694" w:type="dxa"/>
          </w:tcPr>
          <w:p w14:paraId="1DC6BCB5" w14:textId="77777777" w:rsidR="00F02090" w:rsidRPr="00FD0425" w:rsidRDefault="00F02090" w:rsidP="00694C97">
            <w:pPr>
              <w:pStyle w:val="TAL"/>
              <w:rPr>
                <w:bCs/>
                <w:i/>
                <w:lang w:eastAsia="ja-JP"/>
              </w:rPr>
            </w:pPr>
          </w:p>
        </w:tc>
        <w:tc>
          <w:tcPr>
            <w:tcW w:w="1273" w:type="dxa"/>
          </w:tcPr>
          <w:p w14:paraId="6C422479" w14:textId="77777777" w:rsidR="00F02090" w:rsidRPr="00FD0425" w:rsidRDefault="00F02090" w:rsidP="00694C97">
            <w:pPr>
              <w:pStyle w:val="TAL"/>
              <w:rPr>
                <w:bCs/>
                <w:lang w:eastAsia="ja-JP"/>
              </w:rPr>
            </w:pPr>
            <w:r w:rsidRPr="00FD0425">
              <w:rPr>
                <w:rFonts w:eastAsia="MS Mincho" w:cs="Arial"/>
                <w:bCs/>
                <w:lang w:eastAsia="ja-JP"/>
              </w:rPr>
              <w:t>9.2.2.13</w:t>
            </w:r>
          </w:p>
        </w:tc>
        <w:tc>
          <w:tcPr>
            <w:tcW w:w="1457" w:type="dxa"/>
          </w:tcPr>
          <w:p w14:paraId="407E230E" w14:textId="77777777" w:rsidR="00F02090" w:rsidRPr="00FD0425" w:rsidRDefault="00F02090" w:rsidP="00694C97">
            <w:pPr>
              <w:pStyle w:val="TAL"/>
              <w:rPr>
                <w:rFonts w:eastAsia="SimSun"/>
                <w:bCs/>
                <w:lang w:eastAsia="zh-CN"/>
              </w:rPr>
            </w:pPr>
          </w:p>
        </w:tc>
        <w:tc>
          <w:tcPr>
            <w:tcW w:w="1105" w:type="dxa"/>
          </w:tcPr>
          <w:p w14:paraId="4213958B" w14:textId="77777777" w:rsidR="00F02090" w:rsidRPr="00FD0425" w:rsidRDefault="00F02090" w:rsidP="00694C97">
            <w:pPr>
              <w:pStyle w:val="TAC"/>
              <w:rPr>
                <w:lang w:eastAsia="ja-JP"/>
              </w:rPr>
            </w:pPr>
            <w:r w:rsidRPr="00FD0425">
              <w:rPr>
                <w:lang w:eastAsia="ja-JP"/>
              </w:rPr>
              <w:t>–</w:t>
            </w:r>
          </w:p>
        </w:tc>
        <w:tc>
          <w:tcPr>
            <w:tcW w:w="1274" w:type="dxa"/>
          </w:tcPr>
          <w:p w14:paraId="045CDDF3" w14:textId="77777777" w:rsidR="00F02090" w:rsidRPr="00FD0425" w:rsidRDefault="00F02090" w:rsidP="00694C97">
            <w:pPr>
              <w:pStyle w:val="TAC"/>
              <w:rPr>
                <w:lang w:eastAsia="ja-JP"/>
              </w:rPr>
            </w:pPr>
          </w:p>
        </w:tc>
      </w:tr>
      <w:tr w:rsidR="00F02090" w:rsidRPr="00FD0425" w14:paraId="4A297973" w14:textId="77777777" w:rsidTr="00694C97">
        <w:tblPrEx>
          <w:tblCellMar>
            <w:top w:w="0" w:type="dxa"/>
            <w:bottom w:w="0" w:type="dxa"/>
          </w:tblCellMar>
        </w:tblPrEx>
        <w:tc>
          <w:tcPr>
            <w:tcW w:w="2578" w:type="dxa"/>
          </w:tcPr>
          <w:p w14:paraId="26927E14" w14:textId="77777777" w:rsidR="00F02090" w:rsidRPr="00FD0425" w:rsidRDefault="00F02090" w:rsidP="00694C97">
            <w:pPr>
              <w:pStyle w:val="TAL"/>
              <w:ind w:left="113"/>
              <w:rPr>
                <w:lang w:eastAsia="ja-JP"/>
              </w:rPr>
            </w:pPr>
            <w:r w:rsidRPr="00FD0425">
              <w:rPr>
                <w:lang w:eastAsia="ja-JP"/>
              </w:rPr>
              <w:t>&gt;Neighbour Information E-UTRA</w:t>
            </w:r>
          </w:p>
        </w:tc>
        <w:tc>
          <w:tcPr>
            <w:tcW w:w="1104" w:type="dxa"/>
          </w:tcPr>
          <w:p w14:paraId="5CFB8FD1" w14:textId="77777777" w:rsidR="00F02090" w:rsidRPr="00FD0425" w:rsidRDefault="00F02090" w:rsidP="00694C97">
            <w:pPr>
              <w:pStyle w:val="TAL"/>
              <w:rPr>
                <w:bCs/>
                <w:lang w:eastAsia="ja-JP"/>
              </w:rPr>
            </w:pPr>
            <w:r w:rsidRPr="00FD0425">
              <w:rPr>
                <w:bCs/>
                <w:lang w:eastAsia="ja-JP"/>
              </w:rPr>
              <w:t>O</w:t>
            </w:r>
          </w:p>
        </w:tc>
        <w:tc>
          <w:tcPr>
            <w:tcW w:w="1694" w:type="dxa"/>
          </w:tcPr>
          <w:p w14:paraId="39C93ADD" w14:textId="77777777" w:rsidR="00F02090" w:rsidRPr="00FD0425" w:rsidRDefault="00F02090" w:rsidP="00694C97">
            <w:pPr>
              <w:pStyle w:val="TAL"/>
              <w:rPr>
                <w:bCs/>
                <w:i/>
                <w:lang w:eastAsia="ja-JP"/>
              </w:rPr>
            </w:pPr>
          </w:p>
        </w:tc>
        <w:tc>
          <w:tcPr>
            <w:tcW w:w="1273" w:type="dxa"/>
          </w:tcPr>
          <w:p w14:paraId="77E40660" w14:textId="77777777" w:rsidR="00F02090" w:rsidRPr="00FD0425" w:rsidRDefault="00F02090" w:rsidP="00694C97">
            <w:pPr>
              <w:pStyle w:val="TAL"/>
              <w:rPr>
                <w:bCs/>
                <w:lang w:eastAsia="ja-JP"/>
              </w:rPr>
            </w:pPr>
            <w:r w:rsidRPr="00FD0425">
              <w:rPr>
                <w:rFonts w:eastAsia="MS Mincho" w:cs="Arial"/>
                <w:bCs/>
                <w:lang w:eastAsia="ja-JP"/>
              </w:rPr>
              <w:t>9.2.2.14</w:t>
            </w:r>
          </w:p>
        </w:tc>
        <w:tc>
          <w:tcPr>
            <w:tcW w:w="1457" w:type="dxa"/>
          </w:tcPr>
          <w:p w14:paraId="01D585C4" w14:textId="77777777" w:rsidR="00F02090" w:rsidRPr="00FD0425" w:rsidRDefault="00F02090" w:rsidP="00694C97">
            <w:pPr>
              <w:pStyle w:val="TAL"/>
              <w:rPr>
                <w:rFonts w:eastAsia="SimSun"/>
                <w:bCs/>
                <w:lang w:eastAsia="zh-CN"/>
              </w:rPr>
            </w:pPr>
          </w:p>
        </w:tc>
        <w:tc>
          <w:tcPr>
            <w:tcW w:w="1105" w:type="dxa"/>
          </w:tcPr>
          <w:p w14:paraId="77797176" w14:textId="77777777" w:rsidR="00F02090" w:rsidRPr="00FD0425" w:rsidRDefault="00F02090" w:rsidP="00694C97">
            <w:pPr>
              <w:pStyle w:val="TAC"/>
              <w:rPr>
                <w:lang w:eastAsia="ja-JP"/>
              </w:rPr>
            </w:pPr>
            <w:r w:rsidRPr="00FD0425">
              <w:rPr>
                <w:lang w:eastAsia="ja-JP"/>
              </w:rPr>
              <w:t>–</w:t>
            </w:r>
          </w:p>
        </w:tc>
        <w:tc>
          <w:tcPr>
            <w:tcW w:w="1274" w:type="dxa"/>
          </w:tcPr>
          <w:p w14:paraId="0902C418" w14:textId="77777777" w:rsidR="00F02090" w:rsidRPr="00FD0425" w:rsidRDefault="00F02090" w:rsidP="00694C97">
            <w:pPr>
              <w:pStyle w:val="TAC"/>
              <w:rPr>
                <w:lang w:eastAsia="ja-JP"/>
              </w:rPr>
            </w:pPr>
          </w:p>
        </w:tc>
      </w:tr>
      <w:tr w:rsidR="00F02090" w:rsidRPr="00FD0425" w14:paraId="2507CA11" w14:textId="77777777" w:rsidTr="00694C97">
        <w:tblPrEx>
          <w:tblCellMar>
            <w:top w:w="0" w:type="dxa"/>
            <w:bottom w:w="0" w:type="dxa"/>
          </w:tblCellMar>
        </w:tblPrEx>
        <w:tc>
          <w:tcPr>
            <w:tcW w:w="2578" w:type="dxa"/>
          </w:tcPr>
          <w:p w14:paraId="34251B7A" w14:textId="77777777" w:rsidR="00F02090" w:rsidRPr="00FD0425" w:rsidRDefault="00F02090" w:rsidP="00694C97">
            <w:pPr>
              <w:pStyle w:val="TAL"/>
              <w:rPr>
                <w:b/>
                <w:lang w:eastAsia="ja-JP"/>
              </w:rPr>
            </w:pPr>
            <w:r w:rsidRPr="00FD0425">
              <w:rPr>
                <w:b/>
                <w:lang w:eastAsia="ja-JP"/>
              </w:rPr>
              <w:t>List of Served Cells E-UTRA</w:t>
            </w:r>
          </w:p>
        </w:tc>
        <w:tc>
          <w:tcPr>
            <w:tcW w:w="1104" w:type="dxa"/>
          </w:tcPr>
          <w:p w14:paraId="0E9BE3FA" w14:textId="77777777" w:rsidR="00F02090" w:rsidRPr="00FD0425" w:rsidRDefault="00F02090" w:rsidP="00694C97">
            <w:pPr>
              <w:pStyle w:val="TAL"/>
              <w:rPr>
                <w:bCs/>
                <w:lang w:eastAsia="ja-JP"/>
              </w:rPr>
            </w:pPr>
          </w:p>
        </w:tc>
        <w:tc>
          <w:tcPr>
            <w:tcW w:w="1694" w:type="dxa"/>
          </w:tcPr>
          <w:p w14:paraId="0D859A55" w14:textId="77777777" w:rsidR="00F02090" w:rsidRPr="00FD0425" w:rsidRDefault="00F02090" w:rsidP="00694C97">
            <w:pPr>
              <w:pStyle w:val="TAL"/>
              <w:rPr>
                <w:bCs/>
                <w:i/>
                <w:lang w:eastAsia="ja-JP"/>
              </w:rPr>
            </w:pPr>
            <w:r w:rsidRPr="00FD0425">
              <w:rPr>
                <w:bCs/>
                <w:i/>
                <w:lang w:eastAsia="ja-JP"/>
              </w:rPr>
              <w:t>0 .. &lt;maxnoofCellsinNG-RAN node&gt;</w:t>
            </w:r>
          </w:p>
        </w:tc>
        <w:tc>
          <w:tcPr>
            <w:tcW w:w="1273" w:type="dxa"/>
          </w:tcPr>
          <w:p w14:paraId="597E5E4F" w14:textId="77777777" w:rsidR="00F02090" w:rsidRPr="00FD0425" w:rsidRDefault="00F02090" w:rsidP="00694C97">
            <w:pPr>
              <w:pStyle w:val="TAL"/>
              <w:rPr>
                <w:bCs/>
                <w:lang w:eastAsia="ja-JP"/>
              </w:rPr>
            </w:pPr>
          </w:p>
        </w:tc>
        <w:tc>
          <w:tcPr>
            <w:tcW w:w="1457" w:type="dxa"/>
          </w:tcPr>
          <w:p w14:paraId="5FF4D5B6" w14:textId="77777777" w:rsidR="00F02090" w:rsidRPr="00FD0425" w:rsidRDefault="00F02090" w:rsidP="00694C97">
            <w:pPr>
              <w:pStyle w:val="TAL"/>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105" w:type="dxa"/>
          </w:tcPr>
          <w:p w14:paraId="4EB79F3A" w14:textId="77777777" w:rsidR="00F02090" w:rsidRPr="00FD0425" w:rsidRDefault="00F02090" w:rsidP="00694C97">
            <w:pPr>
              <w:pStyle w:val="TAC"/>
              <w:rPr>
                <w:lang w:eastAsia="ja-JP"/>
              </w:rPr>
            </w:pPr>
            <w:r w:rsidRPr="00FD0425">
              <w:rPr>
                <w:lang w:eastAsia="ja-JP"/>
              </w:rPr>
              <w:t>YES</w:t>
            </w:r>
          </w:p>
        </w:tc>
        <w:tc>
          <w:tcPr>
            <w:tcW w:w="1274" w:type="dxa"/>
          </w:tcPr>
          <w:p w14:paraId="7564546D" w14:textId="77777777" w:rsidR="00F02090" w:rsidRPr="00FD0425" w:rsidRDefault="00F02090" w:rsidP="00694C97">
            <w:pPr>
              <w:pStyle w:val="TAC"/>
              <w:rPr>
                <w:lang w:eastAsia="ja-JP"/>
              </w:rPr>
            </w:pPr>
            <w:r w:rsidRPr="00FD0425">
              <w:rPr>
                <w:lang w:eastAsia="ja-JP"/>
              </w:rPr>
              <w:t>reject</w:t>
            </w:r>
          </w:p>
        </w:tc>
      </w:tr>
      <w:tr w:rsidR="00F02090" w:rsidRPr="00FD0425" w14:paraId="20264B9F" w14:textId="77777777" w:rsidTr="00694C97">
        <w:tblPrEx>
          <w:tblCellMar>
            <w:top w:w="0" w:type="dxa"/>
            <w:bottom w:w="0" w:type="dxa"/>
          </w:tblCellMar>
        </w:tblPrEx>
        <w:tc>
          <w:tcPr>
            <w:tcW w:w="2578" w:type="dxa"/>
          </w:tcPr>
          <w:p w14:paraId="36DFBA61" w14:textId="77777777" w:rsidR="00F02090" w:rsidRPr="00FD0425" w:rsidRDefault="00F02090" w:rsidP="00694C97">
            <w:pPr>
              <w:pStyle w:val="TAL"/>
              <w:ind w:left="113"/>
              <w:rPr>
                <w:lang w:eastAsia="ja-JP"/>
              </w:rPr>
            </w:pPr>
            <w:r w:rsidRPr="00FD0425">
              <w:rPr>
                <w:bCs/>
                <w:lang w:eastAsia="ja-JP"/>
              </w:rPr>
              <w:t>&gt;Served Cell Information E-UTRA</w:t>
            </w:r>
          </w:p>
        </w:tc>
        <w:tc>
          <w:tcPr>
            <w:tcW w:w="1104" w:type="dxa"/>
          </w:tcPr>
          <w:p w14:paraId="3FFDEAAA" w14:textId="77777777" w:rsidR="00F02090" w:rsidRPr="00FD0425" w:rsidRDefault="00F02090" w:rsidP="00694C97">
            <w:pPr>
              <w:pStyle w:val="TAL"/>
              <w:rPr>
                <w:bCs/>
                <w:lang w:eastAsia="ja-JP"/>
              </w:rPr>
            </w:pPr>
            <w:r w:rsidRPr="00FD0425">
              <w:rPr>
                <w:bCs/>
                <w:lang w:eastAsia="ja-JP"/>
              </w:rPr>
              <w:t>M</w:t>
            </w:r>
          </w:p>
        </w:tc>
        <w:tc>
          <w:tcPr>
            <w:tcW w:w="1694" w:type="dxa"/>
          </w:tcPr>
          <w:p w14:paraId="0B2043EB" w14:textId="77777777" w:rsidR="00F02090" w:rsidRPr="00FD0425" w:rsidRDefault="00F02090" w:rsidP="00694C97">
            <w:pPr>
              <w:pStyle w:val="TAL"/>
              <w:rPr>
                <w:bCs/>
                <w:i/>
                <w:lang w:eastAsia="ja-JP"/>
              </w:rPr>
            </w:pPr>
          </w:p>
        </w:tc>
        <w:tc>
          <w:tcPr>
            <w:tcW w:w="1273" w:type="dxa"/>
          </w:tcPr>
          <w:p w14:paraId="6FDA3EC6" w14:textId="77777777" w:rsidR="00F02090" w:rsidRPr="00FD0425" w:rsidRDefault="00F02090" w:rsidP="00694C97">
            <w:pPr>
              <w:pStyle w:val="TAL"/>
              <w:rPr>
                <w:bCs/>
                <w:lang w:eastAsia="ja-JP"/>
              </w:rPr>
            </w:pPr>
            <w:bookmarkStart w:id="3923" w:name="OLE_LINK207"/>
            <w:r w:rsidRPr="00FD0425">
              <w:rPr>
                <w:rFonts w:eastAsia="MS Mincho" w:cs="Arial"/>
                <w:bCs/>
                <w:lang w:eastAsia="ja-JP"/>
              </w:rPr>
              <w:t>9.2.2.12</w:t>
            </w:r>
            <w:bookmarkEnd w:id="3923"/>
          </w:p>
        </w:tc>
        <w:tc>
          <w:tcPr>
            <w:tcW w:w="1457" w:type="dxa"/>
          </w:tcPr>
          <w:p w14:paraId="22A718CF" w14:textId="77777777" w:rsidR="00F02090" w:rsidRPr="00FD0425" w:rsidRDefault="00F02090" w:rsidP="00694C97">
            <w:pPr>
              <w:pStyle w:val="TAL"/>
              <w:rPr>
                <w:rFonts w:eastAsia="SimSun"/>
                <w:bCs/>
                <w:lang w:eastAsia="zh-CN"/>
              </w:rPr>
            </w:pPr>
          </w:p>
        </w:tc>
        <w:tc>
          <w:tcPr>
            <w:tcW w:w="1105" w:type="dxa"/>
          </w:tcPr>
          <w:p w14:paraId="7F6F7FCF" w14:textId="77777777" w:rsidR="00F02090" w:rsidRPr="00FD0425" w:rsidRDefault="00F02090" w:rsidP="00694C97">
            <w:pPr>
              <w:pStyle w:val="TAC"/>
              <w:rPr>
                <w:lang w:eastAsia="ja-JP"/>
              </w:rPr>
            </w:pPr>
            <w:r w:rsidRPr="00FD0425">
              <w:rPr>
                <w:lang w:eastAsia="ja-JP"/>
              </w:rPr>
              <w:t>–</w:t>
            </w:r>
          </w:p>
        </w:tc>
        <w:tc>
          <w:tcPr>
            <w:tcW w:w="1274" w:type="dxa"/>
          </w:tcPr>
          <w:p w14:paraId="73871465" w14:textId="77777777" w:rsidR="00F02090" w:rsidRPr="00FD0425" w:rsidRDefault="00F02090" w:rsidP="00694C97">
            <w:pPr>
              <w:pStyle w:val="TAC"/>
              <w:rPr>
                <w:lang w:eastAsia="ja-JP"/>
              </w:rPr>
            </w:pPr>
          </w:p>
        </w:tc>
      </w:tr>
      <w:tr w:rsidR="00F02090" w:rsidRPr="00FD0425" w14:paraId="456526C5" w14:textId="77777777" w:rsidTr="00694C97">
        <w:tblPrEx>
          <w:tblCellMar>
            <w:top w:w="0" w:type="dxa"/>
            <w:bottom w:w="0" w:type="dxa"/>
          </w:tblCellMar>
        </w:tblPrEx>
        <w:tc>
          <w:tcPr>
            <w:tcW w:w="2578" w:type="dxa"/>
          </w:tcPr>
          <w:p w14:paraId="782FE002" w14:textId="77777777" w:rsidR="00F02090" w:rsidRPr="00FD0425" w:rsidRDefault="00F02090" w:rsidP="00694C97">
            <w:pPr>
              <w:pStyle w:val="TAL"/>
              <w:ind w:left="113"/>
              <w:rPr>
                <w:b/>
                <w:bCs/>
                <w:lang w:eastAsia="ja-JP"/>
              </w:rPr>
            </w:pPr>
            <w:r w:rsidRPr="00FD0425">
              <w:rPr>
                <w:lang w:eastAsia="ja-JP"/>
              </w:rPr>
              <w:t>&gt;Neighbour Information NR</w:t>
            </w:r>
          </w:p>
        </w:tc>
        <w:tc>
          <w:tcPr>
            <w:tcW w:w="1104" w:type="dxa"/>
          </w:tcPr>
          <w:p w14:paraId="5FB1B758" w14:textId="77777777" w:rsidR="00F02090" w:rsidRPr="00FD0425" w:rsidRDefault="00F02090" w:rsidP="00694C97">
            <w:pPr>
              <w:pStyle w:val="TAL"/>
              <w:rPr>
                <w:bCs/>
                <w:lang w:eastAsia="ja-JP"/>
              </w:rPr>
            </w:pPr>
            <w:r w:rsidRPr="00FD0425">
              <w:rPr>
                <w:bCs/>
                <w:lang w:eastAsia="ja-JP"/>
              </w:rPr>
              <w:t>O</w:t>
            </w:r>
          </w:p>
        </w:tc>
        <w:tc>
          <w:tcPr>
            <w:tcW w:w="1694" w:type="dxa"/>
          </w:tcPr>
          <w:p w14:paraId="3FD3864F" w14:textId="77777777" w:rsidR="00F02090" w:rsidRPr="00FD0425" w:rsidRDefault="00F02090" w:rsidP="00694C97">
            <w:pPr>
              <w:pStyle w:val="TAL"/>
              <w:rPr>
                <w:bCs/>
                <w:i/>
                <w:lang w:eastAsia="ja-JP"/>
              </w:rPr>
            </w:pPr>
          </w:p>
        </w:tc>
        <w:tc>
          <w:tcPr>
            <w:tcW w:w="1273" w:type="dxa"/>
          </w:tcPr>
          <w:p w14:paraId="30D44849" w14:textId="77777777" w:rsidR="00F02090" w:rsidRPr="00FD0425" w:rsidRDefault="00F02090" w:rsidP="00694C97">
            <w:pPr>
              <w:pStyle w:val="TAL"/>
              <w:rPr>
                <w:bCs/>
                <w:lang w:eastAsia="ja-JP"/>
              </w:rPr>
            </w:pPr>
            <w:r w:rsidRPr="00FD0425">
              <w:rPr>
                <w:rFonts w:eastAsia="MS Mincho" w:cs="Arial"/>
                <w:bCs/>
                <w:lang w:eastAsia="ja-JP"/>
              </w:rPr>
              <w:t>9.2.2.13</w:t>
            </w:r>
          </w:p>
        </w:tc>
        <w:tc>
          <w:tcPr>
            <w:tcW w:w="1457" w:type="dxa"/>
          </w:tcPr>
          <w:p w14:paraId="5AE5EC37" w14:textId="77777777" w:rsidR="00F02090" w:rsidRPr="00FD0425" w:rsidRDefault="00F02090" w:rsidP="00694C97">
            <w:pPr>
              <w:pStyle w:val="TAL"/>
              <w:rPr>
                <w:rFonts w:eastAsia="SimSun"/>
                <w:bCs/>
                <w:lang w:eastAsia="zh-CN"/>
              </w:rPr>
            </w:pPr>
          </w:p>
        </w:tc>
        <w:tc>
          <w:tcPr>
            <w:tcW w:w="1105" w:type="dxa"/>
          </w:tcPr>
          <w:p w14:paraId="41A3CFB3" w14:textId="77777777" w:rsidR="00F02090" w:rsidRPr="00FD0425" w:rsidRDefault="00F02090" w:rsidP="00694C97">
            <w:pPr>
              <w:pStyle w:val="TAC"/>
              <w:rPr>
                <w:lang w:eastAsia="ja-JP"/>
              </w:rPr>
            </w:pPr>
            <w:r w:rsidRPr="00FD0425">
              <w:rPr>
                <w:lang w:eastAsia="ja-JP"/>
              </w:rPr>
              <w:t>–</w:t>
            </w:r>
          </w:p>
        </w:tc>
        <w:tc>
          <w:tcPr>
            <w:tcW w:w="1274" w:type="dxa"/>
          </w:tcPr>
          <w:p w14:paraId="4463D813" w14:textId="77777777" w:rsidR="00F02090" w:rsidRPr="00FD0425" w:rsidRDefault="00F02090" w:rsidP="00694C97">
            <w:pPr>
              <w:pStyle w:val="TAC"/>
              <w:rPr>
                <w:lang w:eastAsia="ja-JP"/>
              </w:rPr>
            </w:pPr>
          </w:p>
        </w:tc>
      </w:tr>
      <w:tr w:rsidR="00F02090" w:rsidRPr="00FD0425" w14:paraId="418D62A2" w14:textId="77777777" w:rsidTr="00694C97">
        <w:tblPrEx>
          <w:tblCellMar>
            <w:top w:w="0" w:type="dxa"/>
            <w:bottom w:w="0" w:type="dxa"/>
          </w:tblCellMar>
        </w:tblPrEx>
        <w:tc>
          <w:tcPr>
            <w:tcW w:w="2578" w:type="dxa"/>
          </w:tcPr>
          <w:p w14:paraId="548D338C" w14:textId="77777777" w:rsidR="00F02090" w:rsidRPr="00FD0425" w:rsidRDefault="00F02090" w:rsidP="00694C97">
            <w:pPr>
              <w:pStyle w:val="TAL"/>
              <w:ind w:left="113"/>
              <w:rPr>
                <w:lang w:eastAsia="ja-JP"/>
              </w:rPr>
            </w:pPr>
            <w:r w:rsidRPr="00FD0425">
              <w:rPr>
                <w:lang w:eastAsia="ja-JP"/>
              </w:rPr>
              <w:t>&gt;Neighbour Information E-UTRA</w:t>
            </w:r>
          </w:p>
        </w:tc>
        <w:tc>
          <w:tcPr>
            <w:tcW w:w="1104" w:type="dxa"/>
          </w:tcPr>
          <w:p w14:paraId="47FF75D9" w14:textId="77777777" w:rsidR="00F02090" w:rsidRPr="00FD0425" w:rsidRDefault="00F02090" w:rsidP="00694C97">
            <w:pPr>
              <w:pStyle w:val="TAL"/>
              <w:rPr>
                <w:bCs/>
                <w:lang w:eastAsia="ja-JP"/>
              </w:rPr>
            </w:pPr>
            <w:r w:rsidRPr="00FD0425">
              <w:rPr>
                <w:bCs/>
                <w:lang w:eastAsia="ja-JP"/>
              </w:rPr>
              <w:t>O</w:t>
            </w:r>
          </w:p>
        </w:tc>
        <w:tc>
          <w:tcPr>
            <w:tcW w:w="1694" w:type="dxa"/>
          </w:tcPr>
          <w:p w14:paraId="2E58E691" w14:textId="77777777" w:rsidR="00F02090" w:rsidRPr="00FD0425" w:rsidRDefault="00F02090" w:rsidP="00694C97">
            <w:pPr>
              <w:pStyle w:val="TAL"/>
              <w:rPr>
                <w:bCs/>
                <w:i/>
                <w:lang w:eastAsia="ja-JP"/>
              </w:rPr>
            </w:pPr>
          </w:p>
        </w:tc>
        <w:tc>
          <w:tcPr>
            <w:tcW w:w="1273" w:type="dxa"/>
          </w:tcPr>
          <w:p w14:paraId="23920F43" w14:textId="77777777" w:rsidR="00F02090" w:rsidRPr="00FD0425" w:rsidRDefault="00F02090" w:rsidP="00694C97">
            <w:pPr>
              <w:pStyle w:val="TAL"/>
              <w:rPr>
                <w:bCs/>
                <w:lang w:eastAsia="ja-JP"/>
              </w:rPr>
            </w:pPr>
            <w:r w:rsidRPr="00FD0425">
              <w:rPr>
                <w:rFonts w:eastAsia="MS Mincho" w:cs="Arial"/>
                <w:bCs/>
                <w:lang w:eastAsia="ja-JP"/>
              </w:rPr>
              <w:t>9.2.2.14</w:t>
            </w:r>
          </w:p>
        </w:tc>
        <w:tc>
          <w:tcPr>
            <w:tcW w:w="1457" w:type="dxa"/>
          </w:tcPr>
          <w:p w14:paraId="356034DD" w14:textId="77777777" w:rsidR="00F02090" w:rsidRPr="00FD0425" w:rsidRDefault="00F02090" w:rsidP="00694C97">
            <w:pPr>
              <w:pStyle w:val="TAL"/>
              <w:rPr>
                <w:rFonts w:eastAsia="SimSun"/>
                <w:bCs/>
                <w:lang w:eastAsia="zh-CN"/>
              </w:rPr>
            </w:pPr>
          </w:p>
        </w:tc>
        <w:tc>
          <w:tcPr>
            <w:tcW w:w="1105" w:type="dxa"/>
          </w:tcPr>
          <w:p w14:paraId="46D8CC9D" w14:textId="77777777" w:rsidR="00F02090" w:rsidRPr="00FD0425" w:rsidRDefault="00F02090" w:rsidP="00694C97">
            <w:pPr>
              <w:pStyle w:val="TAC"/>
              <w:rPr>
                <w:lang w:eastAsia="ja-JP"/>
              </w:rPr>
            </w:pPr>
            <w:r w:rsidRPr="00FD0425">
              <w:rPr>
                <w:lang w:eastAsia="ja-JP"/>
              </w:rPr>
              <w:t>–</w:t>
            </w:r>
          </w:p>
        </w:tc>
        <w:tc>
          <w:tcPr>
            <w:tcW w:w="1274" w:type="dxa"/>
          </w:tcPr>
          <w:p w14:paraId="062E8412" w14:textId="77777777" w:rsidR="00F02090" w:rsidRPr="00FD0425" w:rsidRDefault="00F02090" w:rsidP="00694C97">
            <w:pPr>
              <w:pStyle w:val="TAC"/>
              <w:rPr>
                <w:lang w:eastAsia="ja-JP"/>
              </w:rPr>
            </w:pPr>
          </w:p>
        </w:tc>
      </w:tr>
      <w:tr w:rsidR="007D05EF" w:rsidRPr="00FD0425" w14:paraId="2BA3D310" w14:textId="77777777" w:rsidTr="00694C97">
        <w:tblPrEx>
          <w:tblCellMar>
            <w:top w:w="0" w:type="dxa"/>
            <w:bottom w:w="0" w:type="dxa"/>
          </w:tblCellMar>
        </w:tblPrEx>
        <w:tc>
          <w:tcPr>
            <w:tcW w:w="2578" w:type="dxa"/>
          </w:tcPr>
          <w:p w14:paraId="680DAE40" w14:textId="77777777" w:rsidR="007D05EF" w:rsidRPr="00FD0425" w:rsidRDefault="007D05EF" w:rsidP="007D05EF">
            <w:pPr>
              <w:pStyle w:val="TAL"/>
              <w:ind w:left="113"/>
              <w:rPr>
                <w:lang w:eastAsia="ja-JP"/>
              </w:rPr>
            </w:pPr>
            <w:r>
              <w:rPr>
                <w:lang w:val="fr-FR" w:eastAsia="ja-JP"/>
              </w:rPr>
              <w:t>&gt;</w:t>
            </w:r>
            <w:r w:rsidRPr="00A728E7">
              <w:rPr>
                <w:lang w:val="fr-FR" w:eastAsia="ja-JP"/>
              </w:rPr>
              <w:t>SFN Offset</w:t>
            </w:r>
          </w:p>
        </w:tc>
        <w:tc>
          <w:tcPr>
            <w:tcW w:w="1104" w:type="dxa"/>
          </w:tcPr>
          <w:p w14:paraId="6FE2BF70" w14:textId="77777777" w:rsidR="007D05EF" w:rsidRPr="00FD0425" w:rsidRDefault="007D05EF" w:rsidP="007D05EF">
            <w:pPr>
              <w:pStyle w:val="TAL"/>
              <w:rPr>
                <w:bCs/>
                <w:lang w:eastAsia="ja-JP"/>
              </w:rPr>
            </w:pPr>
            <w:r w:rsidRPr="00A728E7">
              <w:rPr>
                <w:lang w:val="fr-FR" w:eastAsia="ja-JP"/>
              </w:rPr>
              <w:t>O</w:t>
            </w:r>
          </w:p>
        </w:tc>
        <w:tc>
          <w:tcPr>
            <w:tcW w:w="1694" w:type="dxa"/>
          </w:tcPr>
          <w:p w14:paraId="68D724FF" w14:textId="77777777" w:rsidR="007D05EF" w:rsidRPr="00FD0425" w:rsidRDefault="007D05EF" w:rsidP="007D05EF">
            <w:pPr>
              <w:pStyle w:val="TAL"/>
              <w:rPr>
                <w:bCs/>
                <w:i/>
                <w:lang w:eastAsia="ja-JP"/>
              </w:rPr>
            </w:pPr>
          </w:p>
        </w:tc>
        <w:tc>
          <w:tcPr>
            <w:tcW w:w="1273" w:type="dxa"/>
          </w:tcPr>
          <w:p w14:paraId="20B3277A" w14:textId="77777777" w:rsidR="007D05EF" w:rsidRPr="00FD0425" w:rsidRDefault="007D05EF" w:rsidP="007D05EF">
            <w:pPr>
              <w:pStyle w:val="TAL"/>
              <w:rPr>
                <w:rFonts w:eastAsia="MS Mincho" w:cs="Arial"/>
                <w:bCs/>
                <w:lang w:eastAsia="ja-JP"/>
              </w:rPr>
            </w:pPr>
            <w:r w:rsidRPr="00A728E7">
              <w:rPr>
                <w:lang w:val="fr-FR" w:eastAsia="ja-JP"/>
              </w:rPr>
              <w:t>9.2.2.75</w:t>
            </w:r>
          </w:p>
        </w:tc>
        <w:tc>
          <w:tcPr>
            <w:tcW w:w="1457" w:type="dxa"/>
          </w:tcPr>
          <w:p w14:paraId="13FE28D2" w14:textId="77777777" w:rsidR="007D05EF" w:rsidRPr="00FD0425" w:rsidRDefault="007D05EF" w:rsidP="007D05EF">
            <w:pPr>
              <w:pStyle w:val="TAL"/>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05" w:type="dxa"/>
          </w:tcPr>
          <w:p w14:paraId="1870CE4B" w14:textId="77777777" w:rsidR="007D05EF" w:rsidRPr="00FD0425" w:rsidRDefault="007D05EF" w:rsidP="007D05EF">
            <w:pPr>
              <w:pStyle w:val="TAC"/>
              <w:rPr>
                <w:lang w:eastAsia="ja-JP"/>
              </w:rPr>
            </w:pPr>
            <w:r w:rsidRPr="00A728E7">
              <w:rPr>
                <w:lang w:val="en-US"/>
              </w:rPr>
              <w:t>YES</w:t>
            </w:r>
          </w:p>
        </w:tc>
        <w:tc>
          <w:tcPr>
            <w:tcW w:w="1274" w:type="dxa"/>
          </w:tcPr>
          <w:p w14:paraId="3AA6CA18" w14:textId="77777777" w:rsidR="007D05EF" w:rsidRPr="00FD0425" w:rsidRDefault="007D05EF" w:rsidP="007D05EF">
            <w:pPr>
              <w:pStyle w:val="TAC"/>
              <w:rPr>
                <w:lang w:eastAsia="ja-JP"/>
              </w:rPr>
            </w:pPr>
            <w:r w:rsidRPr="00A728E7">
              <w:rPr>
                <w:lang w:val="en-US"/>
              </w:rPr>
              <w:t>ignore</w:t>
            </w:r>
          </w:p>
        </w:tc>
      </w:tr>
      <w:tr w:rsidR="007D05EF" w:rsidRPr="00FD0425" w14:paraId="6AE12666" w14:textId="77777777" w:rsidTr="00694C97">
        <w:tblPrEx>
          <w:tblCellMar>
            <w:top w:w="0" w:type="dxa"/>
            <w:bottom w:w="0" w:type="dxa"/>
          </w:tblCellMar>
        </w:tblPrEx>
        <w:tc>
          <w:tcPr>
            <w:tcW w:w="2578" w:type="dxa"/>
          </w:tcPr>
          <w:p w14:paraId="46E4C635" w14:textId="77777777" w:rsidR="007D05EF" w:rsidRPr="00FD0425" w:rsidRDefault="007D05EF" w:rsidP="007D05EF">
            <w:pPr>
              <w:pStyle w:val="TAL"/>
              <w:rPr>
                <w:lang w:eastAsia="ja-JP"/>
              </w:rPr>
            </w:pPr>
            <w:r w:rsidRPr="00FD0425">
              <w:rPr>
                <w:lang w:eastAsia="ja-JP"/>
              </w:rPr>
              <w:t>Interface Instance Indication</w:t>
            </w:r>
          </w:p>
        </w:tc>
        <w:tc>
          <w:tcPr>
            <w:tcW w:w="1104" w:type="dxa"/>
          </w:tcPr>
          <w:p w14:paraId="5194BE56" w14:textId="77777777" w:rsidR="007D05EF" w:rsidRPr="00FD0425" w:rsidRDefault="007D05EF" w:rsidP="007D05EF">
            <w:pPr>
              <w:pStyle w:val="TAL"/>
              <w:rPr>
                <w:bCs/>
                <w:lang w:eastAsia="ja-JP"/>
              </w:rPr>
            </w:pPr>
            <w:r w:rsidRPr="00FD0425">
              <w:rPr>
                <w:bCs/>
                <w:lang w:eastAsia="ja-JP"/>
              </w:rPr>
              <w:t>O</w:t>
            </w:r>
          </w:p>
        </w:tc>
        <w:tc>
          <w:tcPr>
            <w:tcW w:w="1694" w:type="dxa"/>
          </w:tcPr>
          <w:p w14:paraId="5256D656" w14:textId="77777777" w:rsidR="007D05EF" w:rsidRPr="00FD0425" w:rsidRDefault="007D05EF" w:rsidP="007D05EF">
            <w:pPr>
              <w:pStyle w:val="TAL"/>
              <w:rPr>
                <w:bCs/>
                <w:i/>
                <w:lang w:eastAsia="ja-JP"/>
              </w:rPr>
            </w:pPr>
          </w:p>
        </w:tc>
        <w:tc>
          <w:tcPr>
            <w:tcW w:w="1273" w:type="dxa"/>
          </w:tcPr>
          <w:p w14:paraId="68698D10" w14:textId="77777777" w:rsidR="007D05EF" w:rsidRPr="00FD0425" w:rsidRDefault="007D05EF" w:rsidP="007D05EF">
            <w:pPr>
              <w:pStyle w:val="TAL"/>
              <w:rPr>
                <w:rFonts w:eastAsia="MS Mincho" w:cs="Arial"/>
                <w:bCs/>
                <w:lang w:eastAsia="ja-JP"/>
              </w:rPr>
            </w:pPr>
            <w:r w:rsidRPr="00FD0425">
              <w:rPr>
                <w:bCs/>
                <w:lang w:eastAsia="ja-JP"/>
              </w:rPr>
              <w:t>9.2.2.39</w:t>
            </w:r>
          </w:p>
        </w:tc>
        <w:tc>
          <w:tcPr>
            <w:tcW w:w="1457" w:type="dxa"/>
          </w:tcPr>
          <w:p w14:paraId="34558743" w14:textId="77777777" w:rsidR="007D05EF" w:rsidRPr="00FD0425" w:rsidRDefault="007D05EF" w:rsidP="007D05EF">
            <w:pPr>
              <w:pStyle w:val="TAL"/>
              <w:rPr>
                <w:rFonts w:eastAsia="SimSun"/>
                <w:bCs/>
                <w:lang w:eastAsia="zh-CN"/>
              </w:rPr>
            </w:pPr>
          </w:p>
        </w:tc>
        <w:tc>
          <w:tcPr>
            <w:tcW w:w="1105" w:type="dxa"/>
          </w:tcPr>
          <w:p w14:paraId="5032F71F" w14:textId="77777777" w:rsidR="007D05EF" w:rsidRPr="00FD0425" w:rsidRDefault="007D05EF" w:rsidP="007D05EF">
            <w:pPr>
              <w:pStyle w:val="TAC"/>
              <w:rPr>
                <w:lang w:eastAsia="ja-JP"/>
              </w:rPr>
            </w:pPr>
            <w:r w:rsidRPr="00FD0425">
              <w:rPr>
                <w:lang w:eastAsia="ja-JP"/>
              </w:rPr>
              <w:t>YES</w:t>
            </w:r>
          </w:p>
        </w:tc>
        <w:tc>
          <w:tcPr>
            <w:tcW w:w="1274" w:type="dxa"/>
          </w:tcPr>
          <w:p w14:paraId="4E3F3BAC" w14:textId="77777777" w:rsidR="007D05EF" w:rsidRPr="00FD0425" w:rsidRDefault="007D05EF" w:rsidP="007D05EF">
            <w:pPr>
              <w:pStyle w:val="TAC"/>
              <w:rPr>
                <w:lang w:eastAsia="ja-JP"/>
              </w:rPr>
            </w:pPr>
            <w:r w:rsidRPr="00FD0425" w:rsidDel="006E4110">
              <w:rPr>
                <w:lang w:eastAsia="ja-JP"/>
              </w:rPr>
              <w:t>reject</w:t>
            </w:r>
          </w:p>
        </w:tc>
      </w:tr>
      <w:tr w:rsidR="007D05EF" w:rsidRPr="00FD0425" w14:paraId="314C69AA" w14:textId="77777777" w:rsidTr="00694C97">
        <w:tblPrEx>
          <w:tblCellMar>
            <w:top w:w="0" w:type="dxa"/>
            <w:bottom w:w="0" w:type="dxa"/>
          </w:tblCellMar>
        </w:tblPrEx>
        <w:tc>
          <w:tcPr>
            <w:tcW w:w="2578" w:type="dxa"/>
          </w:tcPr>
          <w:p w14:paraId="5A8B0CFE" w14:textId="77777777" w:rsidR="007D05EF" w:rsidRPr="00FD0425" w:rsidRDefault="007D05EF" w:rsidP="007D05EF">
            <w:pPr>
              <w:pStyle w:val="TAL"/>
              <w:rPr>
                <w:lang w:eastAsia="ja-JP"/>
              </w:rPr>
            </w:pPr>
            <w:r w:rsidRPr="00FD0425">
              <w:rPr>
                <w:rFonts w:cs="Arial"/>
                <w:szCs w:val="18"/>
                <w:lang w:eastAsia="zh-CN"/>
              </w:rPr>
              <w:t>TNL Configuration Info</w:t>
            </w:r>
          </w:p>
        </w:tc>
        <w:tc>
          <w:tcPr>
            <w:tcW w:w="1104" w:type="dxa"/>
          </w:tcPr>
          <w:p w14:paraId="237E4285" w14:textId="77777777" w:rsidR="007D05EF" w:rsidRPr="00FD0425" w:rsidRDefault="007D05EF" w:rsidP="007D05EF">
            <w:pPr>
              <w:pStyle w:val="TAL"/>
              <w:rPr>
                <w:bCs/>
                <w:lang w:eastAsia="ja-JP"/>
              </w:rPr>
            </w:pPr>
            <w:r w:rsidRPr="00FD0425">
              <w:rPr>
                <w:rFonts w:cs="Arial"/>
                <w:szCs w:val="18"/>
                <w:lang w:eastAsia="zh-CN"/>
              </w:rPr>
              <w:t>O</w:t>
            </w:r>
          </w:p>
        </w:tc>
        <w:tc>
          <w:tcPr>
            <w:tcW w:w="1694" w:type="dxa"/>
          </w:tcPr>
          <w:p w14:paraId="3DCA9E6A" w14:textId="77777777" w:rsidR="007D05EF" w:rsidRPr="00FD0425" w:rsidRDefault="007D05EF" w:rsidP="007D05EF">
            <w:pPr>
              <w:pStyle w:val="TAL"/>
              <w:rPr>
                <w:bCs/>
                <w:i/>
                <w:lang w:eastAsia="ja-JP"/>
              </w:rPr>
            </w:pPr>
          </w:p>
        </w:tc>
        <w:tc>
          <w:tcPr>
            <w:tcW w:w="1273" w:type="dxa"/>
          </w:tcPr>
          <w:p w14:paraId="212C27E5" w14:textId="77777777" w:rsidR="007D05EF" w:rsidRPr="00FD0425" w:rsidRDefault="007D05EF" w:rsidP="007D05EF">
            <w:pPr>
              <w:pStyle w:val="TAL"/>
              <w:rPr>
                <w:bCs/>
                <w:lang w:eastAsia="ja-JP"/>
              </w:rPr>
            </w:pPr>
            <w:r w:rsidRPr="00FD0425">
              <w:rPr>
                <w:rFonts w:cs="Arial"/>
                <w:szCs w:val="18"/>
                <w:lang w:eastAsia="ja-JP"/>
              </w:rPr>
              <w:t>9.2.3.96</w:t>
            </w:r>
          </w:p>
        </w:tc>
        <w:tc>
          <w:tcPr>
            <w:tcW w:w="1457" w:type="dxa"/>
          </w:tcPr>
          <w:p w14:paraId="3603386F" w14:textId="77777777" w:rsidR="007D05EF" w:rsidRPr="00FD0425" w:rsidRDefault="007D05EF" w:rsidP="007D05EF">
            <w:pPr>
              <w:pStyle w:val="TAL"/>
              <w:rPr>
                <w:rFonts w:eastAsia="SimSun"/>
                <w:bCs/>
                <w:lang w:eastAsia="zh-CN"/>
              </w:rPr>
            </w:pPr>
          </w:p>
        </w:tc>
        <w:tc>
          <w:tcPr>
            <w:tcW w:w="1105" w:type="dxa"/>
          </w:tcPr>
          <w:p w14:paraId="3498D5AA" w14:textId="77777777" w:rsidR="007D05EF" w:rsidRPr="00FD0425" w:rsidRDefault="007D05EF" w:rsidP="007D05EF">
            <w:pPr>
              <w:pStyle w:val="TAC"/>
              <w:rPr>
                <w:lang w:eastAsia="ja-JP"/>
              </w:rPr>
            </w:pPr>
            <w:r w:rsidRPr="00FD0425">
              <w:rPr>
                <w:rFonts w:cs="Arial"/>
                <w:szCs w:val="18"/>
                <w:lang w:eastAsia="ja-JP"/>
              </w:rPr>
              <w:t>YES</w:t>
            </w:r>
          </w:p>
        </w:tc>
        <w:tc>
          <w:tcPr>
            <w:tcW w:w="1274" w:type="dxa"/>
          </w:tcPr>
          <w:p w14:paraId="66499E57" w14:textId="77777777" w:rsidR="007D05EF" w:rsidRPr="00FD0425" w:rsidDel="006E4110" w:rsidRDefault="007D05EF" w:rsidP="007D05EF">
            <w:pPr>
              <w:pStyle w:val="TAC"/>
              <w:rPr>
                <w:lang w:eastAsia="ja-JP"/>
              </w:rPr>
            </w:pPr>
            <w:r w:rsidRPr="00FD0425">
              <w:rPr>
                <w:rFonts w:cs="Arial"/>
                <w:szCs w:val="18"/>
                <w:lang w:eastAsia="ja-JP"/>
              </w:rPr>
              <w:t>ignore</w:t>
            </w:r>
          </w:p>
        </w:tc>
      </w:tr>
      <w:tr w:rsidR="007D05EF" w:rsidRPr="00FD0425" w14:paraId="68B93D02" w14:textId="77777777" w:rsidTr="00694C97">
        <w:tblPrEx>
          <w:tblCellMar>
            <w:top w:w="0" w:type="dxa"/>
            <w:bottom w:w="0" w:type="dxa"/>
          </w:tblCellMar>
        </w:tblPrEx>
        <w:tc>
          <w:tcPr>
            <w:tcW w:w="2578" w:type="dxa"/>
          </w:tcPr>
          <w:p w14:paraId="5B7E7479" w14:textId="77777777" w:rsidR="007D05EF" w:rsidRPr="00FD0425" w:rsidRDefault="007D05EF" w:rsidP="007D05EF">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1D473E5F" w14:textId="77777777" w:rsidR="007D05EF" w:rsidRPr="00FD0425" w:rsidRDefault="007D05EF" w:rsidP="007D05EF">
            <w:pPr>
              <w:pStyle w:val="TAL"/>
              <w:rPr>
                <w:rFonts w:cs="Arial"/>
                <w:szCs w:val="18"/>
                <w:lang w:eastAsia="zh-CN"/>
              </w:rPr>
            </w:pPr>
            <w:r w:rsidRPr="00FD0425">
              <w:rPr>
                <w:lang w:eastAsia="ja-JP"/>
              </w:rPr>
              <w:t>O</w:t>
            </w:r>
          </w:p>
        </w:tc>
        <w:tc>
          <w:tcPr>
            <w:tcW w:w="1694" w:type="dxa"/>
          </w:tcPr>
          <w:p w14:paraId="51307204" w14:textId="77777777" w:rsidR="007D05EF" w:rsidRPr="00FD0425" w:rsidRDefault="007D05EF" w:rsidP="007D05EF">
            <w:pPr>
              <w:pStyle w:val="TAL"/>
              <w:rPr>
                <w:bCs/>
                <w:i/>
                <w:lang w:eastAsia="ja-JP"/>
              </w:rPr>
            </w:pPr>
          </w:p>
        </w:tc>
        <w:tc>
          <w:tcPr>
            <w:tcW w:w="1273" w:type="dxa"/>
          </w:tcPr>
          <w:p w14:paraId="4A92E370" w14:textId="77777777" w:rsidR="007D05EF" w:rsidRDefault="007D05EF" w:rsidP="007D05EF">
            <w:pPr>
              <w:pStyle w:val="TAL"/>
              <w:rPr>
                <w:rFonts w:cs="Arial"/>
              </w:rPr>
            </w:pPr>
            <w:r>
              <w:rPr>
                <w:rFonts w:cs="Arial"/>
              </w:rPr>
              <w:t>Partial List Indicator</w:t>
            </w:r>
          </w:p>
          <w:p w14:paraId="002C0D51" w14:textId="77777777" w:rsidR="007D05EF" w:rsidRPr="00FD0425" w:rsidRDefault="007D05EF" w:rsidP="007D05EF">
            <w:pPr>
              <w:pStyle w:val="TAL"/>
              <w:rPr>
                <w:rFonts w:cs="Arial"/>
                <w:szCs w:val="18"/>
                <w:lang w:eastAsia="ja-JP"/>
              </w:rPr>
            </w:pPr>
            <w:r>
              <w:rPr>
                <w:rFonts w:cs="Arial"/>
              </w:rPr>
              <w:t>9.2.2.46</w:t>
            </w:r>
          </w:p>
        </w:tc>
        <w:tc>
          <w:tcPr>
            <w:tcW w:w="1457" w:type="dxa"/>
          </w:tcPr>
          <w:p w14:paraId="350796CC" w14:textId="77777777" w:rsidR="007D05EF" w:rsidRPr="00FD0425" w:rsidRDefault="007D05EF" w:rsidP="007D05EF">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7F30D6B1"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0FA93093" w14:textId="77777777" w:rsidR="007D05EF" w:rsidRPr="00FD0425" w:rsidRDefault="007D05EF" w:rsidP="007D05EF">
            <w:pPr>
              <w:pStyle w:val="TAC"/>
              <w:rPr>
                <w:rFonts w:cs="Arial"/>
                <w:szCs w:val="18"/>
                <w:lang w:eastAsia="ja-JP"/>
              </w:rPr>
            </w:pPr>
            <w:r w:rsidRPr="00FD0425">
              <w:rPr>
                <w:lang w:eastAsia="ja-JP"/>
              </w:rPr>
              <w:t>ignore</w:t>
            </w:r>
          </w:p>
        </w:tc>
      </w:tr>
      <w:tr w:rsidR="007D05EF" w:rsidRPr="00FD0425" w14:paraId="35B6E602" w14:textId="77777777" w:rsidTr="00694C97">
        <w:tblPrEx>
          <w:tblCellMar>
            <w:top w:w="0" w:type="dxa"/>
            <w:bottom w:w="0" w:type="dxa"/>
          </w:tblCellMar>
        </w:tblPrEx>
        <w:tc>
          <w:tcPr>
            <w:tcW w:w="2578" w:type="dxa"/>
          </w:tcPr>
          <w:p w14:paraId="25666C1D" w14:textId="77777777" w:rsidR="007D05EF" w:rsidRPr="00FD0425" w:rsidRDefault="007D05EF" w:rsidP="007D05EF">
            <w:pPr>
              <w:pStyle w:val="TAL"/>
              <w:rPr>
                <w:rFonts w:cs="Arial"/>
                <w:szCs w:val="18"/>
                <w:lang w:eastAsia="zh-CN"/>
              </w:rPr>
            </w:pPr>
            <w:r w:rsidRPr="00FD0425">
              <w:t>Cell and Capacity Assistance Information</w:t>
            </w:r>
            <w:r>
              <w:t xml:space="preserve"> NR</w:t>
            </w:r>
          </w:p>
        </w:tc>
        <w:tc>
          <w:tcPr>
            <w:tcW w:w="1104" w:type="dxa"/>
          </w:tcPr>
          <w:p w14:paraId="654E6E13" w14:textId="77777777" w:rsidR="007D05EF" w:rsidRPr="00FD0425" w:rsidRDefault="007D05EF" w:rsidP="007D05EF">
            <w:pPr>
              <w:pStyle w:val="TAL"/>
              <w:rPr>
                <w:rFonts w:cs="Arial"/>
                <w:szCs w:val="18"/>
                <w:lang w:eastAsia="zh-CN"/>
              </w:rPr>
            </w:pPr>
            <w:r w:rsidRPr="00FD0425">
              <w:rPr>
                <w:bCs/>
              </w:rPr>
              <w:t>O</w:t>
            </w:r>
          </w:p>
        </w:tc>
        <w:tc>
          <w:tcPr>
            <w:tcW w:w="1694" w:type="dxa"/>
          </w:tcPr>
          <w:p w14:paraId="0CE1AB11" w14:textId="77777777" w:rsidR="007D05EF" w:rsidRPr="00FD0425" w:rsidRDefault="007D05EF" w:rsidP="007D05EF">
            <w:pPr>
              <w:pStyle w:val="TAL"/>
              <w:rPr>
                <w:bCs/>
                <w:i/>
                <w:lang w:eastAsia="ja-JP"/>
              </w:rPr>
            </w:pPr>
          </w:p>
        </w:tc>
        <w:tc>
          <w:tcPr>
            <w:tcW w:w="1273" w:type="dxa"/>
          </w:tcPr>
          <w:p w14:paraId="486C6EB0" w14:textId="77777777" w:rsidR="007D05EF" w:rsidRPr="00FD0425" w:rsidRDefault="007D05EF" w:rsidP="007D05EF">
            <w:pPr>
              <w:pStyle w:val="TAL"/>
              <w:rPr>
                <w:rFonts w:cs="Arial"/>
                <w:szCs w:val="18"/>
                <w:lang w:eastAsia="ja-JP"/>
              </w:rPr>
            </w:pPr>
            <w:r w:rsidRPr="00FD0425">
              <w:rPr>
                <w:bCs/>
              </w:rPr>
              <w:t>9.2.2.41</w:t>
            </w:r>
          </w:p>
        </w:tc>
        <w:tc>
          <w:tcPr>
            <w:tcW w:w="1457" w:type="dxa"/>
          </w:tcPr>
          <w:p w14:paraId="02DF22AB" w14:textId="77777777" w:rsidR="007D05EF" w:rsidRPr="00FD0425" w:rsidRDefault="007D05EF" w:rsidP="007D05EF">
            <w:pPr>
              <w:pStyle w:val="TAL"/>
              <w:rPr>
                <w:rFonts w:eastAsia="SimSun"/>
                <w:bCs/>
                <w:lang w:eastAsia="zh-CN"/>
              </w:rPr>
            </w:pPr>
            <w:r>
              <w:rPr>
                <w:rFonts w:eastAsia="SimSun"/>
                <w:bCs/>
                <w:lang w:eastAsia="zh-CN"/>
              </w:rPr>
              <w:t>Contains NR cell related assistance information.</w:t>
            </w:r>
          </w:p>
        </w:tc>
        <w:tc>
          <w:tcPr>
            <w:tcW w:w="1105" w:type="dxa"/>
          </w:tcPr>
          <w:p w14:paraId="4541AD99"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03AD9843" w14:textId="77777777" w:rsidR="007D05EF" w:rsidRPr="00FD0425" w:rsidRDefault="007D05EF" w:rsidP="007D05EF">
            <w:pPr>
              <w:pStyle w:val="TAC"/>
              <w:rPr>
                <w:rFonts w:cs="Arial"/>
                <w:szCs w:val="18"/>
                <w:lang w:eastAsia="ja-JP"/>
              </w:rPr>
            </w:pPr>
            <w:r w:rsidRPr="00FD0425">
              <w:rPr>
                <w:lang w:eastAsia="ja-JP"/>
              </w:rPr>
              <w:t>ignore</w:t>
            </w:r>
          </w:p>
        </w:tc>
      </w:tr>
      <w:tr w:rsidR="007D05EF" w:rsidRPr="00FD0425" w14:paraId="54C4838E" w14:textId="77777777" w:rsidTr="00694C97">
        <w:tblPrEx>
          <w:tblCellMar>
            <w:top w:w="0" w:type="dxa"/>
            <w:bottom w:w="0" w:type="dxa"/>
          </w:tblCellMar>
        </w:tblPrEx>
        <w:tc>
          <w:tcPr>
            <w:tcW w:w="2578" w:type="dxa"/>
          </w:tcPr>
          <w:p w14:paraId="44A29FE3" w14:textId="77777777" w:rsidR="007D05EF" w:rsidRPr="00FD0425" w:rsidRDefault="007D05EF" w:rsidP="007D05EF">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2DDC940B" w14:textId="77777777" w:rsidR="007D05EF" w:rsidRPr="00FD0425" w:rsidRDefault="007D05EF" w:rsidP="007D05EF">
            <w:pPr>
              <w:pStyle w:val="TAL"/>
              <w:rPr>
                <w:rFonts w:cs="Arial"/>
                <w:szCs w:val="18"/>
                <w:lang w:eastAsia="zh-CN"/>
              </w:rPr>
            </w:pPr>
            <w:r w:rsidRPr="00FD0425">
              <w:rPr>
                <w:lang w:eastAsia="ja-JP"/>
              </w:rPr>
              <w:t>O</w:t>
            </w:r>
          </w:p>
        </w:tc>
        <w:tc>
          <w:tcPr>
            <w:tcW w:w="1694" w:type="dxa"/>
          </w:tcPr>
          <w:p w14:paraId="022835E7" w14:textId="77777777" w:rsidR="007D05EF" w:rsidRPr="00FD0425" w:rsidRDefault="007D05EF" w:rsidP="007D05EF">
            <w:pPr>
              <w:pStyle w:val="TAL"/>
              <w:rPr>
                <w:bCs/>
                <w:i/>
                <w:lang w:eastAsia="ja-JP"/>
              </w:rPr>
            </w:pPr>
          </w:p>
        </w:tc>
        <w:tc>
          <w:tcPr>
            <w:tcW w:w="1273" w:type="dxa"/>
          </w:tcPr>
          <w:p w14:paraId="5BA89278" w14:textId="77777777" w:rsidR="007D05EF" w:rsidRDefault="007D05EF" w:rsidP="007D05EF">
            <w:pPr>
              <w:pStyle w:val="TAL"/>
              <w:rPr>
                <w:rFonts w:cs="Arial"/>
              </w:rPr>
            </w:pPr>
            <w:r>
              <w:rPr>
                <w:rFonts w:cs="Arial"/>
              </w:rPr>
              <w:t>Partial List Indicator</w:t>
            </w:r>
          </w:p>
          <w:p w14:paraId="6D07DE3C" w14:textId="77777777" w:rsidR="007D05EF" w:rsidRPr="00FD0425" w:rsidRDefault="007D05EF" w:rsidP="007D05EF">
            <w:pPr>
              <w:pStyle w:val="TAL"/>
              <w:rPr>
                <w:rFonts w:cs="Arial"/>
                <w:szCs w:val="18"/>
                <w:lang w:eastAsia="ja-JP"/>
              </w:rPr>
            </w:pPr>
            <w:r>
              <w:rPr>
                <w:rFonts w:cs="Arial"/>
              </w:rPr>
              <w:t>9.2.2.46</w:t>
            </w:r>
          </w:p>
        </w:tc>
        <w:tc>
          <w:tcPr>
            <w:tcW w:w="1457" w:type="dxa"/>
          </w:tcPr>
          <w:p w14:paraId="61E59011" w14:textId="77777777" w:rsidR="007D05EF" w:rsidRPr="00FD0425" w:rsidRDefault="007D05EF" w:rsidP="007D05EF">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3ED4C826"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040F29D5" w14:textId="77777777" w:rsidR="007D05EF" w:rsidRPr="00FD0425" w:rsidRDefault="007D05EF" w:rsidP="007D05EF">
            <w:pPr>
              <w:pStyle w:val="TAC"/>
              <w:rPr>
                <w:rFonts w:cs="Arial"/>
                <w:szCs w:val="18"/>
                <w:lang w:eastAsia="ja-JP"/>
              </w:rPr>
            </w:pPr>
            <w:r w:rsidRPr="00FD0425">
              <w:rPr>
                <w:lang w:eastAsia="ja-JP"/>
              </w:rPr>
              <w:t>ignore</w:t>
            </w:r>
          </w:p>
        </w:tc>
      </w:tr>
      <w:tr w:rsidR="007D05EF" w:rsidRPr="00FD0425" w14:paraId="0791E1F8" w14:textId="77777777" w:rsidTr="00694C97">
        <w:tblPrEx>
          <w:tblCellMar>
            <w:top w:w="0" w:type="dxa"/>
            <w:bottom w:w="0" w:type="dxa"/>
          </w:tblCellMar>
        </w:tblPrEx>
        <w:tc>
          <w:tcPr>
            <w:tcW w:w="2578" w:type="dxa"/>
          </w:tcPr>
          <w:p w14:paraId="11F7BAC0" w14:textId="77777777" w:rsidR="007D05EF" w:rsidRPr="00FD0425" w:rsidRDefault="007D05EF" w:rsidP="007D05EF">
            <w:pPr>
              <w:pStyle w:val="TAL"/>
              <w:rPr>
                <w:rFonts w:cs="Arial"/>
                <w:szCs w:val="18"/>
                <w:lang w:eastAsia="zh-CN"/>
              </w:rPr>
            </w:pPr>
            <w:r w:rsidRPr="00FD0425">
              <w:t>Cell and Capacity Assistance Information</w:t>
            </w:r>
            <w:r>
              <w:t xml:space="preserve"> E-UTRA</w:t>
            </w:r>
          </w:p>
        </w:tc>
        <w:tc>
          <w:tcPr>
            <w:tcW w:w="1104" w:type="dxa"/>
          </w:tcPr>
          <w:p w14:paraId="67C41B42" w14:textId="77777777" w:rsidR="007D05EF" w:rsidRPr="00FD0425" w:rsidRDefault="007D05EF" w:rsidP="007D05EF">
            <w:pPr>
              <w:pStyle w:val="TAL"/>
              <w:rPr>
                <w:rFonts w:cs="Arial"/>
                <w:szCs w:val="18"/>
                <w:lang w:eastAsia="zh-CN"/>
              </w:rPr>
            </w:pPr>
            <w:r w:rsidRPr="00FD0425">
              <w:rPr>
                <w:bCs/>
              </w:rPr>
              <w:t>O</w:t>
            </w:r>
          </w:p>
        </w:tc>
        <w:tc>
          <w:tcPr>
            <w:tcW w:w="1694" w:type="dxa"/>
          </w:tcPr>
          <w:p w14:paraId="6956A610" w14:textId="77777777" w:rsidR="007D05EF" w:rsidRPr="00FD0425" w:rsidRDefault="007D05EF" w:rsidP="007D05EF">
            <w:pPr>
              <w:pStyle w:val="TAL"/>
              <w:rPr>
                <w:bCs/>
                <w:i/>
                <w:lang w:eastAsia="ja-JP"/>
              </w:rPr>
            </w:pPr>
          </w:p>
        </w:tc>
        <w:tc>
          <w:tcPr>
            <w:tcW w:w="1273" w:type="dxa"/>
          </w:tcPr>
          <w:p w14:paraId="3C2DB404" w14:textId="77777777" w:rsidR="007D05EF" w:rsidRPr="00FD0425" w:rsidRDefault="007D05EF" w:rsidP="007D05EF">
            <w:pPr>
              <w:pStyle w:val="TAL"/>
              <w:rPr>
                <w:rFonts w:cs="Arial"/>
                <w:szCs w:val="18"/>
                <w:lang w:eastAsia="ja-JP"/>
              </w:rPr>
            </w:pPr>
            <w:r w:rsidRPr="00FD0425">
              <w:rPr>
                <w:bCs/>
              </w:rPr>
              <w:t>9.2.2.4</w:t>
            </w:r>
            <w:r>
              <w:rPr>
                <w:bCs/>
              </w:rPr>
              <w:t>2</w:t>
            </w:r>
          </w:p>
        </w:tc>
        <w:tc>
          <w:tcPr>
            <w:tcW w:w="1457" w:type="dxa"/>
          </w:tcPr>
          <w:p w14:paraId="405FCF20" w14:textId="77777777" w:rsidR="007D05EF" w:rsidRPr="00FD0425" w:rsidRDefault="007D05EF" w:rsidP="007D05EF">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3699D804"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4700DFAE" w14:textId="77777777" w:rsidR="007D05EF" w:rsidRPr="00FD0425" w:rsidRDefault="007D05EF" w:rsidP="007D05EF">
            <w:pPr>
              <w:pStyle w:val="TAC"/>
              <w:rPr>
                <w:rFonts w:cs="Arial"/>
                <w:szCs w:val="18"/>
                <w:lang w:eastAsia="ja-JP"/>
              </w:rPr>
            </w:pPr>
            <w:r w:rsidRPr="00FD0425">
              <w:rPr>
                <w:lang w:eastAsia="ja-JP"/>
              </w:rPr>
              <w:t>ignore</w:t>
            </w:r>
          </w:p>
        </w:tc>
      </w:tr>
    </w:tbl>
    <w:p w14:paraId="02968CB6" w14:textId="77777777" w:rsidR="00F02090" w:rsidRPr="00FD0425" w:rsidRDefault="00F02090" w:rsidP="00F0209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694C97">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694C97">
            <w:pPr>
              <w:pStyle w:val="TAL"/>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F02090"/>
    <w:p w14:paraId="436F5613" w14:textId="77777777" w:rsidR="00F02090" w:rsidRPr="00FD0425" w:rsidRDefault="00F02090" w:rsidP="00F02090">
      <w:pPr>
        <w:pStyle w:val="Heading4"/>
      </w:pPr>
      <w:bookmarkStart w:id="3924" w:name="_Toc20955219"/>
      <w:bookmarkStart w:id="3925" w:name="_Toc29991416"/>
      <w:bookmarkStart w:id="3926" w:name="_Toc36555816"/>
      <w:bookmarkStart w:id="3927" w:name="_Toc44497526"/>
      <w:bookmarkStart w:id="3928" w:name="_Toc45107914"/>
      <w:bookmarkStart w:id="3929" w:name="_Toc45901534"/>
      <w:bookmarkStart w:id="3930" w:name="_Toc51850613"/>
      <w:bookmarkStart w:id="3931" w:name="_Toc56693616"/>
      <w:bookmarkStart w:id="3932" w:name="_Toc64447159"/>
      <w:bookmarkStart w:id="3933" w:name="_Toc66286653"/>
      <w:bookmarkStart w:id="3934" w:name="_Toc74151348"/>
      <w:bookmarkStart w:id="3935" w:name="_Toc88653820"/>
      <w:bookmarkStart w:id="3936" w:name="_Toc97904176"/>
      <w:bookmarkStart w:id="3937" w:name="_Toc105175217"/>
      <w:bookmarkStart w:id="3938" w:name="_Toc113826247"/>
      <w:bookmarkStart w:id="3939" w:name="_Toc120032373"/>
      <w:r w:rsidRPr="00FD0425">
        <w:t>9.1.3.2</w:t>
      </w:r>
      <w:r w:rsidRPr="00FD0425">
        <w:tab/>
        <w:t>XN SETUP RESPONSE</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145E92D" w14:textId="77777777" w:rsidR="00F02090" w:rsidRPr="00FD0425" w:rsidRDefault="00F02090" w:rsidP="00F02090">
      <w:r w:rsidRPr="00FD0425">
        <w:t>This message is sent by a NG-RAN node to a neighbouring NG-RAN node to transfer application data for an Xn-C interface instance.</w:t>
      </w:r>
    </w:p>
    <w:p w14:paraId="120F27C3" w14:textId="77777777" w:rsidR="00F02090" w:rsidRPr="00FD0425" w:rsidRDefault="00F02090" w:rsidP="00F02090">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02090" w:rsidRPr="00FD0425" w14:paraId="03280570" w14:textId="77777777" w:rsidTr="00694C97">
        <w:tblPrEx>
          <w:tblCellMar>
            <w:top w:w="0" w:type="dxa"/>
            <w:bottom w:w="0" w:type="dxa"/>
          </w:tblCellMar>
        </w:tblPrEx>
        <w:tc>
          <w:tcPr>
            <w:tcW w:w="2578" w:type="dxa"/>
          </w:tcPr>
          <w:p w14:paraId="6A751118" w14:textId="77777777" w:rsidR="00F02090" w:rsidRPr="00FD0425" w:rsidRDefault="00F02090" w:rsidP="00694C97">
            <w:pPr>
              <w:pStyle w:val="TAH"/>
              <w:rPr>
                <w:lang w:eastAsia="ja-JP"/>
              </w:rPr>
            </w:pPr>
            <w:r w:rsidRPr="00FD0425">
              <w:rPr>
                <w:lang w:eastAsia="ja-JP"/>
              </w:rPr>
              <w:t>IE/Group Name</w:t>
            </w:r>
          </w:p>
        </w:tc>
        <w:tc>
          <w:tcPr>
            <w:tcW w:w="1104" w:type="dxa"/>
          </w:tcPr>
          <w:p w14:paraId="281DBAD5" w14:textId="77777777" w:rsidR="00F02090" w:rsidRPr="00FD0425" w:rsidRDefault="00F02090" w:rsidP="00694C97">
            <w:pPr>
              <w:pStyle w:val="TAH"/>
              <w:rPr>
                <w:lang w:eastAsia="ja-JP"/>
              </w:rPr>
            </w:pPr>
            <w:r w:rsidRPr="00FD0425">
              <w:rPr>
                <w:lang w:eastAsia="ja-JP"/>
              </w:rPr>
              <w:t>Presence</w:t>
            </w:r>
          </w:p>
        </w:tc>
        <w:tc>
          <w:tcPr>
            <w:tcW w:w="1694" w:type="dxa"/>
          </w:tcPr>
          <w:p w14:paraId="1795538D" w14:textId="77777777" w:rsidR="00F02090" w:rsidRPr="00FD0425" w:rsidRDefault="00F02090" w:rsidP="00694C97">
            <w:pPr>
              <w:pStyle w:val="TAH"/>
              <w:rPr>
                <w:lang w:eastAsia="ja-JP"/>
              </w:rPr>
            </w:pPr>
            <w:r w:rsidRPr="00FD0425">
              <w:rPr>
                <w:lang w:eastAsia="ja-JP"/>
              </w:rPr>
              <w:t>Range</w:t>
            </w:r>
          </w:p>
        </w:tc>
        <w:tc>
          <w:tcPr>
            <w:tcW w:w="1273" w:type="dxa"/>
          </w:tcPr>
          <w:p w14:paraId="56B2F75A" w14:textId="77777777" w:rsidR="00F02090" w:rsidRPr="00FD0425" w:rsidRDefault="00F02090" w:rsidP="00694C97">
            <w:pPr>
              <w:pStyle w:val="TAH"/>
              <w:rPr>
                <w:lang w:eastAsia="ja-JP"/>
              </w:rPr>
            </w:pPr>
            <w:r w:rsidRPr="00FD0425">
              <w:rPr>
                <w:lang w:eastAsia="ja-JP"/>
              </w:rPr>
              <w:t>IE type and reference</w:t>
            </w:r>
          </w:p>
        </w:tc>
        <w:tc>
          <w:tcPr>
            <w:tcW w:w="1457" w:type="dxa"/>
          </w:tcPr>
          <w:p w14:paraId="2AC81B34" w14:textId="77777777" w:rsidR="00F02090" w:rsidRPr="00FD0425" w:rsidRDefault="00F02090" w:rsidP="00694C97">
            <w:pPr>
              <w:pStyle w:val="TAH"/>
              <w:rPr>
                <w:lang w:eastAsia="ja-JP"/>
              </w:rPr>
            </w:pPr>
            <w:r w:rsidRPr="00FD0425">
              <w:rPr>
                <w:lang w:eastAsia="ja-JP"/>
              </w:rPr>
              <w:t>Semantics description</w:t>
            </w:r>
          </w:p>
        </w:tc>
        <w:tc>
          <w:tcPr>
            <w:tcW w:w="1105" w:type="dxa"/>
          </w:tcPr>
          <w:p w14:paraId="59C855C2" w14:textId="77777777" w:rsidR="00F02090" w:rsidRPr="00FD0425" w:rsidRDefault="00F02090" w:rsidP="00694C97">
            <w:pPr>
              <w:pStyle w:val="TAH"/>
              <w:rPr>
                <w:b w:val="0"/>
                <w:lang w:eastAsia="ja-JP"/>
              </w:rPr>
            </w:pPr>
            <w:r w:rsidRPr="00FD0425">
              <w:rPr>
                <w:lang w:eastAsia="ja-JP"/>
              </w:rPr>
              <w:t>Criticality</w:t>
            </w:r>
          </w:p>
        </w:tc>
        <w:tc>
          <w:tcPr>
            <w:tcW w:w="1274" w:type="dxa"/>
          </w:tcPr>
          <w:p w14:paraId="758ED255"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37341A48" w14:textId="77777777" w:rsidTr="00694C97">
        <w:tblPrEx>
          <w:tblCellMar>
            <w:top w:w="0" w:type="dxa"/>
            <w:bottom w:w="0" w:type="dxa"/>
          </w:tblCellMar>
        </w:tblPrEx>
        <w:tc>
          <w:tcPr>
            <w:tcW w:w="2578" w:type="dxa"/>
          </w:tcPr>
          <w:p w14:paraId="31654539" w14:textId="77777777" w:rsidR="00F02090" w:rsidRPr="00FD0425" w:rsidRDefault="00F02090" w:rsidP="00694C97">
            <w:pPr>
              <w:pStyle w:val="TAL"/>
              <w:rPr>
                <w:lang w:eastAsia="ja-JP"/>
              </w:rPr>
            </w:pPr>
            <w:r w:rsidRPr="00FD0425">
              <w:rPr>
                <w:bCs/>
                <w:lang w:eastAsia="ja-JP"/>
              </w:rPr>
              <w:t>Message Type</w:t>
            </w:r>
          </w:p>
        </w:tc>
        <w:tc>
          <w:tcPr>
            <w:tcW w:w="1104" w:type="dxa"/>
          </w:tcPr>
          <w:p w14:paraId="151D63A5" w14:textId="77777777" w:rsidR="00F02090" w:rsidRPr="00FD0425" w:rsidRDefault="00F02090" w:rsidP="00694C97">
            <w:pPr>
              <w:pStyle w:val="TAL"/>
              <w:rPr>
                <w:lang w:eastAsia="ja-JP"/>
              </w:rPr>
            </w:pPr>
            <w:r w:rsidRPr="00FD0425">
              <w:rPr>
                <w:bCs/>
                <w:lang w:eastAsia="ja-JP"/>
              </w:rPr>
              <w:t>M</w:t>
            </w:r>
          </w:p>
        </w:tc>
        <w:tc>
          <w:tcPr>
            <w:tcW w:w="1694" w:type="dxa"/>
          </w:tcPr>
          <w:p w14:paraId="23846372" w14:textId="77777777" w:rsidR="00F02090" w:rsidRPr="00FD0425" w:rsidRDefault="00F02090" w:rsidP="00694C97">
            <w:pPr>
              <w:pStyle w:val="TAL"/>
              <w:rPr>
                <w:szCs w:val="18"/>
                <w:lang w:eastAsia="ja-JP"/>
              </w:rPr>
            </w:pPr>
          </w:p>
        </w:tc>
        <w:tc>
          <w:tcPr>
            <w:tcW w:w="1273" w:type="dxa"/>
          </w:tcPr>
          <w:p w14:paraId="28E7D03A" w14:textId="77777777" w:rsidR="00F02090" w:rsidRPr="00FD0425" w:rsidRDefault="00F02090" w:rsidP="00694C97">
            <w:pPr>
              <w:pStyle w:val="TAL"/>
              <w:rPr>
                <w:lang w:eastAsia="ja-JP"/>
              </w:rPr>
            </w:pPr>
            <w:r w:rsidRPr="00FD0425">
              <w:rPr>
                <w:lang w:eastAsia="ja-JP"/>
              </w:rPr>
              <w:t>9.2.3.1</w:t>
            </w:r>
          </w:p>
        </w:tc>
        <w:tc>
          <w:tcPr>
            <w:tcW w:w="1457" w:type="dxa"/>
          </w:tcPr>
          <w:p w14:paraId="602C034E" w14:textId="77777777" w:rsidR="00F02090" w:rsidRPr="00FD0425" w:rsidRDefault="00F02090" w:rsidP="00694C97">
            <w:pPr>
              <w:pStyle w:val="TAL"/>
              <w:rPr>
                <w:szCs w:val="18"/>
                <w:lang w:eastAsia="ja-JP"/>
              </w:rPr>
            </w:pPr>
          </w:p>
        </w:tc>
        <w:tc>
          <w:tcPr>
            <w:tcW w:w="1105" w:type="dxa"/>
          </w:tcPr>
          <w:p w14:paraId="1387B70F" w14:textId="77777777" w:rsidR="00F02090" w:rsidRPr="00FD0425" w:rsidRDefault="00F02090" w:rsidP="00694C97">
            <w:pPr>
              <w:pStyle w:val="TAC"/>
            </w:pPr>
            <w:r w:rsidRPr="00FD0425">
              <w:t>YES</w:t>
            </w:r>
          </w:p>
        </w:tc>
        <w:tc>
          <w:tcPr>
            <w:tcW w:w="1274" w:type="dxa"/>
          </w:tcPr>
          <w:p w14:paraId="58866741" w14:textId="77777777" w:rsidR="00F02090" w:rsidRPr="00FD0425" w:rsidRDefault="00F02090" w:rsidP="00694C97">
            <w:pPr>
              <w:pStyle w:val="TAC"/>
            </w:pPr>
            <w:r w:rsidRPr="00FD0425">
              <w:t>reject</w:t>
            </w:r>
          </w:p>
        </w:tc>
      </w:tr>
      <w:tr w:rsidR="00F02090" w:rsidRPr="00FD0425" w14:paraId="318BA33D" w14:textId="77777777" w:rsidTr="00694C97">
        <w:tblPrEx>
          <w:tblCellMar>
            <w:top w:w="0" w:type="dxa"/>
            <w:bottom w:w="0" w:type="dxa"/>
          </w:tblCellMar>
        </w:tblPrEx>
        <w:tc>
          <w:tcPr>
            <w:tcW w:w="2578" w:type="dxa"/>
          </w:tcPr>
          <w:p w14:paraId="64E104AF" w14:textId="77777777" w:rsidR="00F02090" w:rsidRPr="00FD0425" w:rsidRDefault="00F02090" w:rsidP="00694C97">
            <w:pPr>
              <w:pStyle w:val="TAL"/>
              <w:rPr>
                <w:lang w:eastAsia="ja-JP"/>
              </w:rPr>
            </w:pPr>
            <w:r w:rsidRPr="00FD0425">
              <w:rPr>
                <w:bCs/>
                <w:lang w:eastAsia="ja-JP"/>
              </w:rPr>
              <w:t>Global NG-RAN Node ID</w:t>
            </w:r>
          </w:p>
        </w:tc>
        <w:tc>
          <w:tcPr>
            <w:tcW w:w="1104" w:type="dxa"/>
          </w:tcPr>
          <w:p w14:paraId="277DA72F" w14:textId="77777777" w:rsidR="00F02090" w:rsidRPr="00FD0425" w:rsidRDefault="00F02090" w:rsidP="00694C97">
            <w:pPr>
              <w:pStyle w:val="TAL"/>
              <w:rPr>
                <w:lang w:eastAsia="ja-JP"/>
              </w:rPr>
            </w:pPr>
            <w:r w:rsidRPr="00FD0425">
              <w:rPr>
                <w:bCs/>
                <w:lang w:eastAsia="ja-JP"/>
              </w:rPr>
              <w:t>M</w:t>
            </w:r>
          </w:p>
        </w:tc>
        <w:tc>
          <w:tcPr>
            <w:tcW w:w="1694" w:type="dxa"/>
          </w:tcPr>
          <w:p w14:paraId="1A838859" w14:textId="77777777" w:rsidR="00F02090" w:rsidRPr="00FD0425" w:rsidRDefault="00F02090" w:rsidP="00694C97">
            <w:pPr>
              <w:pStyle w:val="TAL"/>
              <w:rPr>
                <w:szCs w:val="18"/>
                <w:lang w:eastAsia="ja-JP"/>
              </w:rPr>
            </w:pPr>
          </w:p>
        </w:tc>
        <w:tc>
          <w:tcPr>
            <w:tcW w:w="1273" w:type="dxa"/>
          </w:tcPr>
          <w:p w14:paraId="431282BE" w14:textId="77777777" w:rsidR="00F02090" w:rsidRPr="00FD0425" w:rsidRDefault="00F02090" w:rsidP="00694C97">
            <w:pPr>
              <w:pStyle w:val="TAL"/>
              <w:rPr>
                <w:lang w:eastAsia="ja-JP"/>
              </w:rPr>
            </w:pPr>
            <w:r w:rsidRPr="00FD0425">
              <w:rPr>
                <w:bCs/>
                <w:lang w:eastAsia="ja-JP"/>
              </w:rPr>
              <w:t>9.2.2.3</w:t>
            </w:r>
          </w:p>
        </w:tc>
        <w:tc>
          <w:tcPr>
            <w:tcW w:w="1457" w:type="dxa"/>
          </w:tcPr>
          <w:p w14:paraId="382E86A5" w14:textId="77777777" w:rsidR="00F02090" w:rsidRPr="00FD0425" w:rsidRDefault="00F02090" w:rsidP="00694C97">
            <w:pPr>
              <w:pStyle w:val="TAL"/>
              <w:rPr>
                <w:szCs w:val="18"/>
                <w:lang w:eastAsia="ja-JP"/>
              </w:rPr>
            </w:pPr>
          </w:p>
        </w:tc>
        <w:tc>
          <w:tcPr>
            <w:tcW w:w="1105" w:type="dxa"/>
          </w:tcPr>
          <w:p w14:paraId="6BF036B0" w14:textId="77777777" w:rsidR="00F02090" w:rsidRPr="00FD0425" w:rsidRDefault="00F02090" w:rsidP="00694C97">
            <w:pPr>
              <w:pStyle w:val="TAC"/>
            </w:pPr>
            <w:r w:rsidRPr="00FD0425">
              <w:t>YES</w:t>
            </w:r>
          </w:p>
        </w:tc>
        <w:tc>
          <w:tcPr>
            <w:tcW w:w="1274" w:type="dxa"/>
          </w:tcPr>
          <w:p w14:paraId="796EFA77" w14:textId="77777777" w:rsidR="00F02090" w:rsidRPr="00FD0425" w:rsidRDefault="00F02090" w:rsidP="00694C97">
            <w:pPr>
              <w:pStyle w:val="TAC"/>
            </w:pPr>
            <w:r w:rsidRPr="00FD0425">
              <w:t>reject</w:t>
            </w:r>
          </w:p>
        </w:tc>
      </w:tr>
      <w:tr w:rsidR="00F02090" w:rsidRPr="00FD0425" w14:paraId="097EE139" w14:textId="77777777" w:rsidTr="00694C97">
        <w:tblPrEx>
          <w:tblCellMar>
            <w:top w:w="0" w:type="dxa"/>
            <w:bottom w:w="0" w:type="dxa"/>
          </w:tblCellMar>
        </w:tblPrEx>
        <w:tc>
          <w:tcPr>
            <w:tcW w:w="2578" w:type="dxa"/>
          </w:tcPr>
          <w:p w14:paraId="55022650" w14:textId="77777777" w:rsidR="00F02090" w:rsidRPr="00FD0425" w:rsidRDefault="00F02090" w:rsidP="00694C97">
            <w:pPr>
              <w:pStyle w:val="TAL"/>
              <w:rPr>
                <w:lang w:eastAsia="ja-JP"/>
              </w:rPr>
            </w:pPr>
            <w:r w:rsidRPr="00FD0425">
              <w:t>TAI Support List</w:t>
            </w:r>
          </w:p>
        </w:tc>
        <w:tc>
          <w:tcPr>
            <w:tcW w:w="1104" w:type="dxa"/>
          </w:tcPr>
          <w:p w14:paraId="4E84AC05" w14:textId="77777777" w:rsidR="00F02090" w:rsidRPr="00FD0425" w:rsidRDefault="00F02090" w:rsidP="00694C97">
            <w:pPr>
              <w:pStyle w:val="TAL"/>
              <w:rPr>
                <w:bCs/>
                <w:lang w:eastAsia="ja-JP"/>
              </w:rPr>
            </w:pPr>
            <w:r w:rsidRPr="00FD0425">
              <w:rPr>
                <w:bCs/>
              </w:rPr>
              <w:t>M</w:t>
            </w:r>
          </w:p>
        </w:tc>
        <w:tc>
          <w:tcPr>
            <w:tcW w:w="1694" w:type="dxa"/>
          </w:tcPr>
          <w:p w14:paraId="52C8174E" w14:textId="77777777" w:rsidR="00F02090" w:rsidRPr="00FD0425" w:rsidRDefault="00F02090" w:rsidP="00694C97">
            <w:pPr>
              <w:pStyle w:val="TAL"/>
              <w:rPr>
                <w:bCs/>
                <w:i/>
                <w:lang w:eastAsia="ja-JP"/>
              </w:rPr>
            </w:pPr>
          </w:p>
        </w:tc>
        <w:tc>
          <w:tcPr>
            <w:tcW w:w="1273" w:type="dxa"/>
          </w:tcPr>
          <w:p w14:paraId="6132DCDB" w14:textId="77777777" w:rsidR="00F02090" w:rsidRPr="00FD0425" w:rsidRDefault="00F02090" w:rsidP="00694C97">
            <w:pPr>
              <w:pStyle w:val="TAL"/>
              <w:rPr>
                <w:bCs/>
                <w:lang w:eastAsia="ja-JP"/>
              </w:rPr>
            </w:pPr>
            <w:r w:rsidRPr="00FD0425">
              <w:rPr>
                <w:bCs/>
              </w:rPr>
              <w:t>9.2.3.20</w:t>
            </w:r>
          </w:p>
        </w:tc>
        <w:tc>
          <w:tcPr>
            <w:tcW w:w="1457" w:type="dxa"/>
          </w:tcPr>
          <w:p w14:paraId="774FAF5F" w14:textId="77777777" w:rsidR="00F02090" w:rsidRPr="00FD0425" w:rsidRDefault="00F02090" w:rsidP="00694C97">
            <w:pPr>
              <w:pStyle w:val="TAL"/>
              <w:rPr>
                <w:rFonts w:eastAsia="SimSun"/>
                <w:bCs/>
                <w:lang w:eastAsia="zh-CN"/>
              </w:rPr>
            </w:pPr>
            <w:r w:rsidRPr="00FD0425">
              <w:rPr>
                <w:bCs/>
                <w:lang w:eastAsia="zh-CN"/>
              </w:rPr>
              <w:t>List of supported TAs and associated characteristics.</w:t>
            </w:r>
          </w:p>
        </w:tc>
        <w:tc>
          <w:tcPr>
            <w:tcW w:w="1105" w:type="dxa"/>
          </w:tcPr>
          <w:p w14:paraId="4707CC58" w14:textId="77777777" w:rsidR="00F02090" w:rsidRPr="00FD0425" w:rsidRDefault="00F02090" w:rsidP="00694C97">
            <w:pPr>
              <w:pStyle w:val="TAC"/>
            </w:pPr>
            <w:r w:rsidRPr="00FD0425">
              <w:t>YES</w:t>
            </w:r>
          </w:p>
        </w:tc>
        <w:tc>
          <w:tcPr>
            <w:tcW w:w="1274" w:type="dxa"/>
          </w:tcPr>
          <w:p w14:paraId="11371720" w14:textId="77777777" w:rsidR="00F02090" w:rsidRPr="00FD0425" w:rsidRDefault="00F02090" w:rsidP="00694C97">
            <w:pPr>
              <w:pStyle w:val="TAC"/>
            </w:pPr>
            <w:r w:rsidRPr="00FD0425">
              <w:t>reject</w:t>
            </w:r>
          </w:p>
        </w:tc>
      </w:tr>
      <w:tr w:rsidR="00F02090" w:rsidRPr="00FD0425" w14:paraId="725B2591" w14:textId="77777777" w:rsidTr="00694C97">
        <w:tblPrEx>
          <w:tblCellMar>
            <w:top w:w="0" w:type="dxa"/>
            <w:bottom w:w="0" w:type="dxa"/>
          </w:tblCellMar>
        </w:tblPrEx>
        <w:tc>
          <w:tcPr>
            <w:tcW w:w="2578" w:type="dxa"/>
          </w:tcPr>
          <w:p w14:paraId="6392FCD4" w14:textId="77777777" w:rsidR="00F02090" w:rsidRPr="00FD0425" w:rsidRDefault="00F02090" w:rsidP="00694C97">
            <w:pPr>
              <w:pStyle w:val="TAL"/>
              <w:rPr>
                <w:b/>
              </w:rPr>
            </w:pPr>
            <w:r w:rsidRPr="00FD0425">
              <w:rPr>
                <w:b/>
                <w:lang w:eastAsia="ja-JP"/>
              </w:rPr>
              <w:t>List of Served Cells NR</w:t>
            </w:r>
          </w:p>
        </w:tc>
        <w:tc>
          <w:tcPr>
            <w:tcW w:w="1104" w:type="dxa"/>
          </w:tcPr>
          <w:p w14:paraId="18FA48E7" w14:textId="77777777" w:rsidR="00F02090" w:rsidRPr="00FD0425" w:rsidRDefault="00F02090" w:rsidP="00694C97">
            <w:pPr>
              <w:pStyle w:val="TAL"/>
              <w:rPr>
                <w:bCs/>
              </w:rPr>
            </w:pPr>
          </w:p>
        </w:tc>
        <w:tc>
          <w:tcPr>
            <w:tcW w:w="1694" w:type="dxa"/>
          </w:tcPr>
          <w:p w14:paraId="54CB915F" w14:textId="77777777" w:rsidR="00F02090" w:rsidRPr="00FD0425" w:rsidRDefault="00F02090" w:rsidP="00694C97">
            <w:pPr>
              <w:pStyle w:val="TAL"/>
              <w:rPr>
                <w:bCs/>
                <w:i/>
                <w:lang w:eastAsia="ja-JP"/>
              </w:rPr>
            </w:pPr>
            <w:r w:rsidRPr="00FD0425">
              <w:rPr>
                <w:bCs/>
                <w:i/>
                <w:lang w:eastAsia="ja-JP"/>
              </w:rPr>
              <w:t>0 .. &lt;</w:t>
            </w:r>
            <w:bookmarkStart w:id="3940" w:name="OLE_LINK307"/>
            <w:r w:rsidRPr="00FD0425">
              <w:rPr>
                <w:bCs/>
                <w:i/>
                <w:lang w:eastAsia="ja-JP"/>
              </w:rPr>
              <w:t>maxnoofCellsinNG-RAN node</w:t>
            </w:r>
            <w:bookmarkEnd w:id="3940"/>
            <w:r w:rsidRPr="00FD0425">
              <w:rPr>
                <w:bCs/>
                <w:i/>
                <w:lang w:eastAsia="ja-JP"/>
              </w:rPr>
              <w:t>&gt;</w:t>
            </w:r>
          </w:p>
        </w:tc>
        <w:tc>
          <w:tcPr>
            <w:tcW w:w="1273" w:type="dxa"/>
          </w:tcPr>
          <w:p w14:paraId="2094BFFB" w14:textId="77777777" w:rsidR="00F02090" w:rsidRPr="00FD0425" w:rsidRDefault="00F02090" w:rsidP="00694C97">
            <w:pPr>
              <w:pStyle w:val="TAL"/>
              <w:rPr>
                <w:bCs/>
              </w:rPr>
            </w:pPr>
          </w:p>
        </w:tc>
        <w:tc>
          <w:tcPr>
            <w:tcW w:w="1457" w:type="dxa"/>
          </w:tcPr>
          <w:p w14:paraId="0595CB31" w14:textId="77777777" w:rsidR="00F02090" w:rsidRPr="00FD0425" w:rsidRDefault="00F02090" w:rsidP="00694C97">
            <w:pPr>
              <w:pStyle w:val="TAL"/>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105" w:type="dxa"/>
          </w:tcPr>
          <w:p w14:paraId="5EA0C375" w14:textId="77777777" w:rsidR="00F02090" w:rsidRPr="00FD0425" w:rsidRDefault="00F02090" w:rsidP="00694C97">
            <w:pPr>
              <w:pStyle w:val="TAC"/>
            </w:pPr>
            <w:r w:rsidRPr="00FD0425">
              <w:rPr>
                <w:lang w:eastAsia="ja-JP"/>
              </w:rPr>
              <w:t>YES</w:t>
            </w:r>
          </w:p>
        </w:tc>
        <w:tc>
          <w:tcPr>
            <w:tcW w:w="1274" w:type="dxa"/>
          </w:tcPr>
          <w:p w14:paraId="5877433B" w14:textId="77777777" w:rsidR="00F02090" w:rsidRPr="00FD0425" w:rsidRDefault="00F02090" w:rsidP="00694C97">
            <w:pPr>
              <w:pStyle w:val="TAC"/>
            </w:pPr>
            <w:r w:rsidRPr="00FD0425">
              <w:rPr>
                <w:lang w:eastAsia="ja-JP"/>
              </w:rPr>
              <w:t>reject</w:t>
            </w:r>
          </w:p>
        </w:tc>
      </w:tr>
      <w:tr w:rsidR="00F02090" w:rsidRPr="00FD0425" w14:paraId="3393C38E" w14:textId="77777777" w:rsidTr="00694C97">
        <w:tblPrEx>
          <w:tblCellMar>
            <w:top w:w="0" w:type="dxa"/>
            <w:bottom w:w="0" w:type="dxa"/>
          </w:tblCellMar>
        </w:tblPrEx>
        <w:tc>
          <w:tcPr>
            <w:tcW w:w="2578" w:type="dxa"/>
          </w:tcPr>
          <w:p w14:paraId="2DBD2489" w14:textId="77777777" w:rsidR="00F02090" w:rsidRPr="00FD0425" w:rsidRDefault="00F02090" w:rsidP="00694C97">
            <w:pPr>
              <w:pStyle w:val="TAL"/>
              <w:ind w:left="113"/>
              <w:rPr>
                <w:b/>
              </w:rPr>
            </w:pPr>
            <w:r w:rsidRPr="00FD0425">
              <w:rPr>
                <w:lang w:eastAsia="ja-JP"/>
              </w:rPr>
              <w:t>&gt;Served Cell Information NR</w:t>
            </w:r>
          </w:p>
        </w:tc>
        <w:tc>
          <w:tcPr>
            <w:tcW w:w="1104" w:type="dxa"/>
          </w:tcPr>
          <w:p w14:paraId="4C2F7529" w14:textId="77777777" w:rsidR="00F02090" w:rsidRPr="00FD0425" w:rsidRDefault="00F02090" w:rsidP="00694C97">
            <w:pPr>
              <w:pStyle w:val="TAL"/>
              <w:rPr>
                <w:bCs/>
              </w:rPr>
            </w:pPr>
            <w:r w:rsidRPr="00FD0425">
              <w:rPr>
                <w:bCs/>
                <w:lang w:eastAsia="ja-JP"/>
              </w:rPr>
              <w:t>M</w:t>
            </w:r>
          </w:p>
        </w:tc>
        <w:tc>
          <w:tcPr>
            <w:tcW w:w="1694" w:type="dxa"/>
          </w:tcPr>
          <w:p w14:paraId="53AE741E" w14:textId="77777777" w:rsidR="00F02090" w:rsidRPr="00FD0425" w:rsidRDefault="00F02090" w:rsidP="00694C97">
            <w:pPr>
              <w:pStyle w:val="TAL"/>
              <w:rPr>
                <w:bCs/>
                <w:i/>
                <w:lang w:eastAsia="ja-JP"/>
              </w:rPr>
            </w:pPr>
          </w:p>
        </w:tc>
        <w:tc>
          <w:tcPr>
            <w:tcW w:w="1273" w:type="dxa"/>
          </w:tcPr>
          <w:p w14:paraId="66A99503" w14:textId="77777777" w:rsidR="00F02090" w:rsidRPr="00FD0425" w:rsidRDefault="00F02090" w:rsidP="00694C97">
            <w:pPr>
              <w:pStyle w:val="TAL"/>
              <w:rPr>
                <w:bCs/>
              </w:rPr>
            </w:pPr>
            <w:r w:rsidRPr="00FD0425">
              <w:rPr>
                <w:bCs/>
                <w:lang w:eastAsia="ja-JP"/>
              </w:rPr>
              <w:t>9.2.2.11</w:t>
            </w:r>
          </w:p>
        </w:tc>
        <w:tc>
          <w:tcPr>
            <w:tcW w:w="1457" w:type="dxa"/>
          </w:tcPr>
          <w:p w14:paraId="12C6866F" w14:textId="77777777" w:rsidR="00F02090" w:rsidRPr="00FD0425" w:rsidRDefault="00F02090" w:rsidP="00694C97">
            <w:pPr>
              <w:pStyle w:val="TAL"/>
              <w:rPr>
                <w:bCs/>
                <w:lang w:eastAsia="zh-CN"/>
              </w:rPr>
            </w:pPr>
          </w:p>
        </w:tc>
        <w:tc>
          <w:tcPr>
            <w:tcW w:w="1105" w:type="dxa"/>
          </w:tcPr>
          <w:p w14:paraId="65200AD7" w14:textId="77777777" w:rsidR="00F02090" w:rsidRPr="00FD0425" w:rsidRDefault="00F02090" w:rsidP="00694C97">
            <w:pPr>
              <w:pStyle w:val="TAC"/>
            </w:pPr>
            <w:r w:rsidRPr="00FD0425">
              <w:rPr>
                <w:lang w:eastAsia="ja-JP"/>
              </w:rPr>
              <w:t>–</w:t>
            </w:r>
          </w:p>
        </w:tc>
        <w:tc>
          <w:tcPr>
            <w:tcW w:w="1274" w:type="dxa"/>
          </w:tcPr>
          <w:p w14:paraId="194CD4FE" w14:textId="77777777" w:rsidR="00F02090" w:rsidRPr="00FD0425" w:rsidRDefault="00F02090" w:rsidP="00694C97">
            <w:pPr>
              <w:pStyle w:val="TAC"/>
            </w:pPr>
          </w:p>
        </w:tc>
      </w:tr>
      <w:tr w:rsidR="00F02090" w:rsidRPr="00FD0425" w14:paraId="6BF31F7E" w14:textId="77777777" w:rsidTr="00694C97">
        <w:tblPrEx>
          <w:tblCellMar>
            <w:top w:w="0" w:type="dxa"/>
            <w:bottom w:w="0" w:type="dxa"/>
          </w:tblCellMar>
        </w:tblPrEx>
        <w:tc>
          <w:tcPr>
            <w:tcW w:w="2578" w:type="dxa"/>
          </w:tcPr>
          <w:p w14:paraId="46C1E9AA" w14:textId="77777777" w:rsidR="00F02090" w:rsidRPr="00FD0425" w:rsidRDefault="00F02090" w:rsidP="00694C97">
            <w:pPr>
              <w:pStyle w:val="TAL"/>
              <w:ind w:left="113"/>
              <w:rPr>
                <w:b/>
              </w:rPr>
            </w:pPr>
            <w:r w:rsidRPr="00FD0425">
              <w:rPr>
                <w:lang w:eastAsia="ja-JP"/>
              </w:rPr>
              <w:t>&gt;Neighbour Information NR</w:t>
            </w:r>
          </w:p>
        </w:tc>
        <w:tc>
          <w:tcPr>
            <w:tcW w:w="1104" w:type="dxa"/>
          </w:tcPr>
          <w:p w14:paraId="182DF8C0" w14:textId="77777777" w:rsidR="00F02090" w:rsidRPr="00FD0425" w:rsidRDefault="00F02090" w:rsidP="00694C97">
            <w:pPr>
              <w:pStyle w:val="TAL"/>
              <w:rPr>
                <w:bCs/>
              </w:rPr>
            </w:pPr>
            <w:r w:rsidRPr="00FD0425">
              <w:rPr>
                <w:bCs/>
                <w:lang w:eastAsia="ja-JP"/>
              </w:rPr>
              <w:t>O</w:t>
            </w:r>
          </w:p>
        </w:tc>
        <w:tc>
          <w:tcPr>
            <w:tcW w:w="1694" w:type="dxa"/>
          </w:tcPr>
          <w:p w14:paraId="36AC96FF" w14:textId="77777777" w:rsidR="00F02090" w:rsidRPr="00FD0425" w:rsidRDefault="00F02090" w:rsidP="00694C97">
            <w:pPr>
              <w:pStyle w:val="TAL"/>
              <w:rPr>
                <w:bCs/>
                <w:i/>
                <w:lang w:eastAsia="ja-JP"/>
              </w:rPr>
            </w:pPr>
          </w:p>
        </w:tc>
        <w:tc>
          <w:tcPr>
            <w:tcW w:w="1273" w:type="dxa"/>
          </w:tcPr>
          <w:p w14:paraId="162985C9" w14:textId="77777777" w:rsidR="00F02090" w:rsidRPr="00FD0425" w:rsidRDefault="00F02090" w:rsidP="00694C97">
            <w:pPr>
              <w:pStyle w:val="TAL"/>
              <w:rPr>
                <w:bCs/>
              </w:rPr>
            </w:pPr>
            <w:r w:rsidRPr="00FD0425">
              <w:rPr>
                <w:rFonts w:eastAsia="MS Mincho" w:cs="Arial"/>
                <w:bCs/>
                <w:lang w:eastAsia="ja-JP"/>
              </w:rPr>
              <w:t>9.2.2.13</w:t>
            </w:r>
          </w:p>
        </w:tc>
        <w:tc>
          <w:tcPr>
            <w:tcW w:w="1457" w:type="dxa"/>
          </w:tcPr>
          <w:p w14:paraId="51FE3EFE" w14:textId="77777777" w:rsidR="00F02090" w:rsidRPr="00FD0425" w:rsidRDefault="00F02090" w:rsidP="00694C97">
            <w:pPr>
              <w:pStyle w:val="TAL"/>
              <w:rPr>
                <w:bCs/>
                <w:lang w:eastAsia="zh-CN"/>
              </w:rPr>
            </w:pPr>
          </w:p>
        </w:tc>
        <w:tc>
          <w:tcPr>
            <w:tcW w:w="1105" w:type="dxa"/>
          </w:tcPr>
          <w:p w14:paraId="21C38159" w14:textId="77777777" w:rsidR="00F02090" w:rsidRPr="00FD0425" w:rsidRDefault="00F02090" w:rsidP="00694C97">
            <w:pPr>
              <w:pStyle w:val="TAC"/>
            </w:pPr>
            <w:r w:rsidRPr="00FD0425">
              <w:rPr>
                <w:lang w:eastAsia="ja-JP"/>
              </w:rPr>
              <w:t>–</w:t>
            </w:r>
          </w:p>
        </w:tc>
        <w:tc>
          <w:tcPr>
            <w:tcW w:w="1274" w:type="dxa"/>
          </w:tcPr>
          <w:p w14:paraId="6445FC76" w14:textId="77777777" w:rsidR="00F02090" w:rsidRPr="00FD0425" w:rsidRDefault="00F02090" w:rsidP="00694C97">
            <w:pPr>
              <w:pStyle w:val="TAC"/>
            </w:pPr>
          </w:p>
        </w:tc>
      </w:tr>
      <w:tr w:rsidR="00F02090" w:rsidRPr="00FD0425" w14:paraId="33BB459A" w14:textId="77777777" w:rsidTr="00694C97">
        <w:tblPrEx>
          <w:tblCellMar>
            <w:top w:w="0" w:type="dxa"/>
            <w:bottom w:w="0" w:type="dxa"/>
          </w:tblCellMar>
        </w:tblPrEx>
        <w:tc>
          <w:tcPr>
            <w:tcW w:w="2578" w:type="dxa"/>
          </w:tcPr>
          <w:p w14:paraId="690C22CD" w14:textId="77777777" w:rsidR="00F02090" w:rsidRPr="00FD0425" w:rsidRDefault="00F02090" w:rsidP="00694C97">
            <w:pPr>
              <w:pStyle w:val="TAL"/>
              <w:ind w:left="113"/>
              <w:rPr>
                <w:b/>
              </w:rPr>
            </w:pPr>
            <w:r w:rsidRPr="00FD0425">
              <w:rPr>
                <w:lang w:eastAsia="ja-JP"/>
              </w:rPr>
              <w:t>&gt;Neighbour Information E-UTRA</w:t>
            </w:r>
          </w:p>
        </w:tc>
        <w:tc>
          <w:tcPr>
            <w:tcW w:w="1104" w:type="dxa"/>
          </w:tcPr>
          <w:p w14:paraId="11A00065" w14:textId="77777777" w:rsidR="00F02090" w:rsidRPr="00FD0425" w:rsidRDefault="00F02090" w:rsidP="00694C97">
            <w:pPr>
              <w:pStyle w:val="TAL"/>
              <w:rPr>
                <w:bCs/>
              </w:rPr>
            </w:pPr>
            <w:r w:rsidRPr="00FD0425">
              <w:rPr>
                <w:bCs/>
                <w:lang w:eastAsia="ja-JP"/>
              </w:rPr>
              <w:t>O</w:t>
            </w:r>
          </w:p>
        </w:tc>
        <w:tc>
          <w:tcPr>
            <w:tcW w:w="1694" w:type="dxa"/>
          </w:tcPr>
          <w:p w14:paraId="423BE813" w14:textId="77777777" w:rsidR="00F02090" w:rsidRPr="00FD0425" w:rsidRDefault="00F02090" w:rsidP="00694C97">
            <w:pPr>
              <w:pStyle w:val="TAL"/>
              <w:rPr>
                <w:bCs/>
                <w:i/>
                <w:lang w:eastAsia="ja-JP"/>
              </w:rPr>
            </w:pPr>
          </w:p>
        </w:tc>
        <w:tc>
          <w:tcPr>
            <w:tcW w:w="1273" w:type="dxa"/>
          </w:tcPr>
          <w:p w14:paraId="0F430263" w14:textId="77777777" w:rsidR="00F02090" w:rsidRPr="00FD0425" w:rsidRDefault="00F02090" w:rsidP="00694C97">
            <w:pPr>
              <w:pStyle w:val="TAL"/>
              <w:rPr>
                <w:bCs/>
              </w:rPr>
            </w:pPr>
            <w:r w:rsidRPr="00FD0425">
              <w:rPr>
                <w:rFonts w:eastAsia="MS Mincho" w:cs="Arial"/>
                <w:bCs/>
                <w:lang w:eastAsia="ja-JP"/>
              </w:rPr>
              <w:t>9.2.2.14</w:t>
            </w:r>
          </w:p>
        </w:tc>
        <w:tc>
          <w:tcPr>
            <w:tcW w:w="1457" w:type="dxa"/>
          </w:tcPr>
          <w:p w14:paraId="18BF4F82" w14:textId="77777777" w:rsidR="00F02090" w:rsidRPr="00FD0425" w:rsidRDefault="00F02090" w:rsidP="00694C97">
            <w:pPr>
              <w:pStyle w:val="TAL"/>
              <w:rPr>
                <w:bCs/>
                <w:lang w:eastAsia="zh-CN"/>
              </w:rPr>
            </w:pPr>
          </w:p>
        </w:tc>
        <w:tc>
          <w:tcPr>
            <w:tcW w:w="1105" w:type="dxa"/>
          </w:tcPr>
          <w:p w14:paraId="7E59E2E6" w14:textId="77777777" w:rsidR="00F02090" w:rsidRPr="00FD0425" w:rsidRDefault="00F02090" w:rsidP="00694C97">
            <w:pPr>
              <w:pStyle w:val="TAC"/>
            </w:pPr>
            <w:r w:rsidRPr="00FD0425">
              <w:rPr>
                <w:lang w:eastAsia="ja-JP"/>
              </w:rPr>
              <w:t>–</w:t>
            </w:r>
          </w:p>
        </w:tc>
        <w:tc>
          <w:tcPr>
            <w:tcW w:w="1274" w:type="dxa"/>
          </w:tcPr>
          <w:p w14:paraId="596285FE" w14:textId="77777777" w:rsidR="00F02090" w:rsidRPr="00FD0425" w:rsidRDefault="00F02090" w:rsidP="00694C97">
            <w:pPr>
              <w:pStyle w:val="TAC"/>
            </w:pPr>
          </w:p>
        </w:tc>
      </w:tr>
      <w:tr w:rsidR="00F02090" w:rsidRPr="00FD0425" w14:paraId="29E9C8AC" w14:textId="77777777" w:rsidTr="00694C97">
        <w:tblPrEx>
          <w:tblCellMar>
            <w:top w:w="0" w:type="dxa"/>
            <w:bottom w:w="0" w:type="dxa"/>
          </w:tblCellMar>
        </w:tblPrEx>
        <w:tc>
          <w:tcPr>
            <w:tcW w:w="2578" w:type="dxa"/>
          </w:tcPr>
          <w:p w14:paraId="326A071A" w14:textId="77777777" w:rsidR="00F02090" w:rsidRPr="00FD0425" w:rsidRDefault="00F02090" w:rsidP="00694C97">
            <w:pPr>
              <w:pStyle w:val="TAL"/>
              <w:rPr>
                <w:b/>
              </w:rPr>
            </w:pPr>
            <w:r w:rsidRPr="00FD0425">
              <w:rPr>
                <w:b/>
                <w:lang w:eastAsia="ja-JP"/>
              </w:rPr>
              <w:t>List of Served Cells E-UTRA</w:t>
            </w:r>
          </w:p>
        </w:tc>
        <w:tc>
          <w:tcPr>
            <w:tcW w:w="1104" w:type="dxa"/>
          </w:tcPr>
          <w:p w14:paraId="289F4857" w14:textId="77777777" w:rsidR="00F02090" w:rsidRPr="00FD0425" w:rsidRDefault="00F02090" w:rsidP="00694C97">
            <w:pPr>
              <w:pStyle w:val="TAL"/>
              <w:rPr>
                <w:bCs/>
              </w:rPr>
            </w:pPr>
          </w:p>
        </w:tc>
        <w:tc>
          <w:tcPr>
            <w:tcW w:w="1694" w:type="dxa"/>
          </w:tcPr>
          <w:p w14:paraId="01A6E78F" w14:textId="77777777" w:rsidR="00F02090" w:rsidRPr="00FD0425" w:rsidRDefault="00F02090" w:rsidP="00694C97">
            <w:pPr>
              <w:pStyle w:val="TAL"/>
              <w:rPr>
                <w:bCs/>
                <w:i/>
                <w:lang w:eastAsia="ja-JP"/>
              </w:rPr>
            </w:pPr>
            <w:r w:rsidRPr="00FD0425">
              <w:rPr>
                <w:bCs/>
                <w:i/>
                <w:lang w:eastAsia="ja-JP"/>
              </w:rPr>
              <w:t>0 .. &lt;maxnoofCellsinNG-RAN node&gt;</w:t>
            </w:r>
          </w:p>
        </w:tc>
        <w:tc>
          <w:tcPr>
            <w:tcW w:w="1273" w:type="dxa"/>
          </w:tcPr>
          <w:p w14:paraId="7B0E0408" w14:textId="77777777" w:rsidR="00F02090" w:rsidRPr="00FD0425" w:rsidRDefault="00F02090" w:rsidP="00694C97">
            <w:pPr>
              <w:pStyle w:val="TAL"/>
              <w:rPr>
                <w:bCs/>
              </w:rPr>
            </w:pPr>
          </w:p>
        </w:tc>
        <w:tc>
          <w:tcPr>
            <w:tcW w:w="1457" w:type="dxa"/>
          </w:tcPr>
          <w:p w14:paraId="63BD91C1" w14:textId="77777777" w:rsidR="00F02090" w:rsidRPr="00FD0425" w:rsidRDefault="00F02090" w:rsidP="00694C97">
            <w:pPr>
              <w:pStyle w:val="TAL"/>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105" w:type="dxa"/>
          </w:tcPr>
          <w:p w14:paraId="7A8D7F3D" w14:textId="77777777" w:rsidR="00F02090" w:rsidRPr="00FD0425" w:rsidRDefault="00F02090" w:rsidP="00694C97">
            <w:pPr>
              <w:pStyle w:val="TAC"/>
            </w:pPr>
            <w:r w:rsidRPr="00FD0425">
              <w:rPr>
                <w:lang w:eastAsia="ja-JP"/>
              </w:rPr>
              <w:t>YES</w:t>
            </w:r>
          </w:p>
        </w:tc>
        <w:tc>
          <w:tcPr>
            <w:tcW w:w="1274" w:type="dxa"/>
          </w:tcPr>
          <w:p w14:paraId="2157371B" w14:textId="77777777" w:rsidR="00F02090" w:rsidRPr="00FD0425" w:rsidRDefault="00F02090" w:rsidP="00694C97">
            <w:pPr>
              <w:pStyle w:val="TAC"/>
            </w:pPr>
            <w:r w:rsidRPr="00FD0425">
              <w:rPr>
                <w:lang w:eastAsia="ja-JP"/>
              </w:rPr>
              <w:t>reject</w:t>
            </w:r>
          </w:p>
        </w:tc>
      </w:tr>
      <w:tr w:rsidR="00F02090" w:rsidRPr="00FD0425" w14:paraId="5F43DD84" w14:textId="77777777" w:rsidTr="00694C97">
        <w:tblPrEx>
          <w:tblCellMar>
            <w:top w:w="0" w:type="dxa"/>
            <w:bottom w:w="0" w:type="dxa"/>
          </w:tblCellMar>
        </w:tblPrEx>
        <w:tc>
          <w:tcPr>
            <w:tcW w:w="2578" w:type="dxa"/>
          </w:tcPr>
          <w:p w14:paraId="08C43B5D" w14:textId="77777777" w:rsidR="00F02090" w:rsidRPr="00FD0425" w:rsidRDefault="00F02090" w:rsidP="00694C97">
            <w:pPr>
              <w:pStyle w:val="TAL"/>
              <w:ind w:left="113"/>
              <w:rPr>
                <w:b/>
              </w:rPr>
            </w:pPr>
            <w:r w:rsidRPr="00FD0425">
              <w:rPr>
                <w:lang w:eastAsia="ja-JP"/>
              </w:rPr>
              <w:t>&gt;Served Cell Information E-UTRA</w:t>
            </w:r>
          </w:p>
        </w:tc>
        <w:tc>
          <w:tcPr>
            <w:tcW w:w="1104" w:type="dxa"/>
          </w:tcPr>
          <w:p w14:paraId="6B262032" w14:textId="77777777" w:rsidR="00F02090" w:rsidRPr="00FD0425" w:rsidRDefault="00F02090" w:rsidP="00694C97">
            <w:pPr>
              <w:pStyle w:val="TAL"/>
              <w:rPr>
                <w:bCs/>
              </w:rPr>
            </w:pPr>
            <w:r w:rsidRPr="00FD0425">
              <w:rPr>
                <w:bCs/>
                <w:lang w:eastAsia="ja-JP"/>
              </w:rPr>
              <w:t>M</w:t>
            </w:r>
          </w:p>
        </w:tc>
        <w:tc>
          <w:tcPr>
            <w:tcW w:w="1694" w:type="dxa"/>
          </w:tcPr>
          <w:p w14:paraId="30AE0DF5" w14:textId="77777777" w:rsidR="00F02090" w:rsidRPr="00FD0425" w:rsidRDefault="00F02090" w:rsidP="00694C97">
            <w:pPr>
              <w:pStyle w:val="TAL"/>
              <w:rPr>
                <w:bCs/>
                <w:i/>
                <w:lang w:eastAsia="ja-JP"/>
              </w:rPr>
            </w:pPr>
          </w:p>
        </w:tc>
        <w:tc>
          <w:tcPr>
            <w:tcW w:w="1273" w:type="dxa"/>
          </w:tcPr>
          <w:p w14:paraId="205A4A25" w14:textId="77777777" w:rsidR="00F02090" w:rsidRPr="00FD0425" w:rsidRDefault="00F02090" w:rsidP="00694C97">
            <w:pPr>
              <w:pStyle w:val="TAL"/>
              <w:rPr>
                <w:bCs/>
              </w:rPr>
            </w:pPr>
            <w:r w:rsidRPr="00FD0425">
              <w:rPr>
                <w:rFonts w:eastAsia="MS Mincho" w:cs="Arial"/>
                <w:bCs/>
                <w:lang w:eastAsia="ja-JP"/>
              </w:rPr>
              <w:t>9.2.2.12</w:t>
            </w:r>
          </w:p>
        </w:tc>
        <w:tc>
          <w:tcPr>
            <w:tcW w:w="1457" w:type="dxa"/>
          </w:tcPr>
          <w:p w14:paraId="42DB34A0" w14:textId="77777777" w:rsidR="00F02090" w:rsidRPr="00FD0425" w:rsidRDefault="00F02090" w:rsidP="00694C97">
            <w:pPr>
              <w:pStyle w:val="TAL"/>
              <w:rPr>
                <w:bCs/>
                <w:lang w:eastAsia="zh-CN"/>
              </w:rPr>
            </w:pPr>
          </w:p>
        </w:tc>
        <w:tc>
          <w:tcPr>
            <w:tcW w:w="1105" w:type="dxa"/>
          </w:tcPr>
          <w:p w14:paraId="6E7EA707" w14:textId="77777777" w:rsidR="00F02090" w:rsidRPr="00FD0425" w:rsidRDefault="00F02090" w:rsidP="00694C97">
            <w:pPr>
              <w:pStyle w:val="TAC"/>
            </w:pPr>
            <w:r w:rsidRPr="00FD0425">
              <w:rPr>
                <w:lang w:eastAsia="ja-JP"/>
              </w:rPr>
              <w:t>–</w:t>
            </w:r>
          </w:p>
        </w:tc>
        <w:tc>
          <w:tcPr>
            <w:tcW w:w="1274" w:type="dxa"/>
          </w:tcPr>
          <w:p w14:paraId="0BDAADA2" w14:textId="77777777" w:rsidR="00F02090" w:rsidRPr="00FD0425" w:rsidRDefault="00F02090" w:rsidP="00694C97">
            <w:pPr>
              <w:pStyle w:val="TAC"/>
            </w:pPr>
          </w:p>
        </w:tc>
      </w:tr>
      <w:tr w:rsidR="00F02090" w:rsidRPr="00FD0425" w14:paraId="278FA0C2" w14:textId="77777777" w:rsidTr="00694C97">
        <w:tblPrEx>
          <w:tblCellMar>
            <w:top w:w="0" w:type="dxa"/>
            <w:bottom w:w="0" w:type="dxa"/>
          </w:tblCellMar>
        </w:tblPrEx>
        <w:tc>
          <w:tcPr>
            <w:tcW w:w="2578" w:type="dxa"/>
          </w:tcPr>
          <w:p w14:paraId="4995FD99" w14:textId="77777777" w:rsidR="00F02090" w:rsidRPr="00FD0425" w:rsidRDefault="00F02090" w:rsidP="00694C97">
            <w:pPr>
              <w:pStyle w:val="TAL"/>
              <w:ind w:left="113"/>
              <w:rPr>
                <w:b/>
              </w:rPr>
            </w:pPr>
            <w:r w:rsidRPr="00FD0425">
              <w:rPr>
                <w:lang w:eastAsia="ja-JP"/>
              </w:rPr>
              <w:t>&gt;Neighbour Information NR</w:t>
            </w:r>
          </w:p>
        </w:tc>
        <w:tc>
          <w:tcPr>
            <w:tcW w:w="1104" w:type="dxa"/>
          </w:tcPr>
          <w:p w14:paraId="1A2EBEF6" w14:textId="77777777" w:rsidR="00F02090" w:rsidRPr="00FD0425" w:rsidRDefault="00F02090" w:rsidP="00694C97">
            <w:pPr>
              <w:pStyle w:val="TAL"/>
              <w:rPr>
                <w:bCs/>
              </w:rPr>
            </w:pPr>
            <w:r w:rsidRPr="00FD0425">
              <w:rPr>
                <w:bCs/>
                <w:lang w:eastAsia="ja-JP"/>
              </w:rPr>
              <w:t>O</w:t>
            </w:r>
          </w:p>
        </w:tc>
        <w:tc>
          <w:tcPr>
            <w:tcW w:w="1694" w:type="dxa"/>
          </w:tcPr>
          <w:p w14:paraId="0E6097D2" w14:textId="77777777" w:rsidR="00F02090" w:rsidRPr="00FD0425" w:rsidRDefault="00F02090" w:rsidP="00694C97">
            <w:pPr>
              <w:pStyle w:val="TAL"/>
              <w:rPr>
                <w:bCs/>
                <w:i/>
                <w:lang w:eastAsia="ja-JP"/>
              </w:rPr>
            </w:pPr>
          </w:p>
        </w:tc>
        <w:tc>
          <w:tcPr>
            <w:tcW w:w="1273" w:type="dxa"/>
          </w:tcPr>
          <w:p w14:paraId="2AAD0C76" w14:textId="77777777" w:rsidR="00F02090" w:rsidRPr="00FD0425" w:rsidRDefault="00F02090" w:rsidP="00694C97">
            <w:pPr>
              <w:pStyle w:val="TAL"/>
              <w:rPr>
                <w:bCs/>
              </w:rPr>
            </w:pPr>
            <w:r w:rsidRPr="00FD0425">
              <w:rPr>
                <w:rFonts w:eastAsia="MS Mincho" w:cs="Arial"/>
                <w:bCs/>
                <w:lang w:eastAsia="ja-JP"/>
              </w:rPr>
              <w:t>9.2.2.13</w:t>
            </w:r>
          </w:p>
        </w:tc>
        <w:tc>
          <w:tcPr>
            <w:tcW w:w="1457" w:type="dxa"/>
          </w:tcPr>
          <w:p w14:paraId="4BC3D50C" w14:textId="77777777" w:rsidR="00F02090" w:rsidRPr="00FD0425" w:rsidRDefault="00F02090" w:rsidP="00694C97">
            <w:pPr>
              <w:pStyle w:val="TAL"/>
              <w:rPr>
                <w:bCs/>
                <w:lang w:eastAsia="zh-CN"/>
              </w:rPr>
            </w:pPr>
          </w:p>
        </w:tc>
        <w:tc>
          <w:tcPr>
            <w:tcW w:w="1105" w:type="dxa"/>
          </w:tcPr>
          <w:p w14:paraId="32D10075" w14:textId="77777777" w:rsidR="00F02090" w:rsidRPr="00FD0425" w:rsidRDefault="00F02090" w:rsidP="00694C97">
            <w:pPr>
              <w:pStyle w:val="TAC"/>
            </w:pPr>
            <w:r w:rsidRPr="00FD0425">
              <w:rPr>
                <w:lang w:eastAsia="ja-JP"/>
              </w:rPr>
              <w:t>–</w:t>
            </w:r>
          </w:p>
        </w:tc>
        <w:tc>
          <w:tcPr>
            <w:tcW w:w="1274" w:type="dxa"/>
          </w:tcPr>
          <w:p w14:paraId="170B4CD7" w14:textId="77777777" w:rsidR="00F02090" w:rsidRPr="00FD0425" w:rsidRDefault="00F02090" w:rsidP="00694C97">
            <w:pPr>
              <w:pStyle w:val="TAC"/>
            </w:pPr>
          </w:p>
        </w:tc>
      </w:tr>
      <w:tr w:rsidR="00F02090" w:rsidRPr="00FD0425" w14:paraId="116F5D34" w14:textId="77777777" w:rsidTr="00694C97">
        <w:tblPrEx>
          <w:tblCellMar>
            <w:top w:w="0" w:type="dxa"/>
            <w:bottom w:w="0" w:type="dxa"/>
          </w:tblCellMar>
        </w:tblPrEx>
        <w:tc>
          <w:tcPr>
            <w:tcW w:w="2578" w:type="dxa"/>
          </w:tcPr>
          <w:p w14:paraId="4C170559" w14:textId="77777777" w:rsidR="00F02090" w:rsidRPr="00FD0425" w:rsidRDefault="00F02090" w:rsidP="00694C97">
            <w:pPr>
              <w:pStyle w:val="TAL"/>
              <w:ind w:left="113"/>
              <w:rPr>
                <w:b/>
              </w:rPr>
            </w:pPr>
            <w:r w:rsidRPr="00FD0425">
              <w:rPr>
                <w:lang w:eastAsia="ja-JP"/>
              </w:rPr>
              <w:t>&gt;Neighbour Information E-UTRA</w:t>
            </w:r>
          </w:p>
        </w:tc>
        <w:tc>
          <w:tcPr>
            <w:tcW w:w="1104" w:type="dxa"/>
          </w:tcPr>
          <w:p w14:paraId="2A34FD20" w14:textId="77777777" w:rsidR="00F02090" w:rsidRPr="00FD0425" w:rsidRDefault="00F02090" w:rsidP="00694C97">
            <w:pPr>
              <w:pStyle w:val="TAL"/>
              <w:rPr>
                <w:bCs/>
              </w:rPr>
            </w:pPr>
            <w:r w:rsidRPr="00FD0425">
              <w:rPr>
                <w:bCs/>
                <w:lang w:eastAsia="ja-JP"/>
              </w:rPr>
              <w:t>O</w:t>
            </w:r>
          </w:p>
        </w:tc>
        <w:tc>
          <w:tcPr>
            <w:tcW w:w="1694" w:type="dxa"/>
          </w:tcPr>
          <w:p w14:paraId="4DDF8DA4" w14:textId="77777777" w:rsidR="00F02090" w:rsidRPr="00FD0425" w:rsidRDefault="00F02090" w:rsidP="00694C97">
            <w:pPr>
              <w:pStyle w:val="TAL"/>
              <w:rPr>
                <w:bCs/>
                <w:i/>
                <w:lang w:eastAsia="ja-JP"/>
              </w:rPr>
            </w:pPr>
          </w:p>
        </w:tc>
        <w:tc>
          <w:tcPr>
            <w:tcW w:w="1273" w:type="dxa"/>
          </w:tcPr>
          <w:p w14:paraId="14499E54" w14:textId="77777777" w:rsidR="00F02090" w:rsidRPr="00FD0425" w:rsidRDefault="00F02090" w:rsidP="00694C97">
            <w:pPr>
              <w:pStyle w:val="TAL"/>
              <w:rPr>
                <w:bCs/>
              </w:rPr>
            </w:pPr>
            <w:r w:rsidRPr="00FD0425">
              <w:rPr>
                <w:rFonts w:eastAsia="MS Mincho" w:cs="Arial"/>
                <w:bCs/>
                <w:lang w:eastAsia="ja-JP"/>
              </w:rPr>
              <w:t>9.2.2.14</w:t>
            </w:r>
          </w:p>
        </w:tc>
        <w:tc>
          <w:tcPr>
            <w:tcW w:w="1457" w:type="dxa"/>
          </w:tcPr>
          <w:p w14:paraId="674BB682" w14:textId="77777777" w:rsidR="00F02090" w:rsidRPr="00FD0425" w:rsidRDefault="00F02090" w:rsidP="00694C97">
            <w:pPr>
              <w:pStyle w:val="TAL"/>
              <w:rPr>
                <w:bCs/>
                <w:lang w:eastAsia="zh-CN"/>
              </w:rPr>
            </w:pPr>
          </w:p>
        </w:tc>
        <w:tc>
          <w:tcPr>
            <w:tcW w:w="1105" w:type="dxa"/>
          </w:tcPr>
          <w:p w14:paraId="5EA589B1" w14:textId="77777777" w:rsidR="00F02090" w:rsidRPr="00FD0425" w:rsidRDefault="00F02090" w:rsidP="00694C97">
            <w:pPr>
              <w:pStyle w:val="TAC"/>
            </w:pPr>
            <w:r w:rsidRPr="00FD0425">
              <w:rPr>
                <w:lang w:eastAsia="ja-JP"/>
              </w:rPr>
              <w:t>–</w:t>
            </w:r>
          </w:p>
        </w:tc>
        <w:tc>
          <w:tcPr>
            <w:tcW w:w="1274" w:type="dxa"/>
          </w:tcPr>
          <w:p w14:paraId="0FA03DCB" w14:textId="77777777" w:rsidR="00F02090" w:rsidRPr="00FD0425" w:rsidRDefault="00F02090" w:rsidP="00694C97">
            <w:pPr>
              <w:pStyle w:val="TAC"/>
            </w:pPr>
          </w:p>
        </w:tc>
      </w:tr>
      <w:tr w:rsidR="007D05EF" w:rsidRPr="00FD0425" w14:paraId="3AC9E292" w14:textId="77777777" w:rsidTr="00694C97">
        <w:tblPrEx>
          <w:tblCellMar>
            <w:top w:w="0" w:type="dxa"/>
            <w:bottom w:w="0" w:type="dxa"/>
          </w:tblCellMar>
        </w:tblPrEx>
        <w:tc>
          <w:tcPr>
            <w:tcW w:w="2578" w:type="dxa"/>
          </w:tcPr>
          <w:p w14:paraId="7857602A" w14:textId="77777777" w:rsidR="007D05EF" w:rsidRPr="00FD0425" w:rsidRDefault="007D05EF" w:rsidP="007D05EF">
            <w:pPr>
              <w:pStyle w:val="TAL"/>
              <w:ind w:left="113"/>
              <w:rPr>
                <w:lang w:eastAsia="ja-JP"/>
              </w:rPr>
            </w:pPr>
            <w:r>
              <w:rPr>
                <w:lang w:val="fr-FR" w:eastAsia="ja-JP"/>
              </w:rPr>
              <w:t>&gt;</w:t>
            </w:r>
            <w:r w:rsidRPr="00A728E7">
              <w:rPr>
                <w:lang w:val="fr-FR" w:eastAsia="ja-JP"/>
              </w:rPr>
              <w:t>SFN Offset</w:t>
            </w:r>
          </w:p>
        </w:tc>
        <w:tc>
          <w:tcPr>
            <w:tcW w:w="1104" w:type="dxa"/>
          </w:tcPr>
          <w:p w14:paraId="4B112803" w14:textId="77777777" w:rsidR="007D05EF" w:rsidRPr="00FD0425" w:rsidRDefault="007D05EF" w:rsidP="007D05EF">
            <w:pPr>
              <w:pStyle w:val="TAL"/>
              <w:rPr>
                <w:bCs/>
                <w:lang w:eastAsia="ja-JP"/>
              </w:rPr>
            </w:pPr>
            <w:r w:rsidRPr="00A728E7">
              <w:rPr>
                <w:lang w:val="fr-FR" w:eastAsia="ja-JP"/>
              </w:rPr>
              <w:t>O</w:t>
            </w:r>
          </w:p>
        </w:tc>
        <w:tc>
          <w:tcPr>
            <w:tcW w:w="1694" w:type="dxa"/>
          </w:tcPr>
          <w:p w14:paraId="6C38E590" w14:textId="77777777" w:rsidR="007D05EF" w:rsidRPr="00FD0425" w:rsidRDefault="007D05EF" w:rsidP="007D05EF">
            <w:pPr>
              <w:pStyle w:val="TAL"/>
              <w:rPr>
                <w:bCs/>
                <w:i/>
                <w:lang w:eastAsia="ja-JP"/>
              </w:rPr>
            </w:pPr>
          </w:p>
        </w:tc>
        <w:tc>
          <w:tcPr>
            <w:tcW w:w="1273" w:type="dxa"/>
          </w:tcPr>
          <w:p w14:paraId="5DCBA36C" w14:textId="77777777" w:rsidR="007D05EF" w:rsidRPr="00FD0425" w:rsidRDefault="007D05EF" w:rsidP="007D05EF">
            <w:pPr>
              <w:pStyle w:val="TAL"/>
              <w:rPr>
                <w:rFonts w:eastAsia="MS Mincho" w:cs="Arial"/>
                <w:bCs/>
                <w:lang w:eastAsia="ja-JP"/>
              </w:rPr>
            </w:pPr>
            <w:r w:rsidRPr="00A728E7">
              <w:rPr>
                <w:lang w:val="fr-FR" w:eastAsia="ja-JP"/>
              </w:rPr>
              <w:t>9.2.2.75</w:t>
            </w:r>
          </w:p>
        </w:tc>
        <w:tc>
          <w:tcPr>
            <w:tcW w:w="1457" w:type="dxa"/>
          </w:tcPr>
          <w:p w14:paraId="68494577" w14:textId="77777777" w:rsidR="007D05EF" w:rsidRPr="00FD0425" w:rsidRDefault="007D05EF" w:rsidP="007D05EF">
            <w:pPr>
              <w:pStyle w:val="TAL"/>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05" w:type="dxa"/>
          </w:tcPr>
          <w:p w14:paraId="5DFAE143" w14:textId="77777777" w:rsidR="007D05EF" w:rsidRPr="00FD0425" w:rsidRDefault="007D05EF" w:rsidP="007D05EF">
            <w:pPr>
              <w:pStyle w:val="TAC"/>
              <w:rPr>
                <w:lang w:eastAsia="ja-JP"/>
              </w:rPr>
            </w:pPr>
            <w:r w:rsidRPr="00A728E7">
              <w:rPr>
                <w:lang w:val="en-US"/>
              </w:rPr>
              <w:t>YES</w:t>
            </w:r>
          </w:p>
        </w:tc>
        <w:tc>
          <w:tcPr>
            <w:tcW w:w="1274" w:type="dxa"/>
          </w:tcPr>
          <w:p w14:paraId="7CA0AAEB" w14:textId="77777777" w:rsidR="007D05EF" w:rsidRPr="00FD0425" w:rsidRDefault="007D05EF" w:rsidP="007D05EF">
            <w:pPr>
              <w:pStyle w:val="TAC"/>
            </w:pPr>
            <w:r w:rsidRPr="00A728E7">
              <w:rPr>
                <w:lang w:val="en-US"/>
              </w:rPr>
              <w:t>ignore</w:t>
            </w:r>
          </w:p>
        </w:tc>
      </w:tr>
      <w:tr w:rsidR="007D05EF" w:rsidRPr="00FD0425" w14:paraId="42C58B1F" w14:textId="77777777" w:rsidTr="00694C97">
        <w:tblPrEx>
          <w:tblCellMar>
            <w:top w:w="0" w:type="dxa"/>
            <w:bottom w:w="0" w:type="dxa"/>
          </w:tblCellMar>
        </w:tblPrEx>
        <w:tc>
          <w:tcPr>
            <w:tcW w:w="2578" w:type="dxa"/>
          </w:tcPr>
          <w:p w14:paraId="6E05D5C6" w14:textId="77777777" w:rsidR="007D05EF" w:rsidRPr="00FD0425" w:rsidRDefault="007D05EF" w:rsidP="007D05EF">
            <w:pPr>
              <w:pStyle w:val="TAL"/>
              <w:rPr>
                <w:lang w:eastAsia="ja-JP"/>
              </w:rPr>
            </w:pPr>
            <w:r w:rsidRPr="00FD0425">
              <w:rPr>
                <w:lang w:eastAsia="ja-JP"/>
              </w:rPr>
              <w:t>Criticality Diagnostics</w:t>
            </w:r>
          </w:p>
        </w:tc>
        <w:tc>
          <w:tcPr>
            <w:tcW w:w="1104" w:type="dxa"/>
          </w:tcPr>
          <w:p w14:paraId="70E70BDB" w14:textId="77777777" w:rsidR="007D05EF" w:rsidRPr="00FD0425" w:rsidRDefault="007D05EF" w:rsidP="007D05EF">
            <w:pPr>
              <w:pStyle w:val="TAL"/>
              <w:rPr>
                <w:bCs/>
                <w:lang w:eastAsia="ja-JP"/>
              </w:rPr>
            </w:pPr>
            <w:r w:rsidRPr="00FD0425">
              <w:rPr>
                <w:lang w:eastAsia="ja-JP"/>
              </w:rPr>
              <w:t>O</w:t>
            </w:r>
          </w:p>
        </w:tc>
        <w:tc>
          <w:tcPr>
            <w:tcW w:w="1694" w:type="dxa"/>
          </w:tcPr>
          <w:p w14:paraId="6ABEC55F" w14:textId="77777777" w:rsidR="007D05EF" w:rsidRPr="00FD0425" w:rsidRDefault="007D05EF" w:rsidP="007D05EF">
            <w:pPr>
              <w:pStyle w:val="TAL"/>
              <w:rPr>
                <w:bCs/>
                <w:i/>
                <w:lang w:eastAsia="ja-JP"/>
              </w:rPr>
            </w:pPr>
          </w:p>
        </w:tc>
        <w:tc>
          <w:tcPr>
            <w:tcW w:w="1273" w:type="dxa"/>
          </w:tcPr>
          <w:p w14:paraId="33A6AE3F" w14:textId="77777777" w:rsidR="007D05EF" w:rsidRPr="00FD0425" w:rsidRDefault="007D05EF" w:rsidP="007D05EF">
            <w:pPr>
              <w:pStyle w:val="TAL"/>
              <w:rPr>
                <w:bCs/>
                <w:lang w:eastAsia="ja-JP"/>
              </w:rPr>
            </w:pPr>
            <w:r w:rsidRPr="00FD0425">
              <w:rPr>
                <w:lang w:eastAsia="ja-JP"/>
              </w:rPr>
              <w:t>9.2.3.3</w:t>
            </w:r>
          </w:p>
        </w:tc>
        <w:tc>
          <w:tcPr>
            <w:tcW w:w="1457" w:type="dxa"/>
          </w:tcPr>
          <w:p w14:paraId="1C776D79" w14:textId="77777777" w:rsidR="007D05EF" w:rsidRPr="00FD0425" w:rsidRDefault="007D05EF" w:rsidP="007D05EF">
            <w:pPr>
              <w:pStyle w:val="TAL"/>
              <w:rPr>
                <w:bCs/>
                <w:lang w:eastAsia="zh-CN"/>
              </w:rPr>
            </w:pPr>
          </w:p>
        </w:tc>
        <w:tc>
          <w:tcPr>
            <w:tcW w:w="1105" w:type="dxa"/>
          </w:tcPr>
          <w:p w14:paraId="2CAF727B" w14:textId="77777777" w:rsidR="007D05EF" w:rsidRPr="00FD0425" w:rsidRDefault="007D05EF" w:rsidP="007D05EF">
            <w:pPr>
              <w:pStyle w:val="TAC"/>
              <w:rPr>
                <w:lang w:eastAsia="ja-JP"/>
              </w:rPr>
            </w:pPr>
            <w:r w:rsidRPr="00FD0425">
              <w:rPr>
                <w:lang w:eastAsia="ja-JP"/>
              </w:rPr>
              <w:t>YES</w:t>
            </w:r>
          </w:p>
        </w:tc>
        <w:tc>
          <w:tcPr>
            <w:tcW w:w="1274" w:type="dxa"/>
          </w:tcPr>
          <w:p w14:paraId="61C7A303" w14:textId="77777777" w:rsidR="007D05EF" w:rsidRPr="00FD0425" w:rsidRDefault="007D05EF" w:rsidP="007D05EF">
            <w:pPr>
              <w:pStyle w:val="TAC"/>
            </w:pPr>
            <w:r w:rsidRPr="00FD0425">
              <w:rPr>
                <w:lang w:eastAsia="ja-JP"/>
              </w:rPr>
              <w:t>ignore</w:t>
            </w:r>
          </w:p>
        </w:tc>
      </w:tr>
      <w:tr w:rsidR="007D05EF" w:rsidRPr="00FD0425" w14:paraId="662A9990" w14:textId="77777777" w:rsidTr="009646B1">
        <w:tblPrEx>
          <w:tblCellMar>
            <w:top w:w="0" w:type="dxa"/>
            <w:bottom w:w="0" w:type="dxa"/>
          </w:tblCellMar>
        </w:tblPrEx>
        <w:tc>
          <w:tcPr>
            <w:tcW w:w="2578" w:type="dxa"/>
          </w:tcPr>
          <w:p w14:paraId="2F7706B8" w14:textId="77777777" w:rsidR="007D05EF" w:rsidRPr="00FD0425" w:rsidRDefault="007D05EF" w:rsidP="007D05EF">
            <w:pPr>
              <w:pStyle w:val="TAL"/>
              <w:rPr>
                <w:lang w:eastAsia="ja-JP"/>
              </w:rPr>
            </w:pPr>
            <w:r w:rsidRPr="00FD0425">
              <w:rPr>
                <w:lang w:eastAsia="ja-JP"/>
              </w:rPr>
              <w:t>AMF Region Information</w:t>
            </w:r>
          </w:p>
        </w:tc>
        <w:tc>
          <w:tcPr>
            <w:tcW w:w="1104" w:type="dxa"/>
          </w:tcPr>
          <w:p w14:paraId="04498E40" w14:textId="77777777" w:rsidR="007D05EF" w:rsidRPr="00FD0425" w:rsidRDefault="007D05EF" w:rsidP="007D05EF">
            <w:pPr>
              <w:pStyle w:val="TAL"/>
              <w:rPr>
                <w:lang w:eastAsia="ja-JP"/>
              </w:rPr>
            </w:pPr>
            <w:r w:rsidRPr="00FD0425">
              <w:rPr>
                <w:bCs/>
                <w:lang w:eastAsia="ja-JP"/>
              </w:rPr>
              <w:t>O</w:t>
            </w:r>
          </w:p>
        </w:tc>
        <w:tc>
          <w:tcPr>
            <w:tcW w:w="1694" w:type="dxa"/>
          </w:tcPr>
          <w:p w14:paraId="14E2D2B8" w14:textId="77777777" w:rsidR="007D05EF" w:rsidRPr="00FD0425" w:rsidRDefault="007D05EF" w:rsidP="007D05EF">
            <w:pPr>
              <w:pStyle w:val="TAL"/>
              <w:rPr>
                <w:bCs/>
                <w:i/>
                <w:lang w:eastAsia="ja-JP"/>
              </w:rPr>
            </w:pPr>
          </w:p>
        </w:tc>
        <w:tc>
          <w:tcPr>
            <w:tcW w:w="1273" w:type="dxa"/>
          </w:tcPr>
          <w:p w14:paraId="5CBA896D" w14:textId="77777777" w:rsidR="007D05EF" w:rsidRPr="00FD0425" w:rsidRDefault="007D05EF" w:rsidP="007D05EF">
            <w:pPr>
              <w:pStyle w:val="TAL"/>
              <w:rPr>
                <w:lang w:eastAsia="ja-JP"/>
              </w:rPr>
            </w:pPr>
            <w:r w:rsidRPr="00FD0425">
              <w:rPr>
                <w:bCs/>
                <w:lang w:eastAsia="ja-JP"/>
              </w:rPr>
              <w:t>9.2.3.83</w:t>
            </w:r>
          </w:p>
        </w:tc>
        <w:tc>
          <w:tcPr>
            <w:tcW w:w="1457" w:type="dxa"/>
          </w:tcPr>
          <w:p w14:paraId="7B36F75B" w14:textId="77777777" w:rsidR="007D05EF" w:rsidRPr="00FD0425" w:rsidRDefault="007D05EF" w:rsidP="007D05EF">
            <w:pPr>
              <w:pStyle w:val="TAL"/>
              <w:rPr>
                <w:bCs/>
                <w:lang w:eastAsia="zh-CN"/>
              </w:rPr>
            </w:pPr>
            <w:r w:rsidRPr="00FD0425">
              <w:rPr>
                <w:rFonts w:eastAsia="SimSun"/>
                <w:bCs/>
                <w:lang w:eastAsia="zh-CN"/>
              </w:rPr>
              <w:t>Contains a list of all the AMF Regions to which the NG-RAN node belongs.</w:t>
            </w:r>
          </w:p>
        </w:tc>
        <w:tc>
          <w:tcPr>
            <w:tcW w:w="1105" w:type="dxa"/>
          </w:tcPr>
          <w:p w14:paraId="06BC5952" w14:textId="77777777" w:rsidR="007D05EF" w:rsidRPr="00FD0425" w:rsidRDefault="007D05EF" w:rsidP="007D05EF">
            <w:pPr>
              <w:pStyle w:val="TAC"/>
              <w:rPr>
                <w:lang w:eastAsia="ja-JP"/>
              </w:rPr>
            </w:pPr>
            <w:r w:rsidRPr="00FD0425">
              <w:rPr>
                <w:lang w:eastAsia="ja-JP"/>
              </w:rPr>
              <w:t>YES</w:t>
            </w:r>
          </w:p>
        </w:tc>
        <w:tc>
          <w:tcPr>
            <w:tcW w:w="1274" w:type="dxa"/>
          </w:tcPr>
          <w:p w14:paraId="02BB4AA0" w14:textId="77777777" w:rsidR="007D05EF" w:rsidRPr="00FD0425" w:rsidRDefault="007D05EF" w:rsidP="007D05EF">
            <w:pPr>
              <w:pStyle w:val="TAC"/>
              <w:rPr>
                <w:lang w:eastAsia="ja-JP"/>
              </w:rPr>
            </w:pPr>
            <w:r w:rsidRPr="00FD0425">
              <w:rPr>
                <w:lang w:eastAsia="ja-JP"/>
              </w:rPr>
              <w:t>reject</w:t>
            </w:r>
          </w:p>
        </w:tc>
      </w:tr>
      <w:tr w:rsidR="007D05EF" w:rsidRPr="00FD0425" w14:paraId="6CABB6C0" w14:textId="77777777" w:rsidTr="009646B1">
        <w:tblPrEx>
          <w:tblCellMar>
            <w:top w:w="0" w:type="dxa"/>
            <w:bottom w:w="0" w:type="dxa"/>
          </w:tblCellMar>
        </w:tblPrEx>
        <w:tc>
          <w:tcPr>
            <w:tcW w:w="2578" w:type="dxa"/>
          </w:tcPr>
          <w:p w14:paraId="0B52276C" w14:textId="77777777" w:rsidR="007D05EF" w:rsidRPr="00FD0425" w:rsidRDefault="007D05EF" w:rsidP="007D05EF">
            <w:pPr>
              <w:pStyle w:val="TAL"/>
              <w:rPr>
                <w:lang w:eastAsia="ja-JP"/>
              </w:rPr>
            </w:pPr>
            <w:r w:rsidRPr="00FD0425">
              <w:rPr>
                <w:bCs/>
                <w:lang w:eastAsia="ja-JP"/>
              </w:rPr>
              <w:t>Interface Instance Indication</w:t>
            </w:r>
          </w:p>
        </w:tc>
        <w:tc>
          <w:tcPr>
            <w:tcW w:w="1104" w:type="dxa"/>
          </w:tcPr>
          <w:p w14:paraId="69BF193F" w14:textId="77777777" w:rsidR="007D05EF" w:rsidRPr="00FD0425" w:rsidRDefault="007D05EF" w:rsidP="007D05EF">
            <w:pPr>
              <w:pStyle w:val="TAL"/>
              <w:rPr>
                <w:bCs/>
                <w:lang w:eastAsia="ja-JP"/>
              </w:rPr>
            </w:pPr>
            <w:r w:rsidRPr="00FD0425">
              <w:rPr>
                <w:bCs/>
                <w:lang w:eastAsia="ja-JP"/>
              </w:rPr>
              <w:t>O</w:t>
            </w:r>
          </w:p>
        </w:tc>
        <w:tc>
          <w:tcPr>
            <w:tcW w:w="1694" w:type="dxa"/>
          </w:tcPr>
          <w:p w14:paraId="63387CDF" w14:textId="77777777" w:rsidR="007D05EF" w:rsidRPr="00FD0425" w:rsidRDefault="007D05EF" w:rsidP="007D05EF">
            <w:pPr>
              <w:pStyle w:val="TAL"/>
              <w:rPr>
                <w:bCs/>
                <w:i/>
                <w:lang w:eastAsia="ja-JP"/>
              </w:rPr>
            </w:pPr>
          </w:p>
        </w:tc>
        <w:tc>
          <w:tcPr>
            <w:tcW w:w="1273" w:type="dxa"/>
          </w:tcPr>
          <w:p w14:paraId="091B61F0" w14:textId="77777777" w:rsidR="007D05EF" w:rsidRPr="00FD0425" w:rsidRDefault="007D05EF" w:rsidP="007D05EF">
            <w:pPr>
              <w:pStyle w:val="TAL"/>
              <w:rPr>
                <w:bCs/>
                <w:lang w:eastAsia="ja-JP"/>
              </w:rPr>
            </w:pPr>
            <w:r w:rsidRPr="00FD0425">
              <w:rPr>
                <w:bCs/>
                <w:lang w:eastAsia="ja-JP"/>
              </w:rPr>
              <w:t>9.2.2.39</w:t>
            </w:r>
          </w:p>
        </w:tc>
        <w:tc>
          <w:tcPr>
            <w:tcW w:w="1457" w:type="dxa"/>
          </w:tcPr>
          <w:p w14:paraId="7A88EF61" w14:textId="77777777" w:rsidR="007D05EF" w:rsidRPr="00FD0425" w:rsidRDefault="007D05EF" w:rsidP="007D05EF">
            <w:pPr>
              <w:pStyle w:val="TAL"/>
              <w:rPr>
                <w:rFonts w:eastAsia="SimSun"/>
                <w:bCs/>
                <w:lang w:eastAsia="zh-CN"/>
              </w:rPr>
            </w:pPr>
          </w:p>
        </w:tc>
        <w:tc>
          <w:tcPr>
            <w:tcW w:w="1105" w:type="dxa"/>
          </w:tcPr>
          <w:p w14:paraId="7254491B" w14:textId="77777777" w:rsidR="007D05EF" w:rsidRPr="00FD0425" w:rsidRDefault="007D05EF" w:rsidP="007D05EF">
            <w:pPr>
              <w:pStyle w:val="TAC"/>
              <w:rPr>
                <w:lang w:eastAsia="ja-JP"/>
              </w:rPr>
            </w:pPr>
            <w:r w:rsidRPr="00FD0425">
              <w:rPr>
                <w:lang w:eastAsia="ja-JP"/>
              </w:rPr>
              <w:t>YES</w:t>
            </w:r>
          </w:p>
        </w:tc>
        <w:tc>
          <w:tcPr>
            <w:tcW w:w="1274" w:type="dxa"/>
          </w:tcPr>
          <w:p w14:paraId="26858E2A" w14:textId="77777777" w:rsidR="007D05EF" w:rsidRPr="00FD0425" w:rsidRDefault="007D05EF" w:rsidP="007D05EF">
            <w:pPr>
              <w:pStyle w:val="TAC"/>
              <w:rPr>
                <w:lang w:eastAsia="ja-JP"/>
              </w:rPr>
            </w:pPr>
            <w:r w:rsidRPr="00FD0425" w:rsidDel="006E4110">
              <w:rPr>
                <w:lang w:eastAsia="ja-JP"/>
              </w:rPr>
              <w:t>reject</w:t>
            </w:r>
          </w:p>
        </w:tc>
      </w:tr>
      <w:tr w:rsidR="007D05EF" w:rsidRPr="00FD0425" w14:paraId="398D76E0" w14:textId="77777777" w:rsidTr="009646B1">
        <w:tblPrEx>
          <w:tblCellMar>
            <w:top w:w="0" w:type="dxa"/>
            <w:bottom w:w="0" w:type="dxa"/>
          </w:tblCellMar>
        </w:tblPrEx>
        <w:tc>
          <w:tcPr>
            <w:tcW w:w="2578" w:type="dxa"/>
          </w:tcPr>
          <w:p w14:paraId="128EC742" w14:textId="77777777" w:rsidR="007D05EF" w:rsidRPr="00FD0425" w:rsidRDefault="007D05EF" w:rsidP="007D05EF">
            <w:pPr>
              <w:pStyle w:val="TAL"/>
              <w:rPr>
                <w:bCs/>
                <w:lang w:eastAsia="ja-JP"/>
              </w:rPr>
            </w:pPr>
            <w:r w:rsidRPr="00FD0425">
              <w:rPr>
                <w:rFonts w:cs="Arial"/>
                <w:szCs w:val="18"/>
                <w:lang w:eastAsia="zh-CN"/>
              </w:rPr>
              <w:t>TNL Configuration Info</w:t>
            </w:r>
          </w:p>
        </w:tc>
        <w:tc>
          <w:tcPr>
            <w:tcW w:w="1104" w:type="dxa"/>
          </w:tcPr>
          <w:p w14:paraId="0A7EEAD9" w14:textId="77777777" w:rsidR="007D05EF" w:rsidRPr="00FD0425" w:rsidRDefault="007D05EF" w:rsidP="007D05EF">
            <w:pPr>
              <w:pStyle w:val="TAL"/>
              <w:rPr>
                <w:bCs/>
                <w:lang w:eastAsia="ja-JP"/>
              </w:rPr>
            </w:pPr>
            <w:r w:rsidRPr="00FD0425">
              <w:rPr>
                <w:rFonts w:cs="Arial"/>
                <w:szCs w:val="18"/>
                <w:lang w:eastAsia="zh-CN"/>
              </w:rPr>
              <w:t>O</w:t>
            </w:r>
          </w:p>
        </w:tc>
        <w:tc>
          <w:tcPr>
            <w:tcW w:w="1694" w:type="dxa"/>
          </w:tcPr>
          <w:p w14:paraId="42043F54" w14:textId="77777777" w:rsidR="007D05EF" w:rsidRPr="00FD0425" w:rsidRDefault="007D05EF" w:rsidP="007D05EF">
            <w:pPr>
              <w:pStyle w:val="TAL"/>
              <w:rPr>
                <w:bCs/>
                <w:i/>
                <w:lang w:eastAsia="ja-JP"/>
              </w:rPr>
            </w:pPr>
          </w:p>
        </w:tc>
        <w:tc>
          <w:tcPr>
            <w:tcW w:w="1273" w:type="dxa"/>
          </w:tcPr>
          <w:p w14:paraId="37FE51B5" w14:textId="77777777" w:rsidR="007D05EF" w:rsidRPr="00FD0425" w:rsidRDefault="007D05EF" w:rsidP="007D05EF">
            <w:pPr>
              <w:pStyle w:val="TAL"/>
              <w:rPr>
                <w:bCs/>
                <w:lang w:eastAsia="ja-JP"/>
              </w:rPr>
            </w:pPr>
            <w:r w:rsidRPr="00FD0425">
              <w:rPr>
                <w:rFonts w:cs="Arial"/>
                <w:szCs w:val="18"/>
                <w:lang w:eastAsia="ja-JP"/>
              </w:rPr>
              <w:t>9.2.3.96</w:t>
            </w:r>
          </w:p>
        </w:tc>
        <w:tc>
          <w:tcPr>
            <w:tcW w:w="1457" w:type="dxa"/>
          </w:tcPr>
          <w:p w14:paraId="32915E94" w14:textId="77777777" w:rsidR="007D05EF" w:rsidRPr="00FD0425" w:rsidRDefault="007D05EF" w:rsidP="007D05EF">
            <w:pPr>
              <w:pStyle w:val="TAL"/>
              <w:rPr>
                <w:rFonts w:eastAsia="SimSun"/>
                <w:bCs/>
                <w:lang w:eastAsia="zh-CN"/>
              </w:rPr>
            </w:pPr>
          </w:p>
        </w:tc>
        <w:tc>
          <w:tcPr>
            <w:tcW w:w="1105" w:type="dxa"/>
          </w:tcPr>
          <w:p w14:paraId="0DE614BB" w14:textId="77777777" w:rsidR="007D05EF" w:rsidRPr="00FD0425" w:rsidRDefault="007D05EF" w:rsidP="007D05EF">
            <w:pPr>
              <w:pStyle w:val="TAC"/>
              <w:rPr>
                <w:lang w:eastAsia="ja-JP"/>
              </w:rPr>
            </w:pPr>
            <w:r w:rsidRPr="00FD0425">
              <w:rPr>
                <w:rFonts w:cs="Arial"/>
                <w:szCs w:val="18"/>
                <w:lang w:eastAsia="ja-JP"/>
              </w:rPr>
              <w:t>YES</w:t>
            </w:r>
          </w:p>
        </w:tc>
        <w:tc>
          <w:tcPr>
            <w:tcW w:w="1274" w:type="dxa"/>
          </w:tcPr>
          <w:p w14:paraId="4EB60FEB" w14:textId="77777777" w:rsidR="007D05EF" w:rsidRPr="00FD0425" w:rsidDel="006E4110" w:rsidRDefault="007D05EF" w:rsidP="007D05EF">
            <w:pPr>
              <w:pStyle w:val="TAC"/>
              <w:rPr>
                <w:lang w:eastAsia="ja-JP"/>
              </w:rPr>
            </w:pPr>
            <w:r w:rsidRPr="00FD0425">
              <w:rPr>
                <w:rFonts w:cs="Arial"/>
                <w:szCs w:val="18"/>
                <w:lang w:eastAsia="ja-JP"/>
              </w:rPr>
              <w:t>ignore</w:t>
            </w:r>
          </w:p>
        </w:tc>
      </w:tr>
      <w:tr w:rsidR="007D05EF" w:rsidRPr="00FD0425" w14:paraId="43CEE992" w14:textId="77777777" w:rsidTr="009646B1">
        <w:tblPrEx>
          <w:tblCellMar>
            <w:top w:w="0" w:type="dxa"/>
            <w:bottom w:w="0" w:type="dxa"/>
          </w:tblCellMar>
        </w:tblPrEx>
        <w:tc>
          <w:tcPr>
            <w:tcW w:w="2578" w:type="dxa"/>
          </w:tcPr>
          <w:p w14:paraId="03163450" w14:textId="77777777" w:rsidR="007D05EF" w:rsidRPr="00FD0425" w:rsidRDefault="007D05EF" w:rsidP="007D05EF">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05E198BD" w14:textId="77777777" w:rsidR="007D05EF" w:rsidRPr="00FD0425" w:rsidRDefault="007D05EF" w:rsidP="007D05EF">
            <w:pPr>
              <w:pStyle w:val="TAL"/>
              <w:rPr>
                <w:rFonts w:cs="Arial"/>
                <w:szCs w:val="18"/>
                <w:lang w:eastAsia="zh-CN"/>
              </w:rPr>
            </w:pPr>
            <w:r w:rsidRPr="00FD0425">
              <w:rPr>
                <w:lang w:eastAsia="ja-JP"/>
              </w:rPr>
              <w:t>O</w:t>
            </w:r>
          </w:p>
        </w:tc>
        <w:tc>
          <w:tcPr>
            <w:tcW w:w="1694" w:type="dxa"/>
          </w:tcPr>
          <w:p w14:paraId="3AAD3C91" w14:textId="77777777" w:rsidR="007D05EF" w:rsidRPr="00FD0425" w:rsidRDefault="007D05EF" w:rsidP="007D05EF">
            <w:pPr>
              <w:pStyle w:val="TAL"/>
              <w:rPr>
                <w:bCs/>
                <w:i/>
                <w:lang w:eastAsia="ja-JP"/>
              </w:rPr>
            </w:pPr>
          </w:p>
        </w:tc>
        <w:tc>
          <w:tcPr>
            <w:tcW w:w="1273" w:type="dxa"/>
          </w:tcPr>
          <w:p w14:paraId="22F95019" w14:textId="77777777" w:rsidR="007D05EF" w:rsidRDefault="007D05EF" w:rsidP="007D05EF">
            <w:pPr>
              <w:pStyle w:val="TAL"/>
              <w:rPr>
                <w:rFonts w:cs="Arial"/>
              </w:rPr>
            </w:pPr>
            <w:r>
              <w:rPr>
                <w:rFonts w:cs="Arial"/>
              </w:rPr>
              <w:t>Partial List Indicator</w:t>
            </w:r>
          </w:p>
          <w:p w14:paraId="518299EF" w14:textId="77777777" w:rsidR="007D05EF" w:rsidRPr="00FD0425" w:rsidRDefault="007D05EF" w:rsidP="007D05EF">
            <w:pPr>
              <w:pStyle w:val="TAL"/>
              <w:rPr>
                <w:rFonts w:cs="Arial"/>
                <w:szCs w:val="18"/>
                <w:lang w:eastAsia="ja-JP"/>
              </w:rPr>
            </w:pPr>
            <w:r>
              <w:rPr>
                <w:rFonts w:cs="Arial"/>
              </w:rPr>
              <w:t>9.2.2.46</w:t>
            </w:r>
          </w:p>
        </w:tc>
        <w:tc>
          <w:tcPr>
            <w:tcW w:w="1457" w:type="dxa"/>
          </w:tcPr>
          <w:p w14:paraId="1A585146" w14:textId="77777777" w:rsidR="007D05EF" w:rsidRPr="00FD0425" w:rsidRDefault="007D05EF" w:rsidP="007D05EF">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4932B00A"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38983FA8" w14:textId="77777777" w:rsidR="007D05EF" w:rsidRPr="00FD0425" w:rsidRDefault="007D05EF" w:rsidP="007D05EF">
            <w:pPr>
              <w:pStyle w:val="TAC"/>
              <w:rPr>
                <w:rFonts w:cs="Arial"/>
                <w:szCs w:val="18"/>
                <w:lang w:eastAsia="ja-JP"/>
              </w:rPr>
            </w:pPr>
            <w:r w:rsidRPr="00FD0425">
              <w:rPr>
                <w:lang w:eastAsia="ja-JP"/>
              </w:rPr>
              <w:t>ignore</w:t>
            </w:r>
          </w:p>
        </w:tc>
      </w:tr>
      <w:tr w:rsidR="007D05EF" w:rsidRPr="00FD0425" w14:paraId="68E6D4F5" w14:textId="77777777" w:rsidTr="009646B1">
        <w:tblPrEx>
          <w:tblCellMar>
            <w:top w:w="0" w:type="dxa"/>
            <w:bottom w:w="0" w:type="dxa"/>
          </w:tblCellMar>
        </w:tblPrEx>
        <w:tc>
          <w:tcPr>
            <w:tcW w:w="2578" w:type="dxa"/>
          </w:tcPr>
          <w:p w14:paraId="73E36233" w14:textId="77777777" w:rsidR="007D05EF" w:rsidRPr="00FD0425" w:rsidRDefault="007D05EF" w:rsidP="007D05EF">
            <w:pPr>
              <w:pStyle w:val="TAL"/>
              <w:rPr>
                <w:rFonts w:cs="Arial"/>
                <w:szCs w:val="18"/>
                <w:lang w:eastAsia="zh-CN"/>
              </w:rPr>
            </w:pPr>
            <w:r w:rsidRPr="00FD0425">
              <w:t>Cell and Capacity Assistance Information</w:t>
            </w:r>
            <w:r>
              <w:t xml:space="preserve"> NR</w:t>
            </w:r>
          </w:p>
        </w:tc>
        <w:tc>
          <w:tcPr>
            <w:tcW w:w="1104" w:type="dxa"/>
          </w:tcPr>
          <w:p w14:paraId="753B2866" w14:textId="77777777" w:rsidR="007D05EF" w:rsidRPr="00FD0425" w:rsidRDefault="007D05EF" w:rsidP="007D05EF">
            <w:pPr>
              <w:pStyle w:val="TAL"/>
              <w:rPr>
                <w:rFonts w:cs="Arial"/>
                <w:szCs w:val="18"/>
                <w:lang w:eastAsia="zh-CN"/>
              </w:rPr>
            </w:pPr>
            <w:r w:rsidRPr="00FD0425">
              <w:rPr>
                <w:bCs/>
              </w:rPr>
              <w:t>O</w:t>
            </w:r>
          </w:p>
        </w:tc>
        <w:tc>
          <w:tcPr>
            <w:tcW w:w="1694" w:type="dxa"/>
          </w:tcPr>
          <w:p w14:paraId="7989C437" w14:textId="77777777" w:rsidR="007D05EF" w:rsidRPr="00FD0425" w:rsidRDefault="007D05EF" w:rsidP="007D05EF">
            <w:pPr>
              <w:pStyle w:val="TAL"/>
              <w:rPr>
                <w:bCs/>
                <w:i/>
                <w:lang w:eastAsia="ja-JP"/>
              </w:rPr>
            </w:pPr>
          </w:p>
        </w:tc>
        <w:tc>
          <w:tcPr>
            <w:tcW w:w="1273" w:type="dxa"/>
          </w:tcPr>
          <w:p w14:paraId="3539793A" w14:textId="77777777" w:rsidR="007D05EF" w:rsidRPr="00FD0425" w:rsidRDefault="007D05EF" w:rsidP="007D05EF">
            <w:pPr>
              <w:pStyle w:val="TAL"/>
              <w:rPr>
                <w:rFonts w:cs="Arial"/>
                <w:szCs w:val="18"/>
                <w:lang w:eastAsia="ja-JP"/>
              </w:rPr>
            </w:pPr>
            <w:r w:rsidRPr="00FD0425">
              <w:rPr>
                <w:bCs/>
              </w:rPr>
              <w:t>9.2.2.41</w:t>
            </w:r>
          </w:p>
        </w:tc>
        <w:tc>
          <w:tcPr>
            <w:tcW w:w="1457" w:type="dxa"/>
          </w:tcPr>
          <w:p w14:paraId="78EC7AA9" w14:textId="77777777" w:rsidR="007D05EF" w:rsidRPr="00FD0425" w:rsidRDefault="007D05EF" w:rsidP="007D05EF">
            <w:pPr>
              <w:pStyle w:val="TAL"/>
              <w:rPr>
                <w:rFonts w:eastAsia="SimSun"/>
                <w:bCs/>
                <w:lang w:eastAsia="zh-CN"/>
              </w:rPr>
            </w:pPr>
            <w:r>
              <w:rPr>
                <w:rFonts w:eastAsia="SimSun"/>
                <w:bCs/>
                <w:lang w:eastAsia="zh-CN"/>
              </w:rPr>
              <w:t>Contains NR cell related assistance information.</w:t>
            </w:r>
          </w:p>
        </w:tc>
        <w:tc>
          <w:tcPr>
            <w:tcW w:w="1105" w:type="dxa"/>
          </w:tcPr>
          <w:p w14:paraId="232AA85F"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368A0B78" w14:textId="77777777" w:rsidR="007D05EF" w:rsidRPr="00FD0425" w:rsidRDefault="007D05EF" w:rsidP="007D05EF">
            <w:pPr>
              <w:pStyle w:val="TAC"/>
              <w:rPr>
                <w:rFonts w:cs="Arial"/>
                <w:szCs w:val="18"/>
                <w:lang w:eastAsia="ja-JP"/>
              </w:rPr>
            </w:pPr>
            <w:r w:rsidRPr="00FD0425">
              <w:rPr>
                <w:lang w:eastAsia="ja-JP"/>
              </w:rPr>
              <w:t>ignore</w:t>
            </w:r>
          </w:p>
        </w:tc>
      </w:tr>
      <w:tr w:rsidR="007D05EF" w:rsidRPr="00FD0425" w14:paraId="1C9DB8D0" w14:textId="77777777" w:rsidTr="009646B1">
        <w:tblPrEx>
          <w:tblCellMar>
            <w:top w:w="0" w:type="dxa"/>
            <w:bottom w:w="0" w:type="dxa"/>
          </w:tblCellMar>
        </w:tblPrEx>
        <w:tc>
          <w:tcPr>
            <w:tcW w:w="2578" w:type="dxa"/>
          </w:tcPr>
          <w:p w14:paraId="7A849716" w14:textId="77777777" w:rsidR="007D05EF" w:rsidRPr="00FD0425" w:rsidRDefault="007D05EF" w:rsidP="007D05EF">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4BA53043" w14:textId="77777777" w:rsidR="007D05EF" w:rsidRPr="00FD0425" w:rsidRDefault="007D05EF" w:rsidP="007D05EF">
            <w:pPr>
              <w:pStyle w:val="TAL"/>
              <w:rPr>
                <w:rFonts w:cs="Arial"/>
                <w:szCs w:val="18"/>
                <w:lang w:eastAsia="zh-CN"/>
              </w:rPr>
            </w:pPr>
            <w:r w:rsidRPr="00FD0425">
              <w:rPr>
                <w:lang w:eastAsia="ja-JP"/>
              </w:rPr>
              <w:t>O</w:t>
            </w:r>
          </w:p>
        </w:tc>
        <w:tc>
          <w:tcPr>
            <w:tcW w:w="1694" w:type="dxa"/>
          </w:tcPr>
          <w:p w14:paraId="1B394B31" w14:textId="77777777" w:rsidR="007D05EF" w:rsidRPr="00FD0425" w:rsidRDefault="007D05EF" w:rsidP="007D05EF">
            <w:pPr>
              <w:pStyle w:val="TAL"/>
              <w:rPr>
                <w:bCs/>
                <w:i/>
                <w:lang w:eastAsia="ja-JP"/>
              </w:rPr>
            </w:pPr>
          </w:p>
        </w:tc>
        <w:tc>
          <w:tcPr>
            <w:tcW w:w="1273" w:type="dxa"/>
          </w:tcPr>
          <w:p w14:paraId="000649E8" w14:textId="77777777" w:rsidR="007D05EF" w:rsidRDefault="007D05EF" w:rsidP="007D05EF">
            <w:pPr>
              <w:pStyle w:val="TAL"/>
              <w:rPr>
                <w:rFonts w:cs="Arial"/>
              </w:rPr>
            </w:pPr>
            <w:r>
              <w:rPr>
                <w:rFonts w:cs="Arial"/>
              </w:rPr>
              <w:t>Partial List Indicator</w:t>
            </w:r>
          </w:p>
          <w:p w14:paraId="0C4DF81D" w14:textId="77777777" w:rsidR="007D05EF" w:rsidRPr="00FD0425" w:rsidRDefault="007D05EF" w:rsidP="007D05EF">
            <w:pPr>
              <w:pStyle w:val="TAL"/>
              <w:rPr>
                <w:rFonts w:cs="Arial"/>
                <w:szCs w:val="18"/>
                <w:lang w:eastAsia="ja-JP"/>
              </w:rPr>
            </w:pPr>
            <w:r>
              <w:rPr>
                <w:rFonts w:cs="Arial"/>
              </w:rPr>
              <w:t>9.2.2.46</w:t>
            </w:r>
          </w:p>
        </w:tc>
        <w:tc>
          <w:tcPr>
            <w:tcW w:w="1457" w:type="dxa"/>
          </w:tcPr>
          <w:p w14:paraId="2634382B" w14:textId="77777777" w:rsidR="007D05EF" w:rsidRPr="00FD0425" w:rsidRDefault="007D05EF" w:rsidP="007D05EF">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3C5BA3A1"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22A12F3B" w14:textId="77777777" w:rsidR="007D05EF" w:rsidRPr="00FD0425" w:rsidRDefault="007D05EF" w:rsidP="007D05EF">
            <w:pPr>
              <w:pStyle w:val="TAC"/>
              <w:rPr>
                <w:rFonts w:cs="Arial"/>
                <w:szCs w:val="18"/>
                <w:lang w:eastAsia="ja-JP"/>
              </w:rPr>
            </w:pPr>
            <w:r w:rsidRPr="00FD0425">
              <w:rPr>
                <w:lang w:eastAsia="ja-JP"/>
              </w:rPr>
              <w:t>ignore</w:t>
            </w:r>
          </w:p>
        </w:tc>
      </w:tr>
      <w:tr w:rsidR="007D05EF" w:rsidRPr="00FD0425" w14:paraId="31AEED62" w14:textId="77777777" w:rsidTr="009646B1">
        <w:tblPrEx>
          <w:tblCellMar>
            <w:top w:w="0" w:type="dxa"/>
            <w:bottom w:w="0" w:type="dxa"/>
          </w:tblCellMar>
        </w:tblPrEx>
        <w:tc>
          <w:tcPr>
            <w:tcW w:w="2578" w:type="dxa"/>
          </w:tcPr>
          <w:p w14:paraId="69C7B6E3" w14:textId="77777777" w:rsidR="007D05EF" w:rsidRPr="00FD0425" w:rsidRDefault="007D05EF" w:rsidP="007D05EF">
            <w:pPr>
              <w:pStyle w:val="TAL"/>
              <w:rPr>
                <w:rFonts w:cs="Arial"/>
                <w:szCs w:val="18"/>
                <w:lang w:eastAsia="zh-CN"/>
              </w:rPr>
            </w:pPr>
            <w:r w:rsidRPr="00FD0425">
              <w:t>Cell and Capacity Assistance Information</w:t>
            </w:r>
            <w:r>
              <w:t xml:space="preserve"> E-UTRA</w:t>
            </w:r>
          </w:p>
        </w:tc>
        <w:tc>
          <w:tcPr>
            <w:tcW w:w="1104" w:type="dxa"/>
          </w:tcPr>
          <w:p w14:paraId="2DC00C91" w14:textId="77777777" w:rsidR="007D05EF" w:rsidRPr="00FD0425" w:rsidRDefault="007D05EF" w:rsidP="007D05EF">
            <w:pPr>
              <w:pStyle w:val="TAL"/>
              <w:rPr>
                <w:rFonts w:cs="Arial"/>
                <w:szCs w:val="18"/>
                <w:lang w:eastAsia="zh-CN"/>
              </w:rPr>
            </w:pPr>
            <w:r w:rsidRPr="00FD0425">
              <w:rPr>
                <w:bCs/>
              </w:rPr>
              <w:t>O</w:t>
            </w:r>
          </w:p>
        </w:tc>
        <w:tc>
          <w:tcPr>
            <w:tcW w:w="1694" w:type="dxa"/>
          </w:tcPr>
          <w:p w14:paraId="3BAED1F2" w14:textId="77777777" w:rsidR="007D05EF" w:rsidRPr="00FD0425" w:rsidRDefault="007D05EF" w:rsidP="007D05EF">
            <w:pPr>
              <w:pStyle w:val="TAL"/>
              <w:rPr>
                <w:bCs/>
                <w:i/>
                <w:lang w:eastAsia="ja-JP"/>
              </w:rPr>
            </w:pPr>
          </w:p>
        </w:tc>
        <w:tc>
          <w:tcPr>
            <w:tcW w:w="1273" w:type="dxa"/>
          </w:tcPr>
          <w:p w14:paraId="3CB8FE64" w14:textId="77777777" w:rsidR="007D05EF" w:rsidRPr="00FD0425" w:rsidRDefault="007D05EF" w:rsidP="007D05EF">
            <w:pPr>
              <w:pStyle w:val="TAL"/>
              <w:rPr>
                <w:rFonts w:cs="Arial"/>
                <w:szCs w:val="18"/>
                <w:lang w:eastAsia="ja-JP"/>
              </w:rPr>
            </w:pPr>
            <w:r w:rsidRPr="00FD0425">
              <w:rPr>
                <w:bCs/>
              </w:rPr>
              <w:t>9.2.2.4</w:t>
            </w:r>
            <w:r>
              <w:rPr>
                <w:bCs/>
              </w:rPr>
              <w:t>2</w:t>
            </w:r>
          </w:p>
        </w:tc>
        <w:tc>
          <w:tcPr>
            <w:tcW w:w="1457" w:type="dxa"/>
          </w:tcPr>
          <w:p w14:paraId="20041520" w14:textId="77777777" w:rsidR="007D05EF" w:rsidRPr="00FD0425" w:rsidRDefault="007D05EF" w:rsidP="007D05EF">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57AB3B73" w14:textId="77777777" w:rsidR="007D05EF" w:rsidRPr="00FD0425" w:rsidRDefault="007D05EF" w:rsidP="007D05EF">
            <w:pPr>
              <w:pStyle w:val="TAC"/>
              <w:rPr>
                <w:rFonts w:cs="Arial"/>
                <w:szCs w:val="18"/>
                <w:lang w:eastAsia="ja-JP"/>
              </w:rPr>
            </w:pPr>
            <w:r w:rsidRPr="00FD0425">
              <w:rPr>
                <w:lang w:eastAsia="ja-JP"/>
              </w:rPr>
              <w:t>YES</w:t>
            </w:r>
          </w:p>
        </w:tc>
        <w:tc>
          <w:tcPr>
            <w:tcW w:w="1274" w:type="dxa"/>
          </w:tcPr>
          <w:p w14:paraId="5F1487E9" w14:textId="77777777" w:rsidR="007D05EF" w:rsidRPr="00FD0425" w:rsidRDefault="007D05EF" w:rsidP="007D05EF">
            <w:pPr>
              <w:pStyle w:val="TAC"/>
              <w:rPr>
                <w:rFonts w:cs="Arial"/>
                <w:szCs w:val="18"/>
                <w:lang w:eastAsia="ja-JP"/>
              </w:rPr>
            </w:pPr>
            <w:r w:rsidRPr="00FD0425">
              <w:rPr>
                <w:lang w:eastAsia="ja-JP"/>
              </w:rPr>
              <w:t>ignore</w:t>
            </w:r>
          </w:p>
        </w:tc>
      </w:tr>
    </w:tbl>
    <w:p w14:paraId="1ED5861F" w14:textId="77777777" w:rsidR="00F02090" w:rsidRPr="00FD0425"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694C97">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694C97">
            <w:pPr>
              <w:pStyle w:val="TAL"/>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F02090"/>
    <w:p w14:paraId="38B3B8D5" w14:textId="77777777" w:rsidR="00F02090" w:rsidRPr="00FD0425" w:rsidRDefault="00F02090" w:rsidP="00F02090">
      <w:pPr>
        <w:pStyle w:val="Heading4"/>
      </w:pPr>
      <w:bookmarkStart w:id="3941" w:name="_Hlk498525852"/>
      <w:bookmarkStart w:id="3942" w:name="_Toc20955220"/>
      <w:bookmarkStart w:id="3943" w:name="_Toc29991417"/>
      <w:bookmarkStart w:id="3944" w:name="_Toc36555817"/>
      <w:bookmarkStart w:id="3945" w:name="_Toc44497527"/>
      <w:bookmarkStart w:id="3946" w:name="_Toc45107915"/>
      <w:bookmarkStart w:id="3947" w:name="_Toc45901535"/>
      <w:bookmarkStart w:id="3948" w:name="_Toc51850614"/>
      <w:bookmarkStart w:id="3949" w:name="_Toc56693617"/>
      <w:bookmarkStart w:id="3950" w:name="_Toc64447160"/>
      <w:bookmarkStart w:id="3951" w:name="_Toc66286654"/>
      <w:bookmarkStart w:id="3952" w:name="_Toc74151349"/>
      <w:bookmarkStart w:id="3953" w:name="_Toc88653821"/>
      <w:bookmarkStart w:id="3954" w:name="_Toc97904177"/>
      <w:bookmarkStart w:id="3955" w:name="_Toc105175218"/>
      <w:bookmarkStart w:id="3956" w:name="_Toc113826248"/>
      <w:bookmarkStart w:id="3957" w:name="_Toc120032374"/>
      <w:r w:rsidRPr="00FD0425">
        <w:t>9.1.3.3</w:t>
      </w:r>
      <w:r w:rsidRPr="00FD0425">
        <w:tab/>
        <w:t>XN SETUP FAILURE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1C69B0B" w14:textId="77777777" w:rsidR="00F02090" w:rsidRPr="00FD0425" w:rsidRDefault="00F02090" w:rsidP="00F02090">
      <w:bookmarkStart w:id="3958" w:name="OLE_LINK213"/>
      <w:r w:rsidRPr="00FD0425">
        <w:t>This message is sent by the neighbouring NG-RAN node to indicate Xn Setup failure.</w:t>
      </w:r>
    </w:p>
    <w:p w14:paraId="1B36E2C5" w14:textId="77777777" w:rsidR="00F02090" w:rsidRPr="00FD0425" w:rsidRDefault="00F02090" w:rsidP="00F02090">
      <w:r w:rsidRPr="00FD0425">
        <w:t xml:space="preserve">Direction: </w:t>
      </w:r>
      <w:bookmarkStart w:id="3959"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9"/>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02090" w:rsidRPr="00FD0425" w14:paraId="6CF70F1A"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694C97">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694C97">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694C97">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694C97">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3109F0DE"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694C97">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694C97">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694C97">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694C97">
            <w:pPr>
              <w:pStyle w:val="TAC"/>
              <w:rPr>
                <w:lang w:eastAsia="ja-JP"/>
              </w:rPr>
            </w:pPr>
            <w:r w:rsidRPr="00FD0425">
              <w:rPr>
                <w:lang w:eastAsia="ja-JP"/>
              </w:rPr>
              <w:t>reject</w:t>
            </w:r>
          </w:p>
        </w:tc>
      </w:tr>
      <w:tr w:rsidR="00F02090" w:rsidRPr="00FD0425" w14:paraId="75600BE4"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694C97">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694C97">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694C97">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694C97">
            <w:pPr>
              <w:pStyle w:val="TAC"/>
              <w:rPr>
                <w:lang w:eastAsia="ja-JP"/>
              </w:rPr>
            </w:pPr>
            <w:r w:rsidRPr="00FD0425">
              <w:rPr>
                <w:lang w:eastAsia="ja-JP"/>
              </w:rPr>
              <w:t>ignore</w:t>
            </w:r>
          </w:p>
        </w:tc>
      </w:tr>
      <w:tr w:rsidR="00F02090" w:rsidRPr="00FD0425" w14:paraId="4607302C" w14:textId="77777777" w:rsidTr="00694C97">
        <w:tc>
          <w:tcPr>
            <w:tcW w:w="2562" w:type="dxa"/>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694C97">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694C97">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694C97">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694C97">
            <w:pPr>
              <w:pStyle w:val="TAC"/>
              <w:rPr>
                <w:lang w:eastAsia="ja-JP"/>
              </w:rPr>
            </w:pPr>
            <w:r w:rsidRPr="00FD0425">
              <w:rPr>
                <w:lang w:eastAsia="ja-JP"/>
              </w:rPr>
              <w:t>ignore</w:t>
            </w:r>
          </w:p>
        </w:tc>
      </w:tr>
      <w:tr w:rsidR="00F02090" w:rsidRPr="00FD0425" w14:paraId="2DCFDC69"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694C97">
            <w:pPr>
              <w:pStyle w:val="TAL"/>
              <w:rPr>
                <w:rFonts w:cs="Arial"/>
                <w:lang w:eastAsia="ja-JP"/>
              </w:rPr>
            </w:pPr>
            <w:r w:rsidRPr="00FD0425">
              <w:rPr>
                <w:rFonts w:cs="Arial"/>
                <w:lang w:eastAsia="ja-JP"/>
              </w:rPr>
              <w:t xml:space="preserve">Criticality </w:t>
            </w:r>
            <w:bookmarkStart w:id="3960" w:name="OLE_LINK210"/>
            <w:r w:rsidRPr="00FD0425">
              <w:rPr>
                <w:rFonts w:cs="Arial"/>
                <w:lang w:eastAsia="ja-JP"/>
              </w:rPr>
              <w:t>Diagnostics</w:t>
            </w:r>
            <w:bookmarkEnd w:id="3960"/>
          </w:p>
        </w:tc>
        <w:tc>
          <w:tcPr>
            <w:tcW w:w="1079" w:type="dxa"/>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694C97">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694C97">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694C97">
            <w:pPr>
              <w:pStyle w:val="TAC"/>
              <w:rPr>
                <w:lang w:eastAsia="ja-JP"/>
              </w:rPr>
            </w:pPr>
            <w:r w:rsidRPr="00FD0425">
              <w:rPr>
                <w:lang w:eastAsia="ja-JP"/>
              </w:rPr>
              <w:t>ignore</w:t>
            </w:r>
          </w:p>
        </w:tc>
      </w:tr>
      <w:tr w:rsidR="00814FFF" w:rsidRPr="00FD0425" w14:paraId="1397523D" w14:textId="77777777" w:rsidTr="00694C97">
        <w:tc>
          <w:tcPr>
            <w:tcW w:w="2562" w:type="dxa"/>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814FFF">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814FFF">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814FFF">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814FFF">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814FFF">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814FFF">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814FFF">
            <w:pPr>
              <w:pStyle w:val="TAC"/>
              <w:rPr>
                <w:lang w:eastAsia="ja-JP"/>
              </w:rPr>
            </w:pPr>
            <w:r w:rsidRPr="00FD0425" w:rsidDel="006E4110">
              <w:rPr>
                <w:lang w:eastAsia="ja-JP"/>
              </w:rPr>
              <w:t>reject</w:t>
            </w:r>
          </w:p>
        </w:tc>
      </w:tr>
      <w:tr w:rsidR="002978AA" w:rsidRPr="00FD0425" w14:paraId="5C76EBBD" w14:textId="77777777" w:rsidTr="00694C97">
        <w:tc>
          <w:tcPr>
            <w:tcW w:w="2562" w:type="dxa"/>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2978AA">
            <w:pPr>
              <w:pStyle w:val="TAL"/>
              <w:rPr>
                <w:bCs/>
                <w:lang w:eastAsia="ja-JP"/>
              </w:rPr>
            </w:pPr>
            <w:r w:rsidRPr="00FD0425">
              <w:rPr>
                <w:bCs/>
                <w:lang w:eastAsia="ja-JP"/>
              </w:rPr>
              <w:t>Message Oversize Notification</w:t>
            </w:r>
          </w:p>
        </w:tc>
        <w:tc>
          <w:tcPr>
            <w:tcW w:w="1079" w:type="dxa"/>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2978AA">
            <w:pPr>
              <w:pStyle w:val="TAL"/>
              <w:rPr>
                <w:bCs/>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2978A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2978AA">
            <w:pPr>
              <w:pStyle w:val="TAL"/>
              <w:rPr>
                <w:bCs/>
                <w:lang w:eastAsia="ja-JP"/>
              </w:rPr>
            </w:pPr>
            <w:r w:rsidRPr="00FD0425">
              <w:rPr>
                <w:bCs/>
                <w:lang w:eastAsia="ja-JP"/>
              </w:rPr>
              <w:t>9.2.2.45</w:t>
            </w:r>
          </w:p>
        </w:tc>
        <w:tc>
          <w:tcPr>
            <w:tcW w:w="1260" w:type="dxa"/>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2978AA">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2978AA">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2978AA">
            <w:pPr>
              <w:pStyle w:val="TAC"/>
              <w:rPr>
                <w:lang w:eastAsia="ja-JP"/>
              </w:rPr>
            </w:pPr>
            <w:r w:rsidRPr="00FD0425">
              <w:rPr>
                <w:lang w:eastAsia="ja-JP"/>
              </w:rPr>
              <w:t>ignore</w:t>
            </w:r>
          </w:p>
        </w:tc>
      </w:tr>
    </w:tbl>
    <w:p w14:paraId="593EA007" w14:textId="77777777" w:rsidR="00F02090" w:rsidRPr="00FD0425" w:rsidRDefault="00F02090" w:rsidP="00F02090">
      <w:pPr>
        <w:rPr>
          <w:lang w:eastAsia="ja-JP"/>
        </w:rPr>
      </w:pPr>
    </w:p>
    <w:p w14:paraId="528E1BBC" w14:textId="77777777" w:rsidR="00F02090" w:rsidRPr="00FD0425" w:rsidRDefault="00F02090" w:rsidP="00F02090">
      <w:pPr>
        <w:pStyle w:val="Heading4"/>
      </w:pPr>
      <w:bookmarkStart w:id="3961" w:name="_Toc20955221"/>
      <w:bookmarkStart w:id="3962" w:name="_Toc29991418"/>
      <w:bookmarkStart w:id="3963" w:name="_Toc36555818"/>
      <w:bookmarkStart w:id="3964" w:name="_Toc44497528"/>
      <w:bookmarkStart w:id="3965" w:name="_Toc45107916"/>
      <w:bookmarkStart w:id="3966" w:name="_Toc45901536"/>
      <w:bookmarkStart w:id="3967" w:name="_Toc51850615"/>
      <w:bookmarkStart w:id="3968" w:name="_Toc56693618"/>
      <w:bookmarkStart w:id="3969" w:name="_Toc64447161"/>
      <w:bookmarkStart w:id="3970" w:name="_Toc66286655"/>
      <w:bookmarkStart w:id="3971" w:name="_Toc74151350"/>
      <w:bookmarkStart w:id="3972" w:name="_Toc88653822"/>
      <w:bookmarkStart w:id="3973" w:name="_Toc97904178"/>
      <w:bookmarkStart w:id="3974" w:name="_Toc105175219"/>
      <w:bookmarkStart w:id="3975" w:name="_Toc113826249"/>
      <w:bookmarkStart w:id="3976" w:name="_Toc120032375"/>
      <w:bookmarkEnd w:id="3958"/>
      <w:r w:rsidRPr="00FD0425">
        <w:t>9.1.3.4</w:t>
      </w:r>
      <w:r w:rsidRPr="00FD0425">
        <w:tab/>
        <w:t>NG-RAN NODE CONFIGURATION UPDATE</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0CAEA6B" w14:textId="77777777" w:rsidR="00F02090" w:rsidRPr="00FD0425" w:rsidRDefault="00F02090" w:rsidP="00F02090">
      <w:r w:rsidRPr="00FD0425">
        <w:t>This message is sent by a NG-RAN node to a neighbouring NG-RAN node to transfer updated information for an Xn-C interface instance.</w:t>
      </w:r>
    </w:p>
    <w:p w14:paraId="738FCCA8" w14:textId="77777777" w:rsidR="00F02090" w:rsidRPr="00FD0425" w:rsidRDefault="00F02090" w:rsidP="00F02090">
      <w:pPr>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F02090" w:rsidRPr="00FD0425" w14:paraId="370E72E2" w14:textId="77777777" w:rsidTr="00C355F9">
        <w:tblPrEx>
          <w:tblCellMar>
            <w:top w:w="0" w:type="dxa"/>
            <w:bottom w:w="0" w:type="dxa"/>
          </w:tblCellMar>
        </w:tblPrEx>
        <w:tc>
          <w:tcPr>
            <w:tcW w:w="2575" w:type="dxa"/>
            <w:gridSpan w:val="2"/>
          </w:tcPr>
          <w:p w14:paraId="6EAB354D" w14:textId="77777777" w:rsidR="00F02090" w:rsidRPr="00FD0425" w:rsidRDefault="00F02090" w:rsidP="00694C97">
            <w:pPr>
              <w:pStyle w:val="TAH"/>
              <w:rPr>
                <w:lang w:eastAsia="ja-JP"/>
              </w:rPr>
            </w:pPr>
            <w:r w:rsidRPr="00FD0425">
              <w:rPr>
                <w:lang w:eastAsia="ja-JP"/>
              </w:rPr>
              <w:t>IE/Group Name</w:t>
            </w:r>
          </w:p>
        </w:tc>
        <w:tc>
          <w:tcPr>
            <w:tcW w:w="1104" w:type="dxa"/>
          </w:tcPr>
          <w:p w14:paraId="3928B6F2" w14:textId="77777777" w:rsidR="00F02090" w:rsidRPr="00FD0425" w:rsidRDefault="00F02090" w:rsidP="00694C97">
            <w:pPr>
              <w:pStyle w:val="TAH"/>
              <w:rPr>
                <w:lang w:eastAsia="ja-JP"/>
              </w:rPr>
            </w:pPr>
            <w:r w:rsidRPr="00FD0425">
              <w:rPr>
                <w:lang w:eastAsia="ja-JP"/>
              </w:rPr>
              <w:t>Presence</w:t>
            </w:r>
          </w:p>
        </w:tc>
        <w:tc>
          <w:tcPr>
            <w:tcW w:w="1695" w:type="dxa"/>
          </w:tcPr>
          <w:p w14:paraId="69FF3203" w14:textId="77777777" w:rsidR="00F02090" w:rsidRPr="00FD0425" w:rsidRDefault="00F02090" w:rsidP="00694C97">
            <w:pPr>
              <w:pStyle w:val="TAH"/>
              <w:rPr>
                <w:lang w:eastAsia="ja-JP"/>
              </w:rPr>
            </w:pPr>
            <w:r w:rsidRPr="00FD0425">
              <w:rPr>
                <w:lang w:eastAsia="ja-JP"/>
              </w:rPr>
              <w:t>Range</w:t>
            </w:r>
          </w:p>
        </w:tc>
        <w:tc>
          <w:tcPr>
            <w:tcW w:w="1274" w:type="dxa"/>
          </w:tcPr>
          <w:p w14:paraId="7E2E7D98" w14:textId="77777777" w:rsidR="00F02090" w:rsidRPr="00FD0425" w:rsidRDefault="00F02090" w:rsidP="00694C97">
            <w:pPr>
              <w:pStyle w:val="TAH"/>
              <w:rPr>
                <w:lang w:eastAsia="ja-JP"/>
              </w:rPr>
            </w:pPr>
            <w:r w:rsidRPr="00FD0425">
              <w:rPr>
                <w:lang w:eastAsia="ja-JP"/>
              </w:rPr>
              <w:t>IE type and reference</w:t>
            </w:r>
          </w:p>
        </w:tc>
        <w:tc>
          <w:tcPr>
            <w:tcW w:w="1457" w:type="dxa"/>
          </w:tcPr>
          <w:p w14:paraId="58952E9F" w14:textId="77777777" w:rsidR="00F02090" w:rsidRPr="00FD0425" w:rsidRDefault="00F02090" w:rsidP="00694C97">
            <w:pPr>
              <w:pStyle w:val="TAH"/>
              <w:rPr>
                <w:lang w:eastAsia="ja-JP"/>
              </w:rPr>
            </w:pPr>
            <w:r w:rsidRPr="00FD0425">
              <w:rPr>
                <w:lang w:eastAsia="ja-JP"/>
              </w:rPr>
              <w:t>Semantics description</w:t>
            </w:r>
          </w:p>
        </w:tc>
        <w:tc>
          <w:tcPr>
            <w:tcW w:w="1106" w:type="dxa"/>
          </w:tcPr>
          <w:p w14:paraId="6E2A7415" w14:textId="77777777" w:rsidR="00F02090" w:rsidRPr="00FD0425" w:rsidRDefault="00F02090" w:rsidP="00694C97">
            <w:pPr>
              <w:pStyle w:val="TAH"/>
              <w:rPr>
                <w:b w:val="0"/>
                <w:lang w:eastAsia="ja-JP"/>
              </w:rPr>
            </w:pPr>
            <w:r w:rsidRPr="00FD0425">
              <w:rPr>
                <w:lang w:eastAsia="ja-JP"/>
              </w:rPr>
              <w:t>Criticality</w:t>
            </w:r>
          </w:p>
        </w:tc>
        <w:tc>
          <w:tcPr>
            <w:tcW w:w="1274" w:type="dxa"/>
          </w:tcPr>
          <w:p w14:paraId="6DB4402A"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2DEB48F2" w14:textId="77777777" w:rsidTr="00C355F9">
        <w:tblPrEx>
          <w:tblCellMar>
            <w:top w:w="0" w:type="dxa"/>
            <w:bottom w:w="0" w:type="dxa"/>
          </w:tblCellMar>
        </w:tblPrEx>
        <w:tc>
          <w:tcPr>
            <w:tcW w:w="2575" w:type="dxa"/>
            <w:gridSpan w:val="2"/>
          </w:tcPr>
          <w:p w14:paraId="405A2A08" w14:textId="77777777" w:rsidR="00F02090" w:rsidRPr="00FD0425" w:rsidRDefault="00F02090" w:rsidP="00694C97">
            <w:pPr>
              <w:pStyle w:val="TAL"/>
              <w:rPr>
                <w:lang w:eastAsia="ja-JP"/>
              </w:rPr>
            </w:pPr>
            <w:r w:rsidRPr="00FD0425">
              <w:rPr>
                <w:bCs/>
                <w:lang w:eastAsia="ja-JP"/>
              </w:rPr>
              <w:t>Message Type</w:t>
            </w:r>
          </w:p>
        </w:tc>
        <w:tc>
          <w:tcPr>
            <w:tcW w:w="1104" w:type="dxa"/>
          </w:tcPr>
          <w:p w14:paraId="5E0B5E41" w14:textId="77777777" w:rsidR="00F02090" w:rsidRPr="00FD0425" w:rsidRDefault="00F02090" w:rsidP="00694C97">
            <w:pPr>
              <w:pStyle w:val="TAL"/>
              <w:rPr>
                <w:lang w:eastAsia="ja-JP"/>
              </w:rPr>
            </w:pPr>
            <w:r w:rsidRPr="00FD0425">
              <w:rPr>
                <w:bCs/>
                <w:lang w:eastAsia="ja-JP"/>
              </w:rPr>
              <w:t>M</w:t>
            </w:r>
          </w:p>
        </w:tc>
        <w:tc>
          <w:tcPr>
            <w:tcW w:w="1695" w:type="dxa"/>
          </w:tcPr>
          <w:p w14:paraId="752BCC49" w14:textId="77777777" w:rsidR="00F02090" w:rsidRPr="00FD0425" w:rsidRDefault="00F02090" w:rsidP="00694C97">
            <w:pPr>
              <w:pStyle w:val="TAL"/>
              <w:rPr>
                <w:szCs w:val="18"/>
                <w:lang w:eastAsia="ja-JP"/>
              </w:rPr>
            </w:pPr>
          </w:p>
        </w:tc>
        <w:tc>
          <w:tcPr>
            <w:tcW w:w="1274" w:type="dxa"/>
          </w:tcPr>
          <w:p w14:paraId="2C490335" w14:textId="77777777" w:rsidR="00F02090" w:rsidRPr="00FD0425" w:rsidRDefault="00F02090" w:rsidP="00694C97">
            <w:pPr>
              <w:pStyle w:val="TAL"/>
              <w:rPr>
                <w:lang w:eastAsia="ja-JP"/>
              </w:rPr>
            </w:pPr>
            <w:r w:rsidRPr="00FD0425">
              <w:rPr>
                <w:lang w:eastAsia="ja-JP"/>
              </w:rPr>
              <w:t>9.2.3.1</w:t>
            </w:r>
          </w:p>
        </w:tc>
        <w:tc>
          <w:tcPr>
            <w:tcW w:w="1457" w:type="dxa"/>
          </w:tcPr>
          <w:p w14:paraId="080CD74F" w14:textId="77777777" w:rsidR="00F02090" w:rsidRPr="00FD0425" w:rsidRDefault="00F02090" w:rsidP="00694C97">
            <w:pPr>
              <w:pStyle w:val="TAL"/>
              <w:rPr>
                <w:szCs w:val="18"/>
                <w:lang w:eastAsia="ja-JP"/>
              </w:rPr>
            </w:pPr>
          </w:p>
        </w:tc>
        <w:tc>
          <w:tcPr>
            <w:tcW w:w="1106" w:type="dxa"/>
          </w:tcPr>
          <w:p w14:paraId="6FAC9703" w14:textId="77777777" w:rsidR="00F02090" w:rsidRPr="00FD0425" w:rsidRDefault="00F02090" w:rsidP="00694C97">
            <w:pPr>
              <w:pStyle w:val="TAC"/>
            </w:pPr>
            <w:r w:rsidRPr="00FD0425">
              <w:t>YES</w:t>
            </w:r>
          </w:p>
        </w:tc>
        <w:tc>
          <w:tcPr>
            <w:tcW w:w="1274" w:type="dxa"/>
          </w:tcPr>
          <w:p w14:paraId="4B2A3976" w14:textId="77777777" w:rsidR="00F02090" w:rsidRPr="00FD0425" w:rsidRDefault="00F02090" w:rsidP="00694C97">
            <w:pPr>
              <w:pStyle w:val="TAC"/>
            </w:pPr>
            <w:r w:rsidRPr="00FD0425">
              <w:t>reject</w:t>
            </w:r>
          </w:p>
        </w:tc>
      </w:tr>
      <w:tr w:rsidR="00F02090" w:rsidRPr="00FD0425" w14:paraId="706BD0CC" w14:textId="77777777" w:rsidTr="00C355F9">
        <w:tblPrEx>
          <w:tblCellMar>
            <w:top w:w="0" w:type="dxa"/>
            <w:bottom w:w="0" w:type="dxa"/>
          </w:tblCellMar>
        </w:tblPrEx>
        <w:tc>
          <w:tcPr>
            <w:tcW w:w="2575" w:type="dxa"/>
            <w:gridSpan w:val="2"/>
          </w:tcPr>
          <w:p w14:paraId="365A4707" w14:textId="77777777" w:rsidR="00F02090" w:rsidRPr="00FD0425" w:rsidRDefault="00277355" w:rsidP="00694C97">
            <w:pPr>
              <w:pStyle w:val="TAL"/>
              <w:rPr>
                <w:b/>
                <w:lang w:eastAsia="ja-JP"/>
              </w:rPr>
            </w:pPr>
            <w:r w:rsidRPr="009354E2">
              <w:rPr>
                <w:bCs/>
              </w:rPr>
              <w:t>TAI Support List</w:t>
            </w:r>
          </w:p>
        </w:tc>
        <w:tc>
          <w:tcPr>
            <w:tcW w:w="1104" w:type="dxa"/>
          </w:tcPr>
          <w:p w14:paraId="4063AC96" w14:textId="77777777" w:rsidR="00F02090" w:rsidRPr="00FD0425" w:rsidRDefault="00F02090" w:rsidP="00694C97">
            <w:pPr>
              <w:pStyle w:val="TAL"/>
              <w:rPr>
                <w:bCs/>
                <w:lang w:eastAsia="ja-JP"/>
              </w:rPr>
            </w:pPr>
            <w:r w:rsidRPr="00FD0425">
              <w:rPr>
                <w:bCs/>
              </w:rPr>
              <w:t>O</w:t>
            </w:r>
          </w:p>
        </w:tc>
        <w:tc>
          <w:tcPr>
            <w:tcW w:w="1695" w:type="dxa"/>
          </w:tcPr>
          <w:p w14:paraId="4AE0D68D" w14:textId="77777777" w:rsidR="00F02090" w:rsidRPr="00FD0425" w:rsidRDefault="00F02090" w:rsidP="00694C97">
            <w:pPr>
              <w:pStyle w:val="TAL"/>
              <w:rPr>
                <w:bCs/>
                <w:i/>
                <w:lang w:eastAsia="ja-JP"/>
              </w:rPr>
            </w:pPr>
          </w:p>
        </w:tc>
        <w:tc>
          <w:tcPr>
            <w:tcW w:w="1274" w:type="dxa"/>
          </w:tcPr>
          <w:p w14:paraId="2E93B3D1" w14:textId="77777777" w:rsidR="00F02090" w:rsidRPr="00FD0425" w:rsidRDefault="00F02090" w:rsidP="00694C97">
            <w:pPr>
              <w:pStyle w:val="TAL"/>
              <w:rPr>
                <w:bCs/>
                <w:lang w:eastAsia="ja-JP"/>
              </w:rPr>
            </w:pPr>
            <w:r w:rsidRPr="00FD0425">
              <w:rPr>
                <w:bCs/>
              </w:rPr>
              <w:t>9.2.3.20</w:t>
            </w:r>
          </w:p>
        </w:tc>
        <w:tc>
          <w:tcPr>
            <w:tcW w:w="1457" w:type="dxa"/>
          </w:tcPr>
          <w:p w14:paraId="73663589" w14:textId="77777777" w:rsidR="00F02090" w:rsidRPr="00FD0425" w:rsidRDefault="00F02090" w:rsidP="00694C97">
            <w:pPr>
              <w:pStyle w:val="TAL"/>
              <w:rPr>
                <w:rFonts w:eastAsia="SimSun"/>
                <w:bCs/>
                <w:lang w:eastAsia="zh-CN"/>
              </w:rPr>
            </w:pPr>
            <w:r w:rsidRPr="00FD0425">
              <w:rPr>
                <w:bCs/>
                <w:lang w:eastAsia="zh-CN"/>
              </w:rPr>
              <w:t>List of supported TAs and associated characteristics.</w:t>
            </w:r>
          </w:p>
        </w:tc>
        <w:tc>
          <w:tcPr>
            <w:tcW w:w="1106" w:type="dxa"/>
          </w:tcPr>
          <w:p w14:paraId="3320B617" w14:textId="77777777" w:rsidR="00F02090" w:rsidRPr="00FD0425" w:rsidRDefault="00F02090" w:rsidP="00694C97">
            <w:pPr>
              <w:pStyle w:val="TAC"/>
            </w:pPr>
            <w:r w:rsidRPr="00FD0425">
              <w:t>GLOBAL</w:t>
            </w:r>
          </w:p>
        </w:tc>
        <w:tc>
          <w:tcPr>
            <w:tcW w:w="1274" w:type="dxa"/>
          </w:tcPr>
          <w:p w14:paraId="08F66ACC" w14:textId="77777777" w:rsidR="00F02090" w:rsidRPr="00FD0425" w:rsidRDefault="00F02090" w:rsidP="00694C97">
            <w:pPr>
              <w:pStyle w:val="TAC"/>
            </w:pPr>
            <w:r w:rsidRPr="00FD0425">
              <w:t>reject</w:t>
            </w:r>
          </w:p>
        </w:tc>
      </w:tr>
      <w:tr w:rsidR="00F02090" w:rsidRPr="00FD0425" w14:paraId="1E1E1D53" w14:textId="77777777" w:rsidTr="00C355F9">
        <w:tblPrEx>
          <w:tblCellMar>
            <w:top w:w="0" w:type="dxa"/>
            <w:bottom w:w="0" w:type="dxa"/>
          </w:tblCellMar>
        </w:tblPrEx>
        <w:tc>
          <w:tcPr>
            <w:tcW w:w="2575" w:type="dxa"/>
            <w:gridSpan w:val="2"/>
          </w:tcPr>
          <w:p w14:paraId="73362741" w14:textId="77777777" w:rsidR="00F02090" w:rsidRPr="00FD0425" w:rsidRDefault="00F02090" w:rsidP="00694C97">
            <w:pPr>
              <w:pStyle w:val="TAL"/>
              <w:rPr>
                <w:b/>
              </w:rPr>
            </w:pPr>
            <w:r w:rsidRPr="00FD0425">
              <w:rPr>
                <w:rFonts w:cs="Arial"/>
                <w:lang w:eastAsia="ja-JP"/>
              </w:rPr>
              <w:t xml:space="preserve">CHOICE </w:t>
            </w:r>
            <w:r w:rsidRPr="00FD0425">
              <w:rPr>
                <w:rFonts w:cs="Arial"/>
                <w:i/>
                <w:lang w:eastAsia="ja-JP"/>
              </w:rPr>
              <w:t>Initiating NodeType</w:t>
            </w:r>
          </w:p>
        </w:tc>
        <w:tc>
          <w:tcPr>
            <w:tcW w:w="1104" w:type="dxa"/>
          </w:tcPr>
          <w:p w14:paraId="7F8CE045" w14:textId="77777777" w:rsidR="00F02090" w:rsidRPr="00FD0425" w:rsidRDefault="00F02090" w:rsidP="00694C97">
            <w:pPr>
              <w:pStyle w:val="TAL"/>
              <w:rPr>
                <w:bCs/>
              </w:rPr>
            </w:pPr>
            <w:r w:rsidRPr="00FD0425">
              <w:rPr>
                <w:rFonts w:cs="Arial"/>
                <w:lang w:eastAsia="ja-JP"/>
              </w:rPr>
              <w:t>M</w:t>
            </w:r>
          </w:p>
        </w:tc>
        <w:tc>
          <w:tcPr>
            <w:tcW w:w="1695" w:type="dxa"/>
          </w:tcPr>
          <w:p w14:paraId="5A84BA6A" w14:textId="77777777" w:rsidR="00F02090" w:rsidRPr="00FD0425" w:rsidRDefault="00F02090" w:rsidP="00694C97">
            <w:pPr>
              <w:pStyle w:val="TAL"/>
              <w:rPr>
                <w:bCs/>
                <w:i/>
                <w:lang w:eastAsia="ja-JP"/>
              </w:rPr>
            </w:pPr>
          </w:p>
        </w:tc>
        <w:tc>
          <w:tcPr>
            <w:tcW w:w="1274" w:type="dxa"/>
          </w:tcPr>
          <w:p w14:paraId="30F05E62" w14:textId="77777777" w:rsidR="00F02090" w:rsidRPr="00FD0425" w:rsidRDefault="00F02090" w:rsidP="00694C97">
            <w:pPr>
              <w:pStyle w:val="TAL"/>
              <w:rPr>
                <w:bCs/>
              </w:rPr>
            </w:pPr>
          </w:p>
        </w:tc>
        <w:tc>
          <w:tcPr>
            <w:tcW w:w="1457" w:type="dxa"/>
          </w:tcPr>
          <w:p w14:paraId="1061A255" w14:textId="77777777" w:rsidR="00F02090" w:rsidRPr="00FD0425" w:rsidRDefault="00F02090" w:rsidP="00694C97">
            <w:pPr>
              <w:pStyle w:val="TAL"/>
              <w:rPr>
                <w:bCs/>
                <w:lang w:eastAsia="zh-CN"/>
              </w:rPr>
            </w:pPr>
          </w:p>
        </w:tc>
        <w:tc>
          <w:tcPr>
            <w:tcW w:w="1106" w:type="dxa"/>
          </w:tcPr>
          <w:p w14:paraId="0C9D4A5C" w14:textId="77777777" w:rsidR="00F02090" w:rsidRPr="00FD0425" w:rsidRDefault="00F02090" w:rsidP="00694C97">
            <w:pPr>
              <w:pStyle w:val="TAC"/>
            </w:pPr>
            <w:r w:rsidRPr="00FD0425">
              <w:t>YES</w:t>
            </w:r>
          </w:p>
        </w:tc>
        <w:tc>
          <w:tcPr>
            <w:tcW w:w="1274" w:type="dxa"/>
          </w:tcPr>
          <w:p w14:paraId="093A56BC" w14:textId="77777777" w:rsidR="00F02090" w:rsidRPr="00FD0425" w:rsidRDefault="00F02090" w:rsidP="00694C97">
            <w:pPr>
              <w:pStyle w:val="TAC"/>
            </w:pPr>
            <w:r w:rsidRPr="00FD0425">
              <w:t>ignore</w:t>
            </w:r>
          </w:p>
        </w:tc>
      </w:tr>
      <w:tr w:rsidR="00F02090" w:rsidRPr="00FD0425" w14:paraId="09C32B50" w14:textId="77777777" w:rsidTr="00C355F9">
        <w:tblPrEx>
          <w:tblCellMar>
            <w:top w:w="0" w:type="dxa"/>
            <w:bottom w:w="0" w:type="dxa"/>
          </w:tblCellMar>
        </w:tblPrEx>
        <w:tc>
          <w:tcPr>
            <w:tcW w:w="2575" w:type="dxa"/>
            <w:gridSpan w:val="2"/>
          </w:tcPr>
          <w:p w14:paraId="0457C762" w14:textId="77777777" w:rsidR="00F02090" w:rsidRPr="00FD0425" w:rsidRDefault="00F02090" w:rsidP="00694C97">
            <w:pPr>
              <w:pStyle w:val="TAL"/>
              <w:ind w:left="113"/>
              <w:rPr>
                <w:b/>
                <w:i/>
              </w:rPr>
            </w:pPr>
            <w:r w:rsidRPr="00FD0425">
              <w:rPr>
                <w:rFonts w:cs="Arial"/>
                <w:i/>
                <w:lang w:eastAsia="ja-JP"/>
              </w:rPr>
              <w:t>&gt;gNB</w:t>
            </w:r>
          </w:p>
        </w:tc>
        <w:tc>
          <w:tcPr>
            <w:tcW w:w="1104" w:type="dxa"/>
          </w:tcPr>
          <w:p w14:paraId="36889FFE" w14:textId="77777777" w:rsidR="00F02090" w:rsidRPr="00FD0425" w:rsidRDefault="00F02090" w:rsidP="00694C97">
            <w:pPr>
              <w:pStyle w:val="TAL"/>
              <w:rPr>
                <w:bCs/>
              </w:rPr>
            </w:pPr>
          </w:p>
        </w:tc>
        <w:tc>
          <w:tcPr>
            <w:tcW w:w="1695" w:type="dxa"/>
          </w:tcPr>
          <w:p w14:paraId="326E9F40" w14:textId="77777777" w:rsidR="00F02090" w:rsidRPr="00FD0425" w:rsidRDefault="00F02090" w:rsidP="00694C97">
            <w:pPr>
              <w:pStyle w:val="TAL"/>
              <w:rPr>
                <w:bCs/>
                <w:i/>
                <w:lang w:eastAsia="ja-JP"/>
              </w:rPr>
            </w:pPr>
          </w:p>
        </w:tc>
        <w:tc>
          <w:tcPr>
            <w:tcW w:w="1274" w:type="dxa"/>
          </w:tcPr>
          <w:p w14:paraId="58E03B22" w14:textId="77777777" w:rsidR="00F02090" w:rsidRPr="00FD0425" w:rsidRDefault="00F02090" w:rsidP="00694C97">
            <w:pPr>
              <w:pStyle w:val="TAL"/>
              <w:rPr>
                <w:bCs/>
              </w:rPr>
            </w:pPr>
          </w:p>
        </w:tc>
        <w:tc>
          <w:tcPr>
            <w:tcW w:w="1457" w:type="dxa"/>
          </w:tcPr>
          <w:p w14:paraId="2D495BDF" w14:textId="77777777" w:rsidR="00F02090" w:rsidRPr="00FD0425" w:rsidRDefault="00F02090" w:rsidP="00694C97">
            <w:pPr>
              <w:pStyle w:val="TAL"/>
              <w:rPr>
                <w:bCs/>
                <w:lang w:eastAsia="zh-CN"/>
              </w:rPr>
            </w:pPr>
          </w:p>
        </w:tc>
        <w:tc>
          <w:tcPr>
            <w:tcW w:w="1106" w:type="dxa"/>
          </w:tcPr>
          <w:p w14:paraId="72564FA7" w14:textId="77777777" w:rsidR="00F02090" w:rsidRPr="00FD0425" w:rsidRDefault="00F02090" w:rsidP="00694C97">
            <w:pPr>
              <w:pStyle w:val="TAC"/>
            </w:pPr>
          </w:p>
        </w:tc>
        <w:tc>
          <w:tcPr>
            <w:tcW w:w="1274" w:type="dxa"/>
          </w:tcPr>
          <w:p w14:paraId="743AAB1B" w14:textId="77777777" w:rsidR="00F02090" w:rsidRPr="00FD0425" w:rsidRDefault="00F02090" w:rsidP="00694C97">
            <w:pPr>
              <w:pStyle w:val="TAC"/>
            </w:pPr>
          </w:p>
        </w:tc>
      </w:tr>
      <w:tr w:rsidR="00F02090" w:rsidRPr="00FD0425" w14:paraId="424274CB" w14:textId="77777777" w:rsidTr="00C355F9">
        <w:tblPrEx>
          <w:tblCellMar>
            <w:top w:w="0" w:type="dxa"/>
            <w:bottom w:w="0" w:type="dxa"/>
          </w:tblCellMar>
        </w:tblPrEx>
        <w:tc>
          <w:tcPr>
            <w:tcW w:w="2575" w:type="dxa"/>
            <w:gridSpan w:val="2"/>
          </w:tcPr>
          <w:p w14:paraId="1F616352" w14:textId="77777777" w:rsidR="00F02090" w:rsidRPr="00FD0425" w:rsidRDefault="00F02090" w:rsidP="00694C97">
            <w:pPr>
              <w:pStyle w:val="TAL"/>
              <w:ind w:left="227"/>
              <w:rPr>
                <w:b/>
              </w:rPr>
            </w:pPr>
            <w:r w:rsidRPr="00FD0425">
              <w:rPr>
                <w:rFonts w:cs="Arial"/>
                <w:bCs/>
                <w:lang w:eastAsia="zh-CN"/>
              </w:rPr>
              <w:t>&gt;&gt;Served Cells To Update NR</w:t>
            </w:r>
          </w:p>
        </w:tc>
        <w:tc>
          <w:tcPr>
            <w:tcW w:w="1104" w:type="dxa"/>
          </w:tcPr>
          <w:p w14:paraId="762C10A9" w14:textId="77777777" w:rsidR="00F02090" w:rsidRPr="00FD0425" w:rsidRDefault="00F02090" w:rsidP="00694C97">
            <w:pPr>
              <w:pStyle w:val="TAL"/>
              <w:rPr>
                <w:bCs/>
              </w:rPr>
            </w:pPr>
            <w:r w:rsidRPr="00FD0425">
              <w:rPr>
                <w:bCs/>
              </w:rPr>
              <w:t>O</w:t>
            </w:r>
          </w:p>
        </w:tc>
        <w:tc>
          <w:tcPr>
            <w:tcW w:w="1695" w:type="dxa"/>
          </w:tcPr>
          <w:p w14:paraId="1388155D" w14:textId="77777777" w:rsidR="00F02090" w:rsidRPr="00FD0425" w:rsidRDefault="00F02090" w:rsidP="00694C97">
            <w:pPr>
              <w:pStyle w:val="TAL"/>
              <w:rPr>
                <w:bCs/>
                <w:i/>
                <w:lang w:eastAsia="ja-JP"/>
              </w:rPr>
            </w:pPr>
          </w:p>
        </w:tc>
        <w:tc>
          <w:tcPr>
            <w:tcW w:w="1274" w:type="dxa"/>
          </w:tcPr>
          <w:p w14:paraId="66A84EE6" w14:textId="77777777" w:rsidR="00F02090" w:rsidRPr="00FD0425" w:rsidRDefault="00F02090" w:rsidP="00694C97">
            <w:pPr>
              <w:pStyle w:val="TAL"/>
              <w:rPr>
                <w:bCs/>
              </w:rPr>
            </w:pPr>
            <w:r w:rsidRPr="00FD0425">
              <w:rPr>
                <w:bCs/>
              </w:rPr>
              <w:t>9.2.2.15</w:t>
            </w:r>
          </w:p>
        </w:tc>
        <w:tc>
          <w:tcPr>
            <w:tcW w:w="1457" w:type="dxa"/>
          </w:tcPr>
          <w:p w14:paraId="61E7BDA5" w14:textId="77777777" w:rsidR="00F02090" w:rsidRPr="00FD0425" w:rsidRDefault="00F02090" w:rsidP="00694C97">
            <w:pPr>
              <w:pStyle w:val="TAL"/>
              <w:rPr>
                <w:bCs/>
                <w:lang w:eastAsia="zh-CN"/>
              </w:rPr>
            </w:pPr>
          </w:p>
        </w:tc>
        <w:tc>
          <w:tcPr>
            <w:tcW w:w="1106" w:type="dxa"/>
          </w:tcPr>
          <w:p w14:paraId="126358F5" w14:textId="77777777" w:rsidR="00F02090" w:rsidRPr="00FD0425" w:rsidRDefault="00F02090" w:rsidP="00694C97">
            <w:pPr>
              <w:pStyle w:val="TAC"/>
            </w:pPr>
            <w:r w:rsidRPr="00FD0425">
              <w:rPr>
                <w:lang w:eastAsia="ja-JP"/>
              </w:rPr>
              <w:t>YES</w:t>
            </w:r>
          </w:p>
        </w:tc>
        <w:tc>
          <w:tcPr>
            <w:tcW w:w="1274" w:type="dxa"/>
          </w:tcPr>
          <w:p w14:paraId="085865B5" w14:textId="77777777" w:rsidR="00F02090" w:rsidRPr="00FD0425" w:rsidRDefault="00F02090" w:rsidP="00694C97">
            <w:pPr>
              <w:pStyle w:val="TAC"/>
            </w:pPr>
            <w:r w:rsidRPr="00FD0425">
              <w:rPr>
                <w:lang w:eastAsia="ja-JP"/>
              </w:rPr>
              <w:t>ignore</w:t>
            </w:r>
          </w:p>
        </w:tc>
      </w:tr>
      <w:tr w:rsidR="00F02090" w:rsidRPr="00FD0425" w14:paraId="3C33CB2D" w14:textId="77777777" w:rsidTr="00C355F9">
        <w:tblPrEx>
          <w:tblCellMar>
            <w:top w:w="0" w:type="dxa"/>
            <w:bottom w:w="0" w:type="dxa"/>
          </w:tblCellMar>
        </w:tblPrEx>
        <w:tc>
          <w:tcPr>
            <w:tcW w:w="2575" w:type="dxa"/>
            <w:gridSpan w:val="2"/>
          </w:tcPr>
          <w:p w14:paraId="0A8777C0" w14:textId="77777777" w:rsidR="00F02090" w:rsidRPr="00FD0425" w:rsidRDefault="00F02090" w:rsidP="00694C97">
            <w:pPr>
              <w:pStyle w:val="TAL"/>
              <w:ind w:left="227"/>
              <w:rPr>
                <w:b/>
              </w:rPr>
            </w:pPr>
            <w:r w:rsidRPr="00FD0425">
              <w:t>&gt;&gt;Cell Assistance Information NR</w:t>
            </w:r>
          </w:p>
        </w:tc>
        <w:tc>
          <w:tcPr>
            <w:tcW w:w="1104" w:type="dxa"/>
          </w:tcPr>
          <w:p w14:paraId="0A09B8BA" w14:textId="77777777" w:rsidR="00F02090" w:rsidRPr="00FD0425" w:rsidRDefault="00F02090" w:rsidP="00694C97">
            <w:pPr>
              <w:pStyle w:val="TAL"/>
              <w:rPr>
                <w:bCs/>
              </w:rPr>
            </w:pPr>
            <w:r w:rsidRPr="00FD0425">
              <w:rPr>
                <w:bCs/>
              </w:rPr>
              <w:t>O</w:t>
            </w:r>
          </w:p>
        </w:tc>
        <w:tc>
          <w:tcPr>
            <w:tcW w:w="1695" w:type="dxa"/>
          </w:tcPr>
          <w:p w14:paraId="32005EFC" w14:textId="77777777" w:rsidR="00F02090" w:rsidRPr="00FD0425" w:rsidRDefault="00F02090" w:rsidP="00694C97">
            <w:pPr>
              <w:pStyle w:val="TAL"/>
              <w:rPr>
                <w:bCs/>
                <w:i/>
                <w:lang w:eastAsia="ja-JP"/>
              </w:rPr>
            </w:pPr>
          </w:p>
        </w:tc>
        <w:tc>
          <w:tcPr>
            <w:tcW w:w="1274" w:type="dxa"/>
          </w:tcPr>
          <w:p w14:paraId="5348B1DA" w14:textId="77777777" w:rsidR="00F02090" w:rsidRPr="00FD0425" w:rsidRDefault="00F02090" w:rsidP="00694C97">
            <w:pPr>
              <w:pStyle w:val="TAL"/>
              <w:rPr>
                <w:bCs/>
              </w:rPr>
            </w:pPr>
            <w:r w:rsidRPr="00FD0425">
              <w:rPr>
                <w:bCs/>
              </w:rPr>
              <w:t>9.2.2.17</w:t>
            </w:r>
          </w:p>
        </w:tc>
        <w:tc>
          <w:tcPr>
            <w:tcW w:w="1457" w:type="dxa"/>
          </w:tcPr>
          <w:p w14:paraId="26DBDCE7" w14:textId="77777777" w:rsidR="00F02090" w:rsidRPr="00FD0425" w:rsidRDefault="00F02090" w:rsidP="00694C97">
            <w:pPr>
              <w:pStyle w:val="TAL"/>
              <w:rPr>
                <w:bCs/>
                <w:lang w:eastAsia="zh-CN"/>
              </w:rPr>
            </w:pPr>
          </w:p>
        </w:tc>
        <w:tc>
          <w:tcPr>
            <w:tcW w:w="1106" w:type="dxa"/>
          </w:tcPr>
          <w:p w14:paraId="5BB64230" w14:textId="77777777" w:rsidR="00F02090" w:rsidRPr="00FD0425" w:rsidRDefault="00F02090" w:rsidP="00694C97">
            <w:pPr>
              <w:pStyle w:val="TAC"/>
            </w:pPr>
            <w:r w:rsidRPr="00FD0425">
              <w:rPr>
                <w:lang w:eastAsia="ja-JP"/>
              </w:rPr>
              <w:t>YES</w:t>
            </w:r>
          </w:p>
        </w:tc>
        <w:tc>
          <w:tcPr>
            <w:tcW w:w="1274" w:type="dxa"/>
          </w:tcPr>
          <w:p w14:paraId="7A161515" w14:textId="77777777" w:rsidR="00F02090" w:rsidRPr="00FD0425" w:rsidRDefault="00F02090" w:rsidP="00694C97">
            <w:pPr>
              <w:pStyle w:val="TAC"/>
            </w:pPr>
            <w:r w:rsidRPr="00FD0425">
              <w:rPr>
                <w:lang w:eastAsia="ja-JP"/>
              </w:rPr>
              <w:t>ignore</w:t>
            </w:r>
          </w:p>
        </w:tc>
      </w:tr>
      <w:tr w:rsidR="00C13CF9" w:rsidRPr="00FD0425" w14:paraId="1D9C8EDA" w14:textId="77777777" w:rsidTr="00C355F9">
        <w:tblPrEx>
          <w:tblCellMar>
            <w:top w:w="0" w:type="dxa"/>
            <w:bottom w:w="0" w:type="dxa"/>
          </w:tblCellMar>
        </w:tblPrEx>
        <w:tc>
          <w:tcPr>
            <w:tcW w:w="2575" w:type="dxa"/>
            <w:gridSpan w:val="2"/>
          </w:tcPr>
          <w:p w14:paraId="2A0663A0" w14:textId="77777777" w:rsidR="00C13CF9" w:rsidRPr="00FD0425" w:rsidRDefault="00C13CF9" w:rsidP="00C13CF9">
            <w:pPr>
              <w:pStyle w:val="TAL"/>
              <w:ind w:left="227"/>
            </w:pPr>
            <w:r w:rsidRPr="00FD0425">
              <w:t xml:space="preserve">&gt;&gt;Cell Assistance Information </w:t>
            </w:r>
            <w:r>
              <w:t>E-UTRA</w:t>
            </w:r>
          </w:p>
        </w:tc>
        <w:tc>
          <w:tcPr>
            <w:tcW w:w="1104" w:type="dxa"/>
          </w:tcPr>
          <w:p w14:paraId="5228C8A4" w14:textId="77777777" w:rsidR="00C13CF9" w:rsidRPr="00FD0425" w:rsidRDefault="00C13CF9" w:rsidP="00C13CF9">
            <w:pPr>
              <w:pStyle w:val="TAL"/>
              <w:rPr>
                <w:bCs/>
              </w:rPr>
            </w:pPr>
            <w:r w:rsidRPr="00FD0425">
              <w:rPr>
                <w:bCs/>
              </w:rPr>
              <w:t>O</w:t>
            </w:r>
          </w:p>
        </w:tc>
        <w:tc>
          <w:tcPr>
            <w:tcW w:w="1695" w:type="dxa"/>
          </w:tcPr>
          <w:p w14:paraId="01A61B6A" w14:textId="77777777" w:rsidR="00C13CF9" w:rsidRPr="00FD0425" w:rsidRDefault="00C13CF9" w:rsidP="00C13CF9">
            <w:pPr>
              <w:pStyle w:val="TAL"/>
              <w:rPr>
                <w:bCs/>
                <w:i/>
                <w:lang w:eastAsia="ja-JP"/>
              </w:rPr>
            </w:pPr>
          </w:p>
        </w:tc>
        <w:tc>
          <w:tcPr>
            <w:tcW w:w="1274" w:type="dxa"/>
          </w:tcPr>
          <w:p w14:paraId="5C767132" w14:textId="77777777" w:rsidR="00C13CF9" w:rsidRPr="00FD0425" w:rsidRDefault="00C13CF9" w:rsidP="00C13CF9">
            <w:pPr>
              <w:pStyle w:val="TAL"/>
              <w:rPr>
                <w:bCs/>
              </w:rPr>
            </w:pPr>
            <w:r w:rsidRPr="00FD0425">
              <w:rPr>
                <w:bCs/>
              </w:rPr>
              <w:t>9.2.2.</w:t>
            </w:r>
            <w:r>
              <w:rPr>
                <w:bCs/>
              </w:rPr>
              <w:t>43</w:t>
            </w:r>
          </w:p>
        </w:tc>
        <w:tc>
          <w:tcPr>
            <w:tcW w:w="1457" w:type="dxa"/>
          </w:tcPr>
          <w:p w14:paraId="46E17424" w14:textId="77777777" w:rsidR="00C13CF9" w:rsidRPr="00FD0425" w:rsidRDefault="00C13CF9" w:rsidP="00C13CF9">
            <w:pPr>
              <w:pStyle w:val="TAL"/>
              <w:rPr>
                <w:bCs/>
                <w:lang w:eastAsia="zh-CN"/>
              </w:rPr>
            </w:pPr>
          </w:p>
        </w:tc>
        <w:tc>
          <w:tcPr>
            <w:tcW w:w="1106" w:type="dxa"/>
          </w:tcPr>
          <w:p w14:paraId="52315A60" w14:textId="77777777" w:rsidR="00C13CF9" w:rsidRPr="00FD0425" w:rsidRDefault="00C13CF9" w:rsidP="00C13CF9">
            <w:pPr>
              <w:pStyle w:val="TAC"/>
              <w:rPr>
                <w:lang w:eastAsia="ja-JP"/>
              </w:rPr>
            </w:pPr>
            <w:r w:rsidRPr="00FD0425">
              <w:rPr>
                <w:lang w:eastAsia="ja-JP"/>
              </w:rPr>
              <w:t>YES</w:t>
            </w:r>
          </w:p>
        </w:tc>
        <w:tc>
          <w:tcPr>
            <w:tcW w:w="1274" w:type="dxa"/>
          </w:tcPr>
          <w:p w14:paraId="4A64F1C9" w14:textId="77777777" w:rsidR="00C13CF9" w:rsidRPr="00FD0425" w:rsidRDefault="00C13CF9" w:rsidP="00C13CF9">
            <w:pPr>
              <w:pStyle w:val="TAC"/>
              <w:rPr>
                <w:lang w:eastAsia="ja-JP"/>
              </w:rPr>
            </w:pPr>
            <w:r w:rsidRPr="00FD0425">
              <w:rPr>
                <w:lang w:eastAsia="ja-JP"/>
              </w:rPr>
              <w:t>ignore</w:t>
            </w:r>
          </w:p>
        </w:tc>
      </w:tr>
      <w:tr w:rsidR="00C13CF9" w:rsidRPr="00FD0425" w14:paraId="30104603" w14:textId="77777777" w:rsidTr="00C355F9">
        <w:tblPrEx>
          <w:tblCellMar>
            <w:top w:w="0" w:type="dxa"/>
            <w:bottom w:w="0" w:type="dxa"/>
          </w:tblCellMar>
        </w:tblPrEx>
        <w:tc>
          <w:tcPr>
            <w:tcW w:w="2575" w:type="dxa"/>
            <w:gridSpan w:val="2"/>
          </w:tcPr>
          <w:p w14:paraId="1A210B14" w14:textId="77777777" w:rsidR="00C13CF9" w:rsidRPr="00FD0425" w:rsidRDefault="00C13CF9" w:rsidP="00C13CF9">
            <w:pPr>
              <w:pStyle w:val="TAL"/>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04" w:type="dxa"/>
          </w:tcPr>
          <w:p w14:paraId="00B2B57E" w14:textId="77777777" w:rsidR="00C13CF9" w:rsidRPr="00FD0425" w:rsidRDefault="00C13CF9" w:rsidP="00C13CF9">
            <w:pPr>
              <w:pStyle w:val="TAL"/>
              <w:rPr>
                <w:bCs/>
              </w:rPr>
            </w:pPr>
          </w:p>
        </w:tc>
        <w:tc>
          <w:tcPr>
            <w:tcW w:w="1695" w:type="dxa"/>
          </w:tcPr>
          <w:p w14:paraId="62E9513A" w14:textId="77777777" w:rsidR="00C13CF9" w:rsidRPr="00FD0425" w:rsidRDefault="00C13CF9" w:rsidP="00C13CF9">
            <w:pPr>
              <w:pStyle w:val="TAL"/>
              <w:rPr>
                <w:bCs/>
                <w:i/>
                <w:lang w:eastAsia="ja-JP"/>
              </w:rPr>
            </w:pPr>
          </w:p>
        </w:tc>
        <w:tc>
          <w:tcPr>
            <w:tcW w:w="1274" w:type="dxa"/>
          </w:tcPr>
          <w:p w14:paraId="2BDE0F97" w14:textId="77777777" w:rsidR="00C13CF9" w:rsidRPr="00FD0425" w:rsidRDefault="00C13CF9" w:rsidP="00C13CF9">
            <w:pPr>
              <w:pStyle w:val="TAL"/>
              <w:rPr>
                <w:bCs/>
              </w:rPr>
            </w:pPr>
          </w:p>
        </w:tc>
        <w:tc>
          <w:tcPr>
            <w:tcW w:w="1457" w:type="dxa"/>
          </w:tcPr>
          <w:p w14:paraId="0108D9EB" w14:textId="77777777" w:rsidR="00C13CF9" w:rsidRPr="00FD0425" w:rsidRDefault="00C13CF9" w:rsidP="00C13CF9">
            <w:pPr>
              <w:pStyle w:val="TAL"/>
              <w:rPr>
                <w:bCs/>
                <w:lang w:eastAsia="zh-CN"/>
              </w:rPr>
            </w:pPr>
          </w:p>
        </w:tc>
        <w:tc>
          <w:tcPr>
            <w:tcW w:w="1106" w:type="dxa"/>
          </w:tcPr>
          <w:p w14:paraId="4B9CB97A" w14:textId="77777777" w:rsidR="00C13CF9" w:rsidRPr="00FD0425" w:rsidRDefault="00C13CF9" w:rsidP="00C13CF9">
            <w:pPr>
              <w:pStyle w:val="TAC"/>
            </w:pPr>
          </w:p>
        </w:tc>
        <w:tc>
          <w:tcPr>
            <w:tcW w:w="1274" w:type="dxa"/>
          </w:tcPr>
          <w:p w14:paraId="5684647F" w14:textId="77777777" w:rsidR="00C13CF9" w:rsidRPr="00FD0425" w:rsidRDefault="00C13CF9" w:rsidP="00C13CF9">
            <w:pPr>
              <w:pStyle w:val="TAC"/>
            </w:pPr>
          </w:p>
        </w:tc>
      </w:tr>
      <w:tr w:rsidR="00C13CF9" w:rsidRPr="00FD0425" w14:paraId="05C0024C" w14:textId="77777777" w:rsidTr="00C355F9">
        <w:tblPrEx>
          <w:tblCellMar>
            <w:top w:w="0" w:type="dxa"/>
            <w:bottom w:w="0" w:type="dxa"/>
          </w:tblCellMar>
        </w:tblPrEx>
        <w:tc>
          <w:tcPr>
            <w:tcW w:w="2575" w:type="dxa"/>
            <w:gridSpan w:val="2"/>
          </w:tcPr>
          <w:p w14:paraId="7B5AADD0" w14:textId="77777777" w:rsidR="00C13CF9" w:rsidRPr="00FD0425" w:rsidRDefault="00C13CF9" w:rsidP="00C13CF9">
            <w:pPr>
              <w:pStyle w:val="TAL"/>
              <w:ind w:left="227"/>
              <w:rPr>
                <w:b/>
              </w:rPr>
            </w:pPr>
            <w:r w:rsidRPr="00FD0425">
              <w:t>&gt;&gt;Served Cells to Update E-UTRA</w:t>
            </w:r>
          </w:p>
        </w:tc>
        <w:tc>
          <w:tcPr>
            <w:tcW w:w="1104" w:type="dxa"/>
          </w:tcPr>
          <w:p w14:paraId="60CB04C3" w14:textId="77777777" w:rsidR="00C13CF9" w:rsidRPr="00FD0425" w:rsidRDefault="00C13CF9" w:rsidP="00C13CF9">
            <w:pPr>
              <w:pStyle w:val="TAL"/>
              <w:rPr>
                <w:bCs/>
              </w:rPr>
            </w:pPr>
            <w:bookmarkStart w:id="3977" w:name="OLE_LINK357"/>
            <w:r w:rsidRPr="00FD0425">
              <w:rPr>
                <w:bCs/>
              </w:rPr>
              <w:t>O</w:t>
            </w:r>
            <w:bookmarkEnd w:id="3977"/>
          </w:p>
        </w:tc>
        <w:tc>
          <w:tcPr>
            <w:tcW w:w="1695" w:type="dxa"/>
          </w:tcPr>
          <w:p w14:paraId="6782A4F3" w14:textId="77777777" w:rsidR="00C13CF9" w:rsidRPr="00FD0425" w:rsidRDefault="00C13CF9" w:rsidP="00C13CF9">
            <w:pPr>
              <w:pStyle w:val="TAL"/>
              <w:rPr>
                <w:bCs/>
                <w:i/>
                <w:lang w:eastAsia="ja-JP"/>
              </w:rPr>
            </w:pPr>
          </w:p>
        </w:tc>
        <w:tc>
          <w:tcPr>
            <w:tcW w:w="1274" w:type="dxa"/>
          </w:tcPr>
          <w:p w14:paraId="19FEDEA3" w14:textId="77777777" w:rsidR="00C13CF9" w:rsidRPr="00FD0425" w:rsidRDefault="00C13CF9" w:rsidP="00C13CF9">
            <w:pPr>
              <w:pStyle w:val="TAL"/>
              <w:rPr>
                <w:bCs/>
              </w:rPr>
            </w:pPr>
            <w:r w:rsidRPr="00FD0425">
              <w:rPr>
                <w:bCs/>
              </w:rPr>
              <w:t>9.2.2.16</w:t>
            </w:r>
          </w:p>
        </w:tc>
        <w:tc>
          <w:tcPr>
            <w:tcW w:w="1457" w:type="dxa"/>
          </w:tcPr>
          <w:p w14:paraId="61AFDD51" w14:textId="77777777" w:rsidR="00C13CF9" w:rsidRPr="00FD0425" w:rsidRDefault="00C13CF9" w:rsidP="00C13CF9">
            <w:pPr>
              <w:pStyle w:val="TAL"/>
              <w:rPr>
                <w:bCs/>
                <w:lang w:eastAsia="zh-CN"/>
              </w:rPr>
            </w:pPr>
          </w:p>
        </w:tc>
        <w:tc>
          <w:tcPr>
            <w:tcW w:w="1106" w:type="dxa"/>
          </w:tcPr>
          <w:p w14:paraId="32CA5EEB" w14:textId="77777777" w:rsidR="00C13CF9" w:rsidRPr="00FD0425" w:rsidRDefault="00C13CF9" w:rsidP="00C13CF9">
            <w:pPr>
              <w:pStyle w:val="TAC"/>
            </w:pPr>
            <w:r w:rsidRPr="00FD0425">
              <w:rPr>
                <w:lang w:eastAsia="ja-JP"/>
              </w:rPr>
              <w:t>YES</w:t>
            </w:r>
          </w:p>
        </w:tc>
        <w:tc>
          <w:tcPr>
            <w:tcW w:w="1274" w:type="dxa"/>
          </w:tcPr>
          <w:p w14:paraId="18A825D4" w14:textId="77777777" w:rsidR="00C13CF9" w:rsidRPr="00FD0425" w:rsidRDefault="00C13CF9" w:rsidP="00C13CF9">
            <w:pPr>
              <w:pStyle w:val="TAC"/>
            </w:pPr>
            <w:r w:rsidRPr="00FD0425">
              <w:rPr>
                <w:lang w:eastAsia="ja-JP"/>
              </w:rPr>
              <w:t>ignore</w:t>
            </w:r>
          </w:p>
        </w:tc>
      </w:tr>
      <w:tr w:rsidR="00C13CF9" w:rsidRPr="00FD0425" w14:paraId="6E486BE4" w14:textId="77777777" w:rsidTr="00C355F9">
        <w:tblPrEx>
          <w:tblCellMar>
            <w:top w:w="0" w:type="dxa"/>
            <w:bottom w:w="0" w:type="dxa"/>
          </w:tblCellMar>
        </w:tblPrEx>
        <w:tc>
          <w:tcPr>
            <w:tcW w:w="2575" w:type="dxa"/>
            <w:gridSpan w:val="2"/>
          </w:tcPr>
          <w:p w14:paraId="3224CDA4" w14:textId="77777777" w:rsidR="00C13CF9" w:rsidRPr="00FD0425" w:rsidRDefault="00C13CF9" w:rsidP="00C13CF9">
            <w:pPr>
              <w:pStyle w:val="TAL"/>
              <w:ind w:left="227"/>
              <w:rPr>
                <w:b/>
              </w:rPr>
            </w:pPr>
            <w:r w:rsidRPr="00FD0425">
              <w:t>&gt;&gt;Cell Assistance Information NR</w:t>
            </w:r>
          </w:p>
        </w:tc>
        <w:tc>
          <w:tcPr>
            <w:tcW w:w="1104" w:type="dxa"/>
          </w:tcPr>
          <w:p w14:paraId="48F1D09D" w14:textId="77777777" w:rsidR="00C13CF9" w:rsidRPr="00FD0425" w:rsidRDefault="00C13CF9" w:rsidP="00C13CF9">
            <w:pPr>
              <w:pStyle w:val="TAL"/>
              <w:rPr>
                <w:bCs/>
              </w:rPr>
            </w:pPr>
            <w:r w:rsidRPr="00FD0425">
              <w:rPr>
                <w:bCs/>
              </w:rPr>
              <w:t>O</w:t>
            </w:r>
          </w:p>
        </w:tc>
        <w:tc>
          <w:tcPr>
            <w:tcW w:w="1695" w:type="dxa"/>
          </w:tcPr>
          <w:p w14:paraId="7FDCEE2C" w14:textId="77777777" w:rsidR="00C13CF9" w:rsidRPr="00FD0425" w:rsidRDefault="00C13CF9" w:rsidP="00C13CF9">
            <w:pPr>
              <w:pStyle w:val="TAL"/>
              <w:rPr>
                <w:bCs/>
                <w:i/>
                <w:lang w:eastAsia="ja-JP"/>
              </w:rPr>
            </w:pPr>
          </w:p>
        </w:tc>
        <w:tc>
          <w:tcPr>
            <w:tcW w:w="1274" w:type="dxa"/>
          </w:tcPr>
          <w:p w14:paraId="59AA17B4" w14:textId="77777777" w:rsidR="00C13CF9" w:rsidRPr="00FD0425" w:rsidRDefault="00C13CF9" w:rsidP="00C13CF9">
            <w:pPr>
              <w:pStyle w:val="TAL"/>
              <w:rPr>
                <w:bCs/>
              </w:rPr>
            </w:pPr>
            <w:r w:rsidRPr="00FD0425">
              <w:rPr>
                <w:bCs/>
              </w:rPr>
              <w:t>9.2.2.17</w:t>
            </w:r>
          </w:p>
        </w:tc>
        <w:tc>
          <w:tcPr>
            <w:tcW w:w="1457" w:type="dxa"/>
          </w:tcPr>
          <w:p w14:paraId="6D5C28D5" w14:textId="77777777" w:rsidR="00C13CF9" w:rsidRPr="00FD0425" w:rsidRDefault="00C13CF9" w:rsidP="00C13CF9">
            <w:pPr>
              <w:pStyle w:val="TAL"/>
              <w:rPr>
                <w:bCs/>
                <w:lang w:eastAsia="zh-CN"/>
              </w:rPr>
            </w:pPr>
          </w:p>
        </w:tc>
        <w:tc>
          <w:tcPr>
            <w:tcW w:w="1106" w:type="dxa"/>
          </w:tcPr>
          <w:p w14:paraId="0397686C" w14:textId="77777777" w:rsidR="00C13CF9" w:rsidRPr="00FD0425" w:rsidRDefault="00C13CF9" w:rsidP="00C13CF9">
            <w:pPr>
              <w:pStyle w:val="TAC"/>
            </w:pPr>
            <w:r w:rsidRPr="00FD0425">
              <w:rPr>
                <w:lang w:eastAsia="ja-JP"/>
              </w:rPr>
              <w:t>YES</w:t>
            </w:r>
          </w:p>
        </w:tc>
        <w:tc>
          <w:tcPr>
            <w:tcW w:w="1274" w:type="dxa"/>
          </w:tcPr>
          <w:p w14:paraId="628DA038" w14:textId="77777777" w:rsidR="00C13CF9" w:rsidRPr="00FD0425" w:rsidRDefault="00C13CF9" w:rsidP="00C13CF9">
            <w:pPr>
              <w:pStyle w:val="TAC"/>
            </w:pPr>
            <w:r w:rsidRPr="00FD0425">
              <w:rPr>
                <w:lang w:eastAsia="ja-JP"/>
              </w:rPr>
              <w:t>ignore</w:t>
            </w:r>
          </w:p>
        </w:tc>
      </w:tr>
      <w:tr w:rsidR="00C13CF9" w:rsidRPr="00FD0425" w14:paraId="763FF00B" w14:textId="77777777" w:rsidTr="00C355F9">
        <w:tblPrEx>
          <w:tblCellMar>
            <w:top w:w="0" w:type="dxa"/>
            <w:bottom w:w="0" w:type="dxa"/>
          </w:tblCellMar>
        </w:tblPrEx>
        <w:tc>
          <w:tcPr>
            <w:tcW w:w="2575" w:type="dxa"/>
            <w:gridSpan w:val="2"/>
          </w:tcPr>
          <w:p w14:paraId="6B600B14" w14:textId="77777777" w:rsidR="00C13CF9" w:rsidRPr="00FD0425" w:rsidRDefault="00C13CF9" w:rsidP="00C13CF9">
            <w:pPr>
              <w:pStyle w:val="TAL"/>
              <w:ind w:left="227"/>
            </w:pPr>
            <w:r w:rsidRPr="00FD0425">
              <w:t xml:space="preserve">&gt;&gt;Cell Assistance Information </w:t>
            </w:r>
            <w:r>
              <w:t>E-UTRA</w:t>
            </w:r>
          </w:p>
        </w:tc>
        <w:tc>
          <w:tcPr>
            <w:tcW w:w="1104" w:type="dxa"/>
          </w:tcPr>
          <w:p w14:paraId="5E95E4D7" w14:textId="77777777" w:rsidR="00C13CF9" w:rsidRPr="00FD0425" w:rsidRDefault="00C13CF9" w:rsidP="00C13CF9">
            <w:pPr>
              <w:pStyle w:val="TAL"/>
              <w:rPr>
                <w:bCs/>
              </w:rPr>
            </w:pPr>
            <w:r w:rsidRPr="00FD0425">
              <w:rPr>
                <w:bCs/>
              </w:rPr>
              <w:t>O</w:t>
            </w:r>
          </w:p>
        </w:tc>
        <w:tc>
          <w:tcPr>
            <w:tcW w:w="1695" w:type="dxa"/>
          </w:tcPr>
          <w:p w14:paraId="3778FF92" w14:textId="77777777" w:rsidR="00C13CF9" w:rsidRPr="00FD0425" w:rsidRDefault="00C13CF9" w:rsidP="00C13CF9">
            <w:pPr>
              <w:pStyle w:val="TAL"/>
              <w:rPr>
                <w:bCs/>
                <w:i/>
                <w:lang w:eastAsia="ja-JP"/>
              </w:rPr>
            </w:pPr>
          </w:p>
        </w:tc>
        <w:tc>
          <w:tcPr>
            <w:tcW w:w="1274" w:type="dxa"/>
          </w:tcPr>
          <w:p w14:paraId="37F15A5B" w14:textId="77777777" w:rsidR="00C13CF9" w:rsidRPr="00FD0425" w:rsidRDefault="00C13CF9" w:rsidP="00C13CF9">
            <w:pPr>
              <w:pStyle w:val="TAL"/>
              <w:rPr>
                <w:bCs/>
              </w:rPr>
            </w:pPr>
            <w:r w:rsidRPr="00FD0425">
              <w:rPr>
                <w:bCs/>
              </w:rPr>
              <w:t>9.2.2.</w:t>
            </w:r>
            <w:r>
              <w:rPr>
                <w:bCs/>
              </w:rPr>
              <w:t>43</w:t>
            </w:r>
          </w:p>
        </w:tc>
        <w:tc>
          <w:tcPr>
            <w:tcW w:w="1457" w:type="dxa"/>
          </w:tcPr>
          <w:p w14:paraId="4124387D" w14:textId="77777777" w:rsidR="00C13CF9" w:rsidRPr="00FD0425" w:rsidRDefault="00C13CF9" w:rsidP="00C13CF9">
            <w:pPr>
              <w:pStyle w:val="TAL"/>
              <w:rPr>
                <w:bCs/>
                <w:lang w:eastAsia="zh-CN"/>
              </w:rPr>
            </w:pPr>
          </w:p>
        </w:tc>
        <w:tc>
          <w:tcPr>
            <w:tcW w:w="1106" w:type="dxa"/>
          </w:tcPr>
          <w:p w14:paraId="2597EEAD" w14:textId="77777777" w:rsidR="00C13CF9" w:rsidRPr="00FD0425" w:rsidRDefault="00C13CF9" w:rsidP="00C13CF9">
            <w:pPr>
              <w:pStyle w:val="TAC"/>
              <w:rPr>
                <w:lang w:eastAsia="ja-JP"/>
              </w:rPr>
            </w:pPr>
            <w:r w:rsidRPr="00FD0425">
              <w:rPr>
                <w:lang w:eastAsia="ja-JP"/>
              </w:rPr>
              <w:t>YES</w:t>
            </w:r>
          </w:p>
        </w:tc>
        <w:tc>
          <w:tcPr>
            <w:tcW w:w="1274" w:type="dxa"/>
          </w:tcPr>
          <w:p w14:paraId="50AC1F77" w14:textId="77777777" w:rsidR="00C13CF9" w:rsidRPr="00FD0425" w:rsidRDefault="00C13CF9" w:rsidP="00C13CF9">
            <w:pPr>
              <w:pStyle w:val="TAC"/>
              <w:rPr>
                <w:lang w:eastAsia="ja-JP"/>
              </w:rPr>
            </w:pPr>
            <w:r w:rsidRPr="00FD0425">
              <w:rPr>
                <w:lang w:eastAsia="ja-JP"/>
              </w:rPr>
              <w:t>ignore</w:t>
            </w:r>
          </w:p>
        </w:tc>
      </w:tr>
      <w:tr w:rsidR="00C13CF9" w:rsidRPr="00FD0425" w14:paraId="000BB55D"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DE8D1B5" w14:textId="77777777" w:rsidR="00C13CF9" w:rsidRPr="00FD0425" w:rsidRDefault="00C13CF9" w:rsidP="00C13CF9">
            <w:pPr>
              <w:pStyle w:val="TAL"/>
              <w:rPr>
                <w:b/>
                <w:lang w:eastAsia="zh-CN"/>
              </w:rPr>
            </w:pPr>
            <w:r w:rsidRPr="00FD0425">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37C1BC09" w14:textId="77777777" w:rsidR="00C13CF9" w:rsidRPr="00FD0425" w:rsidRDefault="00C13CF9" w:rsidP="00C13CF9">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1E57705A" w14:textId="77777777" w:rsidR="00C13CF9" w:rsidRPr="00FD0425" w:rsidRDefault="00C13CF9" w:rsidP="00C13CF9">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1B7DE053" w14:textId="77777777" w:rsidR="00C13CF9" w:rsidRPr="00FD0425" w:rsidRDefault="00C13CF9" w:rsidP="00C13CF9">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47138966"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38ADF33" w14:textId="77777777" w:rsidR="00C13CF9" w:rsidRPr="00FD0425" w:rsidRDefault="00C13CF9" w:rsidP="00C13CF9">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11A19CDE" w14:textId="77777777" w:rsidR="00C13CF9" w:rsidRPr="00FD0425" w:rsidRDefault="00C13CF9" w:rsidP="00C13CF9">
            <w:pPr>
              <w:pStyle w:val="TAC"/>
              <w:rPr>
                <w:rFonts w:cs="Arial"/>
                <w:lang w:eastAsia="zh-CN"/>
              </w:rPr>
            </w:pPr>
            <w:r w:rsidRPr="00FD0425">
              <w:rPr>
                <w:rFonts w:cs="Arial"/>
                <w:noProof/>
                <w:szCs w:val="18"/>
              </w:rPr>
              <w:t>ignore</w:t>
            </w:r>
          </w:p>
        </w:tc>
      </w:tr>
      <w:tr w:rsidR="00C13CF9" w:rsidRPr="00FD0425" w14:paraId="13220306"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C39538D" w14:textId="77777777" w:rsidR="00C13CF9" w:rsidRPr="00FD0425" w:rsidRDefault="00C13CF9" w:rsidP="00C13CF9">
            <w:pPr>
              <w:pStyle w:val="TAL"/>
              <w:ind w:left="113"/>
              <w:rPr>
                <w:rFonts w:cs="Arial"/>
                <w:b/>
                <w:bCs/>
                <w:lang w:eastAsia="zh-CN"/>
              </w:rPr>
            </w:pPr>
            <w:r w:rsidRPr="00FD0425">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1E472CDB" w14:textId="77777777" w:rsidR="00C13CF9" w:rsidRPr="00FD0425" w:rsidRDefault="00C13CF9" w:rsidP="00C13CF9">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B908C80" w14:textId="77777777" w:rsidR="00C13CF9" w:rsidRPr="00FD0425" w:rsidRDefault="00C13CF9" w:rsidP="00C13CF9">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636AD427" w14:textId="77777777" w:rsidR="00C13CF9" w:rsidRPr="00FD0425" w:rsidRDefault="00C13CF9" w:rsidP="00C13CF9">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459CB37"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3D5B7CC" w14:textId="77777777" w:rsidR="00C13CF9" w:rsidRPr="00FD0425" w:rsidRDefault="00C13CF9" w:rsidP="00C13CF9">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8F8FD80" w14:textId="77777777" w:rsidR="00C13CF9" w:rsidRPr="00FD0425" w:rsidRDefault="00C13CF9" w:rsidP="00C13CF9">
            <w:pPr>
              <w:pStyle w:val="TAC"/>
              <w:rPr>
                <w:rFonts w:cs="Arial"/>
                <w:lang w:eastAsia="zh-CN"/>
              </w:rPr>
            </w:pPr>
          </w:p>
        </w:tc>
      </w:tr>
      <w:tr w:rsidR="00C13CF9" w:rsidRPr="00FD0425" w14:paraId="390B50CA"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ADAC9C2" w14:textId="77777777" w:rsidR="00C13CF9" w:rsidRPr="00FD0425" w:rsidRDefault="00C13CF9" w:rsidP="00C13CF9">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567AE361" w14:textId="77777777" w:rsidR="00C13CF9" w:rsidRPr="00FD0425" w:rsidRDefault="00C13CF9" w:rsidP="00C13CF9">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4371DA27"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1CAE2D0" w14:textId="77777777" w:rsidR="00C13CF9" w:rsidRPr="00FD0425" w:rsidRDefault="00C13CF9" w:rsidP="00C13CF9">
            <w:pPr>
              <w:pStyle w:val="TAL"/>
              <w:rPr>
                <w:lang w:eastAsia="ja-JP"/>
              </w:rPr>
            </w:pPr>
            <w:r w:rsidRPr="00FD0425">
              <w:rPr>
                <w:lang w:eastAsia="ja-JP"/>
              </w:rPr>
              <w:t>CP Transport Layer Information</w:t>
            </w:r>
          </w:p>
          <w:p w14:paraId="5F6BF477" w14:textId="77777777" w:rsidR="00C13CF9" w:rsidRPr="00FD0425" w:rsidRDefault="00C13CF9" w:rsidP="00C13CF9">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4B8E6E32" w14:textId="77777777" w:rsidR="00C13CF9" w:rsidRPr="00FD0425" w:rsidRDefault="00C13CF9" w:rsidP="00C13CF9">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32265366" w14:textId="77777777" w:rsidR="00C13CF9" w:rsidRPr="00FD0425" w:rsidRDefault="00C13CF9" w:rsidP="00C13CF9">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5A44BA" w14:textId="77777777" w:rsidR="00C13CF9" w:rsidRPr="00FD0425" w:rsidRDefault="00C13CF9" w:rsidP="00C13CF9">
            <w:pPr>
              <w:pStyle w:val="TAC"/>
              <w:rPr>
                <w:rFonts w:cs="Arial"/>
                <w:lang w:eastAsia="zh-CN"/>
              </w:rPr>
            </w:pPr>
          </w:p>
        </w:tc>
      </w:tr>
      <w:tr w:rsidR="00C13CF9" w:rsidRPr="00FD0425" w14:paraId="4B4F8AF8"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2271839" w14:textId="77777777" w:rsidR="00C13CF9" w:rsidRPr="00FD0425" w:rsidRDefault="00C13CF9" w:rsidP="00C13CF9">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30D8F715" w14:textId="77777777" w:rsidR="00C13CF9" w:rsidRPr="00FD0425" w:rsidRDefault="00C13CF9" w:rsidP="00C13CF9">
            <w:pPr>
              <w:pStyle w:val="TAL"/>
              <w:rPr>
                <w:lang w:eastAsia="ja-JP"/>
              </w:rPr>
            </w:pPr>
            <w:r>
              <w:rPr>
                <w:lang w:eastAsia="ja-JP"/>
              </w:rPr>
              <w:t>M</w:t>
            </w:r>
          </w:p>
        </w:tc>
        <w:tc>
          <w:tcPr>
            <w:tcW w:w="1695" w:type="dxa"/>
            <w:tcBorders>
              <w:top w:val="single" w:sz="4" w:space="0" w:color="auto"/>
              <w:left w:val="single" w:sz="4" w:space="0" w:color="auto"/>
              <w:bottom w:val="single" w:sz="4" w:space="0" w:color="auto"/>
              <w:right w:val="single" w:sz="4" w:space="0" w:color="auto"/>
            </w:tcBorders>
          </w:tcPr>
          <w:p w14:paraId="0E8BB933"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14C9878" w14:textId="77777777" w:rsidR="00C13CF9" w:rsidRPr="00FD0425" w:rsidRDefault="00C13CF9" w:rsidP="00C13CF9">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1281FD40" w14:textId="77777777" w:rsidR="00C13CF9" w:rsidRPr="00FD0425" w:rsidRDefault="00C13CF9" w:rsidP="00C13CF9">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1FDD48EF" w14:textId="77777777" w:rsidR="00C13CF9" w:rsidRPr="00FD0425" w:rsidRDefault="00C13CF9" w:rsidP="00C13CF9">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743B3A6" w14:textId="77777777" w:rsidR="00C13CF9" w:rsidRPr="00FD0425" w:rsidRDefault="00C13CF9" w:rsidP="00C13CF9">
            <w:pPr>
              <w:pStyle w:val="TAC"/>
              <w:rPr>
                <w:rFonts w:cs="Arial"/>
                <w:bCs/>
                <w:lang w:eastAsia="ja-JP"/>
              </w:rPr>
            </w:pPr>
          </w:p>
        </w:tc>
      </w:tr>
      <w:tr w:rsidR="00C13CF9" w:rsidRPr="00FD0425" w14:paraId="68AA74DD"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593379E" w14:textId="77777777" w:rsidR="00C13CF9" w:rsidRPr="00FD0425" w:rsidRDefault="00C13CF9" w:rsidP="00C13CF9">
            <w:pPr>
              <w:pStyle w:val="TAL"/>
              <w:rPr>
                <w:b/>
                <w:lang w:eastAsia="zh-CN"/>
              </w:rPr>
            </w:pPr>
            <w:r w:rsidRPr="00FD0425">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3BC974FA" w14:textId="77777777" w:rsidR="00C13CF9" w:rsidRPr="00FD0425" w:rsidRDefault="00C13CF9" w:rsidP="00C13CF9">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A9966B9" w14:textId="77777777" w:rsidR="00C13CF9" w:rsidRPr="00FD0425" w:rsidRDefault="00C13CF9" w:rsidP="00C13CF9">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2A06A11F" w14:textId="77777777" w:rsidR="00C13CF9" w:rsidRPr="00FD0425" w:rsidRDefault="00C13CF9" w:rsidP="00C13CF9">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B5FFAE7"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0C294531" w14:textId="77777777" w:rsidR="00C13CF9" w:rsidRPr="00FD0425" w:rsidRDefault="00C13CF9" w:rsidP="00C13CF9">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2650110A" w14:textId="77777777" w:rsidR="00C13CF9" w:rsidRPr="00FD0425" w:rsidRDefault="00C13CF9" w:rsidP="00C13CF9">
            <w:pPr>
              <w:pStyle w:val="TAC"/>
              <w:rPr>
                <w:rFonts w:cs="Arial"/>
                <w:lang w:eastAsia="zh-CN"/>
              </w:rPr>
            </w:pPr>
            <w:r w:rsidRPr="00FD0425">
              <w:rPr>
                <w:rFonts w:cs="Arial"/>
                <w:noProof/>
                <w:szCs w:val="18"/>
              </w:rPr>
              <w:t>ignore</w:t>
            </w:r>
          </w:p>
        </w:tc>
      </w:tr>
      <w:tr w:rsidR="00C13CF9" w:rsidRPr="00FD0425" w14:paraId="2B9C6BBD"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E522005" w14:textId="77777777" w:rsidR="00C13CF9" w:rsidRPr="00FD0425" w:rsidRDefault="00C13CF9" w:rsidP="00C13CF9">
            <w:pPr>
              <w:pStyle w:val="TAL"/>
              <w:ind w:left="113"/>
              <w:rPr>
                <w:rFonts w:cs="Arial"/>
                <w:b/>
                <w:bCs/>
                <w:lang w:eastAsia="zh-CN"/>
              </w:rPr>
            </w:pPr>
            <w:r w:rsidRPr="00FD0425">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5FA34292" w14:textId="77777777" w:rsidR="00C13CF9" w:rsidRPr="00FD0425" w:rsidRDefault="00C13CF9" w:rsidP="00C13CF9">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153DC477" w14:textId="77777777" w:rsidR="00C13CF9" w:rsidRPr="00FD0425" w:rsidRDefault="00C13CF9" w:rsidP="00C13CF9">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7DA6D282" w14:textId="77777777" w:rsidR="00C13CF9" w:rsidRPr="00FD0425" w:rsidRDefault="00C13CF9" w:rsidP="00C13CF9">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3E6B7CC"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4525B63F" w14:textId="77777777" w:rsidR="00C13CF9" w:rsidRPr="00FD0425" w:rsidRDefault="00C13CF9" w:rsidP="00C13CF9">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2CD5E03" w14:textId="77777777" w:rsidR="00C13CF9" w:rsidRPr="00FD0425" w:rsidRDefault="00C13CF9" w:rsidP="00C13CF9">
            <w:pPr>
              <w:pStyle w:val="TAC"/>
              <w:rPr>
                <w:rFonts w:cs="Arial"/>
                <w:lang w:eastAsia="zh-CN"/>
              </w:rPr>
            </w:pPr>
          </w:p>
        </w:tc>
      </w:tr>
      <w:tr w:rsidR="00C13CF9" w:rsidRPr="00FD0425" w14:paraId="0C0D1540"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ADDF28D" w14:textId="77777777" w:rsidR="00C13CF9" w:rsidRPr="00FD0425" w:rsidRDefault="00C13CF9" w:rsidP="00C13CF9">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1FAECA3D" w14:textId="77777777" w:rsidR="00C13CF9" w:rsidRPr="00FD0425" w:rsidRDefault="00C13CF9" w:rsidP="00C13CF9">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0F9156C9"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5BB2194" w14:textId="77777777" w:rsidR="00C13CF9" w:rsidRPr="00FD0425" w:rsidRDefault="00C13CF9" w:rsidP="00C13CF9">
            <w:pPr>
              <w:pStyle w:val="TAL"/>
              <w:rPr>
                <w:lang w:eastAsia="ja-JP"/>
              </w:rPr>
            </w:pPr>
            <w:r w:rsidRPr="00FD0425">
              <w:rPr>
                <w:lang w:eastAsia="ja-JP"/>
              </w:rPr>
              <w:t>CP Transport Layer Information</w:t>
            </w:r>
          </w:p>
          <w:p w14:paraId="07040C53" w14:textId="77777777" w:rsidR="00C13CF9" w:rsidRPr="00FD0425" w:rsidRDefault="00C13CF9" w:rsidP="00C13CF9">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415992A9" w14:textId="77777777" w:rsidR="00C13CF9" w:rsidRPr="00FD0425" w:rsidRDefault="00C13CF9" w:rsidP="00C13CF9">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245C3450" w14:textId="77777777" w:rsidR="00C13CF9" w:rsidRPr="00FD0425" w:rsidRDefault="00C13CF9" w:rsidP="00C13CF9">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04FAF84" w14:textId="77777777" w:rsidR="00C13CF9" w:rsidRPr="00FD0425" w:rsidRDefault="00C13CF9" w:rsidP="00C13CF9">
            <w:pPr>
              <w:pStyle w:val="TAC"/>
              <w:rPr>
                <w:rFonts w:cs="Arial"/>
                <w:lang w:eastAsia="zh-CN"/>
              </w:rPr>
            </w:pPr>
          </w:p>
        </w:tc>
      </w:tr>
      <w:tr w:rsidR="00C13CF9" w:rsidRPr="00FD0425" w14:paraId="3ABEF7B8"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CF4F7DD" w14:textId="77777777" w:rsidR="00C13CF9" w:rsidRPr="00FD0425" w:rsidRDefault="00C13CF9" w:rsidP="00C13CF9">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0CD5C9AC" w14:textId="77777777" w:rsidR="00C13CF9" w:rsidRPr="00FD0425" w:rsidRDefault="00C13CF9" w:rsidP="00C13CF9">
            <w:pPr>
              <w:pStyle w:val="TAL"/>
              <w:rPr>
                <w:lang w:eastAsia="ja-JP"/>
              </w:rPr>
            </w:pPr>
            <w:r w:rsidRPr="00FD0425">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00A68183"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C330A5" w14:textId="77777777" w:rsidR="00C13CF9" w:rsidRPr="00FD0425" w:rsidRDefault="00C13CF9" w:rsidP="00C13CF9">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712DEA4E" w14:textId="77777777" w:rsidR="00C13CF9" w:rsidRPr="00FD0425" w:rsidRDefault="00C13CF9" w:rsidP="00C13CF9">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098298CE" w14:textId="77777777" w:rsidR="00C13CF9" w:rsidRPr="00FD0425" w:rsidRDefault="00C13CF9" w:rsidP="00C13CF9">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22CC643" w14:textId="77777777" w:rsidR="00C13CF9" w:rsidRPr="00FD0425" w:rsidRDefault="00C13CF9" w:rsidP="00C13CF9">
            <w:pPr>
              <w:pStyle w:val="TAC"/>
              <w:rPr>
                <w:rFonts w:cs="Arial"/>
                <w:bCs/>
                <w:lang w:eastAsia="ja-JP"/>
              </w:rPr>
            </w:pPr>
          </w:p>
        </w:tc>
      </w:tr>
      <w:tr w:rsidR="00C13CF9" w:rsidRPr="00FD0425" w14:paraId="36A1F45D"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321F97" w14:textId="77777777" w:rsidR="00C13CF9" w:rsidRPr="00FD0425" w:rsidRDefault="00C13CF9" w:rsidP="00C13CF9">
            <w:pPr>
              <w:pStyle w:val="TAL"/>
              <w:rPr>
                <w:b/>
                <w:lang w:eastAsia="zh-CN"/>
              </w:rPr>
            </w:pPr>
            <w:r w:rsidRPr="00FD0425">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5CF2C436" w14:textId="77777777" w:rsidR="00C13CF9" w:rsidRPr="00FD0425" w:rsidRDefault="00C13CF9" w:rsidP="00C13CF9">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685E3C15" w14:textId="77777777" w:rsidR="00C13CF9" w:rsidRPr="00FD0425" w:rsidRDefault="00C13CF9" w:rsidP="00C13CF9">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0233E420" w14:textId="77777777" w:rsidR="00C13CF9" w:rsidRPr="00FD0425" w:rsidRDefault="00C13CF9" w:rsidP="00C13CF9">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BC341B8"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CBCFC20" w14:textId="77777777" w:rsidR="00C13CF9" w:rsidRPr="00FD0425" w:rsidRDefault="00C13CF9" w:rsidP="00C13CF9">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69211EA8" w14:textId="77777777" w:rsidR="00C13CF9" w:rsidRPr="00FD0425" w:rsidRDefault="00C13CF9" w:rsidP="00C13CF9">
            <w:pPr>
              <w:pStyle w:val="TAC"/>
              <w:rPr>
                <w:rFonts w:cs="Arial"/>
                <w:lang w:eastAsia="zh-CN"/>
              </w:rPr>
            </w:pPr>
            <w:r w:rsidRPr="00FD0425">
              <w:rPr>
                <w:rFonts w:cs="Arial"/>
                <w:noProof/>
                <w:szCs w:val="18"/>
              </w:rPr>
              <w:t>ignore</w:t>
            </w:r>
          </w:p>
        </w:tc>
      </w:tr>
      <w:tr w:rsidR="00C13CF9" w:rsidRPr="00FD0425" w14:paraId="1794C2BB"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E286BBF" w14:textId="77777777" w:rsidR="00C13CF9" w:rsidRPr="00FD0425" w:rsidRDefault="00C13CF9" w:rsidP="00C13CF9">
            <w:pPr>
              <w:pStyle w:val="TAL"/>
              <w:ind w:left="113"/>
              <w:rPr>
                <w:rFonts w:cs="Arial"/>
                <w:b/>
                <w:bCs/>
                <w:lang w:eastAsia="zh-CN"/>
              </w:rPr>
            </w:pPr>
            <w:r w:rsidRPr="00FD0425">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6FBA8807" w14:textId="77777777" w:rsidR="00C13CF9" w:rsidRPr="00FD0425" w:rsidRDefault="00C13CF9" w:rsidP="00C13CF9">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6201684E" w14:textId="77777777" w:rsidR="00C13CF9" w:rsidRPr="00FD0425" w:rsidRDefault="00C13CF9" w:rsidP="00C13CF9">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6B0B6A99" w14:textId="77777777" w:rsidR="00C13CF9" w:rsidRPr="00FD0425" w:rsidRDefault="00C13CF9" w:rsidP="00C13CF9">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30056FDC"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BA12390" w14:textId="77777777" w:rsidR="00C13CF9" w:rsidRPr="00FD0425" w:rsidRDefault="00C13CF9" w:rsidP="00C13CF9">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FDE2095" w14:textId="77777777" w:rsidR="00C13CF9" w:rsidRPr="00FD0425" w:rsidRDefault="00C13CF9" w:rsidP="00C13CF9">
            <w:pPr>
              <w:pStyle w:val="TAC"/>
              <w:rPr>
                <w:rFonts w:cs="Arial"/>
                <w:lang w:eastAsia="zh-CN"/>
              </w:rPr>
            </w:pPr>
          </w:p>
        </w:tc>
      </w:tr>
      <w:tr w:rsidR="00C13CF9" w:rsidRPr="00FD0425" w14:paraId="097485B6"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0FF482A" w14:textId="77777777" w:rsidR="00C13CF9" w:rsidRPr="00FD0425" w:rsidRDefault="00C13CF9" w:rsidP="00C13CF9">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1C8050FF" w14:textId="77777777" w:rsidR="00C13CF9" w:rsidRPr="00FD0425" w:rsidRDefault="00C13CF9" w:rsidP="00C13CF9">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01B00308"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8710CD1" w14:textId="77777777" w:rsidR="00C13CF9" w:rsidRPr="00FD0425" w:rsidRDefault="00C13CF9" w:rsidP="00C13CF9">
            <w:pPr>
              <w:pStyle w:val="TAL"/>
              <w:rPr>
                <w:lang w:eastAsia="ja-JP"/>
              </w:rPr>
            </w:pPr>
            <w:r w:rsidRPr="00FD0425">
              <w:rPr>
                <w:lang w:eastAsia="ja-JP"/>
              </w:rPr>
              <w:t>CP Transport Layer Information</w:t>
            </w:r>
          </w:p>
          <w:p w14:paraId="04058FA3" w14:textId="77777777" w:rsidR="00C13CF9" w:rsidRPr="00FD0425" w:rsidRDefault="00C13CF9" w:rsidP="00C13CF9">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6464254C" w14:textId="77777777" w:rsidR="00C13CF9" w:rsidRPr="00FD0425" w:rsidRDefault="00C13CF9" w:rsidP="00C13CF9">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70F7C094" w14:textId="77777777" w:rsidR="00C13CF9" w:rsidRPr="00FD0425" w:rsidRDefault="00C13CF9" w:rsidP="00C13CF9">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BA3E426" w14:textId="77777777" w:rsidR="00C13CF9" w:rsidRPr="00FD0425" w:rsidRDefault="00C13CF9" w:rsidP="00C13CF9">
            <w:pPr>
              <w:pStyle w:val="TAC"/>
              <w:rPr>
                <w:rFonts w:cs="Arial"/>
                <w:lang w:eastAsia="zh-CN"/>
              </w:rPr>
            </w:pPr>
          </w:p>
        </w:tc>
      </w:tr>
      <w:tr w:rsidR="00C13CF9" w:rsidRPr="00FD0425" w14:paraId="6FB2D169" w14:textId="77777777" w:rsidTr="00C355F9">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63A4CFD" w14:textId="77777777" w:rsidR="00C13CF9" w:rsidRPr="00FD0425" w:rsidRDefault="00C13CF9" w:rsidP="00C13CF9">
            <w:pPr>
              <w:pStyle w:val="TAL"/>
              <w:rPr>
                <w:rFonts w:cs="Arial"/>
                <w:bCs/>
                <w:lang w:eastAsia="ja-JP"/>
              </w:rPr>
            </w:pPr>
            <w:r w:rsidRPr="00FD0425">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15A876C1" w14:textId="77777777" w:rsidR="00C13CF9" w:rsidRPr="00FD0425" w:rsidRDefault="00C13CF9" w:rsidP="00C13CF9">
            <w:pPr>
              <w:pStyle w:val="TAL"/>
              <w:rPr>
                <w:noProof/>
                <w:szCs w:val="18"/>
              </w:rPr>
            </w:pPr>
            <w:r w:rsidRPr="00FD0425">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7AE092B7"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469770F" w14:textId="77777777" w:rsidR="00C13CF9" w:rsidRPr="00FD0425" w:rsidRDefault="00C13CF9" w:rsidP="00C13CF9">
            <w:pPr>
              <w:pStyle w:val="TAL"/>
              <w:rPr>
                <w:lang w:eastAsia="ja-JP"/>
              </w:rPr>
            </w:pPr>
            <w:r w:rsidRPr="00FD0425">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2D09489A" w14:textId="77777777" w:rsidR="00C13CF9" w:rsidRPr="00FD0425" w:rsidRDefault="00C13CF9" w:rsidP="00C13CF9">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83300BA" w14:textId="77777777" w:rsidR="00C13CF9" w:rsidRPr="00FD0425" w:rsidRDefault="00C13CF9" w:rsidP="00C13CF9">
            <w:pPr>
              <w:pStyle w:val="TAC"/>
              <w:rPr>
                <w:rFonts w:cs="Arial"/>
                <w:noProof/>
                <w:szCs w:val="18"/>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37AFD608" w14:textId="77777777" w:rsidR="00C13CF9" w:rsidRPr="00FD0425" w:rsidRDefault="00C13CF9" w:rsidP="00C13CF9">
            <w:pPr>
              <w:pStyle w:val="TAC"/>
              <w:rPr>
                <w:rFonts w:cs="Arial"/>
                <w:noProof/>
                <w:szCs w:val="18"/>
              </w:rPr>
            </w:pPr>
            <w:r w:rsidRPr="00FD0425">
              <w:rPr>
                <w:rFonts w:cs="Arial"/>
                <w:noProof/>
                <w:szCs w:val="18"/>
              </w:rPr>
              <w:t>reject</w:t>
            </w:r>
          </w:p>
        </w:tc>
      </w:tr>
      <w:tr w:rsidR="00C13CF9" w:rsidRPr="00FD0425" w14:paraId="195512B6"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A18A78D" w14:textId="77777777" w:rsidR="00C13CF9" w:rsidRPr="00FD0425" w:rsidRDefault="00C13CF9" w:rsidP="00C13CF9">
            <w:pPr>
              <w:pStyle w:val="TAL"/>
              <w:rPr>
                <w:rFonts w:cs="Arial"/>
                <w:bCs/>
                <w:lang w:eastAsia="ja-JP"/>
              </w:rPr>
            </w:pPr>
            <w:r w:rsidRPr="00FD0425">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5EE0902E" w14:textId="77777777" w:rsidR="00C13CF9" w:rsidRPr="00FD0425" w:rsidRDefault="00C13CF9" w:rsidP="00C13CF9">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8082B3F"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C6FF75D" w14:textId="77777777" w:rsidR="00C13CF9" w:rsidRPr="00FD0425" w:rsidRDefault="00C13CF9" w:rsidP="00C13CF9">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0E717EB5" w14:textId="77777777" w:rsidR="00C13CF9" w:rsidRPr="00FD0425" w:rsidRDefault="00C13CF9" w:rsidP="00C13CF9">
            <w:pPr>
              <w:pStyle w:val="TAL"/>
              <w:rPr>
                <w:lang w:eastAsia="zh-CN"/>
              </w:rPr>
            </w:pPr>
            <w:r w:rsidRPr="00FD0425">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3316AA04" w14:textId="77777777" w:rsidR="00C13CF9" w:rsidRPr="00FD0425" w:rsidRDefault="00C13CF9" w:rsidP="00C13CF9">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852124" w14:textId="77777777" w:rsidR="00C13CF9" w:rsidRPr="00FD0425" w:rsidRDefault="00C13CF9" w:rsidP="00C13CF9">
            <w:pPr>
              <w:pStyle w:val="TAC"/>
              <w:rPr>
                <w:rFonts w:cs="Arial"/>
                <w:noProof/>
                <w:szCs w:val="18"/>
              </w:rPr>
            </w:pPr>
            <w:r w:rsidRPr="00FD0425">
              <w:rPr>
                <w:lang w:eastAsia="ja-JP"/>
              </w:rPr>
              <w:t>reject</w:t>
            </w:r>
          </w:p>
        </w:tc>
      </w:tr>
      <w:tr w:rsidR="00C13CF9" w:rsidRPr="00FD0425" w14:paraId="01B74952"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FBB7F2B" w14:textId="77777777" w:rsidR="00C13CF9" w:rsidRPr="00FD0425" w:rsidRDefault="00C13CF9" w:rsidP="00C13CF9">
            <w:pPr>
              <w:pStyle w:val="TAL"/>
              <w:rPr>
                <w:rFonts w:cs="Arial"/>
                <w:bCs/>
                <w:lang w:eastAsia="ja-JP"/>
              </w:rPr>
            </w:pPr>
            <w:r w:rsidRPr="00FD0425">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070A9786" w14:textId="77777777" w:rsidR="00C13CF9" w:rsidRPr="00FD0425" w:rsidRDefault="00C13CF9" w:rsidP="00C13CF9">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3C63AFBE"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759F17A" w14:textId="77777777" w:rsidR="00C13CF9" w:rsidRPr="00FD0425" w:rsidRDefault="00C13CF9" w:rsidP="00C13CF9">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3091ACEA" w14:textId="77777777" w:rsidR="00C13CF9" w:rsidRPr="00FD0425" w:rsidRDefault="00C13CF9" w:rsidP="00C13CF9">
            <w:pPr>
              <w:pStyle w:val="TAL"/>
              <w:rPr>
                <w:lang w:eastAsia="zh-CN"/>
              </w:rPr>
            </w:pPr>
            <w:r w:rsidRPr="00FD0425">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5FA34D72" w14:textId="77777777" w:rsidR="00C13CF9" w:rsidRPr="00FD0425" w:rsidRDefault="00C13CF9" w:rsidP="00C13CF9">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DEF059" w14:textId="77777777" w:rsidR="00C13CF9" w:rsidRPr="00FD0425" w:rsidRDefault="00C13CF9" w:rsidP="00C13CF9">
            <w:pPr>
              <w:pStyle w:val="TAC"/>
              <w:rPr>
                <w:rFonts w:cs="Arial"/>
                <w:noProof/>
                <w:szCs w:val="18"/>
              </w:rPr>
            </w:pPr>
            <w:r w:rsidRPr="00FD0425">
              <w:rPr>
                <w:lang w:eastAsia="ja-JP"/>
              </w:rPr>
              <w:t>reject</w:t>
            </w:r>
          </w:p>
        </w:tc>
      </w:tr>
      <w:tr w:rsidR="00C13CF9" w:rsidRPr="00FD0425" w14:paraId="132A16F2"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F849119" w14:textId="77777777" w:rsidR="00C13CF9" w:rsidRPr="00FD0425" w:rsidRDefault="00C13CF9" w:rsidP="00C13CF9">
            <w:pPr>
              <w:pStyle w:val="TAL"/>
              <w:rPr>
                <w:lang w:eastAsia="ja-JP"/>
              </w:rPr>
            </w:pPr>
            <w:r w:rsidRPr="00FD0425">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4BBF62C5" w14:textId="77777777" w:rsidR="00C13CF9" w:rsidRPr="00FD0425" w:rsidRDefault="00C13CF9" w:rsidP="00C13CF9">
            <w:pPr>
              <w:pStyle w:val="TAL"/>
              <w:rPr>
                <w:bCs/>
                <w:lang w:eastAsia="ja-JP"/>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083D05B3"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810473F" w14:textId="77777777" w:rsidR="00C13CF9" w:rsidRPr="00FD0425" w:rsidRDefault="00C13CF9" w:rsidP="00C13CF9">
            <w:pPr>
              <w:pStyle w:val="TAL"/>
              <w:rPr>
                <w:rFonts w:eastAsia="Batang"/>
              </w:rPr>
            </w:pPr>
            <w:r w:rsidRPr="00FD0425">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1389FD9A" w14:textId="77777777" w:rsidR="00C13CF9" w:rsidRPr="00FD0425" w:rsidRDefault="00C13CF9" w:rsidP="00C13CF9">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2FD2BBE3" w14:textId="77777777" w:rsidR="00C13CF9" w:rsidRPr="00FD0425" w:rsidRDefault="00C13CF9" w:rsidP="00C13CF9">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7EBD1F" w14:textId="77777777" w:rsidR="00C13CF9" w:rsidRPr="00FD0425" w:rsidRDefault="00C13CF9" w:rsidP="00C13CF9">
            <w:pPr>
              <w:pStyle w:val="TAC"/>
              <w:rPr>
                <w:lang w:eastAsia="ja-JP"/>
              </w:rPr>
            </w:pPr>
            <w:r w:rsidRPr="00FD0425" w:rsidDel="006E4110">
              <w:rPr>
                <w:lang w:eastAsia="ja-JP"/>
              </w:rPr>
              <w:t>reject</w:t>
            </w:r>
          </w:p>
        </w:tc>
      </w:tr>
      <w:tr w:rsidR="00C13CF9" w:rsidRPr="00FD0425" w14:paraId="5FECFD7A" w14:textId="77777777" w:rsidTr="009646B1">
        <w:tblPrEx>
          <w:tblCellMar>
            <w:top w:w="0" w:type="dxa"/>
            <w:bottom w:w="0" w:type="dxa"/>
          </w:tblCellMar>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0BEFCBB" w14:textId="77777777" w:rsidR="00C13CF9" w:rsidRPr="00FD0425" w:rsidRDefault="00C13CF9" w:rsidP="00C13CF9">
            <w:pPr>
              <w:pStyle w:val="TAL"/>
              <w:rPr>
                <w:bCs/>
                <w:lang w:eastAsia="ja-JP"/>
              </w:rPr>
            </w:pPr>
            <w:r w:rsidRPr="00FD0425">
              <w:rPr>
                <w:rFonts w:cs="Arial"/>
                <w:szCs w:val="18"/>
                <w:lang w:eastAsia="zh-CN"/>
              </w:rPr>
              <w:t>TNL Configuration Info</w:t>
            </w:r>
          </w:p>
        </w:tc>
        <w:tc>
          <w:tcPr>
            <w:tcW w:w="1121" w:type="dxa"/>
            <w:gridSpan w:val="2"/>
            <w:tcBorders>
              <w:top w:val="single" w:sz="4" w:space="0" w:color="auto"/>
              <w:left w:val="single" w:sz="4" w:space="0" w:color="auto"/>
              <w:bottom w:val="single" w:sz="4" w:space="0" w:color="auto"/>
              <w:right w:val="single" w:sz="4" w:space="0" w:color="auto"/>
            </w:tcBorders>
          </w:tcPr>
          <w:p w14:paraId="49F28253" w14:textId="77777777" w:rsidR="00C13CF9" w:rsidRPr="00FD0425" w:rsidRDefault="00C13CF9" w:rsidP="00C13CF9">
            <w:pPr>
              <w:pStyle w:val="TAL"/>
              <w:rPr>
                <w:bCs/>
                <w:lang w:eastAsia="ja-JP"/>
              </w:rPr>
            </w:pPr>
            <w:r w:rsidRPr="00FD0425">
              <w:rPr>
                <w:rFonts w:cs="Arial"/>
                <w:szCs w:val="18"/>
                <w:lang w:eastAsia="zh-CN"/>
              </w:rPr>
              <w:t>O</w:t>
            </w:r>
          </w:p>
        </w:tc>
        <w:tc>
          <w:tcPr>
            <w:tcW w:w="1695" w:type="dxa"/>
            <w:tcBorders>
              <w:top w:val="single" w:sz="4" w:space="0" w:color="auto"/>
              <w:left w:val="single" w:sz="4" w:space="0" w:color="auto"/>
              <w:bottom w:val="single" w:sz="4" w:space="0" w:color="auto"/>
              <w:right w:val="single" w:sz="4" w:space="0" w:color="auto"/>
            </w:tcBorders>
          </w:tcPr>
          <w:p w14:paraId="777E95AC" w14:textId="77777777" w:rsidR="00C13CF9" w:rsidRPr="00FD0425" w:rsidRDefault="00C13CF9" w:rsidP="00C13CF9">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40DA6D" w14:textId="77777777" w:rsidR="00C13CF9" w:rsidRPr="00FD0425" w:rsidRDefault="00C13CF9" w:rsidP="00C13CF9">
            <w:pPr>
              <w:pStyle w:val="TAL"/>
              <w:rPr>
                <w:bCs/>
                <w:lang w:eastAsia="ja-JP"/>
              </w:rPr>
            </w:pPr>
            <w:r w:rsidRPr="00FD0425">
              <w:rPr>
                <w:rFonts w:cs="Arial"/>
                <w:szCs w:val="18"/>
                <w:lang w:eastAsia="ja-JP"/>
              </w:rPr>
              <w:t>9.2.3.96</w:t>
            </w:r>
          </w:p>
        </w:tc>
        <w:tc>
          <w:tcPr>
            <w:tcW w:w="1457" w:type="dxa"/>
            <w:tcBorders>
              <w:top w:val="single" w:sz="4" w:space="0" w:color="auto"/>
              <w:left w:val="single" w:sz="4" w:space="0" w:color="auto"/>
              <w:bottom w:val="single" w:sz="4" w:space="0" w:color="auto"/>
              <w:right w:val="single" w:sz="4" w:space="0" w:color="auto"/>
            </w:tcBorders>
          </w:tcPr>
          <w:p w14:paraId="290853A7" w14:textId="77777777" w:rsidR="00C13CF9" w:rsidRPr="00FD0425" w:rsidRDefault="00C13CF9" w:rsidP="00C13CF9">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3F7DEF28" w14:textId="77777777" w:rsidR="00C13CF9" w:rsidRPr="00FD0425" w:rsidRDefault="00C13CF9" w:rsidP="00C13CF9">
            <w:pPr>
              <w:pStyle w:val="TAC"/>
              <w:rPr>
                <w:lang w:eastAsia="ja-JP"/>
              </w:rPr>
            </w:pPr>
            <w:r w:rsidRPr="00FD0425">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4CA1EE" w14:textId="77777777" w:rsidR="00C13CF9" w:rsidRPr="00FD0425" w:rsidDel="006E4110" w:rsidRDefault="00C13CF9" w:rsidP="00C13CF9">
            <w:pPr>
              <w:pStyle w:val="TAC"/>
              <w:rPr>
                <w:lang w:eastAsia="ja-JP"/>
              </w:rPr>
            </w:pPr>
            <w:r w:rsidRPr="00FD0425">
              <w:rPr>
                <w:rFonts w:cs="Arial"/>
                <w:szCs w:val="18"/>
                <w:lang w:eastAsia="ja-JP"/>
              </w:rPr>
              <w:t>ignore</w:t>
            </w:r>
          </w:p>
        </w:tc>
      </w:tr>
    </w:tbl>
    <w:p w14:paraId="21C51F3E" w14:textId="77777777" w:rsidR="00F02090" w:rsidRPr="00FD0425"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694C97">
            <w:pPr>
              <w:pStyle w:val="TAL"/>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694C97">
            <w:pPr>
              <w:pStyle w:val="TAL"/>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F02090"/>
    <w:p w14:paraId="0453EF77" w14:textId="77777777" w:rsidR="00F02090" w:rsidRPr="00FD0425" w:rsidRDefault="00F02090" w:rsidP="00F02090">
      <w:pPr>
        <w:pStyle w:val="Heading4"/>
      </w:pPr>
      <w:bookmarkStart w:id="3978" w:name="_Toc20955222"/>
      <w:bookmarkStart w:id="3979" w:name="_Toc29991419"/>
      <w:bookmarkStart w:id="3980" w:name="_Toc36555819"/>
      <w:bookmarkStart w:id="3981" w:name="_Toc44497529"/>
      <w:bookmarkStart w:id="3982" w:name="_Toc45107917"/>
      <w:bookmarkStart w:id="3983" w:name="_Toc45901537"/>
      <w:bookmarkStart w:id="3984" w:name="_Toc51850616"/>
      <w:bookmarkStart w:id="3985" w:name="_Toc56693619"/>
      <w:bookmarkStart w:id="3986" w:name="_Toc64447162"/>
      <w:bookmarkStart w:id="3987" w:name="_Toc66286656"/>
      <w:bookmarkStart w:id="3988" w:name="_Toc74151351"/>
      <w:bookmarkStart w:id="3989" w:name="_Toc88653823"/>
      <w:bookmarkStart w:id="3990" w:name="_Toc97904179"/>
      <w:bookmarkStart w:id="3991" w:name="_Toc105175220"/>
      <w:bookmarkStart w:id="3992" w:name="_Toc113826250"/>
      <w:bookmarkStart w:id="3993" w:name="_Toc120032376"/>
      <w:r w:rsidRPr="00FD0425">
        <w:t>9.1.3.5</w:t>
      </w:r>
      <w:r w:rsidRPr="00FD0425">
        <w:tab/>
        <w:t>NG-RAN NODE CONFIGURATION UPDATE ACKNOWLEDGE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3165D5B" w14:textId="77777777" w:rsidR="00F02090" w:rsidRPr="00FD0425" w:rsidRDefault="00F02090" w:rsidP="00F02090">
      <w:r w:rsidRPr="00FD0425">
        <w:t>This message is sent by a neighbouring NG-RAN node to a peer node to acknowledge update of information for a TNL association.</w:t>
      </w:r>
    </w:p>
    <w:p w14:paraId="2C083D95" w14:textId="77777777" w:rsidR="00F02090" w:rsidRPr="00FD0425" w:rsidRDefault="00F02090" w:rsidP="00F02090">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F02090" w:rsidRPr="00FD0425" w14:paraId="30E72697"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694C97">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694C97">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694C97">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694C97">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694C97">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694C97">
            <w:pPr>
              <w:pStyle w:val="TAH"/>
              <w:rPr>
                <w:lang w:eastAsia="ja-JP"/>
              </w:rPr>
            </w:pPr>
            <w:r w:rsidRPr="00FD0425">
              <w:rPr>
                <w:lang w:eastAsia="ja-JP"/>
              </w:rPr>
              <w:t>Assigned Criticality</w:t>
            </w:r>
          </w:p>
        </w:tc>
      </w:tr>
      <w:tr w:rsidR="00F02090" w:rsidRPr="00FD0425" w14:paraId="71F3AF20"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694C97">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694C97">
            <w:pPr>
              <w:pStyle w:val="TAC"/>
              <w:rPr>
                <w:lang w:eastAsia="ja-JP"/>
              </w:rPr>
            </w:pPr>
            <w:r w:rsidRPr="00FD0425">
              <w:rPr>
                <w:lang w:eastAsia="ja-JP"/>
              </w:rPr>
              <w:t>reject</w:t>
            </w:r>
          </w:p>
        </w:tc>
      </w:tr>
      <w:tr w:rsidR="00F02090" w:rsidRPr="00FD0425" w14:paraId="683FBEA3" w14:textId="77777777" w:rsidTr="00694C97">
        <w:tc>
          <w:tcPr>
            <w:tcW w:w="2442"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694C97">
            <w:pPr>
              <w:pStyle w:val="TAL"/>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694C97">
            <w:pPr>
              <w:pStyle w:val="TAC"/>
              <w:rPr>
                <w:lang w:eastAsia="ja-JP"/>
              </w:rPr>
            </w:pPr>
            <w:r w:rsidRPr="00FD0425">
              <w:rPr>
                <w:lang w:eastAsia="ja-JP"/>
              </w:rPr>
              <w:t>ignore</w:t>
            </w:r>
          </w:p>
        </w:tc>
      </w:tr>
      <w:tr w:rsidR="00F02090" w:rsidRPr="00FD0425" w14:paraId="409A9DB4" w14:textId="77777777" w:rsidTr="00694C97">
        <w:tc>
          <w:tcPr>
            <w:tcW w:w="2442"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694C97">
            <w:pPr>
              <w:pStyle w:val="TAL"/>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694C97">
            <w:pPr>
              <w:pStyle w:val="TAC"/>
              <w:rPr>
                <w:lang w:eastAsia="ja-JP"/>
              </w:rPr>
            </w:pPr>
          </w:p>
        </w:tc>
      </w:tr>
      <w:tr w:rsidR="00F02090" w:rsidRPr="00FD0425" w14:paraId="411B0BDC" w14:textId="77777777" w:rsidTr="00694C97">
        <w:tc>
          <w:tcPr>
            <w:tcW w:w="2442"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694C97">
            <w:pPr>
              <w:pStyle w:val="TAL"/>
              <w:ind w:left="113"/>
              <w:rPr>
                <w:lang w:eastAsia="ja-JP"/>
              </w:rPr>
            </w:pPr>
            <w:r w:rsidRPr="00FD0425">
              <w:rPr>
                <w:lang w:eastAsia="ja-JP"/>
              </w:rPr>
              <w:t>&gt;</w:t>
            </w:r>
            <w:r w:rsidRPr="00FD0425">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694C97">
            <w:pPr>
              <w:pStyle w:val="TAC"/>
              <w:rPr>
                <w:lang w:eastAsia="ja-JP"/>
              </w:rPr>
            </w:pPr>
          </w:p>
        </w:tc>
      </w:tr>
      <w:tr w:rsidR="00C530BC" w:rsidRPr="00FD0425" w14:paraId="36F92BA3" w14:textId="77777777" w:rsidTr="00694C97">
        <w:tc>
          <w:tcPr>
            <w:tcW w:w="2442"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407E71">
            <w:pPr>
              <w:pStyle w:val="TAL"/>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C530BC">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C530BC">
            <w:pPr>
              <w:pStyle w:val="TAL"/>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C530BC">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C530BC">
            <w:pPr>
              <w:pStyle w:val="TAL"/>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C530BC">
            <w:pPr>
              <w:pStyle w:val="TAC"/>
              <w:rPr>
                <w:lang w:eastAsia="ja-JP"/>
              </w:rPr>
            </w:pPr>
            <w:r>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C530BC">
            <w:pPr>
              <w:pStyle w:val="TAC"/>
              <w:rPr>
                <w:lang w:eastAsia="ja-JP"/>
              </w:rPr>
            </w:pPr>
            <w:r>
              <w:rPr>
                <w:lang w:eastAsia="ja-JP"/>
              </w:rPr>
              <w:t>ignore</w:t>
            </w:r>
          </w:p>
        </w:tc>
      </w:tr>
      <w:tr w:rsidR="00C530BC" w:rsidRPr="00FD0425" w14:paraId="6A82A5FC" w14:textId="77777777" w:rsidTr="00694C97">
        <w:tc>
          <w:tcPr>
            <w:tcW w:w="2442"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407E71">
            <w:pPr>
              <w:pStyle w:val="TAL"/>
              <w:ind w:left="340"/>
              <w:rPr>
                <w:lang w:eastAsia="ja-JP"/>
              </w:rPr>
            </w:pPr>
            <w:r w:rsidRPr="00FD0425">
              <w:rPr>
                <w:lang w:eastAsia="ja-JP"/>
              </w:rPr>
              <w:t xml:space="preserve">&gt;&gt;&gt;Served Cell Information </w:t>
            </w:r>
            <w:r>
              <w:rPr>
                <w:lang w:eastAsia="ja-JP"/>
              </w:rPr>
              <w:t>E-UTRA</w:t>
            </w:r>
          </w:p>
        </w:tc>
        <w:tc>
          <w:tcPr>
            <w:tcW w:w="1097"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C530BC">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C530BC">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C530BC">
            <w:pPr>
              <w:pStyle w:val="TAL"/>
              <w:rPr>
                <w:lang w:eastAsia="ja-JP"/>
              </w:rPr>
            </w:pPr>
            <w:r w:rsidRPr="00FD0425">
              <w:rPr>
                <w:lang w:eastAsia="ja-JP"/>
              </w:rPr>
              <w:t>9.2.2.1</w:t>
            </w:r>
            <w:r>
              <w:rPr>
                <w:lang w:eastAsia="ja-JP"/>
              </w:rPr>
              <w:t>2</w:t>
            </w:r>
          </w:p>
        </w:tc>
        <w:tc>
          <w:tcPr>
            <w:tcW w:w="1262"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C530BC">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C530BC">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C530BC">
            <w:pPr>
              <w:pStyle w:val="TAC"/>
              <w:rPr>
                <w:lang w:eastAsia="ja-JP"/>
              </w:rPr>
            </w:pPr>
          </w:p>
        </w:tc>
      </w:tr>
      <w:tr w:rsidR="00C530BC" w:rsidRPr="00FD0425" w14:paraId="1B7B6C3B" w14:textId="77777777" w:rsidTr="00694C97">
        <w:tc>
          <w:tcPr>
            <w:tcW w:w="2442"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407E71">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C530BC">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C530BC">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C530BC">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C530BC">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C530BC">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C530BC">
            <w:pPr>
              <w:pStyle w:val="TAC"/>
              <w:rPr>
                <w:lang w:eastAsia="ja-JP"/>
              </w:rPr>
            </w:pPr>
          </w:p>
        </w:tc>
      </w:tr>
      <w:tr w:rsidR="00C530BC" w:rsidRPr="00FD0425" w14:paraId="140A31D2" w14:textId="77777777" w:rsidTr="00694C97">
        <w:tc>
          <w:tcPr>
            <w:tcW w:w="2442"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407E71">
            <w:pPr>
              <w:pStyle w:val="TAL"/>
              <w:ind w:left="340"/>
              <w:rPr>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C530BC">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C530BC">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C530BC">
            <w:pPr>
              <w:pStyle w:val="TAL"/>
              <w:rPr>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C530BC">
            <w:pPr>
              <w:pStyle w:val="TAL"/>
              <w:rPr>
                <w:lang w:eastAsia="ja-JP"/>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C530BC">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C530BC">
            <w:pPr>
              <w:pStyle w:val="TAC"/>
              <w:rPr>
                <w:lang w:eastAsia="ja-JP"/>
              </w:rPr>
            </w:pPr>
          </w:p>
        </w:tc>
      </w:tr>
      <w:tr w:rsidR="007D05EF" w:rsidRPr="00FD0425" w14:paraId="0EE7221B" w14:textId="77777777" w:rsidTr="00694C97">
        <w:tc>
          <w:tcPr>
            <w:tcW w:w="2442"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D05EF">
            <w:pPr>
              <w:pStyle w:val="TAL"/>
              <w:ind w:left="340"/>
              <w:rPr>
                <w:lang w:eastAsia="ja-JP"/>
              </w:rPr>
            </w:pPr>
            <w:r>
              <w:rPr>
                <w:lang w:val="fr-FR" w:eastAsia="ja-JP"/>
              </w:rPr>
              <w:t>&gt;&gt;&gt;</w:t>
            </w:r>
            <w:r w:rsidRPr="00A728E7">
              <w:rPr>
                <w:lang w:val="fr-FR" w:eastAsia="ja-JP"/>
              </w:rPr>
              <w:t>SFN Offset</w:t>
            </w:r>
          </w:p>
        </w:tc>
        <w:tc>
          <w:tcPr>
            <w:tcW w:w="1097"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D05EF">
            <w:pPr>
              <w:pStyle w:val="TAL"/>
              <w:rPr>
                <w:bCs/>
                <w:lang w:eastAsia="ja-JP"/>
              </w:rPr>
            </w:pPr>
            <w:r w:rsidRPr="00A728E7">
              <w:rPr>
                <w:lang w:val="fr-FR" w:eastAsia="ja-JP"/>
              </w:rPr>
              <w:t>O</w:t>
            </w:r>
          </w:p>
        </w:tc>
        <w:tc>
          <w:tcPr>
            <w:tcW w:w="1584"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D05EF">
            <w:pPr>
              <w:pStyle w:val="TAL"/>
              <w:rPr>
                <w:rFonts w:eastAsia="MS Mincho" w:cs="Arial"/>
                <w:bCs/>
                <w:lang w:eastAsia="ja-JP"/>
              </w:rPr>
            </w:pPr>
            <w:r w:rsidRPr="00A728E7">
              <w:rPr>
                <w:lang w:val="fr-FR" w:eastAsia="ja-JP"/>
              </w:rPr>
              <w:t>9.2.2.75</w:t>
            </w:r>
          </w:p>
        </w:tc>
        <w:tc>
          <w:tcPr>
            <w:tcW w:w="1262"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D05EF">
            <w:pPr>
              <w:pStyle w:val="TAL"/>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255"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D05EF">
            <w:pPr>
              <w:pStyle w:val="TAC"/>
              <w:rPr>
                <w:lang w:eastAsia="ja-JP"/>
              </w:rPr>
            </w:pPr>
            <w:r w:rsidRPr="00A728E7">
              <w:rPr>
                <w:lang w:val="en-US"/>
              </w:rPr>
              <w:t>YES</w:t>
            </w:r>
          </w:p>
        </w:tc>
        <w:tc>
          <w:tcPr>
            <w:tcW w:w="1243"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D05EF">
            <w:pPr>
              <w:pStyle w:val="TAC"/>
              <w:rPr>
                <w:lang w:eastAsia="ja-JP"/>
              </w:rPr>
            </w:pPr>
            <w:r w:rsidRPr="00A728E7">
              <w:rPr>
                <w:lang w:val="en-US"/>
              </w:rPr>
              <w:t>ignore</w:t>
            </w:r>
          </w:p>
        </w:tc>
      </w:tr>
      <w:tr w:rsidR="007D05EF" w:rsidRPr="00FD0425" w14:paraId="6B94C658" w14:textId="77777777" w:rsidTr="00694C97">
        <w:tc>
          <w:tcPr>
            <w:tcW w:w="2442"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D05EF">
            <w:pPr>
              <w:pStyle w:val="TAL"/>
              <w:ind w:left="227"/>
              <w:rPr>
                <w:lang w:eastAsia="ja-JP"/>
              </w:rPr>
            </w:pPr>
            <w:r w:rsidRPr="00B21406">
              <w:t xml:space="preserve">&gt;&gt;Partial List Indicator </w:t>
            </w:r>
            <w:r>
              <w:t>E-UTRA</w:t>
            </w:r>
          </w:p>
        </w:tc>
        <w:tc>
          <w:tcPr>
            <w:tcW w:w="1097"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D05EF">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D05EF">
            <w:pPr>
              <w:pStyle w:val="TAL"/>
              <w:rPr>
                <w:rFonts w:cs="Arial"/>
              </w:rPr>
            </w:pPr>
            <w:r>
              <w:rPr>
                <w:rFonts w:cs="Arial"/>
              </w:rPr>
              <w:t>Partial List Indicator</w:t>
            </w:r>
          </w:p>
          <w:p w14:paraId="5F651D73" w14:textId="77777777" w:rsidR="007D05EF" w:rsidRPr="00FD0425" w:rsidRDefault="007D05EF" w:rsidP="007D05EF">
            <w:pPr>
              <w:pStyle w:val="TAL"/>
              <w:rPr>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D05EF">
            <w:pPr>
              <w:pStyle w:val="TAL"/>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D05E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D05EF">
            <w:pPr>
              <w:pStyle w:val="TAC"/>
              <w:rPr>
                <w:lang w:eastAsia="ja-JP"/>
              </w:rPr>
            </w:pPr>
            <w:r w:rsidRPr="00FD0425">
              <w:rPr>
                <w:lang w:eastAsia="ja-JP"/>
              </w:rPr>
              <w:t>ignore</w:t>
            </w:r>
          </w:p>
        </w:tc>
      </w:tr>
      <w:tr w:rsidR="007D05EF" w:rsidRPr="00FD0425" w14:paraId="423D48A9" w14:textId="77777777" w:rsidTr="00694C97">
        <w:tc>
          <w:tcPr>
            <w:tcW w:w="2442"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D05EF">
            <w:pPr>
              <w:pStyle w:val="TAL"/>
              <w:ind w:left="227"/>
              <w:rPr>
                <w:lang w:eastAsia="ja-JP"/>
              </w:rPr>
            </w:pPr>
            <w:r>
              <w:t>&gt;&gt;</w:t>
            </w:r>
            <w:r w:rsidRPr="00FD0425">
              <w:t>Cell and Capacity Assistance Information</w:t>
            </w:r>
            <w:r>
              <w:t xml:space="preserve"> E-UTRA</w:t>
            </w:r>
          </w:p>
        </w:tc>
        <w:tc>
          <w:tcPr>
            <w:tcW w:w="1097"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D05EF">
            <w:pPr>
              <w:pStyle w:val="TAL"/>
              <w:rPr>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D05EF">
            <w:pPr>
              <w:pStyle w:val="TAL"/>
              <w:rPr>
                <w:lang w:eastAsia="ja-JP"/>
              </w:rPr>
            </w:pPr>
            <w:r w:rsidRPr="00FD0425">
              <w:rPr>
                <w:bCs/>
              </w:rPr>
              <w:t>9.2.2.4</w:t>
            </w:r>
            <w:r>
              <w:rPr>
                <w:bCs/>
              </w:rPr>
              <w:t>2</w:t>
            </w:r>
          </w:p>
        </w:tc>
        <w:tc>
          <w:tcPr>
            <w:tcW w:w="1262"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D05EF">
            <w:pPr>
              <w:pStyle w:val="TAL"/>
              <w:rPr>
                <w:lang w:eastAsia="ja-JP"/>
              </w:rPr>
            </w:pPr>
            <w:r>
              <w:rPr>
                <w:rFonts w:eastAsia="SimSun"/>
                <w:bCs/>
                <w:lang w:eastAsia="zh-CN"/>
              </w:rPr>
              <w:t>Contains E-UTRA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D05E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D05EF">
            <w:pPr>
              <w:pStyle w:val="TAC"/>
              <w:rPr>
                <w:lang w:eastAsia="ja-JP"/>
              </w:rPr>
            </w:pPr>
            <w:r w:rsidRPr="00FD0425">
              <w:rPr>
                <w:lang w:eastAsia="ja-JP"/>
              </w:rPr>
              <w:t>ignore</w:t>
            </w:r>
          </w:p>
        </w:tc>
      </w:tr>
      <w:tr w:rsidR="007D05EF" w:rsidRPr="00FD0425" w14:paraId="750866B5" w14:textId="77777777" w:rsidTr="00694C97">
        <w:tc>
          <w:tcPr>
            <w:tcW w:w="2442"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D05EF">
            <w:pPr>
              <w:pStyle w:val="TAL"/>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D05EF">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D05EF">
            <w:pPr>
              <w:pStyle w:val="TAL"/>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D05EF">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D05EF">
            <w:pPr>
              <w:pStyle w:val="TAL"/>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D05EF">
            <w:pPr>
              <w:pStyle w:val="TAC"/>
              <w:rPr>
                <w:lang w:eastAsia="ja-JP"/>
              </w:rPr>
            </w:pPr>
          </w:p>
        </w:tc>
      </w:tr>
      <w:tr w:rsidR="007D05EF" w:rsidRPr="00FD0425" w14:paraId="21386C6E" w14:textId="77777777" w:rsidTr="00694C97">
        <w:tc>
          <w:tcPr>
            <w:tcW w:w="2442"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D05EF">
            <w:pPr>
              <w:pStyle w:val="TAL"/>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D05EF">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D05EF">
            <w:pPr>
              <w:pStyle w:val="TAL"/>
              <w:rPr>
                <w:lang w:eastAsia="ja-JP"/>
              </w:rPr>
            </w:pPr>
            <w:r w:rsidRPr="00FD0425">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D05E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D05EF">
            <w:pPr>
              <w:pStyle w:val="TAC"/>
              <w:rPr>
                <w:lang w:eastAsia="ja-JP"/>
              </w:rPr>
            </w:pPr>
          </w:p>
        </w:tc>
      </w:tr>
      <w:tr w:rsidR="007D05EF" w:rsidRPr="00FD0425" w14:paraId="54E839D0" w14:textId="77777777" w:rsidTr="00694C97">
        <w:tc>
          <w:tcPr>
            <w:tcW w:w="2442"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D05EF">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D05EF">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D05EF">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D05EF">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D05EF">
            <w:pPr>
              <w:pStyle w:val="TAC"/>
              <w:rPr>
                <w:lang w:eastAsia="ja-JP"/>
              </w:rPr>
            </w:pPr>
          </w:p>
        </w:tc>
      </w:tr>
      <w:tr w:rsidR="007D05EF" w:rsidRPr="00FD0425" w14:paraId="2CC1E219" w14:textId="77777777" w:rsidTr="00694C97">
        <w:tc>
          <w:tcPr>
            <w:tcW w:w="2442"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D05EF">
            <w:pPr>
              <w:pStyle w:val="TAL"/>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D05EF">
            <w:pPr>
              <w:pStyle w:val="TAL"/>
              <w:rPr>
                <w:bCs/>
                <w:lang w:eastAsia="zh-CN"/>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D05EF">
            <w:pPr>
              <w:pStyle w:val="TAL"/>
              <w:rPr>
                <w:bCs/>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D05EF">
            <w:pPr>
              <w:pStyle w:val="TAL"/>
              <w:rPr>
                <w:bCs/>
                <w:lang w:eastAsia="zh-CN"/>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D05EF">
            <w:pPr>
              <w:pStyle w:val="TAC"/>
              <w:rPr>
                <w:lang w:eastAsia="zh-CN"/>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D05EF">
            <w:pPr>
              <w:pStyle w:val="TAC"/>
              <w:rPr>
                <w:lang w:eastAsia="zh-CN"/>
              </w:rPr>
            </w:pPr>
          </w:p>
        </w:tc>
      </w:tr>
      <w:tr w:rsidR="007D05EF" w:rsidRPr="00FD0425" w14:paraId="07CFEECF" w14:textId="77777777" w:rsidTr="00694C97">
        <w:tc>
          <w:tcPr>
            <w:tcW w:w="2442"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D05EF">
            <w:pPr>
              <w:pStyle w:val="TAL"/>
              <w:ind w:left="227"/>
              <w:rPr>
                <w:lang w:eastAsia="en-US"/>
              </w:rPr>
            </w:pPr>
            <w:r w:rsidRPr="00B21406">
              <w:rPr>
                <w:lang w:eastAsia="en-US"/>
              </w:rPr>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D05EF">
            <w:pPr>
              <w:pStyle w:val="TAL"/>
              <w:rPr>
                <w:bCs/>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D05EF">
            <w:pPr>
              <w:pStyle w:val="TAL"/>
              <w:rPr>
                <w:rFonts w:cs="Arial"/>
              </w:rPr>
            </w:pPr>
            <w:r>
              <w:rPr>
                <w:rFonts w:cs="Arial"/>
              </w:rPr>
              <w:t>Partial List Indicator</w:t>
            </w:r>
          </w:p>
          <w:p w14:paraId="6686F6E8" w14:textId="77777777" w:rsidR="007D05EF" w:rsidRPr="00FD0425" w:rsidRDefault="007D05EF" w:rsidP="007D05EF">
            <w:pPr>
              <w:pStyle w:val="TAL"/>
              <w:rPr>
                <w:rFonts w:eastAsia="MS Mincho" w:cs="Arial"/>
                <w:bCs/>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D05EF">
            <w:pPr>
              <w:pStyle w:val="TAL"/>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D05E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D05EF">
            <w:pPr>
              <w:pStyle w:val="TAC"/>
              <w:rPr>
                <w:lang w:eastAsia="zh-CN"/>
              </w:rPr>
            </w:pPr>
            <w:r w:rsidRPr="00FD0425">
              <w:rPr>
                <w:lang w:eastAsia="ja-JP"/>
              </w:rPr>
              <w:t>ignore</w:t>
            </w:r>
          </w:p>
        </w:tc>
      </w:tr>
      <w:tr w:rsidR="007D05EF" w:rsidRPr="00FD0425" w14:paraId="3B547FAD" w14:textId="77777777" w:rsidTr="00694C97">
        <w:tc>
          <w:tcPr>
            <w:tcW w:w="2442"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D05EF">
            <w:pPr>
              <w:pStyle w:val="TAL"/>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97"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D05EF">
            <w:pPr>
              <w:pStyle w:val="TAL"/>
              <w:rPr>
                <w:bCs/>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D05EF">
            <w:pPr>
              <w:pStyle w:val="TAL"/>
              <w:rPr>
                <w:rFonts w:eastAsia="MS Mincho" w:cs="Arial"/>
                <w:bCs/>
                <w:lang w:eastAsia="ja-JP"/>
              </w:rPr>
            </w:pPr>
            <w:r w:rsidRPr="00FD0425">
              <w:rPr>
                <w:bCs/>
              </w:rPr>
              <w:t>9.2.2.41</w:t>
            </w:r>
          </w:p>
        </w:tc>
        <w:tc>
          <w:tcPr>
            <w:tcW w:w="1262"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D05EF">
            <w:pPr>
              <w:pStyle w:val="TAL"/>
              <w:rPr>
                <w:bCs/>
                <w:lang w:eastAsia="zh-CN"/>
              </w:rPr>
            </w:pPr>
            <w:r>
              <w:rPr>
                <w:rFonts w:eastAsia="SimSun"/>
                <w:bCs/>
                <w:lang w:eastAsia="zh-CN"/>
              </w:rPr>
              <w:t>Contains NR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D05E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D05EF">
            <w:pPr>
              <w:pStyle w:val="TAC"/>
              <w:rPr>
                <w:lang w:eastAsia="zh-CN"/>
              </w:rPr>
            </w:pPr>
            <w:r w:rsidRPr="00FD0425">
              <w:rPr>
                <w:lang w:eastAsia="ja-JP"/>
              </w:rPr>
              <w:t>ignore</w:t>
            </w:r>
          </w:p>
        </w:tc>
      </w:tr>
      <w:tr w:rsidR="007D05EF" w:rsidRPr="00FD0425" w14:paraId="6DD63162" w14:textId="77777777" w:rsidTr="00694C97">
        <w:tc>
          <w:tcPr>
            <w:tcW w:w="2442"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D05EF">
            <w:pPr>
              <w:pStyle w:val="TAL"/>
              <w:rPr>
                <w:b/>
                <w:lang w:eastAsia="en-US"/>
              </w:rPr>
            </w:pPr>
            <w:r w:rsidRPr="00FD0425">
              <w:rPr>
                <w:b/>
                <w:lang w:eastAsia="en-US"/>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D05EF">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D05EF">
            <w:pPr>
              <w:pStyle w:val="TAL"/>
              <w:rPr>
                <w:i/>
                <w:lang w:eastAsia="en-US"/>
              </w:rPr>
            </w:pPr>
            <w:r w:rsidRPr="00FD0425">
              <w:rPr>
                <w:i/>
                <w:lang w:eastAsia="en-US"/>
              </w:rPr>
              <w:t>0..1</w:t>
            </w:r>
          </w:p>
        </w:tc>
        <w:tc>
          <w:tcPr>
            <w:tcW w:w="1247"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D05EF">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D05EF">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D05EF">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D05EF">
            <w:pPr>
              <w:pStyle w:val="TAC"/>
              <w:rPr>
                <w:lang w:eastAsia="ja-JP"/>
              </w:rPr>
            </w:pPr>
            <w:r w:rsidRPr="00FD0425">
              <w:rPr>
                <w:rFonts w:cs="Arial"/>
                <w:lang w:eastAsia="zh-CN"/>
              </w:rPr>
              <w:t>ignore</w:t>
            </w:r>
          </w:p>
        </w:tc>
      </w:tr>
      <w:tr w:rsidR="007D05EF" w:rsidRPr="00FD0425" w14:paraId="1097D879" w14:textId="77777777" w:rsidTr="00694C97">
        <w:tc>
          <w:tcPr>
            <w:tcW w:w="2442"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D05EF">
            <w:pPr>
              <w:pStyle w:val="TAL"/>
              <w:ind w:left="113"/>
              <w:rPr>
                <w:b/>
                <w:lang w:eastAsia="en-US"/>
              </w:rPr>
            </w:pPr>
            <w:r w:rsidRPr="00FD0425">
              <w:rPr>
                <w:b/>
                <w:lang w:eastAsia="en-US"/>
              </w:rPr>
              <w:t>&gt;TNLA Setup Item</w:t>
            </w:r>
          </w:p>
        </w:tc>
        <w:tc>
          <w:tcPr>
            <w:tcW w:w="1097"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D05EF">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D05EF">
            <w:pPr>
              <w:pStyle w:val="TAL"/>
              <w:rPr>
                <w:i/>
                <w:lang w:eastAsia="en-US"/>
              </w:rPr>
            </w:pPr>
            <w:r w:rsidRPr="00FD0425">
              <w:rPr>
                <w:i/>
                <w:lang w:eastAsia="en-US"/>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D05EF">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D05EF">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D05EF">
            <w:pPr>
              <w:pStyle w:val="TAC"/>
              <w:rPr>
                <w:lang w:eastAsia="ja-JP"/>
              </w:rPr>
            </w:pPr>
          </w:p>
        </w:tc>
      </w:tr>
      <w:tr w:rsidR="007D05EF" w:rsidRPr="00FD0425" w14:paraId="0D918C00" w14:textId="77777777" w:rsidTr="00694C97">
        <w:tc>
          <w:tcPr>
            <w:tcW w:w="2442"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D05EF">
            <w:pPr>
              <w:pStyle w:val="TAL"/>
              <w:ind w:left="227"/>
              <w:rPr>
                <w:lang w:eastAsia="en-US"/>
              </w:rPr>
            </w:pPr>
            <w:r w:rsidRPr="00FD0425">
              <w:rPr>
                <w:lang w:eastAsia="en-US"/>
              </w:rPr>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D05EF">
            <w:pPr>
              <w:pStyle w:val="TAL"/>
              <w:rPr>
                <w:lang w:eastAsia="en-US"/>
              </w:rPr>
            </w:pPr>
            <w:r w:rsidRPr="00FD0425">
              <w:rPr>
                <w:lang w:eastAsia="en-US"/>
              </w:rPr>
              <w:t>M</w:t>
            </w:r>
          </w:p>
        </w:tc>
        <w:tc>
          <w:tcPr>
            <w:tcW w:w="1584"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D05EF">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D05EF">
            <w:pPr>
              <w:pStyle w:val="TAL"/>
              <w:rPr>
                <w:lang w:eastAsia="ja-JP"/>
              </w:rPr>
            </w:pPr>
            <w:r w:rsidRPr="00FD0425">
              <w:rPr>
                <w:lang w:eastAsia="ja-JP"/>
              </w:rPr>
              <w:t>CP Transport Layer Information</w:t>
            </w:r>
          </w:p>
          <w:p w14:paraId="7C2C8452" w14:textId="77777777" w:rsidR="007D05EF" w:rsidRPr="00FD0425" w:rsidRDefault="007D05EF" w:rsidP="007D05EF">
            <w:pPr>
              <w:pStyle w:val="TAL"/>
              <w:rPr>
                <w:lang w:eastAsia="en-US"/>
              </w:rPr>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D05EF">
            <w:pPr>
              <w:pStyle w:val="TAL"/>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D05EF">
            <w:pPr>
              <w:pStyle w:val="TAC"/>
              <w:rPr>
                <w:lang w:eastAsia="ja-JP"/>
              </w:rPr>
            </w:pPr>
          </w:p>
        </w:tc>
      </w:tr>
      <w:tr w:rsidR="007D05EF" w:rsidRPr="00FD0425" w14:paraId="5601806A" w14:textId="77777777" w:rsidTr="00694C97">
        <w:tc>
          <w:tcPr>
            <w:tcW w:w="2442" w:type="dxa"/>
            <w:tcBorders>
              <w:top w:val="single" w:sz="4" w:space="0" w:color="auto"/>
              <w:left w:val="single" w:sz="4" w:space="0" w:color="auto"/>
              <w:bottom w:val="single" w:sz="4" w:space="0" w:color="auto"/>
              <w:right w:val="single" w:sz="4" w:space="0" w:color="auto"/>
            </w:tcBorders>
          </w:tcPr>
          <w:p w14:paraId="23B49459" w14:textId="77777777" w:rsidR="007D05EF" w:rsidRPr="00FD0425" w:rsidRDefault="007D05EF" w:rsidP="007D05EF">
            <w:pPr>
              <w:pStyle w:val="TAL"/>
              <w:rPr>
                <w:b/>
                <w:lang w:eastAsia="en-US"/>
              </w:rPr>
            </w:pPr>
            <w:r w:rsidRPr="00FD0425">
              <w:rPr>
                <w:b/>
                <w:lang w:eastAsia="en-US"/>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61ABE496" w14:textId="77777777" w:rsidR="007D05EF" w:rsidRPr="00FD0425" w:rsidRDefault="007D05EF" w:rsidP="007D05EF">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1A6D288F" w14:textId="77777777" w:rsidR="007D05EF" w:rsidRPr="00FD0425" w:rsidRDefault="007D05EF" w:rsidP="007D05EF">
            <w:pPr>
              <w:pStyle w:val="TAL"/>
              <w:rPr>
                <w:i/>
                <w:lang w:eastAsia="en-US"/>
              </w:rPr>
            </w:pPr>
            <w:r w:rsidRPr="00FD0425">
              <w:rPr>
                <w:i/>
                <w:lang w:eastAsia="en-US"/>
              </w:rPr>
              <w:t>0..1</w:t>
            </w:r>
          </w:p>
        </w:tc>
        <w:tc>
          <w:tcPr>
            <w:tcW w:w="1247" w:type="dxa"/>
            <w:tcBorders>
              <w:top w:val="single" w:sz="4" w:space="0" w:color="auto"/>
              <w:left w:val="single" w:sz="4" w:space="0" w:color="auto"/>
              <w:bottom w:val="single" w:sz="4" w:space="0" w:color="auto"/>
              <w:right w:val="single" w:sz="4" w:space="0" w:color="auto"/>
            </w:tcBorders>
          </w:tcPr>
          <w:p w14:paraId="68B9B629" w14:textId="77777777" w:rsidR="007D05EF" w:rsidRPr="00FD0425" w:rsidRDefault="007D05EF" w:rsidP="007D05EF">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378E3649" w14:textId="77777777" w:rsidR="007D05EF" w:rsidRPr="00FD0425" w:rsidRDefault="007D05EF" w:rsidP="007D05EF">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65C55DDE" w14:textId="77777777" w:rsidR="007D05EF" w:rsidRPr="00FD0425" w:rsidRDefault="007D05EF" w:rsidP="007D05EF">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FAEF533" w14:textId="77777777" w:rsidR="007D05EF" w:rsidRPr="00FD0425" w:rsidRDefault="007D05EF" w:rsidP="007D05EF">
            <w:pPr>
              <w:pStyle w:val="TAC"/>
              <w:rPr>
                <w:lang w:eastAsia="ja-JP"/>
              </w:rPr>
            </w:pPr>
            <w:r w:rsidRPr="00FD0425">
              <w:rPr>
                <w:rFonts w:cs="Arial"/>
                <w:lang w:eastAsia="zh-CN"/>
              </w:rPr>
              <w:t>ignore</w:t>
            </w:r>
          </w:p>
        </w:tc>
      </w:tr>
      <w:tr w:rsidR="007D05EF" w:rsidRPr="00FD0425" w14:paraId="47389F95" w14:textId="77777777" w:rsidTr="00694C97">
        <w:tc>
          <w:tcPr>
            <w:tcW w:w="2442" w:type="dxa"/>
            <w:tcBorders>
              <w:top w:val="single" w:sz="4" w:space="0" w:color="auto"/>
              <w:left w:val="single" w:sz="4" w:space="0" w:color="auto"/>
              <w:bottom w:val="single" w:sz="4" w:space="0" w:color="auto"/>
              <w:right w:val="single" w:sz="4" w:space="0" w:color="auto"/>
            </w:tcBorders>
          </w:tcPr>
          <w:p w14:paraId="12A84903" w14:textId="77777777" w:rsidR="007D05EF" w:rsidRPr="00FD0425" w:rsidRDefault="007D05EF" w:rsidP="007D05EF">
            <w:pPr>
              <w:pStyle w:val="TAL"/>
              <w:ind w:left="113"/>
              <w:rPr>
                <w:b/>
                <w:lang w:eastAsia="en-US"/>
              </w:rPr>
            </w:pPr>
            <w:r w:rsidRPr="00FD0425">
              <w:rPr>
                <w:b/>
                <w:lang w:eastAsia="en-US"/>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5D05BE25" w14:textId="77777777" w:rsidR="007D05EF" w:rsidRPr="00FD0425" w:rsidRDefault="007D05EF" w:rsidP="007D05EF">
            <w:pPr>
              <w:pStyle w:val="TAL"/>
              <w:rPr>
                <w:lang w:eastAsia="en-US"/>
              </w:rPr>
            </w:pPr>
          </w:p>
        </w:tc>
        <w:tc>
          <w:tcPr>
            <w:tcW w:w="1584" w:type="dxa"/>
            <w:tcBorders>
              <w:top w:val="single" w:sz="4" w:space="0" w:color="auto"/>
              <w:left w:val="single" w:sz="4" w:space="0" w:color="auto"/>
              <w:bottom w:val="single" w:sz="4" w:space="0" w:color="auto"/>
              <w:right w:val="single" w:sz="4" w:space="0" w:color="auto"/>
            </w:tcBorders>
          </w:tcPr>
          <w:p w14:paraId="405C8B46" w14:textId="77777777" w:rsidR="007D05EF" w:rsidRPr="00FD0425" w:rsidRDefault="007D05EF" w:rsidP="007D05EF">
            <w:pPr>
              <w:pStyle w:val="TAL"/>
              <w:rPr>
                <w:i/>
                <w:lang w:eastAsia="en-US"/>
              </w:rPr>
            </w:pPr>
            <w:r w:rsidRPr="00FD0425">
              <w:rPr>
                <w:i/>
                <w:lang w:eastAsia="en-US"/>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3957E39B" w14:textId="77777777" w:rsidR="007D05EF" w:rsidRPr="00FD0425" w:rsidRDefault="007D05EF" w:rsidP="007D05EF">
            <w:pPr>
              <w:pStyle w:val="TAL"/>
              <w:rPr>
                <w:lang w:eastAsia="en-US"/>
              </w:rPr>
            </w:pPr>
          </w:p>
        </w:tc>
        <w:tc>
          <w:tcPr>
            <w:tcW w:w="1262" w:type="dxa"/>
            <w:tcBorders>
              <w:top w:val="single" w:sz="4" w:space="0" w:color="auto"/>
              <w:left w:val="single" w:sz="4" w:space="0" w:color="auto"/>
              <w:bottom w:val="single" w:sz="4" w:space="0" w:color="auto"/>
              <w:right w:val="single" w:sz="4" w:space="0" w:color="auto"/>
            </w:tcBorders>
          </w:tcPr>
          <w:p w14:paraId="7BC38FB7" w14:textId="77777777" w:rsidR="007D05EF" w:rsidRPr="00FD0425" w:rsidRDefault="007D05EF" w:rsidP="007D05EF">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186D5A97"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639171E" w14:textId="77777777" w:rsidR="007D05EF" w:rsidRPr="00FD0425" w:rsidRDefault="007D05EF" w:rsidP="007D05EF">
            <w:pPr>
              <w:pStyle w:val="TAC"/>
              <w:rPr>
                <w:lang w:eastAsia="ja-JP"/>
              </w:rPr>
            </w:pPr>
          </w:p>
        </w:tc>
      </w:tr>
      <w:tr w:rsidR="007D05EF" w:rsidRPr="00FD0425" w14:paraId="0D6F743B" w14:textId="77777777" w:rsidTr="00694C97">
        <w:tc>
          <w:tcPr>
            <w:tcW w:w="2442" w:type="dxa"/>
            <w:tcBorders>
              <w:top w:val="single" w:sz="4" w:space="0" w:color="auto"/>
              <w:left w:val="single" w:sz="4" w:space="0" w:color="auto"/>
              <w:bottom w:val="single" w:sz="4" w:space="0" w:color="auto"/>
              <w:right w:val="single" w:sz="4" w:space="0" w:color="auto"/>
            </w:tcBorders>
          </w:tcPr>
          <w:p w14:paraId="624EEE1E" w14:textId="77777777" w:rsidR="007D05EF" w:rsidRPr="00FD0425" w:rsidRDefault="007D05EF" w:rsidP="007D05EF">
            <w:pPr>
              <w:pStyle w:val="TAL"/>
              <w:ind w:left="227"/>
              <w:rPr>
                <w:lang w:eastAsia="en-US"/>
              </w:rPr>
            </w:pPr>
            <w:r w:rsidRPr="00FD0425">
              <w:rPr>
                <w:lang w:eastAsia="en-US"/>
              </w:rPr>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0911F0AF" w14:textId="77777777" w:rsidR="007D05EF" w:rsidRPr="00FD0425" w:rsidRDefault="007D05EF" w:rsidP="007D05EF">
            <w:pPr>
              <w:pStyle w:val="TAL"/>
              <w:rPr>
                <w:lang w:eastAsia="en-US"/>
              </w:rPr>
            </w:pPr>
            <w:r w:rsidRPr="00FD0425">
              <w:rPr>
                <w:lang w:eastAsia="en-US"/>
              </w:rPr>
              <w:t>M</w:t>
            </w:r>
          </w:p>
        </w:tc>
        <w:tc>
          <w:tcPr>
            <w:tcW w:w="1584" w:type="dxa"/>
            <w:tcBorders>
              <w:top w:val="single" w:sz="4" w:space="0" w:color="auto"/>
              <w:left w:val="single" w:sz="4" w:space="0" w:color="auto"/>
              <w:bottom w:val="single" w:sz="4" w:space="0" w:color="auto"/>
              <w:right w:val="single" w:sz="4" w:space="0" w:color="auto"/>
            </w:tcBorders>
          </w:tcPr>
          <w:p w14:paraId="104B1FC0" w14:textId="77777777" w:rsidR="007D05EF" w:rsidRPr="00FD0425" w:rsidRDefault="007D05EF" w:rsidP="007D05EF">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tcPr>
          <w:p w14:paraId="2D0DC8BE" w14:textId="77777777" w:rsidR="007D05EF" w:rsidRPr="00FD0425" w:rsidRDefault="007D05EF" w:rsidP="007D05EF">
            <w:pPr>
              <w:pStyle w:val="TAL"/>
              <w:rPr>
                <w:lang w:eastAsia="ja-JP"/>
              </w:rPr>
            </w:pPr>
            <w:r w:rsidRPr="00FD0425">
              <w:rPr>
                <w:lang w:eastAsia="ja-JP"/>
              </w:rPr>
              <w:t>CP Transport Layer Information</w:t>
            </w:r>
          </w:p>
          <w:p w14:paraId="04DAD926" w14:textId="77777777" w:rsidR="007D05EF" w:rsidRPr="00FD0425" w:rsidRDefault="007D05EF" w:rsidP="007D05EF">
            <w:pPr>
              <w:pStyle w:val="TAL"/>
              <w:rPr>
                <w:lang w:eastAsia="en-US"/>
              </w:rPr>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5AC93C27" w14:textId="77777777" w:rsidR="007D05EF" w:rsidRPr="00FD0425" w:rsidRDefault="007D05EF" w:rsidP="007D05EF">
            <w:pPr>
              <w:pStyle w:val="TAL"/>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75158A98"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672CEAC" w14:textId="77777777" w:rsidR="007D05EF" w:rsidRPr="00FD0425" w:rsidRDefault="007D05EF" w:rsidP="007D05EF">
            <w:pPr>
              <w:pStyle w:val="TAC"/>
              <w:rPr>
                <w:lang w:eastAsia="ja-JP"/>
              </w:rPr>
            </w:pPr>
          </w:p>
        </w:tc>
      </w:tr>
      <w:tr w:rsidR="007D05EF" w:rsidRPr="00FD0425" w14:paraId="4F38E811" w14:textId="77777777" w:rsidTr="00694C97">
        <w:tc>
          <w:tcPr>
            <w:tcW w:w="2442" w:type="dxa"/>
            <w:tcBorders>
              <w:top w:val="single" w:sz="4" w:space="0" w:color="auto"/>
              <w:left w:val="single" w:sz="4" w:space="0" w:color="auto"/>
              <w:bottom w:val="single" w:sz="4" w:space="0" w:color="auto"/>
              <w:right w:val="single" w:sz="4" w:space="0" w:color="auto"/>
            </w:tcBorders>
          </w:tcPr>
          <w:p w14:paraId="07CAA373" w14:textId="77777777" w:rsidR="007D05EF" w:rsidRPr="00FD0425" w:rsidRDefault="007D05EF" w:rsidP="007D05EF">
            <w:pPr>
              <w:pStyle w:val="TAL"/>
              <w:ind w:left="227"/>
              <w:rPr>
                <w:lang w:eastAsia="en-US"/>
              </w:rPr>
            </w:pPr>
            <w:r w:rsidRPr="00FD0425">
              <w:rPr>
                <w:lang w:eastAsia="en-US"/>
              </w:rPr>
              <w:t>&gt;&gt;Cause</w:t>
            </w:r>
          </w:p>
        </w:tc>
        <w:tc>
          <w:tcPr>
            <w:tcW w:w="1097" w:type="dxa"/>
            <w:tcBorders>
              <w:top w:val="single" w:sz="4" w:space="0" w:color="auto"/>
              <w:left w:val="single" w:sz="4" w:space="0" w:color="auto"/>
              <w:bottom w:val="single" w:sz="4" w:space="0" w:color="auto"/>
              <w:right w:val="single" w:sz="4" w:space="0" w:color="auto"/>
            </w:tcBorders>
          </w:tcPr>
          <w:p w14:paraId="03ED261B" w14:textId="77777777" w:rsidR="007D05EF" w:rsidRPr="00FD0425" w:rsidRDefault="007D05EF" w:rsidP="007D05EF">
            <w:pPr>
              <w:pStyle w:val="TAL"/>
              <w:rPr>
                <w:lang w:eastAsia="en-US"/>
              </w:rPr>
            </w:pPr>
            <w:r w:rsidRPr="00FD0425">
              <w:rPr>
                <w:lang w:eastAsia="en-US"/>
              </w:rPr>
              <w:t>M</w:t>
            </w:r>
          </w:p>
        </w:tc>
        <w:tc>
          <w:tcPr>
            <w:tcW w:w="1584" w:type="dxa"/>
            <w:tcBorders>
              <w:top w:val="single" w:sz="4" w:space="0" w:color="auto"/>
              <w:left w:val="single" w:sz="4" w:space="0" w:color="auto"/>
              <w:bottom w:val="single" w:sz="4" w:space="0" w:color="auto"/>
              <w:right w:val="single" w:sz="4" w:space="0" w:color="auto"/>
            </w:tcBorders>
          </w:tcPr>
          <w:p w14:paraId="3BDB9D8B" w14:textId="77777777" w:rsidR="007D05EF" w:rsidRPr="00FD0425" w:rsidRDefault="007D05EF" w:rsidP="007D05EF">
            <w:pPr>
              <w:pStyle w:val="TAL"/>
              <w:rPr>
                <w:lang w:eastAsia="en-US"/>
              </w:rPr>
            </w:pPr>
          </w:p>
        </w:tc>
        <w:tc>
          <w:tcPr>
            <w:tcW w:w="1247" w:type="dxa"/>
            <w:tcBorders>
              <w:top w:val="single" w:sz="4" w:space="0" w:color="auto"/>
              <w:left w:val="single" w:sz="4" w:space="0" w:color="auto"/>
              <w:bottom w:val="single" w:sz="4" w:space="0" w:color="auto"/>
              <w:right w:val="single" w:sz="4" w:space="0" w:color="auto"/>
            </w:tcBorders>
          </w:tcPr>
          <w:p w14:paraId="7337BF20" w14:textId="77777777" w:rsidR="007D05EF" w:rsidRPr="00FD0425" w:rsidRDefault="007D05EF" w:rsidP="007D05EF">
            <w:pPr>
              <w:pStyle w:val="TAL"/>
              <w:rPr>
                <w:lang w:eastAsia="en-US"/>
              </w:rPr>
            </w:pPr>
            <w:r w:rsidRPr="00FD0425">
              <w:rPr>
                <w:lang w:eastAsia="en-US"/>
              </w:rPr>
              <w:t>9.2.3.2</w:t>
            </w:r>
          </w:p>
        </w:tc>
        <w:tc>
          <w:tcPr>
            <w:tcW w:w="1262" w:type="dxa"/>
            <w:tcBorders>
              <w:top w:val="single" w:sz="4" w:space="0" w:color="auto"/>
              <w:left w:val="single" w:sz="4" w:space="0" w:color="auto"/>
              <w:bottom w:val="single" w:sz="4" w:space="0" w:color="auto"/>
              <w:right w:val="single" w:sz="4" w:space="0" w:color="auto"/>
            </w:tcBorders>
          </w:tcPr>
          <w:p w14:paraId="3CAC2277" w14:textId="77777777" w:rsidR="007D05EF" w:rsidRPr="00FD0425" w:rsidRDefault="007D05EF" w:rsidP="007D05EF">
            <w:pPr>
              <w:pStyle w:val="TAL"/>
              <w:rPr>
                <w:lang w:eastAsia="en-US"/>
              </w:rPr>
            </w:pPr>
          </w:p>
        </w:tc>
        <w:tc>
          <w:tcPr>
            <w:tcW w:w="1255" w:type="dxa"/>
            <w:tcBorders>
              <w:top w:val="single" w:sz="4" w:space="0" w:color="auto"/>
              <w:left w:val="single" w:sz="4" w:space="0" w:color="auto"/>
              <w:bottom w:val="single" w:sz="4" w:space="0" w:color="auto"/>
              <w:right w:val="single" w:sz="4" w:space="0" w:color="auto"/>
            </w:tcBorders>
          </w:tcPr>
          <w:p w14:paraId="32B3022D" w14:textId="77777777" w:rsidR="007D05EF" w:rsidRPr="00FD0425" w:rsidRDefault="007D05EF" w:rsidP="007D05EF">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867551D" w14:textId="77777777" w:rsidR="007D05EF" w:rsidRPr="00FD0425" w:rsidRDefault="007D05EF" w:rsidP="007D05EF">
            <w:pPr>
              <w:pStyle w:val="TAC"/>
              <w:rPr>
                <w:lang w:eastAsia="ja-JP"/>
              </w:rPr>
            </w:pPr>
          </w:p>
        </w:tc>
      </w:tr>
      <w:tr w:rsidR="007D05EF" w:rsidRPr="00FD0425" w14:paraId="47366CEF"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552BA64C" w14:textId="77777777" w:rsidR="007D05EF" w:rsidRPr="00FD0425" w:rsidRDefault="007D05EF" w:rsidP="007D05EF">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06978E73" w14:textId="77777777" w:rsidR="007D05EF" w:rsidRPr="00FD0425" w:rsidRDefault="007D05EF" w:rsidP="007D05EF">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F408746"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69927CCB" w14:textId="77777777" w:rsidR="007D05EF" w:rsidRPr="00FD0425" w:rsidRDefault="007D05EF" w:rsidP="007D05EF">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33CA5508" w14:textId="77777777" w:rsidR="007D05EF" w:rsidRPr="00FD0425" w:rsidRDefault="007D05EF" w:rsidP="007D05E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742CF336" w14:textId="77777777" w:rsidR="007D05EF" w:rsidRPr="00FD0425" w:rsidRDefault="007D05EF" w:rsidP="007D05E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7B7B609D" w14:textId="77777777" w:rsidR="007D05EF" w:rsidRPr="00FD0425" w:rsidRDefault="007D05EF" w:rsidP="007D05EF">
            <w:pPr>
              <w:pStyle w:val="TAC"/>
              <w:rPr>
                <w:lang w:eastAsia="ja-JP"/>
              </w:rPr>
            </w:pPr>
            <w:r w:rsidRPr="00FD0425">
              <w:rPr>
                <w:lang w:eastAsia="ja-JP"/>
              </w:rPr>
              <w:t>ignore</w:t>
            </w:r>
          </w:p>
        </w:tc>
      </w:tr>
      <w:tr w:rsidR="007D05EF" w:rsidRPr="00FD0425" w14:paraId="6C3BCF16" w14:textId="77777777" w:rsidTr="00694C97">
        <w:tc>
          <w:tcPr>
            <w:tcW w:w="2442" w:type="dxa"/>
            <w:tcBorders>
              <w:top w:val="single" w:sz="4" w:space="0" w:color="auto"/>
              <w:left w:val="single" w:sz="4" w:space="0" w:color="auto"/>
              <w:bottom w:val="single" w:sz="4" w:space="0" w:color="auto"/>
              <w:right w:val="single" w:sz="4" w:space="0" w:color="auto"/>
            </w:tcBorders>
          </w:tcPr>
          <w:p w14:paraId="0DFDD715" w14:textId="77777777" w:rsidR="007D05EF" w:rsidRPr="00FD0425" w:rsidRDefault="007D05EF" w:rsidP="007D05E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E30F454" w14:textId="77777777" w:rsidR="007D05EF" w:rsidRPr="00FD0425" w:rsidRDefault="007D05EF" w:rsidP="007D05EF">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71A2118"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07462BE" w14:textId="77777777" w:rsidR="007D05EF" w:rsidRPr="00FD0425" w:rsidRDefault="007D05EF" w:rsidP="007D05EF">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6BFD08BC" w14:textId="77777777" w:rsidR="007D05EF" w:rsidRPr="00FD0425" w:rsidRDefault="007D05EF" w:rsidP="007D05E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544FBD9" w14:textId="77777777" w:rsidR="007D05EF" w:rsidRPr="00FD0425" w:rsidRDefault="007D05EF" w:rsidP="007D05E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27E8EDF" w14:textId="77777777" w:rsidR="007D05EF" w:rsidRPr="00FD0425" w:rsidRDefault="007D05EF" w:rsidP="007D05EF">
            <w:pPr>
              <w:pStyle w:val="TAC"/>
              <w:rPr>
                <w:lang w:eastAsia="ja-JP"/>
              </w:rPr>
            </w:pPr>
            <w:r w:rsidRPr="00FD0425" w:rsidDel="006E4110">
              <w:rPr>
                <w:lang w:eastAsia="ja-JP"/>
              </w:rPr>
              <w:t>reject</w:t>
            </w:r>
          </w:p>
        </w:tc>
      </w:tr>
      <w:tr w:rsidR="007D05EF" w:rsidRPr="00FD0425" w14:paraId="063D296D" w14:textId="77777777" w:rsidTr="00694C97">
        <w:tc>
          <w:tcPr>
            <w:tcW w:w="2442" w:type="dxa"/>
            <w:tcBorders>
              <w:top w:val="single" w:sz="4" w:space="0" w:color="auto"/>
              <w:left w:val="single" w:sz="4" w:space="0" w:color="auto"/>
              <w:bottom w:val="single" w:sz="4" w:space="0" w:color="auto"/>
              <w:right w:val="single" w:sz="4" w:space="0" w:color="auto"/>
            </w:tcBorders>
          </w:tcPr>
          <w:p w14:paraId="4D84632C" w14:textId="77777777" w:rsidR="007D05EF" w:rsidRPr="00FD0425" w:rsidRDefault="007D05EF" w:rsidP="007D05EF">
            <w:pPr>
              <w:pStyle w:val="TAL"/>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6ADD6347" w14:textId="77777777" w:rsidR="007D05EF" w:rsidRPr="00FD0425" w:rsidRDefault="007D05EF" w:rsidP="007D05EF">
            <w:pPr>
              <w:pStyle w:val="TAL"/>
              <w:rPr>
                <w:bCs/>
                <w:lang w:eastAsia="ja-JP"/>
              </w:rPr>
            </w:pPr>
            <w:r w:rsidRPr="00FD0425">
              <w:rPr>
                <w:rFonts w:cs="Arial"/>
                <w:szCs w:val="18"/>
                <w:lang w:eastAsia="zh-CN"/>
              </w:rPr>
              <w:t>O</w:t>
            </w:r>
          </w:p>
        </w:tc>
        <w:tc>
          <w:tcPr>
            <w:tcW w:w="1584" w:type="dxa"/>
            <w:tcBorders>
              <w:top w:val="single" w:sz="4" w:space="0" w:color="auto"/>
              <w:left w:val="single" w:sz="4" w:space="0" w:color="auto"/>
              <w:bottom w:val="single" w:sz="4" w:space="0" w:color="auto"/>
              <w:right w:val="single" w:sz="4" w:space="0" w:color="auto"/>
            </w:tcBorders>
          </w:tcPr>
          <w:p w14:paraId="4A3681E5" w14:textId="77777777" w:rsidR="007D05EF" w:rsidRPr="00FD0425" w:rsidRDefault="007D05EF" w:rsidP="007D05E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2205A2" w14:textId="77777777" w:rsidR="007D05EF" w:rsidRPr="00FD0425" w:rsidRDefault="007D05EF" w:rsidP="007D05EF">
            <w:pPr>
              <w:pStyle w:val="TAL"/>
              <w:rPr>
                <w:bCs/>
                <w:lang w:eastAsia="ja-JP"/>
              </w:rPr>
            </w:pPr>
            <w:r w:rsidRPr="00FD0425">
              <w:rPr>
                <w:rFonts w:cs="Arial"/>
                <w:szCs w:val="18"/>
                <w:lang w:eastAsia="ja-JP"/>
              </w:rPr>
              <w:t>9.2.3.96</w:t>
            </w:r>
          </w:p>
        </w:tc>
        <w:tc>
          <w:tcPr>
            <w:tcW w:w="1262" w:type="dxa"/>
            <w:tcBorders>
              <w:top w:val="single" w:sz="4" w:space="0" w:color="auto"/>
              <w:left w:val="single" w:sz="4" w:space="0" w:color="auto"/>
              <w:bottom w:val="single" w:sz="4" w:space="0" w:color="auto"/>
              <w:right w:val="single" w:sz="4" w:space="0" w:color="auto"/>
            </w:tcBorders>
          </w:tcPr>
          <w:p w14:paraId="3C3EF0B8" w14:textId="77777777" w:rsidR="007D05EF" w:rsidRPr="00FD0425" w:rsidRDefault="007D05EF" w:rsidP="007D05E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5A586A7" w14:textId="77777777" w:rsidR="007D05EF" w:rsidRPr="00FD0425" w:rsidRDefault="007D05EF" w:rsidP="007D05EF">
            <w:pPr>
              <w:pStyle w:val="TAC"/>
              <w:rPr>
                <w:lang w:eastAsia="ja-JP"/>
              </w:rPr>
            </w:pPr>
            <w:r w:rsidRPr="00FD0425">
              <w:rPr>
                <w:rFonts w:cs="Arial"/>
                <w:szCs w:val="18"/>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A2B9D44" w14:textId="77777777" w:rsidR="007D05EF" w:rsidRPr="00FD0425" w:rsidDel="006E4110" w:rsidRDefault="007D05EF" w:rsidP="007D05EF">
            <w:pPr>
              <w:pStyle w:val="TAC"/>
              <w:rPr>
                <w:lang w:eastAsia="ja-JP"/>
              </w:rPr>
            </w:pPr>
            <w:r w:rsidRPr="00FD0425">
              <w:rPr>
                <w:rFonts w:cs="Arial"/>
                <w:szCs w:val="18"/>
                <w:lang w:eastAsia="ja-JP"/>
              </w:rPr>
              <w:t>ignore</w:t>
            </w:r>
          </w:p>
        </w:tc>
      </w:tr>
    </w:tbl>
    <w:p w14:paraId="736AE767" w14:textId="77777777" w:rsidR="00F02090" w:rsidRPr="00FD0425" w:rsidRDefault="00F02090" w:rsidP="00F0209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1966B7C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694C97">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694C97">
            <w:pPr>
              <w:pStyle w:val="TAH"/>
              <w:rPr>
                <w:lang w:eastAsia="ja-JP"/>
              </w:rPr>
            </w:pPr>
            <w:r w:rsidRPr="00FD0425">
              <w:rPr>
                <w:lang w:eastAsia="ja-JP"/>
              </w:rPr>
              <w:t>Explanation</w:t>
            </w:r>
          </w:p>
        </w:tc>
      </w:tr>
      <w:tr w:rsidR="00F02090" w:rsidRPr="00FD0425" w14:paraId="15A0B6B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694C97">
            <w:pPr>
              <w:pStyle w:val="TAL"/>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694C97">
            <w:pPr>
              <w:pStyle w:val="TAL"/>
              <w:rPr>
                <w:lang w:eastAsia="ja-JP"/>
              </w:rPr>
            </w:pPr>
            <w:bookmarkStart w:id="3994" w:name="OLE_LINK64"/>
            <w:r w:rsidRPr="00FD0425">
              <w:rPr>
                <w:lang w:eastAsia="ja-JP"/>
              </w:rPr>
              <w:t>Maximum no. cells that can be served by an NG-RAN node.</w:t>
            </w:r>
          </w:p>
          <w:p w14:paraId="62FCC1B9" w14:textId="77777777" w:rsidR="00F02090" w:rsidRPr="00FD0425" w:rsidRDefault="00F02090" w:rsidP="00694C97">
            <w:pPr>
              <w:pStyle w:val="TAL"/>
              <w:rPr>
                <w:lang w:eastAsia="ja-JP"/>
              </w:rPr>
            </w:pPr>
            <w:r w:rsidRPr="00FD0425">
              <w:rPr>
                <w:lang w:eastAsia="ja-JP"/>
              </w:rPr>
              <w:t>Value is 16384.</w:t>
            </w:r>
            <w:bookmarkEnd w:id="3994"/>
          </w:p>
        </w:tc>
      </w:tr>
      <w:tr w:rsidR="00F02090" w:rsidRPr="00FD0425" w14:paraId="1B45EDE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694C97">
            <w:pPr>
              <w:pStyle w:val="TAL"/>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694C97">
            <w:pPr>
              <w:pStyle w:val="TAL"/>
              <w:rPr>
                <w:lang w:eastAsia="ja-JP"/>
              </w:rPr>
            </w:pPr>
            <w:r w:rsidRPr="00FD0425">
              <w:rPr>
                <w:lang w:eastAsia="ja-JP"/>
              </w:rPr>
              <w:t>Maximum numbers of TNL Associations between NG-RAN nodes. Value is 32.</w:t>
            </w:r>
          </w:p>
        </w:tc>
      </w:tr>
    </w:tbl>
    <w:p w14:paraId="64C3BC55" w14:textId="77777777" w:rsidR="00F02090" w:rsidRPr="00FD0425" w:rsidRDefault="00F02090" w:rsidP="00F02090">
      <w:pPr>
        <w:rPr>
          <w:rFonts w:eastAsia="Geneva"/>
          <w:lang w:eastAsia="ja-JP"/>
        </w:rPr>
      </w:pPr>
    </w:p>
    <w:p w14:paraId="441D02CA" w14:textId="77777777" w:rsidR="00F02090" w:rsidRPr="00FD0425" w:rsidRDefault="00F02090" w:rsidP="00F02090">
      <w:pPr>
        <w:pStyle w:val="Heading4"/>
      </w:pPr>
      <w:bookmarkStart w:id="3995" w:name="_Toc20955223"/>
      <w:bookmarkStart w:id="3996" w:name="_Toc29991420"/>
      <w:bookmarkStart w:id="3997" w:name="_Toc36555820"/>
      <w:bookmarkStart w:id="3998" w:name="_Toc44497530"/>
      <w:bookmarkStart w:id="3999" w:name="_Toc45107918"/>
      <w:bookmarkStart w:id="4000" w:name="_Toc45901538"/>
      <w:bookmarkStart w:id="4001" w:name="_Toc51850617"/>
      <w:bookmarkStart w:id="4002" w:name="_Toc56693620"/>
      <w:bookmarkStart w:id="4003" w:name="_Toc64447163"/>
      <w:bookmarkStart w:id="4004" w:name="_Toc66286657"/>
      <w:bookmarkStart w:id="4005" w:name="_Toc74151352"/>
      <w:bookmarkStart w:id="4006" w:name="_Toc88653824"/>
      <w:bookmarkStart w:id="4007" w:name="_Toc97904180"/>
      <w:bookmarkStart w:id="4008" w:name="_Toc105175221"/>
      <w:bookmarkStart w:id="4009" w:name="_Toc113826251"/>
      <w:bookmarkStart w:id="4010" w:name="_Toc120032377"/>
      <w:r w:rsidRPr="00FD0425">
        <w:t>9.1.3.6</w:t>
      </w:r>
      <w:r w:rsidRPr="00FD0425">
        <w:tab/>
        <w:t>NG-RAN NODE CONFIGURATION UPDATE FAILURE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bookmarkEnd w:id="3777"/>
    <w:p w14:paraId="2800C72A" w14:textId="77777777" w:rsidR="00F02090" w:rsidRPr="00FD0425" w:rsidRDefault="00F02090" w:rsidP="00F02090">
      <w:r w:rsidRPr="00FD0425">
        <w:t>This message is sent by the neighbouring NG-RAN node to indicate NG-RAN node Configuration Update failure.</w:t>
      </w:r>
    </w:p>
    <w:p w14:paraId="40E5708C" w14:textId="77777777" w:rsidR="00F02090" w:rsidRPr="00FD0425" w:rsidRDefault="00F02090" w:rsidP="00F02090">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02090" w:rsidRPr="00FD0425" w14:paraId="585C7907"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694C97">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694C97">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694C97">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694C97">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694C97">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694C97">
            <w:pPr>
              <w:pStyle w:val="TAH"/>
              <w:rPr>
                <w:rFonts w:cs="Arial"/>
                <w:b w:val="0"/>
                <w:lang w:eastAsia="ja-JP"/>
              </w:rPr>
            </w:pPr>
            <w:r w:rsidRPr="00FD0425">
              <w:rPr>
                <w:rFonts w:cs="Arial"/>
                <w:lang w:eastAsia="ja-JP"/>
              </w:rPr>
              <w:t>Assigned Criticality</w:t>
            </w:r>
          </w:p>
        </w:tc>
      </w:tr>
      <w:tr w:rsidR="00F02090" w:rsidRPr="00FD0425" w14:paraId="6C63D7CB"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694C97">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694C97">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694C97">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694C97">
            <w:pPr>
              <w:pStyle w:val="TAC"/>
              <w:rPr>
                <w:lang w:eastAsia="ja-JP"/>
              </w:rPr>
            </w:pPr>
            <w:r w:rsidRPr="00FD0425">
              <w:rPr>
                <w:lang w:eastAsia="ja-JP"/>
              </w:rPr>
              <w:t>reject</w:t>
            </w:r>
          </w:p>
        </w:tc>
      </w:tr>
      <w:tr w:rsidR="00F02090" w:rsidRPr="00FD0425" w14:paraId="384681C0"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694C97">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694C97">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694C97">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694C97">
            <w:pPr>
              <w:pStyle w:val="TAC"/>
              <w:rPr>
                <w:lang w:eastAsia="ja-JP"/>
              </w:rPr>
            </w:pPr>
            <w:r w:rsidRPr="00FD0425">
              <w:rPr>
                <w:lang w:eastAsia="ja-JP"/>
              </w:rPr>
              <w:t>ignore</w:t>
            </w:r>
          </w:p>
        </w:tc>
      </w:tr>
      <w:tr w:rsidR="00F02090" w:rsidRPr="00FD0425" w14:paraId="177A714D" w14:textId="77777777" w:rsidTr="00694C97">
        <w:tc>
          <w:tcPr>
            <w:tcW w:w="2562" w:type="dxa"/>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694C97">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694C97">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694C97">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694C97">
            <w:pPr>
              <w:pStyle w:val="TAC"/>
              <w:rPr>
                <w:lang w:eastAsia="ja-JP"/>
              </w:rPr>
            </w:pPr>
            <w:r w:rsidRPr="00FD0425">
              <w:rPr>
                <w:lang w:eastAsia="ja-JP"/>
              </w:rPr>
              <w:t>ignore</w:t>
            </w:r>
          </w:p>
        </w:tc>
      </w:tr>
      <w:tr w:rsidR="00F02090" w:rsidRPr="00FD0425" w14:paraId="71965CE3" w14:textId="77777777" w:rsidTr="00694C97">
        <w:tc>
          <w:tcPr>
            <w:tcW w:w="2562" w:type="dxa"/>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694C97">
            <w:pPr>
              <w:pStyle w:val="TAL"/>
              <w:rPr>
                <w:rFonts w:cs="Arial"/>
                <w:lang w:eastAsia="ja-JP"/>
              </w:rPr>
            </w:pPr>
            <w:r w:rsidRPr="00FD0425">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694C97">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694C9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694C97">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694C97">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694C97">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694C97">
            <w:pPr>
              <w:pStyle w:val="TAC"/>
              <w:rPr>
                <w:lang w:eastAsia="ja-JP"/>
              </w:rPr>
            </w:pPr>
            <w:r w:rsidRPr="00FD0425">
              <w:rPr>
                <w:lang w:eastAsia="ja-JP"/>
              </w:rPr>
              <w:t>ignore</w:t>
            </w:r>
          </w:p>
        </w:tc>
      </w:tr>
      <w:tr w:rsidR="00814FFF" w:rsidRPr="00FD0425" w14:paraId="1B867C53" w14:textId="77777777" w:rsidTr="00694C97">
        <w:tc>
          <w:tcPr>
            <w:tcW w:w="2562" w:type="dxa"/>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814FFF">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814FFF">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814FFF">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814FFF">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814FFF">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814FFF">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814FFF">
            <w:pPr>
              <w:pStyle w:val="TAC"/>
              <w:rPr>
                <w:lang w:eastAsia="ja-JP"/>
              </w:rPr>
            </w:pPr>
            <w:r w:rsidRPr="00FD0425" w:rsidDel="006E4110">
              <w:rPr>
                <w:lang w:eastAsia="ja-JP"/>
              </w:rPr>
              <w:t>reject</w:t>
            </w:r>
          </w:p>
        </w:tc>
      </w:tr>
    </w:tbl>
    <w:p w14:paraId="115C4BF4" w14:textId="77777777" w:rsidR="00F02090" w:rsidRPr="00FD0425" w:rsidRDefault="00F02090" w:rsidP="00F02090">
      <w:pPr>
        <w:rPr>
          <w:lang w:eastAsia="ja-JP"/>
        </w:rPr>
      </w:pPr>
    </w:p>
    <w:p w14:paraId="1CDA9447" w14:textId="77777777" w:rsidR="00F02090" w:rsidRPr="00FD0425" w:rsidRDefault="00F02090" w:rsidP="00F02090">
      <w:pPr>
        <w:pStyle w:val="Heading4"/>
        <w:rPr>
          <w:lang w:val="en-US"/>
        </w:rPr>
      </w:pPr>
      <w:bookmarkStart w:id="4011" w:name="_Toc20955224"/>
      <w:bookmarkStart w:id="4012" w:name="_Toc29991421"/>
      <w:bookmarkStart w:id="4013" w:name="_Toc36555821"/>
      <w:bookmarkStart w:id="4014" w:name="_Toc44497531"/>
      <w:bookmarkStart w:id="4015" w:name="_Toc45107919"/>
      <w:bookmarkStart w:id="4016" w:name="_Toc45901539"/>
      <w:bookmarkStart w:id="4017" w:name="_Toc51850618"/>
      <w:bookmarkStart w:id="4018" w:name="_Toc56693621"/>
      <w:bookmarkStart w:id="4019" w:name="_Toc64447164"/>
      <w:bookmarkStart w:id="4020" w:name="_Toc66286658"/>
      <w:bookmarkStart w:id="4021" w:name="_Toc74151353"/>
      <w:bookmarkStart w:id="4022" w:name="_Toc88653825"/>
      <w:bookmarkStart w:id="4023" w:name="_Toc97904181"/>
      <w:bookmarkStart w:id="4024" w:name="_Toc105175222"/>
      <w:bookmarkStart w:id="4025" w:name="_Toc113826252"/>
      <w:bookmarkStart w:id="4026" w:name="_Toc12003237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087729F5" w14:textId="77777777" w:rsidR="00F02090" w:rsidRPr="00FD0425" w:rsidRDefault="00F02090" w:rsidP="00F02090">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F02090">
      <w:pPr>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02090" w:rsidRPr="00FD0425" w14:paraId="79772A9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694C97">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694C97">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694C97">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694C97">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694C97">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694C97">
            <w:pPr>
              <w:pStyle w:val="TAH"/>
              <w:rPr>
                <w:lang w:eastAsia="ja-JP"/>
              </w:rPr>
            </w:pPr>
            <w:r w:rsidRPr="00FD0425">
              <w:rPr>
                <w:lang w:eastAsia="ja-JP"/>
              </w:rPr>
              <w:t>Assigned Criticality</w:t>
            </w:r>
          </w:p>
        </w:tc>
      </w:tr>
      <w:tr w:rsidR="00F02090" w:rsidRPr="00FD0425" w14:paraId="5166D64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694C97">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694C97">
            <w:pPr>
              <w:pStyle w:val="TAC"/>
              <w:rPr>
                <w:lang w:eastAsia="ja-JP"/>
              </w:rPr>
            </w:pPr>
            <w:r w:rsidRPr="00FD0425">
              <w:rPr>
                <w:lang w:eastAsia="ja-JP"/>
              </w:rPr>
              <w:t>reject</w:t>
            </w:r>
          </w:p>
        </w:tc>
      </w:tr>
      <w:tr w:rsidR="00F02090" w:rsidRPr="00FD0425" w14:paraId="59C55D2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694C97">
            <w:pPr>
              <w:pStyle w:val="TAL"/>
              <w:rPr>
                <w:b/>
                <w:lang w:eastAsia="ja-JP"/>
              </w:rPr>
            </w:pPr>
            <w:r w:rsidRPr="00FD0425">
              <w:rPr>
                <w:lang w:eastAsia="ja-JP"/>
              </w:rPr>
              <w:t xml:space="preserve">CHOICE </w:t>
            </w:r>
            <w:r w:rsidRPr="00FD0425">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694C97">
            <w:pPr>
              <w:pStyle w:val="TAC"/>
              <w:rPr>
                <w:lang w:eastAsia="ja-JP"/>
              </w:rPr>
            </w:pPr>
            <w:r w:rsidRPr="00FD0425">
              <w:rPr>
                <w:lang w:eastAsia="ja-JP"/>
              </w:rPr>
              <w:t>reject</w:t>
            </w:r>
          </w:p>
        </w:tc>
      </w:tr>
      <w:tr w:rsidR="00F02090" w:rsidRPr="00FD0425" w14:paraId="4BA820A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694C97">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694C97">
            <w:pPr>
              <w:pStyle w:val="TAC"/>
              <w:rPr>
                <w:lang w:eastAsia="ja-JP"/>
              </w:rPr>
            </w:pPr>
          </w:p>
        </w:tc>
      </w:tr>
      <w:tr w:rsidR="00F02090" w:rsidRPr="00FD0425" w14:paraId="35402CE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694C97">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694C97">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694C97">
            <w:pPr>
              <w:pStyle w:val="TAC"/>
              <w:rPr>
                <w:lang w:eastAsia="ja-JP"/>
              </w:rPr>
            </w:pPr>
          </w:p>
        </w:tc>
      </w:tr>
      <w:tr w:rsidR="00F02090" w:rsidRPr="00FD0425" w14:paraId="204FA20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694C97">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694C97">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694C97">
            <w:pPr>
              <w:pStyle w:val="TAC"/>
              <w:rPr>
                <w:lang w:eastAsia="ja-JP"/>
              </w:rPr>
            </w:pPr>
          </w:p>
        </w:tc>
      </w:tr>
      <w:tr w:rsidR="00F02090" w:rsidRPr="00FD0425" w14:paraId="101CB6B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694C97">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694C97">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694C97">
            <w:pPr>
              <w:pStyle w:val="TAC"/>
              <w:rPr>
                <w:lang w:eastAsia="ja-JP"/>
              </w:rPr>
            </w:pPr>
          </w:p>
        </w:tc>
      </w:tr>
      <w:tr w:rsidR="00F02090" w:rsidRPr="00FD0425" w14:paraId="6B9A727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694C97">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694C97">
            <w:pPr>
              <w:pStyle w:val="TAC"/>
              <w:rPr>
                <w:lang w:eastAsia="ja-JP"/>
              </w:rPr>
            </w:pPr>
          </w:p>
        </w:tc>
      </w:tr>
      <w:tr w:rsidR="00F02090" w:rsidRPr="00FD0425" w14:paraId="5342A88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694C97">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694C97">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694C97">
            <w:pPr>
              <w:pStyle w:val="TAC"/>
              <w:rPr>
                <w:lang w:eastAsia="ja-JP"/>
              </w:rPr>
            </w:pPr>
          </w:p>
        </w:tc>
      </w:tr>
      <w:tr w:rsidR="00F02090" w:rsidRPr="00FD0425" w14:paraId="50F6CBE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694C97">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694C97">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694C97">
            <w:pPr>
              <w:pStyle w:val="TAC"/>
              <w:rPr>
                <w:lang w:eastAsia="ja-JP"/>
              </w:rPr>
            </w:pPr>
          </w:p>
        </w:tc>
      </w:tr>
      <w:tr w:rsidR="00F02090" w:rsidRPr="00FD0425" w14:paraId="10F4C15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694C97">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694C97">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694C97">
            <w:pPr>
              <w:pStyle w:val="TAC"/>
              <w:rPr>
                <w:lang w:eastAsia="ja-JP"/>
              </w:rPr>
            </w:pPr>
          </w:p>
        </w:tc>
      </w:tr>
      <w:tr w:rsidR="00F02090" w:rsidRPr="00FD0425" w14:paraId="4F41A1A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694C97">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694C97">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694C97">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694C97">
            <w:pPr>
              <w:pStyle w:val="TAC"/>
              <w:rPr>
                <w:lang w:eastAsia="ja-JP"/>
              </w:rPr>
            </w:pPr>
            <w:r w:rsidRPr="00FD0425">
              <w:rPr>
                <w:lang w:eastAsia="ja-JP"/>
              </w:rPr>
              <w:t>reject</w:t>
            </w:r>
          </w:p>
        </w:tc>
      </w:tr>
      <w:tr w:rsidR="00814FFF" w:rsidRPr="00FD0425" w14:paraId="685187A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814FFF">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814FFF">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814FFF">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814FFF">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814FFF">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814FFF">
            <w:pPr>
              <w:pStyle w:val="TAC"/>
              <w:rPr>
                <w:lang w:eastAsia="ja-JP"/>
              </w:rPr>
            </w:pPr>
            <w:r w:rsidRPr="00FD0425" w:rsidDel="006E4110">
              <w:rPr>
                <w:lang w:eastAsia="ja-JP"/>
              </w:rPr>
              <w:t>reject</w:t>
            </w:r>
          </w:p>
        </w:tc>
      </w:tr>
    </w:tbl>
    <w:p w14:paraId="1ACEA2A2" w14:textId="77777777" w:rsidR="00F02090" w:rsidRPr="00FD0425"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blPrEx>
          <w:tblCellMar>
            <w:top w:w="0" w:type="dxa"/>
            <w:bottom w:w="0" w:type="dxa"/>
          </w:tblCellMar>
        </w:tblPrEx>
        <w:tc>
          <w:tcPr>
            <w:tcW w:w="3686" w:type="dxa"/>
          </w:tcPr>
          <w:p w14:paraId="0441EFD4" w14:textId="77777777" w:rsidR="00F02090" w:rsidRPr="00FD0425" w:rsidRDefault="00F02090" w:rsidP="00694C97">
            <w:pPr>
              <w:pStyle w:val="TAH"/>
              <w:rPr>
                <w:lang w:eastAsia="ja-JP"/>
              </w:rPr>
            </w:pPr>
            <w:r w:rsidRPr="00FD0425">
              <w:rPr>
                <w:lang w:eastAsia="ja-JP"/>
              </w:rPr>
              <w:t>Range bound</w:t>
            </w:r>
          </w:p>
        </w:tc>
        <w:tc>
          <w:tcPr>
            <w:tcW w:w="5670" w:type="dxa"/>
          </w:tcPr>
          <w:p w14:paraId="709A5CB9" w14:textId="77777777" w:rsidR="00F02090" w:rsidRPr="00FD0425" w:rsidRDefault="00F02090" w:rsidP="00694C97">
            <w:pPr>
              <w:pStyle w:val="TAH"/>
              <w:rPr>
                <w:lang w:eastAsia="ja-JP"/>
              </w:rPr>
            </w:pPr>
            <w:r w:rsidRPr="00FD0425">
              <w:rPr>
                <w:lang w:eastAsia="ja-JP"/>
              </w:rPr>
              <w:t>Explanation</w:t>
            </w:r>
          </w:p>
        </w:tc>
      </w:tr>
      <w:tr w:rsidR="00F02090" w:rsidRPr="00FD0425" w14:paraId="336EE707" w14:textId="77777777" w:rsidTr="00694C97">
        <w:tblPrEx>
          <w:tblCellMar>
            <w:top w:w="0" w:type="dxa"/>
            <w:bottom w:w="0" w:type="dxa"/>
          </w:tblCellMar>
        </w:tblPrEx>
        <w:tc>
          <w:tcPr>
            <w:tcW w:w="3686" w:type="dxa"/>
          </w:tcPr>
          <w:p w14:paraId="04FAFBA9" w14:textId="77777777" w:rsidR="00F02090" w:rsidRPr="00FD0425" w:rsidRDefault="00F02090" w:rsidP="00694C97">
            <w:pPr>
              <w:pStyle w:val="TAL"/>
              <w:rPr>
                <w:lang w:eastAsia="ja-JP"/>
              </w:rPr>
            </w:pPr>
            <w:r w:rsidRPr="00FD0425">
              <w:rPr>
                <w:bCs/>
                <w:lang w:eastAsia="ja-JP"/>
              </w:rPr>
              <w:t>maxnoofCellsinNG-RANnode</w:t>
            </w:r>
          </w:p>
        </w:tc>
        <w:tc>
          <w:tcPr>
            <w:tcW w:w="5670" w:type="dxa"/>
          </w:tcPr>
          <w:p w14:paraId="2B9533C6" w14:textId="77777777" w:rsidR="00F02090" w:rsidRPr="00FD0425" w:rsidRDefault="00F02090" w:rsidP="00694C97">
            <w:pPr>
              <w:pStyle w:val="TAL"/>
              <w:rPr>
                <w:lang w:eastAsia="ja-JP"/>
              </w:rPr>
            </w:pPr>
            <w:r w:rsidRPr="00FD0425">
              <w:rPr>
                <w:lang w:eastAsia="ja-JP"/>
              </w:rPr>
              <w:t>Maximum no. cells that can be served by an NG-RAN node.</w:t>
            </w:r>
          </w:p>
          <w:p w14:paraId="15F0014F" w14:textId="77777777" w:rsidR="00F02090" w:rsidRPr="00FD0425" w:rsidRDefault="00F02090" w:rsidP="00694C97">
            <w:pPr>
              <w:pStyle w:val="TAL"/>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F02090"/>
    <w:p w14:paraId="179A746D" w14:textId="77777777" w:rsidR="00F02090" w:rsidRPr="00FD0425" w:rsidRDefault="00F02090" w:rsidP="00F02090">
      <w:pPr>
        <w:pStyle w:val="Heading4"/>
        <w:rPr>
          <w:lang w:val="fr-FR"/>
        </w:rPr>
      </w:pPr>
      <w:bookmarkStart w:id="4027" w:name="_Toc20955225"/>
      <w:bookmarkStart w:id="4028" w:name="_Toc29991422"/>
      <w:bookmarkStart w:id="4029" w:name="_Toc36555822"/>
      <w:bookmarkStart w:id="4030" w:name="_Toc44497532"/>
      <w:bookmarkStart w:id="4031" w:name="_Toc45107920"/>
      <w:bookmarkStart w:id="4032" w:name="_Toc45901540"/>
      <w:bookmarkStart w:id="4033" w:name="_Toc51850619"/>
      <w:bookmarkStart w:id="4034" w:name="_Toc56693622"/>
      <w:bookmarkStart w:id="4035" w:name="_Toc64447165"/>
      <w:bookmarkStart w:id="4036" w:name="_Toc66286659"/>
      <w:bookmarkStart w:id="4037" w:name="_Toc74151354"/>
      <w:bookmarkStart w:id="4038" w:name="_Toc88653826"/>
      <w:bookmarkStart w:id="4039" w:name="_Toc97904182"/>
      <w:bookmarkStart w:id="4040" w:name="_Toc105175223"/>
      <w:bookmarkStart w:id="4041" w:name="_Toc113826253"/>
      <w:bookmarkStart w:id="4042" w:name="_Toc120032379"/>
      <w:r w:rsidRPr="00FD0425">
        <w:rPr>
          <w:lang w:val="fr-FR"/>
        </w:rPr>
        <w:t>9.1.3.8</w:t>
      </w:r>
      <w:r w:rsidRPr="00FD0425">
        <w:rPr>
          <w:lang w:val="fr-FR"/>
        </w:rPr>
        <w:tab/>
      </w:r>
      <w:r w:rsidRPr="00FD0425">
        <w:rPr>
          <w:lang w:val="fr-FR" w:eastAsia="ja-JP"/>
        </w:rPr>
        <w:t>CELL ACTIVATION RESPONSE</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714713" w14:textId="77777777" w:rsidR="00F02090" w:rsidRPr="00FD0425" w:rsidRDefault="00F02090" w:rsidP="00F02090">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F02090">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02090" w:rsidRPr="00FD0425" w14:paraId="317F7B1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694C97">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694C97">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694C97">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694C97">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694C97">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694C97">
            <w:pPr>
              <w:pStyle w:val="TAH"/>
              <w:rPr>
                <w:lang w:eastAsia="ja-JP"/>
              </w:rPr>
            </w:pPr>
            <w:r w:rsidRPr="00FD0425">
              <w:rPr>
                <w:lang w:eastAsia="ja-JP"/>
              </w:rPr>
              <w:t>Assigned Criticality</w:t>
            </w:r>
          </w:p>
        </w:tc>
      </w:tr>
      <w:tr w:rsidR="00F02090" w:rsidRPr="00FD0425" w14:paraId="5F408FE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694C97">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694C97">
            <w:pPr>
              <w:pStyle w:val="TAC"/>
              <w:rPr>
                <w:lang w:eastAsia="ja-JP"/>
              </w:rPr>
            </w:pPr>
            <w:r w:rsidRPr="00FD0425">
              <w:rPr>
                <w:lang w:eastAsia="ja-JP"/>
              </w:rPr>
              <w:t>reject</w:t>
            </w:r>
          </w:p>
        </w:tc>
      </w:tr>
      <w:tr w:rsidR="00F02090" w:rsidRPr="00FD0425" w14:paraId="44F0190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694C97">
            <w:pPr>
              <w:pStyle w:val="TAL"/>
              <w:rPr>
                <w:b/>
                <w:lang w:eastAsia="ja-JP"/>
              </w:rPr>
            </w:pPr>
            <w:r w:rsidRPr="00FD0425">
              <w:rPr>
                <w:lang w:eastAsia="ja-JP"/>
              </w:rPr>
              <w:t xml:space="preserve">CHOICE </w:t>
            </w:r>
            <w:r w:rsidRPr="00FD0425">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694C97">
            <w:pPr>
              <w:pStyle w:val="TAC"/>
              <w:rPr>
                <w:lang w:eastAsia="ja-JP"/>
              </w:rPr>
            </w:pPr>
            <w:r w:rsidRPr="00FD0425">
              <w:rPr>
                <w:lang w:eastAsia="ja-JP"/>
              </w:rPr>
              <w:t>reject</w:t>
            </w:r>
          </w:p>
        </w:tc>
      </w:tr>
      <w:tr w:rsidR="00F02090" w:rsidRPr="00FD0425" w14:paraId="2F86371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694C97">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694C97">
            <w:pPr>
              <w:pStyle w:val="TAC"/>
              <w:rPr>
                <w:lang w:eastAsia="ja-JP"/>
              </w:rPr>
            </w:pPr>
          </w:p>
        </w:tc>
      </w:tr>
      <w:tr w:rsidR="00F02090" w:rsidRPr="00FD0425" w14:paraId="573AD42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694C97">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694C97">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694C97">
            <w:pPr>
              <w:pStyle w:val="TAC"/>
              <w:rPr>
                <w:lang w:eastAsia="ja-JP"/>
              </w:rPr>
            </w:pPr>
          </w:p>
        </w:tc>
      </w:tr>
      <w:tr w:rsidR="00F02090" w:rsidRPr="00FD0425" w14:paraId="05129D56"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694C97">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694C97">
            <w:pPr>
              <w:pStyle w:val="TAL"/>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694C97">
            <w:pPr>
              <w:pStyle w:val="TAC"/>
              <w:rPr>
                <w:lang w:eastAsia="ja-JP"/>
              </w:rPr>
            </w:pPr>
          </w:p>
        </w:tc>
      </w:tr>
      <w:tr w:rsidR="00F02090" w:rsidRPr="00FD0425" w14:paraId="265AE8B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694C97">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694C97">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694C97">
            <w:pPr>
              <w:pStyle w:val="TAC"/>
              <w:rPr>
                <w:lang w:eastAsia="ja-JP"/>
              </w:rPr>
            </w:pPr>
          </w:p>
        </w:tc>
      </w:tr>
      <w:tr w:rsidR="00F02090" w:rsidRPr="00FD0425" w14:paraId="16E407D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694C97">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694C97">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694C97">
            <w:pPr>
              <w:pStyle w:val="TAC"/>
              <w:rPr>
                <w:lang w:eastAsia="ja-JP"/>
              </w:rPr>
            </w:pPr>
          </w:p>
        </w:tc>
      </w:tr>
      <w:tr w:rsidR="00F02090" w:rsidRPr="00FD0425" w14:paraId="5EA5637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694C97">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694C97">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694C97">
            <w:pPr>
              <w:pStyle w:val="TAC"/>
              <w:rPr>
                <w:lang w:eastAsia="ja-JP"/>
              </w:rPr>
            </w:pPr>
          </w:p>
        </w:tc>
      </w:tr>
      <w:tr w:rsidR="00F02090" w:rsidRPr="00FD0425" w14:paraId="6DD490C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694C97">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694C97">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694C97">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694C97">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694C97">
            <w:pPr>
              <w:pStyle w:val="TAC"/>
              <w:rPr>
                <w:lang w:eastAsia="ja-JP"/>
              </w:rPr>
            </w:pPr>
          </w:p>
        </w:tc>
      </w:tr>
      <w:tr w:rsidR="00F02090" w:rsidRPr="00FD0425" w14:paraId="2A35C6D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694C97">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694C97">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694C97">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694C97">
            <w:pPr>
              <w:pStyle w:val="TAC"/>
              <w:rPr>
                <w:lang w:eastAsia="ja-JP"/>
              </w:rPr>
            </w:pPr>
          </w:p>
        </w:tc>
      </w:tr>
      <w:tr w:rsidR="00F02090" w:rsidRPr="00FD0425" w14:paraId="34B1453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694C97">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694C97">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694C97">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694C97">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694C97">
            <w:pPr>
              <w:pStyle w:val="TAC"/>
              <w:rPr>
                <w:lang w:eastAsia="ja-JP"/>
              </w:rPr>
            </w:pPr>
            <w:r w:rsidRPr="00FD0425">
              <w:rPr>
                <w:lang w:eastAsia="ja-JP"/>
              </w:rPr>
              <w:t>reject</w:t>
            </w:r>
          </w:p>
        </w:tc>
      </w:tr>
      <w:tr w:rsidR="00F02090" w:rsidRPr="00FD0425" w14:paraId="21E7AAC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694C97">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694C97">
            <w:pPr>
              <w:pStyle w:val="TAL"/>
              <w:rPr>
                <w:lang w:eastAsia="ja-JP"/>
              </w:rPr>
            </w:pPr>
            <w:r w:rsidRPr="00FD0425">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694C97">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694C97">
            <w:pPr>
              <w:pStyle w:val="TAL"/>
              <w:rPr>
                <w:lang w:eastAsia="ja-JP"/>
              </w:rPr>
            </w:pPr>
            <w:r w:rsidRPr="00FD0425">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694C9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694C97">
            <w:pPr>
              <w:pStyle w:val="TAC"/>
              <w:rPr>
                <w:lang w:eastAsia="ja-JP"/>
              </w:rPr>
            </w:pPr>
            <w:r w:rsidRPr="00FD0425">
              <w:rPr>
                <w:lang w:eastAsia="ja-JP"/>
              </w:rPr>
              <w:t>ignore</w:t>
            </w:r>
          </w:p>
        </w:tc>
      </w:tr>
      <w:tr w:rsidR="00814FFF" w:rsidRPr="00FD0425" w14:paraId="21FA58F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814FFF">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814FFF">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814FFF">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814FFF">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814FFF">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814FFF">
            <w:pPr>
              <w:pStyle w:val="TAC"/>
              <w:rPr>
                <w:lang w:eastAsia="ja-JP"/>
              </w:rPr>
            </w:pPr>
            <w:r w:rsidRPr="00FD0425" w:rsidDel="006E4110">
              <w:rPr>
                <w:lang w:eastAsia="ja-JP"/>
              </w:rPr>
              <w:t>reject</w:t>
            </w:r>
          </w:p>
        </w:tc>
      </w:tr>
    </w:tbl>
    <w:p w14:paraId="1C32A5E3" w14:textId="77777777" w:rsidR="00F02090" w:rsidRPr="00FD0425"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694C97">
        <w:tblPrEx>
          <w:tblCellMar>
            <w:top w:w="0" w:type="dxa"/>
            <w:bottom w:w="0" w:type="dxa"/>
          </w:tblCellMar>
        </w:tblPrEx>
        <w:tc>
          <w:tcPr>
            <w:tcW w:w="3686" w:type="dxa"/>
          </w:tcPr>
          <w:p w14:paraId="5E12BFDE" w14:textId="77777777" w:rsidR="00F02090" w:rsidRPr="00FD0425" w:rsidRDefault="00F02090" w:rsidP="00694C97">
            <w:pPr>
              <w:pStyle w:val="TAH"/>
              <w:rPr>
                <w:lang w:eastAsia="ja-JP"/>
              </w:rPr>
            </w:pPr>
            <w:r w:rsidRPr="00FD0425">
              <w:rPr>
                <w:lang w:eastAsia="ja-JP"/>
              </w:rPr>
              <w:t>Range bound</w:t>
            </w:r>
          </w:p>
        </w:tc>
        <w:tc>
          <w:tcPr>
            <w:tcW w:w="5670" w:type="dxa"/>
          </w:tcPr>
          <w:p w14:paraId="10578FA7" w14:textId="77777777" w:rsidR="00F02090" w:rsidRPr="00FD0425" w:rsidRDefault="00F02090" w:rsidP="00694C97">
            <w:pPr>
              <w:pStyle w:val="TAH"/>
              <w:rPr>
                <w:lang w:eastAsia="ja-JP"/>
              </w:rPr>
            </w:pPr>
            <w:r w:rsidRPr="00FD0425">
              <w:rPr>
                <w:lang w:eastAsia="ja-JP"/>
              </w:rPr>
              <w:t>Explanation</w:t>
            </w:r>
          </w:p>
        </w:tc>
      </w:tr>
      <w:tr w:rsidR="00F02090" w:rsidRPr="00FD0425" w14:paraId="37BD517D" w14:textId="77777777" w:rsidTr="00694C97">
        <w:tblPrEx>
          <w:tblCellMar>
            <w:top w:w="0" w:type="dxa"/>
            <w:bottom w:w="0" w:type="dxa"/>
          </w:tblCellMar>
        </w:tblPrEx>
        <w:tc>
          <w:tcPr>
            <w:tcW w:w="3686" w:type="dxa"/>
          </w:tcPr>
          <w:p w14:paraId="3C61AE5B" w14:textId="77777777" w:rsidR="00F02090" w:rsidRPr="00FD0425" w:rsidRDefault="00F02090" w:rsidP="00694C97">
            <w:pPr>
              <w:pStyle w:val="TAL"/>
              <w:rPr>
                <w:lang w:eastAsia="ja-JP"/>
              </w:rPr>
            </w:pPr>
            <w:r w:rsidRPr="00FD0425">
              <w:rPr>
                <w:bCs/>
                <w:lang w:eastAsia="ja-JP"/>
              </w:rPr>
              <w:t>maxnoofCellsinNG-RANnode</w:t>
            </w:r>
          </w:p>
        </w:tc>
        <w:tc>
          <w:tcPr>
            <w:tcW w:w="5670" w:type="dxa"/>
          </w:tcPr>
          <w:p w14:paraId="0A6AA15E" w14:textId="77777777" w:rsidR="00F02090" w:rsidRPr="00FD0425" w:rsidRDefault="00F02090" w:rsidP="00694C97">
            <w:pPr>
              <w:pStyle w:val="TAL"/>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F02090"/>
    <w:p w14:paraId="1DD71AA6" w14:textId="77777777" w:rsidR="00F02090" w:rsidRPr="00FD0425" w:rsidRDefault="00F02090" w:rsidP="00F02090">
      <w:pPr>
        <w:pStyle w:val="Heading4"/>
        <w:rPr>
          <w:rFonts w:eastAsia="SimSun"/>
          <w:lang w:val="fr-FR" w:eastAsia="zh-CN"/>
        </w:rPr>
      </w:pPr>
      <w:bookmarkStart w:id="4043" w:name="_Toc20955226"/>
      <w:bookmarkStart w:id="4044" w:name="_Toc29991423"/>
      <w:bookmarkStart w:id="4045" w:name="_Toc36555823"/>
      <w:bookmarkStart w:id="4046" w:name="_Toc44497533"/>
      <w:bookmarkStart w:id="4047" w:name="_Toc45107921"/>
      <w:bookmarkStart w:id="4048" w:name="_Toc45901541"/>
      <w:bookmarkStart w:id="4049" w:name="_Toc51850620"/>
      <w:bookmarkStart w:id="4050" w:name="_Toc56693623"/>
      <w:bookmarkStart w:id="4051" w:name="_Toc64447166"/>
      <w:bookmarkStart w:id="4052" w:name="_Toc66286660"/>
      <w:bookmarkStart w:id="4053" w:name="_Toc74151355"/>
      <w:bookmarkStart w:id="4054" w:name="_Toc88653827"/>
      <w:bookmarkStart w:id="4055" w:name="_Toc97904183"/>
      <w:bookmarkStart w:id="4056" w:name="_Toc105175224"/>
      <w:bookmarkStart w:id="4057" w:name="_Toc113826254"/>
      <w:bookmarkStart w:id="4058" w:name="_Toc120032380"/>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0260A46" w14:textId="77777777" w:rsidR="00F02090" w:rsidRPr="00FD0425" w:rsidRDefault="00F02090" w:rsidP="00F02090">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F02090">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02090" w:rsidRPr="00FD0425" w14:paraId="27803DC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694C97">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694C97">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694C97">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694C97">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694C97">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694C97">
            <w:pPr>
              <w:pStyle w:val="TAH"/>
              <w:rPr>
                <w:lang w:eastAsia="ja-JP"/>
              </w:rPr>
            </w:pPr>
            <w:r w:rsidRPr="00FD0425">
              <w:rPr>
                <w:lang w:eastAsia="ja-JP"/>
              </w:rPr>
              <w:t>Assigned Criticality</w:t>
            </w:r>
          </w:p>
        </w:tc>
      </w:tr>
      <w:tr w:rsidR="00F02090" w:rsidRPr="00FD0425" w14:paraId="1CFC24B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694C97">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694C97">
            <w:pPr>
              <w:pStyle w:val="TAC"/>
              <w:rPr>
                <w:lang w:eastAsia="ja-JP"/>
              </w:rPr>
            </w:pPr>
            <w:r w:rsidRPr="00FD0425">
              <w:rPr>
                <w:lang w:eastAsia="ja-JP"/>
              </w:rPr>
              <w:t>reject</w:t>
            </w:r>
          </w:p>
        </w:tc>
      </w:tr>
      <w:tr w:rsidR="00F02090" w:rsidRPr="00FD0425" w14:paraId="5C8206B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694C97">
            <w:pPr>
              <w:pStyle w:val="TAL"/>
              <w:rPr>
                <w:rFonts w:eastAsia="SimSun"/>
                <w:lang w:eastAsia="zh-CN"/>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694C97">
            <w:pPr>
              <w:pStyle w:val="TAL"/>
              <w:rPr>
                <w:rFonts w:eastAsia="SimSun"/>
                <w:lang w:eastAsia="zh-CN"/>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694C97">
            <w:pPr>
              <w:pStyle w:val="TAL"/>
              <w:rPr>
                <w:rFonts w:eastAsia="SimSun"/>
                <w:lang w:eastAsia="zh-CN"/>
              </w:rPr>
            </w:pPr>
            <w:r w:rsidRPr="00FD0425">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694C97">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694C97">
            <w:pPr>
              <w:pStyle w:val="TAC"/>
              <w:rPr>
                <w:rFonts w:eastAsia="SimSun"/>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694C97">
            <w:pPr>
              <w:pStyle w:val="TAC"/>
              <w:rPr>
                <w:rFonts w:eastAsia="SimSun"/>
                <w:lang w:eastAsia="zh-CN"/>
              </w:rPr>
            </w:pPr>
            <w:r w:rsidRPr="00FD0425">
              <w:rPr>
                <w:lang w:eastAsia="ja-JP"/>
              </w:rPr>
              <w:t>reject</w:t>
            </w:r>
          </w:p>
        </w:tc>
      </w:tr>
      <w:tr w:rsidR="00F02090" w:rsidRPr="00FD0425" w14:paraId="1A0FBBB5"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694C97">
            <w:pPr>
              <w:pStyle w:val="TAL"/>
              <w:rPr>
                <w:rFonts w:eastAsia="SimSun"/>
                <w:lang w:eastAsia="zh-CN"/>
              </w:rPr>
            </w:pPr>
            <w:r w:rsidRPr="00FD0425">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694C97">
            <w:pPr>
              <w:pStyle w:val="TAL"/>
              <w:rPr>
                <w:rFonts w:eastAsia="SimSun"/>
                <w:lang w:eastAsia="zh-CN"/>
              </w:rPr>
            </w:pPr>
            <w:r w:rsidRPr="00FD0425">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694C97">
            <w:pPr>
              <w:pStyle w:val="TAL"/>
              <w:rPr>
                <w:rFonts w:eastAsia="SimSun"/>
                <w:lang w:eastAsia="zh-CN"/>
              </w:rPr>
            </w:pPr>
            <w:r w:rsidRPr="00FD0425">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694C97">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694C97">
            <w:pPr>
              <w:pStyle w:val="TAC"/>
              <w:rPr>
                <w:rFonts w:eastAsia="SimSun"/>
                <w:lang w:eastAsia="zh-CN"/>
              </w:rPr>
            </w:pPr>
            <w:r w:rsidRPr="00FD0425">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694C97">
            <w:pPr>
              <w:pStyle w:val="TAC"/>
              <w:rPr>
                <w:rFonts w:eastAsia="SimSun"/>
                <w:lang w:eastAsia="zh-CN"/>
              </w:rPr>
            </w:pPr>
            <w:r w:rsidRPr="00FD0425">
              <w:rPr>
                <w:rFonts w:eastAsia="SimSun"/>
                <w:lang w:eastAsia="zh-CN"/>
              </w:rPr>
              <w:t>ignore</w:t>
            </w:r>
          </w:p>
        </w:tc>
      </w:tr>
      <w:tr w:rsidR="00F02090" w:rsidRPr="00FD0425" w14:paraId="75F274E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694C97">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694C97">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694C97">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694C97">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694C97">
            <w:pPr>
              <w:pStyle w:val="TAC"/>
              <w:rPr>
                <w:lang w:eastAsia="ja-JP"/>
              </w:rPr>
            </w:pPr>
            <w:r w:rsidRPr="00FD0425">
              <w:rPr>
                <w:lang w:eastAsia="ja-JP"/>
              </w:rPr>
              <w:t>ignore</w:t>
            </w:r>
          </w:p>
        </w:tc>
      </w:tr>
      <w:tr w:rsidR="00814FFF" w:rsidRPr="00FD0425" w14:paraId="044C699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814FFF">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814FFF">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814FFF">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814FF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814FFF">
            <w:pPr>
              <w:pStyle w:val="TAC"/>
              <w:rPr>
                <w:lang w:eastAsia="ja-JP"/>
              </w:rPr>
            </w:pPr>
            <w:r w:rsidRPr="00FD0425" w:rsidDel="006E4110">
              <w:rPr>
                <w:lang w:eastAsia="ja-JP"/>
              </w:rPr>
              <w:t>reject</w:t>
            </w:r>
          </w:p>
        </w:tc>
      </w:tr>
    </w:tbl>
    <w:p w14:paraId="027C2020" w14:textId="77777777" w:rsidR="00F02090" w:rsidRPr="00FD0425" w:rsidRDefault="00F02090" w:rsidP="00F02090"/>
    <w:p w14:paraId="6EE923AB" w14:textId="77777777" w:rsidR="00F02090" w:rsidRPr="00FD0425" w:rsidRDefault="00F02090" w:rsidP="00F02090">
      <w:pPr>
        <w:pStyle w:val="Heading4"/>
        <w:rPr>
          <w:rFonts w:eastAsia="Batang"/>
          <w:lang w:eastAsia="zh-CN"/>
        </w:rPr>
      </w:pPr>
      <w:bookmarkStart w:id="4059" w:name="_Toc20955227"/>
      <w:bookmarkStart w:id="4060" w:name="_Toc29991424"/>
      <w:bookmarkStart w:id="4061" w:name="_Toc36555824"/>
      <w:bookmarkStart w:id="4062" w:name="_Toc44497534"/>
      <w:bookmarkStart w:id="4063" w:name="_Toc45107922"/>
      <w:bookmarkStart w:id="4064" w:name="_Toc45901542"/>
      <w:bookmarkStart w:id="4065" w:name="_Toc51850621"/>
      <w:bookmarkStart w:id="4066" w:name="_Toc56693624"/>
      <w:bookmarkStart w:id="4067" w:name="_Toc64447167"/>
      <w:bookmarkStart w:id="4068" w:name="_Toc66286661"/>
      <w:bookmarkStart w:id="4069" w:name="_Toc74151356"/>
      <w:bookmarkStart w:id="4070" w:name="_Toc88653828"/>
      <w:bookmarkStart w:id="4071" w:name="_Toc97904184"/>
      <w:bookmarkStart w:id="4072" w:name="_Toc105175225"/>
      <w:bookmarkStart w:id="4073" w:name="_Toc113826255"/>
      <w:bookmarkStart w:id="4074" w:name="_Toc120032381"/>
      <w:r w:rsidRPr="00FD0425">
        <w:rPr>
          <w:rFonts w:eastAsia="Batang"/>
        </w:rPr>
        <w:t>9.1.3.10</w:t>
      </w:r>
      <w:r w:rsidRPr="00FD0425">
        <w:rPr>
          <w:rFonts w:eastAsia="Batang"/>
        </w:rPr>
        <w:tab/>
      </w:r>
      <w:r w:rsidRPr="00FD0425">
        <w:rPr>
          <w:rFonts w:eastAsia="Batang"/>
          <w:lang w:eastAsia="zh-CN"/>
        </w:rPr>
        <w:t>RESET REQUEST</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10A523C" w14:textId="77777777" w:rsidR="00F02090" w:rsidRPr="00FD0425" w:rsidRDefault="00F02090" w:rsidP="00F02090">
      <w:r w:rsidRPr="00FD0425">
        <w:t>This message is sent from one NG-RAN node to another NG-RAN node and is used to request the Xn interface to be reset.</w:t>
      </w:r>
    </w:p>
    <w:p w14:paraId="04017CA0" w14:textId="77777777" w:rsidR="00F02090" w:rsidRPr="00FD0425" w:rsidRDefault="00F02090" w:rsidP="00F02090">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02090" w:rsidRPr="00FD0425" w14:paraId="0ABA646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694C97">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694C97">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694C97">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694C97">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694C97">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694C97">
            <w:pPr>
              <w:pStyle w:val="TAH"/>
              <w:rPr>
                <w:lang w:eastAsia="ja-JP"/>
              </w:rPr>
            </w:pPr>
            <w:r w:rsidRPr="00FD0425">
              <w:rPr>
                <w:lang w:eastAsia="ja-JP"/>
              </w:rPr>
              <w:t>Assigned Criticality</w:t>
            </w:r>
          </w:p>
        </w:tc>
      </w:tr>
      <w:tr w:rsidR="00F02090" w:rsidRPr="00FD0425" w14:paraId="06DD2F0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694C97">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694C97">
            <w:pPr>
              <w:pStyle w:val="TAC"/>
              <w:rPr>
                <w:lang w:eastAsia="zh-CN"/>
              </w:rPr>
            </w:pPr>
            <w:r w:rsidRPr="00FD0425">
              <w:rPr>
                <w:lang w:eastAsia="zh-CN"/>
              </w:rPr>
              <w:t>reject</w:t>
            </w:r>
          </w:p>
        </w:tc>
      </w:tr>
      <w:tr w:rsidR="00F02090" w:rsidRPr="00FD0425" w14:paraId="41DB818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694C97">
            <w:pPr>
              <w:pStyle w:val="TAL"/>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694C97">
            <w:pPr>
              <w:pStyle w:val="TAC"/>
              <w:rPr>
                <w:lang w:eastAsia="zh-CN"/>
              </w:rPr>
            </w:pPr>
            <w:r w:rsidRPr="00FD0425">
              <w:rPr>
                <w:lang w:eastAsia="zh-CN"/>
              </w:rPr>
              <w:t>reject</w:t>
            </w:r>
          </w:p>
        </w:tc>
      </w:tr>
      <w:tr w:rsidR="00F02090" w:rsidRPr="00FD0425" w14:paraId="6CEEED5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694C97">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694C97">
            <w:pPr>
              <w:pStyle w:val="TAC"/>
              <w:rPr>
                <w:lang w:eastAsia="zh-CN"/>
              </w:rPr>
            </w:pPr>
          </w:p>
        </w:tc>
      </w:tr>
      <w:tr w:rsidR="00F02090" w:rsidRPr="00FD0425" w14:paraId="14B05CC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694C97">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694C97">
            <w:pPr>
              <w:pStyle w:val="TAC"/>
              <w:rPr>
                <w:lang w:eastAsia="zh-CN"/>
              </w:rPr>
            </w:pPr>
          </w:p>
        </w:tc>
      </w:tr>
      <w:tr w:rsidR="00F02090" w:rsidRPr="00FD0425" w14:paraId="01E8A31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694C97">
            <w:pPr>
              <w:pStyle w:val="TAL"/>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694C97">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694C97">
            <w:pPr>
              <w:pStyle w:val="TAC"/>
              <w:rPr>
                <w:lang w:eastAsia="zh-CN"/>
              </w:rPr>
            </w:pPr>
          </w:p>
        </w:tc>
      </w:tr>
      <w:tr w:rsidR="00F02090" w:rsidRPr="00FD0425" w14:paraId="7170619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694C97">
            <w:pPr>
              <w:pStyle w:val="TAL"/>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694C97">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694C97">
            <w:pPr>
              <w:pStyle w:val="TAC"/>
              <w:rPr>
                <w:lang w:eastAsia="zh-CN"/>
              </w:rPr>
            </w:pPr>
          </w:p>
        </w:tc>
      </w:tr>
      <w:tr w:rsidR="00F02090" w:rsidRPr="00FD0425" w14:paraId="4769E7E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694C97">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694C97">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694C97">
            <w:pPr>
              <w:pStyle w:val="TAL"/>
              <w:rPr>
                <w:snapToGrid w:val="0"/>
                <w:lang w:eastAsia="ja-JP"/>
              </w:rPr>
            </w:pPr>
            <w:r w:rsidRPr="00FD0425">
              <w:rPr>
                <w:snapToGrid w:val="0"/>
                <w:lang w:eastAsia="ja-JP"/>
              </w:rPr>
              <w:t>NG-RAN node UE XnAP ID</w:t>
            </w:r>
          </w:p>
          <w:p w14:paraId="4F8BA781" w14:textId="77777777" w:rsidR="00F02090" w:rsidRPr="00FD0425" w:rsidRDefault="00F02090" w:rsidP="00694C97">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694C97">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694C97">
            <w:pPr>
              <w:pStyle w:val="TAC"/>
              <w:rPr>
                <w:lang w:eastAsia="zh-CN"/>
              </w:rPr>
            </w:pPr>
          </w:p>
        </w:tc>
      </w:tr>
      <w:tr w:rsidR="00F02090" w:rsidRPr="00FD0425" w14:paraId="1290DBF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694C97">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694C97">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694C97">
            <w:pPr>
              <w:pStyle w:val="TAL"/>
              <w:rPr>
                <w:snapToGrid w:val="0"/>
                <w:lang w:eastAsia="ja-JP"/>
              </w:rPr>
            </w:pPr>
            <w:r w:rsidRPr="00FD0425">
              <w:rPr>
                <w:snapToGrid w:val="0"/>
                <w:lang w:eastAsia="ja-JP"/>
              </w:rPr>
              <w:t>NG-RAN node UE XnAP ID</w:t>
            </w:r>
          </w:p>
          <w:p w14:paraId="1FBA776E" w14:textId="77777777" w:rsidR="00F02090" w:rsidRPr="00FD0425" w:rsidRDefault="00F02090" w:rsidP="00694C97">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694C97">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694C97">
            <w:pPr>
              <w:pStyle w:val="TAC"/>
              <w:rPr>
                <w:lang w:eastAsia="zh-CN"/>
              </w:rPr>
            </w:pPr>
          </w:p>
        </w:tc>
      </w:tr>
      <w:tr w:rsidR="00F02090" w:rsidRPr="00FD0425" w14:paraId="135B6970"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694C97">
            <w:pPr>
              <w:pStyle w:val="TAL"/>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694C97">
            <w:pPr>
              <w:pStyle w:val="TAL"/>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694C97">
            <w:pPr>
              <w:pStyle w:val="TAC"/>
              <w:rPr>
                <w:lang w:eastAsia="zh-CN"/>
              </w:rPr>
            </w:pPr>
            <w:r w:rsidRPr="00FD0425">
              <w:rPr>
                <w:lang w:eastAsia="ja-JP"/>
              </w:rPr>
              <w:t>ignore</w:t>
            </w:r>
          </w:p>
        </w:tc>
      </w:tr>
      <w:tr w:rsidR="00814FFF" w:rsidRPr="00FD0425" w14:paraId="0A923BD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814FFF">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814FFF">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814FFF">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814FF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814FFF">
            <w:pPr>
              <w:pStyle w:val="TAC"/>
              <w:rPr>
                <w:lang w:eastAsia="ja-JP"/>
              </w:rPr>
            </w:pPr>
            <w:r w:rsidRPr="00FD0425" w:rsidDel="006E4110">
              <w:rPr>
                <w:lang w:eastAsia="ja-JP"/>
              </w:rPr>
              <w:t>reject</w:t>
            </w:r>
          </w:p>
        </w:tc>
      </w:tr>
    </w:tbl>
    <w:p w14:paraId="270EE25A"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694C97">
            <w:pPr>
              <w:pStyle w:val="TAL"/>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694C97">
            <w:pPr>
              <w:pStyle w:val="TAL"/>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F02090">
      <w:pPr>
        <w:rPr>
          <w:rFonts w:eastAsia="SimSun"/>
          <w:lang w:eastAsia="zh-CN"/>
        </w:rPr>
      </w:pPr>
    </w:p>
    <w:p w14:paraId="4FF128E9" w14:textId="77777777" w:rsidR="00F02090" w:rsidRPr="00FD0425" w:rsidRDefault="00F02090" w:rsidP="00F02090">
      <w:pPr>
        <w:pStyle w:val="Heading4"/>
        <w:rPr>
          <w:rFonts w:eastAsia="SimSun"/>
          <w:lang w:eastAsia="zh-CN"/>
        </w:rPr>
      </w:pPr>
      <w:bookmarkStart w:id="4075" w:name="_Toc20955228"/>
      <w:bookmarkStart w:id="4076" w:name="_Toc29991425"/>
      <w:bookmarkStart w:id="4077" w:name="_Toc36555825"/>
      <w:bookmarkStart w:id="4078" w:name="_Toc44497535"/>
      <w:bookmarkStart w:id="4079" w:name="_Toc45107923"/>
      <w:bookmarkStart w:id="4080" w:name="_Toc45901543"/>
      <w:bookmarkStart w:id="4081" w:name="_Toc51850622"/>
      <w:bookmarkStart w:id="4082" w:name="_Toc56693625"/>
      <w:bookmarkStart w:id="4083" w:name="_Toc64447168"/>
      <w:bookmarkStart w:id="4084" w:name="_Toc66286662"/>
      <w:bookmarkStart w:id="4085" w:name="_Toc74151357"/>
      <w:bookmarkStart w:id="4086" w:name="_Toc88653829"/>
      <w:bookmarkStart w:id="4087" w:name="_Toc97904185"/>
      <w:bookmarkStart w:id="4088" w:name="_Toc105175226"/>
      <w:bookmarkStart w:id="4089" w:name="_Toc113826256"/>
      <w:bookmarkStart w:id="4090" w:name="_Toc120032382"/>
      <w:r w:rsidRPr="00FD0425">
        <w:t>9.1.3.11</w:t>
      </w:r>
      <w:r w:rsidRPr="00FD0425">
        <w:tab/>
      </w:r>
      <w:r w:rsidRPr="00FD0425">
        <w:rPr>
          <w:rFonts w:eastAsia="SimSun"/>
          <w:lang w:eastAsia="zh-CN"/>
        </w:rPr>
        <w:t>RESET RESPONSE</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1BB4896" w14:textId="77777777" w:rsidR="00F02090" w:rsidRPr="00FD0425" w:rsidRDefault="00F02090" w:rsidP="00F02090">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F02090">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02090" w:rsidRPr="00FD0425" w14:paraId="7ADFEDFE"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694C97">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694C97">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694C97">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694C97">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694C97">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694C97">
            <w:pPr>
              <w:pStyle w:val="TAH"/>
              <w:rPr>
                <w:lang w:eastAsia="ja-JP"/>
              </w:rPr>
            </w:pPr>
            <w:r w:rsidRPr="00FD0425">
              <w:rPr>
                <w:lang w:eastAsia="ja-JP"/>
              </w:rPr>
              <w:t>Assigned Criticality</w:t>
            </w:r>
          </w:p>
        </w:tc>
      </w:tr>
      <w:tr w:rsidR="00F02090" w:rsidRPr="00FD0425" w14:paraId="1CB820C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694C97">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694C97">
            <w:pPr>
              <w:pStyle w:val="TAC"/>
              <w:rPr>
                <w:lang w:eastAsia="zh-CN"/>
              </w:rPr>
            </w:pPr>
            <w:r w:rsidRPr="00FD0425">
              <w:rPr>
                <w:lang w:eastAsia="zh-CN"/>
              </w:rPr>
              <w:t>reject</w:t>
            </w:r>
          </w:p>
        </w:tc>
      </w:tr>
      <w:tr w:rsidR="00F02090" w:rsidRPr="00FD0425" w14:paraId="170D860C"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694C97">
            <w:pPr>
              <w:pStyle w:val="TAL"/>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694C97">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694C97">
            <w:pPr>
              <w:pStyle w:val="TAC"/>
              <w:rPr>
                <w:lang w:eastAsia="zh-CN"/>
              </w:rPr>
            </w:pPr>
            <w:r w:rsidRPr="00FD0425">
              <w:rPr>
                <w:lang w:eastAsia="zh-CN"/>
              </w:rPr>
              <w:t>ignore</w:t>
            </w:r>
          </w:p>
        </w:tc>
      </w:tr>
      <w:tr w:rsidR="00F02090" w:rsidRPr="00FD0425" w14:paraId="6D148EC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694C97">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694C97">
            <w:pPr>
              <w:pStyle w:val="TAC"/>
              <w:rPr>
                <w:lang w:eastAsia="zh-CN"/>
              </w:rPr>
            </w:pPr>
          </w:p>
        </w:tc>
      </w:tr>
      <w:tr w:rsidR="00F02090" w:rsidRPr="00FD0425" w14:paraId="70D55FD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694C97">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694C97">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694C97">
            <w:pPr>
              <w:pStyle w:val="TAC"/>
              <w:rPr>
                <w:lang w:eastAsia="zh-CN"/>
              </w:rPr>
            </w:pPr>
          </w:p>
        </w:tc>
      </w:tr>
      <w:tr w:rsidR="00F02090" w:rsidRPr="00FD0425" w14:paraId="52F66AA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694C97">
            <w:pPr>
              <w:pStyle w:val="TAL"/>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694C97">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694C97">
            <w:pPr>
              <w:pStyle w:val="TAC"/>
              <w:rPr>
                <w:lang w:eastAsia="zh-CN"/>
              </w:rPr>
            </w:pPr>
          </w:p>
        </w:tc>
      </w:tr>
      <w:tr w:rsidR="00F02090" w:rsidRPr="00FD0425" w14:paraId="1C551BD9"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694C97">
            <w:pPr>
              <w:pStyle w:val="TAL"/>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694C97">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694C97">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694C97">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694C97">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694C97">
            <w:pPr>
              <w:pStyle w:val="TAC"/>
              <w:rPr>
                <w:lang w:eastAsia="zh-CN"/>
              </w:rPr>
            </w:pPr>
          </w:p>
        </w:tc>
      </w:tr>
      <w:tr w:rsidR="00F02090" w:rsidRPr="00FD0425" w14:paraId="39BDBEF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694C97">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694C97">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694C97">
            <w:pPr>
              <w:pStyle w:val="TAL"/>
              <w:rPr>
                <w:snapToGrid w:val="0"/>
                <w:lang w:eastAsia="ja-JP"/>
              </w:rPr>
            </w:pPr>
            <w:r w:rsidRPr="00FD0425">
              <w:rPr>
                <w:snapToGrid w:val="0"/>
                <w:lang w:eastAsia="ja-JP"/>
              </w:rPr>
              <w:t>NG-RAN node UE XnAP ID</w:t>
            </w:r>
          </w:p>
          <w:p w14:paraId="4DCAD2DD" w14:textId="77777777" w:rsidR="00F02090" w:rsidRPr="00FD0425" w:rsidRDefault="00F02090" w:rsidP="00694C97">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694C97">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694C97">
            <w:pPr>
              <w:pStyle w:val="TAC"/>
              <w:rPr>
                <w:lang w:eastAsia="zh-CN"/>
              </w:rPr>
            </w:pPr>
          </w:p>
        </w:tc>
      </w:tr>
      <w:tr w:rsidR="00F02090" w:rsidRPr="00FD0425" w14:paraId="6D0F8D7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694C97">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694C97">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694C97">
            <w:pPr>
              <w:pStyle w:val="TAL"/>
              <w:rPr>
                <w:snapToGrid w:val="0"/>
                <w:lang w:eastAsia="ja-JP"/>
              </w:rPr>
            </w:pPr>
            <w:r w:rsidRPr="00FD0425">
              <w:rPr>
                <w:snapToGrid w:val="0"/>
                <w:lang w:eastAsia="ja-JP"/>
              </w:rPr>
              <w:t>NG-RAN node UE XnAP ID</w:t>
            </w:r>
          </w:p>
          <w:p w14:paraId="0AAE8CA0" w14:textId="77777777" w:rsidR="00F02090" w:rsidRPr="00FD0425" w:rsidRDefault="00F02090" w:rsidP="00694C97">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694C97">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694C97">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694C97">
            <w:pPr>
              <w:pStyle w:val="TAC"/>
              <w:rPr>
                <w:lang w:eastAsia="zh-CN"/>
              </w:rPr>
            </w:pPr>
          </w:p>
        </w:tc>
      </w:tr>
      <w:tr w:rsidR="00F02090" w:rsidRPr="00FD0425" w14:paraId="393BD0E7"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694C97">
            <w:pPr>
              <w:pStyle w:val="TAL"/>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694C97">
            <w:pPr>
              <w:pStyle w:val="TAL"/>
              <w:rPr>
                <w:lang w:eastAsia="zh-CN"/>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694C97">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694C97">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694C97">
            <w:pPr>
              <w:pStyle w:val="TAC"/>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694C97">
            <w:pPr>
              <w:pStyle w:val="TAC"/>
              <w:rPr>
                <w:lang w:eastAsia="ja-JP"/>
              </w:rPr>
            </w:pPr>
            <w:r w:rsidRPr="00FD0425">
              <w:rPr>
                <w:lang w:eastAsia="ja-JP"/>
              </w:rPr>
              <w:t>ignore</w:t>
            </w:r>
          </w:p>
        </w:tc>
      </w:tr>
      <w:tr w:rsidR="00814FFF" w:rsidRPr="00FD0425" w14:paraId="59EA427E"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814FFF">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814FFF">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814FFF">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814FFF">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814FFF">
            <w:pPr>
              <w:pStyle w:val="TAC"/>
              <w:rPr>
                <w:lang w:eastAsia="ja-JP"/>
              </w:rPr>
            </w:pPr>
            <w:r w:rsidRPr="00FD0425" w:rsidDel="006E4110">
              <w:rPr>
                <w:lang w:eastAsia="ja-JP"/>
              </w:rPr>
              <w:t>reject</w:t>
            </w:r>
          </w:p>
        </w:tc>
      </w:tr>
    </w:tbl>
    <w:p w14:paraId="0B05CB0C"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694C97">
            <w:pPr>
              <w:pStyle w:val="TAL"/>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694C97">
            <w:pPr>
              <w:pStyle w:val="TAL"/>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F02090"/>
    <w:p w14:paraId="5B43489E" w14:textId="77777777" w:rsidR="00F02090" w:rsidRPr="00FD0425" w:rsidRDefault="00F02090" w:rsidP="00F02090">
      <w:pPr>
        <w:pStyle w:val="Heading4"/>
      </w:pPr>
      <w:bookmarkStart w:id="4091" w:name="_Toc20955229"/>
      <w:bookmarkStart w:id="4092" w:name="_Toc29991426"/>
      <w:bookmarkStart w:id="4093" w:name="_Toc36555826"/>
      <w:bookmarkStart w:id="4094" w:name="_Toc44497536"/>
      <w:bookmarkStart w:id="4095" w:name="_Toc45107924"/>
      <w:bookmarkStart w:id="4096" w:name="_Toc45901544"/>
      <w:bookmarkStart w:id="4097" w:name="_Toc51850623"/>
      <w:bookmarkStart w:id="4098" w:name="_Toc56693626"/>
      <w:bookmarkStart w:id="4099" w:name="_Toc64447169"/>
      <w:bookmarkStart w:id="4100" w:name="_Toc66286663"/>
      <w:bookmarkStart w:id="4101" w:name="_Toc74151358"/>
      <w:bookmarkStart w:id="4102" w:name="_Toc88653830"/>
      <w:bookmarkStart w:id="4103" w:name="_Toc97904186"/>
      <w:bookmarkStart w:id="4104" w:name="_Toc105175227"/>
      <w:bookmarkStart w:id="4105" w:name="_Toc113826257"/>
      <w:bookmarkStart w:id="4106" w:name="_Toc120032383"/>
      <w:r w:rsidRPr="00FD0425">
        <w:t>9.1.3.12</w:t>
      </w:r>
      <w:r w:rsidRPr="00FD0425">
        <w:tab/>
        <w:t>ERROR INDICATION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F45AD5D" w14:textId="77777777" w:rsidR="00F02090" w:rsidRPr="00FD0425" w:rsidRDefault="00F02090" w:rsidP="00F02090">
      <w:r w:rsidRPr="00FD0425">
        <w:t>This message is used to indicate that some error has been detected in the NG-RAN node.</w:t>
      </w:r>
    </w:p>
    <w:p w14:paraId="6F18AC10" w14:textId="77777777" w:rsidR="00F02090" w:rsidRPr="00FD0425" w:rsidRDefault="00F02090" w:rsidP="00F02090">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F02090" w:rsidRPr="00FD0425" w14:paraId="0A5AD451" w14:textId="77777777" w:rsidTr="00694C97">
        <w:tblPrEx>
          <w:tblCellMar>
            <w:top w:w="0" w:type="dxa"/>
            <w:bottom w:w="0" w:type="dxa"/>
          </w:tblCellMar>
        </w:tblPrEx>
        <w:tc>
          <w:tcPr>
            <w:tcW w:w="2410" w:type="dxa"/>
          </w:tcPr>
          <w:p w14:paraId="208DD581" w14:textId="77777777" w:rsidR="00F02090" w:rsidRPr="00FD0425" w:rsidRDefault="00F02090" w:rsidP="00694C97">
            <w:pPr>
              <w:pStyle w:val="TAH"/>
            </w:pPr>
            <w:r w:rsidRPr="00FD0425">
              <w:t>IE/Group Name</w:t>
            </w:r>
          </w:p>
        </w:tc>
        <w:tc>
          <w:tcPr>
            <w:tcW w:w="1134" w:type="dxa"/>
          </w:tcPr>
          <w:p w14:paraId="7C447AB8" w14:textId="77777777" w:rsidR="00F02090" w:rsidRPr="00FD0425" w:rsidRDefault="00F02090" w:rsidP="00694C97">
            <w:pPr>
              <w:pStyle w:val="TAH"/>
            </w:pPr>
            <w:r w:rsidRPr="00FD0425">
              <w:t>Presence</w:t>
            </w:r>
          </w:p>
        </w:tc>
        <w:tc>
          <w:tcPr>
            <w:tcW w:w="851" w:type="dxa"/>
          </w:tcPr>
          <w:p w14:paraId="6A24E245" w14:textId="77777777" w:rsidR="00F02090" w:rsidRPr="00FD0425" w:rsidRDefault="00F02090" w:rsidP="00694C97">
            <w:pPr>
              <w:pStyle w:val="TAH"/>
            </w:pPr>
            <w:r w:rsidRPr="00FD0425">
              <w:t>Range</w:t>
            </w:r>
          </w:p>
        </w:tc>
        <w:tc>
          <w:tcPr>
            <w:tcW w:w="1701" w:type="dxa"/>
          </w:tcPr>
          <w:p w14:paraId="240973F8" w14:textId="77777777" w:rsidR="00F02090" w:rsidRPr="00FD0425" w:rsidRDefault="00F02090" w:rsidP="00694C97">
            <w:pPr>
              <w:pStyle w:val="TAH"/>
            </w:pPr>
            <w:r w:rsidRPr="00FD0425">
              <w:t>IE type and reference</w:t>
            </w:r>
          </w:p>
        </w:tc>
        <w:tc>
          <w:tcPr>
            <w:tcW w:w="1984" w:type="dxa"/>
          </w:tcPr>
          <w:p w14:paraId="19B2B116" w14:textId="77777777" w:rsidR="00F02090" w:rsidRPr="00FD0425" w:rsidRDefault="00F02090" w:rsidP="00694C97">
            <w:pPr>
              <w:pStyle w:val="TAH"/>
            </w:pPr>
            <w:r w:rsidRPr="00FD0425">
              <w:t>Semantics description</w:t>
            </w:r>
          </w:p>
        </w:tc>
        <w:tc>
          <w:tcPr>
            <w:tcW w:w="1089" w:type="dxa"/>
          </w:tcPr>
          <w:p w14:paraId="7740511C" w14:textId="77777777" w:rsidR="00F02090" w:rsidRPr="00FD0425" w:rsidRDefault="00F02090" w:rsidP="00694C97">
            <w:pPr>
              <w:pStyle w:val="TAH"/>
            </w:pPr>
            <w:r w:rsidRPr="00FD0425">
              <w:t>Criticality</w:t>
            </w:r>
          </w:p>
        </w:tc>
        <w:tc>
          <w:tcPr>
            <w:tcW w:w="1104" w:type="dxa"/>
          </w:tcPr>
          <w:p w14:paraId="7974A13F" w14:textId="77777777" w:rsidR="00F02090" w:rsidRPr="00FD0425" w:rsidRDefault="00F02090" w:rsidP="00694C97">
            <w:pPr>
              <w:pStyle w:val="TAH"/>
            </w:pPr>
            <w:r w:rsidRPr="00FD0425">
              <w:t>Assigned Criticality</w:t>
            </w:r>
          </w:p>
        </w:tc>
      </w:tr>
      <w:tr w:rsidR="00F02090" w:rsidRPr="00FD0425" w14:paraId="3FF3BA88" w14:textId="77777777" w:rsidTr="00694C97">
        <w:tblPrEx>
          <w:tblCellMar>
            <w:top w:w="0" w:type="dxa"/>
            <w:bottom w:w="0" w:type="dxa"/>
          </w:tblCellMar>
        </w:tblPrEx>
        <w:tc>
          <w:tcPr>
            <w:tcW w:w="2410" w:type="dxa"/>
          </w:tcPr>
          <w:p w14:paraId="598FE697" w14:textId="77777777" w:rsidR="00F02090" w:rsidRPr="00FD0425" w:rsidRDefault="00F02090" w:rsidP="00694C97">
            <w:pPr>
              <w:pStyle w:val="TAL"/>
              <w:rPr>
                <w:lang w:eastAsia="ja-JP"/>
              </w:rPr>
            </w:pPr>
            <w:r w:rsidRPr="00FD0425">
              <w:rPr>
                <w:lang w:eastAsia="ja-JP"/>
              </w:rPr>
              <w:t>Message Type</w:t>
            </w:r>
          </w:p>
        </w:tc>
        <w:tc>
          <w:tcPr>
            <w:tcW w:w="1134" w:type="dxa"/>
          </w:tcPr>
          <w:p w14:paraId="008E0D6B" w14:textId="77777777" w:rsidR="00F02090" w:rsidRPr="00FD0425" w:rsidRDefault="00F02090" w:rsidP="00694C97">
            <w:pPr>
              <w:pStyle w:val="TAL"/>
              <w:rPr>
                <w:lang w:eastAsia="ja-JP"/>
              </w:rPr>
            </w:pPr>
            <w:r w:rsidRPr="00FD0425">
              <w:rPr>
                <w:lang w:eastAsia="ja-JP"/>
              </w:rPr>
              <w:t>M</w:t>
            </w:r>
          </w:p>
        </w:tc>
        <w:tc>
          <w:tcPr>
            <w:tcW w:w="851" w:type="dxa"/>
          </w:tcPr>
          <w:p w14:paraId="64A57E30" w14:textId="77777777" w:rsidR="00F02090" w:rsidRPr="00FD0425" w:rsidRDefault="00F02090" w:rsidP="00694C97">
            <w:pPr>
              <w:pStyle w:val="TAL"/>
              <w:rPr>
                <w:lang w:eastAsia="ja-JP"/>
              </w:rPr>
            </w:pPr>
          </w:p>
        </w:tc>
        <w:tc>
          <w:tcPr>
            <w:tcW w:w="1701" w:type="dxa"/>
          </w:tcPr>
          <w:p w14:paraId="3BE6D9BF" w14:textId="77777777" w:rsidR="00F02090" w:rsidRPr="00FD0425" w:rsidRDefault="00F02090" w:rsidP="00694C97">
            <w:pPr>
              <w:pStyle w:val="TAL"/>
              <w:rPr>
                <w:lang w:eastAsia="ja-JP"/>
              </w:rPr>
            </w:pPr>
            <w:r w:rsidRPr="00FD0425">
              <w:rPr>
                <w:lang w:eastAsia="ja-JP"/>
              </w:rPr>
              <w:t>9.2.3.1</w:t>
            </w:r>
          </w:p>
        </w:tc>
        <w:tc>
          <w:tcPr>
            <w:tcW w:w="1984" w:type="dxa"/>
          </w:tcPr>
          <w:p w14:paraId="223C3F51" w14:textId="77777777" w:rsidR="00F02090" w:rsidRPr="00FD0425" w:rsidRDefault="00F02090" w:rsidP="00694C97">
            <w:pPr>
              <w:pStyle w:val="TAL"/>
              <w:rPr>
                <w:lang w:eastAsia="ja-JP"/>
              </w:rPr>
            </w:pPr>
          </w:p>
        </w:tc>
        <w:tc>
          <w:tcPr>
            <w:tcW w:w="1089" w:type="dxa"/>
          </w:tcPr>
          <w:p w14:paraId="7C55D27A" w14:textId="77777777" w:rsidR="00F02090" w:rsidRPr="00FD0425" w:rsidRDefault="00F02090" w:rsidP="00694C97">
            <w:pPr>
              <w:pStyle w:val="TAC"/>
              <w:rPr>
                <w:lang w:eastAsia="ja-JP"/>
              </w:rPr>
            </w:pPr>
            <w:r w:rsidRPr="00FD0425">
              <w:rPr>
                <w:lang w:eastAsia="ja-JP"/>
              </w:rPr>
              <w:t>YES</w:t>
            </w:r>
          </w:p>
        </w:tc>
        <w:tc>
          <w:tcPr>
            <w:tcW w:w="1104" w:type="dxa"/>
          </w:tcPr>
          <w:p w14:paraId="03787A2D" w14:textId="77777777" w:rsidR="00F02090" w:rsidRPr="00FD0425" w:rsidRDefault="00F02090" w:rsidP="00694C97">
            <w:pPr>
              <w:pStyle w:val="TAC"/>
              <w:rPr>
                <w:lang w:eastAsia="ja-JP"/>
              </w:rPr>
            </w:pPr>
            <w:r w:rsidRPr="00FD0425">
              <w:rPr>
                <w:lang w:eastAsia="ja-JP"/>
              </w:rPr>
              <w:t>ignore</w:t>
            </w:r>
          </w:p>
        </w:tc>
      </w:tr>
      <w:tr w:rsidR="00F02090" w:rsidRPr="00FD0425" w14:paraId="09442FC2" w14:textId="77777777" w:rsidTr="00694C97">
        <w:tblPrEx>
          <w:tblCellMar>
            <w:top w:w="0" w:type="dxa"/>
            <w:bottom w:w="0" w:type="dxa"/>
          </w:tblCellMar>
        </w:tblPrEx>
        <w:tc>
          <w:tcPr>
            <w:tcW w:w="2410" w:type="dxa"/>
          </w:tcPr>
          <w:p w14:paraId="0447D75D" w14:textId="77777777" w:rsidR="00F02090" w:rsidRPr="00FD0425" w:rsidRDefault="00F02090" w:rsidP="00694C97">
            <w:pPr>
              <w:pStyle w:val="TAL"/>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1134" w:type="dxa"/>
          </w:tcPr>
          <w:p w14:paraId="531DCA19" w14:textId="77777777" w:rsidR="00F02090" w:rsidRPr="00FD0425" w:rsidRDefault="00F02090" w:rsidP="00694C97">
            <w:pPr>
              <w:pStyle w:val="TAL"/>
              <w:rPr>
                <w:lang w:eastAsia="ja-JP"/>
              </w:rPr>
            </w:pPr>
            <w:r w:rsidRPr="00FD0425">
              <w:rPr>
                <w:lang w:eastAsia="ja-JP"/>
              </w:rPr>
              <w:t>O</w:t>
            </w:r>
          </w:p>
        </w:tc>
        <w:tc>
          <w:tcPr>
            <w:tcW w:w="851" w:type="dxa"/>
          </w:tcPr>
          <w:p w14:paraId="38DF0D94" w14:textId="77777777" w:rsidR="00F02090" w:rsidRPr="00FD0425" w:rsidRDefault="00F02090" w:rsidP="00694C97">
            <w:pPr>
              <w:pStyle w:val="TAL"/>
            </w:pPr>
          </w:p>
        </w:tc>
        <w:tc>
          <w:tcPr>
            <w:tcW w:w="1701" w:type="dxa"/>
          </w:tcPr>
          <w:p w14:paraId="6018C134" w14:textId="77777777" w:rsidR="00F02090" w:rsidRPr="00FD0425" w:rsidRDefault="00F02090" w:rsidP="00694C97">
            <w:pPr>
              <w:pStyle w:val="TAL"/>
              <w:rPr>
                <w:snapToGrid w:val="0"/>
                <w:lang w:eastAsia="ja-JP"/>
              </w:rPr>
            </w:pPr>
            <w:r w:rsidRPr="00FD0425">
              <w:rPr>
                <w:snapToGrid w:val="0"/>
                <w:lang w:eastAsia="ja-JP"/>
              </w:rPr>
              <w:t>NG-RAN node UE XnAP ID</w:t>
            </w:r>
          </w:p>
          <w:p w14:paraId="30B8CAF2" w14:textId="77777777" w:rsidR="00F02090" w:rsidRPr="00FD0425" w:rsidRDefault="00F02090" w:rsidP="00694C97">
            <w:pPr>
              <w:pStyle w:val="TAL"/>
              <w:rPr>
                <w:lang w:eastAsia="ja-JP"/>
              </w:rPr>
            </w:pPr>
            <w:r w:rsidRPr="00FD0425">
              <w:rPr>
                <w:lang w:eastAsia="ja-JP"/>
              </w:rPr>
              <w:t>9.2.3.16</w:t>
            </w:r>
          </w:p>
        </w:tc>
        <w:tc>
          <w:tcPr>
            <w:tcW w:w="1984" w:type="dxa"/>
          </w:tcPr>
          <w:p w14:paraId="3C4E84B3" w14:textId="77777777" w:rsidR="00F02090" w:rsidRPr="00FD0425" w:rsidRDefault="00F02090" w:rsidP="00694C97">
            <w:pPr>
              <w:pStyle w:val="TAL"/>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1089" w:type="dxa"/>
          </w:tcPr>
          <w:p w14:paraId="2B459840" w14:textId="77777777" w:rsidR="00F02090" w:rsidRPr="00FD0425" w:rsidRDefault="00F02090" w:rsidP="00694C97">
            <w:pPr>
              <w:pStyle w:val="TAC"/>
              <w:rPr>
                <w:rFonts w:cs="Arial"/>
                <w:szCs w:val="18"/>
                <w:lang w:eastAsia="ja-JP"/>
              </w:rPr>
            </w:pPr>
            <w:r w:rsidRPr="00FD0425">
              <w:rPr>
                <w:rFonts w:cs="Arial"/>
                <w:szCs w:val="18"/>
                <w:lang w:eastAsia="ja-JP"/>
              </w:rPr>
              <w:t>YES</w:t>
            </w:r>
          </w:p>
        </w:tc>
        <w:tc>
          <w:tcPr>
            <w:tcW w:w="1104" w:type="dxa"/>
          </w:tcPr>
          <w:p w14:paraId="27EEA532" w14:textId="77777777" w:rsidR="00F02090" w:rsidRPr="00FD0425" w:rsidRDefault="00F02090" w:rsidP="00694C97">
            <w:pPr>
              <w:pStyle w:val="TAC"/>
              <w:rPr>
                <w:rFonts w:cs="Arial"/>
                <w:szCs w:val="18"/>
                <w:lang w:eastAsia="ja-JP"/>
              </w:rPr>
            </w:pPr>
            <w:r w:rsidRPr="00FD0425">
              <w:rPr>
                <w:rFonts w:cs="Arial"/>
                <w:szCs w:val="18"/>
                <w:lang w:eastAsia="ja-JP"/>
              </w:rPr>
              <w:t>ignore</w:t>
            </w:r>
          </w:p>
        </w:tc>
      </w:tr>
      <w:tr w:rsidR="00F02090" w:rsidRPr="00FD0425" w14:paraId="284165F4"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694C97">
            <w:pPr>
              <w:pStyle w:val="TAL"/>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694C97">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694C97">
            <w:pPr>
              <w:pStyle w:val="TAL"/>
              <w:rPr>
                <w:snapToGrid w:val="0"/>
                <w:lang w:eastAsia="ja-JP"/>
              </w:rPr>
            </w:pPr>
            <w:r w:rsidRPr="00FD0425">
              <w:rPr>
                <w:snapToGrid w:val="0"/>
                <w:lang w:eastAsia="ja-JP"/>
              </w:rPr>
              <w:t>NG-RAN node UE XnAP ID</w:t>
            </w:r>
          </w:p>
          <w:p w14:paraId="28403376" w14:textId="77777777" w:rsidR="00F02090" w:rsidRPr="00FD0425" w:rsidRDefault="00F02090" w:rsidP="00694C97">
            <w:pPr>
              <w:pStyle w:val="TAL"/>
              <w:rPr>
                <w:lang w:eastAsia="ja-JP"/>
              </w:rPr>
            </w:pPr>
            <w:r w:rsidRPr="00FD0425">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694C97">
            <w:pPr>
              <w:pStyle w:val="TAL"/>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694C97">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694C97">
            <w:pPr>
              <w:pStyle w:val="TAC"/>
              <w:rPr>
                <w:lang w:eastAsia="ja-JP"/>
              </w:rPr>
            </w:pPr>
            <w:r w:rsidRPr="00FD0425">
              <w:rPr>
                <w:lang w:eastAsia="ja-JP"/>
              </w:rPr>
              <w:t>ignore</w:t>
            </w:r>
          </w:p>
        </w:tc>
      </w:tr>
      <w:tr w:rsidR="00F02090" w:rsidRPr="00FD0425" w14:paraId="790D9350"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694C97">
            <w:pPr>
              <w:pStyle w:val="TAL"/>
              <w:rPr>
                <w:lang w:eastAsia="ja-JP"/>
              </w:rPr>
            </w:pPr>
            <w:r w:rsidRPr="00FD0425">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694C97">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694C9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694C97">
            <w:pPr>
              <w:pStyle w:val="TAL"/>
              <w:rPr>
                <w:lang w:eastAsia="ja-JP"/>
              </w:rPr>
            </w:pPr>
            <w:r w:rsidRPr="00FD0425">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694C97">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694C97">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694C97">
            <w:pPr>
              <w:pStyle w:val="TAC"/>
              <w:rPr>
                <w:lang w:eastAsia="ja-JP"/>
              </w:rPr>
            </w:pPr>
            <w:r w:rsidRPr="00FD0425">
              <w:rPr>
                <w:lang w:eastAsia="ja-JP"/>
              </w:rPr>
              <w:t>ignore</w:t>
            </w:r>
          </w:p>
        </w:tc>
      </w:tr>
      <w:tr w:rsidR="00F02090" w:rsidRPr="00FD0425" w14:paraId="2D531F73"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694C97">
            <w:pPr>
              <w:pStyle w:val="TAL"/>
              <w:rPr>
                <w:lang w:eastAsia="zh-CN"/>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694C97">
            <w:pPr>
              <w:pStyle w:val="TAL"/>
              <w:rPr>
                <w:lang w:eastAsia="zh-CN"/>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694C97">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694C97">
            <w:pPr>
              <w:pStyle w:val="TAL"/>
              <w:rPr>
                <w:lang w:eastAsia="ja-JP"/>
              </w:rPr>
            </w:pPr>
            <w:r w:rsidRPr="00FD0425">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694C97">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694C97">
            <w:pPr>
              <w:pStyle w:val="TAC"/>
              <w:rPr>
                <w:lang w:eastAsia="zh-CN"/>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694C97">
            <w:pPr>
              <w:pStyle w:val="TAC"/>
              <w:rPr>
                <w:lang w:eastAsia="ja-JP"/>
              </w:rPr>
            </w:pPr>
            <w:r w:rsidRPr="00FD0425">
              <w:rPr>
                <w:lang w:eastAsia="ja-JP"/>
              </w:rPr>
              <w:t>ignore</w:t>
            </w:r>
          </w:p>
        </w:tc>
      </w:tr>
      <w:tr w:rsidR="00814FFF" w:rsidRPr="00FD0425" w14:paraId="63B0AEE9" w14:textId="77777777" w:rsidTr="00694C97">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814FFF">
            <w:pPr>
              <w:pStyle w:val="TAL"/>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814FFF">
            <w:pPr>
              <w:pStyle w:val="TAL"/>
              <w:rPr>
                <w:lang w:eastAsia="ja-JP"/>
              </w:rPr>
            </w:pPr>
            <w:r w:rsidRPr="00FD0425">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814FF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814FFF">
            <w:pPr>
              <w:pStyle w:val="TAL"/>
              <w:rPr>
                <w:lang w:eastAsia="ja-JP"/>
              </w:rPr>
            </w:pPr>
            <w:r w:rsidRPr="00FD0425">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814FFF">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814FFF">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814FFF">
            <w:pPr>
              <w:pStyle w:val="TAC"/>
              <w:rPr>
                <w:lang w:eastAsia="ja-JP"/>
              </w:rPr>
            </w:pPr>
            <w:r w:rsidRPr="00FD0425" w:rsidDel="006E4110">
              <w:rPr>
                <w:lang w:eastAsia="ja-JP"/>
              </w:rPr>
              <w:t>reject</w:t>
            </w:r>
          </w:p>
        </w:tc>
      </w:tr>
    </w:tbl>
    <w:p w14:paraId="0C331922" w14:textId="77777777" w:rsidR="00F02090" w:rsidRPr="00FD0425" w:rsidRDefault="00F02090" w:rsidP="00F02090"/>
    <w:p w14:paraId="1F57E3D4" w14:textId="77777777" w:rsidR="00F02090" w:rsidRPr="00FD0425" w:rsidRDefault="00F02090" w:rsidP="00F02090">
      <w:pPr>
        <w:pStyle w:val="Heading4"/>
      </w:pPr>
      <w:bookmarkStart w:id="4107" w:name="_Toc20955230"/>
      <w:bookmarkStart w:id="4108" w:name="_Toc29991427"/>
      <w:bookmarkStart w:id="4109" w:name="_Toc36555827"/>
      <w:bookmarkStart w:id="4110" w:name="_Toc44497537"/>
      <w:bookmarkStart w:id="4111" w:name="_Toc45107925"/>
      <w:bookmarkStart w:id="4112" w:name="_Toc45901545"/>
      <w:bookmarkStart w:id="4113" w:name="_Toc51850624"/>
      <w:bookmarkStart w:id="4114" w:name="_Toc56693627"/>
      <w:bookmarkStart w:id="4115" w:name="_Toc64447170"/>
      <w:bookmarkStart w:id="4116" w:name="_Toc66286664"/>
      <w:bookmarkStart w:id="4117" w:name="_Toc74151359"/>
      <w:bookmarkStart w:id="4118" w:name="_Toc88653831"/>
      <w:bookmarkStart w:id="4119" w:name="_Toc97904187"/>
      <w:bookmarkStart w:id="4120" w:name="_Toc105175228"/>
      <w:bookmarkStart w:id="4121" w:name="_Toc113826258"/>
      <w:bookmarkStart w:id="4122" w:name="_Toc120032384"/>
      <w:r w:rsidRPr="00FD0425">
        <w:t>9.1.3.13</w:t>
      </w:r>
      <w:r w:rsidRPr="00FD0425">
        <w:tab/>
        <w:t>XN REMOVAL REQUEST</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09CBF185" w14:textId="77777777" w:rsidR="00F02090" w:rsidRPr="00FD0425" w:rsidRDefault="00F02090" w:rsidP="00F02090">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F02090">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02090" w:rsidRPr="00FD0425" w14:paraId="4539CD1E"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694C97">
            <w:pPr>
              <w:pStyle w:val="TAH"/>
              <w:rPr>
                <w:lang w:eastAsia="ja-JP"/>
              </w:rPr>
            </w:pPr>
            <w:r w:rsidRPr="00FD0425">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694C97">
            <w:pPr>
              <w:pStyle w:val="TAH"/>
              <w:rPr>
                <w:lang w:eastAsia="ja-JP"/>
              </w:rPr>
            </w:pPr>
            <w:r w:rsidRPr="00FD0425">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694C97">
            <w:pPr>
              <w:pStyle w:val="TAH"/>
              <w:rPr>
                <w:lang w:eastAsia="ja-JP"/>
              </w:rPr>
            </w:pPr>
            <w:r w:rsidRPr="00FD0425">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694C97">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694C97">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694C97">
            <w:pPr>
              <w:pStyle w:val="TAH"/>
              <w:rPr>
                <w:lang w:eastAsia="ja-JP"/>
              </w:rPr>
            </w:pPr>
            <w:r w:rsidRPr="00FD0425">
              <w:rPr>
                <w:lang w:eastAsia="ja-JP"/>
              </w:rPr>
              <w:t>Assigned Criticality</w:t>
            </w:r>
          </w:p>
        </w:tc>
      </w:tr>
      <w:tr w:rsidR="00F02090" w:rsidRPr="00FD0425" w14:paraId="5355E50A"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694C97">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694C97">
            <w:pPr>
              <w:pStyle w:val="TAL"/>
              <w:rPr>
                <w:lang w:eastAsia="ja-JP"/>
              </w:rPr>
            </w:pPr>
            <w:r w:rsidRPr="00FD0425">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694C97">
            <w:pPr>
              <w:pStyle w:val="TAC"/>
              <w:rPr>
                <w:lang w:eastAsia="ja-JP"/>
              </w:rPr>
            </w:pPr>
            <w:r w:rsidRPr="00FD0425">
              <w:rPr>
                <w:lang w:eastAsia="ja-JP"/>
              </w:rPr>
              <w:t>reject</w:t>
            </w:r>
          </w:p>
        </w:tc>
      </w:tr>
      <w:tr w:rsidR="00F02090" w:rsidRPr="00FD0425" w14:paraId="3DA0F382"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694C97">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694C97">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694C97">
            <w:pPr>
              <w:pStyle w:val="TAL"/>
              <w:rPr>
                <w:lang w:eastAsia="ja-JP"/>
              </w:rPr>
            </w:pPr>
            <w:r w:rsidRPr="00FD0425">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694C97">
            <w:pPr>
              <w:pStyle w:val="TAC"/>
              <w:rPr>
                <w:lang w:eastAsia="ja-JP"/>
              </w:rPr>
            </w:pPr>
            <w:r w:rsidRPr="00FD0425">
              <w:rPr>
                <w:lang w:eastAsia="ja-JP"/>
              </w:rPr>
              <w:t>reject</w:t>
            </w:r>
          </w:p>
        </w:tc>
      </w:tr>
      <w:tr w:rsidR="00F02090" w:rsidRPr="00FD0425" w14:paraId="697EBDCE"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694C97">
            <w:pPr>
              <w:pStyle w:val="TAL"/>
              <w:rPr>
                <w:lang w:eastAsia="ja-JP"/>
              </w:rPr>
            </w:pPr>
            <w:r w:rsidRPr="00FD0425">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694C97">
            <w:pPr>
              <w:pStyle w:val="TAL"/>
              <w:rPr>
                <w:lang w:eastAsia="ja-JP"/>
              </w:rPr>
            </w:pPr>
            <w:r w:rsidRPr="00FD0425">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694C97">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694C97">
            <w:pPr>
              <w:pStyle w:val="TAL"/>
              <w:rPr>
                <w:snapToGrid w:val="0"/>
                <w:lang w:eastAsia="ja-JP"/>
              </w:rPr>
            </w:pPr>
            <w:r w:rsidRPr="00FD0425">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694C97">
            <w:pPr>
              <w:pStyle w:val="TAC"/>
              <w:rPr>
                <w:lang w:eastAsia="ja-JP"/>
              </w:rPr>
            </w:pPr>
            <w:r w:rsidRPr="00FD0425">
              <w:rPr>
                <w:lang w:eastAsia="ja-JP"/>
              </w:rPr>
              <w:t>reject</w:t>
            </w:r>
          </w:p>
        </w:tc>
      </w:tr>
      <w:tr w:rsidR="00814FFF" w:rsidRPr="00FD0425" w14:paraId="63847248"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814FFF">
            <w:pPr>
              <w:pStyle w:val="TAL"/>
              <w:rPr>
                <w:lang w:eastAsia="ja-JP"/>
              </w:rPr>
            </w:pPr>
            <w:r w:rsidRPr="00FD0425">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814FFF">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814FFF">
            <w:pPr>
              <w:pStyle w:val="TAL"/>
              <w:rPr>
                <w:snapToGrid w:val="0"/>
                <w:lang w:eastAsia="ja-JP"/>
              </w:rPr>
            </w:pPr>
            <w:r w:rsidRPr="00FD0425">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814FFF">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814FFF">
            <w:pPr>
              <w:pStyle w:val="TAC"/>
              <w:rPr>
                <w:lang w:eastAsia="ja-JP"/>
              </w:rPr>
            </w:pPr>
            <w:r w:rsidRPr="00FD0425" w:rsidDel="006E4110">
              <w:rPr>
                <w:lang w:eastAsia="ja-JP"/>
              </w:rPr>
              <w:t>reject</w:t>
            </w:r>
          </w:p>
        </w:tc>
      </w:tr>
    </w:tbl>
    <w:p w14:paraId="6B2122F9" w14:textId="77777777" w:rsidR="00F02090" w:rsidRPr="00FD0425" w:rsidRDefault="00F02090" w:rsidP="00F02090"/>
    <w:p w14:paraId="71479D18" w14:textId="77777777" w:rsidR="00F02090" w:rsidRPr="00FD0425" w:rsidRDefault="00F02090" w:rsidP="00F02090">
      <w:pPr>
        <w:pStyle w:val="Heading4"/>
      </w:pPr>
      <w:bookmarkStart w:id="4123" w:name="_Toc20955231"/>
      <w:bookmarkStart w:id="4124" w:name="_Toc29991428"/>
      <w:bookmarkStart w:id="4125" w:name="_Toc36555828"/>
      <w:bookmarkStart w:id="4126" w:name="_Toc44497538"/>
      <w:bookmarkStart w:id="4127" w:name="_Toc45107926"/>
      <w:bookmarkStart w:id="4128" w:name="_Toc45901546"/>
      <w:bookmarkStart w:id="4129" w:name="_Toc51850625"/>
      <w:bookmarkStart w:id="4130" w:name="_Toc56693628"/>
      <w:bookmarkStart w:id="4131" w:name="_Toc64447171"/>
      <w:bookmarkStart w:id="4132" w:name="_Toc66286665"/>
      <w:bookmarkStart w:id="4133" w:name="_Toc74151360"/>
      <w:bookmarkStart w:id="4134" w:name="_Toc88653832"/>
      <w:bookmarkStart w:id="4135" w:name="_Toc97904188"/>
      <w:bookmarkStart w:id="4136" w:name="_Toc105175229"/>
      <w:bookmarkStart w:id="4137" w:name="_Toc113826259"/>
      <w:bookmarkStart w:id="4138" w:name="_Toc120032385"/>
      <w:r w:rsidRPr="00FD0425">
        <w:t>9.1.3.14</w:t>
      </w:r>
      <w:r w:rsidRPr="00FD0425">
        <w:tab/>
        <w:t>XN REMOVAL RESPONSE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3629E9F" w14:textId="77777777" w:rsidR="00F02090" w:rsidRPr="00FD0425" w:rsidRDefault="00F02090" w:rsidP="00F02090">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F02090">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02090" w:rsidRPr="00FD0425" w14:paraId="262545CB"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694C97">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694C97">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694C97">
            <w:pPr>
              <w:pStyle w:val="TAH"/>
              <w:rPr>
                <w:lang w:eastAsia="ja-JP"/>
              </w:rPr>
            </w:pPr>
            <w:r w:rsidRPr="00FD0425">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694C97">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694C97">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694C97">
            <w:pPr>
              <w:pStyle w:val="TAH"/>
              <w:rPr>
                <w:lang w:eastAsia="ja-JP"/>
              </w:rPr>
            </w:pPr>
            <w:r w:rsidRPr="00FD0425">
              <w:rPr>
                <w:lang w:eastAsia="ja-JP"/>
              </w:rPr>
              <w:t>Assigned Criticality</w:t>
            </w:r>
          </w:p>
        </w:tc>
      </w:tr>
      <w:tr w:rsidR="00F02090" w:rsidRPr="00FD0425" w14:paraId="0DB5B59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694C97">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694C97">
            <w:pPr>
              <w:pStyle w:val="TAL"/>
              <w:rPr>
                <w:lang w:eastAsia="ja-JP"/>
              </w:rPr>
            </w:pPr>
            <w:r w:rsidRPr="00FD0425">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694C97">
            <w:pPr>
              <w:pStyle w:val="TAC"/>
              <w:rPr>
                <w:lang w:eastAsia="ja-JP"/>
              </w:rPr>
            </w:pPr>
            <w:r w:rsidRPr="00FD0425">
              <w:rPr>
                <w:lang w:eastAsia="ja-JP"/>
              </w:rPr>
              <w:t>reject</w:t>
            </w:r>
          </w:p>
        </w:tc>
      </w:tr>
      <w:tr w:rsidR="00F02090" w:rsidRPr="00FD0425" w14:paraId="0627C24F"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694C97">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694C97">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694C97">
            <w:pPr>
              <w:pStyle w:val="TAL"/>
              <w:rPr>
                <w:lang w:eastAsia="ja-JP"/>
              </w:rPr>
            </w:pPr>
            <w:r w:rsidRPr="00FD0425">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694C97">
            <w:pPr>
              <w:pStyle w:val="TAC"/>
              <w:rPr>
                <w:lang w:eastAsia="ja-JP"/>
              </w:rPr>
            </w:pPr>
            <w:r w:rsidRPr="00FD0425">
              <w:rPr>
                <w:lang w:eastAsia="ja-JP"/>
              </w:rPr>
              <w:t>reject</w:t>
            </w:r>
          </w:p>
        </w:tc>
      </w:tr>
      <w:tr w:rsidR="00F02090" w:rsidRPr="00FD0425" w14:paraId="578FF61D"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694C97">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694C97">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694C97">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694C97">
            <w:pPr>
              <w:pStyle w:val="TAL"/>
              <w:rPr>
                <w:snapToGrid w:val="0"/>
                <w:lang w:eastAsia="ja-JP"/>
              </w:rPr>
            </w:pPr>
            <w:r w:rsidRPr="00FD0425">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694C9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694C97">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694C97">
            <w:pPr>
              <w:pStyle w:val="TAC"/>
              <w:rPr>
                <w:lang w:eastAsia="ja-JP"/>
              </w:rPr>
            </w:pPr>
            <w:r w:rsidRPr="00FD0425">
              <w:rPr>
                <w:lang w:eastAsia="ja-JP"/>
              </w:rPr>
              <w:t>ignore</w:t>
            </w:r>
          </w:p>
        </w:tc>
      </w:tr>
      <w:tr w:rsidR="00814FFF" w:rsidRPr="00FD0425" w14:paraId="6B57E684" w14:textId="77777777" w:rsidTr="00694C97">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814FFF">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814FFF">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814FFF">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814FFF">
            <w:pPr>
              <w:pStyle w:val="TAL"/>
              <w:rPr>
                <w:lang w:eastAsia="ja-JP"/>
              </w:rPr>
            </w:pPr>
            <w:r w:rsidRPr="00FD0425">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814FF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814FFF">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814FFF">
            <w:pPr>
              <w:pStyle w:val="TAC"/>
              <w:rPr>
                <w:lang w:eastAsia="ja-JP"/>
              </w:rPr>
            </w:pPr>
            <w:r w:rsidRPr="00FD0425" w:rsidDel="006E4110">
              <w:rPr>
                <w:lang w:eastAsia="ja-JP"/>
              </w:rPr>
              <w:t>reject</w:t>
            </w:r>
          </w:p>
        </w:tc>
      </w:tr>
    </w:tbl>
    <w:p w14:paraId="263340BA" w14:textId="77777777" w:rsidR="00F02090" w:rsidRPr="00FD0425" w:rsidRDefault="00F02090" w:rsidP="00F02090"/>
    <w:p w14:paraId="1746F345" w14:textId="77777777" w:rsidR="00F02090" w:rsidRPr="00FD0425" w:rsidRDefault="00F02090" w:rsidP="00F02090">
      <w:pPr>
        <w:pStyle w:val="Heading4"/>
      </w:pPr>
      <w:bookmarkStart w:id="4139" w:name="_Toc20955232"/>
      <w:bookmarkStart w:id="4140" w:name="_Toc29991429"/>
      <w:bookmarkStart w:id="4141" w:name="_Toc36555829"/>
      <w:bookmarkStart w:id="4142" w:name="_Toc44497539"/>
      <w:bookmarkStart w:id="4143" w:name="_Toc45107927"/>
      <w:bookmarkStart w:id="4144" w:name="_Toc45901547"/>
      <w:bookmarkStart w:id="4145" w:name="_Toc51850626"/>
      <w:bookmarkStart w:id="4146" w:name="_Toc56693629"/>
      <w:bookmarkStart w:id="4147" w:name="_Toc64447172"/>
      <w:bookmarkStart w:id="4148" w:name="_Toc66286666"/>
      <w:bookmarkStart w:id="4149" w:name="_Toc74151361"/>
      <w:bookmarkStart w:id="4150" w:name="_Toc88653833"/>
      <w:bookmarkStart w:id="4151" w:name="_Toc97904189"/>
      <w:bookmarkStart w:id="4152" w:name="_Toc105175230"/>
      <w:bookmarkStart w:id="4153" w:name="_Toc113826260"/>
      <w:bookmarkStart w:id="4154" w:name="_Toc120032386"/>
      <w:r w:rsidRPr="00FD0425">
        <w:t>9.1.3.15</w:t>
      </w:r>
      <w:r w:rsidRPr="00FD0425">
        <w:tab/>
        <w:t>XN REMOVAL FAILURE</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17EF4D6D" w14:textId="77777777" w:rsidR="00F02090" w:rsidRPr="00FD0425" w:rsidRDefault="00F02090" w:rsidP="00F02090">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F02090">
      <w:pPr>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02090" w:rsidRPr="00FD0425" w14:paraId="3AF0932E" w14:textId="77777777" w:rsidTr="00694C97">
        <w:tblPrEx>
          <w:tblCellMar>
            <w:top w:w="0" w:type="dxa"/>
            <w:bottom w:w="0" w:type="dxa"/>
          </w:tblCellMar>
        </w:tblPrEx>
        <w:tc>
          <w:tcPr>
            <w:tcW w:w="2564" w:type="dxa"/>
          </w:tcPr>
          <w:p w14:paraId="2C837207" w14:textId="77777777" w:rsidR="00F02090" w:rsidRPr="00FD0425" w:rsidRDefault="00F02090" w:rsidP="00694C97">
            <w:pPr>
              <w:pStyle w:val="TAH"/>
              <w:rPr>
                <w:lang w:eastAsia="ja-JP"/>
              </w:rPr>
            </w:pPr>
            <w:r w:rsidRPr="00FD0425">
              <w:rPr>
                <w:lang w:eastAsia="ja-JP"/>
              </w:rPr>
              <w:t>IE/Group Name</w:t>
            </w:r>
          </w:p>
        </w:tc>
        <w:tc>
          <w:tcPr>
            <w:tcW w:w="1080" w:type="dxa"/>
          </w:tcPr>
          <w:p w14:paraId="49BA302A" w14:textId="77777777" w:rsidR="00F02090" w:rsidRPr="00FD0425" w:rsidRDefault="00F02090" w:rsidP="00694C97">
            <w:pPr>
              <w:pStyle w:val="TAH"/>
              <w:rPr>
                <w:lang w:eastAsia="ja-JP"/>
              </w:rPr>
            </w:pPr>
            <w:r w:rsidRPr="00FD0425">
              <w:rPr>
                <w:lang w:eastAsia="ja-JP"/>
              </w:rPr>
              <w:t>Presence</w:t>
            </w:r>
          </w:p>
        </w:tc>
        <w:tc>
          <w:tcPr>
            <w:tcW w:w="1620" w:type="dxa"/>
          </w:tcPr>
          <w:p w14:paraId="06D688E3" w14:textId="77777777" w:rsidR="00F02090" w:rsidRPr="00FD0425" w:rsidRDefault="00F02090" w:rsidP="00694C97">
            <w:pPr>
              <w:pStyle w:val="TAH"/>
              <w:rPr>
                <w:lang w:eastAsia="ja-JP"/>
              </w:rPr>
            </w:pPr>
            <w:r w:rsidRPr="00FD0425">
              <w:rPr>
                <w:lang w:eastAsia="ja-JP"/>
              </w:rPr>
              <w:t>Range</w:t>
            </w:r>
          </w:p>
        </w:tc>
        <w:tc>
          <w:tcPr>
            <w:tcW w:w="1260" w:type="dxa"/>
          </w:tcPr>
          <w:p w14:paraId="6F4E26D5" w14:textId="77777777" w:rsidR="00F02090" w:rsidRPr="00FD0425" w:rsidRDefault="00F02090" w:rsidP="00694C97">
            <w:pPr>
              <w:pStyle w:val="TAH"/>
              <w:rPr>
                <w:lang w:eastAsia="ja-JP"/>
              </w:rPr>
            </w:pPr>
            <w:r w:rsidRPr="00FD0425">
              <w:rPr>
                <w:lang w:eastAsia="ja-JP"/>
              </w:rPr>
              <w:t>IE type and reference</w:t>
            </w:r>
          </w:p>
        </w:tc>
        <w:tc>
          <w:tcPr>
            <w:tcW w:w="1260" w:type="dxa"/>
          </w:tcPr>
          <w:p w14:paraId="2434A654" w14:textId="77777777" w:rsidR="00F02090" w:rsidRPr="00FD0425" w:rsidRDefault="00F02090" w:rsidP="00694C97">
            <w:pPr>
              <w:pStyle w:val="TAH"/>
              <w:rPr>
                <w:lang w:eastAsia="ja-JP"/>
              </w:rPr>
            </w:pPr>
            <w:r w:rsidRPr="00FD0425">
              <w:rPr>
                <w:lang w:eastAsia="ja-JP"/>
              </w:rPr>
              <w:t>Semantics description</w:t>
            </w:r>
          </w:p>
        </w:tc>
        <w:tc>
          <w:tcPr>
            <w:tcW w:w="1080" w:type="dxa"/>
          </w:tcPr>
          <w:p w14:paraId="12DD9C31" w14:textId="77777777" w:rsidR="00F02090" w:rsidRPr="00FD0425" w:rsidRDefault="00F02090" w:rsidP="00694C97">
            <w:pPr>
              <w:pStyle w:val="TAH"/>
              <w:rPr>
                <w:lang w:eastAsia="ja-JP"/>
              </w:rPr>
            </w:pPr>
            <w:r w:rsidRPr="00FD0425">
              <w:rPr>
                <w:lang w:eastAsia="ja-JP"/>
              </w:rPr>
              <w:t>Criticality</w:t>
            </w:r>
          </w:p>
        </w:tc>
        <w:tc>
          <w:tcPr>
            <w:tcW w:w="1260" w:type="dxa"/>
          </w:tcPr>
          <w:p w14:paraId="5ABDB5B4"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6219E319" w14:textId="77777777" w:rsidTr="00694C97">
        <w:tblPrEx>
          <w:tblCellMar>
            <w:top w:w="0" w:type="dxa"/>
            <w:bottom w:w="0" w:type="dxa"/>
          </w:tblCellMar>
        </w:tblPrEx>
        <w:tc>
          <w:tcPr>
            <w:tcW w:w="2564" w:type="dxa"/>
          </w:tcPr>
          <w:p w14:paraId="3A4B2EEB" w14:textId="77777777" w:rsidR="00F02090" w:rsidRPr="00FD0425" w:rsidRDefault="00F02090" w:rsidP="00694C97">
            <w:pPr>
              <w:pStyle w:val="TAL"/>
              <w:rPr>
                <w:lang w:eastAsia="ja-JP"/>
              </w:rPr>
            </w:pPr>
            <w:r w:rsidRPr="00FD0425">
              <w:rPr>
                <w:lang w:eastAsia="ja-JP"/>
              </w:rPr>
              <w:t>Message Type</w:t>
            </w:r>
          </w:p>
        </w:tc>
        <w:tc>
          <w:tcPr>
            <w:tcW w:w="1080" w:type="dxa"/>
          </w:tcPr>
          <w:p w14:paraId="7153B3BA" w14:textId="77777777" w:rsidR="00F02090" w:rsidRPr="00FD0425" w:rsidRDefault="00F02090" w:rsidP="00694C97">
            <w:pPr>
              <w:pStyle w:val="TAL"/>
              <w:rPr>
                <w:lang w:eastAsia="ja-JP"/>
              </w:rPr>
            </w:pPr>
            <w:r w:rsidRPr="00FD0425">
              <w:rPr>
                <w:lang w:eastAsia="ja-JP"/>
              </w:rPr>
              <w:t>M</w:t>
            </w:r>
          </w:p>
        </w:tc>
        <w:tc>
          <w:tcPr>
            <w:tcW w:w="1620" w:type="dxa"/>
          </w:tcPr>
          <w:p w14:paraId="3322D5EA" w14:textId="77777777" w:rsidR="00F02090" w:rsidRPr="00FD0425" w:rsidRDefault="00F02090" w:rsidP="00694C97">
            <w:pPr>
              <w:pStyle w:val="TAL"/>
              <w:rPr>
                <w:lang w:eastAsia="ja-JP"/>
              </w:rPr>
            </w:pPr>
          </w:p>
        </w:tc>
        <w:tc>
          <w:tcPr>
            <w:tcW w:w="1260" w:type="dxa"/>
          </w:tcPr>
          <w:p w14:paraId="5A7548D9" w14:textId="77777777" w:rsidR="00F02090" w:rsidRPr="00FD0425" w:rsidRDefault="00F02090" w:rsidP="00694C97">
            <w:pPr>
              <w:pStyle w:val="TAL"/>
              <w:rPr>
                <w:lang w:eastAsia="ja-JP"/>
              </w:rPr>
            </w:pPr>
            <w:r w:rsidRPr="00FD0425">
              <w:rPr>
                <w:lang w:eastAsia="ja-JP"/>
              </w:rPr>
              <w:t>9.2.3.1</w:t>
            </w:r>
          </w:p>
        </w:tc>
        <w:tc>
          <w:tcPr>
            <w:tcW w:w="1260" w:type="dxa"/>
          </w:tcPr>
          <w:p w14:paraId="60789AAD" w14:textId="77777777" w:rsidR="00F02090" w:rsidRPr="00FD0425" w:rsidRDefault="00F02090" w:rsidP="00694C97">
            <w:pPr>
              <w:pStyle w:val="TAL"/>
              <w:rPr>
                <w:lang w:eastAsia="ja-JP"/>
              </w:rPr>
            </w:pPr>
          </w:p>
        </w:tc>
        <w:tc>
          <w:tcPr>
            <w:tcW w:w="1080" w:type="dxa"/>
          </w:tcPr>
          <w:p w14:paraId="0DD2C3A1" w14:textId="77777777" w:rsidR="00F02090" w:rsidRPr="00FD0425" w:rsidRDefault="00F02090" w:rsidP="00694C97">
            <w:pPr>
              <w:pStyle w:val="TAC"/>
              <w:rPr>
                <w:lang w:eastAsia="ja-JP"/>
              </w:rPr>
            </w:pPr>
            <w:r w:rsidRPr="00FD0425">
              <w:rPr>
                <w:lang w:eastAsia="ja-JP"/>
              </w:rPr>
              <w:t>YES</w:t>
            </w:r>
          </w:p>
        </w:tc>
        <w:tc>
          <w:tcPr>
            <w:tcW w:w="1260" w:type="dxa"/>
          </w:tcPr>
          <w:p w14:paraId="69A7B6BA" w14:textId="77777777" w:rsidR="00F02090" w:rsidRPr="00FD0425" w:rsidRDefault="00F02090" w:rsidP="00694C97">
            <w:pPr>
              <w:pStyle w:val="TAC"/>
              <w:rPr>
                <w:lang w:eastAsia="ja-JP"/>
              </w:rPr>
            </w:pPr>
            <w:r w:rsidRPr="00FD0425">
              <w:rPr>
                <w:lang w:eastAsia="ja-JP"/>
              </w:rPr>
              <w:t>reject</w:t>
            </w:r>
          </w:p>
        </w:tc>
      </w:tr>
      <w:tr w:rsidR="00F02090" w:rsidRPr="00FD0425" w14:paraId="64752E1F" w14:textId="77777777" w:rsidTr="00694C97">
        <w:tblPrEx>
          <w:tblCellMar>
            <w:top w:w="0" w:type="dxa"/>
            <w:bottom w:w="0" w:type="dxa"/>
          </w:tblCellMar>
        </w:tblPrEx>
        <w:tc>
          <w:tcPr>
            <w:tcW w:w="2564" w:type="dxa"/>
          </w:tcPr>
          <w:p w14:paraId="162A14A5" w14:textId="77777777" w:rsidR="00F02090" w:rsidRPr="00FD0425" w:rsidRDefault="00F02090" w:rsidP="00694C97">
            <w:pPr>
              <w:pStyle w:val="TAL"/>
              <w:rPr>
                <w:lang w:eastAsia="ja-JP"/>
              </w:rPr>
            </w:pPr>
            <w:r w:rsidRPr="00FD0425">
              <w:rPr>
                <w:lang w:eastAsia="ja-JP"/>
              </w:rPr>
              <w:t xml:space="preserve">Cause </w:t>
            </w:r>
          </w:p>
        </w:tc>
        <w:tc>
          <w:tcPr>
            <w:tcW w:w="1080" w:type="dxa"/>
          </w:tcPr>
          <w:p w14:paraId="6766BA42" w14:textId="77777777" w:rsidR="00F02090" w:rsidRPr="00FD0425" w:rsidRDefault="00F02090" w:rsidP="00694C97">
            <w:pPr>
              <w:pStyle w:val="TAL"/>
              <w:rPr>
                <w:lang w:eastAsia="ja-JP"/>
              </w:rPr>
            </w:pPr>
            <w:r w:rsidRPr="00FD0425">
              <w:rPr>
                <w:lang w:eastAsia="ja-JP"/>
              </w:rPr>
              <w:t>M</w:t>
            </w:r>
          </w:p>
        </w:tc>
        <w:tc>
          <w:tcPr>
            <w:tcW w:w="1620" w:type="dxa"/>
          </w:tcPr>
          <w:p w14:paraId="6B045848" w14:textId="77777777" w:rsidR="00F02090" w:rsidRPr="00FD0425" w:rsidRDefault="00F02090" w:rsidP="00694C97">
            <w:pPr>
              <w:pStyle w:val="TAL"/>
              <w:rPr>
                <w:lang w:eastAsia="ja-JP"/>
              </w:rPr>
            </w:pPr>
          </w:p>
        </w:tc>
        <w:tc>
          <w:tcPr>
            <w:tcW w:w="1260" w:type="dxa"/>
          </w:tcPr>
          <w:p w14:paraId="20BBA7FC" w14:textId="77777777" w:rsidR="00F02090" w:rsidRPr="00FD0425" w:rsidRDefault="00F02090" w:rsidP="00694C97">
            <w:pPr>
              <w:pStyle w:val="TAL"/>
              <w:rPr>
                <w:lang w:eastAsia="ja-JP"/>
              </w:rPr>
            </w:pPr>
            <w:r w:rsidRPr="00FD0425">
              <w:rPr>
                <w:lang w:eastAsia="ja-JP"/>
              </w:rPr>
              <w:t>9.2.3.2</w:t>
            </w:r>
          </w:p>
        </w:tc>
        <w:tc>
          <w:tcPr>
            <w:tcW w:w="1260" w:type="dxa"/>
          </w:tcPr>
          <w:p w14:paraId="5A2842B1" w14:textId="77777777" w:rsidR="00F02090" w:rsidRPr="00FD0425" w:rsidRDefault="00F02090" w:rsidP="00694C97">
            <w:pPr>
              <w:pStyle w:val="TAL"/>
              <w:rPr>
                <w:lang w:eastAsia="ja-JP"/>
              </w:rPr>
            </w:pPr>
          </w:p>
        </w:tc>
        <w:tc>
          <w:tcPr>
            <w:tcW w:w="1080" w:type="dxa"/>
          </w:tcPr>
          <w:p w14:paraId="55935977" w14:textId="77777777" w:rsidR="00F02090" w:rsidRPr="00FD0425" w:rsidRDefault="00F02090" w:rsidP="00694C97">
            <w:pPr>
              <w:pStyle w:val="TAC"/>
              <w:rPr>
                <w:lang w:eastAsia="ja-JP"/>
              </w:rPr>
            </w:pPr>
            <w:r w:rsidRPr="00FD0425">
              <w:rPr>
                <w:lang w:eastAsia="ja-JP"/>
              </w:rPr>
              <w:t>YES</w:t>
            </w:r>
          </w:p>
        </w:tc>
        <w:tc>
          <w:tcPr>
            <w:tcW w:w="1260" w:type="dxa"/>
          </w:tcPr>
          <w:p w14:paraId="10DC09EB" w14:textId="77777777" w:rsidR="00F02090" w:rsidRPr="00FD0425" w:rsidRDefault="00F02090" w:rsidP="00694C97">
            <w:pPr>
              <w:pStyle w:val="TAC"/>
              <w:rPr>
                <w:lang w:eastAsia="ja-JP"/>
              </w:rPr>
            </w:pPr>
            <w:r w:rsidRPr="00FD0425">
              <w:rPr>
                <w:lang w:eastAsia="ja-JP"/>
              </w:rPr>
              <w:t>ignore</w:t>
            </w:r>
          </w:p>
        </w:tc>
      </w:tr>
      <w:tr w:rsidR="00F02090" w:rsidRPr="00FD0425" w14:paraId="34483E40" w14:textId="77777777" w:rsidTr="00694C97">
        <w:tblPrEx>
          <w:tblCellMar>
            <w:top w:w="0" w:type="dxa"/>
            <w:bottom w:w="0" w:type="dxa"/>
          </w:tblCellMar>
        </w:tblPrEx>
        <w:tc>
          <w:tcPr>
            <w:tcW w:w="2564" w:type="dxa"/>
          </w:tcPr>
          <w:p w14:paraId="7E774C7A" w14:textId="77777777" w:rsidR="00F02090" w:rsidRPr="00FD0425" w:rsidRDefault="00F02090" w:rsidP="00694C97">
            <w:pPr>
              <w:pStyle w:val="TAL"/>
              <w:rPr>
                <w:lang w:eastAsia="ja-JP"/>
              </w:rPr>
            </w:pPr>
            <w:r w:rsidRPr="00FD0425">
              <w:rPr>
                <w:lang w:eastAsia="ja-JP"/>
              </w:rPr>
              <w:t>Criticality Diagnostics</w:t>
            </w:r>
          </w:p>
        </w:tc>
        <w:tc>
          <w:tcPr>
            <w:tcW w:w="1080" w:type="dxa"/>
          </w:tcPr>
          <w:p w14:paraId="41BDCFC5" w14:textId="77777777" w:rsidR="00F02090" w:rsidRPr="00FD0425" w:rsidRDefault="00F02090" w:rsidP="00694C97">
            <w:pPr>
              <w:pStyle w:val="TAL"/>
              <w:rPr>
                <w:lang w:eastAsia="ja-JP"/>
              </w:rPr>
            </w:pPr>
            <w:r w:rsidRPr="00FD0425">
              <w:rPr>
                <w:lang w:eastAsia="ja-JP"/>
              </w:rPr>
              <w:t>O</w:t>
            </w:r>
          </w:p>
        </w:tc>
        <w:tc>
          <w:tcPr>
            <w:tcW w:w="1620" w:type="dxa"/>
          </w:tcPr>
          <w:p w14:paraId="29D87E54" w14:textId="77777777" w:rsidR="00F02090" w:rsidRPr="00FD0425" w:rsidRDefault="00F02090" w:rsidP="00694C97">
            <w:pPr>
              <w:pStyle w:val="TAL"/>
              <w:rPr>
                <w:lang w:eastAsia="ja-JP"/>
              </w:rPr>
            </w:pPr>
          </w:p>
        </w:tc>
        <w:tc>
          <w:tcPr>
            <w:tcW w:w="1260" w:type="dxa"/>
          </w:tcPr>
          <w:p w14:paraId="7173141C" w14:textId="77777777" w:rsidR="00F02090" w:rsidRPr="00FD0425" w:rsidRDefault="00F02090" w:rsidP="00694C97">
            <w:pPr>
              <w:pStyle w:val="TAL"/>
              <w:rPr>
                <w:lang w:eastAsia="ja-JP"/>
              </w:rPr>
            </w:pPr>
            <w:r w:rsidRPr="00FD0425">
              <w:rPr>
                <w:lang w:eastAsia="ja-JP"/>
              </w:rPr>
              <w:t>9.2.3.3</w:t>
            </w:r>
          </w:p>
        </w:tc>
        <w:tc>
          <w:tcPr>
            <w:tcW w:w="1260" w:type="dxa"/>
          </w:tcPr>
          <w:p w14:paraId="66D76DD5" w14:textId="77777777" w:rsidR="00F02090" w:rsidRPr="00FD0425" w:rsidRDefault="00F02090" w:rsidP="00694C97">
            <w:pPr>
              <w:pStyle w:val="TAL"/>
              <w:rPr>
                <w:lang w:eastAsia="ja-JP"/>
              </w:rPr>
            </w:pPr>
          </w:p>
        </w:tc>
        <w:tc>
          <w:tcPr>
            <w:tcW w:w="1080" w:type="dxa"/>
          </w:tcPr>
          <w:p w14:paraId="719D615D" w14:textId="77777777" w:rsidR="00F02090" w:rsidRPr="00FD0425" w:rsidRDefault="00F02090" w:rsidP="00694C97">
            <w:pPr>
              <w:pStyle w:val="TAC"/>
              <w:rPr>
                <w:lang w:eastAsia="ja-JP"/>
              </w:rPr>
            </w:pPr>
            <w:r w:rsidRPr="00FD0425">
              <w:rPr>
                <w:lang w:eastAsia="ja-JP"/>
              </w:rPr>
              <w:t>YES</w:t>
            </w:r>
          </w:p>
        </w:tc>
        <w:tc>
          <w:tcPr>
            <w:tcW w:w="1260" w:type="dxa"/>
          </w:tcPr>
          <w:p w14:paraId="3DAD1696" w14:textId="77777777" w:rsidR="00F02090" w:rsidRPr="00FD0425" w:rsidRDefault="00F02090" w:rsidP="00694C97">
            <w:pPr>
              <w:pStyle w:val="TAC"/>
              <w:rPr>
                <w:lang w:eastAsia="ja-JP"/>
              </w:rPr>
            </w:pPr>
            <w:r w:rsidRPr="00FD0425">
              <w:rPr>
                <w:lang w:eastAsia="ja-JP"/>
              </w:rPr>
              <w:t>ignore</w:t>
            </w:r>
          </w:p>
        </w:tc>
      </w:tr>
      <w:tr w:rsidR="00814FFF" w:rsidRPr="00FD0425" w14:paraId="3E4AB210" w14:textId="77777777" w:rsidTr="00694C97">
        <w:tblPrEx>
          <w:tblCellMar>
            <w:top w:w="0" w:type="dxa"/>
            <w:bottom w:w="0" w:type="dxa"/>
          </w:tblCellMar>
        </w:tblPrEx>
        <w:tc>
          <w:tcPr>
            <w:tcW w:w="2564" w:type="dxa"/>
          </w:tcPr>
          <w:p w14:paraId="5288FB36" w14:textId="77777777" w:rsidR="00814FFF" w:rsidRPr="00FD0425" w:rsidRDefault="00814FFF" w:rsidP="00814FFF">
            <w:pPr>
              <w:pStyle w:val="TAL"/>
              <w:rPr>
                <w:lang w:eastAsia="ja-JP"/>
              </w:rPr>
            </w:pPr>
            <w:r w:rsidRPr="00FD0425">
              <w:rPr>
                <w:bCs/>
                <w:lang w:eastAsia="ja-JP"/>
              </w:rPr>
              <w:t>Interface Instance Indication</w:t>
            </w:r>
          </w:p>
        </w:tc>
        <w:tc>
          <w:tcPr>
            <w:tcW w:w="1080" w:type="dxa"/>
          </w:tcPr>
          <w:p w14:paraId="6C1A17E9" w14:textId="77777777" w:rsidR="00814FFF" w:rsidRPr="00FD0425" w:rsidRDefault="00814FFF" w:rsidP="00814FFF">
            <w:pPr>
              <w:pStyle w:val="TAL"/>
              <w:rPr>
                <w:lang w:eastAsia="ja-JP"/>
              </w:rPr>
            </w:pPr>
            <w:r w:rsidRPr="00FD0425">
              <w:rPr>
                <w:bCs/>
                <w:lang w:eastAsia="ja-JP"/>
              </w:rPr>
              <w:t>O</w:t>
            </w:r>
          </w:p>
        </w:tc>
        <w:tc>
          <w:tcPr>
            <w:tcW w:w="1620" w:type="dxa"/>
          </w:tcPr>
          <w:p w14:paraId="401448EB" w14:textId="77777777" w:rsidR="00814FFF" w:rsidRPr="00FD0425" w:rsidRDefault="00814FFF" w:rsidP="00814FFF">
            <w:pPr>
              <w:pStyle w:val="TAL"/>
              <w:rPr>
                <w:lang w:eastAsia="ja-JP"/>
              </w:rPr>
            </w:pPr>
          </w:p>
        </w:tc>
        <w:tc>
          <w:tcPr>
            <w:tcW w:w="1260" w:type="dxa"/>
          </w:tcPr>
          <w:p w14:paraId="653E4233" w14:textId="77777777" w:rsidR="00814FFF" w:rsidRPr="00FD0425" w:rsidRDefault="002C6443" w:rsidP="00814FFF">
            <w:pPr>
              <w:pStyle w:val="TAL"/>
              <w:rPr>
                <w:lang w:eastAsia="ja-JP"/>
              </w:rPr>
            </w:pPr>
            <w:r w:rsidRPr="00FD0425">
              <w:rPr>
                <w:bCs/>
                <w:lang w:eastAsia="ja-JP"/>
              </w:rPr>
              <w:t>9.2.2.39</w:t>
            </w:r>
          </w:p>
        </w:tc>
        <w:tc>
          <w:tcPr>
            <w:tcW w:w="1260" w:type="dxa"/>
          </w:tcPr>
          <w:p w14:paraId="207E8EC6" w14:textId="77777777" w:rsidR="00814FFF" w:rsidRPr="00FD0425" w:rsidRDefault="00814FFF" w:rsidP="00814FFF">
            <w:pPr>
              <w:pStyle w:val="TAL"/>
              <w:rPr>
                <w:lang w:eastAsia="ja-JP"/>
              </w:rPr>
            </w:pPr>
          </w:p>
        </w:tc>
        <w:tc>
          <w:tcPr>
            <w:tcW w:w="1080" w:type="dxa"/>
          </w:tcPr>
          <w:p w14:paraId="3237F927" w14:textId="77777777" w:rsidR="00814FFF" w:rsidRPr="00FD0425" w:rsidRDefault="00814FFF" w:rsidP="00814FFF">
            <w:pPr>
              <w:pStyle w:val="TAC"/>
              <w:rPr>
                <w:lang w:eastAsia="ja-JP"/>
              </w:rPr>
            </w:pPr>
            <w:r w:rsidRPr="00FD0425">
              <w:rPr>
                <w:lang w:eastAsia="ja-JP"/>
              </w:rPr>
              <w:t>YES</w:t>
            </w:r>
          </w:p>
        </w:tc>
        <w:tc>
          <w:tcPr>
            <w:tcW w:w="1260" w:type="dxa"/>
          </w:tcPr>
          <w:p w14:paraId="285E21FD" w14:textId="77777777" w:rsidR="00814FFF" w:rsidRPr="00FD0425" w:rsidRDefault="00814FFF" w:rsidP="00814FFF">
            <w:pPr>
              <w:pStyle w:val="TAC"/>
              <w:rPr>
                <w:lang w:eastAsia="ja-JP"/>
              </w:rPr>
            </w:pPr>
            <w:r w:rsidRPr="00FD0425" w:rsidDel="006E4110">
              <w:rPr>
                <w:lang w:eastAsia="ja-JP"/>
              </w:rPr>
              <w:t>reject</w:t>
            </w:r>
          </w:p>
        </w:tc>
      </w:tr>
    </w:tbl>
    <w:p w14:paraId="529DF0C5" w14:textId="77777777" w:rsidR="00F02090" w:rsidRPr="00FD0425" w:rsidRDefault="00F02090" w:rsidP="00F02090"/>
    <w:p w14:paraId="102A910F" w14:textId="77777777" w:rsidR="00C96848" w:rsidRPr="00AA5DA2" w:rsidRDefault="00C96848" w:rsidP="00C96848">
      <w:pPr>
        <w:pStyle w:val="Heading4"/>
      </w:pPr>
      <w:bookmarkStart w:id="4155" w:name="_Toc20955233"/>
      <w:bookmarkStart w:id="4156" w:name="_Toc29991430"/>
      <w:bookmarkStart w:id="4157" w:name="_Toc36555830"/>
      <w:bookmarkStart w:id="4158" w:name="_Toc14207739"/>
      <w:bookmarkStart w:id="4159" w:name="_Hlk44419083"/>
      <w:bookmarkStart w:id="4160" w:name="_Toc44497540"/>
      <w:bookmarkStart w:id="4161" w:name="_Toc45107928"/>
      <w:bookmarkStart w:id="4162" w:name="_Toc45901548"/>
      <w:bookmarkStart w:id="4163" w:name="_Toc51850627"/>
      <w:bookmarkStart w:id="4164" w:name="_Toc56693630"/>
      <w:bookmarkStart w:id="4165" w:name="_Toc64447173"/>
      <w:bookmarkStart w:id="4166" w:name="_Toc66286667"/>
      <w:bookmarkStart w:id="4167" w:name="_Toc74151362"/>
      <w:bookmarkStart w:id="4168" w:name="_Toc88653834"/>
      <w:bookmarkStart w:id="4169" w:name="_Toc97904190"/>
      <w:bookmarkStart w:id="4170" w:name="_Toc105175231"/>
      <w:bookmarkStart w:id="4171" w:name="_Toc113826261"/>
      <w:bookmarkStart w:id="4172" w:name="_Toc120032387"/>
      <w:bookmarkEnd w:id="3941"/>
      <w:r>
        <w:rPr>
          <w:rFonts w:hint="eastAsia"/>
          <w:lang w:eastAsia="zh-CN"/>
        </w:rPr>
        <w:t>9.1.3</w:t>
      </w:r>
      <w:r>
        <w:t>.</w:t>
      </w:r>
      <w:bookmarkEnd w:id="4159"/>
      <w:r>
        <w:t>16</w:t>
      </w:r>
      <w:r w:rsidRPr="00AA5DA2">
        <w:tab/>
      </w:r>
      <w:r>
        <w:t>FAILURE</w:t>
      </w:r>
      <w:r w:rsidRPr="00AA5DA2">
        <w:t xml:space="preserve"> </w:t>
      </w:r>
      <w:r w:rsidRPr="00AA5DA2">
        <w:rPr>
          <w:szCs w:val="24"/>
        </w:rPr>
        <w:t>INDICATION</w:t>
      </w:r>
      <w:bookmarkEnd w:id="4158"/>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C0B979C" w14:textId="77777777" w:rsidR="00C96848" w:rsidRPr="00AA5DA2" w:rsidRDefault="00C96848" w:rsidP="00C96848">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C96848">
      <w:pPr>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C96848" w:rsidRPr="00AA5DA2" w14:paraId="368AFAF0" w14:textId="77777777" w:rsidTr="00B71DAA">
        <w:tc>
          <w:tcPr>
            <w:tcW w:w="2312" w:type="dxa"/>
          </w:tcPr>
          <w:p w14:paraId="42522D18" w14:textId="77777777" w:rsidR="00C96848" w:rsidRPr="00AA5DA2" w:rsidRDefault="00C96848" w:rsidP="00B71DAA">
            <w:pPr>
              <w:pStyle w:val="TAH"/>
              <w:rPr>
                <w:lang w:eastAsia="ja-JP"/>
              </w:rPr>
            </w:pPr>
            <w:r w:rsidRPr="00AA5DA2">
              <w:rPr>
                <w:lang w:eastAsia="ja-JP"/>
              </w:rPr>
              <w:t>IE/Group Name</w:t>
            </w:r>
          </w:p>
        </w:tc>
        <w:tc>
          <w:tcPr>
            <w:tcW w:w="1070" w:type="dxa"/>
          </w:tcPr>
          <w:p w14:paraId="6598BCDF" w14:textId="77777777" w:rsidR="00C96848" w:rsidRPr="00AA5DA2" w:rsidRDefault="00C96848" w:rsidP="00B71DAA">
            <w:pPr>
              <w:pStyle w:val="TAH"/>
              <w:rPr>
                <w:lang w:eastAsia="ja-JP"/>
              </w:rPr>
            </w:pPr>
            <w:r w:rsidRPr="00AA5DA2">
              <w:rPr>
                <w:lang w:eastAsia="ja-JP"/>
              </w:rPr>
              <w:t>Presence</w:t>
            </w:r>
          </w:p>
        </w:tc>
        <w:tc>
          <w:tcPr>
            <w:tcW w:w="900" w:type="dxa"/>
          </w:tcPr>
          <w:p w14:paraId="2F9297F8" w14:textId="77777777" w:rsidR="00C96848" w:rsidRPr="00AA5DA2" w:rsidRDefault="00C96848" w:rsidP="00B71DAA">
            <w:pPr>
              <w:pStyle w:val="TAH"/>
              <w:rPr>
                <w:lang w:eastAsia="ja-JP"/>
              </w:rPr>
            </w:pPr>
            <w:r w:rsidRPr="00AA5DA2">
              <w:rPr>
                <w:lang w:eastAsia="ja-JP"/>
              </w:rPr>
              <w:t>Range</w:t>
            </w:r>
          </w:p>
        </w:tc>
        <w:tc>
          <w:tcPr>
            <w:tcW w:w="1800" w:type="dxa"/>
          </w:tcPr>
          <w:p w14:paraId="25DCE095" w14:textId="77777777" w:rsidR="00C96848" w:rsidRPr="00AA5DA2" w:rsidRDefault="00C96848" w:rsidP="00B71DAA">
            <w:pPr>
              <w:pStyle w:val="TAH"/>
              <w:rPr>
                <w:lang w:eastAsia="ja-JP"/>
              </w:rPr>
            </w:pPr>
            <w:r w:rsidRPr="00AA5DA2">
              <w:rPr>
                <w:lang w:eastAsia="ja-JP"/>
              </w:rPr>
              <w:t>IE type and reference</w:t>
            </w:r>
          </w:p>
        </w:tc>
        <w:tc>
          <w:tcPr>
            <w:tcW w:w="1620" w:type="dxa"/>
          </w:tcPr>
          <w:p w14:paraId="25A085A7" w14:textId="77777777" w:rsidR="00C96848" w:rsidRPr="00AA5DA2" w:rsidRDefault="00C96848" w:rsidP="00B71DAA">
            <w:pPr>
              <w:pStyle w:val="TAH"/>
              <w:rPr>
                <w:lang w:eastAsia="ja-JP"/>
              </w:rPr>
            </w:pPr>
            <w:r w:rsidRPr="00AA5DA2">
              <w:rPr>
                <w:lang w:eastAsia="ja-JP"/>
              </w:rPr>
              <w:t>Semantics description</w:t>
            </w:r>
          </w:p>
        </w:tc>
        <w:tc>
          <w:tcPr>
            <w:tcW w:w="1107" w:type="dxa"/>
          </w:tcPr>
          <w:p w14:paraId="1A342320" w14:textId="77777777" w:rsidR="00C96848" w:rsidRPr="00AA5DA2" w:rsidRDefault="00C96848" w:rsidP="00B71DAA">
            <w:pPr>
              <w:pStyle w:val="TAH"/>
              <w:rPr>
                <w:lang w:eastAsia="ja-JP"/>
              </w:rPr>
            </w:pPr>
            <w:r w:rsidRPr="00AA5DA2">
              <w:rPr>
                <w:lang w:eastAsia="ja-JP"/>
              </w:rPr>
              <w:t>Criticality</w:t>
            </w:r>
          </w:p>
        </w:tc>
        <w:tc>
          <w:tcPr>
            <w:tcW w:w="1080" w:type="dxa"/>
          </w:tcPr>
          <w:p w14:paraId="5D3432BA" w14:textId="77777777" w:rsidR="00C96848" w:rsidRPr="00AA5DA2" w:rsidRDefault="00C96848" w:rsidP="00B71DAA">
            <w:pPr>
              <w:pStyle w:val="TAH"/>
              <w:rPr>
                <w:b w:val="0"/>
                <w:lang w:eastAsia="ja-JP"/>
              </w:rPr>
            </w:pPr>
            <w:r w:rsidRPr="00AA5DA2">
              <w:rPr>
                <w:lang w:eastAsia="ja-JP"/>
              </w:rPr>
              <w:t>Assigned Criticality</w:t>
            </w:r>
          </w:p>
        </w:tc>
      </w:tr>
      <w:tr w:rsidR="00C96848" w:rsidRPr="00AA5DA2" w14:paraId="13B73DFB" w14:textId="77777777" w:rsidTr="00B71DAA">
        <w:tc>
          <w:tcPr>
            <w:tcW w:w="2312" w:type="dxa"/>
          </w:tcPr>
          <w:p w14:paraId="0CC99C36" w14:textId="77777777" w:rsidR="00C96848" w:rsidRPr="00AA5DA2" w:rsidRDefault="00C96848" w:rsidP="00B71DAA">
            <w:pPr>
              <w:pStyle w:val="TAL"/>
              <w:rPr>
                <w:lang w:eastAsia="ja-JP"/>
              </w:rPr>
            </w:pPr>
            <w:r w:rsidRPr="00AA5DA2">
              <w:rPr>
                <w:lang w:eastAsia="ja-JP"/>
              </w:rPr>
              <w:t>Message Type</w:t>
            </w:r>
          </w:p>
        </w:tc>
        <w:tc>
          <w:tcPr>
            <w:tcW w:w="1070" w:type="dxa"/>
          </w:tcPr>
          <w:p w14:paraId="2D7A80FC" w14:textId="77777777" w:rsidR="00C96848" w:rsidRPr="00AA5DA2" w:rsidRDefault="00C96848" w:rsidP="00B71DAA">
            <w:pPr>
              <w:pStyle w:val="TAL"/>
              <w:rPr>
                <w:lang w:eastAsia="ja-JP"/>
              </w:rPr>
            </w:pPr>
            <w:r w:rsidRPr="00AA5DA2">
              <w:rPr>
                <w:lang w:eastAsia="ja-JP"/>
              </w:rPr>
              <w:t>M</w:t>
            </w:r>
          </w:p>
        </w:tc>
        <w:tc>
          <w:tcPr>
            <w:tcW w:w="900" w:type="dxa"/>
          </w:tcPr>
          <w:p w14:paraId="4FB31452" w14:textId="77777777" w:rsidR="00C96848" w:rsidRPr="00AA5DA2" w:rsidRDefault="00C96848" w:rsidP="00B71DAA">
            <w:pPr>
              <w:pStyle w:val="TAL"/>
              <w:rPr>
                <w:lang w:eastAsia="ja-JP"/>
              </w:rPr>
            </w:pPr>
          </w:p>
        </w:tc>
        <w:tc>
          <w:tcPr>
            <w:tcW w:w="1800" w:type="dxa"/>
          </w:tcPr>
          <w:p w14:paraId="241F604A" w14:textId="77777777" w:rsidR="00C96848" w:rsidRPr="00AA5DA2" w:rsidRDefault="00C96848" w:rsidP="00B71DAA">
            <w:pPr>
              <w:pStyle w:val="TAL"/>
              <w:rPr>
                <w:lang w:eastAsia="ja-JP"/>
              </w:rPr>
            </w:pPr>
            <w:r w:rsidRPr="00AA5DA2">
              <w:rPr>
                <w:lang w:eastAsia="ja-JP"/>
              </w:rPr>
              <w:t>9.</w:t>
            </w:r>
            <w:r>
              <w:rPr>
                <w:lang w:eastAsia="ja-JP"/>
              </w:rPr>
              <w:t>2.3.1</w:t>
            </w:r>
          </w:p>
        </w:tc>
        <w:tc>
          <w:tcPr>
            <w:tcW w:w="1620" w:type="dxa"/>
          </w:tcPr>
          <w:p w14:paraId="62BDA9D5" w14:textId="77777777" w:rsidR="00C96848" w:rsidRPr="00AA5DA2" w:rsidRDefault="00C96848" w:rsidP="00B71DAA">
            <w:pPr>
              <w:pStyle w:val="TAL"/>
              <w:rPr>
                <w:lang w:eastAsia="ja-JP"/>
              </w:rPr>
            </w:pPr>
          </w:p>
        </w:tc>
        <w:tc>
          <w:tcPr>
            <w:tcW w:w="1107" w:type="dxa"/>
          </w:tcPr>
          <w:p w14:paraId="21293E00" w14:textId="77777777" w:rsidR="00C96848" w:rsidRPr="00AA5DA2" w:rsidRDefault="00C96848" w:rsidP="00B71DAA">
            <w:pPr>
              <w:pStyle w:val="TAC"/>
              <w:rPr>
                <w:lang w:eastAsia="ja-JP"/>
              </w:rPr>
            </w:pPr>
            <w:r w:rsidRPr="00AA5DA2">
              <w:rPr>
                <w:lang w:eastAsia="ja-JP"/>
              </w:rPr>
              <w:t>YES</w:t>
            </w:r>
          </w:p>
        </w:tc>
        <w:tc>
          <w:tcPr>
            <w:tcW w:w="1080" w:type="dxa"/>
          </w:tcPr>
          <w:p w14:paraId="463C55E0" w14:textId="77777777" w:rsidR="00C96848" w:rsidRPr="00AA5DA2" w:rsidRDefault="00C96848" w:rsidP="00B71DAA">
            <w:pPr>
              <w:pStyle w:val="TAC"/>
              <w:rPr>
                <w:lang w:eastAsia="ja-JP"/>
              </w:rPr>
            </w:pPr>
            <w:r w:rsidRPr="00AA5DA2">
              <w:rPr>
                <w:lang w:eastAsia="ja-JP"/>
              </w:rPr>
              <w:t>ignore</w:t>
            </w:r>
          </w:p>
        </w:tc>
      </w:tr>
      <w:tr w:rsidR="00C96848" w:rsidRPr="00AA5DA2" w14:paraId="5832D055" w14:textId="77777777" w:rsidTr="00B71DAA">
        <w:tc>
          <w:tcPr>
            <w:tcW w:w="2312" w:type="dxa"/>
          </w:tcPr>
          <w:p w14:paraId="77D18439" w14:textId="77777777" w:rsidR="00C96848" w:rsidRPr="00AA5DA2" w:rsidRDefault="00C96848" w:rsidP="00B71DAA">
            <w:pPr>
              <w:pStyle w:val="TAL"/>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3BCA67D5" w14:textId="77777777" w:rsidR="00C96848" w:rsidRPr="00AA5DA2" w:rsidRDefault="00C96848" w:rsidP="00B71DAA">
            <w:pPr>
              <w:pStyle w:val="TAL"/>
              <w:rPr>
                <w:lang w:eastAsia="ja-JP"/>
              </w:rPr>
            </w:pPr>
            <w:r w:rsidRPr="00AA5DA2">
              <w:rPr>
                <w:lang w:eastAsia="zh-CN"/>
              </w:rPr>
              <w:t>M</w:t>
            </w:r>
          </w:p>
        </w:tc>
        <w:tc>
          <w:tcPr>
            <w:tcW w:w="900" w:type="dxa"/>
          </w:tcPr>
          <w:p w14:paraId="5EFE2A39" w14:textId="77777777" w:rsidR="00C96848" w:rsidRPr="00AA5DA2" w:rsidRDefault="00C96848" w:rsidP="00B71DAA">
            <w:pPr>
              <w:pStyle w:val="TAL"/>
              <w:rPr>
                <w:lang w:eastAsia="ja-JP"/>
              </w:rPr>
            </w:pPr>
          </w:p>
        </w:tc>
        <w:tc>
          <w:tcPr>
            <w:tcW w:w="1800" w:type="dxa"/>
          </w:tcPr>
          <w:p w14:paraId="57A6B05C" w14:textId="77777777" w:rsidR="00C96848" w:rsidRPr="00AA5DA2" w:rsidRDefault="00C96848" w:rsidP="00B71DAA">
            <w:pPr>
              <w:pStyle w:val="TAL"/>
              <w:rPr>
                <w:lang w:eastAsia="ja-JP"/>
              </w:rPr>
            </w:pPr>
          </w:p>
        </w:tc>
        <w:tc>
          <w:tcPr>
            <w:tcW w:w="1620" w:type="dxa"/>
          </w:tcPr>
          <w:p w14:paraId="30C8A997" w14:textId="77777777" w:rsidR="00C96848" w:rsidRPr="00AA5DA2" w:rsidRDefault="00C96848" w:rsidP="00B71DAA">
            <w:pPr>
              <w:pStyle w:val="TAL"/>
              <w:rPr>
                <w:lang w:eastAsia="ja-JP"/>
              </w:rPr>
            </w:pPr>
          </w:p>
        </w:tc>
        <w:tc>
          <w:tcPr>
            <w:tcW w:w="1107" w:type="dxa"/>
          </w:tcPr>
          <w:p w14:paraId="1D1EDC7A" w14:textId="77777777" w:rsidR="00C96848" w:rsidRPr="00297C1B" w:rsidRDefault="00C96848" w:rsidP="00B71DAA">
            <w:pPr>
              <w:pStyle w:val="TAC"/>
              <w:rPr>
                <w:lang w:eastAsia="ja-JP"/>
              </w:rPr>
            </w:pPr>
            <w:r w:rsidRPr="00297C1B">
              <w:rPr>
                <w:lang w:eastAsia="ja-JP"/>
              </w:rPr>
              <w:t>YES</w:t>
            </w:r>
          </w:p>
        </w:tc>
        <w:tc>
          <w:tcPr>
            <w:tcW w:w="1080" w:type="dxa"/>
          </w:tcPr>
          <w:p w14:paraId="43FCE6E6" w14:textId="77777777" w:rsidR="00C96848" w:rsidRPr="00297C1B" w:rsidRDefault="00C96848" w:rsidP="00B71DAA">
            <w:pPr>
              <w:pStyle w:val="TAC"/>
              <w:rPr>
                <w:lang w:eastAsia="ja-JP"/>
              </w:rPr>
            </w:pPr>
            <w:r w:rsidRPr="00297C1B">
              <w:rPr>
                <w:lang w:eastAsia="ja-JP"/>
              </w:rPr>
              <w:t>reject</w:t>
            </w:r>
          </w:p>
        </w:tc>
      </w:tr>
      <w:tr w:rsidR="00BB33C9" w:rsidRPr="00AA5DA2" w14:paraId="04F9777A" w14:textId="77777777" w:rsidTr="00B71DAA">
        <w:tc>
          <w:tcPr>
            <w:tcW w:w="2312" w:type="dxa"/>
          </w:tcPr>
          <w:p w14:paraId="306F315C" w14:textId="77777777" w:rsidR="00BB33C9" w:rsidRPr="00297C1B" w:rsidRDefault="00BB33C9" w:rsidP="00BB33C9">
            <w:pPr>
              <w:pStyle w:val="TAL"/>
              <w:ind w:left="113"/>
              <w:rPr>
                <w:lang w:eastAsia="zh-CN"/>
              </w:rPr>
            </w:pPr>
            <w:r w:rsidRPr="00297C1B">
              <w:rPr>
                <w:rFonts w:cs="Arial"/>
                <w:bCs/>
                <w:lang w:eastAsia="zh-CN"/>
              </w:rPr>
              <w:t>&gt;</w:t>
            </w:r>
            <w:r w:rsidRPr="00297C1B">
              <w:rPr>
                <w:i/>
                <w:iCs/>
                <w:lang w:eastAsia="ja-JP"/>
              </w:rPr>
              <w:t>RRC Reestab</w:t>
            </w:r>
          </w:p>
        </w:tc>
        <w:tc>
          <w:tcPr>
            <w:tcW w:w="1070" w:type="dxa"/>
          </w:tcPr>
          <w:p w14:paraId="34C56027" w14:textId="77777777" w:rsidR="00BB33C9" w:rsidRPr="00297C1B" w:rsidRDefault="00BB33C9" w:rsidP="00BB33C9">
            <w:pPr>
              <w:pStyle w:val="TAL"/>
              <w:rPr>
                <w:lang w:eastAsia="zh-CN"/>
              </w:rPr>
            </w:pPr>
          </w:p>
        </w:tc>
        <w:tc>
          <w:tcPr>
            <w:tcW w:w="900" w:type="dxa"/>
          </w:tcPr>
          <w:p w14:paraId="130687D2" w14:textId="77777777" w:rsidR="00BB33C9" w:rsidRPr="00297C1B" w:rsidRDefault="00BB33C9" w:rsidP="00BB33C9">
            <w:pPr>
              <w:pStyle w:val="TAL"/>
              <w:rPr>
                <w:lang w:eastAsia="ja-JP"/>
              </w:rPr>
            </w:pPr>
          </w:p>
        </w:tc>
        <w:tc>
          <w:tcPr>
            <w:tcW w:w="1800" w:type="dxa"/>
          </w:tcPr>
          <w:p w14:paraId="7C9539FC" w14:textId="77777777" w:rsidR="00BB33C9" w:rsidRPr="00297C1B" w:rsidRDefault="00BB33C9" w:rsidP="00BB33C9">
            <w:pPr>
              <w:pStyle w:val="TAL"/>
              <w:rPr>
                <w:lang w:eastAsia="ja-JP"/>
              </w:rPr>
            </w:pPr>
          </w:p>
        </w:tc>
        <w:tc>
          <w:tcPr>
            <w:tcW w:w="1620" w:type="dxa"/>
          </w:tcPr>
          <w:p w14:paraId="03DE6951" w14:textId="77777777" w:rsidR="00BB33C9" w:rsidRPr="00AA5DA2" w:rsidRDefault="00BB33C9" w:rsidP="00BB33C9">
            <w:pPr>
              <w:pStyle w:val="TAL"/>
              <w:rPr>
                <w:lang w:eastAsia="ja-JP"/>
              </w:rPr>
            </w:pPr>
          </w:p>
        </w:tc>
        <w:tc>
          <w:tcPr>
            <w:tcW w:w="1107" w:type="dxa"/>
          </w:tcPr>
          <w:p w14:paraId="067B0A24" w14:textId="77777777" w:rsidR="00BB33C9" w:rsidRPr="00AA5DA2" w:rsidRDefault="00BB33C9" w:rsidP="00BB33C9">
            <w:pPr>
              <w:pStyle w:val="TAC"/>
              <w:rPr>
                <w:lang w:eastAsia="ja-JP"/>
              </w:rPr>
            </w:pPr>
          </w:p>
        </w:tc>
        <w:tc>
          <w:tcPr>
            <w:tcW w:w="1080" w:type="dxa"/>
          </w:tcPr>
          <w:p w14:paraId="3940C605" w14:textId="77777777" w:rsidR="00BB33C9" w:rsidRPr="00AA5DA2" w:rsidRDefault="00BB33C9" w:rsidP="00BB33C9">
            <w:pPr>
              <w:pStyle w:val="TAC"/>
              <w:rPr>
                <w:lang w:eastAsia="ja-JP"/>
              </w:rPr>
            </w:pPr>
          </w:p>
        </w:tc>
      </w:tr>
      <w:tr w:rsidR="0089320E" w:rsidRPr="00AA5DA2" w14:paraId="54E0F365" w14:textId="77777777" w:rsidTr="00B71DAA">
        <w:tc>
          <w:tcPr>
            <w:tcW w:w="2312" w:type="dxa"/>
          </w:tcPr>
          <w:p w14:paraId="716925A3" w14:textId="77777777" w:rsidR="0089320E" w:rsidRPr="00297C1B" w:rsidRDefault="0089320E" w:rsidP="00407E71">
            <w:pPr>
              <w:pStyle w:val="TAL"/>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70" w:type="dxa"/>
          </w:tcPr>
          <w:p w14:paraId="69D5BF65" w14:textId="77777777" w:rsidR="0089320E" w:rsidRPr="00297C1B" w:rsidRDefault="008C4B83" w:rsidP="0089320E">
            <w:pPr>
              <w:pStyle w:val="TAL"/>
              <w:rPr>
                <w:lang w:eastAsia="zh-CN"/>
              </w:rPr>
            </w:pPr>
            <w:r>
              <w:rPr>
                <w:lang w:eastAsia="zh-CN"/>
              </w:rPr>
              <w:t>M</w:t>
            </w:r>
          </w:p>
        </w:tc>
        <w:tc>
          <w:tcPr>
            <w:tcW w:w="900" w:type="dxa"/>
          </w:tcPr>
          <w:p w14:paraId="481C7629" w14:textId="77777777" w:rsidR="0089320E" w:rsidRPr="00297C1B" w:rsidRDefault="0089320E" w:rsidP="0089320E">
            <w:pPr>
              <w:pStyle w:val="TAL"/>
              <w:rPr>
                <w:lang w:eastAsia="ja-JP"/>
              </w:rPr>
            </w:pPr>
          </w:p>
        </w:tc>
        <w:tc>
          <w:tcPr>
            <w:tcW w:w="1800" w:type="dxa"/>
          </w:tcPr>
          <w:p w14:paraId="06EDCF07" w14:textId="77777777" w:rsidR="0089320E" w:rsidRPr="00297C1B" w:rsidRDefault="0089320E" w:rsidP="0089320E">
            <w:pPr>
              <w:pStyle w:val="TAL"/>
              <w:rPr>
                <w:lang w:eastAsia="ja-JP"/>
              </w:rPr>
            </w:pPr>
          </w:p>
        </w:tc>
        <w:tc>
          <w:tcPr>
            <w:tcW w:w="1620" w:type="dxa"/>
          </w:tcPr>
          <w:p w14:paraId="6C2BE1A2" w14:textId="77777777" w:rsidR="0089320E" w:rsidRPr="00AA5DA2" w:rsidRDefault="0089320E" w:rsidP="0089320E">
            <w:pPr>
              <w:pStyle w:val="TAL"/>
              <w:rPr>
                <w:lang w:eastAsia="ja-JP"/>
              </w:rPr>
            </w:pPr>
          </w:p>
        </w:tc>
        <w:tc>
          <w:tcPr>
            <w:tcW w:w="1107" w:type="dxa"/>
          </w:tcPr>
          <w:p w14:paraId="6A7BF67D" w14:textId="77777777" w:rsidR="0089320E" w:rsidRPr="00AA5DA2" w:rsidRDefault="0089320E" w:rsidP="0089320E">
            <w:pPr>
              <w:pStyle w:val="TAC"/>
              <w:rPr>
                <w:lang w:eastAsia="ja-JP"/>
              </w:rPr>
            </w:pPr>
            <w:r>
              <w:rPr>
                <w:lang w:eastAsia="ja-JP"/>
              </w:rPr>
              <w:t>–</w:t>
            </w:r>
          </w:p>
        </w:tc>
        <w:tc>
          <w:tcPr>
            <w:tcW w:w="1080" w:type="dxa"/>
          </w:tcPr>
          <w:p w14:paraId="30AC1651" w14:textId="77777777" w:rsidR="0089320E" w:rsidRPr="00AA5DA2" w:rsidRDefault="0089320E" w:rsidP="0089320E">
            <w:pPr>
              <w:pStyle w:val="TAC"/>
              <w:rPr>
                <w:lang w:eastAsia="ja-JP"/>
              </w:rPr>
            </w:pPr>
          </w:p>
        </w:tc>
      </w:tr>
      <w:tr w:rsidR="0089320E" w:rsidRPr="00AA5DA2" w14:paraId="3C13E96B" w14:textId="77777777" w:rsidTr="00B71DAA">
        <w:tc>
          <w:tcPr>
            <w:tcW w:w="2312" w:type="dxa"/>
          </w:tcPr>
          <w:p w14:paraId="54E65EF4" w14:textId="77777777" w:rsidR="0089320E" w:rsidRPr="00297C1B" w:rsidRDefault="0089320E" w:rsidP="00407E71">
            <w:pPr>
              <w:pStyle w:val="TAL"/>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70" w:type="dxa"/>
          </w:tcPr>
          <w:p w14:paraId="24D59ABF" w14:textId="77777777" w:rsidR="0089320E" w:rsidRPr="00297C1B" w:rsidRDefault="0089320E" w:rsidP="0089320E">
            <w:pPr>
              <w:pStyle w:val="TAL"/>
              <w:rPr>
                <w:lang w:eastAsia="zh-CN"/>
              </w:rPr>
            </w:pPr>
          </w:p>
        </w:tc>
        <w:tc>
          <w:tcPr>
            <w:tcW w:w="900" w:type="dxa"/>
          </w:tcPr>
          <w:p w14:paraId="319E5EA4" w14:textId="77777777" w:rsidR="0089320E" w:rsidRPr="00297C1B" w:rsidRDefault="0089320E" w:rsidP="0089320E">
            <w:pPr>
              <w:pStyle w:val="TAL"/>
              <w:rPr>
                <w:lang w:eastAsia="ja-JP"/>
              </w:rPr>
            </w:pPr>
          </w:p>
        </w:tc>
        <w:tc>
          <w:tcPr>
            <w:tcW w:w="1800" w:type="dxa"/>
          </w:tcPr>
          <w:p w14:paraId="23A17779" w14:textId="77777777" w:rsidR="0089320E" w:rsidRPr="00297C1B" w:rsidRDefault="0089320E" w:rsidP="0089320E">
            <w:pPr>
              <w:pStyle w:val="TAL"/>
              <w:rPr>
                <w:lang w:eastAsia="ja-JP"/>
              </w:rPr>
            </w:pPr>
          </w:p>
        </w:tc>
        <w:tc>
          <w:tcPr>
            <w:tcW w:w="1620" w:type="dxa"/>
          </w:tcPr>
          <w:p w14:paraId="047111C9" w14:textId="77777777" w:rsidR="0089320E" w:rsidRPr="00AA5DA2" w:rsidRDefault="0089320E" w:rsidP="0089320E">
            <w:pPr>
              <w:pStyle w:val="TAL"/>
              <w:rPr>
                <w:lang w:eastAsia="ja-JP"/>
              </w:rPr>
            </w:pPr>
          </w:p>
        </w:tc>
        <w:tc>
          <w:tcPr>
            <w:tcW w:w="1107" w:type="dxa"/>
          </w:tcPr>
          <w:p w14:paraId="00C401AC" w14:textId="77777777" w:rsidR="0089320E" w:rsidRPr="00AA5DA2" w:rsidRDefault="0089320E" w:rsidP="0089320E">
            <w:pPr>
              <w:pStyle w:val="TAC"/>
              <w:rPr>
                <w:lang w:eastAsia="ja-JP"/>
              </w:rPr>
            </w:pPr>
          </w:p>
        </w:tc>
        <w:tc>
          <w:tcPr>
            <w:tcW w:w="1080" w:type="dxa"/>
          </w:tcPr>
          <w:p w14:paraId="7A80D90E" w14:textId="77777777" w:rsidR="0089320E" w:rsidRPr="00AA5DA2" w:rsidRDefault="0089320E" w:rsidP="0089320E">
            <w:pPr>
              <w:pStyle w:val="TAC"/>
              <w:rPr>
                <w:lang w:eastAsia="ja-JP"/>
              </w:rPr>
            </w:pPr>
          </w:p>
        </w:tc>
      </w:tr>
      <w:tr w:rsidR="00BB33C9" w:rsidRPr="00AA5DA2" w14:paraId="241E0B0D" w14:textId="77777777" w:rsidTr="00B71DAA">
        <w:tc>
          <w:tcPr>
            <w:tcW w:w="2312" w:type="dxa"/>
          </w:tcPr>
          <w:p w14:paraId="62EE927F" w14:textId="77777777" w:rsidR="00BB33C9" w:rsidRPr="00297C1B" w:rsidRDefault="0089320E" w:rsidP="00407E71">
            <w:pPr>
              <w:pStyle w:val="TAL"/>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70" w:type="dxa"/>
          </w:tcPr>
          <w:p w14:paraId="7577102A" w14:textId="77777777" w:rsidR="00BB33C9" w:rsidRPr="00297C1B" w:rsidRDefault="0089320E" w:rsidP="00BB33C9">
            <w:pPr>
              <w:pStyle w:val="TAL"/>
              <w:rPr>
                <w:lang w:eastAsia="ja-JP"/>
              </w:rPr>
            </w:pPr>
            <w:r>
              <w:rPr>
                <w:lang w:eastAsia="ja-JP"/>
              </w:rPr>
              <w:t>M</w:t>
            </w:r>
          </w:p>
        </w:tc>
        <w:tc>
          <w:tcPr>
            <w:tcW w:w="900" w:type="dxa"/>
          </w:tcPr>
          <w:p w14:paraId="73B40906" w14:textId="77777777" w:rsidR="00BB33C9" w:rsidRPr="00297C1B" w:rsidRDefault="00BB33C9" w:rsidP="00BB33C9">
            <w:pPr>
              <w:pStyle w:val="TAL"/>
              <w:rPr>
                <w:lang w:eastAsia="ja-JP"/>
              </w:rPr>
            </w:pPr>
          </w:p>
        </w:tc>
        <w:tc>
          <w:tcPr>
            <w:tcW w:w="1800" w:type="dxa"/>
          </w:tcPr>
          <w:p w14:paraId="5CCB2F6D" w14:textId="77777777" w:rsidR="00BB33C9" w:rsidRPr="00297C1B" w:rsidRDefault="00BB33C9" w:rsidP="00BB33C9">
            <w:pPr>
              <w:pStyle w:val="TAL"/>
              <w:rPr>
                <w:lang w:eastAsia="ja-JP"/>
              </w:rPr>
            </w:pPr>
            <w:r w:rsidRPr="00297C1B">
              <w:rPr>
                <w:lang w:eastAsia="ja-JP"/>
              </w:rPr>
              <w:t>9.2.2.10</w:t>
            </w:r>
          </w:p>
        </w:tc>
        <w:tc>
          <w:tcPr>
            <w:tcW w:w="1620" w:type="dxa"/>
          </w:tcPr>
          <w:p w14:paraId="79E7595D" w14:textId="77777777" w:rsidR="00BB33C9" w:rsidRDefault="00BB33C9" w:rsidP="00BB33C9">
            <w:pPr>
              <w:pStyle w:val="TAL"/>
              <w:rPr>
                <w:lang w:eastAsia="ja-JP"/>
              </w:rPr>
            </w:pPr>
            <w:r w:rsidRPr="00AA5DA2">
              <w:rPr>
                <w:lang w:eastAsia="ja-JP"/>
              </w:rPr>
              <w:t>Physical Cell Identifier</w:t>
            </w:r>
          </w:p>
          <w:p w14:paraId="3B5C2CC9" w14:textId="77777777" w:rsidR="00BB33C9" w:rsidRPr="00AA5DA2" w:rsidRDefault="00BB33C9" w:rsidP="00BB33C9">
            <w:pPr>
              <w:pStyle w:val="TAL"/>
              <w:rPr>
                <w:lang w:eastAsia="ja-JP"/>
              </w:rPr>
            </w:pPr>
          </w:p>
        </w:tc>
        <w:tc>
          <w:tcPr>
            <w:tcW w:w="1107" w:type="dxa"/>
          </w:tcPr>
          <w:p w14:paraId="5A2EF95A" w14:textId="77777777" w:rsidR="00BB33C9" w:rsidRPr="00826BC3" w:rsidRDefault="00BB33C9" w:rsidP="00BB33C9">
            <w:pPr>
              <w:pStyle w:val="TAC"/>
              <w:rPr>
                <w:highlight w:val="cyan"/>
                <w:lang w:eastAsia="ja-JP"/>
              </w:rPr>
            </w:pPr>
            <w:r w:rsidRPr="00B25CB8">
              <w:rPr>
                <w:lang w:eastAsia="ja-JP"/>
              </w:rPr>
              <w:t>–</w:t>
            </w:r>
          </w:p>
        </w:tc>
        <w:tc>
          <w:tcPr>
            <w:tcW w:w="1080" w:type="dxa"/>
          </w:tcPr>
          <w:p w14:paraId="5720E5D5" w14:textId="77777777" w:rsidR="00BB33C9" w:rsidRPr="00826BC3" w:rsidRDefault="00BB33C9" w:rsidP="00BB33C9">
            <w:pPr>
              <w:pStyle w:val="TAC"/>
              <w:rPr>
                <w:highlight w:val="cyan"/>
                <w:lang w:eastAsia="ja-JP"/>
              </w:rPr>
            </w:pPr>
          </w:p>
        </w:tc>
      </w:tr>
      <w:tr w:rsidR="00BB33C9" w:rsidRPr="00AA5DA2" w14:paraId="06AAF73E" w14:textId="77777777" w:rsidTr="00B71DAA">
        <w:tc>
          <w:tcPr>
            <w:tcW w:w="2312" w:type="dxa"/>
          </w:tcPr>
          <w:p w14:paraId="2F9AB010" w14:textId="77777777" w:rsidR="00BB33C9" w:rsidRPr="00297C1B" w:rsidRDefault="0089320E" w:rsidP="00407E71">
            <w:pPr>
              <w:pStyle w:val="TAL"/>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70" w:type="dxa"/>
          </w:tcPr>
          <w:p w14:paraId="5C613472" w14:textId="77777777" w:rsidR="00BB33C9" w:rsidRPr="00297C1B" w:rsidRDefault="0089320E" w:rsidP="00BB33C9">
            <w:pPr>
              <w:pStyle w:val="TAL"/>
              <w:rPr>
                <w:lang w:eastAsia="zh-CN"/>
              </w:rPr>
            </w:pPr>
            <w:r>
              <w:rPr>
                <w:lang w:eastAsia="ja-JP"/>
              </w:rPr>
              <w:t>M</w:t>
            </w:r>
          </w:p>
        </w:tc>
        <w:tc>
          <w:tcPr>
            <w:tcW w:w="900" w:type="dxa"/>
          </w:tcPr>
          <w:p w14:paraId="1825E311" w14:textId="77777777" w:rsidR="00BB33C9" w:rsidRPr="00297C1B" w:rsidRDefault="00BB33C9" w:rsidP="00BB33C9">
            <w:pPr>
              <w:pStyle w:val="TAL"/>
              <w:rPr>
                <w:lang w:eastAsia="ja-JP"/>
              </w:rPr>
            </w:pPr>
          </w:p>
        </w:tc>
        <w:tc>
          <w:tcPr>
            <w:tcW w:w="1800" w:type="dxa"/>
          </w:tcPr>
          <w:p w14:paraId="0084BB00" w14:textId="77777777" w:rsidR="00BB33C9" w:rsidRPr="00297C1B" w:rsidRDefault="00BB33C9" w:rsidP="00195317">
            <w:pPr>
              <w:pStyle w:val="TAL"/>
              <w:rPr>
                <w:lang w:eastAsia="ja-JP"/>
              </w:rPr>
            </w:pPr>
            <w:r w:rsidRPr="00297C1B">
              <w:rPr>
                <w:lang w:eastAsia="ja-JP"/>
              </w:rPr>
              <w:t>Global NG-RAN Cell Identity</w:t>
            </w:r>
          </w:p>
          <w:p w14:paraId="7F06AED6" w14:textId="77777777" w:rsidR="00BB33C9" w:rsidRPr="00297C1B" w:rsidRDefault="00BB33C9" w:rsidP="00BB33C9">
            <w:pPr>
              <w:pStyle w:val="TAL"/>
              <w:rPr>
                <w:lang w:eastAsia="ja-JP"/>
              </w:rPr>
            </w:pPr>
            <w:r w:rsidRPr="00297C1B">
              <w:rPr>
                <w:lang w:eastAsia="ja-JP"/>
              </w:rPr>
              <w:t>9.2.2.27</w:t>
            </w:r>
            <w:r w:rsidRPr="00297C1B" w:rsidDel="00FD0995">
              <w:rPr>
                <w:lang w:eastAsia="ja-JP"/>
              </w:rPr>
              <w:t xml:space="preserve"> </w:t>
            </w:r>
          </w:p>
        </w:tc>
        <w:tc>
          <w:tcPr>
            <w:tcW w:w="1620" w:type="dxa"/>
          </w:tcPr>
          <w:p w14:paraId="3E6E3EA8" w14:textId="77777777" w:rsidR="00BB33C9" w:rsidRPr="00AA5DA2" w:rsidRDefault="00BB33C9" w:rsidP="00BB33C9">
            <w:pPr>
              <w:pStyle w:val="TAL"/>
              <w:rPr>
                <w:lang w:eastAsia="ja-JP"/>
              </w:rPr>
            </w:pPr>
          </w:p>
        </w:tc>
        <w:tc>
          <w:tcPr>
            <w:tcW w:w="1107" w:type="dxa"/>
          </w:tcPr>
          <w:p w14:paraId="26667C3D" w14:textId="77777777" w:rsidR="00BB33C9" w:rsidRPr="00826BC3" w:rsidRDefault="00BB33C9" w:rsidP="00BB33C9">
            <w:pPr>
              <w:pStyle w:val="TAC"/>
              <w:rPr>
                <w:highlight w:val="cyan"/>
                <w:lang w:eastAsia="ja-JP"/>
              </w:rPr>
            </w:pPr>
            <w:r w:rsidRPr="00B25CB8">
              <w:rPr>
                <w:lang w:eastAsia="ja-JP"/>
              </w:rPr>
              <w:t>–</w:t>
            </w:r>
          </w:p>
        </w:tc>
        <w:tc>
          <w:tcPr>
            <w:tcW w:w="1080" w:type="dxa"/>
          </w:tcPr>
          <w:p w14:paraId="44B8F565" w14:textId="77777777" w:rsidR="00BB33C9" w:rsidRPr="00826BC3" w:rsidRDefault="00BB33C9" w:rsidP="00BB33C9">
            <w:pPr>
              <w:pStyle w:val="TAC"/>
              <w:rPr>
                <w:highlight w:val="cyan"/>
                <w:lang w:eastAsia="ja-JP"/>
              </w:rPr>
            </w:pPr>
          </w:p>
        </w:tc>
      </w:tr>
      <w:tr w:rsidR="00BB33C9" w:rsidRPr="00AA5DA2" w14:paraId="04DDC827" w14:textId="77777777" w:rsidTr="00B71DAA">
        <w:tc>
          <w:tcPr>
            <w:tcW w:w="2312" w:type="dxa"/>
          </w:tcPr>
          <w:p w14:paraId="67DBA6F0" w14:textId="77777777" w:rsidR="00BB33C9" w:rsidRPr="00297C1B" w:rsidRDefault="0089320E" w:rsidP="00407E71">
            <w:pPr>
              <w:pStyle w:val="TAL"/>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70" w:type="dxa"/>
          </w:tcPr>
          <w:p w14:paraId="70A045D6" w14:textId="77777777" w:rsidR="00BB33C9" w:rsidRPr="00297C1B" w:rsidRDefault="0089320E" w:rsidP="00BB33C9">
            <w:pPr>
              <w:pStyle w:val="TAL"/>
              <w:rPr>
                <w:lang w:eastAsia="ja-JP"/>
              </w:rPr>
            </w:pPr>
            <w:r>
              <w:rPr>
                <w:lang w:eastAsia="ja-JP"/>
              </w:rPr>
              <w:t>M</w:t>
            </w:r>
          </w:p>
        </w:tc>
        <w:tc>
          <w:tcPr>
            <w:tcW w:w="900" w:type="dxa"/>
          </w:tcPr>
          <w:p w14:paraId="4FA41E39" w14:textId="77777777" w:rsidR="00BB33C9" w:rsidRPr="00297C1B" w:rsidRDefault="00BB33C9" w:rsidP="00BB33C9">
            <w:pPr>
              <w:pStyle w:val="TAL"/>
              <w:rPr>
                <w:lang w:eastAsia="ja-JP"/>
              </w:rPr>
            </w:pPr>
          </w:p>
        </w:tc>
        <w:tc>
          <w:tcPr>
            <w:tcW w:w="1800" w:type="dxa"/>
          </w:tcPr>
          <w:p w14:paraId="662857BB" w14:textId="77777777" w:rsidR="00BB33C9" w:rsidRPr="00297C1B" w:rsidRDefault="00BB33C9" w:rsidP="00BB33C9">
            <w:pPr>
              <w:pStyle w:val="TAL"/>
              <w:rPr>
                <w:lang w:eastAsia="ja-JP"/>
              </w:rPr>
            </w:pPr>
            <w:r w:rsidRPr="00297C1B">
              <w:rPr>
                <w:lang w:eastAsia="ja-JP"/>
              </w:rPr>
              <w:t>BIT STRING (SIZE (16))</w:t>
            </w:r>
          </w:p>
        </w:tc>
        <w:tc>
          <w:tcPr>
            <w:tcW w:w="1620" w:type="dxa"/>
          </w:tcPr>
          <w:p w14:paraId="34BA97C5" w14:textId="77777777" w:rsidR="00BB33C9" w:rsidRDefault="00BB33C9" w:rsidP="00BB33C9">
            <w:pPr>
              <w:pStyle w:val="TAL"/>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BB33C9">
            <w:pPr>
              <w:pStyle w:val="TAL"/>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150F3406" w14:textId="77777777" w:rsidR="00BB33C9" w:rsidRPr="00826BC3" w:rsidRDefault="00BB33C9" w:rsidP="00BB33C9">
            <w:pPr>
              <w:pStyle w:val="TAC"/>
              <w:rPr>
                <w:highlight w:val="cyan"/>
                <w:lang w:eastAsia="ja-JP"/>
              </w:rPr>
            </w:pPr>
            <w:r w:rsidRPr="00B25CB8">
              <w:rPr>
                <w:lang w:eastAsia="ja-JP"/>
              </w:rPr>
              <w:t>–</w:t>
            </w:r>
          </w:p>
        </w:tc>
        <w:tc>
          <w:tcPr>
            <w:tcW w:w="1080" w:type="dxa"/>
          </w:tcPr>
          <w:p w14:paraId="034B8FF1" w14:textId="77777777" w:rsidR="00BB33C9" w:rsidRPr="00826BC3" w:rsidRDefault="00BB33C9" w:rsidP="00BB33C9">
            <w:pPr>
              <w:pStyle w:val="TAC"/>
              <w:rPr>
                <w:highlight w:val="cyan"/>
                <w:lang w:eastAsia="ja-JP"/>
              </w:rPr>
            </w:pPr>
          </w:p>
        </w:tc>
      </w:tr>
      <w:tr w:rsidR="00BB33C9" w:rsidRPr="00AA5DA2" w14:paraId="32E880C1" w14:textId="77777777" w:rsidTr="00B71DAA">
        <w:tc>
          <w:tcPr>
            <w:tcW w:w="2312" w:type="dxa"/>
          </w:tcPr>
          <w:p w14:paraId="4B542B1B" w14:textId="77777777" w:rsidR="00BB33C9" w:rsidRPr="00297C1B" w:rsidRDefault="0089320E" w:rsidP="00407E71">
            <w:pPr>
              <w:pStyle w:val="TAL"/>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70" w:type="dxa"/>
          </w:tcPr>
          <w:p w14:paraId="77067859" w14:textId="77777777" w:rsidR="00BB33C9" w:rsidRPr="00297C1B" w:rsidRDefault="0089320E" w:rsidP="00BB33C9">
            <w:pPr>
              <w:pStyle w:val="TAL"/>
              <w:rPr>
                <w:lang w:eastAsia="ja-JP"/>
              </w:rPr>
            </w:pPr>
            <w:r>
              <w:rPr>
                <w:lang w:eastAsia="ja-JP"/>
              </w:rPr>
              <w:t>M</w:t>
            </w:r>
          </w:p>
        </w:tc>
        <w:tc>
          <w:tcPr>
            <w:tcW w:w="900" w:type="dxa"/>
          </w:tcPr>
          <w:p w14:paraId="4E43DF2C" w14:textId="77777777" w:rsidR="00BB33C9" w:rsidRPr="00297C1B" w:rsidRDefault="00BB33C9" w:rsidP="00BB33C9">
            <w:pPr>
              <w:pStyle w:val="TAL"/>
              <w:rPr>
                <w:rFonts w:hint="eastAsia"/>
                <w:lang w:eastAsia="zh-CN"/>
              </w:rPr>
            </w:pPr>
          </w:p>
        </w:tc>
        <w:tc>
          <w:tcPr>
            <w:tcW w:w="1800" w:type="dxa"/>
          </w:tcPr>
          <w:p w14:paraId="1CD58A1B" w14:textId="77777777" w:rsidR="00BB33C9" w:rsidRPr="00297C1B" w:rsidRDefault="00BB33C9" w:rsidP="00BB33C9">
            <w:pPr>
              <w:pStyle w:val="TAL"/>
              <w:rPr>
                <w:lang w:eastAsia="ja-JP"/>
              </w:rPr>
            </w:pPr>
            <w:r w:rsidRPr="00297C1B">
              <w:rPr>
                <w:lang w:eastAsia="ja-JP"/>
              </w:rPr>
              <w:t>BIT STRING (SIZE (16))</w:t>
            </w:r>
          </w:p>
        </w:tc>
        <w:tc>
          <w:tcPr>
            <w:tcW w:w="1620" w:type="dxa"/>
          </w:tcPr>
          <w:p w14:paraId="471FEF98" w14:textId="77777777" w:rsidR="00BB33C9" w:rsidRPr="00AA5DA2" w:rsidRDefault="00BB33C9" w:rsidP="00BB33C9">
            <w:pPr>
              <w:pStyle w:val="TAL"/>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2F37867E" w14:textId="77777777" w:rsidR="00BB33C9" w:rsidRPr="00826BC3" w:rsidRDefault="00BB33C9" w:rsidP="00BB33C9">
            <w:pPr>
              <w:pStyle w:val="TAC"/>
              <w:rPr>
                <w:highlight w:val="cyan"/>
                <w:lang w:eastAsia="ja-JP"/>
              </w:rPr>
            </w:pPr>
            <w:r w:rsidRPr="00B25CB8">
              <w:rPr>
                <w:lang w:eastAsia="ja-JP"/>
              </w:rPr>
              <w:t>–</w:t>
            </w:r>
          </w:p>
        </w:tc>
        <w:tc>
          <w:tcPr>
            <w:tcW w:w="1080" w:type="dxa"/>
          </w:tcPr>
          <w:p w14:paraId="002F5550" w14:textId="77777777" w:rsidR="00BB33C9" w:rsidRPr="00826BC3" w:rsidRDefault="00BB33C9" w:rsidP="00BB33C9">
            <w:pPr>
              <w:pStyle w:val="TAC"/>
              <w:rPr>
                <w:highlight w:val="cyan"/>
                <w:lang w:eastAsia="ja-JP"/>
              </w:rPr>
            </w:pPr>
          </w:p>
        </w:tc>
      </w:tr>
      <w:tr w:rsidR="005D5D41" w:rsidRPr="00AA5DA2" w14:paraId="2DF41BCE" w14:textId="77777777" w:rsidTr="00B71DAA">
        <w:tc>
          <w:tcPr>
            <w:tcW w:w="2312" w:type="dxa"/>
          </w:tcPr>
          <w:p w14:paraId="1CA049C7" w14:textId="77777777" w:rsidR="005D5D41" w:rsidRDefault="005D5D41" w:rsidP="005D5D41">
            <w:pPr>
              <w:pStyle w:val="TAL"/>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70" w:type="dxa"/>
          </w:tcPr>
          <w:p w14:paraId="4C3B1B1A" w14:textId="77777777" w:rsidR="005D5D41" w:rsidRDefault="005D5D41" w:rsidP="005D5D41">
            <w:pPr>
              <w:pStyle w:val="TAL"/>
              <w:rPr>
                <w:lang w:eastAsia="ja-JP"/>
              </w:rPr>
            </w:pPr>
            <w:r>
              <w:rPr>
                <w:lang w:eastAsia="ja-JP"/>
              </w:rPr>
              <w:t>O</w:t>
            </w:r>
          </w:p>
        </w:tc>
        <w:tc>
          <w:tcPr>
            <w:tcW w:w="900" w:type="dxa"/>
          </w:tcPr>
          <w:p w14:paraId="128B9D0C" w14:textId="77777777" w:rsidR="005D5D41" w:rsidRPr="00297C1B" w:rsidRDefault="005D5D41" w:rsidP="005D5D41">
            <w:pPr>
              <w:pStyle w:val="TAL"/>
              <w:rPr>
                <w:rFonts w:hint="eastAsia"/>
                <w:lang w:eastAsia="zh-CN"/>
              </w:rPr>
            </w:pPr>
          </w:p>
        </w:tc>
        <w:tc>
          <w:tcPr>
            <w:tcW w:w="1800" w:type="dxa"/>
          </w:tcPr>
          <w:p w14:paraId="11149EB8" w14:textId="77777777" w:rsidR="00D72C61" w:rsidRDefault="005D5D41" w:rsidP="005D5D41">
            <w:pPr>
              <w:pStyle w:val="TAL"/>
              <w:rPr>
                <w:lang w:eastAsia="ja-JP"/>
              </w:rPr>
            </w:pPr>
            <w:r w:rsidRPr="00C37D2B">
              <w:rPr>
                <w:lang w:eastAsia="ja-JP"/>
              </w:rPr>
              <w:t>ENUMERATED</w:t>
            </w:r>
          </w:p>
          <w:p w14:paraId="5F19A5A6" w14:textId="77777777" w:rsidR="005D5D41" w:rsidRPr="00297C1B" w:rsidRDefault="005D5D41" w:rsidP="005D5D41">
            <w:pPr>
              <w:pStyle w:val="TAL"/>
              <w:rPr>
                <w:lang w:eastAsia="ja-JP"/>
              </w:rPr>
            </w:pPr>
            <w:r w:rsidRPr="00C37D2B">
              <w:rPr>
                <w:lang w:eastAsia="ja-JP"/>
              </w:rPr>
              <w:t>(reconfigurationFailure, handoverFailure, otherFailure, ...)</w:t>
            </w:r>
          </w:p>
        </w:tc>
        <w:tc>
          <w:tcPr>
            <w:tcW w:w="1620" w:type="dxa"/>
          </w:tcPr>
          <w:p w14:paraId="75F4C2F8" w14:textId="77777777" w:rsidR="005D5D41" w:rsidRPr="00AA5DA2" w:rsidRDefault="005D5D41" w:rsidP="005D5D41">
            <w:pPr>
              <w:pStyle w:val="TAL"/>
              <w:rPr>
                <w:lang w:eastAsia="ja-JP"/>
              </w:rPr>
            </w:pPr>
          </w:p>
        </w:tc>
        <w:tc>
          <w:tcPr>
            <w:tcW w:w="1107" w:type="dxa"/>
          </w:tcPr>
          <w:p w14:paraId="49E892FD" w14:textId="77777777" w:rsidR="005D5D41" w:rsidRPr="00B25CB8" w:rsidRDefault="005D5D41" w:rsidP="005D5D41">
            <w:pPr>
              <w:pStyle w:val="TAC"/>
              <w:rPr>
                <w:lang w:eastAsia="ja-JP"/>
              </w:rPr>
            </w:pPr>
            <w:r w:rsidRPr="00C37D2B">
              <w:rPr>
                <w:lang w:eastAsia="ja-JP"/>
              </w:rPr>
              <w:t>YES</w:t>
            </w:r>
          </w:p>
        </w:tc>
        <w:tc>
          <w:tcPr>
            <w:tcW w:w="1080" w:type="dxa"/>
          </w:tcPr>
          <w:p w14:paraId="7A5BC727" w14:textId="77777777" w:rsidR="005D5D41" w:rsidRPr="00826BC3" w:rsidRDefault="005D5D41" w:rsidP="005D5D41">
            <w:pPr>
              <w:pStyle w:val="TAC"/>
              <w:rPr>
                <w:highlight w:val="cyan"/>
                <w:lang w:eastAsia="ja-JP"/>
              </w:rPr>
            </w:pPr>
            <w:r w:rsidRPr="00C37D2B">
              <w:rPr>
                <w:lang w:eastAsia="ja-JP"/>
              </w:rPr>
              <w:t>ignore</w:t>
            </w:r>
          </w:p>
        </w:tc>
      </w:tr>
      <w:tr w:rsidR="0089320E" w:rsidRPr="00AA5DA2" w14:paraId="18ECDB70" w14:textId="77777777" w:rsidTr="00B71DAA">
        <w:tc>
          <w:tcPr>
            <w:tcW w:w="2312" w:type="dxa"/>
          </w:tcPr>
          <w:p w14:paraId="08DB7266" w14:textId="77777777" w:rsidR="0089320E" w:rsidRPr="00297C1B" w:rsidRDefault="0089320E" w:rsidP="00407E71">
            <w:pPr>
              <w:pStyle w:val="TAL"/>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70" w:type="dxa"/>
          </w:tcPr>
          <w:p w14:paraId="65C06E3F" w14:textId="77777777" w:rsidR="0089320E" w:rsidRDefault="0089320E" w:rsidP="0089320E">
            <w:pPr>
              <w:pStyle w:val="TAL"/>
              <w:rPr>
                <w:lang w:eastAsia="ja-JP"/>
              </w:rPr>
            </w:pPr>
          </w:p>
        </w:tc>
        <w:tc>
          <w:tcPr>
            <w:tcW w:w="900" w:type="dxa"/>
          </w:tcPr>
          <w:p w14:paraId="225253C2" w14:textId="77777777" w:rsidR="0089320E" w:rsidRPr="00297C1B" w:rsidRDefault="0089320E" w:rsidP="0089320E">
            <w:pPr>
              <w:pStyle w:val="TAL"/>
              <w:rPr>
                <w:rFonts w:hint="eastAsia"/>
                <w:lang w:eastAsia="zh-CN"/>
              </w:rPr>
            </w:pPr>
          </w:p>
        </w:tc>
        <w:tc>
          <w:tcPr>
            <w:tcW w:w="1800" w:type="dxa"/>
          </w:tcPr>
          <w:p w14:paraId="4B641065" w14:textId="77777777" w:rsidR="0089320E" w:rsidRPr="00297C1B" w:rsidRDefault="0089320E" w:rsidP="0089320E">
            <w:pPr>
              <w:pStyle w:val="TAL"/>
              <w:rPr>
                <w:lang w:eastAsia="ja-JP"/>
              </w:rPr>
            </w:pPr>
          </w:p>
        </w:tc>
        <w:tc>
          <w:tcPr>
            <w:tcW w:w="1620" w:type="dxa"/>
          </w:tcPr>
          <w:p w14:paraId="58D5C124" w14:textId="77777777" w:rsidR="0089320E" w:rsidRPr="00AA5DA2" w:rsidRDefault="0089320E" w:rsidP="0089320E">
            <w:pPr>
              <w:pStyle w:val="TAL"/>
              <w:rPr>
                <w:lang w:eastAsia="ja-JP"/>
              </w:rPr>
            </w:pPr>
          </w:p>
        </w:tc>
        <w:tc>
          <w:tcPr>
            <w:tcW w:w="1107" w:type="dxa"/>
          </w:tcPr>
          <w:p w14:paraId="1B5F62BD" w14:textId="77777777" w:rsidR="0089320E" w:rsidRPr="00B25CB8" w:rsidRDefault="0089320E" w:rsidP="0089320E">
            <w:pPr>
              <w:pStyle w:val="TAC"/>
              <w:rPr>
                <w:lang w:eastAsia="ja-JP"/>
              </w:rPr>
            </w:pPr>
          </w:p>
        </w:tc>
        <w:tc>
          <w:tcPr>
            <w:tcW w:w="1080" w:type="dxa"/>
          </w:tcPr>
          <w:p w14:paraId="355BAC46" w14:textId="77777777" w:rsidR="0089320E" w:rsidRPr="00826BC3" w:rsidRDefault="0089320E" w:rsidP="0089320E">
            <w:pPr>
              <w:pStyle w:val="TAC"/>
              <w:rPr>
                <w:highlight w:val="cyan"/>
                <w:lang w:eastAsia="ja-JP"/>
              </w:rPr>
            </w:pPr>
          </w:p>
        </w:tc>
      </w:tr>
      <w:tr w:rsidR="00BB33C9" w:rsidRPr="00AA5DA2" w14:paraId="1AC8B2C9" w14:textId="77777777" w:rsidTr="00B71DAA">
        <w:tc>
          <w:tcPr>
            <w:tcW w:w="2312"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407E71">
            <w:pPr>
              <w:pStyle w:val="TAL"/>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BB33C9">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BB33C9">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BB33C9">
            <w:pPr>
              <w:pStyle w:val="TAL"/>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BB33C9">
            <w:pPr>
              <w:pStyle w:val="TAL"/>
              <w:rPr>
                <w:rFonts w:hint="eastAsia"/>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BB33C9">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BB33C9">
            <w:pPr>
              <w:pStyle w:val="TAC"/>
              <w:rPr>
                <w:highlight w:val="cyan"/>
                <w:lang w:eastAsia="ja-JP"/>
              </w:rPr>
            </w:pPr>
          </w:p>
        </w:tc>
      </w:tr>
      <w:tr w:rsidR="00BB33C9" w:rsidRPr="00AA5DA2" w14:paraId="756AEFE7" w14:textId="77777777" w:rsidTr="00B71DAA">
        <w:tc>
          <w:tcPr>
            <w:tcW w:w="2312"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BB33C9">
            <w:pPr>
              <w:pStyle w:val="TAL"/>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7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BB33C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BB33C9">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BB33C9">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BB33C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BB33C9">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BB33C9">
            <w:pPr>
              <w:pStyle w:val="TAC"/>
              <w:rPr>
                <w:lang w:eastAsia="ja-JP"/>
              </w:rPr>
            </w:pPr>
          </w:p>
        </w:tc>
      </w:tr>
      <w:tr w:rsidR="0089320E" w:rsidRPr="00AA5DA2" w14:paraId="7E8B99C1" w14:textId="77777777" w:rsidTr="00B71DAA">
        <w:tc>
          <w:tcPr>
            <w:tcW w:w="2312"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407E71">
            <w:pPr>
              <w:pStyle w:val="TAL"/>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7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89320E">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89320E">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89320E">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89320E">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89320E">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89320E">
            <w:pPr>
              <w:pStyle w:val="TAC"/>
              <w:rPr>
                <w:lang w:eastAsia="ja-JP"/>
              </w:rPr>
            </w:pPr>
          </w:p>
        </w:tc>
      </w:tr>
      <w:tr w:rsidR="0089320E" w:rsidRPr="00AA5DA2" w14:paraId="4C61940B" w14:textId="77777777" w:rsidTr="00B71DAA">
        <w:tc>
          <w:tcPr>
            <w:tcW w:w="2312"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407E71">
            <w:pPr>
              <w:pStyle w:val="TAL"/>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7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89320E">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89320E">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89320E">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89320E">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89320E">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89320E">
            <w:pPr>
              <w:pStyle w:val="TAC"/>
              <w:rPr>
                <w:lang w:eastAsia="ja-JP"/>
              </w:rPr>
            </w:pPr>
          </w:p>
        </w:tc>
      </w:tr>
      <w:tr w:rsidR="00BB33C9" w:rsidRPr="00AA5DA2" w14:paraId="51E1D9D0" w14:textId="77777777" w:rsidTr="00B71DAA">
        <w:tc>
          <w:tcPr>
            <w:tcW w:w="2312"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407E71">
            <w:pPr>
              <w:pStyle w:val="TAL"/>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BB33C9">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BB33C9">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BB33C9">
            <w:pPr>
              <w:pStyle w:val="TAL"/>
              <w:rPr>
                <w:rFonts w:hint="eastAsia"/>
                <w:lang w:eastAsia="zh-CN"/>
              </w:rPr>
            </w:pPr>
            <w:bookmarkStart w:id="4173" w:name="_Hlk44419112"/>
            <w:r w:rsidRPr="00297C1B">
              <w:rPr>
                <w:lang w:eastAsia="ja-JP"/>
              </w:rPr>
              <w:t>9.2.2.</w:t>
            </w:r>
            <w:bookmarkEnd w:id="4173"/>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BB33C9">
            <w:pPr>
              <w:pStyle w:val="TAL"/>
              <w:rPr>
                <w:rFonts w:hint="eastAsia"/>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BB33C9">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BB33C9">
            <w:pPr>
              <w:pStyle w:val="TAC"/>
              <w:rPr>
                <w:highlight w:val="cyan"/>
                <w:lang w:eastAsia="ja-JP"/>
              </w:rPr>
            </w:pPr>
          </w:p>
        </w:tc>
      </w:tr>
    </w:tbl>
    <w:p w14:paraId="606DD42E" w14:textId="77777777" w:rsidR="00C96848" w:rsidRPr="00297C1B" w:rsidRDefault="00C96848" w:rsidP="00C96848">
      <w:pPr>
        <w:rPr>
          <w:rFonts w:hint="eastAsia"/>
          <w:lang w:eastAsia="zh-CN"/>
        </w:rPr>
      </w:pPr>
    </w:p>
    <w:p w14:paraId="7071DDD2" w14:textId="77777777" w:rsidR="00C96848" w:rsidRPr="00297C1B" w:rsidRDefault="00C96848" w:rsidP="00C96848">
      <w:pPr>
        <w:pStyle w:val="Heading4"/>
      </w:pPr>
      <w:bookmarkStart w:id="4174" w:name="_Toc14207740"/>
      <w:bookmarkStart w:id="4175" w:name="_Hlk44419125"/>
      <w:bookmarkStart w:id="4176" w:name="_Toc44497541"/>
      <w:bookmarkStart w:id="4177" w:name="_Toc45107929"/>
      <w:bookmarkStart w:id="4178" w:name="_Toc45901549"/>
      <w:bookmarkStart w:id="4179" w:name="_Toc51850628"/>
      <w:bookmarkStart w:id="4180" w:name="_Toc56693631"/>
      <w:bookmarkStart w:id="4181" w:name="_Toc64447174"/>
      <w:bookmarkStart w:id="4182" w:name="_Toc66286668"/>
      <w:bookmarkStart w:id="4183" w:name="_Toc74151363"/>
      <w:bookmarkStart w:id="4184" w:name="_Toc88653835"/>
      <w:bookmarkStart w:id="4185" w:name="_Toc97904191"/>
      <w:bookmarkStart w:id="4186" w:name="_Toc105175232"/>
      <w:bookmarkStart w:id="4187" w:name="_Toc113826262"/>
      <w:bookmarkStart w:id="4188" w:name="_Toc120032388"/>
      <w:r w:rsidRPr="00297C1B">
        <w:rPr>
          <w:rFonts w:hint="eastAsia"/>
          <w:lang w:eastAsia="zh-CN"/>
        </w:rPr>
        <w:t>9.1.3.</w:t>
      </w:r>
      <w:bookmarkEnd w:id="4175"/>
      <w:r>
        <w:rPr>
          <w:lang w:eastAsia="zh-CN"/>
        </w:rPr>
        <w:t>17</w:t>
      </w:r>
      <w:r w:rsidRPr="00297C1B">
        <w:tab/>
      </w:r>
      <w:r w:rsidRPr="00297C1B">
        <w:rPr>
          <w:szCs w:val="24"/>
          <w:lang w:eastAsia="zh-CN"/>
        </w:rPr>
        <w:t>HANDOVER</w:t>
      </w:r>
      <w:r w:rsidRPr="00297C1B">
        <w:rPr>
          <w:szCs w:val="24"/>
        </w:rPr>
        <w:t xml:space="preserve"> REPORT</w:t>
      </w:r>
      <w:bookmarkEnd w:id="4174"/>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B57BDD2" w14:textId="77777777" w:rsidR="00C96848" w:rsidRPr="00AA5DA2" w:rsidRDefault="00C96848" w:rsidP="00C96848">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C96848">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C96848" w:rsidRPr="00AA5DA2" w14:paraId="71DD4401" w14:textId="77777777" w:rsidTr="00B71DAA">
        <w:tblPrEx>
          <w:tblCellMar>
            <w:top w:w="0" w:type="dxa"/>
            <w:bottom w:w="0" w:type="dxa"/>
          </w:tblCellMar>
        </w:tblPrEx>
        <w:tc>
          <w:tcPr>
            <w:tcW w:w="2122" w:type="dxa"/>
          </w:tcPr>
          <w:p w14:paraId="0F22F9E8" w14:textId="77777777" w:rsidR="00C96848" w:rsidRPr="00AA5DA2" w:rsidRDefault="00C96848" w:rsidP="00B71DAA">
            <w:pPr>
              <w:pStyle w:val="TAH"/>
              <w:rPr>
                <w:lang w:eastAsia="ja-JP"/>
              </w:rPr>
            </w:pPr>
            <w:r w:rsidRPr="00AA5DA2">
              <w:rPr>
                <w:lang w:eastAsia="ja-JP"/>
              </w:rPr>
              <w:t>IE/Group Name</w:t>
            </w:r>
          </w:p>
        </w:tc>
        <w:tc>
          <w:tcPr>
            <w:tcW w:w="1260" w:type="dxa"/>
          </w:tcPr>
          <w:p w14:paraId="4BD9ECE8" w14:textId="77777777" w:rsidR="00C96848" w:rsidRPr="00AA5DA2" w:rsidRDefault="00C96848" w:rsidP="00B71DAA">
            <w:pPr>
              <w:pStyle w:val="TAH"/>
              <w:rPr>
                <w:lang w:eastAsia="ja-JP"/>
              </w:rPr>
            </w:pPr>
            <w:r w:rsidRPr="00AA5DA2">
              <w:rPr>
                <w:lang w:eastAsia="ja-JP"/>
              </w:rPr>
              <w:t>Presence</w:t>
            </w:r>
          </w:p>
        </w:tc>
        <w:tc>
          <w:tcPr>
            <w:tcW w:w="900" w:type="dxa"/>
          </w:tcPr>
          <w:p w14:paraId="02625FE5" w14:textId="77777777" w:rsidR="00C96848" w:rsidRPr="00AA5DA2" w:rsidRDefault="00C96848" w:rsidP="00B71DAA">
            <w:pPr>
              <w:pStyle w:val="TAH"/>
              <w:rPr>
                <w:lang w:eastAsia="ja-JP"/>
              </w:rPr>
            </w:pPr>
            <w:r w:rsidRPr="00AA5DA2">
              <w:rPr>
                <w:lang w:eastAsia="ja-JP"/>
              </w:rPr>
              <w:t>Range</w:t>
            </w:r>
          </w:p>
        </w:tc>
        <w:tc>
          <w:tcPr>
            <w:tcW w:w="1620" w:type="dxa"/>
          </w:tcPr>
          <w:p w14:paraId="13057EFB" w14:textId="77777777" w:rsidR="00C96848" w:rsidRPr="00AA5DA2" w:rsidRDefault="00C96848" w:rsidP="00B71DAA">
            <w:pPr>
              <w:pStyle w:val="TAH"/>
              <w:rPr>
                <w:lang w:eastAsia="ja-JP"/>
              </w:rPr>
            </w:pPr>
            <w:r w:rsidRPr="00AA5DA2">
              <w:rPr>
                <w:lang w:eastAsia="ja-JP"/>
              </w:rPr>
              <w:t>IE type and reference</w:t>
            </w:r>
          </w:p>
        </w:tc>
        <w:tc>
          <w:tcPr>
            <w:tcW w:w="1827" w:type="dxa"/>
          </w:tcPr>
          <w:p w14:paraId="54E50BCC" w14:textId="77777777" w:rsidR="00C96848" w:rsidRPr="00AA5DA2" w:rsidRDefault="00C96848" w:rsidP="00B71DAA">
            <w:pPr>
              <w:pStyle w:val="TAH"/>
              <w:rPr>
                <w:lang w:eastAsia="ja-JP"/>
              </w:rPr>
            </w:pPr>
            <w:r w:rsidRPr="00AA5DA2">
              <w:rPr>
                <w:lang w:eastAsia="ja-JP"/>
              </w:rPr>
              <w:t>Semantics description</w:t>
            </w:r>
          </w:p>
        </w:tc>
        <w:tc>
          <w:tcPr>
            <w:tcW w:w="1080" w:type="dxa"/>
          </w:tcPr>
          <w:p w14:paraId="72026CD2" w14:textId="77777777" w:rsidR="00C96848" w:rsidRPr="00AA5DA2" w:rsidRDefault="00C96848" w:rsidP="00B71DAA">
            <w:pPr>
              <w:pStyle w:val="TAH"/>
              <w:rPr>
                <w:lang w:eastAsia="ja-JP"/>
              </w:rPr>
            </w:pPr>
            <w:r w:rsidRPr="00AA5DA2">
              <w:rPr>
                <w:lang w:eastAsia="ja-JP"/>
              </w:rPr>
              <w:t>Criticality</w:t>
            </w:r>
          </w:p>
        </w:tc>
        <w:tc>
          <w:tcPr>
            <w:tcW w:w="1080" w:type="dxa"/>
          </w:tcPr>
          <w:p w14:paraId="62159AB7" w14:textId="77777777" w:rsidR="00C96848" w:rsidRPr="00AA5DA2" w:rsidRDefault="00C96848" w:rsidP="00B71DAA">
            <w:pPr>
              <w:pStyle w:val="TAH"/>
              <w:rPr>
                <w:b w:val="0"/>
                <w:lang w:eastAsia="ja-JP"/>
              </w:rPr>
            </w:pPr>
            <w:r w:rsidRPr="00AA5DA2">
              <w:rPr>
                <w:lang w:eastAsia="ja-JP"/>
              </w:rPr>
              <w:t>Assigned Criticality</w:t>
            </w:r>
          </w:p>
        </w:tc>
      </w:tr>
      <w:tr w:rsidR="00C96848" w:rsidRPr="00AA5DA2" w14:paraId="02FAC8A4" w14:textId="77777777" w:rsidTr="00B71DAA">
        <w:tblPrEx>
          <w:tblCellMar>
            <w:top w:w="0" w:type="dxa"/>
            <w:bottom w:w="0" w:type="dxa"/>
          </w:tblCellMar>
        </w:tblPrEx>
        <w:tc>
          <w:tcPr>
            <w:tcW w:w="2122" w:type="dxa"/>
          </w:tcPr>
          <w:p w14:paraId="5086DF49" w14:textId="77777777" w:rsidR="00C96848" w:rsidRPr="00AA5DA2" w:rsidRDefault="00C96848" w:rsidP="00B71DAA">
            <w:pPr>
              <w:pStyle w:val="TAL"/>
              <w:rPr>
                <w:lang w:eastAsia="ja-JP"/>
              </w:rPr>
            </w:pPr>
            <w:r w:rsidRPr="00AA5DA2">
              <w:rPr>
                <w:lang w:eastAsia="ja-JP"/>
              </w:rPr>
              <w:t>Message Type</w:t>
            </w:r>
          </w:p>
        </w:tc>
        <w:tc>
          <w:tcPr>
            <w:tcW w:w="1260" w:type="dxa"/>
          </w:tcPr>
          <w:p w14:paraId="6130D659" w14:textId="77777777" w:rsidR="00C96848" w:rsidRPr="00AA5DA2" w:rsidRDefault="00C96848" w:rsidP="00B71DAA">
            <w:pPr>
              <w:pStyle w:val="TAL"/>
              <w:rPr>
                <w:lang w:eastAsia="ja-JP"/>
              </w:rPr>
            </w:pPr>
            <w:r w:rsidRPr="00AA5DA2">
              <w:rPr>
                <w:lang w:eastAsia="ja-JP"/>
              </w:rPr>
              <w:t>M</w:t>
            </w:r>
          </w:p>
        </w:tc>
        <w:tc>
          <w:tcPr>
            <w:tcW w:w="900" w:type="dxa"/>
          </w:tcPr>
          <w:p w14:paraId="299C0494" w14:textId="77777777" w:rsidR="00C96848" w:rsidRPr="00AA5DA2" w:rsidRDefault="00C96848" w:rsidP="00B71DAA">
            <w:pPr>
              <w:pStyle w:val="TAL"/>
              <w:rPr>
                <w:lang w:eastAsia="ja-JP"/>
              </w:rPr>
            </w:pPr>
          </w:p>
        </w:tc>
        <w:tc>
          <w:tcPr>
            <w:tcW w:w="1620" w:type="dxa"/>
          </w:tcPr>
          <w:p w14:paraId="616858FC" w14:textId="77777777" w:rsidR="00C96848" w:rsidRPr="00AA5DA2" w:rsidRDefault="00C96848" w:rsidP="00B71DAA">
            <w:pPr>
              <w:pStyle w:val="TAL"/>
              <w:rPr>
                <w:lang w:eastAsia="ja-JP"/>
              </w:rPr>
            </w:pPr>
            <w:r w:rsidRPr="0090263D">
              <w:rPr>
                <w:lang w:eastAsia="ja-JP"/>
              </w:rPr>
              <w:t>9.2.3.1</w:t>
            </w:r>
          </w:p>
        </w:tc>
        <w:tc>
          <w:tcPr>
            <w:tcW w:w="1827" w:type="dxa"/>
          </w:tcPr>
          <w:p w14:paraId="7B2AB6BA" w14:textId="77777777" w:rsidR="00C96848" w:rsidRPr="00AA5DA2" w:rsidRDefault="00C96848" w:rsidP="00B71DAA">
            <w:pPr>
              <w:pStyle w:val="TAL"/>
              <w:rPr>
                <w:lang w:eastAsia="ja-JP"/>
              </w:rPr>
            </w:pPr>
          </w:p>
        </w:tc>
        <w:tc>
          <w:tcPr>
            <w:tcW w:w="1080" w:type="dxa"/>
          </w:tcPr>
          <w:p w14:paraId="30B0EF17" w14:textId="77777777" w:rsidR="00C96848" w:rsidRPr="00AA5DA2" w:rsidRDefault="00C96848" w:rsidP="00B71DAA">
            <w:pPr>
              <w:pStyle w:val="TAC"/>
              <w:rPr>
                <w:lang w:eastAsia="ja-JP"/>
              </w:rPr>
            </w:pPr>
            <w:r w:rsidRPr="00AA5DA2">
              <w:rPr>
                <w:lang w:eastAsia="ja-JP"/>
              </w:rPr>
              <w:t>YES</w:t>
            </w:r>
          </w:p>
        </w:tc>
        <w:tc>
          <w:tcPr>
            <w:tcW w:w="1080" w:type="dxa"/>
          </w:tcPr>
          <w:p w14:paraId="0ED10007" w14:textId="77777777" w:rsidR="00C96848" w:rsidRPr="00AA5DA2" w:rsidRDefault="00C96848" w:rsidP="00B71DAA">
            <w:pPr>
              <w:pStyle w:val="TAC"/>
              <w:rPr>
                <w:lang w:eastAsia="ja-JP"/>
              </w:rPr>
            </w:pPr>
            <w:r w:rsidRPr="00AA5DA2">
              <w:rPr>
                <w:lang w:eastAsia="ja-JP"/>
              </w:rPr>
              <w:t>ignore</w:t>
            </w:r>
          </w:p>
        </w:tc>
      </w:tr>
      <w:tr w:rsidR="00C96848" w:rsidRPr="00AA5DA2" w14:paraId="00DC369A" w14:textId="77777777" w:rsidTr="00B71DAA">
        <w:tblPrEx>
          <w:tblCellMar>
            <w:top w:w="0" w:type="dxa"/>
            <w:bottom w:w="0" w:type="dxa"/>
          </w:tblCellMar>
        </w:tblPrEx>
        <w:tc>
          <w:tcPr>
            <w:tcW w:w="2122" w:type="dxa"/>
          </w:tcPr>
          <w:p w14:paraId="69EFE29D" w14:textId="77777777" w:rsidR="00C96848" w:rsidRPr="00AA5DA2" w:rsidRDefault="00C96848" w:rsidP="00B71DAA">
            <w:pPr>
              <w:pStyle w:val="TAL"/>
              <w:rPr>
                <w:lang w:eastAsia="ja-JP"/>
              </w:rPr>
            </w:pPr>
            <w:r>
              <w:rPr>
                <w:rFonts w:hint="eastAsia"/>
                <w:lang w:eastAsia="zh-CN"/>
              </w:rPr>
              <w:t>Handover</w:t>
            </w:r>
            <w:r w:rsidRPr="00AA5DA2">
              <w:rPr>
                <w:lang w:eastAsia="ja-JP"/>
              </w:rPr>
              <w:t xml:space="preserve"> Report Type</w:t>
            </w:r>
          </w:p>
        </w:tc>
        <w:tc>
          <w:tcPr>
            <w:tcW w:w="1260" w:type="dxa"/>
          </w:tcPr>
          <w:p w14:paraId="32D5933B" w14:textId="77777777" w:rsidR="00C96848" w:rsidRPr="00AA5DA2" w:rsidRDefault="00C96848" w:rsidP="00B71DAA">
            <w:pPr>
              <w:pStyle w:val="TAL"/>
              <w:rPr>
                <w:lang w:eastAsia="ja-JP"/>
              </w:rPr>
            </w:pPr>
            <w:r w:rsidRPr="00AA5DA2">
              <w:rPr>
                <w:lang w:eastAsia="ja-JP"/>
              </w:rPr>
              <w:t>M</w:t>
            </w:r>
          </w:p>
        </w:tc>
        <w:tc>
          <w:tcPr>
            <w:tcW w:w="900" w:type="dxa"/>
          </w:tcPr>
          <w:p w14:paraId="467E0205" w14:textId="77777777" w:rsidR="00C96848" w:rsidRPr="00AA5DA2" w:rsidRDefault="00C96848" w:rsidP="00B71DAA">
            <w:pPr>
              <w:pStyle w:val="TAL"/>
              <w:rPr>
                <w:lang w:eastAsia="ja-JP"/>
              </w:rPr>
            </w:pPr>
          </w:p>
        </w:tc>
        <w:tc>
          <w:tcPr>
            <w:tcW w:w="1620" w:type="dxa"/>
          </w:tcPr>
          <w:p w14:paraId="6B204D82" w14:textId="77777777" w:rsidR="00C96848" w:rsidRPr="00AA5DA2" w:rsidRDefault="00C96848" w:rsidP="00B71DAA">
            <w:pPr>
              <w:pStyle w:val="TAL"/>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827" w:type="dxa"/>
          </w:tcPr>
          <w:p w14:paraId="514A704F" w14:textId="77777777" w:rsidR="00C96848" w:rsidRPr="00AA5DA2" w:rsidRDefault="00C96848" w:rsidP="00B71DAA">
            <w:pPr>
              <w:pStyle w:val="TAL"/>
              <w:rPr>
                <w:lang w:eastAsia="ja-JP"/>
              </w:rPr>
            </w:pPr>
          </w:p>
        </w:tc>
        <w:tc>
          <w:tcPr>
            <w:tcW w:w="1080" w:type="dxa"/>
          </w:tcPr>
          <w:p w14:paraId="2FC358BF" w14:textId="77777777" w:rsidR="00C96848" w:rsidRPr="00AA5DA2" w:rsidRDefault="00C96848" w:rsidP="00B71DAA">
            <w:pPr>
              <w:pStyle w:val="TAC"/>
              <w:rPr>
                <w:lang w:eastAsia="ja-JP"/>
              </w:rPr>
            </w:pPr>
            <w:r w:rsidRPr="00AA5DA2">
              <w:rPr>
                <w:lang w:eastAsia="ja-JP"/>
              </w:rPr>
              <w:t>YES</w:t>
            </w:r>
          </w:p>
        </w:tc>
        <w:tc>
          <w:tcPr>
            <w:tcW w:w="1080" w:type="dxa"/>
          </w:tcPr>
          <w:p w14:paraId="74306D40" w14:textId="77777777" w:rsidR="00C96848" w:rsidRPr="00AA5DA2" w:rsidRDefault="00C96848" w:rsidP="00B71DAA">
            <w:pPr>
              <w:pStyle w:val="TAC"/>
              <w:rPr>
                <w:lang w:eastAsia="ja-JP"/>
              </w:rPr>
            </w:pPr>
            <w:r w:rsidRPr="00AA5DA2">
              <w:rPr>
                <w:lang w:eastAsia="ja-JP"/>
              </w:rPr>
              <w:t>ignore</w:t>
            </w:r>
          </w:p>
        </w:tc>
      </w:tr>
      <w:tr w:rsidR="00C96848" w:rsidRPr="00AA5DA2" w14:paraId="1C4E7B35" w14:textId="77777777" w:rsidTr="00B71DAA">
        <w:tblPrEx>
          <w:tblCellMar>
            <w:top w:w="0" w:type="dxa"/>
            <w:bottom w:w="0" w:type="dxa"/>
          </w:tblCellMar>
        </w:tblPrEx>
        <w:tc>
          <w:tcPr>
            <w:tcW w:w="2122" w:type="dxa"/>
          </w:tcPr>
          <w:p w14:paraId="1B275949" w14:textId="77777777" w:rsidR="00C96848" w:rsidRPr="00AA5DA2" w:rsidRDefault="00C96848" w:rsidP="00B71DAA">
            <w:pPr>
              <w:pStyle w:val="TAL"/>
              <w:rPr>
                <w:lang w:eastAsia="ja-JP"/>
              </w:rPr>
            </w:pPr>
            <w:r>
              <w:rPr>
                <w:rFonts w:hint="eastAsia"/>
                <w:lang w:eastAsia="zh-CN"/>
              </w:rPr>
              <w:t>Handover</w:t>
            </w:r>
            <w:r w:rsidRPr="00AA5DA2">
              <w:rPr>
                <w:lang w:eastAsia="ja-JP"/>
              </w:rPr>
              <w:t xml:space="preserve"> Cause</w:t>
            </w:r>
          </w:p>
        </w:tc>
        <w:tc>
          <w:tcPr>
            <w:tcW w:w="1260" w:type="dxa"/>
          </w:tcPr>
          <w:p w14:paraId="4F9906DC" w14:textId="77777777" w:rsidR="00C96848" w:rsidRPr="00AA5DA2" w:rsidRDefault="00C96848" w:rsidP="00B71DAA">
            <w:pPr>
              <w:pStyle w:val="TAL"/>
              <w:rPr>
                <w:lang w:eastAsia="ja-JP"/>
              </w:rPr>
            </w:pPr>
            <w:r w:rsidRPr="00AA5DA2">
              <w:rPr>
                <w:lang w:eastAsia="ja-JP"/>
              </w:rPr>
              <w:t>M</w:t>
            </w:r>
          </w:p>
        </w:tc>
        <w:tc>
          <w:tcPr>
            <w:tcW w:w="900" w:type="dxa"/>
          </w:tcPr>
          <w:p w14:paraId="3CA8F3E3" w14:textId="77777777" w:rsidR="00C96848" w:rsidRPr="00AA5DA2" w:rsidRDefault="00C96848" w:rsidP="00B71DAA">
            <w:pPr>
              <w:pStyle w:val="TAL"/>
              <w:rPr>
                <w:lang w:eastAsia="ja-JP"/>
              </w:rPr>
            </w:pPr>
          </w:p>
        </w:tc>
        <w:tc>
          <w:tcPr>
            <w:tcW w:w="1620" w:type="dxa"/>
          </w:tcPr>
          <w:p w14:paraId="38A1120C" w14:textId="77777777" w:rsidR="00C96848" w:rsidRPr="00AA5DA2" w:rsidRDefault="00C96848" w:rsidP="00B71DAA">
            <w:pPr>
              <w:pStyle w:val="TAL"/>
              <w:rPr>
                <w:lang w:eastAsia="ja-JP"/>
              </w:rPr>
            </w:pPr>
            <w:r w:rsidRPr="00AA5DA2">
              <w:rPr>
                <w:lang w:eastAsia="ja-JP"/>
              </w:rPr>
              <w:t>Cause</w:t>
            </w:r>
          </w:p>
          <w:p w14:paraId="163E343F" w14:textId="77777777" w:rsidR="00C96848" w:rsidRPr="00AA5DA2" w:rsidRDefault="00C96848" w:rsidP="00B71DAA">
            <w:pPr>
              <w:pStyle w:val="TAL"/>
              <w:rPr>
                <w:rFonts w:hint="eastAsia"/>
                <w:lang w:eastAsia="zh-CN"/>
              </w:rPr>
            </w:pPr>
            <w:r w:rsidRPr="00AA5DA2">
              <w:rPr>
                <w:lang w:eastAsia="ja-JP"/>
              </w:rPr>
              <w:t>9.2.</w:t>
            </w:r>
            <w:r>
              <w:rPr>
                <w:rFonts w:hint="eastAsia"/>
                <w:lang w:eastAsia="zh-CN"/>
              </w:rPr>
              <w:t>3.2</w:t>
            </w:r>
          </w:p>
        </w:tc>
        <w:tc>
          <w:tcPr>
            <w:tcW w:w="1827" w:type="dxa"/>
          </w:tcPr>
          <w:p w14:paraId="6B671F37" w14:textId="77777777" w:rsidR="00C96848" w:rsidRPr="00AA5DA2" w:rsidRDefault="00C96848" w:rsidP="00B71DAA">
            <w:pPr>
              <w:pStyle w:val="TAL"/>
              <w:rPr>
                <w:rFonts w:hint="eastAsia"/>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B71DAA">
            <w:pPr>
              <w:pStyle w:val="TAC"/>
              <w:rPr>
                <w:lang w:eastAsia="ja-JP"/>
              </w:rPr>
            </w:pPr>
            <w:r w:rsidRPr="00AA5DA2">
              <w:rPr>
                <w:lang w:eastAsia="ja-JP"/>
              </w:rPr>
              <w:t>YES</w:t>
            </w:r>
          </w:p>
        </w:tc>
        <w:tc>
          <w:tcPr>
            <w:tcW w:w="1080" w:type="dxa"/>
          </w:tcPr>
          <w:p w14:paraId="2B2DEF9F" w14:textId="77777777" w:rsidR="00C96848" w:rsidRPr="00AA5DA2" w:rsidRDefault="00C96848" w:rsidP="00B71DAA">
            <w:pPr>
              <w:pStyle w:val="TAC"/>
              <w:rPr>
                <w:lang w:eastAsia="ja-JP"/>
              </w:rPr>
            </w:pPr>
            <w:r w:rsidRPr="00AA5DA2">
              <w:rPr>
                <w:lang w:eastAsia="ja-JP"/>
              </w:rPr>
              <w:t>ignore</w:t>
            </w:r>
          </w:p>
        </w:tc>
      </w:tr>
      <w:tr w:rsidR="00C96848" w:rsidRPr="00AA5DA2" w14:paraId="5E07E703" w14:textId="77777777" w:rsidTr="00B71DAA">
        <w:tblPrEx>
          <w:tblCellMar>
            <w:top w:w="0" w:type="dxa"/>
            <w:bottom w:w="0" w:type="dxa"/>
          </w:tblCellMar>
        </w:tblPrEx>
        <w:tc>
          <w:tcPr>
            <w:tcW w:w="2122" w:type="dxa"/>
          </w:tcPr>
          <w:p w14:paraId="09D96EEF" w14:textId="77777777" w:rsidR="00C96848" w:rsidRPr="00AA5DA2" w:rsidRDefault="00C96848" w:rsidP="00B71DAA">
            <w:pPr>
              <w:pStyle w:val="TAL"/>
              <w:rPr>
                <w:lang w:eastAsia="ja-JP"/>
              </w:rPr>
            </w:pPr>
            <w:r w:rsidRPr="00AA5DA2">
              <w:rPr>
                <w:lang w:eastAsia="ja-JP"/>
              </w:rPr>
              <w:t xml:space="preserve">Source cell </w:t>
            </w:r>
            <w:r w:rsidRPr="0090263D">
              <w:rPr>
                <w:lang w:eastAsia="ja-JP"/>
              </w:rPr>
              <w:t>CGI</w:t>
            </w:r>
          </w:p>
        </w:tc>
        <w:tc>
          <w:tcPr>
            <w:tcW w:w="1260" w:type="dxa"/>
          </w:tcPr>
          <w:p w14:paraId="75816FA8" w14:textId="77777777" w:rsidR="00C96848" w:rsidRPr="00AA5DA2" w:rsidRDefault="00C96848" w:rsidP="00B71DAA">
            <w:pPr>
              <w:pStyle w:val="TAL"/>
              <w:rPr>
                <w:rFonts w:hint="eastAsia"/>
                <w:lang w:eastAsia="zh-CN"/>
              </w:rPr>
            </w:pPr>
            <w:r>
              <w:rPr>
                <w:lang w:eastAsia="ja-JP"/>
              </w:rPr>
              <w:t>M</w:t>
            </w:r>
          </w:p>
        </w:tc>
        <w:tc>
          <w:tcPr>
            <w:tcW w:w="900" w:type="dxa"/>
          </w:tcPr>
          <w:p w14:paraId="01A58003" w14:textId="77777777" w:rsidR="00C96848" w:rsidRPr="00AA5DA2" w:rsidRDefault="00C96848" w:rsidP="00B71DAA">
            <w:pPr>
              <w:pStyle w:val="TAL"/>
              <w:rPr>
                <w:lang w:eastAsia="ja-JP"/>
              </w:rPr>
            </w:pPr>
          </w:p>
        </w:tc>
        <w:tc>
          <w:tcPr>
            <w:tcW w:w="1620" w:type="dxa"/>
          </w:tcPr>
          <w:p w14:paraId="452CAFDB" w14:textId="77777777" w:rsidR="00C96848" w:rsidRPr="009D1FE9" w:rsidRDefault="00C96848" w:rsidP="00B71DAA">
            <w:pPr>
              <w:pStyle w:val="TAL"/>
              <w:rPr>
                <w:lang w:eastAsia="ja-JP"/>
              </w:rPr>
            </w:pPr>
            <w:r w:rsidRPr="009D1FE9">
              <w:rPr>
                <w:lang w:eastAsia="ja-JP"/>
              </w:rPr>
              <w:t>Global NG-RAN Cell Identity</w:t>
            </w:r>
          </w:p>
          <w:p w14:paraId="5E634A50" w14:textId="77777777" w:rsidR="00C96848" w:rsidRPr="009D1FE9" w:rsidRDefault="00C96848" w:rsidP="00B71DAA">
            <w:pPr>
              <w:pStyle w:val="TAL"/>
              <w:rPr>
                <w:lang w:eastAsia="zh-CN"/>
              </w:rPr>
            </w:pPr>
            <w:r w:rsidRPr="009D1FE9">
              <w:rPr>
                <w:lang w:eastAsia="ja-JP"/>
              </w:rPr>
              <w:t xml:space="preserve">9.2.2.27 </w:t>
            </w:r>
          </w:p>
          <w:p w14:paraId="2226B7A1" w14:textId="77777777" w:rsidR="00C96848" w:rsidRPr="009D1FE9" w:rsidRDefault="00C96848" w:rsidP="00B71DAA">
            <w:pPr>
              <w:pStyle w:val="TAL"/>
              <w:rPr>
                <w:rFonts w:hint="eastAsia"/>
                <w:lang w:eastAsia="zh-CN"/>
              </w:rPr>
            </w:pPr>
          </w:p>
        </w:tc>
        <w:tc>
          <w:tcPr>
            <w:tcW w:w="1827" w:type="dxa"/>
          </w:tcPr>
          <w:p w14:paraId="425F69CA" w14:textId="77777777" w:rsidR="00C96848" w:rsidRPr="00AA5DA2" w:rsidRDefault="00C96848" w:rsidP="00B71DAA">
            <w:pPr>
              <w:pStyle w:val="TAL"/>
              <w:rPr>
                <w:rFonts w:hint="eastAsia"/>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B71DAA">
            <w:pPr>
              <w:pStyle w:val="TAC"/>
              <w:rPr>
                <w:lang w:eastAsia="ja-JP"/>
              </w:rPr>
            </w:pPr>
            <w:r w:rsidRPr="00AA5DA2">
              <w:rPr>
                <w:lang w:eastAsia="ja-JP"/>
              </w:rPr>
              <w:t>YES</w:t>
            </w:r>
          </w:p>
        </w:tc>
        <w:tc>
          <w:tcPr>
            <w:tcW w:w="1080" w:type="dxa"/>
          </w:tcPr>
          <w:p w14:paraId="43B6FCAA" w14:textId="77777777" w:rsidR="00C96848" w:rsidRPr="00AA5DA2" w:rsidRDefault="00C96848" w:rsidP="00B71DAA">
            <w:pPr>
              <w:pStyle w:val="TAC"/>
              <w:rPr>
                <w:lang w:eastAsia="ja-JP"/>
              </w:rPr>
            </w:pPr>
            <w:r w:rsidRPr="00AA5DA2">
              <w:rPr>
                <w:lang w:eastAsia="ja-JP"/>
              </w:rPr>
              <w:t>ignore</w:t>
            </w:r>
          </w:p>
        </w:tc>
      </w:tr>
      <w:tr w:rsidR="00C96848" w:rsidRPr="00AA5DA2" w14:paraId="2CE46781" w14:textId="77777777" w:rsidTr="00B71DAA">
        <w:tblPrEx>
          <w:tblCellMar>
            <w:top w:w="0" w:type="dxa"/>
            <w:bottom w:w="0" w:type="dxa"/>
          </w:tblCellMar>
        </w:tblPrEx>
        <w:tc>
          <w:tcPr>
            <w:tcW w:w="2122" w:type="dxa"/>
          </w:tcPr>
          <w:p w14:paraId="70365573" w14:textId="77777777" w:rsidR="00C96848" w:rsidRPr="00AA5DA2" w:rsidRDefault="00C96848" w:rsidP="00B71DAA">
            <w:pPr>
              <w:pStyle w:val="TAL"/>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6F79042D" w14:textId="77777777" w:rsidR="00C96848" w:rsidRPr="00AA5DA2" w:rsidRDefault="00C96848" w:rsidP="00B71DAA">
            <w:pPr>
              <w:pStyle w:val="TAL"/>
              <w:rPr>
                <w:lang w:eastAsia="ja-JP"/>
              </w:rPr>
            </w:pPr>
            <w:r>
              <w:rPr>
                <w:lang w:eastAsia="ja-JP"/>
              </w:rPr>
              <w:t>M</w:t>
            </w:r>
          </w:p>
        </w:tc>
        <w:tc>
          <w:tcPr>
            <w:tcW w:w="900" w:type="dxa"/>
          </w:tcPr>
          <w:p w14:paraId="10A225AA" w14:textId="77777777" w:rsidR="00C96848" w:rsidRPr="00AA5DA2" w:rsidRDefault="00C96848" w:rsidP="00B71DAA">
            <w:pPr>
              <w:pStyle w:val="TAL"/>
              <w:rPr>
                <w:lang w:eastAsia="ja-JP"/>
              </w:rPr>
            </w:pPr>
          </w:p>
        </w:tc>
        <w:tc>
          <w:tcPr>
            <w:tcW w:w="1620" w:type="dxa"/>
          </w:tcPr>
          <w:p w14:paraId="378BB337" w14:textId="77777777" w:rsidR="00C96848" w:rsidRPr="009D1FE9" w:rsidRDefault="00C96848" w:rsidP="00B71DAA">
            <w:pPr>
              <w:pStyle w:val="TAL"/>
              <w:rPr>
                <w:lang w:eastAsia="zh-CN"/>
              </w:rPr>
            </w:pPr>
            <w:r w:rsidRPr="009D1FE9">
              <w:rPr>
                <w:lang w:eastAsia="zh-CN"/>
              </w:rPr>
              <w:t>Global NG-RAN Cell Identity</w:t>
            </w:r>
          </w:p>
          <w:p w14:paraId="05671143" w14:textId="77777777" w:rsidR="00C96848" w:rsidRPr="009D1FE9" w:rsidRDefault="00C96848" w:rsidP="00B71DAA">
            <w:pPr>
              <w:pStyle w:val="TAL"/>
              <w:rPr>
                <w:lang w:eastAsia="ja-JP"/>
              </w:rPr>
            </w:pPr>
            <w:r w:rsidRPr="009D1FE9">
              <w:rPr>
                <w:lang w:eastAsia="zh-CN"/>
              </w:rPr>
              <w:t>9.2.2.27</w:t>
            </w:r>
          </w:p>
        </w:tc>
        <w:tc>
          <w:tcPr>
            <w:tcW w:w="1827" w:type="dxa"/>
          </w:tcPr>
          <w:p w14:paraId="5E0DE75E" w14:textId="77777777" w:rsidR="00C96848" w:rsidRDefault="00C96848" w:rsidP="00B71DAA">
            <w:pPr>
              <w:pStyle w:val="TAL"/>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B71DAA">
            <w:pPr>
              <w:pStyle w:val="TAL"/>
              <w:rPr>
                <w:rFonts w:hint="eastAsia"/>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B71DAA">
            <w:pPr>
              <w:pStyle w:val="TAC"/>
              <w:rPr>
                <w:lang w:eastAsia="ja-JP"/>
              </w:rPr>
            </w:pPr>
            <w:r w:rsidRPr="00AA5DA2">
              <w:rPr>
                <w:lang w:eastAsia="ja-JP"/>
              </w:rPr>
              <w:t>YES</w:t>
            </w:r>
          </w:p>
        </w:tc>
        <w:tc>
          <w:tcPr>
            <w:tcW w:w="1080" w:type="dxa"/>
          </w:tcPr>
          <w:p w14:paraId="4A72B05B" w14:textId="77777777" w:rsidR="00C96848" w:rsidRPr="00AA5DA2" w:rsidRDefault="00C96848" w:rsidP="00B71DAA">
            <w:pPr>
              <w:pStyle w:val="TAC"/>
              <w:rPr>
                <w:lang w:eastAsia="ja-JP"/>
              </w:rPr>
            </w:pPr>
            <w:r w:rsidRPr="00AA5DA2">
              <w:rPr>
                <w:lang w:eastAsia="ja-JP"/>
              </w:rPr>
              <w:t>ignore</w:t>
            </w:r>
          </w:p>
        </w:tc>
      </w:tr>
      <w:tr w:rsidR="00C96848" w:rsidRPr="00AA5DA2" w14:paraId="3312ED78" w14:textId="77777777" w:rsidTr="00B71DAA">
        <w:tblPrEx>
          <w:tblCellMar>
            <w:top w:w="0" w:type="dxa"/>
            <w:bottom w:w="0" w:type="dxa"/>
          </w:tblCellMar>
        </w:tblPrEx>
        <w:tc>
          <w:tcPr>
            <w:tcW w:w="2122" w:type="dxa"/>
          </w:tcPr>
          <w:p w14:paraId="51638E8A" w14:textId="77777777" w:rsidR="00C96848" w:rsidRPr="00AA5DA2" w:rsidRDefault="00C96848" w:rsidP="00B71DAA">
            <w:pPr>
              <w:pStyle w:val="TAL"/>
              <w:rPr>
                <w:lang w:eastAsia="ja-JP"/>
              </w:rPr>
            </w:pPr>
            <w:r w:rsidRPr="00AA5DA2">
              <w:rPr>
                <w:lang w:eastAsia="ja-JP"/>
              </w:rPr>
              <w:t xml:space="preserve">Re-establishment cell </w:t>
            </w:r>
            <w:r w:rsidRPr="0090263D">
              <w:rPr>
                <w:lang w:eastAsia="ja-JP"/>
              </w:rPr>
              <w:t>CGI</w:t>
            </w:r>
          </w:p>
        </w:tc>
        <w:tc>
          <w:tcPr>
            <w:tcW w:w="1260" w:type="dxa"/>
          </w:tcPr>
          <w:p w14:paraId="73601354" w14:textId="77777777" w:rsidR="00C96848" w:rsidRPr="00AA5DA2" w:rsidRDefault="00C96848" w:rsidP="00B71DAA">
            <w:pPr>
              <w:pStyle w:val="TAL"/>
              <w:rPr>
                <w:lang w:eastAsia="ja-JP"/>
              </w:rPr>
            </w:pPr>
            <w:r w:rsidRPr="00AA5DA2">
              <w:rPr>
                <w:lang w:eastAsia="ja-JP"/>
              </w:rPr>
              <w:t>C-</w:t>
            </w:r>
          </w:p>
          <w:p w14:paraId="47D27D7E" w14:textId="77777777" w:rsidR="00C96848" w:rsidRPr="00AA5DA2" w:rsidRDefault="00C96848" w:rsidP="00B71DAA">
            <w:pPr>
              <w:pStyle w:val="TAL"/>
              <w:rPr>
                <w:rFonts w:hint="eastAsia"/>
                <w:lang w:eastAsia="zh-CN"/>
              </w:rPr>
            </w:pPr>
            <w:r w:rsidRPr="00AA5DA2">
              <w:rPr>
                <w:lang w:eastAsia="ja-JP"/>
              </w:rPr>
              <w:t>ifHandoverReportType HoToWrongCell</w:t>
            </w:r>
          </w:p>
        </w:tc>
        <w:tc>
          <w:tcPr>
            <w:tcW w:w="900" w:type="dxa"/>
          </w:tcPr>
          <w:p w14:paraId="71252DE7" w14:textId="77777777" w:rsidR="00C96848" w:rsidRPr="00AA5DA2" w:rsidRDefault="00C96848" w:rsidP="00B71DAA">
            <w:pPr>
              <w:pStyle w:val="TAL"/>
              <w:rPr>
                <w:lang w:eastAsia="ja-JP"/>
              </w:rPr>
            </w:pPr>
          </w:p>
        </w:tc>
        <w:tc>
          <w:tcPr>
            <w:tcW w:w="1620" w:type="dxa"/>
          </w:tcPr>
          <w:p w14:paraId="3A5EDCAC" w14:textId="77777777" w:rsidR="00C96848" w:rsidRPr="009D1FE9" w:rsidRDefault="00C96848" w:rsidP="00B71DAA">
            <w:pPr>
              <w:pStyle w:val="TAL"/>
              <w:rPr>
                <w:lang w:eastAsia="zh-CN"/>
              </w:rPr>
            </w:pPr>
            <w:r w:rsidRPr="009D1FE9">
              <w:rPr>
                <w:lang w:eastAsia="zh-CN"/>
              </w:rPr>
              <w:t>Global Cell Identity</w:t>
            </w:r>
          </w:p>
          <w:p w14:paraId="64447FBC" w14:textId="77777777" w:rsidR="00C96848" w:rsidRPr="009D1FE9" w:rsidRDefault="00C96848" w:rsidP="00B71DAA">
            <w:pPr>
              <w:pStyle w:val="TAL"/>
              <w:rPr>
                <w:lang w:eastAsia="ja-JP"/>
              </w:rPr>
            </w:pPr>
            <w:r w:rsidRPr="009D1FE9">
              <w:rPr>
                <w:lang w:eastAsia="zh-CN"/>
              </w:rPr>
              <w:t>9.2.2.</w:t>
            </w:r>
            <w:r w:rsidR="00C06B51">
              <w:rPr>
                <w:lang w:eastAsia="zh-CN"/>
              </w:rPr>
              <w:t>7</w:t>
            </w:r>
            <w:r w:rsidR="008D24A0">
              <w:rPr>
                <w:lang w:eastAsia="zh-CN"/>
              </w:rPr>
              <w:t>3</w:t>
            </w:r>
          </w:p>
        </w:tc>
        <w:tc>
          <w:tcPr>
            <w:tcW w:w="1827" w:type="dxa"/>
          </w:tcPr>
          <w:p w14:paraId="32E5338D" w14:textId="77777777" w:rsidR="00C96848" w:rsidRPr="00AA5DA2" w:rsidRDefault="00C96848" w:rsidP="00B71DAA">
            <w:pPr>
              <w:pStyle w:val="TAL"/>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B71DAA">
            <w:pPr>
              <w:pStyle w:val="TAC"/>
              <w:rPr>
                <w:lang w:eastAsia="ja-JP"/>
              </w:rPr>
            </w:pPr>
            <w:r w:rsidRPr="00AA5DA2">
              <w:rPr>
                <w:lang w:eastAsia="ja-JP"/>
              </w:rPr>
              <w:t>YES</w:t>
            </w:r>
          </w:p>
        </w:tc>
        <w:tc>
          <w:tcPr>
            <w:tcW w:w="1080" w:type="dxa"/>
          </w:tcPr>
          <w:p w14:paraId="3B792F28" w14:textId="77777777" w:rsidR="00C96848" w:rsidRPr="00AA5DA2" w:rsidRDefault="00C96848" w:rsidP="00B71DAA">
            <w:pPr>
              <w:pStyle w:val="TAC"/>
              <w:rPr>
                <w:lang w:eastAsia="ja-JP"/>
              </w:rPr>
            </w:pPr>
            <w:r w:rsidRPr="00AA5DA2">
              <w:rPr>
                <w:lang w:eastAsia="ja-JP"/>
              </w:rPr>
              <w:t>ignore</w:t>
            </w:r>
          </w:p>
        </w:tc>
      </w:tr>
      <w:tr w:rsidR="00C96848" w:rsidRPr="00AA5DA2" w14:paraId="5B99C1C0" w14:textId="77777777" w:rsidTr="00B71DAA">
        <w:tblPrEx>
          <w:tblCellMar>
            <w:top w:w="0" w:type="dxa"/>
            <w:bottom w:w="0" w:type="dxa"/>
          </w:tblCellMar>
        </w:tblPrEx>
        <w:tc>
          <w:tcPr>
            <w:tcW w:w="2122"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B71DAA">
            <w:pPr>
              <w:pStyle w:val="TAL"/>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B71DAA">
            <w:pPr>
              <w:pStyle w:val="TAL"/>
              <w:rPr>
                <w:lang w:eastAsia="ja-JP"/>
              </w:rPr>
            </w:pPr>
            <w:r w:rsidRPr="00AA5DA2">
              <w:rPr>
                <w:lang w:eastAsia="ja-JP"/>
              </w:rPr>
              <w:t>C-</w:t>
            </w:r>
          </w:p>
          <w:p w14:paraId="6D13D235" w14:textId="77777777" w:rsidR="00C96848" w:rsidRPr="00AA5DA2" w:rsidRDefault="00C96848" w:rsidP="00B71DAA">
            <w:pPr>
              <w:pStyle w:val="TAL"/>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B71DAA">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B71DAA">
            <w:pPr>
              <w:pStyle w:val="TAL"/>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B71DAA">
            <w:pPr>
              <w:pStyle w:val="TAL"/>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B71DAA">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B71DAA">
            <w:pPr>
              <w:pStyle w:val="TAC"/>
              <w:rPr>
                <w:lang w:eastAsia="ja-JP"/>
              </w:rPr>
            </w:pPr>
            <w:r w:rsidRPr="00AA5DA2">
              <w:rPr>
                <w:lang w:eastAsia="ja-JP"/>
              </w:rPr>
              <w:t>ignore</w:t>
            </w:r>
          </w:p>
        </w:tc>
      </w:tr>
      <w:tr w:rsidR="00C96848" w:rsidRPr="00AA5DA2" w14:paraId="24362A93" w14:textId="77777777" w:rsidTr="00B71DAA">
        <w:tblPrEx>
          <w:tblCellMar>
            <w:top w:w="0" w:type="dxa"/>
            <w:bottom w:w="0" w:type="dxa"/>
          </w:tblCellMar>
        </w:tblPrEx>
        <w:tc>
          <w:tcPr>
            <w:tcW w:w="2122"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B71DAA">
            <w:pPr>
              <w:pStyle w:val="TAL"/>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B71DAA">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B71DAA">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B71DAA">
            <w:pPr>
              <w:pStyle w:val="TAL"/>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B71DAA">
            <w:pPr>
              <w:pStyle w:val="TAL"/>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B71DAA">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B71DAA">
            <w:pPr>
              <w:pStyle w:val="TAC"/>
              <w:rPr>
                <w:lang w:eastAsia="ja-JP"/>
              </w:rPr>
            </w:pPr>
            <w:r w:rsidRPr="00AA5DA2">
              <w:rPr>
                <w:lang w:eastAsia="ja-JP"/>
              </w:rPr>
              <w:t>ignore</w:t>
            </w:r>
          </w:p>
        </w:tc>
      </w:tr>
      <w:tr w:rsidR="00C96848" w:rsidRPr="00AA5DA2" w14:paraId="02372556" w14:textId="77777777" w:rsidTr="00B71DAA">
        <w:tblPrEx>
          <w:tblCellMar>
            <w:top w:w="0" w:type="dxa"/>
            <w:bottom w:w="0" w:type="dxa"/>
          </w:tblCellMar>
        </w:tblPrEx>
        <w:tc>
          <w:tcPr>
            <w:tcW w:w="2122"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B71DAA">
            <w:pPr>
              <w:pStyle w:val="TAL"/>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B71DAA">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B71DAA">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B71DAA">
            <w:pPr>
              <w:pStyle w:val="TAL"/>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B71DAA">
            <w:pPr>
              <w:pStyle w:val="TAL"/>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B71DAA">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B71DAA">
            <w:pPr>
              <w:pStyle w:val="TAC"/>
              <w:rPr>
                <w:lang w:eastAsia="ja-JP"/>
              </w:rPr>
            </w:pPr>
            <w:r w:rsidRPr="00AA5DA2">
              <w:rPr>
                <w:lang w:eastAsia="ja-JP"/>
              </w:rPr>
              <w:t>ignore</w:t>
            </w:r>
          </w:p>
        </w:tc>
      </w:tr>
      <w:tr w:rsidR="00C96848" w:rsidRPr="00AA5DA2" w14:paraId="3BEAB28B" w14:textId="77777777" w:rsidTr="00B71DAA">
        <w:tblPrEx>
          <w:tblCellMar>
            <w:top w:w="0" w:type="dxa"/>
            <w:bottom w:w="0" w:type="dxa"/>
          </w:tblCellMar>
        </w:tblPrEx>
        <w:tc>
          <w:tcPr>
            <w:tcW w:w="2122"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B71DAA">
            <w:pPr>
              <w:pStyle w:val="TAL"/>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B71DAA">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B71DAA">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B71DAA">
            <w:pPr>
              <w:pStyle w:val="TAL"/>
              <w:rPr>
                <w:lang w:eastAsia="ja-JP"/>
              </w:rPr>
            </w:pPr>
            <w:r>
              <w:rPr>
                <w:lang w:eastAsia="ja-JP"/>
              </w:rPr>
              <w:t>9.2.2.</w:t>
            </w:r>
            <w:r w:rsidR="00081792">
              <w:rPr>
                <w:lang w:eastAsia="ja-JP"/>
              </w:rPr>
              <w:t>59</w:t>
            </w:r>
          </w:p>
        </w:tc>
        <w:tc>
          <w:tcPr>
            <w:tcW w:w="1827"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B71DAA">
            <w:pPr>
              <w:pStyle w:val="TAL"/>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B71DAA">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B71DAA">
            <w:pPr>
              <w:pStyle w:val="TAC"/>
              <w:rPr>
                <w:lang w:eastAsia="ja-JP"/>
              </w:rPr>
            </w:pPr>
            <w:r w:rsidRPr="00AA5DA2">
              <w:rPr>
                <w:lang w:eastAsia="ja-JP"/>
              </w:rPr>
              <w:t>ignore</w:t>
            </w:r>
          </w:p>
        </w:tc>
      </w:tr>
    </w:tbl>
    <w:p w14:paraId="35D04C1F" w14:textId="77777777" w:rsidR="00C96848" w:rsidRPr="00AA5DA2" w:rsidRDefault="00C96848" w:rsidP="00C968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blPrEx>
          <w:tblCellMar>
            <w:top w:w="0" w:type="dxa"/>
            <w:bottom w:w="0" w:type="dxa"/>
          </w:tblCellMar>
        </w:tblPrEx>
        <w:tc>
          <w:tcPr>
            <w:tcW w:w="3686" w:type="dxa"/>
          </w:tcPr>
          <w:p w14:paraId="130521FF" w14:textId="77777777" w:rsidR="00C96848" w:rsidRPr="00AA5DA2" w:rsidRDefault="00C96848" w:rsidP="00B71DAA">
            <w:pPr>
              <w:pStyle w:val="TAH"/>
              <w:rPr>
                <w:lang w:eastAsia="ja-JP"/>
              </w:rPr>
            </w:pPr>
            <w:r w:rsidRPr="00AA5DA2">
              <w:rPr>
                <w:lang w:eastAsia="ja-JP"/>
              </w:rPr>
              <w:t>Condition</w:t>
            </w:r>
          </w:p>
        </w:tc>
        <w:tc>
          <w:tcPr>
            <w:tcW w:w="5670" w:type="dxa"/>
          </w:tcPr>
          <w:p w14:paraId="46F5FA38" w14:textId="77777777" w:rsidR="00C96848" w:rsidRPr="00AA5DA2" w:rsidRDefault="00C96848" w:rsidP="00B71DAA">
            <w:pPr>
              <w:pStyle w:val="TAH"/>
              <w:rPr>
                <w:lang w:eastAsia="ja-JP"/>
              </w:rPr>
            </w:pPr>
            <w:r w:rsidRPr="00AA5DA2">
              <w:rPr>
                <w:lang w:eastAsia="ja-JP"/>
              </w:rPr>
              <w:t>Explanation</w:t>
            </w:r>
          </w:p>
        </w:tc>
      </w:tr>
      <w:tr w:rsidR="00C96848" w:rsidRPr="00AA5DA2" w14:paraId="43692F8B" w14:textId="77777777" w:rsidTr="00B71DAA">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B71DAA">
            <w:pPr>
              <w:pStyle w:val="TAL"/>
              <w:rPr>
                <w:rFonts w:hint="eastAsia"/>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B71DAA">
            <w:pPr>
              <w:pStyle w:val="TAL"/>
              <w:rPr>
                <w:rFonts w:hint="eastAsia"/>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blPrEx>
          <w:tblCellMar>
            <w:top w:w="0" w:type="dxa"/>
            <w:bottom w:w="0" w:type="dxa"/>
          </w:tblCellMar>
        </w:tblPrEx>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B71DAA">
            <w:pPr>
              <w:pStyle w:val="TAL"/>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B71DAA">
            <w:pPr>
              <w:pStyle w:val="TAL"/>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C96848"/>
    <w:p w14:paraId="15602D58" w14:textId="77777777" w:rsidR="00C96848" w:rsidRPr="00AA5DA2" w:rsidRDefault="00C96848" w:rsidP="00C96848">
      <w:pPr>
        <w:pStyle w:val="Heading4"/>
      </w:pPr>
      <w:bookmarkStart w:id="4189" w:name="_Hlk44419177"/>
      <w:bookmarkStart w:id="4190" w:name="_Toc44497542"/>
      <w:bookmarkStart w:id="4191" w:name="_Toc45107930"/>
      <w:bookmarkStart w:id="4192" w:name="_Toc45901550"/>
      <w:bookmarkStart w:id="4193" w:name="_Toc51850629"/>
      <w:bookmarkStart w:id="4194" w:name="_Toc56693632"/>
      <w:bookmarkStart w:id="4195" w:name="_Toc64447175"/>
      <w:bookmarkStart w:id="4196" w:name="_Toc66286669"/>
      <w:bookmarkStart w:id="4197" w:name="_Toc74151364"/>
      <w:bookmarkStart w:id="4198" w:name="_Toc88653836"/>
      <w:bookmarkStart w:id="4199" w:name="_Toc97904192"/>
      <w:bookmarkStart w:id="4200" w:name="_Toc105175233"/>
      <w:bookmarkStart w:id="4201" w:name="_Toc113826263"/>
      <w:bookmarkStart w:id="4202" w:name="_Toc120032389"/>
      <w:r w:rsidRPr="00AA5DA2">
        <w:t>9.1.</w:t>
      </w:r>
      <w:r>
        <w:t>3</w:t>
      </w:r>
      <w:r w:rsidRPr="00AA5DA2">
        <w:t>.</w:t>
      </w:r>
      <w:bookmarkEnd w:id="4189"/>
      <w:r>
        <w:t>18</w:t>
      </w:r>
      <w:r w:rsidRPr="00AA5DA2">
        <w:tab/>
      </w:r>
      <w:r w:rsidRPr="00AA5DA2">
        <w:rPr>
          <w:szCs w:val="24"/>
        </w:rPr>
        <w:t>RESOURCE STATUS REQUEST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25B8485C" w14:textId="77777777" w:rsidR="00C96848" w:rsidRPr="00AA5DA2" w:rsidRDefault="00C96848" w:rsidP="00C96848">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C96848">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C96848" w:rsidRPr="00AA5DA2" w14:paraId="12E187EF" w14:textId="77777777" w:rsidTr="00B71DAA">
        <w:tc>
          <w:tcPr>
            <w:tcW w:w="2439"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B71DAA">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B71DAA">
            <w:pPr>
              <w:pStyle w:val="TAH"/>
              <w:rPr>
                <w:lang w:eastAsia="ja-JP"/>
              </w:rPr>
            </w:pPr>
            <w:r w:rsidRPr="00AA5DA2">
              <w:rPr>
                <w:lang w:eastAsia="ja-JP"/>
              </w:rPr>
              <w:t>Presence</w:t>
            </w:r>
          </w:p>
        </w:tc>
        <w:tc>
          <w:tcPr>
            <w:tcW w:w="956"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B71DAA">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B71DAA">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B71DAA">
            <w:pPr>
              <w:pStyle w:val="TAH"/>
              <w:rPr>
                <w:lang w:eastAsia="ja-JP"/>
              </w:rPr>
            </w:pPr>
            <w:r w:rsidRPr="00AA5DA2">
              <w:rPr>
                <w:lang w:eastAsia="ja-JP"/>
              </w:rPr>
              <w:t>Semantics description</w:t>
            </w:r>
          </w:p>
        </w:tc>
        <w:tc>
          <w:tcPr>
            <w:tcW w:w="1186"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B71DAA">
            <w:pPr>
              <w:pStyle w:val="TAH"/>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B71DAA">
            <w:pPr>
              <w:pStyle w:val="TAH"/>
              <w:rPr>
                <w:lang w:eastAsia="ja-JP"/>
              </w:rPr>
            </w:pPr>
            <w:r w:rsidRPr="00AA5DA2">
              <w:rPr>
                <w:lang w:eastAsia="ja-JP"/>
              </w:rPr>
              <w:t>Assigned Criticality</w:t>
            </w:r>
          </w:p>
        </w:tc>
      </w:tr>
      <w:tr w:rsidR="00C96848" w:rsidRPr="00AA5DA2" w14:paraId="20E07553" w14:textId="77777777" w:rsidTr="00B71DAA">
        <w:tc>
          <w:tcPr>
            <w:tcW w:w="2439"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B71DAA">
            <w:pPr>
              <w:pStyle w:val="TAL"/>
              <w:rPr>
                <w:lang w:eastAsia="ja-JP"/>
              </w:rPr>
            </w:pPr>
            <w:r w:rsidRPr="00AA5DA2">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B71DAA">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B71DAA">
            <w:pPr>
              <w:pStyle w:val="TAL"/>
              <w:rPr>
                <w:lang w:eastAsia="ja-JP"/>
              </w:rPr>
            </w:pPr>
            <w:r w:rsidRPr="00AA5DA2">
              <w:rPr>
                <w:lang w:eastAsia="ja-JP"/>
              </w:rPr>
              <w:t>9.</w:t>
            </w:r>
            <w:r>
              <w:rPr>
                <w:lang w:eastAsia="ja-JP"/>
              </w:rPr>
              <w:t>2.3.1</w:t>
            </w:r>
          </w:p>
        </w:tc>
        <w:tc>
          <w:tcPr>
            <w:tcW w:w="2160"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B71DAA">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B71DAA">
            <w:pPr>
              <w:pStyle w:val="TAC"/>
              <w:rPr>
                <w:lang w:eastAsia="ja-JP"/>
              </w:rPr>
            </w:pPr>
            <w:r w:rsidRPr="00E41FB0">
              <w:rPr>
                <w:lang w:eastAsia="ja-JP"/>
              </w:rPr>
              <w:t>reject</w:t>
            </w:r>
          </w:p>
        </w:tc>
      </w:tr>
      <w:tr w:rsidR="00C96848" w:rsidRPr="00AA5DA2" w14:paraId="3F91E18F" w14:textId="77777777" w:rsidTr="00B71DAA">
        <w:tc>
          <w:tcPr>
            <w:tcW w:w="2439"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B71DAA">
            <w:pPr>
              <w:pStyle w:val="TAL"/>
              <w:rPr>
                <w:lang w:eastAsia="ja-JP"/>
              </w:rPr>
            </w:pPr>
            <w:r>
              <w:rPr>
                <w:lang w:eastAsia="ja-JP"/>
              </w:rPr>
              <w:t>NG-RAN node</w:t>
            </w:r>
            <w:r w:rsidRPr="00AA5DA2">
              <w:rPr>
                <w:lang w:eastAsia="ja-JP"/>
              </w:rPr>
              <w:t>1 Measurement ID</w:t>
            </w:r>
          </w:p>
        </w:tc>
        <w:tc>
          <w:tcPr>
            <w:tcW w:w="1093"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B71DAA">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B71DAA">
            <w:pPr>
              <w:pStyle w:val="TAL"/>
              <w:rPr>
                <w:lang w:eastAsia="ja-JP"/>
              </w:rPr>
            </w:pPr>
            <w:r w:rsidRPr="00D86744">
              <w:rPr>
                <w:lang w:eastAsia="ja-JP"/>
              </w:rPr>
              <w:t>INTEGER (1..</w:t>
            </w:r>
            <w:r w:rsidRPr="00A96CB5">
              <w:rPr>
                <w:lang w:eastAsia="ja-JP"/>
              </w:rPr>
              <w:t>4095</w:t>
            </w:r>
            <w:r w:rsidRPr="00D86744">
              <w:rPr>
                <w:lang w:eastAsia="ja-JP"/>
              </w:rPr>
              <w:t xml:space="preserve">,...) </w:t>
            </w:r>
          </w:p>
        </w:tc>
        <w:tc>
          <w:tcPr>
            <w:tcW w:w="2160"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1</w:t>
            </w:r>
          </w:p>
        </w:tc>
        <w:tc>
          <w:tcPr>
            <w:tcW w:w="1186"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B71DAA">
            <w:pPr>
              <w:pStyle w:val="TAC"/>
              <w:rPr>
                <w:lang w:eastAsia="ja-JP"/>
              </w:rPr>
            </w:pPr>
            <w:r w:rsidRPr="00E41FB0">
              <w:rPr>
                <w:lang w:eastAsia="ja-JP"/>
              </w:rPr>
              <w:t>reject</w:t>
            </w:r>
          </w:p>
        </w:tc>
      </w:tr>
      <w:tr w:rsidR="00C96848" w:rsidRPr="00AA5DA2" w14:paraId="445E0FF8" w14:textId="77777777" w:rsidTr="00B71DAA">
        <w:tc>
          <w:tcPr>
            <w:tcW w:w="2439"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B71DAA">
            <w:pPr>
              <w:pStyle w:val="TAL"/>
              <w:rPr>
                <w:lang w:eastAsia="ja-JP"/>
              </w:rPr>
            </w:pPr>
            <w:r>
              <w:rPr>
                <w:lang w:eastAsia="ja-JP"/>
              </w:rPr>
              <w:t>NG-RAN node</w:t>
            </w:r>
            <w:r w:rsidRPr="00AA5DA2">
              <w:rPr>
                <w:lang w:eastAsia="ja-JP"/>
              </w:rPr>
              <w:t>2 Measurement ID</w:t>
            </w:r>
          </w:p>
        </w:tc>
        <w:tc>
          <w:tcPr>
            <w:tcW w:w="1093"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B71DAA">
            <w:pPr>
              <w:pStyle w:val="TAL"/>
              <w:rPr>
                <w:lang w:eastAsia="ja-JP"/>
              </w:rPr>
            </w:pPr>
            <w:r w:rsidRPr="00AA5DA2">
              <w:rPr>
                <w:lang w:eastAsia="ja-JP"/>
              </w:rPr>
              <w:t>C-ifRegistrationRequestStoporAdd</w:t>
            </w:r>
          </w:p>
        </w:tc>
        <w:tc>
          <w:tcPr>
            <w:tcW w:w="956"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2</w:t>
            </w:r>
          </w:p>
        </w:tc>
        <w:tc>
          <w:tcPr>
            <w:tcW w:w="1186"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B71DAA">
            <w:pPr>
              <w:pStyle w:val="TAC"/>
              <w:rPr>
                <w:rFonts w:hint="eastAsia"/>
                <w:lang w:eastAsia="zh-CN"/>
              </w:rPr>
            </w:pPr>
            <w:r>
              <w:rPr>
                <w:rFonts w:hint="eastAsia"/>
                <w:lang w:eastAsia="zh-CN"/>
              </w:rPr>
              <w:t>i</w:t>
            </w:r>
            <w:r>
              <w:rPr>
                <w:lang w:eastAsia="zh-CN"/>
              </w:rPr>
              <w:t>gnore</w:t>
            </w:r>
          </w:p>
        </w:tc>
      </w:tr>
      <w:tr w:rsidR="00C96848" w:rsidRPr="00DB4D57" w14:paraId="7CB77CB5" w14:textId="77777777" w:rsidTr="00B71DAA">
        <w:tc>
          <w:tcPr>
            <w:tcW w:w="2439"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B71DAA">
            <w:pPr>
              <w:pStyle w:val="TAL"/>
              <w:rPr>
                <w:lang w:eastAsia="ja-JP"/>
              </w:rPr>
            </w:pPr>
            <w:r w:rsidRPr="00422562">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B71DAA">
            <w:pPr>
              <w:pStyle w:val="TAL"/>
              <w:rPr>
                <w:lang w:eastAsia="ja-JP"/>
              </w:rPr>
            </w:pPr>
            <w:r w:rsidRPr="0042256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B71DAA">
            <w:pPr>
              <w:pStyle w:val="TAL"/>
              <w:rPr>
                <w:lang w:eastAsia="ja-JP"/>
              </w:rPr>
            </w:pPr>
            <w:r w:rsidRPr="00422562">
              <w:rPr>
                <w:lang w:eastAsia="ja-JP"/>
              </w:rPr>
              <w:t>ENUMERATED(start, stop,</w:t>
            </w:r>
          </w:p>
          <w:p w14:paraId="54D678E2" w14:textId="77777777" w:rsidR="00C96848" w:rsidRPr="00DB4D57" w:rsidRDefault="00C96848" w:rsidP="00B71DAA">
            <w:pPr>
              <w:pStyle w:val="TAL"/>
              <w:rPr>
                <w:lang w:eastAsia="ja-JP"/>
              </w:rPr>
            </w:pPr>
            <w:r w:rsidRPr="00422562">
              <w:rPr>
                <w:lang w:eastAsia="ja-JP"/>
              </w:rPr>
              <w:t>add, …)</w:t>
            </w:r>
          </w:p>
        </w:tc>
        <w:tc>
          <w:tcPr>
            <w:tcW w:w="2160"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B71DAA">
            <w:pPr>
              <w:pStyle w:val="TAL"/>
              <w:rPr>
                <w:lang w:eastAsia="ja-JP"/>
              </w:rPr>
            </w:pPr>
            <w:r w:rsidRPr="00422562">
              <w:rPr>
                <w:lang w:eastAsia="ja-JP"/>
              </w:rPr>
              <w:t>Type of request for which the resource status is required.</w:t>
            </w:r>
          </w:p>
        </w:tc>
        <w:tc>
          <w:tcPr>
            <w:tcW w:w="1186"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B71DAA">
            <w:pPr>
              <w:pStyle w:val="TAC"/>
              <w:rPr>
                <w:lang w:eastAsia="ja-JP"/>
              </w:rPr>
            </w:pPr>
            <w:r w:rsidRPr="00E41FB0">
              <w:rPr>
                <w:lang w:eastAsia="ja-JP"/>
              </w:rPr>
              <w:t>reject</w:t>
            </w:r>
          </w:p>
        </w:tc>
      </w:tr>
      <w:tr w:rsidR="00C96848" w:rsidRPr="00DB4D57" w14:paraId="3DCA4D81" w14:textId="77777777" w:rsidTr="00B71DAA">
        <w:tc>
          <w:tcPr>
            <w:tcW w:w="2439"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B71DAA">
            <w:pPr>
              <w:pStyle w:val="TAL"/>
              <w:rPr>
                <w:lang w:eastAsia="ja-JP"/>
              </w:rPr>
            </w:pPr>
            <w:r w:rsidRPr="00422562">
              <w:rPr>
                <w:lang w:eastAsia="ja-JP"/>
              </w:rPr>
              <w:t>Report Characteristics</w:t>
            </w:r>
          </w:p>
        </w:tc>
        <w:tc>
          <w:tcPr>
            <w:tcW w:w="1093"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B71DAA">
            <w:pPr>
              <w:pStyle w:val="TAL"/>
              <w:rPr>
                <w:lang w:eastAsia="ja-JP"/>
              </w:rPr>
            </w:pPr>
            <w:r w:rsidRPr="00AA5DA2">
              <w:rPr>
                <w:lang w:eastAsia="ja-JP"/>
              </w:rPr>
              <w:t>C-ifRegistrationRequest</w:t>
            </w:r>
            <w:r>
              <w:rPr>
                <w:lang w:eastAsia="ja-JP"/>
              </w:rPr>
              <w:t>Start</w:t>
            </w:r>
          </w:p>
        </w:tc>
        <w:tc>
          <w:tcPr>
            <w:tcW w:w="956"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B71DAA">
            <w:pPr>
              <w:pStyle w:val="TAL"/>
              <w:rPr>
                <w:lang w:eastAsia="ja-JP"/>
              </w:rPr>
            </w:pPr>
            <w:r w:rsidRPr="00422562">
              <w:rPr>
                <w:lang w:eastAsia="ja-JP"/>
              </w:rPr>
              <w:t>BITSTRING</w:t>
            </w:r>
          </w:p>
          <w:p w14:paraId="760AA601" w14:textId="77777777" w:rsidR="00C96848" w:rsidRPr="00DB4D57" w:rsidRDefault="00C96848" w:rsidP="00B71DAA">
            <w:pPr>
              <w:pStyle w:val="TAL"/>
              <w:rPr>
                <w:lang w:eastAsia="ja-JP"/>
              </w:rPr>
            </w:pPr>
            <w:r w:rsidRPr="00422562">
              <w:rPr>
                <w:lang w:eastAsia="ja-JP"/>
              </w:rPr>
              <w:t>(SIZE(32))</w:t>
            </w:r>
          </w:p>
        </w:tc>
        <w:tc>
          <w:tcPr>
            <w:tcW w:w="2160"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B71DAA">
            <w:pPr>
              <w:pStyle w:val="TAL"/>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B71DAA">
            <w:pPr>
              <w:pStyle w:val="TAL"/>
              <w:rPr>
                <w:lang w:eastAsia="ja-JP"/>
              </w:rPr>
            </w:pPr>
            <w:r w:rsidRPr="00422562">
              <w:rPr>
                <w:lang w:eastAsia="ja-JP"/>
              </w:rPr>
              <w:t>First Bit = PRB Periodic,</w:t>
            </w:r>
          </w:p>
          <w:p w14:paraId="4BF7510F" w14:textId="77777777" w:rsidR="00C96848" w:rsidRPr="00422562" w:rsidRDefault="00C96848" w:rsidP="00B71DAA">
            <w:pPr>
              <w:pStyle w:val="TAL"/>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B71DAA">
            <w:pPr>
              <w:pStyle w:val="TAL"/>
              <w:rPr>
                <w:lang w:eastAsia="ja-JP"/>
              </w:rPr>
            </w:pPr>
            <w:r w:rsidRPr="00422562">
              <w:rPr>
                <w:lang w:eastAsia="ja-JP"/>
              </w:rPr>
              <w:t xml:space="preserve">Third Bit = </w:t>
            </w:r>
          </w:p>
          <w:p w14:paraId="58DB0FD4" w14:textId="77777777" w:rsidR="0039052C" w:rsidRDefault="00C96848" w:rsidP="00B71DAA">
            <w:pPr>
              <w:pStyle w:val="TAL"/>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B71DAA">
            <w:pPr>
              <w:pStyle w:val="TAL"/>
              <w:rPr>
                <w:lang w:eastAsia="ja-JP"/>
              </w:rPr>
            </w:pPr>
            <w:r>
              <w:rPr>
                <w:lang w:eastAsia="ja-JP"/>
              </w:rPr>
              <w:t xml:space="preserve">Fifth Bit =RRC connections. </w:t>
            </w:r>
          </w:p>
          <w:p w14:paraId="4B38F597" w14:textId="77777777" w:rsidR="00C96848" w:rsidRPr="00DB4D57" w:rsidRDefault="00C96848" w:rsidP="00B71DAA">
            <w:pPr>
              <w:pStyle w:val="TAL"/>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86"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B71DAA">
            <w:pPr>
              <w:pStyle w:val="TAC"/>
              <w:rPr>
                <w:lang w:eastAsia="ja-JP"/>
              </w:rPr>
            </w:pPr>
            <w:r>
              <w:rPr>
                <w:snapToGrid w:val="0"/>
              </w:rPr>
              <w:t>reject</w:t>
            </w:r>
          </w:p>
        </w:tc>
      </w:tr>
      <w:tr w:rsidR="00C96848" w:rsidRPr="00DB4D57" w14:paraId="2100F468" w14:textId="77777777" w:rsidTr="00B71DAA">
        <w:tc>
          <w:tcPr>
            <w:tcW w:w="2439"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B71DAA">
            <w:pPr>
              <w:pStyle w:val="TAL"/>
              <w:rPr>
                <w:b/>
                <w:bCs/>
                <w:lang w:eastAsia="ja-JP"/>
              </w:rPr>
            </w:pPr>
            <w:r w:rsidRPr="009D1FE9">
              <w:rPr>
                <w:b/>
                <w:bCs/>
                <w:lang w:eastAsia="ja-JP"/>
              </w:rPr>
              <w:t>Cell To Report List</w:t>
            </w:r>
          </w:p>
        </w:tc>
        <w:tc>
          <w:tcPr>
            <w:tcW w:w="1093"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B71DAA">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B71DAA">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B71DAA">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B71DAA">
            <w:pPr>
              <w:pStyle w:val="TAL"/>
              <w:rPr>
                <w:lang w:eastAsia="ja-JP"/>
              </w:rPr>
            </w:pPr>
            <w:r w:rsidRPr="009D1FE9">
              <w:rPr>
                <w:lang w:eastAsia="ja-JP"/>
              </w:rPr>
              <w:t>Cell ID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B71DAA">
            <w:pPr>
              <w:pStyle w:val="TAC"/>
              <w:rPr>
                <w:lang w:eastAsia="ja-JP"/>
              </w:rPr>
            </w:pPr>
            <w:r>
              <w:rPr>
                <w:snapToGrid w:val="0"/>
              </w:rPr>
              <w:t>ignore</w:t>
            </w:r>
          </w:p>
        </w:tc>
      </w:tr>
      <w:tr w:rsidR="00C96848" w:rsidRPr="00DB4D57" w14:paraId="79AFDBE5" w14:textId="77777777" w:rsidTr="00B71DAA">
        <w:tc>
          <w:tcPr>
            <w:tcW w:w="2439"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B71DAA">
            <w:pPr>
              <w:pStyle w:val="TAL"/>
              <w:ind w:left="113"/>
              <w:rPr>
                <w:lang w:eastAsia="ja-JP"/>
              </w:rPr>
            </w:pPr>
            <w:r w:rsidRPr="009D1FE9">
              <w:rPr>
                <w:lang w:eastAsia="ja-JP"/>
              </w:rPr>
              <w:t>&gt;</w:t>
            </w:r>
            <w:r w:rsidRPr="009D1FE9">
              <w:rPr>
                <w:b/>
                <w:bCs/>
                <w:lang w:eastAsia="ja-JP"/>
              </w:rPr>
              <w:t>Cell To Report Item</w:t>
            </w:r>
          </w:p>
        </w:tc>
        <w:tc>
          <w:tcPr>
            <w:tcW w:w="1093"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B71DAA">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B71DAA">
            <w:pPr>
              <w:pStyle w:val="TAL"/>
              <w:rPr>
                <w:i/>
                <w:lang w:eastAsia="ja-JP"/>
              </w:rPr>
            </w:pPr>
            <w:r w:rsidRPr="009D1FE9">
              <w:rPr>
                <w:i/>
                <w:lang w:eastAsia="ja-JP"/>
              </w:rPr>
              <w:t>1 .. &lt;maxnoofCellsinNG-RANnode&gt;</w:t>
            </w:r>
          </w:p>
        </w:tc>
        <w:tc>
          <w:tcPr>
            <w:tcW w:w="1260"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B71DAA">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B71DAA">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B71DAA">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B71DAA">
            <w:pPr>
              <w:pStyle w:val="TAC"/>
              <w:rPr>
                <w:lang w:eastAsia="ja-JP"/>
              </w:rPr>
            </w:pPr>
          </w:p>
        </w:tc>
      </w:tr>
      <w:tr w:rsidR="00C96848" w:rsidRPr="00DB4D57" w14:paraId="4F24BB98" w14:textId="77777777" w:rsidTr="00B71DAA">
        <w:tc>
          <w:tcPr>
            <w:tcW w:w="2439"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B71DAA">
            <w:pPr>
              <w:pStyle w:val="TAL"/>
              <w:ind w:left="227"/>
              <w:rPr>
                <w:lang w:eastAsia="ja-JP"/>
              </w:rPr>
            </w:pPr>
            <w:r w:rsidRPr="009D1FE9">
              <w:rPr>
                <w:lang w:eastAsia="ja-JP"/>
              </w:rPr>
              <w:t>&gt;&gt;Cell ID</w:t>
            </w:r>
          </w:p>
        </w:tc>
        <w:tc>
          <w:tcPr>
            <w:tcW w:w="1093"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B71DAA">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B71DAA">
            <w:pPr>
              <w:pStyle w:val="TAL"/>
              <w:rPr>
                <w:lang w:eastAsia="ja-JP"/>
              </w:rPr>
            </w:pPr>
            <w:r w:rsidRPr="009D1FE9">
              <w:rPr>
                <w:lang w:eastAsia="ja-JP"/>
              </w:rPr>
              <w:t>Global NG-RAN Cell Identity</w:t>
            </w:r>
          </w:p>
          <w:p w14:paraId="098A1F5B" w14:textId="77777777" w:rsidR="00C96848" w:rsidRPr="009D1FE9" w:rsidRDefault="00C96848" w:rsidP="00B71DAA">
            <w:pPr>
              <w:pStyle w:val="TAL"/>
              <w:rPr>
                <w:lang w:eastAsia="ja-JP"/>
              </w:rPr>
            </w:pPr>
            <w:r w:rsidRPr="009D1FE9">
              <w:rPr>
                <w:lang w:eastAsia="ja-JP"/>
              </w:rPr>
              <w:t>9.2.2.27</w:t>
            </w:r>
          </w:p>
          <w:p w14:paraId="12E1AA06" w14:textId="77777777" w:rsidR="00C96848" w:rsidRPr="009D1FE9" w:rsidRDefault="00C96848" w:rsidP="00B71DAA">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B71DAA">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B71DAA">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B71DAA">
            <w:pPr>
              <w:pStyle w:val="TAC"/>
              <w:rPr>
                <w:lang w:eastAsia="ja-JP"/>
              </w:rPr>
            </w:pPr>
          </w:p>
        </w:tc>
      </w:tr>
      <w:tr w:rsidR="0039052C" w:rsidRPr="00DB4D57" w14:paraId="67749D2D" w14:textId="77777777" w:rsidTr="00B71DAA">
        <w:tc>
          <w:tcPr>
            <w:tcW w:w="2439"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39052C">
            <w:pPr>
              <w:pStyle w:val="TAL"/>
              <w:ind w:left="227"/>
              <w:rPr>
                <w:lang w:eastAsia="ja-JP"/>
              </w:rPr>
            </w:pPr>
            <w:r w:rsidRPr="009D1FE9">
              <w:rPr>
                <w:snapToGrid w:val="0"/>
              </w:rPr>
              <w:t>&gt;&gt;</w:t>
            </w:r>
            <w:r w:rsidRPr="009D1FE9">
              <w:rPr>
                <w:b/>
                <w:bCs/>
                <w:snapToGrid w:val="0"/>
              </w:rPr>
              <w:t>SSB To Report List</w:t>
            </w:r>
          </w:p>
        </w:tc>
        <w:tc>
          <w:tcPr>
            <w:tcW w:w="1093"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39052C">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39052C">
            <w:pPr>
              <w:pStyle w:val="TAL"/>
              <w:rPr>
                <w:i/>
                <w:lang w:eastAsia="ja-JP"/>
              </w:rPr>
            </w:pPr>
            <w:r w:rsidRPr="009D1FE9">
              <w:rPr>
                <w:i/>
              </w:rPr>
              <w:t>0..1</w:t>
            </w:r>
          </w:p>
        </w:tc>
        <w:tc>
          <w:tcPr>
            <w:tcW w:w="1260"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39052C">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39052C">
            <w:pPr>
              <w:pStyle w:val="TAL"/>
              <w:rPr>
                <w:lang w:eastAsia="ja-JP"/>
              </w:rPr>
            </w:pPr>
            <w:r w:rsidRPr="009D1FE9">
              <w:t>SSB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39052C">
            <w:pPr>
              <w:pStyle w:val="TAC"/>
              <w:rPr>
                <w:lang w:eastAsia="ja-JP"/>
              </w:rPr>
            </w:pPr>
          </w:p>
        </w:tc>
      </w:tr>
      <w:tr w:rsidR="0039052C" w:rsidRPr="00DB4D57" w14:paraId="5028C0C6" w14:textId="77777777" w:rsidTr="00B71DAA">
        <w:tc>
          <w:tcPr>
            <w:tcW w:w="2439"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39052C">
            <w:pPr>
              <w:pStyle w:val="TAL"/>
              <w:ind w:left="340"/>
              <w:rPr>
                <w:lang w:eastAsia="ja-JP"/>
              </w:rPr>
            </w:pPr>
            <w:r w:rsidRPr="009D1FE9">
              <w:rPr>
                <w:snapToGrid w:val="0"/>
              </w:rPr>
              <w:t>&gt;&gt;&gt;</w:t>
            </w:r>
            <w:r w:rsidRPr="00407E71">
              <w:rPr>
                <w:b/>
                <w:bCs/>
                <w:snapToGrid w:val="0"/>
              </w:rPr>
              <w:t>SSB To Report Item</w:t>
            </w:r>
          </w:p>
        </w:tc>
        <w:tc>
          <w:tcPr>
            <w:tcW w:w="1093"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39052C">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39052C">
            <w:pPr>
              <w:pStyle w:val="TAL"/>
              <w:rPr>
                <w:i/>
                <w:lang w:eastAsia="ja-JP"/>
              </w:rPr>
            </w:pPr>
            <w:r w:rsidRPr="009D1FE9">
              <w:rPr>
                <w:i/>
              </w:rPr>
              <w:t>1 .. &lt;</w:t>
            </w:r>
            <w:r w:rsidRPr="009D1FE9">
              <w:t xml:space="preserve"> </w:t>
            </w:r>
            <w:r w:rsidRPr="009D1FE9">
              <w:rPr>
                <w:i/>
                <w:lang w:eastAsia="ja-JP"/>
              </w:rPr>
              <w:t>maxnoofSSBAreas</w:t>
            </w:r>
            <w:r w:rsidRPr="009D1FE9">
              <w:rPr>
                <w:i/>
              </w:rPr>
              <w:t>&gt;</w:t>
            </w:r>
          </w:p>
        </w:tc>
        <w:tc>
          <w:tcPr>
            <w:tcW w:w="1260"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39052C">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39052C">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39052C">
            <w:pPr>
              <w:pStyle w:val="TAC"/>
              <w:rPr>
                <w:lang w:eastAsia="ja-JP"/>
              </w:rPr>
            </w:pPr>
          </w:p>
        </w:tc>
      </w:tr>
      <w:tr w:rsidR="0039052C" w:rsidRPr="00DB4D57" w14:paraId="5A393C08" w14:textId="77777777" w:rsidTr="00B71DAA">
        <w:tc>
          <w:tcPr>
            <w:tcW w:w="2439"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39052C">
            <w:pPr>
              <w:pStyle w:val="TAL"/>
              <w:ind w:left="454"/>
              <w:rPr>
                <w:bCs/>
                <w:snapToGrid w:val="0"/>
              </w:rPr>
            </w:pPr>
            <w:r w:rsidRPr="009D1FE9">
              <w:rPr>
                <w:bCs/>
                <w:snapToGrid w:val="0"/>
              </w:rPr>
              <w:t>&gt;&gt;&gt;&gt;SSB-Index</w:t>
            </w:r>
          </w:p>
        </w:tc>
        <w:tc>
          <w:tcPr>
            <w:tcW w:w="1093"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39052C">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39052C">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39052C">
            <w:pPr>
              <w:pStyle w:val="TAL"/>
              <w:rPr>
                <w:lang w:eastAsia="ja-JP"/>
              </w:rPr>
            </w:pPr>
            <w:r w:rsidRPr="009D1FE9">
              <w:rPr>
                <w:lang w:eastAsia="ja-JP"/>
              </w:rPr>
              <w:t>INTEGER (0..,63..)</w:t>
            </w:r>
          </w:p>
        </w:tc>
        <w:tc>
          <w:tcPr>
            <w:tcW w:w="2160"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39052C">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39052C">
            <w:pPr>
              <w:pStyle w:val="TAC"/>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39052C">
            <w:pPr>
              <w:pStyle w:val="TAC"/>
            </w:pPr>
          </w:p>
        </w:tc>
      </w:tr>
      <w:tr w:rsidR="0039052C" w:rsidRPr="00DB4D57" w14:paraId="5D39C43A" w14:textId="77777777" w:rsidTr="00B71DAA">
        <w:tc>
          <w:tcPr>
            <w:tcW w:w="2439"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39052C">
            <w:pPr>
              <w:pStyle w:val="TAL"/>
              <w:ind w:left="227"/>
              <w:rPr>
                <w:lang w:eastAsia="ja-JP"/>
              </w:rPr>
            </w:pPr>
            <w:r w:rsidRPr="009D1FE9">
              <w:rPr>
                <w:lang w:eastAsia="ja-JP"/>
              </w:rPr>
              <w:t>&gt;&gt;</w:t>
            </w:r>
            <w:r w:rsidRPr="009D1FE9">
              <w:rPr>
                <w:b/>
                <w:bCs/>
                <w:lang w:eastAsia="ja-JP"/>
              </w:rPr>
              <w:t>Slice To Report List</w:t>
            </w:r>
          </w:p>
        </w:tc>
        <w:tc>
          <w:tcPr>
            <w:tcW w:w="1093"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39052C">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39052C">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39052C">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39052C">
            <w:pPr>
              <w:pStyle w:val="TAL"/>
              <w:rPr>
                <w:lang w:eastAsia="ja-JP"/>
              </w:rPr>
            </w:pPr>
            <w:r w:rsidRPr="009D1FE9">
              <w:rPr>
                <w:lang w:eastAsia="ja-JP"/>
              </w:rPr>
              <w:t xml:space="preserve">S-NSSAI list to which the request applies. </w:t>
            </w:r>
          </w:p>
        </w:tc>
        <w:tc>
          <w:tcPr>
            <w:tcW w:w="1186"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39052C">
            <w:pPr>
              <w:pStyle w:val="TAC"/>
              <w:rPr>
                <w:lang w:eastAsia="ja-JP"/>
              </w:rPr>
            </w:pPr>
          </w:p>
        </w:tc>
      </w:tr>
      <w:tr w:rsidR="0039052C" w:rsidRPr="00DB4D57" w14:paraId="1939DBAE" w14:textId="77777777" w:rsidTr="00B71DAA">
        <w:tc>
          <w:tcPr>
            <w:tcW w:w="2439"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39052C">
            <w:pPr>
              <w:pStyle w:val="TAL"/>
              <w:ind w:left="340"/>
              <w:rPr>
                <w:lang w:eastAsia="ja-JP"/>
              </w:rPr>
            </w:pPr>
            <w:r w:rsidRPr="009D1FE9">
              <w:rPr>
                <w:lang w:eastAsia="ja-JP"/>
              </w:rPr>
              <w:t>&gt;&gt;&gt;</w:t>
            </w:r>
            <w:r w:rsidRPr="00407E71">
              <w:rPr>
                <w:b/>
                <w:bCs/>
                <w:lang w:eastAsia="ja-JP"/>
              </w:rPr>
              <w:t>Slice To Report Item</w:t>
            </w:r>
          </w:p>
        </w:tc>
        <w:tc>
          <w:tcPr>
            <w:tcW w:w="1093"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39052C">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39052C">
            <w:pPr>
              <w:pStyle w:val="TAL"/>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39052C">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39052C">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39052C">
            <w:pPr>
              <w:pStyle w:val="TAC"/>
              <w:rPr>
                <w:lang w:eastAsia="ja-JP"/>
              </w:rPr>
            </w:pPr>
          </w:p>
        </w:tc>
      </w:tr>
      <w:tr w:rsidR="0039052C" w:rsidRPr="00DB4D57" w14:paraId="3D664418" w14:textId="77777777" w:rsidTr="00B71DAA">
        <w:tc>
          <w:tcPr>
            <w:tcW w:w="2439"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39052C">
            <w:pPr>
              <w:pStyle w:val="TAL"/>
              <w:ind w:left="454"/>
              <w:rPr>
                <w:lang w:eastAsia="ja-JP"/>
              </w:rPr>
            </w:pPr>
            <w:r w:rsidRPr="009D1FE9">
              <w:rPr>
                <w:rFonts w:eastAsia="Batang"/>
              </w:rPr>
              <w:t>&gt;&gt;&gt;&gt;PLMN Identity</w:t>
            </w:r>
          </w:p>
        </w:tc>
        <w:tc>
          <w:tcPr>
            <w:tcW w:w="1093"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39052C">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39052C">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39052C">
            <w:pPr>
              <w:pStyle w:val="TAL"/>
              <w:rPr>
                <w:lang w:eastAsia="ja-JP"/>
              </w:rPr>
            </w:pPr>
            <w:r w:rsidRPr="009D1FE9">
              <w:rPr>
                <w:rFonts w:eastAsia="MS Mincho"/>
              </w:rPr>
              <w:t>9.3.1.14</w:t>
            </w:r>
          </w:p>
        </w:tc>
        <w:tc>
          <w:tcPr>
            <w:tcW w:w="2160"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39052C">
            <w:pPr>
              <w:pStyle w:val="TAL"/>
              <w:rPr>
                <w:lang w:eastAsia="ja-JP"/>
              </w:rPr>
            </w:pPr>
            <w:r w:rsidRPr="009D1FE9">
              <w:t>Broadcast PLMN</w:t>
            </w:r>
          </w:p>
        </w:tc>
        <w:tc>
          <w:tcPr>
            <w:tcW w:w="1186"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39052C">
            <w:pPr>
              <w:pStyle w:val="TAC"/>
              <w:rPr>
                <w:lang w:eastAsia="ja-JP"/>
              </w:rPr>
            </w:pPr>
          </w:p>
        </w:tc>
      </w:tr>
      <w:tr w:rsidR="0039052C" w:rsidRPr="00DB4D57" w14:paraId="2ECC44EC" w14:textId="77777777" w:rsidTr="00B71DAA">
        <w:tc>
          <w:tcPr>
            <w:tcW w:w="2439"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39052C">
            <w:pPr>
              <w:pStyle w:val="TAL"/>
              <w:ind w:left="454"/>
              <w:rPr>
                <w:b/>
                <w:bCs/>
                <w:lang w:eastAsia="ja-JP"/>
              </w:rPr>
            </w:pPr>
            <w:r w:rsidRPr="009D1FE9">
              <w:rPr>
                <w:lang w:eastAsia="ja-JP"/>
              </w:rPr>
              <w:t>&gt;&gt;&gt;&gt;</w:t>
            </w:r>
            <w:r w:rsidRPr="009D1FE9">
              <w:rPr>
                <w:b/>
                <w:bCs/>
                <w:lang w:eastAsia="ja-JP"/>
              </w:rPr>
              <w:t xml:space="preserve">S-NSSAI List </w:t>
            </w:r>
          </w:p>
        </w:tc>
        <w:tc>
          <w:tcPr>
            <w:tcW w:w="1093"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39052C">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39052C">
            <w:pPr>
              <w:pStyle w:val="TAL"/>
              <w:rPr>
                <w:i/>
                <w:lang w:eastAsia="ja-JP"/>
              </w:rPr>
            </w:pPr>
            <w:r w:rsidRPr="009D1FE9">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39052C">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39052C">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39052C">
            <w:pPr>
              <w:pStyle w:val="TAC"/>
              <w:rPr>
                <w:lang w:eastAsia="ja-JP"/>
              </w:rPr>
            </w:pPr>
          </w:p>
        </w:tc>
      </w:tr>
      <w:tr w:rsidR="0039052C" w:rsidRPr="00DB4D57" w14:paraId="7AA4A74B" w14:textId="77777777" w:rsidTr="00B71DAA">
        <w:tc>
          <w:tcPr>
            <w:tcW w:w="2439"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39052C">
            <w:pPr>
              <w:pStyle w:val="TAL"/>
              <w:ind w:left="567"/>
              <w:rPr>
                <w:lang w:eastAsia="ja-JP"/>
              </w:rPr>
            </w:pPr>
            <w:r w:rsidRPr="009D1FE9">
              <w:rPr>
                <w:lang w:eastAsia="ja-JP"/>
              </w:rPr>
              <w:t>&gt;&gt;&gt;&gt;&gt;</w:t>
            </w:r>
            <w:r w:rsidRPr="00407E71">
              <w:rPr>
                <w:b/>
                <w:bCs/>
                <w:lang w:eastAsia="ja-JP"/>
              </w:rPr>
              <w:t>S-NSSAI Item</w:t>
            </w:r>
          </w:p>
        </w:tc>
        <w:tc>
          <w:tcPr>
            <w:tcW w:w="1093"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39052C">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39052C">
            <w:pPr>
              <w:pStyle w:val="TAL"/>
              <w:rPr>
                <w:i/>
                <w:lang w:eastAsia="ja-JP"/>
              </w:rPr>
            </w:pPr>
            <w:r w:rsidRPr="009D1FE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39052C">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39052C">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39052C">
            <w:pPr>
              <w:pStyle w:val="TAC"/>
              <w:rPr>
                <w:lang w:eastAsia="ja-JP"/>
              </w:rPr>
            </w:pPr>
          </w:p>
        </w:tc>
      </w:tr>
      <w:tr w:rsidR="0039052C" w:rsidRPr="00DB4D57" w14:paraId="7B242DBE" w14:textId="77777777" w:rsidTr="00B71DAA">
        <w:tc>
          <w:tcPr>
            <w:tcW w:w="2439"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407E71">
            <w:pPr>
              <w:pStyle w:val="TAL"/>
              <w:ind w:left="680"/>
              <w:rPr>
                <w:lang w:eastAsia="ja-JP"/>
              </w:rPr>
            </w:pPr>
            <w:r>
              <w:rPr>
                <w:lang w:eastAsia="ja-JP"/>
              </w:rPr>
              <w:t>&gt;&gt;</w:t>
            </w:r>
            <w:r w:rsidRPr="009D1FE9">
              <w:rPr>
                <w:lang w:eastAsia="ja-JP"/>
              </w:rPr>
              <w:t>&gt;&gt;&gt;&gt;S-NSSAI</w:t>
            </w:r>
          </w:p>
        </w:tc>
        <w:tc>
          <w:tcPr>
            <w:tcW w:w="1093"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39052C">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39052C">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39052C">
            <w:pPr>
              <w:pStyle w:val="TAL"/>
              <w:rPr>
                <w:lang w:eastAsia="ja-JP"/>
              </w:rPr>
            </w:pPr>
            <w:r w:rsidRPr="009D1FE9">
              <w:rPr>
                <w:lang w:eastAsia="ja-JP"/>
              </w:rPr>
              <w:t>S-NSSAI</w:t>
            </w:r>
          </w:p>
          <w:p w14:paraId="1BE30E00" w14:textId="77777777" w:rsidR="0039052C" w:rsidRPr="009D1FE9" w:rsidRDefault="0039052C" w:rsidP="0039052C">
            <w:pPr>
              <w:pStyle w:val="TAL"/>
              <w:rPr>
                <w:lang w:eastAsia="ja-JP"/>
              </w:rPr>
            </w:pPr>
            <w:r w:rsidRPr="009D1FE9">
              <w:rPr>
                <w:lang w:eastAsia="ja-JP"/>
              </w:rPr>
              <w:t>9.3.1.38</w:t>
            </w:r>
          </w:p>
        </w:tc>
        <w:tc>
          <w:tcPr>
            <w:tcW w:w="2160"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39052C">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39052C">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39052C">
            <w:pPr>
              <w:pStyle w:val="TAC"/>
              <w:rPr>
                <w:lang w:eastAsia="ja-JP"/>
              </w:rPr>
            </w:pPr>
          </w:p>
        </w:tc>
      </w:tr>
      <w:tr w:rsidR="00C96848" w:rsidRPr="00DB4D57" w14:paraId="37493891" w14:textId="77777777" w:rsidTr="00B71DAA">
        <w:tc>
          <w:tcPr>
            <w:tcW w:w="2439"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B71DAA">
            <w:pPr>
              <w:pStyle w:val="TAL"/>
              <w:rPr>
                <w:lang w:eastAsia="ja-JP"/>
              </w:rPr>
            </w:pPr>
            <w:r w:rsidRPr="009D1FE9">
              <w:rPr>
                <w:lang w:eastAsia="ja-JP"/>
              </w:rPr>
              <w:t>Reporting Periodicity</w:t>
            </w:r>
          </w:p>
        </w:tc>
        <w:tc>
          <w:tcPr>
            <w:tcW w:w="1093"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B71DAA">
            <w:pPr>
              <w:pStyle w:val="TAL"/>
              <w:rPr>
                <w:lang w:eastAsia="ja-JP"/>
              </w:rPr>
            </w:pPr>
            <w:r w:rsidRPr="009D1FE9">
              <w:rPr>
                <w:lang w:eastAsia="ja-JP"/>
              </w:rPr>
              <w:t>O</w:t>
            </w:r>
          </w:p>
        </w:tc>
        <w:tc>
          <w:tcPr>
            <w:tcW w:w="956"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B71DAA">
            <w:pPr>
              <w:pStyle w:val="TAL"/>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2160"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B71DAA">
            <w:pPr>
              <w:pStyle w:val="TAL"/>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186"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B71DAA">
            <w:pPr>
              <w:pStyle w:val="TAC"/>
              <w:rPr>
                <w:rFonts w:hint="eastAsia"/>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B71DAA">
            <w:pPr>
              <w:pStyle w:val="TAC"/>
              <w:rPr>
                <w:lang w:eastAsia="ja-JP"/>
              </w:rPr>
            </w:pPr>
            <w:r>
              <w:rPr>
                <w:snapToGrid w:val="0"/>
              </w:rPr>
              <w:t>ignore</w:t>
            </w:r>
          </w:p>
        </w:tc>
      </w:tr>
    </w:tbl>
    <w:p w14:paraId="0F0BDDE8" w14:textId="77777777" w:rsidR="00C96848" w:rsidRPr="00232C0B" w:rsidRDefault="00C96848" w:rsidP="00C96848">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B71DAA">
            <w:pPr>
              <w:pStyle w:val="TAH"/>
              <w:rPr>
                <w:lang w:eastAsia="ja-JP"/>
              </w:rPr>
            </w:pPr>
            <w:r w:rsidRPr="00AA5DA2">
              <w:rPr>
                <w:lang w:eastAsia="ja-JP"/>
              </w:rPr>
              <w:t>Condition</w:t>
            </w:r>
          </w:p>
        </w:tc>
        <w:tc>
          <w:tcPr>
            <w:tcW w:w="5670" w:type="dxa"/>
          </w:tcPr>
          <w:p w14:paraId="7EA80BD5" w14:textId="77777777" w:rsidR="00C96848" w:rsidRPr="00AA5DA2" w:rsidRDefault="00C96848" w:rsidP="00B71DAA">
            <w:pPr>
              <w:pStyle w:val="TAH"/>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B71DAA">
            <w:pPr>
              <w:pStyle w:val="TAL"/>
              <w:rPr>
                <w:lang w:eastAsia="ja-JP"/>
              </w:rPr>
            </w:pPr>
            <w:bookmarkStart w:id="4203" w:name="OLE_LINK10"/>
            <w:bookmarkStart w:id="4204" w:name="OLE_LINK11"/>
            <w:r w:rsidRPr="00AA5DA2">
              <w:rPr>
                <w:lang w:eastAsia="ja-JP"/>
              </w:rPr>
              <w:t>ifRegistrationRequestStoporAdd</w:t>
            </w:r>
            <w:bookmarkEnd w:id="4203"/>
            <w:bookmarkEnd w:id="4204"/>
          </w:p>
        </w:tc>
        <w:tc>
          <w:tcPr>
            <w:tcW w:w="5670" w:type="dxa"/>
          </w:tcPr>
          <w:p w14:paraId="2CECC453" w14:textId="77777777" w:rsidR="00C96848" w:rsidRPr="00AA5DA2" w:rsidRDefault="00C96848" w:rsidP="00B71DAA">
            <w:pPr>
              <w:pStyle w:val="TAL"/>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B71DAA">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B71DAA">
            <w:pPr>
              <w:pStyle w:val="TAL"/>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C96848"/>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05318">
            <w:pPr>
              <w:pStyle w:val="TAH"/>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05318">
            <w:pPr>
              <w:pStyle w:val="TAH"/>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05318">
            <w:pPr>
              <w:pStyle w:val="TAL"/>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05318">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05318">
            <w:pPr>
              <w:pStyle w:val="TAL"/>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05318">
            <w:pPr>
              <w:pStyle w:val="TAL"/>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05318">
            <w:pPr>
              <w:pStyle w:val="TAL"/>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05318">
            <w:pPr>
              <w:pStyle w:val="TAL"/>
              <w:rPr>
                <w:lang w:eastAsia="ja-JP"/>
              </w:rPr>
            </w:pPr>
            <w:r>
              <w:t xml:space="preserve">Maximum no. of signalled slice support items. Value is </w:t>
            </w:r>
            <w:r>
              <w:rPr>
                <w:lang w:eastAsia="zh-CN"/>
              </w:rPr>
              <w:t>1024</w:t>
            </w:r>
            <w:r>
              <w:t>.</w:t>
            </w:r>
          </w:p>
        </w:tc>
      </w:tr>
    </w:tbl>
    <w:p w14:paraId="24F3A001" w14:textId="77777777" w:rsidR="000055E7" w:rsidRDefault="000055E7" w:rsidP="00C96848"/>
    <w:p w14:paraId="314E1976" w14:textId="77777777" w:rsidR="00C96848" w:rsidRPr="003150F3" w:rsidRDefault="00C96848" w:rsidP="00C96848">
      <w:pPr>
        <w:sectPr w:rsidR="00C96848" w:rsidRPr="003150F3" w:rsidSect="00B71DAA">
          <w:footnotePr>
            <w:numRestart w:val="eachSect"/>
          </w:footnotePr>
          <w:pgSz w:w="11907" w:h="16840" w:code="9"/>
          <w:pgMar w:top="1418" w:right="1134" w:bottom="1134" w:left="1134" w:header="680" w:footer="567" w:gutter="0"/>
          <w:cols w:space="720"/>
        </w:sectPr>
      </w:pPr>
    </w:p>
    <w:p w14:paraId="1C338834" w14:textId="77777777" w:rsidR="00C96848" w:rsidRPr="00AA5DA2" w:rsidRDefault="00C96848" w:rsidP="00C96848">
      <w:pPr>
        <w:pStyle w:val="Heading4"/>
      </w:pPr>
      <w:bookmarkStart w:id="4205" w:name="_Hlk44419201"/>
      <w:bookmarkStart w:id="4206" w:name="_Toc44497543"/>
      <w:bookmarkStart w:id="4207" w:name="_Toc45107931"/>
      <w:bookmarkStart w:id="4208" w:name="_Toc45901551"/>
      <w:bookmarkStart w:id="4209" w:name="_Toc51850630"/>
      <w:bookmarkStart w:id="4210" w:name="_Toc56693633"/>
      <w:bookmarkStart w:id="4211" w:name="_Toc64447176"/>
      <w:bookmarkStart w:id="4212" w:name="_Toc66286670"/>
      <w:bookmarkStart w:id="4213" w:name="_Toc74151365"/>
      <w:bookmarkStart w:id="4214" w:name="_Toc88653837"/>
      <w:bookmarkStart w:id="4215" w:name="_Toc97904193"/>
      <w:bookmarkStart w:id="4216" w:name="_Toc105175234"/>
      <w:bookmarkStart w:id="4217" w:name="_Toc113826264"/>
      <w:bookmarkStart w:id="4218" w:name="_Toc120032390"/>
      <w:r w:rsidRPr="00AA5DA2">
        <w:t>9.1.</w:t>
      </w:r>
      <w:r>
        <w:t>3</w:t>
      </w:r>
      <w:r w:rsidRPr="00AA5DA2">
        <w:t>.</w:t>
      </w:r>
      <w:bookmarkEnd w:id="4205"/>
      <w:r>
        <w:t>19</w:t>
      </w:r>
      <w:r w:rsidRPr="00AA5DA2">
        <w:tab/>
      </w:r>
      <w:r w:rsidRPr="00AA5DA2">
        <w:rPr>
          <w:szCs w:val="24"/>
        </w:rPr>
        <w:t>RESOURCE STATUS RESPONSE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FFCFF8A" w14:textId="77777777" w:rsidR="00C96848" w:rsidRPr="00AA5DA2" w:rsidRDefault="00C96848" w:rsidP="00C96848">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C96848">
      <w:pPr>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C96848" w:rsidRPr="00AA5DA2" w14:paraId="2754DFF9" w14:textId="77777777" w:rsidTr="00B71DAA">
        <w:tc>
          <w:tcPr>
            <w:tcW w:w="2328" w:type="dxa"/>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B71DAA">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B71DAA">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B71DAA">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B71DAA">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B71DAA">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B71DAA">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B71DAA">
            <w:pPr>
              <w:pStyle w:val="TAH"/>
              <w:rPr>
                <w:lang w:eastAsia="ja-JP"/>
              </w:rPr>
            </w:pPr>
            <w:r w:rsidRPr="00AA5DA2">
              <w:rPr>
                <w:lang w:eastAsia="ja-JP"/>
              </w:rPr>
              <w:t>Assigned Criticality</w:t>
            </w:r>
          </w:p>
        </w:tc>
      </w:tr>
      <w:tr w:rsidR="00C96848" w:rsidRPr="00AA5DA2" w14:paraId="383FB505" w14:textId="77777777" w:rsidTr="00B71DAA">
        <w:tc>
          <w:tcPr>
            <w:tcW w:w="2328" w:type="dxa"/>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B71DAA">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B71DAA">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B71DAA">
            <w:pPr>
              <w:pStyle w:val="TAL"/>
              <w:rPr>
                <w:lang w:eastAsia="ja-JP"/>
              </w:rPr>
            </w:pPr>
            <w:r>
              <w:rPr>
                <w:lang w:eastAsia="ja-JP"/>
              </w:rPr>
              <w:t>9.2.3.1</w:t>
            </w:r>
          </w:p>
        </w:tc>
        <w:tc>
          <w:tcPr>
            <w:tcW w:w="2160" w:type="dxa"/>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B71DAA">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B71DAA">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B71DAA">
            <w:pPr>
              <w:pStyle w:val="TAC"/>
              <w:rPr>
                <w:lang w:eastAsia="ja-JP"/>
              </w:rPr>
            </w:pPr>
            <w:r w:rsidRPr="00AA5DA2">
              <w:rPr>
                <w:lang w:eastAsia="ja-JP"/>
              </w:rPr>
              <w:t>reject</w:t>
            </w:r>
          </w:p>
        </w:tc>
      </w:tr>
      <w:tr w:rsidR="00C96848" w:rsidRPr="00AA5DA2" w14:paraId="50E3415D" w14:textId="77777777" w:rsidTr="00B71DAA">
        <w:tc>
          <w:tcPr>
            <w:tcW w:w="2328" w:type="dxa"/>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B71DAA">
            <w:pPr>
              <w:pStyle w:val="TAL"/>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B71DAA">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B71DAA">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B71DAA">
            <w:pPr>
              <w:pStyle w:val="TAC"/>
              <w:rPr>
                <w:lang w:eastAsia="ja-JP"/>
              </w:rPr>
            </w:pPr>
            <w:r w:rsidRPr="00AA5DA2">
              <w:rPr>
                <w:lang w:eastAsia="ja-JP"/>
              </w:rPr>
              <w:t>reject</w:t>
            </w:r>
          </w:p>
        </w:tc>
      </w:tr>
      <w:tr w:rsidR="00C96848" w:rsidRPr="00AA5DA2" w14:paraId="6343839B" w14:textId="77777777" w:rsidTr="00B71DAA">
        <w:tc>
          <w:tcPr>
            <w:tcW w:w="2328" w:type="dxa"/>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B71DAA">
            <w:pPr>
              <w:pStyle w:val="TAL"/>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B71DAA">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B71DAA">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B71DAA">
            <w:pPr>
              <w:pStyle w:val="TAC"/>
              <w:rPr>
                <w:lang w:eastAsia="ja-JP"/>
              </w:rPr>
            </w:pPr>
            <w:r w:rsidRPr="00AA5DA2">
              <w:rPr>
                <w:lang w:eastAsia="ja-JP"/>
              </w:rPr>
              <w:t>reject</w:t>
            </w:r>
          </w:p>
        </w:tc>
      </w:tr>
      <w:tr w:rsidR="00C96848" w:rsidRPr="00AA5DA2" w14:paraId="1B69D04D" w14:textId="77777777" w:rsidTr="00B71DAA">
        <w:tc>
          <w:tcPr>
            <w:tcW w:w="2328" w:type="dxa"/>
            <w:tcBorders>
              <w:top w:val="single" w:sz="4" w:space="0" w:color="auto"/>
              <w:left w:val="single" w:sz="4" w:space="0" w:color="auto"/>
              <w:bottom w:val="single" w:sz="4" w:space="0" w:color="auto"/>
              <w:right w:val="single" w:sz="4" w:space="0" w:color="auto"/>
            </w:tcBorders>
          </w:tcPr>
          <w:p w14:paraId="301CBDE2" w14:textId="77777777" w:rsidR="00C96848" w:rsidRDefault="00C96848" w:rsidP="00B71DAA">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B71DAA">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B71DAA">
            <w:pPr>
              <w:pStyle w:val="TAL"/>
              <w:rPr>
                <w:highlight w:val="yellow"/>
                <w:lang w:eastAsia="ja-JP"/>
              </w:rPr>
            </w:pPr>
            <w:r w:rsidRPr="00AA5DA2">
              <w:rPr>
                <w:lang w:eastAsia="ja-JP"/>
              </w:rPr>
              <w:t>9.2.</w:t>
            </w:r>
            <w:r>
              <w:rPr>
                <w:lang w:eastAsia="ja-JP"/>
              </w:rPr>
              <w:t>3.3</w:t>
            </w:r>
          </w:p>
        </w:tc>
        <w:tc>
          <w:tcPr>
            <w:tcW w:w="2160" w:type="dxa"/>
            <w:tcBorders>
              <w:top w:val="single" w:sz="4" w:space="0" w:color="auto"/>
              <w:left w:val="single" w:sz="4" w:space="0" w:color="auto"/>
              <w:bottom w:val="single" w:sz="4" w:space="0" w:color="auto"/>
              <w:right w:val="single" w:sz="4" w:space="0" w:color="auto"/>
            </w:tcBorders>
          </w:tcPr>
          <w:p w14:paraId="716AA4F8" w14:textId="77777777" w:rsidR="00C96848" w:rsidRDefault="00C96848" w:rsidP="00B71DAA">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B71DAA">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B71DAA">
            <w:pPr>
              <w:pStyle w:val="TAC"/>
              <w:rPr>
                <w:lang w:eastAsia="ja-JP"/>
              </w:rPr>
            </w:pPr>
            <w:r w:rsidRPr="00AA5DA2">
              <w:rPr>
                <w:lang w:eastAsia="ja-JP"/>
              </w:rPr>
              <w:t>ignore</w:t>
            </w:r>
          </w:p>
        </w:tc>
      </w:tr>
    </w:tbl>
    <w:p w14:paraId="4568E0C8" w14:textId="77777777" w:rsidR="00C96848" w:rsidRDefault="00C96848" w:rsidP="00C96848">
      <w:pPr>
        <w:rPr>
          <w:noProof/>
        </w:rPr>
      </w:pPr>
    </w:p>
    <w:p w14:paraId="63842515" w14:textId="77777777" w:rsidR="00C96848" w:rsidRPr="00AA5DA2" w:rsidRDefault="00C96848" w:rsidP="00C96848">
      <w:pPr>
        <w:pStyle w:val="Heading4"/>
      </w:pPr>
      <w:bookmarkStart w:id="4219" w:name="_Hlk44419215"/>
      <w:bookmarkStart w:id="4220" w:name="_Toc44497544"/>
      <w:bookmarkStart w:id="4221" w:name="_Toc45107932"/>
      <w:bookmarkStart w:id="4222" w:name="_Toc45901552"/>
      <w:bookmarkStart w:id="4223" w:name="_Toc51850631"/>
      <w:bookmarkStart w:id="4224" w:name="_Toc56693634"/>
      <w:bookmarkStart w:id="4225" w:name="_Toc64447177"/>
      <w:bookmarkStart w:id="4226" w:name="_Toc66286671"/>
      <w:bookmarkStart w:id="4227" w:name="_Toc74151366"/>
      <w:bookmarkStart w:id="4228" w:name="_Toc88653838"/>
      <w:bookmarkStart w:id="4229" w:name="_Toc97904194"/>
      <w:bookmarkStart w:id="4230" w:name="_Toc105175235"/>
      <w:bookmarkStart w:id="4231" w:name="_Toc113826265"/>
      <w:bookmarkStart w:id="4232" w:name="_Toc120032391"/>
      <w:r w:rsidRPr="00AA5DA2">
        <w:t>9.1.</w:t>
      </w:r>
      <w:r>
        <w:t>3</w:t>
      </w:r>
      <w:r w:rsidRPr="00AA5DA2">
        <w:t>.</w:t>
      </w:r>
      <w:bookmarkEnd w:id="4219"/>
      <w:r>
        <w:t>20</w:t>
      </w:r>
      <w:r w:rsidRPr="00AA5DA2">
        <w:tab/>
      </w:r>
      <w:r w:rsidRPr="00AA5DA2">
        <w:rPr>
          <w:szCs w:val="24"/>
        </w:rPr>
        <w:t>RESOURCE STATUS FAILURE</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F8F7AF5" w14:textId="77777777" w:rsidR="00C96848" w:rsidRPr="00AA5DA2" w:rsidRDefault="00C96848" w:rsidP="00C96848">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C96848">
      <w:pPr>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C96848" w:rsidRPr="00AA5DA2" w14:paraId="054B51E8" w14:textId="77777777" w:rsidTr="00B71DAA">
        <w:tc>
          <w:tcPr>
            <w:tcW w:w="2302" w:type="dxa"/>
          </w:tcPr>
          <w:p w14:paraId="53865BC9" w14:textId="77777777" w:rsidR="00C96848" w:rsidRPr="00AA5DA2" w:rsidRDefault="00C96848" w:rsidP="00B71DAA">
            <w:pPr>
              <w:pStyle w:val="TAH"/>
              <w:rPr>
                <w:lang w:eastAsia="ja-JP"/>
              </w:rPr>
            </w:pPr>
            <w:r w:rsidRPr="00AA5DA2">
              <w:rPr>
                <w:lang w:eastAsia="ja-JP"/>
              </w:rPr>
              <w:t>IE/Group Name</w:t>
            </w:r>
          </w:p>
        </w:tc>
        <w:tc>
          <w:tcPr>
            <w:tcW w:w="1080" w:type="dxa"/>
          </w:tcPr>
          <w:p w14:paraId="647C0A54" w14:textId="77777777" w:rsidR="00C96848" w:rsidRPr="00AA5DA2" w:rsidRDefault="00C96848" w:rsidP="00B71DAA">
            <w:pPr>
              <w:pStyle w:val="TAH"/>
              <w:rPr>
                <w:lang w:eastAsia="ja-JP"/>
              </w:rPr>
            </w:pPr>
            <w:r w:rsidRPr="00AA5DA2">
              <w:rPr>
                <w:lang w:eastAsia="ja-JP"/>
              </w:rPr>
              <w:t>Presence</w:t>
            </w:r>
          </w:p>
        </w:tc>
        <w:tc>
          <w:tcPr>
            <w:tcW w:w="900" w:type="dxa"/>
          </w:tcPr>
          <w:p w14:paraId="05A53054" w14:textId="77777777" w:rsidR="00C96848" w:rsidRPr="00AA5DA2" w:rsidRDefault="00C96848" w:rsidP="00B71DAA">
            <w:pPr>
              <w:pStyle w:val="TAH"/>
              <w:rPr>
                <w:lang w:eastAsia="ja-JP"/>
              </w:rPr>
            </w:pPr>
            <w:r w:rsidRPr="00AA5DA2">
              <w:rPr>
                <w:lang w:eastAsia="ja-JP"/>
              </w:rPr>
              <w:t>Range</w:t>
            </w:r>
          </w:p>
        </w:tc>
        <w:tc>
          <w:tcPr>
            <w:tcW w:w="1260" w:type="dxa"/>
          </w:tcPr>
          <w:p w14:paraId="2D3BCB00" w14:textId="77777777" w:rsidR="00C96848" w:rsidRPr="00AA5DA2" w:rsidRDefault="00C96848" w:rsidP="00B71DAA">
            <w:pPr>
              <w:pStyle w:val="TAH"/>
              <w:rPr>
                <w:lang w:eastAsia="ja-JP"/>
              </w:rPr>
            </w:pPr>
            <w:r w:rsidRPr="00AA5DA2">
              <w:rPr>
                <w:lang w:eastAsia="ja-JP"/>
              </w:rPr>
              <w:t>IE type and reference</w:t>
            </w:r>
          </w:p>
        </w:tc>
        <w:tc>
          <w:tcPr>
            <w:tcW w:w="2160" w:type="dxa"/>
          </w:tcPr>
          <w:p w14:paraId="69E79996" w14:textId="77777777" w:rsidR="00C96848" w:rsidRPr="00AA5DA2" w:rsidRDefault="00C96848" w:rsidP="00B71DAA">
            <w:pPr>
              <w:pStyle w:val="TAH"/>
              <w:rPr>
                <w:lang w:eastAsia="ja-JP"/>
              </w:rPr>
            </w:pPr>
            <w:r w:rsidRPr="00AA5DA2">
              <w:rPr>
                <w:lang w:eastAsia="ja-JP"/>
              </w:rPr>
              <w:t>Semantics description</w:t>
            </w:r>
          </w:p>
        </w:tc>
        <w:tc>
          <w:tcPr>
            <w:tcW w:w="1107" w:type="dxa"/>
          </w:tcPr>
          <w:p w14:paraId="74FC007B" w14:textId="77777777" w:rsidR="00C96848" w:rsidRPr="00AA5DA2" w:rsidRDefault="00C96848" w:rsidP="00B71DAA">
            <w:pPr>
              <w:pStyle w:val="TAH"/>
              <w:rPr>
                <w:lang w:eastAsia="ja-JP"/>
              </w:rPr>
            </w:pPr>
            <w:r w:rsidRPr="00AA5DA2">
              <w:rPr>
                <w:lang w:eastAsia="ja-JP"/>
              </w:rPr>
              <w:t>Criticality</w:t>
            </w:r>
          </w:p>
        </w:tc>
        <w:tc>
          <w:tcPr>
            <w:tcW w:w="1080" w:type="dxa"/>
          </w:tcPr>
          <w:p w14:paraId="02AB6B98" w14:textId="77777777" w:rsidR="00C96848" w:rsidRPr="00AA5DA2" w:rsidRDefault="00C96848" w:rsidP="00B71DAA">
            <w:pPr>
              <w:pStyle w:val="TAH"/>
              <w:rPr>
                <w:b w:val="0"/>
                <w:lang w:eastAsia="ja-JP"/>
              </w:rPr>
            </w:pPr>
            <w:r w:rsidRPr="00AA5DA2">
              <w:rPr>
                <w:lang w:eastAsia="ja-JP"/>
              </w:rPr>
              <w:t>Assigned Criticality</w:t>
            </w:r>
          </w:p>
        </w:tc>
      </w:tr>
      <w:tr w:rsidR="00C96848" w:rsidRPr="00AA5DA2" w14:paraId="000CF928" w14:textId="77777777" w:rsidTr="00B71DAA">
        <w:tc>
          <w:tcPr>
            <w:tcW w:w="2302" w:type="dxa"/>
          </w:tcPr>
          <w:p w14:paraId="3591E0CA" w14:textId="77777777" w:rsidR="00C96848" w:rsidRPr="00AA5DA2" w:rsidRDefault="00C96848" w:rsidP="00B71DAA">
            <w:pPr>
              <w:pStyle w:val="TAL"/>
              <w:rPr>
                <w:lang w:eastAsia="ja-JP"/>
              </w:rPr>
            </w:pPr>
            <w:r w:rsidRPr="00AA5DA2">
              <w:rPr>
                <w:lang w:eastAsia="ja-JP"/>
              </w:rPr>
              <w:t>Message Type</w:t>
            </w:r>
          </w:p>
        </w:tc>
        <w:tc>
          <w:tcPr>
            <w:tcW w:w="1080" w:type="dxa"/>
          </w:tcPr>
          <w:p w14:paraId="386975FF" w14:textId="77777777" w:rsidR="00C96848" w:rsidRPr="00AA5DA2" w:rsidRDefault="00C96848" w:rsidP="00B71DAA">
            <w:pPr>
              <w:pStyle w:val="TAL"/>
              <w:rPr>
                <w:lang w:eastAsia="ja-JP"/>
              </w:rPr>
            </w:pPr>
            <w:r w:rsidRPr="00AA5DA2">
              <w:rPr>
                <w:lang w:eastAsia="ja-JP"/>
              </w:rPr>
              <w:t>M</w:t>
            </w:r>
          </w:p>
        </w:tc>
        <w:tc>
          <w:tcPr>
            <w:tcW w:w="900" w:type="dxa"/>
          </w:tcPr>
          <w:p w14:paraId="40E09346" w14:textId="77777777" w:rsidR="00C96848" w:rsidRPr="00AA5DA2" w:rsidRDefault="00C96848" w:rsidP="00B71DAA">
            <w:pPr>
              <w:pStyle w:val="TAL"/>
              <w:rPr>
                <w:lang w:eastAsia="ja-JP"/>
              </w:rPr>
            </w:pPr>
          </w:p>
        </w:tc>
        <w:tc>
          <w:tcPr>
            <w:tcW w:w="1260" w:type="dxa"/>
          </w:tcPr>
          <w:p w14:paraId="027EC3E4" w14:textId="77777777" w:rsidR="00C96848" w:rsidRPr="00AA5DA2" w:rsidRDefault="00C96848" w:rsidP="00B71DAA">
            <w:pPr>
              <w:pStyle w:val="TAL"/>
              <w:rPr>
                <w:lang w:eastAsia="ja-JP"/>
              </w:rPr>
            </w:pPr>
            <w:r>
              <w:rPr>
                <w:lang w:eastAsia="ja-JP"/>
              </w:rPr>
              <w:t>9.2.3.1</w:t>
            </w:r>
          </w:p>
        </w:tc>
        <w:tc>
          <w:tcPr>
            <w:tcW w:w="2160" w:type="dxa"/>
          </w:tcPr>
          <w:p w14:paraId="542DC50A" w14:textId="77777777" w:rsidR="00C96848" w:rsidRPr="00AA5DA2" w:rsidRDefault="00C96848" w:rsidP="00B71DAA">
            <w:pPr>
              <w:pStyle w:val="TAL"/>
              <w:rPr>
                <w:lang w:eastAsia="ja-JP"/>
              </w:rPr>
            </w:pPr>
          </w:p>
        </w:tc>
        <w:tc>
          <w:tcPr>
            <w:tcW w:w="1107" w:type="dxa"/>
          </w:tcPr>
          <w:p w14:paraId="7AECE7D9" w14:textId="77777777" w:rsidR="00C96848" w:rsidRPr="00AA5DA2" w:rsidRDefault="00C96848" w:rsidP="00B71DAA">
            <w:pPr>
              <w:pStyle w:val="TAC"/>
              <w:rPr>
                <w:lang w:eastAsia="ja-JP"/>
              </w:rPr>
            </w:pPr>
            <w:r w:rsidRPr="00AA5DA2">
              <w:rPr>
                <w:lang w:eastAsia="ja-JP"/>
              </w:rPr>
              <w:t>YES</w:t>
            </w:r>
          </w:p>
        </w:tc>
        <w:tc>
          <w:tcPr>
            <w:tcW w:w="1080" w:type="dxa"/>
          </w:tcPr>
          <w:p w14:paraId="6D877128" w14:textId="77777777" w:rsidR="00C96848" w:rsidRPr="00AA5DA2" w:rsidRDefault="00C96848" w:rsidP="00B71DAA">
            <w:pPr>
              <w:pStyle w:val="TAC"/>
              <w:rPr>
                <w:lang w:eastAsia="ja-JP"/>
              </w:rPr>
            </w:pPr>
            <w:r w:rsidRPr="00AA5DA2">
              <w:rPr>
                <w:lang w:eastAsia="ja-JP"/>
              </w:rPr>
              <w:t>reject</w:t>
            </w:r>
          </w:p>
        </w:tc>
      </w:tr>
      <w:tr w:rsidR="00C96848" w:rsidRPr="00AA5DA2" w14:paraId="0AB7C095" w14:textId="77777777" w:rsidTr="00B71DAA">
        <w:tc>
          <w:tcPr>
            <w:tcW w:w="2302" w:type="dxa"/>
          </w:tcPr>
          <w:p w14:paraId="0CBF1D1F" w14:textId="77777777" w:rsidR="00C96848" w:rsidRPr="00AA5DA2" w:rsidRDefault="00C96848" w:rsidP="00B71DAA">
            <w:pPr>
              <w:pStyle w:val="TAL"/>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B71DAA">
            <w:pPr>
              <w:pStyle w:val="TAL"/>
              <w:rPr>
                <w:lang w:eastAsia="ja-JP"/>
              </w:rPr>
            </w:pPr>
            <w:r w:rsidRPr="00AA5DA2">
              <w:rPr>
                <w:lang w:eastAsia="ja-JP"/>
              </w:rPr>
              <w:t>M</w:t>
            </w:r>
          </w:p>
        </w:tc>
        <w:tc>
          <w:tcPr>
            <w:tcW w:w="900" w:type="dxa"/>
          </w:tcPr>
          <w:p w14:paraId="3FE61B88" w14:textId="77777777" w:rsidR="00C96848" w:rsidRPr="00AA5DA2" w:rsidRDefault="00C96848" w:rsidP="00B71DAA">
            <w:pPr>
              <w:pStyle w:val="TAL"/>
              <w:rPr>
                <w:i/>
                <w:lang w:eastAsia="ja-JP"/>
              </w:rPr>
            </w:pPr>
          </w:p>
        </w:tc>
        <w:tc>
          <w:tcPr>
            <w:tcW w:w="1260" w:type="dxa"/>
          </w:tcPr>
          <w:p w14:paraId="79BB1448" w14:textId="77777777" w:rsidR="00C96848" w:rsidRPr="008D25DE"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906133B"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1</w:t>
            </w:r>
          </w:p>
        </w:tc>
        <w:tc>
          <w:tcPr>
            <w:tcW w:w="1107" w:type="dxa"/>
          </w:tcPr>
          <w:p w14:paraId="191C88B1" w14:textId="77777777" w:rsidR="00C96848" w:rsidRPr="00AA5DA2" w:rsidRDefault="00C96848" w:rsidP="00B71DAA">
            <w:pPr>
              <w:pStyle w:val="TAC"/>
              <w:rPr>
                <w:lang w:eastAsia="ja-JP"/>
              </w:rPr>
            </w:pPr>
            <w:r w:rsidRPr="00AA5DA2">
              <w:rPr>
                <w:lang w:eastAsia="ja-JP"/>
              </w:rPr>
              <w:t>YES</w:t>
            </w:r>
          </w:p>
        </w:tc>
        <w:tc>
          <w:tcPr>
            <w:tcW w:w="1080" w:type="dxa"/>
          </w:tcPr>
          <w:p w14:paraId="76B4A200" w14:textId="77777777" w:rsidR="00C96848" w:rsidRPr="00AA5DA2" w:rsidRDefault="00C96848" w:rsidP="00B71DAA">
            <w:pPr>
              <w:pStyle w:val="TAC"/>
              <w:rPr>
                <w:lang w:eastAsia="ja-JP"/>
              </w:rPr>
            </w:pPr>
            <w:r w:rsidRPr="00AA5DA2">
              <w:rPr>
                <w:lang w:eastAsia="ja-JP"/>
              </w:rPr>
              <w:t>reject</w:t>
            </w:r>
          </w:p>
        </w:tc>
      </w:tr>
      <w:tr w:rsidR="00C96848" w:rsidRPr="00AA5DA2" w14:paraId="3CBCB4C4" w14:textId="77777777" w:rsidTr="00B71DAA">
        <w:tc>
          <w:tcPr>
            <w:tcW w:w="2302" w:type="dxa"/>
          </w:tcPr>
          <w:p w14:paraId="4663BADE" w14:textId="77777777" w:rsidR="00C96848" w:rsidRPr="00AA5DA2" w:rsidRDefault="00C96848" w:rsidP="00B71DAA">
            <w:pPr>
              <w:pStyle w:val="TAL"/>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B71DAA">
            <w:pPr>
              <w:pStyle w:val="TAL"/>
              <w:rPr>
                <w:lang w:eastAsia="ja-JP"/>
              </w:rPr>
            </w:pPr>
            <w:r w:rsidRPr="00AA5DA2">
              <w:rPr>
                <w:lang w:eastAsia="ja-JP"/>
              </w:rPr>
              <w:t>M</w:t>
            </w:r>
          </w:p>
        </w:tc>
        <w:tc>
          <w:tcPr>
            <w:tcW w:w="900" w:type="dxa"/>
          </w:tcPr>
          <w:p w14:paraId="7D6C6328" w14:textId="77777777" w:rsidR="00C96848" w:rsidRPr="00AA5DA2" w:rsidRDefault="00C96848" w:rsidP="00B71DAA">
            <w:pPr>
              <w:pStyle w:val="TAL"/>
              <w:rPr>
                <w:i/>
                <w:lang w:eastAsia="ja-JP"/>
              </w:rPr>
            </w:pPr>
          </w:p>
        </w:tc>
        <w:tc>
          <w:tcPr>
            <w:tcW w:w="1260" w:type="dxa"/>
          </w:tcPr>
          <w:p w14:paraId="4224F73B" w14:textId="77777777" w:rsidR="00C96848" w:rsidRPr="008D25DE"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F2D7C76"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2</w:t>
            </w:r>
          </w:p>
        </w:tc>
        <w:tc>
          <w:tcPr>
            <w:tcW w:w="1107" w:type="dxa"/>
          </w:tcPr>
          <w:p w14:paraId="2F0C6F2B" w14:textId="77777777" w:rsidR="00C96848" w:rsidRPr="00AA5DA2" w:rsidRDefault="00C96848" w:rsidP="00B71DAA">
            <w:pPr>
              <w:pStyle w:val="TAC"/>
              <w:rPr>
                <w:lang w:eastAsia="ja-JP"/>
              </w:rPr>
            </w:pPr>
            <w:r w:rsidRPr="00AA5DA2">
              <w:rPr>
                <w:lang w:eastAsia="ja-JP"/>
              </w:rPr>
              <w:t>YES</w:t>
            </w:r>
          </w:p>
        </w:tc>
        <w:tc>
          <w:tcPr>
            <w:tcW w:w="1080" w:type="dxa"/>
          </w:tcPr>
          <w:p w14:paraId="0B119639" w14:textId="77777777" w:rsidR="00C96848" w:rsidRPr="00AA5DA2" w:rsidRDefault="00C96848" w:rsidP="00B71DAA">
            <w:pPr>
              <w:pStyle w:val="TAC"/>
              <w:rPr>
                <w:lang w:eastAsia="ja-JP"/>
              </w:rPr>
            </w:pPr>
            <w:r w:rsidRPr="00AA5DA2">
              <w:rPr>
                <w:lang w:eastAsia="ja-JP"/>
              </w:rPr>
              <w:t>reject</w:t>
            </w:r>
          </w:p>
        </w:tc>
      </w:tr>
      <w:tr w:rsidR="00C96848" w:rsidRPr="00AA5DA2" w14:paraId="30276637" w14:textId="77777777" w:rsidTr="00B71DAA">
        <w:tc>
          <w:tcPr>
            <w:tcW w:w="2302" w:type="dxa"/>
          </w:tcPr>
          <w:p w14:paraId="2E6F958D" w14:textId="77777777" w:rsidR="00C96848" w:rsidRPr="00AA5DA2" w:rsidRDefault="00C96848" w:rsidP="00B71DAA">
            <w:pPr>
              <w:pStyle w:val="TAL"/>
              <w:rPr>
                <w:lang w:eastAsia="ja-JP"/>
              </w:rPr>
            </w:pPr>
            <w:r w:rsidRPr="00AA5DA2">
              <w:rPr>
                <w:lang w:eastAsia="ja-JP"/>
              </w:rPr>
              <w:t>Cause</w:t>
            </w:r>
          </w:p>
        </w:tc>
        <w:tc>
          <w:tcPr>
            <w:tcW w:w="1080" w:type="dxa"/>
          </w:tcPr>
          <w:p w14:paraId="09C90D9B" w14:textId="77777777" w:rsidR="00C96848" w:rsidRPr="00AA5DA2" w:rsidRDefault="00C96848" w:rsidP="00B71DAA">
            <w:pPr>
              <w:pStyle w:val="TAL"/>
              <w:rPr>
                <w:lang w:eastAsia="ja-JP"/>
              </w:rPr>
            </w:pPr>
            <w:r>
              <w:rPr>
                <w:lang w:eastAsia="ja-JP"/>
              </w:rPr>
              <w:t>M</w:t>
            </w:r>
          </w:p>
        </w:tc>
        <w:tc>
          <w:tcPr>
            <w:tcW w:w="900" w:type="dxa"/>
          </w:tcPr>
          <w:p w14:paraId="011B9C73" w14:textId="77777777" w:rsidR="00C96848" w:rsidRPr="00AA5DA2" w:rsidRDefault="00C96848" w:rsidP="00B71DAA">
            <w:pPr>
              <w:pStyle w:val="TAL"/>
              <w:rPr>
                <w:lang w:eastAsia="ja-JP"/>
              </w:rPr>
            </w:pPr>
          </w:p>
        </w:tc>
        <w:tc>
          <w:tcPr>
            <w:tcW w:w="1260" w:type="dxa"/>
          </w:tcPr>
          <w:p w14:paraId="1B4D908A" w14:textId="77777777" w:rsidR="00C96848" w:rsidRPr="00AA5DA2" w:rsidRDefault="00C96848" w:rsidP="00B71DAA">
            <w:pPr>
              <w:pStyle w:val="TAL"/>
              <w:rPr>
                <w:lang w:eastAsia="ja-JP"/>
              </w:rPr>
            </w:pPr>
            <w:r>
              <w:rPr>
                <w:lang w:eastAsia="ja-JP"/>
              </w:rPr>
              <w:t>9.2.3.2</w:t>
            </w:r>
          </w:p>
        </w:tc>
        <w:tc>
          <w:tcPr>
            <w:tcW w:w="2160" w:type="dxa"/>
          </w:tcPr>
          <w:p w14:paraId="09AED0C9" w14:textId="77777777" w:rsidR="00C96848" w:rsidRPr="00D86744" w:rsidRDefault="00C96848" w:rsidP="00B71DAA">
            <w:pPr>
              <w:pStyle w:val="TAL"/>
              <w:rPr>
                <w:lang w:eastAsia="ja-JP"/>
              </w:rPr>
            </w:pPr>
          </w:p>
        </w:tc>
        <w:tc>
          <w:tcPr>
            <w:tcW w:w="1107" w:type="dxa"/>
          </w:tcPr>
          <w:p w14:paraId="128C550C" w14:textId="77777777" w:rsidR="00C96848" w:rsidRPr="00AA5DA2" w:rsidRDefault="00C96848" w:rsidP="00B71DAA">
            <w:pPr>
              <w:pStyle w:val="TAC"/>
              <w:rPr>
                <w:lang w:eastAsia="ja-JP"/>
              </w:rPr>
            </w:pPr>
            <w:r w:rsidRPr="00AA5DA2">
              <w:rPr>
                <w:lang w:eastAsia="ja-JP"/>
              </w:rPr>
              <w:t>YES</w:t>
            </w:r>
          </w:p>
        </w:tc>
        <w:tc>
          <w:tcPr>
            <w:tcW w:w="1080" w:type="dxa"/>
          </w:tcPr>
          <w:p w14:paraId="2CA77B06" w14:textId="77777777" w:rsidR="00C96848" w:rsidRPr="00AA5DA2" w:rsidRDefault="00C96848" w:rsidP="00B71DAA">
            <w:pPr>
              <w:pStyle w:val="TAC"/>
              <w:rPr>
                <w:lang w:eastAsia="ja-JP"/>
              </w:rPr>
            </w:pPr>
            <w:r w:rsidRPr="00AA5DA2">
              <w:rPr>
                <w:lang w:eastAsia="ja-JP"/>
              </w:rPr>
              <w:t>ignore</w:t>
            </w:r>
          </w:p>
        </w:tc>
      </w:tr>
      <w:tr w:rsidR="00C96848" w:rsidRPr="00AA5DA2" w14:paraId="25D076C7" w14:textId="77777777" w:rsidTr="00B71DAA">
        <w:tc>
          <w:tcPr>
            <w:tcW w:w="2302" w:type="dxa"/>
          </w:tcPr>
          <w:p w14:paraId="728923AE" w14:textId="77777777" w:rsidR="00C96848" w:rsidRPr="00AA5DA2" w:rsidRDefault="00C96848" w:rsidP="00B71DAA">
            <w:pPr>
              <w:pStyle w:val="TAL"/>
              <w:rPr>
                <w:lang w:eastAsia="ja-JP"/>
              </w:rPr>
            </w:pPr>
            <w:r w:rsidRPr="00AA5DA2">
              <w:rPr>
                <w:lang w:eastAsia="ja-JP"/>
              </w:rPr>
              <w:t>Criticality Diagnostics</w:t>
            </w:r>
          </w:p>
        </w:tc>
        <w:tc>
          <w:tcPr>
            <w:tcW w:w="1080" w:type="dxa"/>
          </w:tcPr>
          <w:p w14:paraId="122ACEA6" w14:textId="77777777" w:rsidR="00C96848" w:rsidRDefault="00C96848" w:rsidP="00B71DAA">
            <w:pPr>
              <w:pStyle w:val="TAL"/>
              <w:rPr>
                <w:lang w:eastAsia="ja-JP"/>
              </w:rPr>
            </w:pPr>
            <w:r w:rsidRPr="00AA5DA2">
              <w:rPr>
                <w:lang w:eastAsia="ja-JP"/>
              </w:rPr>
              <w:t>O</w:t>
            </w:r>
          </w:p>
        </w:tc>
        <w:tc>
          <w:tcPr>
            <w:tcW w:w="900" w:type="dxa"/>
          </w:tcPr>
          <w:p w14:paraId="0F467EEA" w14:textId="77777777" w:rsidR="00C96848" w:rsidRPr="00AA5DA2" w:rsidRDefault="00C96848" w:rsidP="00B71DAA">
            <w:pPr>
              <w:pStyle w:val="TAL"/>
              <w:rPr>
                <w:lang w:eastAsia="ja-JP"/>
              </w:rPr>
            </w:pPr>
          </w:p>
        </w:tc>
        <w:tc>
          <w:tcPr>
            <w:tcW w:w="1260" w:type="dxa"/>
          </w:tcPr>
          <w:p w14:paraId="1E7F8ADC" w14:textId="77777777" w:rsidR="00C96848" w:rsidRDefault="00C96848" w:rsidP="00B71DAA">
            <w:pPr>
              <w:pStyle w:val="TAL"/>
              <w:rPr>
                <w:lang w:eastAsia="ja-JP"/>
              </w:rPr>
            </w:pPr>
            <w:r w:rsidRPr="00AA5DA2">
              <w:rPr>
                <w:lang w:eastAsia="ja-JP"/>
              </w:rPr>
              <w:t>9.2.</w:t>
            </w:r>
            <w:r>
              <w:rPr>
                <w:lang w:eastAsia="ja-JP"/>
              </w:rPr>
              <w:t>3.3</w:t>
            </w:r>
          </w:p>
        </w:tc>
        <w:tc>
          <w:tcPr>
            <w:tcW w:w="2160" w:type="dxa"/>
          </w:tcPr>
          <w:p w14:paraId="1DFEE813" w14:textId="77777777" w:rsidR="00C96848" w:rsidRPr="00D841FF" w:rsidRDefault="00C96848" w:rsidP="00B71DAA">
            <w:pPr>
              <w:pStyle w:val="TAL"/>
              <w:rPr>
                <w:highlight w:val="yellow"/>
                <w:lang w:eastAsia="ja-JP"/>
              </w:rPr>
            </w:pPr>
          </w:p>
        </w:tc>
        <w:tc>
          <w:tcPr>
            <w:tcW w:w="1107" w:type="dxa"/>
          </w:tcPr>
          <w:p w14:paraId="5719E5AF" w14:textId="77777777" w:rsidR="00C96848" w:rsidRPr="00AA5DA2" w:rsidRDefault="00C96848" w:rsidP="00B71DAA">
            <w:pPr>
              <w:pStyle w:val="TAC"/>
              <w:rPr>
                <w:lang w:eastAsia="ja-JP"/>
              </w:rPr>
            </w:pPr>
            <w:r w:rsidRPr="00AA5DA2">
              <w:rPr>
                <w:lang w:eastAsia="ja-JP"/>
              </w:rPr>
              <w:t>YES</w:t>
            </w:r>
          </w:p>
        </w:tc>
        <w:tc>
          <w:tcPr>
            <w:tcW w:w="1080" w:type="dxa"/>
          </w:tcPr>
          <w:p w14:paraId="178D610A" w14:textId="77777777" w:rsidR="00C96848" w:rsidRPr="00AA5DA2" w:rsidRDefault="00C96848" w:rsidP="00B71DAA">
            <w:pPr>
              <w:pStyle w:val="TAC"/>
              <w:rPr>
                <w:lang w:eastAsia="ja-JP"/>
              </w:rPr>
            </w:pPr>
            <w:r w:rsidRPr="00AA5DA2">
              <w:rPr>
                <w:lang w:eastAsia="ja-JP"/>
              </w:rPr>
              <w:t>ignore</w:t>
            </w:r>
          </w:p>
        </w:tc>
      </w:tr>
    </w:tbl>
    <w:p w14:paraId="49698855" w14:textId="77777777" w:rsidR="00C96848" w:rsidRDefault="00C96848" w:rsidP="00C96848">
      <w:pPr>
        <w:rPr>
          <w:noProof/>
        </w:rPr>
      </w:pPr>
    </w:p>
    <w:p w14:paraId="70A00F20" w14:textId="77777777" w:rsidR="00C96848" w:rsidRPr="00AA5DA2" w:rsidRDefault="00C96848" w:rsidP="00C96848">
      <w:pPr>
        <w:pStyle w:val="Heading4"/>
      </w:pPr>
      <w:bookmarkStart w:id="4233" w:name="_Hlk44419231"/>
      <w:bookmarkStart w:id="4234" w:name="_Toc44497545"/>
      <w:bookmarkStart w:id="4235" w:name="_Toc45107933"/>
      <w:bookmarkStart w:id="4236" w:name="_Toc45901553"/>
      <w:bookmarkStart w:id="4237" w:name="_Toc51850632"/>
      <w:bookmarkStart w:id="4238" w:name="_Toc56693635"/>
      <w:bookmarkStart w:id="4239" w:name="_Toc64447178"/>
      <w:bookmarkStart w:id="4240" w:name="_Toc66286672"/>
      <w:bookmarkStart w:id="4241" w:name="_Toc74151367"/>
      <w:bookmarkStart w:id="4242" w:name="_Toc88653839"/>
      <w:bookmarkStart w:id="4243" w:name="_Toc97904195"/>
      <w:bookmarkStart w:id="4244" w:name="_Toc105175236"/>
      <w:bookmarkStart w:id="4245" w:name="_Toc113826266"/>
      <w:bookmarkStart w:id="4246" w:name="_Toc120032392"/>
      <w:r w:rsidRPr="00AA5DA2">
        <w:t>9.1.</w:t>
      </w:r>
      <w:r>
        <w:t>3</w:t>
      </w:r>
      <w:r w:rsidRPr="00AA5DA2">
        <w:t>.</w:t>
      </w:r>
      <w:bookmarkEnd w:id="4233"/>
      <w:r>
        <w:t>21</w:t>
      </w:r>
      <w:r w:rsidRPr="00AA5DA2">
        <w:tab/>
        <w:t>RESOURCE STATUS UPDATE</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47712E31" w14:textId="77777777" w:rsidR="00C96848" w:rsidRPr="00AA5DA2" w:rsidRDefault="00C96848" w:rsidP="00C96848">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C96848">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C96848" w:rsidRPr="00AA5DA2" w14:paraId="142F4AD2" w14:textId="77777777" w:rsidTr="00B71DAA">
        <w:tc>
          <w:tcPr>
            <w:tcW w:w="2437"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B71DAA">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B71DAA">
            <w:pPr>
              <w:pStyle w:val="TAH"/>
              <w:rPr>
                <w:lang w:eastAsia="ja-JP"/>
              </w:rPr>
            </w:pPr>
            <w:r w:rsidRPr="00AA5DA2">
              <w:rPr>
                <w:lang w:eastAsia="ja-JP"/>
              </w:rPr>
              <w:t>Presence</w:t>
            </w:r>
          </w:p>
        </w:tc>
        <w:tc>
          <w:tcPr>
            <w:tcW w:w="1583"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B71DAA">
            <w:pPr>
              <w:pStyle w:val="TAH"/>
              <w:rPr>
                <w:lang w:eastAsia="ja-JP"/>
              </w:rPr>
            </w:pPr>
            <w:r w:rsidRPr="00AA5DA2">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B71DAA">
            <w:pPr>
              <w:pStyle w:val="TAH"/>
              <w:rPr>
                <w:lang w:eastAsia="ja-JP"/>
              </w:rPr>
            </w:pPr>
            <w:r w:rsidRPr="00AA5DA2">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B71DAA">
            <w:pPr>
              <w:pStyle w:val="TAH"/>
              <w:rPr>
                <w:lang w:eastAsia="ja-JP"/>
              </w:rPr>
            </w:pPr>
            <w:r w:rsidRPr="00AA5DA2">
              <w:rPr>
                <w:lang w:eastAsia="ja-JP"/>
              </w:rPr>
              <w:t>Semantics description</w:t>
            </w:r>
          </w:p>
        </w:tc>
        <w:tc>
          <w:tcPr>
            <w:tcW w:w="1253"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B71DAA">
            <w:pPr>
              <w:pStyle w:val="TAH"/>
              <w:rPr>
                <w:lang w:eastAsia="ja-JP"/>
              </w:rPr>
            </w:pPr>
            <w:r w:rsidRPr="00AA5DA2">
              <w:rPr>
                <w:lang w:eastAsia="ja-JP"/>
              </w:rPr>
              <w:t>Criticality</w:t>
            </w:r>
          </w:p>
        </w:tc>
        <w:tc>
          <w:tcPr>
            <w:tcW w:w="1256"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B71DAA">
            <w:pPr>
              <w:pStyle w:val="TAH"/>
              <w:rPr>
                <w:lang w:eastAsia="ja-JP"/>
              </w:rPr>
            </w:pPr>
            <w:r w:rsidRPr="00AA5DA2">
              <w:rPr>
                <w:lang w:eastAsia="ja-JP"/>
              </w:rPr>
              <w:t>Assigned Criticality</w:t>
            </w:r>
          </w:p>
        </w:tc>
      </w:tr>
      <w:tr w:rsidR="00C96848" w:rsidRPr="00AA5DA2" w14:paraId="1EE31E97" w14:textId="77777777" w:rsidTr="00B71DAA">
        <w:tc>
          <w:tcPr>
            <w:tcW w:w="2437"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B71DAA">
            <w:pPr>
              <w:pStyle w:val="TAL"/>
              <w:rPr>
                <w:lang w:eastAsia="ja-JP"/>
              </w:rPr>
            </w:pPr>
            <w:r w:rsidRPr="00AA5DA2">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B71DAA">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B71DAA">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B71DAA">
            <w:pPr>
              <w:pStyle w:val="TAL"/>
              <w:rPr>
                <w:lang w:eastAsia="ja-JP"/>
              </w:rPr>
            </w:pPr>
            <w:r>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B71DAA">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B71DAA">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B71DAA">
            <w:pPr>
              <w:pStyle w:val="TAC"/>
              <w:rPr>
                <w:lang w:eastAsia="ja-JP"/>
              </w:rPr>
            </w:pPr>
            <w:r w:rsidRPr="00AA5DA2">
              <w:rPr>
                <w:lang w:eastAsia="ja-JP"/>
              </w:rPr>
              <w:t>ignore</w:t>
            </w:r>
          </w:p>
        </w:tc>
      </w:tr>
      <w:tr w:rsidR="00C96848" w:rsidRPr="00AA5DA2" w14:paraId="60368A55" w14:textId="77777777" w:rsidTr="00B71DAA">
        <w:tc>
          <w:tcPr>
            <w:tcW w:w="2437"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B71DAA">
            <w:pPr>
              <w:pStyle w:val="TAL"/>
              <w:rPr>
                <w:lang w:eastAsia="ja-JP"/>
              </w:rPr>
            </w:pPr>
            <w:r>
              <w:rPr>
                <w:lang w:eastAsia="ja-JP"/>
              </w:rPr>
              <w:t>NG-RAN node</w:t>
            </w:r>
            <w:r w:rsidRPr="00AA5DA2">
              <w:rPr>
                <w:lang w:eastAsia="ja-JP"/>
              </w:rPr>
              <w:t>1 Measurement ID</w:t>
            </w:r>
          </w:p>
        </w:tc>
        <w:tc>
          <w:tcPr>
            <w:tcW w:w="1094"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B71DAA">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B71DAA">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1</w:t>
            </w:r>
          </w:p>
        </w:tc>
        <w:tc>
          <w:tcPr>
            <w:tcW w:w="1253"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B71DAA">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B71DAA">
            <w:pPr>
              <w:pStyle w:val="TAC"/>
              <w:rPr>
                <w:lang w:eastAsia="ja-JP"/>
              </w:rPr>
            </w:pPr>
            <w:r w:rsidRPr="00AA5DA2">
              <w:rPr>
                <w:lang w:eastAsia="ja-JP"/>
              </w:rPr>
              <w:t>reject</w:t>
            </w:r>
          </w:p>
        </w:tc>
      </w:tr>
      <w:tr w:rsidR="00C96848" w:rsidRPr="00AA5DA2" w14:paraId="4482EAA8" w14:textId="77777777" w:rsidTr="00B71DAA">
        <w:tc>
          <w:tcPr>
            <w:tcW w:w="2437"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B71DAA">
            <w:pPr>
              <w:pStyle w:val="TAL"/>
              <w:rPr>
                <w:lang w:eastAsia="ja-JP"/>
              </w:rPr>
            </w:pPr>
            <w:r>
              <w:rPr>
                <w:lang w:eastAsia="ja-JP"/>
              </w:rPr>
              <w:t>NG-RAN node</w:t>
            </w:r>
            <w:r w:rsidRPr="00AA5DA2">
              <w:rPr>
                <w:lang w:eastAsia="ja-JP"/>
              </w:rPr>
              <w:t>2 Measurement ID</w:t>
            </w:r>
          </w:p>
        </w:tc>
        <w:tc>
          <w:tcPr>
            <w:tcW w:w="1094"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B71DAA">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B71DAA">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B71DAA">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B71DAA">
            <w:pPr>
              <w:pStyle w:val="TAL"/>
              <w:rPr>
                <w:lang w:eastAsia="ja-JP"/>
              </w:rPr>
            </w:pPr>
            <w:r>
              <w:rPr>
                <w:lang w:eastAsia="ja-JP"/>
              </w:rPr>
              <w:t>Allocated by NG-RAN node</w:t>
            </w:r>
            <w:r w:rsidRPr="00AA5DA2">
              <w:rPr>
                <w:vertAlign w:val="subscript"/>
                <w:lang w:eastAsia="ja-JP"/>
              </w:rPr>
              <w:t>2</w:t>
            </w:r>
          </w:p>
        </w:tc>
        <w:tc>
          <w:tcPr>
            <w:tcW w:w="1253"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B71DAA">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B71DAA">
            <w:pPr>
              <w:pStyle w:val="TAC"/>
              <w:rPr>
                <w:lang w:eastAsia="ja-JP"/>
              </w:rPr>
            </w:pPr>
            <w:r w:rsidRPr="00AA5DA2">
              <w:rPr>
                <w:lang w:eastAsia="ja-JP"/>
              </w:rPr>
              <w:t>reject</w:t>
            </w:r>
          </w:p>
        </w:tc>
      </w:tr>
      <w:tr w:rsidR="00C96848" w:rsidRPr="00DB4D57" w14:paraId="5685CEB0" w14:textId="77777777" w:rsidTr="00B71DAA">
        <w:tc>
          <w:tcPr>
            <w:tcW w:w="2437"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B71DAA">
            <w:pPr>
              <w:pStyle w:val="TAL"/>
              <w:rPr>
                <w:b/>
                <w:lang w:eastAsia="ja-JP"/>
              </w:rPr>
            </w:pPr>
            <w:r w:rsidRPr="00032767">
              <w:rPr>
                <w:b/>
                <w:lang w:eastAsia="ja-JP"/>
              </w:rPr>
              <w:t>Cell Measurement Result</w:t>
            </w:r>
          </w:p>
        </w:tc>
        <w:tc>
          <w:tcPr>
            <w:tcW w:w="1094"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B71DAA">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B71DAA">
            <w:pPr>
              <w:pStyle w:val="TAL"/>
              <w:rPr>
                <w:i/>
                <w:lang w:eastAsia="ja-JP"/>
              </w:rPr>
            </w:pPr>
            <w:r w:rsidRPr="00032767">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B71DAA">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B71DAA">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B71DAA">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B71DAA">
            <w:pPr>
              <w:pStyle w:val="TAC"/>
              <w:rPr>
                <w:lang w:eastAsia="ja-JP"/>
              </w:rPr>
            </w:pPr>
            <w:r>
              <w:rPr>
                <w:snapToGrid w:val="0"/>
              </w:rPr>
              <w:t>ignore</w:t>
            </w:r>
          </w:p>
        </w:tc>
      </w:tr>
      <w:tr w:rsidR="00C96848" w:rsidRPr="00DB4D57" w14:paraId="106DB081" w14:textId="77777777" w:rsidTr="00B71DAA">
        <w:tc>
          <w:tcPr>
            <w:tcW w:w="2437"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B71DAA">
            <w:pPr>
              <w:pStyle w:val="TAL"/>
              <w:ind w:left="113"/>
              <w:rPr>
                <w:b/>
                <w:lang w:eastAsia="ja-JP"/>
              </w:rPr>
            </w:pPr>
            <w:r w:rsidRPr="00032767">
              <w:rPr>
                <w:b/>
                <w:lang w:eastAsia="ja-JP"/>
              </w:rPr>
              <w:t>&gt;Cell Measurement Result Item</w:t>
            </w:r>
          </w:p>
        </w:tc>
        <w:tc>
          <w:tcPr>
            <w:tcW w:w="1094"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B71DAA">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B71DAA">
            <w:pPr>
              <w:pStyle w:val="TAL"/>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B71DAA">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B71DAA">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B71DAA">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B71DAA">
            <w:pPr>
              <w:pStyle w:val="TAC"/>
              <w:rPr>
                <w:lang w:eastAsia="ja-JP"/>
              </w:rPr>
            </w:pPr>
            <w:r>
              <w:rPr>
                <w:snapToGrid w:val="0"/>
              </w:rPr>
              <w:t>ignore</w:t>
            </w:r>
          </w:p>
        </w:tc>
      </w:tr>
      <w:tr w:rsidR="00282EC2" w:rsidRPr="00DB4D57" w14:paraId="2E684C24" w14:textId="77777777" w:rsidTr="00B71DAA">
        <w:tc>
          <w:tcPr>
            <w:tcW w:w="2437"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282EC2">
            <w:pPr>
              <w:pStyle w:val="TAL"/>
              <w:ind w:left="227"/>
              <w:rPr>
                <w:lang w:eastAsia="ja-JP"/>
              </w:rPr>
            </w:pPr>
            <w:r w:rsidRPr="00032767">
              <w:rPr>
                <w:lang w:eastAsia="ja-JP"/>
              </w:rPr>
              <w:t>&gt;&gt;Cell ID</w:t>
            </w:r>
          </w:p>
        </w:tc>
        <w:tc>
          <w:tcPr>
            <w:tcW w:w="1094"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282EC2">
            <w:pPr>
              <w:pStyle w:val="TAL"/>
              <w:rPr>
                <w:lang w:eastAsia="ja-JP"/>
              </w:rPr>
            </w:pPr>
            <w:r w:rsidRPr="00032767">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282EC2">
            <w:pPr>
              <w:pStyle w:val="TAL"/>
              <w:rPr>
                <w:lang w:eastAsia="ja-JP"/>
              </w:rPr>
            </w:pPr>
            <w:r w:rsidRPr="00032767">
              <w:rPr>
                <w:lang w:eastAsia="ja-JP"/>
              </w:rPr>
              <w:t>Global NG-RAN Cell Identity</w:t>
            </w:r>
          </w:p>
          <w:p w14:paraId="60E067F7" w14:textId="77777777" w:rsidR="00282EC2" w:rsidRPr="00032767" w:rsidRDefault="00282EC2" w:rsidP="00282EC2">
            <w:pPr>
              <w:pStyle w:val="TAL"/>
              <w:rPr>
                <w:lang w:eastAsia="ja-JP"/>
              </w:rPr>
            </w:pPr>
            <w:r w:rsidRPr="00032767">
              <w:rPr>
                <w:lang w:eastAsia="ja-JP"/>
              </w:rPr>
              <w:t>9.2.2.27</w:t>
            </w:r>
          </w:p>
          <w:p w14:paraId="1C014D4B" w14:textId="77777777" w:rsidR="00282EC2" w:rsidRPr="00032767" w:rsidRDefault="00282EC2" w:rsidP="00282EC2">
            <w:pPr>
              <w:pStyle w:val="TAL"/>
              <w:rPr>
                <w:rFonts w:hint="eastAsia"/>
                <w:lang w:eastAsia="zh-CN"/>
              </w:rPr>
            </w:pPr>
          </w:p>
        </w:tc>
        <w:tc>
          <w:tcPr>
            <w:tcW w:w="1262"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282EC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282EC2">
            <w:pPr>
              <w:pStyle w:val="TAC"/>
              <w:rPr>
                <w:lang w:eastAsia="ja-JP"/>
              </w:rPr>
            </w:pPr>
          </w:p>
        </w:tc>
      </w:tr>
      <w:tr w:rsidR="00282EC2" w:rsidRPr="00DB4D57" w14:paraId="7FD2C186" w14:textId="77777777" w:rsidTr="00B71DAA">
        <w:tc>
          <w:tcPr>
            <w:tcW w:w="2437"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282EC2">
            <w:pPr>
              <w:pStyle w:val="TAL"/>
              <w:ind w:left="227"/>
              <w:rPr>
                <w:lang w:eastAsia="ja-JP"/>
              </w:rPr>
            </w:pPr>
            <w:r w:rsidRPr="00032767">
              <w:rPr>
                <w:lang w:eastAsia="ja-JP"/>
              </w:rPr>
              <w:t xml:space="preserve">&gt;&gt;Radio Resource Status </w:t>
            </w:r>
          </w:p>
        </w:tc>
        <w:tc>
          <w:tcPr>
            <w:tcW w:w="1094"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282EC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282EC2">
            <w:pPr>
              <w:pStyle w:val="TAL"/>
              <w:rPr>
                <w:lang w:eastAsia="ja-JP"/>
              </w:rPr>
            </w:pPr>
            <w:bookmarkStart w:id="4247" w:name="_Hlk44419252"/>
            <w:r w:rsidRPr="00032767">
              <w:rPr>
                <w:lang w:eastAsia="ja-JP"/>
              </w:rPr>
              <w:t>9.2.2.</w:t>
            </w:r>
            <w:bookmarkEnd w:id="4247"/>
            <w:r>
              <w:rPr>
                <w:lang w:eastAsia="ja-JP"/>
              </w:rPr>
              <w:t>50</w:t>
            </w:r>
          </w:p>
        </w:tc>
        <w:tc>
          <w:tcPr>
            <w:tcW w:w="1262"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282EC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282EC2">
            <w:pPr>
              <w:pStyle w:val="TAC"/>
              <w:rPr>
                <w:lang w:eastAsia="ja-JP"/>
              </w:rPr>
            </w:pPr>
          </w:p>
        </w:tc>
      </w:tr>
      <w:tr w:rsidR="00282EC2" w:rsidRPr="00DB4D57" w14:paraId="26CF4454" w14:textId="77777777" w:rsidTr="00B71DAA">
        <w:tc>
          <w:tcPr>
            <w:tcW w:w="2437"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282EC2">
            <w:pPr>
              <w:pStyle w:val="TAL"/>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94"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282EC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282EC2">
            <w:pPr>
              <w:pStyle w:val="TAL"/>
              <w:rPr>
                <w:lang w:eastAsia="ja-JP"/>
              </w:rPr>
            </w:pPr>
            <w:bookmarkStart w:id="4248" w:name="_Hlk44419265"/>
            <w:r w:rsidRPr="00032767">
              <w:rPr>
                <w:lang w:eastAsia="ja-JP"/>
              </w:rPr>
              <w:t>9.2.2.</w:t>
            </w:r>
            <w:bookmarkEnd w:id="4248"/>
            <w:r>
              <w:rPr>
                <w:lang w:eastAsia="ja-JP"/>
              </w:rPr>
              <w:t>49</w:t>
            </w:r>
          </w:p>
        </w:tc>
        <w:tc>
          <w:tcPr>
            <w:tcW w:w="1262"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282EC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282EC2">
            <w:pPr>
              <w:pStyle w:val="TAC"/>
              <w:rPr>
                <w:lang w:eastAsia="ja-JP"/>
              </w:rPr>
            </w:pPr>
          </w:p>
        </w:tc>
      </w:tr>
      <w:tr w:rsidR="00282EC2" w:rsidRPr="00DB4D57" w14:paraId="5AF87025" w14:textId="77777777" w:rsidTr="00B71DAA">
        <w:tc>
          <w:tcPr>
            <w:tcW w:w="2437"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282EC2">
            <w:pPr>
              <w:pStyle w:val="TAL"/>
              <w:ind w:left="227"/>
              <w:rPr>
                <w:lang w:eastAsia="ja-JP"/>
              </w:rPr>
            </w:pPr>
            <w:r w:rsidRPr="00032767">
              <w:rPr>
                <w:lang w:eastAsia="ja-JP"/>
              </w:rPr>
              <w:t>&gt;&gt;Composite Available Capacity Group</w:t>
            </w:r>
          </w:p>
        </w:tc>
        <w:tc>
          <w:tcPr>
            <w:tcW w:w="1094"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282EC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282EC2">
            <w:pPr>
              <w:pStyle w:val="TAL"/>
              <w:rPr>
                <w:lang w:eastAsia="ja-JP"/>
              </w:rPr>
            </w:pPr>
            <w:bookmarkStart w:id="4249" w:name="_Hlk44419275"/>
            <w:r w:rsidRPr="00032767">
              <w:rPr>
                <w:lang w:eastAsia="ja-JP"/>
              </w:rPr>
              <w:t>9.2.2.</w:t>
            </w:r>
            <w:bookmarkEnd w:id="4249"/>
            <w:r>
              <w:rPr>
                <w:lang w:eastAsia="ja-JP"/>
              </w:rPr>
              <w:t>51</w:t>
            </w:r>
          </w:p>
        </w:tc>
        <w:tc>
          <w:tcPr>
            <w:tcW w:w="1262"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282EC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282EC2">
            <w:pPr>
              <w:pStyle w:val="TAC"/>
              <w:rPr>
                <w:lang w:eastAsia="ja-JP"/>
              </w:rPr>
            </w:pPr>
          </w:p>
        </w:tc>
      </w:tr>
      <w:tr w:rsidR="00282EC2" w:rsidRPr="00DB4D57" w14:paraId="1E4B2EA5" w14:textId="77777777" w:rsidTr="00B71DAA">
        <w:tc>
          <w:tcPr>
            <w:tcW w:w="2437"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282EC2">
            <w:pPr>
              <w:pStyle w:val="TAL"/>
              <w:ind w:left="227"/>
              <w:rPr>
                <w:rFonts w:hint="eastAsia"/>
                <w:lang w:eastAsia="zh-CN"/>
              </w:rPr>
            </w:pPr>
            <w:r w:rsidRPr="00032767">
              <w:rPr>
                <w:lang w:eastAsia="ja-JP"/>
              </w:rPr>
              <w:t>&gt;&gt;Slice Available Capacity</w:t>
            </w:r>
          </w:p>
        </w:tc>
        <w:tc>
          <w:tcPr>
            <w:tcW w:w="1094"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282EC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282EC2">
            <w:pPr>
              <w:pStyle w:val="TAL"/>
              <w:rPr>
                <w:lang w:eastAsia="ja-JP"/>
              </w:rPr>
            </w:pPr>
            <w:bookmarkStart w:id="4250" w:name="_Hlk44419292"/>
            <w:r w:rsidRPr="00032767">
              <w:rPr>
                <w:lang w:eastAsia="ja-JP"/>
              </w:rPr>
              <w:t>9.2.2.</w:t>
            </w:r>
            <w:bookmarkEnd w:id="4250"/>
            <w:r>
              <w:rPr>
                <w:lang w:eastAsia="ja-JP"/>
              </w:rPr>
              <w:t>55</w:t>
            </w:r>
          </w:p>
        </w:tc>
        <w:tc>
          <w:tcPr>
            <w:tcW w:w="1262"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282EC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282EC2">
            <w:pPr>
              <w:pStyle w:val="TAC"/>
              <w:rPr>
                <w:lang w:eastAsia="ja-JP"/>
              </w:rPr>
            </w:pPr>
          </w:p>
        </w:tc>
      </w:tr>
      <w:tr w:rsidR="00282EC2" w:rsidRPr="00DB4D57" w14:paraId="56B7CBD9" w14:textId="77777777" w:rsidTr="00B71DAA">
        <w:tc>
          <w:tcPr>
            <w:tcW w:w="2437"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282EC2">
            <w:pPr>
              <w:pStyle w:val="TAL"/>
              <w:ind w:left="227"/>
              <w:rPr>
                <w:lang w:eastAsia="ja-JP"/>
              </w:rPr>
            </w:pPr>
            <w:r w:rsidRPr="00032767">
              <w:rPr>
                <w:rFonts w:eastAsia="MS Mincho" w:cs="Arial"/>
                <w:lang w:eastAsia="ja-JP"/>
              </w:rPr>
              <w:t xml:space="preserve">&gt;&gt;Number of Active UEs </w:t>
            </w:r>
          </w:p>
        </w:tc>
        <w:tc>
          <w:tcPr>
            <w:tcW w:w="1094"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282EC2">
            <w:pPr>
              <w:pStyle w:val="TAL"/>
              <w:rPr>
                <w:lang w:eastAsia="ja-JP"/>
              </w:rPr>
            </w:pPr>
            <w:r w:rsidRPr="00032767">
              <w:rPr>
                <w:rFonts w:eastAsia="MS Mincho" w:cs="Arial"/>
                <w:lang w:eastAsia="ja-JP"/>
              </w:rPr>
              <w:t>O</w:t>
            </w:r>
          </w:p>
        </w:tc>
        <w:tc>
          <w:tcPr>
            <w:tcW w:w="1583"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282EC2">
            <w:pPr>
              <w:pStyle w:val="TAL"/>
              <w:rPr>
                <w:lang w:eastAsia="ja-JP"/>
              </w:rPr>
            </w:pPr>
            <w:bookmarkStart w:id="4251" w:name="_Hlk44419307"/>
            <w:r w:rsidRPr="00032767">
              <w:rPr>
                <w:rFonts w:eastAsia="MS Mincho" w:cs="Arial"/>
                <w:lang w:eastAsia="ja-JP"/>
              </w:rPr>
              <w:t>9.2.2.</w:t>
            </w:r>
            <w:bookmarkEnd w:id="4251"/>
            <w:r>
              <w:rPr>
                <w:rFonts w:eastAsia="MS Mincho" w:cs="Arial"/>
                <w:lang w:eastAsia="ja-JP"/>
              </w:rPr>
              <w:t>62</w:t>
            </w:r>
          </w:p>
        </w:tc>
        <w:tc>
          <w:tcPr>
            <w:tcW w:w="1262"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282EC2">
            <w:pPr>
              <w:pStyle w:val="TAC"/>
              <w:rPr>
                <w:lang w:eastAsia="ja-JP"/>
              </w:rPr>
            </w:pPr>
            <w:r w:rsidRPr="009F50EE">
              <w:rPr>
                <w:lang w:eastAsia="ja-JP"/>
              </w:rPr>
              <w:t>–</w:t>
            </w:r>
            <w:r w:rsidRPr="00D0552F" w:rsidDel="00624917">
              <w:rPr>
                <w:rFonts w:eastAsia="MS Mincho" w:cs="Arial"/>
                <w:lang w:eastAsia="ja-JP"/>
              </w:rPr>
              <w:t>-</w:t>
            </w:r>
          </w:p>
        </w:tc>
        <w:tc>
          <w:tcPr>
            <w:tcW w:w="1256"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282EC2">
            <w:pPr>
              <w:pStyle w:val="TAC"/>
              <w:rPr>
                <w:lang w:eastAsia="ja-JP"/>
              </w:rPr>
            </w:pPr>
          </w:p>
        </w:tc>
      </w:tr>
      <w:tr w:rsidR="00282EC2" w:rsidRPr="00DB4D57" w14:paraId="21B62182" w14:textId="77777777" w:rsidTr="00B71DAA">
        <w:tc>
          <w:tcPr>
            <w:tcW w:w="2437"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282EC2">
            <w:pPr>
              <w:pStyle w:val="TAL"/>
              <w:ind w:left="227"/>
              <w:rPr>
                <w:lang w:eastAsia="ja-JP"/>
              </w:rPr>
            </w:pPr>
            <w:r w:rsidRPr="00032767">
              <w:rPr>
                <w:lang w:eastAsia="ja-JP"/>
              </w:rPr>
              <w:t>&gt;&gt; RRC Connections</w:t>
            </w:r>
          </w:p>
        </w:tc>
        <w:tc>
          <w:tcPr>
            <w:tcW w:w="1094"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282EC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282EC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282EC2">
            <w:pPr>
              <w:pStyle w:val="TAL"/>
              <w:rPr>
                <w:lang w:eastAsia="ja-JP"/>
              </w:rPr>
            </w:pPr>
            <w:bookmarkStart w:id="4252" w:name="_Hlk44419316"/>
            <w:r w:rsidRPr="00032767">
              <w:rPr>
                <w:lang w:eastAsia="ja-JP"/>
              </w:rPr>
              <w:t>9.2.2.</w:t>
            </w:r>
            <w:bookmarkEnd w:id="4252"/>
            <w:r>
              <w:rPr>
                <w:lang w:eastAsia="ja-JP"/>
              </w:rPr>
              <w:t>56</w:t>
            </w:r>
          </w:p>
        </w:tc>
        <w:tc>
          <w:tcPr>
            <w:tcW w:w="1262"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282EC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282EC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282EC2">
            <w:pPr>
              <w:pStyle w:val="TAC"/>
              <w:rPr>
                <w:lang w:eastAsia="ja-JP"/>
              </w:rPr>
            </w:pPr>
          </w:p>
        </w:tc>
      </w:tr>
    </w:tbl>
    <w:p w14:paraId="633040C1" w14:textId="77777777" w:rsidR="00C96848" w:rsidRPr="008767DA" w:rsidRDefault="00C96848" w:rsidP="00C96848">
      <w:pPr>
        <w:spacing w:after="0"/>
        <w:rPr>
          <w:rFonts w:ascii="Arial" w:hAnsi="Arial"/>
          <w:b/>
          <w:vanish/>
        </w:rPr>
      </w:pPr>
    </w:p>
    <w:tbl>
      <w:tblPr>
        <w:tblpPr w:leftFromText="180" w:rightFromText="180" w:vertAnchor="text" w:horzAnchor="margin" w:tblpY="46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723307" w:rsidRPr="00DB4D57" w14:paraId="7C62BF17" w14:textId="77777777" w:rsidTr="00B71DAA">
        <w:tc>
          <w:tcPr>
            <w:tcW w:w="368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9354E2">
            <w:pPr>
              <w:pStyle w:val="TAH"/>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9354E2">
            <w:pPr>
              <w:pStyle w:val="TAH"/>
              <w:rPr>
                <w:rFonts w:cs="Arial"/>
                <w:lang w:val="en-US" w:eastAsia="ja-JP"/>
              </w:rPr>
            </w:pPr>
            <w:r w:rsidRPr="009354E2">
              <w:rPr>
                <w:lang w:eastAsia="ja-JP"/>
              </w:rPr>
              <w:t>Explanation</w:t>
            </w:r>
          </w:p>
        </w:tc>
      </w:tr>
      <w:tr w:rsidR="00C96848" w:rsidRPr="00DB4D57" w14:paraId="2B9DC210" w14:textId="77777777" w:rsidTr="00B71DAA">
        <w:tc>
          <w:tcPr>
            <w:tcW w:w="368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B71DAA">
            <w:pPr>
              <w:pStyle w:val="TAL"/>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B71DAA">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5E2AB89A" w14:textId="77777777" w:rsidR="00C96848" w:rsidRDefault="00C96848" w:rsidP="00C96848"/>
    <w:p w14:paraId="27F8CF27" w14:textId="77777777" w:rsidR="00C96848" w:rsidRPr="00AC628F" w:rsidRDefault="00C96848" w:rsidP="009354E2">
      <w:pPr>
        <w:pStyle w:val="Heading4"/>
      </w:pPr>
      <w:bookmarkStart w:id="4253" w:name="_Toc14207736"/>
      <w:bookmarkStart w:id="4254" w:name="_Toc44497546"/>
      <w:bookmarkStart w:id="4255" w:name="_Toc45107934"/>
      <w:bookmarkStart w:id="4256" w:name="_Toc45901554"/>
      <w:bookmarkStart w:id="4257" w:name="_Toc51850633"/>
      <w:bookmarkStart w:id="4258" w:name="_Toc56693636"/>
      <w:bookmarkStart w:id="4259" w:name="_Toc64447179"/>
      <w:bookmarkStart w:id="4260" w:name="_Toc66286673"/>
      <w:bookmarkStart w:id="4261" w:name="_Toc74151368"/>
      <w:bookmarkStart w:id="4262" w:name="_Toc88653840"/>
      <w:bookmarkStart w:id="4263" w:name="_Toc97904196"/>
      <w:bookmarkStart w:id="4264" w:name="_Toc105175237"/>
      <w:bookmarkStart w:id="4265" w:name="_Toc113826267"/>
      <w:bookmarkStart w:id="4266" w:name="_Toc120032393"/>
      <w:r w:rsidRPr="00AC628F">
        <w:t>9.1.3.</w:t>
      </w:r>
      <w:r>
        <w:t>22</w:t>
      </w:r>
      <w:r w:rsidRPr="00AC628F">
        <w:tab/>
      </w:r>
      <w:r w:rsidRPr="00C96848">
        <w:t>MOBILITY CHANGE REQUEST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F2FD187" w14:textId="77777777" w:rsidR="00C96848" w:rsidRPr="00AC628F" w:rsidRDefault="00C96848" w:rsidP="00C96848">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C96848">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3"/>
        <w:gridCol w:w="1496"/>
        <w:gridCol w:w="1440"/>
        <w:gridCol w:w="1488"/>
        <w:gridCol w:w="1138"/>
        <w:gridCol w:w="1038"/>
      </w:tblGrid>
      <w:tr w:rsidR="00C96848" w:rsidRPr="00AC628F" w14:paraId="27D4AB1F"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9354E2">
            <w:pPr>
              <w:pStyle w:val="TAH"/>
              <w:rPr>
                <w:lang w:eastAsia="ja-JP"/>
              </w:rPr>
            </w:pPr>
            <w:r w:rsidRPr="00AC628F">
              <w:rPr>
                <w:lang w:eastAsia="ja-JP"/>
              </w:rPr>
              <w:t>IE/Group Name</w:t>
            </w:r>
          </w:p>
        </w:tc>
        <w:tc>
          <w:tcPr>
            <w:tcW w:w="1093" w:type="dxa"/>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9354E2">
            <w:pPr>
              <w:pStyle w:val="TAH"/>
              <w:rPr>
                <w:lang w:eastAsia="ja-JP"/>
              </w:rPr>
            </w:pPr>
            <w:r w:rsidRPr="00AC628F">
              <w:rPr>
                <w:lang w:eastAsia="ja-JP"/>
              </w:rPr>
              <w:t>Presence</w:t>
            </w:r>
          </w:p>
        </w:tc>
        <w:tc>
          <w:tcPr>
            <w:tcW w:w="1496" w:type="dxa"/>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9354E2">
            <w:pPr>
              <w:pStyle w:val="TAH"/>
              <w:rPr>
                <w:lang w:eastAsia="ja-JP"/>
              </w:rPr>
            </w:pPr>
            <w:r w:rsidRPr="00AC628F">
              <w:rPr>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9354E2">
            <w:pPr>
              <w:pStyle w:val="TAH"/>
              <w:rPr>
                <w:lang w:eastAsia="ja-JP"/>
              </w:rPr>
            </w:pPr>
            <w:r w:rsidRPr="00AC628F">
              <w:rPr>
                <w:lang w:eastAsia="ja-JP"/>
              </w:rPr>
              <w:t>IE type and reference</w:t>
            </w:r>
          </w:p>
        </w:tc>
        <w:tc>
          <w:tcPr>
            <w:tcW w:w="1488" w:type="dxa"/>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9354E2">
            <w:pPr>
              <w:pStyle w:val="TAH"/>
              <w:rPr>
                <w:lang w:eastAsia="ja-JP"/>
              </w:rPr>
            </w:pPr>
            <w:r w:rsidRPr="00AC628F">
              <w:rPr>
                <w:lang w:eastAsia="ja-JP"/>
              </w:rPr>
              <w:t>Semantics description</w:t>
            </w:r>
          </w:p>
        </w:tc>
        <w:tc>
          <w:tcPr>
            <w:tcW w:w="1138" w:type="dxa"/>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9354E2">
            <w:pPr>
              <w:pStyle w:val="TAH"/>
              <w:rPr>
                <w:lang w:eastAsia="ja-JP"/>
              </w:rPr>
            </w:pPr>
            <w:r w:rsidRPr="00AC628F">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9354E2">
            <w:pPr>
              <w:pStyle w:val="TAH"/>
              <w:rPr>
                <w:lang w:eastAsia="ja-JP"/>
              </w:rPr>
            </w:pPr>
            <w:r w:rsidRPr="00AC628F">
              <w:rPr>
                <w:lang w:eastAsia="ja-JP"/>
              </w:rPr>
              <w:t>Assigned Criticality</w:t>
            </w:r>
          </w:p>
        </w:tc>
      </w:tr>
      <w:tr w:rsidR="00C96848" w:rsidRPr="00AC628F" w14:paraId="2F2B8509"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9354E2">
            <w:pPr>
              <w:pStyle w:val="TAL"/>
              <w:rPr>
                <w:lang w:eastAsia="ja-JP"/>
              </w:rPr>
            </w:pPr>
            <w:r w:rsidRPr="00AC628F">
              <w:rPr>
                <w:lang w:eastAsia="ja-JP"/>
              </w:rPr>
              <w:t>Message Type</w:t>
            </w:r>
          </w:p>
        </w:tc>
        <w:tc>
          <w:tcPr>
            <w:tcW w:w="1093" w:type="dxa"/>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9354E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9354E2">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9354E2">
            <w:pPr>
              <w:pStyle w:val="TAL"/>
              <w:rPr>
                <w:lang w:eastAsia="ja-JP"/>
              </w:rPr>
            </w:pPr>
            <w:r w:rsidRPr="00AC628F">
              <w:rPr>
                <w:lang w:eastAsia="ja-JP"/>
              </w:rPr>
              <w:t>9.2.3.1</w:t>
            </w:r>
          </w:p>
        </w:tc>
        <w:tc>
          <w:tcPr>
            <w:tcW w:w="1488" w:type="dxa"/>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9354E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9354E2">
            <w:pPr>
              <w:pStyle w:val="TAC"/>
              <w:rPr>
                <w:lang w:eastAsia="ja-JP"/>
              </w:rPr>
            </w:pPr>
            <w:r w:rsidRPr="00AC628F">
              <w:rPr>
                <w:lang w:eastAsia="ja-JP"/>
              </w:rPr>
              <w:t>reject</w:t>
            </w:r>
          </w:p>
        </w:tc>
      </w:tr>
      <w:tr w:rsidR="00C96848" w:rsidRPr="00AC628F" w14:paraId="651AAA88" w14:textId="77777777" w:rsidTr="00B71DAA">
        <w:trPr>
          <w:trHeight w:val="350"/>
        </w:trPr>
        <w:tc>
          <w:tcPr>
            <w:tcW w:w="2439" w:type="dxa"/>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9354E2">
            <w:pPr>
              <w:pStyle w:val="TAL"/>
              <w:rPr>
                <w:lang w:eastAsia="ja-JP"/>
              </w:rPr>
            </w:pPr>
            <w:r w:rsidRPr="00AC628F">
              <w:rPr>
                <w:lang w:eastAsia="ja-JP"/>
              </w:rPr>
              <w:t>NG-RAN node1 Cell ID</w:t>
            </w:r>
          </w:p>
        </w:tc>
        <w:tc>
          <w:tcPr>
            <w:tcW w:w="1093" w:type="dxa"/>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9354E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9354E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9354E2">
            <w:pPr>
              <w:pStyle w:val="TAL"/>
              <w:rPr>
                <w:lang w:eastAsia="ja-JP"/>
              </w:rPr>
            </w:pPr>
            <w:r w:rsidRPr="00032767">
              <w:rPr>
                <w:lang w:eastAsia="ja-JP"/>
              </w:rPr>
              <w:t>Global NG-RAN Cell Identity</w:t>
            </w:r>
          </w:p>
          <w:p w14:paraId="3D79F7E7" w14:textId="77777777" w:rsidR="00C96848" w:rsidRPr="00032767" w:rsidRDefault="00C96848" w:rsidP="009354E2">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9354E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9354E2">
            <w:pPr>
              <w:pStyle w:val="TAC"/>
              <w:rPr>
                <w:lang w:eastAsia="ja-JP"/>
              </w:rPr>
            </w:pPr>
            <w:r w:rsidRPr="00AC628F">
              <w:rPr>
                <w:lang w:eastAsia="ja-JP"/>
              </w:rPr>
              <w:t>reject</w:t>
            </w:r>
          </w:p>
        </w:tc>
      </w:tr>
      <w:tr w:rsidR="00C96848" w:rsidRPr="00AC628F" w14:paraId="25A2D90C"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9354E2">
            <w:pPr>
              <w:pStyle w:val="TAL"/>
              <w:rPr>
                <w:lang w:eastAsia="ja-JP"/>
              </w:rPr>
            </w:pPr>
            <w:r w:rsidRPr="00AC628F">
              <w:rPr>
                <w:lang w:eastAsia="ja-JP"/>
              </w:rPr>
              <w:t>NG-RAN node2 Cell ID</w:t>
            </w:r>
          </w:p>
        </w:tc>
        <w:tc>
          <w:tcPr>
            <w:tcW w:w="1093" w:type="dxa"/>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9354E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9354E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9354E2">
            <w:pPr>
              <w:pStyle w:val="TAL"/>
              <w:rPr>
                <w:lang w:eastAsia="ja-JP"/>
              </w:rPr>
            </w:pPr>
            <w:r w:rsidRPr="00032767">
              <w:rPr>
                <w:lang w:eastAsia="ja-JP"/>
              </w:rPr>
              <w:t>Global NG-RAN Cell Identity</w:t>
            </w:r>
          </w:p>
          <w:p w14:paraId="001A1B1C" w14:textId="77777777" w:rsidR="00C96848" w:rsidRPr="00032767" w:rsidRDefault="00C96848" w:rsidP="009354E2">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9354E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9354E2">
            <w:pPr>
              <w:pStyle w:val="TAC"/>
              <w:rPr>
                <w:lang w:eastAsia="ja-JP"/>
              </w:rPr>
            </w:pPr>
            <w:r w:rsidRPr="00AC628F">
              <w:rPr>
                <w:lang w:eastAsia="ja-JP"/>
              </w:rPr>
              <w:t>reject</w:t>
            </w:r>
          </w:p>
        </w:tc>
      </w:tr>
      <w:tr w:rsidR="00C96848" w:rsidRPr="00AC628F" w14:paraId="72E5F56B"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9354E2">
            <w:pPr>
              <w:pStyle w:val="TAL"/>
              <w:rPr>
                <w:lang w:eastAsia="ja-JP"/>
              </w:rPr>
            </w:pPr>
            <w:bookmarkStart w:id="4267" w:name="OLE_LINK14"/>
            <w:r w:rsidRPr="00AC628F">
              <w:rPr>
                <w:lang w:eastAsia="ja-JP"/>
              </w:rPr>
              <w:t>NG-RAN node1 Mobility Parameters</w:t>
            </w:r>
            <w:bookmarkEnd w:id="4267"/>
          </w:p>
        </w:tc>
        <w:tc>
          <w:tcPr>
            <w:tcW w:w="1093" w:type="dxa"/>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9354E2">
            <w:pPr>
              <w:pStyle w:val="TAL"/>
              <w:rPr>
                <w:lang w:eastAsia="ja-JP"/>
              </w:rPr>
            </w:pPr>
            <w:r w:rsidRPr="00AC628F">
              <w:rPr>
                <w:lang w:eastAsia="ja-JP"/>
              </w:rPr>
              <w:t>O</w:t>
            </w:r>
          </w:p>
        </w:tc>
        <w:tc>
          <w:tcPr>
            <w:tcW w:w="1496" w:type="dxa"/>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9354E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9354E2">
            <w:pPr>
              <w:pStyle w:val="TAL"/>
              <w:rPr>
                <w:lang w:eastAsia="ja-JP"/>
              </w:rPr>
            </w:pPr>
            <w:r w:rsidRPr="00AC628F">
              <w:rPr>
                <w:lang w:eastAsia="ja-JP"/>
              </w:rPr>
              <w:t>Mobility Parameters Information 9.2.2.</w:t>
            </w:r>
            <w:r w:rsidR="00B71DAA">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9354E2">
            <w:pPr>
              <w:pStyle w:val="TAL"/>
              <w:rPr>
                <w:lang w:eastAsia="ja-JP"/>
              </w:rPr>
            </w:pPr>
            <w:r w:rsidRPr="00AC628F">
              <w:rPr>
                <w:lang w:eastAsia="ja-JP"/>
              </w:rPr>
              <w:t>Configuration change in NG-RAN node1 cell</w:t>
            </w:r>
          </w:p>
        </w:tc>
        <w:tc>
          <w:tcPr>
            <w:tcW w:w="1138" w:type="dxa"/>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9354E2">
            <w:pPr>
              <w:pStyle w:val="TAC"/>
              <w:rPr>
                <w:lang w:eastAsia="ja-JP"/>
              </w:rPr>
            </w:pPr>
            <w:r w:rsidRPr="00AC628F">
              <w:rPr>
                <w:lang w:eastAsia="ja-JP"/>
              </w:rPr>
              <w:t>ignore</w:t>
            </w:r>
          </w:p>
        </w:tc>
      </w:tr>
      <w:tr w:rsidR="00C96848" w:rsidRPr="00AC628F" w14:paraId="560CD866"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9354E2">
            <w:pPr>
              <w:pStyle w:val="TAL"/>
              <w:rPr>
                <w:lang w:eastAsia="ja-JP"/>
              </w:rPr>
            </w:pPr>
            <w:r w:rsidRPr="00AC628F">
              <w:rPr>
                <w:lang w:eastAsia="ja-JP"/>
              </w:rPr>
              <w:t>NG-RAN node2 Proposed Mobility Parameters</w:t>
            </w:r>
          </w:p>
        </w:tc>
        <w:tc>
          <w:tcPr>
            <w:tcW w:w="1093" w:type="dxa"/>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9354E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9354E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9354E2">
            <w:pPr>
              <w:pStyle w:val="TAL"/>
              <w:rPr>
                <w:lang w:eastAsia="ja-JP"/>
              </w:rPr>
            </w:pPr>
            <w:r w:rsidRPr="00AC628F">
              <w:rPr>
                <w:lang w:eastAsia="ja-JP"/>
              </w:rPr>
              <w:t>Mobility Parameters Information 9.2.2.</w:t>
            </w:r>
            <w:r w:rsidR="00B71DAA">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9354E2">
            <w:pPr>
              <w:pStyle w:val="TAL"/>
              <w:rPr>
                <w:lang w:eastAsia="ja-JP"/>
              </w:rPr>
            </w:pPr>
            <w:r w:rsidRPr="00AC628F">
              <w:rPr>
                <w:lang w:eastAsia="ja-JP"/>
              </w:rPr>
              <w:t>Proposed configuration change in NG-RAN node2 cell</w:t>
            </w:r>
          </w:p>
        </w:tc>
        <w:tc>
          <w:tcPr>
            <w:tcW w:w="1138" w:type="dxa"/>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9354E2">
            <w:pPr>
              <w:pStyle w:val="TAC"/>
              <w:rPr>
                <w:lang w:eastAsia="ja-JP"/>
              </w:rPr>
            </w:pPr>
            <w:r w:rsidRPr="00AC628F">
              <w:rPr>
                <w:lang w:eastAsia="ja-JP"/>
              </w:rPr>
              <w:t>reject</w:t>
            </w:r>
          </w:p>
        </w:tc>
      </w:tr>
      <w:tr w:rsidR="00C96848" w:rsidRPr="00AC628F" w14:paraId="611BD70A"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9354E2">
            <w:pPr>
              <w:pStyle w:val="TAL"/>
              <w:rPr>
                <w:lang w:eastAsia="ja-JP"/>
              </w:rPr>
            </w:pPr>
            <w:r w:rsidRPr="00AC628F">
              <w:rPr>
                <w:lang w:eastAsia="ja-JP"/>
              </w:rPr>
              <w:t>Cause</w:t>
            </w:r>
          </w:p>
        </w:tc>
        <w:tc>
          <w:tcPr>
            <w:tcW w:w="1093" w:type="dxa"/>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9354E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9354E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9354E2">
            <w:pPr>
              <w:pStyle w:val="TAL"/>
              <w:rPr>
                <w:lang w:eastAsia="ja-JP"/>
              </w:rPr>
            </w:pPr>
            <w:r w:rsidRPr="00AC628F">
              <w:rPr>
                <w:lang w:eastAsia="ja-JP"/>
              </w:rPr>
              <w:t>9.2.3.2</w:t>
            </w:r>
          </w:p>
        </w:tc>
        <w:tc>
          <w:tcPr>
            <w:tcW w:w="1488" w:type="dxa"/>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9354E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9354E2">
            <w:pPr>
              <w:pStyle w:val="TAC"/>
              <w:rPr>
                <w:lang w:eastAsia="ja-JP"/>
              </w:rPr>
            </w:pPr>
            <w:r w:rsidRPr="00AC628F">
              <w:rPr>
                <w:lang w:eastAsia="ja-JP"/>
              </w:rPr>
              <w:t>reject</w:t>
            </w:r>
          </w:p>
        </w:tc>
      </w:tr>
    </w:tbl>
    <w:p w14:paraId="04159140" w14:textId="77777777" w:rsidR="00C96848" w:rsidRPr="00AC628F" w:rsidRDefault="00C96848" w:rsidP="00C96848"/>
    <w:p w14:paraId="4A71E5F8" w14:textId="77777777" w:rsidR="00C96848" w:rsidRPr="00C96848" w:rsidRDefault="00C96848" w:rsidP="009354E2">
      <w:pPr>
        <w:pStyle w:val="Heading4"/>
      </w:pPr>
      <w:bookmarkStart w:id="4268" w:name="_Toc14207737"/>
      <w:bookmarkStart w:id="4269" w:name="_Hlk44419382"/>
      <w:bookmarkStart w:id="4270" w:name="_Toc44497547"/>
      <w:bookmarkStart w:id="4271" w:name="_Toc45107935"/>
      <w:bookmarkStart w:id="4272" w:name="_Toc45901555"/>
      <w:bookmarkStart w:id="4273" w:name="_Toc51850634"/>
      <w:bookmarkStart w:id="4274" w:name="_Toc56693637"/>
      <w:bookmarkStart w:id="4275" w:name="_Toc64447180"/>
      <w:bookmarkStart w:id="4276" w:name="_Toc66286674"/>
      <w:bookmarkStart w:id="4277" w:name="_Toc74151369"/>
      <w:bookmarkStart w:id="4278" w:name="_Toc88653841"/>
      <w:bookmarkStart w:id="4279" w:name="_Toc97904197"/>
      <w:bookmarkStart w:id="4280" w:name="_Toc105175238"/>
      <w:bookmarkStart w:id="4281" w:name="_Toc113826268"/>
      <w:bookmarkStart w:id="4282" w:name="_Toc120032394"/>
      <w:r w:rsidRPr="00AC628F">
        <w:t>9.1.3.</w:t>
      </w:r>
      <w:bookmarkEnd w:id="4269"/>
      <w:r>
        <w:t>23</w:t>
      </w:r>
      <w:r w:rsidRPr="00AC628F">
        <w:tab/>
      </w:r>
      <w:r w:rsidRPr="00C96848">
        <w:t>MOBILITY CHANGE ACKNOWLEDGE</w:t>
      </w:r>
      <w:bookmarkEnd w:id="4268"/>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E902AE5" w14:textId="77777777" w:rsidR="00C96848" w:rsidRPr="00AC628F" w:rsidRDefault="00C96848" w:rsidP="00C96848">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C96848">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C96848" w:rsidRPr="00AC628F" w14:paraId="556E0DAC"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9354E2">
            <w:pPr>
              <w:pStyle w:val="TAH"/>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9354E2">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9354E2">
            <w:pPr>
              <w:pStyle w:val="TAH"/>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9354E2">
            <w:pPr>
              <w:pStyle w:val="TAH"/>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9354E2">
            <w:pPr>
              <w:pStyle w:val="TAH"/>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9354E2">
            <w:pPr>
              <w:pStyle w:val="TAH"/>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9354E2">
            <w:pPr>
              <w:pStyle w:val="TAH"/>
              <w:rPr>
                <w:lang w:eastAsia="ja-JP"/>
              </w:rPr>
            </w:pPr>
            <w:r w:rsidRPr="00DD080C">
              <w:rPr>
                <w:lang w:eastAsia="ja-JP"/>
              </w:rPr>
              <w:t>Assigned Criticali</w:t>
            </w:r>
            <w:r w:rsidRPr="00B157A2">
              <w:rPr>
                <w:lang w:eastAsia="ja-JP"/>
              </w:rPr>
              <w:t>ty</w:t>
            </w:r>
          </w:p>
        </w:tc>
      </w:tr>
      <w:tr w:rsidR="00C96848" w:rsidRPr="00AC628F" w14:paraId="5FE08406"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9354E2">
            <w:pPr>
              <w:pStyle w:val="TAL"/>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9354E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9354E2">
            <w:pPr>
              <w:pStyle w:val="TAL"/>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9354E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9354E2">
            <w:pPr>
              <w:pStyle w:val="TAC"/>
              <w:rPr>
                <w:lang w:eastAsia="ja-JP"/>
              </w:rPr>
            </w:pPr>
            <w:r w:rsidRPr="00AC628F">
              <w:rPr>
                <w:lang w:eastAsia="ja-JP"/>
              </w:rPr>
              <w:t>reject</w:t>
            </w:r>
          </w:p>
        </w:tc>
      </w:tr>
      <w:tr w:rsidR="00C96848" w:rsidRPr="00AC628F" w14:paraId="2CA11BF2"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9354E2">
            <w:pPr>
              <w:pStyle w:val="TAL"/>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9354E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9354E2">
            <w:pPr>
              <w:pStyle w:val="TAL"/>
              <w:rPr>
                <w:lang w:eastAsia="ja-JP"/>
              </w:rPr>
            </w:pPr>
            <w:r w:rsidRPr="00032767">
              <w:rPr>
                <w:lang w:eastAsia="ja-JP"/>
              </w:rPr>
              <w:t>Global NG-RAN Cell Identity</w:t>
            </w:r>
          </w:p>
          <w:p w14:paraId="068CA314" w14:textId="77777777" w:rsidR="00C96848" w:rsidRPr="00032767" w:rsidRDefault="00C96848" w:rsidP="009354E2">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9354E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9354E2">
            <w:pPr>
              <w:pStyle w:val="TAC"/>
              <w:rPr>
                <w:lang w:eastAsia="ja-JP"/>
              </w:rPr>
            </w:pPr>
            <w:r w:rsidRPr="00AC628F">
              <w:rPr>
                <w:lang w:eastAsia="ja-JP"/>
              </w:rPr>
              <w:t>reject</w:t>
            </w:r>
          </w:p>
        </w:tc>
      </w:tr>
      <w:tr w:rsidR="00C96848" w:rsidRPr="00AC628F" w14:paraId="0C1888F9"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9354E2">
            <w:pPr>
              <w:pStyle w:val="TAL"/>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9354E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9354E2">
            <w:pPr>
              <w:pStyle w:val="TAL"/>
              <w:rPr>
                <w:lang w:eastAsia="ja-JP"/>
              </w:rPr>
            </w:pPr>
            <w:r w:rsidRPr="00032767">
              <w:rPr>
                <w:lang w:eastAsia="ja-JP"/>
              </w:rPr>
              <w:t>Global NG-RAN Cell Identity</w:t>
            </w:r>
          </w:p>
          <w:p w14:paraId="24D81D61" w14:textId="77777777" w:rsidR="00C96848" w:rsidRPr="00032767" w:rsidRDefault="00C96848" w:rsidP="009354E2">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9354E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9354E2">
            <w:pPr>
              <w:pStyle w:val="TAC"/>
              <w:rPr>
                <w:lang w:eastAsia="ja-JP"/>
              </w:rPr>
            </w:pPr>
            <w:r w:rsidRPr="00AC628F">
              <w:rPr>
                <w:lang w:eastAsia="ja-JP"/>
              </w:rPr>
              <w:t>reject</w:t>
            </w:r>
          </w:p>
        </w:tc>
      </w:tr>
      <w:tr w:rsidR="00C96848" w:rsidRPr="00AC628F" w14:paraId="7B46CCFE" w14:textId="77777777" w:rsidTr="00B71DAA">
        <w:tc>
          <w:tcPr>
            <w:tcW w:w="2439"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9354E2">
            <w:pPr>
              <w:pStyle w:val="TAL"/>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9354E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9354E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9354E2">
            <w:pPr>
              <w:pStyle w:val="TAL"/>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9354E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9354E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9354E2">
            <w:pPr>
              <w:pStyle w:val="TAC"/>
              <w:rPr>
                <w:lang w:eastAsia="ja-JP"/>
              </w:rPr>
            </w:pPr>
            <w:r w:rsidRPr="00AC628F">
              <w:rPr>
                <w:lang w:eastAsia="ja-JP"/>
              </w:rPr>
              <w:t>ignore</w:t>
            </w:r>
          </w:p>
        </w:tc>
      </w:tr>
    </w:tbl>
    <w:p w14:paraId="66332D86" w14:textId="77777777" w:rsidR="00C96848" w:rsidRPr="00AC628F" w:rsidRDefault="00C96848" w:rsidP="00C96848"/>
    <w:p w14:paraId="54665441" w14:textId="77777777" w:rsidR="00C96848" w:rsidRPr="00AC628F" w:rsidRDefault="00C96848" w:rsidP="009354E2">
      <w:pPr>
        <w:pStyle w:val="Heading4"/>
      </w:pPr>
      <w:bookmarkStart w:id="4283" w:name="_Toc14207738"/>
      <w:bookmarkStart w:id="4284" w:name="_Hlk44419432"/>
      <w:bookmarkStart w:id="4285" w:name="_Toc44497548"/>
      <w:bookmarkStart w:id="4286" w:name="_Toc45107936"/>
      <w:bookmarkStart w:id="4287" w:name="_Toc45901556"/>
      <w:bookmarkStart w:id="4288" w:name="_Toc51850635"/>
      <w:bookmarkStart w:id="4289" w:name="_Toc56693638"/>
      <w:bookmarkStart w:id="4290" w:name="_Toc64447181"/>
      <w:bookmarkStart w:id="4291" w:name="_Toc66286675"/>
      <w:bookmarkStart w:id="4292" w:name="_Toc74151370"/>
      <w:bookmarkStart w:id="4293" w:name="_Toc88653842"/>
      <w:bookmarkStart w:id="4294" w:name="_Toc97904198"/>
      <w:bookmarkStart w:id="4295" w:name="_Toc105175239"/>
      <w:bookmarkStart w:id="4296" w:name="_Toc113826269"/>
      <w:bookmarkStart w:id="4297" w:name="_Toc120032395"/>
      <w:r w:rsidRPr="00AC628F">
        <w:t>9.1.3.</w:t>
      </w:r>
      <w:bookmarkEnd w:id="4284"/>
      <w:r>
        <w:t>24</w:t>
      </w:r>
      <w:r w:rsidRPr="00AC628F">
        <w:tab/>
      </w:r>
      <w:r w:rsidRPr="00C96848">
        <w:t>MOBILITY CHANGE FAILURE</w:t>
      </w:r>
      <w:bookmarkEnd w:id="4283"/>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74BB3500" w14:textId="77777777" w:rsidR="00C96848" w:rsidRPr="00AC628F" w:rsidRDefault="00C96848" w:rsidP="00C96848">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C96848">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C96848" w:rsidRPr="00AC628F" w14:paraId="226A125D"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9354E2">
            <w:pPr>
              <w:pStyle w:val="TAH"/>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9354E2">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9354E2">
            <w:pPr>
              <w:pStyle w:val="TAH"/>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9354E2">
            <w:pPr>
              <w:pStyle w:val="TAH"/>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9354E2">
            <w:pPr>
              <w:pStyle w:val="TAH"/>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9354E2">
            <w:pPr>
              <w:pStyle w:val="TAH"/>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9354E2">
            <w:pPr>
              <w:pStyle w:val="TAH"/>
              <w:rPr>
                <w:lang w:eastAsia="ja-JP"/>
              </w:rPr>
            </w:pPr>
            <w:r w:rsidRPr="00DD080C">
              <w:rPr>
                <w:lang w:eastAsia="ja-JP"/>
              </w:rPr>
              <w:t>Assigned Criticality</w:t>
            </w:r>
          </w:p>
        </w:tc>
      </w:tr>
      <w:tr w:rsidR="00C96848" w:rsidRPr="00AC628F" w14:paraId="617EB84B"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9354E2">
            <w:pPr>
              <w:pStyle w:val="TAL"/>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9354E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9354E2">
            <w:pPr>
              <w:pStyle w:val="TAL"/>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9354E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9354E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9354E2">
            <w:pPr>
              <w:pStyle w:val="TAC"/>
              <w:rPr>
                <w:lang w:eastAsia="ja-JP"/>
              </w:rPr>
            </w:pPr>
            <w:r w:rsidRPr="00AC628F">
              <w:rPr>
                <w:lang w:eastAsia="ja-JP"/>
              </w:rPr>
              <w:t>reject</w:t>
            </w:r>
          </w:p>
        </w:tc>
      </w:tr>
      <w:tr w:rsidR="00C96848" w:rsidRPr="00AC628F" w14:paraId="24A4EEDF"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9354E2">
            <w:pPr>
              <w:pStyle w:val="TAL"/>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9354E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9354E2">
            <w:pPr>
              <w:pStyle w:val="TAL"/>
              <w:rPr>
                <w:lang w:eastAsia="ja-JP"/>
              </w:rPr>
            </w:pPr>
            <w:r w:rsidRPr="00032767">
              <w:rPr>
                <w:lang w:eastAsia="ja-JP"/>
              </w:rPr>
              <w:t>Global NG-RAN Cell Identity</w:t>
            </w:r>
          </w:p>
          <w:p w14:paraId="255A52F2" w14:textId="77777777" w:rsidR="00C96848" w:rsidRPr="00032767" w:rsidRDefault="00C96848" w:rsidP="009354E2">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9354E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9354E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9354E2">
            <w:pPr>
              <w:pStyle w:val="TAC"/>
              <w:rPr>
                <w:lang w:eastAsia="ja-JP"/>
              </w:rPr>
            </w:pPr>
            <w:r w:rsidRPr="00AC628F">
              <w:rPr>
                <w:lang w:eastAsia="zh-CN"/>
              </w:rPr>
              <w:t>ignore</w:t>
            </w:r>
          </w:p>
        </w:tc>
      </w:tr>
      <w:tr w:rsidR="00C96848" w:rsidRPr="00AC628F" w14:paraId="46AAE5CF"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9354E2">
            <w:pPr>
              <w:pStyle w:val="TAL"/>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9354E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9354E2">
            <w:pPr>
              <w:pStyle w:val="TAL"/>
              <w:rPr>
                <w:lang w:eastAsia="ja-JP"/>
              </w:rPr>
            </w:pPr>
            <w:r w:rsidRPr="00032767">
              <w:rPr>
                <w:lang w:eastAsia="ja-JP"/>
              </w:rPr>
              <w:t>Global NG-RAN Cell Identity</w:t>
            </w:r>
          </w:p>
          <w:p w14:paraId="6AFE4AF2" w14:textId="77777777" w:rsidR="00C96848" w:rsidRPr="00032767" w:rsidRDefault="00C96848" w:rsidP="009354E2">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9354E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9354E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9354E2">
            <w:pPr>
              <w:pStyle w:val="TAC"/>
              <w:rPr>
                <w:lang w:eastAsia="zh-CN"/>
              </w:rPr>
            </w:pPr>
            <w:r w:rsidRPr="00AC628F">
              <w:rPr>
                <w:lang w:eastAsia="zh-CN"/>
              </w:rPr>
              <w:t>ignore</w:t>
            </w:r>
          </w:p>
        </w:tc>
      </w:tr>
      <w:tr w:rsidR="00C96848" w:rsidRPr="00AC628F" w14:paraId="3E237085"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9354E2">
            <w:pPr>
              <w:pStyle w:val="TAL"/>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9354E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9354E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9354E2">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9354E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9354E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9354E2">
            <w:pPr>
              <w:pStyle w:val="TAC"/>
              <w:rPr>
                <w:lang w:eastAsia="ja-JP"/>
              </w:rPr>
            </w:pPr>
            <w:r w:rsidRPr="00AC628F">
              <w:rPr>
                <w:lang w:eastAsia="ja-JP"/>
              </w:rPr>
              <w:t>ignore</w:t>
            </w:r>
          </w:p>
        </w:tc>
      </w:tr>
      <w:tr w:rsidR="00C96848" w:rsidRPr="00AC628F" w14:paraId="1D70164A"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9354E2">
            <w:pPr>
              <w:pStyle w:val="TAL"/>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9354E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9354E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9354E2">
            <w:pPr>
              <w:pStyle w:val="TAL"/>
              <w:rPr>
                <w:lang w:eastAsia="ja-JP"/>
              </w:rPr>
            </w:pPr>
            <w:r w:rsidRPr="00AC628F">
              <w:rPr>
                <w:lang w:eastAsia="ja-JP"/>
              </w:rPr>
              <w:t>9.2.2.</w:t>
            </w:r>
            <w:r w:rsidR="00B71DAA">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9354E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9354E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9354E2">
            <w:pPr>
              <w:pStyle w:val="TAC"/>
              <w:rPr>
                <w:lang w:eastAsia="ja-JP"/>
              </w:rPr>
            </w:pPr>
            <w:r w:rsidRPr="00AC628F">
              <w:rPr>
                <w:lang w:eastAsia="ja-JP"/>
              </w:rPr>
              <w:t>ignore</w:t>
            </w:r>
          </w:p>
        </w:tc>
      </w:tr>
      <w:tr w:rsidR="00C96848" w:rsidRPr="00AC628F" w14:paraId="24DEE7A0" w14:textId="77777777" w:rsidTr="00B71DAA">
        <w:tc>
          <w:tcPr>
            <w:tcW w:w="2312"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9354E2">
            <w:pPr>
              <w:pStyle w:val="TAL"/>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9354E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9354E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9354E2">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9354E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9354E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9354E2">
            <w:pPr>
              <w:pStyle w:val="TAC"/>
              <w:rPr>
                <w:lang w:eastAsia="ja-JP"/>
              </w:rPr>
            </w:pPr>
            <w:r w:rsidRPr="00AC628F">
              <w:rPr>
                <w:lang w:eastAsia="ja-JP"/>
              </w:rPr>
              <w:t>ignore</w:t>
            </w:r>
          </w:p>
        </w:tc>
      </w:tr>
    </w:tbl>
    <w:p w14:paraId="1668B35A" w14:textId="77777777" w:rsidR="00C96848" w:rsidRPr="00AC628F" w:rsidRDefault="00C96848" w:rsidP="00C96848"/>
    <w:p w14:paraId="49B54F73" w14:textId="77777777" w:rsidR="00C96848" w:rsidRPr="00AA5DA2" w:rsidRDefault="00C96848" w:rsidP="00C96848">
      <w:pPr>
        <w:pStyle w:val="Heading4"/>
      </w:pPr>
      <w:bookmarkStart w:id="4298" w:name="_Hlk44419493"/>
      <w:bookmarkStart w:id="4299" w:name="_Toc44497549"/>
      <w:bookmarkStart w:id="4300" w:name="_Toc45107937"/>
      <w:bookmarkStart w:id="4301" w:name="_Toc45901557"/>
      <w:bookmarkStart w:id="4302" w:name="_Toc51850636"/>
      <w:bookmarkStart w:id="4303" w:name="_Toc56693639"/>
      <w:bookmarkStart w:id="4304" w:name="_Toc64447182"/>
      <w:bookmarkStart w:id="4305" w:name="_Toc66286676"/>
      <w:bookmarkStart w:id="4306" w:name="_Toc74151371"/>
      <w:bookmarkStart w:id="4307" w:name="_Toc88653843"/>
      <w:bookmarkStart w:id="4308" w:name="_Toc97904199"/>
      <w:bookmarkStart w:id="4309" w:name="_Toc105175240"/>
      <w:bookmarkStart w:id="4310" w:name="_Toc113826270"/>
      <w:bookmarkStart w:id="4311" w:name="_Toc120032396"/>
      <w:r>
        <w:rPr>
          <w:rFonts w:hint="eastAsia"/>
          <w:lang w:eastAsia="zh-CN"/>
        </w:rPr>
        <w:t>9.1.3.</w:t>
      </w:r>
      <w:bookmarkEnd w:id="4298"/>
      <w:r>
        <w:rPr>
          <w:lang w:eastAsia="zh-CN"/>
        </w:rPr>
        <w:t>25</w:t>
      </w:r>
      <w:r w:rsidRPr="00AA5DA2">
        <w:tab/>
      </w:r>
      <w:r w:rsidRPr="00800E53">
        <w:rPr>
          <w:szCs w:val="24"/>
          <w:lang w:eastAsia="zh-CN"/>
        </w:rPr>
        <w:t>ACCESS AND MOBILITY INDICATION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BB5BAC1" w14:textId="77777777" w:rsidR="00C96848" w:rsidRPr="00AA5DA2" w:rsidRDefault="00C96848" w:rsidP="00C96848">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C96848">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C96848" w:rsidRPr="00AA5DA2" w14:paraId="71BEA613" w14:textId="77777777" w:rsidTr="00B71DAA">
        <w:tc>
          <w:tcPr>
            <w:tcW w:w="2122" w:type="dxa"/>
          </w:tcPr>
          <w:p w14:paraId="0FAB3129" w14:textId="77777777" w:rsidR="00C96848" w:rsidRPr="00AA5DA2" w:rsidRDefault="00C96848" w:rsidP="00B71DAA">
            <w:pPr>
              <w:pStyle w:val="TAH"/>
              <w:rPr>
                <w:lang w:eastAsia="ja-JP"/>
              </w:rPr>
            </w:pPr>
            <w:r w:rsidRPr="00AA5DA2">
              <w:rPr>
                <w:lang w:eastAsia="ja-JP"/>
              </w:rPr>
              <w:t>IE/Group Name</w:t>
            </w:r>
          </w:p>
        </w:tc>
        <w:tc>
          <w:tcPr>
            <w:tcW w:w="1260" w:type="dxa"/>
          </w:tcPr>
          <w:p w14:paraId="3589A12D" w14:textId="77777777" w:rsidR="00C96848" w:rsidRPr="00AA5DA2" w:rsidRDefault="00C96848" w:rsidP="00B71DAA">
            <w:pPr>
              <w:pStyle w:val="TAH"/>
              <w:rPr>
                <w:lang w:eastAsia="ja-JP"/>
              </w:rPr>
            </w:pPr>
            <w:r w:rsidRPr="00AA5DA2">
              <w:rPr>
                <w:lang w:eastAsia="ja-JP"/>
              </w:rPr>
              <w:t>Presence</w:t>
            </w:r>
          </w:p>
        </w:tc>
        <w:tc>
          <w:tcPr>
            <w:tcW w:w="900" w:type="dxa"/>
          </w:tcPr>
          <w:p w14:paraId="7BF9066C" w14:textId="77777777" w:rsidR="00C96848" w:rsidRPr="00AA5DA2" w:rsidRDefault="00C96848" w:rsidP="00B71DAA">
            <w:pPr>
              <w:pStyle w:val="TAH"/>
              <w:rPr>
                <w:lang w:eastAsia="ja-JP"/>
              </w:rPr>
            </w:pPr>
            <w:r w:rsidRPr="00AA5DA2">
              <w:rPr>
                <w:lang w:eastAsia="ja-JP"/>
              </w:rPr>
              <w:t>Range</w:t>
            </w:r>
          </w:p>
        </w:tc>
        <w:tc>
          <w:tcPr>
            <w:tcW w:w="1620" w:type="dxa"/>
          </w:tcPr>
          <w:p w14:paraId="1B785D97" w14:textId="77777777" w:rsidR="00C96848" w:rsidRPr="00AA5DA2" w:rsidRDefault="00C96848" w:rsidP="00B71DAA">
            <w:pPr>
              <w:pStyle w:val="TAH"/>
              <w:rPr>
                <w:lang w:eastAsia="ja-JP"/>
              </w:rPr>
            </w:pPr>
            <w:r w:rsidRPr="00AA5DA2">
              <w:rPr>
                <w:lang w:eastAsia="ja-JP"/>
              </w:rPr>
              <w:t>IE type and reference</w:t>
            </w:r>
          </w:p>
        </w:tc>
        <w:tc>
          <w:tcPr>
            <w:tcW w:w="1827" w:type="dxa"/>
          </w:tcPr>
          <w:p w14:paraId="73AB232C" w14:textId="77777777" w:rsidR="00C96848" w:rsidRPr="00AA5DA2" w:rsidRDefault="00C96848" w:rsidP="00B71DAA">
            <w:pPr>
              <w:pStyle w:val="TAH"/>
              <w:rPr>
                <w:lang w:eastAsia="ja-JP"/>
              </w:rPr>
            </w:pPr>
            <w:r w:rsidRPr="00AA5DA2">
              <w:rPr>
                <w:lang w:eastAsia="ja-JP"/>
              </w:rPr>
              <w:t>Semantics description</w:t>
            </w:r>
          </w:p>
        </w:tc>
        <w:tc>
          <w:tcPr>
            <w:tcW w:w="1080" w:type="dxa"/>
          </w:tcPr>
          <w:p w14:paraId="07714D78" w14:textId="77777777" w:rsidR="00C96848" w:rsidRPr="00AA5DA2" w:rsidRDefault="00C96848" w:rsidP="00B71DAA">
            <w:pPr>
              <w:pStyle w:val="TAH"/>
              <w:rPr>
                <w:lang w:eastAsia="ja-JP"/>
              </w:rPr>
            </w:pPr>
            <w:r w:rsidRPr="00AA5DA2">
              <w:rPr>
                <w:lang w:eastAsia="ja-JP"/>
              </w:rPr>
              <w:t>Criticality</w:t>
            </w:r>
          </w:p>
        </w:tc>
        <w:tc>
          <w:tcPr>
            <w:tcW w:w="1080" w:type="dxa"/>
          </w:tcPr>
          <w:p w14:paraId="20B59916" w14:textId="77777777" w:rsidR="00C96848" w:rsidRPr="00AA5DA2" w:rsidRDefault="00C96848" w:rsidP="00B71DAA">
            <w:pPr>
              <w:pStyle w:val="TAH"/>
              <w:rPr>
                <w:b w:val="0"/>
                <w:lang w:eastAsia="ja-JP"/>
              </w:rPr>
            </w:pPr>
            <w:r w:rsidRPr="00AA5DA2">
              <w:rPr>
                <w:lang w:eastAsia="ja-JP"/>
              </w:rPr>
              <w:t>Assigned Criticality</w:t>
            </w:r>
          </w:p>
        </w:tc>
      </w:tr>
      <w:tr w:rsidR="00C96848" w:rsidRPr="00AA5DA2" w14:paraId="4591267B" w14:textId="77777777" w:rsidTr="00B71DAA">
        <w:tc>
          <w:tcPr>
            <w:tcW w:w="2122" w:type="dxa"/>
          </w:tcPr>
          <w:p w14:paraId="39F612E0" w14:textId="77777777" w:rsidR="00C96848" w:rsidRPr="00AA5DA2" w:rsidRDefault="00C96848" w:rsidP="00723307">
            <w:pPr>
              <w:pStyle w:val="TAL"/>
              <w:rPr>
                <w:lang w:eastAsia="ja-JP"/>
              </w:rPr>
            </w:pPr>
            <w:r w:rsidRPr="00AA5DA2">
              <w:rPr>
                <w:lang w:eastAsia="ja-JP"/>
              </w:rPr>
              <w:t>Message Type</w:t>
            </w:r>
          </w:p>
        </w:tc>
        <w:tc>
          <w:tcPr>
            <w:tcW w:w="1260" w:type="dxa"/>
          </w:tcPr>
          <w:p w14:paraId="303EEB7A" w14:textId="77777777" w:rsidR="00C96848" w:rsidRPr="00AA5DA2" w:rsidRDefault="00C96848" w:rsidP="00D66BF8">
            <w:pPr>
              <w:pStyle w:val="TAL"/>
              <w:rPr>
                <w:lang w:eastAsia="ja-JP"/>
              </w:rPr>
            </w:pPr>
            <w:r w:rsidRPr="00AA5DA2">
              <w:rPr>
                <w:lang w:eastAsia="ja-JP"/>
              </w:rPr>
              <w:t>M</w:t>
            </w:r>
          </w:p>
        </w:tc>
        <w:tc>
          <w:tcPr>
            <w:tcW w:w="900" w:type="dxa"/>
          </w:tcPr>
          <w:p w14:paraId="78DC6176" w14:textId="77777777" w:rsidR="00C96848" w:rsidRPr="00AA5DA2" w:rsidRDefault="00C96848" w:rsidP="00004997">
            <w:pPr>
              <w:pStyle w:val="TAL"/>
              <w:rPr>
                <w:lang w:eastAsia="ja-JP"/>
              </w:rPr>
            </w:pPr>
          </w:p>
        </w:tc>
        <w:tc>
          <w:tcPr>
            <w:tcW w:w="1620" w:type="dxa"/>
          </w:tcPr>
          <w:p w14:paraId="3993EA46" w14:textId="77777777" w:rsidR="00C96848" w:rsidRPr="00AA5DA2" w:rsidRDefault="00C96848" w:rsidP="001F675D">
            <w:pPr>
              <w:pStyle w:val="TAL"/>
              <w:rPr>
                <w:lang w:eastAsia="ja-JP"/>
              </w:rPr>
            </w:pPr>
            <w:r w:rsidRPr="0090263D">
              <w:rPr>
                <w:lang w:eastAsia="ja-JP"/>
              </w:rPr>
              <w:t>9.2.3.1</w:t>
            </w:r>
          </w:p>
        </w:tc>
        <w:tc>
          <w:tcPr>
            <w:tcW w:w="1827" w:type="dxa"/>
          </w:tcPr>
          <w:p w14:paraId="7A8F4363" w14:textId="77777777" w:rsidR="00C96848" w:rsidRPr="00AA5DA2" w:rsidRDefault="00C96848" w:rsidP="007B0C24">
            <w:pPr>
              <w:pStyle w:val="TAL"/>
              <w:rPr>
                <w:lang w:eastAsia="ja-JP"/>
              </w:rPr>
            </w:pPr>
          </w:p>
        </w:tc>
        <w:tc>
          <w:tcPr>
            <w:tcW w:w="1080" w:type="dxa"/>
          </w:tcPr>
          <w:p w14:paraId="65192380" w14:textId="77777777" w:rsidR="00C96848" w:rsidRPr="00AA5DA2" w:rsidRDefault="00C96848" w:rsidP="00B71DAA">
            <w:pPr>
              <w:pStyle w:val="TAC"/>
              <w:rPr>
                <w:lang w:eastAsia="ja-JP"/>
              </w:rPr>
            </w:pPr>
            <w:r w:rsidRPr="00AA5DA2">
              <w:rPr>
                <w:lang w:eastAsia="ja-JP"/>
              </w:rPr>
              <w:t>YES</w:t>
            </w:r>
          </w:p>
        </w:tc>
        <w:tc>
          <w:tcPr>
            <w:tcW w:w="1080" w:type="dxa"/>
          </w:tcPr>
          <w:p w14:paraId="1073CD21" w14:textId="77777777" w:rsidR="00C96848" w:rsidRPr="00AA5DA2" w:rsidRDefault="00C96848" w:rsidP="00B71DAA">
            <w:pPr>
              <w:pStyle w:val="TAC"/>
              <w:rPr>
                <w:lang w:eastAsia="ja-JP"/>
              </w:rPr>
            </w:pPr>
            <w:r w:rsidRPr="00EA5FA7">
              <w:rPr>
                <w:lang w:eastAsia="zh-CN"/>
              </w:rPr>
              <w:t>ignore</w:t>
            </w:r>
          </w:p>
        </w:tc>
      </w:tr>
      <w:tr w:rsidR="00C96848" w:rsidRPr="00AA5DA2" w14:paraId="4F3661B5" w14:textId="77777777" w:rsidTr="00B71DAA">
        <w:tc>
          <w:tcPr>
            <w:tcW w:w="2122" w:type="dxa"/>
          </w:tcPr>
          <w:p w14:paraId="6C7E1F10" w14:textId="77777777" w:rsidR="00C96848" w:rsidRPr="00AA5DA2" w:rsidRDefault="00C96848" w:rsidP="00723307">
            <w:pPr>
              <w:pStyle w:val="TAL"/>
              <w:rPr>
                <w:lang w:eastAsia="ja-JP"/>
              </w:rPr>
            </w:pPr>
            <w:r>
              <w:rPr>
                <w:b/>
              </w:rPr>
              <w:t xml:space="preserve">RACH Report </w:t>
            </w:r>
            <w:r w:rsidRPr="00EA5FA7">
              <w:rPr>
                <w:b/>
              </w:rPr>
              <w:t>List</w:t>
            </w:r>
          </w:p>
        </w:tc>
        <w:tc>
          <w:tcPr>
            <w:tcW w:w="1260" w:type="dxa"/>
          </w:tcPr>
          <w:p w14:paraId="3D7A959C" w14:textId="77777777" w:rsidR="00C96848" w:rsidRPr="00AA5DA2" w:rsidRDefault="00C96848" w:rsidP="00D66BF8">
            <w:pPr>
              <w:pStyle w:val="TAL"/>
              <w:rPr>
                <w:lang w:eastAsia="ja-JP"/>
              </w:rPr>
            </w:pPr>
          </w:p>
        </w:tc>
        <w:tc>
          <w:tcPr>
            <w:tcW w:w="900" w:type="dxa"/>
          </w:tcPr>
          <w:p w14:paraId="22CA519F" w14:textId="77777777" w:rsidR="00C96848" w:rsidRPr="00AA5DA2" w:rsidRDefault="00C96848" w:rsidP="00004997">
            <w:pPr>
              <w:pStyle w:val="TAL"/>
              <w:rPr>
                <w:lang w:eastAsia="ja-JP"/>
              </w:rPr>
            </w:pPr>
            <w:r w:rsidRPr="00EA5FA7">
              <w:rPr>
                <w:i/>
                <w:iCs/>
              </w:rPr>
              <w:t>0..1</w:t>
            </w:r>
          </w:p>
        </w:tc>
        <w:tc>
          <w:tcPr>
            <w:tcW w:w="1620" w:type="dxa"/>
          </w:tcPr>
          <w:p w14:paraId="46AA1355" w14:textId="77777777" w:rsidR="00C96848" w:rsidRPr="0090263D" w:rsidRDefault="00C96848" w:rsidP="001F675D">
            <w:pPr>
              <w:pStyle w:val="TAL"/>
              <w:rPr>
                <w:lang w:eastAsia="ja-JP"/>
              </w:rPr>
            </w:pPr>
          </w:p>
        </w:tc>
        <w:tc>
          <w:tcPr>
            <w:tcW w:w="1827" w:type="dxa"/>
          </w:tcPr>
          <w:p w14:paraId="05B4842A" w14:textId="77777777" w:rsidR="00C96848" w:rsidRPr="00AA5DA2" w:rsidRDefault="00C96848" w:rsidP="007B0C24">
            <w:pPr>
              <w:pStyle w:val="TAL"/>
              <w:rPr>
                <w:lang w:eastAsia="ja-JP"/>
              </w:rPr>
            </w:pPr>
          </w:p>
        </w:tc>
        <w:tc>
          <w:tcPr>
            <w:tcW w:w="1080" w:type="dxa"/>
          </w:tcPr>
          <w:p w14:paraId="793F0264" w14:textId="77777777" w:rsidR="00C96848" w:rsidRPr="00AA5DA2" w:rsidRDefault="00C96848" w:rsidP="00B71DAA">
            <w:pPr>
              <w:pStyle w:val="TAC"/>
              <w:rPr>
                <w:lang w:eastAsia="ja-JP"/>
              </w:rPr>
            </w:pPr>
            <w:r w:rsidRPr="00EA5FA7">
              <w:rPr>
                <w:lang w:eastAsia="zh-CN"/>
              </w:rPr>
              <w:t>YES</w:t>
            </w:r>
          </w:p>
        </w:tc>
        <w:tc>
          <w:tcPr>
            <w:tcW w:w="1080" w:type="dxa"/>
          </w:tcPr>
          <w:p w14:paraId="014BACF2" w14:textId="77777777" w:rsidR="00C96848" w:rsidRPr="00AA5DA2" w:rsidRDefault="00C96848" w:rsidP="00B71DAA">
            <w:pPr>
              <w:pStyle w:val="TAC"/>
              <w:rPr>
                <w:lang w:eastAsia="ja-JP"/>
              </w:rPr>
            </w:pPr>
            <w:r w:rsidRPr="00EA5FA7">
              <w:rPr>
                <w:lang w:eastAsia="zh-CN"/>
              </w:rPr>
              <w:t>ignore</w:t>
            </w:r>
          </w:p>
        </w:tc>
      </w:tr>
      <w:tr w:rsidR="00C96848" w:rsidRPr="00AA5DA2" w14:paraId="033FA55E" w14:textId="77777777" w:rsidTr="00B71DAA">
        <w:tc>
          <w:tcPr>
            <w:tcW w:w="2122" w:type="dxa"/>
          </w:tcPr>
          <w:p w14:paraId="744F3385" w14:textId="77777777" w:rsidR="00C96848" w:rsidRPr="00032767" w:rsidRDefault="00C96848" w:rsidP="009354E2">
            <w:pPr>
              <w:pStyle w:val="TAL"/>
              <w:rPr>
                <w:lang w:eastAsia="ja-JP"/>
              </w:rPr>
            </w:pPr>
            <w:r w:rsidRPr="00032767">
              <w:rPr>
                <w:lang w:eastAsia="ja-JP"/>
              </w:rPr>
              <w:t>&gt;RACH Report List Item</w:t>
            </w:r>
          </w:p>
        </w:tc>
        <w:tc>
          <w:tcPr>
            <w:tcW w:w="1260" w:type="dxa"/>
          </w:tcPr>
          <w:p w14:paraId="1D7867A9" w14:textId="77777777" w:rsidR="00C96848" w:rsidRPr="00032767" w:rsidRDefault="00C96848" w:rsidP="00723307">
            <w:pPr>
              <w:pStyle w:val="TAL"/>
              <w:rPr>
                <w:lang w:eastAsia="ja-JP"/>
              </w:rPr>
            </w:pPr>
          </w:p>
        </w:tc>
        <w:tc>
          <w:tcPr>
            <w:tcW w:w="900" w:type="dxa"/>
          </w:tcPr>
          <w:p w14:paraId="2F2D7911" w14:textId="77777777" w:rsidR="00C96848" w:rsidRPr="00032767" w:rsidRDefault="00C96848" w:rsidP="00D66BF8">
            <w:pPr>
              <w:pStyle w:val="TAL"/>
              <w:rPr>
                <w:lang w:eastAsia="ja-JP"/>
              </w:rPr>
            </w:pPr>
            <w:r w:rsidRPr="00032767">
              <w:rPr>
                <w:lang w:eastAsia="ja-JP"/>
              </w:rPr>
              <w:t>1 .. &lt;maxnoofRACHReports&gt;</w:t>
            </w:r>
          </w:p>
        </w:tc>
        <w:tc>
          <w:tcPr>
            <w:tcW w:w="1620" w:type="dxa"/>
          </w:tcPr>
          <w:p w14:paraId="7E8A3D44" w14:textId="77777777" w:rsidR="00C96848" w:rsidRPr="00032767" w:rsidRDefault="00C96848" w:rsidP="00004997">
            <w:pPr>
              <w:pStyle w:val="TAL"/>
              <w:rPr>
                <w:lang w:eastAsia="ja-JP"/>
              </w:rPr>
            </w:pPr>
          </w:p>
        </w:tc>
        <w:tc>
          <w:tcPr>
            <w:tcW w:w="1827" w:type="dxa"/>
          </w:tcPr>
          <w:p w14:paraId="185D4D78" w14:textId="77777777" w:rsidR="00C96848" w:rsidRPr="00032767" w:rsidRDefault="00C96848" w:rsidP="001F675D">
            <w:pPr>
              <w:pStyle w:val="TAL"/>
              <w:rPr>
                <w:lang w:eastAsia="ja-JP"/>
              </w:rPr>
            </w:pPr>
          </w:p>
        </w:tc>
        <w:tc>
          <w:tcPr>
            <w:tcW w:w="1080" w:type="dxa"/>
          </w:tcPr>
          <w:p w14:paraId="4E71C07F" w14:textId="77777777" w:rsidR="00C96848" w:rsidRPr="00AA5DA2" w:rsidRDefault="00C96848" w:rsidP="00B71DAA">
            <w:pPr>
              <w:pStyle w:val="TAC"/>
              <w:rPr>
                <w:lang w:eastAsia="zh-CN"/>
              </w:rPr>
            </w:pPr>
            <w:r w:rsidRPr="00EA5FA7">
              <w:rPr>
                <w:lang w:eastAsia="zh-CN"/>
              </w:rPr>
              <w:t>EACH</w:t>
            </w:r>
          </w:p>
        </w:tc>
        <w:tc>
          <w:tcPr>
            <w:tcW w:w="1080" w:type="dxa"/>
          </w:tcPr>
          <w:p w14:paraId="7CF2A20C" w14:textId="77777777" w:rsidR="00C96848" w:rsidRPr="00AA5DA2" w:rsidRDefault="00C96848" w:rsidP="00B71DAA">
            <w:pPr>
              <w:pStyle w:val="TAC"/>
              <w:rPr>
                <w:lang w:eastAsia="zh-CN"/>
              </w:rPr>
            </w:pPr>
            <w:r w:rsidRPr="00EA5FA7">
              <w:rPr>
                <w:lang w:eastAsia="zh-CN"/>
              </w:rPr>
              <w:t>ignore</w:t>
            </w:r>
          </w:p>
        </w:tc>
      </w:tr>
      <w:tr w:rsidR="00C96848" w:rsidRPr="00AA5DA2" w14:paraId="1D8F916D" w14:textId="77777777" w:rsidTr="00B71DAA">
        <w:tc>
          <w:tcPr>
            <w:tcW w:w="2122"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9354E2">
            <w:pPr>
              <w:pStyle w:val="TAL"/>
              <w:rPr>
                <w:lang w:eastAsia="ja-JP"/>
              </w:rPr>
            </w:pPr>
            <w:bookmarkStart w:id="4312"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23307">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D66BF8">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004997">
            <w:pPr>
              <w:pStyle w:val="TAL"/>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1F675D">
            <w:pPr>
              <w:pStyle w:val="TAL"/>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B71DAA">
            <w:pPr>
              <w:pStyle w:val="TAC"/>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B71DAA">
            <w:pPr>
              <w:pStyle w:val="TAC"/>
              <w:rPr>
                <w:lang w:eastAsia="zh-CN"/>
              </w:rPr>
            </w:pPr>
            <w:r w:rsidRPr="00AA5DA2">
              <w:rPr>
                <w:lang w:eastAsia="zh-CN"/>
              </w:rPr>
              <w:t>ignore</w:t>
            </w:r>
          </w:p>
        </w:tc>
      </w:tr>
      <w:bookmarkEnd w:id="4312"/>
    </w:tbl>
    <w:p w14:paraId="27CAB69A" w14:textId="77777777" w:rsidR="00C96848" w:rsidRDefault="00C96848" w:rsidP="00C968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195317">
            <w:pPr>
              <w:pStyle w:val="TAH"/>
            </w:pPr>
            <w:r w:rsidRPr="00EA5FA7">
              <w:t>Range bound</w:t>
            </w:r>
          </w:p>
        </w:tc>
        <w:tc>
          <w:tcPr>
            <w:tcW w:w="5670" w:type="dxa"/>
          </w:tcPr>
          <w:p w14:paraId="77836E06" w14:textId="77777777" w:rsidR="00C96848" w:rsidRPr="00EA5FA7" w:rsidRDefault="00C96848" w:rsidP="00195317">
            <w:pPr>
              <w:pStyle w:val="TAH"/>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195317">
            <w:pPr>
              <w:pStyle w:val="TAL"/>
            </w:pPr>
            <w:bookmarkStart w:id="4313" w:name="OLE_LINK118"/>
            <w:r w:rsidRPr="00CE1F4B">
              <w:t>maxnoofRACHReports</w:t>
            </w:r>
            <w:bookmarkEnd w:id="4313"/>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195317">
            <w:pPr>
              <w:pStyle w:val="TAL"/>
            </w:pPr>
            <w:r w:rsidRPr="00EA5FA7">
              <w:t>Maximum no. of</w:t>
            </w:r>
            <w:r>
              <w:t xml:space="preserve"> RACH Reports, the maximum value is 64</w:t>
            </w:r>
            <w:r w:rsidRPr="00EA5FA7">
              <w:t>.</w:t>
            </w:r>
          </w:p>
        </w:tc>
      </w:tr>
    </w:tbl>
    <w:p w14:paraId="5100C45F" w14:textId="77777777" w:rsidR="00C96848" w:rsidRDefault="00C96848" w:rsidP="00C96848"/>
    <w:p w14:paraId="257A421C" w14:textId="77777777" w:rsidR="00F02090" w:rsidRPr="00FD0425" w:rsidRDefault="00F02090" w:rsidP="00F02090">
      <w:pPr>
        <w:pStyle w:val="Heading2"/>
      </w:pPr>
      <w:bookmarkStart w:id="4314" w:name="_Toc44497550"/>
      <w:bookmarkStart w:id="4315" w:name="_Toc45107938"/>
      <w:bookmarkStart w:id="4316" w:name="_Toc45901558"/>
      <w:bookmarkStart w:id="4317" w:name="_Toc51850637"/>
      <w:bookmarkStart w:id="4318" w:name="_Toc56693640"/>
      <w:bookmarkStart w:id="4319" w:name="_Toc64447183"/>
      <w:bookmarkStart w:id="4320" w:name="_Toc66286677"/>
      <w:bookmarkStart w:id="4321" w:name="_Toc74151372"/>
      <w:bookmarkStart w:id="4322" w:name="_Toc88653844"/>
      <w:bookmarkStart w:id="4323" w:name="_Toc97904200"/>
      <w:bookmarkStart w:id="4324" w:name="_Toc105175241"/>
      <w:bookmarkStart w:id="4325" w:name="_Toc113826271"/>
      <w:bookmarkStart w:id="4326" w:name="_Toc120032397"/>
      <w:r w:rsidRPr="00FD0425">
        <w:t>9.2</w:t>
      </w:r>
      <w:r w:rsidRPr="00FD0425">
        <w:tab/>
        <w:t>Information Element definitions</w:t>
      </w:r>
      <w:bookmarkEnd w:id="4155"/>
      <w:bookmarkEnd w:id="4156"/>
      <w:bookmarkEnd w:id="4157"/>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5E46FE97" w14:textId="77777777" w:rsidR="00F02090" w:rsidRPr="00FD0425" w:rsidRDefault="00F02090" w:rsidP="00F02090">
      <w:pPr>
        <w:pStyle w:val="Heading3"/>
      </w:pPr>
      <w:bookmarkStart w:id="4327" w:name="_Toc20955234"/>
      <w:bookmarkStart w:id="4328" w:name="_Toc29991431"/>
      <w:bookmarkStart w:id="4329" w:name="_Toc36555831"/>
      <w:bookmarkStart w:id="4330" w:name="_Toc44497551"/>
      <w:bookmarkStart w:id="4331" w:name="_Toc45107939"/>
      <w:bookmarkStart w:id="4332" w:name="_Toc45901559"/>
      <w:bookmarkStart w:id="4333" w:name="_Toc51850638"/>
      <w:bookmarkStart w:id="4334" w:name="_Toc56693641"/>
      <w:bookmarkStart w:id="4335" w:name="_Toc64447184"/>
      <w:bookmarkStart w:id="4336" w:name="_Toc66286678"/>
      <w:bookmarkStart w:id="4337" w:name="_Toc74151373"/>
      <w:bookmarkStart w:id="4338" w:name="_Toc88653845"/>
      <w:bookmarkStart w:id="4339" w:name="_Toc97904201"/>
      <w:bookmarkStart w:id="4340" w:name="_Toc105175242"/>
      <w:bookmarkStart w:id="4341" w:name="_Toc113826272"/>
      <w:bookmarkStart w:id="4342" w:name="_Toc120032398"/>
      <w:r w:rsidRPr="00FD0425">
        <w:t>9.2.0</w:t>
      </w:r>
      <w:r w:rsidRPr="00FD0425">
        <w:tab/>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4A1DF90" w14:textId="77777777" w:rsidR="00F02090" w:rsidRPr="00FD0425" w:rsidRDefault="00F02090" w:rsidP="00F02090">
      <w:pPr>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F02090">
      <w:pPr>
        <w:pStyle w:val="B1"/>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F02090">
      <w:pPr>
        <w:pStyle w:val="B1"/>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F02090">
      <w:pPr>
        <w:pStyle w:val="B1"/>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F02090">
      <w:pPr>
        <w:pStyle w:val="Heading3"/>
      </w:pPr>
      <w:bookmarkStart w:id="4343" w:name="_Toc20955235"/>
      <w:bookmarkStart w:id="4344" w:name="_Toc29991432"/>
      <w:bookmarkStart w:id="4345" w:name="_Toc36555832"/>
      <w:bookmarkStart w:id="4346" w:name="_Toc44497552"/>
      <w:bookmarkStart w:id="4347" w:name="_Toc45107940"/>
      <w:bookmarkStart w:id="4348" w:name="_Toc45901560"/>
      <w:bookmarkStart w:id="4349" w:name="_Toc51850639"/>
      <w:bookmarkStart w:id="4350" w:name="_Toc56693642"/>
      <w:bookmarkStart w:id="4351" w:name="_Toc64447185"/>
      <w:bookmarkStart w:id="4352" w:name="_Toc66286679"/>
      <w:bookmarkStart w:id="4353" w:name="_Toc74151374"/>
      <w:bookmarkStart w:id="4354" w:name="_Toc88653846"/>
      <w:bookmarkStart w:id="4355" w:name="_Toc97904202"/>
      <w:bookmarkStart w:id="4356" w:name="_Toc105175243"/>
      <w:bookmarkStart w:id="4357" w:name="_Toc113826273"/>
      <w:bookmarkStart w:id="4358" w:name="_Toc120032399"/>
      <w:r w:rsidRPr="00FD0425">
        <w:t>9.2.1</w:t>
      </w:r>
      <w:r w:rsidRPr="00FD0425">
        <w:tab/>
        <w:t>Container and List IE definitions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02DBF40" w14:textId="77777777" w:rsidR="00F02090" w:rsidRPr="00FD0425" w:rsidRDefault="00F02090" w:rsidP="00F02090">
      <w:pPr>
        <w:pStyle w:val="Heading4"/>
      </w:pPr>
      <w:bookmarkStart w:id="4359" w:name="_Toc20955236"/>
      <w:bookmarkStart w:id="4360" w:name="_Toc29991433"/>
      <w:bookmarkStart w:id="4361" w:name="_Toc36555833"/>
      <w:bookmarkStart w:id="4362" w:name="_Toc44497553"/>
      <w:bookmarkStart w:id="4363" w:name="_Toc45107941"/>
      <w:bookmarkStart w:id="4364" w:name="_Toc45901561"/>
      <w:bookmarkStart w:id="4365" w:name="_Toc51850640"/>
      <w:bookmarkStart w:id="4366" w:name="_Toc56693643"/>
      <w:bookmarkStart w:id="4367" w:name="_Toc64447186"/>
      <w:bookmarkStart w:id="4368" w:name="_Toc66286680"/>
      <w:bookmarkStart w:id="4369" w:name="_Toc74151375"/>
      <w:bookmarkStart w:id="4370" w:name="_Toc88653847"/>
      <w:bookmarkStart w:id="4371" w:name="_Toc97904203"/>
      <w:bookmarkStart w:id="4372" w:name="_Toc105175244"/>
      <w:bookmarkStart w:id="4373" w:name="_Toc113826274"/>
      <w:bookmarkStart w:id="4374" w:name="_Toc120032400"/>
      <w:r w:rsidRPr="00FD0425">
        <w:t>9.2.1.1</w:t>
      </w:r>
      <w:r w:rsidRPr="00FD0425">
        <w:tab/>
        <w:t>PDU Session Resources To Be Setup List</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760EB943" w14:textId="77777777" w:rsidR="00F02090" w:rsidRPr="00FD0425" w:rsidRDefault="00F02090" w:rsidP="00F02090">
      <w:r w:rsidRPr="00FD0425">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B429FB" w:rsidRPr="00FD0425" w14:paraId="3EA9FC2B" w14:textId="77777777" w:rsidTr="007475EC">
        <w:tblPrEx>
          <w:tblCellMar>
            <w:top w:w="0" w:type="dxa"/>
            <w:bottom w:w="0" w:type="dxa"/>
          </w:tblCellMar>
        </w:tblPrEx>
        <w:trPr>
          <w:gridAfter w:val="1"/>
          <w:wAfter w:w="289" w:type="dxa"/>
          <w:jc w:val="center"/>
        </w:trPr>
        <w:tc>
          <w:tcPr>
            <w:tcW w:w="2328" w:type="dxa"/>
            <w:gridSpan w:val="2"/>
          </w:tcPr>
          <w:p w14:paraId="2DE63654" w14:textId="77777777" w:rsidR="00B429FB" w:rsidRPr="00FD0425" w:rsidRDefault="00B429FB" w:rsidP="00694C97">
            <w:pPr>
              <w:pStyle w:val="TAH"/>
              <w:rPr>
                <w:lang w:eastAsia="ja-JP"/>
              </w:rPr>
            </w:pPr>
            <w:r w:rsidRPr="00FD0425">
              <w:rPr>
                <w:lang w:eastAsia="ja-JP"/>
              </w:rPr>
              <w:t>IE/Group Name</w:t>
            </w:r>
          </w:p>
        </w:tc>
        <w:tc>
          <w:tcPr>
            <w:tcW w:w="1080" w:type="dxa"/>
            <w:gridSpan w:val="2"/>
          </w:tcPr>
          <w:p w14:paraId="73BF0775" w14:textId="77777777" w:rsidR="00B429FB" w:rsidRPr="00FD0425" w:rsidRDefault="00B429FB" w:rsidP="00694C97">
            <w:pPr>
              <w:pStyle w:val="TAH"/>
              <w:rPr>
                <w:lang w:eastAsia="ja-JP"/>
              </w:rPr>
            </w:pPr>
            <w:r w:rsidRPr="00FD0425">
              <w:rPr>
                <w:lang w:eastAsia="ja-JP"/>
              </w:rPr>
              <w:t>Presence</w:t>
            </w:r>
          </w:p>
        </w:tc>
        <w:tc>
          <w:tcPr>
            <w:tcW w:w="1438" w:type="dxa"/>
            <w:gridSpan w:val="2"/>
          </w:tcPr>
          <w:p w14:paraId="028E16A2" w14:textId="77777777" w:rsidR="00B429FB" w:rsidRPr="00FD0425" w:rsidRDefault="00B429FB" w:rsidP="00694C97">
            <w:pPr>
              <w:pStyle w:val="TAH"/>
              <w:rPr>
                <w:lang w:eastAsia="ja-JP"/>
              </w:rPr>
            </w:pPr>
            <w:r w:rsidRPr="00FD0425">
              <w:rPr>
                <w:lang w:eastAsia="ja-JP"/>
              </w:rPr>
              <w:t>Range</w:t>
            </w:r>
          </w:p>
        </w:tc>
        <w:tc>
          <w:tcPr>
            <w:tcW w:w="1675" w:type="dxa"/>
            <w:gridSpan w:val="2"/>
          </w:tcPr>
          <w:p w14:paraId="2006F389" w14:textId="77777777" w:rsidR="00B429FB" w:rsidRPr="00FD0425" w:rsidRDefault="00B429FB" w:rsidP="00694C97">
            <w:pPr>
              <w:pStyle w:val="TAH"/>
              <w:rPr>
                <w:lang w:eastAsia="ja-JP"/>
              </w:rPr>
            </w:pPr>
            <w:r w:rsidRPr="00FD0425">
              <w:rPr>
                <w:lang w:eastAsia="ja-JP"/>
              </w:rPr>
              <w:t>IE type and reference</w:t>
            </w:r>
          </w:p>
        </w:tc>
        <w:tc>
          <w:tcPr>
            <w:tcW w:w="1985" w:type="dxa"/>
            <w:gridSpan w:val="2"/>
          </w:tcPr>
          <w:p w14:paraId="45B98877" w14:textId="77777777" w:rsidR="00B429FB" w:rsidRPr="00FD0425" w:rsidRDefault="00B429FB" w:rsidP="00694C97">
            <w:pPr>
              <w:pStyle w:val="TAH"/>
              <w:rPr>
                <w:lang w:eastAsia="ja-JP"/>
              </w:rPr>
            </w:pPr>
            <w:r w:rsidRPr="00FD0425">
              <w:rPr>
                <w:lang w:eastAsia="ja-JP"/>
              </w:rPr>
              <w:t>Semantics description</w:t>
            </w:r>
          </w:p>
        </w:tc>
        <w:tc>
          <w:tcPr>
            <w:tcW w:w="1133" w:type="dxa"/>
            <w:gridSpan w:val="2"/>
          </w:tcPr>
          <w:p w14:paraId="79B528D3" w14:textId="77777777" w:rsidR="00B429FB" w:rsidRPr="00FD0425" w:rsidRDefault="004D37B9" w:rsidP="00694C97">
            <w:pPr>
              <w:pStyle w:val="TAH"/>
              <w:rPr>
                <w:lang w:eastAsia="ja-JP"/>
              </w:rPr>
            </w:pPr>
            <w:r w:rsidRPr="00FD0425">
              <w:rPr>
                <w:lang w:eastAsia="ja-JP"/>
              </w:rPr>
              <w:t>Criticality</w:t>
            </w:r>
          </w:p>
        </w:tc>
        <w:tc>
          <w:tcPr>
            <w:tcW w:w="1062" w:type="dxa"/>
            <w:gridSpan w:val="2"/>
          </w:tcPr>
          <w:p w14:paraId="35EC2090" w14:textId="77777777" w:rsidR="00B429FB" w:rsidRPr="00FD0425" w:rsidRDefault="004D37B9" w:rsidP="00694C97">
            <w:pPr>
              <w:pStyle w:val="TAH"/>
              <w:rPr>
                <w:lang w:eastAsia="ja-JP"/>
              </w:rPr>
            </w:pPr>
            <w:r w:rsidRPr="00FD0425">
              <w:rPr>
                <w:lang w:eastAsia="ja-JP"/>
              </w:rPr>
              <w:t>Assigned Criticality</w:t>
            </w:r>
          </w:p>
        </w:tc>
      </w:tr>
      <w:tr w:rsidR="004D37B9" w:rsidRPr="00FD0425" w14:paraId="7CF2F740" w14:textId="77777777" w:rsidTr="007475EC">
        <w:tblPrEx>
          <w:tblCellMar>
            <w:top w:w="0" w:type="dxa"/>
            <w:bottom w:w="0" w:type="dxa"/>
          </w:tblCellMar>
        </w:tblPrEx>
        <w:trPr>
          <w:gridAfter w:val="1"/>
          <w:wAfter w:w="289" w:type="dxa"/>
          <w:jc w:val="center"/>
        </w:trPr>
        <w:tc>
          <w:tcPr>
            <w:tcW w:w="2328" w:type="dxa"/>
            <w:gridSpan w:val="2"/>
          </w:tcPr>
          <w:p w14:paraId="1A3BDEE1" w14:textId="77777777" w:rsidR="004D37B9" w:rsidRPr="00FD0425" w:rsidRDefault="004D37B9" w:rsidP="004D37B9">
            <w:pPr>
              <w:pStyle w:val="TAL"/>
              <w:rPr>
                <w:lang w:eastAsia="ja-JP"/>
              </w:rPr>
            </w:pPr>
            <w:r w:rsidRPr="00FD0425">
              <w:rPr>
                <w:b/>
                <w:bCs/>
                <w:iCs/>
                <w:lang w:eastAsia="ja-JP"/>
              </w:rPr>
              <w:t>PDU Session Resources To Be Setup List</w:t>
            </w:r>
          </w:p>
        </w:tc>
        <w:tc>
          <w:tcPr>
            <w:tcW w:w="1080" w:type="dxa"/>
            <w:gridSpan w:val="2"/>
          </w:tcPr>
          <w:p w14:paraId="05E22EBD" w14:textId="77777777" w:rsidR="004D37B9" w:rsidRPr="00FD0425" w:rsidRDefault="004D37B9" w:rsidP="004D37B9">
            <w:pPr>
              <w:pStyle w:val="TAL"/>
              <w:rPr>
                <w:lang w:eastAsia="ja-JP"/>
              </w:rPr>
            </w:pPr>
          </w:p>
        </w:tc>
        <w:tc>
          <w:tcPr>
            <w:tcW w:w="1438" w:type="dxa"/>
            <w:gridSpan w:val="2"/>
          </w:tcPr>
          <w:p w14:paraId="5127C9B2" w14:textId="77777777" w:rsidR="004D37B9" w:rsidRPr="00FD0425" w:rsidRDefault="004D37B9" w:rsidP="004D37B9">
            <w:pPr>
              <w:pStyle w:val="TAL"/>
              <w:rPr>
                <w:lang w:eastAsia="ja-JP"/>
              </w:rPr>
            </w:pPr>
            <w:r w:rsidRPr="00FD0425">
              <w:rPr>
                <w:i/>
                <w:lang w:eastAsia="ja-JP"/>
              </w:rPr>
              <w:t>1</w:t>
            </w:r>
          </w:p>
        </w:tc>
        <w:tc>
          <w:tcPr>
            <w:tcW w:w="1675" w:type="dxa"/>
            <w:gridSpan w:val="2"/>
          </w:tcPr>
          <w:p w14:paraId="7E71A4FA" w14:textId="77777777" w:rsidR="004D37B9" w:rsidRPr="00FD0425" w:rsidRDefault="004D37B9" w:rsidP="004D37B9">
            <w:pPr>
              <w:pStyle w:val="TAL"/>
              <w:rPr>
                <w:lang w:eastAsia="ja-JP"/>
              </w:rPr>
            </w:pPr>
          </w:p>
        </w:tc>
        <w:tc>
          <w:tcPr>
            <w:tcW w:w="1985" w:type="dxa"/>
            <w:gridSpan w:val="2"/>
          </w:tcPr>
          <w:p w14:paraId="68D2F990" w14:textId="77777777" w:rsidR="004D37B9" w:rsidRPr="00FD0425" w:rsidRDefault="004D37B9" w:rsidP="004D37B9">
            <w:pPr>
              <w:pStyle w:val="TAL"/>
              <w:rPr>
                <w:rFonts w:cs="Arial"/>
                <w:szCs w:val="18"/>
                <w:lang w:eastAsia="ja-JP"/>
              </w:rPr>
            </w:pPr>
          </w:p>
        </w:tc>
        <w:tc>
          <w:tcPr>
            <w:tcW w:w="1133" w:type="dxa"/>
            <w:gridSpan w:val="2"/>
          </w:tcPr>
          <w:p w14:paraId="00BCF523" w14:textId="77777777" w:rsidR="004D37B9" w:rsidRPr="00FD0425" w:rsidRDefault="004D37B9" w:rsidP="00B746AF">
            <w:pPr>
              <w:pStyle w:val="TAC"/>
              <w:rPr>
                <w:lang w:eastAsia="ja-JP"/>
              </w:rPr>
            </w:pPr>
            <w:r w:rsidRPr="00FD0425">
              <w:rPr>
                <w:lang w:eastAsia="ja-JP"/>
              </w:rPr>
              <w:t>–</w:t>
            </w:r>
          </w:p>
        </w:tc>
        <w:tc>
          <w:tcPr>
            <w:tcW w:w="1062" w:type="dxa"/>
            <w:gridSpan w:val="2"/>
          </w:tcPr>
          <w:p w14:paraId="6C1501CD" w14:textId="77777777" w:rsidR="004D37B9" w:rsidRPr="00FD0425" w:rsidRDefault="004D37B9" w:rsidP="00B746AF">
            <w:pPr>
              <w:pStyle w:val="TAC"/>
              <w:rPr>
                <w:lang w:eastAsia="ja-JP"/>
              </w:rPr>
            </w:pPr>
          </w:p>
        </w:tc>
      </w:tr>
      <w:tr w:rsidR="004D37B9" w:rsidRPr="00FD0425" w14:paraId="639B3F69" w14:textId="77777777" w:rsidTr="007475EC">
        <w:tblPrEx>
          <w:tblCellMar>
            <w:top w:w="0" w:type="dxa"/>
            <w:bottom w:w="0" w:type="dxa"/>
          </w:tblCellMar>
        </w:tblPrEx>
        <w:trPr>
          <w:gridAfter w:val="1"/>
          <w:wAfter w:w="289" w:type="dxa"/>
          <w:jc w:val="center"/>
        </w:trPr>
        <w:tc>
          <w:tcPr>
            <w:tcW w:w="2328" w:type="dxa"/>
            <w:gridSpan w:val="2"/>
          </w:tcPr>
          <w:p w14:paraId="10045FA5" w14:textId="77777777" w:rsidR="004D37B9" w:rsidRPr="00FD0425" w:rsidRDefault="004D37B9" w:rsidP="004D37B9">
            <w:pPr>
              <w:pStyle w:val="TAL"/>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gridSpan w:val="2"/>
          </w:tcPr>
          <w:p w14:paraId="12D5E721" w14:textId="77777777" w:rsidR="004D37B9" w:rsidRPr="00FD0425" w:rsidRDefault="004D37B9" w:rsidP="004D37B9">
            <w:pPr>
              <w:pStyle w:val="TAL"/>
              <w:rPr>
                <w:lang w:eastAsia="ja-JP"/>
              </w:rPr>
            </w:pPr>
          </w:p>
        </w:tc>
        <w:tc>
          <w:tcPr>
            <w:tcW w:w="1438" w:type="dxa"/>
            <w:gridSpan w:val="2"/>
          </w:tcPr>
          <w:p w14:paraId="33109A95" w14:textId="77777777" w:rsidR="004D37B9" w:rsidRPr="00FD0425" w:rsidRDefault="004D37B9" w:rsidP="004D37B9">
            <w:pPr>
              <w:pStyle w:val="TAL"/>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675" w:type="dxa"/>
            <w:gridSpan w:val="2"/>
          </w:tcPr>
          <w:p w14:paraId="1F070572" w14:textId="77777777" w:rsidR="004D37B9" w:rsidRPr="00FD0425" w:rsidRDefault="004D37B9" w:rsidP="004D37B9">
            <w:pPr>
              <w:pStyle w:val="TAL"/>
              <w:rPr>
                <w:lang w:eastAsia="ja-JP"/>
              </w:rPr>
            </w:pPr>
          </w:p>
        </w:tc>
        <w:tc>
          <w:tcPr>
            <w:tcW w:w="1985" w:type="dxa"/>
            <w:gridSpan w:val="2"/>
          </w:tcPr>
          <w:p w14:paraId="6B68AC8B" w14:textId="77777777" w:rsidR="004D37B9" w:rsidRPr="00FD0425" w:rsidRDefault="004D37B9" w:rsidP="004D37B9">
            <w:pPr>
              <w:pStyle w:val="TAL"/>
              <w:rPr>
                <w:lang w:eastAsia="ja-JP"/>
              </w:rPr>
            </w:pPr>
          </w:p>
        </w:tc>
        <w:tc>
          <w:tcPr>
            <w:tcW w:w="1133" w:type="dxa"/>
            <w:gridSpan w:val="2"/>
          </w:tcPr>
          <w:p w14:paraId="29B0514D" w14:textId="77777777" w:rsidR="004D37B9" w:rsidRPr="00FD0425" w:rsidRDefault="004D37B9" w:rsidP="00B746AF">
            <w:pPr>
              <w:pStyle w:val="TAC"/>
              <w:rPr>
                <w:lang w:eastAsia="ja-JP"/>
              </w:rPr>
            </w:pPr>
            <w:r w:rsidRPr="00FD0425">
              <w:rPr>
                <w:lang w:eastAsia="ja-JP"/>
              </w:rPr>
              <w:t>–</w:t>
            </w:r>
          </w:p>
        </w:tc>
        <w:tc>
          <w:tcPr>
            <w:tcW w:w="1062" w:type="dxa"/>
            <w:gridSpan w:val="2"/>
          </w:tcPr>
          <w:p w14:paraId="6C2BB3BD" w14:textId="77777777" w:rsidR="004D37B9" w:rsidRPr="00FD0425" w:rsidRDefault="004D37B9" w:rsidP="00B746AF">
            <w:pPr>
              <w:pStyle w:val="TAC"/>
              <w:rPr>
                <w:lang w:eastAsia="ja-JP"/>
              </w:rPr>
            </w:pPr>
          </w:p>
        </w:tc>
      </w:tr>
      <w:tr w:rsidR="004D37B9" w:rsidRPr="00FD0425" w14:paraId="256C3BA1" w14:textId="77777777" w:rsidTr="007475EC">
        <w:tblPrEx>
          <w:tblCellMar>
            <w:top w:w="0" w:type="dxa"/>
            <w:bottom w:w="0" w:type="dxa"/>
          </w:tblCellMar>
        </w:tblPrEx>
        <w:trPr>
          <w:gridAfter w:val="1"/>
          <w:wAfter w:w="289" w:type="dxa"/>
          <w:jc w:val="center"/>
        </w:trPr>
        <w:tc>
          <w:tcPr>
            <w:tcW w:w="2328" w:type="dxa"/>
            <w:gridSpan w:val="2"/>
          </w:tcPr>
          <w:p w14:paraId="55DC92C2" w14:textId="77777777" w:rsidR="004D37B9" w:rsidRPr="00FD0425" w:rsidRDefault="004D37B9" w:rsidP="004D37B9">
            <w:pPr>
              <w:pStyle w:val="TAL"/>
              <w:ind w:left="227"/>
              <w:rPr>
                <w:b/>
                <w:lang w:eastAsia="ja-JP"/>
              </w:rPr>
            </w:pPr>
            <w:r w:rsidRPr="00FD0425">
              <w:rPr>
                <w:rFonts w:eastAsia="Batang"/>
                <w:lang w:eastAsia="ja-JP"/>
              </w:rPr>
              <w:t xml:space="preserve">&gt;&gt;PDU Session </w:t>
            </w:r>
            <w:r w:rsidRPr="00FD0425">
              <w:rPr>
                <w:lang w:eastAsia="ja-JP"/>
              </w:rPr>
              <w:t>ID</w:t>
            </w:r>
          </w:p>
        </w:tc>
        <w:tc>
          <w:tcPr>
            <w:tcW w:w="1080" w:type="dxa"/>
            <w:gridSpan w:val="2"/>
          </w:tcPr>
          <w:p w14:paraId="09F700BC" w14:textId="77777777" w:rsidR="004D37B9" w:rsidRPr="00FD0425" w:rsidRDefault="004D37B9" w:rsidP="004D37B9">
            <w:pPr>
              <w:pStyle w:val="TAL"/>
              <w:rPr>
                <w:lang w:eastAsia="ja-JP"/>
              </w:rPr>
            </w:pPr>
            <w:r w:rsidRPr="00FD0425">
              <w:rPr>
                <w:rFonts w:eastAsia="Batang"/>
                <w:lang w:eastAsia="ja-JP"/>
              </w:rPr>
              <w:t>M</w:t>
            </w:r>
          </w:p>
        </w:tc>
        <w:tc>
          <w:tcPr>
            <w:tcW w:w="1438" w:type="dxa"/>
            <w:gridSpan w:val="2"/>
          </w:tcPr>
          <w:p w14:paraId="63E3E11F" w14:textId="77777777" w:rsidR="004D37B9" w:rsidRPr="00FD0425" w:rsidRDefault="004D37B9" w:rsidP="004D37B9">
            <w:pPr>
              <w:pStyle w:val="TAL"/>
              <w:rPr>
                <w:bCs/>
                <w:i/>
                <w:szCs w:val="18"/>
                <w:lang w:eastAsia="ja-JP"/>
              </w:rPr>
            </w:pPr>
          </w:p>
        </w:tc>
        <w:tc>
          <w:tcPr>
            <w:tcW w:w="1675" w:type="dxa"/>
            <w:gridSpan w:val="2"/>
          </w:tcPr>
          <w:p w14:paraId="38403E46" w14:textId="77777777" w:rsidR="004D37B9" w:rsidRPr="00FD0425" w:rsidRDefault="004D37B9" w:rsidP="004D37B9">
            <w:pPr>
              <w:pStyle w:val="TAL"/>
              <w:rPr>
                <w:lang w:eastAsia="ja-JP"/>
              </w:rPr>
            </w:pPr>
            <w:r w:rsidRPr="00FD0425">
              <w:rPr>
                <w:lang w:eastAsia="ja-JP"/>
              </w:rPr>
              <w:t>9.2.3.18</w:t>
            </w:r>
          </w:p>
        </w:tc>
        <w:tc>
          <w:tcPr>
            <w:tcW w:w="1985" w:type="dxa"/>
            <w:gridSpan w:val="2"/>
          </w:tcPr>
          <w:p w14:paraId="13A1DF5F" w14:textId="77777777" w:rsidR="004D37B9" w:rsidRPr="00FD0425" w:rsidRDefault="004D37B9" w:rsidP="004D37B9">
            <w:pPr>
              <w:pStyle w:val="TAL"/>
              <w:rPr>
                <w:lang w:eastAsia="ja-JP"/>
              </w:rPr>
            </w:pPr>
          </w:p>
        </w:tc>
        <w:tc>
          <w:tcPr>
            <w:tcW w:w="1133" w:type="dxa"/>
            <w:gridSpan w:val="2"/>
          </w:tcPr>
          <w:p w14:paraId="4402EE1E" w14:textId="77777777" w:rsidR="004D37B9" w:rsidRPr="00FD0425" w:rsidRDefault="004D37B9" w:rsidP="007475EC">
            <w:pPr>
              <w:pStyle w:val="TAC"/>
              <w:rPr>
                <w:lang w:eastAsia="ja-JP"/>
              </w:rPr>
            </w:pPr>
            <w:r w:rsidRPr="00FD0425">
              <w:rPr>
                <w:lang w:eastAsia="ja-JP"/>
              </w:rPr>
              <w:t>–</w:t>
            </w:r>
          </w:p>
        </w:tc>
        <w:tc>
          <w:tcPr>
            <w:tcW w:w="1062" w:type="dxa"/>
            <w:gridSpan w:val="2"/>
          </w:tcPr>
          <w:p w14:paraId="3F75CDFD" w14:textId="77777777" w:rsidR="004D37B9" w:rsidRPr="00FD0425" w:rsidRDefault="004D37B9" w:rsidP="007475EC">
            <w:pPr>
              <w:pStyle w:val="TAC"/>
              <w:rPr>
                <w:lang w:eastAsia="ja-JP"/>
              </w:rPr>
            </w:pPr>
          </w:p>
        </w:tc>
      </w:tr>
      <w:tr w:rsidR="004D37B9" w:rsidRPr="00FD0425" w14:paraId="23C2CB7B" w14:textId="77777777" w:rsidTr="007475EC">
        <w:tblPrEx>
          <w:tblCellMar>
            <w:top w:w="0" w:type="dxa"/>
            <w:bottom w:w="0" w:type="dxa"/>
          </w:tblCellMar>
        </w:tblPrEx>
        <w:trPr>
          <w:gridAfter w:val="1"/>
          <w:wAfter w:w="289" w:type="dxa"/>
          <w:jc w:val="center"/>
        </w:trPr>
        <w:tc>
          <w:tcPr>
            <w:tcW w:w="2328" w:type="dxa"/>
            <w:gridSpan w:val="2"/>
          </w:tcPr>
          <w:p w14:paraId="4438455D" w14:textId="77777777" w:rsidR="004D37B9" w:rsidRPr="00FD0425" w:rsidRDefault="004D37B9" w:rsidP="004D37B9">
            <w:pPr>
              <w:pStyle w:val="TAL"/>
              <w:ind w:left="227"/>
              <w:rPr>
                <w:rFonts w:eastAsia="Batang"/>
                <w:lang w:eastAsia="ja-JP"/>
              </w:rPr>
            </w:pPr>
            <w:r w:rsidRPr="00FD0425">
              <w:rPr>
                <w:rFonts w:cs="Arial"/>
                <w:lang w:eastAsia="ja-JP"/>
              </w:rPr>
              <w:t>&gt;&gt;S-NSSAI</w:t>
            </w:r>
          </w:p>
        </w:tc>
        <w:tc>
          <w:tcPr>
            <w:tcW w:w="1080" w:type="dxa"/>
            <w:gridSpan w:val="2"/>
          </w:tcPr>
          <w:p w14:paraId="3DC9CB44" w14:textId="77777777" w:rsidR="004D37B9" w:rsidRPr="00FD0425" w:rsidRDefault="004D37B9" w:rsidP="004D37B9">
            <w:pPr>
              <w:pStyle w:val="TAL"/>
              <w:rPr>
                <w:rFonts w:eastAsia="Batang"/>
                <w:lang w:eastAsia="ja-JP"/>
              </w:rPr>
            </w:pPr>
            <w:r w:rsidRPr="00FD0425">
              <w:rPr>
                <w:rFonts w:cs="Arial"/>
                <w:lang w:eastAsia="ja-JP"/>
              </w:rPr>
              <w:t>M</w:t>
            </w:r>
          </w:p>
        </w:tc>
        <w:tc>
          <w:tcPr>
            <w:tcW w:w="1438" w:type="dxa"/>
            <w:gridSpan w:val="2"/>
          </w:tcPr>
          <w:p w14:paraId="0187B850" w14:textId="77777777" w:rsidR="004D37B9" w:rsidRPr="00FD0425" w:rsidRDefault="004D37B9" w:rsidP="004D37B9">
            <w:pPr>
              <w:pStyle w:val="TAL"/>
              <w:rPr>
                <w:bCs/>
                <w:i/>
                <w:szCs w:val="18"/>
                <w:lang w:eastAsia="ja-JP"/>
              </w:rPr>
            </w:pPr>
          </w:p>
        </w:tc>
        <w:tc>
          <w:tcPr>
            <w:tcW w:w="1675" w:type="dxa"/>
            <w:gridSpan w:val="2"/>
          </w:tcPr>
          <w:p w14:paraId="4EB688EA" w14:textId="77777777" w:rsidR="004D37B9" w:rsidRPr="00FD0425" w:rsidRDefault="004D37B9" w:rsidP="004D37B9">
            <w:pPr>
              <w:pStyle w:val="TAL"/>
              <w:rPr>
                <w:lang w:eastAsia="ja-JP"/>
              </w:rPr>
            </w:pPr>
            <w:r w:rsidRPr="00FD0425">
              <w:rPr>
                <w:rFonts w:cs="Arial"/>
                <w:lang w:eastAsia="ja-JP"/>
              </w:rPr>
              <w:t>9.2.3.21</w:t>
            </w:r>
          </w:p>
        </w:tc>
        <w:tc>
          <w:tcPr>
            <w:tcW w:w="1985" w:type="dxa"/>
            <w:gridSpan w:val="2"/>
          </w:tcPr>
          <w:p w14:paraId="4BAF4729" w14:textId="77777777" w:rsidR="004D37B9" w:rsidRPr="00FD0425" w:rsidRDefault="004D37B9" w:rsidP="004D37B9">
            <w:pPr>
              <w:pStyle w:val="TAL"/>
              <w:rPr>
                <w:iCs/>
                <w:lang w:eastAsia="ja-JP"/>
              </w:rPr>
            </w:pPr>
          </w:p>
        </w:tc>
        <w:tc>
          <w:tcPr>
            <w:tcW w:w="1133" w:type="dxa"/>
            <w:gridSpan w:val="2"/>
          </w:tcPr>
          <w:p w14:paraId="1E49C025" w14:textId="77777777" w:rsidR="004D37B9" w:rsidRPr="00FD0425" w:rsidRDefault="004D37B9" w:rsidP="007475EC">
            <w:pPr>
              <w:pStyle w:val="TAC"/>
              <w:rPr>
                <w:iCs/>
                <w:lang w:eastAsia="ja-JP"/>
              </w:rPr>
            </w:pPr>
            <w:r w:rsidRPr="00FD0425">
              <w:rPr>
                <w:lang w:eastAsia="ja-JP"/>
              </w:rPr>
              <w:t>–</w:t>
            </w:r>
          </w:p>
        </w:tc>
        <w:tc>
          <w:tcPr>
            <w:tcW w:w="1062" w:type="dxa"/>
            <w:gridSpan w:val="2"/>
          </w:tcPr>
          <w:p w14:paraId="0E5D1387" w14:textId="77777777" w:rsidR="004D37B9" w:rsidRPr="00FD0425" w:rsidRDefault="004D37B9" w:rsidP="007475EC">
            <w:pPr>
              <w:pStyle w:val="TAC"/>
              <w:rPr>
                <w:iCs/>
                <w:lang w:eastAsia="ja-JP"/>
              </w:rPr>
            </w:pPr>
          </w:p>
        </w:tc>
      </w:tr>
      <w:tr w:rsidR="004D37B9" w:rsidRPr="00FD0425" w14:paraId="167A0619" w14:textId="77777777" w:rsidTr="007475EC">
        <w:tblPrEx>
          <w:tblCellMar>
            <w:top w:w="0" w:type="dxa"/>
            <w:bottom w:w="0" w:type="dxa"/>
          </w:tblCellMar>
        </w:tblPrEx>
        <w:trPr>
          <w:gridAfter w:val="1"/>
          <w:wAfter w:w="289" w:type="dxa"/>
          <w:jc w:val="center"/>
        </w:trPr>
        <w:tc>
          <w:tcPr>
            <w:tcW w:w="2328" w:type="dxa"/>
            <w:gridSpan w:val="2"/>
          </w:tcPr>
          <w:p w14:paraId="0304F252" w14:textId="77777777" w:rsidR="004D37B9" w:rsidRPr="00FD0425" w:rsidRDefault="004D37B9" w:rsidP="004D37B9">
            <w:pPr>
              <w:pStyle w:val="TAL"/>
              <w:ind w:left="227"/>
              <w:rPr>
                <w:rFonts w:eastAsia="Batang"/>
                <w:lang w:eastAsia="ja-JP"/>
              </w:rPr>
            </w:pPr>
            <w:r w:rsidRPr="00FD0425">
              <w:rPr>
                <w:rFonts w:eastAsia="Batang"/>
                <w:lang w:eastAsia="ja-JP"/>
              </w:rPr>
              <w:t>&gt;&gt;PDU Session Resource Aggregate Maximum Bitrate</w:t>
            </w:r>
          </w:p>
        </w:tc>
        <w:tc>
          <w:tcPr>
            <w:tcW w:w="1080" w:type="dxa"/>
            <w:gridSpan w:val="2"/>
          </w:tcPr>
          <w:p w14:paraId="6FD0F5F3" w14:textId="77777777" w:rsidR="004D37B9" w:rsidRPr="00FD0425" w:rsidRDefault="004D37B9" w:rsidP="004D37B9">
            <w:pPr>
              <w:pStyle w:val="TAL"/>
              <w:rPr>
                <w:rFonts w:eastAsia="Batang"/>
                <w:lang w:eastAsia="ja-JP"/>
              </w:rPr>
            </w:pPr>
            <w:r w:rsidRPr="00FD0425">
              <w:rPr>
                <w:rFonts w:eastAsia="Batang"/>
                <w:lang w:eastAsia="ja-JP"/>
              </w:rPr>
              <w:t>O</w:t>
            </w:r>
          </w:p>
        </w:tc>
        <w:tc>
          <w:tcPr>
            <w:tcW w:w="1438" w:type="dxa"/>
            <w:gridSpan w:val="2"/>
          </w:tcPr>
          <w:p w14:paraId="3E785408" w14:textId="77777777" w:rsidR="004D37B9" w:rsidRPr="00FD0425" w:rsidRDefault="004D37B9" w:rsidP="004D37B9">
            <w:pPr>
              <w:pStyle w:val="TAL"/>
              <w:rPr>
                <w:bCs/>
                <w:i/>
                <w:szCs w:val="18"/>
                <w:lang w:eastAsia="ja-JP"/>
              </w:rPr>
            </w:pPr>
          </w:p>
        </w:tc>
        <w:tc>
          <w:tcPr>
            <w:tcW w:w="1675" w:type="dxa"/>
            <w:gridSpan w:val="2"/>
          </w:tcPr>
          <w:p w14:paraId="293C7EEA" w14:textId="77777777" w:rsidR="004D37B9" w:rsidRPr="00FD0425" w:rsidRDefault="004D37B9" w:rsidP="004D37B9">
            <w:pPr>
              <w:pStyle w:val="TAL"/>
              <w:rPr>
                <w:lang w:eastAsia="ja-JP"/>
              </w:rPr>
            </w:pPr>
            <w:r w:rsidRPr="00FD0425">
              <w:rPr>
                <w:lang w:eastAsia="ja-JP"/>
              </w:rPr>
              <w:t>PDU Session Aggregate Maximum Bit Rate</w:t>
            </w:r>
          </w:p>
          <w:p w14:paraId="10DD9FD7" w14:textId="77777777" w:rsidR="004D37B9" w:rsidRPr="00FD0425" w:rsidRDefault="004D37B9" w:rsidP="004D37B9">
            <w:pPr>
              <w:pStyle w:val="TAL"/>
              <w:rPr>
                <w:lang w:eastAsia="ja-JP"/>
              </w:rPr>
            </w:pPr>
            <w:r w:rsidRPr="00FD0425">
              <w:rPr>
                <w:lang w:eastAsia="ja-JP"/>
              </w:rPr>
              <w:t>9.2.3.69</w:t>
            </w:r>
          </w:p>
        </w:tc>
        <w:tc>
          <w:tcPr>
            <w:tcW w:w="1985" w:type="dxa"/>
            <w:gridSpan w:val="2"/>
          </w:tcPr>
          <w:p w14:paraId="2149C3DD" w14:textId="77777777" w:rsidR="004D37B9" w:rsidRPr="00FD0425" w:rsidRDefault="004D37B9" w:rsidP="004D37B9">
            <w:pPr>
              <w:pStyle w:val="TAL"/>
              <w:rPr>
                <w:lang w:eastAsia="ja-JP"/>
              </w:rPr>
            </w:pPr>
            <w:r w:rsidRPr="00FD0425">
              <w:rPr>
                <w:lang w:eastAsia="ja-JP"/>
              </w:rPr>
              <w:t>This IE shall be present when at least one Non-GBR QoS Flow has been setup.</w:t>
            </w:r>
          </w:p>
        </w:tc>
        <w:tc>
          <w:tcPr>
            <w:tcW w:w="1133" w:type="dxa"/>
            <w:gridSpan w:val="2"/>
          </w:tcPr>
          <w:p w14:paraId="25EBB713" w14:textId="77777777" w:rsidR="004D37B9" w:rsidRPr="00FD0425" w:rsidRDefault="004D37B9" w:rsidP="007475EC">
            <w:pPr>
              <w:pStyle w:val="TAC"/>
              <w:rPr>
                <w:lang w:eastAsia="ja-JP"/>
              </w:rPr>
            </w:pPr>
            <w:r w:rsidRPr="00FD0425">
              <w:rPr>
                <w:lang w:eastAsia="ja-JP"/>
              </w:rPr>
              <w:t>–</w:t>
            </w:r>
          </w:p>
        </w:tc>
        <w:tc>
          <w:tcPr>
            <w:tcW w:w="1062" w:type="dxa"/>
            <w:gridSpan w:val="2"/>
          </w:tcPr>
          <w:p w14:paraId="5EDB19CF" w14:textId="77777777" w:rsidR="004D37B9" w:rsidRPr="00FD0425" w:rsidRDefault="004D37B9" w:rsidP="007475EC">
            <w:pPr>
              <w:pStyle w:val="TAC"/>
              <w:rPr>
                <w:lang w:eastAsia="ja-JP"/>
              </w:rPr>
            </w:pPr>
          </w:p>
        </w:tc>
      </w:tr>
      <w:tr w:rsidR="004D37B9" w:rsidRPr="00FD0425" w14:paraId="739403FD" w14:textId="77777777" w:rsidTr="007475EC">
        <w:tblPrEx>
          <w:tblCellMar>
            <w:top w:w="0" w:type="dxa"/>
            <w:bottom w:w="0" w:type="dxa"/>
          </w:tblCellMar>
        </w:tblPrEx>
        <w:trPr>
          <w:gridAfter w:val="1"/>
          <w:wAfter w:w="289" w:type="dxa"/>
          <w:jc w:val="center"/>
        </w:trPr>
        <w:tc>
          <w:tcPr>
            <w:tcW w:w="2328" w:type="dxa"/>
            <w:gridSpan w:val="2"/>
          </w:tcPr>
          <w:p w14:paraId="6248B623" w14:textId="77777777" w:rsidR="004D37B9" w:rsidRPr="00FD0425" w:rsidRDefault="004D37B9" w:rsidP="004D37B9">
            <w:pPr>
              <w:pStyle w:val="TAL"/>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gridSpan w:val="2"/>
          </w:tcPr>
          <w:p w14:paraId="1A803A61" w14:textId="77777777" w:rsidR="004D37B9" w:rsidRPr="00FD0425" w:rsidRDefault="004D37B9" w:rsidP="004D37B9">
            <w:pPr>
              <w:pStyle w:val="TAL"/>
              <w:rPr>
                <w:rFonts w:eastAsia="Batang"/>
                <w:lang w:eastAsia="ja-JP"/>
              </w:rPr>
            </w:pPr>
            <w:r w:rsidRPr="00FD0425">
              <w:rPr>
                <w:rFonts w:eastAsia="Batang"/>
                <w:lang w:eastAsia="ja-JP"/>
              </w:rPr>
              <w:t>M</w:t>
            </w:r>
          </w:p>
        </w:tc>
        <w:tc>
          <w:tcPr>
            <w:tcW w:w="1438" w:type="dxa"/>
            <w:gridSpan w:val="2"/>
          </w:tcPr>
          <w:p w14:paraId="444C50AA" w14:textId="77777777" w:rsidR="004D37B9" w:rsidRPr="00FD0425" w:rsidRDefault="004D37B9" w:rsidP="004D37B9">
            <w:pPr>
              <w:pStyle w:val="TAL"/>
              <w:rPr>
                <w:bCs/>
                <w:i/>
                <w:szCs w:val="18"/>
                <w:lang w:eastAsia="ja-JP"/>
              </w:rPr>
            </w:pPr>
          </w:p>
        </w:tc>
        <w:tc>
          <w:tcPr>
            <w:tcW w:w="1675" w:type="dxa"/>
            <w:gridSpan w:val="2"/>
          </w:tcPr>
          <w:p w14:paraId="3EBF50CA" w14:textId="77777777" w:rsidR="004D37B9" w:rsidRPr="00FD0425" w:rsidRDefault="004D37B9" w:rsidP="004D37B9">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5" w:type="dxa"/>
            <w:gridSpan w:val="2"/>
          </w:tcPr>
          <w:p w14:paraId="4C8B36B7" w14:textId="77777777" w:rsidR="004D37B9" w:rsidRPr="00FD0425" w:rsidRDefault="004D37B9" w:rsidP="004D37B9">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3" w:type="dxa"/>
            <w:gridSpan w:val="2"/>
          </w:tcPr>
          <w:p w14:paraId="13BEE273" w14:textId="77777777" w:rsidR="004D37B9" w:rsidRPr="00FD0425" w:rsidRDefault="004D37B9" w:rsidP="007475EC">
            <w:pPr>
              <w:pStyle w:val="TAC"/>
              <w:rPr>
                <w:rFonts w:eastAsia="SimSun" w:hint="eastAsia"/>
                <w:lang w:eastAsia="zh-CN"/>
              </w:rPr>
            </w:pPr>
            <w:r w:rsidRPr="00FD0425">
              <w:rPr>
                <w:lang w:eastAsia="ja-JP"/>
              </w:rPr>
              <w:t>–</w:t>
            </w:r>
          </w:p>
        </w:tc>
        <w:tc>
          <w:tcPr>
            <w:tcW w:w="1062" w:type="dxa"/>
            <w:gridSpan w:val="2"/>
          </w:tcPr>
          <w:p w14:paraId="1D0212B2" w14:textId="77777777" w:rsidR="004D37B9" w:rsidRPr="00FD0425" w:rsidRDefault="004D37B9" w:rsidP="007475EC">
            <w:pPr>
              <w:pStyle w:val="TAC"/>
              <w:rPr>
                <w:rFonts w:eastAsia="SimSun" w:hint="eastAsia"/>
                <w:lang w:eastAsia="zh-CN"/>
              </w:rPr>
            </w:pPr>
          </w:p>
        </w:tc>
      </w:tr>
      <w:tr w:rsidR="004D37B9" w:rsidRPr="00FD0425" w14:paraId="7E69D577" w14:textId="77777777" w:rsidTr="007475EC">
        <w:tblPrEx>
          <w:tblCellMar>
            <w:top w:w="0" w:type="dxa"/>
            <w:bottom w:w="0" w:type="dxa"/>
          </w:tblCellMar>
        </w:tblPrEx>
        <w:trPr>
          <w:gridAfter w:val="1"/>
          <w:wAfter w:w="289" w:type="dxa"/>
          <w:jc w:val="center"/>
        </w:trPr>
        <w:tc>
          <w:tcPr>
            <w:tcW w:w="2328" w:type="dxa"/>
            <w:gridSpan w:val="2"/>
          </w:tcPr>
          <w:p w14:paraId="1069EC23" w14:textId="77777777" w:rsidR="004D37B9" w:rsidRPr="00FD0425" w:rsidRDefault="004D37B9" w:rsidP="004D37B9">
            <w:pPr>
              <w:pStyle w:val="TAL"/>
              <w:ind w:left="227"/>
              <w:rPr>
                <w:lang w:eastAsia="ja-JP"/>
              </w:rPr>
            </w:pPr>
            <w:r w:rsidRPr="00FD0425">
              <w:rPr>
                <w:lang w:eastAsia="ja-JP"/>
              </w:rPr>
              <w:t>&gt;&gt;</w:t>
            </w:r>
            <w:bookmarkStart w:id="4375" w:name="_Hlk525921959"/>
            <w:r w:rsidRPr="00FD0425">
              <w:rPr>
                <w:snapToGrid w:val="0"/>
              </w:rPr>
              <w:t>Source DL NG-U TNL Information</w:t>
            </w:r>
            <w:bookmarkEnd w:id="4375"/>
          </w:p>
        </w:tc>
        <w:tc>
          <w:tcPr>
            <w:tcW w:w="1080" w:type="dxa"/>
            <w:gridSpan w:val="2"/>
          </w:tcPr>
          <w:p w14:paraId="4A94AB7E" w14:textId="77777777" w:rsidR="004D37B9" w:rsidRPr="00FD0425" w:rsidRDefault="004D37B9" w:rsidP="004D37B9">
            <w:pPr>
              <w:pStyle w:val="TAL"/>
              <w:rPr>
                <w:rFonts w:eastAsia="Batang"/>
                <w:lang w:eastAsia="ja-JP"/>
              </w:rPr>
            </w:pPr>
            <w:r w:rsidRPr="00FD0425">
              <w:rPr>
                <w:lang w:eastAsia="ja-JP"/>
              </w:rPr>
              <w:t>O</w:t>
            </w:r>
          </w:p>
        </w:tc>
        <w:tc>
          <w:tcPr>
            <w:tcW w:w="1438" w:type="dxa"/>
            <w:gridSpan w:val="2"/>
          </w:tcPr>
          <w:p w14:paraId="4483E421" w14:textId="77777777" w:rsidR="004D37B9" w:rsidRPr="00FD0425" w:rsidRDefault="004D37B9" w:rsidP="004D37B9">
            <w:pPr>
              <w:pStyle w:val="TAL"/>
              <w:rPr>
                <w:bCs/>
                <w:i/>
                <w:szCs w:val="18"/>
                <w:lang w:eastAsia="ja-JP"/>
              </w:rPr>
            </w:pPr>
          </w:p>
        </w:tc>
        <w:tc>
          <w:tcPr>
            <w:tcW w:w="1675" w:type="dxa"/>
            <w:gridSpan w:val="2"/>
          </w:tcPr>
          <w:p w14:paraId="12D39A49" w14:textId="77777777" w:rsidR="004D37B9" w:rsidRPr="00FD0425" w:rsidRDefault="004D37B9" w:rsidP="004D37B9">
            <w:pPr>
              <w:pStyle w:val="TAL"/>
              <w:rPr>
                <w:lang w:eastAsia="ja-JP"/>
              </w:rPr>
            </w:pPr>
            <w:r w:rsidRPr="00FD0425">
              <w:rPr>
                <w:lang w:eastAsia="ja-JP"/>
              </w:rPr>
              <w:t>UP Transport Layer Information 9.2.3.30</w:t>
            </w:r>
          </w:p>
        </w:tc>
        <w:tc>
          <w:tcPr>
            <w:tcW w:w="1985" w:type="dxa"/>
            <w:gridSpan w:val="2"/>
          </w:tcPr>
          <w:p w14:paraId="5AD2A342" w14:textId="77777777" w:rsidR="004D37B9" w:rsidRPr="00FD0425" w:rsidRDefault="004D37B9" w:rsidP="007475EC">
            <w:pPr>
              <w:pStyle w:val="TAL"/>
              <w:rPr>
                <w:rFonts w:eastAsia="SimSun"/>
                <w:lang w:eastAsia="zh-CN"/>
              </w:rPr>
            </w:pPr>
            <w:r w:rsidRPr="00FD0425">
              <w:rPr>
                <w:lang w:eastAsia="ja-JP"/>
              </w:rPr>
              <w:t>Indicates the possibility to keep the NG-U GTP-U tunnel termination point at the target NG-RAN node.</w:t>
            </w:r>
          </w:p>
        </w:tc>
        <w:tc>
          <w:tcPr>
            <w:tcW w:w="1133" w:type="dxa"/>
            <w:gridSpan w:val="2"/>
          </w:tcPr>
          <w:p w14:paraId="5DCDF26B" w14:textId="77777777" w:rsidR="004D37B9" w:rsidRPr="00FD0425" w:rsidRDefault="004D37B9" w:rsidP="007475EC">
            <w:pPr>
              <w:pStyle w:val="TAC"/>
              <w:rPr>
                <w:lang w:eastAsia="ja-JP"/>
              </w:rPr>
            </w:pPr>
            <w:r w:rsidRPr="00FD0425">
              <w:rPr>
                <w:lang w:eastAsia="ja-JP"/>
              </w:rPr>
              <w:t>–</w:t>
            </w:r>
          </w:p>
        </w:tc>
        <w:tc>
          <w:tcPr>
            <w:tcW w:w="1062" w:type="dxa"/>
            <w:gridSpan w:val="2"/>
          </w:tcPr>
          <w:p w14:paraId="40D9CBBC" w14:textId="77777777" w:rsidR="004D37B9" w:rsidRPr="00FD0425" w:rsidRDefault="004D37B9" w:rsidP="007475EC">
            <w:pPr>
              <w:pStyle w:val="TAC"/>
              <w:rPr>
                <w:lang w:eastAsia="ja-JP"/>
              </w:rPr>
            </w:pPr>
          </w:p>
        </w:tc>
      </w:tr>
      <w:tr w:rsidR="004D37B9" w:rsidRPr="00FD0425" w14:paraId="322BF75D" w14:textId="77777777" w:rsidTr="007475EC">
        <w:tblPrEx>
          <w:tblCellMar>
            <w:top w:w="0" w:type="dxa"/>
            <w:bottom w:w="0" w:type="dxa"/>
          </w:tblCellMar>
        </w:tblPrEx>
        <w:trPr>
          <w:gridAfter w:val="1"/>
          <w:wAfter w:w="289" w:type="dxa"/>
          <w:jc w:val="center"/>
        </w:trPr>
        <w:tc>
          <w:tcPr>
            <w:tcW w:w="2328" w:type="dxa"/>
            <w:gridSpan w:val="2"/>
          </w:tcPr>
          <w:p w14:paraId="3D2F4532" w14:textId="77777777" w:rsidR="004D37B9" w:rsidRPr="00FD0425" w:rsidRDefault="004D37B9" w:rsidP="004D37B9">
            <w:pPr>
              <w:pStyle w:val="TAL"/>
              <w:ind w:left="227"/>
            </w:pPr>
            <w:r w:rsidRPr="00FD0425">
              <w:t>&gt;&gt;</w:t>
            </w:r>
            <w:r w:rsidRPr="00FD0425">
              <w:rPr>
                <w:rFonts w:hint="eastAsia"/>
              </w:rPr>
              <w:t xml:space="preserve">Security </w:t>
            </w:r>
            <w:r w:rsidRPr="00FD0425">
              <w:t>Indication</w:t>
            </w:r>
          </w:p>
        </w:tc>
        <w:tc>
          <w:tcPr>
            <w:tcW w:w="1080" w:type="dxa"/>
            <w:gridSpan w:val="2"/>
          </w:tcPr>
          <w:p w14:paraId="597E5885" w14:textId="77777777" w:rsidR="004D37B9" w:rsidRPr="00FD0425" w:rsidRDefault="004D37B9" w:rsidP="004D37B9">
            <w:pPr>
              <w:pStyle w:val="TAL"/>
              <w:rPr>
                <w:rFonts w:eastAsia="Batang"/>
              </w:rPr>
            </w:pPr>
            <w:r w:rsidRPr="00FD0425">
              <w:rPr>
                <w:rFonts w:hint="eastAsia"/>
              </w:rPr>
              <w:t>O</w:t>
            </w:r>
          </w:p>
        </w:tc>
        <w:tc>
          <w:tcPr>
            <w:tcW w:w="1438" w:type="dxa"/>
            <w:gridSpan w:val="2"/>
          </w:tcPr>
          <w:p w14:paraId="5F16B97C" w14:textId="77777777" w:rsidR="004D37B9" w:rsidRPr="00FD0425" w:rsidRDefault="004D37B9" w:rsidP="004D37B9">
            <w:pPr>
              <w:pStyle w:val="TAL"/>
              <w:rPr>
                <w:bCs/>
                <w:i/>
                <w:szCs w:val="18"/>
                <w:lang w:eastAsia="ja-JP"/>
              </w:rPr>
            </w:pPr>
          </w:p>
        </w:tc>
        <w:tc>
          <w:tcPr>
            <w:tcW w:w="1675" w:type="dxa"/>
            <w:gridSpan w:val="2"/>
          </w:tcPr>
          <w:p w14:paraId="05D6BBB8" w14:textId="77777777" w:rsidR="004D37B9" w:rsidRPr="00FD0425" w:rsidRDefault="004D37B9" w:rsidP="004D37B9">
            <w:pPr>
              <w:pStyle w:val="TAL"/>
              <w:rPr>
                <w:lang w:eastAsia="ja-JP"/>
              </w:rPr>
            </w:pPr>
            <w:r w:rsidRPr="00FD0425">
              <w:rPr>
                <w:rFonts w:cs="Arial" w:hint="eastAsia"/>
                <w:szCs w:val="18"/>
                <w:lang w:eastAsia="zh-CN"/>
              </w:rPr>
              <w:t>9.2.</w:t>
            </w:r>
            <w:r w:rsidRPr="00FD0425">
              <w:rPr>
                <w:rFonts w:cs="Arial"/>
                <w:szCs w:val="18"/>
                <w:lang w:eastAsia="zh-CN"/>
              </w:rPr>
              <w:t>3.52</w:t>
            </w:r>
          </w:p>
        </w:tc>
        <w:tc>
          <w:tcPr>
            <w:tcW w:w="1985" w:type="dxa"/>
            <w:gridSpan w:val="2"/>
          </w:tcPr>
          <w:p w14:paraId="19EC2404" w14:textId="77777777" w:rsidR="004D37B9" w:rsidRPr="00FD0425" w:rsidRDefault="004D37B9" w:rsidP="007475EC">
            <w:pPr>
              <w:pStyle w:val="TAL"/>
              <w:rPr>
                <w:lang w:eastAsia="ja-JP"/>
              </w:rPr>
            </w:pPr>
          </w:p>
        </w:tc>
        <w:tc>
          <w:tcPr>
            <w:tcW w:w="1133" w:type="dxa"/>
            <w:gridSpan w:val="2"/>
          </w:tcPr>
          <w:p w14:paraId="132E5A57" w14:textId="77777777" w:rsidR="004D37B9" w:rsidRPr="00FD0425" w:rsidRDefault="004D37B9" w:rsidP="007475EC">
            <w:pPr>
              <w:pStyle w:val="TAC"/>
              <w:rPr>
                <w:lang w:eastAsia="ja-JP"/>
              </w:rPr>
            </w:pPr>
            <w:r w:rsidRPr="00FD0425">
              <w:rPr>
                <w:lang w:eastAsia="ja-JP"/>
              </w:rPr>
              <w:t>–</w:t>
            </w:r>
          </w:p>
        </w:tc>
        <w:tc>
          <w:tcPr>
            <w:tcW w:w="1062" w:type="dxa"/>
            <w:gridSpan w:val="2"/>
          </w:tcPr>
          <w:p w14:paraId="744C6783" w14:textId="77777777" w:rsidR="004D37B9" w:rsidRPr="00FD0425" w:rsidRDefault="004D37B9" w:rsidP="007475EC">
            <w:pPr>
              <w:pStyle w:val="TAC"/>
              <w:rPr>
                <w:lang w:eastAsia="ja-JP"/>
              </w:rPr>
            </w:pPr>
          </w:p>
        </w:tc>
      </w:tr>
      <w:tr w:rsidR="004D37B9" w:rsidRPr="00FD0425" w14:paraId="2FAA74BA" w14:textId="77777777" w:rsidTr="007475EC">
        <w:tblPrEx>
          <w:tblCellMar>
            <w:top w:w="0" w:type="dxa"/>
            <w:bottom w:w="0" w:type="dxa"/>
          </w:tblCellMar>
        </w:tblPrEx>
        <w:trPr>
          <w:gridAfter w:val="1"/>
          <w:wAfter w:w="289" w:type="dxa"/>
          <w:jc w:val="center"/>
        </w:trPr>
        <w:tc>
          <w:tcPr>
            <w:tcW w:w="2328" w:type="dxa"/>
            <w:gridSpan w:val="2"/>
          </w:tcPr>
          <w:p w14:paraId="5BBD7E7B" w14:textId="77777777" w:rsidR="004D37B9" w:rsidRPr="00FD0425" w:rsidRDefault="004D37B9" w:rsidP="004D37B9">
            <w:pPr>
              <w:pStyle w:val="TAL"/>
              <w:ind w:left="227"/>
              <w:rPr>
                <w:lang w:eastAsia="ja-JP"/>
              </w:rPr>
            </w:pPr>
            <w:r w:rsidRPr="00FD0425">
              <w:rPr>
                <w:lang w:eastAsia="ja-JP"/>
              </w:rPr>
              <w:t>&gt;&gt;PDU Session Type</w:t>
            </w:r>
          </w:p>
        </w:tc>
        <w:tc>
          <w:tcPr>
            <w:tcW w:w="1080" w:type="dxa"/>
            <w:gridSpan w:val="2"/>
          </w:tcPr>
          <w:p w14:paraId="0FAA0A68" w14:textId="77777777" w:rsidR="004D37B9" w:rsidRPr="00FD0425" w:rsidRDefault="004D37B9" w:rsidP="004D37B9">
            <w:pPr>
              <w:pStyle w:val="TAL"/>
              <w:rPr>
                <w:rFonts w:eastAsia="Batang"/>
                <w:lang w:eastAsia="ja-JP"/>
              </w:rPr>
            </w:pPr>
            <w:r w:rsidRPr="00FD0425">
              <w:rPr>
                <w:rFonts w:eastAsia="Batang"/>
                <w:lang w:eastAsia="ja-JP"/>
              </w:rPr>
              <w:t>M</w:t>
            </w:r>
          </w:p>
        </w:tc>
        <w:tc>
          <w:tcPr>
            <w:tcW w:w="1438" w:type="dxa"/>
            <w:gridSpan w:val="2"/>
          </w:tcPr>
          <w:p w14:paraId="095DE378" w14:textId="77777777" w:rsidR="004D37B9" w:rsidRPr="00FD0425" w:rsidRDefault="004D37B9" w:rsidP="004D37B9">
            <w:pPr>
              <w:pStyle w:val="TAL"/>
              <w:rPr>
                <w:bCs/>
                <w:i/>
                <w:szCs w:val="18"/>
                <w:lang w:eastAsia="ja-JP"/>
              </w:rPr>
            </w:pPr>
          </w:p>
        </w:tc>
        <w:tc>
          <w:tcPr>
            <w:tcW w:w="1675" w:type="dxa"/>
            <w:gridSpan w:val="2"/>
          </w:tcPr>
          <w:p w14:paraId="71EC2218" w14:textId="77777777" w:rsidR="004D37B9" w:rsidRPr="00FD0425" w:rsidRDefault="004D37B9" w:rsidP="004D37B9">
            <w:pPr>
              <w:pStyle w:val="TAL"/>
              <w:rPr>
                <w:lang w:eastAsia="ja-JP"/>
              </w:rPr>
            </w:pPr>
            <w:r w:rsidRPr="00FD0425">
              <w:rPr>
                <w:lang w:eastAsia="ja-JP"/>
              </w:rPr>
              <w:t>9.2.3.19</w:t>
            </w:r>
          </w:p>
        </w:tc>
        <w:tc>
          <w:tcPr>
            <w:tcW w:w="1985" w:type="dxa"/>
            <w:gridSpan w:val="2"/>
          </w:tcPr>
          <w:p w14:paraId="0AE4F912" w14:textId="77777777" w:rsidR="004D37B9" w:rsidRPr="00FD0425" w:rsidRDefault="004D37B9" w:rsidP="007475EC">
            <w:pPr>
              <w:pStyle w:val="TAL"/>
              <w:rPr>
                <w:lang w:eastAsia="ja-JP"/>
              </w:rPr>
            </w:pPr>
          </w:p>
        </w:tc>
        <w:tc>
          <w:tcPr>
            <w:tcW w:w="1133" w:type="dxa"/>
            <w:gridSpan w:val="2"/>
          </w:tcPr>
          <w:p w14:paraId="0D33CEE1" w14:textId="77777777" w:rsidR="004D37B9" w:rsidRPr="00FD0425" w:rsidRDefault="004D37B9" w:rsidP="007475EC">
            <w:pPr>
              <w:pStyle w:val="TAC"/>
              <w:rPr>
                <w:lang w:eastAsia="ja-JP"/>
              </w:rPr>
            </w:pPr>
            <w:r w:rsidRPr="00FD0425">
              <w:rPr>
                <w:lang w:eastAsia="ja-JP"/>
              </w:rPr>
              <w:t>–</w:t>
            </w:r>
          </w:p>
        </w:tc>
        <w:tc>
          <w:tcPr>
            <w:tcW w:w="1062" w:type="dxa"/>
            <w:gridSpan w:val="2"/>
          </w:tcPr>
          <w:p w14:paraId="17944F14" w14:textId="77777777" w:rsidR="004D37B9" w:rsidRPr="00FD0425" w:rsidRDefault="004D37B9" w:rsidP="007475EC">
            <w:pPr>
              <w:pStyle w:val="TAC"/>
              <w:rPr>
                <w:lang w:eastAsia="ja-JP"/>
              </w:rPr>
            </w:pPr>
          </w:p>
        </w:tc>
      </w:tr>
      <w:tr w:rsidR="004D37B9" w:rsidRPr="00FD0425" w14:paraId="17AE987C" w14:textId="77777777" w:rsidTr="007475EC">
        <w:tblPrEx>
          <w:tblCellMar>
            <w:top w:w="0" w:type="dxa"/>
            <w:bottom w:w="0" w:type="dxa"/>
          </w:tblCellMar>
        </w:tblPrEx>
        <w:trPr>
          <w:gridAfter w:val="1"/>
          <w:wAfter w:w="289" w:type="dxa"/>
          <w:jc w:val="center"/>
        </w:trPr>
        <w:tc>
          <w:tcPr>
            <w:tcW w:w="2328" w:type="dxa"/>
            <w:gridSpan w:val="2"/>
          </w:tcPr>
          <w:p w14:paraId="394CE1D5" w14:textId="77777777" w:rsidR="004D37B9" w:rsidRPr="00FD0425" w:rsidRDefault="004D37B9" w:rsidP="004D37B9">
            <w:pPr>
              <w:pStyle w:val="TAL"/>
              <w:ind w:left="227"/>
              <w:rPr>
                <w:lang w:eastAsia="ja-JP"/>
              </w:rPr>
            </w:pPr>
            <w:r w:rsidRPr="00FD0425">
              <w:rPr>
                <w:lang w:eastAsia="ja-JP"/>
              </w:rPr>
              <w:t>&gt;&gt;Network Instance</w:t>
            </w:r>
          </w:p>
        </w:tc>
        <w:tc>
          <w:tcPr>
            <w:tcW w:w="1080" w:type="dxa"/>
            <w:gridSpan w:val="2"/>
          </w:tcPr>
          <w:p w14:paraId="55806F2F" w14:textId="77777777" w:rsidR="004D37B9" w:rsidRPr="00FD0425" w:rsidRDefault="004D37B9" w:rsidP="004D37B9">
            <w:pPr>
              <w:pStyle w:val="TAL"/>
              <w:rPr>
                <w:rFonts w:eastAsia="Batang"/>
                <w:lang w:eastAsia="ja-JP"/>
              </w:rPr>
            </w:pPr>
            <w:r w:rsidRPr="00FD0425">
              <w:rPr>
                <w:rFonts w:eastAsia="Batang"/>
                <w:lang w:eastAsia="ja-JP"/>
              </w:rPr>
              <w:t>O</w:t>
            </w:r>
          </w:p>
        </w:tc>
        <w:tc>
          <w:tcPr>
            <w:tcW w:w="1438" w:type="dxa"/>
            <w:gridSpan w:val="2"/>
          </w:tcPr>
          <w:p w14:paraId="3B3650DD" w14:textId="77777777" w:rsidR="004D37B9" w:rsidRPr="00FD0425" w:rsidRDefault="004D37B9" w:rsidP="004D37B9">
            <w:pPr>
              <w:pStyle w:val="TAL"/>
              <w:rPr>
                <w:bCs/>
                <w:i/>
                <w:szCs w:val="18"/>
                <w:lang w:eastAsia="ja-JP"/>
              </w:rPr>
            </w:pPr>
          </w:p>
        </w:tc>
        <w:tc>
          <w:tcPr>
            <w:tcW w:w="1675" w:type="dxa"/>
            <w:gridSpan w:val="2"/>
          </w:tcPr>
          <w:p w14:paraId="2DC9129E" w14:textId="77777777" w:rsidR="004D37B9" w:rsidRPr="00FD0425" w:rsidRDefault="004D37B9" w:rsidP="004D37B9">
            <w:pPr>
              <w:pStyle w:val="TAL"/>
              <w:rPr>
                <w:lang w:eastAsia="ja-JP"/>
              </w:rPr>
            </w:pPr>
            <w:r w:rsidRPr="00FD0425">
              <w:rPr>
                <w:lang w:eastAsia="ja-JP"/>
              </w:rPr>
              <w:t>9.2.3.85</w:t>
            </w:r>
          </w:p>
        </w:tc>
        <w:tc>
          <w:tcPr>
            <w:tcW w:w="1985" w:type="dxa"/>
            <w:gridSpan w:val="2"/>
          </w:tcPr>
          <w:p w14:paraId="15DBF332" w14:textId="77777777" w:rsidR="004D37B9" w:rsidRPr="00FD0425" w:rsidRDefault="007475EC" w:rsidP="007475EC">
            <w:pPr>
              <w:pStyle w:val="TAL"/>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133" w:type="dxa"/>
            <w:gridSpan w:val="2"/>
          </w:tcPr>
          <w:p w14:paraId="320D76B1" w14:textId="77777777" w:rsidR="004D37B9" w:rsidRPr="00FD0425" w:rsidRDefault="004D37B9" w:rsidP="007475EC">
            <w:pPr>
              <w:pStyle w:val="TAC"/>
              <w:rPr>
                <w:lang w:eastAsia="ja-JP"/>
              </w:rPr>
            </w:pPr>
            <w:r w:rsidRPr="00FD0425">
              <w:rPr>
                <w:lang w:eastAsia="ja-JP"/>
              </w:rPr>
              <w:t>–</w:t>
            </w:r>
          </w:p>
        </w:tc>
        <w:tc>
          <w:tcPr>
            <w:tcW w:w="1062" w:type="dxa"/>
            <w:gridSpan w:val="2"/>
          </w:tcPr>
          <w:p w14:paraId="498F409D" w14:textId="77777777" w:rsidR="004D37B9" w:rsidRPr="00FD0425" w:rsidRDefault="004D37B9" w:rsidP="007475EC">
            <w:pPr>
              <w:pStyle w:val="TAC"/>
              <w:rPr>
                <w:lang w:eastAsia="ja-JP"/>
              </w:rPr>
            </w:pPr>
          </w:p>
        </w:tc>
      </w:tr>
      <w:tr w:rsidR="004D37B9" w:rsidRPr="00FD0425" w14:paraId="045A9632" w14:textId="77777777" w:rsidTr="007475EC">
        <w:tblPrEx>
          <w:tblCellMar>
            <w:top w:w="0" w:type="dxa"/>
            <w:bottom w:w="0" w:type="dxa"/>
          </w:tblCellMar>
        </w:tblPrEx>
        <w:trPr>
          <w:gridAfter w:val="1"/>
          <w:wAfter w:w="289" w:type="dxa"/>
          <w:jc w:val="center"/>
        </w:trPr>
        <w:tc>
          <w:tcPr>
            <w:tcW w:w="2328" w:type="dxa"/>
            <w:gridSpan w:val="2"/>
          </w:tcPr>
          <w:p w14:paraId="201C9189" w14:textId="77777777" w:rsidR="004D37B9" w:rsidRPr="00FD0425" w:rsidRDefault="004D37B9" w:rsidP="004D37B9">
            <w:pPr>
              <w:pStyle w:val="TAL"/>
              <w:ind w:left="227"/>
              <w:rPr>
                <w:lang w:eastAsia="ja-JP"/>
              </w:rPr>
            </w:pPr>
            <w:r w:rsidRPr="00FD0425">
              <w:rPr>
                <w:rFonts w:eastAsia="Batang"/>
                <w:b/>
                <w:lang w:eastAsia="ja-JP"/>
              </w:rPr>
              <w:t>&gt;&gt;QoS Flows To Be Setup List</w:t>
            </w:r>
          </w:p>
        </w:tc>
        <w:tc>
          <w:tcPr>
            <w:tcW w:w="1080" w:type="dxa"/>
            <w:gridSpan w:val="2"/>
          </w:tcPr>
          <w:p w14:paraId="0307E900" w14:textId="77777777" w:rsidR="004D37B9" w:rsidRPr="00FD0425" w:rsidRDefault="004D37B9" w:rsidP="004D37B9">
            <w:pPr>
              <w:pStyle w:val="TAL"/>
              <w:rPr>
                <w:rFonts w:eastAsia="Batang"/>
                <w:lang w:eastAsia="ja-JP"/>
              </w:rPr>
            </w:pPr>
          </w:p>
        </w:tc>
        <w:tc>
          <w:tcPr>
            <w:tcW w:w="1438" w:type="dxa"/>
            <w:gridSpan w:val="2"/>
          </w:tcPr>
          <w:p w14:paraId="61824943" w14:textId="77777777" w:rsidR="004D37B9" w:rsidRPr="00FD0425" w:rsidRDefault="004D37B9" w:rsidP="004D37B9">
            <w:pPr>
              <w:pStyle w:val="TAL"/>
              <w:rPr>
                <w:bCs/>
                <w:i/>
                <w:szCs w:val="18"/>
                <w:lang w:eastAsia="ja-JP"/>
              </w:rPr>
            </w:pPr>
            <w:r w:rsidRPr="00FD0425">
              <w:rPr>
                <w:i/>
                <w:lang w:eastAsia="ja-JP"/>
              </w:rPr>
              <w:t>1</w:t>
            </w:r>
          </w:p>
        </w:tc>
        <w:tc>
          <w:tcPr>
            <w:tcW w:w="1675" w:type="dxa"/>
            <w:gridSpan w:val="2"/>
          </w:tcPr>
          <w:p w14:paraId="5E418C3F" w14:textId="77777777" w:rsidR="004D37B9" w:rsidRPr="00FD0425" w:rsidRDefault="004D37B9" w:rsidP="004D37B9">
            <w:pPr>
              <w:pStyle w:val="TAL"/>
              <w:rPr>
                <w:lang w:eastAsia="ja-JP"/>
              </w:rPr>
            </w:pPr>
          </w:p>
        </w:tc>
        <w:tc>
          <w:tcPr>
            <w:tcW w:w="1985" w:type="dxa"/>
            <w:gridSpan w:val="2"/>
          </w:tcPr>
          <w:p w14:paraId="13AE35DD" w14:textId="77777777" w:rsidR="004D37B9" w:rsidRPr="00FD0425" w:rsidRDefault="004D37B9" w:rsidP="007475EC">
            <w:pPr>
              <w:pStyle w:val="TAL"/>
              <w:rPr>
                <w:iCs/>
                <w:lang w:eastAsia="ja-JP"/>
              </w:rPr>
            </w:pPr>
          </w:p>
        </w:tc>
        <w:tc>
          <w:tcPr>
            <w:tcW w:w="1133" w:type="dxa"/>
            <w:gridSpan w:val="2"/>
          </w:tcPr>
          <w:p w14:paraId="1D55251F" w14:textId="77777777" w:rsidR="004D37B9" w:rsidRPr="00FD0425" w:rsidRDefault="004D37B9" w:rsidP="007475EC">
            <w:pPr>
              <w:pStyle w:val="TAC"/>
              <w:rPr>
                <w:iCs/>
                <w:lang w:eastAsia="ja-JP"/>
              </w:rPr>
            </w:pPr>
            <w:r w:rsidRPr="00FD0425">
              <w:rPr>
                <w:lang w:eastAsia="ja-JP"/>
              </w:rPr>
              <w:t>–</w:t>
            </w:r>
          </w:p>
        </w:tc>
        <w:tc>
          <w:tcPr>
            <w:tcW w:w="1062" w:type="dxa"/>
            <w:gridSpan w:val="2"/>
          </w:tcPr>
          <w:p w14:paraId="667DD4D3" w14:textId="77777777" w:rsidR="004D37B9" w:rsidRPr="00FD0425" w:rsidRDefault="004D37B9" w:rsidP="007475EC">
            <w:pPr>
              <w:pStyle w:val="TAC"/>
              <w:rPr>
                <w:iCs/>
                <w:lang w:eastAsia="ja-JP"/>
              </w:rPr>
            </w:pPr>
          </w:p>
        </w:tc>
      </w:tr>
      <w:tr w:rsidR="004D37B9" w:rsidRPr="00FD0425" w14:paraId="32434453" w14:textId="77777777" w:rsidTr="007475EC">
        <w:tblPrEx>
          <w:tblCellMar>
            <w:top w:w="0" w:type="dxa"/>
            <w:bottom w:w="0" w:type="dxa"/>
          </w:tblCellMar>
        </w:tblPrEx>
        <w:trPr>
          <w:gridAfter w:val="1"/>
          <w:wAfter w:w="289" w:type="dxa"/>
          <w:jc w:val="center"/>
        </w:trPr>
        <w:tc>
          <w:tcPr>
            <w:tcW w:w="2328" w:type="dxa"/>
            <w:gridSpan w:val="2"/>
          </w:tcPr>
          <w:p w14:paraId="2240B317" w14:textId="77777777" w:rsidR="004D37B9" w:rsidRPr="00FD0425" w:rsidRDefault="004D37B9" w:rsidP="004D37B9">
            <w:pPr>
              <w:pStyle w:val="TAL"/>
              <w:ind w:left="340"/>
              <w:rPr>
                <w:rFonts w:eastAsia="Batang"/>
                <w:lang w:eastAsia="ja-JP"/>
              </w:rPr>
            </w:pPr>
            <w:r w:rsidRPr="00FD0425">
              <w:rPr>
                <w:rFonts w:eastAsia="Batang"/>
                <w:b/>
                <w:lang w:eastAsia="ja-JP"/>
              </w:rPr>
              <w:t>&gt;&gt;&gt;QoS Flows To Be Setup Item</w:t>
            </w:r>
          </w:p>
        </w:tc>
        <w:tc>
          <w:tcPr>
            <w:tcW w:w="1080" w:type="dxa"/>
            <w:gridSpan w:val="2"/>
          </w:tcPr>
          <w:p w14:paraId="2723324E" w14:textId="77777777" w:rsidR="004D37B9" w:rsidRPr="00FD0425" w:rsidRDefault="004D37B9" w:rsidP="004D37B9">
            <w:pPr>
              <w:pStyle w:val="TAL"/>
              <w:rPr>
                <w:rFonts w:eastAsia="Batang"/>
                <w:lang w:eastAsia="ja-JP"/>
              </w:rPr>
            </w:pPr>
          </w:p>
        </w:tc>
        <w:tc>
          <w:tcPr>
            <w:tcW w:w="1438" w:type="dxa"/>
            <w:gridSpan w:val="2"/>
          </w:tcPr>
          <w:p w14:paraId="0C4D8F9D" w14:textId="77777777" w:rsidR="004D37B9" w:rsidRPr="00FD0425" w:rsidRDefault="004D37B9" w:rsidP="004D37B9">
            <w:pPr>
              <w:pStyle w:val="TAL"/>
              <w:rPr>
                <w:lang w:eastAsia="ja-JP"/>
              </w:rPr>
            </w:pPr>
            <w:r w:rsidRPr="00FD0425">
              <w:rPr>
                <w:bCs/>
                <w:i/>
                <w:szCs w:val="18"/>
                <w:lang w:eastAsia="ja-JP"/>
              </w:rPr>
              <w:t>1 .. &lt;maxnoofQoSFlows&gt;</w:t>
            </w:r>
          </w:p>
        </w:tc>
        <w:tc>
          <w:tcPr>
            <w:tcW w:w="1675" w:type="dxa"/>
            <w:gridSpan w:val="2"/>
          </w:tcPr>
          <w:p w14:paraId="168B3322" w14:textId="77777777" w:rsidR="004D37B9" w:rsidRPr="00FD0425" w:rsidRDefault="004D37B9" w:rsidP="004D37B9">
            <w:pPr>
              <w:pStyle w:val="TAL"/>
              <w:rPr>
                <w:lang w:eastAsia="ja-JP"/>
              </w:rPr>
            </w:pPr>
          </w:p>
        </w:tc>
        <w:tc>
          <w:tcPr>
            <w:tcW w:w="1985" w:type="dxa"/>
            <w:gridSpan w:val="2"/>
          </w:tcPr>
          <w:p w14:paraId="7535628F" w14:textId="77777777" w:rsidR="004D37B9" w:rsidRPr="00FD0425" w:rsidRDefault="004D37B9" w:rsidP="007475EC">
            <w:pPr>
              <w:pStyle w:val="TAL"/>
              <w:rPr>
                <w:iCs/>
                <w:lang w:eastAsia="ja-JP"/>
              </w:rPr>
            </w:pPr>
          </w:p>
        </w:tc>
        <w:tc>
          <w:tcPr>
            <w:tcW w:w="1133" w:type="dxa"/>
            <w:gridSpan w:val="2"/>
          </w:tcPr>
          <w:p w14:paraId="1C130588" w14:textId="77777777" w:rsidR="004D37B9" w:rsidRPr="00FD0425" w:rsidRDefault="004D37B9" w:rsidP="007475EC">
            <w:pPr>
              <w:pStyle w:val="TAC"/>
              <w:rPr>
                <w:iCs/>
                <w:lang w:eastAsia="ja-JP"/>
              </w:rPr>
            </w:pPr>
            <w:r w:rsidRPr="00FD0425">
              <w:rPr>
                <w:lang w:eastAsia="ja-JP"/>
              </w:rPr>
              <w:t>–</w:t>
            </w:r>
          </w:p>
        </w:tc>
        <w:tc>
          <w:tcPr>
            <w:tcW w:w="1062" w:type="dxa"/>
            <w:gridSpan w:val="2"/>
          </w:tcPr>
          <w:p w14:paraId="20C7F65E" w14:textId="77777777" w:rsidR="004D37B9" w:rsidRPr="00FD0425" w:rsidRDefault="004D37B9" w:rsidP="007475EC">
            <w:pPr>
              <w:pStyle w:val="TAC"/>
              <w:rPr>
                <w:iCs/>
                <w:lang w:eastAsia="ja-JP"/>
              </w:rPr>
            </w:pPr>
          </w:p>
        </w:tc>
      </w:tr>
      <w:tr w:rsidR="004D37B9" w:rsidRPr="00FD0425" w14:paraId="4D517C9E" w14:textId="77777777" w:rsidTr="007475EC">
        <w:tblPrEx>
          <w:tblCellMar>
            <w:top w:w="0" w:type="dxa"/>
            <w:bottom w:w="0" w:type="dxa"/>
          </w:tblCellMar>
        </w:tblPrEx>
        <w:trPr>
          <w:gridAfter w:val="1"/>
          <w:wAfter w:w="289" w:type="dxa"/>
          <w:jc w:val="center"/>
        </w:trPr>
        <w:tc>
          <w:tcPr>
            <w:tcW w:w="2328" w:type="dxa"/>
            <w:gridSpan w:val="2"/>
          </w:tcPr>
          <w:p w14:paraId="59A0E544" w14:textId="77777777" w:rsidR="004D37B9" w:rsidRPr="00FD0425" w:rsidRDefault="004D37B9" w:rsidP="004D37B9">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gridSpan w:val="2"/>
          </w:tcPr>
          <w:p w14:paraId="0C8835A0" w14:textId="77777777" w:rsidR="004D37B9" w:rsidRPr="00FD0425" w:rsidRDefault="004D37B9" w:rsidP="004D37B9">
            <w:pPr>
              <w:pStyle w:val="TAL"/>
              <w:rPr>
                <w:rFonts w:eastAsia="Batang"/>
                <w:lang w:eastAsia="ja-JP"/>
              </w:rPr>
            </w:pPr>
            <w:r w:rsidRPr="00FD0425">
              <w:rPr>
                <w:rFonts w:eastAsia="Batang"/>
                <w:lang w:eastAsia="ja-JP"/>
              </w:rPr>
              <w:t>M</w:t>
            </w:r>
          </w:p>
        </w:tc>
        <w:tc>
          <w:tcPr>
            <w:tcW w:w="1438" w:type="dxa"/>
            <w:gridSpan w:val="2"/>
          </w:tcPr>
          <w:p w14:paraId="607DFF62" w14:textId="77777777" w:rsidR="004D37B9" w:rsidRPr="00FD0425" w:rsidRDefault="004D37B9" w:rsidP="004D37B9">
            <w:pPr>
              <w:pStyle w:val="TAL"/>
              <w:rPr>
                <w:bCs/>
                <w:i/>
                <w:szCs w:val="18"/>
                <w:lang w:eastAsia="ja-JP"/>
              </w:rPr>
            </w:pPr>
          </w:p>
        </w:tc>
        <w:tc>
          <w:tcPr>
            <w:tcW w:w="1675" w:type="dxa"/>
            <w:gridSpan w:val="2"/>
          </w:tcPr>
          <w:p w14:paraId="5CBB3EA6" w14:textId="77777777" w:rsidR="004D37B9" w:rsidRPr="00FD0425" w:rsidRDefault="004D37B9" w:rsidP="004D37B9">
            <w:pPr>
              <w:pStyle w:val="TAL"/>
              <w:rPr>
                <w:lang w:eastAsia="ja-JP"/>
              </w:rPr>
            </w:pPr>
            <w:r w:rsidRPr="00FD0425">
              <w:rPr>
                <w:lang w:eastAsia="ja-JP"/>
              </w:rPr>
              <w:t>9.2.3.10</w:t>
            </w:r>
          </w:p>
        </w:tc>
        <w:tc>
          <w:tcPr>
            <w:tcW w:w="1985" w:type="dxa"/>
            <w:gridSpan w:val="2"/>
          </w:tcPr>
          <w:p w14:paraId="165F3D4D" w14:textId="77777777" w:rsidR="004D37B9" w:rsidRPr="00FD0425" w:rsidRDefault="004D37B9" w:rsidP="004D37B9">
            <w:pPr>
              <w:pStyle w:val="TAL"/>
              <w:rPr>
                <w:iCs/>
                <w:lang w:eastAsia="ja-JP"/>
              </w:rPr>
            </w:pPr>
          </w:p>
        </w:tc>
        <w:tc>
          <w:tcPr>
            <w:tcW w:w="1133" w:type="dxa"/>
            <w:gridSpan w:val="2"/>
          </w:tcPr>
          <w:p w14:paraId="5EBF6207" w14:textId="77777777" w:rsidR="004D37B9" w:rsidRPr="00FD0425" w:rsidRDefault="004D37B9" w:rsidP="007475EC">
            <w:pPr>
              <w:pStyle w:val="TAC"/>
              <w:rPr>
                <w:iCs/>
                <w:lang w:eastAsia="ja-JP"/>
              </w:rPr>
            </w:pPr>
            <w:r w:rsidRPr="00FD0425">
              <w:rPr>
                <w:lang w:eastAsia="ja-JP"/>
              </w:rPr>
              <w:t>–</w:t>
            </w:r>
          </w:p>
        </w:tc>
        <w:tc>
          <w:tcPr>
            <w:tcW w:w="1062" w:type="dxa"/>
            <w:gridSpan w:val="2"/>
          </w:tcPr>
          <w:p w14:paraId="6F208314" w14:textId="77777777" w:rsidR="004D37B9" w:rsidRPr="00FD0425" w:rsidRDefault="004D37B9" w:rsidP="007475EC">
            <w:pPr>
              <w:pStyle w:val="TAC"/>
              <w:rPr>
                <w:iCs/>
                <w:lang w:eastAsia="ja-JP"/>
              </w:rPr>
            </w:pPr>
          </w:p>
        </w:tc>
      </w:tr>
      <w:tr w:rsidR="004D37B9" w:rsidRPr="00FD0425" w14:paraId="6C3BB961" w14:textId="77777777" w:rsidTr="007475EC">
        <w:tblPrEx>
          <w:tblCellMar>
            <w:top w:w="0" w:type="dxa"/>
            <w:bottom w:w="0" w:type="dxa"/>
          </w:tblCellMar>
        </w:tblPrEx>
        <w:trPr>
          <w:gridAfter w:val="1"/>
          <w:wAfter w:w="289" w:type="dxa"/>
          <w:jc w:val="center"/>
        </w:trPr>
        <w:tc>
          <w:tcPr>
            <w:tcW w:w="2328" w:type="dxa"/>
            <w:gridSpan w:val="2"/>
          </w:tcPr>
          <w:p w14:paraId="4A269808" w14:textId="77777777" w:rsidR="004D37B9" w:rsidRPr="00FD0425" w:rsidRDefault="004D37B9" w:rsidP="004D37B9">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gridSpan w:val="2"/>
          </w:tcPr>
          <w:p w14:paraId="45A3548E" w14:textId="77777777" w:rsidR="004D37B9" w:rsidRPr="00FD0425" w:rsidRDefault="004D37B9" w:rsidP="004D37B9">
            <w:pPr>
              <w:pStyle w:val="TAL"/>
              <w:rPr>
                <w:rFonts w:eastAsia="Batang"/>
                <w:lang w:eastAsia="ja-JP"/>
              </w:rPr>
            </w:pPr>
            <w:r w:rsidRPr="00FD0425">
              <w:rPr>
                <w:rFonts w:eastAsia="Batang"/>
                <w:lang w:eastAsia="ja-JP"/>
              </w:rPr>
              <w:t>M</w:t>
            </w:r>
          </w:p>
        </w:tc>
        <w:tc>
          <w:tcPr>
            <w:tcW w:w="1438" w:type="dxa"/>
            <w:gridSpan w:val="2"/>
          </w:tcPr>
          <w:p w14:paraId="25EFA9C6" w14:textId="77777777" w:rsidR="004D37B9" w:rsidRPr="00FD0425" w:rsidRDefault="004D37B9" w:rsidP="004D37B9">
            <w:pPr>
              <w:pStyle w:val="TAL"/>
              <w:rPr>
                <w:bCs/>
                <w:i/>
                <w:szCs w:val="18"/>
                <w:lang w:eastAsia="ja-JP"/>
              </w:rPr>
            </w:pPr>
          </w:p>
        </w:tc>
        <w:tc>
          <w:tcPr>
            <w:tcW w:w="1675" w:type="dxa"/>
            <w:gridSpan w:val="2"/>
          </w:tcPr>
          <w:p w14:paraId="7650D0C4" w14:textId="77777777" w:rsidR="004D37B9" w:rsidRPr="00FD0425" w:rsidRDefault="004D37B9" w:rsidP="004D37B9">
            <w:pPr>
              <w:pStyle w:val="TAL"/>
              <w:rPr>
                <w:lang w:eastAsia="ja-JP"/>
              </w:rPr>
            </w:pPr>
            <w:r w:rsidRPr="00FD0425">
              <w:rPr>
                <w:lang w:eastAsia="ja-JP"/>
              </w:rPr>
              <w:t>9.2.3.5</w:t>
            </w:r>
          </w:p>
        </w:tc>
        <w:tc>
          <w:tcPr>
            <w:tcW w:w="1985" w:type="dxa"/>
            <w:gridSpan w:val="2"/>
          </w:tcPr>
          <w:p w14:paraId="1565E61E" w14:textId="77777777" w:rsidR="004D37B9" w:rsidRPr="00FD0425" w:rsidRDefault="004D37B9" w:rsidP="004D37B9">
            <w:pPr>
              <w:pStyle w:val="TAL"/>
              <w:rPr>
                <w:iCs/>
                <w:lang w:eastAsia="ja-JP"/>
              </w:rPr>
            </w:pPr>
          </w:p>
        </w:tc>
        <w:tc>
          <w:tcPr>
            <w:tcW w:w="1133" w:type="dxa"/>
            <w:gridSpan w:val="2"/>
          </w:tcPr>
          <w:p w14:paraId="0139CA92" w14:textId="77777777" w:rsidR="004D37B9" w:rsidRPr="00FD0425" w:rsidRDefault="004D37B9" w:rsidP="007475EC">
            <w:pPr>
              <w:pStyle w:val="TAC"/>
              <w:rPr>
                <w:iCs/>
                <w:lang w:eastAsia="ja-JP"/>
              </w:rPr>
            </w:pPr>
            <w:r w:rsidRPr="00FD0425">
              <w:rPr>
                <w:lang w:eastAsia="ja-JP"/>
              </w:rPr>
              <w:t>–</w:t>
            </w:r>
          </w:p>
        </w:tc>
        <w:tc>
          <w:tcPr>
            <w:tcW w:w="1062" w:type="dxa"/>
            <w:gridSpan w:val="2"/>
          </w:tcPr>
          <w:p w14:paraId="211CE2F6" w14:textId="77777777" w:rsidR="004D37B9" w:rsidRPr="00FD0425" w:rsidRDefault="004D37B9" w:rsidP="007475EC">
            <w:pPr>
              <w:pStyle w:val="TAC"/>
              <w:rPr>
                <w:iCs/>
                <w:lang w:eastAsia="ja-JP"/>
              </w:rPr>
            </w:pPr>
          </w:p>
        </w:tc>
      </w:tr>
      <w:tr w:rsidR="004D37B9" w:rsidRPr="00FD0425" w14:paraId="5AA90AB1" w14:textId="77777777" w:rsidTr="007475EC">
        <w:tblPrEx>
          <w:tblCellMar>
            <w:top w:w="0" w:type="dxa"/>
            <w:bottom w:w="0" w:type="dxa"/>
          </w:tblCellMar>
        </w:tblPrEx>
        <w:trPr>
          <w:gridAfter w:val="1"/>
          <w:wAfter w:w="289" w:type="dxa"/>
          <w:jc w:val="center"/>
        </w:trPr>
        <w:tc>
          <w:tcPr>
            <w:tcW w:w="2328" w:type="dxa"/>
            <w:gridSpan w:val="2"/>
          </w:tcPr>
          <w:p w14:paraId="4A43A48D" w14:textId="77777777" w:rsidR="004D37B9" w:rsidRPr="00FD0425" w:rsidRDefault="004D37B9" w:rsidP="004D37B9">
            <w:pPr>
              <w:pStyle w:val="TAL"/>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gridSpan w:val="2"/>
          </w:tcPr>
          <w:p w14:paraId="200CA372" w14:textId="77777777" w:rsidR="004D37B9" w:rsidRPr="00FD0425" w:rsidRDefault="004D37B9" w:rsidP="004D37B9">
            <w:pPr>
              <w:pStyle w:val="TAL"/>
              <w:rPr>
                <w:rFonts w:eastAsia="Batang"/>
                <w:lang w:eastAsia="ja-JP"/>
              </w:rPr>
            </w:pPr>
            <w:r w:rsidRPr="00FD0425">
              <w:rPr>
                <w:rFonts w:eastAsia="SimSun" w:hint="eastAsia"/>
                <w:lang w:eastAsia="zh-CN"/>
              </w:rPr>
              <w:t>O</w:t>
            </w:r>
          </w:p>
        </w:tc>
        <w:tc>
          <w:tcPr>
            <w:tcW w:w="1438" w:type="dxa"/>
            <w:gridSpan w:val="2"/>
          </w:tcPr>
          <w:p w14:paraId="1FE7074F" w14:textId="77777777" w:rsidR="004D37B9" w:rsidRPr="00FD0425" w:rsidRDefault="004D37B9" w:rsidP="004D37B9">
            <w:pPr>
              <w:pStyle w:val="TAL"/>
              <w:rPr>
                <w:bCs/>
                <w:i/>
                <w:szCs w:val="18"/>
                <w:lang w:eastAsia="ja-JP"/>
              </w:rPr>
            </w:pPr>
          </w:p>
        </w:tc>
        <w:tc>
          <w:tcPr>
            <w:tcW w:w="1675" w:type="dxa"/>
            <w:gridSpan w:val="2"/>
          </w:tcPr>
          <w:p w14:paraId="7D1032B1" w14:textId="77777777" w:rsidR="004D37B9" w:rsidRPr="00FD0425" w:rsidRDefault="004D37B9" w:rsidP="004D37B9">
            <w:pPr>
              <w:pStyle w:val="TAL"/>
              <w:rPr>
                <w:lang w:eastAsia="ja-JP"/>
              </w:rPr>
            </w:pPr>
            <w:r w:rsidRPr="00FD0425">
              <w:rPr>
                <w:rFonts w:cs="Arial"/>
                <w:lang w:eastAsia="ja-JP"/>
              </w:rPr>
              <w:t>INTEGER (0..15, …)</w:t>
            </w:r>
          </w:p>
        </w:tc>
        <w:tc>
          <w:tcPr>
            <w:tcW w:w="1985" w:type="dxa"/>
            <w:gridSpan w:val="2"/>
          </w:tcPr>
          <w:p w14:paraId="7175BE10" w14:textId="77777777" w:rsidR="004D37B9" w:rsidRPr="00FD0425" w:rsidRDefault="004D37B9" w:rsidP="004D37B9">
            <w:pPr>
              <w:pStyle w:val="TAL"/>
              <w:rPr>
                <w:iCs/>
                <w:lang w:eastAsia="ja-JP"/>
              </w:rPr>
            </w:pPr>
          </w:p>
        </w:tc>
        <w:tc>
          <w:tcPr>
            <w:tcW w:w="1133" w:type="dxa"/>
            <w:gridSpan w:val="2"/>
          </w:tcPr>
          <w:p w14:paraId="4D095F20" w14:textId="77777777" w:rsidR="004D37B9" w:rsidRPr="00FD0425" w:rsidRDefault="004D37B9" w:rsidP="007475EC">
            <w:pPr>
              <w:pStyle w:val="TAC"/>
              <w:rPr>
                <w:iCs/>
                <w:lang w:eastAsia="ja-JP"/>
              </w:rPr>
            </w:pPr>
            <w:r w:rsidRPr="00FD0425">
              <w:rPr>
                <w:lang w:eastAsia="ja-JP"/>
              </w:rPr>
              <w:t>–</w:t>
            </w:r>
          </w:p>
        </w:tc>
        <w:tc>
          <w:tcPr>
            <w:tcW w:w="1062" w:type="dxa"/>
            <w:gridSpan w:val="2"/>
          </w:tcPr>
          <w:p w14:paraId="7B933D71" w14:textId="77777777" w:rsidR="004D37B9" w:rsidRPr="00FD0425" w:rsidRDefault="004D37B9" w:rsidP="007475EC">
            <w:pPr>
              <w:pStyle w:val="TAC"/>
              <w:rPr>
                <w:iCs/>
                <w:lang w:eastAsia="ja-JP"/>
              </w:rPr>
            </w:pPr>
          </w:p>
        </w:tc>
      </w:tr>
      <w:tr w:rsidR="0097209E" w:rsidRPr="00FD0425" w14:paraId="48E3BDBE" w14:textId="77777777" w:rsidTr="007475EC">
        <w:tblPrEx>
          <w:tblCellMar>
            <w:top w:w="0" w:type="dxa"/>
            <w:bottom w:w="0" w:type="dxa"/>
          </w:tblCellMar>
        </w:tblPrEx>
        <w:trPr>
          <w:gridAfter w:val="1"/>
          <w:wAfter w:w="289" w:type="dxa"/>
          <w:jc w:val="center"/>
        </w:trPr>
        <w:tc>
          <w:tcPr>
            <w:tcW w:w="2328" w:type="dxa"/>
            <w:gridSpan w:val="2"/>
          </w:tcPr>
          <w:p w14:paraId="220BFED8" w14:textId="77777777" w:rsidR="0097209E" w:rsidRPr="00FD0425" w:rsidRDefault="0097209E" w:rsidP="0097209E">
            <w:pPr>
              <w:pStyle w:val="TAL"/>
              <w:ind w:left="454"/>
              <w:rPr>
                <w:rFonts w:eastAsia="Batang"/>
                <w:lang w:eastAsia="ja-JP"/>
              </w:rPr>
            </w:pPr>
            <w:r w:rsidRPr="00984086">
              <w:rPr>
                <w:rFonts w:eastAsia="Batang"/>
              </w:rPr>
              <w:t>&gt;&gt;&gt;&gt;TSC Traffic Characteristics</w:t>
            </w:r>
          </w:p>
        </w:tc>
        <w:tc>
          <w:tcPr>
            <w:tcW w:w="1080" w:type="dxa"/>
            <w:gridSpan w:val="2"/>
          </w:tcPr>
          <w:p w14:paraId="413C7671" w14:textId="77777777" w:rsidR="0097209E" w:rsidRPr="00FD0425" w:rsidRDefault="0097209E" w:rsidP="0097209E">
            <w:pPr>
              <w:pStyle w:val="TAL"/>
              <w:rPr>
                <w:rFonts w:eastAsia="SimSun" w:hint="eastAsia"/>
                <w:lang w:eastAsia="zh-CN"/>
              </w:rPr>
            </w:pPr>
            <w:r w:rsidRPr="0090263D">
              <w:rPr>
                <w:rFonts w:eastAsia="SimSun" w:hint="eastAsia"/>
                <w:lang w:eastAsia="zh-CN"/>
              </w:rPr>
              <w:t>O</w:t>
            </w:r>
          </w:p>
        </w:tc>
        <w:tc>
          <w:tcPr>
            <w:tcW w:w="1438" w:type="dxa"/>
            <w:gridSpan w:val="2"/>
          </w:tcPr>
          <w:p w14:paraId="47989BF3" w14:textId="77777777" w:rsidR="0097209E" w:rsidRPr="00FD0425" w:rsidRDefault="0097209E" w:rsidP="0097209E">
            <w:pPr>
              <w:pStyle w:val="TAL"/>
              <w:rPr>
                <w:bCs/>
                <w:i/>
                <w:szCs w:val="18"/>
                <w:lang w:eastAsia="ja-JP"/>
              </w:rPr>
            </w:pPr>
          </w:p>
        </w:tc>
        <w:tc>
          <w:tcPr>
            <w:tcW w:w="1675" w:type="dxa"/>
            <w:gridSpan w:val="2"/>
          </w:tcPr>
          <w:p w14:paraId="44A39D62" w14:textId="77777777" w:rsidR="0097209E" w:rsidRPr="00FD0425" w:rsidRDefault="0097209E" w:rsidP="0097209E">
            <w:pPr>
              <w:pStyle w:val="TAL"/>
              <w:rPr>
                <w:rFonts w:cs="Arial"/>
                <w:lang w:eastAsia="ja-JP"/>
              </w:rPr>
            </w:pPr>
            <w:bookmarkStart w:id="4376" w:name="_Hlk44431505"/>
            <w:r>
              <w:rPr>
                <w:rFonts w:cs="Arial"/>
                <w:lang w:eastAsia="ja-JP"/>
              </w:rPr>
              <w:t>9.2.3.</w:t>
            </w:r>
            <w:bookmarkEnd w:id="4376"/>
            <w:r w:rsidR="00091811">
              <w:rPr>
                <w:rFonts w:cs="Arial"/>
                <w:lang w:eastAsia="ja-JP"/>
              </w:rPr>
              <w:t>114</w:t>
            </w:r>
          </w:p>
        </w:tc>
        <w:tc>
          <w:tcPr>
            <w:tcW w:w="1985" w:type="dxa"/>
            <w:gridSpan w:val="2"/>
          </w:tcPr>
          <w:p w14:paraId="53D985DA" w14:textId="77777777" w:rsidR="0097209E" w:rsidRPr="00FD0425" w:rsidRDefault="0097209E" w:rsidP="0097209E">
            <w:pPr>
              <w:pStyle w:val="TAL"/>
              <w:rPr>
                <w:iCs/>
                <w:lang w:eastAsia="ja-JP"/>
              </w:rPr>
            </w:pPr>
          </w:p>
        </w:tc>
        <w:tc>
          <w:tcPr>
            <w:tcW w:w="1133" w:type="dxa"/>
            <w:gridSpan w:val="2"/>
          </w:tcPr>
          <w:p w14:paraId="5AF0E073" w14:textId="77777777" w:rsidR="0097209E" w:rsidRPr="00FD0425" w:rsidRDefault="0097209E" w:rsidP="0097209E">
            <w:pPr>
              <w:pStyle w:val="TAC"/>
              <w:rPr>
                <w:lang w:eastAsia="ja-JP"/>
              </w:rPr>
            </w:pPr>
            <w:r w:rsidRPr="00984086">
              <w:rPr>
                <w:rFonts w:eastAsia="SimSun"/>
              </w:rPr>
              <w:t>YES</w:t>
            </w:r>
          </w:p>
        </w:tc>
        <w:tc>
          <w:tcPr>
            <w:tcW w:w="1062" w:type="dxa"/>
            <w:gridSpan w:val="2"/>
          </w:tcPr>
          <w:p w14:paraId="65DF76F7" w14:textId="77777777" w:rsidR="0097209E" w:rsidRPr="00FD0425" w:rsidRDefault="0097209E" w:rsidP="0097209E">
            <w:pPr>
              <w:pStyle w:val="TAC"/>
              <w:rPr>
                <w:iCs/>
                <w:lang w:eastAsia="ja-JP"/>
              </w:rPr>
            </w:pPr>
            <w:r w:rsidRPr="00984086">
              <w:rPr>
                <w:rFonts w:eastAsia="SimSun"/>
              </w:rPr>
              <w:t>ignore</w:t>
            </w:r>
          </w:p>
        </w:tc>
      </w:tr>
      <w:tr w:rsidR="0097209E" w:rsidRPr="00FD0425" w14:paraId="0A0284D9" w14:textId="77777777" w:rsidTr="007475EC">
        <w:tblPrEx>
          <w:tblCellMar>
            <w:top w:w="0" w:type="dxa"/>
            <w:bottom w:w="0" w:type="dxa"/>
          </w:tblCellMar>
        </w:tblPrEx>
        <w:trPr>
          <w:gridAfter w:val="1"/>
          <w:wAfter w:w="289" w:type="dxa"/>
          <w:jc w:val="center"/>
        </w:trPr>
        <w:tc>
          <w:tcPr>
            <w:tcW w:w="2328" w:type="dxa"/>
            <w:gridSpan w:val="2"/>
          </w:tcPr>
          <w:p w14:paraId="63F2FDF5" w14:textId="77777777" w:rsidR="0097209E" w:rsidRPr="00FD0425" w:rsidRDefault="0097209E" w:rsidP="0097209E">
            <w:pPr>
              <w:pStyle w:val="TAL"/>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gridSpan w:val="2"/>
          </w:tcPr>
          <w:p w14:paraId="7C059B55" w14:textId="77777777" w:rsidR="0097209E" w:rsidRPr="00FD0425" w:rsidRDefault="0097209E" w:rsidP="0097209E">
            <w:pPr>
              <w:pStyle w:val="TAL"/>
              <w:rPr>
                <w:rFonts w:eastAsia="SimSun" w:hint="eastAsia"/>
                <w:lang w:eastAsia="zh-CN"/>
              </w:rPr>
            </w:pPr>
            <w:r w:rsidRPr="003A5F4E">
              <w:rPr>
                <w:rFonts w:eastAsia="SimSun"/>
              </w:rPr>
              <w:t>O</w:t>
            </w:r>
          </w:p>
        </w:tc>
        <w:tc>
          <w:tcPr>
            <w:tcW w:w="1438" w:type="dxa"/>
            <w:gridSpan w:val="2"/>
          </w:tcPr>
          <w:p w14:paraId="7E250B54" w14:textId="77777777" w:rsidR="0097209E" w:rsidRPr="00FD0425" w:rsidRDefault="0097209E" w:rsidP="0097209E">
            <w:pPr>
              <w:pStyle w:val="TAL"/>
              <w:rPr>
                <w:bCs/>
                <w:i/>
                <w:szCs w:val="18"/>
                <w:lang w:eastAsia="ja-JP"/>
              </w:rPr>
            </w:pPr>
          </w:p>
        </w:tc>
        <w:tc>
          <w:tcPr>
            <w:tcW w:w="1675" w:type="dxa"/>
            <w:gridSpan w:val="2"/>
          </w:tcPr>
          <w:p w14:paraId="6E3094AB" w14:textId="77777777" w:rsidR="0097209E" w:rsidRPr="00FD0425" w:rsidRDefault="0097209E" w:rsidP="0097209E">
            <w:pPr>
              <w:pStyle w:val="TAL"/>
              <w:rPr>
                <w:rFonts w:cs="Arial"/>
                <w:lang w:eastAsia="ja-JP"/>
              </w:rPr>
            </w:pPr>
            <w:r>
              <w:rPr>
                <w:rFonts w:eastAsia="SimSun" w:cs="Arial"/>
              </w:rPr>
              <w:t>9.2.3.</w:t>
            </w:r>
            <w:r w:rsidR="00091811">
              <w:rPr>
                <w:rFonts w:eastAsia="SimSun" w:cs="Arial"/>
              </w:rPr>
              <w:t>118</w:t>
            </w:r>
          </w:p>
        </w:tc>
        <w:tc>
          <w:tcPr>
            <w:tcW w:w="1985" w:type="dxa"/>
            <w:gridSpan w:val="2"/>
          </w:tcPr>
          <w:p w14:paraId="58C44766" w14:textId="77777777" w:rsidR="0097209E" w:rsidRPr="00FD0425" w:rsidRDefault="0097209E" w:rsidP="0097209E">
            <w:pPr>
              <w:pStyle w:val="TAL"/>
              <w:rPr>
                <w:iCs/>
                <w:lang w:eastAsia="ja-JP"/>
              </w:rPr>
            </w:pPr>
          </w:p>
        </w:tc>
        <w:tc>
          <w:tcPr>
            <w:tcW w:w="1133" w:type="dxa"/>
            <w:gridSpan w:val="2"/>
          </w:tcPr>
          <w:p w14:paraId="7CF407D1" w14:textId="77777777" w:rsidR="0097209E" w:rsidRPr="00FD0425" w:rsidRDefault="0097209E" w:rsidP="0097209E">
            <w:pPr>
              <w:pStyle w:val="TAC"/>
              <w:rPr>
                <w:lang w:eastAsia="ja-JP"/>
              </w:rPr>
            </w:pPr>
            <w:r>
              <w:rPr>
                <w:rFonts w:eastAsia="SimSun"/>
              </w:rPr>
              <w:t>YES</w:t>
            </w:r>
          </w:p>
        </w:tc>
        <w:tc>
          <w:tcPr>
            <w:tcW w:w="1062" w:type="dxa"/>
            <w:gridSpan w:val="2"/>
          </w:tcPr>
          <w:p w14:paraId="38DCCF1E" w14:textId="77777777" w:rsidR="0097209E" w:rsidRPr="00FD0425" w:rsidRDefault="0097209E" w:rsidP="0097209E">
            <w:pPr>
              <w:pStyle w:val="TAC"/>
              <w:rPr>
                <w:iCs/>
                <w:lang w:eastAsia="ja-JP"/>
              </w:rPr>
            </w:pPr>
            <w:r>
              <w:rPr>
                <w:rFonts w:eastAsia="SimSun"/>
                <w:iCs/>
              </w:rPr>
              <w:t>ignore</w:t>
            </w:r>
          </w:p>
        </w:tc>
      </w:tr>
      <w:tr w:rsidR="0097209E" w:rsidRPr="00FD0425" w:rsidDel="00C21789" w14:paraId="726E3C89" w14:textId="77777777" w:rsidTr="007475EC">
        <w:tblPrEx>
          <w:tblCellMar>
            <w:top w:w="0" w:type="dxa"/>
            <w:bottom w:w="0" w:type="dxa"/>
          </w:tblCellMar>
        </w:tblPrEx>
        <w:trPr>
          <w:gridAfter w:val="1"/>
          <w:wAfter w:w="289" w:type="dxa"/>
          <w:jc w:val="center"/>
        </w:trPr>
        <w:tc>
          <w:tcPr>
            <w:tcW w:w="2328" w:type="dxa"/>
            <w:gridSpan w:val="2"/>
          </w:tcPr>
          <w:p w14:paraId="1DAF2F3B" w14:textId="77777777" w:rsidR="0097209E" w:rsidRPr="00FD0425" w:rsidDel="00C21789" w:rsidRDefault="0097209E" w:rsidP="0097209E">
            <w:pPr>
              <w:pStyle w:val="TAL"/>
              <w:ind w:left="227"/>
              <w:rPr>
                <w:rFonts w:eastAsia="Batang"/>
                <w:lang w:eastAsia="ja-JP"/>
              </w:rPr>
            </w:pPr>
            <w:r w:rsidRPr="00FD0425">
              <w:rPr>
                <w:lang w:eastAsia="ja-JP"/>
              </w:rPr>
              <w:t>&gt;&gt;Data Forwarding and Offloading Info from source NG-RAN node</w:t>
            </w:r>
          </w:p>
        </w:tc>
        <w:tc>
          <w:tcPr>
            <w:tcW w:w="1080" w:type="dxa"/>
            <w:gridSpan w:val="2"/>
          </w:tcPr>
          <w:p w14:paraId="64B3BF53" w14:textId="77777777" w:rsidR="0097209E" w:rsidRPr="00FD0425" w:rsidDel="00C21789" w:rsidRDefault="0097209E" w:rsidP="0097209E">
            <w:pPr>
              <w:pStyle w:val="TAL"/>
              <w:rPr>
                <w:rFonts w:eastAsia="Batang"/>
                <w:lang w:eastAsia="ja-JP"/>
              </w:rPr>
            </w:pPr>
            <w:r w:rsidRPr="00FD0425">
              <w:rPr>
                <w:lang w:eastAsia="ja-JP"/>
              </w:rPr>
              <w:t>O</w:t>
            </w:r>
          </w:p>
        </w:tc>
        <w:tc>
          <w:tcPr>
            <w:tcW w:w="1438" w:type="dxa"/>
            <w:gridSpan w:val="2"/>
          </w:tcPr>
          <w:p w14:paraId="5EBFCBA3" w14:textId="77777777" w:rsidR="0097209E" w:rsidRPr="00FD0425" w:rsidDel="00C21789" w:rsidRDefault="0097209E" w:rsidP="0097209E">
            <w:pPr>
              <w:pStyle w:val="TAL"/>
              <w:rPr>
                <w:bCs/>
                <w:i/>
                <w:szCs w:val="18"/>
                <w:lang w:eastAsia="ja-JP"/>
              </w:rPr>
            </w:pPr>
          </w:p>
        </w:tc>
        <w:tc>
          <w:tcPr>
            <w:tcW w:w="1675" w:type="dxa"/>
            <w:gridSpan w:val="2"/>
          </w:tcPr>
          <w:p w14:paraId="7EF4090C" w14:textId="77777777" w:rsidR="0097209E" w:rsidRPr="00FD0425" w:rsidDel="00C21789" w:rsidRDefault="0097209E" w:rsidP="0097209E">
            <w:pPr>
              <w:pStyle w:val="TAL"/>
              <w:rPr>
                <w:lang w:eastAsia="ja-JP"/>
              </w:rPr>
            </w:pPr>
            <w:r w:rsidRPr="00FD0425">
              <w:rPr>
                <w:lang w:eastAsia="ja-JP"/>
              </w:rPr>
              <w:t>9.2.1.17</w:t>
            </w:r>
          </w:p>
        </w:tc>
        <w:tc>
          <w:tcPr>
            <w:tcW w:w="1985" w:type="dxa"/>
            <w:gridSpan w:val="2"/>
          </w:tcPr>
          <w:p w14:paraId="730C1395" w14:textId="77777777" w:rsidR="0097209E" w:rsidRPr="00FD0425" w:rsidDel="00C21789" w:rsidRDefault="0097209E" w:rsidP="0097209E">
            <w:pPr>
              <w:pStyle w:val="TAL"/>
              <w:rPr>
                <w:szCs w:val="18"/>
                <w:lang w:eastAsia="ja-JP"/>
              </w:rPr>
            </w:pPr>
          </w:p>
        </w:tc>
        <w:tc>
          <w:tcPr>
            <w:tcW w:w="1133" w:type="dxa"/>
            <w:gridSpan w:val="2"/>
          </w:tcPr>
          <w:p w14:paraId="31582FA5" w14:textId="77777777" w:rsidR="0097209E" w:rsidRPr="00FD0425" w:rsidDel="00C21789" w:rsidRDefault="0097209E" w:rsidP="0097209E">
            <w:pPr>
              <w:pStyle w:val="TAC"/>
              <w:rPr>
                <w:lang w:eastAsia="ja-JP"/>
              </w:rPr>
            </w:pPr>
            <w:r w:rsidRPr="00FD0425">
              <w:rPr>
                <w:lang w:eastAsia="ja-JP"/>
              </w:rPr>
              <w:t>–</w:t>
            </w:r>
          </w:p>
        </w:tc>
        <w:tc>
          <w:tcPr>
            <w:tcW w:w="1062" w:type="dxa"/>
            <w:gridSpan w:val="2"/>
          </w:tcPr>
          <w:p w14:paraId="1F2891CE" w14:textId="77777777" w:rsidR="0097209E" w:rsidRPr="00FD0425" w:rsidDel="00C21789" w:rsidRDefault="0097209E" w:rsidP="0097209E">
            <w:pPr>
              <w:pStyle w:val="TAC"/>
              <w:rPr>
                <w:lang w:eastAsia="ja-JP"/>
              </w:rPr>
            </w:pPr>
          </w:p>
        </w:tc>
      </w:tr>
      <w:tr w:rsidR="001156CE" w:rsidRPr="00FD0425" w:rsidDel="00C21789" w14:paraId="6FD07326" w14:textId="77777777" w:rsidTr="007475EC">
        <w:tblPrEx>
          <w:tblCellMar>
            <w:top w:w="0" w:type="dxa"/>
            <w:bottom w:w="0" w:type="dxa"/>
          </w:tblCellMar>
        </w:tblPrEx>
        <w:trPr>
          <w:gridAfter w:val="1"/>
          <w:wAfter w:w="289" w:type="dxa"/>
          <w:jc w:val="center"/>
        </w:trPr>
        <w:tc>
          <w:tcPr>
            <w:tcW w:w="2328" w:type="dxa"/>
            <w:gridSpan w:val="2"/>
          </w:tcPr>
          <w:p w14:paraId="0A155686" w14:textId="77777777" w:rsidR="001156CE" w:rsidRPr="00FD0425" w:rsidRDefault="001156CE" w:rsidP="001156CE">
            <w:pPr>
              <w:pStyle w:val="TAL"/>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gridSpan w:val="2"/>
          </w:tcPr>
          <w:p w14:paraId="6FA504CE" w14:textId="77777777" w:rsidR="001156CE" w:rsidRPr="00FD0425" w:rsidRDefault="001156CE" w:rsidP="001156CE">
            <w:pPr>
              <w:pStyle w:val="TAL"/>
              <w:rPr>
                <w:lang w:eastAsia="ja-JP"/>
              </w:rPr>
            </w:pPr>
            <w:r w:rsidRPr="00283AA6">
              <w:rPr>
                <w:rFonts w:hint="eastAsia"/>
                <w:lang w:eastAsia="zh-CN"/>
              </w:rPr>
              <w:t>O</w:t>
            </w:r>
          </w:p>
        </w:tc>
        <w:tc>
          <w:tcPr>
            <w:tcW w:w="1438" w:type="dxa"/>
            <w:gridSpan w:val="2"/>
          </w:tcPr>
          <w:p w14:paraId="28B64088" w14:textId="77777777" w:rsidR="001156CE" w:rsidRPr="00FD0425" w:rsidDel="00C21789" w:rsidRDefault="001156CE" w:rsidP="001156CE">
            <w:pPr>
              <w:pStyle w:val="TAL"/>
              <w:rPr>
                <w:bCs/>
                <w:i/>
                <w:szCs w:val="18"/>
                <w:lang w:eastAsia="ja-JP"/>
              </w:rPr>
            </w:pPr>
          </w:p>
        </w:tc>
        <w:tc>
          <w:tcPr>
            <w:tcW w:w="1675" w:type="dxa"/>
            <w:gridSpan w:val="2"/>
          </w:tcPr>
          <w:p w14:paraId="72D6783F" w14:textId="77777777" w:rsidR="001156CE" w:rsidRPr="00FD0425" w:rsidRDefault="001156CE" w:rsidP="001156CE">
            <w:pPr>
              <w:pStyle w:val="TAL"/>
              <w:rPr>
                <w:lang w:eastAsia="ja-JP"/>
              </w:rPr>
            </w:pPr>
            <w:r w:rsidRPr="00283AA6">
              <w:rPr>
                <w:rFonts w:hint="eastAsia"/>
                <w:lang w:eastAsia="zh-CN"/>
              </w:rPr>
              <w:t xml:space="preserve">Additional </w:t>
            </w:r>
            <w:r w:rsidRPr="00283AA6">
              <w:t>UP Transport Layer Information 9.2.1.32</w:t>
            </w:r>
          </w:p>
        </w:tc>
        <w:tc>
          <w:tcPr>
            <w:tcW w:w="1985" w:type="dxa"/>
            <w:gridSpan w:val="2"/>
          </w:tcPr>
          <w:p w14:paraId="28CFF6BC" w14:textId="77777777" w:rsidR="001156CE" w:rsidRPr="00FD0425" w:rsidDel="00C21789" w:rsidRDefault="001156CE" w:rsidP="001156CE">
            <w:pPr>
              <w:pStyle w:val="TAL"/>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133" w:type="dxa"/>
            <w:gridSpan w:val="2"/>
          </w:tcPr>
          <w:p w14:paraId="4D3948DD" w14:textId="77777777" w:rsidR="001156CE" w:rsidRPr="00FD0425" w:rsidRDefault="001156CE" w:rsidP="001156CE">
            <w:pPr>
              <w:pStyle w:val="TAC"/>
              <w:rPr>
                <w:lang w:eastAsia="ja-JP"/>
              </w:rPr>
            </w:pPr>
            <w:r w:rsidRPr="00283AA6">
              <w:rPr>
                <w:lang w:eastAsia="zh-CN"/>
              </w:rPr>
              <w:t>YES</w:t>
            </w:r>
          </w:p>
        </w:tc>
        <w:tc>
          <w:tcPr>
            <w:tcW w:w="1062" w:type="dxa"/>
            <w:gridSpan w:val="2"/>
          </w:tcPr>
          <w:p w14:paraId="29AD1377" w14:textId="77777777" w:rsidR="001156CE" w:rsidRPr="00FD0425" w:rsidDel="00C21789" w:rsidRDefault="001156CE" w:rsidP="001156CE">
            <w:pPr>
              <w:pStyle w:val="TAC"/>
              <w:rPr>
                <w:lang w:eastAsia="ja-JP"/>
              </w:rPr>
            </w:pPr>
            <w:r w:rsidRPr="00283AA6">
              <w:rPr>
                <w:lang w:eastAsia="zh-CN"/>
              </w:rPr>
              <w:t>ignore</w:t>
            </w:r>
          </w:p>
        </w:tc>
      </w:tr>
      <w:tr w:rsidR="0097209E" w:rsidRPr="00FD0425" w:rsidDel="00C21789" w14:paraId="7E710463" w14:textId="77777777" w:rsidTr="007475EC">
        <w:tblPrEx>
          <w:tblCellMar>
            <w:top w:w="0" w:type="dxa"/>
            <w:bottom w:w="0" w:type="dxa"/>
          </w:tblCellMar>
        </w:tblPrEx>
        <w:trPr>
          <w:gridBefore w:val="1"/>
          <w:wBefore w:w="289" w:type="dxa"/>
          <w:jc w:val="center"/>
        </w:trPr>
        <w:tc>
          <w:tcPr>
            <w:tcW w:w="2328" w:type="dxa"/>
            <w:gridSpan w:val="2"/>
          </w:tcPr>
          <w:p w14:paraId="2ADE7E7A" w14:textId="77777777" w:rsidR="0097209E" w:rsidRPr="00FD0425" w:rsidRDefault="0097209E" w:rsidP="0097209E">
            <w:pPr>
              <w:pStyle w:val="TAL"/>
              <w:ind w:left="227"/>
              <w:rPr>
                <w:lang w:eastAsia="ja-JP"/>
              </w:rPr>
            </w:pPr>
            <w:r w:rsidRPr="00FD0425">
              <w:rPr>
                <w:lang w:eastAsia="ja-JP"/>
              </w:rPr>
              <w:t>&gt;&gt; Common Network Instance</w:t>
            </w:r>
          </w:p>
        </w:tc>
        <w:tc>
          <w:tcPr>
            <w:tcW w:w="1080" w:type="dxa"/>
            <w:gridSpan w:val="2"/>
          </w:tcPr>
          <w:p w14:paraId="34A6E9F5" w14:textId="77777777" w:rsidR="0097209E" w:rsidRPr="00FD0425" w:rsidRDefault="0097209E" w:rsidP="0097209E">
            <w:pPr>
              <w:pStyle w:val="TAL"/>
              <w:rPr>
                <w:lang w:eastAsia="ja-JP"/>
              </w:rPr>
            </w:pPr>
            <w:r w:rsidRPr="00FD0425">
              <w:rPr>
                <w:lang w:eastAsia="ja-JP"/>
              </w:rPr>
              <w:t>O</w:t>
            </w:r>
          </w:p>
        </w:tc>
        <w:tc>
          <w:tcPr>
            <w:tcW w:w="1438" w:type="dxa"/>
            <w:gridSpan w:val="2"/>
          </w:tcPr>
          <w:p w14:paraId="026A3B77" w14:textId="77777777" w:rsidR="0097209E" w:rsidRPr="00FD0425" w:rsidDel="00C21789" w:rsidRDefault="0097209E" w:rsidP="0097209E">
            <w:pPr>
              <w:pStyle w:val="TAL"/>
              <w:rPr>
                <w:bCs/>
                <w:i/>
                <w:szCs w:val="18"/>
                <w:lang w:eastAsia="ja-JP"/>
              </w:rPr>
            </w:pPr>
          </w:p>
        </w:tc>
        <w:tc>
          <w:tcPr>
            <w:tcW w:w="1675" w:type="dxa"/>
            <w:gridSpan w:val="2"/>
          </w:tcPr>
          <w:p w14:paraId="40780771" w14:textId="77777777" w:rsidR="0097209E" w:rsidRPr="00FD0425" w:rsidRDefault="0097209E" w:rsidP="0097209E">
            <w:pPr>
              <w:pStyle w:val="TAL"/>
              <w:rPr>
                <w:lang w:eastAsia="ja-JP"/>
              </w:rPr>
            </w:pPr>
            <w:r w:rsidRPr="00FD0425">
              <w:rPr>
                <w:lang w:eastAsia="ja-JP"/>
              </w:rPr>
              <w:t>9.2.3.92</w:t>
            </w:r>
          </w:p>
        </w:tc>
        <w:tc>
          <w:tcPr>
            <w:tcW w:w="1985" w:type="dxa"/>
            <w:gridSpan w:val="2"/>
          </w:tcPr>
          <w:p w14:paraId="57C25145" w14:textId="77777777" w:rsidR="0097209E" w:rsidRPr="00FD0425" w:rsidDel="00C21789" w:rsidRDefault="0097209E" w:rsidP="0097209E">
            <w:pPr>
              <w:pStyle w:val="TAL"/>
              <w:rPr>
                <w:szCs w:val="18"/>
                <w:lang w:eastAsia="ja-JP"/>
              </w:rPr>
            </w:pPr>
          </w:p>
        </w:tc>
        <w:tc>
          <w:tcPr>
            <w:tcW w:w="1133" w:type="dxa"/>
            <w:gridSpan w:val="2"/>
          </w:tcPr>
          <w:p w14:paraId="54B49F07" w14:textId="77777777" w:rsidR="0097209E" w:rsidRPr="00FD0425" w:rsidRDefault="0097209E" w:rsidP="0097209E">
            <w:pPr>
              <w:pStyle w:val="TAC"/>
              <w:rPr>
                <w:lang w:eastAsia="ja-JP"/>
              </w:rPr>
            </w:pPr>
            <w:r w:rsidRPr="00FD0425">
              <w:rPr>
                <w:lang w:eastAsia="zh-CN"/>
              </w:rPr>
              <w:t>YES</w:t>
            </w:r>
          </w:p>
        </w:tc>
        <w:tc>
          <w:tcPr>
            <w:tcW w:w="1062" w:type="dxa"/>
            <w:gridSpan w:val="2"/>
          </w:tcPr>
          <w:p w14:paraId="3045BD04" w14:textId="77777777" w:rsidR="0097209E" w:rsidRPr="00FD0425" w:rsidDel="00C21789" w:rsidRDefault="0097209E" w:rsidP="0097209E">
            <w:pPr>
              <w:pStyle w:val="TAC"/>
              <w:rPr>
                <w:lang w:eastAsia="ja-JP"/>
              </w:rPr>
            </w:pPr>
            <w:r w:rsidRPr="00FD0425">
              <w:rPr>
                <w:lang w:eastAsia="zh-CN"/>
              </w:rPr>
              <w:t>ignore</w:t>
            </w:r>
          </w:p>
        </w:tc>
      </w:tr>
      <w:tr w:rsidR="0097209E" w:rsidRPr="00FD0425" w:rsidDel="00C21789" w14:paraId="6D723E3D" w14:textId="77777777" w:rsidTr="007475EC">
        <w:tblPrEx>
          <w:tblCellMar>
            <w:top w:w="0" w:type="dxa"/>
            <w:bottom w:w="0" w:type="dxa"/>
          </w:tblCellMar>
        </w:tblPrEx>
        <w:trPr>
          <w:gridBefore w:val="1"/>
          <w:wBefore w:w="289" w:type="dxa"/>
          <w:jc w:val="center"/>
        </w:trPr>
        <w:tc>
          <w:tcPr>
            <w:tcW w:w="2328" w:type="dxa"/>
            <w:gridSpan w:val="2"/>
          </w:tcPr>
          <w:p w14:paraId="50C2442C" w14:textId="77777777" w:rsidR="0097209E" w:rsidRPr="00FD0425" w:rsidRDefault="0097209E" w:rsidP="0097209E">
            <w:pPr>
              <w:pStyle w:val="TAL"/>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gridSpan w:val="2"/>
          </w:tcPr>
          <w:p w14:paraId="47BE2FB7" w14:textId="77777777" w:rsidR="0097209E" w:rsidRPr="00FD0425" w:rsidRDefault="0097209E" w:rsidP="0097209E">
            <w:pPr>
              <w:pStyle w:val="TAL"/>
              <w:rPr>
                <w:lang w:eastAsia="ja-JP"/>
              </w:rPr>
            </w:pPr>
            <w:r w:rsidRPr="007D44E5">
              <w:rPr>
                <w:rFonts w:eastAsia="Batang"/>
              </w:rPr>
              <w:t>O</w:t>
            </w:r>
          </w:p>
        </w:tc>
        <w:tc>
          <w:tcPr>
            <w:tcW w:w="1438" w:type="dxa"/>
            <w:gridSpan w:val="2"/>
          </w:tcPr>
          <w:p w14:paraId="66395040" w14:textId="77777777" w:rsidR="0097209E" w:rsidRPr="00FD0425" w:rsidDel="00C21789" w:rsidRDefault="0097209E" w:rsidP="0097209E">
            <w:pPr>
              <w:pStyle w:val="TAL"/>
              <w:rPr>
                <w:bCs/>
                <w:i/>
                <w:szCs w:val="18"/>
                <w:lang w:eastAsia="ja-JP"/>
              </w:rPr>
            </w:pPr>
          </w:p>
        </w:tc>
        <w:tc>
          <w:tcPr>
            <w:tcW w:w="1675" w:type="dxa"/>
            <w:gridSpan w:val="2"/>
          </w:tcPr>
          <w:p w14:paraId="3FC8A01C" w14:textId="77777777" w:rsidR="0097209E" w:rsidRPr="00FD0425" w:rsidRDefault="0097209E" w:rsidP="0097209E">
            <w:pPr>
              <w:pStyle w:val="TAL"/>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985" w:type="dxa"/>
            <w:gridSpan w:val="2"/>
          </w:tcPr>
          <w:p w14:paraId="0EB32B7D" w14:textId="77777777" w:rsidR="0097209E" w:rsidRPr="00FD0425" w:rsidDel="00C21789" w:rsidRDefault="0097209E" w:rsidP="0097209E">
            <w:pPr>
              <w:pStyle w:val="TAL"/>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33" w:type="dxa"/>
            <w:gridSpan w:val="2"/>
          </w:tcPr>
          <w:p w14:paraId="0A9821AC" w14:textId="77777777" w:rsidR="0097209E" w:rsidRPr="00FD0425" w:rsidRDefault="0097209E" w:rsidP="0097209E">
            <w:pPr>
              <w:pStyle w:val="TAC"/>
              <w:rPr>
                <w:lang w:eastAsia="zh-CN"/>
              </w:rPr>
            </w:pPr>
            <w:r>
              <w:rPr>
                <w:rFonts w:eastAsia="SimSun"/>
              </w:rPr>
              <w:t>YES</w:t>
            </w:r>
          </w:p>
        </w:tc>
        <w:tc>
          <w:tcPr>
            <w:tcW w:w="1062" w:type="dxa"/>
            <w:gridSpan w:val="2"/>
          </w:tcPr>
          <w:p w14:paraId="09506D00" w14:textId="77777777" w:rsidR="0097209E" w:rsidRPr="00FD0425" w:rsidRDefault="0097209E" w:rsidP="0097209E">
            <w:pPr>
              <w:pStyle w:val="TAC"/>
              <w:rPr>
                <w:lang w:eastAsia="zh-CN"/>
              </w:rPr>
            </w:pPr>
            <w:r>
              <w:rPr>
                <w:rFonts w:eastAsia="SimSun"/>
                <w:lang w:eastAsia="zh-CN"/>
              </w:rPr>
              <w:t>ignore</w:t>
            </w:r>
          </w:p>
        </w:tc>
      </w:tr>
      <w:tr w:rsidR="0097209E" w:rsidRPr="00FD0425" w:rsidDel="00C21789" w14:paraId="7AEB3F8F" w14:textId="77777777" w:rsidTr="007475EC">
        <w:tblPrEx>
          <w:tblCellMar>
            <w:top w:w="0" w:type="dxa"/>
            <w:bottom w:w="0" w:type="dxa"/>
          </w:tblCellMar>
        </w:tblPrEx>
        <w:trPr>
          <w:gridBefore w:val="1"/>
          <w:wBefore w:w="289" w:type="dxa"/>
          <w:jc w:val="center"/>
        </w:trPr>
        <w:tc>
          <w:tcPr>
            <w:tcW w:w="2328" w:type="dxa"/>
            <w:gridSpan w:val="2"/>
          </w:tcPr>
          <w:p w14:paraId="52CA8E90" w14:textId="77777777" w:rsidR="0097209E" w:rsidRPr="00FD0425" w:rsidRDefault="0097209E" w:rsidP="0097209E">
            <w:pPr>
              <w:pStyle w:val="TAL"/>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gridSpan w:val="2"/>
          </w:tcPr>
          <w:p w14:paraId="3FCC1370" w14:textId="77777777" w:rsidR="0097209E" w:rsidRPr="00FD0425" w:rsidRDefault="0097209E" w:rsidP="0097209E">
            <w:pPr>
              <w:pStyle w:val="TAL"/>
              <w:rPr>
                <w:lang w:eastAsia="ja-JP"/>
              </w:rPr>
            </w:pPr>
            <w:r w:rsidRPr="007D44E5">
              <w:rPr>
                <w:rFonts w:eastAsia="SimSun" w:hint="eastAsia"/>
                <w:lang w:eastAsia="zh-CN"/>
              </w:rPr>
              <w:t>O</w:t>
            </w:r>
          </w:p>
        </w:tc>
        <w:tc>
          <w:tcPr>
            <w:tcW w:w="1438" w:type="dxa"/>
            <w:gridSpan w:val="2"/>
          </w:tcPr>
          <w:p w14:paraId="13128376" w14:textId="77777777" w:rsidR="0097209E" w:rsidRPr="00FD0425" w:rsidDel="00C21789" w:rsidRDefault="0097209E" w:rsidP="0097209E">
            <w:pPr>
              <w:pStyle w:val="TAL"/>
              <w:rPr>
                <w:bCs/>
                <w:i/>
                <w:szCs w:val="18"/>
                <w:lang w:eastAsia="ja-JP"/>
              </w:rPr>
            </w:pPr>
          </w:p>
        </w:tc>
        <w:tc>
          <w:tcPr>
            <w:tcW w:w="1675" w:type="dxa"/>
            <w:gridSpan w:val="2"/>
          </w:tcPr>
          <w:p w14:paraId="4849FC31" w14:textId="77777777" w:rsidR="0097209E" w:rsidRPr="00FD0425" w:rsidRDefault="0097209E" w:rsidP="0097209E">
            <w:pPr>
              <w:pStyle w:val="TAL"/>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985" w:type="dxa"/>
            <w:gridSpan w:val="2"/>
          </w:tcPr>
          <w:p w14:paraId="595CB1BA" w14:textId="77777777" w:rsidR="0097209E" w:rsidRPr="00FD0425" w:rsidDel="00C21789" w:rsidRDefault="0097209E" w:rsidP="0097209E">
            <w:pPr>
              <w:pStyle w:val="TAL"/>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33" w:type="dxa"/>
            <w:gridSpan w:val="2"/>
          </w:tcPr>
          <w:p w14:paraId="541B02D0" w14:textId="77777777" w:rsidR="0097209E" w:rsidRPr="00FD0425" w:rsidRDefault="0097209E" w:rsidP="0097209E">
            <w:pPr>
              <w:pStyle w:val="TAC"/>
              <w:rPr>
                <w:lang w:eastAsia="zh-CN"/>
              </w:rPr>
            </w:pPr>
            <w:r w:rsidRPr="007D44E5">
              <w:rPr>
                <w:rFonts w:eastAsia="SimSun"/>
                <w:lang w:eastAsia="zh-CN"/>
              </w:rPr>
              <w:t>YES</w:t>
            </w:r>
          </w:p>
        </w:tc>
        <w:tc>
          <w:tcPr>
            <w:tcW w:w="1062" w:type="dxa"/>
            <w:gridSpan w:val="2"/>
          </w:tcPr>
          <w:p w14:paraId="2B47C207" w14:textId="77777777" w:rsidR="0097209E" w:rsidRPr="00FD0425" w:rsidRDefault="0097209E" w:rsidP="0097209E">
            <w:pPr>
              <w:pStyle w:val="TAC"/>
              <w:rPr>
                <w:lang w:eastAsia="zh-CN"/>
              </w:rPr>
            </w:pPr>
            <w:r w:rsidRPr="007D44E5">
              <w:rPr>
                <w:rFonts w:eastAsia="SimSun"/>
                <w:lang w:eastAsia="zh-CN"/>
              </w:rPr>
              <w:t>ignore</w:t>
            </w:r>
          </w:p>
        </w:tc>
      </w:tr>
      <w:tr w:rsidR="0097209E" w:rsidRPr="00FD0425" w:rsidDel="00C21789" w14:paraId="59ECC7CC" w14:textId="77777777" w:rsidTr="007475EC">
        <w:tblPrEx>
          <w:tblCellMar>
            <w:top w:w="0" w:type="dxa"/>
            <w:bottom w:w="0" w:type="dxa"/>
          </w:tblCellMar>
        </w:tblPrEx>
        <w:trPr>
          <w:gridBefore w:val="1"/>
          <w:wBefore w:w="289" w:type="dxa"/>
          <w:jc w:val="center"/>
        </w:trPr>
        <w:tc>
          <w:tcPr>
            <w:tcW w:w="2328" w:type="dxa"/>
            <w:gridSpan w:val="2"/>
          </w:tcPr>
          <w:p w14:paraId="2DF259EB" w14:textId="77777777" w:rsidR="0097209E" w:rsidRPr="00FD0425" w:rsidRDefault="0097209E" w:rsidP="0097209E">
            <w:pPr>
              <w:pStyle w:val="TAL"/>
              <w:ind w:left="227"/>
              <w:rPr>
                <w:lang w:eastAsia="ja-JP"/>
              </w:rPr>
            </w:pPr>
            <w:r w:rsidRPr="007D44E5">
              <w:rPr>
                <w:rFonts w:eastAsia="SimSun"/>
              </w:rPr>
              <w:t>&gt;&gt;Redundant Common Network Instance</w:t>
            </w:r>
          </w:p>
        </w:tc>
        <w:tc>
          <w:tcPr>
            <w:tcW w:w="1080" w:type="dxa"/>
            <w:gridSpan w:val="2"/>
          </w:tcPr>
          <w:p w14:paraId="457067B5" w14:textId="77777777" w:rsidR="0097209E" w:rsidRPr="00FD0425" w:rsidRDefault="0097209E" w:rsidP="0097209E">
            <w:pPr>
              <w:pStyle w:val="TAL"/>
              <w:rPr>
                <w:lang w:eastAsia="ja-JP"/>
              </w:rPr>
            </w:pPr>
            <w:r w:rsidRPr="007D44E5">
              <w:rPr>
                <w:rFonts w:eastAsia="Batang"/>
              </w:rPr>
              <w:t>O</w:t>
            </w:r>
          </w:p>
        </w:tc>
        <w:tc>
          <w:tcPr>
            <w:tcW w:w="1438" w:type="dxa"/>
            <w:gridSpan w:val="2"/>
          </w:tcPr>
          <w:p w14:paraId="044774B5" w14:textId="77777777" w:rsidR="0097209E" w:rsidRPr="00FD0425" w:rsidDel="00C21789" w:rsidRDefault="0097209E" w:rsidP="0097209E">
            <w:pPr>
              <w:pStyle w:val="TAL"/>
              <w:rPr>
                <w:bCs/>
                <w:i/>
                <w:szCs w:val="18"/>
                <w:lang w:eastAsia="ja-JP"/>
              </w:rPr>
            </w:pPr>
          </w:p>
        </w:tc>
        <w:tc>
          <w:tcPr>
            <w:tcW w:w="1675" w:type="dxa"/>
            <w:gridSpan w:val="2"/>
          </w:tcPr>
          <w:p w14:paraId="4454F116" w14:textId="77777777" w:rsidR="00282EC2" w:rsidRPr="007D44E5" w:rsidRDefault="00282EC2" w:rsidP="00407E71">
            <w:pPr>
              <w:pStyle w:val="TAL"/>
              <w:rPr>
                <w:rFonts w:eastAsia="SimSun"/>
              </w:rPr>
            </w:pPr>
            <w:r>
              <w:rPr>
                <w:rFonts w:eastAsia="SimSun"/>
              </w:rPr>
              <w:t xml:space="preserve">Common </w:t>
            </w:r>
            <w:r w:rsidRPr="007D44E5">
              <w:rPr>
                <w:rFonts w:eastAsia="SimSun"/>
              </w:rPr>
              <w:t>Network Instance</w:t>
            </w:r>
          </w:p>
          <w:p w14:paraId="09B1AEB7" w14:textId="77777777" w:rsidR="0097209E" w:rsidRPr="00FD0425" w:rsidRDefault="0097209E" w:rsidP="0097209E">
            <w:pPr>
              <w:pStyle w:val="TAL"/>
              <w:rPr>
                <w:lang w:eastAsia="ja-JP"/>
              </w:rPr>
            </w:pPr>
            <w:r w:rsidRPr="007D44E5">
              <w:rPr>
                <w:rFonts w:eastAsia="SimSun"/>
              </w:rPr>
              <w:t>9.2.3.92</w:t>
            </w:r>
          </w:p>
        </w:tc>
        <w:tc>
          <w:tcPr>
            <w:tcW w:w="1985" w:type="dxa"/>
            <w:gridSpan w:val="2"/>
          </w:tcPr>
          <w:p w14:paraId="00884E2B" w14:textId="77777777" w:rsidR="0097209E" w:rsidRPr="00FD0425" w:rsidDel="00C21789" w:rsidRDefault="0097209E" w:rsidP="0097209E">
            <w:pPr>
              <w:pStyle w:val="TAL"/>
              <w:rPr>
                <w:szCs w:val="18"/>
                <w:lang w:eastAsia="ja-JP"/>
              </w:rPr>
            </w:pPr>
          </w:p>
        </w:tc>
        <w:tc>
          <w:tcPr>
            <w:tcW w:w="1133" w:type="dxa"/>
            <w:gridSpan w:val="2"/>
          </w:tcPr>
          <w:p w14:paraId="082B7721" w14:textId="77777777" w:rsidR="0097209E" w:rsidRPr="00FD0425" w:rsidRDefault="0097209E" w:rsidP="0097209E">
            <w:pPr>
              <w:pStyle w:val="TAC"/>
              <w:rPr>
                <w:lang w:eastAsia="zh-CN"/>
              </w:rPr>
            </w:pPr>
            <w:r w:rsidRPr="007D44E5">
              <w:rPr>
                <w:rFonts w:eastAsia="SimSun"/>
              </w:rPr>
              <w:t>YES</w:t>
            </w:r>
          </w:p>
        </w:tc>
        <w:tc>
          <w:tcPr>
            <w:tcW w:w="1062" w:type="dxa"/>
            <w:gridSpan w:val="2"/>
          </w:tcPr>
          <w:p w14:paraId="0685E69D" w14:textId="77777777" w:rsidR="0097209E" w:rsidRPr="00FD0425" w:rsidRDefault="0097209E" w:rsidP="0097209E">
            <w:pPr>
              <w:pStyle w:val="TAC"/>
              <w:rPr>
                <w:lang w:eastAsia="zh-CN"/>
              </w:rPr>
            </w:pPr>
            <w:r w:rsidRPr="007D44E5">
              <w:rPr>
                <w:rFonts w:eastAsia="SimSun" w:hint="eastAsia"/>
                <w:lang w:eastAsia="zh-CN"/>
              </w:rPr>
              <w:t>ignore</w:t>
            </w:r>
          </w:p>
        </w:tc>
      </w:tr>
      <w:tr w:rsidR="0097209E" w:rsidRPr="00FD0425" w:rsidDel="00C21789" w14:paraId="2DC63FCF" w14:textId="77777777" w:rsidTr="007475EC">
        <w:tblPrEx>
          <w:tblCellMar>
            <w:top w:w="0" w:type="dxa"/>
            <w:bottom w:w="0" w:type="dxa"/>
          </w:tblCellMar>
        </w:tblPrEx>
        <w:trPr>
          <w:gridBefore w:val="1"/>
          <w:wBefore w:w="289" w:type="dxa"/>
          <w:jc w:val="center"/>
        </w:trPr>
        <w:tc>
          <w:tcPr>
            <w:tcW w:w="2328" w:type="dxa"/>
            <w:gridSpan w:val="2"/>
          </w:tcPr>
          <w:p w14:paraId="6BB9CC7D" w14:textId="77777777" w:rsidR="0097209E" w:rsidRPr="00FD0425" w:rsidRDefault="0097209E" w:rsidP="0097209E">
            <w:pPr>
              <w:pStyle w:val="TAL"/>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gridSpan w:val="2"/>
          </w:tcPr>
          <w:p w14:paraId="51E6C4CE" w14:textId="77777777" w:rsidR="0097209E" w:rsidRPr="00FD0425" w:rsidRDefault="0097209E" w:rsidP="0097209E">
            <w:pPr>
              <w:pStyle w:val="TAL"/>
              <w:rPr>
                <w:lang w:eastAsia="ja-JP"/>
              </w:rPr>
            </w:pPr>
            <w:r w:rsidRPr="00D4004B">
              <w:rPr>
                <w:rFonts w:eastAsia="Batang" w:hint="eastAsia"/>
                <w:lang w:eastAsia="ja-JP"/>
              </w:rPr>
              <w:t>O</w:t>
            </w:r>
          </w:p>
        </w:tc>
        <w:tc>
          <w:tcPr>
            <w:tcW w:w="1438" w:type="dxa"/>
            <w:gridSpan w:val="2"/>
          </w:tcPr>
          <w:p w14:paraId="1D18F42C" w14:textId="77777777" w:rsidR="0097209E" w:rsidRPr="00FD0425" w:rsidDel="00C21789" w:rsidRDefault="0097209E" w:rsidP="0097209E">
            <w:pPr>
              <w:pStyle w:val="TAL"/>
              <w:rPr>
                <w:bCs/>
                <w:i/>
                <w:szCs w:val="18"/>
                <w:lang w:eastAsia="ja-JP"/>
              </w:rPr>
            </w:pPr>
          </w:p>
        </w:tc>
        <w:tc>
          <w:tcPr>
            <w:tcW w:w="1675" w:type="dxa"/>
            <w:gridSpan w:val="2"/>
          </w:tcPr>
          <w:p w14:paraId="615BED96" w14:textId="77777777" w:rsidR="0097209E" w:rsidRPr="00FD0425" w:rsidRDefault="0097209E" w:rsidP="0097209E">
            <w:pPr>
              <w:pStyle w:val="TAL"/>
              <w:rPr>
                <w:lang w:eastAsia="ja-JP"/>
              </w:rPr>
            </w:pPr>
            <w:r w:rsidRPr="00380C04">
              <w:rPr>
                <w:lang w:eastAsia="ja-JP"/>
              </w:rPr>
              <w:t>9.2.3.</w:t>
            </w:r>
            <w:r w:rsidR="00091811">
              <w:rPr>
                <w:lang w:eastAsia="ja-JP"/>
              </w:rPr>
              <w:t>112</w:t>
            </w:r>
          </w:p>
        </w:tc>
        <w:tc>
          <w:tcPr>
            <w:tcW w:w="1985" w:type="dxa"/>
            <w:gridSpan w:val="2"/>
          </w:tcPr>
          <w:p w14:paraId="1EB676C6" w14:textId="77777777" w:rsidR="0097209E" w:rsidRPr="00FD0425" w:rsidDel="00C21789" w:rsidRDefault="0097209E" w:rsidP="0097209E">
            <w:pPr>
              <w:pStyle w:val="TAL"/>
              <w:rPr>
                <w:szCs w:val="18"/>
                <w:lang w:eastAsia="ja-JP"/>
              </w:rPr>
            </w:pPr>
          </w:p>
        </w:tc>
        <w:tc>
          <w:tcPr>
            <w:tcW w:w="1133" w:type="dxa"/>
            <w:gridSpan w:val="2"/>
          </w:tcPr>
          <w:p w14:paraId="58F75741" w14:textId="77777777" w:rsidR="0097209E" w:rsidRPr="00FD0425" w:rsidRDefault="0097209E" w:rsidP="0097209E">
            <w:pPr>
              <w:pStyle w:val="TAC"/>
              <w:rPr>
                <w:lang w:eastAsia="zh-CN"/>
              </w:rPr>
            </w:pPr>
            <w:r w:rsidRPr="00D4004B">
              <w:rPr>
                <w:lang w:eastAsia="ja-JP"/>
              </w:rPr>
              <w:t>YES</w:t>
            </w:r>
          </w:p>
        </w:tc>
        <w:tc>
          <w:tcPr>
            <w:tcW w:w="1062" w:type="dxa"/>
            <w:gridSpan w:val="2"/>
          </w:tcPr>
          <w:p w14:paraId="23DB43D6" w14:textId="77777777" w:rsidR="0097209E" w:rsidRPr="00FD0425" w:rsidRDefault="0097209E" w:rsidP="0097209E">
            <w:pPr>
              <w:pStyle w:val="TAC"/>
              <w:rPr>
                <w:lang w:eastAsia="zh-CN"/>
              </w:rPr>
            </w:pPr>
            <w:r w:rsidRPr="00D4004B">
              <w:rPr>
                <w:rFonts w:hint="eastAsia"/>
                <w:lang w:eastAsia="ja-JP"/>
              </w:rPr>
              <w:t>ignore</w:t>
            </w:r>
          </w:p>
        </w:tc>
      </w:tr>
    </w:tbl>
    <w:p w14:paraId="298AC496"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377">
          <w:tblGrid>
            <w:gridCol w:w="3686"/>
            <w:gridCol w:w="5670"/>
          </w:tblGrid>
        </w:tblGridChange>
      </w:tblGrid>
      <w:tr w:rsidR="00F02090" w:rsidRPr="00FD0425" w14:paraId="63DB7CB0" w14:textId="77777777" w:rsidTr="00694C97">
        <w:tblPrEx>
          <w:tblCellMar>
            <w:top w:w="0" w:type="dxa"/>
            <w:bottom w:w="0" w:type="dxa"/>
          </w:tblCellMar>
        </w:tblPrEx>
        <w:tc>
          <w:tcPr>
            <w:tcW w:w="3686" w:type="dxa"/>
          </w:tcPr>
          <w:p w14:paraId="4BA486E8" w14:textId="77777777" w:rsidR="00F02090" w:rsidRPr="00FD0425" w:rsidRDefault="00F02090" w:rsidP="00694C97">
            <w:pPr>
              <w:pStyle w:val="TAH"/>
              <w:rPr>
                <w:lang w:eastAsia="ja-JP"/>
              </w:rPr>
            </w:pPr>
            <w:r w:rsidRPr="00FD0425">
              <w:rPr>
                <w:lang w:eastAsia="ja-JP"/>
              </w:rPr>
              <w:t>Range bound</w:t>
            </w:r>
          </w:p>
        </w:tc>
        <w:tc>
          <w:tcPr>
            <w:tcW w:w="5670" w:type="dxa"/>
          </w:tcPr>
          <w:p w14:paraId="01D85903" w14:textId="77777777" w:rsidR="00F02090" w:rsidRPr="00FD0425" w:rsidRDefault="00F02090" w:rsidP="00694C97">
            <w:pPr>
              <w:pStyle w:val="TAH"/>
              <w:rPr>
                <w:lang w:eastAsia="ja-JP"/>
              </w:rPr>
            </w:pPr>
            <w:r w:rsidRPr="00FD0425">
              <w:rPr>
                <w:lang w:eastAsia="ja-JP"/>
              </w:rPr>
              <w:t>Explanation</w:t>
            </w:r>
          </w:p>
        </w:tc>
      </w:tr>
      <w:tr w:rsidR="00F02090" w:rsidRPr="00FD0425" w14:paraId="1B6E18D9" w14:textId="77777777" w:rsidTr="00694C97">
        <w:tblPrEx>
          <w:tblCellMar>
            <w:top w:w="0" w:type="dxa"/>
            <w:bottom w:w="0" w:type="dxa"/>
          </w:tblCellMar>
        </w:tblPrEx>
        <w:tc>
          <w:tcPr>
            <w:tcW w:w="3686" w:type="dxa"/>
          </w:tcPr>
          <w:p w14:paraId="764B5968"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694C97">
            <w:pPr>
              <w:pStyle w:val="TAL"/>
              <w:rPr>
                <w:lang w:eastAsia="ja-JP"/>
              </w:rPr>
            </w:pPr>
            <w:r w:rsidRPr="00FD0425">
              <w:rPr>
                <w:lang w:eastAsia="ja-JP"/>
              </w:rPr>
              <w:t>Maximum no. of PDU sessions. Value is 256</w:t>
            </w:r>
          </w:p>
        </w:tc>
      </w:tr>
      <w:tr w:rsidR="00F02090" w:rsidRPr="00FD0425" w14:paraId="2B62C235" w14:textId="77777777" w:rsidTr="00694C97">
        <w:tblPrEx>
          <w:tblCellMar>
            <w:top w:w="0" w:type="dxa"/>
            <w:bottom w:w="0" w:type="dxa"/>
          </w:tblCellMar>
        </w:tblPrEx>
        <w:tc>
          <w:tcPr>
            <w:tcW w:w="3686" w:type="dxa"/>
          </w:tcPr>
          <w:p w14:paraId="69BC01EA" w14:textId="77777777" w:rsidR="00F02090" w:rsidRPr="00FD0425" w:rsidRDefault="00F02090" w:rsidP="00694C97">
            <w:pPr>
              <w:pStyle w:val="TAL"/>
              <w:rPr>
                <w:lang w:eastAsia="ja-JP"/>
              </w:rPr>
            </w:pPr>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694C97">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F02090"/>
    <w:p w14:paraId="3F78FBE9" w14:textId="77777777" w:rsidR="00F02090" w:rsidRPr="00FD0425" w:rsidRDefault="00F02090" w:rsidP="00F02090">
      <w:pPr>
        <w:pStyle w:val="Heading4"/>
        <w:rPr>
          <w:lang w:val="fr-FR"/>
        </w:rPr>
      </w:pPr>
      <w:bookmarkStart w:id="4378" w:name="_Toc20955237"/>
      <w:bookmarkStart w:id="4379" w:name="_Toc29991434"/>
      <w:bookmarkStart w:id="4380" w:name="_Toc36555834"/>
      <w:bookmarkStart w:id="4381" w:name="_Toc44497554"/>
      <w:bookmarkStart w:id="4382" w:name="_Toc45107942"/>
      <w:bookmarkStart w:id="4383" w:name="_Toc45901562"/>
      <w:bookmarkStart w:id="4384" w:name="_Toc51850641"/>
      <w:bookmarkStart w:id="4385" w:name="_Toc56693644"/>
      <w:bookmarkStart w:id="4386" w:name="_Toc64447187"/>
      <w:bookmarkStart w:id="4387" w:name="_Toc66286681"/>
      <w:bookmarkStart w:id="4388" w:name="_Toc74151376"/>
      <w:bookmarkStart w:id="4389" w:name="_Toc88653848"/>
      <w:bookmarkStart w:id="4390" w:name="_Toc97904204"/>
      <w:bookmarkStart w:id="4391" w:name="_Toc105175245"/>
      <w:bookmarkStart w:id="4392" w:name="_Toc113826275"/>
      <w:bookmarkStart w:id="4393" w:name="_Toc120032401"/>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F64DD28" w14:textId="77777777" w:rsidR="00F02090" w:rsidRPr="00FD0425" w:rsidRDefault="00F02090" w:rsidP="00F02090">
      <w:pPr>
        <w:rPr>
          <w:lang w:val="fr-FR"/>
        </w:rPr>
      </w:pPr>
      <w:r w:rsidRPr="00FD0425">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Change w:id="4394">
          <w:tblGrid>
            <w:gridCol w:w="2160"/>
            <w:gridCol w:w="1080"/>
            <w:gridCol w:w="1155"/>
            <w:gridCol w:w="1559"/>
            <w:gridCol w:w="1843"/>
            <w:gridCol w:w="1134"/>
            <w:gridCol w:w="1134"/>
          </w:tblGrid>
        </w:tblGridChange>
      </w:tblGrid>
      <w:tr w:rsidR="009E68C8" w:rsidRPr="00FD0425" w14:paraId="653652DB" w14:textId="77777777" w:rsidTr="00B746AF">
        <w:tblPrEx>
          <w:tblCellMar>
            <w:top w:w="0" w:type="dxa"/>
            <w:bottom w:w="0" w:type="dxa"/>
          </w:tblCellMar>
        </w:tblPrEx>
        <w:tc>
          <w:tcPr>
            <w:tcW w:w="2160" w:type="dxa"/>
          </w:tcPr>
          <w:p w14:paraId="7B851441" w14:textId="77777777" w:rsidR="009E68C8" w:rsidRPr="00FD0425" w:rsidRDefault="009E68C8" w:rsidP="009E68C8">
            <w:pPr>
              <w:pStyle w:val="TAH"/>
              <w:rPr>
                <w:lang w:eastAsia="ja-JP"/>
              </w:rPr>
            </w:pPr>
            <w:r w:rsidRPr="00FD0425">
              <w:rPr>
                <w:lang w:eastAsia="ja-JP"/>
              </w:rPr>
              <w:t>IE/Group Name</w:t>
            </w:r>
          </w:p>
        </w:tc>
        <w:tc>
          <w:tcPr>
            <w:tcW w:w="1080" w:type="dxa"/>
          </w:tcPr>
          <w:p w14:paraId="3B6701D1" w14:textId="77777777" w:rsidR="009E68C8" w:rsidRPr="00FD0425" w:rsidRDefault="009E68C8" w:rsidP="009E68C8">
            <w:pPr>
              <w:pStyle w:val="TAH"/>
              <w:rPr>
                <w:lang w:eastAsia="ja-JP"/>
              </w:rPr>
            </w:pPr>
            <w:r w:rsidRPr="00FD0425">
              <w:rPr>
                <w:lang w:eastAsia="ja-JP"/>
              </w:rPr>
              <w:t>Presence</w:t>
            </w:r>
          </w:p>
        </w:tc>
        <w:tc>
          <w:tcPr>
            <w:tcW w:w="1155" w:type="dxa"/>
          </w:tcPr>
          <w:p w14:paraId="79BD80AB" w14:textId="77777777" w:rsidR="009E68C8" w:rsidRPr="00FD0425" w:rsidRDefault="009E68C8" w:rsidP="009E68C8">
            <w:pPr>
              <w:pStyle w:val="TAH"/>
              <w:rPr>
                <w:lang w:eastAsia="ja-JP"/>
              </w:rPr>
            </w:pPr>
            <w:r w:rsidRPr="00FD0425">
              <w:rPr>
                <w:lang w:eastAsia="ja-JP"/>
              </w:rPr>
              <w:t>Range</w:t>
            </w:r>
          </w:p>
        </w:tc>
        <w:tc>
          <w:tcPr>
            <w:tcW w:w="1559" w:type="dxa"/>
          </w:tcPr>
          <w:p w14:paraId="75FE26D7" w14:textId="77777777" w:rsidR="009E68C8" w:rsidRPr="00FD0425" w:rsidRDefault="009E68C8" w:rsidP="009E68C8">
            <w:pPr>
              <w:pStyle w:val="TAH"/>
              <w:rPr>
                <w:lang w:eastAsia="ja-JP"/>
              </w:rPr>
            </w:pPr>
            <w:r w:rsidRPr="00FD0425">
              <w:rPr>
                <w:lang w:eastAsia="ja-JP"/>
              </w:rPr>
              <w:t>IE type and reference</w:t>
            </w:r>
          </w:p>
        </w:tc>
        <w:tc>
          <w:tcPr>
            <w:tcW w:w="1843" w:type="dxa"/>
          </w:tcPr>
          <w:p w14:paraId="3224F6B9" w14:textId="77777777" w:rsidR="009E68C8" w:rsidRPr="00FD0425" w:rsidRDefault="009E68C8" w:rsidP="009E68C8">
            <w:pPr>
              <w:pStyle w:val="TAH"/>
              <w:rPr>
                <w:lang w:eastAsia="ja-JP"/>
              </w:rPr>
            </w:pPr>
            <w:r w:rsidRPr="00FD0425">
              <w:rPr>
                <w:lang w:eastAsia="ja-JP"/>
              </w:rPr>
              <w:t>Semantics description</w:t>
            </w:r>
          </w:p>
        </w:tc>
        <w:tc>
          <w:tcPr>
            <w:tcW w:w="1134" w:type="dxa"/>
          </w:tcPr>
          <w:p w14:paraId="4F19F158" w14:textId="77777777" w:rsidR="009E68C8" w:rsidRPr="00FD0425" w:rsidRDefault="009E68C8" w:rsidP="009E68C8">
            <w:pPr>
              <w:pStyle w:val="TAH"/>
              <w:rPr>
                <w:lang w:eastAsia="ja-JP"/>
              </w:rPr>
            </w:pPr>
            <w:r w:rsidRPr="00FD0425">
              <w:t>Criticality</w:t>
            </w:r>
          </w:p>
        </w:tc>
        <w:tc>
          <w:tcPr>
            <w:tcW w:w="1134" w:type="dxa"/>
          </w:tcPr>
          <w:p w14:paraId="314CAA84" w14:textId="77777777" w:rsidR="009E68C8" w:rsidRPr="00FD0425" w:rsidRDefault="009E68C8" w:rsidP="009E68C8">
            <w:pPr>
              <w:pStyle w:val="TAH"/>
              <w:rPr>
                <w:lang w:eastAsia="ja-JP"/>
              </w:rPr>
            </w:pPr>
            <w:r w:rsidRPr="00FD0425">
              <w:t>Assigned Criticality</w:t>
            </w:r>
          </w:p>
        </w:tc>
      </w:tr>
      <w:tr w:rsidR="009E68C8" w:rsidRPr="00FD0425" w14:paraId="066933B1" w14:textId="77777777" w:rsidTr="00B746AF">
        <w:tblPrEx>
          <w:tblCellMar>
            <w:top w:w="0" w:type="dxa"/>
            <w:bottom w:w="0" w:type="dxa"/>
          </w:tblCellMar>
        </w:tblPrEx>
        <w:tc>
          <w:tcPr>
            <w:tcW w:w="2160" w:type="dxa"/>
          </w:tcPr>
          <w:p w14:paraId="701591A5" w14:textId="77777777" w:rsidR="009E68C8" w:rsidRPr="00FD0425" w:rsidRDefault="009E68C8" w:rsidP="009E68C8">
            <w:pPr>
              <w:pStyle w:val="TAL"/>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9E68C8">
            <w:pPr>
              <w:pStyle w:val="TAL"/>
              <w:rPr>
                <w:rFonts w:eastAsia="Batang"/>
                <w:lang w:eastAsia="ja-JP"/>
              </w:rPr>
            </w:pPr>
          </w:p>
        </w:tc>
        <w:tc>
          <w:tcPr>
            <w:tcW w:w="1155" w:type="dxa"/>
          </w:tcPr>
          <w:p w14:paraId="2925F8D1" w14:textId="77777777" w:rsidR="009E68C8" w:rsidRPr="00FD0425" w:rsidRDefault="009E68C8" w:rsidP="009E68C8">
            <w:pPr>
              <w:pStyle w:val="TAL"/>
              <w:rPr>
                <w:bCs/>
                <w:i/>
                <w:szCs w:val="18"/>
                <w:lang w:eastAsia="ja-JP"/>
              </w:rPr>
            </w:pPr>
            <w:r w:rsidRPr="00FD0425">
              <w:rPr>
                <w:bCs/>
                <w:i/>
                <w:szCs w:val="18"/>
                <w:lang w:eastAsia="ja-JP"/>
              </w:rPr>
              <w:t>1</w:t>
            </w:r>
          </w:p>
        </w:tc>
        <w:tc>
          <w:tcPr>
            <w:tcW w:w="1559" w:type="dxa"/>
          </w:tcPr>
          <w:p w14:paraId="30C732E8" w14:textId="77777777" w:rsidR="009E68C8" w:rsidRPr="00FD0425" w:rsidRDefault="009E68C8" w:rsidP="009E68C8">
            <w:pPr>
              <w:pStyle w:val="TAL"/>
              <w:rPr>
                <w:lang w:eastAsia="ja-JP"/>
              </w:rPr>
            </w:pPr>
          </w:p>
        </w:tc>
        <w:tc>
          <w:tcPr>
            <w:tcW w:w="1843" w:type="dxa"/>
          </w:tcPr>
          <w:p w14:paraId="64F8C4F9" w14:textId="77777777" w:rsidR="009E68C8" w:rsidRPr="00FD0425" w:rsidRDefault="009E68C8" w:rsidP="009E68C8">
            <w:pPr>
              <w:pStyle w:val="TAL"/>
              <w:rPr>
                <w:lang w:eastAsia="ja-JP"/>
              </w:rPr>
            </w:pPr>
          </w:p>
        </w:tc>
        <w:tc>
          <w:tcPr>
            <w:tcW w:w="1134" w:type="dxa"/>
          </w:tcPr>
          <w:p w14:paraId="36A9645E" w14:textId="77777777" w:rsidR="009E68C8" w:rsidRPr="00FD0425" w:rsidRDefault="009E68C8" w:rsidP="00B746AF">
            <w:pPr>
              <w:pStyle w:val="TAC"/>
              <w:rPr>
                <w:lang w:eastAsia="ja-JP"/>
              </w:rPr>
            </w:pPr>
            <w:r w:rsidRPr="00FD0425">
              <w:t>–</w:t>
            </w:r>
          </w:p>
        </w:tc>
        <w:tc>
          <w:tcPr>
            <w:tcW w:w="1134" w:type="dxa"/>
          </w:tcPr>
          <w:p w14:paraId="1B7C30CF" w14:textId="77777777" w:rsidR="009E68C8" w:rsidRPr="00FD0425" w:rsidRDefault="009E68C8" w:rsidP="00B746AF">
            <w:pPr>
              <w:pStyle w:val="TAC"/>
              <w:rPr>
                <w:lang w:eastAsia="ja-JP"/>
              </w:rPr>
            </w:pPr>
          </w:p>
        </w:tc>
      </w:tr>
      <w:tr w:rsidR="009E68C8" w:rsidRPr="00FD0425" w14:paraId="44FC4582" w14:textId="77777777" w:rsidTr="00B746AF">
        <w:tblPrEx>
          <w:tblCellMar>
            <w:top w:w="0" w:type="dxa"/>
            <w:bottom w:w="0" w:type="dxa"/>
          </w:tblCellMar>
        </w:tblPrEx>
        <w:tc>
          <w:tcPr>
            <w:tcW w:w="2160" w:type="dxa"/>
          </w:tcPr>
          <w:p w14:paraId="0CF0D383" w14:textId="77777777" w:rsidR="009E68C8" w:rsidRPr="00FD0425" w:rsidRDefault="009E68C8" w:rsidP="009E68C8">
            <w:pPr>
              <w:pStyle w:val="TAL"/>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9E68C8">
            <w:pPr>
              <w:pStyle w:val="TAL"/>
              <w:rPr>
                <w:rFonts w:eastAsia="Batang"/>
                <w:lang w:eastAsia="ja-JP"/>
              </w:rPr>
            </w:pPr>
          </w:p>
        </w:tc>
        <w:tc>
          <w:tcPr>
            <w:tcW w:w="1155" w:type="dxa"/>
          </w:tcPr>
          <w:p w14:paraId="256B3CCA" w14:textId="77777777" w:rsidR="009E68C8" w:rsidRPr="00FD0425" w:rsidRDefault="009E68C8" w:rsidP="009E68C8">
            <w:pPr>
              <w:pStyle w:val="TAL"/>
              <w:rPr>
                <w:i/>
                <w:szCs w:val="18"/>
                <w:lang w:eastAsia="ja-JP"/>
              </w:rPr>
            </w:pPr>
            <w:r w:rsidRPr="00FD0425">
              <w:rPr>
                <w:bCs/>
                <w:i/>
                <w:szCs w:val="18"/>
                <w:lang w:eastAsia="ja-JP"/>
              </w:rPr>
              <w:t>1..&lt;maxnoofPDUSessions&gt;</w:t>
            </w:r>
          </w:p>
        </w:tc>
        <w:tc>
          <w:tcPr>
            <w:tcW w:w="1559" w:type="dxa"/>
          </w:tcPr>
          <w:p w14:paraId="1E07CA2E" w14:textId="77777777" w:rsidR="009E68C8" w:rsidRPr="00FD0425" w:rsidRDefault="009E68C8" w:rsidP="009E68C8">
            <w:pPr>
              <w:pStyle w:val="TAL"/>
              <w:rPr>
                <w:lang w:eastAsia="ja-JP"/>
              </w:rPr>
            </w:pPr>
          </w:p>
        </w:tc>
        <w:tc>
          <w:tcPr>
            <w:tcW w:w="1843" w:type="dxa"/>
          </w:tcPr>
          <w:p w14:paraId="2BE4146A" w14:textId="77777777" w:rsidR="009E68C8" w:rsidRPr="00FD0425" w:rsidRDefault="009E68C8" w:rsidP="009E68C8">
            <w:pPr>
              <w:pStyle w:val="TAL"/>
              <w:rPr>
                <w:lang w:eastAsia="ja-JP"/>
              </w:rPr>
            </w:pPr>
          </w:p>
        </w:tc>
        <w:tc>
          <w:tcPr>
            <w:tcW w:w="1134" w:type="dxa"/>
          </w:tcPr>
          <w:p w14:paraId="67EFE7D8" w14:textId="77777777" w:rsidR="009E68C8" w:rsidRPr="00FD0425" w:rsidRDefault="009E68C8" w:rsidP="00B746AF">
            <w:pPr>
              <w:pStyle w:val="TAC"/>
              <w:rPr>
                <w:lang w:eastAsia="ja-JP"/>
              </w:rPr>
            </w:pPr>
            <w:r w:rsidRPr="00FD0425">
              <w:t>–</w:t>
            </w:r>
          </w:p>
        </w:tc>
        <w:tc>
          <w:tcPr>
            <w:tcW w:w="1134" w:type="dxa"/>
          </w:tcPr>
          <w:p w14:paraId="799E324A" w14:textId="77777777" w:rsidR="009E68C8" w:rsidRPr="00FD0425" w:rsidRDefault="009E68C8" w:rsidP="00B746AF">
            <w:pPr>
              <w:pStyle w:val="TAC"/>
              <w:rPr>
                <w:lang w:eastAsia="ja-JP"/>
              </w:rPr>
            </w:pPr>
          </w:p>
        </w:tc>
      </w:tr>
      <w:tr w:rsidR="009E68C8" w:rsidRPr="00FD0425" w14:paraId="25C8932E" w14:textId="77777777" w:rsidTr="00B746AF">
        <w:tblPrEx>
          <w:tblCellMar>
            <w:top w:w="0" w:type="dxa"/>
            <w:bottom w:w="0" w:type="dxa"/>
          </w:tblCellMar>
        </w:tblPrEx>
        <w:tc>
          <w:tcPr>
            <w:tcW w:w="2160" w:type="dxa"/>
          </w:tcPr>
          <w:p w14:paraId="1D035330" w14:textId="77777777" w:rsidR="009E68C8" w:rsidRPr="00FD0425" w:rsidRDefault="009E68C8" w:rsidP="009E68C8">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9E68C8">
            <w:pPr>
              <w:pStyle w:val="TAL"/>
              <w:rPr>
                <w:lang w:eastAsia="ja-JP"/>
              </w:rPr>
            </w:pPr>
            <w:r w:rsidRPr="00FD0425">
              <w:rPr>
                <w:rFonts w:eastAsia="Batang"/>
                <w:lang w:eastAsia="ja-JP"/>
              </w:rPr>
              <w:t>M</w:t>
            </w:r>
          </w:p>
        </w:tc>
        <w:tc>
          <w:tcPr>
            <w:tcW w:w="1155" w:type="dxa"/>
          </w:tcPr>
          <w:p w14:paraId="0E3900C7" w14:textId="77777777" w:rsidR="009E68C8" w:rsidRPr="00FD0425" w:rsidRDefault="009E68C8" w:rsidP="009E68C8">
            <w:pPr>
              <w:pStyle w:val="TAL"/>
              <w:rPr>
                <w:lang w:eastAsia="ja-JP"/>
              </w:rPr>
            </w:pPr>
          </w:p>
        </w:tc>
        <w:tc>
          <w:tcPr>
            <w:tcW w:w="1559" w:type="dxa"/>
          </w:tcPr>
          <w:p w14:paraId="3BDF8ED6" w14:textId="77777777" w:rsidR="009E68C8" w:rsidRPr="00FD0425" w:rsidRDefault="009E68C8" w:rsidP="009E68C8">
            <w:pPr>
              <w:pStyle w:val="TAL"/>
              <w:rPr>
                <w:lang w:eastAsia="ja-JP"/>
              </w:rPr>
            </w:pPr>
            <w:r w:rsidRPr="00FD0425">
              <w:rPr>
                <w:lang w:eastAsia="ja-JP"/>
              </w:rPr>
              <w:t>9.2.3.18</w:t>
            </w:r>
          </w:p>
        </w:tc>
        <w:tc>
          <w:tcPr>
            <w:tcW w:w="1843" w:type="dxa"/>
          </w:tcPr>
          <w:p w14:paraId="0A777898" w14:textId="77777777" w:rsidR="009E68C8" w:rsidRPr="00FD0425" w:rsidRDefault="009E68C8" w:rsidP="009E68C8">
            <w:pPr>
              <w:pStyle w:val="TAL"/>
              <w:rPr>
                <w:lang w:eastAsia="ja-JP"/>
              </w:rPr>
            </w:pPr>
          </w:p>
        </w:tc>
        <w:tc>
          <w:tcPr>
            <w:tcW w:w="1134" w:type="dxa"/>
          </w:tcPr>
          <w:p w14:paraId="245A1252" w14:textId="77777777" w:rsidR="009E68C8" w:rsidRPr="00FD0425" w:rsidRDefault="009E68C8" w:rsidP="00B746AF">
            <w:pPr>
              <w:pStyle w:val="TAC"/>
              <w:rPr>
                <w:lang w:eastAsia="ja-JP"/>
              </w:rPr>
            </w:pPr>
            <w:r w:rsidRPr="00FD0425">
              <w:t>–</w:t>
            </w:r>
          </w:p>
        </w:tc>
        <w:tc>
          <w:tcPr>
            <w:tcW w:w="1134" w:type="dxa"/>
          </w:tcPr>
          <w:p w14:paraId="2E7DA8FC" w14:textId="77777777" w:rsidR="009E68C8" w:rsidRPr="00FD0425" w:rsidRDefault="009E68C8" w:rsidP="00B746AF">
            <w:pPr>
              <w:pStyle w:val="TAC"/>
              <w:rPr>
                <w:lang w:eastAsia="ja-JP"/>
              </w:rPr>
            </w:pPr>
          </w:p>
        </w:tc>
      </w:tr>
      <w:tr w:rsidR="00C63EB4" w:rsidRPr="00FD0425" w14:paraId="59032ED0" w14:textId="77777777" w:rsidTr="009646B1">
        <w:tblPrEx>
          <w:tblCellMar>
            <w:top w:w="0" w:type="dxa"/>
            <w:bottom w:w="0" w:type="dxa"/>
          </w:tblCellMar>
        </w:tblPrEx>
        <w:tc>
          <w:tcPr>
            <w:tcW w:w="2160" w:type="dxa"/>
          </w:tcPr>
          <w:p w14:paraId="1AC31811" w14:textId="77777777" w:rsidR="00C63EB4" w:rsidRPr="00FD0425" w:rsidRDefault="00C63EB4" w:rsidP="009646B1">
            <w:pPr>
              <w:pStyle w:val="TAL"/>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9646B1">
            <w:pPr>
              <w:pStyle w:val="TAL"/>
              <w:rPr>
                <w:rFonts w:eastAsia="Batang"/>
                <w:lang w:eastAsia="ja-JP"/>
              </w:rPr>
            </w:pPr>
            <w:r w:rsidRPr="00FD0425">
              <w:rPr>
                <w:rFonts w:eastAsia="Batang"/>
                <w:lang w:eastAsia="ja-JP"/>
              </w:rPr>
              <w:t>M</w:t>
            </w:r>
          </w:p>
        </w:tc>
        <w:tc>
          <w:tcPr>
            <w:tcW w:w="1155" w:type="dxa"/>
          </w:tcPr>
          <w:p w14:paraId="2776AD43" w14:textId="77777777" w:rsidR="00C63EB4" w:rsidRPr="00FD0425" w:rsidRDefault="00C63EB4" w:rsidP="009646B1">
            <w:pPr>
              <w:pStyle w:val="TAL"/>
              <w:rPr>
                <w:lang w:eastAsia="ja-JP"/>
              </w:rPr>
            </w:pPr>
          </w:p>
        </w:tc>
        <w:tc>
          <w:tcPr>
            <w:tcW w:w="1559" w:type="dxa"/>
          </w:tcPr>
          <w:p w14:paraId="0EE1BADC" w14:textId="77777777" w:rsidR="00C63EB4" w:rsidRPr="00FD0425" w:rsidRDefault="00C63EB4" w:rsidP="009646B1">
            <w:pPr>
              <w:pStyle w:val="TAL"/>
              <w:rPr>
                <w:lang w:eastAsia="ja-JP"/>
              </w:rPr>
            </w:pPr>
          </w:p>
        </w:tc>
        <w:tc>
          <w:tcPr>
            <w:tcW w:w="1843" w:type="dxa"/>
          </w:tcPr>
          <w:p w14:paraId="04CA4365" w14:textId="77777777" w:rsidR="00C63EB4" w:rsidRPr="00FD0425" w:rsidRDefault="00C63EB4" w:rsidP="009646B1">
            <w:pPr>
              <w:pStyle w:val="TAL"/>
              <w:rPr>
                <w:lang w:eastAsia="ja-JP"/>
              </w:rPr>
            </w:pPr>
          </w:p>
        </w:tc>
        <w:tc>
          <w:tcPr>
            <w:tcW w:w="1134" w:type="dxa"/>
          </w:tcPr>
          <w:p w14:paraId="5E883961" w14:textId="77777777" w:rsidR="00C63EB4" w:rsidRPr="00FD0425" w:rsidRDefault="00C63EB4" w:rsidP="009646B1">
            <w:pPr>
              <w:pStyle w:val="TAC"/>
            </w:pPr>
            <w:r w:rsidRPr="00FD0425">
              <w:t>–</w:t>
            </w:r>
          </w:p>
        </w:tc>
        <w:tc>
          <w:tcPr>
            <w:tcW w:w="1134" w:type="dxa"/>
          </w:tcPr>
          <w:p w14:paraId="2B0E2737" w14:textId="77777777" w:rsidR="00C63EB4" w:rsidRPr="00FD0425" w:rsidRDefault="00C63EB4" w:rsidP="009646B1">
            <w:pPr>
              <w:pStyle w:val="TAC"/>
              <w:rPr>
                <w:lang w:eastAsia="ja-JP"/>
              </w:rPr>
            </w:pPr>
          </w:p>
        </w:tc>
      </w:tr>
      <w:tr w:rsidR="009E68C8" w:rsidRPr="00FD0425" w14:paraId="69974E79" w14:textId="77777777" w:rsidTr="00B746AF">
        <w:tblPrEx>
          <w:tblCellMar>
            <w:top w:w="0" w:type="dxa"/>
            <w:bottom w:w="0" w:type="dxa"/>
          </w:tblCellMar>
        </w:tblPrEx>
        <w:tc>
          <w:tcPr>
            <w:tcW w:w="2160" w:type="dxa"/>
          </w:tcPr>
          <w:p w14:paraId="6A27C67D" w14:textId="77777777" w:rsidR="009E68C8" w:rsidRPr="00FD0425" w:rsidRDefault="00C63EB4" w:rsidP="00216DC6">
            <w:pPr>
              <w:pStyle w:val="TAL"/>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9E68C8">
            <w:pPr>
              <w:pStyle w:val="TAL"/>
              <w:rPr>
                <w:rFonts w:eastAsia="Batang"/>
                <w:lang w:eastAsia="ja-JP"/>
              </w:rPr>
            </w:pPr>
            <w:r w:rsidRPr="00FD0425">
              <w:rPr>
                <w:lang w:eastAsia="ja-JP"/>
              </w:rPr>
              <w:t>O</w:t>
            </w:r>
          </w:p>
        </w:tc>
        <w:tc>
          <w:tcPr>
            <w:tcW w:w="1155" w:type="dxa"/>
          </w:tcPr>
          <w:p w14:paraId="19EFF391" w14:textId="77777777" w:rsidR="009E68C8" w:rsidRPr="00FD0425" w:rsidRDefault="009E68C8" w:rsidP="009E68C8">
            <w:pPr>
              <w:pStyle w:val="TAL"/>
              <w:rPr>
                <w:lang w:eastAsia="ja-JP"/>
              </w:rPr>
            </w:pPr>
          </w:p>
        </w:tc>
        <w:tc>
          <w:tcPr>
            <w:tcW w:w="1559" w:type="dxa"/>
          </w:tcPr>
          <w:p w14:paraId="255FBAA0" w14:textId="77777777" w:rsidR="009E68C8" w:rsidRPr="00FD0425" w:rsidRDefault="009E68C8" w:rsidP="009E68C8">
            <w:pPr>
              <w:pStyle w:val="TAL"/>
              <w:rPr>
                <w:lang w:eastAsia="ja-JP"/>
              </w:rPr>
            </w:pPr>
            <w:r w:rsidRPr="00FD0425">
              <w:rPr>
                <w:lang w:eastAsia="ja-JP"/>
              </w:rPr>
              <w:t>ENUMERATED (True, …)</w:t>
            </w:r>
          </w:p>
        </w:tc>
        <w:tc>
          <w:tcPr>
            <w:tcW w:w="1843" w:type="dxa"/>
          </w:tcPr>
          <w:p w14:paraId="64874166" w14:textId="77777777" w:rsidR="009E68C8" w:rsidRPr="00FD0425" w:rsidRDefault="009E68C8" w:rsidP="009E68C8">
            <w:pPr>
              <w:pStyle w:val="TAL"/>
              <w:rPr>
                <w:lang w:eastAsia="ja-JP"/>
              </w:rPr>
            </w:pPr>
            <w:r w:rsidRPr="00FD0425">
              <w:rPr>
                <w:lang w:eastAsia="ja-JP"/>
              </w:rPr>
              <w:t>Indicates the NG-U tunnels that have been kept unchanged at the target NG-RAN node</w:t>
            </w:r>
          </w:p>
        </w:tc>
        <w:tc>
          <w:tcPr>
            <w:tcW w:w="1134" w:type="dxa"/>
          </w:tcPr>
          <w:p w14:paraId="33E4C584" w14:textId="77777777" w:rsidR="009E68C8" w:rsidRPr="00FD0425" w:rsidRDefault="009E68C8" w:rsidP="00B746AF">
            <w:pPr>
              <w:pStyle w:val="TAC"/>
              <w:rPr>
                <w:lang w:eastAsia="ja-JP"/>
              </w:rPr>
            </w:pPr>
            <w:r w:rsidRPr="00FD0425">
              <w:t>–</w:t>
            </w:r>
          </w:p>
        </w:tc>
        <w:tc>
          <w:tcPr>
            <w:tcW w:w="1134" w:type="dxa"/>
          </w:tcPr>
          <w:p w14:paraId="6A7A1C29" w14:textId="77777777" w:rsidR="009E68C8" w:rsidRPr="00FD0425" w:rsidRDefault="009E68C8" w:rsidP="00B746AF">
            <w:pPr>
              <w:pStyle w:val="TAC"/>
              <w:rPr>
                <w:lang w:eastAsia="ja-JP"/>
              </w:rPr>
            </w:pPr>
          </w:p>
        </w:tc>
      </w:tr>
      <w:tr w:rsidR="009E68C8" w:rsidRPr="00FD0425" w14:paraId="776BF808" w14:textId="77777777" w:rsidTr="00B746AF">
        <w:tblPrEx>
          <w:tblCellMar>
            <w:top w:w="0" w:type="dxa"/>
            <w:bottom w:w="0" w:type="dxa"/>
          </w:tblCellMar>
        </w:tblPrEx>
        <w:tc>
          <w:tcPr>
            <w:tcW w:w="2160" w:type="dxa"/>
          </w:tcPr>
          <w:p w14:paraId="6CAA6247" w14:textId="77777777" w:rsidR="009E68C8" w:rsidRPr="00FD0425" w:rsidRDefault="00AB54FF" w:rsidP="00216DC6">
            <w:pPr>
              <w:pStyle w:val="TAL"/>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9E68C8">
            <w:pPr>
              <w:pStyle w:val="TAL"/>
              <w:rPr>
                <w:rFonts w:eastAsia="Batang"/>
                <w:lang w:eastAsia="ja-JP"/>
              </w:rPr>
            </w:pPr>
          </w:p>
        </w:tc>
        <w:tc>
          <w:tcPr>
            <w:tcW w:w="1155" w:type="dxa"/>
          </w:tcPr>
          <w:p w14:paraId="2DA96225" w14:textId="77777777" w:rsidR="009E68C8" w:rsidRPr="00FD0425" w:rsidRDefault="009E68C8" w:rsidP="009E68C8">
            <w:pPr>
              <w:pStyle w:val="TAL"/>
              <w:rPr>
                <w:lang w:eastAsia="ja-JP"/>
              </w:rPr>
            </w:pPr>
            <w:r w:rsidRPr="00FD0425">
              <w:rPr>
                <w:i/>
                <w:lang w:eastAsia="ja-JP"/>
              </w:rPr>
              <w:t>1</w:t>
            </w:r>
          </w:p>
        </w:tc>
        <w:tc>
          <w:tcPr>
            <w:tcW w:w="1559" w:type="dxa"/>
          </w:tcPr>
          <w:p w14:paraId="5626E0EF" w14:textId="77777777" w:rsidR="009E68C8" w:rsidRPr="00FD0425" w:rsidRDefault="009E68C8" w:rsidP="009E68C8">
            <w:pPr>
              <w:pStyle w:val="TAL"/>
              <w:rPr>
                <w:lang w:eastAsia="ja-JP"/>
              </w:rPr>
            </w:pPr>
          </w:p>
        </w:tc>
        <w:tc>
          <w:tcPr>
            <w:tcW w:w="1843" w:type="dxa"/>
          </w:tcPr>
          <w:p w14:paraId="2C901335" w14:textId="77777777" w:rsidR="009E68C8" w:rsidRPr="00FD0425" w:rsidRDefault="009E68C8" w:rsidP="009E68C8">
            <w:pPr>
              <w:pStyle w:val="TAL"/>
              <w:rPr>
                <w:rFonts w:eastAsia="Batang"/>
                <w:lang w:eastAsia="ja-JP"/>
              </w:rPr>
            </w:pPr>
          </w:p>
        </w:tc>
        <w:tc>
          <w:tcPr>
            <w:tcW w:w="1134" w:type="dxa"/>
          </w:tcPr>
          <w:p w14:paraId="2E3D9EB0" w14:textId="77777777" w:rsidR="009E68C8" w:rsidRPr="00FD0425" w:rsidRDefault="009E68C8" w:rsidP="00B746AF">
            <w:pPr>
              <w:pStyle w:val="TAC"/>
              <w:rPr>
                <w:rFonts w:eastAsia="Batang"/>
                <w:lang w:eastAsia="ja-JP"/>
              </w:rPr>
            </w:pPr>
            <w:r w:rsidRPr="00FD0425">
              <w:t>–</w:t>
            </w:r>
          </w:p>
        </w:tc>
        <w:tc>
          <w:tcPr>
            <w:tcW w:w="1134" w:type="dxa"/>
          </w:tcPr>
          <w:p w14:paraId="0CFD95E4" w14:textId="77777777" w:rsidR="009E68C8" w:rsidRPr="00FD0425" w:rsidRDefault="009E68C8" w:rsidP="00B746AF">
            <w:pPr>
              <w:pStyle w:val="TAC"/>
              <w:rPr>
                <w:rFonts w:eastAsia="Batang"/>
                <w:lang w:eastAsia="ja-JP"/>
              </w:rPr>
            </w:pPr>
          </w:p>
        </w:tc>
      </w:tr>
      <w:tr w:rsidR="009E68C8" w:rsidRPr="00FD0425" w14:paraId="1C5FD23F" w14:textId="77777777" w:rsidTr="00B746AF">
        <w:tblPrEx>
          <w:tblCellMar>
            <w:top w:w="0" w:type="dxa"/>
            <w:bottom w:w="0" w:type="dxa"/>
          </w:tblCellMar>
        </w:tblPrEx>
        <w:tc>
          <w:tcPr>
            <w:tcW w:w="2160" w:type="dxa"/>
          </w:tcPr>
          <w:p w14:paraId="0417518E" w14:textId="77777777" w:rsidR="009E68C8" w:rsidRPr="00FD0425" w:rsidRDefault="00AB54FF" w:rsidP="00407E71">
            <w:pPr>
              <w:pStyle w:val="TAL"/>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9E68C8">
            <w:pPr>
              <w:pStyle w:val="TAL"/>
              <w:rPr>
                <w:rFonts w:eastAsia="Batang"/>
                <w:lang w:eastAsia="ja-JP"/>
              </w:rPr>
            </w:pPr>
          </w:p>
        </w:tc>
        <w:tc>
          <w:tcPr>
            <w:tcW w:w="1155" w:type="dxa"/>
          </w:tcPr>
          <w:p w14:paraId="6020A453" w14:textId="77777777" w:rsidR="009E68C8" w:rsidRPr="00FD0425" w:rsidRDefault="009E68C8" w:rsidP="009E68C8">
            <w:pPr>
              <w:pStyle w:val="TAL"/>
              <w:rPr>
                <w:lang w:eastAsia="ja-JP"/>
              </w:rPr>
            </w:pPr>
            <w:r w:rsidRPr="00FD0425">
              <w:rPr>
                <w:bCs/>
                <w:i/>
                <w:szCs w:val="18"/>
                <w:lang w:eastAsia="ja-JP"/>
              </w:rPr>
              <w:t>1..&lt;maxnoofQoSFlows&gt;</w:t>
            </w:r>
          </w:p>
        </w:tc>
        <w:tc>
          <w:tcPr>
            <w:tcW w:w="1559" w:type="dxa"/>
          </w:tcPr>
          <w:p w14:paraId="5F4CEE79" w14:textId="77777777" w:rsidR="009E68C8" w:rsidRPr="00FD0425" w:rsidRDefault="009E68C8" w:rsidP="009E68C8">
            <w:pPr>
              <w:pStyle w:val="TAL"/>
              <w:rPr>
                <w:lang w:eastAsia="ja-JP"/>
              </w:rPr>
            </w:pPr>
          </w:p>
        </w:tc>
        <w:tc>
          <w:tcPr>
            <w:tcW w:w="1843" w:type="dxa"/>
          </w:tcPr>
          <w:p w14:paraId="25658E7F" w14:textId="77777777" w:rsidR="009E68C8" w:rsidRPr="00FD0425" w:rsidRDefault="009E68C8" w:rsidP="009E68C8">
            <w:pPr>
              <w:pStyle w:val="TAL"/>
              <w:rPr>
                <w:rFonts w:eastAsia="Batang"/>
                <w:lang w:eastAsia="ja-JP"/>
              </w:rPr>
            </w:pPr>
          </w:p>
        </w:tc>
        <w:tc>
          <w:tcPr>
            <w:tcW w:w="1134" w:type="dxa"/>
          </w:tcPr>
          <w:p w14:paraId="44185F40" w14:textId="77777777" w:rsidR="009E68C8" w:rsidRPr="00FD0425" w:rsidRDefault="009E68C8" w:rsidP="00B746AF">
            <w:pPr>
              <w:pStyle w:val="TAC"/>
              <w:rPr>
                <w:rFonts w:eastAsia="Batang"/>
                <w:lang w:eastAsia="ja-JP"/>
              </w:rPr>
            </w:pPr>
            <w:r w:rsidRPr="00FD0425">
              <w:t>–</w:t>
            </w:r>
          </w:p>
        </w:tc>
        <w:tc>
          <w:tcPr>
            <w:tcW w:w="1134" w:type="dxa"/>
          </w:tcPr>
          <w:p w14:paraId="760AEE2B" w14:textId="77777777" w:rsidR="009E68C8" w:rsidRPr="00FD0425" w:rsidRDefault="009E68C8" w:rsidP="00B746AF">
            <w:pPr>
              <w:pStyle w:val="TAC"/>
              <w:rPr>
                <w:rFonts w:eastAsia="Batang"/>
                <w:lang w:eastAsia="ja-JP"/>
              </w:rPr>
            </w:pPr>
          </w:p>
        </w:tc>
      </w:tr>
      <w:tr w:rsidR="009E68C8" w:rsidRPr="00FD0425" w14:paraId="5FB884CB" w14:textId="77777777" w:rsidTr="00B746AF">
        <w:tblPrEx>
          <w:tblCellMar>
            <w:top w:w="0" w:type="dxa"/>
            <w:bottom w:w="0" w:type="dxa"/>
          </w:tblCellMar>
        </w:tblPrEx>
        <w:tc>
          <w:tcPr>
            <w:tcW w:w="2160" w:type="dxa"/>
          </w:tcPr>
          <w:p w14:paraId="231180A6" w14:textId="77777777" w:rsidR="009E68C8" w:rsidRPr="00FD0425" w:rsidRDefault="00AB54FF" w:rsidP="00216DC6">
            <w:pPr>
              <w:pStyle w:val="TALLeft1cm"/>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9E68C8">
            <w:pPr>
              <w:pStyle w:val="TAL"/>
              <w:rPr>
                <w:rFonts w:eastAsia="Batang"/>
                <w:lang w:eastAsia="ja-JP"/>
              </w:rPr>
            </w:pPr>
            <w:r w:rsidRPr="00FD0425">
              <w:rPr>
                <w:rFonts w:eastAsia="Batang"/>
                <w:lang w:eastAsia="ja-JP"/>
              </w:rPr>
              <w:t>M</w:t>
            </w:r>
          </w:p>
        </w:tc>
        <w:tc>
          <w:tcPr>
            <w:tcW w:w="1155" w:type="dxa"/>
          </w:tcPr>
          <w:p w14:paraId="007ECA38" w14:textId="77777777" w:rsidR="009E68C8" w:rsidRPr="00FD0425" w:rsidRDefault="009E68C8" w:rsidP="009E68C8">
            <w:pPr>
              <w:pStyle w:val="TAL"/>
              <w:rPr>
                <w:lang w:eastAsia="ja-JP"/>
              </w:rPr>
            </w:pPr>
          </w:p>
        </w:tc>
        <w:tc>
          <w:tcPr>
            <w:tcW w:w="1559" w:type="dxa"/>
          </w:tcPr>
          <w:p w14:paraId="1B207CF8" w14:textId="77777777" w:rsidR="009E68C8" w:rsidRPr="00FD0425" w:rsidRDefault="009E68C8" w:rsidP="009E68C8">
            <w:pPr>
              <w:pStyle w:val="TAL"/>
              <w:rPr>
                <w:lang w:eastAsia="ja-JP"/>
              </w:rPr>
            </w:pPr>
            <w:r w:rsidRPr="00FD0425">
              <w:rPr>
                <w:lang w:eastAsia="ja-JP"/>
              </w:rPr>
              <w:t>9.2.3.10</w:t>
            </w:r>
          </w:p>
        </w:tc>
        <w:tc>
          <w:tcPr>
            <w:tcW w:w="1843" w:type="dxa"/>
          </w:tcPr>
          <w:p w14:paraId="4866F988" w14:textId="77777777" w:rsidR="009E68C8" w:rsidRPr="00FD0425" w:rsidRDefault="009E68C8" w:rsidP="009E68C8">
            <w:pPr>
              <w:pStyle w:val="TAL"/>
              <w:rPr>
                <w:rFonts w:eastAsia="Batang"/>
                <w:lang w:eastAsia="ja-JP"/>
              </w:rPr>
            </w:pPr>
          </w:p>
        </w:tc>
        <w:tc>
          <w:tcPr>
            <w:tcW w:w="1134" w:type="dxa"/>
          </w:tcPr>
          <w:p w14:paraId="317FA7AB" w14:textId="77777777" w:rsidR="009E68C8" w:rsidRPr="00FD0425" w:rsidRDefault="009E68C8" w:rsidP="00B746AF">
            <w:pPr>
              <w:pStyle w:val="TAC"/>
              <w:rPr>
                <w:rFonts w:eastAsia="Batang"/>
                <w:lang w:eastAsia="ja-JP"/>
              </w:rPr>
            </w:pPr>
            <w:r w:rsidRPr="00FD0425">
              <w:t>–</w:t>
            </w:r>
          </w:p>
        </w:tc>
        <w:tc>
          <w:tcPr>
            <w:tcW w:w="1134" w:type="dxa"/>
          </w:tcPr>
          <w:p w14:paraId="09501168" w14:textId="77777777" w:rsidR="009E68C8" w:rsidRPr="00FD0425" w:rsidRDefault="009E68C8" w:rsidP="00B746AF">
            <w:pPr>
              <w:pStyle w:val="TAC"/>
              <w:rPr>
                <w:rFonts w:eastAsia="Batang"/>
                <w:lang w:eastAsia="ja-JP"/>
              </w:rPr>
            </w:pPr>
          </w:p>
        </w:tc>
      </w:tr>
      <w:tr w:rsidR="00E6030C" w:rsidRPr="00FD0425" w14:paraId="562FD895" w14:textId="77777777" w:rsidTr="00B746AF">
        <w:tblPrEx>
          <w:tblCellMar>
            <w:top w:w="0" w:type="dxa"/>
            <w:bottom w:w="0" w:type="dxa"/>
          </w:tblCellMar>
        </w:tblPrEx>
        <w:tc>
          <w:tcPr>
            <w:tcW w:w="2160" w:type="dxa"/>
          </w:tcPr>
          <w:p w14:paraId="44CB3A8F" w14:textId="77777777" w:rsidR="00E6030C" w:rsidRPr="00FD0425" w:rsidRDefault="00E6030C" w:rsidP="00E6030C">
            <w:pPr>
              <w:pStyle w:val="TALLeft1cm"/>
              <w:rPr>
                <w:rFonts w:eastAsia="Batang"/>
                <w:lang w:eastAsia="ja-JP"/>
              </w:rPr>
            </w:pPr>
            <w:bookmarkStart w:id="4395"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E6030C">
            <w:pPr>
              <w:pStyle w:val="TAL"/>
              <w:rPr>
                <w:rFonts w:eastAsia="Batang"/>
                <w:lang w:eastAsia="ja-JP"/>
              </w:rPr>
            </w:pPr>
            <w:r w:rsidRPr="00444CDC">
              <w:rPr>
                <w:rFonts w:eastAsia="Batang"/>
                <w:lang w:eastAsia="ja-JP"/>
              </w:rPr>
              <w:t>O</w:t>
            </w:r>
          </w:p>
        </w:tc>
        <w:tc>
          <w:tcPr>
            <w:tcW w:w="1155" w:type="dxa"/>
          </w:tcPr>
          <w:p w14:paraId="6165E239" w14:textId="77777777" w:rsidR="00E6030C" w:rsidRPr="00FD0425" w:rsidRDefault="00E6030C" w:rsidP="00E6030C">
            <w:pPr>
              <w:pStyle w:val="TAL"/>
              <w:rPr>
                <w:lang w:eastAsia="ja-JP"/>
              </w:rPr>
            </w:pPr>
          </w:p>
        </w:tc>
        <w:tc>
          <w:tcPr>
            <w:tcW w:w="1559" w:type="dxa"/>
          </w:tcPr>
          <w:p w14:paraId="1CA49E2B" w14:textId="77777777" w:rsidR="00E6030C" w:rsidRPr="00FD0425" w:rsidRDefault="00E6030C" w:rsidP="00E6030C">
            <w:pPr>
              <w:pStyle w:val="TAL"/>
              <w:rPr>
                <w:lang w:eastAsia="ja-JP"/>
              </w:rPr>
            </w:pPr>
            <w:r w:rsidRPr="00444CDC">
              <w:rPr>
                <w:lang w:val="fr-FR" w:eastAsia="ja-JP"/>
              </w:rPr>
              <w:t>9.2.3.</w:t>
            </w:r>
            <w:r w:rsidR="00863083">
              <w:rPr>
                <w:lang w:val="fr-FR" w:eastAsia="ja-JP"/>
              </w:rPr>
              <w:t>103</w:t>
            </w:r>
          </w:p>
        </w:tc>
        <w:tc>
          <w:tcPr>
            <w:tcW w:w="1843" w:type="dxa"/>
          </w:tcPr>
          <w:p w14:paraId="72549BF4" w14:textId="77777777" w:rsidR="00E6030C" w:rsidRPr="00FD0425" w:rsidRDefault="00E6030C" w:rsidP="00E6030C">
            <w:pPr>
              <w:pStyle w:val="TAL"/>
              <w:rPr>
                <w:rFonts w:eastAsia="Batang"/>
                <w:lang w:eastAsia="ja-JP"/>
              </w:rPr>
            </w:pPr>
            <w:r w:rsidRPr="00444CDC">
              <w:rPr>
                <w:rFonts w:eastAsia="Batang"/>
                <w:lang w:eastAsia="ja-JP"/>
              </w:rPr>
              <w:t>Index to the currently fulfilled alternative QoS parameters set.</w:t>
            </w:r>
          </w:p>
        </w:tc>
        <w:tc>
          <w:tcPr>
            <w:tcW w:w="1134" w:type="dxa"/>
          </w:tcPr>
          <w:p w14:paraId="32EFD2A8" w14:textId="77777777" w:rsidR="00E6030C" w:rsidRPr="00FD0425" w:rsidRDefault="00E6030C" w:rsidP="00E6030C">
            <w:pPr>
              <w:pStyle w:val="TAC"/>
            </w:pPr>
            <w:r w:rsidRPr="00444CDC">
              <w:t>YES</w:t>
            </w:r>
          </w:p>
        </w:tc>
        <w:tc>
          <w:tcPr>
            <w:tcW w:w="1134" w:type="dxa"/>
          </w:tcPr>
          <w:p w14:paraId="357149FA" w14:textId="77777777" w:rsidR="00E6030C" w:rsidRPr="00FD0425" w:rsidRDefault="00E6030C" w:rsidP="00E6030C">
            <w:pPr>
              <w:pStyle w:val="TAC"/>
              <w:rPr>
                <w:rFonts w:eastAsia="Batang"/>
                <w:lang w:eastAsia="ja-JP"/>
              </w:rPr>
            </w:pPr>
            <w:r w:rsidRPr="00444CDC">
              <w:rPr>
                <w:rFonts w:eastAsia="Batang"/>
                <w:lang w:eastAsia="ja-JP"/>
              </w:rPr>
              <w:t>ignore</w:t>
            </w:r>
          </w:p>
        </w:tc>
      </w:tr>
      <w:bookmarkEnd w:id="4395"/>
      <w:tr w:rsidR="00E6030C" w:rsidRPr="00FD0425" w14:paraId="18A3A942" w14:textId="77777777" w:rsidTr="00B746AF">
        <w:tblPrEx>
          <w:tblCellMar>
            <w:top w:w="0" w:type="dxa"/>
            <w:bottom w:w="0" w:type="dxa"/>
          </w:tblCellMar>
        </w:tblPrEx>
        <w:tc>
          <w:tcPr>
            <w:tcW w:w="2160" w:type="dxa"/>
          </w:tcPr>
          <w:p w14:paraId="0494A107" w14:textId="77777777" w:rsidR="00E6030C" w:rsidRPr="00FD0425" w:rsidRDefault="00E6030C" w:rsidP="00E6030C">
            <w:pPr>
              <w:pStyle w:val="TAL"/>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E6030C">
            <w:pPr>
              <w:pStyle w:val="TAL"/>
              <w:rPr>
                <w:rFonts w:eastAsia="Batang"/>
                <w:lang w:eastAsia="ja-JP"/>
              </w:rPr>
            </w:pPr>
            <w:r w:rsidRPr="00FD0425">
              <w:rPr>
                <w:rFonts w:eastAsia="Batang"/>
                <w:lang w:eastAsia="ja-JP"/>
              </w:rPr>
              <w:t>O</w:t>
            </w:r>
          </w:p>
        </w:tc>
        <w:tc>
          <w:tcPr>
            <w:tcW w:w="1155" w:type="dxa"/>
          </w:tcPr>
          <w:p w14:paraId="6AF3A7CE" w14:textId="77777777" w:rsidR="00E6030C" w:rsidRPr="00FD0425" w:rsidRDefault="00E6030C" w:rsidP="00E6030C">
            <w:pPr>
              <w:pStyle w:val="TAL"/>
              <w:rPr>
                <w:lang w:eastAsia="ja-JP"/>
              </w:rPr>
            </w:pPr>
          </w:p>
        </w:tc>
        <w:tc>
          <w:tcPr>
            <w:tcW w:w="1559" w:type="dxa"/>
          </w:tcPr>
          <w:p w14:paraId="20798C10" w14:textId="77777777" w:rsidR="00E6030C" w:rsidRPr="00FD0425" w:rsidRDefault="00E6030C" w:rsidP="00E6030C">
            <w:pPr>
              <w:pStyle w:val="TAL"/>
              <w:rPr>
                <w:lang w:eastAsia="ja-JP"/>
              </w:rPr>
            </w:pPr>
            <w:r w:rsidRPr="00FD0425">
              <w:rPr>
                <w:lang w:eastAsia="ja-JP"/>
              </w:rPr>
              <w:t>QoS Flow List with Cause</w:t>
            </w:r>
          </w:p>
          <w:p w14:paraId="71FF0FF6" w14:textId="77777777" w:rsidR="00E6030C" w:rsidRPr="00FD0425" w:rsidRDefault="00E6030C" w:rsidP="00E6030C">
            <w:pPr>
              <w:pStyle w:val="TAL"/>
              <w:rPr>
                <w:lang w:eastAsia="ja-JP"/>
              </w:rPr>
            </w:pPr>
            <w:r w:rsidRPr="00FD0425">
              <w:rPr>
                <w:rFonts w:eastAsia="Batang"/>
                <w:lang w:eastAsia="ja-JP"/>
              </w:rPr>
              <w:t>9.2.1.4</w:t>
            </w:r>
          </w:p>
        </w:tc>
        <w:tc>
          <w:tcPr>
            <w:tcW w:w="1843" w:type="dxa"/>
          </w:tcPr>
          <w:p w14:paraId="61143B83" w14:textId="77777777" w:rsidR="00E6030C" w:rsidRPr="00FD0425" w:rsidRDefault="00E6030C" w:rsidP="00E6030C">
            <w:pPr>
              <w:pStyle w:val="TAL"/>
              <w:rPr>
                <w:rFonts w:eastAsia="Batang"/>
                <w:lang w:eastAsia="ja-JP"/>
              </w:rPr>
            </w:pPr>
          </w:p>
        </w:tc>
        <w:tc>
          <w:tcPr>
            <w:tcW w:w="1134" w:type="dxa"/>
          </w:tcPr>
          <w:p w14:paraId="603C0733" w14:textId="77777777" w:rsidR="00E6030C" w:rsidRPr="00FD0425" w:rsidRDefault="00E6030C" w:rsidP="00E6030C">
            <w:pPr>
              <w:pStyle w:val="TAC"/>
              <w:rPr>
                <w:lang w:eastAsia="ja-JP"/>
              </w:rPr>
            </w:pPr>
            <w:r w:rsidRPr="00FD0425">
              <w:t>–</w:t>
            </w:r>
          </w:p>
        </w:tc>
        <w:tc>
          <w:tcPr>
            <w:tcW w:w="1134" w:type="dxa"/>
          </w:tcPr>
          <w:p w14:paraId="79ED1DF8" w14:textId="77777777" w:rsidR="00E6030C" w:rsidRPr="00FD0425" w:rsidRDefault="00E6030C" w:rsidP="00E6030C">
            <w:pPr>
              <w:pStyle w:val="TAC"/>
              <w:rPr>
                <w:lang w:eastAsia="ja-JP"/>
              </w:rPr>
            </w:pPr>
          </w:p>
        </w:tc>
      </w:tr>
      <w:tr w:rsidR="00E6030C" w:rsidRPr="00FD0425" w14:paraId="20220B3D" w14:textId="77777777" w:rsidTr="00B746AF">
        <w:tblPrEx>
          <w:tblCellMar>
            <w:top w:w="0" w:type="dxa"/>
            <w:bottom w:w="0" w:type="dxa"/>
          </w:tblCellMar>
        </w:tblPrEx>
        <w:tc>
          <w:tcPr>
            <w:tcW w:w="2160" w:type="dxa"/>
          </w:tcPr>
          <w:p w14:paraId="59A10DAF" w14:textId="77777777" w:rsidR="00E6030C" w:rsidRPr="00FD0425" w:rsidRDefault="00E6030C" w:rsidP="00E6030C">
            <w:pPr>
              <w:pStyle w:val="TAL"/>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E6030C">
            <w:pPr>
              <w:pStyle w:val="TAL"/>
              <w:rPr>
                <w:rFonts w:eastAsia="Batang"/>
                <w:lang w:eastAsia="ja-JP"/>
              </w:rPr>
            </w:pPr>
            <w:r w:rsidRPr="00FD0425">
              <w:rPr>
                <w:lang w:eastAsia="zh-CN"/>
              </w:rPr>
              <w:t>O</w:t>
            </w:r>
          </w:p>
        </w:tc>
        <w:tc>
          <w:tcPr>
            <w:tcW w:w="1155" w:type="dxa"/>
          </w:tcPr>
          <w:p w14:paraId="416B8ACE" w14:textId="77777777" w:rsidR="00E6030C" w:rsidRPr="00FD0425" w:rsidRDefault="00E6030C" w:rsidP="00E6030C">
            <w:pPr>
              <w:pStyle w:val="TAL"/>
              <w:rPr>
                <w:lang w:eastAsia="ja-JP"/>
              </w:rPr>
            </w:pPr>
          </w:p>
        </w:tc>
        <w:tc>
          <w:tcPr>
            <w:tcW w:w="1559" w:type="dxa"/>
          </w:tcPr>
          <w:p w14:paraId="55B8D880" w14:textId="77777777" w:rsidR="00E6030C" w:rsidRPr="00FD0425" w:rsidRDefault="00E6030C" w:rsidP="00E6030C">
            <w:pPr>
              <w:pStyle w:val="TAL"/>
              <w:rPr>
                <w:lang w:eastAsia="ja-JP"/>
              </w:rPr>
            </w:pPr>
            <w:r w:rsidRPr="00FD0425">
              <w:rPr>
                <w:lang w:eastAsia="ja-JP"/>
              </w:rPr>
              <w:t>9.2.1.16</w:t>
            </w:r>
          </w:p>
        </w:tc>
        <w:tc>
          <w:tcPr>
            <w:tcW w:w="1843" w:type="dxa"/>
          </w:tcPr>
          <w:p w14:paraId="2F569445" w14:textId="77777777" w:rsidR="00E6030C" w:rsidRPr="00FD0425" w:rsidRDefault="00E6030C" w:rsidP="00E6030C">
            <w:pPr>
              <w:pStyle w:val="TAL"/>
              <w:rPr>
                <w:rFonts w:eastAsia="Batang"/>
                <w:lang w:eastAsia="ja-JP"/>
              </w:rPr>
            </w:pPr>
          </w:p>
        </w:tc>
        <w:tc>
          <w:tcPr>
            <w:tcW w:w="1134" w:type="dxa"/>
          </w:tcPr>
          <w:p w14:paraId="2782F8E1" w14:textId="77777777" w:rsidR="00E6030C" w:rsidRPr="00FD0425" w:rsidRDefault="00E6030C" w:rsidP="00E6030C">
            <w:pPr>
              <w:pStyle w:val="TAC"/>
              <w:rPr>
                <w:rFonts w:eastAsia="Batang"/>
                <w:lang w:eastAsia="ja-JP"/>
              </w:rPr>
            </w:pPr>
            <w:r w:rsidRPr="00FD0425">
              <w:t>–</w:t>
            </w:r>
          </w:p>
        </w:tc>
        <w:tc>
          <w:tcPr>
            <w:tcW w:w="1134" w:type="dxa"/>
          </w:tcPr>
          <w:p w14:paraId="66929319" w14:textId="77777777" w:rsidR="00E6030C" w:rsidRPr="00FD0425" w:rsidRDefault="00E6030C" w:rsidP="00E6030C">
            <w:pPr>
              <w:pStyle w:val="TAC"/>
              <w:rPr>
                <w:rFonts w:eastAsia="Batang"/>
                <w:lang w:eastAsia="ja-JP"/>
              </w:rPr>
            </w:pPr>
          </w:p>
        </w:tc>
      </w:tr>
      <w:tr w:rsidR="00E6030C" w:rsidRPr="00FD0425" w14:paraId="45CC03B9" w14:textId="77777777" w:rsidTr="00B746AF">
        <w:tblPrEx>
          <w:tblCellMar>
            <w:top w:w="0" w:type="dxa"/>
            <w:bottom w:w="0" w:type="dxa"/>
          </w:tblCellMar>
        </w:tblPrEx>
        <w:tc>
          <w:tcPr>
            <w:tcW w:w="2160" w:type="dxa"/>
          </w:tcPr>
          <w:p w14:paraId="5515DEE1" w14:textId="77777777" w:rsidR="00E6030C" w:rsidRPr="00FD0425" w:rsidRDefault="00E6030C" w:rsidP="00E6030C">
            <w:pPr>
              <w:pStyle w:val="TAL"/>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E6030C">
            <w:pPr>
              <w:pStyle w:val="TAL"/>
              <w:rPr>
                <w:lang w:eastAsia="zh-CN"/>
              </w:rPr>
            </w:pPr>
            <w:r w:rsidRPr="00FD0425">
              <w:rPr>
                <w:rFonts w:hint="eastAsia"/>
                <w:lang w:eastAsia="zh-CN"/>
              </w:rPr>
              <w:t>O</w:t>
            </w:r>
          </w:p>
        </w:tc>
        <w:tc>
          <w:tcPr>
            <w:tcW w:w="1155" w:type="dxa"/>
          </w:tcPr>
          <w:p w14:paraId="784EE9D3" w14:textId="77777777" w:rsidR="00E6030C" w:rsidRPr="00FD0425" w:rsidRDefault="00E6030C" w:rsidP="00E6030C">
            <w:pPr>
              <w:pStyle w:val="TAL"/>
              <w:rPr>
                <w:lang w:eastAsia="ja-JP"/>
              </w:rPr>
            </w:pPr>
          </w:p>
        </w:tc>
        <w:tc>
          <w:tcPr>
            <w:tcW w:w="1559" w:type="dxa"/>
          </w:tcPr>
          <w:p w14:paraId="066D3B18" w14:textId="77777777" w:rsidR="00E6030C" w:rsidRPr="00FD0425" w:rsidRDefault="00E6030C" w:rsidP="00E6030C">
            <w:pPr>
              <w:pStyle w:val="TAL"/>
              <w:rPr>
                <w:lang w:eastAsia="ja-JP"/>
              </w:rPr>
            </w:pPr>
            <w:r w:rsidRPr="00FD0425">
              <w:t>9.2.1.31</w:t>
            </w:r>
          </w:p>
        </w:tc>
        <w:tc>
          <w:tcPr>
            <w:tcW w:w="1843" w:type="dxa"/>
          </w:tcPr>
          <w:p w14:paraId="2780A983" w14:textId="77777777" w:rsidR="00E6030C" w:rsidRPr="00FD0425" w:rsidRDefault="00E6030C" w:rsidP="00E6030C">
            <w:pPr>
              <w:pStyle w:val="TAL"/>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0DF3DD5C" w14:textId="77777777" w:rsidR="00E6030C" w:rsidRPr="00FD0425" w:rsidRDefault="00E6030C" w:rsidP="00E6030C">
            <w:pPr>
              <w:pStyle w:val="TAC"/>
              <w:rPr>
                <w:rFonts w:hint="eastAsia"/>
                <w:lang w:eastAsia="zh-CN"/>
              </w:rPr>
            </w:pPr>
            <w:r w:rsidRPr="00FD0425">
              <w:t>YES</w:t>
            </w:r>
          </w:p>
        </w:tc>
        <w:tc>
          <w:tcPr>
            <w:tcW w:w="1134" w:type="dxa"/>
          </w:tcPr>
          <w:p w14:paraId="5F7FD2EF" w14:textId="77777777" w:rsidR="00E6030C" w:rsidRPr="00FD0425" w:rsidRDefault="00E6030C" w:rsidP="00E6030C">
            <w:pPr>
              <w:pStyle w:val="TAC"/>
              <w:rPr>
                <w:rFonts w:hint="eastAsia"/>
                <w:lang w:eastAsia="zh-CN"/>
              </w:rPr>
            </w:pPr>
            <w:r w:rsidRPr="00FD0425">
              <w:t>ignore</w:t>
            </w:r>
          </w:p>
        </w:tc>
      </w:tr>
    </w:tbl>
    <w:p w14:paraId="3EB7B570"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396">
          <w:tblGrid>
            <w:gridCol w:w="3686"/>
            <w:gridCol w:w="5670"/>
          </w:tblGrid>
        </w:tblGridChange>
      </w:tblGrid>
      <w:tr w:rsidR="00F02090" w:rsidRPr="00FD0425" w14:paraId="39D08CA8" w14:textId="77777777" w:rsidTr="00694C97">
        <w:tblPrEx>
          <w:tblCellMar>
            <w:top w:w="0" w:type="dxa"/>
            <w:bottom w:w="0" w:type="dxa"/>
          </w:tblCellMar>
        </w:tblPrEx>
        <w:tc>
          <w:tcPr>
            <w:tcW w:w="3686" w:type="dxa"/>
          </w:tcPr>
          <w:p w14:paraId="28B84C60" w14:textId="77777777" w:rsidR="00F02090" w:rsidRPr="00FD0425" w:rsidRDefault="00F02090" w:rsidP="00694C97">
            <w:pPr>
              <w:pStyle w:val="TAH"/>
              <w:rPr>
                <w:lang w:eastAsia="ja-JP"/>
              </w:rPr>
            </w:pPr>
            <w:r w:rsidRPr="00FD0425">
              <w:rPr>
                <w:lang w:eastAsia="ja-JP"/>
              </w:rPr>
              <w:t>Range bound</w:t>
            </w:r>
          </w:p>
        </w:tc>
        <w:tc>
          <w:tcPr>
            <w:tcW w:w="5670" w:type="dxa"/>
          </w:tcPr>
          <w:p w14:paraId="4156CBAD" w14:textId="77777777" w:rsidR="00F02090" w:rsidRPr="00FD0425" w:rsidRDefault="00F02090" w:rsidP="00694C97">
            <w:pPr>
              <w:pStyle w:val="TAH"/>
              <w:rPr>
                <w:lang w:eastAsia="ja-JP"/>
              </w:rPr>
            </w:pPr>
            <w:r w:rsidRPr="00FD0425">
              <w:rPr>
                <w:lang w:eastAsia="ja-JP"/>
              </w:rPr>
              <w:t>Explanation</w:t>
            </w:r>
          </w:p>
        </w:tc>
      </w:tr>
      <w:tr w:rsidR="00F02090" w:rsidRPr="00FD0425" w14:paraId="027A7AE6" w14:textId="77777777" w:rsidTr="00694C97">
        <w:tblPrEx>
          <w:tblCellMar>
            <w:top w:w="0" w:type="dxa"/>
            <w:bottom w:w="0" w:type="dxa"/>
          </w:tblCellMar>
        </w:tblPrEx>
        <w:tc>
          <w:tcPr>
            <w:tcW w:w="3686" w:type="dxa"/>
          </w:tcPr>
          <w:p w14:paraId="10B0D696"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694C97">
            <w:pPr>
              <w:pStyle w:val="TAL"/>
              <w:rPr>
                <w:lang w:eastAsia="ja-JP"/>
              </w:rPr>
            </w:pPr>
            <w:r w:rsidRPr="00FD0425">
              <w:rPr>
                <w:lang w:eastAsia="ja-JP"/>
              </w:rPr>
              <w:t>Maximum no. of PDU sessions. Value is 256</w:t>
            </w:r>
          </w:p>
        </w:tc>
      </w:tr>
      <w:tr w:rsidR="00F02090" w:rsidRPr="00FD0425" w14:paraId="170F65B2" w14:textId="77777777" w:rsidTr="00694C97">
        <w:tblPrEx>
          <w:tblCellMar>
            <w:top w:w="0" w:type="dxa"/>
            <w:bottom w:w="0" w:type="dxa"/>
          </w:tblCellMar>
        </w:tblPrEx>
        <w:tc>
          <w:tcPr>
            <w:tcW w:w="3686" w:type="dxa"/>
          </w:tcPr>
          <w:p w14:paraId="2FC980C7" w14:textId="77777777" w:rsidR="00F02090" w:rsidRPr="00FD0425" w:rsidRDefault="00F02090" w:rsidP="00694C97">
            <w:pPr>
              <w:pStyle w:val="TAL"/>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694C97">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44BD0F31" w14:textId="77777777" w:rsidR="00F02090" w:rsidRPr="00FD0425" w:rsidRDefault="00F02090" w:rsidP="00F02090">
      <w:pPr>
        <w:rPr>
          <w:lang w:eastAsia="ja-JP"/>
        </w:rPr>
      </w:pPr>
    </w:p>
    <w:p w14:paraId="23FCA71D" w14:textId="77777777" w:rsidR="00F02090" w:rsidRPr="00FD0425" w:rsidRDefault="00F02090" w:rsidP="00F02090">
      <w:pPr>
        <w:pStyle w:val="Heading4"/>
      </w:pPr>
      <w:bookmarkStart w:id="4397" w:name="_Toc20955238"/>
      <w:bookmarkStart w:id="4398" w:name="_Toc29991435"/>
      <w:bookmarkStart w:id="4399" w:name="_Toc36555835"/>
      <w:bookmarkStart w:id="4400" w:name="_Toc44497555"/>
      <w:bookmarkStart w:id="4401" w:name="_Toc45107943"/>
      <w:bookmarkStart w:id="4402" w:name="_Toc45901563"/>
      <w:bookmarkStart w:id="4403" w:name="_Toc51850642"/>
      <w:bookmarkStart w:id="4404" w:name="_Toc56693645"/>
      <w:bookmarkStart w:id="4405" w:name="_Toc64447188"/>
      <w:bookmarkStart w:id="4406" w:name="_Toc66286682"/>
      <w:bookmarkStart w:id="4407" w:name="_Toc74151377"/>
      <w:bookmarkStart w:id="4408" w:name="_Toc88653849"/>
      <w:bookmarkStart w:id="4409" w:name="_Toc97904205"/>
      <w:bookmarkStart w:id="4410" w:name="_Toc105175246"/>
      <w:bookmarkStart w:id="4411" w:name="_Toc113826276"/>
      <w:bookmarkStart w:id="4412" w:name="_Toc120032402"/>
      <w:r w:rsidRPr="00FD0425">
        <w:t>9.2.1.3</w:t>
      </w:r>
      <w:r w:rsidRPr="00FD0425">
        <w:tab/>
        <w:t>PDU Session Resources Not Admitted List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EA3D4FC" w14:textId="77777777" w:rsidR="00F02090" w:rsidRPr="00FD0425" w:rsidRDefault="00F02090" w:rsidP="00F02090">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02090" w:rsidRPr="00FD0425" w14:paraId="077D9553" w14:textId="77777777" w:rsidTr="00694C97">
        <w:tblPrEx>
          <w:tblCellMar>
            <w:top w:w="0" w:type="dxa"/>
            <w:bottom w:w="0" w:type="dxa"/>
          </w:tblCellMar>
        </w:tblPrEx>
        <w:tc>
          <w:tcPr>
            <w:tcW w:w="2160" w:type="dxa"/>
          </w:tcPr>
          <w:p w14:paraId="5E2E8C08" w14:textId="77777777" w:rsidR="00F02090" w:rsidRPr="00FD0425" w:rsidRDefault="00F02090" w:rsidP="00694C97">
            <w:pPr>
              <w:pStyle w:val="TAH"/>
              <w:rPr>
                <w:lang w:eastAsia="ja-JP"/>
              </w:rPr>
            </w:pPr>
            <w:r w:rsidRPr="00FD0425">
              <w:rPr>
                <w:lang w:eastAsia="ja-JP"/>
              </w:rPr>
              <w:t>IE/Group Name</w:t>
            </w:r>
          </w:p>
        </w:tc>
        <w:tc>
          <w:tcPr>
            <w:tcW w:w="1080" w:type="dxa"/>
          </w:tcPr>
          <w:p w14:paraId="3ABEE97F" w14:textId="77777777" w:rsidR="00F02090" w:rsidRPr="00FD0425" w:rsidRDefault="00F02090" w:rsidP="00694C97">
            <w:pPr>
              <w:pStyle w:val="TAH"/>
              <w:rPr>
                <w:lang w:eastAsia="ja-JP"/>
              </w:rPr>
            </w:pPr>
            <w:r w:rsidRPr="00FD0425">
              <w:rPr>
                <w:lang w:eastAsia="ja-JP"/>
              </w:rPr>
              <w:t>Presence</w:t>
            </w:r>
          </w:p>
        </w:tc>
        <w:tc>
          <w:tcPr>
            <w:tcW w:w="1296" w:type="dxa"/>
          </w:tcPr>
          <w:p w14:paraId="491077C4" w14:textId="77777777" w:rsidR="00F02090" w:rsidRPr="00FD0425" w:rsidRDefault="00F02090" w:rsidP="00694C97">
            <w:pPr>
              <w:pStyle w:val="TAH"/>
              <w:rPr>
                <w:lang w:eastAsia="ja-JP"/>
              </w:rPr>
            </w:pPr>
            <w:r w:rsidRPr="00FD0425">
              <w:rPr>
                <w:lang w:eastAsia="ja-JP"/>
              </w:rPr>
              <w:t>Range</w:t>
            </w:r>
          </w:p>
        </w:tc>
        <w:tc>
          <w:tcPr>
            <w:tcW w:w="1843" w:type="dxa"/>
          </w:tcPr>
          <w:p w14:paraId="17CF70C0" w14:textId="77777777" w:rsidR="00F02090" w:rsidRPr="00FD0425" w:rsidRDefault="00F02090" w:rsidP="00694C97">
            <w:pPr>
              <w:pStyle w:val="TAH"/>
              <w:rPr>
                <w:lang w:eastAsia="ja-JP"/>
              </w:rPr>
            </w:pPr>
            <w:r w:rsidRPr="00FD0425">
              <w:rPr>
                <w:lang w:eastAsia="ja-JP"/>
              </w:rPr>
              <w:t>IE type and reference</w:t>
            </w:r>
          </w:p>
        </w:tc>
        <w:tc>
          <w:tcPr>
            <w:tcW w:w="2977" w:type="dxa"/>
          </w:tcPr>
          <w:p w14:paraId="0C25215D" w14:textId="77777777" w:rsidR="00F02090" w:rsidRPr="00FD0425" w:rsidRDefault="00F02090" w:rsidP="00694C97">
            <w:pPr>
              <w:pStyle w:val="TAH"/>
              <w:rPr>
                <w:lang w:eastAsia="ja-JP"/>
              </w:rPr>
            </w:pPr>
            <w:r w:rsidRPr="00FD0425">
              <w:rPr>
                <w:lang w:eastAsia="ja-JP"/>
              </w:rPr>
              <w:t>Semantics description</w:t>
            </w:r>
          </w:p>
        </w:tc>
      </w:tr>
      <w:tr w:rsidR="00F02090" w:rsidRPr="00FD0425" w14:paraId="5FDD2246" w14:textId="77777777" w:rsidTr="00694C97">
        <w:tblPrEx>
          <w:tblCellMar>
            <w:top w:w="0" w:type="dxa"/>
            <w:bottom w:w="0" w:type="dxa"/>
          </w:tblCellMar>
        </w:tblPrEx>
        <w:tc>
          <w:tcPr>
            <w:tcW w:w="2160" w:type="dxa"/>
          </w:tcPr>
          <w:p w14:paraId="77D64EE4" w14:textId="77777777" w:rsidR="00F02090" w:rsidRPr="00FD0425" w:rsidRDefault="00F02090" w:rsidP="00694C97">
            <w:pPr>
              <w:pStyle w:val="TAL"/>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694C97">
            <w:pPr>
              <w:pStyle w:val="TAL"/>
              <w:rPr>
                <w:rFonts w:eastAsia="Batang"/>
                <w:lang w:eastAsia="ja-JP"/>
              </w:rPr>
            </w:pPr>
          </w:p>
        </w:tc>
        <w:tc>
          <w:tcPr>
            <w:tcW w:w="1296" w:type="dxa"/>
          </w:tcPr>
          <w:p w14:paraId="7A88F760" w14:textId="77777777" w:rsidR="00F02090" w:rsidRPr="00FD0425" w:rsidRDefault="00F02090" w:rsidP="00694C97">
            <w:pPr>
              <w:pStyle w:val="TAL"/>
              <w:rPr>
                <w:bCs/>
                <w:i/>
                <w:szCs w:val="18"/>
                <w:lang w:eastAsia="ja-JP"/>
              </w:rPr>
            </w:pPr>
            <w:r w:rsidRPr="00FD0425">
              <w:rPr>
                <w:bCs/>
                <w:i/>
                <w:szCs w:val="18"/>
                <w:lang w:eastAsia="ja-JP"/>
              </w:rPr>
              <w:t>1</w:t>
            </w:r>
          </w:p>
        </w:tc>
        <w:tc>
          <w:tcPr>
            <w:tcW w:w="1843" w:type="dxa"/>
          </w:tcPr>
          <w:p w14:paraId="73872677" w14:textId="77777777" w:rsidR="00F02090" w:rsidRPr="00FD0425" w:rsidRDefault="00F02090" w:rsidP="00694C97">
            <w:pPr>
              <w:pStyle w:val="TAL"/>
              <w:rPr>
                <w:lang w:eastAsia="ja-JP"/>
              </w:rPr>
            </w:pPr>
          </w:p>
        </w:tc>
        <w:tc>
          <w:tcPr>
            <w:tcW w:w="2977" w:type="dxa"/>
          </w:tcPr>
          <w:p w14:paraId="22DBA888" w14:textId="77777777" w:rsidR="00F02090" w:rsidRPr="00FD0425" w:rsidRDefault="00F02090" w:rsidP="00694C97">
            <w:pPr>
              <w:pStyle w:val="TAL"/>
              <w:rPr>
                <w:lang w:eastAsia="ja-JP"/>
              </w:rPr>
            </w:pPr>
          </w:p>
        </w:tc>
      </w:tr>
      <w:tr w:rsidR="00F02090" w:rsidRPr="00FD0425" w14:paraId="67228596" w14:textId="77777777" w:rsidTr="00694C97">
        <w:tblPrEx>
          <w:tblCellMar>
            <w:top w:w="0" w:type="dxa"/>
            <w:bottom w:w="0" w:type="dxa"/>
          </w:tblCellMar>
        </w:tblPrEx>
        <w:tc>
          <w:tcPr>
            <w:tcW w:w="2160" w:type="dxa"/>
          </w:tcPr>
          <w:p w14:paraId="4178D276" w14:textId="77777777" w:rsidR="00F02090" w:rsidRPr="00FD0425" w:rsidRDefault="00F02090" w:rsidP="00694C97">
            <w:pPr>
              <w:pStyle w:val="TAL"/>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694C97">
            <w:pPr>
              <w:pStyle w:val="TAL"/>
              <w:rPr>
                <w:rFonts w:eastAsia="Batang"/>
                <w:lang w:eastAsia="ja-JP"/>
              </w:rPr>
            </w:pPr>
          </w:p>
        </w:tc>
        <w:tc>
          <w:tcPr>
            <w:tcW w:w="1296" w:type="dxa"/>
          </w:tcPr>
          <w:p w14:paraId="47CBEA9D" w14:textId="77777777" w:rsidR="00F02090" w:rsidRPr="00FD0425" w:rsidRDefault="00F02090" w:rsidP="00694C97">
            <w:pPr>
              <w:pStyle w:val="TAL"/>
              <w:rPr>
                <w:i/>
                <w:szCs w:val="18"/>
                <w:lang w:eastAsia="ja-JP"/>
              </w:rPr>
            </w:pPr>
            <w:r w:rsidRPr="00FD0425">
              <w:rPr>
                <w:bCs/>
                <w:i/>
                <w:szCs w:val="18"/>
                <w:lang w:eastAsia="ja-JP"/>
              </w:rPr>
              <w:t>1..&lt;maxnoofPDUSessions&gt;</w:t>
            </w:r>
          </w:p>
        </w:tc>
        <w:tc>
          <w:tcPr>
            <w:tcW w:w="1843" w:type="dxa"/>
          </w:tcPr>
          <w:p w14:paraId="74F463C5" w14:textId="77777777" w:rsidR="00F02090" w:rsidRPr="00FD0425" w:rsidRDefault="00F02090" w:rsidP="00694C97">
            <w:pPr>
              <w:pStyle w:val="TAL"/>
              <w:rPr>
                <w:lang w:eastAsia="ja-JP"/>
              </w:rPr>
            </w:pPr>
          </w:p>
        </w:tc>
        <w:tc>
          <w:tcPr>
            <w:tcW w:w="2977" w:type="dxa"/>
          </w:tcPr>
          <w:p w14:paraId="5EA47B7E" w14:textId="77777777" w:rsidR="00F02090" w:rsidRPr="00FD0425" w:rsidRDefault="00F02090" w:rsidP="00694C97">
            <w:pPr>
              <w:pStyle w:val="TAL"/>
              <w:rPr>
                <w:lang w:eastAsia="ja-JP"/>
              </w:rPr>
            </w:pPr>
          </w:p>
        </w:tc>
      </w:tr>
      <w:tr w:rsidR="00F02090" w:rsidRPr="00FD0425" w14:paraId="498E392F" w14:textId="77777777" w:rsidTr="00694C97">
        <w:tblPrEx>
          <w:tblCellMar>
            <w:top w:w="0" w:type="dxa"/>
            <w:bottom w:w="0" w:type="dxa"/>
          </w:tblCellMar>
        </w:tblPrEx>
        <w:tc>
          <w:tcPr>
            <w:tcW w:w="2160" w:type="dxa"/>
          </w:tcPr>
          <w:p w14:paraId="326BAC27" w14:textId="77777777" w:rsidR="00F02090" w:rsidRPr="00FD0425" w:rsidRDefault="00F02090" w:rsidP="00694C97">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694C97">
            <w:pPr>
              <w:pStyle w:val="TAL"/>
              <w:rPr>
                <w:lang w:eastAsia="ja-JP"/>
              </w:rPr>
            </w:pPr>
            <w:r w:rsidRPr="00FD0425">
              <w:rPr>
                <w:rFonts w:eastAsia="Batang"/>
                <w:lang w:eastAsia="ja-JP"/>
              </w:rPr>
              <w:t>M</w:t>
            </w:r>
          </w:p>
        </w:tc>
        <w:tc>
          <w:tcPr>
            <w:tcW w:w="1296" w:type="dxa"/>
          </w:tcPr>
          <w:p w14:paraId="1BDBC1AA" w14:textId="77777777" w:rsidR="00F02090" w:rsidRPr="00FD0425" w:rsidRDefault="00F02090" w:rsidP="00694C97">
            <w:pPr>
              <w:pStyle w:val="TAL"/>
              <w:rPr>
                <w:lang w:eastAsia="ja-JP"/>
              </w:rPr>
            </w:pPr>
          </w:p>
        </w:tc>
        <w:tc>
          <w:tcPr>
            <w:tcW w:w="1843" w:type="dxa"/>
          </w:tcPr>
          <w:p w14:paraId="58A160B6" w14:textId="77777777" w:rsidR="00F02090" w:rsidRPr="00FD0425" w:rsidRDefault="00F02090" w:rsidP="00694C97">
            <w:pPr>
              <w:pStyle w:val="TAL"/>
              <w:rPr>
                <w:lang w:eastAsia="ja-JP"/>
              </w:rPr>
            </w:pPr>
            <w:r w:rsidRPr="00FD0425">
              <w:rPr>
                <w:lang w:eastAsia="ja-JP"/>
              </w:rPr>
              <w:t>9.2.3.18</w:t>
            </w:r>
          </w:p>
        </w:tc>
        <w:tc>
          <w:tcPr>
            <w:tcW w:w="2977" w:type="dxa"/>
          </w:tcPr>
          <w:p w14:paraId="42080AAC" w14:textId="77777777" w:rsidR="00F02090" w:rsidRPr="00FD0425" w:rsidRDefault="00F02090" w:rsidP="00694C97">
            <w:pPr>
              <w:pStyle w:val="TAL"/>
              <w:rPr>
                <w:lang w:eastAsia="ja-JP"/>
              </w:rPr>
            </w:pPr>
          </w:p>
        </w:tc>
      </w:tr>
      <w:tr w:rsidR="00F02090" w:rsidRPr="00FD0425" w14:paraId="6522AFC8" w14:textId="77777777" w:rsidTr="00694C97">
        <w:tblPrEx>
          <w:tblCellMar>
            <w:top w:w="0" w:type="dxa"/>
            <w:bottom w:w="0" w:type="dxa"/>
          </w:tblCellMar>
        </w:tblPrEx>
        <w:tc>
          <w:tcPr>
            <w:tcW w:w="2160" w:type="dxa"/>
          </w:tcPr>
          <w:p w14:paraId="70348B99" w14:textId="77777777" w:rsidR="00F02090" w:rsidRPr="00FD0425" w:rsidRDefault="00F02090" w:rsidP="00694C97">
            <w:pPr>
              <w:pStyle w:val="TAL"/>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694C97">
            <w:pPr>
              <w:pStyle w:val="TAL"/>
              <w:rPr>
                <w:lang w:eastAsia="ja-JP"/>
              </w:rPr>
            </w:pPr>
            <w:r w:rsidRPr="00FD0425">
              <w:rPr>
                <w:rFonts w:eastAsia="Batang"/>
                <w:lang w:eastAsia="ja-JP"/>
              </w:rPr>
              <w:t>O</w:t>
            </w:r>
          </w:p>
        </w:tc>
        <w:tc>
          <w:tcPr>
            <w:tcW w:w="1296" w:type="dxa"/>
          </w:tcPr>
          <w:p w14:paraId="65D0268F" w14:textId="77777777" w:rsidR="00F02090" w:rsidRPr="00FD0425" w:rsidRDefault="00F02090" w:rsidP="00694C97">
            <w:pPr>
              <w:pStyle w:val="TAL"/>
              <w:rPr>
                <w:lang w:eastAsia="ja-JP"/>
              </w:rPr>
            </w:pPr>
          </w:p>
        </w:tc>
        <w:tc>
          <w:tcPr>
            <w:tcW w:w="1843" w:type="dxa"/>
          </w:tcPr>
          <w:p w14:paraId="7D64164F" w14:textId="77777777" w:rsidR="00F02090" w:rsidRPr="00FD0425" w:rsidRDefault="00F02090" w:rsidP="00694C97">
            <w:pPr>
              <w:pStyle w:val="TAL"/>
              <w:rPr>
                <w:lang w:eastAsia="ja-JP"/>
              </w:rPr>
            </w:pPr>
            <w:r w:rsidRPr="00FD0425">
              <w:rPr>
                <w:lang w:eastAsia="ja-JP"/>
              </w:rPr>
              <w:t>9.2.3.2</w:t>
            </w:r>
          </w:p>
        </w:tc>
        <w:tc>
          <w:tcPr>
            <w:tcW w:w="2977" w:type="dxa"/>
          </w:tcPr>
          <w:p w14:paraId="03B8D727" w14:textId="77777777" w:rsidR="00F02090" w:rsidRPr="00FD0425" w:rsidRDefault="00F02090" w:rsidP="00694C97">
            <w:pPr>
              <w:pStyle w:val="TAL"/>
              <w:rPr>
                <w:lang w:eastAsia="ja-JP"/>
              </w:rPr>
            </w:pPr>
          </w:p>
        </w:tc>
      </w:tr>
    </w:tbl>
    <w:p w14:paraId="7EBE89D5" w14:textId="77777777" w:rsidR="00F02090" w:rsidRPr="00FD0425" w:rsidRDefault="00F02090" w:rsidP="00F02090">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blPrEx>
          <w:tblCellMar>
            <w:top w:w="0" w:type="dxa"/>
            <w:bottom w:w="0" w:type="dxa"/>
          </w:tblCellMar>
        </w:tblPrEx>
        <w:tc>
          <w:tcPr>
            <w:tcW w:w="3686" w:type="dxa"/>
          </w:tcPr>
          <w:p w14:paraId="6EBAAC15" w14:textId="77777777" w:rsidR="00F02090" w:rsidRPr="00FD0425" w:rsidRDefault="00F02090" w:rsidP="00694C97">
            <w:pPr>
              <w:pStyle w:val="TAH"/>
              <w:rPr>
                <w:lang w:eastAsia="ja-JP"/>
              </w:rPr>
            </w:pPr>
            <w:r w:rsidRPr="00FD0425">
              <w:rPr>
                <w:lang w:eastAsia="ja-JP"/>
              </w:rPr>
              <w:t>Range bound</w:t>
            </w:r>
          </w:p>
        </w:tc>
        <w:tc>
          <w:tcPr>
            <w:tcW w:w="5353" w:type="dxa"/>
          </w:tcPr>
          <w:p w14:paraId="0A689DA4" w14:textId="77777777" w:rsidR="00F02090" w:rsidRPr="00FD0425" w:rsidRDefault="00F02090" w:rsidP="00694C97">
            <w:pPr>
              <w:pStyle w:val="TAH"/>
              <w:rPr>
                <w:lang w:eastAsia="ja-JP"/>
              </w:rPr>
            </w:pPr>
            <w:r w:rsidRPr="00FD0425">
              <w:rPr>
                <w:lang w:eastAsia="ja-JP"/>
              </w:rPr>
              <w:t>Explanation</w:t>
            </w:r>
          </w:p>
        </w:tc>
      </w:tr>
      <w:tr w:rsidR="00F02090" w:rsidRPr="00FD0425" w14:paraId="661A5421" w14:textId="77777777" w:rsidTr="00694C97">
        <w:tblPrEx>
          <w:tblCellMar>
            <w:top w:w="0" w:type="dxa"/>
            <w:bottom w:w="0" w:type="dxa"/>
          </w:tblCellMar>
        </w:tblPrEx>
        <w:tc>
          <w:tcPr>
            <w:tcW w:w="3686" w:type="dxa"/>
          </w:tcPr>
          <w:p w14:paraId="08FC941C" w14:textId="77777777" w:rsidR="00F02090" w:rsidRPr="00FD0425" w:rsidRDefault="00F02090" w:rsidP="00694C97">
            <w:pPr>
              <w:pStyle w:val="TAL"/>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694C97">
            <w:pPr>
              <w:pStyle w:val="TAL"/>
              <w:rPr>
                <w:lang w:eastAsia="ja-JP"/>
              </w:rPr>
            </w:pPr>
            <w:r w:rsidRPr="00FD0425">
              <w:rPr>
                <w:lang w:eastAsia="ja-JP"/>
              </w:rPr>
              <w:t>Maximum no. of PDU sessions. Value is 256</w:t>
            </w:r>
          </w:p>
        </w:tc>
      </w:tr>
    </w:tbl>
    <w:p w14:paraId="1B1A67CF" w14:textId="77777777" w:rsidR="00F02090" w:rsidRPr="00FD0425" w:rsidRDefault="00F02090" w:rsidP="00F02090">
      <w:pPr>
        <w:rPr>
          <w:lang w:val="fr-FR"/>
        </w:rPr>
      </w:pPr>
    </w:p>
    <w:p w14:paraId="5F0D204D" w14:textId="77777777" w:rsidR="00F02090" w:rsidRPr="00FD0425" w:rsidRDefault="00F02090" w:rsidP="00F02090">
      <w:pPr>
        <w:pStyle w:val="Heading4"/>
        <w:rPr>
          <w:lang w:val="fr-FR"/>
        </w:rPr>
      </w:pPr>
      <w:bookmarkStart w:id="4413" w:name="_Toc20955239"/>
      <w:bookmarkStart w:id="4414" w:name="_Toc29991436"/>
      <w:bookmarkStart w:id="4415" w:name="_Toc36555836"/>
      <w:bookmarkStart w:id="4416" w:name="_Toc44497556"/>
      <w:bookmarkStart w:id="4417" w:name="_Toc45107944"/>
      <w:bookmarkStart w:id="4418" w:name="_Toc45901564"/>
      <w:bookmarkStart w:id="4419" w:name="_Toc51850643"/>
      <w:bookmarkStart w:id="4420" w:name="_Toc56693646"/>
      <w:bookmarkStart w:id="4421" w:name="_Toc64447189"/>
      <w:bookmarkStart w:id="4422" w:name="_Toc66286683"/>
      <w:bookmarkStart w:id="4423" w:name="_Toc74151378"/>
      <w:bookmarkStart w:id="4424" w:name="_Toc88653850"/>
      <w:bookmarkStart w:id="4425" w:name="_Toc97904206"/>
      <w:bookmarkStart w:id="4426" w:name="_Toc105175247"/>
      <w:bookmarkStart w:id="4427" w:name="_Toc113826277"/>
      <w:bookmarkStart w:id="4428" w:name="_Toc120032403"/>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159D1B58" w14:textId="77777777" w:rsidR="00F02090" w:rsidRPr="00FD0425" w:rsidRDefault="00F02090" w:rsidP="00F02090">
      <w:pPr>
        <w:rPr>
          <w:rFonts w:hint="eastAsia"/>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02090" w:rsidRPr="00FD0425" w14:paraId="0DC51810" w14:textId="77777777" w:rsidTr="00694C97">
        <w:tblPrEx>
          <w:tblCellMar>
            <w:top w:w="0" w:type="dxa"/>
            <w:bottom w:w="0" w:type="dxa"/>
          </w:tblCellMar>
        </w:tblPrEx>
        <w:tc>
          <w:tcPr>
            <w:tcW w:w="2160" w:type="dxa"/>
          </w:tcPr>
          <w:p w14:paraId="472EABA0"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694C97">
            <w:pPr>
              <w:pStyle w:val="TAH"/>
              <w:rPr>
                <w:rFonts w:cs="Arial"/>
                <w:lang w:eastAsia="ja-JP"/>
              </w:rPr>
            </w:pPr>
            <w:r w:rsidRPr="00FD0425">
              <w:rPr>
                <w:rFonts w:cs="Arial"/>
                <w:lang w:eastAsia="ja-JP"/>
              </w:rPr>
              <w:t>Presence</w:t>
            </w:r>
          </w:p>
        </w:tc>
        <w:tc>
          <w:tcPr>
            <w:tcW w:w="1296" w:type="dxa"/>
          </w:tcPr>
          <w:p w14:paraId="5D432E54" w14:textId="77777777" w:rsidR="00F02090" w:rsidRPr="00FD0425" w:rsidRDefault="00F02090" w:rsidP="00694C97">
            <w:pPr>
              <w:pStyle w:val="TAH"/>
              <w:rPr>
                <w:rFonts w:cs="Arial"/>
                <w:lang w:eastAsia="ja-JP"/>
              </w:rPr>
            </w:pPr>
            <w:r w:rsidRPr="00FD0425">
              <w:rPr>
                <w:rFonts w:cs="Arial"/>
                <w:lang w:eastAsia="ja-JP"/>
              </w:rPr>
              <w:t>Range</w:t>
            </w:r>
          </w:p>
        </w:tc>
        <w:tc>
          <w:tcPr>
            <w:tcW w:w="1843" w:type="dxa"/>
          </w:tcPr>
          <w:p w14:paraId="7555455F"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977" w:type="dxa"/>
          </w:tcPr>
          <w:p w14:paraId="63534D30"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51D34BF4" w14:textId="77777777" w:rsidTr="00694C97">
        <w:tblPrEx>
          <w:tblCellMar>
            <w:top w:w="0" w:type="dxa"/>
            <w:bottom w:w="0" w:type="dxa"/>
          </w:tblCellMar>
        </w:tblPrEx>
        <w:tc>
          <w:tcPr>
            <w:tcW w:w="2160" w:type="dxa"/>
          </w:tcPr>
          <w:p w14:paraId="5D38C752" w14:textId="77777777" w:rsidR="00F02090" w:rsidRPr="00FD0425" w:rsidRDefault="00F02090" w:rsidP="00694C97">
            <w:pPr>
              <w:pStyle w:val="TAL"/>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694C97">
            <w:pPr>
              <w:pStyle w:val="TAL"/>
              <w:rPr>
                <w:rFonts w:eastAsia="Batang"/>
                <w:lang w:eastAsia="ja-JP"/>
              </w:rPr>
            </w:pPr>
          </w:p>
        </w:tc>
        <w:tc>
          <w:tcPr>
            <w:tcW w:w="1296" w:type="dxa"/>
          </w:tcPr>
          <w:p w14:paraId="47957E84" w14:textId="77777777" w:rsidR="00F02090" w:rsidRPr="00FD0425" w:rsidRDefault="00F02090" w:rsidP="00694C97">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4D237714" w14:textId="77777777" w:rsidR="00F02090" w:rsidRPr="00FD0425" w:rsidRDefault="00F02090" w:rsidP="00694C97">
            <w:pPr>
              <w:pStyle w:val="TAL"/>
              <w:rPr>
                <w:lang w:eastAsia="ja-JP"/>
              </w:rPr>
            </w:pPr>
          </w:p>
        </w:tc>
        <w:tc>
          <w:tcPr>
            <w:tcW w:w="2977" w:type="dxa"/>
          </w:tcPr>
          <w:p w14:paraId="649C0E09" w14:textId="77777777" w:rsidR="00F02090" w:rsidRPr="00FD0425" w:rsidRDefault="00F02090" w:rsidP="00694C97">
            <w:pPr>
              <w:pStyle w:val="TAL"/>
              <w:rPr>
                <w:lang w:eastAsia="ja-JP"/>
              </w:rPr>
            </w:pPr>
          </w:p>
        </w:tc>
      </w:tr>
      <w:tr w:rsidR="00F02090" w:rsidRPr="00FD0425" w14:paraId="657C71D9" w14:textId="77777777" w:rsidTr="00694C97">
        <w:tblPrEx>
          <w:tblCellMar>
            <w:top w:w="0" w:type="dxa"/>
            <w:bottom w:w="0" w:type="dxa"/>
          </w:tblCellMar>
        </w:tblPrEx>
        <w:tc>
          <w:tcPr>
            <w:tcW w:w="2160" w:type="dxa"/>
          </w:tcPr>
          <w:p w14:paraId="3215C3EE" w14:textId="77777777" w:rsidR="00F02090" w:rsidRPr="00FD0425" w:rsidRDefault="00F02090" w:rsidP="00694C97">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694C97">
            <w:pPr>
              <w:pStyle w:val="TAL"/>
              <w:rPr>
                <w:lang w:eastAsia="ja-JP"/>
              </w:rPr>
            </w:pPr>
            <w:r w:rsidRPr="00FD0425">
              <w:rPr>
                <w:rFonts w:eastAsia="Batang"/>
                <w:lang w:eastAsia="ja-JP"/>
              </w:rPr>
              <w:t>M</w:t>
            </w:r>
          </w:p>
        </w:tc>
        <w:tc>
          <w:tcPr>
            <w:tcW w:w="1296" w:type="dxa"/>
          </w:tcPr>
          <w:p w14:paraId="0FD370DB" w14:textId="77777777" w:rsidR="00F02090" w:rsidRPr="00FD0425" w:rsidRDefault="00F02090" w:rsidP="00694C97">
            <w:pPr>
              <w:pStyle w:val="TAL"/>
              <w:rPr>
                <w:lang w:eastAsia="ja-JP"/>
              </w:rPr>
            </w:pPr>
          </w:p>
        </w:tc>
        <w:tc>
          <w:tcPr>
            <w:tcW w:w="1843" w:type="dxa"/>
          </w:tcPr>
          <w:p w14:paraId="3D9D3A94" w14:textId="77777777" w:rsidR="00F02090" w:rsidRPr="00FD0425" w:rsidRDefault="00F02090" w:rsidP="00694C97">
            <w:pPr>
              <w:pStyle w:val="TAL"/>
              <w:rPr>
                <w:lang w:eastAsia="ja-JP"/>
              </w:rPr>
            </w:pPr>
            <w:r w:rsidRPr="00FD0425">
              <w:rPr>
                <w:lang w:eastAsia="ja-JP"/>
              </w:rPr>
              <w:t>9.2.3.10</w:t>
            </w:r>
          </w:p>
        </w:tc>
        <w:tc>
          <w:tcPr>
            <w:tcW w:w="2977" w:type="dxa"/>
          </w:tcPr>
          <w:p w14:paraId="53DD225F" w14:textId="77777777" w:rsidR="00F02090" w:rsidRPr="00FD0425" w:rsidRDefault="00F02090" w:rsidP="00694C97">
            <w:pPr>
              <w:pStyle w:val="TAL"/>
              <w:rPr>
                <w:rFonts w:hint="eastAsia"/>
                <w:lang w:eastAsia="zh-CN"/>
              </w:rPr>
            </w:pPr>
          </w:p>
        </w:tc>
      </w:tr>
      <w:tr w:rsidR="00F02090" w:rsidRPr="00FD0425" w14:paraId="67F07453" w14:textId="77777777" w:rsidTr="00694C97">
        <w:tblPrEx>
          <w:tblCellMar>
            <w:top w:w="0" w:type="dxa"/>
            <w:bottom w:w="0" w:type="dxa"/>
          </w:tblCellMar>
        </w:tblPrEx>
        <w:tc>
          <w:tcPr>
            <w:tcW w:w="2160" w:type="dxa"/>
          </w:tcPr>
          <w:p w14:paraId="72287BC7" w14:textId="77777777" w:rsidR="00F02090" w:rsidRPr="00FD0425" w:rsidRDefault="00F02090" w:rsidP="00694C97">
            <w:pPr>
              <w:pStyle w:val="TAL"/>
              <w:ind w:left="113"/>
              <w:rPr>
                <w:rFonts w:hint="eastAsia"/>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694C97">
            <w:pPr>
              <w:pStyle w:val="TAL"/>
              <w:rPr>
                <w:rFonts w:hint="eastAsia"/>
                <w:lang w:eastAsia="zh-CN"/>
              </w:rPr>
            </w:pPr>
            <w:r w:rsidRPr="00FD0425">
              <w:rPr>
                <w:rFonts w:hint="eastAsia"/>
                <w:lang w:eastAsia="zh-CN"/>
              </w:rPr>
              <w:t>O</w:t>
            </w:r>
          </w:p>
        </w:tc>
        <w:tc>
          <w:tcPr>
            <w:tcW w:w="1296" w:type="dxa"/>
          </w:tcPr>
          <w:p w14:paraId="1D86017E" w14:textId="77777777" w:rsidR="00F02090" w:rsidRPr="00FD0425" w:rsidRDefault="00F02090" w:rsidP="00694C97">
            <w:pPr>
              <w:pStyle w:val="TAL"/>
              <w:rPr>
                <w:lang w:eastAsia="ja-JP"/>
              </w:rPr>
            </w:pPr>
          </w:p>
        </w:tc>
        <w:tc>
          <w:tcPr>
            <w:tcW w:w="1843" w:type="dxa"/>
          </w:tcPr>
          <w:p w14:paraId="38F3F16D" w14:textId="77777777" w:rsidR="00F02090" w:rsidRPr="00FD0425" w:rsidRDefault="00F02090" w:rsidP="00694C97">
            <w:pPr>
              <w:pStyle w:val="TAL"/>
              <w:rPr>
                <w:lang w:eastAsia="ja-JP"/>
              </w:rPr>
            </w:pPr>
            <w:r w:rsidRPr="00FD0425">
              <w:rPr>
                <w:lang w:eastAsia="ja-JP"/>
              </w:rPr>
              <w:t>9.2.3.2</w:t>
            </w:r>
          </w:p>
        </w:tc>
        <w:tc>
          <w:tcPr>
            <w:tcW w:w="2977" w:type="dxa"/>
          </w:tcPr>
          <w:p w14:paraId="0181B459" w14:textId="77777777" w:rsidR="00F02090" w:rsidRPr="00FD0425" w:rsidRDefault="00F02090" w:rsidP="00694C97">
            <w:pPr>
              <w:pStyle w:val="TAL"/>
              <w:rPr>
                <w:rFonts w:hint="eastAsia"/>
                <w:lang w:eastAsia="zh-CN"/>
              </w:rPr>
            </w:pPr>
          </w:p>
        </w:tc>
      </w:tr>
    </w:tbl>
    <w:p w14:paraId="0EAB84A0" w14:textId="77777777" w:rsidR="00F02090" w:rsidRPr="00FD0425" w:rsidRDefault="00F02090" w:rsidP="00F02090">
      <w:pPr>
        <w:rPr>
          <w:rFonts w:hint="eastAsia"/>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blPrEx>
          <w:tblCellMar>
            <w:top w:w="0" w:type="dxa"/>
            <w:bottom w:w="0" w:type="dxa"/>
          </w:tblCellMar>
        </w:tblPrEx>
        <w:tc>
          <w:tcPr>
            <w:tcW w:w="3528" w:type="dxa"/>
          </w:tcPr>
          <w:p w14:paraId="650B9F5A" w14:textId="77777777" w:rsidR="00F02090" w:rsidRPr="00FD0425" w:rsidRDefault="00F02090" w:rsidP="00694C97">
            <w:pPr>
              <w:pStyle w:val="TAH"/>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687DD174" w14:textId="77777777" w:rsidTr="00694C97">
        <w:tblPrEx>
          <w:tblCellMar>
            <w:top w:w="0" w:type="dxa"/>
            <w:bottom w:w="0" w:type="dxa"/>
          </w:tblCellMar>
        </w:tblPrEx>
        <w:tc>
          <w:tcPr>
            <w:tcW w:w="3528" w:type="dxa"/>
          </w:tcPr>
          <w:p w14:paraId="6CA44D86" w14:textId="77777777" w:rsidR="00F02090" w:rsidRPr="00FD0425" w:rsidRDefault="00F02090" w:rsidP="00694C97">
            <w:pPr>
              <w:pStyle w:val="TAL"/>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694C97">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F02090">
      <w:pPr>
        <w:rPr>
          <w:lang w:eastAsia="zh-CN"/>
        </w:rPr>
      </w:pPr>
    </w:p>
    <w:p w14:paraId="5435FB1B" w14:textId="77777777" w:rsidR="00A71D6D" w:rsidRPr="00FD0425" w:rsidRDefault="00A71D6D" w:rsidP="00A71D6D">
      <w:pPr>
        <w:pStyle w:val="Heading4"/>
        <w:rPr>
          <w:lang w:val="fr-FR"/>
        </w:rPr>
      </w:pPr>
      <w:bookmarkStart w:id="4429" w:name="_Toc20955240"/>
      <w:bookmarkStart w:id="4430" w:name="_Toc29991437"/>
      <w:bookmarkStart w:id="4431" w:name="_Toc36555837"/>
      <w:bookmarkStart w:id="4432" w:name="_Toc44497557"/>
      <w:bookmarkStart w:id="4433" w:name="_Toc45107945"/>
      <w:bookmarkStart w:id="4434" w:name="_Toc45901565"/>
      <w:bookmarkStart w:id="4435" w:name="_Toc51850644"/>
      <w:bookmarkStart w:id="4436" w:name="_Toc56693647"/>
      <w:bookmarkStart w:id="4437" w:name="_Toc64447190"/>
      <w:bookmarkStart w:id="4438" w:name="_Toc66286684"/>
      <w:bookmarkStart w:id="4439" w:name="_Toc74151379"/>
      <w:bookmarkStart w:id="4440" w:name="_Toc88653851"/>
      <w:bookmarkStart w:id="4441" w:name="_Toc97904207"/>
      <w:bookmarkStart w:id="4442" w:name="_Toc105175248"/>
      <w:bookmarkStart w:id="4443" w:name="_Toc113826278"/>
      <w:bookmarkStart w:id="4444" w:name="_Toc120032404"/>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5EF226F" w14:textId="77777777" w:rsidR="00A71D6D" w:rsidRPr="00FD0425" w:rsidRDefault="00A71D6D" w:rsidP="00A71D6D">
      <w:pPr>
        <w:rPr>
          <w:rFonts w:hint="eastAsia"/>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A71D6D" w:rsidRPr="00FD0425" w14:paraId="2A1B08E1" w14:textId="77777777" w:rsidTr="009646B1">
        <w:tblPrEx>
          <w:tblCellMar>
            <w:top w:w="0" w:type="dxa"/>
            <w:bottom w:w="0" w:type="dxa"/>
          </w:tblCellMar>
        </w:tblPrEx>
        <w:tc>
          <w:tcPr>
            <w:tcW w:w="2160" w:type="dxa"/>
          </w:tcPr>
          <w:p w14:paraId="3208DE2F" w14:textId="77777777" w:rsidR="00A71D6D" w:rsidRPr="00FD0425" w:rsidRDefault="00A71D6D" w:rsidP="009646B1">
            <w:pPr>
              <w:pStyle w:val="TAH"/>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9646B1">
            <w:pPr>
              <w:pStyle w:val="TAH"/>
              <w:rPr>
                <w:rFonts w:cs="Arial"/>
                <w:lang w:eastAsia="ja-JP"/>
              </w:rPr>
            </w:pPr>
            <w:r w:rsidRPr="00FD0425">
              <w:rPr>
                <w:rFonts w:cs="Arial"/>
                <w:lang w:eastAsia="ja-JP"/>
              </w:rPr>
              <w:t>Presence</w:t>
            </w:r>
          </w:p>
        </w:tc>
        <w:tc>
          <w:tcPr>
            <w:tcW w:w="1296" w:type="dxa"/>
          </w:tcPr>
          <w:p w14:paraId="57A5F826" w14:textId="77777777" w:rsidR="00A71D6D" w:rsidRPr="00FD0425" w:rsidRDefault="00A71D6D" w:rsidP="009646B1">
            <w:pPr>
              <w:pStyle w:val="TAH"/>
              <w:rPr>
                <w:rFonts w:cs="Arial"/>
                <w:lang w:eastAsia="ja-JP"/>
              </w:rPr>
            </w:pPr>
            <w:r w:rsidRPr="00FD0425">
              <w:rPr>
                <w:rFonts w:cs="Arial"/>
                <w:lang w:eastAsia="ja-JP"/>
              </w:rPr>
              <w:t>Range</w:t>
            </w:r>
          </w:p>
        </w:tc>
        <w:tc>
          <w:tcPr>
            <w:tcW w:w="1843" w:type="dxa"/>
          </w:tcPr>
          <w:p w14:paraId="152DC01F" w14:textId="77777777" w:rsidR="00A71D6D" w:rsidRPr="00FD0425" w:rsidRDefault="00A71D6D" w:rsidP="009646B1">
            <w:pPr>
              <w:pStyle w:val="TAH"/>
              <w:rPr>
                <w:rFonts w:cs="Arial"/>
                <w:lang w:eastAsia="ja-JP"/>
              </w:rPr>
            </w:pPr>
            <w:r w:rsidRPr="00FD0425">
              <w:rPr>
                <w:rFonts w:cs="Arial"/>
                <w:lang w:eastAsia="ja-JP"/>
              </w:rPr>
              <w:t>IE type and reference</w:t>
            </w:r>
          </w:p>
        </w:tc>
        <w:tc>
          <w:tcPr>
            <w:tcW w:w="2977" w:type="dxa"/>
          </w:tcPr>
          <w:p w14:paraId="17301179" w14:textId="77777777" w:rsidR="00A71D6D" w:rsidRPr="00FD0425" w:rsidRDefault="00A71D6D" w:rsidP="009646B1">
            <w:pPr>
              <w:pStyle w:val="TAH"/>
              <w:rPr>
                <w:rFonts w:cs="Arial"/>
                <w:lang w:eastAsia="ja-JP"/>
              </w:rPr>
            </w:pPr>
            <w:r w:rsidRPr="00FD0425">
              <w:rPr>
                <w:rFonts w:cs="Arial"/>
                <w:lang w:eastAsia="ja-JP"/>
              </w:rPr>
              <w:t>Semantics description</w:t>
            </w:r>
          </w:p>
        </w:tc>
      </w:tr>
      <w:tr w:rsidR="00A71D6D" w:rsidRPr="00FD0425" w14:paraId="4B14025E" w14:textId="77777777" w:rsidTr="009646B1">
        <w:tblPrEx>
          <w:tblCellMar>
            <w:top w:w="0" w:type="dxa"/>
            <w:bottom w:w="0" w:type="dxa"/>
          </w:tblCellMar>
        </w:tblPrEx>
        <w:tc>
          <w:tcPr>
            <w:tcW w:w="2160" w:type="dxa"/>
          </w:tcPr>
          <w:p w14:paraId="6A3062DF" w14:textId="77777777" w:rsidR="00A71D6D" w:rsidRPr="00FD0425" w:rsidRDefault="00A71D6D" w:rsidP="009646B1">
            <w:pPr>
              <w:pStyle w:val="TAL"/>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9646B1">
            <w:pPr>
              <w:pStyle w:val="TAL"/>
              <w:rPr>
                <w:rFonts w:eastAsia="Batang"/>
                <w:lang w:eastAsia="ja-JP"/>
              </w:rPr>
            </w:pPr>
          </w:p>
        </w:tc>
        <w:tc>
          <w:tcPr>
            <w:tcW w:w="1296" w:type="dxa"/>
          </w:tcPr>
          <w:p w14:paraId="13BAF136" w14:textId="77777777" w:rsidR="00A71D6D" w:rsidRPr="00FD0425" w:rsidRDefault="00A71D6D" w:rsidP="009646B1">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05C44E0E" w14:textId="77777777" w:rsidR="00A71D6D" w:rsidRPr="00FD0425" w:rsidRDefault="00A71D6D" w:rsidP="009646B1">
            <w:pPr>
              <w:pStyle w:val="TAL"/>
              <w:rPr>
                <w:lang w:eastAsia="ja-JP"/>
              </w:rPr>
            </w:pPr>
          </w:p>
        </w:tc>
        <w:tc>
          <w:tcPr>
            <w:tcW w:w="2977" w:type="dxa"/>
          </w:tcPr>
          <w:p w14:paraId="56F333B8" w14:textId="77777777" w:rsidR="00A71D6D" w:rsidRPr="00FD0425" w:rsidRDefault="00A71D6D" w:rsidP="009646B1">
            <w:pPr>
              <w:pStyle w:val="TAL"/>
              <w:rPr>
                <w:lang w:eastAsia="ja-JP"/>
              </w:rPr>
            </w:pPr>
          </w:p>
        </w:tc>
      </w:tr>
      <w:tr w:rsidR="00A71D6D" w:rsidRPr="00FD0425" w14:paraId="0095027C" w14:textId="77777777" w:rsidTr="009646B1">
        <w:tblPrEx>
          <w:tblCellMar>
            <w:top w:w="0" w:type="dxa"/>
            <w:bottom w:w="0" w:type="dxa"/>
          </w:tblCellMar>
        </w:tblPrEx>
        <w:tc>
          <w:tcPr>
            <w:tcW w:w="2160" w:type="dxa"/>
          </w:tcPr>
          <w:p w14:paraId="59ABB8E6" w14:textId="77777777" w:rsidR="00A71D6D" w:rsidRPr="00FD0425" w:rsidRDefault="00A71D6D" w:rsidP="009646B1">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9646B1">
            <w:pPr>
              <w:pStyle w:val="TAL"/>
              <w:rPr>
                <w:lang w:eastAsia="ja-JP"/>
              </w:rPr>
            </w:pPr>
            <w:r w:rsidRPr="00FD0425">
              <w:rPr>
                <w:rFonts w:eastAsia="Batang"/>
                <w:lang w:eastAsia="ja-JP"/>
              </w:rPr>
              <w:t>M</w:t>
            </w:r>
          </w:p>
        </w:tc>
        <w:tc>
          <w:tcPr>
            <w:tcW w:w="1296" w:type="dxa"/>
          </w:tcPr>
          <w:p w14:paraId="779C1DC2" w14:textId="77777777" w:rsidR="00A71D6D" w:rsidRPr="00FD0425" w:rsidRDefault="00A71D6D" w:rsidP="009646B1">
            <w:pPr>
              <w:pStyle w:val="TAL"/>
              <w:rPr>
                <w:lang w:eastAsia="ja-JP"/>
              </w:rPr>
            </w:pPr>
          </w:p>
        </w:tc>
        <w:tc>
          <w:tcPr>
            <w:tcW w:w="1843" w:type="dxa"/>
          </w:tcPr>
          <w:p w14:paraId="3B2E8DE5" w14:textId="77777777" w:rsidR="00A71D6D" w:rsidRPr="00FD0425" w:rsidRDefault="00A71D6D" w:rsidP="009646B1">
            <w:pPr>
              <w:pStyle w:val="TAL"/>
              <w:rPr>
                <w:lang w:eastAsia="ja-JP"/>
              </w:rPr>
            </w:pPr>
            <w:r w:rsidRPr="00FD0425">
              <w:rPr>
                <w:lang w:eastAsia="ja-JP"/>
              </w:rPr>
              <w:t>9.2.3.10</w:t>
            </w:r>
          </w:p>
        </w:tc>
        <w:tc>
          <w:tcPr>
            <w:tcW w:w="2977" w:type="dxa"/>
          </w:tcPr>
          <w:p w14:paraId="04064BC2" w14:textId="77777777" w:rsidR="00A71D6D" w:rsidRPr="00FD0425" w:rsidRDefault="00A71D6D" w:rsidP="009646B1">
            <w:pPr>
              <w:pStyle w:val="TAL"/>
              <w:rPr>
                <w:rFonts w:hint="eastAsia"/>
                <w:lang w:eastAsia="zh-CN"/>
              </w:rPr>
            </w:pPr>
          </w:p>
        </w:tc>
      </w:tr>
    </w:tbl>
    <w:p w14:paraId="6F8CFA94" w14:textId="77777777" w:rsidR="00A71D6D" w:rsidRPr="00FD0425" w:rsidRDefault="00A71D6D" w:rsidP="00A71D6D">
      <w:pPr>
        <w:rPr>
          <w:rFonts w:hint="eastAsia"/>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blPrEx>
          <w:tblCellMar>
            <w:top w:w="0" w:type="dxa"/>
            <w:bottom w:w="0" w:type="dxa"/>
          </w:tblCellMar>
        </w:tblPrEx>
        <w:tc>
          <w:tcPr>
            <w:tcW w:w="3528" w:type="dxa"/>
          </w:tcPr>
          <w:p w14:paraId="0E75EE11" w14:textId="77777777" w:rsidR="00A71D6D" w:rsidRPr="00FD0425" w:rsidRDefault="00A71D6D" w:rsidP="009646B1">
            <w:pPr>
              <w:pStyle w:val="TAH"/>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9646B1">
            <w:pPr>
              <w:pStyle w:val="TAH"/>
              <w:rPr>
                <w:rFonts w:cs="Arial"/>
                <w:lang w:eastAsia="ja-JP"/>
              </w:rPr>
            </w:pPr>
            <w:r w:rsidRPr="00FD0425">
              <w:rPr>
                <w:rFonts w:cs="Arial"/>
                <w:lang w:eastAsia="ja-JP"/>
              </w:rPr>
              <w:t>Explanation</w:t>
            </w:r>
          </w:p>
        </w:tc>
      </w:tr>
      <w:tr w:rsidR="00A71D6D" w:rsidRPr="00FD0425" w14:paraId="406D25C9" w14:textId="77777777" w:rsidTr="009646B1">
        <w:tblPrEx>
          <w:tblCellMar>
            <w:top w:w="0" w:type="dxa"/>
            <w:bottom w:w="0" w:type="dxa"/>
          </w:tblCellMar>
        </w:tblPrEx>
        <w:tc>
          <w:tcPr>
            <w:tcW w:w="3528" w:type="dxa"/>
          </w:tcPr>
          <w:p w14:paraId="29F9CE26" w14:textId="77777777" w:rsidR="00A71D6D" w:rsidRPr="00FD0425" w:rsidRDefault="00A71D6D" w:rsidP="009646B1">
            <w:pPr>
              <w:pStyle w:val="TAL"/>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9646B1">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F02090">
      <w:pPr>
        <w:rPr>
          <w:lang w:eastAsia="zh-CN"/>
        </w:rPr>
      </w:pPr>
    </w:p>
    <w:p w14:paraId="1E77BBCA" w14:textId="77777777" w:rsidR="00F02090" w:rsidRPr="00FD0425" w:rsidRDefault="00F02090" w:rsidP="00F02090">
      <w:pPr>
        <w:pStyle w:val="Heading4"/>
      </w:pPr>
      <w:bookmarkStart w:id="4445" w:name="_Toc20955241"/>
      <w:bookmarkStart w:id="4446" w:name="_Toc29991438"/>
      <w:bookmarkStart w:id="4447" w:name="_Toc36555838"/>
      <w:bookmarkStart w:id="4448" w:name="_Toc44497558"/>
      <w:bookmarkStart w:id="4449" w:name="_Toc45107946"/>
      <w:bookmarkStart w:id="4450" w:name="_Toc45901566"/>
      <w:bookmarkStart w:id="4451" w:name="_Toc51850645"/>
      <w:bookmarkStart w:id="4452" w:name="_Toc56693648"/>
      <w:bookmarkStart w:id="4453" w:name="_Toc64447191"/>
      <w:bookmarkStart w:id="4454" w:name="_Toc66286685"/>
      <w:bookmarkStart w:id="4455" w:name="_Toc74151380"/>
      <w:bookmarkStart w:id="4456" w:name="_Toc88653852"/>
      <w:bookmarkStart w:id="4457" w:name="_Toc97904208"/>
      <w:bookmarkStart w:id="4458" w:name="_Toc105175249"/>
      <w:bookmarkStart w:id="4459" w:name="_Toc113826279"/>
      <w:bookmarkStart w:id="4460" w:name="_Toc120032405"/>
      <w:r w:rsidRPr="00FD0425">
        <w:t>9.2.1.5</w:t>
      </w:r>
      <w:r w:rsidRPr="00FD0425">
        <w:tab/>
        <w:t>PDU Session Resource Setup Info – SN terminated</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726BE5C2" w14:textId="77777777" w:rsidR="00F02090" w:rsidRPr="00FD0425" w:rsidRDefault="00F02090" w:rsidP="00F02090">
      <w:r w:rsidRPr="00FD0425">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Change w:id="4461">
          <w:tblGrid>
            <w:gridCol w:w="113"/>
            <w:gridCol w:w="2215"/>
            <w:gridCol w:w="113"/>
            <w:gridCol w:w="967"/>
            <w:gridCol w:w="113"/>
            <w:gridCol w:w="1042"/>
            <w:gridCol w:w="113"/>
            <w:gridCol w:w="1390"/>
            <w:gridCol w:w="113"/>
            <w:gridCol w:w="1722"/>
            <w:gridCol w:w="113"/>
            <w:gridCol w:w="992"/>
            <w:gridCol w:w="113"/>
            <w:gridCol w:w="1020"/>
            <w:gridCol w:w="113"/>
          </w:tblGrid>
        </w:tblGridChange>
      </w:tblGrid>
      <w:tr w:rsidR="004D37B9" w:rsidRPr="00FD0425" w14:paraId="7E51E3F4" w14:textId="77777777" w:rsidTr="00D14B89">
        <w:tblPrEx>
          <w:tblCellMar>
            <w:top w:w="0" w:type="dxa"/>
            <w:bottom w:w="0" w:type="dxa"/>
          </w:tblCellMar>
        </w:tblPrEx>
        <w:trPr>
          <w:gridAfter w:val="1"/>
          <w:wAfter w:w="113" w:type="dxa"/>
          <w:jc w:val="center"/>
        </w:trPr>
        <w:tc>
          <w:tcPr>
            <w:tcW w:w="2328" w:type="dxa"/>
            <w:gridSpan w:val="2"/>
          </w:tcPr>
          <w:p w14:paraId="305A3837" w14:textId="77777777" w:rsidR="004D37B9" w:rsidRPr="00FD0425" w:rsidRDefault="004D37B9" w:rsidP="00694C97">
            <w:pPr>
              <w:pStyle w:val="TAH"/>
              <w:rPr>
                <w:lang w:eastAsia="ja-JP"/>
              </w:rPr>
            </w:pPr>
            <w:r w:rsidRPr="00FD0425">
              <w:rPr>
                <w:lang w:eastAsia="ja-JP"/>
              </w:rPr>
              <w:t>IE/Group Name</w:t>
            </w:r>
          </w:p>
        </w:tc>
        <w:tc>
          <w:tcPr>
            <w:tcW w:w="1080" w:type="dxa"/>
            <w:gridSpan w:val="2"/>
          </w:tcPr>
          <w:p w14:paraId="102B6FD3" w14:textId="77777777" w:rsidR="004D37B9" w:rsidRPr="00FD0425" w:rsidRDefault="004D37B9" w:rsidP="00694C97">
            <w:pPr>
              <w:pStyle w:val="TAH"/>
              <w:rPr>
                <w:lang w:eastAsia="ja-JP"/>
              </w:rPr>
            </w:pPr>
            <w:r w:rsidRPr="00FD0425">
              <w:rPr>
                <w:lang w:eastAsia="ja-JP"/>
              </w:rPr>
              <w:t>Presence</w:t>
            </w:r>
          </w:p>
        </w:tc>
        <w:tc>
          <w:tcPr>
            <w:tcW w:w="1155" w:type="dxa"/>
            <w:gridSpan w:val="2"/>
          </w:tcPr>
          <w:p w14:paraId="6D6D9CF5" w14:textId="77777777" w:rsidR="004D37B9" w:rsidRPr="00FD0425" w:rsidRDefault="004D37B9" w:rsidP="00694C97">
            <w:pPr>
              <w:pStyle w:val="TAH"/>
              <w:rPr>
                <w:lang w:eastAsia="ja-JP"/>
              </w:rPr>
            </w:pPr>
            <w:r w:rsidRPr="00FD0425">
              <w:rPr>
                <w:lang w:eastAsia="ja-JP"/>
              </w:rPr>
              <w:t>Range</w:t>
            </w:r>
          </w:p>
        </w:tc>
        <w:tc>
          <w:tcPr>
            <w:tcW w:w="1503" w:type="dxa"/>
            <w:gridSpan w:val="2"/>
          </w:tcPr>
          <w:p w14:paraId="212B62C2" w14:textId="77777777" w:rsidR="004D37B9" w:rsidRPr="00FD0425" w:rsidRDefault="004D37B9" w:rsidP="00694C97">
            <w:pPr>
              <w:pStyle w:val="TAH"/>
              <w:rPr>
                <w:lang w:eastAsia="ja-JP"/>
              </w:rPr>
            </w:pPr>
            <w:r w:rsidRPr="00FD0425">
              <w:rPr>
                <w:lang w:eastAsia="ja-JP"/>
              </w:rPr>
              <w:t>IE type and reference</w:t>
            </w:r>
          </w:p>
        </w:tc>
        <w:tc>
          <w:tcPr>
            <w:tcW w:w="1835" w:type="dxa"/>
            <w:gridSpan w:val="2"/>
          </w:tcPr>
          <w:p w14:paraId="18787AC8" w14:textId="77777777" w:rsidR="004D37B9" w:rsidRPr="00FD0425" w:rsidRDefault="004D37B9" w:rsidP="00694C97">
            <w:pPr>
              <w:pStyle w:val="TAH"/>
              <w:rPr>
                <w:lang w:eastAsia="ja-JP"/>
              </w:rPr>
            </w:pPr>
            <w:r w:rsidRPr="00FD0425">
              <w:rPr>
                <w:lang w:eastAsia="ja-JP"/>
              </w:rPr>
              <w:t>Semantics description</w:t>
            </w:r>
          </w:p>
        </w:tc>
        <w:tc>
          <w:tcPr>
            <w:tcW w:w="1105" w:type="dxa"/>
            <w:gridSpan w:val="2"/>
          </w:tcPr>
          <w:p w14:paraId="610AF703" w14:textId="77777777" w:rsidR="004D37B9" w:rsidRPr="00FD0425" w:rsidRDefault="004D37B9" w:rsidP="00694C97">
            <w:pPr>
              <w:pStyle w:val="TAH"/>
              <w:rPr>
                <w:lang w:eastAsia="ja-JP"/>
              </w:rPr>
            </w:pPr>
            <w:r w:rsidRPr="00FD0425">
              <w:rPr>
                <w:lang w:eastAsia="ja-JP"/>
              </w:rPr>
              <w:t>Criticality</w:t>
            </w:r>
          </w:p>
        </w:tc>
        <w:tc>
          <w:tcPr>
            <w:tcW w:w="1133" w:type="dxa"/>
            <w:gridSpan w:val="2"/>
          </w:tcPr>
          <w:p w14:paraId="7CB31C4E" w14:textId="77777777" w:rsidR="004D37B9" w:rsidRPr="00FD0425" w:rsidRDefault="004D37B9" w:rsidP="00694C97">
            <w:pPr>
              <w:pStyle w:val="TAH"/>
              <w:rPr>
                <w:lang w:eastAsia="ja-JP"/>
              </w:rPr>
            </w:pPr>
            <w:r w:rsidRPr="00FD0425">
              <w:rPr>
                <w:lang w:eastAsia="en-US"/>
              </w:rPr>
              <w:t>Assigned Criticality</w:t>
            </w:r>
          </w:p>
        </w:tc>
      </w:tr>
      <w:tr w:rsidR="009019B4" w:rsidRPr="00FD0425" w14:paraId="50B8BF12" w14:textId="77777777" w:rsidTr="00D14B89">
        <w:tblPrEx>
          <w:tblCellMar>
            <w:top w:w="0" w:type="dxa"/>
            <w:bottom w:w="0" w:type="dxa"/>
          </w:tblCellMar>
        </w:tblPrEx>
        <w:trPr>
          <w:gridAfter w:val="1"/>
          <w:wAfter w:w="113" w:type="dxa"/>
          <w:jc w:val="center"/>
        </w:trPr>
        <w:tc>
          <w:tcPr>
            <w:tcW w:w="2328" w:type="dxa"/>
            <w:gridSpan w:val="2"/>
          </w:tcPr>
          <w:p w14:paraId="26A2FF27" w14:textId="77777777" w:rsidR="009019B4" w:rsidRPr="00FD0425" w:rsidRDefault="009019B4" w:rsidP="009019B4">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56234A37" w14:textId="77777777" w:rsidR="009019B4" w:rsidRPr="00FD0425" w:rsidRDefault="009019B4" w:rsidP="009019B4">
            <w:pPr>
              <w:pStyle w:val="TAL"/>
              <w:rPr>
                <w:rFonts w:eastAsia="Batang"/>
                <w:lang w:eastAsia="ja-JP"/>
              </w:rPr>
            </w:pPr>
            <w:r w:rsidRPr="00FD0425">
              <w:rPr>
                <w:rFonts w:eastAsia="Batang"/>
                <w:lang w:eastAsia="ja-JP"/>
              </w:rPr>
              <w:t>M</w:t>
            </w:r>
          </w:p>
        </w:tc>
        <w:tc>
          <w:tcPr>
            <w:tcW w:w="1155" w:type="dxa"/>
            <w:gridSpan w:val="2"/>
          </w:tcPr>
          <w:p w14:paraId="22E31206" w14:textId="77777777" w:rsidR="009019B4" w:rsidRPr="00FD0425" w:rsidRDefault="009019B4" w:rsidP="009019B4">
            <w:pPr>
              <w:pStyle w:val="TAL"/>
              <w:rPr>
                <w:bCs/>
                <w:i/>
                <w:szCs w:val="18"/>
                <w:lang w:eastAsia="ja-JP"/>
              </w:rPr>
            </w:pPr>
          </w:p>
        </w:tc>
        <w:tc>
          <w:tcPr>
            <w:tcW w:w="1503" w:type="dxa"/>
            <w:gridSpan w:val="2"/>
          </w:tcPr>
          <w:p w14:paraId="7C37352F" w14:textId="77777777" w:rsidR="009019B4" w:rsidRPr="00FD0425" w:rsidRDefault="009019B4" w:rsidP="009019B4">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35" w:type="dxa"/>
            <w:gridSpan w:val="2"/>
          </w:tcPr>
          <w:p w14:paraId="6D005770" w14:textId="77777777" w:rsidR="009019B4" w:rsidRPr="00FD0425" w:rsidRDefault="009019B4" w:rsidP="009019B4">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05" w:type="dxa"/>
            <w:gridSpan w:val="2"/>
          </w:tcPr>
          <w:p w14:paraId="41275E32" w14:textId="77777777" w:rsidR="009019B4" w:rsidRPr="00FD0425" w:rsidRDefault="009019B4" w:rsidP="00B746AF">
            <w:pPr>
              <w:pStyle w:val="TAC"/>
              <w:rPr>
                <w:rFonts w:eastAsia="SimSun" w:hint="eastAsia"/>
                <w:lang w:eastAsia="zh-CN"/>
              </w:rPr>
            </w:pPr>
            <w:r w:rsidRPr="00FD0425">
              <w:rPr>
                <w:lang w:eastAsia="ja-JP"/>
              </w:rPr>
              <w:t>–</w:t>
            </w:r>
          </w:p>
        </w:tc>
        <w:tc>
          <w:tcPr>
            <w:tcW w:w="1133" w:type="dxa"/>
            <w:gridSpan w:val="2"/>
          </w:tcPr>
          <w:p w14:paraId="1E557D68" w14:textId="77777777" w:rsidR="009019B4" w:rsidRPr="00FD0425" w:rsidRDefault="009019B4" w:rsidP="00B746AF">
            <w:pPr>
              <w:pStyle w:val="TAC"/>
              <w:rPr>
                <w:rFonts w:eastAsia="SimSun" w:hint="eastAsia"/>
                <w:lang w:eastAsia="zh-CN"/>
              </w:rPr>
            </w:pPr>
          </w:p>
        </w:tc>
      </w:tr>
      <w:tr w:rsidR="009019B4" w:rsidRPr="00FD0425" w14:paraId="4C32C6C2" w14:textId="77777777" w:rsidTr="00D14B89">
        <w:tblPrEx>
          <w:tblCellMar>
            <w:top w:w="0" w:type="dxa"/>
            <w:bottom w:w="0" w:type="dxa"/>
          </w:tblCellMar>
        </w:tblPrEx>
        <w:trPr>
          <w:gridAfter w:val="1"/>
          <w:wAfter w:w="113" w:type="dxa"/>
          <w:jc w:val="center"/>
        </w:trPr>
        <w:tc>
          <w:tcPr>
            <w:tcW w:w="2328" w:type="dxa"/>
            <w:gridSpan w:val="2"/>
          </w:tcPr>
          <w:p w14:paraId="5A86E988" w14:textId="77777777" w:rsidR="009019B4" w:rsidRPr="00FD0425" w:rsidRDefault="009019B4" w:rsidP="009019B4">
            <w:pPr>
              <w:pStyle w:val="TAL"/>
              <w:rPr>
                <w:lang w:eastAsia="ja-JP"/>
              </w:rPr>
            </w:pPr>
            <w:r w:rsidRPr="00FD0425">
              <w:rPr>
                <w:lang w:eastAsia="ja-JP"/>
              </w:rPr>
              <w:t>PDU Session Type</w:t>
            </w:r>
          </w:p>
        </w:tc>
        <w:tc>
          <w:tcPr>
            <w:tcW w:w="1080" w:type="dxa"/>
            <w:gridSpan w:val="2"/>
          </w:tcPr>
          <w:p w14:paraId="04B9F800" w14:textId="77777777" w:rsidR="009019B4" w:rsidRPr="00FD0425" w:rsidRDefault="009019B4" w:rsidP="009019B4">
            <w:pPr>
              <w:pStyle w:val="TAL"/>
              <w:rPr>
                <w:rFonts w:eastAsia="Batang"/>
                <w:lang w:eastAsia="ja-JP"/>
              </w:rPr>
            </w:pPr>
            <w:r w:rsidRPr="00FD0425">
              <w:rPr>
                <w:rFonts w:eastAsia="Batang"/>
                <w:lang w:eastAsia="ja-JP"/>
              </w:rPr>
              <w:t>M</w:t>
            </w:r>
          </w:p>
        </w:tc>
        <w:tc>
          <w:tcPr>
            <w:tcW w:w="1155" w:type="dxa"/>
            <w:gridSpan w:val="2"/>
          </w:tcPr>
          <w:p w14:paraId="6D6BD98F" w14:textId="77777777" w:rsidR="009019B4" w:rsidRPr="00FD0425" w:rsidRDefault="009019B4" w:rsidP="009019B4">
            <w:pPr>
              <w:pStyle w:val="TAL"/>
              <w:rPr>
                <w:bCs/>
                <w:i/>
                <w:szCs w:val="18"/>
                <w:lang w:eastAsia="ja-JP"/>
              </w:rPr>
            </w:pPr>
          </w:p>
        </w:tc>
        <w:tc>
          <w:tcPr>
            <w:tcW w:w="1503" w:type="dxa"/>
            <w:gridSpan w:val="2"/>
          </w:tcPr>
          <w:p w14:paraId="5D8640AD" w14:textId="77777777" w:rsidR="009019B4" w:rsidRPr="00FD0425" w:rsidRDefault="009019B4" w:rsidP="009019B4">
            <w:pPr>
              <w:pStyle w:val="TAL"/>
              <w:rPr>
                <w:lang w:eastAsia="ja-JP"/>
              </w:rPr>
            </w:pPr>
            <w:r w:rsidRPr="00FD0425">
              <w:rPr>
                <w:lang w:eastAsia="ja-JP"/>
              </w:rPr>
              <w:t>9.2.3.19</w:t>
            </w:r>
          </w:p>
        </w:tc>
        <w:tc>
          <w:tcPr>
            <w:tcW w:w="1835" w:type="dxa"/>
            <w:gridSpan w:val="2"/>
          </w:tcPr>
          <w:p w14:paraId="026C2543" w14:textId="77777777" w:rsidR="009019B4" w:rsidRPr="00FD0425" w:rsidRDefault="009019B4" w:rsidP="009019B4">
            <w:pPr>
              <w:pStyle w:val="TAL"/>
              <w:rPr>
                <w:lang w:eastAsia="ja-JP"/>
              </w:rPr>
            </w:pPr>
          </w:p>
        </w:tc>
        <w:tc>
          <w:tcPr>
            <w:tcW w:w="1105" w:type="dxa"/>
            <w:gridSpan w:val="2"/>
          </w:tcPr>
          <w:p w14:paraId="09DE2AD9" w14:textId="77777777" w:rsidR="009019B4" w:rsidRPr="00FD0425" w:rsidRDefault="009019B4" w:rsidP="00B746AF">
            <w:pPr>
              <w:pStyle w:val="TAC"/>
              <w:rPr>
                <w:lang w:eastAsia="ja-JP"/>
              </w:rPr>
            </w:pPr>
            <w:r w:rsidRPr="00FD0425">
              <w:rPr>
                <w:lang w:eastAsia="ja-JP"/>
              </w:rPr>
              <w:t>–</w:t>
            </w:r>
          </w:p>
        </w:tc>
        <w:tc>
          <w:tcPr>
            <w:tcW w:w="1133" w:type="dxa"/>
            <w:gridSpan w:val="2"/>
          </w:tcPr>
          <w:p w14:paraId="2B1E8075" w14:textId="77777777" w:rsidR="009019B4" w:rsidRPr="00FD0425" w:rsidRDefault="009019B4" w:rsidP="00B746AF">
            <w:pPr>
              <w:pStyle w:val="TAC"/>
              <w:rPr>
                <w:lang w:eastAsia="ja-JP"/>
              </w:rPr>
            </w:pPr>
          </w:p>
        </w:tc>
      </w:tr>
      <w:tr w:rsidR="009019B4" w:rsidRPr="00FD0425" w14:paraId="2FF3C123" w14:textId="77777777" w:rsidTr="00D14B89">
        <w:tblPrEx>
          <w:tblCellMar>
            <w:top w:w="0" w:type="dxa"/>
            <w:bottom w:w="0" w:type="dxa"/>
          </w:tblCellMar>
        </w:tblPrEx>
        <w:trPr>
          <w:gridAfter w:val="1"/>
          <w:wAfter w:w="113" w:type="dxa"/>
          <w:jc w:val="center"/>
        </w:trPr>
        <w:tc>
          <w:tcPr>
            <w:tcW w:w="2328" w:type="dxa"/>
            <w:gridSpan w:val="2"/>
          </w:tcPr>
          <w:p w14:paraId="52FFEF42" w14:textId="77777777" w:rsidR="009019B4" w:rsidRPr="00FD0425" w:rsidRDefault="009019B4" w:rsidP="009019B4">
            <w:pPr>
              <w:pStyle w:val="TAL"/>
              <w:rPr>
                <w:lang w:eastAsia="ja-JP"/>
              </w:rPr>
            </w:pPr>
            <w:r w:rsidRPr="00FD0425">
              <w:rPr>
                <w:lang w:eastAsia="ja-JP"/>
              </w:rPr>
              <w:t>Network Instance</w:t>
            </w:r>
          </w:p>
        </w:tc>
        <w:tc>
          <w:tcPr>
            <w:tcW w:w="1080" w:type="dxa"/>
            <w:gridSpan w:val="2"/>
          </w:tcPr>
          <w:p w14:paraId="3F8A92FD" w14:textId="77777777" w:rsidR="009019B4" w:rsidRPr="00FD0425" w:rsidRDefault="009019B4" w:rsidP="009019B4">
            <w:pPr>
              <w:pStyle w:val="TAL"/>
              <w:rPr>
                <w:rFonts w:eastAsia="Batang"/>
                <w:lang w:eastAsia="ja-JP"/>
              </w:rPr>
            </w:pPr>
            <w:r w:rsidRPr="00FD0425">
              <w:rPr>
                <w:rFonts w:eastAsia="Batang"/>
                <w:lang w:eastAsia="ja-JP"/>
              </w:rPr>
              <w:t>O</w:t>
            </w:r>
          </w:p>
        </w:tc>
        <w:tc>
          <w:tcPr>
            <w:tcW w:w="1155" w:type="dxa"/>
            <w:gridSpan w:val="2"/>
          </w:tcPr>
          <w:p w14:paraId="4235CFD9" w14:textId="77777777" w:rsidR="009019B4" w:rsidRPr="00FD0425" w:rsidRDefault="009019B4" w:rsidP="009019B4">
            <w:pPr>
              <w:pStyle w:val="TAL"/>
              <w:rPr>
                <w:bCs/>
                <w:i/>
                <w:szCs w:val="18"/>
                <w:lang w:eastAsia="ja-JP"/>
              </w:rPr>
            </w:pPr>
          </w:p>
        </w:tc>
        <w:tc>
          <w:tcPr>
            <w:tcW w:w="1503" w:type="dxa"/>
            <w:gridSpan w:val="2"/>
          </w:tcPr>
          <w:p w14:paraId="25738CCD" w14:textId="77777777" w:rsidR="009019B4" w:rsidRPr="00FD0425" w:rsidRDefault="009019B4" w:rsidP="009019B4">
            <w:pPr>
              <w:pStyle w:val="TAL"/>
              <w:rPr>
                <w:lang w:eastAsia="ja-JP"/>
              </w:rPr>
            </w:pPr>
            <w:r w:rsidRPr="00FD0425">
              <w:rPr>
                <w:lang w:eastAsia="ja-JP"/>
              </w:rPr>
              <w:t>9.2.3.85</w:t>
            </w:r>
          </w:p>
        </w:tc>
        <w:tc>
          <w:tcPr>
            <w:tcW w:w="1835" w:type="dxa"/>
            <w:gridSpan w:val="2"/>
          </w:tcPr>
          <w:p w14:paraId="5CED6D90" w14:textId="77777777" w:rsidR="009019B4" w:rsidRPr="00FD0425" w:rsidRDefault="007475EC" w:rsidP="009019B4">
            <w:pPr>
              <w:pStyle w:val="TAL"/>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05" w:type="dxa"/>
            <w:gridSpan w:val="2"/>
          </w:tcPr>
          <w:p w14:paraId="1B910608" w14:textId="77777777" w:rsidR="009019B4" w:rsidRPr="00FD0425" w:rsidRDefault="009019B4" w:rsidP="00B746AF">
            <w:pPr>
              <w:pStyle w:val="TAC"/>
              <w:rPr>
                <w:lang w:eastAsia="ja-JP"/>
              </w:rPr>
            </w:pPr>
            <w:r w:rsidRPr="00FD0425">
              <w:rPr>
                <w:lang w:eastAsia="ja-JP"/>
              </w:rPr>
              <w:t>–</w:t>
            </w:r>
          </w:p>
        </w:tc>
        <w:tc>
          <w:tcPr>
            <w:tcW w:w="1133" w:type="dxa"/>
            <w:gridSpan w:val="2"/>
          </w:tcPr>
          <w:p w14:paraId="25A116C8" w14:textId="77777777" w:rsidR="009019B4" w:rsidRPr="00FD0425" w:rsidRDefault="009019B4" w:rsidP="00B746AF">
            <w:pPr>
              <w:pStyle w:val="TAC"/>
              <w:rPr>
                <w:lang w:eastAsia="ja-JP"/>
              </w:rPr>
            </w:pPr>
          </w:p>
        </w:tc>
      </w:tr>
      <w:tr w:rsidR="009019B4" w:rsidRPr="00FD0425" w14:paraId="290F07BE" w14:textId="77777777" w:rsidTr="00D14B89">
        <w:tblPrEx>
          <w:tblCellMar>
            <w:top w:w="0" w:type="dxa"/>
            <w:bottom w:w="0" w:type="dxa"/>
          </w:tblCellMar>
        </w:tblPrEx>
        <w:trPr>
          <w:gridAfter w:val="1"/>
          <w:wAfter w:w="113" w:type="dxa"/>
          <w:jc w:val="center"/>
        </w:trPr>
        <w:tc>
          <w:tcPr>
            <w:tcW w:w="2328" w:type="dxa"/>
            <w:gridSpan w:val="2"/>
          </w:tcPr>
          <w:p w14:paraId="35452452" w14:textId="77777777" w:rsidR="009019B4" w:rsidRPr="00FD0425" w:rsidRDefault="009019B4" w:rsidP="009019B4">
            <w:pPr>
              <w:pStyle w:val="TAL"/>
              <w:rPr>
                <w:b/>
                <w:lang w:eastAsia="ja-JP"/>
              </w:rPr>
            </w:pPr>
            <w:r w:rsidRPr="00FD0425">
              <w:rPr>
                <w:rFonts w:eastAsia="Batang"/>
                <w:b/>
                <w:lang w:eastAsia="ja-JP"/>
              </w:rPr>
              <w:t>QoS Flows To Be Setup List</w:t>
            </w:r>
          </w:p>
        </w:tc>
        <w:tc>
          <w:tcPr>
            <w:tcW w:w="1080" w:type="dxa"/>
            <w:gridSpan w:val="2"/>
          </w:tcPr>
          <w:p w14:paraId="388F3801" w14:textId="77777777" w:rsidR="009019B4" w:rsidRPr="00FD0425" w:rsidRDefault="009019B4" w:rsidP="009019B4">
            <w:pPr>
              <w:pStyle w:val="TAL"/>
              <w:rPr>
                <w:rFonts w:eastAsia="Batang"/>
                <w:lang w:eastAsia="ja-JP"/>
              </w:rPr>
            </w:pPr>
          </w:p>
        </w:tc>
        <w:tc>
          <w:tcPr>
            <w:tcW w:w="1155" w:type="dxa"/>
            <w:gridSpan w:val="2"/>
          </w:tcPr>
          <w:p w14:paraId="69644C83" w14:textId="77777777" w:rsidR="009019B4" w:rsidRPr="00FD0425" w:rsidRDefault="009019B4" w:rsidP="009019B4">
            <w:pPr>
              <w:pStyle w:val="TAL"/>
              <w:rPr>
                <w:bCs/>
                <w:i/>
                <w:szCs w:val="18"/>
                <w:lang w:eastAsia="ja-JP"/>
              </w:rPr>
            </w:pPr>
            <w:r w:rsidRPr="00FD0425">
              <w:rPr>
                <w:i/>
                <w:lang w:eastAsia="ja-JP"/>
              </w:rPr>
              <w:t>1</w:t>
            </w:r>
          </w:p>
        </w:tc>
        <w:tc>
          <w:tcPr>
            <w:tcW w:w="1503" w:type="dxa"/>
            <w:gridSpan w:val="2"/>
          </w:tcPr>
          <w:p w14:paraId="47D828BD" w14:textId="77777777" w:rsidR="009019B4" w:rsidRPr="00FD0425" w:rsidRDefault="009019B4" w:rsidP="009019B4">
            <w:pPr>
              <w:pStyle w:val="TAL"/>
              <w:rPr>
                <w:lang w:eastAsia="ja-JP"/>
              </w:rPr>
            </w:pPr>
          </w:p>
        </w:tc>
        <w:tc>
          <w:tcPr>
            <w:tcW w:w="1835" w:type="dxa"/>
            <w:gridSpan w:val="2"/>
          </w:tcPr>
          <w:p w14:paraId="4A9FAAC2" w14:textId="77777777" w:rsidR="009019B4" w:rsidRPr="00FD0425" w:rsidRDefault="009019B4" w:rsidP="009019B4">
            <w:pPr>
              <w:pStyle w:val="TAL"/>
              <w:rPr>
                <w:iCs/>
                <w:lang w:eastAsia="ja-JP"/>
              </w:rPr>
            </w:pPr>
          </w:p>
        </w:tc>
        <w:tc>
          <w:tcPr>
            <w:tcW w:w="1105" w:type="dxa"/>
            <w:gridSpan w:val="2"/>
          </w:tcPr>
          <w:p w14:paraId="6A66B4FB" w14:textId="77777777" w:rsidR="009019B4" w:rsidRPr="00FD0425" w:rsidRDefault="009019B4" w:rsidP="00B746AF">
            <w:pPr>
              <w:pStyle w:val="TAC"/>
              <w:rPr>
                <w:iCs/>
                <w:lang w:eastAsia="ja-JP"/>
              </w:rPr>
            </w:pPr>
            <w:r w:rsidRPr="00FD0425">
              <w:rPr>
                <w:lang w:eastAsia="ja-JP"/>
              </w:rPr>
              <w:t>–</w:t>
            </w:r>
          </w:p>
        </w:tc>
        <w:tc>
          <w:tcPr>
            <w:tcW w:w="1133" w:type="dxa"/>
            <w:gridSpan w:val="2"/>
          </w:tcPr>
          <w:p w14:paraId="0139FF97" w14:textId="77777777" w:rsidR="009019B4" w:rsidRPr="00FD0425" w:rsidRDefault="009019B4" w:rsidP="00B746AF">
            <w:pPr>
              <w:pStyle w:val="TAC"/>
              <w:rPr>
                <w:iCs/>
                <w:lang w:eastAsia="ja-JP"/>
              </w:rPr>
            </w:pPr>
          </w:p>
        </w:tc>
      </w:tr>
      <w:tr w:rsidR="009019B4" w:rsidRPr="00FD0425" w14:paraId="2FA643E0" w14:textId="77777777" w:rsidTr="00D14B89">
        <w:tblPrEx>
          <w:tblCellMar>
            <w:top w:w="0" w:type="dxa"/>
            <w:bottom w:w="0" w:type="dxa"/>
          </w:tblCellMar>
        </w:tblPrEx>
        <w:trPr>
          <w:gridAfter w:val="1"/>
          <w:wAfter w:w="113" w:type="dxa"/>
          <w:jc w:val="center"/>
        </w:trPr>
        <w:tc>
          <w:tcPr>
            <w:tcW w:w="2328" w:type="dxa"/>
            <w:gridSpan w:val="2"/>
          </w:tcPr>
          <w:p w14:paraId="40A8CD3B" w14:textId="77777777" w:rsidR="009019B4" w:rsidRPr="00FD0425" w:rsidRDefault="009019B4" w:rsidP="009019B4">
            <w:pPr>
              <w:pStyle w:val="TAL"/>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26D6212C" w14:textId="77777777" w:rsidR="009019B4" w:rsidRPr="00FD0425" w:rsidRDefault="009019B4" w:rsidP="009019B4">
            <w:pPr>
              <w:pStyle w:val="TAL"/>
              <w:rPr>
                <w:rFonts w:eastAsia="Batang"/>
                <w:lang w:eastAsia="ja-JP"/>
              </w:rPr>
            </w:pPr>
          </w:p>
        </w:tc>
        <w:tc>
          <w:tcPr>
            <w:tcW w:w="1155" w:type="dxa"/>
            <w:gridSpan w:val="2"/>
          </w:tcPr>
          <w:p w14:paraId="7FC350C6" w14:textId="77777777" w:rsidR="009019B4" w:rsidRPr="00FD0425" w:rsidRDefault="009019B4" w:rsidP="009019B4">
            <w:pPr>
              <w:pStyle w:val="TAL"/>
              <w:rPr>
                <w:lang w:eastAsia="ja-JP"/>
              </w:rPr>
            </w:pPr>
            <w:r w:rsidRPr="00FD0425">
              <w:rPr>
                <w:bCs/>
                <w:i/>
                <w:szCs w:val="18"/>
                <w:lang w:eastAsia="ja-JP"/>
              </w:rPr>
              <w:t>1 .. &lt;maxnoofQoSFlows&gt;</w:t>
            </w:r>
          </w:p>
        </w:tc>
        <w:tc>
          <w:tcPr>
            <w:tcW w:w="1503" w:type="dxa"/>
            <w:gridSpan w:val="2"/>
          </w:tcPr>
          <w:p w14:paraId="02FEBA30" w14:textId="77777777" w:rsidR="009019B4" w:rsidRPr="00FD0425" w:rsidRDefault="009019B4" w:rsidP="009019B4">
            <w:pPr>
              <w:pStyle w:val="TAL"/>
              <w:rPr>
                <w:lang w:eastAsia="ja-JP"/>
              </w:rPr>
            </w:pPr>
          </w:p>
        </w:tc>
        <w:tc>
          <w:tcPr>
            <w:tcW w:w="1835" w:type="dxa"/>
            <w:gridSpan w:val="2"/>
          </w:tcPr>
          <w:p w14:paraId="01397977" w14:textId="77777777" w:rsidR="009019B4" w:rsidRPr="00FD0425" w:rsidRDefault="009019B4" w:rsidP="009019B4">
            <w:pPr>
              <w:pStyle w:val="TAL"/>
              <w:rPr>
                <w:iCs/>
                <w:lang w:eastAsia="ja-JP"/>
              </w:rPr>
            </w:pPr>
          </w:p>
        </w:tc>
        <w:tc>
          <w:tcPr>
            <w:tcW w:w="1105" w:type="dxa"/>
            <w:gridSpan w:val="2"/>
          </w:tcPr>
          <w:p w14:paraId="14F57C4A" w14:textId="77777777" w:rsidR="009019B4" w:rsidRPr="00FD0425" w:rsidRDefault="009019B4" w:rsidP="00B746AF">
            <w:pPr>
              <w:pStyle w:val="TAC"/>
              <w:rPr>
                <w:iCs/>
                <w:lang w:eastAsia="ja-JP"/>
              </w:rPr>
            </w:pPr>
            <w:r w:rsidRPr="00FD0425">
              <w:rPr>
                <w:lang w:eastAsia="ja-JP"/>
              </w:rPr>
              <w:t>–</w:t>
            </w:r>
          </w:p>
        </w:tc>
        <w:tc>
          <w:tcPr>
            <w:tcW w:w="1133" w:type="dxa"/>
            <w:gridSpan w:val="2"/>
          </w:tcPr>
          <w:p w14:paraId="28ADD3E2" w14:textId="77777777" w:rsidR="009019B4" w:rsidRPr="00FD0425" w:rsidRDefault="009019B4" w:rsidP="00B746AF">
            <w:pPr>
              <w:pStyle w:val="TAC"/>
              <w:rPr>
                <w:iCs/>
                <w:lang w:eastAsia="ja-JP"/>
              </w:rPr>
            </w:pPr>
          </w:p>
        </w:tc>
      </w:tr>
      <w:tr w:rsidR="009019B4" w:rsidRPr="00FD0425" w14:paraId="39A2C2D4" w14:textId="77777777" w:rsidTr="00D14B89">
        <w:tblPrEx>
          <w:tblCellMar>
            <w:top w:w="0" w:type="dxa"/>
            <w:bottom w:w="0" w:type="dxa"/>
          </w:tblCellMar>
        </w:tblPrEx>
        <w:trPr>
          <w:gridAfter w:val="1"/>
          <w:wAfter w:w="113" w:type="dxa"/>
          <w:jc w:val="center"/>
        </w:trPr>
        <w:tc>
          <w:tcPr>
            <w:tcW w:w="2328" w:type="dxa"/>
            <w:gridSpan w:val="2"/>
          </w:tcPr>
          <w:p w14:paraId="1886ABF7" w14:textId="77777777" w:rsidR="009019B4" w:rsidRPr="00FD0425" w:rsidRDefault="009019B4" w:rsidP="009019B4">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017FD011" w14:textId="77777777" w:rsidR="009019B4" w:rsidRPr="00FD0425" w:rsidRDefault="009019B4" w:rsidP="009019B4">
            <w:pPr>
              <w:pStyle w:val="TAL"/>
              <w:rPr>
                <w:rFonts w:eastAsia="Batang"/>
                <w:lang w:eastAsia="ja-JP"/>
              </w:rPr>
            </w:pPr>
            <w:r w:rsidRPr="00FD0425">
              <w:rPr>
                <w:rFonts w:eastAsia="Batang"/>
                <w:lang w:eastAsia="ja-JP"/>
              </w:rPr>
              <w:t>M</w:t>
            </w:r>
          </w:p>
        </w:tc>
        <w:tc>
          <w:tcPr>
            <w:tcW w:w="1155" w:type="dxa"/>
            <w:gridSpan w:val="2"/>
          </w:tcPr>
          <w:p w14:paraId="1F5DCB88" w14:textId="77777777" w:rsidR="009019B4" w:rsidRPr="00FD0425" w:rsidRDefault="009019B4" w:rsidP="009019B4">
            <w:pPr>
              <w:pStyle w:val="TAL"/>
              <w:rPr>
                <w:bCs/>
                <w:i/>
                <w:szCs w:val="18"/>
                <w:lang w:eastAsia="ja-JP"/>
              </w:rPr>
            </w:pPr>
          </w:p>
        </w:tc>
        <w:tc>
          <w:tcPr>
            <w:tcW w:w="1503" w:type="dxa"/>
            <w:gridSpan w:val="2"/>
          </w:tcPr>
          <w:p w14:paraId="6C55F274" w14:textId="77777777" w:rsidR="009019B4" w:rsidRPr="00FD0425" w:rsidRDefault="009019B4" w:rsidP="009019B4">
            <w:pPr>
              <w:pStyle w:val="TAL"/>
              <w:rPr>
                <w:lang w:eastAsia="ja-JP"/>
              </w:rPr>
            </w:pPr>
            <w:r w:rsidRPr="00FD0425">
              <w:rPr>
                <w:lang w:eastAsia="ja-JP"/>
              </w:rPr>
              <w:t>9.2.3.10</w:t>
            </w:r>
          </w:p>
        </w:tc>
        <w:tc>
          <w:tcPr>
            <w:tcW w:w="1835" w:type="dxa"/>
            <w:gridSpan w:val="2"/>
          </w:tcPr>
          <w:p w14:paraId="38432D83" w14:textId="77777777" w:rsidR="009019B4" w:rsidRPr="00FD0425" w:rsidRDefault="009019B4" w:rsidP="009019B4">
            <w:pPr>
              <w:pStyle w:val="TAL"/>
              <w:rPr>
                <w:iCs/>
                <w:lang w:eastAsia="ja-JP"/>
              </w:rPr>
            </w:pPr>
          </w:p>
        </w:tc>
        <w:tc>
          <w:tcPr>
            <w:tcW w:w="1105" w:type="dxa"/>
            <w:gridSpan w:val="2"/>
          </w:tcPr>
          <w:p w14:paraId="0435C2E6" w14:textId="77777777" w:rsidR="009019B4" w:rsidRPr="00FD0425" w:rsidRDefault="009019B4" w:rsidP="00B746AF">
            <w:pPr>
              <w:pStyle w:val="TAC"/>
              <w:rPr>
                <w:iCs/>
                <w:lang w:eastAsia="ja-JP"/>
              </w:rPr>
            </w:pPr>
            <w:r w:rsidRPr="00FD0425">
              <w:rPr>
                <w:lang w:eastAsia="ja-JP"/>
              </w:rPr>
              <w:t>–</w:t>
            </w:r>
          </w:p>
        </w:tc>
        <w:tc>
          <w:tcPr>
            <w:tcW w:w="1133" w:type="dxa"/>
            <w:gridSpan w:val="2"/>
          </w:tcPr>
          <w:p w14:paraId="1D82AFE6" w14:textId="77777777" w:rsidR="009019B4" w:rsidRPr="00FD0425" w:rsidRDefault="009019B4" w:rsidP="00B746AF">
            <w:pPr>
              <w:pStyle w:val="TAC"/>
              <w:rPr>
                <w:iCs/>
                <w:lang w:eastAsia="ja-JP"/>
              </w:rPr>
            </w:pPr>
          </w:p>
        </w:tc>
      </w:tr>
      <w:tr w:rsidR="009019B4" w:rsidRPr="00FD0425" w14:paraId="2108CAB9" w14:textId="77777777" w:rsidTr="00D14B89">
        <w:tblPrEx>
          <w:tblCellMar>
            <w:top w:w="0" w:type="dxa"/>
            <w:bottom w:w="0" w:type="dxa"/>
          </w:tblCellMar>
        </w:tblPrEx>
        <w:trPr>
          <w:gridAfter w:val="1"/>
          <w:wAfter w:w="113" w:type="dxa"/>
          <w:jc w:val="center"/>
        </w:trPr>
        <w:tc>
          <w:tcPr>
            <w:tcW w:w="2328" w:type="dxa"/>
            <w:gridSpan w:val="2"/>
          </w:tcPr>
          <w:p w14:paraId="3419024D" w14:textId="77777777" w:rsidR="009019B4" w:rsidRPr="00FD0425" w:rsidRDefault="009019B4" w:rsidP="009019B4">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3E7A2228" w14:textId="77777777" w:rsidR="009019B4" w:rsidRPr="00FD0425" w:rsidRDefault="009019B4" w:rsidP="009019B4">
            <w:pPr>
              <w:pStyle w:val="TAL"/>
              <w:rPr>
                <w:rFonts w:eastAsia="Batang"/>
                <w:lang w:eastAsia="ja-JP"/>
              </w:rPr>
            </w:pPr>
            <w:r w:rsidRPr="00FD0425">
              <w:rPr>
                <w:rFonts w:eastAsia="Batang"/>
                <w:lang w:eastAsia="ja-JP"/>
              </w:rPr>
              <w:t>M</w:t>
            </w:r>
          </w:p>
        </w:tc>
        <w:tc>
          <w:tcPr>
            <w:tcW w:w="1155" w:type="dxa"/>
            <w:gridSpan w:val="2"/>
          </w:tcPr>
          <w:p w14:paraId="6E7D3EBB" w14:textId="77777777" w:rsidR="009019B4" w:rsidRPr="00FD0425" w:rsidRDefault="009019B4" w:rsidP="009019B4">
            <w:pPr>
              <w:pStyle w:val="TAL"/>
              <w:rPr>
                <w:bCs/>
                <w:i/>
                <w:szCs w:val="18"/>
                <w:lang w:eastAsia="ja-JP"/>
              </w:rPr>
            </w:pPr>
          </w:p>
        </w:tc>
        <w:tc>
          <w:tcPr>
            <w:tcW w:w="1503" w:type="dxa"/>
            <w:gridSpan w:val="2"/>
          </w:tcPr>
          <w:p w14:paraId="55DC82D8" w14:textId="77777777" w:rsidR="009019B4" w:rsidRPr="00FD0425" w:rsidRDefault="009019B4" w:rsidP="009019B4">
            <w:pPr>
              <w:pStyle w:val="TAL"/>
              <w:rPr>
                <w:lang w:eastAsia="ja-JP"/>
              </w:rPr>
            </w:pPr>
            <w:r w:rsidRPr="00FD0425">
              <w:t>9.2.3.5</w:t>
            </w:r>
          </w:p>
        </w:tc>
        <w:tc>
          <w:tcPr>
            <w:tcW w:w="1835" w:type="dxa"/>
            <w:gridSpan w:val="2"/>
          </w:tcPr>
          <w:p w14:paraId="07947C80" w14:textId="77777777" w:rsidR="009019B4" w:rsidRPr="00FD0425" w:rsidRDefault="009019B4" w:rsidP="009C648C">
            <w:pPr>
              <w:pStyle w:val="TAL"/>
              <w:rPr>
                <w:lang w:eastAsia="ja-JP"/>
              </w:rPr>
            </w:pPr>
            <w:r w:rsidRPr="00FD0425">
              <w:rPr>
                <w:lang w:eastAsia="ja-JP"/>
              </w:rPr>
              <w:t xml:space="preserve">For GBR QoS flows, this IE contains GBR QoS flow information as received at NG-C </w:t>
            </w:r>
          </w:p>
        </w:tc>
        <w:tc>
          <w:tcPr>
            <w:tcW w:w="1105" w:type="dxa"/>
            <w:gridSpan w:val="2"/>
          </w:tcPr>
          <w:p w14:paraId="667900C8" w14:textId="77777777" w:rsidR="009019B4" w:rsidRPr="00FD0425" w:rsidRDefault="009019B4" w:rsidP="00B746AF">
            <w:pPr>
              <w:pStyle w:val="TAC"/>
              <w:rPr>
                <w:iCs/>
                <w:lang w:eastAsia="ja-JP"/>
              </w:rPr>
            </w:pPr>
            <w:r w:rsidRPr="00FD0425">
              <w:rPr>
                <w:lang w:eastAsia="ja-JP"/>
              </w:rPr>
              <w:t>–</w:t>
            </w:r>
          </w:p>
        </w:tc>
        <w:tc>
          <w:tcPr>
            <w:tcW w:w="1133" w:type="dxa"/>
            <w:gridSpan w:val="2"/>
          </w:tcPr>
          <w:p w14:paraId="4B1FE108" w14:textId="77777777" w:rsidR="009019B4" w:rsidRPr="00FD0425" w:rsidRDefault="009019B4" w:rsidP="00B746AF">
            <w:pPr>
              <w:pStyle w:val="TAC"/>
              <w:rPr>
                <w:iCs/>
                <w:lang w:eastAsia="ja-JP"/>
              </w:rPr>
            </w:pPr>
          </w:p>
        </w:tc>
      </w:tr>
      <w:tr w:rsidR="009019B4" w:rsidRPr="00FD0425" w14:paraId="5E1CF152" w14:textId="77777777" w:rsidTr="00D14B89">
        <w:tblPrEx>
          <w:tblCellMar>
            <w:top w:w="0" w:type="dxa"/>
            <w:bottom w:w="0" w:type="dxa"/>
          </w:tblCellMar>
        </w:tblPrEx>
        <w:trPr>
          <w:gridAfter w:val="1"/>
          <w:wAfter w:w="113" w:type="dxa"/>
          <w:jc w:val="center"/>
        </w:trPr>
        <w:tc>
          <w:tcPr>
            <w:tcW w:w="2328" w:type="dxa"/>
            <w:gridSpan w:val="2"/>
          </w:tcPr>
          <w:p w14:paraId="6955D460" w14:textId="77777777" w:rsidR="009019B4" w:rsidRPr="00FD0425" w:rsidRDefault="009019B4" w:rsidP="009019B4">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1CC1576B" w14:textId="77777777" w:rsidR="009019B4" w:rsidRPr="00FD0425" w:rsidRDefault="009019B4" w:rsidP="009019B4">
            <w:pPr>
              <w:pStyle w:val="TAL"/>
              <w:rPr>
                <w:rFonts w:eastAsia="Batang"/>
                <w:lang w:eastAsia="ja-JP"/>
              </w:rPr>
            </w:pPr>
            <w:r w:rsidRPr="00FD0425">
              <w:rPr>
                <w:rFonts w:eastAsia="Batang"/>
                <w:lang w:eastAsia="ja-JP"/>
              </w:rPr>
              <w:t>O</w:t>
            </w:r>
          </w:p>
        </w:tc>
        <w:tc>
          <w:tcPr>
            <w:tcW w:w="1155" w:type="dxa"/>
            <w:gridSpan w:val="2"/>
          </w:tcPr>
          <w:p w14:paraId="404376F8" w14:textId="77777777" w:rsidR="009019B4" w:rsidRPr="00FD0425" w:rsidRDefault="009019B4" w:rsidP="009019B4">
            <w:pPr>
              <w:pStyle w:val="TAL"/>
              <w:rPr>
                <w:bCs/>
                <w:i/>
                <w:szCs w:val="18"/>
                <w:lang w:eastAsia="ja-JP"/>
              </w:rPr>
            </w:pPr>
          </w:p>
        </w:tc>
        <w:tc>
          <w:tcPr>
            <w:tcW w:w="1503" w:type="dxa"/>
            <w:gridSpan w:val="2"/>
          </w:tcPr>
          <w:p w14:paraId="7737CC6D" w14:textId="77777777" w:rsidR="009019B4" w:rsidRPr="00FD0425" w:rsidRDefault="009019B4" w:rsidP="009019B4">
            <w:pPr>
              <w:pStyle w:val="TAL"/>
            </w:pPr>
            <w:r w:rsidRPr="00FD0425">
              <w:t>GBR QoS Flow Information</w:t>
            </w:r>
          </w:p>
          <w:p w14:paraId="32AA649D" w14:textId="77777777" w:rsidR="009019B4" w:rsidRPr="00FD0425" w:rsidRDefault="009019B4" w:rsidP="009019B4">
            <w:pPr>
              <w:pStyle w:val="TAL"/>
            </w:pPr>
            <w:r w:rsidRPr="00FD0425">
              <w:t>9.2.3.6</w:t>
            </w:r>
          </w:p>
        </w:tc>
        <w:tc>
          <w:tcPr>
            <w:tcW w:w="1835" w:type="dxa"/>
            <w:gridSpan w:val="2"/>
          </w:tcPr>
          <w:p w14:paraId="4DE2ADFB" w14:textId="77777777" w:rsidR="009019B4" w:rsidRPr="00FD0425" w:rsidRDefault="009019B4" w:rsidP="009019B4">
            <w:pPr>
              <w:pStyle w:val="TAL"/>
              <w:rPr>
                <w:iCs/>
                <w:lang w:eastAsia="ja-JP"/>
              </w:rPr>
            </w:pPr>
            <w:r w:rsidRPr="00FD0425">
              <w:rPr>
                <w:iCs/>
                <w:lang w:eastAsia="ja-JP"/>
              </w:rPr>
              <w:t xml:space="preserve">This IE contains M-Node offered GBR QoS Flow Information. </w:t>
            </w:r>
          </w:p>
        </w:tc>
        <w:tc>
          <w:tcPr>
            <w:tcW w:w="1105" w:type="dxa"/>
            <w:gridSpan w:val="2"/>
          </w:tcPr>
          <w:p w14:paraId="0C3952F3" w14:textId="77777777" w:rsidR="009019B4" w:rsidRPr="00FD0425" w:rsidRDefault="009019B4" w:rsidP="00B746AF">
            <w:pPr>
              <w:pStyle w:val="TAC"/>
              <w:rPr>
                <w:iCs/>
                <w:lang w:eastAsia="ja-JP"/>
              </w:rPr>
            </w:pPr>
            <w:r w:rsidRPr="00FD0425">
              <w:rPr>
                <w:lang w:eastAsia="ja-JP"/>
              </w:rPr>
              <w:t>–</w:t>
            </w:r>
          </w:p>
        </w:tc>
        <w:tc>
          <w:tcPr>
            <w:tcW w:w="1133" w:type="dxa"/>
            <w:gridSpan w:val="2"/>
          </w:tcPr>
          <w:p w14:paraId="0E2FE2D0" w14:textId="77777777" w:rsidR="009019B4" w:rsidRPr="00FD0425" w:rsidRDefault="009019B4" w:rsidP="00B746AF">
            <w:pPr>
              <w:pStyle w:val="TAC"/>
              <w:rPr>
                <w:iCs/>
                <w:lang w:eastAsia="ja-JP"/>
              </w:rPr>
            </w:pPr>
          </w:p>
        </w:tc>
      </w:tr>
      <w:tr w:rsidR="0097209E" w:rsidRPr="00FD0425" w14:paraId="0D831E48" w14:textId="77777777" w:rsidTr="00D14B89">
        <w:tblPrEx>
          <w:tblCellMar>
            <w:top w:w="0" w:type="dxa"/>
            <w:bottom w:w="0" w:type="dxa"/>
          </w:tblCellMar>
        </w:tblPrEx>
        <w:trPr>
          <w:gridAfter w:val="1"/>
          <w:wAfter w:w="113" w:type="dxa"/>
          <w:jc w:val="center"/>
        </w:trPr>
        <w:tc>
          <w:tcPr>
            <w:tcW w:w="2328" w:type="dxa"/>
            <w:gridSpan w:val="2"/>
          </w:tcPr>
          <w:p w14:paraId="1762B3A1" w14:textId="77777777" w:rsidR="0097209E" w:rsidRPr="00FD0425" w:rsidRDefault="0097209E" w:rsidP="0097209E">
            <w:pPr>
              <w:pStyle w:val="TAL"/>
              <w:ind w:left="227"/>
              <w:rPr>
                <w:rFonts w:eastAsia="Batang"/>
                <w:lang w:eastAsia="ja-JP"/>
              </w:rPr>
            </w:pPr>
            <w:r w:rsidRPr="00952847">
              <w:rPr>
                <w:rFonts w:eastAsia="Batang"/>
              </w:rPr>
              <w:t>&gt;&gt;TSC Traffic Characteristics</w:t>
            </w:r>
          </w:p>
        </w:tc>
        <w:tc>
          <w:tcPr>
            <w:tcW w:w="1080" w:type="dxa"/>
            <w:gridSpan w:val="2"/>
          </w:tcPr>
          <w:p w14:paraId="4091DCFD" w14:textId="77777777" w:rsidR="0097209E" w:rsidRPr="00FD0425" w:rsidRDefault="0097209E" w:rsidP="0097209E">
            <w:pPr>
              <w:pStyle w:val="TAL"/>
              <w:rPr>
                <w:rFonts w:eastAsia="Batang"/>
                <w:lang w:eastAsia="ja-JP"/>
              </w:rPr>
            </w:pPr>
            <w:r w:rsidRPr="0090263D">
              <w:rPr>
                <w:rFonts w:eastAsia="SimSun" w:hint="eastAsia"/>
                <w:lang w:eastAsia="zh-CN"/>
              </w:rPr>
              <w:t>O</w:t>
            </w:r>
          </w:p>
        </w:tc>
        <w:tc>
          <w:tcPr>
            <w:tcW w:w="1155" w:type="dxa"/>
            <w:gridSpan w:val="2"/>
          </w:tcPr>
          <w:p w14:paraId="36D7A3E9" w14:textId="77777777" w:rsidR="0097209E" w:rsidRPr="00FD0425" w:rsidRDefault="0097209E" w:rsidP="0097209E">
            <w:pPr>
              <w:pStyle w:val="TAL"/>
              <w:rPr>
                <w:bCs/>
                <w:i/>
                <w:szCs w:val="18"/>
                <w:lang w:eastAsia="ja-JP"/>
              </w:rPr>
            </w:pPr>
          </w:p>
        </w:tc>
        <w:tc>
          <w:tcPr>
            <w:tcW w:w="1503" w:type="dxa"/>
            <w:gridSpan w:val="2"/>
          </w:tcPr>
          <w:p w14:paraId="09B7FEDC" w14:textId="77777777" w:rsidR="0097209E" w:rsidRPr="00FD0425" w:rsidRDefault="0097209E" w:rsidP="0097209E">
            <w:pPr>
              <w:pStyle w:val="TAL"/>
            </w:pPr>
            <w:r>
              <w:rPr>
                <w:rFonts w:eastAsia="SimSun"/>
              </w:rPr>
              <w:t>9.2.3.</w:t>
            </w:r>
            <w:r w:rsidR="00091811">
              <w:rPr>
                <w:rFonts w:eastAsia="SimSun"/>
              </w:rPr>
              <w:t>114</w:t>
            </w:r>
          </w:p>
        </w:tc>
        <w:tc>
          <w:tcPr>
            <w:tcW w:w="1835" w:type="dxa"/>
            <w:gridSpan w:val="2"/>
          </w:tcPr>
          <w:p w14:paraId="72B8EFE5" w14:textId="77777777" w:rsidR="0097209E" w:rsidRPr="00FD0425" w:rsidRDefault="0097209E" w:rsidP="0097209E">
            <w:pPr>
              <w:pStyle w:val="TAL"/>
              <w:rPr>
                <w:iCs/>
                <w:lang w:eastAsia="ja-JP"/>
              </w:rPr>
            </w:pPr>
          </w:p>
        </w:tc>
        <w:tc>
          <w:tcPr>
            <w:tcW w:w="1105" w:type="dxa"/>
            <w:gridSpan w:val="2"/>
          </w:tcPr>
          <w:p w14:paraId="3BD82A50" w14:textId="77777777" w:rsidR="0097209E" w:rsidRPr="00FD0425" w:rsidRDefault="0097209E" w:rsidP="0097209E">
            <w:pPr>
              <w:pStyle w:val="TAC"/>
              <w:rPr>
                <w:lang w:eastAsia="ja-JP"/>
              </w:rPr>
            </w:pPr>
            <w:r>
              <w:rPr>
                <w:rFonts w:eastAsia="Malgun Gothic"/>
              </w:rPr>
              <w:t>YES</w:t>
            </w:r>
          </w:p>
        </w:tc>
        <w:tc>
          <w:tcPr>
            <w:tcW w:w="1133" w:type="dxa"/>
            <w:gridSpan w:val="2"/>
          </w:tcPr>
          <w:p w14:paraId="6EDC1E4B" w14:textId="77777777" w:rsidR="0097209E" w:rsidRPr="00FD0425" w:rsidRDefault="0097209E" w:rsidP="0097209E">
            <w:pPr>
              <w:pStyle w:val="TAC"/>
              <w:rPr>
                <w:iCs/>
                <w:lang w:eastAsia="ja-JP"/>
              </w:rPr>
            </w:pPr>
            <w:r>
              <w:rPr>
                <w:rFonts w:eastAsia="Malgun Gothic"/>
              </w:rPr>
              <w:t>ignore</w:t>
            </w:r>
          </w:p>
        </w:tc>
      </w:tr>
      <w:tr w:rsidR="0097209E" w:rsidRPr="00FD0425" w14:paraId="694A075B" w14:textId="77777777" w:rsidTr="00D14B89">
        <w:tblPrEx>
          <w:tblCellMar>
            <w:top w:w="0" w:type="dxa"/>
            <w:bottom w:w="0" w:type="dxa"/>
          </w:tblCellMar>
        </w:tblPrEx>
        <w:trPr>
          <w:gridAfter w:val="1"/>
          <w:wAfter w:w="113" w:type="dxa"/>
          <w:jc w:val="center"/>
        </w:trPr>
        <w:tc>
          <w:tcPr>
            <w:tcW w:w="2328" w:type="dxa"/>
            <w:gridSpan w:val="2"/>
          </w:tcPr>
          <w:p w14:paraId="7A2D6D85" w14:textId="77777777" w:rsidR="0097209E" w:rsidRPr="00FD0425" w:rsidRDefault="0097209E" w:rsidP="0097209E">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3BCF7E74" w14:textId="77777777" w:rsidR="0097209E" w:rsidRPr="00FD0425" w:rsidRDefault="0097209E" w:rsidP="0097209E">
            <w:pPr>
              <w:pStyle w:val="TAL"/>
              <w:rPr>
                <w:rFonts w:eastAsia="Batang"/>
                <w:lang w:eastAsia="ja-JP"/>
              </w:rPr>
            </w:pPr>
            <w:r w:rsidRPr="003A5F4E">
              <w:rPr>
                <w:rFonts w:eastAsia="Batang"/>
              </w:rPr>
              <w:t>O</w:t>
            </w:r>
          </w:p>
        </w:tc>
        <w:tc>
          <w:tcPr>
            <w:tcW w:w="1155" w:type="dxa"/>
            <w:gridSpan w:val="2"/>
          </w:tcPr>
          <w:p w14:paraId="2232FACA" w14:textId="77777777" w:rsidR="0097209E" w:rsidRPr="00FD0425" w:rsidRDefault="0097209E" w:rsidP="0097209E">
            <w:pPr>
              <w:pStyle w:val="TAL"/>
              <w:rPr>
                <w:bCs/>
                <w:i/>
                <w:szCs w:val="18"/>
                <w:lang w:eastAsia="ja-JP"/>
              </w:rPr>
            </w:pPr>
          </w:p>
        </w:tc>
        <w:tc>
          <w:tcPr>
            <w:tcW w:w="1503" w:type="dxa"/>
            <w:gridSpan w:val="2"/>
          </w:tcPr>
          <w:p w14:paraId="18CBD846" w14:textId="77777777" w:rsidR="0097209E" w:rsidRPr="00FD0425" w:rsidRDefault="0097209E" w:rsidP="0097209E">
            <w:pPr>
              <w:pStyle w:val="TAL"/>
            </w:pPr>
            <w:bookmarkStart w:id="4462" w:name="_Hlk44431615"/>
            <w:r>
              <w:rPr>
                <w:rFonts w:eastAsia="SimSun"/>
              </w:rPr>
              <w:t>9.2.3.</w:t>
            </w:r>
            <w:bookmarkEnd w:id="4462"/>
            <w:r w:rsidR="00091811">
              <w:rPr>
                <w:rFonts w:eastAsia="SimSun"/>
              </w:rPr>
              <w:t>118</w:t>
            </w:r>
          </w:p>
        </w:tc>
        <w:tc>
          <w:tcPr>
            <w:tcW w:w="1835" w:type="dxa"/>
            <w:gridSpan w:val="2"/>
          </w:tcPr>
          <w:p w14:paraId="5F34B471" w14:textId="77777777" w:rsidR="0097209E" w:rsidRPr="00FD0425" w:rsidRDefault="0097209E" w:rsidP="0097209E">
            <w:pPr>
              <w:pStyle w:val="TAL"/>
              <w:rPr>
                <w:iCs/>
                <w:lang w:eastAsia="ja-JP"/>
              </w:rPr>
            </w:pPr>
          </w:p>
        </w:tc>
        <w:tc>
          <w:tcPr>
            <w:tcW w:w="1105" w:type="dxa"/>
            <w:gridSpan w:val="2"/>
          </w:tcPr>
          <w:p w14:paraId="03FB4A0A" w14:textId="77777777" w:rsidR="0097209E" w:rsidRPr="00FD0425" w:rsidRDefault="0097209E" w:rsidP="0097209E">
            <w:pPr>
              <w:pStyle w:val="TAC"/>
              <w:rPr>
                <w:lang w:eastAsia="ja-JP"/>
              </w:rPr>
            </w:pPr>
            <w:r>
              <w:rPr>
                <w:rFonts w:eastAsia="SimSun"/>
              </w:rPr>
              <w:t>YES</w:t>
            </w:r>
          </w:p>
        </w:tc>
        <w:tc>
          <w:tcPr>
            <w:tcW w:w="1133" w:type="dxa"/>
            <w:gridSpan w:val="2"/>
          </w:tcPr>
          <w:p w14:paraId="5A542631" w14:textId="77777777" w:rsidR="0097209E" w:rsidRPr="00FD0425" w:rsidRDefault="0097209E" w:rsidP="0097209E">
            <w:pPr>
              <w:pStyle w:val="TAC"/>
              <w:rPr>
                <w:iCs/>
                <w:lang w:eastAsia="ja-JP"/>
              </w:rPr>
            </w:pPr>
            <w:r>
              <w:rPr>
                <w:rFonts w:eastAsia="SimSun"/>
                <w:iCs/>
              </w:rPr>
              <w:t>ignore</w:t>
            </w:r>
          </w:p>
        </w:tc>
      </w:tr>
      <w:tr w:rsidR="0097209E" w:rsidRPr="00FD0425" w14:paraId="28988751" w14:textId="77777777" w:rsidTr="00D14B89">
        <w:tblPrEx>
          <w:tblCellMar>
            <w:top w:w="0" w:type="dxa"/>
            <w:bottom w:w="0" w:type="dxa"/>
          </w:tblCellMar>
        </w:tblPrEx>
        <w:trPr>
          <w:gridAfter w:val="1"/>
          <w:wAfter w:w="113" w:type="dxa"/>
          <w:jc w:val="center"/>
        </w:trPr>
        <w:tc>
          <w:tcPr>
            <w:tcW w:w="2328" w:type="dxa"/>
            <w:gridSpan w:val="2"/>
          </w:tcPr>
          <w:p w14:paraId="58091AEE" w14:textId="77777777" w:rsidR="0097209E" w:rsidRPr="00FD0425" w:rsidRDefault="0097209E" w:rsidP="0097209E">
            <w:pPr>
              <w:pStyle w:val="TAL"/>
              <w:rPr>
                <w:rFonts w:eastAsia="Batang"/>
                <w:lang w:eastAsia="ja-JP"/>
              </w:rPr>
            </w:pPr>
            <w:r w:rsidRPr="00FD0425">
              <w:rPr>
                <w:rFonts w:eastAsia="Batang"/>
                <w:lang w:eastAsia="ja-JP"/>
              </w:rPr>
              <w:t>Data Forwarding and Offloading Info from source NG-RAN node</w:t>
            </w:r>
          </w:p>
        </w:tc>
        <w:tc>
          <w:tcPr>
            <w:tcW w:w="1080" w:type="dxa"/>
            <w:gridSpan w:val="2"/>
          </w:tcPr>
          <w:p w14:paraId="705AF360" w14:textId="77777777" w:rsidR="0097209E" w:rsidRPr="00FD0425" w:rsidRDefault="0097209E" w:rsidP="0097209E">
            <w:pPr>
              <w:pStyle w:val="TAL"/>
              <w:rPr>
                <w:rFonts w:eastAsia="Batang"/>
                <w:lang w:eastAsia="ja-JP"/>
              </w:rPr>
            </w:pPr>
            <w:r w:rsidRPr="00FD0425">
              <w:rPr>
                <w:rFonts w:eastAsia="Batang"/>
                <w:lang w:eastAsia="ja-JP"/>
              </w:rPr>
              <w:t>O</w:t>
            </w:r>
          </w:p>
        </w:tc>
        <w:tc>
          <w:tcPr>
            <w:tcW w:w="1155" w:type="dxa"/>
            <w:gridSpan w:val="2"/>
          </w:tcPr>
          <w:p w14:paraId="6C379EB0" w14:textId="77777777" w:rsidR="0097209E" w:rsidRPr="00FD0425" w:rsidRDefault="0097209E" w:rsidP="0097209E">
            <w:pPr>
              <w:pStyle w:val="TAL"/>
              <w:rPr>
                <w:bCs/>
                <w:i/>
                <w:szCs w:val="18"/>
                <w:lang w:eastAsia="ja-JP"/>
              </w:rPr>
            </w:pPr>
          </w:p>
        </w:tc>
        <w:tc>
          <w:tcPr>
            <w:tcW w:w="1503" w:type="dxa"/>
            <w:gridSpan w:val="2"/>
          </w:tcPr>
          <w:p w14:paraId="2CCFA6AC" w14:textId="77777777" w:rsidR="0097209E" w:rsidRPr="00FD0425" w:rsidRDefault="0097209E" w:rsidP="0097209E">
            <w:pPr>
              <w:pStyle w:val="TAL"/>
            </w:pPr>
            <w:r w:rsidRPr="00FD0425">
              <w:rPr>
                <w:lang w:eastAsia="ja-JP"/>
              </w:rPr>
              <w:t>9.2.1.17</w:t>
            </w:r>
          </w:p>
        </w:tc>
        <w:tc>
          <w:tcPr>
            <w:tcW w:w="1835" w:type="dxa"/>
            <w:gridSpan w:val="2"/>
          </w:tcPr>
          <w:p w14:paraId="3539DB25" w14:textId="77777777" w:rsidR="0097209E" w:rsidRPr="00FD0425" w:rsidRDefault="0097209E" w:rsidP="0097209E">
            <w:pPr>
              <w:pStyle w:val="TAL"/>
              <w:rPr>
                <w:iCs/>
                <w:lang w:eastAsia="ja-JP"/>
              </w:rPr>
            </w:pPr>
          </w:p>
        </w:tc>
        <w:tc>
          <w:tcPr>
            <w:tcW w:w="1105" w:type="dxa"/>
            <w:gridSpan w:val="2"/>
          </w:tcPr>
          <w:p w14:paraId="0798D8EF" w14:textId="77777777" w:rsidR="0097209E" w:rsidRPr="00FD0425" w:rsidRDefault="0097209E" w:rsidP="0097209E">
            <w:pPr>
              <w:pStyle w:val="TAC"/>
              <w:rPr>
                <w:iCs/>
                <w:lang w:eastAsia="ja-JP"/>
              </w:rPr>
            </w:pPr>
            <w:r w:rsidRPr="00FD0425">
              <w:rPr>
                <w:lang w:eastAsia="ja-JP"/>
              </w:rPr>
              <w:t>–</w:t>
            </w:r>
          </w:p>
        </w:tc>
        <w:tc>
          <w:tcPr>
            <w:tcW w:w="1133" w:type="dxa"/>
            <w:gridSpan w:val="2"/>
          </w:tcPr>
          <w:p w14:paraId="0DC70F09" w14:textId="77777777" w:rsidR="0097209E" w:rsidRPr="00FD0425" w:rsidRDefault="0097209E" w:rsidP="0097209E">
            <w:pPr>
              <w:pStyle w:val="TAC"/>
              <w:rPr>
                <w:iCs/>
                <w:lang w:eastAsia="ja-JP"/>
              </w:rPr>
            </w:pPr>
          </w:p>
        </w:tc>
      </w:tr>
      <w:tr w:rsidR="0097209E" w:rsidRPr="00FD0425" w14:paraId="47DCDCD4" w14:textId="77777777" w:rsidTr="00D14B89">
        <w:tblPrEx>
          <w:tblCellMar>
            <w:top w:w="0" w:type="dxa"/>
            <w:bottom w:w="0" w:type="dxa"/>
          </w:tblCellMar>
        </w:tblPrEx>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97209E">
            <w:pPr>
              <w:pStyle w:val="TAL"/>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97209E">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97209E">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97209E">
            <w:pPr>
              <w:pStyle w:val="TAL"/>
            </w:pPr>
            <w:r w:rsidRPr="00FD0425">
              <w:rPr>
                <w:rFonts w:cs="Arial" w:hint="eastAsia"/>
                <w:szCs w:val="18"/>
                <w:lang w:eastAsia="zh-CN"/>
              </w:rPr>
              <w:t>9.2.</w:t>
            </w:r>
            <w:r w:rsidRPr="00FD0425">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97209E">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97209E">
            <w:pPr>
              <w:pStyle w:val="TAC"/>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97209E">
            <w:pPr>
              <w:pStyle w:val="TAC"/>
              <w:rPr>
                <w:iCs/>
                <w:lang w:eastAsia="ja-JP"/>
              </w:rPr>
            </w:pPr>
          </w:p>
        </w:tc>
      </w:tr>
      <w:tr w:rsidR="0097209E" w:rsidRPr="00FD0425" w14:paraId="45428B2C" w14:textId="77777777" w:rsidTr="00D14B89">
        <w:tblPrEx>
          <w:tblCellMar>
            <w:top w:w="0" w:type="dxa"/>
            <w:bottom w:w="0" w:type="dxa"/>
          </w:tblCellMar>
        </w:tblPrEx>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195317">
            <w:pPr>
              <w:pStyle w:val="TAL"/>
              <w:rPr>
                <w:lang w:eastAsia="ja-JP"/>
              </w:rPr>
            </w:pPr>
            <w:r w:rsidRPr="00FD0425">
              <w:rPr>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195317">
            <w:pPr>
              <w:pStyle w:val="TAL"/>
              <w:rPr>
                <w:rFonts w:hint="eastAsia"/>
                <w:lang w:eastAsia="zh-CN"/>
              </w:rPr>
            </w:pPr>
            <w:r w:rsidRPr="00FD0425">
              <w:rPr>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195317">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195317">
            <w:pPr>
              <w:pStyle w:val="TAL"/>
              <w:rPr>
                <w:rFonts w:hint="eastAsia"/>
                <w:lang w:eastAsia="zh-CN"/>
              </w:rPr>
            </w:pPr>
            <w:r w:rsidRPr="00FD0425">
              <w:rPr>
                <w:rFonts w:hint="eastAsia"/>
                <w:lang w:eastAsia="zh-CN"/>
              </w:rPr>
              <w:t>9.2.3.67</w:t>
            </w:r>
          </w:p>
        </w:tc>
        <w:tc>
          <w:tcPr>
            <w:tcW w:w="1835" w:type="dxa"/>
            <w:gridSpan w:val="2"/>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195317">
            <w:pPr>
              <w:pStyle w:val="TAL"/>
              <w:rPr>
                <w:lang w:eastAsia="ja-JP"/>
              </w:rPr>
            </w:pPr>
            <w:r w:rsidRPr="00FD0425">
              <w:rPr>
                <w:lang w:eastAsia="ja-JP"/>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97209E">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97209E">
            <w:pPr>
              <w:pStyle w:val="TAC"/>
              <w:rPr>
                <w:rFonts w:cs="Arial"/>
                <w:iCs/>
                <w:lang w:eastAsia="ja-JP"/>
              </w:rPr>
            </w:pPr>
            <w:r w:rsidRPr="00FD0425">
              <w:rPr>
                <w:lang w:eastAsia="en-US"/>
              </w:rPr>
              <w:t>reject</w:t>
            </w:r>
          </w:p>
        </w:tc>
      </w:tr>
      <w:tr w:rsidR="0097209E" w:rsidRPr="00FD0425" w14:paraId="44BD5A1B" w14:textId="77777777" w:rsidTr="00D14B89">
        <w:tblPrEx>
          <w:tblCellMar>
            <w:top w:w="0" w:type="dxa"/>
            <w:bottom w:w="0" w:type="dxa"/>
          </w:tblCellMar>
        </w:tblPrEx>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24E1FB2A" w14:textId="77777777" w:rsidR="0097209E" w:rsidRPr="00FD0425" w:rsidRDefault="0097209E" w:rsidP="00195317">
            <w:pPr>
              <w:pStyle w:val="TAL"/>
              <w:rPr>
                <w:lang w:eastAsia="ja-JP"/>
              </w:rPr>
            </w:pPr>
            <w:r w:rsidRPr="00FD0425">
              <w:rPr>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0C6D4E7B" w14:textId="77777777" w:rsidR="0097209E" w:rsidRPr="00FD0425" w:rsidRDefault="0097209E" w:rsidP="00195317">
            <w:pPr>
              <w:pStyle w:val="TAL"/>
              <w:rPr>
                <w:lang w:eastAsia="zh-CN"/>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8687E74" w14:textId="77777777" w:rsidR="0097209E" w:rsidRPr="00FD0425" w:rsidRDefault="0097209E" w:rsidP="00195317">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BC803B4" w14:textId="77777777" w:rsidR="0097209E" w:rsidRPr="00FD0425" w:rsidRDefault="0097209E" w:rsidP="00195317">
            <w:pPr>
              <w:pStyle w:val="TAL"/>
              <w:rPr>
                <w:rFonts w:hint="eastAsia"/>
                <w:lang w:eastAsia="zh-CN"/>
              </w:rPr>
            </w:pPr>
            <w:r w:rsidRPr="00FD0425">
              <w:rPr>
                <w:lang w:eastAsia="zh-CN"/>
              </w:rPr>
              <w:t>9.2.3.92</w:t>
            </w:r>
          </w:p>
        </w:tc>
        <w:tc>
          <w:tcPr>
            <w:tcW w:w="1835" w:type="dxa"/>
            <w:gridSpan w:val="2"/>
            <w:tcBorders>
              <w:top w:val="single" w:sz="4" w:space="0" w:color="auto"/>
              <w:left w:val="single" w:sz="4" w:space="0" w:color="auto"/>
              <w:bottom w:val="single" w:sz="4" w:space="0" w:color="auto"/>
              <w:right w:val="single" w:sz="4" w:space="0" w:color="auto"/>
            </w:tcBorders>
          </w:tcPr>
          <w:p w14:paraId="0342E8E3" w14:textId="77777777" w:rsidR="0097209E" w:rsidRPr="00FD0425" w:rsidRDefault="0097209E" w:rsidP="00195317">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8ECED6F" w14:textId="77777777" w:rsidR="0097209E" w:rsidRPr="00FD0425" w:rsidRDefault="0097209E" w:rsidP="0097209E">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45D922A" w14:textId="77777777" w:rsidR="0097209E" w:rsidRPr="00FD0425" w:rsidRDefault="0097209E" w:rsidP="0097209E">
            <w:pPr>
              <w:pStyle w:val="TAC"/>
              <w:rPr>
                <w:lang w:eastAsia="en-US"/>
              </w:rPr>
            </w:pPr>
            <w:r w:rsidRPr="00FD0425">
              <w:t>ignore</w:t>
            </w:r>
          </w:p>
        </w:tc>
      </w:tr>
      <w:tr w:rsidR="0097209E" w:rsidRPr="00FD0425" w14:paraId="1ACE6807" w14:textId="77777777" w:rsidTr="00D14B89">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2F369999" w14:textId="77777777" w:rsidR="0097209E" w:rsidRPr="00FD0425" w:rsidRDefault="0097209E" w:rsidP="00195317">
            <w:pPr>
              <w:pStyle w:val="TAL"/>
              <w:rPr>
                <w:rFonts w:eastAsia="SimSun"/>
                <w:lang w:eastAsia="ja-JP"/>
              </w:rPr>
            </w:pPr>
            <w:bookmarkStart w:id="4463" w:name="_Hlk44457243"/>
            <w:r w:rsidRPr="00FD0425">
              <w:rPr>
                <w:rFonts w:eastAsia="SimSun"/>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5CAF499D" w14:textId="77777777" w:rsidR="0097209E" w:rsidRPr="00FD0425" w:rsidRDefault="0097209E" w:rsidP="00195317">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4BA7ED5E" w14:textId="77777777" w:rsidR="0097209E" w:rsidRPr="00FD0425" w:rsidRDefault="0097209E" w:rsidP="00195317">
            <w:pPr>
              <w:pStyle w:val="TAL"/>
              <w:rPr>
                <w:rFonts w:eastAsia="SimSun"/>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44A071E" w14:textId="77777777" w:rsidR="0097209E" w:rsidRPr="00FD0425" w:rsidRDefault="0097209E" w:rsidP="00195317">
            <w:pPr>
              <w:pStyle w:val="TAL"/>
              <w:rPr>
                <w:rFonts w:eastAsia="SimSun"/>
                <w:lang w:eastAsia="zh-CN"/>
              </w:rPr>
            </w:pPr>
            <w:r w:rsidRPr="00FD0425">
              <w:rPr>
                <w:rFonts w:eastAsia="SimSun"/>
                <w:lang w:eastAsia="zh-CN"/>
              </w:rPr>
              <w:t>9.2.3.93</w:t>
            </w:r>
          </w:p>
        </w:tc>
        <w:tc>
          <w:tcPr>
            <w:tcW w:w="1835" w:type="dxa"/>
            <w:gridSpan w:val="2"/>
            <w:tcBorders>
              <w:top w:val="single" w:sz="4" w:space="0" w:color="auto"/>
              <w:left w:val="single" w:sz="4" w:space="0" w:color="auto"/>
              <w:bottom w:val="single" w:sz="4" w:space="0" w:color="auto"/>
              <w:right w:val="single" w:sz="4" w:space="0" w:color="auto"/>
            </w:tcBorders>
          </w:tcPr>
          <w:p w14:paraId="26FFC6D1" w14:textId="77777777" w:rsidR="0097209E" w:rsidRPr="00FD0425" w:rsidRDefault="0097209E" w:rsidP="00195317">
            <w:pPr>
              <w:pStyle w:val="TAL"/>
              <w:rPr>
                <w:rFonts w:eastAsia="SimSun"/>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D7B0D41" w14:textId="77777777" w:rsidR="0097209E" w:rsidRPr="00FD0425" w:rsidRDefault="0097209E" w:rsidP="00195317">
            <w:pPr>
              <w:pStyle w:val="TAC"/>
              <w:rPr>
                <w:rFonts w:eastAsia="SimSun"/>
                <w:lang w:eastAsia="ja-JP"/>
              </w:rPr>
            </w:pPr>
            <w:r w:rsidRPr="00FD0425">
              <w:rPr>
                <w:rFonts w:eastAsia="SimSun"/>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4B83B79" w14:textId="77777777" w:rsidR="0097209E" w:rsidRPr="00FD0425" w:rsidRDefault="0097209E" w:rsidP="00195317">
            <w:pPr>
              <w:pStyle w:val="TAC"/>
              <w:rPr>
                <w:rFonts w:eastAsia="SimSun"/>
              </w:rPr>
            </w:pPr>
            <w:r w:rsidRPr="00FD0425">
              <w:rPr>
                <w:rFonts w:eastAsia="SimSun"/>
              </w:rPr>
              <w:t>ignore</w:t>
            </w:r>
          </w:p>
        </w:tc>
      </w:tr>
      <w:bookmarkEnd w:id="4463"/>
      <w:tr w:rsidR="0097209E" w:rsidRPr="00FD0425" w14:paraId="189F9B02" w14:textId="77777777" w:rsidTr="00D14B89">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B798A90" w14:textId="77777777" w:rsidR="0097209E" w:rsidRPr="00FD0425" w:rsidRDefault="0097209E" w:rsidP="00195317">
            <w:pPr>
              <w:pStyle w:val="TAL"/>
              <w:rPr>
                <w:rFonts w:eastAsia="SimSun"/>
                <w:lang w:eastAsia="ja-JP"/>
              </w:rPr>
            </w:pPr>
            <w:r w:rsidRPr="00FD0425">
              <w:rPr>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00C5B518" w14:textId="77777777" w:rsidR="0097209E" w:rsidRPr="00FD0425" w:rsidRDefault="0097209E" w:rsidP="00195317">
            <w:pPr>
              <w:pStyle w:val="TAL"/>
              <w:rPr>
                <w:rFonts w:eastAsia="Batang"/>
                <w:lang w:eastAsia="ja-JP"/>
              </w:rPr>
            </w:pPr>
            <w:r w:rsidRPr="00FD0425">
              <w:rPr>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3BC11A15" w14:textId="77777777" w:rsidR="0097209E" w:rsidRPr="00FD0425" w:rsidRDefault="0097209E" w:rsidP="00195317">
            <w:pPr>
              <w:pStyle w:val="TAL"/>
              <w:rPr>
                <w:rFonts w:eastAsia="SimSun"/>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A127297" w14:textId="77777777" w:rsidR="0097209E" w:rsidRPr="00FD0425" w:rsidRDefault="0097209E" w:rsidP="00195317">
            <w:pPr>
              <w:pStyle w:val="TAL"/>
              <w:rPr>
                <w:rFonts w:eastAsia="SimSun"/>
                <w:lang w:eastAsia="zh-CN"/>
              </w:rPr>
            </w:pPr>
            <w:r w:rsidRPr="00FD0425">
              <w:rPr>
                <w:lang w:eastAsia="zh-CN"/>
              </w:rPr>
              <w:t>9.2.3.94</w:t>
            </w:r>
          </w:p>
        </w:tc>
        <w:tc>
          <w:tcPr>
            <w:tcW w:w="1835" w:type="dxa"/>
            <w:gridSpan w:val="2"/>
            <w:tcBorders>
              <w:top w:val="single" w:sz="4" w:space="0" w:color="auto"/>
              <w:left w:val="single" w:sz="4" w:space="0" w:color="auto"/>
              <w:bottom w:val="single" w:sz="4" w:space="0" w:color="auto"/>
              <w:right w:val="single" w:sz="4" w:space="0" w:color="auto"/>
            </w:tcBorders>
          </w:tcPr>
          <w:p w14:paraId="30C303CA" w14:textId="77777777" w:rsidR="0097209E" w:rsidRPr="00FD0425" w:rsidRDefault="0097209E" w:rsidP="00195317">
            <w:pPr>
              <w:pStyle w:val="TAL"/>
              <w:rPr>
                <w:rFonts w:eastAsia="SimSun"/>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4753CD1" w14:textId="77777777" w:rsidR="0097209E" w:rsidRPr="00FD0425" w:rsidRDefault="0097209E" w:rsidP="00195317">
            <w:pPr>
              <w:pStyle w:val="TAC"/>
              <w:rPr>
                <w:rFonts w:eastAsia="SimSun"/>
                <w:lang w:eastAsia="ja-JP"/>
              </w:rPr>
            </w:pPr>
            <w:r w:rsidRPr="00FD0425">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60AAEEFF" w14:textId="77777777" w:rsidR="0097209E" w:rsidRPr="00FD0425" w:rsidRDefault="0097209E" w:rsidP="00195317">
            <w:pPr>
              <w:pStyle w:val="TAC"/>
              <w:rPr>
                <w:rFonts w:eastAsia="SimSun"/>
              </w:rPr>
            </w:pPr>
            <w:r w:rsidRPr="00FD0425">
              <w:rPr>
                <w:lang w:eastAsia="ja-JP"/>
              </w:rPr>
              <w:t>reject</w:t>
            </w:r>
          </w:p>
        </w:tc>
      </w:tr>
      <w:tr w:rsidR="0097209E" w:rsidRPr="00FD0425" w14:paraId="1DAD3BC3" w14:textId="77777777" w:rsidTr="00AD2517">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E0A648F" w14:textId="77777777" w:rsidR="0097209E" w:rsidRPr="00FD0425" w:rsidRDefault="0097209E" w:rsidP="00195317">
            <w:pPr>
              <w:pStyle w:val="TAL"/>
              <w:rPr>
                <w:lang w:eastAsia="ja-JP"/>
              </w:rPr>
            </w:pPr>
            <w:r w:rsidRPr="00FD0425">
              <w:rPr>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2FC08AB5" w14:textId="77777777" w:rsidR="0097209E" w:rsidRPr="00FD0425" w:rsidRDefault="0097209E" w:rsidP="00195317">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0896038B" w14:textId="77777777" w:rsidR="0097209E" w:rsidRPr="00FD0425" w:rsidRDefault="0097209E" w:rsidP="00195317">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E12B167" w14:textId="77777777" w:rsidR="0097209E" w:rsidRPr="00FD0425" w:rsidRDefault="0097209E" w:rsidP="00195317">
            <w:pPr>
              <w:pStyle w:val="TAL"/>
              <w:rPr>
                <w:lang w:eastAsia="zh-CN"/>
              </w:rPr>
            </w:pPr>
            <w:r w:rsidRPr="00FD0425">
              <w:rPr>
                <w:lang w:eastAsia="ja-JP"/>
              </w:rPr>
              <w:t>9.2.3.98</w:t>
            </w:r>
          </w:p>
        </w:tc>
        <w:tc>
          <w:tcPr>
            <w:tcW w:w="1835" w:type="dxa"/>
            <w:gridSpan w:val="2"/>
            <w:tcBorders>
              <w:top w:val="single" w:sz="4" w:space="0" w:color="auto"/>
              <w:left w:val="single" w:sz="4" w:space="0" w:color="auto"/>
              <w:bottom w:val="single" w:sz="4" w:space="0" w:color="auto"/>
              <w:right w:val="single" w:sz="4" w:space="0" w:color="auto"/>
            </w:tcBorders>
          </w:tcPr>
          <w:p w14:paraId="2E2CA851" w14:textId="77777777" w:rsidR="0097209E" w:rsidRPr="00FD0425" w:rsidRDefault="0097209E" w:rsidP="00195317">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0241F47C" w14:textId="77777777" w:rsidR="0097209E" w:rsidRPr="00FD0425" w:rsidRDefault="0097209E" w:rsidP="00195317">
            <w:pPr>
              <w:pStyle w:val="TAC"/>
              <w:rPr>
                <w:lang w:eastAsia="ja-JP"/>
              </w:rPr>
            </w:pPr>
            <w:r w:rsidRPr="00FD0425">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74CF058" w14:textId="77777777" w:rsidR="0097209E" w:rsidRPr="00FD0425" w:rsidRDefault="0097209E" w:rsidP="00195317">
            <w:pPr>
              <w:pStyle w:val="TAC"/>
            </w:pPr>
            <w:r w:rsidRPr="00FD0425">
              <w:t>ignore</w:t>
            </w:r>
          </w:p>
        </w:tc>
      </w:tr>
      <w:tr w:rsidR="0097209E" w:rsidRPr="00FD0425" w14:paraId="4FE5CF0B" w14:textId="77777777" w:rsidTr="00AD2517">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19DA5F84" w14:textId="77777777" w:rsidR="0097209E" w:rsidRPr="00FD0425" w:rsidRDefault="0097209E" w:rsidP="009354E2">
            <w:pPr>
              <w:pStyle w:val="TAL"/>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698EFCDA" w14:textId="77777777" w:rsidR="0097209E" w:rsidRPr="009354E2" w:rsidRDefault="0097209E" w:rsidP="00267B69">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2D87365A" w14:textId="77777777" w:rsidR="0097209E" w:rsidRPr="009354E2" w:rsidRDefault="0097209E" w:rsidP="009354E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73CD78A" w14:textId="77777777" w:rsidR="0097209E" w:rsidRPr="009354E2" w:rsidRDefault="0097209E" w:rsidP="009354E2">
            <w:pPr>
              <w:pStyle w:val="TAL"/>
              <w:rPr>
                <w:lang w:eastAsia="ja-JP"/>
              </w:rPr>
            </w:pPr>
            <w:r w:rsidRPr="009354E2">
              <w:rPr>
                <w:lang w:eastAsia="ja-JP"/>
              </w:rPr>
              <w:t>UP Transport Layer Information</w:t>
            </w:r>
          </w:p>
          <w:p w14:paraId="34258F7E" w14:textId="77777777" w:rsidR="0097209E" w:rsidRPr="0097209E" w:rsidRDefault="0097209E" w:rsidP="009354E2">
            <w:pPr>
              <w:pStyle w:val="TAL"/>
              <w:rPr>
                <w:lang w:eastAsia="ja-JP"/>
              </w:rPr>
            </w:pPr>
            <w:r w:rsidRPr="009354E2">
              <w:rPr>
                <w:lang w:eastAsia="ja-JP"/>
              </w:rPr>
              <w:t>9.2.3.30</w:t>
            </w:r>
          </w:p>
        </w:tc>
        <w:tc>
          <w:tcPr>
            <w:tcW w:w="1835" w:type="dxa"/>
            <w:gridSpan w:val="2"/>
            <w:tcBorders>
              <w:top w:val="single" w:sz="4" w:space="0" w:color="auto"/>
              <w:left w:val="single" w:sz="4" w:space="0" w:color="auto"/>
              <w:bottom w:val="single" w:sz="4" w:space="0" w:color="auto"/>
              <w:right w:val="single" w:sz="4" w:space="0" w:color="auto"/>
            </w:tcBorders>
          </w:tcPr>
          <w:p w14:paraId="1FFE9DC2" w14:textId="77777777" w:rsidR="0097209E" w:rsidRPr="0097209E" w:rsidRDefault="0097209E" w:rsidP="009354E2">
            <w:pPr>
              <w:pStyle w:val="TAL"/>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105" w:type="dxa"/>
            <w:gridSpan w:val="2"/>
            <w:tcBorders>
              <w:top w:val="single" w:sz="4" w:space="0" w:color="auto"/>
              <w:left w:val="single" w:sz="4" w:space="0" w:color="auto"/>
              <w:bottom w:val="single" w:sz="4" w:space="0" w:color="auto"/>
              <w:right w:val="single" w:sz="4" w:space="0" w:color="auto"/>
            </w:tcBorders>
          </w:tcPr>
          <w:p w14:paraId="05F6CBCF" w14:textId="77777777" w:rsidR="0097209E" w:rsidRPr="0097209E" w:rsidRDefault="0097209E" w:rsidP="009354E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67F57DBE" w14:textId="77777777" w:rsidR="0097209E" w:rsidRPr="00FD0425" w:rsidRDefault="0097209E" w:rsidP="009354E2">
            <w:pPr>
              <w:pStyle w:val="TAC"/>
              <w:rPr>
                <w:lang w:eastAsia="ja-JP"/>
              </w:rPr>
            </w:pPr>
            <w:r w:rsidRPr="009354E2">
              <w:rPr>
                <w:lang w:eastAsia="ja-JP"/>
              </w:rPr>
              <w:t>ignore</w:t>
            </w:r>
          </w:p>
        </w:tc>
      </w:tr>
      <w:tr w:rsidR="0097209E" w:rsidRPr="00FD0425" w14:paraId="21E1C14B" w14:textId="77777777" w:rsidTr="00AD2517">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E44BDDA" w14:textId="77777777" w:rsidR="0097209E" w:rsidRPr="00FD0425" w:rsidRDefault="0097209E" w:rsidP="009354E2">
            <w:pPr>
              <w:pStyle w:val="TAL"/>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6E341A67" w14:textId="77777777" w:rsidR="0097209E" w:rsidRPr="009354E2" w:rsidRDefault="0097209E" w:rsidP="009354E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FE5C2D3" w14:textId="77777777" w:rsidR="0097209E" w:rsidRPr="009354E2" w:rsidRDefault="0097209E" w:rsidP="009354E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C6FF797" w14:textId="77777777" w:rsidR="0097209E" w:rsidRPr="009354E2" w:rsidRDefault="0097209E" w:rsidP="009354E2">
            <w:pPr>
              <w:pStyle w:val="TAL"/>
              <w:rPr>
                <w:lang w:eastAsia="ja-JP"/>
              </w:rPr>
            </w:pPr>
            <w:r w:rsidRPr="009354E2">
              <w:rPr>
                <w:lang w:eastAsia="ja-JP"/>
              </w:rPr>
              <w:t>Common Network Instance</w:t>
            </w:r>
          </w:p>
          <w:p w14:paraId="3E7A14A7" w14:textId="77777777" w:rsidR="0097209E" w:rsidRPr="0097209E" w:rsidRDefault="0097209E" w:rsidP="009354E2">
            <w:pPr>
              <w:pStyle w:val="TAL"/>
              <w:rPr>
                <w:lang w:eastAsia="ja-JP"/>
              </w:rPr>
            </w:pPr>
            <w:r w:rsidRPr="009354E2">
              <w:rPr>
                <w:lang w:eastAsia="ja-JP"/>
              </w:rPr>
              <w:t>9.2.3.92</w:t>
            </w:r>
          </w:p>
        </w:tc>
        <w:tc>
          <w:tcPr>
            <w:tcW w:w="1835" w:type="dxa"/>
            <w:gridSpan w:val="2"/>
            <w:tcBorders>
              <w:top w:val="single" w:sz="4" w:space="0" w:color="auto"/>
              <w:left w:val="single" w:sz="4" w:space="0" w:color="auto"/>
              <w:bottom w:val="single" w:sz="4" w:space="0" w:color="auto"/>
              <w:right w:val="single" w:sz="4" w:space="0" w:color="auto"/>
            </w:tcBorders>
          </w:tcPr>
          <w:p w14:paraId="6C77185E" w14:textId="77777777" w:rsidR="0097209E" w:rsidRPr="0097209E" w:rsidRDefault="0097209E" w:rsidP="009354E2">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2FEEB5DA" w14:textId="77777777" w:rsidR="0097209E" w:rsidRPr="0097209E" w:rsidRDefault="0097209E" w:rsidP="009354E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3C32EA7" w14:textId="77777777" w:rsidR="0097209E" w:rsidRPr="00FD0425" w:rsidRDefault="0097209E" w:rsidP="009354E2">
            <w:pPr>
              <w:pStyle w:val="TAC"/>
              <w:rPr>
                <w:lang w:eastAsia="ja-JP"/>
              </w:rPr>
            </w:pPr>
            <w:r w:rsidRPr="009354E2">
              <w:rPr>
                <w:rFonts w:hint="eastAsia"/>
                <w:lang w:eastAsia="ja-JP"/>
              </w:rPr>
              <w:t>ignore</w:t>
            </w:r>
          </w:p>
        </w:tc>
      </w:tr>
      <w:tr w:rsidR="0097209E" w:rsidRPr="00FD0425" w14:paraId="233A8A67" w14:textId="77777777" w:rsidTr="00AD2517">
        <w:tblPrEx>
          <w:tblCellMar>
            <w:top w:w="0" w:type="dxa"/>
            <w:bottom w:w="0" w:type="dxa"/>
          </w:tblCellMar>
        </w:tblPrEx>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6CC12133" w14:textId="77777777" w:rsidR="0097209E" w:rsidRPr="00FD0425" w:rsidRDefault="0097209E" w:rsidP="009354E2">
            <w:pPr>
              <w:pStyle w:val="TAL"/>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4823A241" w14:textId="77777777" w:rsidR="0097209E" w:rsidRPr="009354E2" w:rsidRDefault="0097209E" w:rsidP="009354E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1A1473DA" w14:textId="77777777" w:rsidR="0097209E" w:rsidRPr="009354E2" w:rsidRDefault="0097209E" w:rsidP="009354E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1DAD3CAD" w14:textId="77777777" w:rsidR="0097209E" w:rsidRPr="0097209E" w:rsidRDefault="0097209E" w:rsidP="009354E2">
            <w:pPr>
              <w:pStyle w:val="TAL"/>
              <w:rPr>
                <w:lang w:eastAsia="ja-JP"/>
              </w:rPr>
            </w:pPr>
            <w:r w:rsidRPr="002244E5">
              <w:rPr>
                <w:lang w:eastAsia="ja-JP"/>
              </w:rPr>
              <w:t>9.2.3.</w:t>
            </w:r>
            <w:r w:rsidR="00091811">
              <w:rPr>
                <w:lang w:eastAsia="ja-JP"/>
              </w:rPr>
              <w:t>112</w:t>
            </w:r>
          </w:p>
        </w:tc>
        <w:tc>
          <w:tcPr>
            <w:tcW w:w="1835" w:type="dxa"/>
            <w:gridSpan w:val="2"/>
            <w:tcBorders>
              <w:top w:val="single" w:sz="4" w:space="0" w:color="auto"/>
              <w:left w:val="single" w:sz="4" w:space="0" w:color="auto"/>
              <w:bottom w:val="single" w:sz="4" w:space="0" w:color="auto"/>
              <w:right w:val="single" w:sz="4" w:space="0" w:color="auto"/>
            </w:tcBorders>
          </w:tcPr>
          <w:p w14:paraId="19FD8175" w14:textId="77777777" w:rsidR="0097209E" w:rsidRPr="0097209E" w:rsidRDefault="0097209E" w:rsidP="009354E2">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2D5C195B" w14:textId="77777777" w:rsidR="0097209E" w:rsidRPr="0097209E" w:rsidRDefault="0097209E" w:rsidP="009354E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41458636" w14:textId="77777777" w:rsidR="0097209E" w:rsidRPr="00FD0425" w:rsidRDefault="0097209E" w:rsidP="009354E2">
            <w:pPr>
              <w:pStyle w:val="TAC"/>
              <w:rPr>
                <w:lang w:eastAsia="ja-JP"/>
              </w:rPr>
            </w:pPr>
            <w:r w:rsidRPr="009354E2">
              <w:rPr>
                <w:lang w:eastAsia="ja-JP"/>
              </w:rPr>
              <w:t>ignore</w:t>
            </w:r>
          </w:p>
        </w:tc>
      </w:tr>
    </w:tbl>
    <w:p w14:paraId="17DC6185"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blPrEx>
          <w:tblCellMar>
            <w:top w:w="0" w:type="dxa"/>
            <w:bottom w:w="0" w:type="dxa"/>
          </w:tblCellMar>
        </w:tblPrEx>
        <w:tc>
          <w:tcPr>
            <w:tcW w:w="3686" w:type="dxa"/>
          </w:tcPr>
          <w:p w14:paraId="7C95E575" w14:textId="77777777" w:rsidR="00F02090" w:rsidRPr="00FD0425" w:rsidRDefault="00F02090" w:rsidP="00694C97">
            <w:pPr>
              <w:pStyle w:val="TAH"/>
              <w:rPr>
                <w:lang w:eastAsia="ja-JP"/>
              </w:rPr>
            </w:pPr>
            <w:r w:rsidRPr="00FD0425">
              <w:rPr>
                <w:lang w:eastAsia="ja-JP"/>
              </w:rPr>
              <w:t>Range bound</w:t>
            </w:r>
          </w:p>
        </w:tc>
        <w:tc>
          <w:tcPr>
            <w:tcW w:w="5920" w:type="dxa"/>
          </w:tcPr>
          <w:p w14:paraId="1D90B7E9" w14:textId="77777777" w:rsidR="00F02090" w:rsidRPr="00FD0425" w:rsidRDefault="00F02090" w:rsidP="00694C97">
            <w:pPr>
              <w:pStyle w:val="TAH"/>
              <w:rPr>
                <w:lang w:eastAsia="ja-JP"/>
              </w:rPr>
            </w:pPr>
            <w:r w:rsidRPr="00FD0425">
              <w:rPr>
                <w:lang w:eastAsia="ja-JP"/>
              </w:rPr>
              <w:t>Explanation</w:t>
            </w:r>
          </w:p>
        </w:tc>
      </w:tr>
      <w:tr w:rsidR="00F02090" w:rsidRPr="00FD0425" w14:paraId="6B8BDDD0" w14:textId="77777777" w:rsidTr="00694C97">
        <w:tblPrEx>
          <w:tblCellMar>
            <w:top w:w="0" w:type="dxa"/>
            <w:bottom w:w="0" w:type="dxa"/>
          </w:tblCellMar>
        </w:tblPrEx>
        <w:tc>
          <w:tcPr>
            <w:tcW w:w="3686" w:type="dxa"/>
          </w:tcPr>
          <w:p w14:paraId="2604EF7C" w14:textId="77777777" w:rsidR="00F02090" w:rsidRPr="00FD0425" w:rsidRDefault="00F02090" w:rsidP="00694C97">
            <w:pPr>
              <w:pStyle w:val="TAL"/>
              <w:rPr>
                <w:lang w:eastAsia="ja-JP"/>
              </w:rPr>
            </w:pPr>
            <w:r w:rsidRPr="00FD0425">
              <w:rPr>
                <w:lang w:eastAsia="ja-JP"/>
              </w:rPr>
              <w:t>maxnoofQoSFlows</w:t>
            </w:r>
          </w:p>
        </w:tc>
        <w:tc>
          <w:tcPr>
            <w:tcW w:w="5920" w:type="dxa"/>
          </w:tcPr>
          <w:p w14:paraId="26642929" w14:textId="77777777" w:rsidR="00F02090" w:rsidRPr="00FD0425" w:rsidRDefault="00F02090" w:rsidP="00694C97">
            <w:pPr>
              <w:pStyle w:val="TAL"/>
              <w:rPr>
                <w:lang w:eastAsia="ja-JP"/>
              </w:rPr>
            </w:pPr>
            <w:r w:rsidRPr="00FD0425">
              <w:rPr>
                <w:lang w:eastAsia="ja-JP"/>
              </w:rPr>
              <w:t>Maximum no. of QoS flows. Value is 64</w:t>
            </w:r>
          </w:p>
        </w:tc>
      </w:tr>
    </w:tbl>
    <w:p w14:paraId="6FC95F2F" w14:textId="77777777" w:rsidR="00F02090" w:rsidRPr="00FD0425" w:rsidRDefault="00F02090" w:rsidP="00F02090"/>
    <w:p w14:paraId="1B557A33" w14:textId="77777777" w:rsidR="00F02090" w:rsidRPr="00FD0425" w:rsidRDefault="00F02090" w:rsidP="00F02090">
      <w:pPr>
        <w:pStyle w:val="Heading4"/>
      </w:pPr>
      <w:bookmarkStart w:id="4464" w:name="_Toc20955242"/>
      <w:bookmarkStart w:id="4465" w:name="_Toc29991439"/>
      <w:bookmarkStart w:id="4466" w:name="_Toc36555839"/>
      <w:bookmarkStart w:id="4467" w:name="_Toc44497559"/>
      <w:bookmarkStart w:id="4468" w:name="_Toc45107947"/>
      <w:bookmarkStart w:id="4469" w:name="_Toc45901567"/>
      <w:bookmarkStart w:id="4470" w:name="_Toc51850646"/>
      <w:bookmarkStart w:id="4471" w:name="_Toc56693649"/>
      <w:bookmarkStart w:id="4472" w:name="_Toc64447192"/>
      <w:bookmarkStart w:id="4473" w:name="_Toc66286686"/>
      <w:bookmarkStart w:id="4474" w:name="_Toc74151381"/>
      <w:bookmarkStart w:id="4475" w:name="_Toc88653853"/>
      <w:bookmarkStart w:id="4476" w:name="_Toc97904209"/>
      <w:bookmarkStart w:id="4477" w:name="_Toc105175250"/>
      <w:bookmarkStart w:id="4478" w:name="_Toc113826280"/>
      <w:bookmarkStart w:id="4479" w:name="_Toc120032406"/>
      <w:r w:rsidRPr="00FD0425">
        <w:t>9.2.1.6</w:t>
      </w:r>
      <w:r w:rsidRPr="00FD0425">
        <w:tab/>
        <w:t>PDU Session Resource Setup Response Info – SN terminated</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393DAE33" w14:textId="77777777" w:rsidR="00F02090" w:rsidRPr="00FD0425" w:rsidRDefault="00F02090" w:rsidP="00F02090">
      <w:r w:rsidRPr="00FD0425">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Change w:id="4480">
          <w:tblGrid>
            <w:gridCol w:w="2328"/>
            <w:gridCol w:w="1080"/>
            <w:gridCol w:w="1155"/>
            <w:gridCol w:w="1559"/>
            <w:gridCol w:w="1843"/>
            <w:gridCol w:w="1134"/>
            <w:gridCol w:w="1134"/>
          </w:tblGrid>
        </w:tblGridChange>
      </w:tblGrid>
      <w:tr w:rsidR="00BA787F" w:rsidRPr="00FD0425" w14:paraId="5F7B9F83" w14:textId="77777777" w:rsidTr="00BE6FC6">
        <w:tblPrEx>
          <w:tblCellMar>
            <w:top w:w="0" w:type="dxa"/>
            <w:bottom w:w="0" w:type="dxa"/>
          </w:tblCellMar>
        </w:tblPrEx>
        <w:tc>
          <w:tcPr>
            <w:tcW w:w="2328" w:type="dxa"/>
          </w:tcPr>
          <w:p w14:paraId="0E50B2CC" w14:textId="77777777" w:rsidR="00BA787F" w:rsidRPr="00FD0425" w:rsidRDefault="00BA787F" w:rsidP="00BA787F">
            <w:pPr>
              <w:pStyle w:val="TAH"/>
              <w:rPr>
                <w:lang w:eastAsia="ja-JP"/>
              </w:rPr>
            </w:pPr>
            <w:r w:rsidRPr="00FD0425">
              <w:rPr>
                <w:lang w:eastAsia="ja-JP"/>
              </w:rPr>
              <w:t>IE/Group Name</w:t>
            </w:r>
          </w:p>
        </w:tc>
        <w:tc>
          <w:tcPr>
            <w:tcW w:w="1080" w:type="dxa"/>
          </w:tcPr>
          <w:p w14:paraId="48E7EE89" w14:textId="77777777" w:rsidR="00BA787F" w:rsidRPr="00FD0425" w:rsidRDefault="00BA787F" w:rsidP="00BA787F">
            <w:pPr>
              <w:pStyle w:val="TAH"/>
              <w:rPr>
                <w:lang w:eastAsia="ja-JP"/>
              </w:rPr>
            </w:pPr>
            <w:r w:rsidRPr="00FD0425">
              <w:rPr>
                <w:lang w:eastAsia="ja-JP"/>
              </w:rPr>
              <w:t>Presence</w:t>
            </w:r>
          </w:p>
        </w:tc>
        <w:tc>
          <w:tcPr>
            <w:tcW w:w="1155" w:type="dxa"/>
          </w:tcPr>
          <w:p w14:paraId="04B6E0FB" w14:textId="77777777" w:rsidR="00BA787F" w:rsidRPr="00FD0425" w:rsidRDefault="00BA787F" w:rsidP="00BA787F">
            <w:pPr>
              <w:pStyle w:val="TAH"/>
              <w:rPr>
                <w:lang w:eastAsia="ja-JP"/>
              </w:rPr>
            </w:pPr>
            <w:r w:rsidRPr="00FD0425">
              <w:rPr>
                <w:lang w:eastAsia="ja-JP"/>
              </w:rPr>
              <w:t>Range</w:t>
            </w:r>
          </w:p>
        </w:tc>
        <w:tc>
          <w:tcPr>
            <w:tcW w:w="1559" w:type="dxa"/>
          </w:tcPr>
          <w:p w14:paraId="76E19D2D" w14:textId="77777777" w:rsidR="00BA787F" w:rsidRPr="00FD0425" w:rsidRDefault="00BA787F" w:rsidP="00BA787F">
            <w:pPr>
              <w:pStyle w:val="TAH"/>
              <w:rPr>
                <w:lang w:eastAsia="ja-JP"/>
              </w:rPr>
            </w:pPr>
            <w:r w:rsidRPr="00FD0425">
              <w:rPr>
                <w:lang w:eastAsia="ja-JP"/>
              </w:rPr>
              <w:t>IE type and reference</w:t>
            </w:r>
          </w:p>
        </w:tc>
        <w:tc>
          <w:tcPr>
            <w:tcW w:w="1843" w:type="dxa"/>
          </w:tcPr>
          <w:p w14:paraId="4857B6B1" w14:textId="77777777" w:rsidR="00BA787F" w:rsidRPr="00FD0425" w:rsidRDefault="00BA787F" w:rsidP="00BA787F">
            <w:pPr>
              <w:pStyle w:val="TAH"/>
              <w:rPr>
                <w:lang w:eastAsia="ja-JP"/>
              </w:rPr>
            </w:pPr>
            <w:r w:rsidRPr="00FD0425">
              <w:rPr>
                <w:lang w:eastAsia="ja-JP"/>
              </w:rPr>
              <w:t>Semantics description</w:t>
            </w:r>
          </w:p>
        </w:tc>
        <w:tc>
          <w:tcPr>
            <w:tcW w:w="1134" w:type="dxa"/>
          </w:tcPr>
          <w:p w14:paraId="68087B24" w14:textId="77777777" w:rsidR="00BA787F" w:rsidRPr="00FD0425" w:rsidRDefault="00BA787F" w:rsidP="00BA787F">
            <w:pPr>
              <w:pStyle w:val="TAH"/>
              <w:rPr>
                <w:lang w:eastAsia="ja-JP"/>
              </w:rPr>
            </w:pPr>
            <w:r w:rsidRPr="00FD0425">
              <w:rPr>
                <w:lang w:eastAsia="ja-JP"/>
              </w:rPr>
              <w:t>Criticality</w:t>
            </w:r>
          </w:p>
        </w:tc>
        <w:tc>
          <w:tcPr>
            <w:tcW w:w="1134" w:type="dxa"/>
          </w:tcPr>
          <w:p w14:paraId="286901ED" w14:textId="77777777" w:rsidR="00BA787F" w:rsidRPr="00FD0425" w:rsidRDefault="00BA787F" w:rsidP="00BA787F">
            <w:pPr>
              <w:pStyle w:val="TAH"/>
              <w:rPr>
                <w:lang w:eastAsia="ja-JP"/>
              </w:rPr>
            </w:pPr>
            <w:r w:rsidRPr="00FD0425">
              <w:rPr>
                <w:lang w:eastAsia="en-US"/>
              </w:rPr>
              <w:t>Assigned Criticality</w:t>
            </w:r>
          </w:p>
        </w:tc>
      </w:tr>
      <w:tr w:rsidR="00BA787F" w:rsidRPr="00FD0425" w14:paraId="1C819BA3" w14:textId="77777777" w:rsidTr="00BE6FC6">
        <w:tblPrEx>
          <w:tblCellMar>
            <w:top w:w="0" w:type="dxa"/>
            <w:bottom w:w="0" w:type="dxa"/>
          </w:tblCellMar>
        </w:tblPrEx>
        <w:tc>
          <w:tcPr>
            <w:tcW w:w="2328" w:type="dxa"/>
          </w:tcPr>
          <w:p w14:paraId="24A34A32" w14:textId="77777777" w:rsidR="00BA787F" w:rsidRPr="00FD0425" w:rsidRDefault="00BA787F" w:rsidP="00BA787F">
            <w:pPr>
              <w:pStyle w:val="TAL"/>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BA787F">
            <w:pPr>
              <w:pStyle w:val="TAL"/>
              <w:rPr>
                <w:rFonts w:eastAsia="Batang"/>
                <w:lang w:eastAsia="ja-JP"/>
              </w:rPr>
            </w:pPr>
            <w:r w:rsidRPr="00FD0425">
              <w:rPr>
                <w:lang w:eastAsia="ja-JP"/>
              </w:rPr>
              <w:t>M</w:t>
            </w:r>
          </w:p>
        </w:tc>
        <w:tc>
          <w:tcPr>
            <w:tcW w:w="1155" w:type="dxa"/>
          </w:tcPr>
          <w:p w14:paraId="7A58B812" w14:textId="77777777" w:rsidR="00BA787F" w:rsidRPr="00FD0425" w:rsidRDefault="00BA787F" w:rsidP="00BA787F">
            <w:pPr>
              <w:pStyle w:val="TAL"/>
              <w:rPr>
                <w:bCs/>
                <w:i/>
                <w:szCs w:val="18"/>
                <w:lang w:eastAsia="ja-JP"/>
              </w:rPr>
            </w:pPr>
          </w:p>
        </w:tc>
        <w:tc>
          <w:tcPr>
            <w:tcW w:w="1559" w:type="dxa"/>
          </w:tcPr>
          <w:p w14:paraId="389A9395" w14:textId="77777777" w:rsidR="00BA787F" w:rsidRPr="00FD0425" w:rsidRDefault="00BA787F" w:rsidP="00BA787F">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43" w:type="dxa"/>
          </w:tcPr>
          <w:p w14:paraId="1D1C9D83" w14:textId="77777777" w:rsidR="00BA787F" w:rsidRPr="00FD0425" w:rsidRDefault="00BA787F" w:rsidP="00BA787F">
            <w:pPr>
              <w:pStyle w:val="TAL"/>
              <w:rPr>
                <w:iCs/>
                <w:lang w:eastAsia="ja-JP"/>
              </w:rPr>
            </w:pPr>
            <w:r w:rsidRPr="00FD0425">
              <w:rPr>
                <w:lang w:eastAsia="ja-JP"/>
              </w:rPr>
              <w:t>S-NG-RAN node endpoint of the NG transport bearer. For delivery of DL PDUs.</w:t>
            </w:r>
          </w:p>
        </w:tc>
        <w:tc>
          <w:tcPr>
            <w:tcW w:w="1134" w:type="dxa"/>
          </w:tcPr>
          <w:p w14:paraId="6DD37105" w14:textId="77777777" w:rsidR="00BA787F" w:rsidRPr="00FD0425" w:rsidRDefault="00BA787F" w:rsidP="00BE6FC6">
            <w:pPr>
              <w:pStyle w:val="TAC"/>
              <w:rPr>
                <w:lang w:eastAsia="ja-JP"/>
              </w:rPr>
            </w:pPr>
            <w:r w:rsidRPr="00FD0425">
              <w:rPr>
                <w:lang w:eastAsia="ja-JP"/>
              </w:rPr>
              <w:t>–</w:t>
            </w:r>
          </w:p>
        </w:tc>
        <w:tc>
          <w:tcPr>
            <w:tcW w:w="1134" w:type="dxa"/>
          </w:tcPr>
          <w:p w14:paraId="63A3C320" w14:textId="77777777" w:rsidR="00BA787F" w:rsidRPr="00FD0425" w:rsidRDefault="00BA787F" w:rsidP="00BE6FC6">
            <w:pPr>
              <w:pStyle w:val="TAC"/>
              <w:rPr>
                <w:lang w:eastAsia="ja-JP"/>
              </w:rPr>
            </w:pPr>
          </w:p>
        </w:tc>
      </w:tr>
      <w:tr w:rsidR="00BA787F" w:rsidRPr="00FD0425" w14:paraId="61D2DF29" w14:textId="77777777" w:rsidTr="00BE6FC6">
        <w:tblPrEx>
          <w:tblCellMar>
            <w:top w:w="0" w:type="dxa"/>
            <w:bottom w:w="0" w:type="dxa"/>
          </w:tblCellMar>
        </w:tblPrEx>
        <w:tc>
          <w:tcPr>
            <w:tcW w:w="2328" w:type="dxa"/>
          </w:tcPr>
          <w:p w14:paraId="333C7D1B" w14:textId="77777777" w:rsidR="00BA787F" w:rsidRPr="00FD0425" w:rsidRDefault="00BA787F" w:rsidP="00BA787F">
            <w:pPr>
              <w:pStyle w:val="TAL"/>
              <w:rPr>
                <w:b/>
                <w:lang w:eastAsia="ja-JP"/>
              </w:rPr>
            </w:pPr>
            <w:r w:rsidRPr="00FD0425">
              <w:rPr>
                <w:b/>
                <w:lang w:eastAsia="ja-JP"/>
              </w:rPr>
              <w:t>DRBs To Be Setup List</w:t>
            </w:r>
          </w:p>
        </w:tc>
        <w:tc>
          <w:tcPr>
            <w:tcW w:w="1080" w:type="dxa"/>
          </w:tcPr>
          <w:p w14:paraId="329833D3" w14:textId="77777777" w:rsidR="00BA787F" w:rsidRPr="00FD0425" w:rsidRDefault="00BA787F" w:rsidP="00BA787F">
            <w:pPr>
              <w:pStyle w:val="TAL"/>
              <w:rPr>
                <w:rFonts w:eastAsia="Batang"/>
                <w:lang w:eastAsia="ja-JP"/>
              </w:rPr>
            </w:pPr>
          </w:p>
        </w:tc>
        <w:tc>
          <w:tcPr>
            <w:tcW w:w="1155" w:type="dxa"/>
          </w:tcPr>
          <w:p w14:paraId="1408F647" w14:textId="77777777" w:rsidR="00BA787F" w:rsidRPr="00FD0425" w:rsidRDefault="00BA787F" w:rsidP="00BA787F">
            <w:pPr>
              <w:pStyle w:val="TAL"/>
              <w:rPr>
                <w:bCs/>
                <w:i/>
                <w:szCs w:val="18"/>
                <w:lang w:eastAsia="ja-JP"/>
              </w:rPr>
            </w:pPr>
            <w:r w:rsidRPr="00FD0425">
              <w:rPr>
                <w:bCs/>
                <w:i/>
                <w:szCs w:val="18"/>
                <w:lang w:eastAsia="ja-JP"/>
              </w:rPr>
              <w:t>0..1</w:t>
            </w:r>
          </w:p>
        </w:tc>
        <w:tc>
          <w:tcPr>
            <w:tcW w:w="1559" w:type="dxa"/>
          </w:tcPr>
          <w:p w14:paraId="36DCC65A" w14:textId="77777777" w:rsidR="00BA787F" w:rsidRPr="00FD0425" w:rsidRDefault="00BA787F" w:rsidP="00BA787F">
            <w:pPr>
              <w:pStyle w:val="TAL"/>
              <w:rPr>
                <w:lang w:eastAsia="ja-JP"/>
              </w:rPr>
            </w:pPr>
          </w:p>
        </w:tc>
        <w:tc>
          <w:tcPr>
            <w:tcW w:w="1843" w:type="dxa"/>
          </w:tcPr>
          <w:p w14:paraId="4EB24C40" w14:textId="77777777" w:rsidR="00BA787F" w:rsidRPr="00FD0425" w:rsidRDefault="00BA787F" w:rsidP="00BA787F">
            <w:pPr>
              <w:pStyle w:val="TAL"/>
              <w:rPr>
                <w:iCs/>
                <w:lang w:eastAsia="ja-JP"/>
              </w:rPr>
            </w:pPr>
          </w:p>
        </w:tc>
        <w:tc>
          <w:tcPr>
            <w:tcW w:w="1134" w:type="dxa"/>
          </w:tcPr>
          <w:p w14:paraId="2924201F" w14:textId="77777777" w:rsidR="00BA787F" w:rsidRPr="00FD0425" w:rsidRDefault="00BA787F" w:rsidP="00BE6FC6">
            <w:pPr>
              <w:pStyle w:val="TAC"/>
              <w:rPr>
                <w:iCs/>
                <w:lang w:eastAsia="ja-JP"/>
              </w:rPr>
            </w:pPr>
            <w:r w:rsidRPr="00FD0425">
              <w:rPr>
                <w:lang w:eastAsia="ja-JP"/>
              </w:rPr>
              <w:t>–</w:t>
            </w:r>
          </w:p>
        </w:tc>
        <w:tc>
          <w:tcPr>
            <w:tcW w:w="1134" w:type="dxa"/>
          </w:tcPr>
          <w:p w14:paraId="69F11C2D" w14:textId="77777777" w:rsidR="00BA787F" w:rsidRPr="00FD0425" w:rsidRDefault="00BA787F" w:rsidP="00BE6FC6">
            <w:pPr>
              <w:pStyle w:val="TAC"/>
              <w:rPr>
                <w:iCs/>
                <w:lang w:eastAsia="ja-JP"/>
              </w:rPr>
            </w:pPr>
          </w:p>
        </w:tc>
      </w:tr>
      <w:tr w:rsidR="00BA787F" w:rsidRPr="00FD0425" w14:paraId="58DFD07A" w14:textId="77777777" w:rsidTr="00BE6FC6">
        <w:tblPrEx>
          <w:tblCellMar>
            <w:top w:w="0" w:type="dxa"/>
            <w:bottom w:w="0" w:type="dxa"/>
          </w:tblCellMar>
        </w:tblPrEx>
        <w:tc>
          <w:tcPr>
            <w:tcW w:w="2328" w:type="dxa"/>
          </w:tcPr>
          <w:p w14:paraId="71C8088D" w14:textId="77777777" w:rsidR="00BA787F" w:rsidRPr="00FD0425" w:rsidRDefault="00BA787F" w:rsidP="00BA787F">
            <w:pPr>
              <w:pStyle w:val="TAL"/>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BA787F">
            <w:pPr>
              <w:pStyle w:val="TAL"/>
              <w:rPr>
                <w:rFonts w:eastAsia="Batang"/>
                <w:lang w:eastAsia="ja-JP"/>
              </w:rPr>
            </w:pPr>
          </w:p>
        </w:tc>
        <w:tc>
          <w:tcPr>
            <w:tcW w:w="1155" w:type="dxa"/>
          </w:tcPr>
          <w:p w14:paraId="7F71599B" w14:textId="77777777" w:rsidR="00BA787F" w:rsidRPr="00FD0425" w:rsidRDefault="00BA787F" w:rsidP="00BA787F">
            <w:pPr>
              <w:pStyle w:val="TAL"/>
              <w:rPr>
                <w:bCs/>
                <w:i/>
                <w:szCs w:val="18"/>
                <w:lang w:eastAsia="ja-JP"/>
              </w:rPr>
            </w:pPr>
            <w:r w:rsidRPr="00FD0425">
              <w:rPr>
                <w:bCs/>
                <w:i/>
                <w:szCs w:val="18"/>
                <w:lang w:eastAsia="ja-JP"/>
              </w:rPr>
              <w:t>1 .. &lt;maxnoofDRBs&gt;</w:t>
            </w:r>
          </w:p>
        </w:tc>
        <w:tc>
          <w:tcPr>
            <w:tcW w:w="1559" w:type="dxa"/>
          </w:tcPr>
          <w:p w14:paraId="3A878698" w14:textId="77777777" w:rsidR="00BA787F" w:rsidRPr="00FD0425" w:rsidRDefault="00BA787F" w:rsidP="00BA787F">
            <w:pPr>
              <w:pStyle w:val="TAL"/>
              <w:rPr>
                <w:lang w:eastAsia="ja-JP"/>
              </w:rPr>
            </w:pPr>
          </w:p>
        </w:tc>
        <w:tc>
          <w:tcPr>
            <w:tcW w:w="1843" w:type="dxa"/>
          </w:tcPr>
          <w:p w14:paraId="7C4355A6" w14:textId="77777777" w:rsidR="00BA787F" w:rsidRPr="00FD0425" w:rsidRDefault="00BA787F" w:rsidP="00BA787F">
            <w:pPr>
              <w:pStyle w:val="TAL"/>
              <w:rPr>
                <w:iCs/>
                <w:lang w:eastAsia="ja-JP"/>
              </w:rPr>
            </w:pPr>
          </w:p>
        </w:tc>
        <w:tc>
          <w:tcPr>
            <w:tcW w:w="1134" w:type="dxa"/>
          </w:tcPr>
          <w:p w14:paraId="3E39B8BE" w14:textId="77777777" w:rsidR="00BA787F" w:rsidRPr="00FD0425" w:rsidRDefault="00BA787F" w:rsidP="00BE6FC6">
            <w:pPr>
              <w:pStyle w:val="TAC"/>
              <w:rPr>
                <w:iCs/>
                <w:lang w:eastAsia="ja-JP"/>
              </w:rPr>
            </w:pPr>
            <w:r w:rsidRPr="00FD0425">
              <w:rPr>
                <w:lang w:eastAsia="ja-JP"/>
              </w:rPr>
              <w:t>–</w:t>
            </w:r>
          </w:p>
        </w:tc>
        <w:tc>
          <w:tcPr>
            <w:tcW w:w="1134" w:type="dxa"/>
          </w:tcPr>
          <w:p w14:paraId="4771192E" w14:textId="77777777" w:rsidR="00BA787F" w:rsidRPr="00FD0425" w:rsidRDefault="00BA787F" w:rsidP="00BE6FC6">
            <w:pPr>
              <w:pStyle w:val="TAC"/>
              <w:rPr>
                <w:iCs/>
                <w:lang w:eastAsia="ja-JP"/>
              </w:rPr>
            </w:pPr>
          </w:p>
        </w:tc>
      </w:tr>
      <w:tr w:rsidR="00BA787F" w:rsidRPr="00FD0425" w14:paraId="65721164" w14:textId="77777777" w:rsidTr="00BE6FC6">
        <w:tblPrEx>
          <w:tblCellMar>
            <w:top w:w="0" w:type="dxa"/>
            <w:bottom w:w="0" w:type="dxa"/>
          </w:tblCellMar>
        </w:tblPrEx>
        <w:tc>
          <w:tcPr>
            <w:tcW w:w="2328" w:type="dxa"/>
          </w:tcPr>
          <w:p w14:paraId="1D4DBF33" w14:textId="77777777" w:rsidR="00BA787F" w:rsidRPr="00FD0425" w:rsidRDefault="00BA787F" w:rsidP="00BA787F">
            <w:pPr>
              <w:pStyle w:val="TAL"/>
              <w:ind w:left="227"/>
              <w:rPr>
                <w:lang w:eastAsia="ja-JP"/>
              </w:rPr>
            </w:pPr>
            <w:r w:rsidRPr="00FD0425">
              <w:rPr>
                <w:lang w:eastAsia="ja-JP"/>
              </w:rPr>
              <w:t>&gt;&gt;DRB ID</w:t>
            </w:r>
          </w:p>
        </w:tc>
        <w:tc>
          <w:tcPr>
            <w:tcW w:w="1080" w:type="dxa"/>
          </w:tcPr>
          <w:p w14:paraId="4AACCA10" w14:textId="77777777" w:rsidR="00BA787F" w:rsidRPr="00FD0425" w:rsidRDefault="00BA787F" w:rsidP="00BA787F">
            <w:pPr>
              <w:pStyle w:val="TAL"/>
              <w:rPr>
                <w:rFonts w:eastAsia="Batang"/>
                <w:lang w:eastAsia="ja-JP"/>
              </w:rPr>
            </w:pPr>
            <w:r w:rsidRPr="00FD0425">
              <w:rPr>
                <w:rFonts w:eastAsia="Batang"/>
                <w:lang w:eastAsia="ja-JP"/>
              </w:rPr>
              <w:t>M</w:t>
            </w:r>
          </w:p>
        </w:tc>
        <w:tc>
          <w:tcPr>
            <w:tcW w:w="1155" w:type="dxa"/>
          </w:tcPr>
          <w:p w14:paraId="61D0AD0A" w14:textId="77777777" w:rsidR="00BA787F" w:rsidRPr="00FD0425" w:rsidRDefault="00BA787F" w:rsidP="00BA787F">
            <w:pPr>
              <w:pStyle w:val="TAL"/>
              <w:rPr>
                <w:bCs/>
                <w:i/>
                <w:szCs w:val="18"/>
                <w:lang w:eastAsia="ja-JP"/>
              </w:rPr>
            </w:pPr>
          </w:p>
        </w:tc>
        <w:tc>
          <w:tcPr>
            <w:tcW w:w="1559" w:type="dxa"/>
          </w:tcPr>
          <w:p w14:paraId="1D8B41AF" w14:textId="77777777" w:rsidR="00BA787F" w:rsidRPr="00FD0425" w:rsidRDefault="00BA787F" w:rsidP="00BA787F">
            <w:pPr>
              <w:pStyle w:val="TAL"/>
              <w:rPr>
                <w:lang w:eastAsia="ja-JP"/>
              </w:rPr>
            </w:pPr>
            <w:r w:rsidRPr="00FD0425">
              <w:rPr>
                <w:lang w:eastAsia="ja-JP"/>
              </w:rPr>
              <w:t>9.2.3.33</w:t>
            </w:r>
          </w:p>
        </w:tc>
        <w:tc>
          <w:tcPr>
            <w:tcW w:w="1843" w:type="dxa"/>
          </w:tcPr>
          <w:p w14:paraId="0263A361" w14:textId="77777777" w:rsidR="00BA787F" w:rsidRPr="00FD0425" w:rsidRDefault="00BA787F" w:rsidP="00BA787F">
            <w:pPr>
              <w:pStyle w:val="TAL"/>
              <w:rPr>
                <w:iCs/>
                <w:lang w:eastAsia="ja-JP"/>
              </w:rPr>
            </w:pPr>
          </w:p>
        </w:tc>
        <w:tc>
          <w:tcPr>
            <w:tcW w:w="1134" w:type="dxa"/>
          </w:tcPr>
          <w:p w14:paraId="437F7AAF" w14:textId="77777777" w:rsidR="00BA787F" w:rsidRPr="00FD0425" w:rsidRDefault="00BA787F" w:rsidP="00BE6FC6">
            <w:pPr>
              <w:pStyle w:val="TAC"/>
              <w:rPr>
                <w:iCs/>
                <w:lang w:eastAsia="ja-JP"/>
              </w:rPr>
            </w:pPr>
            <w:r w:rsidRPr="00FD0425">
              <w:rPr>
                <w:lang w:eastAsia="ja-JP"/>
              </w:rPr>
              <w:t>–</w:t>
            </w:r>
          </w:p>
        </w:tc>
        <w:tc>
          <w:tcPr>
            <w:tcW w:w="1134" w:type="dxa"/>
          </w:tcPr>
          <w:p w14:paraId="0C925921" w14:textId="77777777" w:rsidR="00BA787F" w:rsidRPr="00FD0425" w:rsidRDefault="00BA787F" w:rsidP="00BE6FC6">
            <w:pPr>
              <w:pStyle w:val="TAC"/>
              <w:rPr>
                <w:iCs/>
                <w:lang w:eastAsia="ja-JP"/>
              </w:rPr>
            </w:pPr>
          </w:p>
        </w:tc>
      </w:tr>
      <w:tr w:rsidR="00BA787F" w:rsidRPr="00FD0425" w14:paraId="017A3F46" w14:textId="77777777" w:rsidTr="00BE6FC6">
        <w:tblPrEx>
          <w:tblCellMar>
            <w:top w:w="0" w:type="dxa"/>
            <w:bottom w:w="0" w:type="dxa"/>
          </w:tblCellMar>
        </w:tblPrEx>
        <w:tc>
          <w:tcPr>
            <w:tcW w:w="2328" w:type="dxa"/>
          </w:tcPr>
          <w:p w14:paraId="64121154" w14:textId="77777777" w:rsidR="00BA787F" w:rsidRPr="00FD0425" w:rsidRDefault="00BA787F" w:rsidP="00BA787F">
            <w:pPr>
              <w:pStyle w:val="TAL"/>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BA787F">
            <w:pPr>
              <w:pStyle w:val="TAL"/>
              <w:rPr>
                <w:rFonts w:eastAsia="Batang"/>
                <w:lang w:eastAsia="ja-JP"/>
              </w:rPr>
            </w:pPr>
            <w:r w:rsidRPr="00FD0425">
              <w:rPr>
                <w:rFonts w:eastAsia="Batang"/>
                <w:lang w:eastAsia="ja-JP"/>
              </w:rPr>
              <w:t>M</w:t>
            </w:r>
          </w:p>
        </w:tc>
        <w:tc>
          <w:tcPr>
            <w:tcW w:w="1155" w:type="dxa"/>
          </w:tcPr>
          <w:p w14:paraId="5260F5F8" w14:textId="77777777" w:rsidR="00BA787F" w:rsidRPr="00FD0425" w:rsidRDefault="00BA787F" w:rsidP="00BA787F">
            <w:pPr>
              <w:pStyle w:val="TAL"/>
              <w:rPr>
                <w:bCs/>
                <w:i/>
                <w:szCs w:val="18"/>
                <w:lang w:eastAsia="ja-JP"/>
              </w:rPr>
            </w:pPr>
          </w:p>
        </w:tc>
        <w:tc>
          <w:tcPr>
            <w:tcW w:w="1559" w:type="dxa"/>
          </w:tcPr>
          <w:p w14:paraId="6CC919C3" w14:textId="77777777" w:rsidR="00BA787F" w:rsidRPr="00FD0425" w:rsidRDefault="00BA787F" w:rsidP="00BA787F">
            <w:pPr>
              <w:pStyle w:val="TAL"/>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843" w:type="dxa"/>
          </w:tcPr>
          <w:p w14:paraId="79EE328A" w14:textId="77777777" w:rsidR="00BA787F" w:rsidRPr="00FD0425" w:rsidRDefault="00BA787F" w:rsidP="00BA787F">
            <w:pPr>
              <w:pStyle w:val="TAL"/>
              <w:rPr>
                <w:iCs/>
                <w:lang w:eastAsia="ja-JP"/>
              </w:rPr>
            </w:pPr>
            <w:r w:rsidRPr="00FD0425">
              <w:rPr>
                <w:lang w:eastAsia="ja-JP"/>
              </w:rPr>
              <w:t>S-NG-RAN node endpoint(s) of a DRB’s Xn transport bearer at its PDCP resource. For delivery of UL PDUs.</w:t>
            </w:r>
          </w:p>
        </w:tc>
        <w:tc>
          <w:tcPr>
            <w:tcW w:w="1134" w:type="dxa"/>
          </w:tcPr>
          <w:p w14:paraId="4215DD21" w14:textId="77777777" w:rsidR="00BA787F" w:rsidRPr="00FD0425" w:rsidRDefault="00BA787F" w:rsidP="00BE6FC6">
            <w:pPr>
              <w:pStyle w:val="TAC"/>
              <w:rPr>
                <w:lang w:eastAsia="ja-JP"/>
              </w:rPr>
            </w:pPr>
            <w:r w:rsidRPr="00FD0425">
              <w:rPr>
                <w:lang w:eastAsia="ja-JP"/>
              </w:rPr>
              <w:t>–</w:t>
            </w:r>
          </w:p>
        </w:tc>
        <w:tc>
          <w:tcPr>
            <w:tcW w:w="1134" w:type="dxa"/>
          </w:tcPr>
          <w:p w14:paraId="5BD124B6" w14:textId="77777777" w:rsidR="00BA787F" w:rsidRPr="00FD0425" w:rsidRDefault="00BA787F" w:rsidP="00BE6FC6">
            <w:pPr>
              <w:pStyle w:val="TAC"/>
              <w:rPr>
                <w:lang w:eastAsia="ja-JP"/>
              </w:rPr>
            </w:pPr>
          </w:p>
        </w:tc>
      </w:tr>
      <w:tr w:rsidR="00BA787F" w:rsidRPr="00FD0425" w14:paraId="6BF69EB9" w14:textId="77777777" w:rsidTr="00BE6FC6">
        <w:tblPrEx>
          <w:tblCellMar>
            <w:top w:w="0" w:type="dxa"/>
            <w:bottom w:w="0" w:type="dxa"/>
          </w:tblCellMar>
        </w:tblPrEx>
        <w:tc>
          <w:tcPr>
            <w:tcW w:w="2328" w:type="dxa"/>
          </w:tcPr>
          <w:p w14:paraId="49DA1C26" w14:textId="77777777" w:rsidR="00BA787F" w:rsidRPr="00FD0425" w:rsidRDefault="00BA787F" w:rsidP="00BA787F">
            <w:pPr>
              <w:pStyle w:val="TAL"/>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BA787F">
            <w:pPr>
              <w:pStyle w:val="TAL"/>
              <w:rPr>
                <w:rFonts w:eastAsia="Batang"/>
                <w:lang w:eastAsia="ja-JP"/>
              </w:rPr>
            </w:pPr>
            <w:r w:rsidRPr="00FD0425">
              <w:rPr>
                <w:rFonts w:eastAsia="Batang"/>
                <w:lang w:eastAsia="ja-JP"/>
              </w:rPr>
              <w:t>M</w:t>
            </w:r>
          </w:p>
        </w:tc>
        <w:tc>
          <w:tcPr>
            <w:tcW w:w="1155" w:type="dxa"/>
          </w:tcPr>
          <w:p w14:paraId="171A0178" w14:textId="77777777" w:rsidR="00BA787F" w:rsidRPr="00FD0425" w:rsidRDefault="00BA787F" w:rsidP="00BA787F">
            <w:pPr>
              <w:pStyle w:val="TAL"/>
              <w:rPr>
                <w:bCs/>
                <w:i/>
                <w:szCs w:val="18"/>
                <w:lang w:eastAsia="ja-JP"/>
              </w:rPr>
            </w:pPr>
          </w:p>
        </w:tc>
        <w:tc>
          <w:tcPr>
            <w:tcW w:w="1559" w:type="dxa"/>
          </w:tcPr>
          <w:p w14:paraId="5BB721A6" w14:textId="77777777" w:rsidR="00BA787F" w:rsidRPr="00FD0425" w:rsidRDefault="00BA787F" w:rsidP="00BA787F">
            <w:pPr>
              <w:pStyle w:val="TAL"/>
              <w:rPr>
                <w:lang w:eastAsia="ja-JP"/>
              </w:rPr>
            </w:pPr>
            <w:r w:rsidRPr="00FD0425">
              <w:t>QoS Flow</w:t>
            </w:r>
            <w:r w:rsidRPr="00FD0425">
              <w:rPr>
                <w:rFonts w:eastAsia="Batang"/>
              </w:rPr>
              <w:t xml:space="preserve"> Level QoS Parameters</w:t>
            </w:r>
          </w:p>
          <w:p w14:paraId="1B92BAF8" w14:textId="77777777" w:rsidR="00BA787F" w:rsidRPr="00FD0425" w:rsidRDefault="00BA787F" w:rsidP="00BA787F">
            <w:pPr>
              <w:pStyle w:val="TAL"/>
              <w:rPr>
                <w:lang w:eastAsia="ja-JP"/>
              </w:rPr>
            </w:pPr>
            <w:r w:rsidRPr="00FD0425">
              <w:rPr>
                <w:lang w:eastAsia="ja-JP"/>
              </w:rPr>
              <w:t>9.2.3.5</w:t>
            </w:r>
          </w:p>
        </w:tc>
        <w:tc>
          <w:tcPr>
            <w:tcW w:w="1843" w:type="dxa"/>
          </w:tcPr>
          <w:p w14:paraId="671B7184" w14:textId="77777777" w:rsidR="00BA787F" w:rsidRPr="00FD0425" w:rsidRDefault="00BA787F" w:rsidP="00BA787F">
            <w:pPr>
              <w:pStyle w:val="TAL"/>
              <w:rPr>
                <w:lang w:eastAsia="ja-JP"/>
              </w:rPr>
            </w:pPr>
          </w:p>
        </w:tc>
        <w:tc>
          <w:tcPr>
            <w:tcW w:w="1134" w:type="dxa"/>
          </w:tcPr>
          <w:p w14:paraId="22DEC25A" w14:textId="77777777" w:rsidR="00BA787F" w:rsidRPr="00FD0425" w:rsidRDefault="00BA787F" w:rsidP="00BE6FC6">
            <w:pPr>
              <w:pStyle w:val="TAC"/>
              <w:rPr>
                <w:lang w:eastAsia="ja-JP"/>
              </w:rPr>
            </w:pPr>
            <w:r w:rsidRPr="00FD0425">
              <w:rPr>
                <w:lang w:eastAsia="ja-JP"/>
              </w:rPr>
              <w:t>–</w:t>
            </w:r>
          </w:p>
        </w:tc>
        <w:tc>
          <w:tcPr>
            <w:tcW w:w="1134" w:type="dxa"/>
          </w:tcPr>
          <w:p w14:paraId="56D2B1AA" w14:textId="77777777" w:rsidR="00BA787F" w:rsidRPr="00FD0425" w:rsidRDefault="00BA787F" w:rsidP="00BE6FC6">
            <w:pPr>
              <w:pStyle w:val="TAC"/>
              <w:rPr>
                <w:lang w:eastAsia="ja-JP"/>
              </w:rPr>
            </w:pPr>
          </w:p>
        </w:tc>
      </w:tr>
      <w:tr w:rsidR="00BA787F" w:rsidRPr="00FD0425" w14:paraId="1886D8CE" w14:textId="77777777" w:rsidTr="00BE6FC6">
        <w:tblPrEx>
          <w:tblCellMar>
            <w:top w:w="0" w:type="dxa"/>
            <w:bottom w:w="0" w:type="dxa"/>
          </w:tblCellMar>
        </w:tblPrEx>
        <w:tc>
          <w:tcPr>
            <w:tcW w:w="2328" w:type="dxa"/>
          </w:tcPr>
          <w:p w14:paraId="6F34027C" w14:textId="77777777" w:rsidR="00BA787F" w:rsidRPr="00FD0425" w:rsidRDefault="00BA787F" w:rsidP="00BA787F">
            <w:pPr>
              <w:pStyle w:val="TAL"/>
              <w:ind w:left="227"/>
              <w:rPr>
                <w:lang w:eastAsia="ja-JP"/>
              </w:rPr>
            </w:pPr>
            <w:r w:rsidRPr="00FD0425">
              <w:rPr>
                <w:lang w:eastAsia="ja-JP"/>
              </w:rPr>
              <w:t>&gt;&gt;PDCP SN Length</w:t>
            </w:r>
          </w:p>
        </w:tc>
        <w:tc>
          <w:tcPr>
            <w:tcW w:w="1080" w:type="dxa"/>
          </w:tcPr>
          <w:p w14:paraId="395042D0" w14:textId="77777777" w:rsidR="00BA787F" w:rsidRPr="00FD0425" w:rsidRDefault="00BA787F" w:rsidP="00BA787F">
            <w:pPr>
              <w:pStyle w:val="TAL"/>
              <w:rPr>
                <w:rFonts w:eastAsia="Batang"/>
                <w:lang w:eastAsia="ja-JP"/>
              </w:rPr>
            </w:pPr>
            <w:r w:rsidRPr="00FD0425">
              <w:rPr>
                <w:rFonts w:eastAsia="Batang"/>
                <w:lang w:eastAsia="ja-JP"/>
              </w:rPr>
              <w:t>O</w:t>
            </w:r>
          </w:p>
        </w:tc>
        <w:tc>
          <w:tcPr>
            <w:tcW w:w="1155" w:type="dxa"/>
          </w:tcPr>
          <w:p w14:paraId="571FF177" w14:textId="77777777" w:rsidR="00BA787F" w:rsidRPr="00FD0425" w:rsidRDefault="00BA787F" w:rsidP="00BA787F">
            <w:pPr>
              <w:pStyle w:val="TAL"/>
              <w:rPr>
                <w:bCs/>
                <w:i/>
                <w:szCs w:val="18"/>
                <w:lang w:eastAsia="ja-JP"/>
              </w:rPr>
            </w:pPr>
          </w:p>
        </w:tc>
        <w:tc>
          <w:tcPr>
            <w:tcW w:w="1559" w:type="dxa"/>
          </w:tcPr>
          <w:p w14:paraId="7F7F3C24" w14:textId="77777777" w:rsidR="00BA787F" w:rsidRPr="00FD0425" w:rsidRDefault="00BA787F" w:rsidP="00BA787F">
            <w:pPr>
              <w:pStyle w:val="TAL"/>
              <w:rPr>
                <w:lang w:eastAsia="ja-JP"/>
              </w:rPr>
            </w:pPr>
            <w:r w:rsidRPr="00FD0425">
              <w:rPr>
                <w:lang w:eastAsia="ja-JP"/>
              </w:rPr>
              <w:t>9.2.3.63</w:t>
            </w:r>
          </w:p>
        </w:tc>
        <w:tc>
          <w:tcPr>
            <w:tcW w:w="1843" w:type="dxa"/>
          </w:tcPr>
          <w:p w14:paraId="4F333015" w14:textId="77777777" w:rsidR="00BA787F" w:rsidRPr="00FD0425" w:rsidRDefault="00BA787F" w:rsidP="00BA787F">
            <w:pPr>
              <w:pStyle w:val="TAL"/>
              <w:rPr>
                <w:lang w:eastAsia="ja-JP"/>
              </w:rPr>
            </w:pPr>
            <w:r w:rsidRPr="00FD0425">
              <w:rPr>
                <w:rFonts w:cs="Arial"/>
                <w:lang w:eastAsia="zh-CN"/>
              </w:rPr>
              <w:t>Indicates the PDCP SN length of the DRB.</w:t>
            </w:r>
          </w:p>
        </w:tc>
        <w:tc>
          <w:tcPr>
            <w:tcW w:w="1134" w:type="dxa"/>
          </w:tcPr>
          <w:p w14:paraId="79C86AF8" w14:textId="77777777" w:rsidR="00BA787F" w:rsidRPr="00FD0425" w:rsidRDefault="00BA787F" w:rsidP="00BE6FC6">
            <w:pPr>
              <w:pStyle w:val="TAC"/>
              <w:rPr>
                <w:rFonts w:cs="Arial"/>
                <w:lang w:eastAsia="zh-CN"/>
              </w:rPr>
            </w:pPr>
            <w:r w:rsidRPr="00FD0425">
              <w:rPr>
                <w:lang w:eastAsia="ja-JP"/>
              </w:rPr>
              <w:t>–</w:t>
            </w:r>
          </w:p>
        </w:tc>
        <w:tc>
          <w:tcPr>
            <w:tcW w:w="1134" w:type="dxa"/>
          </w:tcPr>
          <w:p w14:paraId="18BCA807" w14:textId="77777777" w:rsidR="00BA787F" w:rsidRPr="00FD0425" w:rsidRDefault="00BA787F" w:rsidP="00BE6FC6">
            <w:pPr>
              <w:pStyle w:val="TAC"/>
              <w:rPr>
                <w:rFonts w:cs="Arial"/>
                <w:lang w:eastAsia="zh-CN"/>
              </w:rPr>
            </w:pPr>
          </w:p>
        </w:tc>
      </w:tr>
      <w:tr w:rsidR="00BA787F" w:rsidRPr="00FD0425" w14:paraId="0998DA49" w14:textId="77777777" w:rsidTr="00BE6FC6">
        <w:tblPrEx>
          <w:tblCellMar>
            <w:top w:w="0" w:type="dxa"/>
            <w:bottom w:w="0" w:type="dxa"/>
          </w:tblCellMar>
        </w:tblPrEx>
        <w:tc>
          <w:tcPr>
            <w:tcW w:w="2328" w:type="dxa"/>
          </w:tcPr>
          <w:p w14:paraId="08381C86" w14:textId="77777777" w:rsidR="00BA787F" w:rsidRPr="00FD0425" w:rsidRDefault="00BA787F" w:rsidP="00BA787F">
            <w:pPr>
              <w:pStyle w:val="TAL"/>
              <w:ind w:left="227"/>
              <w:rPr>
                <w:lang w:eastAsia="ja-JP"/>
              </w:rPr>
            </w:pPr>
            <w:r w:rsidRPr="00FD0425">
              <w:rPr>
                <w:lang w:eastAsia="ja-JP"/>
              </w:rPr>
              <w:t>&gt;&gt;RLC Mode</w:t>
            </w:r>
          </w:p>
        </w:tc>
        <w:tc>
          <w:tcPr>
            <w:tcW w:w="1080" w:type="dxa"/>
          </w:tcPr>
          <w:p w14:paraId="6BAAF14E" w14:textId="77777777" w:rsidR="00BA787F" w:rsidRPr="00FD0425" w:rsidRDefault="00BA787F" w:rsidP="00BA787F">
            <w:pPr>
              <w:pStyle w:val="TAL"/>
              <w:rPr>
                <w:rFonts w:eastAsia="Batang"/>
                <w:lang w:eastAsia="ja-JP"/>
              </w:rPr>
            </w:pPr>
            <w:r w:rsidRPr="00FD0425">
              <w:rPr>
                <w:rFonts w:eastAsia="Batang"/>
                <w:lang w:eastAsia="ja-JP"/>
              </w:rPr>
              <w:t>M</w:t>
            </w:r>
          </w:p>
        </w:tc>
        <w:tc>
          <w:tcPr>
            <w:tcW w:w="1155" w:type="dxa"/>
          </w:tcPr>
          <w:p w14:paraId="17F8391F" w14:textId="77777777" w:rsidR="00BA787F" w:rsidRPr="00FD0425" w:rsidRDefault="00BA787F" w:rsidP="00BA787F">
            <w:pPr>
              <w:pStyle w:val="TAL"/>
              <w:rPr>
                <w:bCs/>
                <w:i/>
                <w:szCs w:val="18"/>
                <w:lang w:eastAsia="ja-JP"/>
              </w:rPr>
            </w:pPr>
          </w:p>
        </w:tc>
        <w:tc>
          <w:tcPr>
            <w:tcW w:w="1559" w:type="dxa"/>
          </w:tcPr>
          <w:p w14:paraId="28B41070" w14:textId="77777777" w:rsidR="00BA787F" w:rsidRPr="00FD0425" w:rsidRDefault="00BA787F" w:rsidP="00BA787F">
            <w:pPr>
              <w:pStyle w:val="TAL"/>
              <w:rPr>
                <w:lang w:eastAsia="ja-JP"/>
              </w:rPr>
            </w:pPr>
            <w:r w:rsidRPr="00FD0425">
              <w:rPr>
                <w:lang w:eastAsia="ja-JP"/>
              </w:rPr>
              <w:t>9.2.3.28</w:t>
            </w:r>
          </w:p>
        </w:tc>
        <w:tc>
          <w:tcPr>
            <w:tcW w:w="1843" w:type="dxa"/>
          </w:tcPr>
          <w:p w14:paraId="1EE758AE" w14:textId="77777777" w:rsidR="00BA787F" w:rsidRPr="00FD0425" w:rsidRDefault="00BA787F" w:rsidP="00BA787F">
            <w:pPr>
              <w:pStyle w:val="TAL"/>
              <w:rPr>
                <w:rFonts w:cs="Arial"/>
                <w:lang w:eastAsia="zh-CN"/>
              </w:rPr>
            </w:pPr>
            <w:r w:rsidRPr="00FD0425">
              <w:rPr>
                <w:lang w:eastAsia="ja-JP"/>
              </w:rPr>
              <w:t>Indicates the RLC mode to be used in the assisting node.</w:t>
            </w:r>
          </w:p>
        </w:tc>
        <w:tc>
          <w:tcPr>
            <w:tcW w:w="1134" w:type="dxa"/>
          </w:tcPr>
          <w:p w14:paraId="2C41C355" w14:textId="77777777" w:rsidR="00BA787F" w:rsidRPr="00FD0425" w:rsidRDefault="00BA787F" w:rsidP="00BE6FC6">
            <w:pPr>
              <w:pStyle w:val="TAC"/>
              <w:rPr>
                <w:lang w:eastAsia="ja-JP"/>
              </w:rPr>
            </w:pPr>
            <w:r w:rsidRPr="00FD0425">
              <w:rPr>
                <w:lang w:eastAsia="ja-JP"/>
              </w:rPr>
              <w:t>–</w:t>
            </w:r>
          </w:p>
        </w:tc>
        <w:tc>
          <w:tcPr>
            <w:tcW w:w="1134" w:type="dxa"/>
          </w:tcPr>
          <w:p w14:paraId="71EF6F97" w14:textId="77777777" w:rsidR="00BA787F" w:rsidRPr="00FD0425" w:rsidRDefault="00BA787F" w:rsidP="00BE6FC6">
            <w:pPr>
              <w:pStyle w:val="TAC"/>
              <w:rPr>
                <w:lang w:eastAsia="ja-JP"/>
              </w:rPr>
            </w:pPr>
          </w:p>
        </w:tc>
      </w:tr>
      <w:tr w:rsidR="00BA787F" w:rsidRPr="00FD0425" w14:paraId="443BAF3C" w14:textId="77777777" w:rsidTr="00BE6FC6">
        <w:tblPrEx>
          <w:tblCellMar>
            <w:top w:w="0" w:type="dxa"/>
            <w:bottom w:w="0" w:type="dxa"/>
          </w:tblCellMar>
        </w:tblPrEx>
        <w:tc>
          <w:tcPr>
            <w:tcW w:w="2328" w:type="dxa"/>
          </w:tcPr>
          <w:p w14:paraId="47FAE1AF" w14:textId="77777777" w:rsidR="00BA787F" w:rsidRPr="00FD0425" w:rsidRDefault="00BA787F" w:rsidP="00BA787F">
            <w:pPr>
              <w:pStyle w:val="TAL"/>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BA787F">
            <w:pPr>
              <w:pStyle w:val="TAL"/>
              <w:rPr>
                <w:rFonts w:eastAsia="Batang"/>
                <w:lang w:eastAsia="ja-JP"/>
              </w:rPr>
            </w:pPr>
            <w:r w:rsidRPr="00FD0425">
              <w:rPr>
                <w:rFonts w:eastAsia="Batang"/>
                <w:lang w:eastAsia="ja-JP"/>
              </w:rPr>
              <w:t>O</w:t>
            </w:r>
          </w:p>
        </w:tc>
        <w:tc>
          <w:tcPr>
            <w:tcW w:w="1155" w:type="dxa"/>
          </w:tcPr>
          <w:p w14:paraId="60ED5C08" w14:textId="77777777" w:rsidR="00BA787F" w:rsidRPr="00FD0425" w:rsidRDefault="00BA787F" w:rsidP="00BA787F">
            <w:pPr>
              <w:pStyle w:val="TAL"/>
              <w:rPr>
                <w:bCs/>
                <w:i/>
                <w:szCs w:val="18"/>
                <w:lang w:eastAsia="ja-JP"/>
              </w:rPr>
            </w:pPr>
          </w:p>
        </w:tc>
        <w:tc>
          <w:tcPr>
            <w:tcW w:w="1559" w:type="dxa"/>
          </w:tcPr>
          <w:p w14:paraId="0CF0814A" w14:textId="77777777" w:rsidR="00BA787F" w:rsidRPr="00FD0425" w:rsidRDefault="00BA787F" w:rsidP="00BA787F">
            <w:pPr>
              <w:pStyle w:val="TAL"/>
              <w:rPr>
                <w:lang w:eastAsia="ja-JP"/>
              </w:rPr>
            </w:pPr>
            <w:r w:rsidRPr="00FD0425">
              <w:rPr>
                <w:lang w:eastAsia="ja-JP"/>
              </w:rPr>
              <w:t>UP Transport Parameters 9.2.3.76</w:t>
            </w:r>
          </w:p>
        </w:tc>
        <w:tc>
          <w:tcPr>
            <w:tcW w:w="1843" w:type="dxa"/>
          </w:tcPr>
          <w:p w14:paraId="019CBA52" w14:textId="77777777" w:rsidR="00BA787F" w:rsidRPr="00FD0425" w:rsidRDefault="00BA787F" w:rsidP="00BA787F">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74A4855F" w14:textId="77777777" w:rsidR="00BA787F" w:rsidRPr="00FD0425" w:rsidRDefault="00BA787F" w:rsidP="00BE6FC6">
            <w:pPr>
              <w:pStyle w:val="TAC"/>
              <w:rPr>
                <w:lang w:eastAsia="ja-JP"/>
              </w:rPr>
            </w:pPr>
            <w:r w:rsidRPr="00FD0425">
              <w:rPr>
                <w:lang w:eastAsia="ja-JP"/>
              </w:rPr>
              <w:t>–</w:t>
            </w:r>
          </w:p>
        </w:tc>
        <w:tc>
          <w:tcPr>
            <w:tcW w:w="1134" w:type="dxa"/>
          </w:tcPr>
          <w:p w14:paraId="669D8672" w14:textId="77777777" w:rsidR="00BA787F" w:rsidRPr="00FD0425" w:rsidRDefault="00BA787F" w:rsidP="00BE6FC6">
            <w:pPr>
              <w:pStyle w:val="TAC"/>
              <w:rPr>
                <w:lang w:eastAsia="ja-JP"/>
              </w:rPr>
            </w:pPr>
          </w:p>
        </w:tc>
      </w:tr>
      <w:tr w:rsidR="00BA787F" w:rsidRPr="00FD0425" w14:paraId="34D43EE2" w14:textId="77777777" w:rsidTr="00BE6FC6">
        <w:tblPrEx>
          <w:tblCellMar>
            <w:top w:w="0" w:type="dxa"/>
            <w:bottom w:w="0" w:type="dxa"/>
          </w:tblCellMar>
        </w:tblPrEx>
        <w:tc>
          <w:tcPr>
            <w:tcW w:w="2328" w:type="dxa"/>
          </w:tcPr>
          <w:p w14:paraId="40BE793F" w14:textId="77777777" w:rsidR="00BA787F" w:rsidRPr="00FD0425" w:rsidRDefault="00BA787F" w:rsidP="00BA787F">
            <w:pPr>
              <w:pStyle w:val="TAL"/>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BA787F">
            <w:pPr>
              <w:pStyle w:val="TAL"/>
              <w:rPr>
                <w:rFonts w:eastAsia="Batang"/>
                <w:lang w:eastAsia="ja-JP"/>
              </w:rPr>
            </w:pPr>
            <w:r w:rsidRPr="00FD0425">
              <w:t>O</w:t>
            </w:r>
          </w:p>
        </w:tc>
        <w:tc>
          <w:tcPr>
            <w:tcW w:w="1155" w:type="dxa"/>
          </w:tcPr>
          <w:p w14:paraId="7E504688" w14:textId="77777777" w:rsidR="00BA787F" w:rsidRPr="00FD0425" w:rsidRDefault="00BA787F" w:rsidP="00BA787F">
            <w:pPr>
              <w:pStyle w:val="TAL"/>
              <w:rPr>
                <w:bCs/>
                <w:i/>
                <w:szCs w:val="18"/>
                <w:lang w:eastAsia="ja-JP"/>
              </w:rPr>
            </w:pPr>
          </w:p>
        </w:tc>
        <w:tc>
          <w:tcPr>
            <w:tcW w:w="1559" w:type="dxa"/>
          </w:tcPr>
          <w:p w14:paraId="68AEC052" w14:textId="77777777" w:rsidR="00BA787F" w:rsidRPr="00FD0425" w:rsidRDefault="00BA787F" w:rsidP="00BA787F">
            <w:pPr>
              <w:pStyle w:val="TAL"/>
              <w:rPr>
                <w:lang w:eastAsia="ja-JP"/>
              </w:rPr>
            </w:pPr>
            <w:r w:rsidRPr="00FD0425">
              <w:rPr>
                <w:rFonts w:hint="eastAsia"/>
                <w:lang w:eastAsia="ja-JP"/>
              </w:rPr>
              <w:t>9.2.3.</w:t>
            </w:r>
            <w:r w:rsidRPr="00FD0425">
              <w:rPr>
                <w:lang w:eastAsia="ja-JP"/>
              </w:rPr>
              <w:t>71</w:t>
            </w:r>
          </w:p>
        </w:tc>
        <w:tc>
          <w:tcPr>
            <w:tcW w:w="1843" w:type="dxa"/>
          </w:tcPr>
          <w:p w14:paraId="1314FFCE" w14:textId="77777777" w:rsidR="0097209E" w:rsidRDefault="00BA787F" w:rsidP="00BA787F">
            <w:pPr>
              <w:pStyle w:val="TAL"/>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BA787F">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ED3AA2D" w14:textId="77777777" w:rsidR="00BA787F" w:rsidRPr="00FD0425" w:rsidRDefault="00BA787F" w:rsidP="00BE6FC6">
            <w:pPr>
              <w:pStyle w:val="TAC"/>
              <w:rPr>
                <w:rFonts w:hint="eastAsia"/>
                <w:lang w:eastAsia="ja-JP"/>
              </w:rPr>
            </w:pPr>
            <w:r w:rsidRPr="00FD0425">
              <w:rPr>
                <w:lang w:eastAsia="ja-JP"/>
              </w:rPr>
              <w:t>–</w:t>
            </w:r>
          </w:p>
        </w:tc>
        <w:tc>
          <w:tcPr>
            <w:tcW w:w="1134" w:type="dxa"/>
          </w:tcPr>
          <w:p w14:paraId="093441FD" w14:textId="77777777" w:rsidR="00BA787F" w:rsidRPr="00FD0425" w:rsidRDefault="00BA787F" w:rsidP="00BE6FC6">
            <w:pPr>
              <w:pStyle w:val="TAC"/>
              <w:rPr>
                <w:rFonts w:hint="eastAsia"/>
                <w:lang w:eastAsia="ja-JP"/>
              </w:rPr>
            </w:pPr>
          </w:p>
        </w:tc>
      </w:tr>
      <w:tr w:rsidR="00BA787F" w:rsidRPr="00FD0425" w14:paraId="14879436" w14:textId="77777777" w:rsidTr="00BE6FC6">
        <w:tblPrEx>
          <w:tblCellMar>
            <w:top w:w="0" w:type="dxa"/>
            <w:bottom w:w="0" w:type="dxa"/>
          </w:tblCellMar>
        </w:tblPrEx>
        <w:tc>
          <w:tcPr>
            <w:tcW w:w="2328" w:type="dxa"/>
          </w:tcPr>
          <w:p w14:paraId="4D7D31E0" w14:textId="77777777" w:rsidR="00BA787F" w:rsidRPr="00FD0425" w:rsidRDefault="00BA787F" w:rsidP="00BA787F">
            <w:pPr>
              <w:pStyle w:val="TAL"/>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BA787F">
            <w:pPr>
              <w:pStyle w:val="TAL"/>
              <w:rPr>
                <w:rFonts w:eastAsia="Batang"/>
                <w:lang w:eastAsia="ja-JP"/>
              </w:rPr>
            </w:pPr>
            <w:r w:rsidRPr="00FD0425">
              <w:rPr>
                <w:rFonts w:eastAsia="Batang"/>
                <w:lang w:eastAsia="ja-JP"/>
              </w:rPr>
              <w:t>O</w:t>
            </w:r>
          </w:p>
        </w:tc>
        <w:tc>
          <w:tcPr>
            <w:tcW w:w="1155" w:type="dxa"/>
          </w:tcPr>
          <w:p w14:paraId="356B83B3" w14:textId="77777777" w:rsidR="00BA787F" w:rsidRPr="00FD0425" w:rsidRDefault="00BA787F" w:rsidP="00BA787F">
            <w:pPr>
              <w:pStyle w:val="TAL"/>
              <w:rPr>
                <w:bCs/>
                <w:i/>
                <w:szCs w:val="18"/>
                <w:lang w:eastAsia="ja-JP"/>
              </w:rPr>
            </w:pPr>
          </w:p>
        </w:tc>
        <w:tc>
          <w:tcPr>
            <w:tcW w:w="1559" w:type="dxa"/>
          </w:tcPr>
          <w:p w14:paraId="78A848A9" w14:textId="77777777" w:rsidR="00BA787F" w:rsidRPr="00FD0425" w:rsidRDefault="00BA787F" w:rsidP="00BA787F">
            <w:pPr>
              <w:pStyle w:val="TAL"/>
            </w:pPr>
            <w:r w:rsidRPr="00FD0425">
              <w:t>9.2.3.75</w:t>
            </w:r>
          </w:p>
        </w:tc>
        <w:tc>
          <w:tcPr>
            <w:tcW w:w="1843" w:type="dxa"/>
          </w:tcPr>
          <w:p w14:paraId="6AF8650B" w14:textId="77777777" w:rsidR="00BA787F" w:rsidRPr="00FD0425" w:rsidRDefault="00BA787F" w:rsidP="00BA787F">
            <w:pPr>
              <w:pStyle w:val="TAL"/>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56493554" w14:textId="77777777" w:rsidR="00BA787F" w:rsidRPr="00FD0425" w:rsidRDefault="00BA787F" w:rsidP="00BE6FC6">
            <w:pPr>
              <w:pStyle w:val="TAC"/>
              <w:rPr>
                <w:lang w:eastAsia="ja-JP"/>
              </w:rPr>
            </w:pPr>
            <w:r w:rsidRPr="00FD0425">
              <w:rPr>
                <w:lang w:eastAsia="ja-JP"/>
              </w:rPr>
              <w:t>–</w:t>
            </w:r>
          </w:p>
        </w:tc>
        <w:tc>
          <w:tcPr>
            <w:tcW w:w="1134" w:type="dxa"/>
          </w:tcPr>
          <w:p w14:paraId="518FCBBB" w14:textId="77777777" w:rsidR="00BA787F" w:rsidRPr="00FD0425" w:rsidRDefault="00BA787F" w:rsidP="00BE6FC6">
            <w:pPr>
              <w:pStyle w:val="TAC"/>
              <w:rPr>
                <w:lang w:eastAsia="ja-JP"/>
              </w:rPr>
            </w:pPr>
          </w:p>
        </w:tc>
      </w:tr>
      <w:tr w:rsidR="00BA787F" w:rsidRPr="00FD0425" w14:paraId="06F81D75" w14:textId="77777777" w:rsidTr="00BE6FC6">
        <w:tblPrEx>
          <w:tblCellMar>
            <w:top w:w="0" w:type="dxa"/>
            <w:bottom w:w="0" w:type="dxa"/>
          </w:tblCellMar>
        </w:tblPrEx>
        <w:tc>
          <w:tcPr>
            <w:tcW w:w="2328" w:type="dxa"/>
          </w:tcPr>
          <w:p w14:paraId="304D95D6" w14:textId="77777777" w:rsidR="00BA787F" w:rsidRPr="00FD0425" w:rsidRDefault="00BA787F" w:rsidP="00BA787F">
            <w:pPr>
              <w:pStyle w:val="TAL"/>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BA787F">
            <w:pPr>
              <w:pStyle w:val="TAL"/>
              <w:rPr>
                <w:rFonts w:eastAsia="Batang"/>
                <w:lang w:eastAsia="ja-JP"/>
              </w:rPr>
            </w:pPr>
          </w:p>
        </w:tc>
        <w:tc>
          <w:tcPr>
            <w:tcW w:w="1155" w:type="dxa"/>
          </w:tcPr>
          <w:p w14:paraId="0507D8E2" w14:textId="77777777" w:rsidR="00BA787F" w:rsidRPr="00FD0425" w:rsidRDefault="00BA787F" w:rsidP="00BA787F">
            <w:pPr>
              <w:pStyle w:val="TAL"/>
              <w:rPr>
                <w:bCs/>
                <w:i/>
                <w:szCs w:val="18"/>
                <w:lang w:eastAsia="ja-JP"/>
              </w:rPr>
            </w:pPr>
            <w:r w:rsidRPr="00FD0425">
              <w:rPr>
                <w:i/>
                <w:lang w:eastAsia="ja-JP"/>
              </w:rPr>
              <w:t>1</w:t>
            </w:r>
          </w:p>
        </w:tc>
        <w:tc>
          <w:tcPr>
            <w:tcW w:w="1559" w:type="dxa"/>
          </w:tcPr>
          <w:p w14:paraId="1917F952" w14:textId="77777777" w:rsidR="00BA787F" w:rsidRPr="00FD0425" w:rsidRDefault="00BA787F" w:rsidP="00BA787F">
            <w:pPr>
              <w:pStyle w:val="TAL"/>
              <w:rPr>
                <w:lang w:eastAsia="ja-JP"/>
              </w:rPr>
            </w:pPr>
          </w:p>
        </w:tc>
        <w:tc>
          <w:tcPr>
            <w:tcW w:w="1843" w:type="dxa"/>
          </w:tcPr>
          <w:p w14:paraId="47C48080" w14:textId="77777777" w:rsidR="00BA787F" w:rsidRPr="00FD0425" w:rsidRDefault="00BA787F" w:rsidP="00BA787F">
            <w:pPr>
              <w:pStyle w:val="TAL"/>
              <w:rPr>
                <w:iCs/>
                <w:lang w:eastAsia="ja-JP"/>
              </w:rPr>
            </w:pPr>
          </w:p>
        </w:tc>
        <w:tc>
          <w:tcPr>
            <w:tcW w:w="1134" w:type="dxa"/>
          </w:tcPr>
          <w:p w14:paraId="588293CD" w14:textId="77777777" w:rsidR="00BA787F" w:rsidRPr="00FD0425" w:rsidRDefault="00BA787F" w:rsidP="00BE6FC6">
            <w:pPr>
              <w:pStyle w:val="TAC"/>
              <w:rPr>
                <w:iCs/>
                <w:lang w:eastAsia="ja-JP"/>
              </w:rPr>
            </w:pPr>
            <w:r w:rsidRPr="00FD0425">
              <w:rPr>
                <w:lang w:eastAsia="ja-JP"/>
              </w:rPr>
              <w:t>–</w:t>
            </w:r>
          </w:p>
        </w:tc>
        <w:tc>
          <w:tcPr>
            <w:tcW w:w="1134" w:type="dxa"/>
          </w:tcPr>
          <w:p w14:paraId="246D0F7E" w14:textId="77777777" w:rsidR="00BA787F" w:rsidRPr="00FD0425" w:rsidRDefault="00BA787F" w:rsidP="00BE6FC6">
            <w:pPr>
              <w:pStyle w:val="TAC"/>
              <w:rPr>
                <w:iCs/>
                <w:lang w:eastAsia="ja-JP"/>
              </w:rPr>
            </w:pPr>
          </w:p>
        </w:tc>
      </w:tr>
      <w:tr w:rsidR="00BA787F" w:rsidRPr="00FD0425" w14:paraId="23EFFD76" w14:textId="77777777" w:rsidTr="00BE6FC6">
        <w:tblPrEx>
          <w:tblCellMar>
            <w:top w:w="0" w:type="dxa"/>
            <w:bottom w:w="0" w:type="dxa"/>
          </w:tblCellMar>
        </w:tblPrEx>
        <w:tc>
          <w:tcPr>
            <w:tcW w:w="2328" w:type="dxa"/>
          </w:tcPr>
          <w:p w14:paraId="778ECC52" w14:textId="77777777" w:rsidR="00BA787F" w:rsidRPr="00FD0425" w:rsidRDefault="00BA787F" w:rsidP="00BA787F">
            <w:pPr>
              <w:pStyle w:val="TAL"/>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BA787F">
            <w:pPr>
              <w:pStyle w:val="TAL"/>
              <w:rPr>
                <w:rFonts w:eastAsia="Batang"/>
                <w:lang w:eastAsia="ja-JP"/>
              </w:rPr>
            </w:pPr>
          </w:p>
        </w:tc>
        <w:tc>
          <w:tcPr>
            <w:tcW w:w="1155" w:type="dxa"/>
          </w:tcPr>
          <w:p w14:paraId="31940E3C" w14:textId="77777777" w:rsidR="00BA787F" w:rsidRPr="00FD0425" w:rsidRDefault="00BA787F" w:rsidP="00BA787F">
            <w:pPr>
              <w:pStyle w:val="TAL"/>
              <w:rPr>
                <w:lang w:eastAsia="ja-JP"/>
              </w:rPr>
            </w:pPr>
            <w:r w:rsidRPr="00FD0425">
              <w:rPr>
                <w:bCs/>
                <w:i/>
                <w:szCs w:val="18"/>
                <w:lang w:eastAsia="ja-JP"/>
              </w:rPr>
              <w:t>1 .. &lt;maxnoofQoSFlows&gt;</w:t>
            </w:r>
          </w:p>
        </w:tc>
        <w:tc>
          <w:tcPr>
            <w:tcW w:w="1559" w:type="dxa"/>
          </w:tcPr>
          <w:p w14:paraId="17F2E060" w14:textId="77777777" w:rsidR="00BA787F" w:rsidRPr="00FD0425" w:rsidRDefault="00BA787F" w:rsidP="00BA787F">
            <w:pPr>
              <w:pStyle w:val="TAL"/>
              <w:rPr>
                <w:lang w:eastAsia="ja-JP"/>
              </w:rPr>
            </w:pPr>
          </w:p>
        </w:tc>
        <w:tc>
          <w:tcPr>
            <w:tcW w:w="1843" w:type="dxa"/>
          </w:tcPr>
          <w:p w14:paraId="5B968EC7" w14:textId="77777777" w:rsidR="00BA787F" w:rsidRPr="00FD0425" w:rsidRDefault="00BA787F" w:rsidP="00BA787F">
            <w:pPr>
              <w:pStyle w:val="TAL"/>
              <w:rPr>
                <w:iCs/>
                <w:lang w:eastAsia="ja-JP"/>
              </w:rPr>
            </w:pPr>
          </w:p>
        </w:tc>
        <w:tc>
          <w:tcPr>
            <w:tcW w:w="1134" w:type="dxa"/>
          </w:tcPr>
          <w:p w14:paraId="39F04235" w14:textId="77777777" w:rsidR="00BA787F" w:rsidRPr="00FD0425" w:rsidRDefault="00BA787F" w:rsidP="00BE6FC6">
            <w:pPr>
              <w:pStyle w:val="TAC"/>
              <w:rPr>
                <w:iCs/>
                <w:lang w:eastAsia="ja-JP"/>
              </w:rPr>
            </w:pPr>
            <w:r w:rsidRPr="00FD0425">
              <w:rPr>
                <w:lang w:eastAsia="ja-JP"/>
              </w:rPr>
              <w:t>–</w:t>
            </w:r>
          </w:p>
        </w:tc>
        <w:tc>
          <w:tcPr>
            <w:tcW w:w="1134" w:type="dxa"/>
          </w:tcPr>
          <w:p w14:paraId="5128C3E5" w14:textId="77777777" w:rsidR="00BA787F" w:rsidRPr="00FD0425" w:rsidRDefault="00BA787F" w:rsidP="00BE6FC6">
            <w:pPr>
              <w:pStyle w:val="TAC"/>
              <w:rPr>
                <w:iCs/>
                <w:lang w:eastAsia="ja-JP"/>
              </w:rPr>
            </w:pPr>
          </w:p>
        </w:tc>
      </w:tr>
      <w:tr w:rsidR="00BA787F" w:rsidRPr="00FD0425" w14:paraId="569E73AD" w14:textId="77777777" w:rsidTr="00BE6FC6">
        <w:tblPrEx>
          <w:tblCellMar>
            <w:top w:w="0" w:type="dxa"/>
            <w:bottom w:w="0" w:type="dxa"/>
          </w:tblCellMar>
        </w:tblPrEx>
        <w:tc>
          <w:tcPr>
            <w:tcW w:w="2328" w:type="dxa"/>
          </w:tcPr>
          <w:p w14:paraId="48DB6677" w14:textId="77777777" w:rsidR="00BA787F" w:rsidRPr="00FD0425" w:rsidRDefault="00BA787F" w:rsidP="00BA787F">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BA787F">
            <w:pPr>
              <w:pStyle w:val="TAL"/>
              <w:rPr>
                <w:rFonts w:eastAsia="Batang"/>
                <w:lang w:eastAsia="ja-JP"/>
              </w:rPr>
            </w:pPr>
            <w:r w:rsidRPr="00FD0425">
              <w:rPr>
                <w:rFonts w:eastAsia="Batang"/>
                <w:lang w:eastAsia="ja-JP"/>
              </w:rPr>
              <w:t>M</w:t>
            </w:r>
          </w:p>
        </w:tc>
        <w:tc>
          <w:tcPr>
            <w:tcW w:w="1155" w:type="dxa"/>
          </w:tcPr>
          <w:p w14:paraId="4EDC6963" w14:textId="77777777" w:rsidR="00BA787F" w:rsidRPr="00FD0425" w:rsidRDefault="00BA787F" w:rsidP="00BA787F">
            <w:pPr>
              <w:pStyle w:val="TAL"/>
              <w:rPr>
                <w:bCs/>
                <w:i/>
                <w:szCs w:val="18"/>
                <w:lang w:eastAsia="ja-JP"/>
              </w:rPr>
            </w:pPr>
          </w:p>
        </w:tc>
        <w:tc>
          <w:tcPr>
            <w:tcW w:w="1559" w:type="dxa"/>
          </w:tcPr>
          <w:p w14:paraId="78C3DDB8" w14:textId="77777777" w:rsidR="00BA787F" w:rsidRPr="00FD0425" w:rsidRDefault="00BA787F" w:rsidP="00BA787F">
            <w:pPr>
              <w:pStyle w:val="TAL"/>
              <w:rPr>
                <w:lang w:eastAsia="ja-JP"/>
              </w:rPr>
            </w:pPr>
            <w:r w:rsidRPr="00FD0425">
              <w:rPr>
                <w:lang w:eastAsia="ja-JP"/>
              </w:rPr>
              <w:t>9.2.3.10</w:t>
            </w:r>
          </w:p>
        </w:tc>
        <w:tc>
          <w:tcPr>
            <w:tcW w:w="1843" w:type="dxa"/>
          </w:tcPr>
          <w:p w14:paraId="0D1DC51F" w14:textId="77777777" w:rsidR="00BA787F" w:rsidRPr="00FD0425" w:rsidRDefault="00BA787F" w:rsidP="00BA787F">
            <w:pPr>
              <w:pStyle w:val="TAL"/>
              <w:rPr>
                <w:iCs/>
                <w:lang w:eastAsia="ja-JP"/>
              </w:rPr>
            </w:pPr>
          </w:p>
        </w:tc>
        <w:tc>
          <w:tcPr>
            <w:tcW w:w="1134" w:type="dxa"/>
          </w:tcPr>
          <w:p w14:paraId="4A1FF1AE" w14:textId="77777777" w:rsidR="00BA787F" w:rsidRPr="00FD0425" w:rsidRDefault="00BA787F" w:rsidP="00BE6FC6">
            <w:pPr>
              <w:pStyle w:val="TAC"/>
              <w:rPr>
                <w:iCs/>
                <w:lang w:eastAsia="ja-JP"/>
              </w:rPr>
            </w:pPr>
            <w:r w:rsidRPr="00FD0425">
              <w:rPr>
                <w:lang w:eastAsia="ja-JP"/>
              </w:rPr>
              <w:t>–</w:t>
            </w:r>
          </w:p>
        </w:tc>
        <w:tc>
          <w:tcPr>
            <w:tcW w:w="1134" w:type="dxa"/>
          </w:tcPr>
          <w:p w14:paraId="46877BA0" w14:textId="77777777" w:rsidR="00BA787F" w:rsidRPr="00FD0425" w:rsidRDefault="00BA787F" w:rsidP="00BE6FC6">
            <w:pPr>
              <w:pStyle w:val="TAC"/>
              <w:rPr>
                <w:iCs/>
                <w:lang w:eastAsia="ja-JP"/>
              </w:rPr>
            </w:pPr>
          </w:p>
        </w:tc>
      </w:tr>
      <w:tr w:rsidR="00BA787F" w:rsidRPr="00FD0425" w14:paraId="4B436830" w14:textId="77777777" w:rsidTr="00BE6FC6">
        <w:tblPrEx>
          <w:tblCellMar>
            <w:top w:w="0" w:type="dxa"/>
            <w:bottom w:w="0" w:type="dxa"/>
          </w:tblCellMar>
        </w:tblPrEx>
        <w:tc>
          <w:tcPr>
            <w:tcW w:w="2328" w:type="dxa"/>
          </w:tcPr>
          <w:p w14:paraId="17C8A9CA" w14:textId="77777777" w:rsidR="00BA787F" w:rsidRPr="00FD0425" w:rsidRDefault="00BA787F" w:rsidP="00BA787F">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BA787F">
            <w:pPr>
              <w:pStyle w:val="TAL"/>
              <w:rPr>
                <w:rFonts w:eastAsia="Batang"/>
                <w:lang w:eastAsia="ja-JP"/>
              </w:rPr>
            </w:pPr>
            <w:r w:rsidRPr="00FD0425">
              <w:rPr>
                <w:rFonts w:eastAsia="Batang"/>
                <w:lang w:eastAsia="ja-JP"/>
              </w:rPr>
              <w:t>O</w:t>
            </w:r>
          </w:p>
        </w:tc>
        <w:tc>
          <w:tcPr>
            <w:tcW w:w="1155" w:type="dxa"/>
          </w:tcPr>
          <w:p w14:paraId="425BD90F" w14:textId="77777777" w:rsidR="00BA787F" w:rsidRPr="00FD0425" w:rsidRDefault="00BA787F" w:rsidP="00BA787F">
            <w:pPr>
              <w:pStyle w:val="TAL"/>
              <w:rPr>
                <w:bCs/>
                <w:i/>
                <w:szCs w:val="18"/>
                <w:lang w:eastAsia="ja-JP"/>
              </w:rPr>
            </w:pPr>
          </w:p>
        </w:tc>
        <w:tc>
          <w:tcPr>
            <w:tcW w:w="1559" w:type="dxa"/>
          </w:tcPr>
          <w:p w14:paraId="58A2FC13" w14:textId="77777777" w:rsidR="00BA787F" w:rsidRPr="00FD0425" w:rsidRDefault="00BA787F" w:rsidP="00BA787F">
            <w:pPr>
              <w:pStyle w:val="TAL"/>
            </w:pPr>
            <w:r w:rsidRPr="00FD0425">
              <w:t>GBR QoS Flow Information</w:t>
            </w:r>
          </w:p>
          <w:p w14:paraId="7FAD46C1" w14:textId="77777777" w:rsidR="00BA787F" w:rsidRPr="00FD0425" w:rsidRDefault="00BA787F" w:rsidP="00BA787F">
            <w:pPr>
              <w:pStyle w:val="TAL"/>
            </w:pPr>
            <w:r w:rsidRPr="00FD0425">
              <w:t>9.2.3.6</w:t>
            </w:r>
          </w:p>
        </w:tc>
        <w:tc>
          <w:tcPr>
            <w:tcW w:w="1843" w:type="dxa"/>
          </w:tcPr>
          <w:p w14:paraId="358062DC" w14:textId="77777777" w:rsidR="00BA787F" w:rsidRPr="00FD0425" w:rsidRDefault="00BA787F" w:rsidP="00BA787F">
            <w:pPr>
              <w:pStyle w:val="TAL"/>
              <w:rPr>
                <w:iCs/>
                <w:lang w:eastAsia="ja-JP"/>
              </w:rPr>
            </w:pPr>
            <w:r w:rsidRPr="00FD0425">
              <w:rPr>
                <w:iCs/>
                <w:lang w:eastAsia="ja-JP"/>
              </w:rPr>
              <w:t xml:space="preserve">This IE contains GBR QoS Flow Information necessary for the MCG part. </w:t>
            </w:r>
          </w:p>
        </w:tc>
        <w:tc>
          <w:tcPr>
            <w:tcW w:w="1134" w:type="dxa"/>
          </w:tcPr>
          <w:p w14:paraId="195D586F" w14:textId="77777777" w:rsidR="00BA787F" w:rsidRPr="00FD0425" w:rsidRDefault="00BA787F" w:rsidP="00BE6FC6">
            <w:pPr>
              <w:pStyle w:val="TAC"/>
              <w:rPr>
                <w:iCs/>
                <w:lang w:eastAsia="ja-JP"/>
              </w:rPr>
            </w:pPr>
            <w:r w:rsidRPr="00FD0425">
              <w:rPr>
                <w:lang w:eastAsia="ja-JP"/>
              </w:rPr>
              <w:t>–</w:t>
            </w:r>
          </w:p>
        </w:tc>
        <w:tc>
          <w:tcPr>
            <w:tcW w:w="1134" w:type="dxa"/>
          </w:tcPr>
          <w:p w14:paraId="2D164AE1" w14:textId="77777777" w:rsidR="00BA787F" w:rsidRPr="00FD0425" w:rsidRDefault="00BA787F" w:rsidP="00BE6FC6">
            <w:pPr>
              <w:pStyle w:val="TAC"/>
              <w:rPr>
                <w:iCs/>
                <w:lang w:eastAsia="ja-JP"/>
              </w:rPr>
            </w:pPr>
          </w:p>
        </w:tc>
      </w:tr>
      <w:tr w:rsidR="00BA787F" w:rsidRPr="00FD0425" w14:paraId="18AD2624"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BA787F">
            <w:pPr>
              <w:pStyle w:val="TAL"/>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BA787F">
            <w:pPr>
              <w:pStyle w:val="TAL"/>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BA787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BA787F">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BE6FC6">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BE6FC6">
            <w:pPr>
              <w:pStyle w:val="TAC"/>
              <w:rPr>
                <w:iCs/>
                <w:lang w:eastAsia="ja-JP"/>
              </w:rPr>
            </w:pPr>
          </w:p>
        </w:tc>
      </w:tr>
      <w:tr w:rsidR="007A0551" w:rsidRPr="00FD0425" w14:paraId="78AC824F"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A0551">
            <w:pPr>
              <w:pStyle w:val="TAL"/>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A0551">
            <w:pPr>
              <w:pStyle w:val="TAL"/>
              <w:rPr>
                <w:rFonts w:eastAsia="Batang"/>
                <w:lang w:eastAsia="ja-JP"/>
              </w:rPr>
            </w:pPr>
            <w:r>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A0551">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A0551">
            <w:pPr>
              <w:pStyle w:val="TAL"/>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A0551">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A0551">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A0551">
            <w:pPr>
              <w:pStyle w:val="TAC"/>
              <w:rPr>
                <w:lang w:eastAsia="ja-JP"/>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A0551">
            <w:pPr>
              <w:pStyle w:val="TAC"/>
              <w:rPr>
                <w:iCs/>
                <w:lang w:eastAsia="ja-JP"/>
              </w:rPr>
            </w:pPr>
            <w:r>
              <w:rPr>
                <w:rFonts w:eastAsia="SimSun"/>
                <w:iCs/>
                <w:lang w:eastAsia="zh-CN"/>
              </w:rPr>
              <w:t>ignore</w:t>
            </w:r>
          </w:p>
        </w:tc>
      </w:tr>
      <w:tr w:rsidR="00F85964" w:rsidRPr="00FD0425" w14:paraId="41C4369A"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F85964">
            <w:pPr>
              <w:pStyle w:val="TAL"/>
              <w:ind w:left="454"/>
              <w:rPr>
                <w:rFonts w:hint="eastAsia"/>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F85964">
            <w:pPr>
              <w:pStyle w:val="TAL"/>
              <w:rPr>
                <w:rFonts w:eastAsia="Batang"/>
                <w:lang w:eastAsia="ja-JP"/>
              </w:rPr>
            </w:pPr>
            <w:r w:rsidRPr="00AF52C3">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F85964">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195317">
            <w:pPr>
              <w:pStyle w:val="TAL"/>
              <w:rPr>
                <w:lang w:eastAsia="ja-JP"/>
              </w:rPr>
            </w:pPr>
            <w:r w:rsidRPr="00AF52C3">
              <w:rPr>
                <w:lang w:eastAsia="ja-JP"/>
              </w:rPr>
              <w:t>Transport Layer Address</w:t>
            </w:r>
          </w:p>
          <w:p w14:paraId="5A82A478" w14:textId="77777777" w:rsidR="00F85964" w:rsidRPr="00740EFB" w:rsidRDefault="00F85964" w:rsidP="00F85964">
            <w:pPr>
              <w:pStyle w:val="TAL"/>
              <w:rPr>
                <w:rFonts w:eastAsia="SimSun"/>
                <w:lang w:eastAsia="zh-CN"/>
              </w:rPr>
            </w:pPr>
            <w:r w:rsidRPr="00AF52C3">
              <w:rPr>
                <w:lang w:eastAsia="ja-JP"/>
              </w:rPr>
              <w:t>9.2.3.29</w:t>
            </w:r>
          </w:p>
        </w:tc>
        <w:tc>
          <w:tcPr>
            <w:tcW w:w="1843"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F85964">
            <w:pPr>
              <w:pStyle w:val="TAL"/>
              <w:rPr>
                <w:iCs/>
                <w:lang w:eastAsia="ja-JP"/>
              </w:rPr>
            </w:pPr>
            <w:r w:rsidRPr="00AF52C3">
              <w:rPr>
                <w:iCs/>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F85964">
            <w:pPr>
              <w:pStyle w:val="TAC"/>
              <w:rPr>
                <w:rFonts w:eastAsia="SimSun" w:hint="eastAsia"/>
                <w:lang w:eastAsia="zh-CN"/>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F85964">
            <w:pPr>
              <w:pStyle w:val="TAC"/>
              <w:rPr>
                <w:rFonts w:eastAsia="SimSun"/>
                <w:iCs/>
                <w:lang w:eastAsia="zh-CN"/>
              </w:rPr>
            </w:pPr>
            <w:r>
              <w:rPr>
                <w:lang w:eastAsia="ja-JP"/>
              </w:rPr>
              <w:t>ignore</w:t>
            </w:r>
          </w:p>
        </w:tc>
      </w:tr>
      <w:tr w:rsidR="0097209E" w:rsidRPr="00FD0425" w14:paraId="0C224E5C"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9354E2">
            <w:pPr>
              <w:pStyle w:val="TAL"/>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97209E">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97209E">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97209E">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97209E">
            <w:pPr>
              <w:pStyle w:val="TAC"/>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97209E">
            <w:pPr>
              <w:pStyle w:val="TAC"/>
              <w:rPr>
                <w:iCs/>
                <w:lang w:eastAsia="ja-JP"/>
              </w:rPr>
            </w:pPr>
            <w:r>
              <w:rPr>
                <w:szCs w:val="18"/>
                <w:lang w:eastAsia="ja-JP"/>
              </w:rPr>
              <w:t>i</w:t>
            </w:r>
            <w:r w:rsidR="0097209E">
              <w:rPr>
                <w:szCs w:val="18"/>
                <w:lang w:eastAsia="ja-JP"/>
              </w:rPr>
              <w:t>gnore</w:t>
            </w:r>
          </w:p>
        </w:tc>
      </w:tr>
      <w:tr w:rsidR="0097209E" w:rsidRPr="00FD0425" w14:paraId="015306BB"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9354E2">
            <w:pPr>
              <w:pStyle w:val="TAL"/>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97209E">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97209E">
            <w:pPr>
              <w:pStyle w:val="TAL"/>
              <w:rPr>
                <w:bCs/>
                <w:i/>
                <w:szCs w:val="18"/>
                <w:lang w:eastAsia="ja-JP"/>
              </w:rPr>
            </w:pPr>
            <w:r w:rsidRPr="007E0134">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97209E">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97209E">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97209E">
            <w:pPr>
              <w:pStyle w:val="TAC"/>
              <w:rPr>
                <w:iCs/>
                <w:lang w:eastAsia="ja-JP"/>
              </w:rPr>
            </w:pPr>
          </w:p>
        </w:tc>
      </w:tr>
      <w:tr w:rsidR="0097209E" w:rsidRPr="00FD0425" w14:paraId="1BC6B23E"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6935E2FD" w14:textId="77777777" w:rsidR="0097209E" w:rsidRPr="00FD0425" w:rsidRDefault="0097209E" w:rsidP="0097209E">
            <w:pPr>
              <w:pStyle w:val="TAL"/>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97209E" w:rsidRPr="00FD0425" w:rsidRDefault="0097209E" w:rsidP="0097209E">
            <w:pPr>
              <w:pStyle w:val="TAL"/>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071C673C" w14:textId="77777777" w:rsidR="0097209E" w:rsidRPr="00FD0425" w:rsidRDefault="0097209E" w:rsidP="0097209E">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7B118E6" w14:textId="77777777" w:rsidR="0097209E" w:rsidRPr="00FD0425" w:rsidRDefault="0097209E" w:rsidP="0097209E">
            <w:pPr>
              <w:pStyle w:val="TAL"/>
              <w:rPr>
                <w:lang w:eastAsia="ja-JP"/>
              </w:rPr>
            </w:pPr>
            <w:r w:rsidRPr="007E0134">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101520ED" w14:textId="77777777" w:rsidR="0097209E" w:rsidRPr="00FD0425" w:rsidRDefault="0097209E" w:rsidP="0097209E">
            <w:pPr>
              <w:pStyle w:val="TAL"/>
              <w:rPr>
                <w:iCs/>
                <w:lang w:eastAsia="ja-JP"/>
              </w:rPr>
            </w:pPr>
            <w:r w:rsidRPr="007E0134">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159CD0C2" w14:textId="77777777" w:rsidR="0097209E" w:rsidRPr="00FD0425" w:rsidRDefault="0097209E" w:rsidP="0097209E">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015FD8" w14:textId="77777777" w:rsidR="0097209E" w:rsidRPr="00FD0425" w:rsidRDefault="0097209E" w:rsidP="0097209E">
            <w:pPr>
              <w:pStyle w:val="TAC"/>
              <w:rPr>
                <w:iCs/>
                <w:lang w:eastAsia="ja-JP"/>
              </w:rPr>
            </w:pPr>
          </w:p>
        </w:tc>
      </w:tr>
      <w:tr w:rsidR="0097209E" w:rsidRPr="00FD0425" w14:paraId="3F9F9BA5" w14:textId="77777777" w:rsidTr="00BE6FC6">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30B0C705" w14:textId="77777777" w:rsidR="0097209E" w:rsidRPr="00FD0425" w:rsidRDefault="0097209E" w:rsidP="009354E2">
            <w:pPr>
              <w:pStyle w:val="TAL"/>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97209E" w:rsidRPr="00FD0425" w:rsidRDefault="0097209E" w:rsidP="0097209E">
            <w:pPr>
              <w:pStyle w:val="TAL"/>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2A6FB39C" w14:textId="77777777" w:rsidR="0097209E" w:rsidRPr="00FD0425" w:rsidRDefault="0097209E" w:rsidP="0097209E">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A4A378C" w14:textId="77777777" w:rsidR="0097209E" w:rsidRPr="00FD0425" w:rsidRDefault="0097209E" w:rsidP="0097209E">
            <w:pPr>
              <w:pStyle w:val="TAL"/>
              <w:rPr>
                <w:lang w:eastAsia="ja-JP"/>
              </w:rPr>
            </w:pPr>
            <w:r w:rsidRPr="006C30BC">
              <w:rPr>
                <w:rFonts w:eastAsia="SimSun"/>
              </w:rPr>
              <w:t>9.2.3.</w:t>
            </w:r>
            <w:r w:rsidR="00091811">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2C41C177" w14:textId="77777777" w:rsidR="0097209E" w:rsidRPr="00FD0425" w:rsidRDefault="0097209E" w:rsidP="0097209E">
            <w:pPr>
              <w:pStyle w:val="TAL"/>
              <w:rPr>
                <w:iCs/>
                <w:lang w:eastAsia="ja-JP"/>
              </w:rPr>
            </w:pP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A7B045" w14:textId="77777777" w:rsidR="0097209E" w:rsidRPr="00FD0425" w:rsidRDefault="0097209E" w:rsidP="0097209E">
            <w:pPr>
              <w:pStyle w:val="TAC"/>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223031" w14:textId="77777777" w:rsidR="0097209E" w:rsidRPr="00FD0425" w:rsidRDefault="0097209E" w:rsidP="0097209E">
            <w:pPr>
              <w:pStyle w:val="TAC"/>
              <w:rPr>
                <w:iCs/>
                <w:lang w:eastAsia="ja-JP"/>
              </w:rPr>
            </w:pPr>
          </w:p>
        </w:tc>
      </w:tr>
      <w:tr w:rsidR="0097209E" w:rsidRPr="00FD0425" w14:paraId="12CDFCBE" w14:textId="77777777" w:rsidTr="00BE6FC6">
        <w:tblPrEx>
          <w:tblCellMar>
            <w:top w:w="0" w:type="dxa"/>
            <w:bottom w:w="0" w:type="dxa"/>
          </w:tblCellMar>
        </w:tblPrEx>
        <w:tc>
          <w:tcPr>
            <w:tcW w:w="2328" w:type="dxa"/>
          </w:tcPr>
          <w:p w14:paraId="6922EC98" w14:textId="77777777" w:rsidR="0097209E" w:rsidRPr="00FD0425" w:rsidRDefault="0097209E" w:rsidP="0097209E">
            <w:pPr>
              <w:pStyle w:val="TAL"/>
              <w:rPr>
                <w:rFonts w:eastAsia="Batang"/>
                <w:lang w:eastAsia="ja-JP"/>
              </w:rPr>
            </w:pPr>
            <w:r w:rsidRPr="00FD0425">
              <w:rPr>
                <w:lang w:eastAsia="ja-JP"/>
              </w:rPr>
              <w:t>Data Forwarding Info from target NG-RAN node</w:t>
            </w:r>
          </w:p>
        </w:tc>
        <w:tc>
          <w:tcPr>
            <w:tcW w:w="1080" w:type="dxa"/>
          </w:tcPr>
          <w:p w14:paraId="7BDB7362" w14:textId="77777777" w:rsidR="0097209E" w:rsidRPr="00FD0425" w:rsidRDefault="0097209E" w:rsidP="0097209E">
            <w:pPr>
              <w:pStyle w:val="TAL"/>
              <w:rPr>
                <w:lang w:eastAsia="ja-JP"/>
              </w:rPr>
            </w:pPr>
            <w:r w:rsidRPr="00FD0425">
              <w:rPr>
                <w:lang w:eastAsia="ja-JP"/>
              </w:rPr>
              <w:t>O</w:t>
            </w:r>
          </w:p>
        </w:tc>
        <w:tc>
          <w:tcPr>
            <w:tcW w:w="1155" w:type="dxa"/>
          </w:tcPr>
          <w:p w14:paraId="2CE67395" w14:textId="77777777" w:rsidR="0097209E" w:rsidRPr="00FD0425" w:rsidRDefault="0097209E" w:rsidP="0097209E">
            <w:pPr>
              <w:pStyle w:val="TAL"/>
              <w:rPr>
                <w:bCs/>
                <w:i/>
                <w:szCs w:val="18"/>
                <w:lang w:eastAsia="ja-JP"/>
              </w:rPr>
            </w:pPr>
          </w:p>
        </w:tc>
        <w:tc>
          <w:tcPr>
            <w:tcW w:w="1559" w:type="dxa"/>
          </w:tcPr>
          <w:p w14:paraId="1FECF412" w14:textId="77777777" w:rsidR="0097209E" w:rsidRPr="00FD0425" w:rsidRDefault="0097209E" w:rsidP="0097209E">
            <w:pPr>
              <w:pStyle w:val="TAL"/>
              <w:rPr>
                <w:lang w:eastAsia="ja-JP"/>
              </w:rPr>
            </w:pPr>
            <w:r w:rsidRPr="00FD0425">
              <w:rPr>
                <w:lang w:eastAsia="ja-JP"/>
              </w:rPr>
              <w:t>9.2.1.16</w:t>
            </w:r>
          </w:p>
        </w:tc>
        <w:tc>
          <w:tcPr>
            <w:tcW w:w="1843" w:type="dxa"/>
          </w:tcPr>
          <w:p w14:paraId="605C2151" w14:textId="77777777" w:rsidR="0097209E" w:rsidRPr="00FD0425" w:rsidRDefault="0097209E" w:rsidP="0097209E">
            <w:pPr>
              <w:pStyle w:val="TAL"/>
              <w:rPr>
                <w:lang w:eastAsia="ja-JP"/>
              </w:rPr>
            </w:pPr>
          </w:p>
        </w:tc>
        <w:tc>
          <w:tcPr>
            <w:tcW w:w="1134" w:type="dxa"/>
          </w:tcPr>
          <w:p w14:paraId="497704E8" w14:textId="77777777" w:rsidR="0097209E" w:rsidRPr="00FD0425" w:rsidRDefault="0097209E" w:rsidP="0097209E">
            <w:pPr>
              <w:pStyle w:val="TAC"/>
              <w:rPr>
                <w:lang w:eastAsia="ja-JP"/>
              </w:rPr>
            </w:pPr>
            <w:r w:rsidRPr="00FD0425">
              <w:rPr>
                <w:lang w:eastAsia="ja-JP"/>
              </w:rPr>
              <w:t>–</w:t>
            </w:r>
          </w:p>
        </w:tc>
        <w:tc>
          <w:tcPr>
            <w:tcW w:w="1134" w:type="dxa"/>
          </w:tcPr>
          <w:p w14:paraId="76040202" w14:textId="77777777" w:rsidR="0097209E" w:rsidRPr="00FD0425" w:rsidRDefault="0097209E" w:rsidP="0097209E">
            <w:pPr>
              <w:pStyle w:val="TAC"/>
              <w:rPr>
                <w:lang w:eastAsia="ja-JP"/>
              </w:rPr>
            </w:pPr>
          </w:p>
        </w:tc>
      </w:tr>
      <w:tr w:rsidR="0097209E" w:rsidRPr="00FD0425" w14:paraId="40016B3D" w14:textId="77777777" w:rsidTr="00BE6FC6">
        <w:tblPrEx>
          <w:tblCellMar>
            <w:top w:w="0" w:type="dxa"/>
            <w:bottom w:w="0" w:type="dxa"/>
          </w:tblCellMar>
        </w:tblPrEx>
        <w:tc>
          <w:tcPr>
            <w:tcW w:w="2328" w:type="dxa"/>
          </w:tcPr>
          <w:p w14:paraId="0365BBCD" w14:textId="77777777" w:rsidR="0097209E" w:rsidRPr="00FD0425" w:rsidRDefault="0097209E" w:rsidP="0097209E">
            <w:pPr>
              <w:pStyle w:val="TAL"/>
              <w:rPr>
                <w:lang w:val="sv-SE" w:eastAsia="ja-JP"/>
              </w:rPr>
            </w:pPr>
            <w:r w:rsidRPr="00FD0425">
              <w:rPr>
                <w:rFonts w:eastAsia="Batang"/>
                <w:lang w:eastAsia="ja-JP"/>
              </w:rPr>
              <w:t>QoS Flows Not Admitted List</w:t>
            </w:r>
          </w:p>
        </w:tc>
        <w:tc>
          <w:tcPr>
            <w:tcW w:w="1080" w:type="dxa"/>
          </w:tcPr>
          <w:p w14:paraId="70E2527B" w14:textId="77777777" w:rsidR="0097209E" w:rsidRPr="00FD0425" w:rsidRDefault="0097209E" w:rsidP="0097209E">
            <w:pPr>
              <w:pStyle w:val="TAL"/>
              <w:rPr>
                <w:lang w:eastAsia="ja-JP"/>
              </w:rPr>
            </w:pPr>
            <w:r w:rsidRPr="00FD0425">
              <w:rPr>
                <w:lang w:eastAsia="ja-JP"/>
              </w:rPr>
              <w:t>O</w:t>
            </w:r>
          </w:p>
        </w:tc>
        <w:tc>
          <w:tcPr>
            <w:tcW w:w="1155" w:type="dxa"/>
          </w:tcPr>
          <w:p w14:paraId="35831C90" w14:textId="77777777" w:rsidR="0097209E" w:rsidRPr="00FD0425" w:rsidRDefault="0097209E" w:rsidP="0097209E">
            <w:pPr>
              <w:pStyle w:val="TAL"/>
              <w:rPr>
                <w:bCs/>
                <w:i/>
                <w:szCs w:val="18"/>
                <w:lang w:eastAsia="ja-JP"/>
              </w:rPr>
            </w:pPr>
          </w:p>
        </w:tc>
        <w:tc>
          <w:tcPr>
            <w:tcW w:w="1559" w:type="dxa"/>
          </w:tcPr>
          <w:p w14:paraId="01EB9F1A" w14:textId="77777777" w:rsidR="0097209E" w:rsidRPr="00FD0425" w:rsidRDefault="0097209E" w:rsidP="0097209E">
            <w:pPr>
              <w:pStyle w:val="TAL"/>
              <w:rPr>
                <w:lang w:val="sv-SE" w:eastAsia="ja-JP"/>
              </w:rPr>
            </w:pPr>
            <w:r w:rsidRPr="00FD0425">
              <w:rPr>
                <w:lang w:val="sv-SE" w:eastAsia="ja-JP"/>
              </w:rPr>
              <w:t>QoS Flow List with Cause</w:t>
            </w:r>
          </w:p>
          <w:p w14:paraId="4743534E" w14:textId="77777777" w:rsidR="0097209E" w:rsidRPr="00FD0425" w:rsidRDefault="0097209E" w:rsidP="0097209E">
            <w:pPr>
              <w:pStyle w:val="TAL"/>
              <w:rPr>
                <w:lang w:val="sv-SE" w:eastAsia="ja-JP"/>
              </w:rPr>
            </w:pPr>
            <w:r w:rsidRPr="00FD0425">
              <w:rPr>
                <w:lang w:val="sv-SE" w:eastAsia="ja-JP"/>
              </w:rPr>
              <w:t>9.2.1.4</w:t>
            </w:r>
          </w:p>
        </w:tc>
        <w:tc>
          <w:tcPr>
            <w:tcW w:w="1843" w:type="dxa"/>
          </w:tcPr>
          <w:p w14:paraId="7CDFAD47" w14:textId="77777777" w:rsidR="0097209E" w:rsidRPr="00FD0425" w:rsidRDefault="0097209E" w:rsidP="0097209E">
            <w:pPr>
              <w:pStyle w:val="TAL"/>
              <w:rPr>
                <w:lang w:eastAsia="ja-JP"/>
              </w:rPr>
            </w:pPr>
          </w:p>
        </w:tc>
        <w:tc>
          <w:tcPr>
            <w:tcW w:w="1134" w:type="dxa"/>
          </w:tcPr>
          <w:p w14:paraId="2C077AC0" w14:textId="77777777" w:rsidR="0097209E" w:rsidRPr="00FD0425" w:rsidRDefault="0097209E" w:rsidP="0097209E">
            <w:pPr>
              <w:pStyle w:val="TAC"/>
              <w:rPr>
                <w:lang w:eastAsia="ja-JP"/>
              </w:rPr>
            </w:pPr>
            <w:r w:rsidRPr="00FD0425">
              <w:rPr>
                <w:lang w:eastAsia="ja-JP"/>
              </w:rPr>
              <w:t>–</w:t>
            </w:r>
          </w:p>
        </w:tc>
        <w:tc>
          <w:tcPr>
            <w:tcW w:w="1134" w:type="dxa"/>
          </w:tcPr>
          <w:p w14:paraId="35FCD844" w14:textId="77777777" w:rsidR="0097209E" w:rsidRPr="00FD0425" w:rsidRDefault="0097209E" w:rsidP="0097209E">
            <w:pPr>
              <w:pStyle w:val="TAC"/>
              <w:rPr>
                <w:lang w:eastAsia="ja-JP"/>
              </w:rPr>
            </w:pPr>
          </w:p>
        </w:tc>
      </w:tr>
      <w:tr w:rsidR="0097209E" w:rsidRPr="00FD0425" w14:paraId="139AFAB8" w14:textId="77777777" w:rsidTr="00BE6FC6">
        <w:tblPrEx>
          <w:tblCellMar>
            <w:top w:w="0" w:type="dxa"/>
            <w:bottom w:w="0" w:type="dxa"/>
          </w:tblCellMar>
        </w:tblPrEx>
        <w:tc>
          <w:tcPr>
            <w:tcW w:w="2328" w:type="dxa"/>
          </w:tcPr>
          <w:p w14:paraId="117BE864" w14:textId="77777777" w:rsidR="0097209E" w:rsidRPr="00FD0425" w:rsidRDefault="0097209E" w:rsidP="0097209E">
            <w:pPr>
              <w:pStyle w:val="TAL"/>
              <w:rPr>
                <w:lang w:eastAsia="ja-JP"/>
              </w:rPr>
            </w:pPr>
            <w:r w:rsidRPr="00FD0425">
              <w:rPr>
                <w:lang w:eastAsia="ja-JP"/>
              </w:rPr>
              <w:t>Security Result</w:t>
            </w:r>
          </w:p>
        </w:tc>
        <w:tc>
          <w:tcPr>
            <w:tcW w:w="1080" w:type="dxa"/>
          </w:tcPr>
          <w:p w14:paraId="598F0703" w14:textId="77777777" w:rsidR="0097209E" w:rsidRPr="00FD0425" w:rsidRDefault="0097209E" w:rsidP="0097209E">
            <w:pPr>
              <w:pStyle w:val="TAL"/>
              <w:rPr>
                <w:lang w:eastAsia="ja-JP"/>
              </w:rPr>
            </w:pPr>
            <w:r w:rsidRPr="00FD0425">
              <w:rPr>
                <w:lang w:eastAsia="ja-JP"/>
              </w:rPr>
              <w:t>O</w:t>
            </w:r>
          </w:p>
        </w:tc>
        <w:tc>
          <w:tcPr>
            <w:tcW w:w="1155" w:type="dxa"/>
          </w:tcPr>
          <w:p w14:paraId="5F0CF141" w14:textId="77777777" w:rsidR="0097209E" w:rsidRPr="00FD0425" w:rsidRDefault="0097209E" w:rsidP="0097209E">
            <w:pPr>
              <w:pStyle w:val="TAL"/>
              <w:rPr>
                <w:bCs/>
                <w:i/>
                <w:szCs w:val="18"/>
                <w:lang w:eastAsia="ja-JP"/>
              </w:rPr>
            </w:pPr>
          </w:p>
        </w:tc>
        <w:tc>
          <w:tcPr>
            <w:tcW w:w="1559" w:type="dxa"/>
          </w:tcPr>
          <w:p w14:paraId="0E902B6D" w14:textId="77777777" w:rsidR="0097209E" w:rsidRPr="00FD0425" w:rsidRDefault="0097209E" w:rsidP="0097209E">
            <w:pPr>
              <w:pStyle w:val="TAL"/>
              <w:rPr>
                <w:lang w:eastAsia="ja-JP"/>
              </w:rPr>
            </w:pPr>
            <w:r w:rsidRPr="00FD0425">
              <w:rPr>
                <w:lang w:eastAsia="ja-JP"/>
              </w:rPr>
              <w:t>9.2.3.67</w:t>
            </w:r>
          </w:p>
        </w:tc>
        <w:tc>
          <w:tcPr>
            <w:tcW w:w="1843" w:type="dxa"/>
          </w:tcPr>
          <w:p w14:paraId="4BDE9BC9" w14:textId="77777777" w:rsidR="0097209E" w:rsidRPr="00FD0425" w:rsidRDefault="0097209E" w:rsidP="0097209E">
            <w:pPr>
              <w:pStyle w:val="TAL"/>
              <w:rPr>
                <w:szCs w:val="18"/>
                <w:lang w:eastAsia="ja-JP"/>
              </w:rPr>
            </w:pPr>
          </w:p>
        </w:tc>
        <w:tc>
          <w:tcPr>
            <w:tcW w:w="1134" w:type="dxa"/>
          </w:tcPr>
          <w:p w14:paraId="360B47C9" w14:textId="77777777" w:rsidR="0097209E" w:rsidRPr="00FD0425" w:rsidRDefault="0097209E" w:rsidP="0097209E">
            <w:pPr>
              <w:pStyle w:val="TAC"/>
              <w:rPr>
                <w:szCs w:val="18"/>
                <w:lang w:eastAsia="ja-JP"/>
              </w:rPr>
            </w:pPr>
            <w:r w:rsidRPr="00FD0425">
              <w:rPr>
                <w:lang w:eastAsia="ja-JP"/>
              </w:rPr>
              <w:t>–</w:t>
            </w:r>
          </w:p>
        </w:tc>
        <w:tc>
          <w:tcPr>
            <w:tcW w:w="1134" w:type="dxa"/>
          </w:tcPr>
          <w:p w14:paraId="69CDB4B9" w14:textId="77777777" w:rsidR="0097209E" w:rsidRPr="00FD0425" w:rsidRDefault="0097209E" w:rsidP="0097209E">
            <w:pPr>
              <w:pStyle w:val="TAC"/>
              <w:rPr>
                <w:szCs w:val="18"/>
                <w:lang w:eastAsia="ja-JP"/>
              </w:rPr>
            </w:pPr>
          </w:p>
        </w:tc>
      </w:tr>
      <w:tr w:rsidR="0097209E" w:rsidRPr="00FD0425" w14:paraId="03E63F25" w14:textId="77777777" w:rsidTr="00BA787F">
        <w:tblPrEx>
          <w:tblCellMar>
            <w:top w:w="0" w:type="dxa"/>
            <w:bottom w:w="0" w:type="dxa"/>
          </w:tblCellMar>
        </w:tblPrEx>
        <w:tc>
          <w:tcPr>
            <w:tcW w:w="2328" w:type="dxa"/>
          </w:tcPr>
          <w:p w14:paraId="3B9132B2" w14:textId="77777777" w:rsidR="0097209E" w:rsidRPr="00FD0425" w:rsidRDefault="0097209E" w:rsidP="0097209E">
            <w:pPr>
              <w:pStyle w:val="TAL"/>
              <w:rPr>
                <w:lang w:eastAsia="ja-JP"/>
              </w:rPr>
            </w:pPr>
            <w:r w:rsidRPr="00FD0425">
              <w:rPr>
                <w:lang w:eastAsia="ja-JP"/>
              </w:rPr>
              <w:t>DRB IDs taken into use</w:t>
            </w:r>
          </w:p>
        </w:tc>
        <w:tc>
          <w:tcPr>
            <w:tcW w:w="1080" w:type="dxa"/>
          </w:tcPr>
          <w:p w14:paraId="4C52A5F0" w14:textId="77777777" w:rsidR="0097209E" w:rsidRPr="00FD0425" w:rsidRDefault="0097209E" w:rsidP="0097209E">
            <w:pPr>
              <w:pStyle w:val="TAL"/>
              <w:rPr>
                <w:lang w:eastAsia="ja-JP"/>
              </w:rPr>
            </w:pPr>
            <w:r w:rsidRPr="00FD0425">
              <w:rPr>
                <w:lang w:eastAsia="ja-JP"/>
              </w:rPr>
              <w:t>O</w:t>
            </w:r>
          </w:p>
        </w:tc>
        <w:tc>
          <w:tcPr>
            <w:tcW w:w="1155" w:type="dxa"/>
          </w:tcPr>
          <w:p w14:paraId="19B4C8C6" w14:textId="77777777" w:rsidR="0097209E" w:rsidRPr="00FD0425" w:rsidRDefault="0097209E" w:rsidP="0097209E">
            <w:pPr>
              <w:pStyle w:val="TAL"/>
              <w:rPr>
                <w:bCs/>
                <w:i/>
                <w:szCs w:val="18"/>
                <w:lang w:eastAsia="ja-JP"/>
              </w:rPr>
            </w:pPr>
          </w:p>
        </w:tc>
        <w:tc>
          <w:tcPr>
            <w:tcW w:w="1559" w:type="dxa"/>
          </w:tcPr>
          <w:p w14:paraId="47870C93" w14:textId="77777777" w:rsidR="0097209E" w:rsidRPr="00FD0425" w:rsidRDefault="0097209E" w:rsidP="0097209E">
            <w:pPr>
              <w:pStyle w:val="TAL"/>
              <w:rPr>
                <w:lang w:eastAsia="ja-JP"/>
              </w:rPr>
            </w:pPr>
            <w:r w:rsidRPr="00FD0425">
              <w:rPr>
                <w:lang w:eastAsia="ja-JP"/>
              </w:rPr>
              <w:t>DRB List 9.2.1.29</w:t>
            </w:r>
          </w:p>
        </w:tc>
        <w:tc>
          <w:tcPr>
            <w:tcW w:w="1843" w:type="dxa"/>
          </w:tcPr>
          <w:p w14:paraId="22FA4988" w14:textId="77777777" w:rsidR="0097209E" w:rsidRPr="00FD0425" w:rsidRDefault="0097209E" w:rsidP="0097209E">
            <w:pPr>
              <w:pStyle w:val="TAL"/>
              <w:rPr>
                <w:szCs w:val="18"/>
                <w:lang w:eastAsia="ja-JP"/>
              </w:rPr>
            </w:pPr>
            <w:r w:rsidRPr="00FD0425">
              <w:rPr>
                <w:szCs w:val="18"/>
                <w:lang w:eastAsia="ja-JP"/>
              </w:rPr>
              <w:t>Indicating the DRB IDs taken into use by the target NG-RAN node, as specified in TS 37.340 [8].</w:t>
            </w:r>
          </w:p>
        </w:tc>
        <w:tc>
          <w:tcPr>
            <w:tcW w:w="1134" w:type="dxa"/>
          </w:tcPr>
          <w:p w14:paraId="76E3AFFC" w14:textId="77777777" w:rsidR="0097209E" w:rsidRPr="00FD0425" w:rsidRDefault="0097209E" w:rsidP="0097209E">
            <w:pPr>
              <w:pStyle w:val="TAC"/>
              <w:rPr>
                <w:lang w:eastAsia="ja-JP"/>
              </w:rPr>
            </w:pPr>
            <w:r w:rsidRPr="00FD0425">
              <w:rPr>
                <w:szCs w:val="18"/>
                <w:lang w:eastAsia="ja-JP"/>
              </w:rPr>
              <w:t>YES</w:t>
            </w:r>
          </w:p>
        </w:tc>
        <w:tc>
          <w:tcPr>
            <w:tcW w:w="1134" w:type="dxa"/>
          </w:tcPr>
          <w:p w14:paraId="17E33EA0" w14:textId="77777777" w:rsidR="0097209E" w:rsidRPr="00FD0425" w:rsidRDefault="0097209E" w:rsidP="0097209E">
            <w:pPr>
              <w:pStyle w:val="TAC"/>
              <w:rPr>
                <w:szCs w:val="18"/>
                <w:lang w:eastAsia="ja-JP"/>
              </w:rPr>
            </w:pPr>
            <w:r w:rsidRPr="00FD0425">
              <w:rPr>
                <w:szCs w:val="18"/>
                <w:lang w:eastAsia="ja-JP"/>
              </w:rPr>
              <w:t>reject</w:t>
            </w:r>
          </w:p>
        </w:tc>
      </w:tr>
      <w:tr w:rsidR="0097209E" w:rsidRPr="00FD0425" w14:paraId="1220CF75" w14:textId="77777777" w:rsidTr="00BA787F">
        <w:tblPrEx>
          <w:tblCellMar>
            <w:top w:w="0" w:type="dxa"/>
            <w:bottom w:w="0" w:type="dxa"/>
          </w:tblCellMar>
        </w:tblPrEx>
        <w:tc>
          <w:tcPr>
            <w:tcW w:w="2328" w:type="dxa"/>
          </w:tcPr>
          <w:p w14:paraId="331118B4" w14:textId="77777777" w:rsidR="0097209E" w:rsidRPr="00FD0425" w:rsidRDefault="0097209E" w:rsidP="0097209E">
            <w:pPr>
              <w:pStyle w:val="TAL"/>
              <w:rPr>
                <w:lang w:eastAsia="ja-JP"/>
              </w:rPr>
            </w:pPr>
            <w:r w:rsidRPr="009354E2">
              <w:rPr>
                <w:lang w:eastAsia="ja-JP"/>
              </w:rPr>
              <w:t>Redundant DL NG-U UP TNL Information at NG-RAN</w:t>
            </w:r>
          </w:p>
        </w:tc>
        <w:tc>
          <w:tcPr>
            <w:tcW w:w="1080" w:type="dxa"/>
          </w:tcPr>
          <w:p w14:paraId="31ED75F4" w14:textId="77777777" w:rsidR="0097209E" w:rsidRPr="00FD0425" w:rsidRDefault="0097209E" w:rsidP="0097209E">
            <w:pPr>
              <w:pStyle w:val="TAL"/>
              <w:rPr>
                <w:lang w:eastAsia="ja-JP"/>
              </w:rPr>
            </w:pPr>
            <w:r w:rsidRPr="009354E2">
              <w:rPr>
                <w:rFonts w:hint="eastAsia"/>
                <w:lang w:eastAsia="ja-JP"/>
              </w:rPr>
              <w:t>O</w:t>
            </w:r>
          </w:p>
        </w:tc>
        <w:tc>
          <w:tcPr>
            <w:tcW w:w="1155" w:type="dxa"/>
          </w:tcPr>
          <w:p w14:paraId="7DD2CCD5" w14:textId="77777777" w:rsidR="0097209E" w:rsidRPr="009354E2" w:rsidRDefault="0097209E" w:rsidP="0097209E">
            <w:pPr>
              <w:pStyle w:val="TAL"/>
              <w:rPr>
                <w:lang w:eastAsia="ja-JP"/>
              </w:rPr>
            </w:pPr>
          </w:p>
        </w:tc>
        <w:tc>
          <w:tcPr>
            <w:tcW w:w="1559" w:type="dxa"/>
          </w:tcPr>
          <w:p w14:paraId="1B08F441" w14:textId="77777777" w:rsidR="0097209E" w:rsidRPr="009354E2" w:rsidRDefault="0097209E" w:rsidP="00195317">
            <w:pPr>
              <w:pStyle w:val="TAL"/>
              <w:rPr>
                <w:lang w:eastAsia="ja-JP"/>
              </w:rPr>
            </w:pPr>
            <w:r w:rsidRPr="009354E2">
              <w:rPr>
                <w:lang w:eastAsia="ja-JP"/>
              </w:rPr>
              <w:t>UP Transport Layer Information</w:t>
            </w:r>
          </w:p>
          <w:p w14:paraId="418F123E" w14:textId="77777777" w:rsidR="0097209E" w:rsidRPr="00FD0425" w:rsidRDefault="0097209E" w:rsidP="0097209E">
            <w:pPr>
              <w:pStyle w:val="TAL"/>
              <w:rPr>
                <w:lang w:eastAsia="ja-JP"/>
              </w:rPr>
            </w:pPr>
            <w:r w:rsidRPr="009354E2">
              <w:rPr>
                <w:lang w:eastAsia="ja-JP"/>
              </w:rPr>
              <w:t>9.2.3.30</w:t>
            </w:r>
          </w:p>
        </w:tc>
        <w:tc>
          <w:tcPr>
            <w:tcW w:w="1843" w:type="dxa"/>
          </w:tcPr>
          <w:p w14:paraId="28BBA9F2" w14:textId="77777777" w:rsidR="0097209E" w:rsidRPr="009354E2" w:rsidRDefault="0097209E" w:rsidP="0097209E">
            <w:pPr>
              <w:pStyle w:val="TAL"/>
              <w:rPr>
                <w:lang w:eastAsia="ja-JP"/>
              </w:rPr>
            </w:pPr>
            <w:r w:rsidRPr="009354E2">
              <w:rPr>
                <w:lang w:eastAsia="ja-JP"/>
              </w:rPr>
              <w:t>S-NG-RAN node endpoint of the NG transport bearer. For delivery of DL PDUs for the redundant transmission.</w:t>
            </w:r>
          </w:p>
        </w:tc>
        <w:tc>
          <w:tcPr>
            <w:tcW w:w="1134" w:type="dxa"/>
          </w:tcPr>
          <w:p w14:paraId="42735F16" w14:textId="77777777" w:rsidR="0097209E" w:rsidRPr="009354E2" w:rsidRDefault="0097209E" w:rsidP="0097209E">
            <w:pPr>
              <w:pStyle w:val="TAC"/>
              <w:rPr>
                <w:lang w:eastAsia="ja-JP"/>
              </w:rPr>
            </w:pPr>
            <w:r w:rsidRPr="009354E2">
              <w:rPr>
                <w:lang w:eastAsia="ja-JP"/>
              </w:rPr>
              <w:t>YES</w:t>
            </w:r>
          </w:p>
        </w:tc>
        <w:tc>
          <w:tcPr>
            <w:tcW w:w="1134" w:type="dxa"/>
          </w:tcPr>
          <w:p w14:paraId="5F13B558" w14:textId="77777777" w:rsidR="0097209E" w:rsidRPr="009354E2" w:rsidRDefault="0097209E" w:rsidP="0097209E">
            <w:pPr>
              <w:pStyle w:val="TAC"/>
              <w:rPr>
                <w:lang w:eastAsia="ja-JP"/>
              </w:rPr>
            </w:pPr>
            <w:r w:rsidRPr="009354E2">
              <w:rPr>
                <w:lang w:eastAsia="ja-JP"/>
              </w:rPr>
              <w:t>ignore</w:t>
            </w:r>
          </w:p>
        </w:tc>
      </w:tr>
      <w:tr w:rsidR="0097209E" w:rsidRPr="00FD0425" w14:paraId="1F8DA099" w14:textId="77777777" w:rsidTr="00BA787F">
        <w:tblPrEx>
          <w:tblCellMar>
            <w:top w:w="0" w:type="dxa"/>
            <w:bottom w:w="0" w:type="dxa"/>
          </w:tblCellMar>
        </w:tblPrEx>
        <w:tc>
          <w:tcPr>
            <w:tcW w:w="2328" w:type="dxa"/>
          </w:tcPr>
          <w:p w14:paraId="0FC370DB" w14:textId="77777777" w:rsidR="0097209E" w:rsidRPr="00FD0425" w:rsidRDefault="0097209E" w:rsidP="0097209E">
            <w:pPr>
              <w:pStyle w:val="TAL"/>
              <w:rPr>
                <w:lang w:eastAsia="ja-JP"/>
              </w:rPr>
            </w:pPr>
            <w:r w:rsidRPr="009354E2">
              <w:rPr>
                <w:lang w:eastAsia="ja-JP"/>
              </w:rPr>
              <w:t>Used RSN Information</w:t>
            </w:r>
          </w:p>
        </w:tc>
        <w:tc>
          <w:tcPr>
            <w:tcW w:w="1080" w:type="dxa"/>
          </w:tcPr>
          <w:p w14:paraId="57CD419F" w14:textId="77777777" w:rsidR="0097209E" w:rsidRPr="00FD0425" w:rsidRDefault="0097209E" w:rsidP="0097209E">
            <w:pPr>
              <w:pStyle w:val="TAL"/>
              <w:rPr>
                <w:lang w:eastAsia="ja-JP"/>
              </w:rPr>
            </w:pPr>
            <w:r w:rsidRPr="009354E2">
              <w:rPr>
                <w:lang w:eastAsia="ja-JP"/>
              </w:rPr>
              <w:t>O</w:t>
            </w:r>
          </w:p>
        </w:tc>
        <w:tc>
          <w:tcPr>
            <w:tcW w:w="1155" w:type="dxa"/>
          </w:tcPr>
          <w:p w14:paraId="785B5636" w14:textId="77777777" w:rsidR="0097209E" w:rsidRPr="009354E2" w:rsidRDefault="0097209E" w:rsidP="0097209E">
            <w:pPr>
              <w:pStyle w:val="TAL"/>
              <w:rPr>
                <w:lang w:eastAsia="ja-JP"/>
              </w:rPr>
            </w:pPr>
          </w:p>
        </w:tc>
        <w:tc>
          <w:tcPr>
            <w:tcW w:w="1559" w:type="dxa"/>
          </w:tcPr>
          <w:p w14:paraId="63075392" w14:textId="77777777" w:rsidR="0097209E" w:rsidRPr="009354E2" w:rsidRDefault="0097209E" w:rsidP="00267B69">
            <w:pPr>
              <w:rPr>
                <w:lang w:eastAsia="ja-JP"/>
              </w:rPr>
            </w:pPr>
            <w:r w:rsidRPr="009354E2">
              <w:rPr>
                <w:lang w:eastAsia="ja-JP"/>
              </w:rPr>
              <w:t>Redundant PDU Session Information</w:t>
            </w:r>
          </w:p>
          <w:p w14:paraId="2B1DEEEB" w14:textId="77777777" w:rsidR="0097209E" w:rsidRPr="00FD0425" w:rsidRDefault="0097209E" w:rsidP="0097209E">
            <w:pPr>
              <w:pStyle w:val="TAL"/>
              <w:rPr>
                <w:lang w:eastAsia="ja-JP"/>
              </w:rPr>
            </w:pPr>
            <w:r w:rsidRPr="009354E2">
              <w:rPr>
                <w:lang w:eastAsia="ja-JP"/>
              </w:rPr>
              <w:t>9.2.3.</w:t>
            </w:r>
            <w:r w:rsidR="00091811">
              <w:rPr>
                <w:lang w:eastAsia="ja-JP"/>
              </w:rPr>
              <w:t>112</w:t>
            </w:r>
          </w:p>
        </w:tc>
        <w:tc>
          <w:tcPr>
            <w:tcW w:w="1843" w:type="dxa"/>
          </w:tcPr>
          <w:p w14:paraId="36636FE9" w14:textId="77777777" w:rsidR="0097209E" w:rsidRPr="0097209E" w:rsidRDefault="0097209E" w:rsidP="0097209E">
            <w:pPr>
              <w:pStyle w:val="TAL"/>
              <w:rPr>
                <w:lang w:eastAsia="ja-JP"/>
              </w:rPr>
            </w:pPr>
          </w:p>
        </w:tc>
        <w:tc>
          <w:tcPr>
            <w:tcW w:w="1134" w:type="dxa"/>
          </w:tcPr>
          <w:p w14:paraId="1FC8FC83" w14:textId="77777777" w:rsidR="0097209E" w:rsidRPr="009354E2" w:rsidRDefault="0097209E" w:rsidP="0097209E">
            <w:pPr>
              <w:pStyle w:val="TAC"/>
              <w:rPr>
                <w:lang w:eastAsia="ja-JP"/>
              </w:rPr>
            </w:pPr>
            <w:r w:rsidRPr="009354E2">
              <w:rPr>
                <w:lang w:eastAsia="ja-JP"/>
              </w:rPr>
              <w:t>YES</w:t>
            </w:r>
          </w:p>
        </w:tc>
        <w:tc>
          <w:tcPr>
            <w:tcW w:w="1134" w:type="dxa"/>
          </w:tcPr>
          <w:p w14:paraId="7C8BF046" w14:textId="77777777" w:rsidR="0097209E" w:rsidRPr="009354E2" w:rsidRDefault="0097209E" w:rsidP="0097209E">
            <w:pPr>
              <w:pStyle w:val="TAC"/>
              <w:rPr>
                <w:lang w:eastAsia="ja-JP"/>
              </w:rPr>
            </w:pPr>
            <w:r w:rsidRPr="009354E2">
              <w:rPr>
                <w:lang w:eastAsia="ja-JP"/>
              </w:rPr>
              <w:t>ignore</w:t>
            </w:r>
          </w:p>
        </w:tc>
      </w:tr>
    </w:tbl>
    <w:p w14:paraId="1756C81B" w14:textId="77777777" w:rsidR="00BA787F" w:rsidRPr="00FD0425" w:rsidRDefault="00BA787F"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481">
          <w:tblGrid>
            <w:gridCol w:w="3686"/>
            <w:gridCol w:w="5670"/>
          </w:tblGrid>
        </w:tblGridChange>
      </w:tblGrid>
      <w:tr w:rsidR="00F02090" w:rsidRPr="00FD0425" w14:paraId="1B152C08" w14:textId="77777777" w:rsidTr="00694C97">
        <w:tblPrEx>
          <w:tblCellMar>
            <w:top w:w="0" w:type="dxa"/>
            <w:bottom w:w="0" w:type="dxa"/>
          </w:tblCellMar>
        </w:tblPrEx>
        <w:tc>
          <w:tcPr>
            <w:tcW w:w="3686" w:type="dxa"/>
          </w:tcPr>
          <w:p w14:paraId="774761F6" w14:textId="77777777" w:rsidR="00F02090" w:rsidRPr="00FD0425" w:rsidRDefault="00F02090" w:rsidP="00694C97">
            <w:pPr>
              <w:pStyle w:val="TAH"/>
              <w:rPr>
                <w:lang w:eastAsia="ja-JP"/>
              </w:rPr>
            </w:pPr>
            <w:r w:rsidRPr="00FD0425">
              <w:rPr>
                <w:lang w:eastAsia="ja-JP"/>
              </w:rPr>
              <w:t>Range bound</w:t>
            </w:r>
          </w:p>
        </w:tc>
        <w:tc>
          <w:tcPr>
            <w:tcW w:w="5670" w:type="dxa"/>
          </w:tcPr>
          <w:p w14:paraId="08861661" w14:textId="77777777" w:rsidR="00F02090" w:rsidRPr="00FD0425" w:rsidRDefault="00F02090" w:rsidP="00694C97">
            <w:pPr>
              <w:pStyle w:val="TAH"/>
              <w:rPr>
                <w:lang w:eastAsia="ja-JP"/>
              </w:rPr>
            </w:pPr>
            <w:r w:rsidRPr="00FD0425">
              <w:rPr>
                <w:lang w:eastAsia="ja-JP"/>
              </w:rPr>
              <w:t>Explanation</w:t>
            </w:r>
          </w:p>
        </w:tc>
      </w:tr>
      <w:tr w:rsidR="00F02090" w:rsidRPr="00FD0425" w14:paraId="65DDF16E" w14:textId="77777777" w:rsidTr="00694C97">
        <w:tblPrEx>
          <w:tblCellMar>
            <w:top w:w="0" w:type="dxa"/>
            <w:bottom w:w="0" w:type="dxa"/>
          </w:tblCellMar>
        </w:tblPrEx>
        <w:tc>
          <w:tcPr>
            <w:tcW w:w="3686" w:type="dxa"/>
          </w:tcPr>
          <w:p w14:paraId="1646E981" w14:textId="77777777" w:rsidR="00F02090" w:rsidRPr="00FD0425" w:rsidRDefault="00F02090" w:rsidP="00694C97">
            <w:pPr>
              <w:pStyle w:val="TAL"/>
              <w:rPr>
                <w:lang w:eastAsia="ja-JP"/>
              </w:rPr>
            </w:pPr>
            <w:r w:rsidRPr="00FD0425">
              <w:rPr>
                <w:lang w:eastAsia="ja-JP"/>
              </w:rPr>
              <w:t>maxnoofDRBs</w:t>
            </w:r>
          </w:p>
        </w:tc>
        <w:tc>
          <w:tcPr>
            <w:tcW w:w="5670" w:type="dxa"/>
          </w:tcPr>
          <w:p w14:paraId="3978AEFD" w14:textId="77777777" w:rsidR="00F02090" w:rsidRPr="00FD0425" w:rsidRDefault="00F02090" w:rsidP="00694C97">
            <w:pPr>
              <w:pStyle w:val="TAL"/>
              <w:rPr>
                <w:lang w:eastAsia="ja-JP"/>
              </w:rPr>
            </w:pPr>
            <w:r w:rsidRPr="00FD0425">
              <w:rPr>
                <w:lang w:eastAsia="ja-JP"/>
              </w:rPr>
              <w:t xml:space="preserve">Maximum no. of DRBs allowed towards one UE. Value is 32. </w:t>
            </w:r>
          </w:p>
        </w:tc>
      </w:tr>
      <w:tr w:rsidR="00F02090" w:rsidRPr="00FD0425" w14:paraId="29CA55D8" w14:textId="77777777" w:rsidTr="00694C97">
        <w:tblPrEx>
          <w:tblCellMar>
            <w:top w:w="0" w:type="dxa"/>
            <w:bottom w:w="0" w:type="dxa"/>
          </w:tblCellMar>
        </w:tblPrEx>
        <w:tc>
          <w:tcPr>
            <w:tcW w:w="3686" w:type="dxa"/>
          </w:tcPr>
          <w:p w14:paraId="0E83FAC8" w14:textId="77777777" w:rsidR="00F02090" w:rsidRPr="00FD0425" w:rsidRDefault="00F02090" w:rsidP="00694C97">
            <w:pPr>
              <w:pStyle w:val="TAL"/>
              <w:rPr>
                <w:lang w:eastAsia="ja-JP"/>
              </w:rPr>
            </w:pPr>
            <w:r w:rsidRPr="00FD0425">
              <w:rPr>
                <w:lang w:eastAsia="ja-JP"/>
              </w:rPr>
              <w:t>maxnoofQoSFlows</w:t>
            </w:r>
          </w:p>
        </w:tc>
        <w:tc>
          <w:tcPr>
            <w:tcW w:w="5670" w:type="dxa"/>
          </w:tcPr>
          <w:p w14:paraId="78387AC2" w14:textId="77777777" w:rsidR="00F02090" w:rsidRPr="00FD0425" w:rsidRDefault="00F02090" w:rsidP="00694C97">
            <w:pPr>
              <w:pStyle w:val="TAL"/>
              <w:rPr>
                <w:lang w:eastAsia="ja-JP"/>
              </w:rPr>
            </w:pPr>
            <w:r w:rsidRPr="00FD0425">
              <w:rPr>
                <w:lang w:eastAsia="ja-JP"/>
              </w:rPr>
              <w:t>Maximum no. of QoS flows. Value is 64</w:t>
            </w:r>
          </w:p>
        </w:tc>
      </w:tr>
      <w:tr w:rsidR="0097209E" w:rsidRPr="00FD0425" w14:paraId="4A7384BE" w14:textId="77777777" w:rsidTr="00694C97">
        <w:tblPrEx>
          <w:tblCellMar>
            <w:top w:w="0" w:type="dxa"/>
            <w:bottom w:w="0" w:type="dxa"/>
          </w:tblCellMar>
        </w:tblPrEx>
        <w:tc>
          <w:tcPr>
            <w:tcW w:w="3686" w:type="dxa"/>
          </w:tcPr>
          <w:p w14:paraId="524C1290" w14:textId="77777777" w:rsidR="0097209E" w:rsidRPr="00FD0425" w:rsidRDefault="0097209E" w:rsidP="0097209E">
            <w:pPr>
              <w:pStyle w:val="TAL"/>
              <w:rPr>
                <w:lang w:eastAsia="ja-JP"/>
              </w:rPr>
            </w:pPr>
            <w:r w:rsidRPr="008B72FB">
              <w:rPr>
                <w:lang w:eastAsia="ja-JP"/>
              </w:rPr>
              <w:t>maxnoofAdditionalPDCPDuplicationTNL</w:t>
            </w:r>
          </w:p>
        </w:tc>
        <w:tc>
          <w:tcPr>
            <w:tcW w:w="5670" w:type="dxa"/>
          </w:tcPr>
          <w:p w14:paraId="4B710903" w14:textId="77777777" w:rsidR="0097209E" w:rsidRPr="00FD0425" w:rsidRDefault="0097209E" w:rsidP="0097209E">
            <w:pPr>
              <w:pStyle w:val="TAL"/>
              <w:rPr>
                <w:lang w:eastAsia="ja-JP"/>
              </w:rPr>
            </w:pPr>
            <w:r>
              <w:rPr>
                <w:lang w:eastAsia="ja-JP"/>
              </w:rPr>
              <w:t>Maximum no. of additional PDCP Duplication TNL. Value is 2.</w:t>
            </w:r>
          </w:p>
        </w:tc>
      </w:tr>
    </w:tbl>
    <w:p w14:paraId="4CB83FE5" w14:textId="77777777" w:rsidR="00F02090" w:rsidRPr="00FD0425" w:rsidRDefault="00F02090" w:rsidP="00F02090"/>
    <w:p w14:paraId="537809FC" w14:textId="77777777" w:rsidR="00F02090" w:rsidRPr="00FD0425" w:rsidRDefault="00F02090" w:rsidP="00F02090">
      <w:pPr>
        <w:pStyle w:val="Heading4"/>
      </w:pPr>
      <w:bookmarkStart w:id="4482" w:name="_Toc20955243"/>
      <w:bookmarkStart w:id="4483" w:name="_Toc29991440"/>
      <w:bookmarkStart w:id="4484" w:name="_Toc36555840"/>
      <w:bookmarkStart w:id="4485" w:name="_Toc44497560"/>
      <w:bookmarkStart w:id="4486" w:name="_Toc45107948"/>
      <w:bookmarkStart w:id="4487" w:name="_Toc45901568"/>
      <w:bookmarkStart w:id="4488" w:name="_Toc51850647"/>
      <w:bookmarkStart w:id="4489" w:name="_Toc56693650"/>
      <w:bookmarkStart w:id="4490" w:name="_Toc64447193"/>
      <w:bookmarkStart w:id="4491" w:name="_Toc66286687"/>
      <w:bookmarkStart w:id="4492" w:name="_Toc74151382"/>
      <w:bookmarkStart w:id="4493" w:name="_Toc88653854"/>
      <w:bookmarkStart w:id="4494" w:name="_Toc97904210"/>
      <w:bookmarkStart w:id="4495" w:name="_Toc105175251"/>
      <w:bookmarkStart w:id="4496" w:name="_Toc113826281"/>
      <w:bookmarkStart w:id="4497" w:name="_Toc120032407"/>
      <w:r w:rsidRPr="00FD0425">
        <w:t>9.2.1.7</w:t>
      </w:r>
      <w:r w:rsidRPr="00FD0425">
        <w:tab/>
        <w:t>PDU Session Resource Setup Info – MN terminated</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3F23E190" w14:textId="77777777" w:rsidR="00F02090" w:rsidRPr="00FD0425" w:rsidRDefault="00F02090" w:rsidP="00F02090">
      <w:r w:rsidRPr="00FD0425">
        <w:t>This IE contains information for the addition of S-NG-RAN node resources related to a PDU session for DRBs configured with an MN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418"/>
        <w:gridCol w:w="2268"/>
        <w:gridCol w:w="1134"/>
        <w:gridCol w:w="1134"/>
      </w:tblGrid>
      <w:tr w:rsidR="0097209E" w:rsidRPr="00FD0425" w14:paraId="4A4EE412" w14:textId="77777777" w:rsidTr="009354E2">
        <w:tblPrEx>
          <w:tblCellMar>
            <w:top w:w="0" w:type="dxa"/>
            <w:bottom w:w="0" w:type="dxa"/>
          </w:tblCellMar>
        </w:tblPrEx>
        <w:tc>
          <w:tcPr>
            <w:tcW w:w="2295" w:type="dxa"/>
          </w:tcPr>
          <w:p w14:paraId="5E91230F" w14:textId="77777777" w:rsidR="0097209E" w:rsidRPr="00FD0425" w:rsidRDefault="0097209E" w:rsidP="0097209E">
            <w:pPr>
              <w:pStyle w:val="TAH"/>
              <w:rPr>
                <w:lang w:eastAsia="ja-JP"/>
              </w:rPr>
            </w:pPr>
            <w:r w:rsidRPr="00FD0425">
              <w:rPr>
                <w:lang w:eastAsia="ja-JP"/>
              </w:rPr>
              <w:t>IE/Group Name</w:t>
            </w:r>
          </w:p>
        </w:tc>
        <w:tc>
          <w:tcPr>
            <w:tcW w:w="992" w:type="dxa"/>
          </w:tcPr>
          <w:p w14:paraId="00FAD6D0" w14:textId="77777777" w:rsidR="0097209E" w:rsidRPr="00FD0425" w:rsidRDefault="0097209E" w:rsidP="0097209E">
            <w:pPr>
              <w:pStyle w:val="TAH"/>
              <w:rPr>
                <w:lang w:eastAsia="ja-JP"/>
              </w:rPr>
            </w:pPr>
            <w:r w:rsidRPr="00FD0425">
              <w:rPr>
                <w:lang w:eastAsia="ja-JP"/>
              </w:rPr>
              <w:t>Presence</w:t>
            </w:r>
          </w:p>
        </w:tc>
        <w:tc>
          <w:tcPr>
            <w:tcW w:w="992" w:type="dxa"/>
          </w:tcPr>
          <w:p w14:paraId="320F8D4E" w14:textId="77777777" w:rsidR="0097209E" w:rsidRPr="00FD0425" w:rsidRDefault="0097209E" w:rsidP="0097209E">
            <w:pPr>
              <w:pStyle w:val="TAH"/>
              <w:rPr>
                <w:lang w:eastAsia="ja-JP"/>
              </w:rPr>
            </w:pPr>
            <w:r w:rsidRPr="00FD0425">
              <w:rPr>
                <w:lang w:eastAsia="ja-JP"/>
              </w:rPr>
              <w:t>Range</w:t>
            </w:r>
          </w:p>
        </w:tc>
        <w:tc>
          <w:tcPr>
            <w:tcW w:w="1418" w:type="dxa"/>
          </w:tcPr>
          <w:p w14:paraId="19ACB578" w14:textId="77777777" w:rsidR="0097209E" w:rsidRPr="00FD0425" w:rsidRDefault="0097209E" w:rsidP="0097209E">
            <w:pPr>
              <w:pStyle w:val="TAH"/>
              <w:rPr>
                <w:lang w:eastAsia="ja-JP"/>
              </w:rPr>
            </w:pPr>
            <w:r w:rsidRPr="00FD0425">
              <w:rPr>
                <w:lang w:eastAsia="ja-JP"/>
              </w:rPr>
              <w:t>IE type and reference</w:t>
            </w:r>
          </w:p>
        </w:tc>
        <w:tc>
          <w:tcPr>
            <w:tcW w:w="2268" w:type="dxa"/>
          </w:tcPr>
          <w:p w14:paraId="11BA6A31" w14:textId="77777777" w:rsidR="0097209E" w:rsidRPr="00FD0425" w:rsidRDefault="0097209E" w:rsidP="0097209E">
            <w:pPr>
              <w:pStyle w:val="TAH"/>
              <w:rPr>
                <w:lang w:eastAsia="ja-JP"/>
              </w:rPr>
            </w:pPr>
            <w:r w:rsidRPr="00FD0425">
              <w:rPr>
                <w:lang w:eastAsia="ja-JP"/>
              </w:rPr>
              <w:t>Semantics description</w:t>
            </w:r>
          </w:p>
        </w:tc>
        <w:tc>
          <w:tcPr>
            <w:tcW w:w="1134" w:type="dxa"/>
          </w:tcPr>
          <w:p w14:paraId="37888E5D" w14:textId="77777777" w:rsidR="0097209E" w:rsidRPr="00FD0425" w:rsidRDefault="0097209E" w:rsidP="0097209E">
            <w:pPr>
              <w:pStyle w:val="TAH"/>
              <w:rPr>
                <w:lang w:eastAsia="ja-JP"/>
              </w:rPr>
            </w:pPr>
            <w:r>
              <w:rPr>
                <w:lang w:eastAsia="ja-JP"/>
              </w:rPr>
              <w:t>Criticality</w:t>
            </w:r>
          </w:p>
        </w:tc>
        <w:tc>
          <w:tcPr>
            <w:tcW w:w="1134" w:type="dxa"/>
          </w:tcPr>
          <w:p w14:paraId="0CCA5C98" w14:textId="77777777" w:rsidR="0097209E" w:rsidRPr="00FD0425" w:rsidRDefault="0097209E" w:rsidP="0097209E">
            <w:pPr>
              <w:pStyle w:val="TAH"/>
              <w:rPr>
                <w:lang w:eastAsia="ja-JP"/>
              </w:rPr>
            </w:pPr>
            <w:r>
              <w:rPr>
                <w:lang w:eastAsia="ja-JP"/>
              </w:rPr>
              <w:t>Assigned Criticality</w:t>
            </w:r>
          </w:p>
        </w:tc>
      </w:tr>
      <w:tr w:rsidR="00730CF0" w:rsidRPr="00FD0425" w14:paraId="35250334" w14:textId="77777777" w:rsidTr="009354E2">
        <w:tblPrEx>
          <w:tblCellMar>
            <w:top w:w="0" w:type="dxa"/>
            <w:bottom w:w="0" w:type="dxa"/>
          </w:tblCellMar>
        </w:tblPrEx>
        <w:tc>
          <w:tcPr>
            <w:tcW w:w="2295" w:type="dxa"/>
          </w:tcPr>
          <w:p w14:paraId="4F9070DD" w14:textId="77777777" w:rsidR="00730CF0" w:rsidRPr="00FD0425" w:rsidRDefault="00730CF0" w:rsidP="00730CF0">
            <w:pPr>
              <w:pStyle w:val="TAL"/>
              <w:rPr>
                <w:lang w:eastAsia="ja-JP"/>
              </w:rPr>
            </w:pPr>
            <w:r w:rsidRPr="00FD0425">
              <w:rPr>
                <w:lang w:eastAsia="ja-JP"/>
              </w:rPr>
              <w:t>PDU Session Type</w:t>
            </w:r>
          </w:p>
        </w:tc>
        <w:tc>
          <w:tcPr>
            <w:tcW w:w="992" w:type="dxa"/>
          </w:tcPr>
          <w:p w14:paraId="73469E75"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7739D5FA" w14:textId="77777777" w:rsidR="00730CF0" w:rsidRPr="00FD0425" w:rsidRDefault="00730CF0" w:rsidP="00730CF0">
            <w:pPr>
              <w:pStyle w:val="TAL"/>
              <w:rPr>
                <w:bCs/>
                <w:i/>
                <w:szCs w:val="18"/>
                <w:lang w:eastAsia="ja-JP"/>
              </w:rPr>
            </w:pPr>
          </w:p>
        </w:tc>
        <w:tc>
          <w:tcPr>
            <w:tcW w:w="1418" w:type="dxa"/>
          </w:tcPr>
          <w:p w14:paraId="00D2D22F" w14:textId="77777777" w:rsidR="00730CF0" w:rsidRPr="00FD0425" w:rsidRDefault="00730CF0" w:rsidP="00730CF0">
            <w:pPr>
              <w:pStyle w:val="TAL"/>
              <w:rPr>
                <w:lang w:eastAsia="ja-JP"/>
              </w:rPr>
            </w:pPr>
            <w:r w:rsidRPr="00FD0425">
              <w:rPr>
                <w:lang w:eastAsia="ja-JP"/>
              </w:rPr>
              <w:t>9.2.3.19</w:t>
            </w:r>
          </w:p>
        </w:tc>
        <w:tc>
          <w:tcPr>
            <w:tcW w:w="2268" w:type="dxa"/>
          </w:tcPr>
          <w:p w14:paraId="32D5FA04" w14:textId="77777777" w:rsidR="00730CF0" w:rsidRPr="00FD0425" w:rsidRDefault="00730CF0" w:rsidP="00730CF0">
            <w:pPr>
              <w:pStyle w:val="TAL"/>
              <w:rPr>
                <w:lang w:eastAsia="ja-JP"/>
              </w:rPr>
            </w:pPr>
          </w:p>
        </w:tc>
        <w:tc>
          <w:tcPr>
            <w:tcW w:w="1134" w:type="dxa"/>
          </w:tcPr>
          <w:p w14:paraId="55E533FC" w14:textId="77777777" w:rsidR="00730CF0" w:rsidRPr="00730CF0" w:rsidRDefault="00730CF0" w:rsidP="009354E2">
            <w:pPr>
              <w:pStyle w:val="TAC"/>
              <w:rPr>
                <w:lang w:eastAsia="ja-JP"/>
              </w:rPr>
            </w:pPr>
            <w:r w:rsidRPr="009354E2">
              <w:rPr>
                <w:lang w:eastAsia="ja-JP"/>
              </w:rPr>
              <w:t>–</w:t>
            </w:r>
          </w:p>
        </w:tc>
        <w:tc>
          <w:tcPr>
            <w:tcW w:w="1134" w:type="dxa"/>
          </w:tcPr>
          <w:p w14:paraId="5508294B" w14:textId="77777777" w:rsidR="00730CF0" w:rsidRPr="00004997" w:rsidRDefault="00730CF0" w:rsidP="009354E2">
            <w:pPr>
              <w:pStyle w:val="TAC"/>
              <w:rPr>
                <w:lang w:eastAsia="ja-JP"/>
              </w:rPr>
            </w:pPr>
          </w:p>
        </w:tc>
      </w:tr>
      <w:tr w:rsidR="00730CF0" w:rsidRPr="00FD0425" w14:paraId="55658EF2" w14:textId="77777777" w:rsidTr="009354E2">
        <w:tblPrEx>
          <w:tblCellMar>
            <w:top w:w="0" w:type="dxa"/>
            <w:bottom w:w="0" w:type="dxa"/>
          </w:tblCellMar>
        </w:tblPrEx>
        <w:tc>
          <w:tcPr>
            <w:tcW w:w="2295" w:type="dxa"/>
          </w:tcPr>
          <w:p w14:paraId="67F8BD60" w14:textId="77777777" w:rsidR="00730CF0" w:rsidRPr="00FD0425" w:rsidRDefault="00730CF0" w:rsidP="00730CF0">
            <w:pPr>
              <w:pStyle w:val="TAL"/>
              <w:rPr>
                <w:b/>
                <w:lang w:eastAsia="ja-JP"/>
              </w:rPr>
            </w:pPr>
            <w:r w:rsidRPr="00FD0425">
              <w:rPr>
                <w:b/>
                <w:lang w:eastAsia="ja-JP"/>
              </w:rPr>
              <w:t>DRBs To Be Setup List</w:t>
            </w:r>
          </w:p>
        </w:tc>
        <w:tc>
          <w:tcPr>
            <w:tcW w:w="992" w:type="dxa"/>
          </w:tcPr>
          <w:p w14:paraId="4C8603C3" w14:textId="77777777" w:rsidR="00730CF0" w:rsidRPr="00FD0425" w:rsidRDefault="00730CF0" w:rsidP="00730CF0">
            <w:pPr>
              <w:pStyle w:val="TAL"/>
              <w:rPr>
                <w:rFonts w:eastAsia="Batang"/>
                <w:lang w:eastAsia="ja-JP"/>
              </w:rPr>
            </w:pPr>
          </w:p>
        </w:tc>
        <w:tc>
          <w:tcPr>
            <w:tcW w:w="992" w:type="dxa"/>
          </w:tcPr>
          <w:p w14:paraId="4C4B1B4B" w14:textId="77777777" w:rsidR="00730CF0" w:rsidRPr="00FD0425" w:rsidRDefault="00730CF0" w:rsidP="00730CF0">
            <w:pPr>
              <w:pStyle w:val="TAL"/>
              <w:rPr>
                <w:bCs/>
                <w:i/>
                <w:szCs w:val="18"/>
                <w:lang w:eastAsia="ja-JP"/>
              </w:rPr>
            </w:pPr>
            <w:r w:rsidRPr="00FD0425">
              <w:rPr>
                <w:bCs/>
                <w:i/>
                <w:szCs w:val="18"/>
                <w:lang w:eastAsia="ja-JP"/>
              </w:rPr>
              <w:t>1</w:t>
            </w:r>
          </w:p>
        </w:tc>
        <w:tc>
          <w:tcPr>
            <w:tcW w:w="1418" w:type="dxa"/>
          </w:tcPr>
          <w:p w14:paraId="7862E2B6" w14:textId="77777777" w:rsidR="00730CF0" w:rsidRPr="00FD0425" w:rsidRDefault="00730CF0" w:rsidP="00730CF0">
            <w:pPr>
              <w:pStyle w:val="TAL"/>
              <w:rPr>
                <w:lang w:eastAsia="ja-JP"/>
              </w:rPr>
            </w:pPr>
          </w:p>
        </w:tc>
        <w:tc>
          <w:tcPr>
            <w:tcW w:w="2268" w:type="dxa"/>
          </w:tcPr>
          <w:p w14:paraId="04A0517D" w14:textId="77777777" w:rsidR="00730CF0" w:rsidRPr="00FD0425" w:rsidRDefault="00730CF0" w:rsidP="00730CF0">
            <w:pPr>
              <w:pStyle w:val="TAL"/>
              <w:rPr>
                <w:iCs/>
                <w:lang w:eastAsia="ja-JP"/>
              </w:rPr>
            </w:pPr>
          </w:p>
        </w:tc>
        <w:tc>
          <w:tcPr>
            <w:tcW w:w="1134" w:type="dxa"/>
          </w:tcPr>
          <w:p w14:paraId="1562D525" w14:textId="77777777" w:rsidR="00730CF0" w:rsidRPr="00730CF0" w:rsidRDefault="00730CF0" w:rsidP="009354E2">
            <w:pPr>
              <w:pStyle w:val="TAC"/>
              <w:rPr>
                <w:lang w:eastAsia="ja-JP"/>
              </w:rPr>
            </w:pPr>
            <w:r w:rsidRPr="009354E2">
              <w:rPr>
                <w:lang w:eastAsia="ja-JP"/>
              </w:rPr>
              <w:t>–</w:t>
            </w:r>
          </w:p>
        </w:tc>
        <w:tc>
          <w:tcPr>
            <w:tcW w:w="1134" w:type="dxa"/>
          </w:tcPr>
          <w:p w14:paraId="0B97B0C8" w14:textId="77777777" w:rsidR="00730CF0" w:rsidRPr="00004997" w:rsidRDefault="00730CF0" w:rsidP="009354E2">
            <w:pPr>
              <w:pStyle w:val="TAC"/>
              <w:rPr>
                <w:lang w:eastAsia="ja-JP"/>
              </w:rPr>
            </w:pPr>
          </w:p>
        </w:tc>
      </w:tr>
      <w:tr w:rsidR="00730CF0" w:rsidRPr="00FD0425" w14:paraId="612F7D2B" w14:textId="77777777" w:rsidTr="009354E2">
        <w:tblPrEx>
          <w:tblCellMar>
            <w:top w:w="0" w:type="dxa"/>
            <w:bottom w:w="0" w:type="dxa"/>
          </w:tblCellMar>
        </w:tblPrEx>
        <w:tc>
          <w:tcPr>
            <w:tcW w:w="2295" w:type="dxa"/>
          </w:tcPr>
          <w:p w14:paraId="3429ACC9" w14:textId="77777777" w:rsidR="00730CF0" w:rsidRPr="00FD0425" w:rsidRDefault="00730CF0" w:rsidP="00730CF0">
            <w:pPr>
              <w:pStyle w:val="TAL"/>
              <w:ind w:left="113"/>
              <w:rPr>
                <w:b/>
                <w:lang w:eastAsia="ja-JP"/>
              </w:rPr>
            </w:pPr>
            <w:r w:rsidRPr="00FD0425">
              <w:rPr>
                <w:b/>
                <w:lang w:eastAsia="ja-JP"/>
              </w:rPr>
              <w:t>&gt;DRBs to Be Setup Item</w:t>
            </w:r>
          </w:p>
        </w:tc>
        <w:tc>
          <w:tcPr>
            <w:tcW w:w="992" w:type="dxa"/>
          </w:tcPr>
          <w:p w14:paraId="3DD670D0" w14:textId="77777777" w:rsidR="00730CF0" w:rsidRPr="00FD0425" w:rsidRDefault="00730CF0" w:rsidP="00730CF0">
            <w:pPr>
              <w:pStyle w:val="TAL"/>
              <w:rPr>
                <w:rFonts w:eastAsia="Batang"/>
                <w:lang w:eastAsia="ja-JP"/>
              </w:rPr>
            </w:pPr>
          </w:p>
        </w:tc>
        <w:tc>
          <w:tcPr>
            <w:tcW w:w="992" w:type="dxa"/>
          </w:tcPr>
          <w:p w14:paraId="66B2B493" w14:textId="77777777" w:rsidR="00730CF0" w:rsidRPr="00FD0425" w:rsidRDefault="00730CF0" w:rsidP="00730CF0">
            <w:pPr>
              <w:pStyle w:val="TAL"/>
              <w:rPr>
                <w:bCs/>
                <w:i/>
                <w:szCs w:val="18"/>
                <w:lang w:eastAsia="ja-JP"/>
              </w:rPr>
            </w:pPr>
            <w:r w:rsidRPr="00FD0425">
              <w:rPr>
                <w:bCs/>
                <w:i/>
                <w:szCs w:val="18"/>
                <w:lang w:eastAsia="ja-JP"/>
              </w:rPr>
              <w:t>1 .. &lt;maxnoofDRBs&gt;</w:t>
            </w:r>
          </w:p>
        </w:tc>
        <w:tc>
          <w:tcPr>
            <w:tcW w:w="1418" w:type="dxa"/>
          </w:tcPr>
          <w:p w14:paraId="70C66382" w14:textId="77777777" w:rsidR="00730CF0" w:rsidRPr="00FD0425" w:rsidRDefault="00730CF0" w:rsidP="00730CF0">
            <w:pPr>
              <w:pStyle w:val="TAL"/>
              <w:rPr>
                <w:lang w:eastAsia="ja-JP"/>
              </w:rPr>
            </w:pPr>
          </w:p>
        </w:tc>
        <w:tc>
          <w:tcPr>
            <w:tcW w:w="2268" w:type="dxa"/>
          </w:tcPr>
          <w:p w14:paraId="05E478F4" w14:textId="77777777" w:rsidR="00730CF0" w:rsidRPr="00FD0425" w:rsidRDefault="00730CF0" w:rsidP="00730CF0">
            <w:pPr>
              <w:pStyle w:val="TAL"/>
              <w:rPr>
                <w:iCs/>
                <w:lang w:eastAsia="ja-JP"/>
              </w:rPr>
            </w:pPr>
          </w:p>
        </w:tc>
        <w:tc>
          <w:tcPr>
            <w:tcW w:w="1134" w:type="dxa"/>
          </w:tcPr>
          <w:p w14:paraId="2900CC88" w14:textId="77777777" w:rsidR="00730CF0" w:rsidRPr="00730CF0" w:rsidRDefault="00730CF0" w:rsidP="009354E2">
            <w:pPr>
              <w:pStyle w:val="TAC"/>
              <w:rPr>
                <w:lang w:eastAsia="ja-JP"/>
              </w:rPr>
            </w:pPr>
            <w:r w:rsidRPr="009354E2">
              <w:rPr>
                <w:lang w:eastAsia="ja-JP"/>
              </w:rPr>
              <w:t>–</w:t>
            </w:r>
          </w:p>
        </w:tc>
        <w:tc>
          <w:tcPr>
            <w:tcW w:w="1134" w:type="dxa"/>
          </w:tcPr>
          <w:p w14:paraId="1EB35779" w14:textId="77777777" w:rsidR="00730CF0" w:rsidRPr="00004997" w:rsidRDefault="00730CF0" w:rsidP="009354E2">
            <w:pPr>
              <w:pStyle w:val="TAC"/>
              <w:rPr>
                <w:lang w:eastAsia="ja-JP"/>
              </w:rPr>
            </w:pPr>
          </w:p>
        </w:tc>
      </w:tr>
      <w:tr w:rsidR="00730CF0" w:rsidRPr="00FD0425" w14:paraId="180CD624" w14:textId="77777777" w:rsidTr="009354E2">
        <w:tblPrEx>
          <w:tblCellMar>
            <w:top w:w="0" w:type="dxa"/>
            <w:bottom w:w="0" w:type="dxa"/>
          </w:tblCellMar>
        </w:tblPrEx>
        <w:tc>
          <w:tcPr>
            <w:tcW w:w="2295" w:type="dxa"/>
          </w:tcPr>
          <w:p w14:paraId="75E1CE02" w14:textId="77777777" w:rsidR="00730CF0" w:rsidRPr="00FD0425" w:rsidRDefault="00730CF0" w:rsidP="00730CF0">
            <w:pPr>
              <w:pStyle w:val="TAL"/>
              <w:ind w:left="227"/>
              <w:rPr>
                <w:lang w:eastAsia="ja-JP"/>
              </w:rPr>
            </w:pPr>
            <w:r w:rsidRPr="00FD0425">
              <w:rPr>
                <w:lang w:eastAsia="ja-JP"/>
              </w:rPr>
              <w:t>&gt;&gt;DRB ID</w:t>
            </w:r>
          </w:p>
        </w:tc>
        <w:tc>
          <w:tcPr>
            <w:tcW w:w="992" w:type="dxa"/>
          </w:tcPr>
          <w:p w14:paraId="72A91870"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5C1B6850" w14:textId="77777777" w:rsidR="00730CF0" w:rsidRPr="00FD0425" w:rsidRDefault="00730CF0" w:rsidP="00730CF0">
            <w:pPr>
              <w:pStyle w:val="TAL"/>
              <w:rPr>
                <w:bCs/>
                <w:i/>
                <w:szCs w:val="18"/>
                <w:lang w:eastAsia="ja-JP"/>
              </w:rPr>
            </w:pPr>
          </w:p>
        </w:tc>
        <w:tc>
          <w:tcPr>
            <w:tcW w:w="1418" w:type="dxa"/>
          </w:tcPr>
          <w:p w14:paraId="227DA6FF" w14:textId="77777777" w:rsidR="00730CF0" w:rsidRPr="00FD0425" w:rsidRDefault="00730CF0" w:rsidP="00730CF0">
            <w:pPr>
              <w:pStyle w:val="TAL"/>
              <w:rPr>
                <w:lang w:eastAsia="ja-JP"/>
              </w:rPr>
            </w:pPr>
            <w:r w:rsidRPr="00FD0425">
              <w:rPr>
                <w:lang w:eastAsia="ja-JP"/>
              </w:rPr>
              <w:t>9.2.3.33</w:t>
            </w:r>
          </w:p>
        </w:tc>
        <w:tc>
          <w:tcPr>
            <w:tcW w:w="2268" w:type="dxa"/>
          </w:tcPr>
          <w:p w14:paraId="497C479F" w14:textId="77777777" w:rsidR="00730CF0" w:rsidRPr="00FD0425" w:rsidRDefault="00730CF0" w:rsidP="00730CF0">
            <w:pPr>
              <w:pStyle w:val="TAL"/>
              <w:rPr>
                <w:lang w:eastAsia="ja-JP"/>
              </w:rPr>
            </w:pPr>
          </w:p>
        </w:tc>
        <w:tc>
          <w:tcPr>
            <w:tcW w:w="1134" w:type="dxa"/>
          </w:tcPr>
          <w:p w14:paraId="3FD48770" w14:textId="77777777" w:rsidR="00730CF0" w:rsidRPr="00730CF0" w:rsidRDefault="00730CF0" w:rsidP="009354E2">
            <w:pPr>
              <w:pStyle w:val="TAC"/>
              <w:rPr>
                <w:lang w:eastAsia="ja-JP"/>
              </w:rPr>
            </w:pPr>
            <w:r w:rsidRPr="009354E2">
              <w:rPr>
                <w:lang w:eastAsia="ja-JP"/>
              </w:rPr>
              <w:t>–</w:t>
            </w:r>
          </w:p>
        </w:tc>
        <w:tc>
          <w:tcPr>
            <w:tcW w:w="1134" w:type="dxa"/>
          </w:tcPr>
          <w:p w14:paraId="575CA402" w14:textId="77777777" w:rsidR="00730CF0" w:rsidRPr="00004997" w:rsidRDefault="00730CF0" w:rsidP="009354E2">
            <w:pPr>
              <w:pStyle w:val="TAC"/>
              <w:rPr>
                <w:lang w:eastAsia="ja-JP"/>
              </w:rPr>
            </w:pPr>
          </w:p>
        </w:tc>
      </w:tr>
      <w:tr w:rsidR="00730CF0" w:rsidRPr="00FD0425" w14:paraId="3C69C738" w14:textId="77777777" w:rsidTr="009354E2">
        <w:tblPrEx>
          <w:tblCellMar>
            <w:top w:w="0" w:type="dxa"/>
            <w:bottom w:w="0" w:type="dxa"/>
          </w:tblCellMar>
        </w:tblPrEx>
        <w:tc>
          <w:tcPr>
            <w:tcW w:w="2295" w:type="dxa"/>
          </w:tcPr>
          <w:p w14:paraId="3F7FEEC2" w14:textId="77777777" w:rsidR="00730CF0" w:rsidRPr="00FD0425" w:rsidRDefault="00730CF0" w:rsidP="00730CF0">
            <w:pPr>
              <w:pStyle w:val="TAL"/>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992" w:type="dxa"/>
          </w:tcPr>
          <w:p w14:paraId="29F74D7D"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0F64730E" w14:textId="77777777" w:rsidR="00730CF0" w:rsidRPr="00FD0425" w:rsidRDefault="00730CF0" w:rsidP="00730CF0">
            <w:pPr>
              <w:pStyle w:val="TAL"/>
              <w:rPr>
                <w:bCs/>
                <w:i/>
                <w:szCs w:val="18"/>
                <w:lang w:eastAsia="ja-JP"/>
              </w:rPr>
            </w:pPr>
          </w:p>
        </w:tc>
        <w:tc>
          <w:tcPr>
            <w:tcW w:w="1418" w:type="dxa"/>
          </w:tcPr>
          <w:p w14:paraId="1B9E8DDF" w14:textId="77777777" w:rsidR="00730CF0" w:rsidRPr="00FD0425" w:rsidRDefault="00730CF0" w:rsidP="00730CF0">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2268" w:type="dxa"/>
          </w:tcPr>
          <w:p w14:paraId="2CB556D1" w14:textId="77777777" w:rsidR="00730CF0" w:rsidRPr="00FD0425" w:rsidRDefault="00730CF0" w:rsidP="00730CF0">
            <w:pPr>
              <w:pStyle w:val="TAL"/>
            </w:pPr>
            <w:r w:rsidRPr="00FD0425">
              <w:rPr>
                <w:lang w:eastAsia="ja-JP"/>
              </w:rPr>
              <w:t>M-NG-RAN node endpoint(s) of a DRB’s Xn-U transport bearer at its PDCP resource. For delivery of UL PDUs.</w:t>
            </w:r>
          </w:p>
        </w:tc>
        <w:tc>
          <w:tcPr>
            <w:tcW w:w="1134" w:type="dxa"/>
          </w:tcPr>
          <w:p w14:paraId="43D0493F" w14:textId="77777777" w:rsidR="00730CF0" w:rsidRPr="00730CF0" w:rsidRDefault="00730CF0" w:rsidP="009354E2">
            <w:pPr>
              <w:pStyle w:val="TAC"/>
              <w:rPr>
                <w:lang w:eastAsia="ja-JP"/>
              </w:rPr>
            </w:pPr>
            <w:r w:rsidRPr="009354E2">
              <w:rPr>
                <w:lang w:eastAsia="ja-JP"/>
              </w:rPr>
              <w:t>–</w:t>
            </w:r>
          </w:p>
        </w:tc>
        <w:tc>
          <w:tcPr>
            <w:tcW w:w="1134" w:type="dxa"/>
          </w:tcPr>
          <w:p w14:paraId="2896CE01" w14:textId="77777777" w:rsidR="00730CF0" w:rsidRPr="00004997" w:rsidRDefault="00730CF0" w:rsidP="009354E2">
            <w:pPr>
              <w:pStyle w:val="TAC"/>
              <w:rPr>
                <w:lang w:eastAsia="ja-JP"/>
              </w:rPr>
            </w:pPr>
          </w:p>
        </w:tc>
      </w:tr>
      <w:tr w:rsidR="00730CF0" w:rsidRPr="00FD0425" w14:paraId="74D6D38F" w14:textId="77777777" w:rsidTr="009354E2">
        <w:tblPrEx>
          <w:tblCellMar>
            <w:top w:w="0" w:type="dxa"/>
            <w:bottom w:w="0" w:type="dxa"/>
          </w:tblCellMar>
        </w:tblPrEx>
        <w:tc>
          <w:tcPr>
            <w:tcW w:w="2295" w:type="dxa"/>
          </w:tcPr>
          <w:p w14:paraId="410C746E" w14:textId="77777777" w:rsidR="00730CF0" w:rsidRPr="00FD0425" w:rsidRDefault="00730CF0" w:rsidP="00730CF0">
            <w:pPr>
              <w:pStyle w:val="TAL"/>
              <w:ind w:left="227"/>
              <w:rPr>
                <w:lang w:eastAsia="ja-JP"/>
              </w:rPr>
            </w:pPr>
            <w:r w:rsidRPr="00FD0425">
              <w:rPr>
                <w:lang w:eastAsia="ja-JP"/>
              </w:rPr>
              <w:t>&gt;&gt;RLC Mode</w:t>
            </w:r>
          </w:p>
        </w:tc>
        <w:tc>
          <w:tcPr>
            <w:tcW w:w="992" w:type="dxa"/>
          </w:tcPr>
          <w:p w14:paraId="15DB6592"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1CD46211" w14:textId="77777777" w:rsidR="00730CF0" w:rsidRPr="00FD0425" w:rsidRDefault="00730CF0" w:rsidP="00730CF0">
            <w:pPr>
              <w:pStyle w:val="TAL"/>
              <w:rPr>
                <w:bCs/>
                <w:i/>
                <w:szCs w:val="18"/>
                <w:lang w:eastAsia="ja-JP"/>
              </w:rPr>
            </w:pPr>
          </w:p>
        </w:tc>
        <w:tc>
          <w:tcPr>
            <w:tcW w:w="1418" w:type="dxa"/>
          </w:tcPr>
          <w:p w14:paraId="1AC2D95B" w14:textId="77777777" w:rsidR="00730CF0" w:rsidRPr="00FD0425" w:rsidRDefault="00730CF0" w:rsidP="00730CF0">
            <w:pPr>
              <w:pStyle w:val="TAL"/>
              <w:rPr>
                <w:lang w:eastAsia="ja-JP"/>
              </w:rPr>
            </w:pPr>
            <w:r w:rsidRPr="00FD0425">
              <w:rPr>
                <w:lang w:eastAsia="ja-JP"/>
              </w:rPr>
              <w:t>9.2.3.28</w:t>
            </w:r>
          </w:p>
        </w:tc>
        <w:tc>
          <w:tcPr>
            <w:tcW w:w="2268" w:type="dxa"/>
          </w:tcPr>
          <w:p w14:paraId="40192DDC" w14:textId="77777777" w:rsidR="00730CF0" w:rsidRPr="00FD0425" w:rsidRDefault="00730CF0" w:rsidP="00730CF0">
            <w:pPr>
              <w:pStyle w:val="TAL"/>
            </w:pPr>
            <w:r w:rsidRPr="00FD0425">
              <w:rPr>
                <w:lang w:eastAsia="ja-JP"/>
              </w:rPr>
              <w:t>Indicates the RLC mode to be used in the assisting node.</w:t>
            </w:r>
          </w:p>
        </w:tc>
        <w:tc>
          <w:tcPr>
            <w:tcW w:w="1134" w:type="dxa"/>
          </w:tcPr>
          <w:p w14:paraId="2101146F" w14:textId="77777777" w:rsidR="00730CF0" w:rsidRPr="00730CF0" w:rsidRDefault="00730CF0" w:rsidP="009354E2">
            <w:pPr>
              <w:pStyle w:val="TAC"/>
              <w:rPr>
                <w:lang w:eastAsia="ja-JP"/>
              </w:rPr>
            </w:pPr>
            <w:r w:rsidRPr="009354E2">
              <w:rPr>
                <w:lang w:eastAsia="ja-JP"/>
              </w:rPr>
              <w:t>–</w:t>
            </w:r>
          </w:p>
        </w:tc>
        <w:tc>
          <w:tcPr>
            <w:tcW w:w="1134" w:type="dxa"/>
          </w:tcPr>
          <w:p w14:paraId="4179B30D" w14:textId="77777777" w:rsidR="00730CF0" w:rsidRPr="00004997" w:rsidRDefault="00730CF0" w:rsidP="009354E2">
            <w:pPr>
              <w:pStyle w:val="TAC"/>
              <w:rPr>
                <w:lang w:eastAsia="ja-JP"/>
              </w:rPr>
            </w:pPr>
          </w:p>
        </w:tc>
      </w:tr>
      <w:tr w:rsidR="00730CF0" w:rsidRPr="00FD0425" w14:paraId="67471533" w14:textId="77777777" w:rsidTr="009354E2">
        <w:tblPrEx>
          <w:tblCellMar>
            <w:top w:w="0" w:type="dxa"/>
            <w:bottom w:w="0" w:type="dxa"/>
          </w:tblCellMar>
        </w:tblPrEx>
        <w:tc>
          <w:tcPr>
            <w:tcW w:w="2295" w:type="dxa"/>
          </w:tcPr>
          <w:p w14:paraId="707F0CFB" w14:textId="77777777" w:rsidR="00730CF0" w:rsidRPr="00FD0425" w:rsidRDefault="00730CF0" w:rsidP="00730CF0">
            <w:pPr>
              <w:pStyle w:val="TAL"/>
              <w:ind w:left="227"/>
              <w:rPr>
                <w:rFonts w:eastAsia="Batang"/>
                <w:lang w:eastAsia="ja-JP"/>
              </w:rPr>
            </w:pPr>
            <w:r w:rsidRPr="00FD0425">
              <w:rPr>
                <w:rFonts w:eastAsia="Batang"/>
                <w:lang w:eastAsia="ja-JP"/>
              </w:rPr>
              <w:t>&gt;&gt;UL Configuration</w:t>
            </w:r>
          </w:p>
        </w:tc>
        <w:tc>
          <w:tcPr>
            <w:tcW w:w="992" w:type="dxa"/>
          </w:tcPr>
          <w:p w14:paraId="5521F916" w14:textId="77777777" w:rsidR="00730CF0" w:rsidRPr="00FD0425" w:rsidRDefault="00730CF0" w:rsidP="00730CF0">
            <w:pPr>
              <w:pStyle w:val="TAL"/>
              <w:rPr>
                <w:rFonts w:eastAsia="Batang"/>
                <w:lang w:eastAsia="ja-JP"/>
              </w:rPr>
            </w:pPr>
            <w:r w:rsidRPr="00FD0425">
              <w:rPr>
                <w:rFonts w:eastAsia="Batang"/>
                <w:lang w:eastAsia="ja-JP"/>
              </w:rPr>
              <w:t>O</w:t>
            </w:r>
          </w:p>
        </w:tc>
        <w:tc>
          <w:tcPr>
            <w:tcW w:w="992" w:type="dxa"/>
          </w:tcPr>
          <w:p w14:paraId="135D9D3B" w14:textId="77777777" w:rsidR="00730CF0" w:rsidRPr="00FD0425" w:rsidRDefault="00730CF0" w:rsidP="00730CF0">
            <w:pPr>
              <w:pStyle w:val="TAL"/>
              <w:rPr>
                <w:bCs/>
                <w:i/>
                <w:szCs w:val="18"/>
                <w:lang w:eastAsia="ja-JP"/>
              </w:rPr>
            </w:pPr>
          </w:p>
        </w:tc>
        <w:tc>
          <w:tcPr>
            <w:tcW w:w="1418" w:type="dxa"/>
          </w:tcPr>
          <w:p w14:paraId="0965AAEA" w14:textId="77777777" w:rsidR="00730CF0" w:rsidRPr="00FD0425" w:rsidRDefault="00730CF0" w:rsidP="00730CF0">
            <w:pPr>
              <w:pStyle w:val="TAL"/>
            </w:pPr>
            <w:r w:rsidRPr="00FD0425">
              <w:t>9.2.3.75</w:t>
            </w:r>
          </w:p>
        </w:tc>
        <w:tc>
          <w:tcPr>
            <w:tcW w:w="2268" w:type="dxa"/>
          </w:tcPr>
          <w:p w14:paraId="1C5A9B9E" w14:textId="77777777" w:rsidR="00730CF0" w:rsidRPr="00FD0425" w:rsidRDefault="00730CF0" w:rsidP="00730CF0">
            <w:pPr>
              <w:pStyle w:val="TAL"/>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5B10B03F" w14:textId="77777777" w:rsidR="00730CF0" w:rsidRPr="00730CF0" w:rsidRDefault="00730CF0" w:rsidP="009354E2">
            <w:pPr>
              <w:pStyle w:val="TAC"/>
              <w:rPr>
                <w:lang w:eastAsia="ja-JP"/>
              </w:rPr>
            </w:pPr>
            <w:r w:rsidRPr="009354E2">
              <w:rPr>
                <w:lang w:eastAsia="ja-JP"/>
              </w:rPr>
              <w:t>–</w:t>
            </w:r>
          </w:p>
        </w:tc>
        <w:tc>
          <w:tcPr>
            <w:tcW w:w="1134" w:type="dxa"/>
          </w:tcPr>
          <w:p w14:paraId="2A465567" w14:textId="77777777" w:rsidR="00730CF0" w:rsidRPr="00004997" w:rsidRDefault="00730CF0" w:rsidP="009354E2">
            <w:pPr>
              <w:pStyle w:val="TAC"/>
              <w:rPr>
                <w:lang w:eastAsia="ja-JP"/>
              </w:rPr>
            </w:pPr>
          </w:p>
        </w:tc>
      </w:tr>
      <w:tr w:rsidR="00730CF0" w:rsidRPr="00FD0425" w14:paraId="3507B550" w14:textId="77777777" w:rsidTr="009354E2">
        <w:tblPrEx>
          <w:tblCellMar>
            <w:top w:w="0" w:type="dxa"/>
            <w:bottom w:w="0" w:type="dxa"/>
          </w:tblCellMar>
        </w:tblPrEx>
        <w:tc>
          <w:tcPr>
            <w:tcW w:w="2295" w:type="dxa"/>
          </w:tcPr>
          <w:p w14:paraId="2D053BFE" w14:textId="77777777" w:rsidR="00730CF0" w:rsidRPr="00FD0425" w:rsidRDefault="00730CF0" w:rsidP="00730CF0">
            <w:pPr>
              <w:pStyle w:val="TAL"/>
              <w:ind w:left="227"/>
              <w:rPr>
                <w:lang w:eastAsia="ja-JP"/>
              </w:rPr>
            </w:pPr>
            <w:r w:rsidRPr="00FD0425">
              <w:rPr>
                <w:rFonts w:eastAsia="Batang"/>
                <w:lang w:eastAsia="ja-JP"/>
              </w:rPr>
              <w:t>&gt;&gt;DRB QoS</w:t>
            </w:r>
          </w:p>
        </w:tc>
        <w:tc>
          <w:tcPr>
            <w:tcW w:w="992" w:type="dxa"/>
          </w:tcPr>
          <w:p w14:paraId="3CDB396B"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413695E9" w14:textId="77777777" w:rsidR="00730CF0" w:rsidRPr="00FD0425" w:rsidRDefault="00730CF0" w:rsidP="00730CF0">
            <w:pPr>
              <w:pStyle w:val="TAL"/>
              <w:rPr>
                <w:bCs/>
                <w:i/>
                <w:szCs w:val="18"/>
                <w:lang w:eastAsia="ja-JP"/>
              </w:rPr>
            </w:pPr>
          </w:p>
        </w:tc>
        <w:tc>
          <w:tcPr>
            <w:tcW w:w="1418" w:type="dxa"/>
          </w:tcPr>
          <w:p w14:paraId="6621F5E4" w14:textId="77777777" w:rsidR="00730CF0" w:rsidRPr="00FD0425" w:rsidRDefault="00730CF0" w:rsidP="00730CF0">
            <w:pPr>
              <w:pStyle w:val="TAL"/>
              <w:rPr>
                <w:lang w:eastAsia="ja-JP"/>
              </w:rPr>
            </w:pPr>
            <w:r w:rsidRPr="00FD0425">
              <w:t>QoS Flow</w:t>
            </w:r>
            <w:r w:rsidRPr="00FD0425">
              <w:rPr>
                <w:rFonts w:eastAsia="Batang"/>
              </w:rPr>
              <w:t xml:space="preserve"> Level QoS Parameters</w:t>
            </w:r>
          </w:p>
          <w:p w14:paraId="3FE31B66" w14:textId="77777777" w:rsidR="00730CF0" w:rsidRPr="00FD0425" w:rsidRDefault="00730CF0" w:rsidP="00730CF0">
            <w:pPr>
              <w:pStyle w:val="TAL"/>
              <w:rPr>
                <w:lang w:eastAsia="ja-JP"/>
              </w:rPr>
            </w:pPr>
            <w:r w:rsidRPr="00FD0425">
              <w:rPr>
                <w:lang w:eastAsia="ja-JP"/>
              </w:rPr>
              <w:t>9.2.3.5</w:t>
            </w:r>
          </w:p>
        </w:tc>
        <w:tc>
          <w:tcPr>
            <w:tcW w:w="2268" w:type="dxa"/>
          </w:tcPr>
          <w:p w14:paraId="069EDD4B" w14:textId="77777777" w:rsidR="00730CF0" w:rsidRPr="00FD0425" w:rsidRDefault="00730CF0" w:rsidP="00730CF0">
            <w:pPr>
              <w:pStyle w:val="TAL"/>
            </w:pPr>
          </w:p>
        </w:tc>
        <w:tc>
          <w:tcPr>
            <w:tcW w:w="1134" w:type="dxa"/>
          </w:tcPr>
          <w:p w14:paraId="179C336E" w14:textId="77777777" w:rsidR="00730CF0" w:rsidRPr="00730CF0" w:rsidRDefault="00730CF0" w:rsidP="009354E2">
            <w:pPr>
              <w:pStyle w:val="TAC"/>
            </w:pPr>
            <w:r w:rsidRPr="009354E2">
              <w:rPr>
                <w:lang w:eastAsia="ja-JP"/>
              </w:rPr>
              <w:t>–</w:t>
            </w:r>
          </w:p>
        </w:tc>
        <w:tc>
          <w:tcPr>
            <w:tcW w:w="1134" w:type="dxa"/>
          </w:tcPr>
          <w:p w14:paraId="5E6DCABE" w14:textId="77777777" w:rsidR="00730CF0" w:rsidRPr="00004997" w:rsidRDefault="00730CF0" w:rsidP="009354E2">
            <w:pPr>
              <w:pStyle w:val="TAC"/>
            </w:pPr>
          </w:p>
        </w:tc>
      </w:tr>
      <w:tr w:rsidR="00730CF0" w:rsidRPr="00FD0425" w14:paraId="6562B71D" w14:textId="77777777" w:rsidTr="009354E2">
        <w:tblPrEx>
          <w:tblCellMar>
            <w:top w:w="0" w:type="dxa"/>
            <w:bottom w:w="0" w:type="dxa"/>
          </w:tblCellMar>
        </w:tblPrEx>
        <w:tc>
          <w:tcPr>
            <w:tcW w:w="2295" w:type="dxa"/>
          </w:tcPr>
          <w:p w14:paraId="03C3932F" w14:textId="77777777" w:rsidR="00730CF0" w:rsidRPr="00FD0425" w:rsidRDefault="00730CF0" w:rsidP="00730CF0">
            <w:pPr>
              <w:pStyle w:val="TAL"/>
              <w:ind w:left="227"/>
              <w:rPr>
                <w:lang w:eastAsia="ja-JP"/>
              </w:rPr>
            </w:pPr>
            <w:r w:rsidRPr="00FD0425">
              <w:rPr>
                <w:lang w:eastAsia="ja-JP"/>
              </w:rPr>
              <w:t>&gt;&gt;PDCP SN Length</w:t>
            </w:r>
          </w:p>
        </w:tc>
        <w:tc>
          <w:tcPr>
            <w:tcW w:w="992" w:type="dxa"/>
          </w:tcPr>
          <w:p w14:paraId="00F232BE" w14:textId="77777777" w:rsidR="00730CF0" w:rsidRPr="00FD0425" w:rsidRDefault="00730CF0" w:rsidP="00730CF0">
            <w:pPr>
              <w:pStyle w:val="TAL"/>
              <w:rPr>
                <w:rFonts w:eastAsia="Batang"/>
                <w:lang w:eastAsia="ja-JP"/>
              </w:rPr>
            </w:pPr>
            <w:r w:rsidRPr="00FD0425">
              <w:rPr>
                <w:rFonts w:eastAsia="Batang"/>
                <w:lang w:eastAsia="ja-JP"/>
              </w:rPr>
              <w:t>O</w:t>
            </w:r>
          </w:p>
        </w:tc>
        <w:tc>
          <w:tcPr>
            <w:tcW w:w="992" w:type="dxa"/>
          </w:tcPr>
          <w:p w14:paraId="66914D22" w14:textId="77777777" w:rsidR="00730CF0" w:rsidRPr="00FD0425" w:rsidRDefault="00730CF0" w:rsidP="00730CF0">
            <w:pPr>
              <w:pStyle w:val="TAL"/>
              <w:rPr>
                <w:bCs/>
                <w:i/>
                <w:szCs w:val="18"/>
                <w:lang w:eastAsia="ja-JP"/>
              </w:rPr>
            </w:pPr>
          </w:p>
        </w:tc>
        <w:tc>
          <w:tcPr>
            <w:tcW w:w="1418" w:type="dxa"/>
          </w:tcPr>
          <w:p w14:paraId="6F48EE56" w14:textId="77777777" w:rsidR="00730CF0" w:rsidRPr="00FD0425" w:rsidRDefault="00730CF0" w:rsidP="00730CF0">
            <w:pPr>
              <w:pStyle w:val="TAL"/>
              <w:rPr>
                <w:lang w:eastAsia="ja-JP"/>
              </w:rPr>
            </w:pPr>
            <w:r w:rsidRPr="00FD0425">
              <w:rPr>
                <w:lang w:eastAsia="ja-JP"/>
              </w:rPr>
              <w:t>9.2.3.63</w:t>
            </w:r>
          </w:p>
        </w:tc>
        <w:tc>
          <w:tcPr>
            <w:tcW w:w="2268" w:type="dxa"/>
          </w:tcPr>
          <w:p w14:paraId="5BEC4E81" w14:textId="77777777" w:rsidR="00730CF0" w:rsidRPr="00FD0425" w:rsidRDefault="00730CF0" w:rsidP="00730CF0">
            <w:pPr>
              <w:pStyle w:val="TAL"/>
            </w:pPr>
            <w:r w:rsidRPr="00FD0425">
              <w:rPr>
                <w:rFonts w:cs="Arial"/>
                <w:lang w:eastAsia="zh-CN"/>
              </w:rPr>
              <w:t>Indicates the PDCP SN length of the DRB.</w:t>
            </w:r>
          </w:p>
        </w:tc>
        <w:tc>
          <w:tcPr>
            <w:tcW w:w="1134" w:type="dxa"/>
          </w:tcPr>
          <w:p w14:paraId="138C8F0C" w14:textId="77777777" w:rsidR="00730CF0" w:rsidRPr="00730CF0" w:rsidRDefault="00730CF0" w:rsidP="009354E2">
            <w:pPr>
              <w:pStyle w:val="TAC"/>
              <w:rPr>
                <w:rFonts w:cs="Arial"/>
                <w:lang w:eastAsia="zh-CN"/>
              </w:rPr>
            </w:pPr>
            <w:r w:rsidRPr="009354E2">
              <w:rPr>
                <w:lang w:eastAsia="ja-JP"/>
              </w:rPr>
              <w:t>–</w:t>
            </w:r>
          </w:p>
        </w:tc>
        <w:tc>
          <w:tcPr>
            <w:tcW w:w="1134" w:type="dxa"/>
          </w:tcPr>
          <w:p w14:paraId="12586D38" w14:textId="77777777" w:rsidR="00730CF0" w:rsidRPr="00004997" w:rsidRDefault="00730CF0" w:rsidP="009354E2">
            <w:pPr>
              <w:pStyle w:val="TAC"/>
              <w:rPr>
                <w:rFonts w:cs="Arial"/>
                <w:lang w:eastAsia="zh-CN"/>
              </w:rPr>
            </w:pPr>
          </w:p>
        </w:tc>
      </w:tr>
      <w:tr w:rsidR="00730CF0" w:rsidRPr="00FD0425" w14:paraId="3E980786" w14:textId="77777777" w:rsidTr="009354E2">
        <w:tblPrEx>
          <w:tblCellMar>
            <w:top w:w="0" w:type="dxa"/>
            <w:bottom w:w="0" w:type="dxa"/>
          </w:tblCellMar>
        </w:tblPrEx>
        <w:tc>
          <w:tcPr>
            <w:tcW w:w="2295" w:type="dxa"/>
          </w:tcPr>
          <w:p w14:paraId="1717AF1A" w14:textId="77777777" w:rsidR="00730CF0" w:rsidRPr="00FD0425" w:rsidRDefault="00730CF0" w:rsidP="00730CF0">
            <w:pPr>
              <w:pStyle w:val="TAL"/>
              <w:ind w:left="227"/>
              <w:rPr>
                <w:lang w:eastAsia="ja-JP"/>
              </w:rPr>
            </w:pPr>
            <w:r w:rsidRPr="00FD0425">
              <w:rPr>
                <w:lang w:eastAsia="ja-JP"/>
              </w:rPr>
              <w:t>&gt;&gt;secondary MN UL PDCP UP TNL Information</w:t>
            </w:r>
          </w:p>
        </w:tc>
        <w:tc>
          <w:tcPr>
            <w:tcW w:w="992" w:type="dxa"/>
          </w:tcPr>
          <w:p w14:paraId="02A52A94" w14:textId="77777777" w:rsidR="00730CF0" w:rsidRPr="00FD0425" w:rsidRDefault="00730CF0" w:rsidP="00730CF0">
            <w:pPr>
              <w:pStyle w:val="TAL"/>
              <w:rPr>
                <w:rFonts w:eastAsia="Batang"/>
                <w:lang w:eastAsia="ja-JP"/>
              </w:rPr>
            </w:pPr>
            <w:r w:rsidRPr="00FD0425">
              <w:t>O</w:t>
            </w:r>
          </w:p>
        </w:tc>
        <w:tc>
          <w:tcPr>
            <w:tcW w:w="992" w:type="dxa"/>
          </w:tcPr>
          <w:p w14:paraId="155F10BD" w14:textId="77777777" w:rsidR="00730CF0" w:rsidRPr="00FD0425" w:rsidRDefault="00730CF0" w:rsidP="00730CF0">
            <w:pPr>
              <w:pStyle w:val="TAL"/>
              <w:rPr>
                <w:bCs/>
                <w:i/>
                <w:szCs w:val="18"/>
                <w:lang w:eastAsia="ja-JP"/>
              </w:rPr>
            </w:pPr>
          </w:p>
        </w:tc>
        <w:tc>
          <w:tcPr>
            <w:tcW w:w="1418" w:type="dxa"/>
          </w:tcPr>
          <w:p w14:paraId="7B11D323" w14:textId="77777777" w:rsidR="00730CF0" w:rsidRPr="00FD0425" w:rsidRDefault="00730CF0" w:rsidP="00730CF0">
            <w:pPr>
              <w:pStyle w:val="TAL"/>
              <w:rPr>
                <w:lang w:eastAsia="ja-JP"/>
              </w:rPr>
            </w:pPr>
            <w:r w:rsidRPr="00FD0425">
              <w:rPr>
                <w:lang w:eastAsia="ja-JP"/>
              </w:rPr>
              <w:t>UP Transport Parameters 9.2.3.76</w:t>
            </w:r>
          </w:p>
        </w:tc>
        <w:tc>
          <w:tcPr>
            <w:tcW w:w="2268" w:type="dxa"/>
          </w:tcPr>
          <w:p w14:paraId="75DDEA8F" w14:textId="77777777" w:rsidR="00730CF0" w:rsidRPr="00FD0425" w:rsidRDefault="00730CF0" w:rsidP="00730CF0">
            <w:pPr>
              <w:pStyle w:val="TAL"/>
              <w:rPr>
                <w:rFonts w:cs="Arial"/>
                <w:lang w:eastAsia="zh-CN"/>
              </w:rPr>
            </w:pPr>
            <w:r w:rsidRPr="00FD0425">
              <w:rPr>
                <w:lang w:eastAsia="ja-JP"/>
              </w:rPr>
              <w:t>M-NG-RAN node endpoint(s) of a DRB’s Xn transport bearer at its PDCP resource. For delivery of UL PDUs in case of PDCP duplication.</w:t>
            </w:r>
          </w:p>
        </w:tc>
        <w:tc>
          <w:tcPr>
            <w:tcW w:w="1134" w:type="dxa"/>
          </w:tcPr>
          <w:p w14:paraId="5D7C7219" w14:textId="77777777" w:rsidR="00730CF0" w:rsidRPr="00730CF0" w:rsidRDefault="00730CF0" w:rsidP="009354E2">
            <w:pPr>
              <w:pStyle w:val="TAC"/>
              <w:rPr>
                <w:lang w:eastAsia="ja-JP"/>
              </w:rPr>
            </w:pPr>
            <w:r w:rsidRPr="009354E2">
              <w:rPr>
                <w:lang w:eastAsia="ja-JP"/>
              </w:rPr>
              <w:t>–</w:t>
            </w:r>
          </w:p>
        </w:tc>
        <w:tc>
          <w:tcPr>
            <w:tcW w:w="1134" w:type="dxa"/>
          </w:tcPr>
          <w:p w14:paraId="0A32168E" w14:textId="77777777" w:rsidR="00730CF0" w:rsidRPr="00004997" w:rsidRDefault="00730CF0" w:rsidP="009354E2">
            <w:pPr>
              <w:pStyle w:val="TAC"/>
              <w:rPr>
                <w:lang w:eastAsia="ja-JP"/>
              </w:rPr>
            </w:pPr>
          </w:p>
        </w:tc>
      </w:tr>
      <w:tr w:rsidR="00730CF0" w:rsidRPr="00FD0425" w14:paraId="5AFFDC26" w14:textId="77777777" w:rsidTr="009354E2">
        <w:tblPrEx>
          <w:tblCellMar>
            <w:top w:w="0" w:type="dxa"/>
            <w:bottom w:w="0" w:type="dxa"/>
          </w:tblCellMar>
        </w:tblPrEx>
        <w:tc>
          <w:tcPr>
            <w:tcW w:w="2295" w:type="dxa"/>
          </w:tcPr>
          <w:p w14:paraId="69657386" w14:textId="77777777" w:rsidR="00730CF0" w:rsidRPr="00FD0425" w:rsidRDefault="00730CF0" w:rsidP="00730CF0">
            <w:pPr>
              <w:pStyle w:val="TAL"/>
              <w:ind w:left="227"/>
              <w:rPr>
                <w:lang w:eastAsia="ja-JP"/>
              </w:rPr>
            </w:pPr>
            <w:r w:rsidRPr="00FD0425">
              <w:rPr>
                <w:lang w:eastAsia="ja-JP"/>
              </w:rPr>
              <w:t>&gt;&gt;Duplication Activation</w:t>
            </w:r>
          </w:p>
        </w:tc>
        <w:tc>
          <w:tcPr>
            <w:tcW w:w="992" w:type="dxa"/>
          </w:tcPr>
          <w:p w14:paraId="740DBF55" w14:textId="77777777" w:rsidR="00730CF0" w:rsidRPr="00FD0425" w:rsidRDefault="00730CF0" w:rsidP="00730CF0">
            <w:pPr>
              <w:pStyle w:val="TAL"/>
              <w:rPr>
                <w:rFonts w:eastAsia="Batang"/>
                <w:lang w:eastAsia="ja-JP"/>
              </w:rPr>
            </w:pPr>
            <w:r w:rsidRPr="00FD0425">
              <w:t>O</w:t>
            </w:r>
          </w:p>
        </w:tc>
        <w:tc>
          <w:tcPr>
            <w:tcW w:w="992" w:type="dxa"/>
          </w:tcPr>
          <w:p w14:paraId="4E72100C" w14:textId="77777777" w:rsidR="00730CF0" w:rsidRPr="00FD0425" w:rsidRDefault="00730CF0" w:rsidP="00730CF0">
            <w:pPr>
              <w:pStyle w:val="TAL"/>
              <w:rPr>
                <w:bCs/>
                <w:i/>
                <w:szCs w:val="18"/>
                <w:lang w:eastAsia="ja-JP"/>
              </w:rPr>
            </w:pPr>
          </w:p>
        </w:tc>
        <w:tc>
          <w:tcPr>
            <w:tcW w:w="1418" w:type="dxa"/>
          </w:tcPr>
          <w:p w14:paraId="08DE730E" w14:textId="77777777" w:rsidR="00730CF0" w:rsidRPr="00FD0425" w:rsidRDefault="00730CF0" w:rsidP="00730CF0">
            <w:pPr>
              <w:pStyle w:val="TAL"/>
              <w:rPr>
                <w:lang w:eastAsia="ja-JP"/>
              </w:rPr>
            </w:pPr>
            <w:r w:rsidRPr="00FD0425">
              <w:rPr>
                <w:lang w:eastAsia="ja-JP"/>
              </w:rPr>
              <w:t>9.2.3.71</w:t>
            </w:r>
          </w:p>
        </w:tc>
        <w:tc>
          <w:tcPr>
            <w:tcW w:w="2268" w:type="dxa"/>
          </w:tcPr>
          <w:p w14:paraId="58F099A1" w14:textId="77777777" w:rsidR="00725C43" w:rsidRDefault="00730CF0" w:rsidP="00725C43">
            <w:pPr>
              <w:pStyle w:val="TAL"/>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25C4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14613A15" w14:textId="77777777" w:rsidR="00730CF0" w:rsidRPr="00730CF0" w:rsidRDefault="00730CF0" w:rsidP="009354E2">
            <w:pPr>
              <w:pStyle w:val="TAC"/>
              <w:rPr>
                <w:lang w:eastAsia="ja-JP"/>
              </w:rPr>
            </w:pPr>
            <w:r w:rsidRPr="009354E2">
              <w:rPr>
                <w:lang w:eastAsia="ja-JP"/>
              </w:rPr>
              <w:t>–</w:t>
            </w:r>
          </w:p>
        </w:tc>
        <w:tc>
          <w:tcPr>
            <w:tcW w:w="1134" w:type="dxa"/>
          </w:tcPr>
          <w:p w14:paraId="70FDFDD6" w14:textId="77777777" w:rsidR="00730CF0" w:rsidRPr="00004997" w:rsidRDefault="00730CF0" w:rsidP="009354E2">
            <w:pPr>
              <w:pStyle w:val="TAC"/>
              <w:rPr>
                <w:lang w:eastAsia="ja-JP"/>
              </w:rPr>
            </w:pPr>
          </w:p>
        </w:tc>
      </w:tr>
      <w:tr w:rsidR="00730CF0" w:rsidRPr="00FD0425" w14:paraId="13C0D7B7" w14:textId="77777777" w:rsidTr="009354E2">
        <w:tblPrEx>
          <w:tblCellMar>
            <w:top w:w="0" w:type="dxa"/>
            <w:bottom w:w="0" w:type="dxa"/>
          </w:tblCellMar>
        </w:tblPrEx>
        <w:tc>
          <w:tcPr>
            <w:tcW w:w="2295" w:type="dxa"/>
          </w:tcPr>
          <w:p w14:paraId="24AD7CBE" w14:textId="77777777" w:rsidR="00730CF0" w:rsidRPr="00FD0425" w:rsidRDefault="00730CF0" w:rsidP="00730CF0">
            <w:pPr>
              <w:pStyle w:val="TAL"/>
              <w:ind w:left="227"/>
              <w:rPr>
                <w:b/>
                <w:lang w:eastAsia="ja-JP"/>
              </w:rPr>
            </w:pPr>
            <w:r w:rsidRPr="00FD0425">
              <w:rPr>
                <w:rFonts w:eastAsia="Batang"/>
                <w:b/>
                <w:lang w:eastAsia="ja-JP"/>
              </w:rPr>
              <w:t>&gt;&gt;QoS Flows Mapped To DRB List</w:t>
            </w:r>
          </w:p>
        </w:tc>
        <w:tc>
          <w:tcPr>
            <w:tcW w:w="992" w:type="dxa"/>
          </w:tcPr>
          <w:p w14:paraId="2E973DD2" w14:textId="77777777" w:rsidR="00730CF0" w:rsidRPr="00FD0425" w:rsidRDefault="00730CF0" w:rsidP="00730CF0">
            <w:pPr>
              <w:pStyle w:val="TAL"/>
              <w:rPr>
                <w:rFonts w:eastAsia="Batang"/>
                <w:lang w:eastAsia="ja-JP"/>
              </w:rPr>
            </w:pPr>
          </w:p>
        </w:tc>
        <w:tc>
          <w:tcPr>
            <w:tcW w:w="992" w:type="dxa"/>
          </w:tcPr>
          <w:p w14:paraId="7B2B6EFD" w14:textId="77777777" w:rsidR="00730CF0" w:rsidRPr="00FD0425" w:rsidRDefault="00730CF0" w:rsidP="00730CF0">
            <w:pPr>
              <w:pStyle w:val="TAL"/>
              <w:rPr>
                <w:bCs/>
                <w:i/>
                <w:szCs w:val="18"/>
                <w:lang w:eastAsia="ja-JP"/>
              </w:rPr>
            </w:pPr>
            <w:r w:rsidRPr="00FD0425">
              <w:rPr>
                <w:i/>
                <w:lang w:eastAsia="ja-JP"/>
              </w:rPr>
              <w:t>1</w:t>
            </w:r>
          </w:p>
        </w:tc>
        <w:tc>
          <w:tcPr>
            <w:tcW w:w="1418" w:type="dxa"/>
          </w:tcPr>
          <w:p w14:paraId="4C4DC79C" w14:textId="77777777" w:rsidR="00730CF0" w:rsidRPr="00FD0425" w:rsidRDefault="00730CF0" w:rsidP="00730CF0">
            <w:pPr>
              <w:pStyle w:val="TAL"/>
              <w:rPr>
                <w:lang w:eastAsia="ja-JP"/>
              </w:rPr>
            </w:pPr>
          </w:p>
        </w:tc>
        <w:tc>
          <w:tcPr>
            <w:tcW w:w="2268" w:type="dxa"/>
          </w:tcPr>
          <w:p w14:paraId="5EEF947F" w14:textId="77777777" w:rsidR="00730CF0" w:rsidRPr="00FD0425" w:rsidRDefault="00730CF0" w:rsidP="00730CF0">
            <w:pPr>
              <w:pStyle w:val="TAL"/>
              <w:rPr>
                <w:iCs/>
                <w:lang w:eastAsia="ja-JP"/>
              </w:rPr>
            </w:pPr>
          </w:p>
        </w:tc>
        <w:tc>
          <w:tcPr>
            <w:tcW w:w="1134" w:type="dxa"/>
          </w:tcPr>
          <w:p w14:paraId="2820AA66" w14:textId="77777777" w:rsidR="00730CF0" w:rsidRPr="00730CF0" w:rsidRDefault="00730CF0" w:rsidP="009354E2">
            <w:pPr>
              <w:pStyle w:val="TAC"/>
              <w:rPr>
                <w:lang w:eastAsia="ja-JP"/>
              </w:rPr>
            </w:pPr>
            <w:r w:rsidRPr="009354E2">
              <w:rPr>
                <w:lang w:eastAsia="ja-JP"/>
              </w:rPr>
              <w:t>–</w:t>
            </w:r>
          </w:p>
        </w:tc>
        <w:tc>
          <w:tcPr>
            <w:tcW w:w="1134" w:type="dxa"/>
          </w:tcPr>
          <w:p w14:paraId="0835D1DE" w14:textId="77777777" w:rsidR="00730CF0" w:rsidRPr="00004997" w:rsidRDefault="00730CF0" w:rsidP="009354E2">
            <w:pPr>
              <w:pStyle w:val="TAC"/>
              <w:rPr>
                <w:lang w:eastAsia="ja-JP"/>
              </w:rPr>
            </w:pPr>
          </w:p>
        </w:tc>
      </w:tr>
      <w:tr w:rsidR="00730CF0" w:rsidRPr="00FD0425" w14:paraId="091F99A2" w14:textId="77777777" w:rsidTr="009354E2">
        <w:tblPrEx>
          <w:tblCellMar>
            <w:top w:w="0" w:type="dxa"/>
            <w:bottom w:w="0" w:type="dxa"/>
          </w:tblCellMar>
        </w:tblPrEx>
        <w:tc>
          <w:tcPr>
            <w:tcW w:w="2295" w:type="dxa"/>
          </w:tcPr>
          <w:p w14:paraId="68204572" w14:textId="77777777" w:rsidR="00730CF0" w:rsidRPr="00FD0425" w:rsidRDefault="00730CF0" w:rsidP="00730CF0">
            <w:pPr>
              <w:pStyle w:val="TAL"/>
              <w:ind w:left="340"/>
              <w:rPr>
                <w:rFonts w:eastAsia="Batang"/>
                <w:b/>
                <w:lang w:eastAsia="ja-JP"/>
              </w:rPr>
            </w:pPr>
            <w:r w:rsidRPr="00FD0425">
              <w:rPr>
                <w:rFonts w:eastAsia="Batang"/>
                <w:b/>
                <w:lang w:eastAsia="ja-JP"/>
              </w:rPr>
              <w:t>&gt;&gt;&gt;QoS Flows Mapped To DRB Item</w:t>
            </w:r>
          </w:p>
        </w:tc>
        <w:tc>
          <w:tcPr>
            <w:tcW w:w="992" w:type="dxa"/>
          </w:tcPr>
          <w:p w14:paraId="39150892" w14:textId="77777777" w:rsidR="00730CF0" w:rsidRPr="00FD0425" w:rsidRDefault="00730CF0" w:rsidP="00730CF0">
            <w:pPr>
              <w:pStyle w:val="TAL"/>
              <w:rPr>
                <w:rFonts w:eastAsia="Batang"/>
                <w:lang w:eastAsia="ja-JP"/>
              </w:rPr>
            </w:pPr>
          </w:p>
        </w:tc>
        <w:tc>
          <w:tcPr>
            <w:tcW w:w="992" w:type="dxa"/>
          </w:tcPr>
          <w:p w14:paraId="76F6A0ED" w14:textId="77777777" w:rsidR="00730CF0" w:rsidRPr="00FD0425" w:rsidRDefault="00730CF0" w:rsidP="00730CF0">
            <w:pPr>
              <w:pStyle w:val="TAL"/>
              <w:rPr>
                <w:lang w:eastAsia="ja-JP"/>
              </w:rPr>
            </w:pPr>
            <w:r w:rsidRPr="00FD0425">
              <w:rPr>
                <w:bCs/>
                <w:i/>
                <w:szCs w:val="18"/>
                <w:lang w:eastAsia="ja-JP"/>
              </w:rPr>
              <w:t>1 .. &lt;maxnoofQoSFlows&gt;</w:t>
            </w:r>
          </w:p>
        </w:tc>
        <w:tc>
          <w:tcPr>
            <w:tcW w:w="1418" w:type="dxa"/>
          </w:tcPr>
          <w:p w14:paraId="6E88A6C5" w14:textId="77777777" w:rsidR="00730CF0" w:rsidRPr="00FD0425" w:rsidRDefault="00730CF0" w:rsidP="00730CF0">
            <w:pPr>
              <w:pStyle w:val="TAL"/>
              <w:rPr>
                <w:lang w:eastAsia="ja-JP"/>
              </w:rPr>
            </w:pPr>
          </w:p>
        </w:tc>
        <w:tc>
          <w:tcPr>
            <w:tcW w:w="2268" w:type="dxa"/>
          </w:tcPr>
          <w:p w14:paraId="0B72CB61" w14:textId="77777777" w:rsidR="00730CF0" w:rsidRPr="00FD0425" w:rsidRDefault="00730CF0" w:rsidP="00730CF0">
            <w:pPr>
              <w:pStyle w:val="TAL"/>
              <w:rPr>
                <w:iCs/>
                <w:lang w:eastAsia="ja-JP"/>
              </w:rPr>
            </w:pPr>
          </w:p>
        </w:tc>
        <w:tc>
          <w:tcPr>
            <w:tcW w:w="1134" w:type="dxa"/>
          </w:tcPr>
          <w:p w14:paraId="4DF10CCC" w14:textId="77777777" w:rsidR="00730CF0" w:rsidRPr="00730CF0" w:rsidRDefault="00730CF0" w:rsidP="009354E2">
            <w:pPr>
              <w:pStyle w:val="TAC"/>
              <w:rPr>
                <w:lang w:eastAsia="ja-JP"/>
              </w:rPr>
            </w:pPr>
            <w:r w:rsidRPr="009354E2">
              <w:rPr>
                <w:lang w:eastAsia="ja-JP"/>
              </w:rPr>
              <w:t>–</w:t>
            </w:r>
          </w:p>
        </w:tc>
        <w:tc>
          <w:tcPr>
            <w:tcW w:w="1134" w:type="dxa"/>
          </w:tcPr>
          <w:p w14:paraId="3384CFAB" w14:textId="77777777" w:rsidR="00730CF0" w:rsidRPr="00004997" w:rsidRDefault="00730CF0" w:rsidP="009354E2">
            <w:pPr>
              <w:pStyle w:val="TAC"/>
              <w:rPr>
                <w:lang w:eastAsia="ja-JP"/>
              </w:rPr>
            </w:pPr>
          </w:p>
        </w:tc>
      </w:tr>
      <w:tr w:rsidR="00730CF0" w:rsidRPr="00FD0425" w14:paraId="42CC834C" w14:textId="77777777" w:rsidTr="009354E2">
        <w:tblPrEx>
          <w:tblCellMar>
            <w:top w:w="0" w:type="dxa"/>
            <w:bottom w:w="0" w:type="dxa"/>
          </w:tblCellMar>
        </w:tblPrEx>
        <w:tc>
          <w:tcPr>
            <w:tcW w:w="2295" w:type="dxa"/>
          </w:tcPr>
          <w:p w14:paraId="1C558C68" w14:textId="77777777" w:rsidR="00730CF0" w:rsidRPr="00FD0425" w:rsidRDefault="00730CF0" w:rsidP="00730CF0">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18F8403C"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06C4F818" w14:textId="77777777" w:rsidR="00730CF0" w:rsidRPr="00FD0425" w:rsidRDefault="00730CF0" w:rsidP="00730CF0">
            <w:pPr>
              <w:pStyle w:val="TAL"/>
              <w:rPr>
                <w:bCs/>
                <w:i/>
                <w:szCs w:val="18"/>
                <w:lang w:eastAsia="ja-JP"/>
              </w:rPr>
            </w:pPr>
          </w:p>
        </w:tc>
        <w:tc>
          <w:tcPr>
            <w:tcW w:w="1418" w:type="dxa"/>
          </w:tcPr>
          <w:p w14:paraId="4D6E7055" w14:textId="77777777" w:rsidR="00730CF0" w:rsidRPr="00FD0425" w:rsidRDefault="00730CF0" w:rsidP="00730CF0">
            <w:pPr>
              <w:pStyle w:val="TAL"/>
              <w:rPr>
                <w:lang w:eastAsia="ja-JP"/>
              </w:rPr>
            </w:pPr>
            <w:r w:rsidRPr="00FD0425">
              <w:rPr>
                <w:lang w:eastAsia="ja-JP"/>
              </w:rPr>
              <w:t>9.2.3.10</w:t>
            </w:r>
          </w:p>
        </w:tc>
        <w:tc>
          <w:tcPr>
            <w:tcW w:w="2268" w:type="dxa"/>
          </w:tcPr>
          <w:p w14:paraId="20D84EE3" w14:textId="77777777" w:rsidR="00730CF0" w:rsidRPr="00FD0425" w:rsidRDefault="00730CF0" w:rsidP="00730CF0">
            <w:pPr>
              <w:pStyle w:val="TAL"/>
              <w:rPr>
                <w:iCs/>
                <w:lang w:eastAsia="ja-JP"/>
              </w:rPr>
            </w:pPr>
          </w:p>
        </w:tc>
        <w:tc>
          <w:tcPr>
            <w:tcW w:w="1134" w:type="dxa"/>
          </w:tcPr>
          <w:p w14:paraId="2557246C" w14:textId="77777777" w:rsidR="00730CF0" w:rsidRPr="00730CF0" w:rsidRDefault="00730CF0" w:rsidP="009354E2">
            <w:pPr>
              <w:pStyle w:val="TAC"/>
              <w:rPr>
                <w:lang w:eastAsia="ja-JP"/>
              </w:rPr>
            </w:pPr>
            <w:r w:rsidRPr="009354E2">
              <w:rPr>
                <w:lang w:eastAsia="ja-JP"/>
              </w:rPr>
              <w:t>–</w:t>
            </w:r>
          </w:p>
        </w:tc>
        <w:tc>
          <w:tcPr>
            <w:tcW w:w="1134" w:type="dxa"/>
          </w:tcPr>
          <w:p w14:paraId="1B1D016D" w14:textId="77777777" w:rsidR="00730CF0" w:rsidRPr="00004997" w:rsidRDefault="00730CF0" w:rsidP="009354E2">
            <w:pPr>
              <w:pStyle w:val="TAC"/>
              <w:rPr>
                <w:lang w:eastAsia="ja-JP"/>
              </w:rPr>
            </w:pPr>
          </w:p>
        </w:tc>
      </w:tr>
      <w:tr w:rsidR="00730CF0" w:rsidRPr="00FD0425" w14:paraId="4DD813AD" w14:textId="77777777" w:rsidTr="009354E2">
        <w:tblPrEx>
          <w:tblCellMar>
            <w:top w:w="0" w:type="dxa"/>
            <w:bottom w:w="0" w:type="dxa"/>
          </w:tblCellMar>
        </w:tblPrEx>
        <w:tc>
          <w:tcPr>
            <w:tcW w:w="2295" w:type="dxa"/>
          </w:tcPr>
          <w:p w14:paraId="3AD5C623" w14:textId="77777777" w:rsidR="00730CF0" w:rsidRPr="00FD0425" w:rsidRDefault="00730CF0" w:rsidP="00730CF0">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361F0A27" w14:textId="77777777" w:rsidR="00730CF0" w:rsidRPr="00FD0425" w:rsidRDefault="00730CF0" w:rsidP="00730CF0">
            <w:pPr>
              <w:pStyle w:val="TAL"/>
              <w:rPr>
                <w:rFonts w:eastAsia="Batang"/>
                <w:lang w:eastAsia="ja-JP"/>
              </w:rPr>
            </w:pPr>
            <w:r w:rsidRPr="00FD0425">
              <w:rPr>
                <w:rFonts w:eastAsia="Batang"/>
                <w:lang w:eastAsia="ja-JP"/>
              </w:rPr>
              <w:t>M</w:t>
            </w:r>
          </w:p>
        </w:tc>
        <w:tc>
          <w:tcPr>
            <w:tcW w:w="992" w:type="dxa"/>
          </w:tcPr>
          <w:p w14:paraId="5FD5410C" w14:textId="77777777" w:rsidR="00730CF0" w:rsidRPr="00FD0425" w:rsidRDefault="00730CF0" w:rsidP="00730CF0">
            <w:pPr>
              <w:pStyle w:val="TAL"/>
              <w:rPr>
                <w:bCs/>
                <w:i/>
                <w:szCs w:val="18"/>
                <w:lang w:eastAsia="ja-JP"/>
              </w:rPr>
            </w:pPr>
          </w:p>
        </w:tc>
        <w:tc>
          <w:tcPr>
            <w:tcW w:w="1418" w:type="dxa"/>
          </w:tcPr>
          <w:p w14:paraId="132D631F" w14:textId="77777777" w:rsidR="00730CF0" w:rsidRPr="00FD0425" w:rsidRDefault="00730CF0" w:rsidP="00730CF0">
            <w:pPr>
              <w:pStyle w:val="TAL"/>
              <w:rPr>
                <w:lang w:eastAsia="ja-JP"/>
              </w:rPr>
            </w:pPr>
            <w:r w:rsidRPr="00FD0425">
              <w:t>9.2.3.5</w:t>
            </w:r>
          </w:p>
        </w:tc>
        <w:tc>
          <w:tcPr>
            <w:tcW w:w="2268" w:type="dxa"/>
          </w:tcPr>
          <w:p w14:paraId="4F40561B" w14:textId="77777777" w:rsidR="00730CF0" w:rsidRPr="00FD0425" w:rsidRDefault="00730CF0" w:rsidP="00730CF0">
            <w:pPr>
              <w:pStyle w:val="TAL"/>
              <w:rPr>
                <w:iCs/>
                <w:lang w:eastAsia="ja-JP"/>
              </w:rPr>
            </w:pPr>
          </w:p>
        </w:tc>
        <w:tc>
          <w:tcPr>
            <w:tcW w:w="1134" w:type="dxa"/>
          </w:tcPr>
          <w:p w14:paraId="72342C56" w14:textId="77777777" w:rsidR="00730CF0" w:rsidRPr="00730CF0" w:rsidRDefault="00730CF0" w:rsidP="009354E2">
            <w:pPr>
              <w:pStyle w:val="TAC"/>
              <w:rPr>
                <w:lang w:eastAsia="ja-JP"/>
              </w:rPr>
            </w:pPr>
            <w:r w:rsidRPr="009354E2">
              <w:rPr>
                <w:lang w:eastAsia="ja-JP"/>
              </w:rPr>
              <w:t>–</w:t>
            </w:r>
          </w:p>
        </w:tc>
        <w:tc>
          <w:tcPr>
            <w:tcW w:w="1134" w:type="dxa"/>
          </w:tcPr>
          <w:p w14:paraId="5695D9F9" w14:textId="77777777" w:rsidR="00730CF0" w:rsidRPr="00004997" w:rsidRDefault="00730CF0" w:rsidP="009354E2">
            <w:pPr>
              <w:pStyle w:val="TAC"/>
              <w:rPr>
                <w:lang w:eastAsia="ja-JP"/>
              </w:rPr>
            </w:pPr>
          </w:p>
        </w:tc>
      </w:tr>
      <w:tr w:rsidR="00730CF0" w:rsidRPr="00FD0425" w14:paraId="42D0DF23"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0CF0">
            <w:pPr>
              <w:pStyle w:val="TAL"/>
              <w:ind w:left="454"/>
              <w:rPr>
                <w:rFonts w:eastAsia="Batang"/>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0CF0">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0CF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0CF0">
            <w:pPr>
              <w:pStyle w:val="TAL"/>
            </w:pPr>
            <w:r w:rsidRPr="00FD0425">
              <w:t>9.2.3.79</w:t>
            </w:r>
          </w:p>
        </w:tc>
        <w:tc>
          <w:tcPr>
            <w:tcW w:w="226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0CF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9354E2">
            <w:pPr>
              <w:pStyle w:val="TAC"/>
              <w:rPr>
                <w:lang w:eastAsia="ja-JP"/>
              </w:rPr>
            </w:pPr>
          </w:p>
        </w:tc>
      </w:tr>
      <w:tr w:rsidR="00730CF0" w:rsidRPr="00FD0425" w14:paraId="03B8934A"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0CF0">
            <w:pPr>
              <w:pStyle w:val="TAL"/>
              <w:ind w:left="454"/>
              <w:rPr>
                <w:rFonts w:eastAsia="Batang"/>
                <w:lang w:eastAsia="ja-JP"/>
              </w:rPr>
            </w:pPr>
            <w:r w:rsidRPr="0090263D">
              <w:rPr>
                <w:rFonts w:eastAsia="Batang"/>
                <w:lang w:eastAsia="ja-JP"/>
              </w:rPr>
              <w:t>&gt;&gt;&gt;&gt;</w:t>
            </w:r>
            <w:r w:rsidRPr="007964B3">
              <w:t>TSC Traffic Characteristics</w:t>
            </w:r>
          </w:p>
        </w:tc>
        <w:tc>
          <w:tcPr>
            <w:tcW w:w="992"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0CF0">
            <w:pPr>
              <w:pStyle w:val="TAL"/>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0CF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0CF0">
            <w:pPr>
              <w:pStyle w:val="TAL"/>
            </w:pPr>
            <w:r>
              <w:rPr>
                <w:rFonts w:cs="Arial"/>
                <w:lang w:eastAsia="ja-JP"/>
              </w:rPr>
              <w:t>9.2.3.114</w:t>
            </w:r>
          </w:p>
        </w:tc>
        <w:tc>
          <w:tcPr>
            <w:tcW w:w="226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0CF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9354E2">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9354E2">
            <w:pPr>
              <w:pStyle w:val="TAC"/>
              <w:rPr>
                <w:iCs/>
                <w:lang w:eastAsia="ja-JP"/>
              </w:rPr>
            </w:pPr>
            <w:r w:rsidRPr="009354E2">
              <w:rPr>
                <w:rFonts w:eastAsia="Malgun Gothic"/>
              </w:rPr>
              <w:t>ignore</w:t>
            </w:r>
          </w:p>
        </w:tc>
      </w:tr>
      <w:tr w:rsidR="00730CF0" w:rsidRPr="00FD0425" w14:paraId="2D0F91A6"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9354E2">
            <w:pPr>
              <w:pStyle w:val="TAL"/>
              <w:ind w:left="227"/>
              <w:rPr>
                <w:rFonts w:eastAsia="Batang"/>
                <w:lang w:eastAsia="ja-JP"/>
              </w:rPr>
            </w:pPr>
            <w:r w:rsidRPr="00D46E63">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0CF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0CF0">
            <w:pPr>
              <w:pStyle w:val="TAL"/>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0CF0">
            <w:pPr>
              <w:pStyle w:val="TAL"/>
            </w:pPr>
          </w:p>
        </w:tc>
        <w:tc>
          <w:tcPr>
            <w:tcW w:w="226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0CF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9354E2">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9354E2">
            <w:pPr>
              <w:pStyle w:val="TAC"/>
              <w:rPr>
                <w:iCs/>
                <w:lang w:eastAsia="ja-JP"/>
              </w:rPr>
            </w:pPr>
            <w:r>
              <w:rPr>
                <w:rFonts w:eastAsia="Malgun Gothic"/>
              </w:rPr>
              <w:t>i</w:t>
            </w:r>
            <w:r w:rsidR="00730CF0" w:rsidRPr="009354E2">
              <w:rPr>
                <w:rFonts w:eastAsia="Malgun Gothic"/>
              </w:rPr>
              <w:t>gnore</w:t>
            </w:r>
          </w:p>
        </w:tc>
      </w:tr>
      <w:tr w:rsidR="00730CF0" w:rsidRPr="00FD0425" w14:paraId="5174CF48"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9354E2">
            <w:pPr>
              <w:pStyle w:val="TAL"/>
              <w:ind w:left="340"/>
              <w:rPr>
                <w:rFonts w:eastAsia="Batang"/>
                <w:lang w:eastAsia="ja-JP"/>
              </w:rPr>
            </w:pPr>
            <w:r w:rsidRPr="00D46E63">
              <w:rPr>
                <w:rFonts w:eastAsia="Batang"/>
                <w:b/>
                <w:lang w:eastAsia="ja-JP"/>
              </w:rPr>
              <w:t>&gt;&gt;&gt;Additional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0CF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0CF0">
            <w:pPr>
              <w:pStyle w:val="TAL"/>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0CF0">
            <w:pPr>
              <w:pStyle w:val="TAL"/>
            </w:pPr>
          </w:p>
        </w:tc>
        <w:tc>
          <w:tcPr>
            <w:tcW w:w="226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0CF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9354E2">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9354E2">
            <w:pPr>
              <w:pStyle w:val="TAC"/>
              <w:rPr>
                <w:iCs/>
                <w:lang w:eastAsia="ja-JP"/>
              </w:rPr>
            </w:pPr>
          </w:p>
        </w:tc>
      </w:tr>
      <w:tr w:rsidR="00730CF0" w:rsidRPr="00FD0425" w14:paraId="45D451D8"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0940E0DA" w14:textId="77777777" w:rsidR="00730CF0" w:rsidRPr="00FD0425" w:rsidRDefault="00730CF0" w:rsidP="00730CF0">
            <w:pPr>
              <w:pStyle w:val="TAL"/>
              <w:ind w:left="454"/>
              <w:rPr>
                <w:rFonts w:eastAsia="Batang"/>
                <w:lang w:eastAsia="ja-JP"/>
              </w:rPr>
            </w:pPr>
            <w:r w:rsidRPr="00D46E63">
              <w:rPr>
                <w:rFonts w:eastAsia="Batang"/>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18FEC558" w14:textId="77777777" w:rsidR="00730CF0" w:rsidRPr="00FD0425" w:rsidRDefault="00730CF0" w:rsidP="00730CF0">
            <w:pPr>
              <w:pStyle w:val="TAL"/>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00E572A6" w14:textId="77777777" w:rsidR="00730CF0" w:rsidRPr="00FD0425" w:rsidRDefault="00730CF0" w:rsidP="00730CF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D6C0E30" w14:textId="77777777" w:rsidR="00730CF0" w:rsidRPr="00FD0425" w:rsidRDefault="00730CF0" w:rsidP="00730CF0">
            <w:pPr>
              <w:pStyle w:val="TAL"/>
            </w:pPr>
            <w:r w:rsidRPr="00E67763">
              <w:rPr>
                <w:rFonts w:cs="Arial"/>
                <w:lang w:eastAsia="ja-JP"/>
              </w:rPr>
              <w:t>UP Transport Parameters 9.2.3.76</w:t>
            </w:r>
          </w:p>
        </w:tc>
        <w:tc>
          <w:tcPr>
            <w:tcW w:w="2268" w:type="dxa"/>
            <w:tcBorders>
              <w:top w:val="single" w:sz="4" w:space="0" w:color="auto"/>
              <w:left w:val="single" w:sz="4" w:space="0" w:color="auto"/>
              <w:bottom w:val="single" w:sz="4" w:space="0" w:color="auto"/>
              <w:right w:val="single" w:sz="4" w:space="0" w:color="auto"/>
            </w:tcBorders>
          </w:tcPr>
          <w:p w14:paraId="35693702" w14:textId="77777777" w:rsidR="00730CF0" w:rsidRPr="00FD0425" w:rsidRDefault="00730CF0" w:rsidP="00730CF0">
            <w:pPr>
              <w:pStyle w:val="TAL"/>
              <w:rPr>
                <w:iCs/>
                <w:lang w:eastAsia="ja-JP"/>
              </w:rPr>
            </w:pPr>
            <w:r w:rsidRPr="00E67763">
              <w:rPr>
                <w:rFonts w:eastAsia="Malgun Gothic"/>
              </w:rPr>
              <w:t>M-NG-RAN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20701894" w14:textId="77777777" w:rsidR="00730CF0" w:rsidRPr="00730CF0" w:rsidRDefault="00730CF0" w:rsidP="009354E2">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076B98DF" w14:textId="77777777" w:rsidR="00730CF0" w:rsidRPr="00004997" w:rsidRDefault="00730CF0" w:rsidP="009354E2">
            <w:pPr>
              <w:pStyle w:val="TAC"/>
              <w:rPr>
                <w:iCs/>
                <w:lang w:eastAsia="ja-JP"/>
              </w:rPr>
            </w:pPr>
          </w:p>
        </w:tc>
      </w:tr>
      <w:tr w:rsidR="00730CF0" w:rsidRPr="00FD0425" w14:paraId="1E82DCE3"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7D549319" w14:textId="77777777" w:rsidR="00730CF0" w:rsidRPr="00D46E63" w:rsidRDefault="00730CF0" w:rsidP="009354E2">
            <w:pPr>
              <w:pStyle w:val="TAL"/>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992" w:type="dxa"/>
            <w:tcBorders>
              <w:top w:val="single" w:sz="4" w:space="0" w:color="auto"/>
              <w:left w:val="single" w:sz="4" w:space="0" w:color="auto"/>
              <w:bottom w:val="single" w:sz="4" w:space="0" w:color="auto"/>
              <w:right w:val="single" w:sz="4" w:space="0" w:color="auto"/>
            </w:tcBorders>
          </w:tcPr>
          <w:p w14:paraId="309C18CC" w14:textId="77777777" w:rsidR="00730CF0" w:rsidRPr="00E67763" w:rsidRDefault="00730CF0" w:rsidP="00730CF0">
            <w:pPr>
              <w:pStyle w:val="TAL"/>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F70278B" w14:textId="77777777" w:rsidR="00730CF0" w:rsidRPr="00FD0425" w:rsidRDefault="00730CF0" w:rsidP="00730CF0">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CA9ECBE" w14:textId="77777777" w:rsidR="00730CF0" w:rsidRPr="00E67763" w:rsidRDefault="00730CF0" w:rsidP="00730CF0">
            <w:pPr>
              <w:pStyle w:val="TAL"/>
              <w:rPr>
                <w:rFonts w:cs="Arial"/>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5DEC0891" w14:textId="77777777" w:rsidR="00730CF0" w:rsidRPr="00E67763" w:rsidRDefault="00730CF0" w:rsidP="00730CF0">
            <w:pPr>
              <w:pStyle w:val="TAL"/>
              <w:rPr>
                <w:rFonts w:eastAsia="Malgun Gothic"/>
              </w:rPr>
            </w:pPr>
          </w:p>
        </w:tc>
        <w:tc>
          <w:tcPr>
            <w:tcW w:w="1134" w:type="dxa"/>
            <w:tcBorders>
              <w:top w:val="single" w:sz="4" w:space="0" w:color="auto"/>
              <w:left w:val="single" w:sz="4" w:space="0" w:color="auto"/>
              <w:bottom w:val="single" w:sz="4" w:space="0" w:color="auto"/>
              <w:right w:val="single" w:sz="4" w:space="0" w:color="auto"/>
            </w:tcBorders>
          </w:tcPr>
          <w:p w14:paraId="431190D2" w14:textId="77777777" w:rsidR="00730CF0" w:rsidRPr="00730CF0" w:rsidRDefault="00282EC2" w:rsidP="009354E2">
            <w:pPr>
              <w:pStyle w:val="TAC"/>
              <w:rPr>
                <w:rFonts w:eastAsia="Malgun Gothic"/>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13EDA295" w14:textId="77777777" w:rsidR="00730CF0" w:rsidRPr="00004997" w:rsidRDefault="00282EC2" w:rsidP="009354E2">
            <w:pPr>
              <w:pStyle w:val="TAC"/>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F02090"/>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blPrEx>
          <w:tblCellMar>
            <w:top w:w="0" w:type="dxa"/>
            <w:bottom w:w="0" w:type="dxa"/>
          </w:tblCellMar>
        </w:tblPrEx>
        <w:tc>
          <w:tcPr>
            <w:tcW w:w="3528" w:type="dxa"/>
          </w:tcPr>
          <w:p w14:paraId="21780F77" w14:textId="77777777" w:rsidR="00F02090" w:rsidRPr="00FD0425" w:rsidRDefault="00F02090" w:rsidP="00694C97">
            <w:pPr>
              <w:pStyle w:val="TAH"/>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65EFF5F7" w14:textId="77777777" w:rsidTr="00694C97">
        <w:tblPrEx>
          <w:tblCellMar>
            <w:top w:w="0" w:type="dxa"/>
            <w:bottom w:w="0" w:type="dxa"/>
          </w:tblCellMar>
        </w:tblPrEx>
        <w:tc>
          <w:tcPr>
            <w:tcW w:w="3528" w:type="dxa"/>
          </w:tcPr>
          <w:p w14:paraId="1B642E66" w14:textId="77777777" w:rsidR="00F02090" w:rsidRPr="00FD0425" w:rsidRDefault="00F02090" w:rsidP="00694C97">
            <w:pPr>
              <w:pStyle w:val="TAL"/>
              <w:rPr>
                <w:rFonts w:cs="Arial"/>
                <w:lang w:eastAsia="ja-JP"/>
              </w:rPr>
            </w:pPr>
            <w:r w:rsidRPr="00FD0425">
              <w:rPr>
                <w:lang w:eastAsia="ja-JP"/>
              </w:rPr>
              <w:t>maxnoofDRBs</w:t>
            </w:r>
          </w:p>
        </w:tc>
        <w:tc>
          <w:tcPr>
            <w:tcW w:w="6111" w:type="dxa"/>
          </w:tcPr>
          <w:p w14:paraId="6D54B6A6" w14:textId="77777777" w:rsidR="00F02090" w:rsidRPr="00FD0425" w:rsidRDefault="00F02090" w:rsidP="00694C97">
            <w:pPr>
              <w:pStyle w:val="TAL"/>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blPrEx>
          <w:tblCellMar>
            <w:top w:w="0" w:type="dxa"/>
            <w:bottom w:w="0" w:type="dxa"/>
          </w:tblCellMar>
        </w:tblPrEx>
        <w:tc>
          <w:tcPr>
            <w:tcW w:w="3528" w:type="dxa"/>
          </w:tcPr>
          <w:p w14:paraId="41BBE1B7" w14:textId="77777777" w:rsidR="00F02090" w:rsidRPr="00FD0425" w:rsidRDefault="00F02090" w:rsidP="00694C97">
            <w:pPr>
              <w:pStyle w:val="TAL"/>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694C97">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blPrEx>
          <w:tblCellMar>
            <w:top w:w="0" w:type="dxa"/>
            <w:bottom w:w="0" w:type="dxa"/>
          </w:tblCellMar>
        </w:tblPrEx>
        <w:tc>
          <w:tcPr>
            <w:tcW w:w="3528" w:type="dxa"/>
          </w:tcPr>
          <w:p w14:paraId="3995CCF8" w14:textId="77777777" w:rsidR="0097209E" w:rsidRPr="00FD0425" w:rsidRDefault="0097209E" w:rsidP="0097209E">
            <w:pPr>
              <w:pStyle w:val="TAL"/>
              <w:rPr>
                <w:lang w:eastAsia="ja-JP"/>
              </w:rPr>
            </w:pPr>
            <w:r w:rsidRPr="008B72FB">
              <w:rPr>
                <w:lang w:eastAsia="ja-JP"/>
              </w:rPr>
              <w:t>maxnoofAdditionalPDCPDuplicationTNL</w:t>
            </w:r>
          </w:p>
        </w:tc>
        <w:tc>
          <w:tcPr>
            <w:tcW w:w="6111" w:type="dxa"/>
          </w:tcPr>
          <w:p w14:paraId="42E51764" w14:textId="77777777" w:rsidR="0097209E" w:rsidRPr="00FD0425" w:rsidRDefault="0097209E" w:rsidP="0097209E">
            <w:pPr>
              <w:pStyle w:val="TAL"/>
              <w:rPr>
                <w:lang w:eastAsia="ja-JP"/>
              </w:rPr>
            </w:pPr>
            <w:r>
              <w:rPr>
                <w:lang w:eastAsia="ja-JP"/>
              </w:rPr>
              <w:t>Maximum no. of additional PDCP Duplication TNL. Value is 2.</w:t>
            </w:r>
          </w:p>
        </w:tc>
      </w:tr>
    </w:tbl>
    <w:p w14:paraId="6743EAFD" w14:textId="77777777" w:rsidR="00F02090" w:rsidRPr="00FD0425" w:rsidRDefault="00F02090" w:rsidP="00F02090"/>
    <w:p w14:paraId="339ADC27" w14:textId="77777777" w:rsidR="00F02090" w:rsidRPr="00FD0425" w:rsidRDefault="00F02090" w:rsidP="00F02090">
      <w:pPr>
        <w:pStyle w:val="Heading4"/>
      </w:pPr>
      <w:bookmarkStart w:id="4498" w:name="_Toc20955244"/>
      <w:bookmarkStart w:id="4499" w:name="_Toc29991441"/>
      <w:bookmarkStart w:id="4500" w:name="_Toc36555841"/>
      <w:bookmarkStart w:id="4501" w:name="_Toc44497561"/>
      <w:bookmarkStart w:id="4502" w:name="_Toc45107949"/>
      <w:bookmarkStart w:id="4503" w:name="_Toc45901569"/>
      <w:bookmarkStart w:id="4504" w:name="_Toc51850648"/>
      <w:bookmarkStart w:id="4505" w:name="_Toc56693651"/>
      <w:bookmarkStart w:id="4506" w:name="_Toc64447194"/>
      <w:bookmarkStart w:id="4507" w:name="_Toc66286688"/>
      <w:bookmarkStart w:id="4508" w:name="_Toc74151383"/>
      <w:bookmarkStart w:id="4509" w:name="_Toc88653855"/>
      <w:bookmarkStart w:id="4510" w:name="_Toc97904211"/>
      <w:bookmarkStart w:id="4511" w:name="_Toc105175252"/>
      <w:bookmarkStart w:id="4512" w:name="_Toc113826282"/>
      <w:bookmarkStart w:id="4513" w:name="_Toc120032408"/>
      <w:r w:rsidRPr="00FD0425">
        <w:t>9.2.1.8</w:t>
      </w:r>
      <w:r w:rsidRPr="00FD0425">
        <w:tab/>
        <w:t>PDU Session Resource Setup Response Info – MN terminated</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6FCA1C1" w14:textId="77777777" w:rsidR="00F02090" w:rsidRPr="00FD0425" w:rsidRDefault="00F02090" w:rsidP="00F02090">
      <w:r w:rsidRPr="00FD0425">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6B2C9C" w:rsidRPr="00FD0425" w14:paraId="37159572" w14:textId="77777777" w:rsidTr="00216DC6">
        <w:tblPrEx>
          <w:tblCellMar>
            <w:top w:w="0" w:type="dxa"/>
            <w:bottom w:w="0" w:type="dxa"/>
          </w:tblCellMar>
        </w:tblPrEx>
        <w:tc>
          <w:tcPr>
            <w:tcW w:w="2153" w:type="dxa"/>
          </w:tcPr>
          <w:p w14:paraId="34D63DEF" w14:textId="77777777" w:rsidR="006B2C9C" w:rsidRPr="00FD0425" w:rsidRDefault="006B2C9C" w:rsidP="006B2C9C">
            <w:pPr>
              <w:pStyle w:val="TAH"/>
              <w:rPr>
                <w:lang w:eastAsia="ja-JP"/>
              </w:rPr>
            </w:pPr>
            <w:r w:rsidRPr="00FD0425">
              <w:rPr>
                <w:lang w:eastAsia="ja-JP"/>
              </w:rPr>
              <w:t>IE/Group Name</w:t>
            </w:r>
          </w:p>
        </w:tc>
        <w:tc>
          <w:tcPr>
            <w:tcW w:w="1134" w:type="dxa"/>
          </w:tcPr>
          <w:p w14:paraId="1A12C4FB" w14:textId="77777777" w:rsidR="006B2C9C" w:rsidRPr="00FD0425" w:rsidRDefault="006B2C9C" w:rsidP="006B2C9C">
            <w:pPr>
              <w:pStyle w:val="TAH"/>
              <w:rPr>
                <w:lang w:eastAsia="ja-JP"/>
              </w:rPr>
            </w:pPr>
            <w:r w:rsidRPr="00FD0425">
              <w:rPr>
                <w:lang w:eastAsia="ja-JP"/>
              </w:rPr>
              <w:t>Presence</w:t>
            </w:r>
          </w:p>
        </w:tc>
        <w:tc>
          <w:tcPr>
            <w:tcW w:w="1134" w:type="dxa"/>
          </w:tcPr>
          <w:p w14:paraId="5D1B8BC7" w14:textId="77777777" w:rsidR="006B2C9C" w:rsidRPr="00FD0425" w:rsidRDefault="006B2C9C" w:rsidP="006B2C9C">
            <w:pPr>
              <w:pStyle w:val="TAH"/>
              <w:rPr>
                <w:lang w:eastAsia="ja-JP"/>
              </w:rPr>
            </w:pPr>
            <w:r w:rsidRPr="00FD0425">
              <w:rPr>
                <w:lang w:eastAsia="ja-JP"/>
              </w:rPr>
              <w:t>Range</w:t>
            </w:r>
          </w:p>
        </w:tc>
        <w:tc>
          <w:tcPr>
            <w:tcW w:w="1276" w:type="dxa"/>
          </w:tcPr>
          <w:p w14:paraId="04CE2CC9" w14:textId="77777777" w:rsidR="006B2C9C" w:rsidRPr="00FD0425" w:rsidRDefault="006B2C9C" w:rsidP="006B2C9C">
            <w:pPr>
              <w:pStyle w:val="TAH"/>
              <w:rPr>
                <w:lang w:eastAsia="ja-JP"/>
              </w:rPr>
            </w:pPr>
            <w:r w:rsidRPr="00FD0425">
              <w:rPr>
                <w:lang w:eastAsia="ja-JP"/>
              </w:rPr>
              <w:t>IE type and reference</w:t>
            </w:r>
          </w:p>
        </w:tc>
        <w:tc>
          <w:tcPr>
            <w:tcW w:w="1984" w:type="dxa"/>
          </w:tcPr>
          <w:p w14:paraId="7498C62D" w14:textId="77777777" w:rsidR="006B2C9C" w:rsidRPr="00FD0425" w:rsidRDefault="006B2C9C" w:rsidP="006B2C9C">
            <w:pPr>
              <w:pStyle w:val="TAH"/>
              <w:rPr>
                <w:lang w:eastAsia="ja-JP"/>
              </w:rPr>
            </w:pPr>
            <w:r w:rsidRPr="00FD0425">
              <w:rPr>
                <w:lang w:eastAsia="ja-JP"/>
              </w:rPr>
              <w:t>Semantics description</w:t>
            </w:r>
          </w:p>
        </w:tc>
        <w:tc>
          <w:tcPr>
            <w:tcW w:w="1134" w:type="dxa"/>
          </w:tcPr>
          <w:p w14:paraId="23F79E2A" w14:textId="77777777" w:rsidR="006B2C9C" w:rsidRPr="00FD0425" w:rsidRDefault="006B2C9C" w:rsidP="006B2C9C">
            <w:pPr>
              <w:pStyle w:val="TAH"/>
              <w:rPr>
                <w:lang w:eastAsia="ja-JP"/>
              </w:rPr>
            </w:pPr>
            <w:r w:rsidRPr="00FD0425">
              <w:rPr>
                <w:lang w:eastAsia="ja-JP"/>
              </w:rPr>
              <w:t>Criticality</w:t>
            </w:r>
          </w:p>
        </w:tc>
        <w:tc>
          <w:tcPr>
            <w:tcW w:w="1134" w:type="dxa"/>
          </w:tcPr>
          <w:p w14:paraId="6D7B87CC" w14:textId="77777777" w:rsidR="006B2C9C" w:rsidRPr="00FD0425" w:rsidRDefault="006B2C9C" w:rsidP="006B2C9C">
            <w:pPr>
              <w:pStyle w:val="TAH"/>
              <w:rPr>
                <w:lang w:eastAsia="ja-JP"/>
              </w:rPr>
            </w:pPr>
            <w:r w:rsidRPr="00FD0425">
              <w:rPr>
                <w:lang w:eastAsia="ja-JP"/>
              </w:rPr>
              <w:t>Assigned Criticality</w:t>
            </w:r>
          </w:p>
        </w:tc>
      </w:tr>
      <w:tr w:rsidR="006B2C9C" w:rsidRPr="00FD0425" w14:paraId="3679B6B4" w14:textId="77777777" w:rsidTr="00216DC6">
        <w:tblPrEx>
          <w:tblCellMar>
            <w:top w:w="0" w:type="dxa"/>
            <w:bottom w:w="0" w:type="dxa"/>
          </w:tblCellMar>
        </w:tblPrEx>
        <w:tc>
          <w:tcPr>
            <w:tcW w:w="2153" w:type="dxa"/>
          </w:tcPr>
          <w:p w14:paraId="52130576" w14:textId="77777777" w:rsidR="006B2C9C" w:rsidRPr="00FD0425" w:rsidRDefault="006B2C9C" w:rsidP="006B2C9C">
            <w:pPr>
              <w:pStyle w:val="TAL"/>
              <w:rPr>
                <w:b/>
                <w:lang w:eastAsia="ja-JP"/>
              </w:rPr>
            </w:pPr>
            <w:r w:rsidRPr="00FD0425">
              <w:rPr>
                <w:b/>
                <w:lang w:eastAsia="ja-JP"/>
              </w:rPr>
              <w:t>DRBs Admitted List</w:t>
            </w:r>
          </w:p>
        </w:tc>
        <w:tc>
          <w:tcPr>
            <w:tcW w:w="1134" w:type="dxa"/>
          </w:tcPr>
          <w:p w14:paraId="3EC571E9" w14:textId="77777777" w:rsidR="006B2C9C" w:rsidRPr="00FD0425" w:rsidRDefault="006B2C9C" w:rsidP="006B2C9C">
            <w:pPr>
              <w:pStyle w:val="TAL"/>
              <w:rPr>
                <w:rFonts w:eastAsia="Batang"/>
                <w:lang w:eastAsia="ja-JP"/>
              </w:rPr>
            </w:pPr>
          </w:p>
        </w:tc>
        <w:tc>
          <w:tcPr>
            <w:tcW w:w="1134" w:type="dxa"/>
          </w:tcPr>
          <w:p w14:paraId="37AFBCA8" w14:textId="77777777" w:rsidR="006B2C9C" w:rsidRPr="00FD0425" w:rsidRDefault="006B2C9C" w:rsidP="006B2C9C">
            <w:pPr>
              <w:pStyle w:val="TAL"/>
              <w:rPr>
                <w:bCs/>
                <w:i/>
                <w:szCs w:val="18"/>
                <w:lang w:eastAsia="ja-JP"/>
              </w:rPr>
            </w:pPr>
            <w:r w:rsidRPr="00FD0425">
              <w:rPr>
                <w:bCs/>
                <w:i/>
                <w:szCs w:val="18"/>
                <w:lang w:eastAsia="ja-JP"/>
              </w:rPr>
              <w:t>1</w:t>
            </w:r>
          </w:p>
        </w:tc>
        <w:tc>
          <w:tcPr>
            <w:tcW w:w="1276" w:type="dxa"/>
          </w:tcPr>
          <w:p w14:paraId="6BE537AB" w14:textId="77777777" w:rsidR="006B2C9C" w:rsidRPr="00FD0425" w:rsidRDefault="006B2C9C" w:rsidP="006B2C9C">
            <w:pPr>
              <w:pStyle w:val="TAL"/>
              <w:rPr>
                <w:lang w:eastAsia="ja-JP"/>
              </w:rPr>
            </w:pPr>
          </w:p>
        </w:tc>
        <w:tc>
          <w:tcPr>
            <w:tcW w:w="1984" w:type="dxa"/>
          </w:tcPr>
          <w:p w14:paraId="539595A1" w14:textId="77777777" w:rsidR="006B2C9C" w:rsidRPr="00FD0425" w:rsidRDefault="006B2C9C" w:rsidP="006B2C9C">
            <w:pPr>
              <w:pStyle w:val="TAL"/>
              <w:rPr>
                <w:iCs/>
                <w:lang w:eastAsia="ja-JP"/>
              </w:rPr>
            </w:pPr>
          </w:p>
        </w:tc>
        <w:tc>
          <w:tcPr>
            <w:tcW w:w="1134" w:type="dxa"/>
          </w:tcPr>
          <w:p w14:paraId="2C9A1ABB" w14:textId="77777777" w:rsidR="006B2C9C" w:rsidRPr="00FD0425" w:rsidRDefault="006B2C9C" w:rsidP="00216DC6">
            <w:pPr>
              <w:pStyle w:val="TAC"/>
              <w:rPr>
                <w:lang w:eastAsia="ja-JP"/>
              </w:rPr>
            </w:pPr>
            <w:r w:rsidRPr="00FD0425">
              <w:rPr>
                <w:lang w:eastAsia="ja-JP"/>
              </w:rPr>
              <w:t>–</w:t>
            </w:r>
          </w:p>
        </w:tc>
        <w:tc>
          <w:tcPr>
            <w:tcW w:w="1134" w:type="dxa"/>
          </w:tcPr>
          <w:p w14:paraId="2F003839" w14:textId="77777777" w:rsidR="006B2C9C" w:rsidRPr="00FD0425" w:rsidRDefault="006B2C9C" w:rsidP="00216DC6">
            <w:pPr>
              <w:pStyle w:val="TAC"/>
              <w:rPr>
                <w:lang w:eastAsia="ja-JP"/>
              </w:rPr>
            </w:pPr>
          </w:p>
        </w:tc>
      </w:tr>
      <w:tr w:rsidR="006B2C9C" w:rsidRPr="00FD0425" w14:paraId="4B0D57A1" w14:textId="77777777" w:rsidTr="00216DC6">
        <w:tblPrEx>
          <w:tblCellMar>
            <w:top w:w="0" w:type="dxa"/>
            <w:bottom w:w="0" w:type="dxa"/>
          </w:tblCellMar>
        </w:tblPrEx>
        <w:tc>
          <w:tcPr>
            <w:tcW w:w="2153" w:type="dxa"/>
          </w:tcPr>
          <w:p w14:paraId="7662E29E" w14:textId="77777777" w:rsidR="006B2C9C" w:rsidRPr="00FD0425" w:rsidRDefault="006B2C9C" w:rsidP="006B2C9C">
            <w:pPr>
              <w:pStyle w:val="TAL"/>
              <w:ind w:left="113"/>
              <w:rPr>
                <w:b/>
                <w:lang w:eastAsia="ja-JP"/>
              </w:rPr>
            </w:pPr>
            <w:r w:rsidRPr="00FD0425">
              <w:rPr>
                <w:b/>
                <w:lang w:eastAsia="ja-JP"/>
              </w:rPr>
              <w:t>&gt;DRBs Admitted Item</w:t>
            </w:r>
          </w:p>
        </w:tc>
        <w:tc>
          <w:tcPr>
            <w:tcW w:w="1134" w:type="dxa"/>
          </w:tcPr>
          <w:p w14:paraId="4A9CAF53" w14:textId="77777777" w:rsidR="006B2C9C" w:rsidRPr="00FD0425" w:rsidRDefault="006B2C9C" w:rsidP="006B2C9C">
            <w:pPr>
              <w:pStyle w:val="TAL"/>
              <w:rPr>
                <w:rFonts w:eastAsia="Batang"/>
                <w:lang w:eastAsia="ja-JP"/>
              </w:rPr>
            </w:pPr>
          </w:p>
        </w:tc>
        <w:tc>
          <w:tcPr>
            <w:tcW w:w="1134" w:type="dxa"/>
          </w:tcPr>
          <w:p w14:paraId="77FEDA97" w14:textId="77777777" w:rsidR="006B2C9C" w:rsidRPr="00FD0425" w:rsidRDefault="006B2C9C" w:rsidP="006B2C9C">
            <w:pPr>
              <w:pStyle w:val="TAL"/>
              <w:rPr>
                <w:bCs/>
                <w:i/>
                <w:szCs w:val="18"/>
                <w:lang w:eastAsia="ja-JP"/>
              </w:rPr>
            </w:pPr>
            <w:r w:rsidRPr="00FD0425">
              <w:rPr>
                <w:bCs/>
                <w:i/>
                <w:szCs w:val="18"/>
                <w:lang w:eastAsia="ja-JP"/>
              </w:rPr>
              <w:t>1 .. &lt;maxnoofDRBs&gt;</w:t>
            </w:r>
          </w:p>
        </w:tc>
        <w:tc>
          <w:tcPr>
            <w:tcW w:w="1276" w:type="dxa"/>
          </w:tcPr>
          <w:p w14:paraId="0714D216" w14:textId="77777777" w:rsidR="006B2C9C" w:rsidRPr="00FD0425" w:rsidRDefault="006B2C9C" w:rsidP="006B2C9C">
            <w:pPr>
              <w:pStyle w:val="TAL"/>
              <w:rPr>
                <w:lang w:eastAsia="ja-JP"/>
              </w:rPr>
            </w:pPr>
          </w:p>
        </w:tc>
        <w:tc>
          <w:tcPr>
            <w:tcW w:w="1984" w:type="dxa"/>
          </w:tcPr>
          <w:p w14:paraId="44CC59F4" w14:textId="77777777" w:rsidR="006B2C9C" w:rsidRPr="00FD0425" w:rsidRDefault="006B2C9C" w:rsidP="006B2C9C">
            <w:pPr>
              <w:pStyle w:val="TAL"/>
              <w:rPr>
                <w:iCs/>
                <w:lang w:eastAsia="ja-JP"/>
              </w:rPr>
            </w:pPr>
          </w:p>
        </w:tc>
        <w:tc>
          <w:tcPr>
            <w:tcW w:w="1134" w:type="dxa"/>
          </w:tcPr>
          <w:p w14:paraId="6EA3B5D0" w14:textId="77777777" w:rsidR="006B2C9C" w:rsidRPr="00FD0425" w:rsidRDefault="006B2C9C" w:rsidP="00216DC6">
            <w:pPr>
              <w:pStyle w:val="TAC"/>
              <w:rPr>
                <w:lang w:eastAsia="ja-JP"/>
              </w:rPr>
            </w:pPr>
            <w:r w:rsidRPr="00FD0425">
              <w:rPr>
                <w:lang w:eastAsia="ja-JP"/>
              </w:rPr>
              <w:t>–</w:t>
            </w:r>
          </w:p>
        </w:tc>
        <w:tc>
          <w:tcPr>
            <w:tcW w:w="1134" w:type="dxa"/>
          </w:tcPr>
          <w:p w14:paraId="1982D40B" w14:textId="77777777" w:rsidR="006B2C9C" w:rsidRPr="00FD0425" w:rsidRDefault="006B2C9C" w:rsidP="00216DC6">
            <w:pPr>
              <w:pStyle w:val="TAC"/>
              <w:rPr>
                <w:lang w:eastAsia="ja-JP"/>
              </w:rPr>
            </w:pPr>
          </w:p>
        </w:tc>
      </w:tr>
      <w:tr w:rsidR="006B2C9C" w:rsidRPr="00FD0425" w14:paraId="255FF17F" w14:textId="77777777" w:rsidTr="00216DC6">
        <w:tblPrEx>
          <w:tblCellMar>
            <w:top w:w="0" w:type="dxa"/>
            <w:bottom w:w="0" w:type="dxa"/>
          </w:tblCellMar>
        </w:tblPrEx>
        <w:tc>
          <w:tcPr>
            <w:tcW w:w="2153" w:type="dxa"/>
          </w:tcPr>
          <w:p w14:paraId="59E786B7" w14:textId="77777777" w:rsidR="006B2C9C" w:rsidRPr="00FD0425" w:rsidRDefault="006B2C9C" w:rsidP="006B2C9C">
            <w:pPr>
              <w:pStyle w:val="TAL"/>
              <w:ind w:left="227"/>
              <w:rPr>
                <w:lang w:eastAsia="ja-JP"/>
              </w:rPr>
            </w:pPr>
            <w:r w:rsidRPr="00FD0425">
              <w:rPr>
                <w:lang w:eastAsia="ja-JP"/>
              </w:rPr>
              <w:t>&gt;&gt;DRB ID</w:t>
            </w:r>
          </w:p>
        </w:tc>
        <w:tc>
          <w:tcPr>
            <w:tcW w:w="1134" w:type="dxa"/>
          </w:tcPr>
          <w:p w14:paraId="22280268" w14:textId="77777777" w:rsidR="006B2C9C" w:rsidRPr="00FD0425" w:rsidRDefault="006B2C9C" w:rsidP="006B2C9C">
            <w:pPr>
              <w:pStyle w:val="TAL"/>
              <w:rPr>
                <w:rFonts w:eastAsia="Batang"/>
                <w:lang w:eastAsia="ja-JP"/>
              </w:rPr>
            </w:pPr>
            <w:r w:rsidRPr="00FD0425">
              <w:rPr>
                <w:rFonts w:eastAsia="Batang"/>
                <w:lang w:eastAsia="ja-JP"/>
              </w:rPr>
              <w:t>M</w:t>
            </w:r>
          </w:p>
        </w:tc>
        <w:tc>
          <w:tcPr>
            <w:tcW w:w="1134" w:type="dxa"/>
          </w:tcPr>
          <w:p w14:paraId="73F12725" w14:textId="77777777" w:rsidR="006B2C9C" w:rsidRPr="00FD0425" w:rsidRDefault="006B2C9C" w:rsidP="006B2C9C">
            <w:pPr>
              <w:pStyle w:val="TAL"/>
              <w:rPr>
                <w:bCs/>
                <w:i/>
                <w:szCs w:val="18"/>
                <w:lang w:eastAsia="ja-JP"/>
              </w:rPr>
            </w:pPr>
          </w:p>
        </w:tc>
        <w:tc>
          <w:tcPr>
            <w:tcW w:w="1276" w:type="dxa"/>
          </w:tcPr>
          <w:p w14:paraId="0577AEB5" w14:textId="77777777" w:rsidR="006B2C9C" w:rsidRPr="00FD0425" w:rsidRDefault="006B2C9C" w:rsidP="006B2C9C">
            <w:pPr>
              <w:pStyle w:val="TAL"/>
              <w:rPr>
                <w:lang w:eastAsia="ja-JP"/>
              </w:rPr>
            </w:pPr>
            <w:r w:rsidRPr="00FD0425">
              <w:rPr>
                <w:lang w:eastAsia="ja-JP"/>
              </w:rPr>
              <w:t>9.2.3.33</w:t>
            </w:r>
          </w:p>
        </w:tc>
        <w:tc>
          <w:tcPr>
            <w:tcW w:w="1984" w:type="dxa"/>
          </w:tcPr>
          <w:p w14:paraId="5B75F765" w14:textId="77777777" w:rsidR="006B2C9C" w:rsidRPr="00FD0425" w:rsidRDefault="006B2C9C" w:rsidP="006B2C9C">
            <w:pPr>
              <w:pStyle w:val="TAL"/>
              <w:rPr>
                <w:iCs/>
                <w:lang w:eastAsia="ja-JP"/>
              </w:rPr>
            </w:pPr>
          </w:p>
        </w:tc>
        <w:tc>
          <w:tcPr>
            <w:tcW w:w="1134" w:type="dxa"/>
          </w:tcPr>
          <w:p w14:paraId="57A0CCE2" w14:textId="77777777" w:rsidR="006B2C9C" w:rsidRPr="00FD0425" w:rsidRDefault="006B2C9C" w:rsidP="00216DC6">
            <w:pPr>
              <w:pStyle w:val="TAC"/>
              <w:rPr>
                <w:lang w:eastAsia="ja-JP"/>
              </w:rPr>
            </w:pPr>
            <w:r w:rsidRPr="00FD0425">
              <w:rPr>
                <w:lang w:eastAsia="ja-JP"/>
              </w:rPr>
              <w:t>–</w:t>
            </w:r>
          </w:p>
        </w:tc>
        <w:tc>
          <w:tcPr>
            <w:tcW w:w="1134" w:type="dxa"/>
          </w:tcPr>
          <w:p w14:paraId="4EE0E938" w14:textId="77777777" w:rsidR="006B2C9C" w:rsidRPr="00FD0425" w:rsidRDefault="006B2C9C" w:rsidP="00216DC6">
            <w:pPr>
              <w:pStyle w:val="TAC"/>
              <w:rPr>
                <w:lang w:eastAsia="ja-JP"/>
              </w:rPr>
            </w:pPr>
          </w:p>
        </w:tc>
      </w:tr>
      <w:tr w:rsidR="006B2C9C" w:rsidRPr="00FD0425" w14:paraId="30AEC05F" w14:textId="77777777" w:rsidTr="00216DC6">
        <w:tblPrEx>
          <w:tblCellMar>
            <w:top w:w="0" w:type="dxa"/>
            <w:bottom w:w="0" w:type="dxa"/>
          </w:tblCellMar>
        </w:tblPrEx>
        <w:tc>
          <w:tcPr>
            <w:tcW w:w="2153" w:type="dxa"/>
          </w:tcPr>
          <w:p w14:paraId="6CC05B0B" w14:textId="77777777" w:rsidR="006B2C9C" w:rsidRPr="00FD0425" w:rsidRDefault="006B2C9C" w:rsidP="006B2C9C">
            <w:pPr>
              <w:pStyle w:val="TAL"/>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2A71A0E5" w14:textId="77777777" w:rsidR="006B2C9C" w:rsidRPr="00FD0425" w:rsidRDefault="006B2C9C" w:rsidP="006B2C9C">
            <w:pPr>
              <w:pStyle w:val="TAL"/>
              <w:rPr>
                <w:rFonts w:eastAsia="Batang"/>
                <w:lang w:eastAsia="ja-JP"/>
              </w:rPr>
            </w:pPr>
            <w:r w:rsidRPr="00FD0425">
              <w:rPr>
                <w:rFonts w:eastAsia="Batang"/>
                <w:lang w:eastAsia="ja-JP"/>
              </w:rPr>
              <w:t>M</w:t>
            </w:r>
          </w:p>
        </w:tc>
        <w:tc>
          <w:tcPr>
            <w:tcW w:w="1134" w:type="dxa"/>
          </w:tcPr>
          <w:p w14:paraId="64363A3F" w14:textId="77777777" w:rsidR="006B2C9C" w:rsidRPr="00FD0425" w:rsidRDefault="006B2C9C" w:rsidP="006B2C9C">
            <w:pPr>
              <w:pStyle w:val="TAL"/>
              <w:rPr>
                <w:bCs/>
                <w:i/>
                <w:szCs w:val="18"/>
                <w:lang w:eastAsia="ja-JP"/>
              </w:rPr>
            </w:pPr>
          </w:p>
        </w:tc>
        <w:tc>
          <w:tcPr>
            <w:tcW w:w="1276" w:type="dxa"/>
          </w:tcPr>
          <w:p w14:paraId="0F65608D" w14:textId="77777777" w:rsidR="006B2C9C" w:rsidRPr="00FD0425" w:rsidRDefault="006B2C9C" w:rsidP="006B2C9C">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984" w:type="dxa"/>
          </w:tcPr>
          <w:p w14:paraId="3F35B6A6" w14:textId="77777777" w:rsidR="006B2C9C" w:rsidRPr="00FD0425" w:rsidRDefault="006B2C9C" w:rsidP="006B2C9C">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0AACC557" w14:textId="77777777" w:rsidR="006B2C9C" w:rsidRPr="00FD0425" w:rsidRDefault="006B2C9C" w:rsidP="00216DC6">
            <w:pPr>
              <w:pStyle w:val="TAC"/>
              <w:rPr>
                <w:lang w:eastAsia="ja-JP"/>
              </w:rPr>
            </w:pPr>
            <w:r w:rsidRPr="00FD0425">
              <w:rPr>
                <w:lang w:eastAsia="ja-JP"/>
              </w:rPr>
              <w:t>–</w:t>
            </w:r>
          </w:p>
        </w:tc>
        <w:tc>
          <w:tcPr>
            <w:tcW w:w="1134" w:type="dxa"/>
          </w:tcPr>
          <w:p w14:paraId="211B5594" w14:textId="77777777" w:rsidR="006B2C9C" w:rsidRPr="00FD0425" w:rsidRDefault="006B2C9C" w:rsidP="00216DC6">
            <w:pPr>
              <w:pStyle w:val="TAC"/>
              <w:rPr>
                <w:lang w:eastAsia="ja-JP"/>
              </w:rPr>
            </w:pPr>
          </w:p>
        </w:tc>
      </w:tr>
      <w:tr w:rsidR="006B2C9C" w:rsidRPr="00FD0425" w14:paraId="3245B3C9" w14:textId="77777777" w:rsidTr="00216DC6">
        <w:tblPrEx>
          <w:tblCellMar>
            <w:top w:w="0" w:type="dxa"/>
            <w:bottom w:w="0" w:type="dxa"/>
          </w:tblCellMar>
        </w:tblPrEx>
        <w:tc>
          <w:tcPr>
            <w:tcW w:w="2153" w:type="dxa"/>
          </w:tcPr>
          <w:p w14:paraId="3B16B96E" w14:textId="77777777" w:rsidR="006B2C9C" w:rsidRPr="00FD0425" w:rsidRDefault="006B2C9C" w:rsidP="006B2C9C">
            <w:pPr>
              <w:pStyle w:val="TAL"/>
              <w:ind w:left="227"/>
              <w:rPr>
                <w:lang w:eastAsia="ja-JP"/>
              </w:rPr>
            </w:pPr>
            <w:r w:rsidRPr="00FD0425">
              <w:rPr>
                <w:lang w:eastAsia="ja-JP"/>
              </w:rPr>
              <w:t>&gt;&gt;secondary SN DL SCG UP TNL Information</w:t>
            </w:r>
          </w:p>
        </w:tc>
        <w:tc>
          <w:tcPr>
            <w:tcW w:w="1134" w:type="dxa"/>
          </w:tcPr>
          <w:p w14:paraId="71D47E49" w14:textId="77777777" w:rsidR="006B2C9C" w:rsidRPr="00FD0425" w:rsidRDefault="006B2C9C" w:rsidP="006B2C9C">
            <w:pPr>
              <w:pStyle w:val="TAL"/>
              <w:rPr>
                <w:rFonts w:eastAsia="Batang"/>
                <w:lang w:eastAsia="ja-JP"/>
              </w:rPr>
            </w:pPr>
            <w:r w:rsidRPr="00FD0425">
              <w:t>O</w:t>
            </w:r>
          </w:p>
        </w:tc>
        <w:tc>
          <w:tcPr>
            <w:tcW w:w="1134" w:type="dxa"/>
          </w:tcPr>
          <w:p w14:paraId="7FFDA1BD" w14:textId="77777777" w:rsidR="006B2C9C" w:rsidRPr="00FD0425" w:rsidRDefault="006B2C9C" w:rsidP="006B2C9C">
            <w:pPr>
              <w:pStyle w:val="TAL"/>
              <w:rPr>
                <w:bCs/>
                <w:i/>
                <w:szCs w:val="18"/>
                <w:lang w:eastAsia="ja-JP"/>
              </w:rPr>
            </w:pPr>
          </w:p>
        </w:tc>
        <w:tc>
          <w:tcPr>
            <w:tcW w:w="1276" w:type="dxa"/>
          </w:tcPr>
          <w:p w14:paraId="4032CD2A" w14:textId="77777777" w:rsidR="006B2C9C" w:rsidRPr="00FD0425" w:rsidRDefault="006B2C9C" w:rsidP="006B2C9C">
            <w:pPr>
              <w:pStyle w:val="TAL"/>
              <w:rPr>
                <w:lang w:eastAsia="ja-JP"/>
              </w:rPr>
            </w:pPr>
            <w:r w:rsidRPr="00FD0425">
              <w:rPr>
                <w:lang w:eastAsia="ja-JP"/>
              </w:rPr>
              <w:t>UP Transport Parameters 9.2.3.76</w:t>
            </w:r>
          </w:p>
        </w:tc>
        <w:tc>
          <w:tcPr>
            <w:tcW w:w="1984" w:type="dxa"/>
          </w:tcPr>
          <w:p w14:paraId="77F5A7AF" w14:textId="77777777" w:rsidR="006B2C9C" w:rsidRPr="00FD0425" w:rsidRDefault="006B2C9C" w:rsidP="006B2C9C">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262EE634" w14:textId="77777777" w:rsidR="006B2C9C" w:rsidRPr="00FD0425" w:rsidRDefault="006B2C9C" w:rsidP="00216DC6">
            <w:pPr>
              <w:pStyle w:val="TAC"/>
              <w:rPr>
                <w:lang w:eastAsia="ja-JP"/>
              </w:rPr>
            </w:pPr>
            <w:r w:rsidRPr="00FD0425">
              <w:rPr>
                <w:lang w:eastAsia="ja-JP"/>
              </w:rPr>
              <w:t>–</w:t>
            </w:r>
          </w:p>
        </w:tc>
        <w:tc>
          <w:tcPr>
            <w:tcW w:w="1134" w:type="dxa"/>
          </w:tcPr>
          <w:p w14:paraId="704215A8" w14:textId="77777777" w:rsidR="006B2C9C" w:rsidRPr="00FD0425" w:rsidRDefault="006B2C9C" w:rsidP="00216DC6">
            <w:pPr>
              <w:pStyle w:val="TAC"/>
              <w:rPr>
                <w:lang w:eastAsia="ja-JP"/>
              </w:rPr>
            </w:pPr>
          </w:p>
        </w:tc>
      </w:tr>
      <w:tr w:rsidR="006B2C9C" w:rsidRPr="00FD0425" w14:paraId="66D6935F" w14:textId="77777777" w:rsidTr="00216DC6">
        <w:tblPrEx>
          <w:tblCellMar>
            <w:top w:w="0" w:type="dxa"/>
            <w:bottom w:w="0" w:type="dxa"/>
          </w:tblCellMar>
        </w:tblPrEx>
        <w:tc>
          <w:tcPr>
            <w:tcW w:w="2153" w:type="dxa"/>
          </w:tcPr>
          <w:p w14:paraId="370EF345" w14:textId="77777777" w:rsidR="006B2C9C" w:rsidRPr="00FD0425" w:rsidRDefault="006B2C9C" w:rsidP="006B2C9C">
            <w:pPr>
              <w:pStyle w:val="TAL"/>
              <w:ind w:left="227"/>
              <w:rPr>
                <w:lang w:eastAsia="ja-JP"/>
              </w:rPr>
            </w:pPr>
            <w:r w:rsidRPr="00FD0425">
              <w:rPr>
                <w:lang w:eastAsia="ja-JP"/>
              </w:rPr>
              <w:t>&gt;&gt;LCID</w:t>
            </w:r>
          </w:p>
        </w:tc>
        <w:tc>
          <w:tcPr>
            <w:tcW w:w="1134" w:type="dxa"/>
          </w:tcPr>
          <w:p w14:paraId="53978252" w14:textId="77777777" w:rsidR="006B2C9C" w:rsidRPr="00FD0425" w:rsidRDefault="006B2C9C" w:rsidP="006B2C9C">
            <w:pPr>
              <w:pStyle w:val="TAL"/>
              <w:rPr>
                <w:rFonts w:eastAsia="Batang"/>
                <w:lang w:eastAsia="ja-JP"/>
              </w:rPr>
            </w:pPr>
            <w:r w:rsidRPr="00FD0425">
              <w:t>O</w:t>
            </w:r>
          </w:p>
        </w:tc>
        <w:tc>
          <w:tcPr>
            <w:tcW w:w="1134" w:type="dxa"/>
          </w:tcPr>
          <w:p w14:paraId="766F5EF9" w14:textId="77777777" w:rsidR="006B2C9C" w:rsidRPr="00FD0425" w:rsidRDefault="006B2C9C" w:rsidP="006B2C9C">
            <w:pPr>
              <w:pStyle w:val="TAL"/>
              <w:rPr>
                <w:bCs/>
                <w:i/>
                <w:szCs w:val="18"/>
                <w:lang w:eastAsia="ja-JP"/>
              </w:rPr>
            </w:pPr>
          </w:p>
        </w:tc>
        <w:tc>
          <w:tcPr>
            <w:tcW w:w="1276" w:type="dxa"/>
          </w:tcPr>
          <w:p w14:paraId="299B78D5" w14:textId="77777777" w:rsidR="006B2C9C" w:rsidRPr="00FD0425" w:rsidRDefault="006B2C9C" w:rsidP="006B2C9C">
            <w:pPr>
              <w:pStyle w:val="TAL"/>
              <w:rPr>
                <w:lang w:eastAsia="ja-JP"/>
              </w:rPr>
            </w:pPr>
            <w:r w:rsidRPr="00FD0425">
              <w:rPr>
                <w:lang w:eastAsia="ja-JP"/>
              </w:rPr>
              <w:t>9.2.3.70</w:t>
            </w:r>
          </w:p>
        </w:tc>
        <w:tc>
          <w:tcPr>
            <w:tcW w:w="1984" w:type="dxa"/>
          </w:tcPr>
          <w:p w14:paraId="4C775F51" w14:textId="77777777" w:rsidR="006B2C9C" w:rsidRPr="00FD0425" w:rsidRDefault="006B2C9C" w:rsidP="006B2C9C">
            <w:pPr>
              <w:pStyle w:val="TAL"/>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134" w:type="dxa"/>
          </w:tcPr>
          <w:p w14:paraId="1A907B66" w14:textId="77777777" w:rsidR="006B2C9C" w:rsidRPr="00FD0425" w:rsidRDefault="006B2C9C" w:rsidP="00216DC6">
            <w:pPr>
              <w:pStyle w:val="TAC"/>
              <w:rPr>
                <w:lang w:eastAsia="ja-JP"/>
              </w:rPr>
            </w:pPr>
            <w:r w:rsidRPr="00FD0425">
              <w:rPr>
                <w:lang w:eastAsia="ja-JP"/>
              </w:rPr>
              <w:t>–</w:t>
            </w:r>
          </w:p>
        </w:tc>
        <w:tc>
          <w:tcPr>
            <w:tcW w:w="1134" w:type="dxa"/>
          </w:tcPr>
          <w:p w14:paraId="33DAAAC8" w14:textId="77777777" w:rsidR="006B2C9C" w:rsidRPr="00FD0425" w:rsidRDefault="006B2C9C" w:rsidP="00216DC6">
            <w:pPr>
              <w:pStyle w:val="TAC"/>
              <w:rPr>
                <w:lang w:eastAsia="ja-JP"/>
              </w:rPr>
            </w:pPr>
          </w:p>
        </w:tc>
      </w:tr>
      <w:tr w:rsidR="0097209E" w:rsidRPr="00FD0425" w14:paraId="3BFED954" w14:textId="77777777" w:rsidTr="00216DC6">
        <w:tblPrEx>
          <w:tblCellMar>
            <w:top w:w="0" w:type="dxa"/>
            <w:bottom w:w="0" w:type="dxa"/>
          </w:tblCellMar>
        </w:tblPrEx>
        <w:tc>
          <w:tcPr>
            <w:tcW w:w="2153" w:type="dxa"/>
          </w:tcPr>
          <w:p w14:paraId="50E07FBF" w14:textId="77777777" w:rsidR="0097209E" w:rsidRPr="00FD0425" w:rsidRDefault="0097209E" w:rsidP="0097209E">
            <w:pPr>
              <w:pStyle w:val="TAL"/>
              <w:ind w:left="227"/>
              <w:rPr>
                <w:lang w:eastAsia="ja-JP"/>
              </w:rPr>
            </w:pPr>
            <w:r w:rsidRPr="00D21675">
              <w:rPr>
                <w:rFonts w:eastAsia="Batang"/>
                <w:b/>
                <w:lang w:eastAsia="ja-JP"/>
              </w:rPr>
              <w:t>&gt;&gt;Additional PDCP Duplication TNL List</w:t>
            </w:r>
          </w:p>
        </w:tc>
        <w:tc>
          <w:tcPr>
            <w:tcW w:w="1134" w:type="dxa"/>
          </w:tcPr>
          <w:p w14:paraId="4F91B33A" w14:textId="77777777" w:rsidR="0097209E" w:rsidRPr="00FD0425" w:rsidRDefault="0097209E" w:rsidP="0097209E">
            <w:pPr>
              <w:pStyle w:val="TAL"/>
            </w:pPr>
          </w:p>
        </w:tc>
        <w:tc>
          <w:tcPr>
            <w:tcW w:w="1134" w:type="dxa"/>
          </w:tcPr>
          <w:p w14:paraId="2395A70B" w14:textId="77777777" w:rsidR="0097209E" w:rsidRPr="00FD0425" w:rsidRDefault="0097209E" w:rsidP="0097209E">
            <w:pPr>
              <w:pStyle w:val="TAL"/>
              <w:rPr>
                <w:bCs/>
                <w:i/>
                <w:szCs w:val="18"/>
                <w:lang w:eastAsia="ja-JP"/>
              </w:rPr>
            </w:pPr>
            <w:r>
              <w:rPr>
                <w:bCs/>
                <w:i/>
                <w:szCs w:val="18"/>
                <w:lang w:eastAsia="ja-JP"/>
              </w:rPr>
              <w:t>0..1</w:t>
            </w:r>
          </w:p>
        </w:tc>
        <w:tc>
          <w:tcPr>
            <w:tcW w:w="1276" w:type="dxa"/>
          </w:tcPr>
          <w:p w14:paraId="3F3604D9" w14:textId="77777777" w:rsidR="0097209E" w:rsidRPr="00FD0425" w:rsidRDefault="0097209E" w:rsidP="0097209E">
            <w:pPr>
              <w:pStyle w:val="TAL"/>
              <w:rPr>
                <w:lang w:eastAsia="ja-JP"/>
              </w:rPr>
            </w:pPr>
          </w:p>
        </w:tc>
        <w:tc>
          <w:tcPr>
            <w:tcW w:w="1984" w:type="dxa"/>
          </w:tcPr>
          <w:p w14:paraId="1664C6FC" w14:textId="77777777" w:rsidR="0097209E" w:rsidRPr="00FD0425" w:rsidRDefault="0097209E" w:rsidP="0097209E">
            <w:pPr>
              <w:pStyle w:val="TAL"/>
              <w:rPr>
                <w:iCs/>
                <w:lang w:eastAsia="ja-JP"/>
              </w:rPr>
            </w:pPr>
          </w:p>
        </w:tc>
        <w:tc>
          <w:tcPr>
            <w:tcW w:w="1134" w:type="dxa"/>
          </w:tcPr>
          <w:p w14:paraId="33327655" w14:textId="77777777" w:rsidR="0097209E" w:rsidRPr="00FD0425" w:rsidRDefault="0097209E" w:rsidP="0097209E">
            <w:pPr>
              <w:pStyle w:val="TAC"/>
              <w:rPr>
                <w:lang w:eastAsia="ja-JP"/>
              </w:rPr>
            </w:pPr>
            <w:r>
              <w:rPr>
                <w:szCs w:val="18"/>
                <w:lang w:eastAsia="ja-JP"/>
              </w:rPr>
              <w:t>YES</w:t>
            </w:r>
          </w:p>
        </w:tc>
        <w:tc>
          <w:tcPr>
            <w:tcW w:w="1134" w:type="dxa"/>
          </w:tcPr>
          <w:p w14:paraId="31F26AFA" w14:textId="77777777" w:rsidR="0097209E" w:rsidRPr="00FD0425" w:rsidRDefault="00B635E8" w:rsidP="0097209E">
            <w:pPr>
              <w:pStyle w:val="TAC"/>
              <w:rPr>
                <w:lang w:eastAsia="ja-JP"/>
              </w:rPr>
            </w:pPr>
            <w:r>
              <w:rPr>
                <w:szCs w:val="18"/>
                <w:lang w:eastAsia="ja-JP"/>
              </w:rPr>
              <w:t>i</w:t>
            </w:r>
            <w:r w:rsidR="0097209E">
              <w:rPr>
                <w:szCs w:val="18"/>
                <w:lang w:eastAsia="ja-JP"/>
              </w:rPr>
              <w:t>gnore</w:t>
            </w:r>
          </w:p>
        </w:tc>
      </w:tr>
      <w:tr w:rsidR="0097209E" w:rsidRPr="00FD0425" w14:paraId="455F26C2" w14:textId="77777777" w:rsidTr="00216DC6">
        <w:tblPrEx>
          <w:tblCellMar>
            <w:top w:w="0" w:type="dxa"/>
            <w:bottom w:w="0" w:type="dxa"/>
          </w:tblCellMar>
        </w:tblPrEx>
        <w:tc>
          <w:tcPr>
            <w:tcW w:w="2153" w:type="dxa"/>
          </w:tcPr>
          <w:p w14:paraId="3AE4438F" w14:textId="77777777" w:rsidR="0097209E" w:rsidRPr="00FD0425" w:rsidRDefault="0097209E" w:rsidP="009354E2">
            <w:pPr>
              <w:pStyle w:val="TAL"/>
              <w:ind w:left="340"/>
              <w:rPr>
                <w:lang w:eastAsia="ja-JP"/>
              </w:rPr>
            </w:pPr>
            <w:r w:rsidRPr="00D21675">
              <w:rPr>
                <w:rFonts w:eastAsia="Batang"/>
                <w:b/>
                <w:lang w:eastAsia="ja-JP"/>
              </w:rPr>
              <w:t>&gt;&gt;&gt;Additional PDCP Duplication TNL Item</w:t>
            </w:r>
          </w:p>
        </w:tc>
        <w:tc>
          <w:tcPr>
            <w:tcW w:w="1134" w:type="dxa"/>
          </w:tcPr>
          <w:p w14:paraId="620088D5" w14:textId="77777777" w:rsidR="0097209E" w:rsidRPr="00FD0425" w:rsidRDefault="0097209E" w:rsidP="0097209E">
            <w:pPr>
              <w:pStyle w:val="TAL"/>
            </w:pPr>
          </w:p>
        </w:tc>
        <w:tc>
          <w:tcPr>
            <w:tcW w:w="1134" w:type="dxa"/>
          </w:tcPr>
          <w:p w14:paraId="498E42F2" w14:textId="77777777" w:rsidR="0097209E" w:rsidRPr="00FD0425" w:rsidRDefault="0097209E" w:rsidP="0097209E">
            <w:pPr>
              <w:pStyle w:val="TAL"/>
              <w:rPr>
                <w:bCs/>
                <w:i/>
                <w:szCs w:val="18"/>
                <w:lang w:eastAsia="ja-JP"/>
              </w:rPr>
            </w:pPr>
            <w:r>
              <w:rPr>
                <w:i/>
                <w:iCs/>
                <w:lang w:eastAsia="ja-JP"/>
              </w:rPr>
              <w:t>1 .. &lt;maxnoofAdditionalPDCPDuplicationTNL&gt;</w:t>
            </w:r>
          </w:p>
        </w:tc>
        <w:tc>
          <w:tcPr>
            <w:tcW w:w="1276" w:type="dxa"/>
          </w:tcPr>
          <w:p w14:paraId="71AB2982" w14:textId="77777777" w:rsidR="0097209E" w:rsidRPr="00FD0425" w:rsidRDefault="0097209E" w:rsidP="0097209E">
            <w:pPr>
              <w:pStyle w:val="TAL"/>
              <w:rPr>
                <w:lang w:eastAsia="ja-JP"/>
              </w:rPr>
            </w:pPr>
          </w:p>
        </w:tc>
        <w:tc>
          <w:tcPr>
            <w:tcW w:w="1984" w:type="dxa"/>
          </w:tcPr>
          <w:p w14:paraId="4E645A22" w14:textId="77777777" w:rsidR="0097209E" w:rsidRPr="00FD0425" w:rsidRDefault="0097209E" w:rsidP="0097209E">
            <w:pPr>
              <w:pStyle w:val="TAL"/>
              <w:rPr>
                <w:iCs/>
                <w:lang w:eastAsia="ja-JP"/>
              </w:rPr>
            </w:pPr>
          </w:p>
        </w:tc>
        <w:tc>
          <w:tcPr>
            <w:tcW w:w="1134" w:type="dxa"/>
          </w:tcPr>
          <w:p w14:paraId="7AE2B891" w14:textId="77777777" w:rsidR="0097209E" w:rsidRPr="00FD0425" w:rsidRDefault="0097209E" w:rsidP="0097209E">
            <w:pPr>
              <w:pStyle w:val="TAC"/>
              <w:rPr>
                <w:lang w:eastAsia="ja-JP"/>
              </w:rPr>
            </w:pPr>
            <w:r w:rsidRPr="00FD0425">
              <w:rPr>
                <w:lang w:eastAsia="ja-JP"/>
              </w:rPr>
              <w:t>–</w:t>
            </w:r>
          </w:p>
        </w:tc>
        <w:tc>
          <w:tcPr>
            <w:tcW w:w="1134" w:type="dxa"/>
          </w:tcPr>
          <w:p w14:paraId="66CF9A4B" w14:textId="77777777" w:rsidR="0097209E" w:rsidRPr="00FD0425" w:rsidRDefault="0097209E" w:rsidP="0097209E">
            <w:pPr>
              <w:pStyle w:val="TAC"/>
              <w:rPr>
                <w:lang w:eastAsia="ja-JP"/>
              </w:rPr>
            </w:pPr>
          </w:p>
        </w:tc>
      </w:tr>
      <w:tr w:rsidR="0097209E" w:rsidRPr="00FD0425" w14:paraId="77802FFF" w14:textId="77777777" w:rsidTr="00216DC6">
        <w:tblPrEx>
          <w:tblCellMar>
            <w:top w:w="0" w:type="dxa"/>
            <w:bottom w:w="0" w:type="dxa"/>
          </w:tblCellMar>
        </w:tblPrEx>
        <w:tc>
          <w:tcPr>
            <w:tcW w:w="2153" w:type="dxa"/>
          </w:tcPr>
          <w:p w14:paraId="6E5EAF73" w14:textId="77777777" w:rsidR="0097209E" w:rsidRPr="00FD0425" w:rsidRDefault="0097209E" w:rsidP="009354E2">
            <w:pPr>
              <w:pStyle w:val="TAL"/>
              <w:ind w:left="454"/>
              <w:rPr>
                <w:lang w:eastAsia="ja-JP"/>
              </w:rPr>
            </w:pPr>
            <w:r w:rsidRPr="00D21675">
              <w:rPr>
                <w:rFonts w:eastAsia="Batang"/>
                <w:lang w:eastAsia="ja-JP"/>
              </w:rPr>
              <w:t>&gt;&gt;&gt;&gt;Additional PDCP Duplication UP TNL Information</w:t>
            </w:r>
          </w:p>
        </w:tc>
        <w:tc>
          <w:tcPr>
            <w:tcW w:w="1134" w:type="dxa"/>
          </w:tcPr>
          <w:p w14:paraId="417DB9DA" w14:textId="77777777" w:rsidR="0097209E" w:rsidRPr="00FD0425" w:rsidRDefault="0097209E" w:rsidP="0097209E">
            <w:pPr>
              <w:pStyle w:val="TAL"/>
            </w:pPr>
            <w:r>
              <w:rPr>
                <w:rFonts w:eastAsia="Batang"/>
                <w:lang w:eastAsia="ja-JP"/>
              </w:rPr>
              <w:t>M</w:t>
            </w:r>
          </w:p>
        </w:tc>
        <w:tc>
          <w:tcPr>
            <w:tcW w:w="1134" w:type="dxa"/>
          </w:tcPr>
          <w:p w14:paraId="0F4FA967" w14:textId="77777777" w:rsidR="0097209E" w:rsidRPr="00FD0425" w:rsidRDefault="0097209E" w:rsidP="0097209E">
            <w:pPr>
              <w:pStyle w:val="TAL"/>
              <w:rPr>
                <w:bCs/>
                <w:i/>
                <w:szCs w:val="18"/>
                <w:lang w:eastAsia="ja-JP"/>
              </w:rPr>
            </w:pPr>
          </w:p>
        </w:tc>
        <w:tc>
          <w:tcPr>
            <w:tcW w:w="1276" w:type="dxa"/>
          </w:tcPr>
          <w:p w14:paraId="7E2299A6" w14:textId="77777777" w:rsidR="0097209E" w:rsidRPr="00FD0425" w:rsidRDefault="0097209E" w:rsidP="0097209E">
            <w:pPr>
              <w:pStyle w:val="TAL"/>
              <w:rPr>
                <w:lang w:eastAsia="ja-JP"/>
              </w:rPr>
            </w:pPr>
            <w:r>
              <w:rPr>
                <w:lang w:eastAsia="ja-JP"/>
              </w:rPr>
              <w:t>UP Transport Parameters 9.2.</w:t>
            </w:r>
            <w:r>
              <w:rPr>
                <w:lang w:eastAsia="zh-CN"/>
              </w:rPr>
              <w:t>3.76</w:t>
            </w:r>
          </w:p>
        </w:tc>
        <w:tc>
          <w:tcPr>
            <w:tcW w:w="1984" w:type="dxa"/>
          </w:tcPr>
          <w:p w14:paraId="106D6F37" w14:textId="77777777" w:rsidR="0097209E" w:rsidRPr="00FD0425" w:rsidRDefault="0097209E" w:rsidP="0097209E">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515058D6" w14:textId="77777777" w:rsidR="0097209E" w:rsidRPr="00FD0425" w:rsidRDefault="0097209E" w:rsidP="0097209E">
            <w:pPr>
              <w:pStyle w:val="TAC"/>
              <w:rPr>
                <w:lang w:eastAsia="ja-JP"/>
              </w:rPr>
            </w:pPr>
            <w:r w:rsidRPr="00FD0425">
              <w:rPr>
                <w:lang w:eastAsia="ja-JP"/>
              </w:rPr>
              <w:t>–</w:t>
            </w:r>
          </w:p>
        </w:tc>
        <w:tc>
          <w:tcPr>
            <w:tcW w:w="1134" w:type="dxa"/>
          </w:tcPr>
          <w:p w14:paraId="126CEB01" w14:textId="77777777" w:rsidR="0097209E" w:rsidRPr="00FD0425" w:rsidRDefault="0097209E" w:rsidP="0097209E">
            <w:pPr>
              <w:pStyle w:val="TAC"/>
              <w:rPr>
                <w:lang w:eastAsia="ja-JP"/>
              </w:rPr>
            </w:pPr>
          </w:p>
        </w:tc>
      </w:tr>
      <w:tr w:rsidR="00621C39" w:rsidRPr="00FD0425" w14:paraId="5691167F" w14:textId="77777777" w:rsidTr="00216DC6">
        <w:tblPrEx>
          <w:tblCellMar>
            <w:top w:w="0" w:type="dxa"/>
            <w:bottom w:w="0" w:type="dxa"/>
          </w:tblCellMar>
        </w:tblPrEx>
        <w:tc>
          <w:tcPr>
            <w:tcW w:w="2153" w:type="dxa"/>
          </w:tcPr>
          <w:p w14:paraId="0BBE310B" w14:textId="77777777" w:rsidR="00621C39" w:rsidRPr="00D21675" w:rsidRDefault="00621C39" w:rsidP="00740EFB">
            <w:pPr>
              <w:pStyle w:val="TAL"/>
              <w:ind w:left="227"/>
              <w:rPr>
                <w:rFonts w:eastAsia="Batang"/>
                <w:lang w:eastAsia="ja-JP"/>
              </w:rPr>
            </w:pPr>
            <w:r w:rsidRPr="004600E3">
              <w:rPr>
                <w:rFonts w:eastAsia="Batang"/>
                <w:b/>
                <w:lang w:eastAsia="ja-JP"/>
              </w:rPr>
              <w:t>&gt;&gt;QoS Flows Mapped To DRB List</w:t>
            </w:r>
          </w:p>
        </w:tc>
        <w:tc>
          <w:tcPr>
            <w:tcW w:w="1134" w:type="dxa"/>
          </w:tcPr>
          <w:p w14:paraId="1A6C1996" w14:textId="77777777" w:rsidR="00621C39" w:rsidRDefault="00621C39" w:rsidP="00621C39">
            <w:pPr>
              <w:pStyle w:val="TAL"/>
              <w:rPr>
                <w:rFonts w:eastAsia="Batang"/>
                <w:lang w:eastAsia="ja-JP"/>
              </w:rPr>
            </w:pPr>
          </w:p>
        </w:tc>
        <w:tc>
          <w:tcPr>
            <w:tcW w:w="1134" w:type="dxa"/>
          </w:tcPr>
          <w:p w14:paraId="401E57E0" w14:textId="77777777" w:rsidR="00621C39" w:rsidRPr="00FD0425" w:rsidRDefault="00621C39" w:rsidP="00621C39">
            <w:pPr>
              <w:pStyle w:val="TAL"/>
              <w:rPr>
                <w:bCs/>
                <w:i/>
                <w:szCs w:val="18"/>
                <w:lang w:eastAsia="ja-JP"/>
              </w:rPr>
            </w:pPr>
            <w:r>
              <w:rPr>
                <w:rFonts w:eastAsia="SimSun"/>
                <w:i/>
              </w:rPr>
              <w:t>0..</w:t>
            </w:r>
            <w:r w:rsidRPr="004600E3">
              <w:rPr>
                <w:rFonts w:eastAsia="SimSun"/>
                <w:i/>
              </w:rPr>
              <w:t>1</w:t>
            </w:r>
          </w:p>
        </w:tc>
        <w:tc>
          <w:tcPr>
            <w:tcW w:w="1276" w:type="dxa"/>
          </w:tcPr>
          <w:p w14:paraId="671DF1AE" w14:textId="77777777" w:rsidR="00621C39" w:rsidRDefault="00621C39" w:rsidP="00621C39">
            <w:pPr>
              <w:pStyle w:val="TAL"/>
              <w:rPr>
                <w:lang w:eastAsia="ja-JP"/>
              </w:rPr>
            </w:pPr>
          </w:p>
        </w:tc>
        <w:tc>
          <w:tcPr>
            <w:tcW w:w="1984" w:type="dxa"/>
          </w:tcPr>
          <w:p w14:paraId="02CDA117" w14:textId="77777777" w:rsidR="00621C39" w:rsidRPr="00FD0425" w:rsidRDefault="00621C39" w:rsidP="00621C39">
            <w:pPr>
              <w:pStyle w:val="TAL"/>
              <w:rPr>
                <w:iCs/>
                <w:lang w:eastAsia="ja-JP"/>
              </w:rPr>
            </w:pPr>
          </w:p>
        </w:tc>
        <w:tc>
          <w:tcPr>
            <w:tcW w:w="1134" w:type="dxa"/>
          </w:tcPr>
          <w:p w14:paraId="25A9B305" w14:textId="77777777" w:rsidR="00621C39" w:rsidRPr="00FD0425" w:rsidRDefault="00621C39" w:rsidP="00621C39">
            <w:pPr>
              <w:pStyle w:val="TAC"/>
              <w:rPr>
                <w:lang w:eastAsia="ja-JP"/>
              </w:rPr>
            </w:pPr>
            <w:r>
              <w:rPr>
                <w:rFonts w:eastAsia="SimSun"/>
                <w:lang w:eastAsia="ja-JP"/>
              </w:rPr>
              <w:t>YES</w:t>
            </w:r>
          </w:p>
        </w:tc>
        <w:tc>
          <w:tcPr>
            <w:tcW w:w="1134" w:type="dxa"/>
          </w:tcPr>
          <w:p w14:paraId="7A457B1E" w14:textId="77777777" w:rsidR="00621C39" w:rsidRPr="00FD0425" w:rsidRDefault="00621C39" w:rsidP="00621C39">
            <w:pPr>
              <w:pStyle w:val="TAC"/>
              <w:rPr>
                <w:lang w:eastAsia="ja-JP"/>
              </w:rPr>
            </w:pPr>
            <w:r>
              <w:rPr>
                <w:rFonts w:eastAsia="SimSun"/>
                <w:lang w:eastAsia="zh-CN"/>
              </w:rPr>
              <w:t>ignore</w:t>
            </w:r>
          </w:p>
        </w:tc>
      </w:tr>
      <w:tr w:rsidR="00621C39" w:rsidRPr="00FD0425" w14:paraId="10FFB034" w14:textId="77777777" w:rsidTr="00216DC6">
        <w:tblPrEx>
          <w:tblCellMar>
            <w:top w:w="0" w:type="dxa"/>
            <w:bottom w:w="0" w:type="dxa"/>
          </w:tblCellMar>
        </w:tblPrEx>
        <w:tc>
          <w:tcPr>
            <w:tcW w:w="2153" w:type="dxa"/>
          </w:tcPr>
          <w:p w14:paraId="1718F5DC" w14:textId="77777777" w:rsidR="00621C39" w:rsidRPr="00D21675" w:rsidRDefault="00621C39" w:rsidP="00740EFB">
            <w:pPr>
              <w:pStyle w:val="TAL"/>
              <w:ind w:left="340"/>
              <w:rPr>
                <w:rFonts w:eastAsia="Batang"/>
                <w:lang w:eastAsia="ja-JP"/>
              </w:rPr>
            </w:pPr>
            <w:r w:rsidRPr="004600E3">
              <w:rPr>
                <w:rFonts w:eastAsia="Batang"/>
                <w:b/>
                <w:lang w:eastAsia="ja-JP"/>
              </w:rPr>
              <w:t>&gt;&gt;&gt;QoS Flows Mapped To DRB Item</w:t>
            </w:r>
          </w:p>
        </w:tc>
        <w:tc>
          <w:tcPr>
            <w:tcW w:w="1134" w:type="dxa"/>
          </w:tcPr>
          <w:p w14:paraId="339CA5BB" w14:textId="77777777" w:rsidR="00621C39" w:rsidRDefault="00621C39" w:rsidP="00621C39">
            <w:pPr>
              <w:pStyle w:val="TAL"/>
              <w:rPr>
                <w:rFonts w:eastAsia="Batang"/>
                <w:lang w:eastAsia="ja-JP"/>
              </w:rPr>
            </w:pPr>
          </w:p>
        </w:tc>
        <w:tc>
          <w:tcPr>
            <w:tcW w:w="1134" w:type="dxa"/>
          </w:tcPr>
          <w:p w14:paraId="1B8EC23D" w14:textId="77777777" w:rsidR="00621C39" w:rsidRPr="00FD0425" w:rsidRDefault="00621C39" w:rsidP="00621C39">
            <w:pPr>
              <w:pStyle w:val="TAL"/>
              <w:rPr>
                <w:bCs/>
                <w:i/>
                <w:szCs w:val="18"/>
                <w:lang w:eastAsia="ja-JP"/>
              </w:rPr>
            </w:pPr>
            <w:r w:rsidRPr="004600E3">
              <w:rPr>
                <w:rFonts w:eastAsia="SimSun"/>
                <w:bCs/>
                <w:i/>
                <w:szCs w:val="18"/>
                <w:lang w:eastAsia="ja-JP"/>
              </w:rPr>
              <w:t>1 .. &lt;maxnoofQoSFlows&gt;</w:t>
            </w:r>
          </w:p>
        </w:tc>
        <w:tc>
          <w:tcPr>
            <w:tcW w:w="1276" w:type="dxa"/>
          </w:tcPr>
          <w:p w14:paraId="4EBE66B1" w14:textId="77777777" w:rsidR="00621C39" w:rsidRDefault="00621C39" w:rsidP="00621C39">
            <w:pPr>
              <w:pStyle w:val="TAL"/>
              <w:rPr>
                <w:lang w:eastAsia="ja-JP"/>
              </w:rPr>
            </w:pPr>
          </w:p>
        </w:tc>
        <w:tc>
          <w:tcPr>
            <w:tcW w:w="1984" w:type="dxa"/>
          </w:tcPr>
          <w:p w14:paraId="7976678B" w14:textId="77777777" w:rsidR="00621C39" w:rsidRPr="00FD0425" w:rsidRDefault="00621C39" w:rsidP="00621C39">
            <w:pPr>
              <w:pStyle w:val="TAL"/>
              <w:rPr>
                <w:iCs/>
                <w:lang w:eastAsia="ja-JP"/>
              </w:rPr>
            </w:pPr>
          </w:p>
        </w:tc>
        <w:tc>
          <w:tcPr>
            <w:tcW w:w="1134" w:type="dxa"/>
          </w:tcPr>
          <w:p w14:paraId="4E6F3821" w14:textId="77777777" w:rsidR="00621C39" w:rsidRPr="00FD0425" w:rsidRDefault="00621C39" w:rsidP="00621C39">
            <w:pPr>
              <w:pStyle w:val="TAC"/>
              <w:rPr>
                <w:lang w:eastAsia="ja-JP"/>
              </w:rPr>
            </w:pPr>
            <w:r w:rsidRPr="004600E3">
              <w:rPr>
                <w:rFonts w:eastAsia="SimSun"/>
                <w:lang w:eastAsia="ja-JP"/>
              </w:rPr>
              <w:t>–</w:t>
            </w:r>
          </w:p>
        </w:tc>
        <w:tc>
          <w:tcPr>
            <w:tcW w:w="1134" w:type="dxa"/>
          </w:tcPr>
          <w:p w14:paraId="1BC934EA" w14:textId="77777777" w:rsidR="00621C39" w:rsidRPr="00FD0425" w:rsidRDefault="00621C39" w:rsidP="00621C39">
            <w:pPr>
              <w:pStyle w:val="TAC"/>
              <w:rPr>
                <w:lang w:eastAsia="ja-JP"/>
              </w:rPr>
            </w:pPr>
          </w:p>
        </w:tc>
      </w:tr>
      <w:tr w:rsidR="00621C39" w:rsidRPr="00FD0425" w14:paraId="1CA95A9C" w14:textId="77777777" w:rsidTr="00216DC6">
        <w:tblPrEx>
          <w:tblCellMar>
            <w:top w:w="0" w:type="dxa"/>
            <w:bottom w:w="0" w:type="dxa"/>
          </w:tblCellMar>
        </w:tblPrEx>
        <w:tc>
          <w:tcPr>
            <w:tcW w:w="2153" w:type="dxa"/>
          </w:tcPr>
          <w:p w14:paraId="3C178166" w14:textId="77777777" w:rsidR="00621C39" w:rsidRPr="00D21675" w:rsidRDefault="00621C39" w:rsidP="00621C39">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134" w:type="dxa"/>
          </w:tcPr>
          <w:p w14:paraId="6CCBFCF8" w14:textId="77777777" w:rsidR="00621C39" w:rsidRDefault="00621C39" w:rsidP="00621C39">
            <w:pPr>
              <w:pStyle w:val="TAL"/>
              <w:rPr>
                <w:rFonts w:eastAsia="Batang"/>
                <w:lang w:eastAsia="ja-JP"/>
              </w:rPr>
            </w:pPr>
            <w:r w:rsidRPr="004600E3">
              <w:rPr>
                <w:rFonts w:eastAsia="Batang"/>
                <w:lang w:eastAsia="ja-JP"/>
              </w:rPr>
              <w:t>M</w:t>
            </w:r>
          </w:p>
        </w:tc>
        <w:tc>
          <w:tcPr>
            <w:tcW w:w="1134" w:type="dxa"/>
          </w:tcPr>
          <w:p w14:paraId="68B4AAE8" w14:textId="77777777" w:rsidR="00621C39" w:rsidRPr="00FD0425" w:rsidRDefault="00621C39" w:rsidP="00621C39">
            <w:pPr>
              <w:pStyle w:val="TAL"/>
              <w:rPr>
                <w:bCs/>
                <w:i/>
                <w:szCs w:val="18"/>
                <w:lang w:eastAsia="ja-JP"/>
              </w:rPr>
            </w:pPr>
          </w:p>
        </w:tc>
        <w:tc>
          <w:tcPr>
            <w:tcW w:w="1276" w:type="dxa"/>
          </w:tcPr>
          <w:p w14:paraId="760D6703" w14:textId="77777777" w:rsidR="00621C39" w:rsidRDefault="00621C39" w:rsidP="00621C39">
            <w:pPr>
              <w:pStyle w:val="TAL"/>
              <w:rPr>
                <w:lang w:eastAsia="ja-JP"/>
              </w:rPr>
            </w:pPr>
            <w:r w:rsidRPr="004600E3">
              <w:rPr>
                <w:rFonts w:eastAsia="SimSun"/>
                <w:lang w:eastAsia="ja-JP"/>
              </w:rPr>
              <w:t>9.2.3.10</w:t>
            </w:r>
          </w:p>
        </w:tc>
        <w:tc>
          <w:tcPr>
            <w:tcW w:w="1984" w:type="dxa"/>
          </w:tcPr>
          <w:p w14:paraId="7B35CB08" w14:textId="77777777" w:rsidR="00621C39" w:rsidRPr="00FD0425" w:rsidRDefault="00621C39" w:rsidP="00621C39">
            <w:pPr>
              <w:pStyle w:val="TAL"/>
              <w:rPr>
                <w:iCs/>
                <w:lang w:eastAsia="ja-JP"/>
              </w:rPr>
            </w:pPr>
          </w:p>
        </w:tc>
        <w:tc>
          <w:tcPr>
            <w:tcW w:w="1134" w:type="dxa"/>
          </w:tcPr>
          <w:p w14:paraId="59BAF64E" w14:textId="77777777" w:rsidR="00621C39" w:rsidRPr="00FD0425" w:rsidRDefault="00621C39" w:rsidP="00621C39">
            <w:pPr>
              <w:pStyle w:val="TAC"/>
              <w:rPr>
                <w:lang w:eastAsia="ja-JP"/>
              </w:rPr>
            </w:pPr>
            <w:r w:rsidRPr="004600E3">
              <w:rPr>
                <w:rFonts w:eastAsia="SimSun"/>
                <w:lang w:eastAsia="ja-JP"/>
              </w:rPr>
              <w:t>–</w:t>
            </w:r>
          </w:p>
        </w:tc>
        <w:tc>
          <w:tcPr>
            <w:tcW w:w="1134" w:type="dxa"/>
          </w:tcPr>
          <w:p w14:paraId="7487E6AC" w14:textId="77777777" w:rsidR="00621C39" w:rsidRPr="00FD0425" w:rsidRDefault="00621C39" w:rsidP="00621C39">
            <w:pPr>
              <w:pStyle w:val="TAC"/>
              <w:rPr>
                <w:lang w:eastAsia="ja-JP"/>
              </w:rPr>
            </w:pPr>
          </w:p>
        </w:tc>
      </w:tr>
      <w:tr w:rsidR="00621C39" w:rsidRPr="00FD0425" w14:paraId="128101F7" w14:textId="77777777" w:rsidTr="00216DC6">
        <w:tblPrEx>
          <w:tblCellMar>
            <w:top w:w="0" w:type="dxa"/>
            <w:bottom w:w="0" w:type="dxa"/>
          </w:tblCellMar>
        </w:tblPrEx>
        <w:tc>
          <w:tcPr>
            <w:tcW w:w="2153" w:type="dxa"/>
          </w:tcPr>
          <w:p w14:paraId="2805CB8B" w14:textId="77777777" w:rsidR="00621C39" w:rsidRPr="00D21675" w:rsidRDefault="00621C39" w:rsidP="00621C39">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015E682B" w14:textId="77777777" w:rsidR="00621C39" w:rsidRDefault="00621C39" w:rsidP="00621C39">
            <w:pPr>
              <w:pStyle w:val="TAL"/>
              <w:rPr>
                <w:rFonts w:eastAsia="Batang"/>
                <w:lang w:eastAsia="ja-JP"/>
              </w:rPr>
            </w:pPr>
            <w:r>
              <w:rPr>
                <w:rFonts w:eastAsia="Batang"/>
                <w:lang w:eastAsia="ja-JP"/>
              </w:rPr>
              <w:t>M</w:t>
            </w:r>
          </w:p>
        </w:tc>
        <w:tc>
          <w:tcPr>
            <w:tcW w:w="1134" w:type="dxa"/>
          </w:tcPr>
          <w:p w14:paraId="1DCEF6D7" w14:textId="77777777" w:rsidR="00621C39" w:rsidRPr="00FD0425" w:rsidRDefault="00621C39" w:rsidP="00621C39">
            <w:pPr>
              <w:pStyle w:val="TAL"/>
              <w:rPr>
                <w:bCs/>
                <w:i/>
                <w:szCs w:val="18"/>
                <w:lang w:eastAsia="ja-JP"/>
              </w:rPr>
            </w:pPr>
          </w:p>
        </w:tc>
        <w:tc>
          <w:tcPr>
            <w:tcW w:w="1276" w:type="dxa"/>
          </w:tcPr>
          <w:p w14:paraId="27E058F2" w14:textId="77777777" w:rsidR="00772E15" w:rsidRDefault="00A0485D" w:rsidP="00621C39">
            <w:pPr>
              <w:pStyle w:val="TAL"/>
              <w:rPr>
                <w:rFonts w:eastAsia="SimSun"/>
                <w:lang w:eastAsia="zh-CN"/>
              </w:rPr>
            </w:pPr>
            <w:r w:rsidRPr="00740EFB">
              <w:rPr>
                <w:rFonts w:eastAsia="SimSun"/>
                <w:lang w:eastAsia="zh-CN"/>
              </w:rPr>
              <w:t>Alternative QoS Parameters Set Index</w:t>
            </w:r>
          </w:p>
          <w:p w14:paraId="64C0FBCA" w14:textId="77777777" w:rsidR="00621C39" w:rsidRDefault="00621C39" w:rsidP="00621C39">
            <w:pPr>
              <w:pStyle w:val="TAL"/>
              <w:rPr>
                <w:lang w:eastAsia="ja-JP"/>
              </w:rPr>
            </w:pPr>
            <w:r>
              <w:rPr>
                <w:rFonts w:eastAsia="SimSun" w:hint="eastAsia"/>
                <w:lang w:eastAsia="zh-CN"/>
              </w:rPr>
              <w:t>9</w:t>
            </w:r>
            <w:r>
              <w:rPr>
                <w:rFonts w:eastAsia="SimSun"/>
                <w:lang w:eastAsia="zh-CN"/>
              </w:rPr>
              <w:t>.2.3.103</w:t>
            </w:r>
          </w:p>
        </w:tc>
        <w:tc>
          <w:tcPr>
            <w:tcW w:w="1984" w:type="dxa"/>
          </w:tcPr>
          <w:p w14:paraId="5A885B98" w14:textId="77777777" w:rsidR="00621C39" w:rsidRPr="00FD0425" w:rsidRDefault="00621C39" w:rsidP="00621C39">
            <w:pPr>
              <w:pStyle w:val="TAL"/>
              <w:rPr>
                <w:iCs/>
                <w:lang w:eastAsia="ja-JP"/>
              </w:rPr>
            </w:pPr>
          </w:p>
        </w:tc>
        <w:tc>
          <w:tcPr>
            <w:tcW w:w="1134" w:type="dxa"/>
          </w:tcPr>
          <w:p w14:paraId="3C2ECB42" w14:textId="77777777" w:rsidR="00621C39" w:rsidRPr="00FD0425" w:rsidRDefault="00621C39" w:rsidP="00621C39">
            <w:pPr>
              <w:pStyle w:val="TAC"/>
              <w:rPr>
                <w:lang w:eastAsia="ja-JP"/>
              </w:rPr>
            </w:pPr>
            <w:r w:rsidRPr="004600E3">
              <w:rPr>
                <w:rFonts w:eastAsia="SimSun"/>
                <w:lang w:eastAsia="ja-JP"/>
              </w:rPr>
              <w:t>–</w:t>
            </w:r>
          </w:p>
        </w:tc>
        <w:tc>
          <w:tcPr>
            <w:tcW w:w="1134" w:type="dxa"/>
          </w:tcPr>
          <w:p w14:paraId="6A38722C" w14:textId="77777777" w:rsidR="00621C39" w:rsidRPr="00FD0425" w:rsidRDefault="00621C39" w:rsidP="00621C39">
            <w:pPr>
              <w:pStyle w:val="TAC"/>
              <w:rPr>
                <w:lang w:eastAsia="ja-JP"/>
              </w:rPr>
            </w:pPr>
          </w:p>
        </w:tc>
      </w:tr>
      <w:tr w:rsidR="0097209E" w:rsidRPr="00FD0425" w14:paraId="10E2BFFF" w14:textId="77777777" w:rsidTr="006B2C9C">
        <w:tblPrEx>
          <w:tblCellMar>
            <w:top w:w="0" w:type="dxa"/>
            <w:bottom w:w="0" w:type="dxa"/>
          </w:tblCellMar>
        </w:tblPrEx>
        <w:tc>
          <w:tcPr>
            <w:tcW w:w="2153" w:type="dxa"/>
          </w:tcPr>
          <w:p w14:paraId="7A351D7E" w14:textId="77777777" w:rsidR="0097209E" w:rsidRPr="00FD0425" w:rsidRDefault="0097209E" w:rsidP="0097209E">
            <w:pPr>
              <w:pStyle w:val="TAL"/>
              <w:rPr>
                <w:lang w:eastAsia="ja-JP"/>
              </w:rPr>
            </w:pPr>
            <w:r w:rsidRPr="00FD0425">
              <w:rPr>
                <w:rFonts w:eastAsia="Batang"/>
                <w:b/>
                <w:lang w:eastAsia="ja-JP"/>
              </w:rPr>
              <w:t>DRBs Not Admitted To Be Setup or Modified List</w:t>
            </w:r>
          </w:p>
        </w:tc>
        <w:tc>
          <w:tcPr>
            <w:tcW w:w="1134" w:type="dxa"/>
          </w:tcPr>
          <w:p w14:paraId="62B976E3" w14:textId="77777777" w:rsidR="0097209E" w:rsidRPr="00FD0425" w:rsidRDefault="0097209E" w:rsidP="0097209E">
            <w:pPr>
              <w:pStyle w:val="TAL"/>
            </w:pPr>
            <w:r w:rsidRPr="00FD0425">
              <w:rPr>
                <w:rFonts w:eastAsia="Batang"/>
                <w:lang w:eastAsia="ja-JP"/>
              </w:rPr>
              <w:t>O</w:t>
            </w:r>
          </w:p>
        </w:tc>
        <w:tc>
          <w:tcPr>
            <w:tcW w:w="1134" w:type="dxa"/>
          </w:tcPr>
          <w:p w14:paraId="0012D615" w14:textId="77777777" w:rsidR="0097209E" w:rsidRPr="00FD0425" w:rsidRDefault="0097209E" w:rsidP="0097209E">
            <w:pPr>
              <w:pStyle w:val="TAL"/>
              <w:rPr>
                <w:bCs/>
                <w:i/>
                <w:szCs w:val="18"/>
                <w:lang w:eastAsia="ja-JP"/>
              </w:rPr>
            </w:pPr>
          </w:p>
        </w:tc>
        <w:tc>
          <w:tcPr>
            <w:tcW w:w="1276" w:type="dxa"/>
          </w:tcPr>
          <w:p w14:paraId="6DABA184" w14:textId="77777777" w:rsidR="0097209E" w:rsidRPr="00FD0425" w:rsidRDefault="0097209E" w:rsidP="0097209E">
            <w:pPr>
              <w:pStyle w:val="TAL"/>
            </w:pPr>
            <w:r w:rsidRPr="00FD0425">
              <w:t>DRB List with Cause</w:t>
            </w:r>
          </w:p>
          <w:p w14:paraId="6C604681" w14:textId="77777777" w:rsidR="0097209E" w:rsidRPr="00FD0425" w:rsidRDefault="0097209E" w:rsidP="0097209E">
            <w:pPr>
              <w:pStyle w:val="TAL"/>
              <w:rPr>
                <w:lang w:eastAsia="ja-JP"/>
              </w:rPr>
            </w:pPr>
            <w:r w:rsidRPr="00FD0425">
              <w:t>9.2.1.28</w:t>
            </w:r>
          </w:p>
        </w:tc>
        <w:tc>
          <w:tcPr>
            <w:tcW w:w="1984" w:type="dxa"/>
          </w:tcPr>
          <w:p w14:paraId="447DAC96" w14:textId="77777777" w:rsidR="0097209E" w:rsidRPr="00FD0425" w:rsidRDefault="0097209E" w:rsidP="0097209E">
            <w:pPr>
              <w:pStyle w:val="TAL"/>
              <w:rPr>
                <w:iCs/>
                <w:lang w:eastAsia="ja-JP"/>
              </w:rPr>
            </w:pPr>
          </w:p>
        </w:tc>
        <w:tc>
          <w:tcPr>
            <w:tcW w:w="1134" w:type="dxa"/>
          </w:tcPr>
          <w:p w14:paraId="2452DBB9" w14:textId="77777777" w:rsidR="0097209E" w:rsidRPr="00FD0425" w:rsidRDefault="0097209E" w:rsidP="0097209E">
            <w:pPr>
              <w:pStyle w:val="TAC"/>
              <w:rPr>
                <w:lang w:eastAsia="ja-JP"/>
              </w:rPr>
            </w:pPr>
            <w:r w:rsidRPr="00FD0425">
              <w:rPr>
                <w:lang w:eastAsia="ja-JP"/>
              </w:rPr>
              <w:t>YES</w:t>
            </w:r>
          </w:p>
        </w:tc>
        <w:tc>
          <w:tcPr>
            <w:tcW w:w="1134" w:type="dxa"/>
          </w:tcPr>
          <w:p w14:paraId="19C40AE5" w14:textId="77777777" w:rsidR="0097209E" w:rsidRPr="00FD0425" w:rsidRDefault="0097209E" w:rsidP="0097209E">
            <w:pPr>
              <w:pStyle w:val="TAC"/>
              <w:rPr>
                <w:lang w:eastAsia="ja-JP"/>
              </w:rPr>
            </w:pPr>
            <w:r w:rsidRPr="00FD0425">
              <w:rPr>
                <w:lang w:eastAsia="ja-JP"/>
              </w:rPr>
              <w:t>ignore</w:t>
            </w:r>
          </w:p>
        </w:tc>
      </w:tr>
    </w:tbl>
    <w:p w14:paraId="65EC5414" w14:textId="77777777" w:rsidR="00F02090" w:rsidRPr="00FD0425" w:rsidRDefault="00F02090" w:rsidP="00F0209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blPrEx>
          <w:tblCellMar>
            <w:top w:w="0" w:type="dxa"/>
            <w:bottom w:w="0" w:type="dxa"/>
          </w:tblCellMar>
        </w:tblPrEx>
        <w:tc>
          <w:tcPr>
            <w:tcW w:w="3528" w:type="dxa"/>
          </w:tcPr>
          <w:p w14:paraId="3662772E" w14:textId="77777777" w:rsidR="00F02090" w:rsidRPr="00FD0425" w:rsidRDefault="00F02090" w:rsidP="00694C97">
            <w:pPr>
              <w:pStyle w:val="TAH"/>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6F6F5855" w14:textId="77777777" w:rsidTr="00694C97">
        <w:tblPrEx>
          <w:tblCellMar>
            <w:top w:w="0" w:type="dxa"/>
            <w:bottom w:w="0" w:type="dxa"/>
          </w:tblCellMar>
        </w:tblPrEx>
        <w:tc>
          <w:tcPr>
            <w:tcW w:w="3528" w:type="dxa"/>
          </w:tcPr>
          <w:p w14:paraId="3BD42BC4" w14:textId="77777777" w:rsidR="00F02090" w:rsidRPr="00FD0425" w:rsidRDefault="00F02090" w:rsidP="00694C97">
            <w:pPr>
              <w:pStyle w:val="TAL"/>
              <w:rPr>
                <w:rFonts w:cs="Arial"/>
                <w:lang w:eastAsia="ja-JP"/>
              </w:rPr>
            </w:pPr>
            <w:r w:rsidRPr="00FD0425">
              <w:rPr>
                <w:lang w:eastAsia="ja-JP"/>
              </w:rPr>
              <w:t>maxnoofDRBs</w:t>
            </w:r>
          </w:p>
        </w:tc>
        <w:tc>
          <w:tcPr>
            <w:tcW w:w="5828" w:type="dxa"/>
          </w:tcPr>
          <w:p w14:paraId="559FD305" w14:textId="77777777" w:rsidR="00F02090" w:rsidRPr="00FD0425" w:rsidRDefault="00F02090" w:rsidP="00694C97">
            <w:pPr>
              <w:pStyle w:val="TAL"/>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blPrEx>
          <w:tblCellMar>
            <w:top w:w="0" w:type="dxa"/>
            <w:bottom w:w="0" w:type="dxa"/>
          </w:tblCellMar>
        </w:tblPrEx>
        <w:tc>
          <w:tcPr>
            <w:tcW w:w="3528" w:type="dxa"/>
          </w:tcPr>
          <w:p w14:paraId="1D9C95D7" w14:textId="77777777" w:rsidR="00282EC2" w:rsidRPr="00FD0425" w:rsidRDefault="00282EC2" w:rsidP="00282EC2">
            <w:pPr>
              <w:pStyle w:val="TAL"/>
              <w:rPr>
                <w:lang w:eastAsia="ja-JP"/>
              </w:rPr>
            </w:pPr>
            <w:r w:rsidRPr="006665FF">
              <w:rPr>
                <w:lang w:eastAsia="ja-JP"/>
              </w:rPr>
              <w:t>maxnoofAdditionalPDCPDuplicationTNL</w:t>
            </w:r>
          </w:p>
        </w:tc>
        <w:tc>
          <w:tcPr>
            <w:tcW w:w="5828" w:type="dxa"/>
          </w:tcPr>
          <w:p w14:paraId="1B2D0E62" w14:textId="77777777" w:rsidR="00282EC2" w:rsidRPr="00FD0425" w:rsidRDefault="00282EC2" w:rsidP="00282EC2">
            <w:pPr>
              <w:pStyle w:val="TAL"/>
              <w:rPr>
                <w:lang w:eastAsia="ja-JP"/>
              </w:rPr>
            </w:pPr>
            <w:r>
              <w:rPr>
                <w:lang w:eastAsia="ja-JP"/>
              </w:rPr>
              <w:t>Maximum no. of additional PDCP Duplication TNL. Value is 2</w:t>
            </w:r>
          </w:p>
        </w:tc>
      </w:tr>
    </w:tbl>
    <w:p w14:paraId="11425C3E" w14:textId="77777777" w:rsidR="00F02090" w:rsidRPr="00FD0425" w:rsidRDefault="00F02090" w:rsidP="00F02090"/>
    <w:p w14:paraId="39D96761" w14:textId="77777777" w:rsidR="00F02090" w:rsidRPr="00FD0425" w:rsidRDefault="00F02090" w:rsidP="00F02090">
      <w:pPr>
        <w:pStyle w:val="Heading4"/>
      </w:pPr>
      <w:bookmarkStart w:id="4514" w:name="_Toc20955245"/>
      <w:bookmarkStart w:id="4515" w:name="_Toc29991442"/>
      <w:bookmarkStart w:id="4516" w:name="_Toc36555842"/>
      <w:bookmarkStart w:id="4517" w:name="_Toc44497562"/>
      <w:bookmarkStart w:id="4518" w:name="_Toc45107950"/>
      <w:bookmarkStart w:id="4519" w:name="_Toc45901570"/>
      <w:bookmarkStart w:id="4520" w:name="_Toc51850649"/>
      <w:bookmarkStart w:id="4521" w:name="_Toc56693652"/>
      <w:bookmarkStart w:id="4522" w:name="_Toc64447195"/>
      <w:bookmarkStart w:id="4523" w:name="_Toc66286689"/>
      <w:bookmarkStart w:id="4524" w:name="_Toc74151384"/>
      <w:bookmarkStart w:id="4525" w:name="_Toc88653856"/>
      <w:bookmarkStart w:id="4526" w:name="_Toc97904212"/>
      <w:bookmarkStart w:id="4527" w:name="_Toc105175253"/>
      <w:bookmarkStart w:id="4528" w:name="_Toc113826283"/>
      <w:bookmarkStart w:id="4529" w:name="_Toc120032409"/>
      <w:r w:rsidRPr="00FD0425">
        <w:t>9.2.1.9</w:t>
      </w:r>
      <w:r w:rsidRPr="00FD0425">
        <w:tab/>
        <w:t>PDU Session Resource Modification Info – SN terminated</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45FB832" w14:textId="77777777" w:rsidR="00F02090" w:rsidRPr="00FD0425" w:rsidRDefault="00F02090" w:rsidP="00F02090">
      <w:r w:rsidRPr="00FD0425">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Change w:id="4530">
          <w:tblGrid>
            <w:gridCol w:w="2153"/>
            <w:gridCol w:w="1134"/>
            <w:gridCol w:w="1013"/>
            <w:gridCol w:w="1538"/>
            <w:gridCol w:w="1843"/>
            <w:gridCol w:w="1134"/>
            <w:gridCol w:w="1134"/>
          </w:tblGrid>
        </w:tblGridChange>
      </w:tblGrid>
      <w:tr w:rsidR="007475EC" w:rsidRPr="00FD0425" w14:paraId="2B2A220A" w14:textId="77777777" w:rsidTr="00216DC6">
        <w:tblPrEx>
          <w:tblCellMar>
            <w:top w:w="0" w:type="dxa"/>
            <w:bottom w:w="0" w:type="dxa"/>
          </w:tblCellMar>
        </w:tblPrEx>
        <w:tc>
          <w:tcPr>
            <w:tcW w:w="2153" w:type="dxa"/>
          </w:tcPr>
          <w:p w14:paraId="472A4CB3" w14:textId="77777777" w:rsidR="007475EC" w:rsidRPr="00FD0425" w:rsidRDefault="007475EC" w:rsidP="007475EC">
            <w:pPr>
              <w:pStyle w:val="TAH"/>
              <w:rPr>
                <w:lang w:eastAsia="ja-JP"/>
              </w:rPr>
            </w:pPr>
            <w:r w:rsidRPr="00FD0425">
              <w:rPr>
                <w:lang w:eastAsia="ja-JP"/>
              </w:rPr>
              <w:t>IE/Group Name</w:t>
            </w:r>
          </w:p>
        </w:tc>
        <w:tc>
          <w:tcPr>
            <w:tcW w:w="1134" w:type="dxa"/>
          </w:tcPr>
          <w:p w14:paraId="3CCD5681" w14:textId="77777777" w:rsidR="007475EC" w:rsidRPr="00FD0425" w:rsidRDefault="007475EC" w:rsidP="007475EC">
            <w:pPr>
              <w:pStyle w:val="TAH"/>
              <w:rPr>
                <w:lang w:eastAsia="ja-JP"/>
              </w:rPr>
            </w:pPr>
            <w:r w:rsidRPr="00FD0425">
              <w:rPr>
                <w:lang w:eastAsia="ja-JP"/>
              </w:rPr>
              <w:t>Presence</w:t>
            </w:r>
          </w:p>
        </w:tc>
        <w:tc>
          <w:tcPr>
            <w:tcW w:w="1013" w:type="dxa"/>
          </w:tcPr>
          <w:p w14:paraId="2C7C66C9" w14:textId="77777777" w:rsidR="007475EC" w:rsidRPr="00FD0425" w:rsidRDefault="007475EC" w:rsidP="007475EC">
            <w:pPr>
              <w:pStyle w:val="TAH"/>
              <w:rPr>
                <w:lang w:eastAsia="ja-JP"/>
              </w:rPr>
            </w:pPr>
            <w:r w:rsidRPr="00FD0425">
              <w:rPr>
                <w:lang w:eastAsia="ja-JP"/>
              </w:rPr>
              <w:t>Range</w:t>
            </w:r>
          </w:p>
        </w:tc>
        <w:tc>
          <w:tcPr>
            <w:tcW w:w="1538" w:type="dxa"/>
          </w:tcPr>
          <w:p w14:paraId="3B7FF148" w14:textId="77777777" w:rsidR="007475EC" w:rsidRPr="00FD0425" w:rsidRDefault="007475EC" w:rsidP="007475EC">
            <w:pPr>
              <w:pStyle w:val="TAH"/>
              <w:rPr>
                <w:lang w:eastAsia="ja-JP"/>
              </w:rPr>
            </w:pPr>
            <w:r w:rsidRPr="00FD0425">
              <w:rPr>
                <w:lang w:eastAsia="ja-JP"/>
              </w:rPr>
              <w:t>IE type and reference</w:t>
            </w:r>
          </w:p>
        </w:tc>
        <w:tc>
          <w:tcPr>
            <w:tcW w:w="1843" w:type="dxa"/>
          </w:tcPr>
          <w:p w14:paraId="36581CD7" w14:textId="77777777" w:rsidR="007475EC" w:rsidRPr="00FD0425" w:rsidRDefault="007475EC" w:rsidP="007475EC">
            <w:pPr>
              <w:pStyle w:val="TAH"/>
              <w:rPr>
                <w:lang w:eastAsia="ja-JP"/>
              </w:rPr>
            </w:pPr>
            <w:r w:rsidRPr="00FD0425">
              <w:rPr>
                <w:lang w:eastAsia="ja-JP"/>
              </w:rPr>
              <w:t>Semantics description</w:t>
            </w:r>
          </w:p>
        </w:tc>
        <w:tc>
          <w:tcPr>
            <w:tcW w:w="1134" w:type="dxa"/>
          </w:tcPr>
          <w:p w14:paraId="6D573B18" w14:textId="77777777" w:rsidR="007475EC" w:rsidRPr="00FD0425" w:rsidRDefault="007475EC" w:rsidP="007475EC">
            <w:pPr>
              <w:pStyle w:val="TAH"/>
              <w:rPr>
                <w:lang w:eastAsia="ja-JP"/>
              </w:rPr>
            </w:pPr>
            <w:r w:rsidRPr="00FD0425">
              <w:rPr>
                <w:lang w:eastAsia="ja-JP"/>
              </w:rPr>
              <w:t>Criticality</w:t>
            </w:r>
          </w:p>
        </w:tc>
        <w:tc>
          <w:tcPr>
            <w:tcW w:w="1134" w:type="dxa"/>
          </w:tcPr>
          <w:p w14:paraId="46830380" w14:textId="77777777" w:rsidR="007475EC" w:rsidRPr="00FD0425" w:rsidRDefault="007475EC" w:rsidP="007475EC">
            <w:pPr>
              <w:pStyle w:val="TAH"/>
              <w:rPr>
                <w:lang w:eastAsia="ja-JP"/>
              </w:rPr>
            </w:pPr>
            <w:r w:rsidRPr="00FD0425">
              <w:t>Assigned Criticality</w:t>
            </w:r>
          </w:p>
        </w:tc>
      </w:tr>
      <w:tr w:rsidR="007475EC" w:rsidRPr="00FD0425" w14:paraId="6ADBECF4" w14:textId="77777777" w:rsidTr="00216DC6">
        <w:tblPrEx>
          <w:tblCellMar>
            <w:top w:w="0" w:type="dxa"/>
            <w:bottom w:w="0" w:type="dxa"/>
          </w:tblCellMar>
        </w:tblPrEx>
        <w:tc>
          <w:tcPr>
            <w:tcW w:w="2153" w:type="dxa"/>
          </w:tcPr>
          <w:p w14:paraId="0A6899A0" w14:textId="77777777" w:rsidR="007475EC" w:rsidRPr="00FD0425" w:rsidRDefault="007475EC" w:rsidP="007475EC">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69DA473E" w14:textId="77777777" w:rsidR="007475EC" w:rsidRPr="00FD0425" w:rsidRDefault="007475EC" w:rsidP="007475EC">
            <w:pPr>
              <w:pStyle w:val="TAL"/>
              <w:rPr>
                <w:rFonts w:eastAsia="Batang"/>
                <w:lang w:eastAsia="ja-JP"/>
              </w:rPr>
            </w:pPr>
            <w:r w:rsidRPr="00FD0425">
              <w:rPr>
                <w:rFonts w:eastAsia="Batang"/>
                <w:lang w:eastAsia="ja-JP"/>
              </w:rPr>
              <w:t>O</w:t>
            </w:r>
          </w:p>
        </w:tc>
        <w:tc>
          <w:tcPr>
            <w:tcW w:w="1013" w:type="dxa"/>
          </w:tcPr>
          <w:p w14:paraId="75EC1799" w14:textId="77777777" w:rsidR="007475EC" w:rsidRPr="00FD0425" w:rsidRDefault="007475EC" w:rsidP="007475EC">
            <w:pPr>
              <w:pStyle w:val="TAL"/>
              <w:rPr>
                <w:bCs/>
                <w:i/>
                <w:szCs w:val="18"/>
                <w:lang w:eastAsia="ja-JP"/>
              </w:rPr>
            </w:pPr>
          </w:p>
        </w:tc>
        <w:tc>
          <w:tcPr>
            <w:tcW w:w="1538" w:type="dxa"/>
          </w:tcPr>
          <w:p w14:paraId="7D522F01" w14:textId="77777777" w:rsidR="007475EC" w:rsidRPr="00FD0425" w:rsidRDefault="007475EC" w:rsidP="007475EC">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54E24541" w14:textId="77777777" w:rsidR="007475EC" w:rsidRPr="00FD0425" w:rsidRDefault="007475EC" w:rsidP="007475EC">
            <w:pPr>
              <w:pStyle w:val="TAL"/>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34" w:type="dxa"/>
          </w:tcPr>
          <w:p w14:paraId="0787AD40" w14:textId="77777777" w:rsidR="007475EC" w:rsidRPr="00FD0425" w:rsidRDefault="007475EC" w:rsidP="00216DC6">
            <w:pPr>
              <w:pStyle w:val="TAC"/>
              <w:rPr>
                <w:rFonts w:eastAsia="SimSun"/>
                <w:lang w:eastAsia="zh-CN"/>
              </w:rPr>
            </w:pPr>
            <w:r w:rsidRPr="00FD0425">
              <w:rPr>
                <w:lang w:eastAsia="ja-JP"/>
              </w:rPr>
              <w:t>–</w:t>
            </w:r>
          </w:p>
        </w:tc>
        <w:tc>
          <w:tcPr>
            <w:tcW w:w="1134" w:type="dxa"/>
          </w:tcPr>
          <w:p w14:paraId="7B0E3388" w14:textId="77777777" w:rsidR="007475EC" w:rsidRPr="00FD0425" w:rsidRDefault="007475EC" w:rsidP="00216DC6">
            <w:pPr>
              <w:pStyle w:val="TAC"/>
              <w:rPr>
                <w:rFonts w:eastAsia="SimSun"/>
                <w:lang w:eastAsia="zh-CN"/>
              </w:rPr>
            </w:pPr>
          </w:p>
        </w:tc>
      </w:tr>
      <w:tr w:rsidR="007475EC" w:rsidRPr="00FD0425" w14:paraId="3F5A3BD4" w14:textId="77777777" w:rsidTr="00216DC6">
        <w:tblPrEx>
          <w:tblCellMar>
            <w:top w:w="0" w:type="dxa"/>
            <w:bottom w:w="0" w:type="dxa"/>
          </w:tblCellMar>
        </w:tblPrEx>
        <w:tc>
          <w:tcPr>
            <w:tcW w:w="2153" w:type="dxa"/>
          </w:tcPr>
          <w:p w14:paraId="121E32EC" w14:textId="77777777" w:rsidR="007475EC" w:rsidRPr="00FD0425" w:rsidRDefault="007475EC" w:rsidP="007475EC">
            <w:pPr>
              <w:pStyle w:val="TAL"/>
              <w:rPr>
                <w:lang w:eastAsia="ja-JP"/>
              </w:rPr>
            </w:pPr>
            <w:r w:rsidRPr="00FD0425">
              <w:rPr>
                <w:lang w:eastAsia="ja-JP"/>
              </w:rPr>
              <w:t>Network Instance</w:t>
            </w:r>
          </w:p>
        </w:tc>
        <w:tc>
          <w:tcPr>
            <w:tcW w:w="1134" w:type="dxa"/>
          </w:tcPr>
          <w:p w14:paraId="2B9438F7" w14:textId="77777777" w:rsidR="007475EC" w:rsidRPr="00FD0425" w:rsidRDefault="007475EC" w:rsidP="007475EC">
            <w:pPr>
              <w:pStyle w:val="TAL"/>
              <w:rPr>
                <w:rFonts w:eastAsia="Batang"/>
                <w:lang w:eastAsia="ja-JP"/>
              </w:rPr>
            </w:pPr>
            <w:r w:rsidRPr="00FD0425">
              <w:rPr>
                <w:rFonts w:eastAsia="Batang"/>
                <w:lang w:eastAsia="ja-JP"/>
              </w:rPr>
              <w:t>O</w:t>
            </w:r>
          </w:p>
        </w:tc>
        <w:tc>
          <w:tcPr>
            <w:tcW w:w="1013" w:type="dxa"/>
          </w:tcPr>
          <w:p w14:paraId="705A1C2B" w14:textId="77777777" w:rsidR="007475EC" w:rsidRPr="00FD0425" w:rsidRDefault="007475EC" w:rsidP="007475EC">
            <w:pPr>
              <w:pStyle w:val="TAL"/>
              <w:rPr>
                <w:bCs/>
                <w:i/>
                <w:szCs w:val="18"/>
                <w:lang w:eastAsia="ja-JP"/>
              </w:rPr>
            </w:pPr>
          </w:p>
        </w:tc>
        <w:tc>
          <w:tcPr>
            <w:tcW w:w="1538" w:type="dxa"/>
          </w:tcPr>
          <w:p w14:paraId="4BF77F8D" w14:textId="77777777" w:rsidR="007475EC" w:rsidRPr="00FD0425" w:rsidRDefault="007475EC" w:rsidP="007475EC">
            <w:pPr>
              <w:pStyle w:val="TAL"/>
              <w:rPr>
                <w:lang w:eastAsia="ja-JP"/>
              </w:rPr>
            </w:pPr>
            <w:r w:rsidRPr="00FD0425">
              <w:rPr>
                <w:lang w:eastAsia="ja-JP"/>
              </w:rPr>
              <w:t>9.2.3.85</w:t>
            </w:r>
          </w:p>
        </w:tc>
        <w:tc>
          <w:tcPr>
            <w:tcW w:w="1843" w:type="dxa"/>
          </w:tcPr>
          <w:p w14:paraId="70E52DA5" w14:textId="77777777" w:rsidR="007475EC" w:rsidRPr="00FD0425" w:rsidRDefault="007475EC" w:rsidP="007475EC">
            <w:pPr>
              <w:pStyle w:val="TAL"/>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34" w:type="dxa"/>
          </w:tcPr>
          <w:p w14:paraId="23150296" w14:textId="77777777" w:rsidR="007475EC" w:rsidRPr="00FD0425" w:rsidRDefault="007475EC" w:rsidP="00216DC6">
            <w:pPr>
              <w:pStyle w:val="TAC"/>
              <w:rPr>
                <w:rFonts w:eastAsia="SimSun"/>
                <w:lang w:eastAsia="zh-CN"/>
              </w:rPr>
            </w:pPr>
            <w:r w:rsidRPr="00FD0425">
              <w:rPr>
                <w:lang w:eastAsia="ja-JP"/>
              </w:rPr>
              <w:t>–</w:t>
            </w:r>
          </w:p>
        </w:tc>
        <w:tc>
          <w:tcPr>
            <w:tcW w:w="1134" w:type="dxa"/>
          </w:tcPr>
          <w:p w14:paraId="781100D7" w14:textId="77777777" w:rsidR="007475EC" w:rsidRPr="00FD0425" w:rsidRDefault="007475EC" w:rsidP="00216DC6">
            <w:pPr>
              <w:pStyle w:val="TAC"/>
              <w:rPr>
                <w:rFonts w:eastAsia="SimSun"/>
                <w:lang w:eastAsia="zh-CN"/>
              </w:rPr>
            </w:pPr>
          </w:p>
        </w:tc>
      </w:tr>
      <w:tr w:rsidR="007475EC" w:rsidRPr="00FD0425" w14:paraId="1F9317C5" w14:textId="77777777" w:rsidTr="00216DC6">
        <w:tblPrEx>
          <w:tblCellMar>
            <w:top w:w="0" w:type="dxa"/>
            <w:bottom w:w="0" w:type="dxa"/>
          </w:tblCellMar>
        </w:tblPrEx>
        <w:tc>
          <w:tcPr>
            <w:tcW w:w="2153" w:type="dxa"/>
          </w:tcPr>
          <w:p w14:paraId="03B61A72" w14:textId="77777777" w:rsidR="007475EC" w:rsidRPr="00FD0425" w:rsidRDefault="007475EC" w:rsidP="007475EC">
            <w:pPr>
              <w:pStyle w:val="TAL"/>
              <w:rPr>
                <w:b/>
                <w:lang w:eastAsia="ja-JP"/>
              </w:rPr>
            </w:pPr>
            <w:r w:rsidRPr="00FD0425">
              <w:rPr>
                <w:rFonts w:eastAsia="Batang"/>
                <w:b/>
                <w:lang w:eastAsia="ja-JP"/>
              </w:rPr>
              <w:t>QoS Flows To Be Setup List</w:t>
            </w:r>
          </w:p>
        </w:tc>
        <w:tc>
          <w:tcPr>
            <w:tcW w:w="1134" w:type="dxa"/>
          </w:tcPr>
          <w:p w14:paraId="7C214680" w14:textId="77777777" w:rsidR="007475EC" w:rsidRPr="00FD0425" w:rsidRDefault="007475EC" w:rsidP="007475EC">
            <w:pPr>
              <w:pStyle w:val="TAL"/>
              <w:rPr>
                <w:rFonts w:eastAsia="Batang"/>
                <w:lang w:eastAsia="ja-JP"/>
              </w:rPr>
            </w:pPr>
          </w:p>
        </w:tc>
        <w:tc>
          <w:tcPr>
            <w:tcW w:w="1013" w:type="dxa"/>
          </w:tcPr>
          <w:p w14:paraId="239A9A75" w14:textId="77777777" w:rsidR="007475EC" w:rsidRPr="00FD0425" w:rsidRDefault="007475EC" w:rsidP="007475EC">
            <w:pPr>
              <w:pStyle w:val="TAL"/>
              <w:rPr>
                <w:bCs/>
                <w:i/>
                <w:szCs w:val="18"/>
                <w:lang w:eastAsia="ja-JP"/>
              </w:rPr>
            </w:pPr>
            <w:r w:rsidRPr="00FD0425">
              <w:rPr>
                <w:i/>
                <w:lang w:eastAsia="ja-JP"/>
              </w:rPr>
              <w:t>0..1</w:t>
            </w:r>
          </w:p>
        </w:tc>
        <w:tc>
          <w:tcPr>
            <w:tcW w:w="1538" w:type="dxa"/>
          </w:tcPr>
          <w:p w14:paraId="7D243B04" w14:textId="77777777" w:rsidR="007475EC" w:rsidRPr="00FD0425" w:rsidRDefault="007475EC" w:rsidP="007475EC">
            <w:pPr>
              <w:pStyle w:val="TAL"/>
              <w:rPr>
                <w:lang w:eastAsia="ja-JP"/>
              </w:rPr>
            </w:pPr>
          </w:p>
        </w:tc>
        <w:tc>
          <w:tcPr>
            <w:tcW w:w="1843" w:type="dxa"/>
          </w:tcPr>
          <w:p w14:paraId="71F8F15A" w14:textId="77777777" w:rsidR="007475EC" w:rsidRPr="00FD0425" w:rsidRDefault="007475EC" w:rsidP="007475EC">
            <w:pPr>
              <w:pStyle w:val="TAL"/>
              <w:rPr>
                <w:iCs/>
                <w:lang w:eastAsia="ja-JP"/>
              </w:rPr>
            </w:pPr>
          </w:p>
        </w:tc>
        <w:tc>
          <w:tcPr>
            <w:tcW w:w="1134" w:type="dxa"/>
          </w:tcPr>
          <w:p w14:paraId="764FEEEC" w14:textId="77777777" w:rsidR="007475EC" w:rsidRPr="00FD0425" w:rsidRDefault="007475EC" w:rsidP="00216DC6">
            <w:pPr>
              <w:pStyle w:val="TAC"/>
              <w:rPr>
                <w:iCs/>
                <w:lang w:eastAsia="ja-JP"/>
              </w:rPr>
            </w:pPr>
            <w:r w:rsidRPr="00FD0425">
              <w:rPr>
                <w:lang w:eastAsia="ja-JP"/>
              </w:rPr>
              <w:t>–</w:t>
            </w:r>
          </w:p>
        </w:tc>
        <w:tc>
          <w:tcPr>
            <w:tcW w:w="1134" w:type="dxa"/>
          </w:tcPr>
          <w:p w14:paraId="738DBCDB" w14:textId="77777777" w:rsidR="007475EC" w:rsidRPr="00FD0425" w:rsidRDefault="007475EC" w:rsidP="00216DC6">
            <w:pPr>
              <w:pStyle w:val="TAC"/>
              <w:rPr>
                <w:iCs/>
                <w:lang w:eastAsia="ja-JP"/>
              </w:rPr>
            </w:pPr>
          </w:p>
        </w:tc>
      </w:tr>
      <w:tr w:rsidR="007475EC" w:rsidRPr="00FD0425" w14:paraId="7CC64B32" w14:textId="77777777" w:rsidTr="00216DC6">
        <w:tblPrEx>
          <w:tblCellMar>
            <w:top w:w="0" w:type="dxa"/>
            <w:bottom w:w="0" w:type="dxa"/>
          </w:tblCellMar>
        </w:tblPrEx>
        <w:tc>
          <w:tcPr>
            <w:tcW w:w="2153" w:type="dxa"/>
          </w:tcPr>
          <w:p w14:paraId="69039DEE" w14:textId="77777777" w:rsidR="007475EC" w:rsidRPr="00FD0425" w:rsidRDefault="007475EC" w:rsidP="007475EC">
            <w:pPr>
              <w:pStyle w:val="TAL"/>
              <w:ind w:left="113"/>
              <w:rPr>
                <w:rFonts w:eastAsia="Batang"/>
                <w:b/>
                <w:lang w:eastAsia="ja-JP"/>
              </w:rPr>
            </w:pPr>
            <w:r w:rsidRPr="00FD0425">
              <w:rPr>
                <w:rFonts w:eastAsia="Batang"/>
                <w:b/>
                <w:lang w:eastAsia="ja-JP"/>
              </w:rPr>
              <w:t>&gt;QoS Flows To Be Setup Item</w:t>
            </w:r>
          </w:p>
        </w:tc>
        <w:tc>
          <w:tcPr>
            <w:tcW w:w="1134" w:type="dxa"/>
          </w:tcPr>
          <w:p w14:paraId="4ACEAA99" w14:textId="77777777" w:rsidR="007475EC" w:rsidRPr="00FD0425" w:rsidRDefault="007475EC" w:rsidP="007475EC">
            <w:pPr>
              <w:pStyle w:val="TAL"/>
              <w:rPr>
                <w:rFonts w:eastAsia="Batang"/>
                <w:lang w:eastAsia="ja-JP"/>
              </w:rPr>
            </w:pPr>
          </w:p>
        </w:tc>
        <w:tc>
          <w:tcPr>
            <w:tcW w:w="1013" w:type="dxa"/>
          </w:tcPr>
          <w:p w14:paraId="75738213" w14:textId="77777777" w:rsidR="007475EC" w:rsidRPr="00FD0425" w:rsidRDefault="007475EC" w:rsidP="007475EC">
            <w:pPr>
              <w:pStyle w:val="TAL"/>
              <w:rPr>
                <w:lang w:eastAsia="ja-JP"/>
              </w:rPr>
            </w:pPr>
            <w:r w:rsidRPr="00FD0425">
              <w:rPr>
                <w:bCs/>
                <w:i/>
                <w:szCs w:val="18"/>
                <w:lang w:eastAsia="ja-JP"/>
              </w:rPr>
              <w:t>1 .. &lt;maxnoofQoSFlows&gt;</w:t>
            </w:r>
          </w:p>
        </w:tc>
        <w:tc>
          <w:tcPr>
            <w:tcW w:w="1538" w:type="dxa"/>
          </w:tcPr>
          <w:p w14:paraId="6B521294" w14:textId="77777777" w:rsidR="007475EC" w:rsidRPr="00FD0425" w:rsidRDefault="007475EC" w:rsidP="007475EC">
            <w:pPr>
              <w:pStyle w:val="TAL"/>
              <w:rPr>
                <w:lang w:eastAsia="ja-JP"/>
              </w:rPr>
            </w:pPr>
          </w:p>
        </w:tc>
        <w:tc>
          <w:tcPr>
            <w:tcW w:w="1843" w:type="dxa"/>
          </w:tcPr>
          <w:p w14:paraId="469FA563" w14:textId="77777777" w:rsidR="007475EC" w:rsidRPr="00FD0425" w:rsidRDefault="007475EC" w:rsidP="007475EC">
            <w:pPr>
              <w:pStyle w:val="TAL"/>
              <w:rPr>
                <w:iCs/>
                <w:lang w:eastAsia="ja-JP"/>
              </w:rPr>
            </w:pPr>
          </w:p>
        </w:tc>
        <w:tc>
          <w:tcPr>
            <w:tcW w:w="1134" w:type="dxa"/>
          </w:tcPr>
          <w:p w14:paraId="759896E9" w14:textId="77777777" w:rsidR="007475EC" w:rsidRPr="00FD0425" w:rsidRDefault="007475EC" w:rsidP="00216DC6">
            <w:pPr>
              <w:pStyle w:val="TAC"/>
              <w:rPr>
                <w:iCs/>
                <w:lang w:eastAsia="ja-JP"/>
              </w:rPr>
            </w:pPr>
            <w:r w:rsidRPr="00FD0425">
              <w:rPr>
                <w:lang w:eastAsia="ja-JP"/>
              </w:rPr>
              <w:t>–</w:t>
            </w:r>
          </w:p>
        </w:tc>
        <w:tc>
          <w:tcPr>
            <w:tcW w:w="1134" w:type="dxa"/>
          </w:tcPr>
          <w:p w14:paraId="79E26193" w14:textId="77777777" w:rsidR="007475EC" w:rsidRPr="00FD0425" w:rsidRDefault="007475EC" w:rsidP="00216DC6">
            <w:pPr>
              <w:pStyle w:val="TAC"/>
              <w:rPr>
                <w:iCs/>
                <w:lang w:eastAsia="ja-JP"/>
              </w:rPr>
            </w:pPr>
          </w:p>
        </w:tc>
      </w:tr>
      <w:tr w:rsidR="007475EC" w:rsidRPr="00FD0425" w14:paraId="75951D30" w14:textId="77777777" w:rsidTr="00216DC6">
        <w:tblPrEx>
          <w:tblCellMar>
            <w:top w:w="0" w:type="dxa"/>
            <w:bottom w:w="0" w:type="dxa"/>
          </w:tblCellMar>
        </w:tblPrEx>
        <w:tc>
          <w:tcPr>
            <w:tcW w:w="2153" w:type="dxa"/>
          </w:tcPr>
          <w:p w14:paraId="5E3FB4AC" w14:textId="77777777" w:rsidR="007475EC" w:rsidRPr="00FD0425" w:rsidRDefault="007475EC" w:rsidP="007475EC">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4D031FE6" w14:textId="77777777" w:rsidR="007475EC" w:rsidRPr="00FD0425" w:rsidRDefault="007475EC" w:rsidP="007475EC">
            <w:pPr>
              <w:pStyle w:val="TAL"/>
              <w:rPr>
                <w:rFonts w:eastAsia="Batang"/>
                <w:lang w:eastAsia="ja-JP"/>
              </w:rPr>
            </w:pPr>
            <w:r w:rsidRPr="00FD0425">
              <w:rPr>
                <w:rFonts w:eastAsia="Batang"/>
                <w:lang w:eastAsia="ja-JP"/>
              </w:rPr>
              <w:t>M</w:t>
            </w:r>
          </w:p>
        </w:tc>
        <w:tc>
          <w:tcPr>
            <w:tcW w:w="1013" w:type="dxa"/>
          </w:tcPr>
          <w:p w14:paraId="0BEB863C" w14:textId="77777777" w:rsidR="007475EC" w:rsidRPr="00FD0425" w:rsidRDefault="007475EC" w:rsidP="007475EC">
            <w:pPr>
              <w:pStyle w:val="TAL"/>
              <w:rPr>
                <w:bCs/>
                <w:i/>
                <w:szCs w:val="18"/>
                <w:lang w:eastAsia="ja-JP"/>
              </w:rPr>
            </w:pPr>
          </w:p>
        </w:tc>
        <w:tc>
          <w:tcPr>
            <w:tcW w:w="1538" w:type="dxa"/>
          </w:tcPr>
          <w:p w14:paraId="658970CE" w14:textId="77777777" w:rsidR="007475EC" w:rsidRPr="00FD0425" w:rsidRDefault="007475EC" w:rsidP="007475EC">
            <w:pPr>
              <w:pStyle w:val="TAL"/>
              <w:rPr>
                <w:lang w:eastAsia="ja-JP"/>
              </w:rPr>
            </w:pPr>
            <w:r w:rsidRPr="00FD0425">
              <w:rPr>
                <w:lang w:eastAsia="ja-JP"/>
              </w:rPr>
              <w:t>9.2.3.10</w:t>
            </w:r>
          </w:p>
        </w:tc>
        <w:tc>
          <w:tcPr>
            <w:tcW w:w="1843" w:type="dxa"/>
          </w:tcPr>
          <w:p w14:paraId="64B973D6" w14:textId="77777777" w:rsidR="007475EC" w:rsidRPr="00FD0425" w:rsidRDefault="007475EC" w:rsidP="007475EC">
            <w:pPr>
              <w:pStyle w:val="TAL"/>
              <w:rPr>
                <w:iCs/>
                <w:lang w:eastAsia="ja-JP"/>
              </w:rPr>
            </w:pPr>
          </w:p>
        </w:tc>
        <w:tc>
          <w:tcPr>
            <w:tcW w:w="1134" w:type="dxa"/>
          </w:tcPr>
          <w:p w14:paraId="399DD340" w14:textId="77777777" w:rsidR="007475EC" w:rsidRPr="00FD0425" w:rsidRDefault="007475EC" w:rsidP="00216DC6">
            <w:pPr>
              <w:pStyle w:val="TAC"/>
              <w:rPr>
                <w:iCs/>
                <w:lang w:eastAsia="ja-JP"/>
              </w:rPr>
            </w:pPr>
            <w:r w:rsidRPr="00FD0425">
              <w:rPr>
                <w:lang w:eastAsia="ja-JP"/>
              </w:rPr>
              <w:t>–</w:t>
            </w:r>
          </w:p>
        </w:tc>
        <w:tc>
          <w:tcPr>
            <w:tcW w:w="1134" w:type="dxa"/>
          </w:tcPr>
          <w:p w14:paraId="76BE1769" w14:textId="77777777" w:rsidR="007475EC" w:rsidRPr="00FD0425" w:rsidRDefault="007475EC" w:rsidP="00216DC6">
            <w:pPr>
              <w:pStyle w:val="TAC"/>
              <w:rPr>
                <w:iCs/>
                <w:lang w:eastAsia="ja-JP"/>
              </w:rPr>
            </w:pPr>
          </w:p>
        </w:tc>
      </w:tr>
      <w:tr w:rsidR="007475EC" w:rsidRPr="00FD0425" w14:paraId="17F1A356" w14:textId="77777777" w:rsidTr="00216DC6">
        <w:tblPrEx>
          <w:tblCellMar>
            <w:top w:w="0" w:type="dxa"/>
            <w:bottom w:w="0" w:type="dxa"/>
          </w:tblCellMar>
        </w:tblPrEx>
        <w:tc>
          <w:tcPr>
            <w:tcW w:w="2153" w:type="dxa"/>
          </w:tcPr>
          <w:p w14:paraId="748DB8FD" w14:textId="77777777" w:rsidR="007475EC" w:rsidRPr="00FD0425" w:rsidRDefault="007475EC" w:rsidP="007475EC">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7BFEBA2B" w14:textId="77777777" w:rsidR="007475EC" w:rsidRPr="00FD0425" w:rsidRDefault="007475EC" w:rsidP="007475EC">
            <w:pPr>
              <w:pStyle w:val="TAL"/>
              <w:rPr>
                <w:rFonts w:eastAsia="Batang"/>
                <w:lang w:eastAsia="ja-JP"/>
              </w:rPr>
            </w:pPr>
            <w:r w:rsidRPr="00FD0425">
              <w:rPr>
                <w:rFonts w:eastAsia="Batang"/>
                <w:lang w:eastAsia="ja-JP"/>
              </w:rPr>
              <w:t>M</w:t>
            </w:r>
          </w:p>
        </w:tc>
        <w:tc>
          <w:tcPr>
            <w:tcW w:w="1013" w:type="dxa"/>
          </w:tcPr>
          <w:p w14:paraId="7638F1FD" w14:textId="77777777" w:rsidR="007475EC" w:rsidRPr="00FD0425" w:rsidRDefault="007475EC" w:rsidP="007475EC">
            <w:pPr>
              <w:pStyle w:val="TAL"/>
              <w:rPr>
                <w:bCs/>
                <w:i/>
                <w:szCs w:val="18"/>
                <w:lang w:eastAsia="ja-JP"/>
              </w:rPr>
            </w:pPr>
          </w:p>
        </w:tc>
        <w:tc>
          <w:tcPr>
            <w:tcW w:w="1538" w:type="dxa"/>
          </w:tcPr>
          <w:p w14:paraId="01A8662F" w14:textId="77777777" w:rsidR="007475EC" w:rsidRPr="00FD0425" w:rsidRDefault="007475EC" w:rsidP="007475EC">
            <w:pPr>
              <w:pStyle w:val="TAL"/>
              <w:rPr>
                <w:lang w:eastAsia="ja-JP"/>
              </w:rPr>
            </w:pPr>
            <w:r w:rsidRPr="00FD0425">
              <w:t>9.2.3.5</w:t>
            </w:r>
          </w:p>
        </w:tc>
        <w:tc>
          <w:tcPr>
            <w:tcW w:w="1843" w:type="dxa"/>
          </w:tcPr>
          <w:p w14:paraId="3464C283" w14:textId="77777777" w:rsidR="007475EC" w:rsidRPr="00FD0425" w:rsidRDefault="007475EC" w:rsidP="007475EC">
            <w:pPr>
              <w:pStyle w:val="TAL"/>
              <w:rPr>
                <w:iCs/>
                <w:lang w:eastAsia="ja-JP"/>
              </w:rPr>
            </w:pPr>
            <w:r w:rsidRPr="00FD0425">
              <w:rPr>
                <w:iCs/>
                <w:lang w:eastAsia="ja-JP"/>
              </w:rPr>
              <w:t xml:space="preserve">For GBR QoS flows, this IE contains GBR QoS flow information as received at NG-C </w:t>
            </w:r>
          </w:p>
        </w:tc>
        <w:tc>
          <w:tcPr>
            <w:tcW w:w="1134" w:type="dxa"/>
          </w:tcPr>
          <w:p w14:paraId="1886E03A" w14:textId="77777777" w:rsidR="007475EC" w:rsidRPr="00FD0425" w:rsidRDefault="007475EC" w:rsidP="00216DC6">
            <w:pPr>
              <w:pStyle w:val="TAC"/>
              <w:rPr>
                <w:iCs/>
                <w:lang w:eastAsia="ja-JP"/>
              </w:rPr>
            </w:pPr>
            <w:r w:rsidRPr="00FD0425">
              <w:rPr>
                <w:lang w:eastAsia="ja-JP"/>
              </w:rPr>
              <w:t>–</w:t>
            </w:r>
          </w:p>
        </w:tc>
        <w:tc>
          <w:tcPr>
            <w:tcW w:w="1134" w:type="dxa"/>
          </w:tcPr>
          <w:p w14:paraId="0954DEBD" w14:textId="77777777" w:rsidR="007475EC" w:rsidRPr="00FD0425" w:rsidRDefault="007475EC" w:rsidP="00216DC6">
            <w:pPr>
              <w:pStyle w:val="TAC"/>
              <w:rPr>
                <w:iCs/>
                <w:lang w:eastAsia="ja-JP"/>
              </w:rPr>
            </w:pPr>
          </w:p>
        </w:tc>
      </w:tr>
      <w:tr w:rsidR="007475EC" w:rsidRPr="00FD0425" w14:paraId="6F626438" w14:textId="77777777" w:rsidTr="00216DC6">
        <w:tblPrEx>
          <w:tblCellMar>
            <w:top w:w="0" w:type="dxa"/>
            <w:bottom w:w="0" w:type="dxa"/>
          </w:tblCellMar>
        </w:tblPrEx>
        <w:tc>
          <w:tcPr>
            <w:tcW w:w="2153" w:type="dxa"/>
          </w:tcPr>
          <w:p w14:paraId="2C13CB96" w14:textId="77777777" w:rsidR="007475EC" w:rsidRPr="00FD0425" w:rsidRDefault="007475EC" w:rsidP="007475EC">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0E75F134" w14:textId="77777777" w:rsidR="007475EC" w:rsidRPr="00FD0425" w:rsidRDefault="007475EC" w:rsidP="007475EC">
            <w:pPr>
              <w:pStyle w:val="TAL"/>
              <w:rPr>
                <w:rFonts w:eastAsia="Batang"/>
                <w:lang w:eastAsia="ja-JP"/>
              </w:rPr>
            </w:pPr>
            <w:r w:rsidRPr="00FD0425">
              <w:rPr>
                <w:rFonts w:eastAsia="Batang"/>
                <w:lang w:eastAsia="ja-JP"/>
              </w:rPr>
              <w:t>O</w:t>
            </w:r>
          </w:p>
        </w:tc>
        <w:tc>
          <w:tcPr>
            <w:tcW w:w="1013" w:type="dxa"/>
          </w:tcPr>
          <w:p w14:paraId="5DB32075" w14:textId="77777777" w:rsidR="007475EC" w:rsidRPr="00FD0425" w:rsidRDefault="007475EC" w:rsidP="007475EC">
            <w:pPr>
              <w:pStyle w:val="TAL"/>
              <w:rPr>
                <w:bCs/>
                <w:i/>
                <w:szCs w:val="18"/>
                <w:lang w:eastAsia="ja-JP"/>
              </w:rPr>
            </w:pPr>
          </w:p>
        </w:tc>
        <w:tc>
          <w:tcPr>
            <w:tcW w:w="1538" w:type="dxa"/>
          </w:tcPr>
          <w:p w14:paraId="3BF1126A" w14:textId="77777777" w:rsidR="007475EC" w:rsidRPr="00FD0425" w:rsidRDefault="007475EC" w:rsidP="007475EC">
            <w:pPr>
              <w:pStyle w:val="TAL"/>
            </w:pPr>
            <w:r w:rsidRPr="00FD0425">
              <w:t>GBR QoS Flow Information</w:t>
            </w:r>
          </w:p>
          <w:p w14:paraId="2A5C4FDD" w14:textId="77777777" w:rsidR="007475EC" w:rsidRPr="00FD0425" w:rsidRDefault="007475EC" w:rsidP="007475EC">
            <w:pPr>
              <w:pStyle w:val="TAL"/>
            </w:pPr>
            <w:r w:rsidRPr="00FD0425">
              <w:t>9.2.3.6</w:t>
            </w:r>
          </w:p>
        </w:tc>
        <w:tc>
          <w:tcPr>
            <w:tcW w:w="1843" w:type="dxa"/>
          </w:tcPr>
          <w:p w14:paraId="3270A595" w14:textId="77777777" w:rsidR="007475EC" w:rsidRPr="00FD0425" w:rsidRDefault="007475EC" w:rsidP="007475EC">
            <w:pPr>
              <w:pStyle w:val="TAL"/>
              <w:rPr>
                <w:iCs/>
                <w:lang w:eastAsia="ja-JP"/>
              </w:rPr>
            </w:pPr>
            <w:r w:rsidRPr="00FD0425">
              <w:rPr>
                <w:iCs/>
                <w:lang w:eastAsia="ja-JP"/>
              </w:rPr>
              <w:t xml:space="preserve">This IE contains M-Node offered GBR QoS Flow Information. </w:t>
            </w:r>
          </w:p>
        </w:tc>
        <w:tc>
          <w:tcPr>
            <w:tcW w:w="1134" w:type="dxa"/>
          </w:tcPr>
          <w:p w14:paraId="268D05DE" w14:textId="77777777" w:rsidR="007475EC" w:rsidRPr="00FD0425" w:rsidRDefault="007475EC" w:rsidP="00216DC6">
            <w:pPr>
              <w:pStyle w:val="TAC"/>
              <w:rPr>
                <w:iCs/>
                <w:lang w:eastAsia="ja-JP"/>
              </w:rPr>
            </w:pPr>
            <w:r w:rsidRPr="00FD0425">
              <w:rPr>
                <w:lang w:eastAsia="ja-JP"/>
              </w:rPr>
              <w:t>–</w:t>
            </w:r>
          </w:p>
        </w:tc>
        <w:tc>
          <w:tcPr>
            <w:tcW w:w="1134" w:type="dxa"/>
          </w:tcPr>
          <w:p w14:paraId="0B26ED18" w14:textId="77777777" w:rsidR="007475EC" w:rsidRPr="00FD0425" w:rsidRDefault="007475EC" w:rsidP="00216DC6">
            <w:pPr>
              <w:pStyle w:val="TAC"/>
              <w:rPr>
                <w:iCs/>
                <w:lang w:eastAsia="ja-JP"/>
              </w:rPr>
            </w:pPr>
          </w:p>
        </w:tc>
      </w:tr>
      <w:tr w:rsidR="0097209E" w:rsidRPr="00FD0425" w14:paraId="7E59FDDA" w14:textId="77777777" w:rsidTr="00216DC6">
        <w:tblPrEx>
          <w:tblCellMar>
            <w:top w:w="0" w:type="dxa"/>
            <w:bottom w:w="0" w:type="dxa"/>
          </w:tblCellMar>
        </w:tblPrEx>
        <w:tc>
          <w:tcPr>
            <w:tcW w:w="2153" w:type="dxa"/>
          </w:tcPr>
          <w:p w14:paraId="2CABA285" w14:textId="77777777" w:rsidR="0097209E" w:rsidRPr="00FD0425" w:rsidRDefault="0097209E" w:rsidP="0097209E">
            <w:pPr>
              <w:pStyle w:val="TAL"/>
              <w:ind w:left="227"/>
              <w:rPr>
                <w:rFonts w:eastAsia="Batang"/>
                <w:lang w:eastAsia="ja-JP"/>
              </w:rPr>
            </w:pPr>
            <w:r w:rsidRPr="00952847">
              <w:rPr>
                <w:rFonts w:eastAsia="Batang"/>
              </w:rPr>
              <w:t>&gt;&gt;TSC Traffic Characteristics</w:t>
            </w:r>
          </w:p>
        </w:tc>
        <w:tc>
          <w:tcPr>
            <w:tcW w:w="1134" w:type="dxa"/>
          </w:tcPr>
          <w:p w14:paraId="4F868AA1" w14:textId="77777777" w:rsidR="0097209E" w:rsidRPr="00FD0425" w:rsidRDefault="0097209E" w:rsidP="0097209E">
            <w:pPr>
              <w:pStyle w:val="TAL"/>
              <w:rPr>
                <w:rFonts w:eastAsia="Batang"/>
                <w:lang w:eastAsia="ja-JP"/>
              </w:rPr>
            </w:pPr>
            <w:r w:rsidRPr="0090263D">
              <w:rPr>
                <w:rFonts w:eastAsia="SimSun" w:hint="eastAsia"/>
                <w:lang w:eastAsia="zh-CN"/>
              </w:rPr>
              <w:t>O</w:t>
            </w:r>
          </w:p>
        </w:tc>
        <w:tc>
          <w:tcPr>
            <w:tcW w:w="1013" w:type="dxa"/>
          </w:tcPr>
          <w:p w14:paraId="778112CF" w14:textId="77777777" w:rsidR="0097209E" w:rsidRPr="00FD0425" w:rsidRDefault="0097209E" w:rsidP="0097209E">
            <w:pPr>
              <w:pStyle w:val="TAL"/>
              <w:rPr>
                <w:bCs/>
                <w:i/>
                <w:szCs w:val="18"/>
                <w:lang w:eastAsia="ja-JP"/>
              </w:rPr>
            </w:pPr>
          </w:p>
        </w:tc>
        <w:tc>
          <w:tcPr>
            <w:tcW w:w="1538" w:type="dxa"/>
          </w:tcPr>
          <w:p w14:paraId="2DBB849D" w14:textId="77777777" w:rsidR="0097209E" w:rsidRPr="00FD0425" w:rsidRDefault="0097209E" w:rsidP="0097209E">
            <w:pPr>
              <w:pStyle w:val="TAL"/>
            </w:pPr>
            <w:r>
              <w:rPr>
                <w:rFonts w:eastAsia="SimSun"/>
              </w:rPr>
              <w:t>9.2.3.</w:t>
            </w:r>
            <w:r w:rsidR="00DF2A67">
              <w:rPr>
                <w:rFonts w:eastAsia="SimSun"/>
              </w:rPr>
              <w:t>114</w:t>
            </w:r>
          </w:p>
        </w:tc>
        <w:tc>
          <w:tcPr>
            <w:tcW w:w="1843" w:type="dxa"/>
          </w:tcPr>
          <w:p w14:paraId="0DDB46CB" w14:textId="77777777" w:rsidR="0097209E" w:rsidRPr="00FD0425" w:rsidRDefault="0097209E" w:rsidP="0097209E">
            <w:pPr>
              <w:pStyle w:val="TAL"/>
              <w:rPr>
                <w:iCs/>
                <w:lang w:eastAsia="ja-JP"/>
              </w:rPr>
            </w:pPr>
          </w:p>
        </w:tc>
        <w:tc>
          <w:tcPr>
            <w:tcW w:w="1134" w:type="dxa"/>
          </w:tcPr>
          <w:p w14:paraId="30377F5D" w14:textId="77777777" w:rsidR="0097209E" w:rsidRPr="00FD0425" w:rsidRDefault="0097209E" w:rsidP="0097209E">
            <w:pPr>
              <w:pStyle w:val="TAC"/>
              <w:rPr>
                <w:lang w:eastAsia="ja-JP"/>
              </w:rPr>
            </w:pPr>
            <w:r>
              <w:rPr>
                <w:rFonts w:eastAsia="Malgun Gothic"/>
              </w:rPr>
              <w:t>YES</w:t>
            </w:r>
          </w:p>
        </w:tc>
        <w:tc>
          <w:tcPr>
            <w:tcW w:w="1134" w:type="dxa"/>
          </w:tcPr>
          <w:p w14:paraId="5C1DCD4E" w14:textId="77777777" w:rsidR="0097209E" w:rsidRPr="00FD0425" w:rsidRDefault="0097209E" w:rsidP="0097209E">
            <w:pPr>
              <w:pStyle w:val="TAC"/>
              <w:rPr>
                <w:iCs/>
                <w:lang w:eastAsia="ja-JP"/>
              </w:rPr>
            </w:pPr>
            <w:r>
              <w:rPr>
                <w:rFonts w:eastAsia="Malgun Gothic"/>
              </w:rPr>
              <w:t>ignore</w:t>
            </w:r>
          </w:p>
        </w:tc>
      </w:tr>
      <w:tr w:rsidR="0097209E" w:rsidRPr="00FD0425" w14:paraId="21971070" w14:textId="77777777" w:rsidTr="00216DC6">
        <w:tblPrEx>
          <w:tblCellMar>
            <w:top w:w="0" w:type="dxa"/>
            <w:bottom w:w="0" w:type="dxa"/>
          </w:tblCellMar>
        </w:tblPrEx>
        <w:tc>
          <w:tcPr>
            <w:tcW w:w="2153" w:type="dxa"/>
          </w:tcPr>
          <w:p w14:paraId="5D6C9033" w14:textId="77777777" w:rsidR="0097209E" w:rsidRPr="00FD0425" w:rsidRDefault="0097209E" w:rsidP="0097209E">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28E4E60C" w14:textId="77777777" w:rsidR="0097209E" w:rsidRPr="00FD0425" w:rsidRDefault="0097209E" w:rsidP="0097209E">
            <w:pPr>
              <w:pStyle w:val="TAL"/>
              <w:rPr>
                <w:rFonts w:eastAsia="Batang"/>
                <w:lang w:eastAsia="ja-JP"/>
              </w:rPr>
            </w:pPr>
            <w:r w:rsidRPr="003A5F4E">
              <w:rPr>
                <w:rFonts w:eastAsia="Batang"/>
              </w:rPr>
              <w:t>O</w:t>
            </w:r>
          </w:p>
        </w:tc>
        <w:tc>
          <w:tcPr>
            <w:tcW w:w="1013" w:type="dxa"/>
          </w:tcPr>
          <w:p w14:paraId="705A14F3" w14:textId="77777777" w:rsidR="0097209E" w:rsidRPr="00FD0425" w:rsidRDefault="0097209E" w:rsidP="0097209E">
            <w:pPr>
              <w:pStyle w:val="TAL"/>
              <w:rPr>
                <w:bCs/>
                <w:i/>
                <w:szCs w:val="18"/>
                <w:lang w:eastAsia="ja-JP"/>
              </w:rPr>
            </w:pPr>
          </w:p>
        </w:tc>
        <w:tc>
          <w:tcPr>
            <w:tcW w:w="1538" w:type="dxa"/>
          </w:tcPr>
          <w:p w14:paraId="4AE2B021" w14:textId="77777777" w:rsidR="0097209E" w:rsidRPr="00FD0425" w:rsidRDefault="0097209E" w:rsidP="0097209E">
            <w:pPr>
              <w:pStyle w:val="TAL"/>
            </w:pPr>
            <w:r>
              <w:rPr>
                <w:rFonts w:eastAsia="SimSun"/>
              </w:rPr>
              <w:t>9.2.3.</w:t>
            </w:r>
            <w:r w:rsidR="00DF2A67">
              <w:rPr>
                <w:rFonts w:eastAsia="SimSun"/>
              </w:rPr>
              <w:t>118</w:t>
            </w:r>
          </w:p>
        </w:tc>
        <w:tc>
          <w:tcPr>
            <w:tcW w:w="1843" w:type="dxa"/>
          </w:tcPr>
          <w:p w14:paraId="758BB395" w14:textId="77777777" w:rsidR="0097209E" w:rsidRPr="00FD0425" w:rsidRDefault="0097209E" w:rsidP="0097209E">
            <w:pPr>
              <w:pStyle w:val="TAL"/>
              <w:rPr>
                <w:iCs/>
                <w:lang w:eastAsia="ja-JP"/>
              </w:rPr>
            </w:pPr>
          </w:p>
        </w:tc>
        <w:tc>
          <w:tcPr>
            <w:tcW w:w="1134" w:type="dxa"/>
          </w:tcPr>
          <w:p w14:paraId="0B7553EB" w14:textId="77777777" w:rsidR="0097209E" w:rsidRPr="00FD0425" w:rsidRDefault="0097209E" w:rsidP="0097209E">
            <w:pPr>
              <w:pStyle w:val="TAC"/>
              <w:rPr>
                <w:lang w:eastAsia="ja-JP"/>
              </w:rPr>
            </w:pPr>
            <w:r>
              <w:rPr>
                <w:rFonts w:eastAsia="SimSun"/>
              </w:rPr>
              <w:t>YES</w:t>
            </w:r>
          </w:p>
        </w:tc>
        <w:tc>
          <w:tcPr>
            <w:tcW w:w="1134" w:type="dxa"/>
          </w:tcPr>
          <w:p w14:paraId="2F210A5B" w14:textId="77777777" w:rsidR="0097209E" w:rsidRPr="00FD0425" w:rsidRDefault="0097209E" w:rsidP="0097209E">
            <w:pPr>
              <w:pStyle w:val="TAC"/>
              <w:rPr>
                <w:iCs/>
                <w:lang w:eastAsia="ja-JP"/>
              </w:rPr>
            </w:pPr>
            <w:r>
              <w:rPr>
                <w:rFonts w:eastAsia="SimSun"/>
                <w:iCs/>
              </w:rPr>
              <w:t>ignore</w:t>
            </w:r>
          </w:p>
        </w:tc>
      </w:tr>
      <w:tr w:rsidR="0097209E" w:rsidRPr="00FD0425" w:rsidDel="00FA5579" w14:paraId="4A140417"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97209E">
            <w:pPr>
              <w:pStyle w:val="TAL"/>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97209E">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97209E">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97209E">
            <w:pPr>
              <w:pStyle w:val="TAL"/>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97209E">
            <w:pPr>
              <w:pStyle w:val="TAL"/>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97209E">
            <w:pPr>
              <w:pStyle w:val="TAC"/>
              <w:rPr>
                <w:iCs/>
                <w:lang w:eastAsia="ja-JP"/>
              </w:rPr>
            </w:pPr>
          </w:p>
        </w:tc>
      </w:tr>
      <w:tr w:rsidR="0097209E" w:rsidRPr="00FD0425" w14:paraId="3339D1A3" w14:textId="77777777" w:rsidTr="00216DC6">
        <w:tblPrEx>
          <w:tblCellMar>
            <w:top w:w="0" w:type="dxa"/>
            <w:bottom w:w="0" w:type="dxa"/>
          </w:tblCellMar>
        </w:tblPrEx>
        <w:tc>
          <w:tcPr>
            <w:tcW w:w="2153" w:type="dxa"/>
          </w:tcPr>
          <w:p w14:paraId="7CEDD35F" w14:textId="77777777" w:rsidR="0097209E" w:rsidRPr="00FD0425" w:rsidRDefault="0097209E" w:rsidP="0097209E">
            <w:pPr>
              <w:pStyle w:val="TAL"/>
              <w:rPr>
                <w:b/>
                <w:lang w:eastAsia="ja-JP"/>
              </w:rPr>
            </w:pPr>
            <w:r w:rsidRPr="00FD0425">
              <w:rPr>
                <w:rFonts w:eastAsia="Batang"/>
                <w:b/>
                <w:lang w:eastAsia="ja-JP"/>
              </w:rPr>
              <w:t>QoS Flows To Be Modified List</w:t>
            </w:r>
          </w:p>
        </w:tc>
        <w:tc>
          <w:tcPr>
            <w:tcW w:w="1134" w:type="dxa"/>
          </w:tcPr>
          <w:p w14:paraId="4AD2EEBA" w14:textId="77777777" w:rsidR="0097209E" w:rsidRPr="00FD0425" w:rsidRDefault="0097209E" w:rsidP="0097209E">
            <w:pPr>
              <w:pStyle w:val="TAL"/>
              <w:rPr>
                <w:rFonts w:eastAsia="Batang"/>
                <w:lang w:eastAsia="ja-JP"/>
              </w:rPr>
            </w:pPr>
          </w:p>
        </w:tc>
        <w:tc>
          <w:tcPr>
            <w:tcW w:w="1013" w:type="dxa"/>
          </w:tcPr>
          <w:p w14:paraId="191D424B" w14:textId="77777777" w:rsidR="0097209E" w:rsidRPr="00FD0425" w:rsidRDefault="0097209E" w:rsidP="0097209E">
            <w:pPr>
              <w:pStyle w:val="TAL"/>
              <w:rPr>
                <w:bCs/>
                <w:i/>
                <w:szCs w:val="18"/>
                <w:lang w:eastAsia="ja-JP"/>
              </w:rPr>
            </w:pPr>
            <w:r w:rsidRPr="00FD0425">
              <w:rPr>
                <w:i/>
                <w:lang w:eastAsia="ja-JP"/>
              </w:rPr>
              <w:t>0..1</w:t>
            </w:r>
          </w:p>
        </w:tc>
        <w:tc>
          <w:tcPr>
            <w:tcW w:w="1538" w:type="dxa"/>
          </w:tcPr>
          <w:p w14:paraId="1285003B" w14:textId="77777777" w:rsidR="0097209E" w:rsidRPr="00FD0425" w:rsidRDefault="0097209E" w:rsidP="0097209E">
            <w:pPr>
              <w:pStyle w:val="TAL"/>
              <w:rPr>
                <w:lang w:eastAsia="ja-JP"/>
              </w:rPr>
            </w:pPr>
          </w:p>
        </w:tc>
        <w:tc>
          <w:tcPr>
            <w:tcW w:w="1843" w:type="dxa"/>
          </w:tcPr>
          <w:p w14:paraId="136687C4" w14:textId="77777777" w:rsidR="0097209E" w:rsidRPr="00FD0425" w:rsidRDefault="0097209E" w:rsidP="0097209E">
            <w:pPr>
              <w:pStyle w:val="TAL"/>
              <w:rPr>
                <w:iCs/>
                <w:lang w:eastAsia="ja-JP"/>
              </w:rPr>
            </w:pPr>
          </w:p>
        </w:tc>
        <w:tc>
          <w:tcPr>
            <w:tcW w:w="1134" w:type="dxa"/>
          </w:tcPr>
          <w:p w14:paraId="5F7323BF" w14:textId="77777777" w:rsidR="0097209E" w:rsidRPr="00FD0425" w:rsidRDefault="0097209E" w:rsidP="0097209E">
            <w:pPr>
              <w:pStyle w:val="TAC"/>
              <w:rPr>
                <w:iCs/>
                <w:lang w:eastAsia="ja-JP"/>
              </w:rPr>
            </w:pPr>
            <w:r w:rsidRPr="00FD0425">
              <w:rPr>
                <w:lang w:eastAsia="ja-JP"/>
              </w:rPr>
              <w:t>–</w:t>
            </w:r>
          </w:p>
        </w:tc>
        <w:tc>
          <w:tcPr>
            <w:tcW w:w="1134" w:type="dxa"/>
          </w:tcPr>
          <w:p w14:paraId="5F2F4368" w14:textId="77777777" w:rsidR="0097209E" w:rsidRPr="00FD0425" w:rsidRDefault="0097209E" w:rsidP="0097209E">
            <w:pPr>
              <w:pStyle w:val="TAC"/>
              <w:rPr>
                <w:iCs/>
                <w:lang w:eastAsia="ja-JP"/>
              </w:rPr>
            </w:pPr>
          </w:p>
        </w:tc>
      </w:tr>
      <w:tr w:rsidR="0097209E" w:rsidRPr="00FD0425" w14:paraId="3095CAB4" w14:textId="77777777" w:rsidTr="00216DC6">
        <w:tblPrEx>
          <w:tblCellMar>
            <w:top w:w="0" w:type="dxa"/>
            <w:bottom w:w="0" w:type="dxa"/>
          </w:tblCellMar>
        </w:tblPrEx>
        <w:tc>
          <w:tcPr>
            <w:tcW w:w="2153" w:type="dxa"/>
          </w:tcPr>
          <w:p w14:paraId="4C2C206C" w14:textId="77777777" w:rsidR="0097209E" w:rsidRPr="00FD0425" w:rsidRDefault="0097209E" w:rsidP="0097209E">
            <w:pPr>
              <w:pStyle w:val="TAL"/>
              <w:ind w:left="113"/>
              <w:rPr>
                <w:rFonts w:eastAsia="Batang"/>
                <w:b/>
                <w:lang w:eastAsia="ja-JP"/>
              </w:rPr>
            </w:pPr>
            <w:r w:rsidRPr="00FD0425">
              <w:rPr>
                <w:rFonts w:eastAsia="Batang"/>
                <w:b/>
                <w:lang w:eastAsia="ja-JP"/>
              </w:rPr>
              <w:t>&gt;QoS Flows To Be Modified Item</w:t>
            </w:r>
          </w:p>
        </w:tc>
        <w:tc>
          <w:tcPr>
            <w:tcW w:w="1134" w:type="dxa"/>
          </w:tcPr>
          <w:p w14:paraId="53E4B0A4" w14:textId="77777777" w:rsidR="0097209E" w:rsidRPr="00FD0425" w:rsidRDefault="0097209E" w:rsidP="0097209E">
            <w:pPr>
              <w:pStyle w:val="TAL"/>
              <w:rPr>
                <w:rFonts w:eastAsia="Batang"/>
                <w:lang w:eastAsia="ja-JP"/>
              </w:rPr>
            </w:pPr>
          </w:p>
        </w:tc>
        <w:tc>
          <w:tcPr>
            <w:tcW w:w="1013" w:type="dxa"/>
          </w:tcPr>
          <w:p w14:paraId="07596284" w14:textId="77777777" w:rsidR="0097209E" w:rsidRPr="00FD0425" w:rsidRDefault="0097209E" w:rsidP="0097209E">
            <w:pPr>
              <w:pStyle w:val="TAL"/>
              <w:rPr>
                <w:lang w:eastAsia="ja-JP"/>
              </w:rPr>
            </w:pPr>
            <w:r w:rsidRPr="00FD0425">
              <w:rPr>
                <w:bCs/>
                <w:i/>
                <w:szCs w:val="18"/>
                <w:lang w:eastAsia="ja-JP"/>
              </w:rPr>
              <w:t>1 .. &lt;maxnoofQoSFlows&gt;</w:t>
            </w:r>
          </w:p>
        </w:tc>
        <w:tc>
          <w:tcPr>
            <w:tcW w:w="1538" w:type="dxa"/>
          </w:tcPr>
          <w:p w14:paraId="0B251AC1" w14:textId="77777777" w:rsidR="0097209E" w:rsidRPr="00FD0425" w:rsidRDefault="0097209E" w:rsidP="0097209E">
            <w:pPr>
              <w:pStyle w:val="TAL"/>
              <w:rPr>
                <w:lang w:eastAsia="ja-JP"/>
              </w:rPr>
            </w:pPr>
          </w:p>
        </w:tc>
        <w:tc>
          <w:tcPr>
            <w:tcW w:w="1843" w:type="dxa"/>
          </w:tcPr>
          <w:p w14:paraId="29800574" w14:textId="77777777" w:rsidR="0097209E" w:rsidRPr="00FD0425" w:rsidRDefault="0097209E" w:rsidP="0097209E">
            <w:pPr>
              <w:pStyle w:val="TAL"/>
              <w:rPr>
                <w:iCs/>
                <w:lang w:eastAsia="ja-JP"/>
              </w:rPr>
            </w:pPr>
          </w:p>
        </w:tc>
        <w:tc>
          <w:tcPr>
            <w:tcW w:w="1134" w:type="dxa"/>
          </w:tcPr>
          <w:p w14:paraId="2F5DF47B" w14:textId="77777777" w:rsidR="0097209E" w:rsidRPr="00FD0425" w:rsidRDefault="0097209E" w:rsidP="0097209E">
            <w:pPr>
              <w:pStyle w:val="TAC"/>
              <w:rPr>
                <w:iCs/>
                <w:lang w:eastAsia="ja-JP"/>
              </w:rPr>
            </w:pPr>
            <w:r w:rsidRPr="00FD0425">
              <w:rPr>
                <w:lang w:eastAsia="ja-JP"/>
              </w:rPr>
              <w:t>–</w:t>
            </w:r>
          </w:p>
        </w:tc>
        <w:tc>
          <w:tcPr>
            <w:tcW w:w="1134" w:type="dxa"/>
          </w:tcPr>
          <w:p w14:paraId="4278D525" w14:textId="77777777" w:rsidR="0097209E" w:rsidRPr="00FD0425" w:rsidRDefault="0097209E" w:rsidP="0097209E">
            <w:pPr>
              <w:pStyle w:val="TAC"/>
              <w:rPr>
                <w:iCs/>
                <w:lang w:eastAsia="ja-JP"/>
              </w:rPr>
            </w:pPr>
          </w:p>
        </w:tc>
      </w:tr>
      <w:tr w:rsidR="0097209E" w:rsidRPr="00FD0425" w14:paraId="1FFA2DC8" w14:textId="77777777" w:rsidTr="00216DC6">
        <w:tblPrEx>
          <w:tblCellMar>
            <w:top w:w="0" w:type="dxa"/>
            <w:bottom w:w="0" w:type="dxa"/>
          </w:tblCellMar>
        </w:tblPrEx>
        <w:tc>
          <w:tcPr>
            <w:tcW w:w="2153" w:type="dxa"/>
          </w:tcPr>
          <w:p w14:paraId="7D8E2232" w14:textId="77777777" w:rsidR="0097209E" w:rsidRPr="00FD0425" w:rsidRDefault="0097209E" w:rsidP="0097209E">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50C2CAF4" w14:textId="77777777" w:rsidR="0097209E" w:rsidRPr="00FD0425" w:rsidRDefault="0097209E" w:rsidP="0097209E">
            <w:pPr>
              <w:pStyle w:val="TAL"/>
              <w:rPr>
                <w:rFonts w:eastAsia="Batang"/>
                <w:lang w:eastAsia="ja-JP"/>
              </w:rPr>
            </w:pPr>
            <w:r w:rsidRPr="00FD0425">
              <w:rPr>
                <w:rFonts w:eastAsia="Batang"/>
                <w:lang w:eastAsia="ja-JP"/>
              </w:rPr>
              <w:t>M</w:t>
            </w:r>
          </w:p>
        </w:tc>
        <w:tc>
          <w:tcPr>
            <w:tcW w:w="1013" w:type="dxa"/>
          </w:tcPr>
          <w:p w14:paraId="5BF0D6F8" w14:textId="77777777" w:rsidR="0097209E" w:rsidRPr="00FD0425" w:rsidRDefault="0097209E" w:rsidP="0097209E">
            <w:pPr>
              <w:pStyle w:val="TAL"/>
              <w:rPr>
                <w:bCs/>
                <w:i/>
                <w:szCs w:val="18"/>
                <w:lang w:eastAsia="ja-JP"/>
              </w:rPr>
            </w:pPr>
          </w:p>
        </w:tc>
        <w:tc>
          <w:tcPr>
            <w:tcW w:w="1538" w:type="dxa"/>
          </w:tcPr>
          <w:p w14:paraId="4173CA40" w14:textId="77777777" w:rsidR="0097209E" w:rsidRPr="00FD0425" w:rsidRDefault="0097209E" w:rsidP="0097209E">
            <w:pPr>
              <w:pStyle w:val="TAL"/>
              <w:rPr>
                <w:lang w:eastAsia="ja-JP"/>
              </w:rPr>
            </w:pPr>
            <w:r w:rsidRPr="00FD0425">
              <w:rPr>
                <w:lang w:eastAsia="ja-JP"/>
              </w:rPr>
              <w:t>9.2.3.10</w:t>
            </w:r>
          </w:p>
        </w:tc>
        <w:tc>
          <w:tcPr>
            <w:tcW w:w="1843" w:type="dxa"/>
          </w:tcPr>
          <w:p w14:paraId="1222D125" w14:textId="77777777" w:rsidR="0097209E" w:rsidRPr="00FD0425" w:rsidRDefault="0097209E" w:rsidP="0097209E">
            <w:pPr>
              <w:pStyle w:val="TAL"/>
              <w:rPr>
                <w:iCs/>
                <w:lang w:eastAsia="ja-JP"/>
              </w:rPr>
            </w:pPr>
          </w:p>
        </w:tc>
        <w:tc>
          <w:tcPr>
            <w:tcW w:w="1134" w:type="dxa"/>
          </w:tcPr>
          <w:p w14:paraId="5CBE2E63" w14:textId="77777777" w:rsidR="0097209E" w:rsidRPr="00FD0425" w:rsidRDefault="0097209E" w:rsidP="0097209E">
            <w:pPr>
              <w:pStyle w:val="TAC"/>
              <w:rPr>
                <w:iCs/>
                <w:lang w:eastAsia="ja-JP"/>
              </w:rPr>
            </w:pPr>
            <w:r w:rsidRPr="00FD0425">
              <w:rPr>
                <w:lang w:eastAsia="ja-JP"/>
              </w:rPr>
              <w:t>–</w:t>
            </w:r>
          </w:p>
        </w:tc>
        <w:tc>
          <w:tcPr>
            <w:tcW w:w="1134" w:type="dxa"/>
          </w:tcPr>
          <w:p w14:paraId="070683C7" w14:textId="77777777" w:rsidR="0097209E" w:rsidRPr="00FD0425" w:rsidRDefault="0097209E" w:rsidP="0097209E">
            <w:pPr>
              <w:pStyle w:val="TAC"/>
              <w:rPr>
                <w:iCs/>
                <w:lang w:eastAsia="ja-JP"/>
              </w:rPr>
            </w:pPr>
          </w:p>
        </w:tc>
      </w:tr>
      <w:tr w:rsidR="0097209E" w:rsidRPr="00FD0425" w14:paraId="0879D86E" w14:textId="77777777" w:rsidTr="00216DC6">
        <w:tblPrEx>
          <w:tblCellMar>
            <w:top w:w="0" w:type="dxa"/>
            <w:bottom w:w="0" w:type="dxa"/>
          </w:tblCellMar>
        </w:tblPrEx>
        <w:tc>
          <w:tcPr>
            <w:tcW w:w="2153" w:type="dxa"/>
          </w:tcPr>
          <w:p w14:paraId="5BBB05E1" w14:textId="77777777" w:rsidR="0097209E" w:rsidRPr="00FD0425" w:rsidRDefault="0097209E" w:rsidP="0097209E">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30DD79BB" w14:textId="77777777" w:rsidR="0097209E" w:rsidRPr="00FD0425" w:rsidRDefault="0097209E" w:rsidP="0097209E">
            <w:pPr>
              <w:pStyle w:val="TAL"/>
              <w:rPr>
                <w:rFonts w:eastAsia="Batang"/>
                <w:lang w:eastAsia="ja-JP"/>
              </w:rPr>
            </w:pPr>
            <w:r w:rsidRPr="00FD0425">
              <w:rPr>
                <w:rFonts w:eastAsia="Batang"/>
                <w:lang w:eastAsia="ja-JP"/>
              </w:rPr>
              <w:t>O</w:t>
            </w:r>
          </w:p>
        </w:tc>
        <w:tc>
          <w:tcPr>
            <w:tcW w:w="1013" w:type="dxa"/>
          </w:tcPr>
          <w:p w14:paraId="3B93D17A" w14:textId="77777777" w:rsidR="0097209E" w:rsidRPr="00FD0425" w:rsidRDefault="0097209E" w:rsidP="0097209E">
            <w:pPr>
              <w:pStyle w:val="TAL"/>
              <w:rPr>
                <w:bCs/>
                <w:i/>
                <w:szCs w:val="18"/>
                <w:lang w:eastAsia="ja-JP"/>
              </w:rPr>
            </w:pPr>
          </w:p>
        </w:tc>
        <w:tc>
          <w:tcPr>
            <w:tcW w:w="1538" w:type="dxa"/>
          </w:tcPr>
          <w:p w14:paraId="30D8074B" w14:textId="77777777" w:rsidR="0097209E" w:rsidRPr="00FD0425" w:rsidRDefault="0097209E" w:rsidP="0097209E">
            <w:pPr>
              <w:pStyle w:val="TAL"/>
              <w:rPr>
                <w:lang w:eastAsia="ja-JP"/>
              </w:rPr>
            </w:pPr>
            <w:r w:rsidRPr="00FD0425">
              <w:t>9.2.3.5</w:t>
            </w:r>
          </w:p>
        </w:tc>
        <w:tc>
          <w:tcPr>
            <w:tcW w:w="1843" w:type="dxa"/>
          </w:tcPr>
          <w:p w14:paraId="6A9C9725" w14:textId="77777777" w:rsidR="0097209E" w:rsidRPr="00FD0425" w:rsidRDefault="0097209E" w:rsidP="0097209E">
            <w:pPr>
              <w:pStyle w:val="TAL"/>
              <w:rPr>
                <w:iCs/>
                <w:lang w:eastAsia="ja-JP"/>
              </w:rPr>
            </w:pPr>
            <w:r w:rsidRPr="00FD0425">
              <w:rPr>
                <w:iCs/>
                <w:lang w:eastAsia="ja-JP"/>
              </w:rPr>
              <w:t xml:space="preserve">For GBR QoS flows, this IE contains GBR QoS flow information as received at NG-C </w:t>
            </w:r>
          </w:p>
        </w:tc>
        <w:tc>
          <w:tcPr>
            <w:tcW w:w="1134" w:type="dxa"/>
          </w:tcPr>
          <w:p w14:paraId="145F4A8C" w14:textId="77777777" w:rsidR="0097209E" w:rsidRPr="00FD0425" w:rsidRDefault="0097209E" w:rsidP="0097209E">
            <w:pPr>
              <w:pStyle w:val="TAC"/>
              <w:rPr>
                <w:iCs/>
                <w:lang w:eastAsia="ja-JP"/>
              </w:rPr>
            </w:pPr>
            <w:r w:rsidRPr="00FD0425">
              <w:rPr>
                <w:lang w:eastAsia="ja-JP"/>
              </w:rPr>
              <w:t>–</w:t>
            </w:r>
          </w:p>
        </w:tc>
        <w:tc>
          <w:tcPr>
            <w:tcW w:w="1134" w:type="dxa"/>
          </w:tcPr>
          <w:p w14:paraId="26BBAA1D" w14:textId="77777777" w:rsidR="0097209E" w:rsidRPr="00FD0425" w:rsidRDefault="0097209E" w:rsidP="0097209E">
            <w:pPr>
              <w:pStyle w:val="TAC"/>
              <w:rPr>
                <w:iCs/>
                <w:lang w:eastAsia="ja-JP"/>
              </w:rPr>
            </w:pPr>
          </w:p>
        </w:tc>
      </w:tr>
      <w:tr w:rsidR="0097209E" w:rsidRPr="00FD0425" w14:paraId="23A2BA3A" w14:textId="77777777" w:rsidTr="00216DC6">
        <w:tblPrEx>
          <w:tblCellMar>
            <w:top w:w="0" w:type="dxa"/>
            <w:bottom w:w="0" w:type="dxa"/>
          </w:tblCellMar>
        </w:tblPrEx>
        <w:tc>
          <w:tcPr>
            <w:tcW w:w="2153" w:type="dxa"/>
          </w:tcPr>
          <w:p w14:paraId="4570A8C9" w14:textId="77777777" w:rsidR="0097209E" w:rsidRPr="00FD0425" w:rsidRDefault="0097209E" w:rsidP="0097209E">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0E080309" w14:textId="77777777" w:rsidR="0097209E" w:rsidRPr="00FD0425" w:rsidRDefault="0097209E" w:rsidP="0097209E">
            <w:pPr>
              <w:pStyle w:val="TAL"/>
              <w:rPr>
                <w:rFonts w:eastAsia="Batang"/>
                <w:lang w:eastAsia="ja-JP"/>
              </w:rPr>
            </w:pPr>
            <w:r w:rsidRPr="00FD0425">
              <w:rPr>
                <w:rFonts w:eastAsia="Batang"/>
                <w:lang w:eastAsia="ja-JP"/>
              </w:rPr>
              <w:t>O</w:t>
            </w:r>
          </w:p>
        </w:tc>
        <w:tc>
          <w:tcPr>
            <w:tcW w:w="1013" w:type="dxa"/>
          </w:tcPr>
          <w:p w14:paraId="646925D7" w14:textId="77777777" w:rsidR="0097209E" w:rsidRPr="00FD0425" w:rsidRDefault="0097209E" w:rsidP="0097209E">
            <w:pPr>
              <w:pStyle w:val="TAL"/>
              <w:rPr>
                <w:bCs/>
                <w:i/>
                <w:szCs w:val="18"/>
                <w:lang w:eastAsia="ja-JP"/>
              </w:rPr>
            </w:pPr>
          </w:p>
        </w:tc>
        <w:tc>
          <w:tcPr>
            <w:tcW w:w="1538" w:type="dxa"/>
          </w:tcPr>
          <w:p w14:paraId="30DDA470" w14:textId="77777777" w:rsidR="0097209E" w:rsidRPr="00FD0425" w:rsidRDefault="0097209E" w:rsidP="0097209E">
            <w:pPr>
              <w:pStyle w:val="TAL"/>
            </w:pPr>
            <w:r w:rsidRPr="00FD0425">
              <w:t>GBR QoS Flow Information</w:t>
            </w:r>
          </w:p>
          <w:p w14:paraId="41FA35C7" w14:textId="77777777" w:rsidR="0097209E" w:rsidRPr="00FD0425" w:rsidRDefault="0097209E" w:rsidP="0097209E">
            <w:pPr>
              <w:pStyle w:val="TAL"/>
            </w:pPr>
            <w:r w:rsidRPr="00FD0425">
              <w:t>9.2.3.6</w:t>
            </w:r>
          </w:p>
        </w:tc>
        <w:tc>
          <w:tcPr>
            <w:tcW w:w="1843" w:type="dxa"/>
          </w:tcPr>
          <w:p w14:paraId="36EDEC02" w14:textId="77777777" w:rsidR="0097209E" w:rsidRPr="00FD0425" w:rsidRDefault="0097209E" w:rsidP="0097209E">
            <w:pPr>
              <w:pStyle w:val="TAL"/>
              <w:rPr>
                <w:iCs/>
                <w:lang w:eastAsia="ja-JP"/>
              </w:rPr>
            </w:pPr>
            <w:r w:rsidRPr="00FD0425">
              <w:rPr>
                <w:iCs/>
                <w:lang w:eastAsia="ja-JP"/>
              </w:rPr>
              <w:t xml:space="preserve">This IE contains M-Node offered GBR QoS Flow Information. </w:t>
            </w:r>
          </w:p>
        </w:tc>
        <w:tc>
          <w:tcPr>
            <w:tcW w:w="1134" w:type="dxa"/>
          </w:tcPr>
          <w:p w14:paraId="6083E4F6" w14:textId="77777777" w:rsidR="0097209E" w:rsidRPr="00FD0425" w:rsidRDefault="0097209E" w:rsidP="0097209E">
            <w:pPr>
              <w:pStyle w:val="TAC"/>
              <w:rPr>
                <w:iCs/>
                <w:lang w:eastAsia="ja-JP"/>
              </w:rPr>
            </w:pPr>
            <w:r w:rsidRPr="00FD0425">
              <w:rPr>
                <w:lang w:eastAsia="ja-JP"/>
              </w:rPr>
              <w:t>–</w:t>
            </w:r>
          </w:p>
        </w:tc>
        <w:tc>
          <w:tcPr>
            <w:tcW w:w="1134" w:type="dxa"/>
          </w:tcPr>
          <w:p w14:paraId="3EF3A236" w14:textId="77777777" w:rsidR="0097209E" w:rsidRPr="00FD0425" w:rsidRDefault="0097209E" w:rsidP="0097209E">
            <w:pPr>
              <w:pStyle w:val="TAC"/>
              <w:rPr>
                <w:iCs/>
                <w:lang w:eastAsia="ja-JP"/>
              </w:rPr>
            </w:pPr>
          </w:p>
        </w:tc>
      </w:tr>
      <w:tr w:rsidR="009E51E1" w:rsidRPr="00FD0425" w14:paraId="2AD229C2" w14:textId="77777777" w:rsidTr="00216DC6">
        <w:tblPrEx>
          <w:tblCellMar>
            <w:top w:w="0" w:type="dxa"/>
            <w:bottom w:w="0" w:type="dxa"/>
          </w:tblCellMar>
        </w:tblPrEx>
        <w:tc>
          <w:tcPr>
            <w:tcW w:w="2153" w:type="dxa"/>
          </w:tcPr>
          <w:p w14:paraId="34CEF6EC" w14:textId="77777777" w:rsidR="009E51E1" w:rsidRPr="00FD0425" w:rsidRDefault="009E51E1" w:rsidP="009E51E1">
            <w:pPr>
              <w:pStyle w:val="TAL"/>
              <w:ind w:left="227"/>
              <w:rPr>
                <w:rFonts w:eastAsia="Batang"/>
                <w:lang w:eastAsia="ja-JP"/>
              </w:rPr>
            </w:pPr>
            <w:r w:rsidRPr="00C338B3">
              <w:rPr>
                <w:rFonts w:eastAsia="Batang"/>
              </w:rPr>
              <w:t>&gt;&gt;QoS Flow Mapping Indication</w:t>
            </w:r>
          </w:p>
        </w:tc>
        <w:tc>
          <w:tcPr>
            <w:tcW w:w="1134" w:type="dxa"/>
          </w:tcPr>
          <w:p w14:paraId="02E389E3" w14:textId="77777777" w:rsidR="009E51E1" w:rsidRPr="00FD0425" w:rsidRDefault="009E51E1" w:rsidP="009E51E1">
            <w:pPr>
              <w:pStyle w:val="TAL"/>
              <w:rPr>
                <w:rFonts w:eastAsia="Batang"/>
                <w:lang w:eastAsia="ja-JP"/>
              </w:rPr>
            </w:pPr>
            <w:r w:rsidRPr="00C338B3">
              <w:rPr>
                <w:rFonts w:eastAsia="Batang"/>
              </w:rPr>
              <w:t>O</w:t>
            </w:r>
          </w:p>
        </w:tc>
        <w:tc>
          <w:tcPr>
            <w:tcW w:w="1013" w:type="dxa"/>
          </w:tcPr>
          <w:p w14:paraId="6E2D8E3F" w14:textId="77777777" w:rsidR="009E51E1" w:rsidRPr="00FD0425" w:rsidRDefault="009E51E1" w:rsidP="009E51E1">
            <w:pPr>
              <w:pStyle w:val="TAL"/>
              <w:rPr>
                <w:bCs/>
                <w:i/>
                <w:szCs w:val="18"/>
                <w:lang w:eastAsia="ja-JP"/>
              </w:rPr>
            </w:pPr>
          </w:p>
        </w:tc>
        <w:tc>
          <w:tcPr>
            <w:tcW w:w="1538" w:type="dxa"/>
          </w:tcPr>
          <w:p w14:paraId="64B6FD59" w14:textId="77777777" w:rsidR="009E51E1" w:rsidRPr="00FD0425" w:rsidRDefault="009E51E1" w:rsidP="009E51E1">
            <w:pPr>
              <w:pStyle w:val="TAL"/>
            </w:pPr>
            <w:r w:rsidRPr="00C338B3">
              <w:rPr>
                <w:rFonts w:eastAsia="SimSun"/>
              </w:rPr>
              <w:t>9.2.3.79</w:t>
            </w:r>
          </w:p>
        </w:tc>
        <w:tc>
          <w:tcPr>
            <w:tcW w:w="1843" w:type="dxa"/>
          </w:tcPr>
          <w:p w14:paraId="5B2236D7" w14:textId="77777777" w:rsidR="009E51E1" w:rsidRPr="00FD0425" w:rsidRDefault="009E51E1" w:rsidP="009E51E1">
            <w:pPr>
              <w:pStyle w:val="TAL"/>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134" w:type="dxa"/>
          </w:tcPr>
          <w:p w14:paraId="4A9ECB71" w14:textId="77777777" w:rsidR="009E51E1" w:rsidRPr="00FD0425" w:rsidRDefault="009E51E1" w:rsidP="009E51E1">
            <w:pPr>
              <w:pStyle w:val="TAC"/>
              <w:rPr>
                <w:lang w:eastAsia="ja-JP"/>
              </w:rPr>
            </w:pPr>
            <w:r>
              <w:rPr>
                <w:lang w:eastAsia="ja-JP"/>
              </w:rPr>
              <w:t>–</w:t>
            </w:r>
          </w:p>
        </w:tc>
        <w:tc>
          <w:tcPr>
            <w:tcW w:w="1134" w:type="dxa"/>
          </w:tcPr>
          <w:p w14:paraId="48EF9920" w14:textId="77777777" w:rsidR="009E51E1" w:rsidRPr="00FD0425" w:rsidRDefault="009E51E1" w:rsidP="009E51E1">
            <w:pPr>
              <w:pStyle w:val="TAC"/>
              <w:rPr>
                <w:iCs/>
                <w:lang w:eastAsia="ja-JP"/>
              </w:rPr>
            </w:pPr>
          </w:p>
        </w:tc>
      </w:tr>
      <w:tr w:rsidR="0097209E" w:rsidRPr="00FD0425" w14:paraId="4108C459" w14:textId="77777777" w:rsidTr="00216DC6">
        <w:tblPrEx>
          <w:tblCellMar>
            <w:top w:w="0" w:type="dxa"/>
            <w:bottom w:w="0" w:type="dxa"/>
          </w:tblCellMar>
        </w:tblPrEx>
        <w:tc>
          <w:tcPr>
            <w:tcW w:w="2153" w:type="dxa"/>
          </w:tcPr>
          <w:p w14:paraId="5B98B5BE" w14:textId="77777777" w:rsidR="0097209E" w:rsidRPr="00FD0425" w:rsidRDefault="0097209E" w:rsidP="0097209E">
            <w:pPr>
              <w:pStyle w:val="TAL"/>
              <w:ind w:left="227"/>
              <w:rPr>
                <w:rFonts w:eastAsia="Batang"/>
                <w:lang w:eastAsia="ja-JP"/>
              </w:rPr>
            </w:pPr>
            <w:r w:rsidRPr="00952847">
              <w:rPr>
                <w:rFonts w:eastAsia="Batang"/>
              </w:rPr>
              <w:t>&gt;&gt;TSC Traffic Characteristics</w:t>
            </w:r>
          </w:p>
        </w:tc>
        <w:tc>
          <w:tcPr>
            <w:tcW w:w="1134" w:type="dxa"/>
          </w:tcPr>
          <w:p w14:paraId="0C8111B1" w14:textId="77777777" w:rsidR="0097209E" w:rsidRPr="00FD0425" w:rsidRDefault="0097209E" w:rsidP="0097209E">
            <w:pPr>
              <w:pStyle w:val="TAL"/>
              <w:rPr>
                <w:rFonts w:eastAsia="Batang"/>
                <w:lang w:eastAsia="ja-JP"/>
              </w:rPr>
            </w:pPr>
            <w:r w:rsidRPr="0090263D">
              <w:rPr>
                <w:rFonts w:eastAsia="SimSun" w:hint="eastAsia"/>
                <w:lang w:eastAsia="zh-CN"/>
              </w:rPr>
              <w:t>O</w:t>
            </w:r>
          </w:p>
        </w:tc>
        <w:tc>
          <w:tcPr>
            <w:tcW w:w="1013" w:type="dxa"/>
          </w:tcPr>
          <w:p w14:paraId="4E907AB5" w14:textId="77777777" w:rsidR="0097209E" w:rsidRPr="00FD0425" w:rsidRDefault="0097209E" w:rsidP="0097209E">
            <w:pPr>
              <w:pStyle w:val="TAL"/>
              <w:rPr>
                <w:bCs/>
                <w:i/>
                <w:szCs w:val="18"/>
                <w:lang w:eastAsia="ja-JP"/>
              </w:rPr>
            </w:pPr>
          </w:p>
        </w:tc>
        <w:tc>
          <w:tcPr>
            <w:tcW w:w="1538" w:type="dxa"/>
          </w:tcPr>
          <w:p w14:paraId="17C04F91" w14:textId="77777777" w:rsidR="0097209E" w:rsidRPr="00FD0425" w:rsidRDefault="0097209E" w:rsidP="0097209E">
            <w:pPr>
              <w:pStyle w:val="TAL"/>
            </w:pPr>
            <w:r>
              <w:rPr>
                <w:rFonts w:eastAsia="SimSun"/>
              </w:rPr>
              <w:t>9.2.3.</w:t>
            </w:r>
            <w:r w:rsidR="00DF2A67">
              <w:rPr>
                <w:rFonts w:eastAsia="SimSun"/>
              </w:rPr>
              <w:t>114</w:t>
            </w:r>
          </w:p>
        </w:tc>
        <w:tc>
          <w:tcPr>
            <w:tcW w:w="1843" w:type="dxa"/>
          </w:tcPr>
          <w:p w14:paraId="47B93109" w14:textId="77777777" w:rsidR="0097209E" w:rsidRPr="00FD0425" w:rsidRDefault="0097209E" w:rsidP="0097209E">
            <w:pPr>
              <w:pStyle w:val="TAL"/>
              <w:rPr>
                <w:iCs/>
                <w:lang w:eastAsia="ja-JP"/>
              </w:rPr>
            </w:pPr>
          </w:p>
        </w:tc>
        <w:tc>
          <w:tcPr>
            <w:tcW w:w="1134" w:type="dxa"/>
          </w:tcPr>
          <w:p w14:paraId="269B0B6D" w14:textId="77777777" w:rsidR="0097209E" w:rsidRPr="00FD0425" w:rsidRDefault="0097209E" w:rsidP="0097209E">
            <w:pPr>
              <w:pStyle w:val="TAC"/>
              <w:rPr>
                <w:lang w:eastAsia="ja-JP"/>
              </w:rPr>
            </w:pPr>
            <w:r>
              <w:rPr>
                <w:rFonts w:eastAsia="Malgun Gothic"/>
              </w:rPr>
              <w:t>YES</w:t>
            </w:r>
          </w:p>
        </w:tc>
        <w:tc>
          <w:tcPr>
            <w:tcW w:w="1134" w:type="dxa"/>
          </w:tcPr>
          <w:p w14:paraId="25121051" w14:textId="77777777" w:rsidR="0097209E" w:rsidRPr="00FD0425" w:rsidRDefault="0097209E" w:rsidP="0097209E">
            <w:pPr>
              <w:pStyle w:val="TAC"/>
              <w:rPr>
                <w:iCs/>
                <w:lang w:eastAsia="ja-JP"/>
              </w:rPr>
            </w:pPr>
            <w:r>
              <w:rPr>
                <w:rFonts w:eastAsia="Malgun Gothic"/>
              </w:rPr>
              <w:t>ignore</w:t>
            </w:r>
          </w:p>
        </w:tc>
      </w:tr>
      <w:tr w:rsidR="0097209E" w:rsidRPr="00FD0425" w14:paraId="073A6A41" w14:textId="77777777" w:rsidTr="00216DC6">
        <w:tblPrEx>
          <w:tblCellMar>
            <w:top w:w="0" w:type="dxa"/>
            <w:bottom w:w="0" w:type="dxa"/>
          </w:tblCellMar>
        </w:tblPrEx>
        <w:tc>
          <w:tcPr>
            <w:tcW w:w="2153" w:type="dxa"/>
          </w:tcPr>
          <w:p w14:paraId="08616AC5" w14:textId="77777777" w:rsidR="0097209E" w:rsidRPr="00FD0425" w:rsidRDefault="0097209E" w:rsidP="0097209E">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1C49B247" w14:textId="77777777" w:rsidR="0097209E" w:rsidRPr="00FD0425" w:rsidRDefault="0097209E" w:rsidP="0097209E">
            <w:pPr>
              <w:pStyle w:val="TAL"/>
              <w:rPr>
                <w:rFonts w:eastAsia="Batang"/>
                <w:lang w:eastAsia="ja-JP"/>
              </w:rPr>
            </w:pPr>
            <w:r w:rsidRPr="003A5F4E">
              <w:rPr>
                <w:rFonts w:eastAsia="Batang"/>
              </w:rPr>
              <w:t>O</w:t>
            </w:r>
          </w:p>
        </w:tc>
        <w:tc>
          <w:tcPr>
            <w:tcW w:w="1013" w:type="dxa"/>
          </w:tcPr>
          <w:p w14:paraId="524915CC" w14:textId="77777777" w:rsidR="0097209E" w:rsidRPr="00FD0425" w:rsidRDefault="0097209E" w:rsidP="0097209E">
            <w:pPr>
              <w:pStyle w:val="TAL"/>
              <w:rPr>
                <w:bCs/>
                <w:i/>
                <w:szCs w:val="18"/>
                <w:lang w:eastAsia="ja-JP"/>
              </w:rPr>
            </w:pPr>
          </w:p>
        </w:tc>
        <w:tc>
          <w:tcPr>
            <w:tcW w:w="1538" w:type="dxa"/>
          </w:tcPr>
          <w:p w14:paraId="58D6224D" w14:textId="77777777" w:rsidR="0097209E" w:rsidRPr="00FD0425" w:rsidRDefault="0097209E" w:rsidP="0097209E">
            <w:pPr>
              <w:pStyle w:val="TAL"/>
            </w:pPr>
            <w:r>
              <w:rPr>
                <w:rFonts w:eastAsia="SimSun"/>
              </w:rPr>
              <w:t>9.2.3.</w:t>
            </w:r>
            <w:r w:rsidR="00DF2A67">
              <w:rPr>
                <w:rFonts w:eastAsia="SimSun"/>
              </w:rPr>
              <w:t>118</w:t>
            </w:r>
          </w:p>
        </w:tc>
        <w:tc>
          <w:tcPr>
            <w:tcW w:w="1843" w:type="dxa"/>
          </w:tcPr>
          <w:p w14:paraId="29EED318" w14:textId="77777777" w:rsidR="0097209E" w:rsidRPr="00FD0425" w:rsidRDefault="0097209E" w:rsidP="0097209E">
            <w:pPr>
              <w:pStyle w:val="TAL"/>
              <w:rPr>
                <w:iCs/>
                <w:lang w:eastAsia="ja-JP"/>
              </w:rPr>
            </w:pPr>
          </w:p>
        </w:tc>
        <w:tc>
          <w:tcPr>
            <w:tcW w:w="1134" w:type="dxa"/>
          </w:tcPr>
          <w:p w14:paraId="4A250181" w14:textId="77777777" w:rsidR="0097209E" w:rsidRPr="00FD0425" w:rsidRDefault="0097209E" w:rsidP="0097209E">
            <w:pPr>
              <w:pStyle w:val="TAC"/>
              <w:rPr>
                <w:lang w:eastAsia="ja-JP"/>
              </w:rPr>
            </w:pPr>
            <w:r>
              <w:rPr>
                <w:rFonts w:eastAsia="SimSun"/>
              </w:rPr>
              <w:t>YES</w:t>
            </w:r>
          </w:p>
        </w:tc>
        <w:tc>
          <w:tcPr>
            <w:tcW w:w="1134" w:type="dxa"/>
          </w:tcPr>
          <w:p w14:paraId="08B79E23" w14:textId="77777777" w:rsidR="0097209E" w:rsidRPr="00FD0425" w:rsidRDefault="0097209E" w:rsidP="0097209E">
            <w:pPr>
              <w:pStyle w:val="TAC"/>
              <w:rPr>
                <w:iCs/>
                <w:lang w:eastAsia="ja-JP"/>
              </w:rPr>
            </w:pPr>
            <w:r>
              <w:rPr>
                <w:rFonts w:eastAsia="SimSun"/>
                <w:iCs/>
              </w:rPr>
              <w:t>ignore</w:t>
            </w:r>
          </w:p>
        </w:tc>
      </w:tr>
      <w:tr w:rsidR="0097209E" w:rsidRPr="00FD0425" w14:paraId="6551B544"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97209E">
            <w:pPr>
              <w:pStyle w:val="TAL"/>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97209E">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97209E">
            <w:pPr>
              <w:pStyle w:val="TAL"/>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97209E">
            <w:pPr>
              <w:pStyle w:val="TAL"/>
            </w:pPr>
            <w:r w:rsidRPr="00FD0425">
              <w:t>QoS Flow List with Cause</w:t>
            </w:r>
          </w:p>
          <w:p w14:paraId="71B692D1" w14:textId="77777777" w:rsidR="0097209E" w:rsidRPr="00FD0425" w:rsidRDefault="0097209E" w:rsidP="0097209E">
            <w:pPr>
              <w:pStyle w:val="TAL"/>
            </w:pPr>
            <w:r w:rsidRPr="00FD0425">
              <w:t>9.2.1.4</w:t>
            </w:r>
          </w:p>
        </w:tc>
        <w:tc>
          <w:tcPr>
            <w:tcW w:w="1843"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97209E">
            <w:pPr>
              <w:pStyle w:val="TAC"/>
              <w:rPr>
                <w:iCs/>
                <w:lang w:eastAsia="ja-JP"/>
              </w:rPr>
            </w:pPr>
          </w:p>
        </w:tc>
      </w:tr>
      <w:tr w:rsidR="0097209E" w:rsidRPr="00FD0425" w14:paraId="43334083"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97209E">
            <w:pPr>
              <w:pStyle w:val="TAL"/>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97209E">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97209E">
            <w:pPr>
              <w:pStyle w:val="TAL"/>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97209E">
            <w:pPr>
              <w:pStyle w:val="TAL"/>
            </w:pPr>
          </w:p>
        </w:tc>
        <w:tc>
          <w:tcPr>
            <w:tcW w:w="1843"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97209E">
            <w:pPr>
              <w:pStyle w:val="TAC"/>
              <w:rPr>
                <w:iCs/>
                <w:lang w:eastAsia="ja-JP"/>
              </w:rPr>
            </w:pPr>
          </w:p>
        </w:tc>
      </w:tr>
      <w:tr w:rsidR="0097209E" w:rsidRPr="00FD0425" w14:paraId="3DCA7952"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97209E">
            <w:pPr>
              <w:pStyle w:val="TAL"/>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97209E">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97209E">
            <w:pPr>
              <w:pStyle w:val="TAL"/>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97209E">
            <w:pPr>
              <w:pStyle w:val="TAL"/>
            </w:pPr>
          </w:p>
        </w:tc>
        <w:tc>
          <w:tcPr>
            <w:tcW w:w="1843"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97209E">
            <w:pPr>
              <w:pStyle w:val="TAC"/>
              <w:rPr>
                <w:iCs/>
                <w:lang w:eastAsia="ja-JP"/>
              </w:rPr>
            </w:pPr>
          </w:p>
        </w:tc>
      </w:tr>
      <w:tr w:rsidR="0097209E" w:rsidRPr="00FD0425" w14:paraId="7DDD0D8B"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97209E">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97209E">
            <w:pPr>
              <w:pStyle w:val="TAL"/>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97209E">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97209E">
            <w:pPr>
              <w:pStyle w:val="TAC"/>
              <w:rPr>
                <w:iCs/>
                <w:lang w:eastAsia="ja-JP"/>
              </w:rPr>
            </w:pPr>
          </w:p>
        </w:tc>
      </w:tr>
      <w:tr w:rsidR="0097209E" w:rsidRPr="00FD0425" w14:paraId="317D73A0"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97209E">
            <w:pPr>
              <w:pStyle w:val="TAL"/>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97209E">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97209E">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97209E">
            <w:pPr>
              <w:pStyle w:val="TAL"/>
              <w:rPr>
                <w:iCs/>
                <w:lang w:eastAsia="ja-JP"/>
              </w:rPr>
            </w:pPr>
            <w:r w:rsidRPr="00FD0425">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97209E">
            <w:pPr>
              <w:pStyle w:val="TAC"/>
              <w:rPr>
                <w:iCs/>
                <w:lang w:eastAsia="ja-JP"/>
              </w:rPr>
            </w:pPr>
          </w:p>
        </w:tc>
      </w:tr>
      <w:tr w:rsidR="0097209E" w:rsidRPr="00FD0425" w14:paraId="7577F36D"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97209E">
            <w:pPr>
              <w:pStyle w:val="TAL"/>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97209E">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97209E">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97209E">
            <w:pPr>
              <w:pStyle w:val="TAL"/>
              <w:rPr>
                <w:iCs/>
                <w:lang w:eastAsia="ja-JP"/>
              </w:rPr>
            </w:pPr>
            <w:r w:rsidRPr="00FD0425">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97209E">
            <w:pPr>
              <w:pStyle w:val="TAC"/>
              <w:rPr>
                <w:iCs/>
                <w:lang w:eastAsia="ja-JP"/>
              </w:rPr>
            </w:pPr>
          </w:p>
        </w:tc>
      </w:tr>
      <w:tr w:rsidR="0097209E" w:rsidRPr="00FD0425" w14:paraId="78AADA24"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97209E">
            <w:pPr>
              <w:pStyle w:val="TAL"/>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97209E">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97209E">
            <w:pPr>
              <w:pStyle w:val="TAL"/>
            </w:pPr>
            <w:r w:rsidRPr="00FD0425">
              <w:t>9.2.3.70</w:t>
            </w:r>
          </w:p>
        </w:tc>
        <w:tc>
          <w:tcPr>
            <w:tcW w:w="1843"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97209E">
            <w:pPr>
              <w:pStyle w:val="TAL"/>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97209E">
            <w:pPr>
              <w:pStyle w:val="TAC"/>
              <w:rPr>
                <w:iCs/>
                <w:lang w:eastAsia="ja-JP"/>
              </w:rPr>
            </w:pPr>
          </w:p>
        </w:tc>
      </w:tr>
      <w:tr w:rsidR="0097209E" w:rsidRPr="00FD0425" w14:paraId="437F2514"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97209E">
            <w:pPr>
              <w:pStyle w:val="TAL"/>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97209E">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97209E">
            <w:pPr>
              <w:pStyle w:val="TAL"/>
            </w:pPr>
            <w:r w:rsidRPr="00FD0425">
              <w:t>9.2.3.80</w:t>
            </w:r>
          </w:p>
        </w:tc>
        <w:tc>
          <w:tcPr>
            <w:tcW w:w="1843"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97209E">
            <w:pPr>
              <w:pStyle w:val="TAC"/>
              <w:rPr>
                <w:iCs/>
                <w:lang w:eastAsia="ja-JP"/>
              </w:rPr>
            </w:pPr>
          </w:p>
        </w:tc>
      </w:tr>
      <w:tr w:rsidR="00534DF7" w:rsidRPr="00FD0425" w14:paraId="3EEDE675"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534DF7">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534DF7">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534DF7">
            <w:pPr>
              <w:pStyle w:val="TAL"/>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534DF7">
            <w:pPr>
              <w:pStyle w:val="TAL"/>
            </w:pPr>
          </w:p>
        </w:tc>
        <w:tc>
          <w:tcPr>
            <w:tcW w:w="1843"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534DF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534DF7">
            <w:pPr>
              <w:pStyle w:val="TAC"/>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534DF7">
            <w:pPr>
              <w:pStyle w:val="TAC"/>
              <w:rPr>
                <w:iCs/>
                <w:lang w:eastAsia="ja-JP"/>
              </w:rPr>
            </w:pPr>
            <w:r w:rsidRPr="00187624">
              <w:t>ignore</w:t>
            </w:r>
          </w:p>
        </w:tc>
      </w:tr>
      <w:tr w:rsidR="00534DF7" w:rsidRPr="00FD0425" w14:paraId="33944D3D"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9354E2">
            <w:pPr>
              <w:pStyle w:val="TAL"/>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534DF7">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534DF7">
            <w:pPr>
              <w:pStyle w:val="TAL"/>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534DF7">
            <w:pPr>
              <w:pStyle w:val="TAL"/>
            </w:pPr>
          </w:p>
        </w:tc>
        <w:tc>
          <w:tcPr>
            <w:tcW w:w="1843"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534DF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534DF7">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534DF7">
            <w:pPr>
              <w:pStyle w:val="TAC"/>
              <w:rPr>
                <w:iCs/>
                <w:lang w:eastAsia="ja-JP"/>
              </w:rPr>
            </w:pPr>
          </w:p>
        </w:tc>
      </w:tr>
      <w:tr w:rsidR="00534DF7" w:rsidRPr="00FD0425" w14:paraId="68D9F105"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5B63FB45" w14:textId="77777777" w:rsidR="00534DF7" w:rsidRPr="00FD0425" w:rsidRDefault="00534DF7" w:rsidP="009354E2">
            <w:pPr>
              <w:pStyle w:val="TAL"/>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25AB654D" w14:textId="77777777" w:rsidR="00534DF7" w:rsidRPr="00FD0425" w:rsidRDefault="00534DF7" w:rsidP="00534DF7">
            <w:pPr>
              <w:pStyle w:val="TAL"/>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3B5A0FA4" w14:textId="77777777" w:rsidR="00534DF7" w:rsidRPr="00FD0425" w:rsidRDefault="00534DF7" w:rsidP="00534DF7">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916EA29" w14:textId="77777777" w:rsidR="00534DF7" w:rsidRPr="00FD0425" w:rsidRDefault="00534DF7" w:rsidP="00534DF7">
            <w:pPr>
              <w:pStyle w:val="TAL"/>
            </w:pPr>
            <w:r w:rsidRPr="00187624">
              <w:rPr>
                <w:rFonts w:eastAsia="SimSun"/>
                <w:lang w:eastAsia="zh-C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4F21E9BB" w14:textId="77777777" w:rsidR="00534DF7" w:rsidRPr="00FD0425" w:rsidRDefault="00534DF7" w:rsidP="00534DF7">
            <w:pPr>
              <w:pStyle w:val="TAL"/>
              <w:rPr>
                <w:iCs/>
                <w:lang w:eastAsia="ja-JP"/>
              </w:rPr>
            </w:pPr>
            <w:r w:rsidRPr="00187624">
              <w:rPr>
                <w:rFonts w:eastAsia="SimSun"/>
              </w:rPr>
              <w:t>M-NG-RAN node GTP-U endpoint(s) of a DRB’s Xn transport bearer at its lower layer CG resource. For delivery of DL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631085AC" w14:textId="77777777" w:rsidR="00534DF7" w:rsidRPr="00FD0425" w:rsidRDefault="00534DF7" w:rsidP="00534DF7">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0BE4F00E" w14:textId="77777777" w:rsidR="00534DF7" w:rsidRPr="00FD0425" w:rsidRDefault="00534DF7" w:rsidP="00534DF7">
            <w:pPr>
              <w:pStyle w:val="TAC"/>
              <w:rPr>
                <w:iCs/>
                <w:lang w:eastAsia="ja-JP"/>
              </w:rPr>
            </w:pPr>
          </w:p>
        </w:tc>
      </w:tr>
      <w:tr w:rsidR="0097209E" w:rsidRPr="00FD0425" w14:paraId="4A4900AF" w14:textId="77777777" w:rsidTr="00216DC6">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C0045E7" w14:textId="77777777" w:rsidR="0097209E" w:rsidRPr="00FD0425" w:rsidRDefault="0097209E" w:rsidP="0097209E">
            <w:pPr>
              <w:pStyle w:val="TAL"/>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018676C7" w14:textId="77777777" w:rsidR="0097209E" w:rsidRPr="00FD0425" w:rsidRDefault="0097209E" w:rsidP="0097209E">
            <w:pPr>
              <w:pStyle w:val="TAL"/>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E876B30"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C27E170" w14:textId="77777777" w:rsidR="0097209E" w:rsidRPr="00FD0425" w:rsidRDefault="0097209E" w:rsidP="0097209E">
            <w:pPr>
              <w:pStyle w:val="TAL"/>
              <w:rPr>
                <w:rFonts w:cs="Arial"/>
                <w:szCs w:val="18"/>
              </w:rPr>
            </w:pPr>
            <w:r w:rsidRPr="00FD0425">
              <w:rPr>
                <w:rFonts w:cs="Arial"/>
                <w:szCs w:val="18"/>
              </w:rPr>
              <w:t>DRB List with Cause</w:t>
            </w:r>
          </w:p>
          <w:p w14:paraId="3100523A" w14:textId="77777777" w:rsidR="0097209E" w:rsidRPr="00FD0425" w:rsidRDefault="0097209E" w:rsidP="0097209E">
            <w:pPr>
              <w:pStyle w:val="TAL"/>
            </w:pPr>
            <w:r w:rsidRPr="00FD0425">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745F56A1"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88B5D58" w14:textId="77777777" w:rsidR="0097209E" w:rsidRPr="00FD0425" w:rsidRDefault="0097209E" w:rsidP="0097209E">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88C060" w14:textId="77777777" w:rsidR="0097209E" w:rsidRPr="00FD0425" w:rsidRDefault="0097209E" w:rsidP="0097209E">
            <w:pPr>
              <w:pStyle w:val="TAC"/>
              <w:rPr>
                <w:iCs/>
                <w:lang w:eastAsia="ja-JP"/>
              </w:rPr>
            </w:pPr>
          </w:p>
        </w:tc>
      </w:tr>
      <w:tr w:rsidR="0097209E" w:rsidRPr="00FD0425" w14:paraId="62740BFB" w14:textId="77777777" w:rsidTr="007475EC">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6DAC234C" w14:textId="77777777" w:rsidR="0097209E" w:rsidRPr="00FD0425" w:rsidRDefault="0097209E" w:rsidP="0097209E">
            <w:pPr>
              <w:pStyle w:val="TAL"/>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7FD2FFC2" w14:textId="77777777" w:rsidR="0097209E" w:rsidRPr="00FD0425" w:rsidRDefault="0097209E" w:rsidP="0097209E">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CAABE12"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D4A977A" w14:textId="77777777" w:rsidR="0097209E" w:rsidRPr="00FD0425" w:rsidRDefault="0097209E" w:rsidP="0097209E">
            <w:pPr>
              <w:pStyle w:val="TAL"/>
              <w:rPr>
                <w:rFonts w:cs="Arial"/>
                <w:szCs w:val="18"/>
              </w:rPr>
            </w:pPr>
            <w:r w:rsidRPr="00FD0425">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51A1DC1D"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9863899" w14:textId="77777777" w:rsidR="0097209E" w:rsidRPr="00FD0425" w:rsidRDefault="0097209E" w:rsidP="0097209E">
            <w:pPr>
              <w:pStyle w:val="TAC"/>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D362D49" w14:textId="77777777" w:rsidR="0097209E" w:rsidRPr="00FD0425" w:rsidRDefault="0097209E" w:rsidP="0097209E">
            <w:pPr>
              <w:pStyle w:val="TAC"/>
              <w:rPr>
                <w:iCs/>
                <w:lang w:eastAsia="ja-JP"/>
              </w:rPr>
            </w:pPr>
            <w:r w:rsidRPr="00FD0425">
              <w:rPr>
                <w:iCs/>
                <w:lang w:eastAsia="ja-JP"/>
              </w:rPr>
              <w:t>ignore</w:t>
            </w:r>
          </w:p>
        </w:tc>
      </w:tr>
      <w:tr w:rsidR="0097209E" w:rsidRPr="00FD0425" w14:paraId="1800A04F" w14:textId="77777777" w:rsidTr="007475EC">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8FC7A72" w14:textId="77777777" w:rsidR="0097209E" w:rsidRPr="00FD0425" w:rsidRDefault="0097209E" w:rsidP="0097209E">
            <w:pPr>
              <w:pStyle w:val="TAL"/>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28F22E39" w14:textId="77777777" w:rsidR="0097209E" w:rsidRPr="00FD0425" w:rsidRDefault="0097209E" w:rsidP="0097209E">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DE40D22"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0D8B5AE" w14:textId="77777777" w:rsidR="0097209E" w:rsidRPr="00FD0425" w:rsidRDefault="0097209E" w:rsidP="0097209E">
            <w:pPr>
              <w:pStyle w:val="TAL"/>
              <w:rPr>
                <w:rFonts w:cs="Arial"/>
                <w:szCs w:val="18"/>
              </w:rPr>
            </w:pPr>
            <w:r w:rsidRPr="00FD0425">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74BEB670"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69EBE9" w14:textId="77777777" w:rsidR="0097209E" w:rsidRPr="00FD0425" w:rsidRDefault="0097209E" w:rsidP="0097209E">
            <w:pPr>
              <w:pStyle w:val="TAC"/>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8C21FD" w14:textId="77777777" w:rsidR="0097209E" w:rsidRPr="00FD0425" w:rsidRDefault="0097209E" w:rsidP="0097209E">
            <w:pPr>
              <w:pStyle w:val="TAC"/>
              <w:rPr>
                <w:iCs/>
                <w:lang w:eastAsia="ja-JP"/>
              </w:rPr>
            </w:pPr>
            <w:r w:rsidRPr="00FD0425">
              <w:rPr>
                <w:rFonts w:eastAsia="SimSun"/>
                <w:iCs/>
                <w:lang w:eastAsia="ja-JP"/>
              </w:rPr>
              <w:t>ignore</w:t>
            </w:r>
          </w:p>
        </w:tc>
      </w:tr>
      <w:tr w:rsidR="0097209E" w:rsidRPr="00FD0425" w14:paraId="36C54EB7" w14:textId="77777777" w:rsidTr="00AD2517">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6B12AF6B" w14:textId="77777777" w:rsidR="0097209E" w:rsidRPr="00FD0425" w:rsidRDefault="0097209E" w:rsidP="0097209E">
            <w:pPr>
              <w:pStyle w:val="TAL"/>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46E088F7" w14:textId="77777777" w:rsidR="0097209E" w:rsidRPr="00FD0425" w:rsidRDefault="0097209E" w:rsidP="0097209E">
            <w:pPr>
              <w:pStyle w:val="TAL"/>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EF3578E" w14:textId="77777777" w:rsidR="0097209E" w:rsidRPr="00FD0425" w:rsidRDefault="0097209E" w:rsidP="0097209E">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872A4AC" w14:textId="77777777" w:rsidR="0097209E" w:rsidRPr="00FD0425" w:rsidRDefault="0097209E" w:rsidP="0097209E">
            <w:pPr>
              <w:pStyle w:val="TAL"/>
              <w:rPr>
                <w:rFonts w:cs="Arial"/>
                <w:szCs w:val="18"/>
                <w:lang w:eastAsia="zh-CN"/>
              </w:rPr>
            </w:pPr>
            <w:r w:rsidRPr="00FD0425">
              <w:rPr>
                <w:iCs/>
                <w:lang w:eastAsia="ja-JP"/>
              </w:rPr>
              <w:t>9.2.3.98</w:t>
            </w:r>
          </w:p>
        </w:tc>
        <w:tc>
          <w:tcPr>
            <w:tcW w:w="1843" w:type="dxa"/>
            <w:tcBorders>
              <w:top w:val="single" w:sz="4" w:space="0" w:color="auto"/>
              <w:left w:val="single" w:sz="4" w:space="0" w:color="auto"/>
              <w:bottom w:val="single" w:sz="4" w:space="0" w:color="auto"/>
              <w:right w:val="single" w:sz="4" w:space="0" w:color="auto"/>
            </w:tcBorders>
          </w:tcPr>
          <w:p w14:paraId="71243C43" w14:textId="77777777" w:rsidR="0097209E" w:rsidRPr="00FD0425" w:rsidRDefault="0097209E" w:rsidP="0097209E">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628D81E" w14:textId="77777777" w:rsidR="0097209E" w:rsidRPr="00FD0425" w:rsidRDefault="0097209E" w:rsidP="0097209E">
            <w:pPr>
              <w:pStyle w:val="TAC"/>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F7C174" w14:textId="77777777" w:rsidR="0097209E" w:rsidRPr="00FD0425" w:rsidRDefault="0097209E" w:rsidP="0097209E">
            <w:pPr>
              <w:pStyle w:val="TAC"/>
              <w:rPr>
                <w:iCs/>
                <w:lang w:eastAsia="ja-JP"/>
              </w:rPr>
            </w:pPr>
            <w:r w:rsidRPr="00FD0425">
              <w:t>ignore</w:t>
            </w:r>
          </w:p>
        </w:tc>
      </w:tr>
      <w:tr w:rsidR="0097209E" w:rsidRPr="00FD0425" w14:paraId="4486E49F" w14:textId="77777777" w:rsidTr="00AD2517">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A699893" w14:textId="77777777" w:rsidR="0097209E" w:rsidRPr="00FD0425" w:rsidRDefault="0097209E" w:rsidP="002244E5">
            <w:pPr>
              <w:pStyle w:val="TAL"/>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500F0DED" w14:textId="77777777" w:rsidR="0097209E" w:rsidRPr="009354E2" w:rsidRDefault="0097209E" w:rsidP="00730CF0">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C9624B9" w14:textId="77777777" w:rsidR="0097209E" w:rsidRPr="009354E2" w:rsidRDefault="0097209E" w:rsidP="00004997">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570BAF10" w14:textId="77777777" w:rsidR="0097209E" w:rsidRPr="009354E2" w:rsidRDefault="0097209E" w:rsidP="009354E2">
            <w:pPr>
              <w:pStyle w:val="TAL"/>
              <w:rPr>
                <w:lang w:eastAsia="ja-JP"/>
              </w:rPr>
            </w:pPr>
            <w:r w:rsidRPr="009354E2">
              <w:rPr>
                <w:lang w:eastAsia="ja-JP"/>
              </w:rPr>
              <w:t>UP Transport Layer Information</w:t>
            </w:r>
          </w:p>
          <w:p w14:paraId="7647DB57" w14:textId="77777777" w:rsidR="0097209E" w:rsidRPr="009354E2" w:rsidRDefault="0097209E" w:rsidP="002244E5">
            <w:pPr>
              <w:pStyle w:val="TAL"/>
              <w:rPr>
                <w:lang w:eastAsia="ja-JP"/>
              </w:rPr>
            </w:pPr>
            <w:r w:rsidRPr="009354E2">
              <w:rPr>
                <w:lang w:eastAsia="ja-JP"/>
              </w:rPr>
              <w:t>9.2.3.30</w:t>
            </w:r>
          </w:p>
        </w:tc>
        <w:tc>
          <w:tcPr>
            <w:tcW w:w="1843" w:type="dxa"/>
            <w:tcBorders>
              <w:top w:val="single" w:sz="4" w:space="0" w:color="auto"/>
              <w:left w:val="single" w:sz="4" w:space="0" w:color="auto"/>
              <w:bottom w:val="single" w:sz="4" w:space="0" w:color="auto"/>
              <w:right w:val="single" w:sz="4" w:space="0" w:color="auto"/>
            </w:tcBorders>
          </w:tcPr>
          <w:p w14:paraId="3DB69357" w14:textId="77777777" w:rsidR="0097209E" w:rsidRPr="009354E2" w:rsidRDefault="0097209E" w:rsidP="00004997">
            <w:pPr>
              <w:pStyle w:val="TAL"/>
              <w:rPr>
                <w:lang w:eastAsia="ja-JP"/>
              </w:rPr>
            </w:pPr>
            <w:r w:rsidRPr="009354E2">
              <w:rPr>
                <w:lang w:eastAsia="ja-JP"/>
              </w:rPr>
              <w:t>UPF endpoint of the NG-U transport bearer. For delivery of UL PDUs for the redundant transmission</w:t>
            </w:r>
          </w:p>
        </w:tc>
        <w:tc>
          <w:tcPr>
            <w:tcW w:w="1134" w:type="dxa"/>
            <w:tcBorders>
              <w:top w:val="single" w:sz="4" w:space="0" w:color="auto"/>
              <w:left w:val="single" w:sz="4" w:space="0" w:color="auto"/>
              <w:bottom w:val="single" w:sz="4" w:space="0" w:color="auto"/>
              <w:right w:val="single" w:sz="4" w:space="0" w:color="auto"/>
            </w:tcBorders>
          </w:tcPr>
          <w:p w14:paraId="203F3877" w14:textId="77777777" w:rsidR="0097209E" w:rsidRPr="009354E2" w:rsidRDefault="0097209E" w:rsidP="0097209E">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465E820" w14:textId="77777777" w:rsidR="0097209E" w:rsidRPr="00FD0425" w:rsidRDefault="0097209E" w:rsidP="0097209E">
            <w:pPr>
              <w:pStyle w:val="TAC"/>
              <w:rPr>
                <w:lang w:eastAsia="ja-JP"/>
              </w:rPr>
            </w:pPr>
            <w:r>
              <w:rPr>
                <w:lang w:eastAsia="ja-JP"/>
              </w:rPr>
              <w:t>ignore</w:t>
            </w:r>
          </w:p>
        </w:tc>
      </w:tr>
      <w:tr w:rsidR="0097209E" w:rsidRPr="00FD0425" w14:paraId="16D83580" w14:textId="77777777" w:rsidTr="00AD2517">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5FD8F2B" w14:textId="77777777" w:rsidR="0097209E" w:rsidRPr="00FD0425" w:rsidRDefault="0097209E" w:rsidP="002244E5">
            <w:pPr>
              <w:pStyle w:val="TAL"/>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6B6A0B35" w14:textId="77777777" w:rsidR="0097209E" w:rsidRPr="009354E2" w:rsidRDefault="0097209E" w:rsidP="00730CF0">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E3CDEFF" w14:textId="77777777" w:rsidR="0097209E" w:rsidRPr="009354E2" w:rsidRDefault="0097209E" w:rsidP="00004997">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6043C875" w14:textId="77777777" w:rsidR="0097209E" w:rsidRPr="009354E2" w:rsidRDefault="0097209E" w:rsidP="001F675D">
            <w:pPr>
              <w:pStyle w:val="TAL"/>
              <w:rPr>
                <w:lang w:eastAsia="ja-JP"/>
              </w:rPr>
            </w:pPr>
            <w:r w:rsidRPr="009354E2">
              <w:rPr>
                <w:lang w:eastAsia="ja-JP"/>
              </w:rPr>
              <w:t>Common Network Instance</w:t>
            </w:r>
          </w:p>
          <w:p w14:paraId="236E18F5" w14:textId="77777777" w:rsidR="0097209E" w:rsidRPr="009354E2" w:rsidRDefault="0097209E" w:rsidP="007B0C24">
            <w:pPr>
              <w:pStyle w:val="TAL"/>
              <w:rPr>
                <w:lang w:eastAsia="ja-JP"/>
              </w:rPr>
            </w:pPr>
            <w:r w:rsidRPr="009354E2">
              <w:rPr>
                <w:lang w:eastAsia="ja-JP"/>
              </w:rPr>
              <w:t>9.2.3.92</w:t>
            </w:r>
          </w:p>
        </w:tc>
        <w:tc>
          <w:tcPr>
            <w:tcW w:w="1843" w:type="dxa"/>
            <w:tcBorders>
              <w:top w:val="single" w:sz="4" w:space="0" w:color="auto"/>
              <w:left w:val="single" w:sz="4" w:space="0" w:color="auto"/>
              <w:bottom w:val="single" w:sz="4" w:space="0" w:color="auto"/>
              <w:right w:val="single" w:sz="4" w:space="0" w:color="auto"/>
            </w:tcBorders>
          </w:tcPr>
          <w:p w14:paraId="51C02A6C" w14:textId="77777777" w:rsidR="0097209E" w:rsidRPr="009354E2" w:rsidRDefault="0097209E" w:rsidP="00115B6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284CA5" w14:textId="77777777" w:rsidR="0097209E" w:rsidRPr="009354E2" w:rsidRDefault="0097209E" w:rsidP="0097209E">
            <w:pPr>
              <w:pStyle w:val="TAC"/>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91146DC" w14:textId="77777777" w:rsidR="0097209E" w:rsidRPr="00FD0425" w:rsidRDefault="0097209E" w:rsidP="0097209E">
            <w:pPr>
              <w:pStyle w:val="TAC"/>
              <w:rPr>
                <w:lang w:eastAsia="ja-JP"/>
              </w:rPr>
            </w:pPr>
            <w:r w:rsidRPr="009354E2">
              <w:rPr>
                <w:rFonts w:hint="eastAsia"/>
                <w:lang w:eastAsia="ja-JP"/>
              </w:rPr>
              <w:t>ignore</w:t>
            </w:r>
          </w:p>
        </w:tc>
      </w:tr>
      <w:tr w:rsidR="00BE3ED1" w:rsidRPr="00FD0425" w14:paraId="7FEB6BC1" w14:textId="77777777" w:rsidTr="00AD2517">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F891F3A" w14:textId="77777777" w:rsidR="00BE3ED1" w:rsidRPr="009354E2" w:rsidRDefault="00BE3ED1" w:rsidP="00BE3ED1">
            <w:pPr>
              <w:pStyle w:val="TAL"/>
              <w:rPr>
                <w:lang w:eastAsia="ja-JP"/>
              </w:rPr>
            </w:pPr>
            <w:r w:rsidRPr="00283AA6">
              <w:rPr>
                <w:lang w:eastAsia="ja-JP"/>
              </w:rPr>
              <w:t>Security Indication</w:t>
            </w:r>
          </w:p>
        </w:tc>
        <w:tc>
          <w:tcPr>
            <w:tcW w:w="1134" w:type="dxa"/>
            <w:tcBorders>
              <w:top w:val="single" w:sz="4" w:space="0" w:color="auto"/>
              <w:left w:val="single" w:sz="4" w:space="0" w:color="auto"/>
              <w:bottom w:val="single" w:sz="4" w:space="0" w:color="auto"/>
              <w:right w:val="single" w:sz="4" w:space="0" w:color="auto"/>
            </w:tcBorders>
          </w:tcPr>
          <w:p w14:paraId="4A7FE8F5" w14:textId="77777777" w:rsidR="00BE3ED1" w:rsidRPr="009354E2" w:rsidRDefault="00BE3ED1" w:rsidP="00BE3ED1">
            <w:pPr>
              <w:pStyle w:val="TAL"/>
              <w:rPr>
                <w:lang w:eastAsia="ja-JP"/>
              </w:rPr>
            </w:pPr>
            <w:r w:rsidRPr="00283AA6">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818E6A2" w14:textId="77777777" w:rsidR="00BE3ED1" w:rsidRPr="009354E2" w:rsidRDefault="00BE3ED1" w:rsidP="00BE3ED1">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5E549058" w14:textId="77777777" w:rsidR="00BE3ED1" w:rsidRPr="009354E2" w:rsidRDefault="00BE3ED1" w:rsidP="00BE3ED1">
            <w:pPr>
              <w:pStyle w:val="TAL"/>
              <w:rPr>
                <w:lang w:eastAsia="ja-JP"/>
              </w:rPr>
            </w:pPr>
            <w:r w:rsidRPr="00283AA6">
              <w:rPr>
                <w:rFonts w:cs="Arial" w:hint="eastAsia"/>
                <w:szCs w:val="18"/>
                <w:lang w:eastAsia="zh-CN"/>
              </w:rPr>
              <w:t>9.2.</w:t>
            </w:r>
            <w:r w:rsidRPr="00283AA6">
              <w:rPr>
                <w:rFonts w:cs="Arial"/>
                <w:szCs w:val="18"/>
                <w:lang w:eastAsia="zh-CN"/>
              </w:rPr>
              <w:t>3.52</w:t>
            </w:r>
          </w:p>
        </w:tc>
        <w:tc>
          <w:tcPr>
            <w:tcW w:w="1843" w:type="dxa"/>
            <w:tcBorders>
              <w:top w:val="single" w:sz="4" w:space="0" w:color="auto"/>
              <w:left w:val="single" w:sz="4" w:space="0" w:color="auto"/>
              <w:bottom w:val="single" w:sz="4" w:space="0" w:color="auto"/>
              <w:right w:val="single" w:sz="4" w:space="0" w:color="auto"/>
            </w:tcBorders>
          </w:tcPr>
          <w:p w14:paraId="6D326259" w14:textId="77777777" w:rsidR="00BE3ED1" w:rsidRPr="009354E2" w:rsidRDefault="00BE3ED1" w:rsidP="00BE3ED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F3DD21" w14:textId="77777777" w:rsidR="00BE3ED1" w:rsidRPr="009354E2" w:rsidRDefault="00BE3ED1" w:rsidP="00BE3ED1">
            <w:pPr>
              <w:pStyle w:val="TAC"/>
              <w:rPr>
                <w:rFonts w:hint="eastAsia"/>
                <w:lang w:eastAsia="ja-JP"/>
              </w:rPr>
            </w:pPr>
            <w:r>
              <w:rPr>
                <w:rFonts w:eastAsia="MS Mincho" w:hint="eastAsia"/>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6770AEF" w14:textId="77777777" w:rsidR="00BE3ED1" w:rsidRPr="009354E2" w:rsidRDefault="00BE3ED1" w:rsidP="00BE3ED1">
            <w:pPr>
              <w:pStyle w:val="TAC"/>
              <w:rPr>
                <w:rFonts w:hint="eastAsia"/>
                <w:lang w:eastAsia="ja-JP"/>
              </w:rPr>
            </w:pPr>
            <w:r>
              <w:rPr>
                <w:rFonts w:eastAsia="MS Mincho" w:hint="eastAsia"/>
                <w:iCs/>
                <w:lang w:eastAsia="ja-JP"/>
              </w:rPr>
              <w:t>ignore</w:t>
            </w:r>
          </w:p>
        </w:tc>
      </w:tr>
    </w:tbl>
    <w:p w14:paraId="0591D1C3"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blPrEx>
          <w:tblCellMar>
            <w:top w:w="0" w:type="dxa"/>
            <w:bottom w:w="0" w:type="dxa"/>
          </w:tblCellMar>
        </w:tblPrEx>
        <w:tc>
          <w:tcPr>
            <w:tcW w:w="3686" w:type="dxa"/>
          </w:tcPr>
          <w:p w14:paraId="4628E90D" w14:textId="77777777" w:rsidR="00F02090" w:rsidRPr="00FD0425" w:rsidRDefault="00F02090" w:rsidP="00694C97">
            <w:pPr>
              <w:pStyle w:val="TAH"/>
              <w:rPr>
                <w:lang w:eastAsia="ja-JP"/>
              </w:rPr>
            </w:pPr>
            <w:r w:rsidRPr="00FD0425">
              <w:rPr>
                <w:lang w:eastAsia="ja-JP"/>
              </w:rPr>
              <w:t>Range bound</w:t>
            </w:r>
          </w:p>
        </w:tc>
        <w:tc>
          <w:tcPr>
            <w:tcW w:w="5494" w:type="dxa"/>
          </w:tcPr>
          <w:p w14:paraId="2A816EF1" w14:textId="77777777" w:rsidR="00F02090" w:rsidRPr="00FD0425" w:rsidRDefault="00F02090" w:rsidP="00694C97">
            <w:pPr>
              <w:pStyle w:val="TAH"/>
              <w:rPr>
                <w:lang w:eastAsia="ja-JP"/>
              </w:rPr>
            </w:pPr>
            <w:r w:rsidRPr="00FD0425">
              <w:rPr>
                <w:lang w:eastAsia="ja-JP"/>
              </w:rPr>
              <w:t>Explanation</w:t>
            </w:r>
          </w:p>
        </w:tc>
      </w:tr>
      <w:tr w:rsidR="00F02090" w:rsidRPr="00FD0425" w14:paraId="7AB58358" w14:textId="77777777" w:rsidTr="00694C97">
        <w:tblPrEx>
          <w:tblCellMar>
            <w:top w:w="0" w:type="dxa"/>
            <w:bottom w:w="0" w:type="dxa"/>
          </w:tblCellMar>
        </w:tblPrEx>
        <w:tc>
          <w:tcPr>
            <w:tcW w:w="3686" w:type="dxa"/>
          </w:tcPr>
          <w:p w14:paraId="3D1D8CC3" w14:textId="77777777" w:rsidR="00F02090" w:rsidRPr="00FD0425" w:rsidRDefault="00F02090" w:rsidP="00694C97">
            <w:pPr>
              <w:pStyle w:val="TAL"/>
              <w:rPr>
                <w:lang w:eastAsia="ja-JP"/>
              </w:rPr>
            </w:pPr>
            <w:r w:rsidRPr="00FD0425">
              <w:rPr>
                <w:lang w:eastAsia="ja-JP"/>
              </w:rPr>
              <w:t>maxnoofQoSFlows</w:t>
            </w:r>
          </w:p>
        </w:tc>
        <w:tc>
          <w:tcPr>
            <w:tcW w:w="5494" w:type="dxa"/>
          </w:tcPr>
          <w:p w14:paraId="31ADFC51" w14:textId="77777777" w:rsidR="00F02090" w:rsidRPr="00FD0425" w:rsidRDefault="00F02090" w:rsidP="00694C97">
            <w:pPr>
              <w:pStyle w:val="TAL"/>
              <w:rPr>
                <w:lang w:eastAsia="ja-JP"/>
              </w:rPr>
            </w:pPr>
            <w:r w:rsidRPr="00FD0425">
              <w:rPr>
                <w:lang w:eastAsia="ja-JP"/>
              </w:rPr>
              <w:t>Maximum no. of QoS flows. Value is 64.</w:t>
            </w:r>
          </w:p>
        </w:tc>
      </w:tr>
      <w:tr w:rsidR="0097209E" w:rsidRPr="00FD0425" w14:paraId="5D7829C7" w14:textId="77777777" w:rsidTr="00694C97">
        <w:tblPrEx>
          <w:tblCellMar>
            <w:top w:w="0" w:type="dxa"/>
            <w:bottom w:w="0" w:type="dxa"/>
          </w:tblCellMar>
        </w:tblPrEx>
        <w:tc>
          <w:tcPr>
            <w:tcW w:w="3686" w:type="dxa"/>
          </w:tcPr>
          <w:p w14:paraId="207CB198" w14:textId="77777777" w:rsidR="0097209E" w:rsidRPr="00FD0425" w:rsidRDefault="0097209E" w:rsidP="0097209E">
            <w:pPr>
              <w:pStyle w:val="TAL"/>
              <w:rPr>
                <w:lang w:eastAsia="ja-JP"/>
              </w:rPr>
            </w:pPr>
            <w:r w:rsidRPr="008B72FB">
              <w:rPr>
                <w:lang w:eastAsia="ja-JP"/>
              </w:rPr>
              <w:t>maxnoofAdditionalPDCPDuplicationTNL</w:t>
            </w:r>
          </w:p>
        </w:tc>
        <w:tc>
          <w:tcPr>
            <w:tcW w:w="5494" w:type="dxa"/>
          </w:tcPr>
          <w:p w14:paraId="6AB5D9FA" w14:textId="77777777" w:rsidR="0097209E" w:rsidRPr="00FD0425" w:rsidRDefault="0097209E" w:rsidP="0097209E">
            <w:pPr>
              <w:pStyle w:val="TAL"/>
              <w:rPr>
                <w:lang w:eastAsia="ja-JP"/>
              </w:rPr>
            </w:pPr>
            <w:r>
              <w:rPr>
                <w:lang w:eastAsia="ja-JP"/>
              </w:rPr>
              <w:t>Maximum no. of additional PDCP Duplication TNL. Value is 2.</w:t>
            </w:r>
          </w:p>
        </w:tc>
      </w:tr>
    </w:tbl>
    <w:p w14:paraId="65E7AEF4" w14:textId="77777777" w:rsidR="00F02090" w:rsidRPr="00FD0425" w:rsidRDefault="00F02090" w:rsidP="00F02090"/>
    <w:p w14:paraId="042FA38E" w14:textId="77777777" w:rsidR="00F02090" w:rsidRPr="00FD0425" w:rsidRDefault="00F02090" w:rsidP="00F02090">
      <w:pPr>
        <w:pStyle w:val="Heading4"/>
      </w:pPr>
      <w:bookmarkStart w:id="4531" w:name="_Toc20955246"/>
      <w:bookmarkStart w:id="4532" w:name="_Toc29991443"/>
      <w:bookmarkStart w:id="4533" w:name="_Toc36555843"/>
      <w:bookmarkStart w:id="4534" w:name="_Toc44497563"/>
      <w:bookmarkStart w:id="4535" w:name="_Toc45107951"/>
      <w:bookmarkStart w:id="4536" w:name="_Toc45901571"/>
      <w:bookmarkStart w:id="4537" w:name="_Toc51850650"/>
      <w:bookmarkStart w:id="4538" w:name="_Toc56693653"/>
      <w:bookmarkStart w:id="4539" w:name="_Toc64447196"/>
      <w:bookmarkStart w:id="4540" w:name="_Toc66286690"/>
      <w:bookmarkStart w:id="4541" w:name="_Toc74151385"/>
      <w:bookmarkStart w:id="4542" w:name="_Toc88653857"/>
      <w:bookmarkStart w:id="4543" w:name="_Toc97904213"/>
      <w:bookmarkStart w:id="4544" w:name="_Toc105175254"/>
      <w:bookmarkStart w:id="4545" w:name="_Toc113826284"/>
      <w:bookmarkStart w:id="4546" w:name="_Toc120032410"/>
      <w:r w:rsidRPr="00FD0425">
        <w:t>9.2.1.10</w:t>
      </w:r>
      <w:r w:rsidRPr="00FD0425">
        <w:tab/>
        <w:t>PDU Session Resource Modification Response Info – SN terminated</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2A23B0E" w14:textId="77777777" w:rsidR="00F02090" w:rsidRPr="00FD0425" w:rsidRDefault="00F02090" w:rsidP="00F02090">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Change w:id="4547">
          <w:tblGrid>
            <w:gridCol w:w="2127"/>
            <w:gridCol w:w="1134"/>
            <w:gridCol w:w="992"/>
            <w:gridCol w:w="1559"/>
            <w:gridCol w:w="1843"/>
            <w:gridCol w:w="1134"/>
            <w:gridCol w:w="1134"/>
          </w:tblGrid>
        </w:tblGridChange>
      </w:tblGrid>
      <w:tr w:rsidR="00BA787F" w:rsidRPr="00FD0425" w14:paraId="63657839" w14:textId="77777777" w:rsidTr="00BE6FC6">
        <w:tblPrEx>
          <w:tblCellMar>
            <w:top w:w="0" w:type="dxa"/>
            <w:bottom w:w="0" w:type="dxa"/>
          </w:tblCellMar>
        </w:tblPrEx>
        <w:tc>
          <w:tcPr>
            <w:tcW w:w="2127" w:type="dxa"/>
          </w:tcPr>
          <w:p w14:paraId="14C051F8" w14:textId="77777777" w:rsidR="00BA787F" w:rsidRPr="00FD0425" w:rsidRDefault="00BA787F" w:rsidP="00BA787F">
            <w:pPr>
              <w:pStyle w:val="TAH"/>
              <w:rPr>
                <w:lang w:eastAsia="ja-JP"/>
              </w:rPr>
            </w:pPr>
            <w:r w:rsidRPr="00FD0425">
              <w:rPr>
                <w:lang w:eastAsia="ja-JP"/>
              </w:rPr>
              <w:t>IE/Group Name</w:t>
            </w:r>
          </w:p>
        </w:tc>
        <w:tc>
          <w:tcPr>
            <w:tcW w:w="1134" w:type="dxa"/>
          </w:tcPr>
          <w:p w14:paraId="31154E51" w14:textId="77777777" w:rsidR="00BA787F" w:rsidRPr="00FD0425" w:rsidRDefault="00BA787F" w:rsidP="00BA787F">
            <w:pPr>
              <w:pStyle w:val="TAH"/>
              <w:rPr>
                <w:lang w:eastAsia="ja-JP"/>
              </w:rPr>
            </w:pPr>
            <w:r w:rsidRPr="00FD0425">
              <w:rPr>
                <w:lang w:eastAsia="ja-JP"/>
              </w:rPr>
              <w:t>Presence</w:t>
            </w:r>
          </w:p>
        </w:tc>
        <w:tc>
          <w:tcPr>
            <w:tcW w:w="992" w:type="dxa"/>
          </w:tcPr>
          <w:p w14:paraId="196A4E3F" w14:textId="77777777" w:rsidR="00BA787F" w:rsidRPr="00FD0425" w:rsidRDefault="00BA787F" w:rsidP="00BA787F">
            <w:pPr>
              <w:pStyle w:val="TAH"/>
              <w:rPr>
                <w:lang w:eastAsia="ja-JP"/>
              </w:rPr>
            </w:pPr>
            <w:r w:rsidRPr="00FD0425">
              <w:rPr>
                <w:lang w:eastAsia="ja-JP"/>
              </w:rPr>
              <w:t>Range</w:t>
            </w:r>
          </w:p>
        </w:tc>
        <w:tc>
          <w:tcPr>
            <w:tcW w:w="1559" w:type="dxa"/>
          </w:tcPr>
          <w:p w14:paraId="1E48920B" w14:textId="77777777" w:rsidR="00BA787F" w:rsidRPr="00FD0425" w:rsidRDefault="00BA787F" w:rsidP="00BA787F">
            <w:pPr>
              <w:pStyle w:val="TAH"/>
              <w:rPr>
                <w:lang w:eastAsia="ja-JP"/>
              </w:rPr>
            </w:pPr>
            <w:r w:rsidRPr="00FD0425">
              <w:rPr>
                <w:lang w:eastAsia="ja-JP"/>
              </w:rPr>
              <w:t>IE type and reference</w:t>
            </w:r>
          </w:p>
        </w:tc>
        <w:tc>
          <w:tcPr>
            <w:tcW w:w="1843" w:type="dxa"/>
          </w:tcPr>
          <w:p w14:paraId="61176A97" w14:textId="77777777" w:rsidR="00BA787F" w:rsidRPr="00FD0425" w:rsidRDefault="00BA787F" w:rsidP="00BA787F">
            <w:pPr>
              <w:pStyle w:val="TAH"/>
              <w:rPr>
                <w:lang w:eastAsia="ja-JP"/>
              </w:rPr>
            </w:pPr>
            <w:r w:rsidRPr="00FD0425">
              <w:rPr>
                <w:lang w:eastAsia="ja-JP"/>
              </w:rPr>
              <w:t>Semantics description</w:t>
            </w:r>
          </w:p>
        </w:tc>
        <w:tc>
          <w:tcPr>
            <w:tcW w:w="1134" w:type="dxa"/>
          </w:tcPr>
          <w:p w14:paraId="5A60FE57" w14:textId="77777777" w:rsidR="00BA787F" w:rsidRPr="00FD0425" w:rsidRDefault="00BA787F" w:rsidP="00BA787F">
            <w:pPr>
              <w:pStyle w:val="TAH"/>
              <w:rPr>
                <w:lang w:eastAsia="ja-JP"/>
              </w:rPr>
            </w:pPr>
            <w:r w:rsidRPr="00FD0425">
              <w:rPr>
                <w:lang w:eastAsia="ja-JP"/>
              </w:rPr>
              <w:t>Criticality</w:t>
            </w:r>
          </w:p>
        </w:tc>
        <w:tc>
          <w:tcPr>
            <w:tcW w:w="1134" w:type="dxa"/>
          </w:tcPr>
          <w:p w14:paraId="560A477D" w14:textId="77777777" w:rsidR="00BA787F" w:rsidRPr="00FD0425" w:rsidRDefault="00BA787F" w:rsidP="00BA787F">
            <w:pPr>
              <w:pStyle w:val="TAH"/>
              <w:rPr>
                <w:lang w:eastAsia="ja-JP"/>
              </w:rPr>
            </w:pPr>
            <w:r w:rsidRPr="00FD0425">
              <w:rPr>
                <w:lang w:eastAsia="ja-JP"/>
              </w:rPr>
              <w:t>Assigned Criticality</w:t>
            </w:r>
          </w:p>
        </w:tc>
      </w:tr>
      <w:tr w:rsidR="00BA787F" w:rsidRPr="00FD0425" w14:paraId="29670437" w14:textId="77777777" w:rsidTr="00BE6FC6">
        <w:tblPrEx>
          <w:tblCellMar>
            <w:top w:w="0" w:type="dxa"/>
            <w:bottom w:w="0" w:type="dxa"/>
          </w:tblCellMar>
        </w:tblPrEx>
        <w:tc>
          <w:tcPr>
            <w:tcW w:w="2127" w:type="dxa"/>
          </w:tcPr>
          <w:p w14:paraId="46C21F8A" w14:textId="77777777" w:rsidR="00BA787F" w:rsidRPr="00FD0425" w:rsidRDefault="00BA787F" w:rsidP="00BA787F">
            <w:pPr>
              <w:pStyle w:val="TAL"/>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2040BC23" w14:textId="77777777" w:rsidR="00BA787F" w:rsidRPr="00FD0425" w:rsidRDefault="00BA787F" w:rsidP="00BA787F">
            <w:pPr>
              <w:pStyle w:val="TAL"/>
              <w:rPr>
                <w:rFonts w:eastAsia="Batang"/>
                <w:lang w:eastAsia="ja-JP"/>
              </w:rPr>
            </w:pPr>
            <w:r w:rsidRPr="00FD0425">
              <w:rPr>
                <w:lang w:eastAsia="ja-JP"/>
              </w:rPr>
              <w:t>O</w:t>
            </w:r>
          </w:p>
        </w:tc>
        <w:tc>
          <w:tcPr>
            <w:tcW w:w="992" w:type="dxa"/>
          </w:tcPr>
          <w:p w14:paraId="6E7E5DBC" w14:textId="77777777" w:rsidR="00BA787F" w:rsidRPr="00FD0425" w:rsidRDefault="00BA787F" w:rsidP="00BA787F">
            <w:pPr>
              <w:pStyle w:val="TAL"/>
              <w:rPr>
                <w:bCs/>
                <w:i/>
                <w:szCs w:val="18"/>
                <w:lang w:eastAsia="ja-JP"/>
              </w:rPr>
            </w:pPr>
          </w:p>
        </w:tc>
        <w:tc>
          <w:tcPr>
            <w:tcW w:w="1559" w:type="dxa"/>
          </w:tcPr>
          <w:p w14:paraId="00DED908" w14:textId="77777777" w:rsidR="00BA787F" w:rsidRPr="00FD0425" w:rsidRDefault="00BA787F" w:rsidP="00BA787F">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0038B265" w14:textId="77777777" w:rsidR="00BA787F" w:rsidRPr="00FD0425" w:rsidRDefault="00BA787F" w:rsidP="00BA787F">
            <w:pPr>
              <w:pStyle w:val="TAL"/>
              <w:rPr>
                <w:iCs/>
                <w:lang w:eastAsia="ja-JP"/>
              </w:rPr>
            </w:pPr>
            <w:r w:rsidRPr="00FD0425">
              <w:rPr>
                <w:lang w:eastAsia="ja-JP"/>
              </w:rPr>
              <w:t>S-NG-RAN node endpoint of the NG transport bearer. For delivery of DL PDUs.</w:t>
            </w:r>
          </w:p>
        </w:tc>
        <w:tc>
          <w:tcPr>
            <w:tcW w:w="1134" w:type="dxa"/>
          </w:tcPr>
          <w:p w14:paraId="1A207FCC" w14:textId="77777777" w:rsidR="00BA787F" w:rsidRPr="00FD0425" w:rsidRDefault="00BA787F" w:rsidP="00BE6FC6">
            <w:pPr>
              <w:pStyle w:val="TAC"/>
              <w:rPr>
                <w:lang w:eastAsia="ja-JP"/>
              </w:rPr>
            </w:pPr>
            <w:r w:rsidRPr="00FD0425">
              <w:rPr>
                <w:lang w:eastAsia="ja-JP"/>
              </w:rPr>
              <w:t>–</w:t>
            </w:r>
          </w:p>
        </w:tc>
        <w:tc>
          <w:tcPr>
            <w:tcW w:w="1134" w:type="dxa"/>
          </w:tcPr>
          <w:p w14:paraId="6BD36F70" w14:textId="77777777" w:rsidR="00BA787F" w:rsidRPr="00FD0425" w:rsidRDefault="00BA787F" w:rsidP="00BE6FC6">
            <w:pPr>
              <w:pStyle w:val="TAC"/>
              <w:rPr>
                <w:lang w:eastAsia="ja-JP"/>
              </w:rPr>
            </w:pPr>
          </w:p>
        </w:tc>
      </w:tr>
      <w:tr w:rsidR="00BA787F" w:rsidRPr="00FD0425" w14:paraId="0EE03971" w14:textId="77777777" w:rsidTr="00BE6FC6">
        <w:tblPrEx>
          <w:tblCellMar>
            <w:top w:w="0" w:type="dxa"/>
            <w:bottom w:w="0" w:type="dxa"/>
          </w:tblCellMar>
        </w:tblPrEx>
        <w:tc>
          <w:tcPr>
            <w:tcW w:w="2127" w:type="dxa"/>
          </w:tcPr>
          <w:p w14:paraId="70197470" w14:textId="77777777" w:rsidR="00BA787F" w:rsidRPr="00FD0425" w:rsidRDefault="00BA787F" w:rsidP="00BA787F">
            <w:pPr>
              <w:pStyle w:val="TAL"/>
              <w:rPr>
                <w:b/>
                <w:lang w:eastAsia="ja-JP"/>
              </w:rPr>
            </w:pPr>
            <w:r w:rsidRPr="00FD0425">
              <w:rPr>
                <w:b/>
                <w:lang w:eastAsia="ja-JP"/>
              </w:rPr>
              <w:t>DRBs To Be Setup List</w:t>
            </w:r>
          </w:p>
        </w:tc>
        <w:tc>
          <w:tcPr>
            <w:tcW w:w="1134" w:type="dxa"/>
          </w:tcPr>
          <w:p w14:paraId="1B94F150" w14:textId="77777777" w:rsidR="00BA787F" w:rsidRPr="00FD0425" w:rsidRDefault="00BA787F" w:rsidP="00BA787F">
            <w:pPr>
              <w:pStyle w:val="TAL"/>
              <w:rPr>
                <w:rFonts w:eastAsia="Batang"/>
                <w:lang w:eastAsia="ja-JP"/>
              </w:rPr>
            </w:pPr>
          </w:p>
        </w:tc>
        <w:tc>
          <w:tcPr>
            <w:tcW w:w="992" w:type="dxa"/>
          </w:tcPr>
          <w:p w14:paraId="3BFA5105" w14:textId="77777777" w:rsidR="00BA787F" w:rsidRPr="00FD0425" w:rsidRDefault="00BA787F" w:rsidP="00BA787F">
            <w:pPr>
              <w:pStyle w:val="TAL"/>
              <w:rPr>
                <w:bCs/>
                <w:i/>
                <w:szCs w:val="18"/>
                <w:lang w:eastAsia="ja-JP"/>
              </w:rPr>
            </w:pPr>
            <w:r w:rsidRPr="00FD0425">
              <w:rPr>
                <w:bCs/>
                <w:i/>
                <w:szCs w:val="18"/>
                <w:lang w:eastAsia="ja-JP"/>
              </w:rPr>
              <w:t>0..1</w:t>
            </w:r>
          </w:p>
        </w:tc>
        <w:tc>
          <w:tcPr>
            <w:tcW w:w="1559" w:type="dxa"/>
          </w:tcPr>
          <w:p w14:paraId="0D03072F" w14:textId="77777777" w:rsidR="00BA787F" w:rsidRPr="00FD0425" w:rsidRDefault="00BA787F" w:rsidP="00BA787F">
            <w:pPr>
              <w:pStyle w:val="TAL"/>
              <w:rPr>
                <w:lang w:eastAsia="ja-JP"/>
              </w:rPr>
            </w:pPr>
          </w:p>
        </w:tc>
        <w:tc>
          <w:tcPr>
            <w:tcW w:w="1843" w:type="dxa"/>
          </w:tcPr>
          <w:p w14:paraId="48374BCC" w14:textId="77777777" w:rsidR="00BA787F" w:rsidRPr="00FD0425" w:rsidRDefault="00BA787F" w:rsidP="00BA787F">
            <w:pPr>
              <w:pStyle w:val="TAL"/>
              <w:rPr>
                <w:iCs/>
                <w:lang w:eastAsia="ja-JP"/>
              </w:rPr>
            </w:pPr>
          </w:p>
        </w:tc>
        <w:tc>
          <w:tcPr>
            <w:tcW w:w="1134" w:type="dxa"/>
          </w:tcPr>
          <w:p w14:paraId="0C63B405" w14:textId="77777777" w:rsidR="00BA787F" w:rsidRPr="00FD0425" w:rsidRDefault="00BA787F" w:rsidP="00BE6FC6">
            <w:pPr>
              <w:pStyle w:val="TAC"/>
              <w:rPr>
                <w:iCs/>
                <w:lang w:eastAsia="ja-JP"/>
              </w:rPr>
            </w:pPr>
            <w:r w:rsidRPr="00FD0425">
              <w:rPr>
                <w:lang w:eastAsia="ja-JP"/>
              </w:rPr>
              <w:t>–</w:t>
            </w:r>
          </w:p>
        </w:tc>
        <w:tc>
          <w:tcPr>
            <w:tcW w:w="1134" w:type="dxa"/>
          </w:tcPr>
          <w:p w14:paraId="67FDCE4C" w14:textId="77777777" w:rsidR="00BA787F" w:rsidRPr="00FD0425" w:rsidRDefault="00BA787F" w:rsidP="00BE6FC6">
            <w:pPr>
              <w:pStyle w:val="TAC"/>
              <w:rPr>
                <w:iCs/>
                <w:lang w:eastAsia="ja-JP"/>
              </w:rPr>
            </w:pPr>
          </w:p>
        </w:tc>
      </w:tr>
      <w:tr w:rsidR="00BA787F" w:rsidRPr="00FD0425" w14:paraId="379F6D03" w14:textId="77777777" w:rsidTr="00BE6FC6">
        <w:tblPrEx>
          <w:tblCellMar>
            <w:top w:w="0" w:type="dxa"/>
            <w:bottom w:w="0" w:type="dxa"/>
          </w:tblCellMar>
        </w:tblPrEx>
        <w:tc>
          <w:tcPr>
            <w:tcW w:w="2127" w:type="dxa"/>
          </w:tcPr>
          <w:p w14:paraId="4B0852E1" w14:textId="77777777" w:rsidR="00BA787F" w:rsidRPr="00FD0425" w:rsidRDefault="00BA787F" w:rsidP="00BA787F">
            <w:pPr>
              <w:pStyle w:val="TAL"/>
              <w:ind w:left="113"/>
              <w:rPr>
                <w:b/>
                <w:lang w:eastAsia="ja-JP"/>
              </w:rPr>
            </w:pPr>
            <w:r w:rsidRPr="00FD0425">
              <w:rPr>
                <w:b/>
                <w:lang w:eastAsia="ja-JP"/>
              </w:rPr>
              <w:t>&gt;DRBs to Be Setup Item</w:t>
            </w:r>
          </w:p>
        </w:tc>
        <w:tc>
          <w:tcPr>
            <w:tcW w:w="1134" w:type="dxa"/>
          </w:tcPr>
          <w:p w14:paraId="19606FBC" w14:textId="77777777" w:rsidR="00BA787F" w:rsidRPr="00FD0425" w:rsidRDefault="00BA787F" w:rsidP="00BA787F">
            <w:pPr>
              <w:pStyle w:val="TAL"/>
              <w:rPr>
                <w:rFonts w:eastAsia="Batang"/>
                <w:lang w:eastAsia="ja-JP"/>
              </w:rPr>
            </w:pPr>
          </w:p>
        </w:tc>
        <w:tc>
          <w:tcPr>
            <w:tcW w:w="992" w:type="dxa"/>
          </w:tcPr>
          <w:p w14:paraId="23AB4BA7" w14:textId="77777777" w:rsidR="00BA787F" w:rsidRPr="00FD0425" w:rsidRDefault="00BA787F" w:rsidP="00BA787F">
            <w:pPr>
              <w:pStyle w:val="TAL"/>
              <w:rPr>
                <w:bCs/>
                <w:i/>
                <w:szCs w:val="18"/>
                <w:lang w:eastAsia="ja-JP"/>
              </w:rPr>
            </w:pPr>
            <w:r w:rsidRPr="00FD0425">
              <w:rPr>
                <w:bCs/>
                <w:i/>
                <w:szCs w:val="18"/>
                <w:lang w:eastAsia="ja-JP"/>
              </w:rPr>
              <w:t>1 .. &lt;maxnoofDRBs&gt;</w:t>
            </w:r>
          </w:p>
        </w:tc>
        <w:tc>
          <w:tcPr>
            <w:tcW w:w="1559" w:type="dxa"/>
          </w:tcPr>
          <w:p w14:paraId="7D81FCA9" w14:textId="77777777" w:rsidR="00BA787F" w:rsidRPr="00FD0425" w:rsidRDefault="00BA787F" w:rsidP="00BA787F">
            <w:pPr>
              <w:pStyle w:val="TAL"/>
              <w:rPr>
                <w:lang w:eastAsia="ja-JP"/>
              </w:rPr>
            </w:pPr>
          </w:p>
        </w:tc>
        <w:tc>
          <w:tcPr>
            <w:tcW w:w="1843" w:type="dxa"/>
          </w:tcPr>
          <w:p w14:paraId="7EC6EC08" w14:textId="77777777" w:rsidR="00BA787F" w:rsidRPr="00FD0425" w:rsidRDefault="00BA787F" w:rsidP="00BA787F">
            <w:pPr>
              <w:pStyle w:val="TAL"/>
              <w:rPr>
                <w:iCs/>
                <w:lang w:eastAsia="ja-JP"/>
              </w:rPr>
            </w:pPr>
          </w:p>
        </w:tc>
        <w:tc>
          <w:tcPr>
            <w:tcW w:w="1134" w:type="dxa"/>
          </w:tcPr>
          <w:p w14:paraId="3059ECDD" w14:textId="77777777" w:rsidR="00BA787F" w:rsidRPr="00FD0425" w:rsidRDefault="00BA787F" w:rsidP="00BE6FC6">
            <w:pPr>
              <w:pStyle w:val="TAC"/>
              <w:rPr>
                <w:iCs/>
                <w:lang w:eastAsia="ja-JP"/>
              </w:rPr>
            </w:pPr>
            <w:r w:rsidRPr="00FD0425">
              <w:rPr>
                <w:lang w:eastAsia="ja-JP"/>
              </w:rPr>
              <w:t>–</w:t>
            </w:r>
          </w:p>
        </w:tc>
        <w:tc>
          <w:tcPr>
            <w:tcW w:w="1134" w:type="dxa"/>
          </w:tcPr>
          <w:p w14:paraId="04E09ACD" w14:textId="77777777" w:rsidR="00BA787F" w:rsidRPr="00FD0425" w:rsidRDefault="00BA787F" w:rsidP="00BE6FC6">
            <w:pPr>
              <w:pStyle w:val="TAC"/>
              <w:rPr>
                <w:iCs/>
                <w:lang w:eastAsia="ja-JP"/>
              </w:rPr>
            </w:pPr>
          </w:p>
        </w:tc>
      </w:tr>
      <w:tr w:rsidR="00BA787F" w:rsidRPr="00FD0425" w14:paraId="28C1D56D" w14:textId="77777777" w:rsidTr="00BE6FC6">
        <w:tblPrEx>
          <w:tblCellMar>
            <w:top w:w="0" w:type="dxa"/>
            <w:bottom w:w="0" w:type="dxa"/>
          </w:tblCellMar>
        </w:tblPrEx>
        <w:tc>
          <w:tcPr>
            <w:tcW w:w="2127" w:type="dxa"/>
          </w:tcPr>
          <w:p w14:paraId="7A25CAF4" w14:textId="77777777" w:rsidR="00BA787F" w:rsidRPr="00FD0425" w:rsidRDefault="00BA787F" w:rsidP="00BA787F">
            <w:pPr>
              <w:pStyle w:val="TAL"/>
              <w:ind w:left="227"/>
              <w:rPr>
                <w:lang w:eastAsia="ja-JP"/>
              </w:rPr>
            </w:pPr>
            <w:r w:rsidRPr="00FD0425">
              <w:rPr>
                <w:lang w:eastAsia="ja-JP"/>
              </w:rPr>
              <w:t>&gt;&gt;DRB ID</w:t>
            </w:r>
          </w:p>
        </w:tc>
        <w:tc>
          <w:tcPr>
            <w:tcW w:w="1134" w:type="dxa"/>
          </w:tcPr>
          <w:p w14:paraId="16E7DBB1" w14:textId="77777777" w:rsidR="00BA787F" w:rsidRPr="00FD0425" w:rsidRDefault="00BA787F" w:rsidP="00BA787F">
            <w:pPr>
              <w:pStyle w:val="TAL"/>
              <w:rPr>
                <w:rFonts w:eastAsia="Batang"/>
                <w:lang w:eastAsia="ja-JP"/>
              </w:rPr>
            </w:pPr>
            <w:r w:rsidRPr="00FD0425">
              <w:rPr>
                <w:rFonts w:eastAsia="Batang"/>
                <w:lang w:eastAsia="ja-JP"/>
              </w:rPr>
              <w:t>M</w:t>
            </w:r>
          </w:p>
        </w:tc>
        <w:tc>
          <w:tcPr>
            <w:tcW w:w="992" w:type="dxa"/>
          </w:tcPr>
          <w:p w14:paraId="57E3E240" w14:textId="77777777" w:rsidR="00BA787F" w:rsidRPr="00FD0425" w:rsidRDefault="00BA787F" w:rsidP="00BA787F">
            <w:pPr>
              <w:pStyle w:val="TAL"/>
              <w:rPr>
                <w:bCs/>
                <w:i/>
                <w:szCs w:val="18"/>
                <w:lang w:eastAsia="ja-JP"/>
              </w:rPr>
            </w:pPr>
          </w:p>
        </w:tc>
        <w:tc>
          <w:tcPr>
            <w:tcW w:w="1559" w:type="dxa"/>
          </w:tcPr>
          <w:p w14:paraId="5C6B9FFE" w14:textId="77777777" w:rsidR="00BA787F" w:rsidRPr="00FD0425" w:rsidRDefault="00BA787F" w:rsidP="00BA787F">
            <w:pPr>
              <w:pStyle w:val="TAL"/>
              <w:rPr>
                <w:lang w:eastAsia="ja-JP"/>
              </w:rPr>
            </w:pPr>
            <w:r w:rsidRPr="00FD0425">
              <w:rPr>
                <w:lang w:eastAsia="ja-JP"/>
              </w:rPr>
              <w:t>9.2.3.33</w:t>
            </w:r>
          </w:p>
        </w:tc>
        <w:tc>
          <w:tcPr>
            <w:tcW w:w="1843" w:type="dxa"/>
          </w:tcPr>
          <w:p w14:paraId="27E5BEF2" w14:textId="77777777" w:rsidR="00BA787F" w:rsidRPr="00FD0425" w:rsidRDefault="00BA787F" w:rsidP="00BA787F">
            <w:pPr>
              <w:pStyle w:val="TAL"/>
              <w:rPr>
                <w:iCs/>
                <w:lang w:eastAsia="ja-JP"/>
              </w:rPr>
            </w:pPr>
          </w:p>
        </w:tc>
        <w:tc>
          <w:tcPr>
            <w:tcW w:w="1134" w:type="dxa"/>
          </w:tcPr>
          <w:p w14:paraId="33DB246E" w14:textId="77777777" w:rsidR="00BA787F" w:rsidRPr="00FD0425" w:rsidRDefault="00BA787F" w:rsidP="00BE6FC6">
            <w:pPr>
              <w:pStyle w:val="TAC"/>
              <w:rPr>
                <w:iCs/>
                <w:lang w:eastAsia="ja-JP"/>
              </w:rPr>
            </w:pPr>
            <w:r w:rsidRPr="00FD0425">
              <w:rPr>
                <w:lang w:eastAsia="ja-JP"/>
              </w:rPr>
              <w:t>–</w:t>
            </w:r>
          </w:p>
        </w:tc>
        <w:tc>
          <w:tcPr>
            <w:tcW w:w="1134" w:type="dxa"/>
          </w:tcPr>
          <w:p w14:paraId="7911539E" w14:textId="77777777" w:rsidR="00BA787F" w:rsidRPr="00FD0425" w:rsidRDefault="00BA787F" w:rsidP="00BE6FC6">
            <w:pPr>
              <w:pStyle w:val="TAC"/>
              <w:rPr>
                <w:iCs/>
                <w:lang w:eastAsia="ja-JP"/>
              </w:rPr>
            </w:pPr>
          </w:p>
        </w:tc>
      </w:tr>
      <w:tr w:rsidR="00BA787F" w:rsidRPr="00FD0425" w14:paraId="506D1B32" w14:textId="77777777" w:rsidTr="00BE6FC6">
        <w:tblPrEx>
          <w:tblCellMar>
            <w:top w:w="0" w:type="dxa"/>
            <w:bottom w:w="0" w:type="dxa"/>
          </w:tblCellMar>
        </w:tblPrEx>
        <w:tc>
          <w:tcPr>
            <w:tcW w:w="2127" w:type="dxa"/>
          </w:tcPr>
          <w:p w14:paraId="2F258859" w14:textId="77777777" w:rsidR="00BA787F" w:rsidRPr="00FD0425" w:rsidRDefault="00BA787F" w:rsidP="00BA787F">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4DEC7853" w14:textId="77777777" w:rsidR="00BA787F" w:rsidRPr="00FD0425" w:rsidRDefault="00BA787F" w:rsidP="00BA787F">
            <w:pPr>
              <w:pStyle w:val="TAL"/>
              <w:rPr>
                <w:rFonts w:eastAsia="Batang"/>
                <w:lang w:eastAsia="ja-JP"/>
              </w:rPr>
            </w:pPr>
            <w:r w:rsidRPr="00FD0425">
              <w:rPr>
                <w:rFonts w:eastAsia="Batang"/>
                <w:lang w:eastAsia="ja-JP"/>
              </w:rPr>
              <w:t>M</w:t>
            </w:r>
          </w:p>
        </w:tc>
        <w:tc>
          <w:tcPr>
            <w:tcW w:w="992" w:type="dxa"/>
          </w:tcPr>
          <w:p w14:paraId="03D0F8A0" w14:textId="77777777" w:rsidR="00BA787F" w:rsidRPr="00FD0425" w:rsidRDefault="00BA787F" w:rsidP="00BA787F">
            <w:pPr>
              <w:pStyle w:val="TAL"/>
              <w:rPr>
                <w:bCs/>
                <w:i/>
                <w:szCs w:val="18"/>
                <w:lang w:eastAsia="ja-JP"/>
              </w:rPr>
            </w:pPr>
          </w:p>
        </w:tc>
        <w:tc>
          <w:tcPr>
            <w:tcW w:w="1559" w:type="dxa"/>
          </w:tcPr>
          <w:p w14:paraId="02DEB7E5" w14:textId="77777777" w:rsidR="00BA787F" w:rsidRPr="00FD0425" w:rsidRDefault="00BA787F" w:rsidP="00BA787F">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35416E49" w14:textId="77777777" w:rsidR="00BA787F" w:rsidRPr="00FD0425" w:rsidRDefault="00BA787F" w:rsidP="00BA787F">
            <w:pPr>
              <w:pStyle w:val="TAL"/>
              <w:rPr>
                <w:iCs/>
                <w:lang w:eastAsia="ja-JP"/>
              </w:rPr>
            </w:pPr>
            <w:r w:rsidRPr="00FD0425">
              <w:rPr>
                <w:lang w:eastAsia="ja-JP"/>
              </w:rPr>
              <w:t>S-NG-RAN node endpoint(s) of a DRB’s Xn transport bearer at its PDCP resource. For delivery of UL PDUs.</w:t>
            </w:r>
          </w:p>
        </w:tc>
        <w:tc>
          <w:tcPr>
            <w:tcW w:w="1134" w:type="dxa"/>
          </w:tcPr>
          <w:p w14:paraId="2A30B2CD" w14:textId="77777777" w:rsidR="00BA787F" w:rsidRPr="00FD0425" w:rsidRDefault="00BA787F" w:rsidP="00BE6FC6">
            <w:pPr>
              <w:pStyle w:val="TAC"/>
              <w:rPr>
                <w:lang w:eastAsia="ja-JP"/>
              </w:rPr>
            </w:pPr>
            <w:r w:rsidRPr="00FD0425">
              <w:rPr>
                <w:lang w:eastAsia="ja-JP"/>
              </w:rPr>
              <w:t>–</w:t>
            </w:r>
          </w:p>
        </w:tc>
        <w:tc>
          <w:tcPr>
            <w:tcW w:w="1134" w:type="dxa"/>
          </w:tcPr>
          <w:p w14:paraId="29482982" w14:textId="77777777" w:rsidR="00BA787F" w:rsidRPr="00FD0425" w:rsidRDefault="00BA787F" w:rsidP="00BE6FC6">
            <w:pPr>
              <w:pStyle w:val="TAC"/>
              <w:rPr>
                <w:lang w:eastAsia="ja-JP"/>
              </w:rPr>
            </w:pPr>
          </w:p>
        </w:tc>
      </w:tr>
      <w:tr w:rsidR="00BA787F" w:rsidRPr="00FD0425" w14:paraId="73445383" w14:textId="77777777" w:rsidTr="00BE6FC6">
        <w:tblPrEx>
          <w:tblCellMar>
            <w:top w:w="0" w:type="dxa"/>
            <w:bottom w:w="0" w:type="dxa"/>
          </w:tblCellMar>
        </w:tblPrEx>
        <w:tc>
          <w:tcPr>
            <w:tcW w:w="2127" w:type="dxa"/>
          </w:tcPr>
          <w:p w14:paraId="04B92522" w14:textId="77777777" w:rsidR="00BA787F" w:rsidRPr="00FD0425" w:rsidRDefault="00BA787F" w:rsidP="00BA787F">
            <w:pPr>
              <w:pStyle w:val="TAL"/>
              <w:ind w:left="227"/>
              <w:rPr>
                <w:lang w:eastAsia="ja-JP"/>
              </w:rPr>
            </w:pPr>
            <w:r w:rsidRPr="00FD0425">
              <w:rPr>
                <w:rFonts w:eastAsia="Batang"/>
                <w:lang w:eastAsia="ja-JP"/>
              </w:rPr>
              <w:t>&gt;&gt;DRB QoS</w:t>
            </w:r>
          </w:p>
        </w:tc>
        <w:tc>
          <w:tcPr>
            <w:tcW w:w="1134" w:type="dxa"/>
          </w:tcPr>
          <w:p w14:paraId="4DD24645" w14:textId="77777777" w:rsidR="00BA787F" w:rsidRPr="00FD0425" w:rsidRDefault="00BA787F" w:rsidP="00BA787F">
            <w:pPr>
              <w:pStyle w:val="TAL"/>
              <w:rPr>
                <w:rFonts w:eastAsia="Batang"/>
                <w:lang w:eastAsia="ja-JP"/>
              </w:rPr>
            </w:pPr>
            <w:r w:rsidRPr="00FD0425">
              <w:rPr>
                <w:rFonts w:eastAsia="Batang"/>
                <w:lang w:eastAsia="ja-JP"/>
              </w:rPr>
              <w:t>M</w:t>
            </w:r>
          </w:p>
        </w:tc>
        <w:tc>
          <w:tcPr>
            <w:tcW w:w="992" w:type="dxa"/>
          </w:tcPr>
          <w:p w14:paraId="16DE9265" w14:textId="77777777" w:rsidR="00BA787F" w:rsidRPr="00FD0425" w:rsidRDefault="00BA787F" w:rsidP="00BA787F">
            <w:pPr>
              <w:pStyle w:val="TAL"/>
              <w:rPr>
                <w:bCs/>
                <w:i/>
                <w:szCs w:val="18"/>
                <w:lang w:eastAsia="ja-JP"/>
              </w:rPr>
            </w:pPr>
          </w:p>
        </w:tc>
        <w:tc>
          <w:tcPr>
            <w:tcW w:w="1559" w:type="dxa"/>
          </w:tcPr>
          <w:p w14:paraId="73A2F18C" w14:textId="77777777" w:rsidR="00BA787F" w:rsidRPr="00FD0425" w:rsidRDefault="00BA787F" w:rsidP="00BA787F">
            <w:pPr>
              <w:pStyle w:val="TAL"/>
              <w:rPr>
                <w:lang w:eastAsia="ja-JP"/>
              </w:rPr>
            </w:pPr>
            <w:r w:rsidRPr="00FD0425">
              <w:t>QoS Flow</w:t>
            </w:r>
            <w:r w:rsidRPr="00FD0425">
              <w:rPr>
                <w:rFonts w:eastAsia="Batang"/>
              </w:rPr>
              <w:t xml:space="preserve"> Level QoS Parameters</w:t>
            </w:r>
          </w:p>
          <w:p w14:paraId="4D19854A" w14:textId="77777777" w:rsidR="00BA787F" w:rsidRPr="00FD0425" w:rsidRDefault="00BA787F" w:rsidP="00BA787F">
            <w:pPr>
              <w:pStyle w:val="TAL"/>
              <w:rPr>
                <w:lang w:eastAsia="ja-JP"/>
              </w:rPr>
            </w:pPr>
            <w:r w:rsidRPr="00FD0425">
              <w:rPr>
                <w:lang w:eastAsia="ja-JP"/>
              </w:rPr>
              <w:t>9.2.3.5</w:t>
            </w:r>
          </w:p>
        </w:tc>
        <w:tc>
          <w:tcPr>
            <w:tcW w:w="1843" w:type="dxa"/>
          </w:tcPr>
          <w:p w14:paraId="671B446B" w14:textId="77777777" w:rsidR="00BA787F" w:rsidRPr="00FD0425" w:rsidRDefault="00BA787F" w:rsidP="00BA787F">
            <w:pPr>
              <w:pStyle w:val="TAL"/>
              <w:rPr>
                <w:lang w:eastAsia="ja-JP"/>
              </w:rPr>
            </w:pPr>
          </w:p>
        </w:tc>
        <w:tc>
          <w:tcPr>
            <w:tcW w:w="1134" w:type="dxa"/>
          </w:tcPr>
          <w:p w14:paraId="1C1CA33A" w14:textId="77777777" w:rsidR="00BA787F" w:rsidRPr="00FD0425" w:rsidRDefault="00BA787F" w:rsidP="00BE6FC6">
            <w:pPr>
              <w:pStyle w:val="TAC"/>
              <w:rPr>
                <w:lang w:eastAsia="ja-JP"/>
              </w:rPr>
            </w:pPr>
            <w:r w:rsidRPr="00FD0425">
              <w:rPr>
                <w:lang w:eastAsia="ja-JP"/>
              </w:rPr>
              <w:t>–</w:t>
            </w:r>
          </w:p>
        </w:tc>
        <w:tc>
          <w:tcPr>
            <w:tcW w:w="1134" w:type="dxa"/>
          </w:tcPr>
          <w:p w14:paraId="11AEA032" w14:textId="77777777" w:rsidR="00BA787F" w:rsidRPr="00FD0425" w:rsidRDefault="00BA787F" w:rsidP="00BE6FC6">
            <w:pPr>
              <w:pStyle w:val="TAC"/>
              <w:rPr>
                <w:lang w:eastAsia="ja-JP"/>
              </w:rPr>
            </w:pPr>
          </w:p>
        </w:tc>
      </w:tr>
      <w:tr w:rsidR="00BA787F" w:rsidRPr="00FD0425" w14:paraId="2B128D8A" w14:textId="77777777" w:rsidTr="00BE6FC6">
        <w:tblPrEx>
          <w:tblCellMar>
            <w:top w:w="0" w:type="dxa"/>
            <w:bottom w:w="0" w:type="dxa"/>
          </w:tblCellMar>
        </w:tblPrEx>
        <w:tc>
          <w:tcPr>
            <w:tcW w:w="2127" w:type="dxa"/>
          </w:tcPr>
          <w:p w14:paraId="1F44AF05" w14:textId="77777777" w:rsidR="00BA787F" w:rsidRPr="00FD0425" w:rsidRDefault="00BA787F" w:rsidP="00BA787F">
            <w:pPr>
              <w:pStyle w:val="TAL"/>
              <w:ind w:left="227"/>
              <w:rPr>
                <w:lang w:eastAsia="ja-JP"/>
              </w:rPr>
            </w:pPr>
            <w:r w:rsidRPr="00FD0425">
              <w:rPr>
                <w:lang w:eastAsia="ja-JP"/>
              </w:rPr>
              <w:t>&gt;&gt;PDCP SN Length</w:t>
            </w:r>
          </w:p>
        </w:tc>
        <w:tc>
          <w:tcPr>
            <w:tcW w:w="1134" w:type="dxa"/>
          </w:tcPr>
          <w:p w14:paraId="28FB11FC"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42EDA8BE" w14:textId="77777777" w:rsidR="00BA787F" w:rsidRPr="00FD0425" w:rsidRDefault="00BA787F" w:rsidP="00BA787F">
            <w:pPr>
              <w:pStyle w:val="TAL"/>
              <w:rPr>
                <w:bCs/>
                <w:i/>
                <w:szCs w:val="18"/>
                <w:lang w:eastAsia="ja-JP"/>
              </w:rPr>
            </w:pPr>
          </w:p>
        </w:tc>
        <w:tc>
          <w:tcPr>
            <w:tcW w:w="1559" w:type="dxa"/>
          </w:tcPr>
          <w:p w14:paraId="326F63B5" w14:textId="77777777" w:rsidR="00BA787F" w:rsidRPr="00FD0425" w:rsidRDefault="00BA787F" w:rsidP="00BA787F">
            <w:pPr>
              <w:pStyle w:val="TAL"/>
              <w:rPr>
                <w:lang w:eastAsia="ja-JP"/>
              </w:rPr>
            </w:pPr>
            <w:r w:rsidRPr="00FD0425">
              <w:rPr>
                <w:lang w:eastAsia="ja-JP"/>
              </w:rPr>
              <w:t>9.2.3.63</w:t>
            </w:r>
          </w:p>
        </w:tc>
        <w:tc>
          <w:tcPr>
            <w:tcW w:w="1843" w:type="dxa"/>
          </w:tcPr>
          <w:p w14:paraId="7650D2B2" w14:textId="77777777" w:rsidR="00BA787F" w:rsidRPr="00FD0425" w:rsidRDefault="00BA787F" w:rsidP="00BA787F">
            <w:pPr>
              <w:pStyle w:val="TAL"/>
              <w:rPr>
                <w:lang w:eastAsia="ja-JP"/>
              </w:rPr>
            </w:pPr>
            <w:r w:rsidRPr="00FD0425">
              <w:rPr>
                <w:rFonts w:cs="Arial"/>
                <w:lang w:eastAsia="zh-CN"/>
              </w:rPr>
              <w:t>Indicates the PDCP SN length of the DRB.</w:t>
            </w:r>
          </w:p>
        </w:tc>
        <w:tc>
          <w:tcPr>
            <w:tcW w:w="1134" w:type="dxa"/>
          </w:tcPr>
          <w:p w14:paraId="15AFDC7F" w14:textId="77777777" w:rsidR="00BA787F" w:rsidRPr="00FD0425" w:rsidRDefault="00BA787F" w:rsidP="00BE6FC6">
            <w:pPr>
              <w:pStyle w:val="TAC"/>
              <w:rPr>
                <w:rFonts w:cs="Arial"/>
                <w:lang w:eastAsia="zh-CN"/>
              </w:rPr>
            </w:pPr>
            <w:r w:rsidRPr="00FD0425">
              <w:rPr>
                <w:lang w:eastAsia="ja-JP"/>
              </w:rPr>
              <w:t>–</w:t>
            </w:r>
          </w:p>
        </w:tc>
        <w:tc>
          <w:tcPr>
            <w:tcW w:w="1134" w:type="dxa"/>
          </w:tcPr>
          <w:p w14:paraId="16AAA1EC" w14:textId="77777777" w:rsidR="00BA787F" w:rsidRPr="00FD0425" w:rsidRDefault="00BA787F" w:rsidP="00BE6FC6">
            <w:pPr>
              <w:pStyle w:val="TAC"/>
              <w:rPr>
                <w:rFonts w:cs="Arial"/>
                <w:lang w:eastAsia="zh-CN"/>
              </w:rPr>
            </w:pPr>
          </w:p>
        </w:tc>
      </w:tr>
      <w:tr w:rsidR="00BA787F" w:rsidRPr="00FD0425" w14:paraId="3F17F67D" w14:textId="77777777" w:rsidTr="00BE6FC6">
        <w:tblPrEx>
          <w:tblCellMar>
            <w:top w:w="0" w:type="dxa"/>
            <w:bottom w:w="0" w:type="dxa"/>
          </w:tblCellMar>
        </w:tblPrEx>
        <w:tc>
          <w:tcPr>
            <w:tcW w:w="2127" w:type="dxa"/>
          </w:tcPr>
          <w:p w14:paraId="01CCA075" w14:textId="77777777" w:rsidR="00BA787F" w:rsidRPr="00FD0425" w:rsidRDefault="00BA787F" w:rsidP="00BA787F">
            <w:pPr>
              <w:pStyle w:val="TAL"/>
              <w:ind w:left="227"/>
              <w:rPr>
                <w:lang w:eastAsia="ja-JP"/>
              </w:rPr>
            </w:pPr>
            <w:r w:rsidRPr="00FD0425">
              <w:rPr>
                <w:lang w:eastAsia="ja-JP"/>
              </w:rPr>
              <w:t>&gt;&gt;RLC Mode</w:t>
            </w:r>
          </w:p>
        </w:tc>
        <w:tc>
          <w:tcPr>
            <w:tcW w:w="1134" w:type="dxa"/>
          </w:tcPr>
          <w:p w14:paraId="22345A42" w14:textId="77777777" w:rsidR="00BA787F" w:rsidRPr="00FD0425" w:rsidRDefault="00BA787F" w:rsidP="00BA787F">
            <w:pPr>
              <w:pStyle w:val="TAL"/>
              <w:rPr>
                <w:rFonts w:eastAsia="Batang"/>
                <w:lang w:eastAsia="ja-JP"/>
              </w:rPr>
            </w:pPr>
            <w:r w:rsidRPr="00FD0425">
              <w:rPr>
                <w:rFonts w:eastAsia="Batang"/>
                <w:lang w:eastAsia="ja-JP"/>
              </w:rPr>
              <w:t>M</w:t>
            </w:r>
          </w:p>
        </w:tc>
        <w:tc>
          <w:tcPr>
            <w:tcW w:w="992" w:type="dxa"/>
          </w:tcPr>
          <w:p w14:paraId="4D7760D5" w14:textId="77777777" w:rsidR="00BA787F" w:rsidRPr="00FD0425" w:rsidRDefault="00BA787F" w:rsidP="00BA787F">
            <w:pPr>
              <w:pStyle w:val="TAL"/>
              <w:rPr>
                <w:bCs/>
                <w:i/>
                <w:szCs w:val="18"/>
                <w:lang w:eastAsia="ja-JP"/>
              </w:rPr>
            </w:pPr>
          </w:p>
        </w:tc>
        <w:tc>
          <w:tcPr>
            <w:tcW w:w="1559" w:type="dxa"/>
          </w:tcPr>
          <w:p w14:paraId="77CAA776" w14:textId="77777777" w:rsidR="00BA787F" w:rsidRPr="00FD0425" w:rsidRDefault="00BA787F" w:rsidP="00BA787F">
            <w:pPr>
              <w:pStyle w:val="TAL"/>
              <w:rPr>
                <w:lang w:eastAsia="ja-JP"/>
              </w:rPr>
            </w:pPr>
            <w:r w:rsidRPr="00FD0425">
              <w:rPr>
                <w:lang w:eastAsia="ja-JP"/>
              </w:rPr>
              <w:t>9.2.3.28</w:t>
            </w:r>
          </w:p>
        </w:tc>
        <w:tc>
          <w:tcPr>
            <w:tcW w:w="1843" w:type="dxa"/>
          </w:tcPr>
          <w:p w14:paraId="34876323" w14:textId="77777777" w:rsidR="00BA787F" w:rsidRPr="00FD0425" w:rsidRDefault="00BA787F" w:rsidP="00BA787F">
            <w:pPr>
              <w:pStyle w:val="TAL"/>
              <w:rPr>
                <w:rFonts w:cs="Arial"/>
                <w:lang w:eastAsia="zh-CN"/>
              </w:rPr>
            </w:pPr>
            <w:r w:rsidRPr="00FD0425">
              <w:rPr>
                <w:lang w:eastAsia="ja-JP"/>
              </w:rPr>
              <w:t>Indicates the RLC mode to be used in the assisting node.</w:t>
            </w:r>
          </w:p>
        </w:tc>
        <w:tc>
          <w:tcPr>
            <w:tcW w:w="1134" w:type="dxa"/>
          </w:tcPr>
          <w:p w14:paraId="48F30690" w14:textId="77777777" w:rsidR="00BA787F" w:rsidRPr="00FD0425" w:rsidRDefault="00BA787F" w:rsidP="00BE6FC6">
            <w:pPr>
              <w:pStyle w:val="TAC"/>
              <w:rPr>
                <w:lang w:eastAsia="ja-JP"/>
              </w:rPr>
            </w:pPr>
            <w:r w:rsidRPr="00FD0425">
              <w:rPr>
                <w:lang w:eastAsia="ja-JP"/>
              </w:rPr>
              <w:t>–</w:t>
            </w:r>
          </w:p>
        </w:tc>
        <w:tc>
          <w:tcPr>
            <w:tcW w:w="1134" w:type="dxa"/>
          </w:tcPr>
          <w:p w14:paraId="2E4F9BC7" w14:textId="77777777" w:rsidR="00BA787F" w:rsidRPr="00FD0425" w:rsidRDefault="00BA787F" w:rsidP="00BE6FC6">
            <w:pPr>
              <w:pStyle w:val="TAC"/>
              <w:rPr>
                <w:lang w:eastAsia="ja-JP"/>
              </w:rPr>
            </w:pPr>
          </w:p>
        </w:tc>
      </w:tr>
      <w:tr w:rsidR="00BA787F" w:rsidRPr="00FD0425" w14:paraId="5E56BD57" w14:textId="77777777" w:rsidTr="00BE6FC6">
        <w:tblPrEx>
          <w:tblCellMar>
            <w:top w:w="0" w:type="dxa"/>
            <w:bottom w:w="0" w:type="dxa"/>
          </w:tblCellMar>
        </w:tblPrEx>
        <w:tc>
          <w:tcPr>
            <w:tcW w:w="2127" w:type="dxa"/>
          </w:tcPr>
          <w:p w14:paraId="1557E10B" w14:textId="77777777" w:rsidR="00BA787F" w:rsidRPr="00FD0425" w:rsidRDefault="00BA787F" w:rsidP="00BA787F">
            <w:pPr>
              <w:pStyle w:val="TAL"/>
              <w:ind w:left="227"/>
              <w:rPr>
                <w:lang w:eastAsia="ja-JP"/>
              </w:rPr>
            </w:pPr>
            <w:r w:rsidRPr="00FD0425">
              <w:rPr>
                <w:lang w:eastAsia="ja-JP"/>
              </w:rPr>
              <w:t>&gt;&gt;secondary SN UL PDCP UP TNL Information</w:t>
            </w:r>
          </w:p>
        </w:tc>
        <w:tc>
          <w:tcPr>
            <w:tcW w:w="1134" w:type="dxa"/>
          </w:tcPr>
          <w:p w14:paraId="67612F59"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166246B2" w14:textId="77777777" w:rsidR="00BA787F" w:rsidRPr="00FD0425" w:rsidRDefault="00BA787F" w:rsidP="00BA787F">
            <w:pPr>
              <w:pStyle w:val="TAL"/>
              <w:rPr>
                <w:bCs/>
                <w:i/>
                <w:szCs w:val="18"/>
                <w:lang w:eastAsia="ja-JP"/>
              </w:rPr>
            </w:pPr>
          </w:p>
        </w:tc>
        <w:tc>
          <w:tcPr>
            <w:tcW w:w="1559" w:type="dxa"/>
          </w:tcPr>
          <w:p w14:paraId="533EDA94" w14:textId="77777777" w:rsidR="00BA787F" w:rsidRPr="00FD0425" w:rsidRDefault="00BA787F" w:rsidP="00BA787F">
            <w:pPr>
              <w:pStyle w:val="TAL"/>
              <w:rPr>
                <w:lang w:eastAsia="ja-JP"/>
              </w:rPr>
            </w:pPr>
            <w:r w:rsidRPr="00FD0425">
              <w:rPr>
                <w:lang w:eastAsia="ja-JP"/>
              </w:rPr>
              <w:t>UP Transport Parameters 9.2.3.76</w:t>
            </w:r>
          </w:p>
        </w:tc>
        <w:tc>
          <w:tcPr>
            <w:tcW w:w="1843" w:type="dxa"/>
          </w:tcPr>
          <w:p w14:paraId="2D543749" w14:textId="77777777" w:rsidR="00BA787F" w:rsidRPr="00FD0425" w:rsidRDefault="00BA787F" w:rsidP="00BA787F">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12D9A4FE" w14:textId="77777777" w:rsidR="00BA787F" w:rsidRPr="00FD0425" w:rsidRDefault="00BA787F" w:rsidP="00BE6FC6">
            <w:pPr>
              <w:pStyle w:val="TAC"/>
              <w:rPr>
                <w:lang w:eastAsia="ja-JP"/>
              </w:rPr>
            </w:pPr>
            <w:r w:rsidRPr="00FD0425">
              <w:rPr>
                <w:lang w:eastAsia="ja-JP"/>
              </w:rPr>
              <w:t>–</w:t>
            </w:r>
          </w:p>
        </w:tc>
        <w:tc>
          <w:tcPr>
            <w:tcW w:w="1134" w:type="dxa"/>
          </w:tcPr>
          <w:p w14:paraId="429B63F6" w14:textId="77777777" w:rsidR="00BA787F" w:rsidRPr="00FD0425" w:rsidRDefault="00BA787F" w:rsidP="00BE6FC6">
            <w:pPr>
              <w:pStyle w:val="TAC"/>
              <w:rPr>
                <w:lang w:eastAsia="ja-JP"/>
              </w:rPr>
            </w:pPr>
          </w:p>
        </w:tc>
      </w:tr>
      <w:tr w:rsidR="00BA787F" w:rsidRPr="00FD0425" w14:paraId="0323BA68" w14:textId="77777777" w:rsidTr="00BE6FC6">
        <w:tblPrEx>
          <w:tblCellMar>
            <w:top w:w="0" w:type="dxa"/>
            <w:bottom w:w="0" w:type="dxa"/>
          </w:tblCellMar>
        </w:tblPrEx>
        <w:tc>
          <w:tcPr>
            <w:tcW w:w="2127" w:type="dxa"/>
          </w:tcPr>
          <w:p w14:paraId="40AA9ECD" w14:textId="77777777" w:rsidR="00BA787F" w:rsidRPr="00FD0425" w:rsidRDefault="00BA787F" w:rsidP="00BA787F">
            <w:pPr>
              <w:pStyle w:val="TAL"/>
              <w:ind w:left="227"/>
              <w:rPr>
                <w:lang w:eastAsia="ja-JP"/>
              </w:rPr>
            </w:pPr>
            <w:r w:rsidRPr="00FD0425">
              <w:rPr>
                <w:lang w:eastAsia="ja-JP"/>
              </w:rPr>
              <w:t>&gt;&gt;Duplication Activation</w:t>
            </w:r>
          </w:p>
        </w:tc>
        <w:tc>
          <w:tcPr>
            <w:tcW w:w="1134" w:type="dxa"/>
          </w:tcPr>
          <w:p w14:paraId="6C9B0366"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11DE5399" w14:textId="77777777" w:rsidR="00BA787F" w:rsidRPr="00FD0425" w:rsidRDefault="00BA787F" w:rsidP="00BA787F">
            <w:pPr>
              <w:pStyle w:val="TAL"/>
              <w:rPr>
                <w:bCs/>
                <w:i/>
                <w:szCs w:val="18"/>
                <w:lang w:eastAsia="ja-JP"/>
              </w:rPr>
            </w:pPr>
          </w:p>
        </w:tc>
        <w:tc>
          <w:tcPr>
            <w:tcW w:w="1559" w:type="dxa"/>
          </w:tcPr>
          <w:p w14:paraId="1939CBA8" w14:textId="77777777" w:rsidR="00BA787F" w:rsidRPr="00FD0425" w:rsidRDefault="00BA787F" w:rsidP="00BA787F">
            <w:pPr>
              <w:pStyle w:val="TAL"/>
              <w:rPr>
                <w:lang w:eastAsia="ja-JP"/>
              </w:rPr>
            </w:pPr>
            <w:r w:rsidRPr="00FD0425">
              <w:rPr>
                <w:lang w:eastAsia="ja-JP"/>
              </w:rPr>
              <w:t>9.2.3.71</w:t>
            </w:r>
          </w:p>
        </w:tc>
        <w:tc>
          <w:tcPr>
            <w:tcW w:w="1843" w:type="dxa"/>
          </w:tcPr>
          <w:p w14:paraId="5946B2EA" w14:textId="77777777" w:rsidR="0097209E" w:rsidRDefault="00BA787F" w:rsidP="0097209E">
            <w:pPr>
              <w:pStyle w:val="TAL"/>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97209E">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F45E5A1" w14:textId="77777777" w:rsidR="00BA787F" w:rsidRPr="00FD0425" w:rsidRDefault="00BA787F" w:rsidP="00BE6FC6">
            <w:pPr>
              <w:pStyle w:val="TAC"/>
              <w:rPr>
                <w:lang w:eastAsia="ja-JP"/>
              </w:rPr>
            </w:pPr>
            <w:r w:rsidRPr="00FD0425">
              <w:rPr>
                <w:lang w:eastAsia="ja-JP"/>
              </w:rPr>
              <w:t>–</w:t>
            </w:r>
          </w:p>
        </w:tc>
        <w:tc>
          <w:tcPr>
            <w:tcW w:w="1134" w:type="dxa"/>
          </w:tcPr>
          <w:p w14:paraId="27870DA8" w14:textId="77777777" w:rsidR="00BA787F" w:rsidRPr="00FD0425" w:rsidRDefault="00BA787F" w:rsidP="00BE6FC6">
            <w:pPr>
              <w:pStyle w:val="TAC"/>
              <w:rPr>
                <w:lang w:eastAsia="ja-JP"/>
              </w:rPr>
            </w:pPr>
          </w:p>
        </w:tc>
      </w:tr>
      <w:tr w:rsidR="00BA787F" w:rsidRPr="00FD0425" w14:paraId="5ED983C8" w14:textId="77777777" w:rsidTr="00BE6FC6">
        <w:tblPrEx>
          <w:tblCellMar>
            <w:top w:w="0" w:type="dxa"/>
            <w:bottom w:w="0" w:type="dxa"/>
          </w:tblCellMar>
        </w:tblPrEx>
        <w:tc>
          <w:tcPr>
            <w:tcW w:w="2127" w:type="dxa"/>
          </w:tcPr>
          <w:p w14:paraId="0CB2C921" w14:textId="77777777" w:rsidR="00BA787F" w:rsidRPr="00FD0425" w:rsidRDefault="00BA787F" w:rsidP="00BA787F">
            <w:pPr>
              <w:pStyle w:val="TAL"/>
              <w:ind w:left="227"/>
              <w:rPr>
                <w:rFonts w:eastAsia="Batang"/>
                <w:lang w:eastAsia="ja-JP"/>
              </w:rPr>
            </w:pPr>
            <w:r w:rsidRPr="00FD0425">
              <w:rPr>
                <w:rFonts w:eastAsia="Batang"/>
                <w:lang w:eastAsia="ja-JP"/>
              </w:rPr>
              <w:t>&gt;&gt;UL Configuration</w:t>
            </w:r>
          </w:p>
        </w:tc>
        <w:tc>
          <w:tcPr>
            <w:tcW w:w="1134" w:type="dxa"/>
          </w:tcPr>
          <w:p w14:paraId="41DAA3F3"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7BD06B25" w14:textId="77777777" w:rsidR="00BA787F" w:rsidRPr="00FD0425" w:rsidRDefault="00BA787F" w:rsidP="00BA787F">
            <w:pPr>
              <w:pStyle w:val="TAL"/>
              <w:rPr>
                <w:bCs/>
                <w:i/>
                <w:szCs w:val="18"/>
                <w:lang w:eastAsia="ja-JP"/>
              </w:rPr>
            </w:pPr>
          </w:p>
        </w:tc>
        <w:tc>
          <w:tcPr>
            <w:tcW w:w="1559" w:type="dxa"/>
          </w:tcPr>
          <w:p w14:paraId="05AB5F1C" w14:textId="77777777" w:rsidR="00BA787F" w:rsidRPr="00FD0425" w:rsidRDefault="00BA787F" w:rsidP="00BA787F">
            <w:pPr>
              <w:pStyle w:val="TAL"/>
            </w:pPr>
            <w:r w:rsidRPr="00FD0425">
              <w:t>9.2.3.75</w:t>
            </w:r>
          </w:p>
        </w:tc>
        <w:tc>
          <w:tcPr>
            <w:tcW w:w="1843" w:type="dxa"/>
          </w:tcPr>
          <w:p w14:paraId="1A6C619B" w14:textId="77777777" w:rsidR="00BA787F" w:rsidRPr="00FD0425" w:rsidRDefault="00BA787F" w:rsidP="00BA787F">
            <w:pPr>
              <w:pStyle w:val="TAL"/>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4AE94622" w14:textId="77777777" w:rsidR="00BA787F" w:rsidRPr="00FD0425" w:rsidRDefault="00BA787F" w:rsidP="00BE6FC6">
            <w:pPr>
              <w:pStyle w:val="TAC"/>
              <w:rPr>
                <w:lang w:eastAsia="ja-JP"/>
              </w:rPr>
            </w:pPr>
            <w:r w:rsidRPr="00FD0425">
              <w:rPr>
                <w:lang w:eastAsia="ja-JP"/>
              </w:rPr>
              <w:t>–</w:t>
            </w:r>
          </w:p>
        </w:tc>
        <w:tc>
          <w:tcPr>
            <w:tcW w:w="1134" w:type="dxa"/>
          </w:tcPr>
          <w:p w14:paraId="7234637C" w14:textId="77777777" w:rsidR="00BA787F" w:rsidRPr="00FD0425" w:rsidRDefault="00BA787F" w:rsidP="00BE6FC6">
            <w:pPr>
              <w:pStyle w:val="TAC"/>
              <w:rPr>
                <w:lang w:eastAsia="ja-JP"/>
              </w:rPr>
            </w:pPr>
          </w:p>
        </w:tc>
      </w:tr>
      <w:tr w:rsidR="00BA787F" w:rsidRPr="00FD0425" w14:paraId="7A8FE35D" w14:textId="77777777" w:rsidTr="00BE6FC6">
        <w:tblPrEx>
          <w:tblCellMar>
            <w:top w:w="0" w:type="dxa"/>
            <w:bottom w:w="0" w:type="dxa"/>
          </w:tblCellMar>
        </w:tblPrEx>
        <w:tc>
          <w:tcPr>
            <w:tcW w:w="2127" w:type="dxa"/>
          </w:tcPr>
          <w:p w14:paraId="59A173AF" w14:textId="77777777" w:rsidR="00BA787F" w:rsidRPr="00FD0425" w:rsidRDefault="00BA787F" w:rsidP="00BA787F">
            <w:pPr>
              <w:pStyle w:val="TAL"/>
              <w:ind w:left="227"/>
              <w:rPr>
                <w:b/>
                <w:lang w:eastAsia="ja-JP"/>
              </w:rPr>
            </w:pPr>
            <w:r w:rsidRPr="00FD0425">
              <w:rPr>
                <w:rFonts w:eastAsia="Batang"/>
                <w:b/>
                <w:lang w:eastAsia="ja-JP"/>
              </w:rPr>
              <w:t>&gt;&gt;QoS Flows Mapped To DRB List</w:t>
            </w:r>
          </w:p>
        </w:tc>
        <w:tc>
          <w:tcPr>
            <w:tcW w:w="1134" w:type="dxa"/>
          </w:tcPr>
          <w:p w14:paraId="21DFED39" w14:textId="77777777" w:rsidR="00BA787F" w:rsidRPr="00FD0425" w:rsidRDefault="00BA787F" w:rsidP="00BA787F">
            <w:pPr>
              <w:pStyle w:val="TAL"/>
              <w:rPr>
                <w:rFonts w:eastAsia="Batang"/>
                <w:lang w:eastAsia="ja-JP"/>
              </w:rPr>
            </w:pPr>
          </w:p>
        </w:tc>
        <w:tc>
          <w:tcPr>
            <w:tcW w:w="992" w:type="dxa"/>
          </w:tcPr>
          <w:p w14:paraId="269C65B9" w14:textId="77777777" w:rsidR="00BA787F" w:rsidRPr="00FD0425" w:rsidRDefault="00BA787F" w:rsidP="00BA787F">
            <w:pPr>
              <w:pStyle w:val="TAL"/>
              <w:rPr>
                <w:bCs/>
                <w:i/>
                <w:szCs w:val="18"/>
                <w:lang w:eastAsia="ja-JP"/>
              </w:rPr>
            </w:pPr>
            <w:r w:rsidRPr="00FD0425">
              <w:rPr>
                <w:i/>
              </w:rPr>
              <w:t>1</w:t>
            </w:r>
          </w:p>
        </w:tc>
        <w:tc>
          <w:tcPr>
            <w:tcW w:w="1559" w:type="dxa"/>
          </w:tcPr>
          <w:p w14:paraId="58F71EA8" w14:textId="77777777" w:rsidR="00BA787F" w:rsidRPr="00FD0425" w:rsidRDefault="00BA787F" w:rsidP="00BA787F">
            <w:pPr>
              <w:pStyle w:val="TAL"/>
              <w:rPr>
                <w:lang w:eastAsia="ja-JP"/>
              </w:rPr>
            </w:pPr>
          </w:p>
        </w:tc>
        <w:tc>
          <w:tcPr>
            <w:tcW w:w="1843" w:type="dxa"/>
          </w:tcPr>
          <w:p w14:paraId="1B5FF291" w14:textId="77777777" w:rsidR="00BA787F" w:rsidRPr="00FD0425" w:rsidRDefault="00BA787F" w:rsidP="00BA787F">
            <w:pPr>
              <w:pStyle w:val="TAL"/>
              <w:rPr>
                <w:iCs/>
                <w:lang w:eastAsia="ja-JP"/>
              </w:rPr>
            </w:pPr>
          </w:p>
        </w:tc>
        <w:tc>
          <w:tcPr>
            <w:tcW w:w="1134" w:type="dxa"/>
          </w:tcPr>
          <w:p w14:paraId="4AE96EDB" w14:textId="77777777" w:rsidR="00BA787F" w:rsidRPr="00FD0425" w:rsidRDefault="00BA787F" w:rsidP="00BE6FC6">
            <w:pPr>
              <w:pStyle w:val="TAC"/>
              <w:rPr>
                <w:iCs/>
                <w:lang w:eastAsia="ja-JP"/>
              </w:rPr>
            </w:pPr>
            <w:r w:rsidRPr="00FD0425">
              <w:rPr>
                <w:lang w:eastAsia="ja-JP"/>
              </w:rPr>
              <w:t>–</w:t>
            </w:r>
          </w:p>
        </w:tc>
        <w:tc>
          <w:tcPr>
            <w:tcW w:w="1134" w:type="dxa"/>
          </w:tcPr>
          <w:p w14:paraId="784E9AA7" w14:textId="77777777" w:rsidR="00BA787F" w:rsidRPr="00FD0425" w:rsidRDefault="00BA787F" w:rsidP="00BE6FC6">
            <w:pPr>
              <w:pStyle w:val="TAC"/>
              <w:rPr>
                <w:iCs/>
                <w:lang w:eastAsia="ja-JP"/>
              </w:rPr>
            </w:pPr>
          </w:p>
        </w:tc>
      </w:tr>
      <w:tr w:rsidR="00BA787F" w:rsidRPr="00FD0425" w14:paraId="766ED3C0" w14:textId="77777777" w:rsidTr="00BE6FC6">
        <w:tblPrEx>
          <w:tblCellMar>
            <w:top w:w="0" w:type="dxa"/>
            <w:bottom w:w="0" w:type="dxa"/>
          </w:tblCellMar>
        </w:tblPrEx>
        <w:tc>
          <w:tcPr>
            <w:tcW w:w="2127" w:type="dxa"/>
          </w:tcPr>
          <w:p w14:paraId="7D1259CC" w14:textId="77777777" w:rsidR="00BA787F" w:rsidRPr="00FD0425" w:rsidRDefault="00BA787F" w:rsidP="00BA787F">
            <w:pPr>
              <w:pStyle w:val="TAL"/>
              <w:ind w:left="340"/>
              <w:rPr>
                <w:rFonts w:eastAsia="Batang"/>
                <w:b/>
                <w:lang w:eastAsia="ja-JP"/>
              </w:rPr>
            </w:pPr>
            <w:r w:rsidRPr="00FD0425">
              <w:rPr>
                <w:rFonts w:eastAsia="Batang"/>
                <w:b/>
                <w:lang w:eastAsia="ja-JP"/>
              </w:rPr>
              <w:t>&gt;&gt;&gt;QoS Flows Mapped To DRB Item</w:t>
            </w:r>
          </w:p>
        </w:tc>
        <w:tc>
          <w:tcPr>
            <w:tcW w:w="1134" w:type="dxa"/>
          </w:tcPr>
          <w:p w14:paraId="440BE06B" w14:textId="77777777" w:rsidR="00BA787F" w:rsidRPr="00FD0425" w:rsidRDefault="00BA787F" w:rsidP="00BA787F">
            <w:pPr>
              <w:pStyle w:val="TAL"/>
              <w:rPr>
                <w:rFonts w:eastAsia="Batang"/>
                <w:lang w:eastAsia="ja-JP"/>
              </w:rPr>
            </w:pPr>
          </w:p>
        </w:tc>
        <w:tc>
          <w:tcPr>
            <w:tcW w:w="992" w:type="dxa"/>
          </w:tcPr>
          <w:p w14:paraId="16AD45B6" w14:textId="77777777" w:rsidR="00BA787F" w:rsidRPr="00FD0425" w:rsidRDefault="00BA787F" w:rsidP="00BA787F">
            <w:pPr>
              <w:pStyle w:val="TAL"/>
              <w:rPr>
                <w:lang w:eastAsia="ja-JP"/>
              </w:rPr>
            </w:pPr>
            <w:r w:rsidRPr="00FD0425">
              <w:rPr>
                <w:bCs/>
                <w:i/>
                <w:szCs w:val="18"/>
                <w:lang w:eastAsia="ja-JP"/>
              </w:rPr>
              <w:t>1 .. &lt;maxnoofQoSFlows&gt;</w:t>
            </w:r>
          </w:p>
        </w:tc>
        <w:tc>
          <w:tcPr>
            <w:tcW w:w="1559" w:type="dxa"/>
          </w:tcPr>
          <w:p w14:paraId="10580C9F" w14:textId="77777777" w:rsidR="00BA787F" w:rsidRPr="00FD0425" w:rsidRDefault="00BA787F" w:rsidP="00BA787F">
            <w:pPr>
              <w:pStyle w:val="TAL"/>
              <w:rPr>
                <w:lang w:eastAsia="ja-JP"/>
              </w:rPr>
            </w:pPr>
          </w:p>
        </w:tc>
        <w:tc>
          <w:tcPr>
            <w:tcW w:w="1843" w:type="dxa"/>
          </w:tcPr>
          <w:p w14:paraId="1CE8D767" w14:textId="77777777" w:rsidR="00BA787F" w:rsidRPr="00FD0425" w:rsidRDefault="00BA787F" w:rsidP="00BA787F">
            <w:pPr>
              <w:pStyle w:val="TAL"/>
              <w:rPr>
                <w:iCs/>
                <w:lang w:eastAsia="ja-JP"/>
              </w:rPr>
            </w:pPr>
          </w:p>
        </w:tc>
        <w:tc>
          <w:tcPr>
            <w:tcW w:w="1134" w:type="dxa"/>
          </w:tcPr>
          <w:p w14:paraId="2B9C4144" w14:textId="77777777" w:rsidR="00BA787F" w:rsidRPr="00FD0425" w:rsidRDefault="00BA787F" w:rsidP="00BE6FC6">
            <w:pPr>
              <w:pStyle w:val="TAC"/>
              <w:rPr>
                <w:iCs/>
                <w:lang w:eastAsia="ja-JP"/>
              </w:rPr>
            </w:pPr>
            <w:r w:rsidRPr="00FD0425">
              <w:rPr>
                <w:lang w:eastAsia="ja-JP"/>
              </w:rPr>
              <w:t>–</w:t>
            </w:r>
          </w:p>
        </w:tc>
        <w:tc>
          <w:tcPr>
            <w:tcW w:w="1134" w:type="dxa"/>
          </w:tcPr>
          <w:p w14:paraId="2480A60C" w14:textId="77777777" w:rsidR="00BA787F" w:rsidRPr="00FD0425" w:rsidRDefault="00BA787F" w:rsidP="00BE6FC6">
            <w:pPr>
              <w:pStyle w:val="TAC"/>
              <w:rPr>
                <w:iCs/>
                <w:lang w:eastAsia="ja-JP"/>
              </w:rPr>
            </w:pPr>
          </w:p>
        </w:tc>
      </w:tr>
      <w:tr w:rsidR="00BA787F" w:rsidRPr="00FD0425" w14:paraId="63DE8223" w14:textId="77777777" w:rsidTr="00BE6FC6">
        <w:tblPrEx>
          <w:tblCellMar>
            <w:top w:w="0" w:type="dxa"/>
            <w:bottom w:w="0" w:type="dxa"/>
          </w:tblCellMar>
        </w:tblPrEx>
        <w:tc>
          <w:tcPr>
            <w:tcW w:w="2127" w:type="dxa"/>
          </w:tcPr>
          <w:p w14:paraId="14BE7233" w14:textId="77777777" w:rsidR="00BA787F" w:rsidRPr="00FD0425" w:rsidRDefault="00BA787F" w:rsidP="00BA787F">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692FD555" w14:textId="77777777" w:rsidR="00BA787F" w:rsidRPr="00FD0425" w:rsidRDefault="00BA787F" w:rsidP="00BA787F">
            <w:pPr>
              <w:pStyle w:val="TAL"/>
              <w:rPr>
                <w:rFonts w:eastAsia="Batang"/>
                <w:lang w:eastAsia="ja-JP"/>
              </w:rPr>
            </w:pPr>
            <w:r w:rsidRPr="00FD0425">
              <w:rPr>
                <w:rFonts w:eastAsia="Batang"/>
                <w:lang w:eastAsia="ja-JP"/>
              </w:rPr>
              <w:t>M</w:t>
            </w:r>
          </w:p>
        </w:tc>
        <w:tc>
          <w:tcPr>
            <w:tcW w:w="992" w:type="dxa"/>
          </w:tcPr>
          <w:p w14:paraId="6B1810AB" w14:textId="77777777" w:rsidR="00BA787F" w:rsidRPr="00FD0425" w:rsidRDefault="00BA787F" w:rsidP="00BA787F">
            <w:pPr>
              <w:pStyle w:val="TAL"/>
              <w:rPr>
                <w:bCs/>
                <w:i/>
                <w:szCs w:val="18"/>
                <w:lang w:eastAsia="ja-JP"/>
              </w:rPr>
            </w:pPr>
          </w:p>
        </w:tc>
        <w:tc>
          <w:tcPr>
            <w:tcW w:w="1559" w:type="dxa"/>
          </w:tcPr>
          <w:p w14:paraId="15445474" w14:textId="77777777" w:rsidR="00BA787F" w:rsidRPr="00FD0425" w:rsidRDefault="00BA787F" w:rsidP="00BA787F">
            <w:pPr>
              <w:pStyle w:val="TAL"/>
              <w:rPr>
                <w:lang w:eastAsia="ja-JP"/>
              </w:rPr>
            </w:pPr>
            <w:r w:rsidRPr="00FD0425">
              <w:rPr>
                <w:lang w:eastAsia="ja-JP"/>
              </w:rPr>
              <w:t>9.2.3.10</w:t>
            </w:r>
          </w:p>
        </w:tc>
        <w:tc>
          <w:tcPr>
            <w:tcW w:w="1843" w:type="dxa"/>
          </w:tcPr>
          <w:p w14:paraId="7968A201" w14:textId="77777777" w:rsidR="00BA787F" w:rsidRPr="00FD0425" w:rsidRDefault="00BA787F" w:rsidP="00BA787F">
            <w:pPr>
              <w:pStyle w:val="TAL"/>
              <w:rPr>
                <w:iCs/>
                <w:lang w:eastAsia="ja-JP"/>
              </w:rPr>
            </w:pPr>
          </w:p>
        </w:tc>
        <w:tc>
          <w:tcPr>
            <w:tcW w:w="1134" w:type="dxa"/>
          </w:tcPr>
          <w:p w14:paraId="3E1C0596" w14:textId="77777777" w:rsidR="00BA787F" w:rsidRPr="00FD0425" w:rsidRDefault="00BA787F" w:rsidP="00BE6FC6">
            <w:pPr>
              <w:pStyle w:val="TAC"/>
              <w:rPr>
                <w:iCs/>
                <w:lang w:eastAsia="ja-JP"/>
              </w:rPr>
            </w:pPr>
            <w:r w:rsidRPr="00FD0425">
              <w:rPr>
                <w:lang w:eastAsia="ja-JP"/>
              </w:rPr>
              <w:t>–</w:t>
            </w:r>
          </w:p>
        </w:tc>
        <w:tc>
          <w:tcPr>
            <w:tcW w:w="1134" w:type="dxa"/>
          </w:tcPr>
          <w:p w14:paraId="540F23D5" w14:textId="77777777" w:rsidR="00BA787F" w:rsidRPr="00FD0425" w:rsidRDefault="00BA787F" w:rsidP="00BE6FC6">
            <w:pPr>
              <w:pStyle w:val="TAC"/>
              <w:rPr>
                <w:iCs/>
                <w:lang w:eastAsia="ja-JP"/>
              </w:rPr>
            </w:pPr>
          </w:p>
        </w:tc>
      </w:tr>
      <w:tr w:rsidR="00116D53" w:rsidRPr="00FD0425" w14:paraId="14BE55BB" w14:textId="77777777" w:rsidTr="00BE6FC6">
        <w:tblPrEx>
          <w:tblCellMar>
            <w:top w:w="0" w:type="dxa"/>
            <w:bottom w:w="0" w:type="dxa"/>
          </w:tblCellMar>
        </w:tblPrEx>
        <w:tc>
          <w:tcPr>
            <w:tcW w:w="2127" w:type="dxa"/>
          </w:tcPr>
          <w:p w14:paraId="6A3357CC" w14:textId="77777777" w:rsidR="00116D53" w:rsidRPr="00FD0425" w:rsidRDefault="00116D53" w:rsidP="00116D5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EBC1A34" w14:textId="77777777" w:rsidR="00116D53" w:rsidRPr="00FD0425" w:rsidRDefault="00116D53" w:rsidP="00116D53">
            <w:pPr>
              <w:pStyle w:val="TAL"/>
              <w:rPr>
                <w:rFonts w:eastAsia="Batang"/>
                <w:lang w:eastAsia="ja-JP"/>
              </w:rPr>
            </w:pPr>
            <w:r w:rsidRPr="00FD0425">
              <w:rPr>
                <w:rFonts w:eastAsia="Batang"/>
                <w:lang w:eastAsia="ja-JP"/>
              </w:rPr>
              <w:t>O</w:t>
            </w:r>
          </w:p>
        </w:tc>
        <w:tc>
          <w:tcPr>
            <w:tcW w:w="992" w:type="dxa"/>
          </w:tcPr>
          <w:p w14:paraId="214628B7" w14:textId="77777777" w:rsidR="00116D53" w:rsidRPr="00FD0425" w:rsidRDefault="00116D53" w:rsidP="00116D53">
            <w:pPr>
              <w:pStyle w:val="TAL"/>
              <w:rPr>
                <w:bCs/>
                <w:i/>
                <w:szCs w:val="18"/>
                <w:lang w:eastAsia="ja-JP"/>
              </w:rPr>
            </w:pPr>
          </w:p>
        </w:tc>
        <w:tc>
          <w:tcPr>
            <w:tcW w:w="1559" w:type="dxa"/>
          </w:tcPr>
          <w:p w14:paraId="1B94B692" w14:textId="77777777" w:rsidR="00116D53" w:rsidRPr="00FD0425" w:rsidRDefault="00116D53" w:rsidP="00116D53">
            <w:pPr>
              <w:pStyle w:val="TAL"/>
            </w:pPr>
            <w:r w:rsidRPr="00FD0425">
              <w:t>GBR QoS Flow Information</w:t>
            </w:r>
          </w:p>
          <w:p w14:paraId="332CBA75" w14:textId="77777777" w:rsidR="00116D53" w:rsidRPr="00FD0425" w:rsidRDefault="00116D53" w:rsidP="00116D53">
            <w:pPr>
              <w:pStyle w:val="TAL"/>
            </w:pPr>
            <w:r w:rsidRPr="00FD0425">
              <w:t>9.2.3.6</w:t>
            </w:r>
          </w:p>
        </w:tc>
        <w:tc>
          <w:tcPr>
            <w:tcW w:w="1843" w:type="dxa"/>
          </w:tcPr>
          <w:p w14:paraId="55F9F5EA" w14:textId="77777777" w:rsidR="00116D53" w:rsidRPr="00FD0425" w:rsidRDefault="00116D53" w:rsidP="00116D53">
            <w:pPr>
              <w:pStyle w:val="TAL"/>
              <w:rPr>
                <w:iCs/>
                <w:lang w:eastAsia="ja-JP"/>
              </w:rPr>
            </w:pPr>
            <w:r w:rsidRPr="00FD0425">
              <w:rPr>
                <w:iCs/>
                <w:lang w:eastAsia="ja-JP"/>
              </w:rPr>
              <w:t xml:space="preserve">This IE contains GBR QoS Flow Information necessary for the MCG part. </w:t>
            </w:r>
          </w:p>
        </w:tc>
        <w:tc>
          <w:tcPr>
            <w:tcW w:w="1134" w:type="dxa"/>
          </w:tcPr>
          <w:p w14:paraId="715C02EC" w14:textId="77777777" w:rsidR="00116D53" w:rsidRPr="00FD0425" w:rsidRDefault="00116D53" w:rsidP="00116D53">
            <w:pPr>
              <w:pStyle w:val="TAC"/>
              <w:rPr>
                <w:iCs/>
                <w:lang w:eastAsia="ja-JP"/>
              </w:rPr>
            </w:pPr>
            <w:r w:rsidRPr="00FD0425">
              <w:rPr>
                <w:lang w:eastAsia="ja-JP"/>
              </w:rPr>
              <w:t>–</w:t>
            </w:r>
          </w:p>
        </w:tc>
        <w:tc>
          <w:tcPr>
            <w:tcW w:w="1134" w:type="dxa"/>
          </w:tcPr>
          <w:p w14:paraId="71E90DAB" w14:textId="77777777" w:rsidR="00116D53" w:rsidRPr="00FD0425" w:rsidRDefault="00116D53" w:rsidP="00116D53">
            <w:pPr>
              <w:pStyle w:val="TAC"/>
              <w:rPr>
                <w:iCs/>
                <w:lang w:eastAsia="ja-JP"/>
              </w:rPr>
            </w:pPr>
          </w:p>
        </w:tc>
      </w:tr>
      <w:tr w:rsidR="00116D53" w:rsidRPr="00FD0425" w14:paraId="699E9040" w14:textId="77777777" w:rsidTr="00BE6FC6">
        <w:tblPrEx>
          <w:tblCellMar>
            <w:top w:w="0" w:type="dxa"/>
            <w:bottom w:w="0" w:type="dxa"/>
          </w:tblCellMar>
        </w:tblPrEx>
        <w:tc>
          <w:tcPr>
            <w:tcW w:w="2127" w:type="dxa"/>
          </w:tcPr>
          <w:p w14:paraId="64EB9D1B" w14:textId="77777777" w:rsidR="00116D53" w:rsidRPr="00FD0425" w:rsidRDefault="00116D53" w:rsidP="00116D53">
            <w:pPr>
              <w:pStyle w:val="TAL"/>
              <w:ind w:left="454"/>
              <w:rPr>
                <w:rFonts w:eastAsia="Batang"/>
                <w:lang w:eastAsia="ja-JP"/>
              </w:rPr>
            </w:pPr>
            <w:r w:rsidRPr="00FD0425">
              <w:rPr>
                <w:rFonts w:eastAsia="Batang"/>
                <w:lang w:eastAsia="ja-JP"/>
              </w:rPr>
              <w:t>&gt;&gt;&gt;&gt;QoS Flow Mapping Indication</w:t>
            </w:r>
          </w:p>
        </w:tc>
        <w:tc>
          <w:tcPr>
            <w:tcW w:w="1134" w:type="dxa"/>
          </w:tcPr>
          <w:p w14:paraId="3DF6FB29" w14:textId="77777777" w:rsidR="00116D53" w:rsidRPr="00FD0425" w:rsidRDefault="00116D53" w:rsidP="00116D53">
            <w:pPr>
              <w:pStyle w:val="TAL"/>
              <w:rPr>
                <w:rFonts w:eastAsia="Batang"/>
                <w:lang w:eastAsia="ja-JP"/>
              </w:rPr>
            </w:pPr>
            <w:r w:rsidRPr="00FD0425">
              <w:rPr>
                <w:rFonts w:eastAsia="Batang"/>
                <w:lang w:eastAsia="ja-JP"/>
              </w:rPr>
              <w:t>O</w:t>
            </w:r>
          </w:p>
        </w:tc>
        <w:tc>
          <w:tcPr>
            <w:tcW w:w="992" w:type="dxa"/>
          </w:tcPr>
          <w:p w14:paraId="470E3261" w14:textId="77777777" w:rsidR="00116D53" w:rsidRPr="00FD0425" w:rsidRDefault="00116D53" w:rsidP="00116D53">
            <w:pPr>
              <w:pStyle w:val="TAL"/>
              <w:rPr>
                <w:bCs/>
                <w:i/>
                <w:szCs w:val="18"/>
                <w:lang w:eastAsia="ja-JP"/>
              </w:rPr>
            </w:pPr>
          </w:p>
        </w:tc>
        <w:tc>
          <w:tcPr>
            <w:tcW w:w="1559" w:type="dxa"/>
          </w:tcPr>
          <w:p w14:paraId="06AF8EF4" w14:textId="77777777" w:rsidR="00116D53" w:rsidRPr="00FD0425" w:rsidRDefault="00116D53" w:rsidP="00116D53">
            <w:pPr>
              <w:pStyle w:val="TAL"/>
            </w:pPr>
            <w:r w:rsidRPr="00FD0425">
              <w:rPr>
                <w:lang w:eastAsia="ja-JP"/>
              </w:rPr>
              <w:t>9.2.3.79</w:t>
            </w:r>
          </w:p>
        </w:tc>
        <w:tc>
          <w:tcPr>
            <w:tcW w:w="1843" w:type="dxa"/>
          </w:tcPr>
          <w:p w14:paraId="180BE6B5" w14:textId="77777777" w:rsidR="00116D53" w:rsidRPr="00FD0425" w:rsidRDefault="00116D53" w:rsidP="00116D53">
            <w:pPr>
              <w:pStyle w:val="TAL"/>
              <w:rPr>
                <w:iCs/>
                <w:lang w:eastAsia="ja-JP"/>
              </w:rPr>
            </w:pPr>
          </w:p>
        </w:tc>
        <w:tc>
          <w:tcPr>
            <w:tcW w:w="1134" w:type="dxa"/>
          </w:tcPr>
          <w:p w14:paraId="1B9E6CD9" w14:textId="77777777" w:rsidR="00116D53" w:rsidRPr="00FD0425" w:rsidRDefault="00116D53" w:rsidP="00116D53">
            <w:pPr>
              <w:pStyle w:val="TAC"/>
              <w:rPr>
                <w:iCs/>
                <w:lang w:eastAsia="ja-JP"/>
              </w:rPr>
            </w:pPr>
            <w:r w:rsidRPr="00FD0425">
              <w:rPr>
                <w:lang w:eastAsia="ja-JP"/>
              </w:rPr>
              <w:t>–</w:t>
            </w:r>
          </w:p>
        </w:tc>
        <w:tc>
          <w:tcPr>
            <w:tcW w:w="1134" w:type="dxa"/>
          </w:tcPr>
          <w:p w14:paraId="27C27210" w14:textId="77777777" w:rsidR="00116D53" w:rsidRPr="00FD0425" w:rsidRDefault="00116D53" w:rsidP="00116D53">
            <w:pPr>
              <w:pStyle w:val="TAC"/>
              <w:rPr>
                <w:iCs/>
                <w:lang w:eastAsia="ja-JP"/>
              </w:rPr>
            </w:pPr>
          </w:p>
        </w:tc>
      </w:tr>
      <w:tr w:rsidR="00621C39" w:rsidRPr="00FD0425" w14:paraId="0251CA56" w14:textId="77777777" w:rsidTr="00BE6FC6">
        <w:tblPrEx>
          <w:tblCellMar>
            <w:top w:w="0" w:type="dxa"/>
            <w:bottom w:w="0" w:type="dxa"/>
          </w:tblCellMar>
        </w:tblPrEx>
        <w:tc>
          <w:tcPr>
            <w:tcW w:w="2127" w:type="dxa"/>
          </w:tcPr>
          <w:p w14:paraId="0310C92F" w14:textId="77777777" w:rsidR="00621C39" w:rsidRPr="00FD0425" w:rsidRDefault="00621C39" w:rsidP="00621C39">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3602D310" w14:textId="77777777" w:rsidR="00621C39" w:rsidRPr="00FD0425" w:rsidRDefault="00621C39" w:rsidP="00621C39">
            <w:pPr>
              <w:pStyle w:val="TAL"/>
              <w:rPr>
                <w:rFonts w:eastAsia="Batang"/>
                <w:lang w:eastAsia="ja-JP"/>
              </w:rPr>
            </w:pPr>
            <w:r>
              <w:rPr>
                <w:rFonts w:eastAsia="Batang"/>
                <w:lang w:eastAsia="ja-JP"/>
              </w:rPr>
              <w:t>O</w:t>
            </w:r>
          </w:p>
        </w:tc>
        <w:tc>
          <w:tcPr>
            <w:tcW w:w="992" w:type="dxa"/>
          </w:tcPr>
          <w:p w14:paraId="2567CF21" w14:textId="77777777" w:rsidR="00621C39" w:rsidRPr="00FD0425" w:rsidRDefault="00621C39" w:rsidP="00621C39">
            <w:pPr>
              <w:pStyle w:val="TAL"/>
              <w:rPr>
                <w:bCs/>
                <w:i/>
                <w:szCs w:val="18"/>
                <w:lang w:eastAsia="ja-JP"/>
              </w:rPr>
            </w:pPr>
          </w:p>
        </w:tc>
        <w:tc>
          <w:tcPr>
            <w:tcW w:w="1559" w:type="dxa"/>
          </w:tcPr>
          <w:p w14:paraId="1A81E5F4" w14:textId="77777777" w:rsidR="00A0485D" w:rsidRDefault="00A0485D" w:rsidP="00740EFB">
            <w:pPr>
              <w:pStyle w:val="TAL"/>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621C39">
            <w:pPr>
              <w:pStyle w:val="TAL"/>
              <w:rPr>
                <w:lang w:eastAsia="ja-JP"/>
              </w:rPr>
            </w:pPr>
            <w:r>
              <w:rPr>
                <w:rFonts w:eastAsia="SimSun" w:hint="eastAsia"/>
                <w:lang w:eastAsia="zh-CN"/>
              </w:rPr>
              <w:t>9</w:t>
            </w:r>
            <w:r>
              <w:rPr>
                <w:rFonts w:eastAsia="SimSun"/>
                <w:lang w:eastAsia="zh-CN"/>
              </w:rPr>
              <w:t>.2.3.103</w:t>
            </w:r>
          </w:p>
        </w:tc>
        <w:tc>
          <w:tcPr>
            <w:tcW w:w="1843" w:type="dxa"/>
          </w:tcPr>
          <w:p w14:paraId="5FE2D1A0" w14:textId="77777777" w:rsidR="00621C39" w:rsidRPr="00FD0425" w:rsidRDefault="00621C39" w:rsidP="00621C39">
            <w:pPr>
              <w:pStyle w:val="TAL"/>
              <w:rPr>
                <w:iCs/>
                <w:lang w:eastAsia="ja-JP"/>
              </w:rPr>
            </w:pPr>
          </w:p>
        </w:tc>
        <w:tc>
          <w:tcPr>
            <w:tcW w:w="1134" w:type="dxa"/>
          </w:tcPr>
          <w:p w14:paraId="1B90D26D" w14:textId="77777777" w:rsidR="00621C39" w:rsidRPr="00FD0425" w:rsidRDefault="00621C39" w:rsidP="00621C39">
            <w:pPr>
              <w:pStyle w:val="TAC"/>
              <w:rPr>
                <w:lang w:eastAsia="ja-JP"/>
              </w:rPr>
            </w:pPr>
            <w:r>
              <w:rPr>
                <w:rFonts w:eastAsia="SimSun"/>
                <w:lang w:eastAsia="ja-JP"/>
              </w:rPr>
              <w:t>YES</w:t>
            </w:r>
          </w:p>
        </w:tc>
        <w:tc>
          <w:tcPr>
            <w:tcW w:w="1134" w:type="dxa"/>
          </w:tcPr>
          <w:p w14:paraId="1DE55746" w14:textId="77777777" w:rsidR="00621C39" w:rsidRPr="00FD0425" w:rsidRDefault="00621C39" w:rsidP="00621C39">
            <w:pPr>
              <w:pStyle w:val="TAC"/>
              <w:rPr>
                <w:iCs/>
                <w:lang w:eastAsia="ja-JP"/>
              </w:rPr>
            </w:pPr>
            <w:r>
              <w:rPr>
                <w:rFonts w:eastAsia="SimSun"/>
                <w:lang w:eastAsia="zh-CN"/>
              </w:rPr>
              <w:t>ignore</w:t>
            </w:r>
          </w:p>
        </w:tc>
      </w:tr>
      <w:tr w:rsidR="005B10BF" w:rsidRPr="00FD0425" w14:paraId="699425C2" w14:textId="77777777" w:rsidTr="00BE6FC6">
        <w:tblPrEx>
          <w:tblCellMar>
            <w:top w:w="0" w:type="dxa"/>
            <w:bottom w:w="0" w:type="dxa"/>
          </w:tblCellMar>
        </w:tblPrEx>
        <w:tc>
          <w:tcPr>
            <w:tcW w:w="2127" w:type="dxa"/>
          </w:tcPr>
          <w:p w14:paraId="16CBF7AC" w14:textId="77777777" w:rsidR="005B10BF" w:rsidRDefault="005B10BF" w:rsidP="005B10BF">
            <w:pPr>
              <w:pStyle w:val="TAL"/>
              <w:ind w:left="454"/>
              <w:rPr>
                <w:rFonts w:hint="eastAsia"/>
                <w:lang w:eastAsia="zh-CN"/>
              </w:rPr>
            </w:pPr>
            <w:r w:rsidRPr="00103C35">
              <w:rPr>
                <w:lang w:eastAsia="zh-CN"/>
              </w:rPr>
              <w:t>&gt;&gt;&gt;&gt;Source DL</w:t>
            </w:r>
            <w:r>
              <w:rPr>
                <w:lang w:eastAsia="zh-CN"/>
              </w:rPr>
              <w:t xml:space="preserve"> </w:t>
            </w:r>
            <w:r w:rsidRPr="00103C35">
              <w:rPr>
                <w:lang w:eastAsia="zh-CN"/>
              </w:rPr>
              <w:t>Forwarding IP Address</w:t>
            </w:r>
          </w:p>
        </w:tc>
        <w:tc>
          <w:tcPr>
            <w:tcW w:w="1134" w:type="dxa"/>
          </w:tcPr>
          <w:p w14:paraId="29E93E55" w14:textId="77777777" w:rsidR="005B10BF" w:rsidRDefault="005B10BF" w:rsidP="005B10BF">
            <w:pPr>
              <w:pStyle w:val="TAL"/>
              <w:rPr>
                <w:rFonts w:eastAsia="Batang"/>
                <w:lang w:eastAsia="ja-JP"/>
              </w:rPr>
            </w:pPr>
            <w:r w:rsidRPr="00AF52C3">
              <w:rPr>
                <w:rFonts w:eastAsia="Batang"/>
                <w:lang w:eastAsia="ja-JP"/>
              </w:rPr>
              <w:t>O</w:t>
            </w:r>
          </w:p>
        </w:tc>
        <w:tc>
          <w:tcPr>
            <w:tcW w:w="992" w:type="dxa"/>
          </w:tcPr>
          <w:p w14:paraId="7408F9E0" w14:textId="77777777" w:rsidR="005B10BF" w:rsidRPr="00FD0425" w:rsidRDefault="005B10BF" w:rsidP="005B10BF">
            <w:pPr>
              <w:pStyle w:val="TAL"/>
              <w:rPr>
                <w:bCs/>
                <w:i/>
                <w:szCs w:val="18"/>
                <w:lang w:eastAsia="ja-JP"/>
              </w:rPr>
            </w:pPr>
          </w:p>
        </w:tc>
        <w:tc>
          <w:tcPr>
            <w:tcW w:w="1559" w:type="dxa"/>
          </w:tcPr>
          <w:p w14:paraId="1766ECA8" w14:textId="77777777" w:rsidR="005B10BF" w:rsidRPr="00103C35" w:rsidRDefault="005B10BF" w:rsidP="005B10BF">
            <w:pPr>
              <w:pStyle w:val="TAL"/>
              <w:rPr>
                <w:rFonts w:eastAsia="SimSun"/>
                <w:lang w:eastAsia="zh-CN"/>
              </w:rPr>
            </w:pPr>
            <w:r w:rsidRPr="00103C35">
              <w:rPr>
                <w:rFonts w:eastAsia="SimSun"/>
                <w:lang w:eastAsia="zh-CN"/>
              </w:rPr>
              <w:t>Transport Layer Address</w:t>
            </w:r>
          </w:p>
          <w:p w14:paraId="62919A42" w14:textId="77777777" w:rsidR="005B10BF" w:rsidRPr="00740EFB" w:rsidRDefault="005B10BF" w:rsidP="005B10BF">
            <w:pPr>
              <w:pStyle w:val="TAL"/>
              <w:rPr>
                <w:rFonts w:eastAsia="SimSun"/>
                <w:lang w:eastAsia="zh-CN"/>
              </w:rPr>
            </w:pPr>
            <w:r w:rsidRPr="00103C35">
              <w:rPr>
                <w:rFonts w:eastAsia="SimSun"/>
                <w:lang w:eastAsia="zh-CN"/>
              </w:rPr>
              <w:t>9.2.3.29</w:t>
            </w:r>
          </w:p>
        </w:tc>
        <w:tc>
          <w:tcPr>
            <w:tcW w:w="1843" w:type="dxa"/>
          </w:tcPr>
          <w:p w14:paraId="06D7BCC8" w14:textId="77777777" w:rsidR="005B10BF" w:rsidRPr="00FD0425" w:rsidRDefault="005B10BF" w:rsidP="005B10BF">
            <w:pPr>
              <w:pStyle w:val="TAL"/>
              <w:rPr>
                <w:iCs/>
                <w:lang w:eastAsia="ja-JP"/>
              </w:rPr>
            </w:pPr>
            <w:r w:rsidRPr="00AF52C3">
              <w:rPr>
                <w:iCs/>
                <w:lang w:eastAsia="ja-JP"/>
              </w:rPr>
              <w:t>Identifies the TNL address used by the source node for data forwarding.</w:t>
            </w:r>
          </w:p>
        </w:tc>
        <w:tc>
          <w:tcPr>
            <w:tcW w:w="1134" w:type="dxa"/>
          </w:tcPr>
          <w:p w14:paraId="1D72003A" w14:textId="77777777" w:rsidR="005B10BF" w:rsidRDefault="005B10BF" w:rsidP="005B10BF">
            <w:pPr>
              <w:pStyle w:val="TAC"/>
              <w:rPr>
                <w:rFonts w:eastAsia="SimSun"/>
                <w:lang w:eastAsia="ja-JP"/>
              </w:rPr>
            </w:pPr>
            <w:r w:rsidRPr="00103C35">
              <w:rPr>
                <w:rFonts w:eastAsia="SimSun"/>
                <w:lang w:eastAsia="ja-JP"/>
              </w:rPr>
              <w:t>YES</w:t>
            </w:r>
          </w:p>
        </w:tc>
        <w:tc>
          <w:tcPr>
            <w:tcW w:w="1134" w:type="dxa"/>
          </w:tcPr>
          <w:p w14:paraId="397F740F" w14:textId="77777777" w:rsidR="005B10BF" w:rsidRDefault="005B10BF" w:rsidP="005B10BF">
            <w:pPr>
              <w:pStyle w:val="TAC"/>
              <w:rPr>
                <w:rFonts w:eastAsia="SimSun"/>
                <w:lang w:eastAsia="zh-CN"/>
              </w:rPr>
            </w:pPr>
            <w:r w:rsidRPr="00103C35">
              <w:rPr>
                <w:rFonts w:eastAsia="SimSun"/>
                <w:lang w:eastAsia="zh-CN"/>
              </w:rPr>
              <w:t>ignore</w:t>
            </w:r>
          </w:p>
        </w:tc>
      </w:tr>
      <w:tr w:rsidR="00282EC2" w:rsidRPr="00FD0425" w14:paraId="132A265B" w14:textId="77777777" w:rsidTr="00BE6FC6">
        <w:tblPrEx>
          <w:tblCellMar>
            <w:top w:w="0" w:type="dxa"/>
            <w:bottom w:w="0" w:type="dxa"/>
          </w:tblCellMar>
        </w:tblPrEx>
        <w:tc>
          <w:tcPr>
            <w:tcW w:w="2127" w:type="dxa"/>
          </w:tcPr>
          <w:p w14:paraId="73797A29" w14:textId="77777777" w:rsidR="00282EC2" w:rsidRPr="00FD0425" w:rsidRDefault="00282EC2" w:rsidP="00407E71">
            <w:pPr>
              <w:pStyle w:val="TAL"/>
              <w:ind w:left="227"/>
              <w:rPr>
                <w:rFonts w:eastAsia="Batang"/>
                <w:lang w:eastAsia="ja-JP"/>
              </w:rPr>
            </w:pPr>
            <w:r w:rsidRPr="00D21675">
              <w:rPr>
                <w:rFonts w:eastAsia="Batang"/>
                <w:b/>
                <w:lang w:eastAsia="ja-JP"/>
              </w:rPr>
              <w:t>&gt;&gt;Additional PDCP Duplication TNL List</w:t>
            </w:r>
          </w:p>
        </w:tc>
        <w:tc>
          <w:tcPr>
            <w:tcW w:w="1134" w:type="dxa"/>
          </w:tcPr>
          <w:p w14:paraId="16506C4F" w14:textId="77777777" w:rsidR="00282EC2" w:rsidRPr="00FD0425" w:rsidRDefault="00282EC2" w:rsidP="00282EC2">
            <w:pPr>
              <w:pStyle w:val="TAL"/>
              <w:rPr>
                <w:rFonts w:eastAsia="Batang"/>
                <w:lang w:eastAsia="ja-JP"/>
              </w:rPr>
            </w:pPr>
          </w:p>
        </w:tc>
        <w:tc>
          <w:tcPr>
            <w:tcW w:w="992" w:type="dxa"/>
          </w:tcPr>
          <w:p w14:paraId="2657DE74" w14:textId="77777777" w:rsidR="00282EC2" w:rsidRPr="00FD0425" w:rsidRDefault="00282EC2" w:rsidP="00282EC2">
            <w:pPr>
              <w:pStyle w:val="TAL"/>
              <w:rPr>
                <w:bCs/>
                <w:i/>
                <w:szCs w:val="18"/>
                <w:lang w:eastAsia="ja-JP"/>
              </w:rPr>
            </w:pPr>
            <w:r>
              <w:rPr>
                <w:bCs/>
                <w:i/>
                <w:szCs w:val="18"/>
                <w:lang w:eastAsia="ja-JP"/>
              </w:rPr>
              <w:t>0..1</w:t>
            </w:r>
          </w:p>
        </w:tc>
        <w:tc>
          <w:tcPr>
            <w:tcW w:w="1559" w:type="dxa"/>
          </w:tcPr>
          <w:p w14:paraId="13FDD41F" w14:textId="77777777" w:rsidR="00282EC2" w:rsidRPr="00FD0425" w:rsidRDefault="00282EC2" w:rsidP="00282EC2">
            <w:pPr>
              <w:pStyle w:val="TAL"/>
              <w:rPr>
                <w:lang w:eastAsia="ja-JP"/>
              </w:rPr>
            </w:pPr>
          </w:p>
        </w:tc>
        <w:tc>
          <w:tcPr>
            <w:tcW w:w="1843" w:type="dxa"/>
          </w:tcPr>
          <w:p w14:paraId="0BBF63C9" w14:textId="77777777" w:rsidR="00282EC2" w:rsidRPr="00FD0425" w:rsidRDefault="00282EC2" w:rsidP="00282EC2">
            <w:pPr>
              <w:pStyle w:val="TAL"/>
              <w:rPr>
                <w:iCs/>
                <w:lang w:eastAsia="ja-JP"/>
              </w:rPr>
            </w:pPr>
          </w:p>
        </w:tc>
        <w:tc>
          <w:tcPr>
            <w:tcW w:w="1134" w:type="dxa"/>
          </w:tcPr>
          <w:p w14:paraId="4863C42D" w14:textId="77777777" w:rsidR="00282EC2" w:rsidRPr="00FD0425" w:rsidRDefault="00282EC2" w:rsidP="00282EC2">
            <w:pPr>
              <w:pStyle w:val="TAC"/>
              <w:rPr>
                <w:lang w:eastAsia="ja-JP"/>
              </w:rPr>
            </w:pPr>
            <w:r w:rsidRPr="002D3F02">
              <w:rPr>
                <w:lang w:eastAsia="ja-JP"/>
              </w:rPr>
              <w:t>YES</w:t>
            </w:r>
          </w:p>
        </w:tc>
        <w:tc>
          <w:tcPr>
            <w:tcW w:w="1134" w:type="dxa"/>
          </w:tcPr>
          <w:p w14:paraId="3669C7FE" w14:textId="77777777" w:rsidR="00282EC2" w:rsidRPr="00FD0425" w:rsidRDefault="00B635E8" w:rsidP="00282EC2">
            <w:pPr>
              <w:pStyle w:val="TAC"/>
              <w:rPr>
                <w:iCs/>
                <w:lang w:eastAsia="ja-JP"/>
              </w:rPr>
            </w:pPr>
            <w:r>
              <w:rPr>
                <w:lang w:eastAsia="ja-JP"/>
              </w:rPr>
              <w:t>i</w:t>
            </w:r>
            <w:r w:rsidR="00282EC2" w:rsidRPr="002D3F02">
              <w:rPr>
                <w:lang w:eastAsia="ja-JP"/>
              </w:rPr>
              <w:t>gnore</w:t>
            </w:r>
          </w:p>
        </w:tc>
      </w:tr>
      <w:tr w:rsidR="00282EC2" w:rsidRPr="00FD0425" w14:paraId="52FECD7D" w14:textId="77777777" w:rsidTr="00BE6FC6">
        <w:tblPrEx>
          <w:tblCellMar>
            <w:top w:w="0" w:type="dxa"/>
            <w:bottom w:w="0" w:type="dxa"/>
          </w:tblCellMar>
        </w:tblPrEx>
        <w:tc>
          <w:tcPr>
            <w:tcW w:w="2127" w:type="dxa"/>
          </w:tcPr>
          <w:p w14:paraId="530E24AF" w14:textId="77777777" w:rsidR="00282EC2" w:rsidRPr="00FD0425" w:rsidRDefault="00282EC2" w:rsidP="00407E71">
            <w:pPr>
              <w:pStyle w:val="TAL"/>
              <w:ind w:left="340"/>
              <w:rPr>
                <w:rFonts w:eastAsia="Batang"/>
                <w:lang w:eastAsia="ja-JP"/>
              </w:rPr>
            </w:pPr>
            <w:r w:rsidRPr="00D21675">
              <w:rPr>
                <w:rFonts w:eastAsia="Batang"/>
                <w:b/>
                <w:lang w:eastAsia="ja-JP"/>
              </w:rPr>
              <w:t>&gt;&gt;&gt;Additional PDCP Duplication TNL Item</w:t>
            </w:r>
          </w:p>
        </w:tc>
        <w:tc>
          <w:tcPr>
            <w:tcW w:w="1134" w:type="dxa"/>
          </w:tcPr>
          <w:p w14:paraId="60A22D2E" w14:textId="77777777" w:rsidR="00282EC2" w:rsidRPr="00FD0425" w:rsidRDefault="00282EC2" w:rsidP="00282EC2">
            <w:pPr>
              <w:pStyle w:val="TAL"/>
              <w:rPr>
                <w:rFonts w:eastAsia="Batang"/>
                <w:lang w:eastAsia="ja-JP"/>
              </w:rPr>
            </w:pPr>
          </w:p>
        </w:tc>
        <w:tc>
          <w:tcPr>
            <w:tcW w:w="992" w:type="dxa"/>
          </w:tcPr>
          <w:p w14:paraId="48AC3539" w14:textId="77777777" w:rsidR="00282EC2" w:rsidRPr="00FD0425" w:rsidRDefault="00282EC2" w:rsidP="00282EC2">
            <w:pPr>
              <w:pStyle w:val="TAL"/>
              <w:rPr>
                <w:bCs/>
                <w:i/>
                <w:szCs w:val="18"/>
                <w:lang w:eastAsia="ja-JP"/>
              </w:rPr>
            </w:pPr>
            <w:r w:rsidRPr="002D3F02">
              <w:rPr>
                <w:bCs/>
                <w:i/>
                <w:szCs w:val="18"/>
                <w:lang w:eastAsia="ja-JP"/>
              </w:rPr>
              <w:t>1 .. &lt;maxnoofAdditionalPDCPDuplicationTNL&gt;</w:t>
            </w:r>
          </w:p>
        </w:tc>
        <w:tc>
          <w:tcPr>
            <w:tcW w:w="1559" w:type="dxa"/>
          </w:tcPr>
          <w:p w14:paraId="11829AAF" w14:textId="77777777" w:rsidR="00282EC2" w:rsidRPr="00FD0425" w:rsidRDefault="00282EC2" w:rsidP="00282EC2">
            <w:pPr>
              <w:pStyle w:val="TAL"/>
              <w:rPr>
                <w:lang w:eastAsia="ja-JP"/>
              </w:rPr>
            </w:pPr>
          </w:p>
        </w:tc>
        <w:tc>
          <w:tcPr>
            <w:tcW w:w="1843" w:type="dxa"/>
          </w:tcPr>
          <w:p w14:paraId="5A74F048" w14:textId="77777777" w:rsidR="00282EC2" w:rsidRPr="00FD0425" w:rsidRDefault="00282EC2" w:rsidP="00282EC2">
            <w:pPr>
              <w:pStyle w:val="TAL"/>
              <w:rPr>
                <w:iCs/>
                <w:lang w:eastAsia="ja-JP"/>
              </w:rPr>
            </w:pPr>
          </w:p>
        </w:tc>
        <w:tc>
          <w:tcPr>
            <w:tcW w:w="1134" w:type="dxa"/>
          </w:tcPr>
          <w:p w14:paraId="5332E9A6" w14:textId="77777777" w:rsidR="00282EC2" w:rsidRPr="00FD0425" w:rsidRDefault="00282EC2" w:rsidP="00282EC2">
            <w:pPr>
              <w:pStyle w:val="TAC"/>
              <w:rPr>
                <w:lang w:eastAsia="ja-JP"/>
              </w:rPr>
            </w:pPr>
            <w:r>
              <w:rPr>
                <w:lang w:eastAsia="ja-JP"/>
              </w:rPr>
              <w:t>–</w:t>
            </w:r>
          </w:p>
        </w:tc>
        <w:tc>
          <w:tcPr>
            <w:tcW w:w="1134" w:type="dxa"/>
          </w:tcPr>
          <w:p w14:paraId="633A69EE" w14:textId="77777777" w:rsidR="00282EC2" w:rsidRPr="00FD0425" w:rsidRDefault="00282EC2" w:rsidP="00282EC2">
            <w:pPr>
              <w:pStyle w:val="TAC"/>
              <w:rPr>
                <w:iCs/>
                <w:lang w:eastAsia="ja-JP"/>
              </w:rPr>
            </w:pPr>
          </w:p>
        </w:tc>
      </w:tr>
      <w:tr w:rsidR="00282EC2" w:rsidRPr="00FD0425" w14:paraId="2516C634" w14:textId="77777777" w:rsidTr="00BE6FC6">
        <w:tblPrEx>
          <w:tblCellMar>
            <w:top w:w="0" w:type="dxa"/>
            <w:bottom w:w="0" w:type="dxa"/>
          </w:tblCellMar>
        </w:tblPrEx>
        <w:tc>
          <w:tcPr>
            <w:tcW w:w="2127" w:type="dxa"/>
          </w:tcPr>
          <w:p w14:paraId="141E222F" w14:textId="77777777" w:rsidR="00282EC2" w:rsidRPr="00FD0425" w:rsidRDefault="00282EC2" w:rsidP="00282EC2">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Pr>
          <w:p w14:paraId="63121C85" w14:textId="77777777" w:rsidR="00282EC2" w:rsidRPr="00FD0425" w:rsidRDefault="00282EC2" w:rsidP="00282EC2">
            <w:pPr>
              <w:pStyle w:val="TAL"/>
              <w:rPr>
                <w:rFonts w:eastAsia="Batang"/>
                <w:lang w:eastAsia="ja-JP"/>
              </w:rPr>
            </w:pPr>
            <w:r w:rsidRPr="002D3F02">
              <w:rPr>
                <w:rFonts w:eastAsia="SimSun"/>
                <w:lang w:eastAsia="zh-CN"/>
              </w:rPr>
              <w:t>M</w:t>
            </w:r>
          </w:p>
        </w:tc>
        <w:tc>
          <w:tcPr>
            <w:tcW w:w="992" w:type="dxa"/>
          </w:tcPr>
          <w:p w14:paraId="48DD040A" w14:textId="77777777" w:rsidR="00282EC2" w:rsidRPr="00FD0425" w:rsidRDefault="00282EC2" w:rsidP="00282EC2">
            <w:pPr>
              <w:pStyle w:val="TAL"/>
              <w:rPr>
                <w:bCs/>
                <w:i/>
                <w:szCs w:val="18"/>
                <w:lang w:eastAsia="ja-JP"/>
              </w:rPr>
            </w:pPr>
          </w:p>
        </w:tc>
        <w:tc>
          <w:tcPr>
            <w:tcW w:w="1559" w:type="dxa"/>
          </w:tcPr>
          <w:p w14:paraId="61F0D8C9" w14:textId="77777777" w:rsidR="00282EC2" w:rsidRPr="00FD0425" w:rsidRDefault="00282EC2" w:rsidP="00282EC2">
            <w:pPr>
              <w:pStyle w:val="TAL"/>
              <w:rPr>
                <w:lang w:eastAsia="ja-JP"/>
              </w:rPr>
            </w:pPr>
            <w:r w:rsidRPr="002D3F02">
              <w:rPr>
                <w:rFonts w:eastAsia="SimSun"/>
              </w:rPr>
              <w:t>UP Transport Parameters 9.2.3.76</w:t>
            </w:r>
          </w:p>
        </w:tc>
        <w:tc>
          <w:tcPr>
            <w:tcW w:w="1843" w:type="dxa"/>
          </w:tcPr>
          <w:p w14:paraId="6FB97919" w14:textId="77777777" w:rsidR="00282EC2" w:rsidRPr="00FD0425" w:rsidRDefault="00282EC2" w:rsidP="00282EC2">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Pr>
          <w:p w14:paraId="3967AB5E" w14:textId="77777777" w:rsidR="00282EC2" w:rsidRPr="00FD0425" w:rsidRDefault="00282EC2" w:rsidP="00282EC2">
            <w:pPr>
              <w:pStyle w:val="TAC"/>
              <w:rPr>
                <w:lang w:eastAsia="ja-JP"/>
              </w:rPr>
            </w:pPr>
            <w:r>
              <w:rPr>
                <w:lang w:eastAsia="ja-JP"/>
              </w:rPr>
              <w:t>–</w:t>
            </w:r>
          </w:p>
        </w:tc>
        <w:tc>
          <w:tcPr>
            <w:tcW w:w="1134" w:type="dxa"/>
          </w:tcPr>
          <w:p w14:paraId="59261594" w14:textId="77777777" w:rsidR="00282EC2" w:rsidRPr="00FD0425" w:rsidRDefault="00282EC2" w:rsidP="00282EC2">
            <w:pPr>
              <w:pStyle w:val="TAC"/>
              <w:rPr>
                <w:iCs/>
                <w:lang w:eastAsia="ja-JP"/>
              </w:rPr>
            </w:pPr>
          </w:p>
        </w:tc>
      </w:tr>
      <w:tr w:rsidR="00282EC2" w:rsidRPr="00FD0425" w14:paraId="59C73383" w14:textId="77777777" w:rsidTr="00BE6FC6">
        <w:tblPrEx>
          <w:tblCellMar>
            <w:top w:w="0" w:type="dxa"/>
            <w:bottom w:w="0" w:type="dxa"/>
          </w:tblCellMar>
        </w:tblPrEx>
        <w:tc>
          <w:tcPr>
            <w:tcW w:w="2127" w:type="dxa"/>
          </w:tcPr>
          <w:p w14:paraId="75BE80E5" w14:textId="77777777" w:rsidR="00282EC2" w:rsidRPr="00FD0425" w:rsidRDefault="00282EC2" w:rsidP="00407E71">
            <w:pPr>
              <w:pStyle w:val="TAL"/>
              <w:ind w:left="227"/>
              <w:rPr>
                <w:rFonts w:eastAsia="Batang"/>
                <w:lang w:eastAsia="ja-JP"/>
              </w:rPr>
            </w:pPr>
            <w:r w:rsidRPr="00493A81">
              <w:rPr>
                <w:lang w:eastAsia="ja-JP"/>
              </w:rPr>
              <w:t>&gt;&gt;RLC Duplication Information</w:t>
            </w:r>
          </w:p>
        </w:tc>
        <w:tc>
          <w:tcPr>
            <w:tcW w:w="1134" w:type="dxa"/>
          </w:tcPr>
          <w:p w14:paraId="2863C063" w14:textId="77777777" w:rsidR="00282EC2" w:rsidRPr="00FD0425" w:rsidRDefault="00282EC2" w:rsidP="00282EC2">
            <w:pPr>
              <w:pStyle w:val="TAL"/>
              <w:rPr>
                <w:rFonts w:eastAsia="Batang"/>
                <w:lang w:eastAsia="ja-JP"/>
              </w:rPr>
            </w:pPr>
            <w:r>
              <w:rPr>
                <w:rFonts w:eastAsia="SimSun" w:hint="eastAsia"/>
                <w:lang w:eastAsia="zh-CN"/>
              </w:rPr>
              <w:t>O</w:t>
            </w:r>
          </w:p>
        </w:tc>
        <w:tc>
          <w:tcPr>
            <w:tcW w:w="992" w:type="dxa"/>
          </w:tcPr>
          <w:p w14:paraId="15D85EB9" w14:textId="77777777" w:rsidR="00282EC2" w:rsidRPr="00FD0425" w:rsidRDefault="00282EC2" w:rsidP="00282EC2">
            <w:pPr>
              <w:pStyle w:val="TAL"/>
              <w:rPr>
                <w:bCs/>
                <w:i/>
                <w:szCs w:val="18"/>
                <w:lang w:eastAsia="ja-JP"/>
              </w:rPr>
            </w:pPr>
          </w:p>
        </w:tc>
        <w:tc>
          <w:tcPr>
            <w:tcW w:w="1559" w:type="dxa"/>
          </w:tcPr>
          <w:p w14:paraId="28B6A0FF" w14:textId="77777777" w:rsidR="00282EC2" w:rsidRPr="00FD0425" w:rsidRDefault="00282EC2" w:rsidP="00282EC2">
            <w:pPr>
              <w:pStyle w:val="TAL"/>
              <w:rPr>
                <w:lang w:eastAsia="ja-JP"/>
              </w:rPr>
            </w:pPr>
            <w:r w:rsidRPr="006C30BC">
              <w:rPr>
                <w:rFonts w:eastAsia="SimSun"/>
              </w:rPr>
              <w:t>9.2.3.</w:t>
            </w:r>
            <w:r>
              <w:rPr>
                <w:rFonts w:eastAsia="SimSun"/>
              </w:rPr>
              <w:t>111</w:t>
            </w:r>
          </w:p>
        </w:tc>
        <w:tc>
          <w:tcPr>
            <w:tcW w:w="1843" w:type="dxa"/>
          </w:tcPr>
          <w:p w14:paraId="014B1C8D" w14:textId="77777777" w:rsidR="00282EC2" w:rsidRPr="00FD0425" w:rsidRDefault="00282EC2" w:rsidP="00282EC2">
            <w:pPr>
              <w:pStyle w:val="TAL"/>
              <w:rPr>
                <w:iCs/>
                <w:lang w:eastAsia="ja-JP"/>
              </w:rPr>
            </w:pPr>
          </w:p>
        </w:tc>
        <w:tc>
          <w:tcPr>
            <w:tcW w:w="1134" w:type="dxa"/>
          </w:tcPr>
          <w:p w14:paraId="3992EC65" w14:textId="77777777" w:rsidR="00282EC2" w:rsidRPr="00FD0425" w:rsidRDefault="00282EC2" w:rsidP="00282EC2">
            <w:pPr>
              <w:pStyle w:val="TAC"/>
              <w:rPr>
                <w:lang w:eastAsia="ja-JP"/>
              </w:rPr>
            </w:pPr>
            <w:r>
              <w:rPr>
                <w:szCs w:val="18"/>
                <w:lang w:eastAsia="ja-JP"/>
              </w:rPr>
              <w:t>YES</w:t>
            </w:r>
          </w:p>
        </w:tc>
        <w:tc>
          <w:tcPr>
            <w:tcW w:w="1134" w:type="dxa"/>
          </w:tcPr>
          <w:p w14:paraId="5483A7BF" w14:textId="77777777" w:rsidR="00282EC2" w:rsidRPr="00FD0425" w:rsidRDefault="00282EC2" w:rsidP="00282EC2">
            <w:pPr>
              <w:pStyle w:val="TAC"/>
              <w:rPr>
                <w:iCs/>
                <w:lang w:eastAsia="ja-JP"/>
              </w:rPr>
            </w:pPr>
            <w:r>
              <w:rPr>
                <w:iCs/>
                <w:lang w:eastAsia="ja-JP"/>
              </w:rPr>
              <w:t>ignore</w:t>
            </w:r>
          </w:p>
        </w:tc>
      </w:tr>
      <w:tr w:rsidR="00116D53" w:rsidRPr="00FD0425" w14:paraId="730A9BA8" w14:textId="77777777" w:rsidTr="00BE6FC6">
        <w:tblPrEx>
          <w:tblCellMar>
            <w:top w:w="0" w:type="dxa"/>
            <w:bottom w:w="0" w:type="dxa"/>
          </w:tblCellMar>
        </w:tblPrEx>
        <w:tc>
          <w:tcPr>
            <w:tcW w:w="2127" w:type="dxa"/>
          </w:tcPr>
          <w:p w14:paraId="4A0FFC5C" w14:textId="77777777" w:rsidR="00116D53" w:rsidRPr="00FD0425" w:rsidRDefault="00116D53" w:rsidP="00116D53">
            <w:pPr>
              <w:pStyle w:val="TAL"/>
              <w:rPr>
                <w:rFonts w:eastAsia="Batang"/>
                <w:lang w:eastAsia="ja-JP"/>
              </w:rPr>
            </w:pPr>
            <w:r w:rsidRPr="00FD0425">
              <w:rPr>
                <w:lang w:eastAsia="ja-JP"/>
              </w:rPr>
              <w:t>Data Forwarding Info from target NG-RAN node</w:t>
            </w:r>
          </w:p>
        </w:tc>
        <w:tc>
          <w:tcPr>
            <w:tcW w:w="1134" w:type="dxa"/>
          </w:tcPr>
          <w:p w14:paraId="6251321B" w14:textId="77777777" w:rsidR="00116D53" w:rsidRPr="00FD0425" w:rsidRDefault="00116D53" w:rsidP="00116D53">
            <w:pPr>
              <w:pStyle w:val="TAL"/>
              <w:rPr>
                <w:rFonts w:eastAsia="Batang"/>
                <w:lang w:eastAsia="ja-JP"/>
              </w:rPr>
            </w:pPr>
            <w:r w:rsidRPr="00FD0425">
              <w:rPr>
                <w:lang w:eastAsia="ja-JP"/>
              </w:rPr>
              <w:t>O</w:t>
            </w:r>
          </w:p>
        </w:tc>
        <w:tc>
          <w:tcPr>
            <w:tcW w:w="992" w:type="dxa"/>
          </w:tcPr>
          <w:p w14:paraId="5FFC2A18" w14:textId="77777777" w:rsidR="00116D53" w:rsidRPr="00FD0425" w:rsidRDefault="00116D53" w:rsidP="00116D53">
            <w:pPr>
              <w:pStyle w:val="TAL"/>
              <w:rPr>
                <w:bCs/>
                <w:i/>
                <w:szCs w:val="18"/>
                <w:lang w:eastAsia="ja-JP"/>
              </w:rPr>
            </w:pPr>
          </w:p>
        </w:tc>
        <w:tc>
          <w:tcPr>
            <w:tcW w:w="1559" w:type="dxa"/>
          </w:tcPr>
          <w:p w14:paraId="67E7D753" w14:textId="77777777" w:rsidR="00116D53" w:rsidRPr="00FD0425" w:rsidRDefault="00116D53" w:rsidP="00116D53">
            <w:pPr>
              <w:pStyle w:val="TAL"/>
            </w:pPr>
            <w:r w:rsidRPr="00FD0425">
              <w:rPr>
                <w:lang w:eastAsia="ja-JP"/>
              </w:rPr>
              <w:t>9.2.1.16</w:t>
            </w:r>
          </w:p>
        </w:tc>
        <w:tc>
          <w:tcPr>
            <w:tcW w:w="1843" w:type="dxa"/>
          </w:tcPr>
          <w:p w14:paraId="443C679D" w14:textId="77777777" w:rsidR="00116D53" w:rsidRPr="00FD0425" w:rsidRDefault="00116D53" w:rsidP="00116D53">
            <w:pPr>
              <w:pStyle w:val="TAL"/>
              <w:rPr>
                <w:iCs/>
                <w:lang w:eastAsia="ja-JP"/>
              </w:rPr>
            </w:pPr>
            <w:r w:rsidRPr="00FD0425">
              <w:rPr>
                <w:iCs/>
                <w:lang w:eastAsia="ja-JP"/>
              </w:rPr>
              <w:t>Applicable for the QoS flows in DRBs to be setup.</w:t>
            </w:r>
          </w:p>
        </w:tc>
        <w:tc>
          <w:tcPr>
            <w:tcW w:w="1134" w:type="dxa"/>
          </w:tcPr>
          <w:p w14:paraId="5C5FD16B" w14:textId="77777777" w:rsidR="00116D53" w:rsidRPr="00FD0425" w:rsidRDefault="00116D53" w:rsidP="00116D53">
            <w:pPr>
              <w:pStyle w:val="TAC"/>
              <w:rPr>
                <w:iCs/>
                <w:lang w:eastAsia="ja-JP"/>
              </w:rPr>
            </w:pPr>
            <w:r w:rsidRPr="00FD0425">
              <w:rPr>
                <w:lang w:eastAsia="ja-JP"/>
              </w:rPr>
              <w:t>–</w:t>
            </w:r>
          </w:p>
        </w:tc>
        <w:tc>
          <w:tcPr>
            <w:tcW w:w="1134" w:type="dxa"/>
          </w:tcPr>
          <w:p w14:paraId="62F1D87A" w14:textId="77777777" w:rsidR="00116D53" w:rsidRPr="00FD0425" w:rsidRDefault="00116D53" w:rsidP="00116D53">
            <w:pPr>
              <w:pStyle w:val="TAC"/>
              <w:rPr>
                <w:iCs/>
                <w:lang w:eastAsia="ja-JP"/>
              </w:rPr>
            </w:pPr>
          </w:p>
        </w:tc>
      </w:tr>
      <w:tr w:rsidR="00116D53" w:rsidRPr="00FD0425" w14:paraId="757EBE9E" w14:textId="77777777" w:rsidTr="00BE6FC6">
        <w:tblPrEx>
          <w:tblCellMar>
            <w:top w:w="0" w:type="dxa"/>
            <w:bottom w:w="0" w:type="dxa"/>
          </w:tblCellMar>
        </w:tblPrEx>
        <w:tc>
          <w:tcPr>
            <w:tcW w:w="2127" w:type="dxa"/>
          </w:tcPr>
          <w:p w14:paraId="790265FA" w14:textId="77777777" w:rsidR="00116D53" w:rsidRPr="00FD0425" w:rsidRDefault="00116D53" w:rsidP="00116D53">
            <w:pPr>
              <w:pStyle w:val="TAL"/>
              <w:rPr>
                <w:b/>
                <w:lang w:eastAsia="ja-JP"/>
              </w:rPr>
            </w:pPr>
            <w:r w:rsidRPr="00FD0425">
              <w:rPr>
                <w:b/>
                <w:lang w:eastAsia="ja-JP"/>
              </w:rPr>
              <w:t>DRBs To Be Modified List</w:t>
            </w:r>
          </w:p>
        </w:tc>
        <w:tc>
          <w:tcPr>
            <w:tcW w:w="1134" w:type="dxa"/>
          </w:tcPr>
          <w:p w14:paraId="6C0F2207" w14:textId="77777777" w:rsidR="00116D53" w:rsidRPr="00FD0425" w:rsidRDefault="00116D53" w:rsidP="00116D53">
            <w:pPr>
              <w:pStyle w:val="TAL"/>
              <w:rPr>
                <w:rFonts w:eastAsia="Batang"/>
                <w:lang w:eastAsia="ja-JP"/>
              </w:rPr>
            </w:pPr>
          </w:p>
        </w:tc>
        <w:tc>
          <w:tcPr>
            <w:tcW w:w="992" w:type="dxa"/>
          </w:tcPr>
          <w:p w14:paraId="1B994A46" w14:textId="77777777" w:rsidR="00116D53" w:rsidRPr="00FD0425" w:rsidRDefault="00116D53" w:rsidP="00116D53">
            <w:pPr>
              <w:pStyle w:val="TAL"/>
              <w:rPr>
                <w:bCs/>
                <w:i/>
                <w:szCs w:val="18"/>
                <w:lang w:eastAsia="ja-JP"/>
              </w:rPr>
            </w:pPr>
            <w:r w:rsidRPr="00FD0425">
              <w:rPr>
                <w:bCs/>
                <w:i/>
                <w:szCs w:val="18"/>
                <w:lang w:eastAsia="ja-JP"/>
              </w:rPr>
              <w:t>0..1</w:t>
            </w:r>
          </w:p>
        </w:tc>
        <w:tc>
          <w:tcPr>
            <w:tcW w:w="1559" w:type="dxa"/>
          </w:tcPr>
          <w:p w14:paraId="62C33047" w14:textId="77777777" w:rsidR="00116D53" w:rsidRPr="00FD0425" w:rsidRDefault="00116D53" w:rsidP="00116D53">
            <w:pPr>
              <w:pStyle w:val="TAL"/>
              <w:rPr>
                <w:lang w:eastAsia="ja-JP"/>
              </w:rPr>
            </w:pPr>
          </w:p>
        </w:tc>
        <w:tc>
          <w:tcPr>
            <w:tcW w:w="1843" w:type="dxa"/>
          </w:tcPr>
          <w:p w14:paraId="751FED41" w14:textId="77777777" w:rsidR="00116D53" w:rsidRPr="00FD0425" w:rsidRDefault="00116D53" w:rsidP="00116D53">
            <w:pPr>
              <w:pStyle w:val="TAL"/>
            </w:pPr>
          </w:p>
        </w:tc>
        <w:tc>
          <w:tcPr>
            <w:tcW w:w="1134" w:type="dxa"/>
          </w:tcPr>
          <w:p w14:paraId="64DDD22B" w14:textId="77777777" w:rsidR="00116D53" w:rsidRPr="00FD0425" w:rsidRDefault="00116D53" w:rsidP="00116D53">
            <w:pPr>
              <w:pStyle w:val="TAC"/>
            </w:pPr>
            <w:r w:rsidRPr="00FD0425">
              <w:rPr>
                <w:lang w:eastAsia="ja-JP"/>
              </w:rPr>
              <w:t>–</w:t>
            </w:r>
          </w:p>
        </w:tc>
        <w:tc>
          <w:tcPr>
            <w:tcW w:w="1134" w:type="dxa"/>
          </w:tcPr>
          <w:p w14:paraId="2CD4A9B1" w14:textId="77777777" w:rsidR="00116D53" w:rsidRPr="00FD0425" w:rsidRDefault="00116D53" w:rsidP="00116D53">
            <w:pPr>
              <w:pStyle w:val="TAC"/>
            </w:pPr>
          </w:p>
        </w:tc>
      </w:tr>
      <w:tr w:rsidR="00116D53" w:rsidRPr="00FD0425" w14:paraId="6F63768B" w14:textId="77777777" w:rsidTr="00BE6FC6">
        <w:tblPrEx>
          <w:tblCellMar>
            <w:top w:w="0" w:type="dxa"/>
            <w:bottom w:w="0" w:type="dxa"/>
          </w:tblCellMar>
        </w:tblPrEx>
        <w:tc>
          <w:tcPr>
            <w:tcW w:w="2127" w:type="dxa"/>
          </w:tcPr>
          <w:p w14:paraId="1A63B301" w14:textId="77777777" w:rsidR="00116D53" w:rsidRPr="00FD0425" w:rsidRDefault="00116D53" w:rsidP="00116D53">
            <w:pPr>
              <w:pStyle w:val="TAL"/>
              <w:ind w:left="113"/>
              <w:rPr>
                <w:b/>
                <w:lang w:eastAsia="ja-JP"/>
              </w:rPr>
            </w:pPr>
            <w:r w:rsidRPr="00FD0425">
              <w:rPr>
                <w:b/>
                <w:lang w:eastAsia="ja-JP"/>
              </w:rPr>
              <w:t>&gt;DRBs to Be Modified Item</w:t>
            </w:r>
          </w:p>
        </w:tc>
        <w:tc>
          <w:tcPr>
            <w:tcW w:w="1134" w:type="dxa"/>
          </w:tcPr>
          <w:p w14:paraId="7DD6EDB9" w14:textId="77777777" w:rsidR="00116D53" w:rsidRPr="00FD0425" w:rsidRDefault="00116D53" w:rsidP="00116D53">
            <w:pPr>
              <w:pStyle w:val="TAL"/>
              <w:rPr>
                <w:rFonts w:eastAsia="Batang"/>
                <w:lang w:eastAsia="ja-JP"/>
              </w:rPr>
            </w:pPr>
          </w:p>
        </w:tc>
        <w:tc>
          <w:tcPr>
            <w:tcW w:w="992" w:type="dxa"/>
          </w:tcPr>
          <w:p w14:paraId="396AD389" w14:textId="77777777" w:rsidR="00116D53" w:rsidRPr="00FD0425" w:rsidRDefault="00116D53" w:rsidP="00116D53">
            <w:pPr>
              <w:pStyle w:val="TAL"/>
              <w:rPr>
                <w:bCs/>
                <w:i/>
                <w:szCs w:val="18"/>
                <w:lang w:eastAsia="ja-JP"/>
              </w:rPr>
            </w:pPr>
            <w:r w:rsidRPr="00FD0425">
              <w:rPr>
                <w:bCs/>
                <w:i/>
                <w:szCs w:val="18"/>
                <w:lang w:eastAsia="ja-JP"/>
              </w:rPr>
              <w:t>1 .. &lt;maxnoofDRBs&gt;</w:t>
            </w:r>
          </w:p>
        </w:tc>
        <w:tc>
          <w:tcPr>
            <w:tcW w:w="1559" w:type="dxa"/>
          </w:tcPr>
          <w:p w14:paraId="5241F607" w14:textId="77777777" w:rsidR="00116D53" w:rsidRPr="00FD0425" w:rsidRDefault="00116D53" w:rsidP="00116D53">
            <w:pPr>
              <w:pStyle w:val="TAL"/>
              <w:rPr>
                <w:lang w:eastAsia="ja-JP"/>
              </w:rPr>
            </w:pPr>
          </w:p>
        </w:tc>
        <w:tc>
          <w:tcPr>
            <w:tcW w:w="1843" w:type="dxa"/>
          </w:tcPr>
          <w:p w14:paraId="47883A6B" w14:textId="77777777" w:rsidR="00116D53" w:rsidRPr="00FD0425" w:rsidRDefault="00116D53" w:rsidP="00116D53">
            <w:pPr>
              <w:pStyle w:val="TAL"/>
            </w:pPr>
          </w:p>
        </w:tc>
        <w:tc>
          <w:tcPr>
            <w:tcW w:w="1134" w:type="dxa"/>
          </w:tcPr>
          <w:p w14:paraId="5035E679" w14:textId="77777777" w:rsidR="00116D53" w:rsidRPr="00FD0425" w:rsidRDefault="00116D53" w:rsidP="00116D53">
            <w:pPr>
              <w:pStyle w:val="TAC"/>
            </w:pPr>
            <w:r w:rsidRPr="00FD0425">
              <w:rPr>
                <w:lang w:eastAsia="ja-JP"/>
              </w:rPr>
              <w:t>–</w:t>
            </w:r>
          </w:p>
        </w:tc>
        <w:tc>
          <w:tcPr>
            <w:tcW w:w="1134" w:type="dxa"/>
          </w:tcPr>
          <w:p w14:paraId="3ED7945D" w14:textId="77777777" w:rsidR="00116D53" w:rsidRPr="00FD0425" w:rsidRDefault="00116D53" w:rsidP="00116D53">
            <w:pPr>
              <w:pStyle w:val="TAC"/>
            </w:pPr>
          </w:p>
        </w:tc>
      </w:tr>
      <w:tr w:rsidR="00116D53" w:rsidRPr="00FD0425" w14:paraId="3E2ADCC7" w14:textId="77777777" w:rsidTr="00BE6FC6">
        <w:tblPrEx>
          <w:tblCellMar>
            <w:top w:w="0" w:type="dxa"/>
            <w:bottom w:w="0" w:type="dxa"/>
          </w:tblCellMar>
        </w:tblPrEx>
        <w:tc>
          <w:tcPr>
            <w:tcW w:w="2127" w:type="dxa"/>
          </w:tcPr>
          <w:p w14:paraId="55C7ACA1" w14:textId="77777777" w:rsidR="00116D53" w:rsidRPr="00FD0425" w:rsidRDefault="00116D53" w:rsidP="00116D53">
            <w:pPr>
              <w:pStyle w:val="TAL"/>
              <w:ind w:left="227"/>
              <w:rPr>
                <w:lang w:eastAsia="ja-JP"/>
              </w:rPr>
            </w:pPr>
            <w:r w:rsidRPr="00FD0425">
              <w:rPr>
                <w:lang w:eastAsia="ja-JP"/>
              </w:rPr>
              <w:t>&gt;&gt;DRB ID</w:t>
            </w:r>
          </w:p>
        </w:tc>
        <w:tc>
          <w:tcPr>
            <w:tcW w:w="1134" w:type="dxa"/>
          </w:tcPr>
          <w:p w14:paraId="68367953" w14:textId="77777777" w:rsidR="00116D53" w:rsidRPr="00FD0425" w:rsidRDefault="00116D53" w:rsidP="00116D53">
            <w:pPr>
              <w:pStyle w:val="TAL"/>
              <w:rPr>
                <w:rFonts w:eastAsia="Batang"/>
                <w:lang w:eastAsia="ja-JP"/>
              </w:rPr>
            </w:pPr>
            <w:r w:rsidRPr="00FD0425">
              <w:rPr>
                <w:rFonts w:eastAsia="Batang"/>
                <w:lang w:eastAsia="ja-JP"/>
              </w:rPr>
              <w:t>M</w:t>
            </w:r>
          </w:p>
        </w:tc>
        <w:tc>
          <w:tcPr>
            <w:tcW w:w="992" w:type="dxa"/>
          </w:tcPr>
          <w:p w14:paraId="0CD94105" w14:textId="77777777" w:rsidR="00116D53" w:rsidRPr="00FD0425" w:rsidRDefault="00116D53" w:rsidP="00116D53">
            <w:pPr>
              <w:pStyle w:val="TAL"/>
              <w:rPr>
                <w:bCs/>
                <w:i/>
                <w:szCs w:val="18"/>
                <w:lang w:eastAsia="ja-JP"/>
              </w:rPr>
            </w:pPr>
          </w:p>
        </w:tc>
        <w:tc>
          <w:tcPr>
            <w:tcW w:w="1559" w:type="dxa"/>
          </w:tcPr>
          <w:p w14:paraId="05A00475" w14:textId="77777777" w:rsidR="00116D53" w:rsidRPr="00FD0425" w:rsidRDefault="00116D53" w:rsidP="00116D53">
            <w:pPr>
              <w:pStyle w:val="TAL"/>
              <w:rPr>
                <w:lang w:eastAsia="ja-JP"/>
              </w:rPr>
            </w:pPr>
            <w:r w:rsidRPr="00FD0425">
              <w:rPr>
                <w:lang w:eastAsia="ja-JP"/>
              </w:rPr>
              <w:t>9.2.3.33</w:t>
            </w:r>
          </w:p>
        </w:tc>
        <w:tc>
          <w:tcPr>
            <w:tcW w:w="1843" w:type="dxa"/>
          </w:tcPr>
          <w:p w14:paraId="66D7B359" w14:textId="77777777" w:rsidR="00116D53" w:rsidRPr="00FD0425" w:rsidRDefault="00116D53" w:rsidP="00116D53">
            <w:pPr>
              <w:pStyle w:val="TAL"/>
            </w:pPr>
          </w:p>
        </w:tc>
        <w:tc>
          <w:tcPr>
            <w:tcW w:w="1134" w:type="dxa"/>
          </w:tcPr>
          <w:p w14:paraId="7C085C08" w14:textId="77777777" w:rsidR="00116D53" w:rsidRPr="00FD0425" w:rsidRDefault="00116D53" w:rsidP="00116D53">
            <w:pPr>
              <w:pStyle w:val="TAC"/>
            </w:pPr>
            <w:r w:rsidRPr="00FD0425">
              <w:rPr>
                <w:lang w:eastAsia="ja-JP"/>
              </w:rPr>
              <w:t>–</w:t>
            </w:r>
          </w:p>
        </w:tc>
        <w:tc>
          <w:tcPr>
            <w:tcW w:w="1134" w:type="dxa"/>
          </w:tcPr>
          <w:p w14:paraId="67BFA507" w14:textId="77777777" w:rsidR="00116D53" w:rsidRPr="00FD0425" w:rsidRDefault="00116D53" w:rsidP="00116D53">
            <w:pPr>
              <w:pStyle w:val="TAC"/>
            </w:pPr>
          </w:p>
        </w:tc>
      </w:tr>
      <w:tr w:rsidR="00116D53" w:rsidRPr="00FD0425" w14:paraId="45E98A80" w14:textId="77777777" w:rsidTr="00BE6FC6">
        <w:tblPrEx>
          <w:tblCellMar>
            <w:top w:w="0" w:type="dxa"/>
            <w:bottom w:w="0" w:type="dxa"/>
          </w:tblCellMar>
        </w:tblPrEx>
        <w:tc>
          <w:tcPr>
            <w:tcW w:w="2127" w:type="dxa"/>
          </w:tcPr>
          <w:p w14:paraId="0D6492F7" w14:textId="77777777" w:rsidR="00116D53" w:rsidRPr="00FD0425" w:rsidRDefault="00116D53" w:rsidP="00116D53">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6666CAF2" w14:textId="77777777" w:rsidR="00116D53" w:rsidRPr="00FD0425" w:rsidRDefault="00116D53" w:rsidP="00116D53">
            <w:pPr>
              <w:pStyle w:val="TAL"/>
              <w:rPr>
                <w:rFonts w:eastAsia="Batang"/>
                <w:lang w:eastAsia="ja-JP"/>
              </w:rPr>
            </w:pPr>
            <w:r w:rsidRPr="00FD0425">
              <w:rPr>
                <w:rFonts w:eastAsia="Batang"/>
                <w:lang w:eastAsia="ja-JP"/>
              </w:rPr>
              <w:t>O</w:t>
            </w:r>
          </w:p>
        </w:tc>
        <w:tc>
          <w:tcPr>
            <w:tcW w:w="992" w:type="dxa"/>
          </w:tcPr>
          <w:p w14:paraId="10848F1E" w14:textId="77777777" w:rsidR="00116D53" w:rsidRPr="00FD0425" w:rsidRDefault="00116D53" w:rsidP="00116D53">
            <w:pPr>
              <w:pStyle w:val="TAL"/>
              <w:rPr>
                <w:bCs/>
                <w:i/>
                <w:szCs w:val="18"/>
                <w:lang w:eastAsia="ja-JP"/>
              </w:rPr>
            </w:pPr>
          </w:p>
        </w:tc>
        <w:tc>
          <w:tcPr>
            <w:tcW w:w="1559" w:type="dxa"/>
          </w:tcPr>
          <w:p w14:paraId="48732646" w14:textId="77777777" w:rsidR="00116D53" w:rsidRPr="00FD0425" w:rsidRDefault="00116D53" w:rsidP="00116D5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04902400" w14:textId="77777777" w:rsidR="00116D53" w:rsidRPr="00FD0425" w:rsidRDefault="00116D53" w:rsidP="00116D53">
            <w:pPr>
              <w:pStyle w:val="TAL"/>
            </w:pPr>
            <w:r w:rsidRPr="00FD0425">
              <w:rPr>
                <w:lang w:eastAsia="ja-JP"/>
              </w:rPr>
              <w:t>S-NG-RAN node endpoint(s) of a DRB’s Xn transport bearer at its PDCP resource. For delivery of UL PDUs.</w:t>
            </w:r>
          </w:p>
        </w:tc>
        <w:tc>
          <w:tcPr>
            <w:tcW w:w="1134" w:type="dxa"/>
          </w:tcPr>
          <w:p w14:paraId="28C1BBF0" w14:textId="77777777" w:rsidR="00116D53" w:rsidRPr="00FD0425" w:rsidRDefault="00116D53" w:rsidP="00116D53">
            <w:pPr>
              <w:pStyle w:val="TAC"/>
              <w:rPr>
                <w:lang w:eastAsia="ja-JP"/>
              </w:rPr>
            </w:pPr>
            <w:r w:rsidRPr="00FD0425">
              <w:rPr>
                <w:lang w:eastAsia="ja-JP"/>
              </w:rPr>
              <w:t>–</w:t>
            </w:r>
          </w:p>
        </w:tc>
        <w:tc>
          <w:tcPr>
            <w:tcW w:w="1134" w:type="dxa"/>
          </w:tcPr>
          <w:p w14:paraId="2B53B8E9" w14:textId="77777777" w:rsidR="00116D53" w:rsidRPr="00FD0425" w:rsidRDefault="00116D53" w:rsidP="00116D53">
            <w:pPr>
              <w:pStyle w:val="TAC"/>
              <w:rPr>
                <w:lang w:eastAsia="ja-JP"/>
              </w:rPr>
            </w:pPr>
          </w:p>
        </w:tc>
      </w:tr>
      <w:tr w:rsidR="00116D53" w:rsidRPr="00FD0425" w14:paraId="1A5DAB20" w14:textId="77777777" w:rsidTr="00BE6FC6">
        <w:tblPrEx>
          <w:tblCellMar>
            <w:top w:w="0" w:type="dxa"/>
            <w:bottom w:w="0" w:type="dxa"/>
          </w:tblCellMar>
        </w:tblPrEx>
        <w:tc>
          <w:tcPr>
            <w:tcW w:w="2127" w:type="dxa"/>
          </w:tcPr>
          <w:p w14:paraId="2B7331C2" w14:textId="77777777" w:rsidR="00116D53" w:rsidRPr="00FD0425" w:rsidRDefault="00116D53" w:rsidP="00116D53">
            <w:pPr>
              <w:pStyle w:val="TAL"/>
              <w:ind w:left="227"/>
              <w:rPr>
                <w:lang w:eastAsia="ja-JP"/>
              </w:rPr>
            </w:pPr>
            <w:r w:rsidRPr="00FD0425">
              <w:rPr>
                <w:rFonts w:eastAsia="Batang"/>
                <w:lang w:eastAsia="ja-JP"/>
              </w:rPr>
              <w:t>&gt;&gt;DRB QoS</w:t>
            </w:r>
          </w:p>
        </w:tc>
        <w:tc>
          <w:tcPr>
            <w:tcW w:w="1134" w:type="dxa"/>
          </w:tcPr>
          <w:p w14:paraId="7D48B078" w14:textId="77777777" w:rsidR="00116D53" w:rsidRPr="00FD0425" w:rsidRDefault="00116D53" w:rsidP="00116D53">
            <w:pPr>
              <w:pStyle w:val="TAL"/>
              <w:rPr>
                <w:rFonts w:eastAsia="Batang"/>
                <w:lang w:eastAsia="ja-JP"/>
              </w:rPr>
            </w:pPr>
            <w:r w:rsidRPr="00FD0425">
              <w:rPr>
                <w:rFonts w:eastAsia="Batang"/>
                <w:lang w:eastAsia="ja-JP"/>
              </w:rPr>
              <w:t>O</w:t>
            </w:r>
          </w:p>
        </w:tc>
        <w:tc>
          <w:tcPr>
            <w:tcW w:w="992" w:type="dxa"/>
          </w:tcPr>
          <w:p w14:paraId="68A6F95B" w14:textId="77777777" w:rsidR="00116D53" w:rsidRPr="00FD0425" w:rsidRDefault="00116D53" w:rsidP="00116D53">
            <w:pPr>
              <w:pStyle w:val="TAL"/>
              <w:rPr>
                <w:bCs/>
                <w:i/>
                <w:szCs w:val="18"/>
                <w:lang w:eastAsia="ja-JP"/>
              </w:rPr>
            </w:pPr>
          </w:p>
        </w:tc>
        <w:tc>
          <w:tcPr>
            <w:tcW w:w="1559" w:type="dxa"/>
          </w:tcPr>
          <w:p w14:paraId="68B90B5F" w14:textId="77777777" w:rsidR="00116D53" w:rsidRPr="00FD0425" w:rsidRDefault="00116D53" w:rsidP="00116D53">
            <w:pPr>
              <w:pStyle w:val="TAL"/>
              <w:rPr>
                <w:lang w:eastAsia="ja-JP"/>
              </w:rPr>
            </w:pPr>
            <w:r w:rsidRPr="00FD0425">
              <w:t>QoS Flow</w:t>
            </w:r>
            <w:r w:rsidRPr="00FD0425">
              <w:rPr>
                <w:rFonts w:eastAsia="Batang"/>
              </w:rPr>
              <w:t xml:space="preserve"> Level QoS Parameters</w:t>
            </w:r>
          </w:p>
          <w:p w14:paraId="1DF62A42" w14:textId="77777777" w:rsidR="00116D53" w:rsidRPr="00FD0425" w:rsidRDefault="00116D53" w:rsidP="00116D53">
            <w:pPr>
              <w:pStyle w:val="TAL"/>
              <w:rPr>
                <w:lang w:eastAsia="ja-JP"/>
              </w:rPr>
            </w:pPr>
            <w:r w:rsidRPr="00FD0425">
              <w:rPr>
                <w:lang w:eastAsia="ja-JP"/>
              </w:rPr>
              <w:t>9.2.3.5</w:t>
            </w:r>
          </w:p>
        </w:tc>
        <w:tc>
          <w:tcPr>
            <w:tcW w:w="1843" w:type="dxa"/>
          </w:tcPr>
          <w:p w14:paraId="07BFEB4A" w14:textId="77777777" w:rsidR="00116D53" w:rsidRPr="00FD0425" w:rsidRDefault="00116D53" w:rsidP="00116D53">
            <w:pPr>
              <w:pStyle w:val="TAL"/>
              <w:rPr>
                <w:lang w:eastAsia="ja-JP"/>
              </w:rPr>
            </w:pPr>
          </w:p>
        </w:tc>
        <w:tc>
          <w:tcPr>
            <w:tcW w:w="1134" w:type="dxa"/>
          </w:tcPr>
          <w:p w14:paraId="68B22A08" w14:textId="77777777" w:rsidR="00116D53" w:rsidRPr="00FD0425" w:rsidRDefault="00116D53" w:rsidP="00116D53">
            <w:pPr>
              <w:pStyle w:val="TAC"/>
              <w:rPr>
                <w:lang w:eastAsia="ja-JP"/>
              </w:rPr>
            </w:pPr>
            <w:r w:rsidRPr="00FD0425">
              <w:rPr>
                <w:lang w:eastAsia="ja-JP"/>
              </w:rPr>
              <w:t>–</w:t>
            </w:r>
          </w:p>
        </w:tc>
        <w:tc>
          <w:tcPr>
            <w:tcW w:w="1134" w:type="dxa"/>
          </w:tcPr>
          <w:p w14:paraId="16035EEF" w14:textId="77777777" w:rsidR="00116D53" w:rsidRPr="00FD0425" w:rsidRDefault="00116D53" w:rsidP="00116D53">
            <w:pPr>
              <w:pStyle w:val="TAC"/>
              <w:rPr>
                <w:lang w:eastAsia="ja-JP"/>
              </w:rPr>
            </w:pPr>
          </w:p>
        </w:tc>
      </w:tr>
      <w:tr w:rsidR="00116D53" w:rsidRPr="00FD0425" w14:paraId="250A6DDE" w14:textId="77777777" w:rsidTr="00BE6FC6">
        <w:tblPrEx>
          <w:tblCellMar>
            <w:top w:w="0" w:type="dxa"/>
            <w:bottom w:w="0" w:type="dxa"/>
          </w:tblCellMar>
        </w:tblPrEx>
        <w:tc>
          <w:tcPr>
            <w:tcW w:w="2127" w:type="dxa"/>
          </w:tcPr>
          <w:p w14:paraId="167ABC3A" w14:textId="77777777" w:rsidR="00116D53" w:rsidRPr="00FD0425" w:rsidRDefault="00116D53" w:rsidP="00116D53">
            <w:pPr>
              <w:pStyle w:val="TAL"/>
              <w:ind w:left="227"/>
              <w:rPr>
                <w:b/>
                <w:lang w:eastAsia="ja-JP"/>
              </w:rPr>
            </w:pPr>
            <w:r w:rsidRPr="00FD0425">
              <w:rPr>
                <w:rFonts w:eastAsia="Batang"/>
                <w:b/>
                <w:lang w:eastAsia="ja-JP"/>
              </w:rPr>
              <w:t>&gt;&gt;QoS Flows Mapped to DRB List</w:t>
            </w:r>
          </w:p>
        </w:tc>
        <w:tc>
          <w:tcPr>
            <w:tcW w:w="1134" w:type="dxa"/>
          </w:tcPr>
          <w:p w14:paraId="7D93A920" w14:textId="77777777" w:rsidR="00116D53" w:rsidRPr="00FD0425" w:rsidRDefault="00116D53" w:rsidP="00116D53">
            <w:pPr>
              <w:pStyle w:val="TAL"/>
              <w:rPr>
                <w:rFonts w:eastAsia="Batang"/>
                <w:lang w:eastAsia="ja-JP"/>
              </w:rPr>
            </w:pPr>
          </w:p>
        </w:tc>
        <w:tc>
          <w:tcPr>
            <w:tcW w:w="992" w:type="dxa"/>
          </w:tcPr>
          <w:p w14:paraId="24CC2956" w14:textId="77777777" w:rsidR="00116D53" w:rsidRPr="00FD0425" w:rsidRDefault="00116D53" w:rsidP="00116D53">
            <w:pPr>
              <w:pStyle w:val="TAL"/>
              <w:rPr>
                <w:bCs/>
                <w:i/>
                <w:szCs w:val="18"/>
                <w:lang w:eastAsia="ja-JP"/>
              </w:rPr>
            </w:pPr>
            <w:r w:rsidRPr="00FD0425">
              <w:rPr>
                <w:i/>
                <w:lang w:eastAsia="ja-JP"/>
              </w:rPr>
              <w:t>0..1</w:t>
            </w:r>
          </w:p>
        </w:tc>
        <w:tc>
          <w:tcPr>
            <w:tcW w:w="1559" w:type="dxa"/>
          </w:tcPr>
          <w:p w14:paraId="475A93B2" w14:textId="77777777" w:rsidR="00116D53" w:rsidRPr="00FD0425" w:rsidRDefault="00116D53" w:rsidP="00116D53">
            <w:pPr>
              <w:pStyle w:val="TAL"/>
              <w:rPr>
                <w:lang w:eastAsia="ja-JP"/>
              </w:rPr>
            </w:pPr>
          </w:p>
        </w:tc>
        <w:tc>
          <w:tcPr>
            <w:tcW w:w="1843" w:type="dxa"/>
          </w:tcPr>
          <w:p w14:paraId="78E0EA21" w14:textId="77777777" w:rsidR="00116D53" w:rsidRPr="00FD0425" w:rsidRDefault="00116D53" w:rsidP="00116D53">
            <w:pPr>
              <w:pStyle w:val="TAL"/>
              <w:rPr>
                <w:iCs/>
                <w:lang w:eastAsia="ja-JP"/>
              </w:rPr>
            </w:pPr>
            <w:r w:rsidRPr="00FD0425">
              <w:rPr>
                <w:iCs/>
                <w:lang w:eastAsia="ja-JP"/>
              </w:rPr>
              <w:t>Overwriting the existing QoS Flow List</w:t>
            </w:r>
          </w:p>
        </w:tc>
        <w:tc>
          <w:tcPr>
            <w:tcW w:w="1134" w:type="dxa"/>
          </w:tcPr>
          <w:p w14:paraId="6782E55A" w14:textId="77777777" w:rsidR="00116D53" w:rsidRPr="00FD0425" w:rsidRDefault="00116D53" w:rsidP="00116D53">
            <w:pPr>
              <w:pStyle w:val="TAC"/>
              <w:rPr>
                <w:iCs/>
                <w:lang w:eastAsia="ja-JP"/>
              </w:rPr>
            </w:pPr>
            <w:r w:rsidRPr="00FD0425">
              <w:rPr>
                <w:lang w:eastAsia="ja-JP"/>
              </w:rPr>
              <w:t>–</w:t>
            </w:r>
          </w:p>
        </w:tc>
        <w:tc>
          <w:tcPr>
            <w:tcW w:w="1134" w:type="dxa"/>
          </w:tcPr>
          <w:p w14:paraId="23A5A728" w14:textId="77777777" w:rsidR="00116D53" w:rsidRPr="00FD0425" w:rsidRDefault="00116D53" w:rsidP="00116D53">
            <w:pPr>
              <w:pStyle w:val="TAC"/>
              <w:rPr>
                <w:iCs/>
                <w:lang w:eastAsia="ja-JP"/>
              </w:rPr>
            </w:pPr>
          </w:p>
        </w:tc>
      </w:tr>
      <w:tr w:rsidR="00116D53" w:rsidRPr="00FD0425" w14:paraId="7C01C28F" w14:textId="77777777" w:rsidTr="00BE6FC6">
        <w:tblPrEx>
          <w:tblCellMar>
            <w:top w:w="0" w:type="dxa"/>
            <w:bottom w:w="0" w:type="dxa"/>
          </w:tblCellMar>
        </w:tblPrEx>
        <w:tc>
          <w:tcPr>
            <w:tcW w:w="2127" w:type="dxa"/>
          </w:tcPr>
          <w:p w14:paraId="1C25AA4D" w14:textId="77777777" w:rsidR="00116D53" w:rsidRPr="00FD0425" w:rsidRDefault="00116D53" w:rsidP="00116D53">
            <w:pPr>
              <w:pStyle w:val="TAL"/>
              <w:ind w:left="340"/>
              <w:rPr>
                <w:rFonts w:eastAsia="Batang"/>
                <w:b/>
                <w:lang w:eastAsia="ja-JP"/>
              </w:rPr>
            </w:pPr>
            <w:r w:rsidRPr="00FD0425">
              <w:rPr>
                <w:rFonts w:eastAsia="Batang"/>
                <w:b/>
                <w:lang w:eastAsia="ja-JP"/>
              </w:rPr>
              <w:t>&gt;&gt;&gt;QoS Flows Mapped to DRB Item</w:t>
            </w:r>
          </w:p>
        </w:tc>
        <w:tc>
          <w:tcPr>
            <w:tcW w:w="1134" w:type="dxa"/>
          </w:tcPr>
          <w:p w14:paraId="6C031ED7" w14:textId="77777777" w:rsidR="00116D53" w:rsidRPr="00FD0425" w:rsidRDefault="00116D53" w:rsidP="00116D53">
            <w:pPr>
              <w:pStyle w:val="TAL"/>
              <w:rPr>
                <w:rFonts w:eastAsia="Batang"/>
                <w:lang w:eastAsia="ja-JP"/>
              </w:rPr>
            </w:pPr>
          </w:p>
        </w:tc>
        <w:tc>
          <w:tcPr>
            <w:tcW w:w="992" w:type="dxa"/>
          </w:tcPr>
          <w:p w14:paraId="4EC31A43" w14:textId="77777777" w:rsidR="00116D53" w:rsidRPr="00FD0425" w:rsidRDefault="00116D53" w:rsidP="00116D53">
            <w:pPr>
              <w:pStyle w:val="TAL"/>
              <w:rPr>
                <w:lang w:eastAsia="ja-JP"/>
              </w:rPr>
            </w:pPr>
            <w:r w:rsidRPr="00FD0425">
              <w:rPr>
                <w:bCs/>
                <w:i/>
                <w:szCs w:val="18"/>
                <w:lang w:eastAsia="ja-JP"/>
              </w:rPr>
              <w:t>1 .. &lt;maxnoofQoSFlows&gt;</w:t>
            </w:r>
          </w:p>
        </w:tc>
        <w:tc>
          <w:tcPr>
            <w:tcW w:w="1559" w:type="dxa"/>
          </w:tcPr>
          <w:p w14:paraId="2DD3556E" w14:textId="77777777" w:rsidR="00116D53" w:rsidRPr="00FD0425" w:rsidRDefault="00116D53" w:rsidP="00116D53">
            <w:pPr>
              <w:pStyle w:val="TAL"/>
              <w:rPr>
                <w:lang w:eastAsia="ja-JP"/>
              </w:rPr>
            </w:pPr>
          </w:p>
        </w:tc>
        <w:tc>
          <w:tcPr>
            <w:tcW w:w="1843" w:type="dxa"/>
          </w:tcPr>
          <w:p w14:paraId="1F8135AE" w14:textId="77777777" w:rsidR="00116D53" w:rsidRPr="00FD0425" w:rsidRDefault="00116D53" w:rsidP="00116D53">
            <w:pPr>
              <w:pStyle w:val="TAL"/>
              <w:rPr>
                <w:iCs/>
                <w:lang w:eastAsia="ja-JP"/>
              </w:rPr>
            </w:pPr>
          </w:p>
        </w:tc>
        <w:tc>
          <w:tcPr>
            <w:tcW w:w="1134" w:type="dxa"/>
          </w:tcPr>
          <w:p w14:paraId="3AF50A16" w14:textId="77777777" w:rsidR="00116D53" w:rsidRPr="00FD0425" w:rsidRDefault="00116D53" w:rsidP="00116D53">
            <w:pPr>
              <w:pStyle w:val="TAC"/>
              <w:rPr>
                <w:iCs/>
                <w:lang w:eastAsia="ja-JP"/>
              </w:rPr>
            </w:pPr>
            <w:r w:rsidRPr="00FD0425">
              <w:rPr>
                <w:lang w:eastAsia="ja-JP"/>
              </w:rPr>
              <w:t>–</w:t>
            </w:r>
          </w:p>
        </w:tc>
        <w:tc>
          <w:tcPr>
            <w:tcW w:w="1134" w:type="dxa"/>
          </w:tcPr>
          <w:p w14:paraId="6590B878" w14:textId="77777777" w:rsidR="00116D53" w:rsidRPr="00FD0425" w:rsidRDefault="00116D53" w:rsidP="00116D53">
            <w:pPr>
              <w:pStyle w:val="TAC"/>
              <w:rPr>
                <w:iCs/>
                <w:lang w:eastAsia="ja-JP"/>
              </w:rPr>
            </w:pPr>
          </w:p>
        </w:tc>
      </w:tr>
      <w:tr w:rsidR="00116D53" w:rsidRPr="00FD0425" w14:paraId="759C50F5" w14:textId="77777777" w:rsidTr="00BE6FC6">
        <w:tblPrEx>
          <w:tblCellMar>
            <w:top w:w="0" w:type="dxa"/>
            <w:bottom w:w="0" w:type="dxa"/>
          </w:tblCellMar>
        </w:tblPrEx>
        <w:tc>
          <w:tcPr>
            <w:tcW w:w="2127" w:type="dxa"/>
          </w:tcPr>
          <w:p w14:paraId="6A91E886" w14:textId="77777777" w:rsidR="00116D53" w:rsidRPr="00FD0425" w:rsidRDefault="00116D53" w:rsidP="00116D5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7A925131" w14:textId="77777777" w:rsidR="00116D53" w:rsidRPr="00FD0425" w:rsidRDefault="00116D53" w:rsidP="00116D53">
            <w:pPr>
              <w:pStyle w:val="TAL"/>
              <w:rPr>
                <w:rFonts w:eastAsia="Batang"/>
                <w:lang w:eastAsia="ja-JP"/>
              </w:rPr>
            </w:pPr>
            <w:r w:rsidRPr="00FD0425">
              <w:rPr>
                <w:rFonts w:eastAsia="Batang"/>
                <w:lang w:eastAsia="ja-JP"/>
              </w:rPr>
              <w:t>M</w:t>
            </w:r>
          </w:p>
        </w:tc>
        <w:tc>
          <w:tcPr>
            <w:tcW w:w="992" w:type="dxa"/>
          </w:tcPr>
          <w:p w14:paraId="5A41AFF2" w14:textId="77777777" w:rsidR="00116D53" w:rsidRPr="00FD0425" w:rsidRDefault="00116D53" w:rsidP="00116D53">
            <w:pPr>
              <w:pStyle w:val="TAL"/>
              <w:rPr>
                <w:bCs/>
                <w:i/>
                <w:szCs w:val="18"/>
                <w:lang w:eastAsia="ja-JP"/>
              </w:rPr>
            </w:pPr>
          </w:p>
        </w:tc>
        <w:tc>
          <w:tcPr>
            <w:tcW w:w="1559" w:type="dxa"/>
          </w:tcPr>
          <w:p w14:paraId="2507CD87" w14:textId="77777777" w:rsidR="00116D53" w:rsidRPr="00FD0425" w:rsidRDefault="00116D53" w:rsidP="00116D53">
            <w:pPr>
              <w:pStyle w:val="TAL"/>
              <w:rPr>
                <w:lang w:eastAsia="ja-JP"/>
              </w:rPr>
            </w:pPr>
            <w:r w:rsidRPr="00FD0425">
              <w:rPr>
                <w:lang w:eastAsia="ja-JP"/>
              </w:rPr>
              <w:t>9.2.3.10</w:t>
            </w:r>
          </w:p>
        </w:tc>
        <w:tc>
          <w:tcPr>
            <w:tcW w:w="1843" w:type="dxa"/>
          </w:tcPr>
          <w:p w14:paraId="37647C20" w14:textId="77777777" w:rsidR="00116D53" w:rsidRPr="00FD0425" w:rsidRDefault="00116D53" w:rsidP="00116D53">
            <w:pPr>
              <w:pStyle w:val="TAL"/>
              <w:rPr>
                <w:iCs/>
                <w:lang w:eastAsia="ja-JP"/>
              </w:rPr>
            </w:pPr>
          </w:p>
        </w:tc>
        <w:tc>
          <w:tcPr>
            <w:tcW w:w="1134" w:type="dxa"/>
          </w:tcPr>
          <w:p w14:paraId="24FAA76D" w14:textId="77777777" w:rsidR="00116D53" w:rsidRPr="00FD0425" w:rsidRDefault="00116D53" w:rsidP="00116D53">
            <w:pPr>
              <w:pStyle w:val="TAC"/>
              <w:rPr>
                <w:iCs/>
                <w:lang w:eastAsia="ja-JP"/>
              </w:rPr>
            </w:pPr>
            <w:r w:rsidRPr="00FD0425">
              <w:rPr>
                <w:lang w:eastAsia="ja-JP"/>
              </w:rPr>
              <w:t>–</w:t>
            </w:r>
          </w:p>
        </w:tc>
        <w:tc>
          <w:tcPr>
            <w:tcW w:w="1134" w:type="dxa"/>
          </w:tcPr>
          <w:p w14:paraId="3EF5C53B" w14:textId="77777777" w:rsidR="00116D53" w:rsidRPr="00FD0425" w:rsidRDefault="00116D53" w:rsidP="00116D53">
            <w:pPr>
              <w:pStyle w:val="TAC"/>
              <w:rPr>
                <w:iCs/>
                <w:lang w:eastAsia="ja-JP"/>
              </w:rPr>
            </w:pPr>
          </w:p>
        </w:tc>
      </w:tr>
      <w:tr w:rsidR="00116D53" w:rsidRPr="00FD0425" w14:paraId="10AE27E3" w14:textId="77777777" w:rsidTr="00BE6FC6">
        <w:tblPrEx>
          <w:tblCellMar>
            <w:top w:w="0" w:type="dxa"/>
            <w:bottom w:w="0" w:type="dxa"/>
          </w:tblCellMar>
        </w:tblPrEx>
        <w:tc>
          <w:tcPr>
            <w:tcW w:w="2127" w:type="dxa"/>
          </w:tcPr>
          <w:p w14:paraId="08DAAFC2" w14:textId="77777777" w:rsidR="00116D53" w:rsidRPr="00FD0425" w:rsidRDefault="00116D53" w:rsidP="00116D5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895568E" w14:textId="77777777" w:rsidR="00116D53" w:rsidRPr="00FD0425" w:rsidRDefault="00116D53" w:rsidP="00116D53">
            <w:pPr>
              <w:pStyle w:val="TAL"/>
              <w:rPr>
                <w:rFonts w:eastAsia="Batang"/>
                <w:lang w:eastAsia="ja-JP"/>
              </w:rPr>
            </w:pPr>
            <w:r w:rsidRPr="00FD0425">
              <w:rPr>
                <w:rFonts w:eastAsia="Batang"/>
                <w:lang w:eastAsia="ja-JP"/>
              </w:rPr>
              <w:t>O</w:t>
            </w:r>
          </w:p>
        </w:tc>
        <w:tc>
          <w:tcPr>
            <w:tcW w:w="992" w:type="dxa"/>
          </w:tcPr>
          <w:p w14:paraId="24265E74" w14:textId="77777777" w:rsidR="00116D53" w:rsidRPr="00FD0425" w:rsidRDefault="00116D53" w:rsidP="00116D53">
            <w:pPr>
              <w:pStyle w:val="TAL"/>
              <w:rPr>
                <w:bCs/>
                <w:i/>
                <w:szCs w:val="18"/>
                <w:lang w:eastAsia="ja-JP"/>
              </w:rPr>
            </w:pPr>
          </w:p>
        </w:tc>
        <w:tc>
          <w:tcPr>
            <w:tcW w:w="1559" w:type="dxa"/>
          </w:tcPr>
          <w:p w14:paraId="6F024BF3" w14:textId="77777777" w:rsidR="00116D53" w:rsidRPr="00FD0425" w:rsidRDefault="00116D53" w:rsidP="00116D53">
            <w:pPr>
              <w:pStyle w:val="TAL"/>
            </w:pPr>
            <w:r w:rsidRPr="00FD0425">
              <w:t>GBR QoS Flow Information</w:t>
            </w:r>
          </w:p>
          <w:p w14:paraId="462891E1" w14:textId="77777777" w:rsidR="00116D53" w:rsidRPr="00FD0425" w:rsidRDefault="00116D53" w:rsidP="00116D53">
            <w:pPr>
              <w:pStyle w:val="TAL"/>
            </w:pPr>
            <w:r w:rsidRPr="00FD0425">
              <w:t>9.2.3.6</w:t>
            </w:r>
          </w:p>
        </w:tc>
        <w:tc>
          <w:tcPr>
            <w:tcW w:w="1843" w:type="dxa"/>
          </w:tcPr>
          <w:p w14:paraId="1D712E18" w14:textId="77777777" w:rsidR="00116D53" w:rsidRPr="00FD0425" w:rsidRDefault="00116D53" w:rsidP="00116D53">
            <w:pPr>
              <w:pStyle w:val="TAL"/>
              <w:rPr>
                <w:iCs/>
                <w:lang w:eastAsia="ja-JP"/>
              </w:rPr>
            </w:pPr>
            <w:r w:rsidRPr="00FD0425">
              <w:rPr>
                <w:iCs/>
                <w:lang w:eastAsia="ja-JP"/>
              </w:rPr>
              <w:t xml:space="preserve">This IE contains GBR QoS Flow Information necessary for the MCG part. </w:t>
            </w:r>
          </w:p>
        </w:tc>
        <w:tc>
          <w:tcPr>
            <w:tcW w:w="1134" w:type="dxa"/>
          </w:tcPr>
          <w:p w14:paraId="1A0221E4" w14:textId="77777777" w:rsidR="00116D53" w:rsidRPr="00FD0425" w:rsidRDefault="00116D53" w:rsidP="00116D53">
            <w:pPr>
              <w:pStyle w:val="TAC"/>
              <w:rPr>
                <w:iCs/>
                <w:lang w:eastAsia="ja-JP"/>
              </w:rPr>
            </w:pPr>
            <w:r w:rsidRPr="00FD0425">
              <w:rPr>
                <w:lang w:eastAsia="ja-JP"/>
              </w:rPr>
              <w:t>–</w:t>
            </w:r>
          </w:p>
        </w:tc>
        <w:tc>
          <w:tcPr>
            <w:tcW w:w="1134" w:type="dxa"/>
          </w:tcPr>
          <w:p w14:paraId="5EDAF321" w14:textId="77777777" w:rsidR="00116D53" w:rsidRPr="00FD0425" w:rsidRDefault="00116D53" w:rsidP="00116D53">
            <w:pPr>
              <w:pStyle w:val="TAC"/>
              <w:rPr>
                <w:iCs/>
                <w:lang w:eastAsia="ja-JP"/>
              </w:rPr>
            </w:pPr>
          </w:p>
        </w:tc>
      </w:tr>
      <w:tr w:rsidR="00116D53" w:rsidRPr="00FD0425" w14:paraId="4113B8F1"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043CDC5A" w14:textId="77777777" w:rsidR="00116D53" w:rsidRPr="00FD0425" w:rsidRDefault="00116D53" w:rsidP="00116D53">
            <w:pPr>
              <w:pStyle w:val="TAL"/>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2DDE149B" w14:textId="77777777" w:rsidR="00116D53" w:rsidRPr="00FD0425" w:rsidRDefault="00116D53" w:rsidP="00116D5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BC942B8" w14:textId="77777777" w:rsidR="00116D53" w:rsidRPr="00FD0425" w:rsidRDefault="00116D53" w:rsidP="00116D5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3116077" w14:textId="77777777" w:rsidR="00116D53" w:rsidRPr="00FD0425" w:rsidRDefault="00116D53" w:rsidP="00116D53">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3CAE83FB" w14:textId="77777777" w:rsidR="00116D53" w:rsidRPr="00FD0425" w:rsidRDefault="00116D53" w:rsidP="00116D5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0A0A5B" w14:textId="77777777" w:rsidR="00116D53" w:rsidRPr="00FD0425" w:rsidRDefault="00116D53" w:rsidP="00116D5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3BF431" w14:textId="77777777" w:rsidR="00116D53" w:rsidRPr="00FD0425" w:rsidRDefault="00116D53" w:rsidP="00116D53">
            <w:pPr>
              <w:pStyle w:val="TAC"/>
              <w:rPr>
                <w:iCs/>
                <w:lang w:eastAsia="ja-JP"/>
              </w:rPr>
            </w:pPr>
          </w:p>
        </w:tc>
      </w:tr>
      <w:tr w:rsidR="00621C39" w:rsidRPr="00FD0425" w14:paraId="02DC1BAD"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2CAAD7C9" w14:textId="77777777" w:rsidR="00621C39" w:rsidRPr="00FD0425" w:rsidRDefault="00621C39" w:rsidP="00621C39">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Borders>
              <w:top w:val="single" w:sz="4" w:space="0" w:color="auto"/>
              <w:left w:val="single" w:sz="4" w:space="0" w:color="auto"/>
              <w:bottom w:val="single" w:sz="4" w:space="0" w:color="auto"/>
              <w:right w:val="single" w:sz="4" w:space="0" w:color="auto"/>
            </w:tcBorders>
          </w:tcPr>
          <w:p w14:paraId="3124F284" w14:textId="77777777" w:rsidR="00621C39" w:rsidRPr="00FD0425" w:rsidRDefault="00621C39" w:rsidP="00621C39">
            <w:pPr>
              <w:pStyle w:val="TAL"/>
              <w:rPr>
                <w:rFonts w:eastAsia="Batang"/>
                <w:lang w:eastAsia="ja-JP"/>
              </w:rPr>
            </w:pPr>
            <w:r>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788A24" w14:textId="77777777" w:rsidR="00621C39" w:rsidRPr="00FD0425" w:rsidRDefault="00621C39" w:rsidP="00621C39">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8587F44" w14:textId="77777777" w:rsidR="00A0485D" w:rsidRDefault="00A0485D" w:rsidP="00740EFB">
            <w:pPr>
              <w:pStyle w:val="TAL"/>
              <w:rPr>
                <w:rFonts w:eastAsia="SimSun"/>
                <w:lang w:eastAsia="zh-CN"/>
              </w:rPr>
            </w:pPr>
            <w:r w:rsidRPr="00740EFB">
              <w:rPr>
                <w:rFonts w:eastAsia="SimSun"/>
                <w:lang w:eastAsia="zh-CN"/>
              </w:rPr>
              <w:t>Alternative QoS Parameters Set Index</w:t>
            </w:r>
          </w:p>
          <w:p w14:paraId="361714AB" w14:textId="77777777" w:rsidR="00621C39" w:rsidRPr="00FD0425" w:rsidRDefault="00621C39" w:rsidP="00621C39">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2E80AA1B" w14:textId="77777777" w:rsidR="00621C39" w:rsidRPr="00FD0425" w:rsidRDefault="00621C39" w:rsidP="00621C3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90A9A50" w14:textId="77777777" w:rsidR="00621C39" w:rsidRPr="00FD0425" w:rsidRDefault="00621C39" w:rsidP="00621C39">
            <w:pPr>
              <w:pStyle w:val="TAC"/>
              <w:rPr>
                <w:lang w:eastAsia="ja-JP"/>
              </w:rPr>
            </w:pPr>
            <w:r>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CEB3FF" w14:textId="77777777" w:rsidR="00621C39" w:rsidRPr="00FD0425" w:rsidRDefault="00621C39" w:rsidP="00621C39">
            <w:pPr>
              <w:pStyle w:val="TAC"/>
              <w:rPr>
                <w:iCs/>
                <w:lang w:eastAsia="ja-JP"/>
              </w:rPr>
            </w:pPr>
            <w:r>
              <w:rPr>
                <w:rFonts w:eastAsia="SimSun"/>
                <w:lang w:eastAsia="zh-CN"/>
              </w:rPr>
              <w:t>ignore</w:t>
            </w:r>
          </w:p>
        </w:tc>
      </w:tr>
      <w:tr w:rsidR="005B10BF" w:rsidRPr="00FD0425" w14:paraId="7B3B6549"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511E6DC0" w14:textId="77777777" w:rsidR="005B10BF" w:rsidRDefault="005B10BF" w:rsidP="005B10BF">
            <w:pPr>
              <w:pStyle w:val="TAL"/>
              <w:ind w:left="454"/>
              <w:rPr>
                <w:rFonts w:hint="eastAsia"/>
                <w:lang w:eastAsia="zh-CN"/>
              </w:rPr>
            </w:pPr>
            <w:r w:rsidRPr="00103C35">
              <w:rPr>
                <w:lang w:eastAsia="zh-CN"/>
              </w:rPr>
              <w:t>&gt;&gt;&gt;&gt;Source DL Forwarding IP Address</w:t>
            </w:r>
          </w:p>
        </w:tc>
        <w:tc>
          <w:tcPr>
            <w:tcW w:w="1134" w:type="dxa"/>
            <w:tcBorders>
              <w:top w:val="single" w:sz="4" w:space="0" w:color="auto"/>
              <w:left w:val="single" w:sz="4" w:space="0" w:color="auto"/>
              <w:bottom w:val="single" w:sz="4" w:space="0" w:color="auto"/>
              <w:right w:val="single" w:sz="4" w:space="0" w:color="auto"/>
            </w:tcBorders>
          </w:tcPr>
          <w:p w14:paraId="1765378C" w14:textId="77777777" w:rsidR="005B10BF" w:rsidRDefault="005B10BF" w:rsidP="005B10BF">
            <w:pPr>
              <w:pStyle w:val="TAL"/>
              <w:rPr>
                <w:rFonts w:eastAsia="Batang"/>
                <w:lang w:eastAsia="ja-JP"/>
              </w:rPr>
            </w:pPr>
            <w:r w:rsidRPr="00AF52C3">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110A358" w14:textId="77777777" w:rsidR="005B10BF" w:rsidRPr="00FD0425" w:rsidRDefault="005B10BF" w:rsidP="005B10BF">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6572443" w14:textId="77777777" w:rsidR="005B10BF" w:rsidRPr="00103C35" w:rsidRDefault="005B10BF" w:rsidP="005B10BF">
            <w:pPr>
              <w:pStyle w:val="TAL"/>
              <w:rPr>
                <w:rFonts w:eastAsia="SimSun"/>
                <w:lang w:eastAsia="zh-CN"/>
              </w:rPr>
            </w:pPr>
            <w:r w:rsidRPr="00103C35">
              <w:rPr>
                <w:rFonts w:eastAsia="SimSun"/>
                <w:lang w:eastAsia="zh-CN"/>
              </w:rPr>
              <w:t>Transport Layer Address</w:t>
            </w:r>
          </w:p>
          <w:p w14:paraId="2816E825" w14:textId="77777777" w:rsidR="005B10BF" w:rsidRPr="00740EFB" w:rsidRDefault="005B10BF" w:rsidP="005B10BF">
            <w:pPr>
              <w:pStyle w:val="TAL"/>
              <w:rPr>
                <w:rFonts w:eastAsia="SimSun"/>
                <w:lang w:eastAsia="zh-CN"/>
              </w:rPr>
            </w:pPr>
            <w:r w:rsidRPr="00103C35">
              <w:rPr>
                <w:rFonts w:eastAsia="SimSun"/>
                <w:lang w:eastAsia="zh-CN"/>
              </w:rPr>
              <w:t>9.2.3.29</w:t>
            </w:r>
          </w:p>
        </w:tc>
        <w:tc>
          <w:tcPr>
            <w:tcW w:w="1843" w:type="dxa"/>
            <w:tcBorders>
              <w:top w:val="single" w:sz="4" w:space="0" w:color="auto"/>
              <w:left w:val="single" w:sz="4" w:space="0" w:color="auto"/>
              <w:bottom w:val="single" w:sz="4" w:space="0" w:color="auto"/>
              <w:right w:val="single" w:sz="4" w:space="0" w:color="auto"/>
            </w:tcBorders>
          </w:tcPr>
          <w:p w14:paraId="11D4AA10" w14:textId="77777777" w:rsidR="005B10BF" w:rsidRPr="00FD0425" w:rsidRDefault="005B10BF" w:rsidP="005B10BF">
            <w:pPr>
              <w:pStyle w:val="TAL"/>
              <w:rPr>
                <w:iCs/>
                <w:lang w:eastAsia="ja-JP"/>
              </w:rPr>
            </w:pPr>
            <w:r w:rsidRPr="00AF52C3">
              <w:rPr>
                <w:iCs/>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268CDA64" w14:textId="77777777" w:rsidR="005B10BF" w:rsidRDefault="005B10BF" w:rsidP="005B10BF">
            <w:pPr>
              <w:pStyle w:val="TAC"/>
              <w:rPr>
                <w:rFonts w:eastAsia="SimSun"/>
                <w:lang w:eastAsia="ja-JP"/>
              </w:rPr>
            </w:pPr>
            <w:r w:rsidRPr="00103C35">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4A2F91C" w14:textId="77777777" w:rsidR="005B10BF" w:rsidRDefault="005B10BF" w:rsidP="005B10BF">
            <w:pPr>
              <w:pStyle w:val="TAC"/>
              <w:rPr>
                <w:rFonts w:eastAsia="SimSun"/>
                <w:lang w:eastAsia="zh-CN"/>
              </w:rPr>
            </w:pPr>
            <w:r w:rsidRPr="00103C35">
              <w:rPr>
                <w:rFonts w:eastAsia="SimSun"/>
                <w:lang w:eastAsia="zh-CN"/>
              </w:rPr>
              <w:t>ignore</w:t>
            </w:r>
          </w:p>
        </w:tc>
      </w:tr>
      <w:tr w:rsidR="00116D53" w:rsidRPr="00FD0425" w14:paraId="381BA54C"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30A9919D" w14:textId="77777777" w:rsidR="00116D53" w:rsidRPr="00FD0425" w:rsidRDefault="00116D53" w:rsidP="009354E2">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744403AE" w14:textId="77777777" w:rsidR="00116D53" w:rsidRPr="00FD0425" w:rsidRDefault="00116D53" w:rsidP="00116D5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04E2DA2" w14:textId="77777777" w:rsidR="00116D53" w:rsidRPr="00FD0425" w:rsidRDefault="00116D53" w:rsidP="00116D53">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023990C6" w14:textId="77777777" w:rsidR="00116D53" w:rsidRPr="00FD0425" w:rsidRDefault="00116D53" w:rsidP="00116D5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7573A536" w14:textId="77777777" w:rsidR="00116D53" w:rsidRPr="00FD0425" w:rsidRDefault="00116D53" w:rsidP="00116D5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960C0B" w14:textId="77777777" w:rsidR="00116D53" w:rsidRPr="00FD0425" w:rsidRDefault="00116D53" w:rsidP="00116D53">
            <w:pPr>
              <w:pStyle w:val="TAC"/>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58E37A" w14:textId="77777777" w:rsidR="00116D53" w:rsidRPr="00FD0425" w:rsidRDefault="00B635E8" w:rsidP="00116D53">
            <w:pPr>
              <w:pStyle w:val="TAC"/>
              <w:rPr>
                <w:iCs/>
                <w:lang w:eastAsia="ja-JP"/>
              </w:rPr>
            </w:pPr>
            <w:r>
              <w:rPr>
                <w:lang w:eastAsia="ja-JP"/>
              </w:rPr>
              <w:t>i</w:t>
            </w:r>
            <w:r w:rsidR="00116D53" w:rsidRPr="002D3F02">
              <w:rPr>
                <w:lang w:eastAsia="ja-JP"/>
              </w:rPr>
              <w:t>gnore</w:t>
            </w:r>
          </w:p>
        </w:tc>
      </w:tr>
      <w:tr w:rsidR="00004997" w:rsidRPr="00FD0425" w14:paraId="21AB1A76"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17A1369E" w14:textId="77777777" w:rsidR="00004997" w:rsidRPr="00FD0425" w:rsidRDefault="00004997" w:rsidP="009354E2">
            <w:pPr>
              <w:pStyle w:val="TAL"/>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1EB9155B" w14:textId="77777777" w:rsidR="00004997" w:rsidRPr="00FD0425" w:rsidRDefault="00004997" w:rsidP="00004997">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D750240" w14:textId="77777777" w:rsidR="00004997" w:rsidRPr="00FD0425" w:rsidRDefault="00004997" w:rsidP="00004997">
            <w:pPr>
              <w:pStyle w:val="TAL"/>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4CE421F3" w14:textId="77777777" w:rsidR="00004997" w:rsidRPr="00FD0425" w:rsidRDefault="00004997" w:rsidP="000049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6F732CE"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64E646" w14:textId="77777777" w:rsidR="00004997" w:rsidRPr="00FD0425" w:rsidRDefault="00004997" w:rsidP="0000499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E2D250" w14:textId="77777777" w:rsidR="00004997" w:rsidRPr="00FD0425" w:rsidRDefault="00004997" w:rsidP="00004997">
            <w:pPr>
              <w:pStyle w:val="TAC"/>
              <w:rPr>
                <w:iCs/>
                <w:lang w:eastAsia="ja-JP"/>
              </w:rPr>
            </w:pPr>
          </w:p>
        </w:tc>
      </w:tr>
      <w:tr w:rsidR="00004997" w:rsidRPr="00FD0425" w14:paraId="38872B17"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3C22DAB6" w14:textId="77777777" w:rsidR="00004997" w:rsidRPr="00FD0425" w:rsidRDefault="00004997" w:rsidP="00004997">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202D5AA6" w14:textId="77777777" w:rsidR="00004997" w:rsidRPr="00FD0425" w:rsidRDefault="00004997" w:rsidP="00004997">
            <w:pPr>
              <w:pStyle w:val="TAL"/>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06FB66AE" w14:textId="77777777" w:rsidR="00004997" w:rsidRPr="00FD0425" w:rsidRDefault="00004997" w:rsidP="00004997">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59EC28D" w14:textId="77777777" w:rsidR="00004997" w:rsidRPr="00FD0425" w:rsidRDefault="00004997" w:rsidP="00004997">
            <w:pPr>
              <w:pStyle w:val="TAL"/>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669A94E7" w14:textId="77777777" w:rsidR="00004997" w:rsidRPr="00FD0425" w:rsidRDefault="00004997" w:rsidP="00004997">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34F6185" w14:textId="77777777" w:rsidR="00004997" w:rsidRPr="00FD0425" w:rsidRDefault="00004997" w:rsidP="0000499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5D11F8" w14:textId="77777777" w:rsidR="00004997" w:rsidRPr="00FD0425" w:rsidRDefault="00004997" w:rsidP="00004997">
            <w:pPr>
              <w:pStyle w:val="TAC"/>
              <w:rPr>
                <w:iCs/>
                <w:lang w:eastAsia="ja-JP"/>
              </w:rPr>
            </w:pPr>
          </w:p>
        </w:tc>
      </w:tr>
      <w:tr w:rsidR="00004997" w:rsidRPr="00FD0425" w14:paraId="14232E81"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348CDC96" w14:textId="77777777" w:rsidR="00004997" w:rsidRPr="00FD0425" w:rsidRDefault="00004997" w:rsidP="009354E2">
            <w:pPr>
              <w:pStyle w:val="TAL"/>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1AF7280F" w14:textId="77777777" w:rsidR="00004997" w:rsidRPr="00FD0425" w:rsidRDefault="00004997" w:rsidP="00004997">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C87875" w14:textId="77777777" w:rsidR="00004997" w:rsidRPr="00FD0425" w:rsidRDefault="00004997" w:rsidP="00004997">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3C1CC0A" w14:textId="77777777" w:rsidR="00004997" w:rsidRPr="00FD0425" w:rsidRDefault="00004997" w:rsidP="00004997">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5CBD6390"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8A17389" w14:textId="77777777" w:rsidR="00004997" w:rsidRPr="00FD0425" w:rsidRDefault="00282EC2" w:rsidP="00004997">
            <w:pPr>
              <w:pStyle w:val="TAC"/>
              <w:rPr>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4DA4203" w14:textId="77777777" w:rsidR="00004997" w:rsidRPr="00FD0425" w:rsidRDefault="00B635E8" w:rsidP="00004997">
            <w:pPr>
              <w:pStyle w:val="TAC"/>
              <w:rPr>
                <w:iCs/>
                <w:lang w:eastAsia="ja-JP"/>
              </w:rPr>
            </w:pPr>
            <w:r>
              <w:rPr>
                <w:lang w:eastAsia="ja-JP"/>
              </w:rPr>
              <w:t>i</w:t>
            </w:r>
            <w:r w:rsidR="00282EC2" w:rsidRPr="002D3F02">
              <w:rPr>
                <w:lang w:eastAsia="ja-JP"/>
              </w:rPr>
              <w:t>gnore</w:t>
            </w:r>
          </w:p>
        </w:tc>
      </w:tr>
      <w:tr w:rsidR="00FE14A3" w:rsidRPr="00FD0425" w14:paraId="50848E03"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24BBD44C" w14:textId="77777777" w:rsidR="00FE14A3" w:rsidRPr="002848CA" w:rsidRDefault="00FE14A3" w:rsidP="00FE14A3">
            <w:pPr>
              <w:pStyle w:val="TAL"/>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134" w:type="dxa"/>
            <w:tcBorders>
              <w:top w:val="single" w:sz="4" w:space="0" w:color="auto"/>
              <w:left w:val="single" w:sz="4" w:space="0" w:color="auto"/>
              <w:bottom w:val="single" w:sz="4" w:space="0" w:color="auto"/>
              <w:right w:val="single" w:sz="4" w:space="0" w:color="auto"/>
            </w:tcBorders>
          </w:tcPr>
          <w:p w14:paraId="54CC1B62" w14:textId="77777777" w:rsidR="00FE14A3" w:rsidRDefault="00FE14A3" w:rsidP="00FE14A3">
            <w:pPr>
              <w:pStyle w:val="TAL"/>
              <w:rPr>
                <w:rFonts w:eastAsia="SimSun" w:hint="eastAsia"/>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5436C26" w14:textId="77777777" w:rsidR="00FE14A3" w:rsidRPr="00FD0425" w:rsidRDefault="00FE14A3" w:rsidP="00FE14A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698B6B5" w14:textId="77777777" w:rsidR="00FE14A3" w:rsidRPr="006C30BC" w:rsidRDefault="00FE14A3" w:rsidP="00FE14A3">
            <w:pPr>
              <w:pStyle w:val="TAL"/>
              <w:rPr>
                <w:rFonts w:eastAsia="SimSun"/>
              </w:rPr>
            </w:pPr>
            <w:r w:rsidRPr="00283AA6">
              <w:rPr>
                <w:lang w:eastAsia="ja-JP"/>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BA633D7" w14:textId="77777777" w:rsidR="00FE14A3" w:rsidRPr="00FD0425" w:rsidRDefault="00FE14A3" w:rsidP="00FE14A3">
            <w:pPr>
              <w:pStyle w:val="TAL"/>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134" w:type="dxa"/>
            <w:tcBorders>
              <w:top w:val="single" w:sz="4" w:space="0" w:color="auto"/>
              <w:left w:val="single" w:sz="4" w:space="0" w:color="auto"/>
              <w:bottom w:val="single" w:sz="4" w:space="0" w:color="auto"/>
              <w:right w:val="single" w:sz="4" w:space="0" w:color="auto"/>
            </w:tcBorders>
          </w:tcPr>
          <w:p w14:paraId="121FA323" w14:textId="77777777" w:rsidR="00FE14A3" w:rsidRDefault="00FE14A3" w:rsidP="00FE14A3">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C23BFF" w14:textId="77777777" w:rsidR="00FE14A3" w:rsidRPr="002D3F02" w:rsidRDefault="00FE14A3" w:rsidP="00FE14A3">
            <w:pPr>
              <w:pStyle w:val="TAC"/>
              <w:rPr>
                <w:lang w:eastAsia="ja-JP"/>
              </w:rPr>
            </w:pPr>
            <w:r>
              <w:rPr>
                <w:iCs/>
                <w:lang w:eastAsia="ja-JP"/>
              </w:rPr>
              <w:t>ignore</w:t>
            </w:r>
          </w:p>
        </w:tc>
      </w:tr>
      <w:tr w:rsidR="00FE14A3" w:rsidRPr="00FD0425" w14:paraId="77FFB3AA"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0848E3E8" w14:textId="77777777" w:rsidR="00FE14A3" w:rsidRPr="002848CA" w:rsidRDefault="00FE14A3" w:rsidP="00FE14A3">
            <w:pPr>
              <w:pStyle w:val="TAL"/>
              <w:ind w:left="227"/>
              <w:rPr>
                <w:rFonts w:eastAsia="Batang"/>
                <w:lang w:eastAsia="ja-JP"/>
              </w:rPr>
            </w:pPr>
            <w:r w:rsidRPr="00283AA6">
              <w:rPr>
                <w:rFonts w:eastAsia="Batang"/>
                <w:lang w:eastAsia="ja-JP"/>
              </w:rPr>
              <w:t>&gt;&gt;PDCP Duplication Configuration</w:t>
            </w:r>
          </w:p>
        </w:tc>
        <w:tc>
          <w:tcPr>
            <w:tcW w:w="1134" w:type="dxa"/>
            <w:tcBorders>
              <w:top w:val="single" w:sz="4" w:space="0" w:color="auto"/>
              <w:left w:val="single" w:sz="4" w:space="0" w:color="auto"/>
              <w:bottom w:val="single" w:sz="4" w:space="0" w:color="auto"/>
              <w:right w:val="single" w:sz="4" w:space="0" w:color="auto"/>
            </w:tcBorders>
          </w:tcPr>
          <w:p w14:paraId="6F5BF473" w14:textId="77777777" w:rsidR="00FE14A3" w:rsidRDefault="00FE14A3" w:rsidP="00FE14A3">
            <w:pPr>
              <w:pStyle w:val="TAL"/>
              <w:rPr>
                <w:rFonts w:eastAsia="SimSun" w:hint="eastAsia"/>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5BDD052" w14:textId="77777777" w:rsidR="00FE14A3" w:rsidRPr="00FD0425" w:rsidRDefault="00FE14A3" w:rsidP="00FE14A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DEDAD09" w14:textId="77777777" w:rsidR="00FE14A3" w:rsidRPr="006C30BC" w:rsidRDefault="00FE14A3" w:rsidP="00FE14A3">
            <w:pPr>
              <w:pStyle w:val="TAL"/>
              <w:rPr>
                <w:rFonts w:eastAsia="SimSun"/>
              </w:rPr>
            </w:pPr>
            <w:r w:rsidRPr="00283AA6">
              <w:rPr>
                <w:lang w:eastAsia="ja-JP"/>
              </w:rPr>
              <w:t>9.2.3.86</w:t>
            </w:r>
          </w:p>
        </w:tc>
        <w:tc>
          <w:tcPr>
            <w:tcW w:w="1843" w:type="dxa"/>
            <w:tcBorders>
              <w:top w:val="single" w:sz="4" w:space="0" w:color="auto"/>
              <w:left w:val="single" w:sz="4" w:space="0" w:color="auto"/>
              <w:bottom w:val="single" w:sz="4" w:space="0" w:color="auto"/>
              <w:right w:val="single" w:sz="4" w:space="0" w:color="auto"/>
            </w:tcBorders>
          </w:tcPr>
          <w:p w14:paraId="3214048B" w14:textId="77777777" w:rsidR="00FE14A3" w:rsidRPr="00FD0425" w:rsidRDefault="00FE14A3" w:rsidP="00FE14A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4FF0CE8" w14:textId="77777777" w:rsidR="00FE14A3" w:rsidRDefault="00FE14A3" w:rsidP="00FE14A3">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9EF3E8" w14:textId="77777777" w:rsidR="00FE14A3" w:rsidRPr="002D3F02" w:rsidRDefault="00FE14A3" w:rsidP="00FE14A3">
            <w:pPr>
              <w:pStyle w:val="TAC"/>
              <w:rPr>
                <w:lang w:eastAsia="ja-JP"/>
              </w:rPr>
            </w:pPr>
            <w:r>
              <w:rPr>
                <w:iCs/>
                <w:lang w:eastAsia="ja-JP"/>
              </w:rPr>
              <w:t>ignore</w:t>
            </w:r>
          </w:p>
        </w:tc>
      </w:tr>
      <w:tr w:rsidR="00FE14A3" w:rsidRPr="00FD0425" w14:paraId="5EBC12A9"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279C7D4A" w14:textId="77777777" w:rsidR="00FE14A3" w:rsidRPr="002848CA" w:rsidRDefault="00FE14A3" w:rsidP="00FE14A3">
            <w:pPr>
              <w:pStyle w:val="TAL"/>
              <w:ind w:left="227"/>
              <w:rPr>
                <w:rFonts w:eastAsia="Batang"/>
                <w:lang w:eastAsia="ja-JP"/>
              </w:rPr>
            </w:pPr>
            <w:r w:rsidRPr="00283AA6">
              <w:rPr>
                <w:rFonts w:eastAsia="Batang"/>
                <w:lang w:eastAsia="ja-JP"/>
              </w:rPr>
              <w:t>&gt;&gt;Duplication Activation</w:t>
            </w:r>
          </w:p>
        </w:tc>
        <w:tc>
          <w:tcPr>
            <w:tcW w:w="1134" w:type="dxa"/>
            <w:tcBorders>
              <w:top w:val="single" w:sz="4" w:space="0" w:color="auto"/>
              <w:left w:val="single" w:sz="4" w:space="0" w:color="auto"/>
              <w:bottom w:val="single" w:sz="4" w:space="0" w:color="auto"/>
              <w:right w:val="single" w:sz="4" w:space="0" w:color="auto"/>
            </w:tcBorders>
          </w:tcPr>
          <w:p w14:paraId="397F5587" w14:textId="77777777" w:rsidR="00FE14A3" w:rsidRDefault="00FE14A3" w:rsidP="00FE14A3">
            <w:pPr>
              <w:pStyle w:val="TAL"/>
              <w:rPr>
                <w:rFonts w:eastAsia="SimSun" w:hint="eastAsia"/>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500E71F" w14:textId="77777777" w:rsidR="00FE14A3" w:rsidRPr="00FD0425" w:rsidRDefault="00FE14A3" w:rsidP="00FE14A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EAF6A40" w14:textId="77777777" w:rsidR="00FE14A3" w:rsidRPr="006C30BC" w:rsidRDefault="00FE14A3" w:rsidP="00FE14A3">
            <w:pPr>
              <w:pStyle w:val="TAL"/>
              <w:rPr>
                <w:rFonts w:eastAsia="SimSun"/>
              </w:rPr>
            </w:pPr>
            <w:r w:rsidRPr="00283AA6">
              <w:rPr>
                <w:lang w:eastAsia="ja-JP"/>
              </w:rPr>
              <w:t>9.2.3.71</w:t>
            </w:r>
          </w:p>
        </w:tc>
        <w:tc>
          <w:tcPr>
            <w:tcW w:w="1843" w:type="dxa"/>
            <w:tcBorders>
              <w:top w:val="single" w:sz="4" w:space="0" w:color="auto"/>
              <w:left w:val="single" w:sz="4" w:space="0" w:color="auto"/>
              <w:bottom w:val="single" w:sz="4" w:space="0" w:color="auto"/>
              <w:right w:val="single" w:sz="4" w:space="0" w:color="auto"/>
            </w:tcBorders>
          </w:tcPr>
          <w:p w14:paraId="5A8BF8DB" w14:textId="77777777" w:rsidR="00FE14A3" w:rsidRPr="00FD0425" w:rsidRDefault="00FE14A3" w:rsidP="00FE14A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D6E112" w14:textId="77777777" w:rsidR="00FE14A3" w:rsidRDefault="00FE14A3" w:rsidP="00FE14A3">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853E84" w14:textId="77777777" w:rsidR="00FE14A3" w:rsidRPr="002D3F02" w:rsidRDefault="00FE14A3" w:rsidP="00FE14A3">
            <w:pPr>
              <w:pStyle w:val="TAC"/>
              <w:rPr>
                <w:lang w:eastAsia="ja-JP"/>
              </w:rPr>
            </w:pPr>
            <w:r>
              <w:rPr>
                <w:iCs/>
                <w:lang w:eastAsia="ja-JP"/>
              </w:rPr>
              <w:t>ignore</w:t>
            </w:r>
          </w:p>
        </w:tc>
      </w:tr>
      <w:tr w:rsidR="00116D53" w:rsidRPr="00FD0425" w14:paraId="20973303"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7024CCE3" w14:textId="77777777" w:rsidR="00116D53" w:rsidRPr="00FD0425" w:rsidRDefault="00116D53" w:rsidP="00116D53">
            <w:pPr>
              <w:pStyle w:val="TAL"/>
              <w:rPr>
                <w:rFonts w:eastAsia="Batang"/>
                <w:b/>
                <w:lang w:eastAsia="ja-JP"/>
              </w:rPr>
            </w:pPr>
            <w:r w:rsidRPr="00FD0425">
              <w:rPr>
                <w:rFonts w:eastAsia="Batang"/>
                <w:b/>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4ED50518" w14:textId="77777777" w:rsidR="00116D53" w:rsidRPr="00FD0425" w:rsidRDefault="00116D53" w:rsidP="00116D5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D314175" w14:textId="77777777" w:rsidR="00116D53" w:rsidRPr="00FD0425" w:rsidRDefault="00116D53" w:rsidP="00116D53">
            <w:pPr>
              <w:pStyle w:val="TAL"/>
              <w:rPr>
                <w:bCs/>
                <w:i/>
                <w:szCs w:val="18"/>
                <w:lang w:eastAsia="ja-JP"/>
              </w:rPr>
            </w:pPr>
            <w:r w:rsidRPr="00FD0425">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5A91A3E" w14:textId="77777777" w:rsidR="00116D53" w:rsidRPr="00FD0425" w:rsidRDefault="00116D53" w:rsidP="00116D53">
            <w:pPr>
              <w:pStyle w:val="TAL"/>
            </w:pPr>
          </w:p>
        </w:tc>
        <w:tc>
          <w:tcPr>
            <w:tcW w:w="1843" w:type="dxa"/>
            <w:tcBorders>
              <w:top w:val="single" w:sz="4" w:space="0" w:color="auto"/>
              <w:left w:val="single" w:sz="4" w:space="0" w:color="auto"/>
              <w:bottom w:val="single" w:sz="4" w:space="0" w:color="auto"/>
              <w:right w:val="single" w:sz="4" w:space="0" w:color="auto"/>
            </w:tcBorders>
          </w:tcPr>
          <w:p w14:paraId="03609637" w14:textId="77777777" w:rsidR="00116D53" w:rsidRPr="00FD0425" w:rsidRDefault="00116D53" w:rsidP="00116D5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6F7FB8" w14:textId="77777777" w:rsidR="00116D53" w:rsidRPr="00FD0425" w:rsidRDefault="00116D53" w:rsidP="00116D5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83711C" w14:textId="77777777" w:rsidR="00116D53" w:rsidRPr="00FD0425" w:rsidRDefault="00116D53" w:rsidP="00116D53">
            <w:pPr>
              <w:pStyle w:val="TAC"/>
              <w:rPr>
                <w:iCs/>
                <w:lang w:eastAsia="ja-JP"/>
              </w:rPr>
            </w:pPr>
          </w:p>
        </w:tc>
      </w:tr>
      <w:tr w:rsidR="00116D53" w:rsidRPr="00FD0425" w14:paraId="038B26C5"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638CCD09" w14:textId="77777777" w:rsidR="00116D53" w:rsidRPr="00FD0425" w:rsidRDefault="00116D53" w:rsidP="00116D53">
            <w:pPr>
              <w:pStyle w:val="TAL"/>
              <w:ind w:left="113"/>
              <w:rPr>
                <w:rFonts w:eastAsia="Batang"/>
                <w:b/>
                <w:lang w:eastAsia="ja-JP"/>
              </w:rPr>
            </w:pPr>
            <w:r w:rsidRPr="00FD0425">
              <w:rPr>
                <w:rFonts w:eastAsia="Batang"/>
                <w:b/>
                <w:lang w:eastAsia="ja-JP"/>
              </w:rPr>
              <w:t>&gt;DRBs to Be Released Item</w:t>
            </w:r>
          </w:p>
        </w:tc>
        <w:tc>
          <w:tcPr>
            <w:tcW w:w="1134" w:type="dxa"/>
            <w:tcBorders>
              <w:top w:val="single" w:sz="4" w:space="0" w:color="auto"/>
              <w:left w:val="single" w:sz="4" w:space="0" w:color="auto"/>
              <w:bottom w:val="single" w:sz="4" w:space="0" w:color="auto"/>
              <w:right w:val="single" w:sz="4" w:space="0" w:color="auto"/>
            </w:tcBorders>
          </w:tcPr>
          <w:p w14:paraId="2BA2AF08" w14:textId="77777777" w:rsidR="00116D53" w:rsidRPr="00FD0425" w:rsidRDefault="00116D53" w:rsidP="00116D5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B219ACD" w14:textId="77777777" w:rsidR="00116D53" w:rsidRPr="00FD0425" w:rsidRDefault="00116D53" w:rsidP="00116D53">
            <w:pPr>
              <w:pStyle w:val="TAL"/>
              <w:rPr>
                <w:bCs/>
                <w:i/>
                <w:szCs w:val="18"/>
                <w:lang w:eastAsia="ja-JP"/>
              </w:rPr>
            </w:pPr>
            <w:r w:rsidRPr="00FD0425">
              <w:rPr>
                <w:bCs/>
                <w:i/>
                <w:szCs w:val="18"/>
                <w:lang w:eastAsia="ja-JP"/>
              </w:rPr>
              <w:t>1 .. &lt;maxnoofDRBs&gt;</w:t>
            </w:r>
          </w:p>
        </w:tc>
        <w:tc>
          <w:tcPr>
            <w:tcW w:w="1559" w:type="dxa"/>
            <w:tcBorders>
              <w:top w:val="single" w:sz="4" w:space="0" w:color="auto"/>
              <w:left w:val="single" w:sz="4" w:space="0" w:color="auto"/>
              <w:bottom w:val="single" w:sz="4" w:space="0" w:color="auto"/>
              <w:right w:val="single" w:sz="4" w:space="0" w:color="auto"/>
            </w:tcBorders>
          </w:tcPr>
          <w:p w14:paraId="733C7C97" w14:textId="77777777" w:rsidR="00116D53" w:rsidRPr="00FD0425" w:rsidRDefault="00116D53" w:rsidP="00116D53">
            <w:pPr>
              <w:pStyle w:val="TAL"/>
            </w:pPr>
          </w:p>
        </w:tc>
        <w:tc>
          <w:tcPr>
            <w:tcW w:w="1843" w:type="dxa"/>
            <w:tcBorders>
              <w:top w:val="single" w:sz="4" w:space="0" w:color="auto"/>
              <w:left w:val="single" w:sz="4" w:space="0" w:color="auto"/>
              <w:bottom w:val="single" w:sz="4" w:space="0" w:color="auto"/>
              <w:right w:val="single" w:sz="4" w:space="0" w:color="auto"/>
            </w:tcBorders>
          </w:tcPr>
          <w:p w14:paraId="7284B00D" w14:textId="77777777" w:rsidR="00116D53" w:rsidRPr="00FD0425" w:rsidRDefault="00116D53" w:rsidP="00116D5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62E505" w14:textId="77777777" w:rsidR="00116D53" w:rsidRPr="00FD0425" w:rsidRDefault="00116D53" w:rsidP="00116D5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F8EC39" w14:textId="77777777" w:rsidR="00116D53" w:rsidRPr="00FD0425" w:rsidRDefault="00116D53" w:rsidP="00116D53">
            <w:pPr>
              <w:pStyle w:val="TAC"/>
              <w:rPr>
                <w:iCs/>
                <w:lang w:eastAsia="ja-JP"/>
              </w:rPr>
            </w:pPr>
          </w:p>
        </w:tc>
      </w:tr>
      <w:tr w:rsidR="00116D53" w:rsidRPr="00FD0425" w14:paraId="36CADDC4"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0C5B01CD" w14:textId="77777777" w:rsidR="00116D53" w:rsidRPr="00FD0425" w:rsidRDefault="00116D53" w:rsidP="00116D53">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A60CBB9" w14:textId="77777777" w:rsidR="00116D53" w:rsidRPr="00FD0425" w:rsidRDefault="00116D53" w:rsidP="00116D53">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0E743F2B" w14:textId="77777777" w:rsidR="00116D53" w:rsidRPr="00FD0425" w:rsidRDefault="00116D53" w:rsidP="00116D5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CA808A0" w14:textId="77777777" w:rsidR="00116D53" w:rsidRPr="00FD0425" w:rsidRDefault="00116D53" w:rsidP="00116D53">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755F97D8" w14:textId="77777777" w:rsidR="00116D53" w:rsidRPr="00FD0425" w:rsidRDefault="00116D53" w:rsidP="00116D5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5142BC" w14:textId="77777777" w:rsidR="00116D53" w:rsidRPr="00FD0425" w:rsidRDefault="00116D53" w:rsidP="00116D5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7A1D83" w14:textId="77777777" w:rsidR="00116D53" w:rsidRPr="00FD0425" w:rsidRDefault="00116D53" w:rsidP="00116D53">
            <w:pPr>
              <w:pStyle w:val="TAC"/>
              <w:rPr>
                <w:iCs/>
                <w:lang w:eastAsia="ja-JP"/>
              </w:rPr>
            </w:pPr>
          </w:p>
        </w:tc>
      </w:tr>
      <w:tr w:rsidR="00116D53" w:rsidRPr="00FD0425" w14:paraId="70742DEC"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1FAA845E" w14:textId="77777777" w:rsidR="00116D53" w:rsidRPr="00FD0425" w:rsidRDefault="00116D53" w:rsidP="00116D53">
            <w:pPr>
              <w:pStyle w:val="TAL"/>
              <w:ind w:left="227"/>
              <w:rPr>
                <w:rFonts w:eastAsia="Batang"/>
                <w:lang w:eastAsia="ja-JP"/>
              </w:rPr>
            </w:pPr>
            <w:r w:rsidRPr="00FD0425">
              <w:rPr>
                <w:rFonts w:eastAsia="Batang"/>
                <w:lang w:eastAsia="ja-JP"/>
              </w:rPr>
              <w:t>&gt;&gt;Cause</w:t>
            </w:r>
          </w:p>
        </w:tc>
        <w:tc>
          <w:tcPr>
            <w:tcW w:w="1134" w:type="dxa"/>
            <w:tcBorders>
              <w:top w:val="single" w:sz="4" w:space="0" w:color="auto"/>
              <w:left w:val="single" w:sz="4" w:space="0" w:color="auto"/>
              <w:bottom w:val="single" w:sz="4" w:space="0" w:color="auto"/>
              <w:right w:val="single" w:sz="4" w:space="0" w:color="auto"/>
            </w:tcBorders>
          </w:tcPr>
          <w:p w14:paraId="6BA4CDA8" w14:textId="77777777" w:rsidR="00116D53" w:rsidRPr="00FD0425" w:rsidRDefault="00116D53" w:rsidP="00116D5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C72991F" w14:textId="77777777" w:rsidR="00116D53" w:rsidRPr="00FD0425" w:rsidRDefault="00116D53" w:rsidP="00116D5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369141A" w14:textId="77777777" w:rsidR="00116D53" w:rsidRPr="00FD0425" w:rsidRDefault="00116D53" w:rsidP="00116D53">
            <w:pPr>
              <w:pStyle w:val="TAL"/>
            </w:pPr>
            <w:r w:rsidRPr="00FD0425">
              <w:rPr>
                <w:lang w:eastAsia="ja-JP"/>
              </w:rPr>
              <w:t>9.2.3.2</w:t>
            </w:r>
          </w:p>
        </w:tc>
        <w:tc>
          <w:tcPr>
            <w:tcW w:w="1843" w:type="dxa"/>
            <w:tcBorders>
              <w:top w:val="single" w:sz="4" w:space="0" w:color="auto"/>
              <w:left w:val="single" w:sz="4" w:space="0" w:color="auto"/>
              <w:bottom w:val="single" w:sz="4" w:space="0" w:color="auto"/>
              <w:right w:val="single" w:sz="4" w:space="0" w:color="auto"/>
            </w:tcBorders>
          </w:tcPr>
          <w:p w14:paraId="3134FB1E" w14:textId="77777777" w:rsidR="00116D53" w:rsidRPr="00FD0425" w:rsidRDefault="00116D53" w:rsidP="00116D5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8928749" w14:textId="77777777" w:rsidR="00116D53" w:rsidRPr="00FD0425" w:rsidRDefault="00116D53" w:rsidP="00116D5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5CF01D" w14:textId="77777777" w:rsidR="00116D53" w:rsidRPr="00FD0425" w:rsidRDefault="00116D53" w:rsidP="00116D53">
            <w:pPr>
              <w:pStyle w:val="TAC"/>
              <w:rPr>
                <w:iCs/>
                <w:lang w:eastAsia="ja-JP"/>
              </w:rPr>
            </w:pPr>
          </w:p>
        </w:tc>
      </w:tr>
      <w:tr w:rsidR="00116D53" w:rsidRPr="00FD0425" w14:paraId="05C2C8A2" w14:textId="77777777" w:rsidTr="00BE6FC6">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3412A913" w14:textId="77777777" w:rsidR="00116D53" w:rsidRPr="00FD0425" w:rsidRDefault="00116D53" w:rsidP="00116D53">
            <w:pPr>
              <w:pStyle w:val="TAL"/>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4AED1EEF" w14:textId="77777777" w:rsidR="00116D53" w:rsidRPr="00FD0425" w:rsidRDefault="00116D53" w:rsidP="00116D53">
            <w:pPr>
              <w:pStyle w:val="TAL"/>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5C89949" w14:textId="77777777" w:rsidR="00116D53" w:rsidRPr="00FD0425" w:rsidRDefault="00116D53" w:rsidP="00116D5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BAD2C8E" w14:textId="77777777" w:rsidR="00116D53" w:rsidRPr="00FD0425" w:rsidRDefault="00116D53" w:rsidP="00116D53">
            <w:pPr>
              <w:pStyle w:val="TAL"/>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3D9335C7" w14:textId="77777777" w:rsidR="00116D53" w:rsidRPr="00FD0425" w:rsidRDefault="00116D53" w:rsidP="00116D53">
            <w:pPr>
              <w:pStyle w:val="TAL"/>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5382E63D" w14:textId="77777777" w:rsidR="00116D53" w:rsidRPr="00FD0425" w:rsidRDefault="00116D53" w:rsidP="00116D5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C78EEB" w14:textId="77777777" w:rsidR="00116D53" w:rsidRPr="00FD0425" w:rsidRDefault="00116D53" w:rsidP="00116D53">
            <w:pPr>
              <w:pStyle w:val="TAC"/>
              <w:rPr>
                <w:iCs/>
                <w:lang w:eastAsia="ja-JP"/>
              </w:rPr>
            </w:pPr>
          </w:p>
        </w:tc>
      </w:tr>
      <w:tr w:rsidR="00116D53" w:rsidRPr="00FD0425" w14:paraId="38FECBF7" w14:textId="77777777" w:rsidTr="00BE6FC6">
        <w:tblPrEx>
          <w:tblCellMar>
            <w:top w:w="0" w:type="dxa"/>
            <w:bottom w:w="0" w:type="dxa"/>
          </w:tblCellMar>
        </w:tblPrEx>
        <w:tc>
          <w:tcPr>
            <w:tcW w:w="2127" w:type="dxa"/>
          </w:tcPr>
          <w:p w14:paraId="1C979A9D" w14:textId="77777777" w:rsidR="00116D53" w:rsidRPr="00FD0425" w:rsidRDefault="00116D53" w:rsidP="00116D53">
            <w:pPr>
              <w:pStyle w:val="TAL"/>
              <w:rPr>
                <w:lang w:eastAsia="ja-JP"/>
              </w:rPr>
            </w:pPr>
            <w:r w:rsidRPr="00FD0425">
              <w:rPr>
                <w:rFonts w:eastAsia="Batang"/>
                <w:lang w:eastAsia="ja-JP"/>
              </w:rPr>
              <w:t>QoS Flows Not Admitted to be Added List</w:t>
            </w:r>
          </w:p>
        </w:tc>
        <w:tc>
          <w:tcPr>
            <w:tcW w:w="1134" w:type="dxa"/>
          </w:tcPr>
          <w:p w14:paraId="7F132F81" w14:textId="77777777" w:rsidR="00116D53" w:rsidRPr="00FD0425" w:rsidRDefault="00116D53" w:rsidP="00116D53">
            <w:pPr>
              <w:pStyle w:val="TAL"/>
              <w:rPr>
                <w:lang w:eastAsia="ja-JP"/>
              </w:rPr>
            </w:pPr>
            <w:r w:rsidRPr="00FD0425">
              <w:rPr>
                <w:lang w:eastAsia="ja-JP"/>
              </w:rPr>
              <w:t>O</w:t>
            </w:r>
          </w:p>
        </w:tc>
        <w:tc>
          <w:tcPr>
            <w:tcW w:w="992" w:type="dxa"/>
          </w:tcPr>
          <w:p w14:paraId="1E126A17" w14:textId="77777777" w:rsidR="00116D53" w:rsidRPr="00FD0425" w:rsidRDefault="00116D53" w:rsidP="00116D53">
            <w:pPr>
              <w:pStyle w:val="TAL"/>
              <w:rPr>
                <w:bCs/>
                <w:i/>
                <w:szCs w:val="18"/>
                <w:lang w:eastAsia="ja-JP"/>
              </w:rPr>
            </w:pPr>
          </w:p>
        </w:tc>
        <w:tc>
          <w:tcPr>
            <w:tcW w:w="1559" w:type="dxa"/>
          </w:tcPr>
          <w:p w14:paraId="437CC281" w14:textId="77777777" w:rsidR="00116D53" w:rsidRPr="00FD0425" w:rsidRDefault="00116D53" w:rsidP="00116D53">
            <w:pPr>
              <w:pStyle w:val="TAL"/>
              <w:rPr>
                <w:lang w:eastAsia="ja-JP"/>
              </w:rPr>
            </w:pPr>
            <w:r w:rsidRPr="00FD0425">
              <w:rPr>
                <w:lang w:eastAsia="ja-JP"/>
              </w:rPr>
              <w:t>QoS Flow List with Cause</w:t>
            </w:r>
          </w:p>
          <w:p w14:paraId="243EBA03" w14:textId="77777777" w:rsidR="00116D53" w:rsidRPr="00FD0425" w:rsidRDefault="00116D53" w:rsidP="00116D53">
            <w:pPr>
              <w:pStyle w:val="TAL"/>
              <w:rPr>
                <w:lang w:eastAsia="ja-JP"/>
              </w:rPr>
            </w:pPr>
            <w:r w:rsidRPr="00FD0425">
              <w:rPr>
                <w:lang w:eastAsia="ja-JP"/>
              </w:rPr>
              <w:t>9.2.1.4</w:t>
            </w:r>
          </w:p>
        </w:tc>
        <w:tc>
          <w:tcPr>
            <w:tcW w:w="1843" w:type="dxa"/>
          </w:tcPr>
          <w:p w14:paraId="1572D531" w14:textId="77777777" w:rsidR="00116D53" w:rsidRPr="00FD0425" w:rsidRDefault="00116D53" w:rsidP="00116D53">
            <w:pPr>
              <w:pStyle w:val="TAL"/>
              <w:rPr>
                <w:lang w:eastAsia="ja-JP"/>
              </w:rPr>
            </w:pPr>
          </w:p>
        </w:tc>
        <w:tc>
          <w:tcPr>
            <w:tcW w:w="1134" w:type="dxa"/>
          </w:tcPr>
          <w:p w14:paraId="716972F1" w14:textId="77777777" w:rsidR="00116D53" w:rsidRPr="00FD0425" w:rsidRDefault="00116D53" w:rsidP="00116D53">
            <w:pPr>
              <w:pStyle w:val="TAC"/>
              <w:rPr>
                <w:lang w:eastAsia="ja-JP"/>
              </w:rPr>
            </w:pPr>
            <w:r w:rsidRPr="00FD0425">
              <w:rPr>
                <w:lang w:eastAsia="ja-JP"/>
              </w:rPr>
              <w:t>–</w:t>
            </w:r>
          </w:p>
        </w:tc>
        <w:tc>
          <w:tcPr>
            <w:tcW w:w="1134" w:type="dxa"/>
          </w:tcPr>
          <w:p w14:paraId="756B85F4" w14:textId="77777777" w:rsidR="00116D53" w:rsidRPr="00FD0425" w:rsidRDefault="00116D53" w:rsidP="00116D53">
            <w:pPr>
              <w:pStyle w:val="TAC"/>
              <w:rPr>
                <w:lang w:eastAsia="ja-JP"/>
              </w:rPr>
            </w:pPr>
          </w:p>
        </w:tc>
      </w:tr>
      <w:tr w:rsidR="00116D53" w:rsidRPr="00FD0425" w14:paraId="389A8620" w14:textId="77777777" w:rsidTr="00BE6FC6">
        <w:tblPrEx>
          <w:tblCellMar>
            <w:top w:w="0" w:type="dxa"/>
            <w:bottom w:w="0" w:type="dxa"/>
          </w:tblCellMar>
        </w:tblPrEx>
        <w:tc>
          <w:tcPr>
            <w:tcW w:w="2127" w:type="dxa"/>
          </w:tcPr>
          <w:p w14:paraId="21E392FB" w14:textId="77777777" w:rsidR="00116D53" w:rsidRPr="00FD0425" w:rsidRDefault="00116D53" w:rsidP="00116D53">
            <w:pPr>
              <w:pStyle w:val="TAL"/>
              <w:rPr>
                <w:lang w:eastAsia="ja-JP"/>
              </w:rPr>
            </w:pPr>
            <w:r w:rsidRPr="00FD0425">
              <w:rPr>
                <w:rFonts w:eastAsia="Batang"/>
                <w:lang w:eastAsia="ja-JP"/>
              </w:rPr>
              <w:t>QoS Flows Released List</w:t>
            </w:r>
          </w:p>
        </w:tc>
        <w:tc>
          <w:tcPr>
            <w:tcW w:w="1134" w:type="dxa"/>
          </w:tcPr>
          <w:p w14:paraId="328A6F44" w14:textId="77777777" w:rsidR="00116D53" w:rsidRPr="00FD0425" w:rsidRDefault="00116D53" w:rsidP="00116D53">
            <w:pPr>
              <w:pStyle w:val="TAL"/>
              <w:rPr>
                <w:lang w:eastAsia="ja-JP"/>
              </w:rPr>
            </w:pPr>
            <w:r w:rsidRPr="00FD0425">
              <w:rPr>
                <w:lang w:eastAsia="ja-JP"/>
              </w:rPr>
              <w:t>O</w:t>
            </w:r>
          </w:p>
        </w:tc>
        <w:tc>
          <w:tcPr>
            <w:tcW w:w="992" w:type="dxa"/>
          </w:tcPr>
          <w:p w14:paraId="03DB5381" w14:textId="77777777" w:rsidR="00116D53" w:rsidRPr="00FD0425" w:rsidRDefault="00116D53" w:rsidP="00116D53">
            <w:pPr>
              <w:pStyle w:val="TAL"/>
              <w:rPr>
                <w:bCs/>
                <w:i/>
                <w:szCs w:val="18"/>
                <w:lang w:eastAsia="ja-JP"/>
              </w:rPr>
            </w:pPr>
          </w:p>
        </w:tc>
        <w:tc>
          <w:tcPr>
            <w:tcW w:w="1559" w:type="dxa"/>
          </w:tcPr>
          <w:p w14:paraId="101F4080" w14:textId="77777777" w:rsidR="00116D53" w:rsidRPr="00FD0425" w:rsidRDefault="00116D53" w:rsidP="00116D53">
            <w:pPr>
              <w:pStyle w:val="TAL"/>
              <w:rPr>
                <w:lang w:eastAsia="ja-JP"/>
              </w:rPr>
            </w:pPr>
            <w:r w:rsidRPr="00FD0425">
              <w:rPr>
                <w:lang w:eastAsia="ja-JP"/>
              </w:rPr>
              <w:t>QoS Flow List with Cause</w:t>
            </w:r>
          </w:p>
          <w:p w14:paraId="19FA30AA" w14:textId="77777777" w:rsidR="00116D53" w:rsidRPr="00FD0425" w:rsidRDefault="00116D53" w:rsidP="00116D53">
            <w:pPr>
              <w:pStyle w:val="TAL"/>
              <w:rPr>
                <w:lang w:eastAsia="ja-JP"/>
              </w:rPr>
            </w:pPr>
            <w:r w:rsidRPr="00FD0425">
              <w:rPr>
                <w:lang w:eastAsia="ja-JP"/>
              </w:rPr>
              <w:t>9.2.1.4</w:t>
            </w:r>
          </w:p>
        </w:tc>
        <w:tc>
          <w:tcPr>
            <w:tcW w:w="1843" w:type="dxa"/>
          </w:tcPr>
          <w:p w14:paraId="2E29AC25" w14:textId="77777777" w:rsidR="00116D53" w:rsidRPr="00FD0425" w:rsidRDefault="00116D53" w:rsidP="00116D53">
            <w:pPr>
              <w:pStyle w:val="TAL"/>
              <w:rPr>
                <w:lang w:eastAsia="ja-JP"/>
              </w:rPr>
            </w:pPr>
          </w:p>
        </w:tc>
        <w:tc>
          <w:tcPr>
            <w:tcW w:w="1134" w:type="dxa"/>
          </w:tcPr>
          <w:p w14:paraId="0FBDDEBC" w14:textId="77777777" w:rsidR="00116D53" w:rsidRPr="00FD0425" w:rsidRDefault="00116D53" w:rsidP="00116D53">
            <w:pPr>
              <w:pStyle w:val="TAC"/>
              <w:rPr>
                <w:lang w:eastAsia="ja-JP"/>
              </w:rPr>
            </w:pPr>
            <w:r w:rsidRPr="00FD0425">
              <w:rPr>
                <w:lang w:eastAsia="ja-JP"/>
              </w:rPr>
              <w:t>–</w:t>
            </w:r>
          </w:p>
        </w:tc>
        <w:tc>
          <w:tcPr>
            <w:tcW w:w="1134" w:type="dxa"/>
          </w:tcPr>
          <w:p w14:paraId="02169D3B" w14:textId="77777777" w:rsidR="00116D53" w:rsidRPr="00FD0425" w:rsidRDefault="00116D53" w:rsidP="00116D53">
            <w:pPr>
              <w:pStyle w:val="TAC"/>
              <w:rPr>
                <w:lang w:eastAsia="ja-JP"/>
              </w:rPr>
            </w:pPr>
          </w:p>
        </w:tc>
      </w:tr>
      <w:tr w:rsidR="00116D53" w:rsidRPr="00FD0425" w14:paraId="2E2CA694" w14:textId="77777777" w:rsidTr="00BA787F">
        <w:tblPrEx>
          <w:tblCellMar>
            <w:top w:w="0" w:type="dxa"/>
            <w:bottom w:w="0" w:type="dxa"/>
          </w:tblCellMar>
        </w:tblPrEx>
        <w:tc>
          <w:tcPr>
            <w:tcW w:w="2127" w:type="dxa"/>
          </w:tcPr>
          <w:p w14:paraId="1B183B1E" w14:textId="77777777" w:rsidR="00116D53" w:rsidRPr="00FD0425" w:rsidRDefault="00116D53" w:rsidP="00116D53">
            <w:pPr>
              <w:pStyle w:val="TAL"/>
              <w:rPr>
                <w:rFonts w:eastAsia="Batang"/>
                <w:lang w:eastAsia="ja-JP"/>
              </w:rPr>
            </w:pPr>
            <w:r w:rsidRPr="00FD0425">
              <w:rPr>
                <w:rFonts w:eastAsia="Batang"/>
                <w:lang w:eastAsia="ja-JP"/>
              </w:rPr>
              <w:t>DRB IDs taken into use</w:t>
            </w:r>
          </w:p>
        </w:tc>
        <w:tc>
          <w:tcPr>
            <w:tcW w:w="1134" w:type="dxa"/>
          </w:tcPr>
          <w:p w14:paraId="0BA0AEF1" w14:textId="77777777" w:rsidR="00116D53" w:rsidRPr="00FD0425" w:rsidRDefault="00116D53" w:rsidP="00116D53">
            <w:pPr>
              <w:pStyle w:val="TAL"/>
              <w:rPr>
                <w:lang w:eastAsia="ja-JP"/>
              </w:rPr>
            </w:pPr>
            <w:r w:rsidRPr="00FD0425">
              <w:rPr>
                <w:lang w:eastAsia="ja-JP"/>
              </w:rPr>
              <w:t>O</w:t>
            </w:r>
          </w:p>
        </w:tc>
        <w:tc>
          <w:tcPr>
            <w:tcW w:w="992" w:type="dxa"/>
          </w:tcPr>
          <w:p w14:paraId="2E63FA24" w14:textId="77777777" w:rsidR="00116D53" w:rsidRPr="00FD0425" w:rsidRDefault="00116D53" w:rsidP="00116D53">
            <w:pPr>
              <w:pStyle w:val="TAL"/>
              <w:rPr>
                <w:bCs/>
                <w:i/>
                <w:szCs w:val="18"/>
                <w:lang w:eastAsia="ja-JP"/>
              </w:rPr>
            </w:pPr>
          </w:p>
        </w:tc>
        <w:tc>
          <w:tcPr>
            <w:tcW w:w="1559" w:type="dxa"/>
          </w:tcPr>
          <w:p w14:paraId="4C7FFF75" w14:textId="77777777" w:rsidR="00116D53" w:rsidRPr="00FD0425" w:rsidRDefault="00116D53" w:rsidP="00116D53">
            <w:pPr>
              <w:pStyle w:val="TAL"/>
              <w:rPr>
                <w:lang w:eastAsia="ja-JP"/>
              </w:rPr>
            </w:pPr>
            <w:r w:rsidRPr="00FD0425">
              <w:rPr>
                <w:lang w:eastAsia="ja-JP"/>
              </w:rPr>
              <w:t>DRB List 9.2.1.29</w:t>
            </w:r>
          </w:p>
        </w:tc>
        <w:tc>
          <w:tcPr>
            <w:tcW w:w="1843" w:type="dxa"/>
          </w:tcPr>
          <w:p w14:paraId="6578172D" w14:textId="77777777" w:rsidR="00116D53" w:rsidRPr="00FD0425" w:rsidRDefault="00116D53" w:rsidP="00116D53">
            <w:pPr>
              <w:pStyle w:val="TAL"/>
              <w:rPr>
                <w:lang w:eastAsia="ja-JP"/>
              </w:rPr>
            </w:pPr>
            <w:r w:rsidRPr="00FD0425">
              <w:rPr>
                <w:lang w:eastAsia="ja-JP"/>
              </w:rPr>
              <w:t>Indicating the DRB IDs taken into use by the target NG-RAN node, as specified in TS 37.340 [8].</w:t>
            </w:r>
          </w:p>
        </w:tc>
        <w:tc>
          <w:tcPr>
            <w:tcW w:w="1134" w:type="dxa"/>
          </w:tcPr>
          <w:p w14:paraId="4B1DF3DC" w14:textId="77777777" w:rsidR="00116D53" w:rsidRPr="00FD0425" w:rsidRDefault="00116D53" w:rsidP="00116D53">
            <w:pPr>
              <w:pStyle w:val="TAC"/>
              <w:rPr>
                <w:lang w:eastAsia="ja-JP"/>
              </w:rPr>
            </w:pPr>
            <w:r w:rsidRPr="00FD0425">
              <w:rPr>
                <w:lang w:eastAsia="ja-JP"/>
              </w:rPr>
              <w:t>YES</w:t>
            </w:r>
          </w:p>
        </w:tc>
        <w:tc>
          <w:tcPr>
            <w:tcW w:w="1134" w:type="dxa"/>
          </w:tcPr>
          <w:p w14:paraId="572128F2" w14:textId="77777777" w:rsidR="00116D53" w:rsidRPr="00FD0425" w:rsidRDefault="00116D53" w:rsidP="00116D53">
            <w:pPr>
              <w:pStyle w:val="TAC"/>
              <w:rPr>
                <w:lang w:eastAsia="ja-JP"/>
              </w:rPr>
            </w:pPr>
            <w:r w:rsidRPr="00FD0425">
              <w:rPr>
                <w:lang w:eastAsia="ja-JP"/>
              </w:rPr>
              <w:t>reject</w:t>
            </w:r>
          </w:p>
        </w:tc>
      </w:tr>
      <w:tr w:rsidR="00116D53" w:rsidRPr="00FD0425" w14:paraId="0915B8CB" w14:textId="77777777" w:rsidTr="00BA787F">
        <w:tblPrEx>
          <w:tblCellMar>
            <w:top w:w="0" w:type="dxa"/>
            <w:bottom w:w="0" w:type="dxa"/>
          </w:tblCellMar>
        </w:tblPrEx>
        <w:tc>
          <w:tcPr>
            <w:tcW w:w="2127" w:type="dxa"/>
          </w:tcPr>
          <w:p w14:paraId="01FF4D5E" w14:textId="77777777" w:rsidR="00116D53" w:rsidRPr="00FD0425" w:rsidRDefault="00116D53" w:rsidP="00116D53">
            <w:pPr>
              <w:pStyle w:val="TAL"/>
              <w:rPr>
                <w:rFonts w:eastAsia="Batang"/>
                <w:lang w:eastAsia="ja-JP"/>
              </w:rPr>
            </w:pPr>
            <w:r w:rsidRPr="002C34BD">
              <w:rPr>
                <w:rFonts w:eastAsia="SimSun"/>
              </w:rPr>
              <w:t xml:space="preserve">Redundant </w:t>
            </w:r>
            <w:r w:rsidRPr="005435D4">
              <w:rPr>
                <w:rFonts w:eastAsia="SimSun"/>
              </w:rPr>
              <w:t>DL NG-U UP TNL Information at NG-RAN</w:t>
            </w:r>
          </w:p>
        </w:tc>
        <w:tc>
          <w:tcPr>
            <w:tcW w:w="1134" w:type="dxa"/>
          </w:tcPr>
          <w:p w14:paraId="3A47BB35" w14:textId="77777777" w:rsidR="00116D53" w:rsidRPr="009354E2" w:rsidRDefault="00116D53" w:rsidP="00116D53">
            <w:pPr>
              <w:pStyle w:val="TAL"/>
              <w:rPr>
                <w:rFonts w:eastAsia="SimSun"/>
                <w:lang w:eastAsia="zh-CN"/>
              </w:rPr>
            </w:pPr>
            <w:r w:rsidRPr="002C34BD">
              <w:rPr>
                <w:rFonts w:eastAsia="SimSun" w:hint="eastAsia"/>
                <w:lang w:eastAsia="zh-CN"/>
              </w:rPr>
              <w:t>O</w:t>
            </w:r>
          </w:p>
        </w:tc>
        <w:tc>
          <w:tcPr>
            <w:tcW w:w="992" w:type="dxa"/>
          </w:tcPr>
          <w:p w14:paraId="6CE5B29A" w14:textId="77777777" w:rsidR="00116D53" w:rsidRPr="009354E2" w:rsidRDefault="00116D53" w:rsidP="00116D53">
            <w:pPr>
              <w:pStyle w:val="TAL"/>
              <w:rPr>
                <w:rFonts w:eastAsia="SimSun"/>
                <w:lang w:eastAsia="zh-CN"/>
              </w:rPr>
            </w:pPr>
          </w:p>
        </w:tc>
        <w:tc>
          <w:tcPr>
            <w:tcW w:w="1559" w:type="dxa"/>
          </w:tcPr>
          <w:p w14:paraId="4301A054" w14:textId="77777777" w:rsidR="00116D53" w:rsidRPr="009354E2" w:rsidRDefault="00116D53" w:rsidP="00195317">
            <w:pPr>
              <w:pStyle w:val="TAL"/>
              <w:rPr>
                <w:rFonts w:eastAsia="SimSun"/>
                <w:lang w:eastAsia="zh-CN"/>
              </w:rPr>
            </w:pPr>
            <w:r w:rsidRPr="009354E2">
              <w:rPr>
                <w:rFonts w:eastAsia="SimSun"/>
                <w:lang w:eastAsia="zh-CN"/>
              </w:rPr>
              <w:t>UP Transport Layer Information</w:t>
            </w:r>
          </w:p>
          <w:p w14:paraId="30707D06" w14:textId="77777777" w:rsidR="00116D53" w:rsidRPr="009354E2" w:rsidRDefault="00116D53" w:rsidP="00116D53">
            <w:pPr>
              <w:pStyle w:val="TAL"/>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66792618" w14:textId="77777777" w:rsidR="00116D53" w:rsidRPr="009354E2" w:rsidRDefault="00116D53" w:rsidP="00116D53">
            <w:pPr>
              <w:pStyle w:val="TAL"/>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50B75B88" w14:textId="77777777" w:rsidR="00116D53" w:rsidRPr="009354E2" w:rsidRDefault="00116D53" w:rsidP="00116D53">
            <w:pPr>
              <w:pStyle w:val="TAC"/>
              <w:rPr>
                <w:rFonts w:eastAsia="SimSun"/>
                <w:lang w:eastAsia="zh-CN"/>
              </w:rPr>
            </w:pPr>
            <w:r w:rsidRPr="009354E2">
              <w:rPr>
                <w:rFonts w:eastAsia="SimSun"/>
                <w:lang w:eastAsia="zh-CN"/>
              </w:rPr>
              <w:t>YES</w:t>
            </w:r>
          </w:p>
        </w:tc>
        <w:tc>
          <w:tcPr>
            <w:tcW w:w="1134" w:type="dxa"/>
          </w:tcPr>
          <w:p w14:paraId="253F5111" w14:textId="77777777" w:rsidR="00116D53" w:rsidRPr="009354E2" w:rsidRDefault="00116D53" w:rsidP="00116D53">
            <w:pPr>
              <w:pStyle w:val="TAC"/>
              <w:rPr>
                <w:rFonts w:eastAsia="SimSun"/>
                <w:lang w:eastAsia="zh-CN"/>
              </w:rPr>
            </w:pPr>
            <w:r w:rsidRPr="009354E2">
              <w:rPr>
                <w:rFonts w:eastAsia="SimSun"/>
                <w:lang w:eastAsia="zh-CN"/>
              </w:rPr>
              <w:t>ignore</w:t>
            </w:r>
          </w:p>
        </w:tc>
      </w:tr>
      <w:tr w:rsidR="00BE3ED1" w:rsidRPr="00FD0425" w14:paraId="1831ACB4" w14:textId="77777777" w:rsidTr="00BA787F">
        <w:tblPrEx>
          <w:tblCellMar>
            <w:top w:w="0" w:type="dxa"/>
            <w:bottom w:w="0" w:type="dxa"/>
          </w:tblCellMar>
        </w:tblPrEx>
        <w:tc>
          <w:tcPr>
            <w:tcW w:w="2127" w:type="dxa"/>
          </w:tcPr>
          <w:p w14:paraId="215EFF64" w14:textId="77777777" w:rsidR="00BE3ED1" w:rsidRPr="002C34BD" w:rsidRDefault="00BE3ED1" w:rsidP="00BE3ED1">
            <w:pPr>
              <w:pStyle w:val="TAL"/>
              <w:rPr>
                <w:rFonts w:eastAsia="SimSun"/>
              </w:rPr>
            </w:pPr>
            <w:r w:rsidRPr="00283AA6">
              <w:rPr>
                <w:lang w:eastAsia="ja-JP"/>
              </w:rPr>
              <w:t>Security Result</w:t>
            </w:r>
          </w:p>
        </w:tc>
        <w:tc>
          <w:tcPr>
            <w:tcW w:w="1134" w:type="dxa"/>
          </w:tcPr>
          <w:p w14:paraId="54786948" w14:textId="77777777" w:rsidR="00BE3ED1" w:rsidRPr="002C34BD" w:rsidRDefault="00BE3ED1" w:rsidP="00BE3ED1">
            <w:pPr>
              <w:pStyle w:val="TAL"/>
              <w:rPr>
                <w:rFonts w:eastAsia="SimSun" w:hint="eastAsia"/>
                <w:lang w:eastAsia="zh-CN"/>
              </w:rPr>
            </w:pPr>
            <w:r w:rsidRPr="00283AA6">
              <w:rPr>
                <w:lang w:eastAsia="ja-JP"/>
              </w:rPr>
              <w:t>O</w:t>
            </w:r>
          </w:p>
        </w:tc>
        <w:tc>
          <w:tcPr>
            <w:tcW w:w="992" w:type="dxa"/>
          </w:tcPr>
          <w:p w14:paraId="2A6BD3B6" w14:textId="77777777" w:rsidR="00BE3ED1" w:rsidRPr="009354E2" w:rsidRDefault="00BE3ED1" w:rsidP="00BE3ED1">
            <w:pPr>
              <w:pStyle w:val="TAL"/>
              <w:rPr>
                <w:rFonts w:eastAsia="SimSun"/>
                <w:lang w:eastAsia="zh-CN"/>
              </w:rPr>
            </w:pPr>
          </w:p>
        </w:tc>
        <w:tc>
          <w:tcPr>
            <w:tcW w:w="1559" w:type="dxa"/>
          </w:tcPr>
          <w:p w14:paraId="05A5BDD2" w14:textId="77777777" w:rsidR="00BE3ED1" w:rsidRPr="009354E2" w:rsidRDefault="00BE3ED1" w:rsidP="00195317">
            <w:pPr>
              <w:pStyle w:val="TAL"/>
              <w:rPr>
                <w:rFonts w:eastAsia="SimSun"/>
                <w:lang w:eastAsia="zh-CN"/>
              </w:rPr>
            </w:pPr>
            <w:r w:rsidRPr="00283AA6">
              <w:rPr>
                <w:lang w:eastAsia="ja-JP"/>
              </w:rPr>
              <w:t>9.2.3.67</w:t>
            </w:r>
          </w:p>
        </w:tc>
        <w:tc>
          <w:tcPr>
            <w:tcW w:w="1843" w:type="dxa"/>
          </w:tcPr>
          <w:p w14:paraId="426FC674" w14:textId="77777777" w:rsidR="00BE3ED1" w:rsidRPr="002C34BD" w:rsidRDefault="00BE3ED1" w:rsidP="00BE3ED1">
            <w:pPr>
              <w:pStyle w:val="TAL"/>
              <w:rPr>
                <w:rFonts w:eastAsia="SimSun"/>
                <w:lang w:eastAsia="zh-CN"/>
              </w:rPr>
            </w:pPr>
          </w:p>
        </w:tc>
        <w:tc>
          <w:tcPr>
            <w:tcW w:w="1134" w:type="dxa"/>
          </w:tcPr>
          <w:p w14:paraId="551D2D93" w14:textId="77777777" w:rsidR="00BE3ED1" w:rsidRPr="009354E2" w:rsidRDefault="00BE3ED1" w:rsidP="00BE3ED1">
            <w:pPr>
              <w:pStyle w:val="TAC"/>
              <w:rPr>
                <w:rFonts w:eastAsia="SimSun"/>
                <w:lang w:eastAsia="zh-CN"/>
              </w:rPr>
            </w:pPr>
            <w:r>
              <w:rPr>
                <w:rFonts w:eastAsia="MS Mincho" w:hint="eastAsia"/>
                <w:lang w:eastAsia="ja-JP"/>
              </w:rPr>
              <w:t>Y</w:t>
            </w:r>
            <w:r w:rsidR="008D3FD7">
              <w:rPr>
                <w:rFonts w:eastAsia="MS Mincho"/>
                <w:lang w:eastAsia="ja-JP"/>
              </w:rPr>
              <w:t>ES</w:t>
            </w:r>
          </w:p>
        </w:tc>
        <w:tc>
          <w:tcPr>
            <w:tcW w:w="1134" w:type="dxa"/>
          </w:tcPr>
          <w:p w14:paraId="5B6A4DA5" w14:textId="77777777" w:rsidR="00BE3ED1" w:rsidRPr="009354E2" w:rsidRDefault="00BE3ED1" w:rsidP="00BE3ED1">
            <w:pPr>
              <w:pStyle w:val="TAC"/>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blPrEx>
          <w:tblCellMar>
            <w:top w:w="0" w:type="dxa"/>
            <w:bottom w:w="0" w:type="dxa"/>
          </w:tblCellMar>
        </w:tblPrEx>
        <w:tc>
          <w:tcPr>
            <w:tcW w:w="3686" w:type="dxa"/>
          </w:tcPr>
          <w:p w14:paraId="5C0FF354" w14:textId="77777777" w:rsidR="00F02090" w:rsidRPr="00FD0425" w:rsidRDefault="00F02090" w:rsidP="00694C97">
            <w:pPr>
              <w:pStyle w:val="TAH"/>
              <w:rPr>
                <w:lang w:eastAsia="ja-JP"/>
              </w:rPr>
            </w:pPr>
            <w:r w:rsidRPr="00FD0425">
              <w:rPr>
                <w:lang w:eastAsia="ja-JP"/>
              </w:rPr>
              <w:t>Range bound</w:t>
            </w:r>
          </w:p>
        </w:tc>
        <w:tc>
          <w:tcPr>
            <w:tcW w:w="5353" w:type="dxa"/>
          </w:tcPr>
          <w:p w14:paraId="6AF6B1E2" w14:textId="77777777" w:rsidR="00F02090" w:rsidRPr="00FD0425" w:rsidRDefault="00F02090" w:rsidP="00694C97">
            <w:pPr>
              <w:pStyle w:val="TAH"/>
              <w:rPr>
                <w:lang w:eastAsia="ja-JP"/>
              </w:rPr>
            </w:pPr>
            <w:r w:rsidRPr="00FD0425">
              <w:rPr>
                <w:lang w:eastAsia="ja-JP"/>
              </w:rPr>
              <w:t>Explanation</w:t>
            </w:r>
          </w:p>
        </w:tc>
      </w:tr>
      <w:tr w:rsidR="00F02090" w:rsidRPr="00FD0425" w14:paraId="62CE9CF1" w14:textId="77777777" w:rsidTr="00694C97">
        <w:tblPrEx>
          <w:tblCellMar>
            <w:top w:w="0" w:type="dxa"/>
            <w:bottom w:w="0" w:type="dxa"/>
          </w:tblCellMar>
        </w:tblPrEx>
        <w:tc>
          <w:tcPr>
            <w:tcW w:w="3686" w:type="dxa"/>
          </w:tcPr>
          <w:p w14:paraId="18B98062" w14:textId="77777777" w:rsidR="00F02090" w:rsidRPr="00FD0425" w:rsidRDefault="00F02090" w:rsidP="00694C97">
            <w:pPr>
              <w:pStyle w:val="TAL"/>
              <w:rPr>
                <w:lang w:eastAsia="ja-JP"/>
              </w:rPr>
            </w:pPr>
            <w:r w:rsidRPr="00FD0425">
              <w:rPr>
                <w:lang w:eastAsia="ja-JP"/>
              </w:rPr>
              <w:t>maxnoofDRBs</w:t>
            </w:r>
          </w:p>
        </w:tc>
        <w:tc>
          <w:tcPr>
            <w:tcW w:w="5353" w:type="dxa"/>
          </w:tcPr>
          <w:p w14:paraId="1F7EE973" w14:textId="77777777" w:rsidR="00F02090" w:rsidRPr="00FD0425" w:rsidRDefault="00F02090" w:rsidP="00694C97">
            <w:pPr>
              <w:pStyle w:val="TAL"/>
              <w:rPr>
                <w:lang w:eastAsia="ja-JP"/>
              </w:rPr>
            </w:pPr>
            <w:r w:rsidRPr="00FD0425">
              <w:rPr>
                <w:lang w:eastAsia="ja-JP"/>
              </w:rPr>
              <w:t xml:space="preserve">Maximum no. of DRBs allowed towards one UE. Value is 32. </w:t>
            </w:r>
          </w:p>
        </w:tc>
      </w:tr>
      <w:tr w:rsidR="00F02090" w:rsidRPr="00FD0425" w14:paraId="64304064" w14:textId="77777777" w:rsidTr="00694C97">
        <w:tblPrEx>
          <w:tblCellMar>
            <w:top w:w="0" w:type="dxa"/>
            <w:bottom w:w="0" w:type="dxa"/>
          </w:tblCellMar>
        </w:tblPrEx>
        <w:tc>
          <w:tcPr>
            <w:tcW w:w="3686" w:type="dxa"/>
          </w:tcPr>
          <w:p w14:paraId="2B67C449" w14:textId="77777777" w:rsidR="00F02090" w:rsidRPr="00FD0425" w:rsidRDefault="00F02090" w:rsidP="00694C97">
            <w:pPr>
              <w:pStyle w:val="TAL"/>
              <w:rPr>
                <w:lang w:eastAsia="ja-JP"/>
              </w:rPr>
            </w:pPr>
            <w:r w:rsidRPr="00FD0425">
              <w:rPr>
                <w:lang w:eastAsia="ja-JP"/>
              </w:rPr>
              <w:t>maxnoofQoSFlows</w:t>
            </w:r>
          </w:p>
        </w:tc>
        <w:tc>
          <w:tcPr>
            <w:tcW w:w="5353" w:type="dxa"/>
          </w:tcPr>
          <w:p w14:paraId="46E1EC3A" w14:textId="77777777" w:rsidR="00F02090" w:rsidRPr="00FD0425" w:rsidRDefault="00F02090" w:rsidP="00694C97">
            <w:pPr>
              <w:pStyle w:val="TAL"/>
              <w:rPr>
                <w:lang w:eastAsia="ja-JP"/>
              </w:rPr>
            </w:pPr>
            <w:r w:rsidRPr="00FD0425">
              <w:rPr>
                <w:lang w:eastAsia="ja-JP"/>
              </w:rPr>
              <w:t>Maximum no. of QoS flows. Value is 64.</w:t>
            </w:r>
          </w:p>
        </w:tc>
      </w:tr>
      <w:tr w:rsidR="00116D53" w:rsidRPr="00FD0425" w14:paraId="41A06483" w14:textId="77777777" w:rsidTr="00694C97">
        <w:tblPrEx>
          <w:tblCellMar>
            <w:top w:w="0" w:type="dxa"/>
            <w:bottom w:w="0" w:type="dxa"/>
          </w:tblCellMar>
        </w:tblPrEx>
        <w:tc>
          <w:tcPr>
            <w:tcW w:w="3686" w:type="dxa"/>
          </w:tcPr>
          <w:p w14:paraId="2A231592" w14:textId="77777777" w:rsidR="00116D53" w:rsidRPr="00FD0425" w:rsidRDefault="00116D53" w:rsidP="00116D53">
            <w:pPr>
              <w:pStyle w:val="TAL"/>
              <w:rPr>
                <w:lang w:eastAsia="ja-JP"/>
              </w:rPr>
            </w:pPr>
            <w:r w:rsidRPr="008B72FB">
              <w:rPr>
                <w:lang w:eastAsia="ja-JP"/>
              </w:rPr>
              <w:t>maxnoofAdditionalPDCPDuplicationTNL</w:t>
            </w:r>
          </w:p>
        </w:tc>
        <w:tc>
          <w:tcPr>
            <w:tcW w:w="5353" w:type="dxa"/>
          </w:tcPr>
          <w:p w14:paraId="1EFF4254" w14:textId="77777777" w:rsidR="00116D53" w:rsidRPr="00FD0425" w:rsidRDefault="00116D53" w:rsidP="00116D53">
            <w:pPr>
              <w:pStyle w:val="TAL"/>
              <w:rPr>
                <w:lang w:eastAsia="ja-JP"/>
              </w:rPr>
            </w:pPr>
            <w:r>
              <w:rPr>
                <w:lang w:eastAsia="ja-JP"/>
              </w:rPr>
              <w:t>Maximum no. of additional PDCP Duplication TNL. Value is 2.</w:t>
            </w:r>
          </w:p>
        </w:tc>
      </w:tr>
    </w:tbl>
    <w:p w14:paraId="413CC0D1" w14:textId="77777777" w:rsidR="00F02090" w:rsidRPr="00FD0425" w:rsidRDefault="00F02090" w:rsidP="00F02090"/>
    <w:p w14:paraId="52BDF9DA" w14:textId="77777777" w:rsidR="00F02090" w:rsidRPr="00FD0425" w:rsidRDefault="00F02090" w:rsidP="00F02090">
      <w:pPr>
        <w:pStyle w:val="Heading4"/>
      </w:pPr>
      <w:bookmarkStart w:id="4548" w:name="_Toc20955247"/>
      <w:bookmarkStart w:id="4549" w:name="_Toc29991444"/>
      <w:bookmarkStart w:id="4550" w:name="_Toc36555844"/>
      <w:bookmarkStart w:id="4551" w:name="_Toc44497564"/>
      <w:bookmarkStart w:id="4552" w:name="_Toc45107952"/>
      <w:bookmarkStart w:id="4553" w:name="_Toc45901572"/>
      <w:bookmarkStart w:id="4554" w:name="_Toc51850651"/>
      <w:bookmarkStart w:id="4555" w:name="_Toc56693654"/>
      <w:bookmarkStart w:id="4556" w:name="_Toc64447197"/>
      <w:bookmarkStart w:id="4557" w:name="_Toc66286691"/>
      <w:bookmarkStart w:id="4558" w:name="_Toc74151386"/>
      <w:bookmarkStart w:id="4559" w:name="_Toc88653858"/>
      <w:bookmarkStart w:id="4560" w:name="_Toc97904214"/>
      <w:bookmarkStart w:id="4561" w:name="_Toc105175255"/>
      <w:bookmarkStart w:id="4562" w:name="_Toc113826285"/>
      <w:bookmarkStart w:id="4563" w:name="_Toc120032411"/>
      <w:r w:rsidRPr="00FD0425">
        <w:t>9.2.1.11</w:t>
      </w:r>
      <w:r w:rsidRPr="00FD0425">
        <w:tab/>
        <w:t>PDU Session Resource Modification Info – MN terminated</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5D26F78F" w14:textId="77777777" w:rsidR="00F02090" w:rsidRPr="00FD0425" w:rsidRDefault="00F02090" w:rsidP="00F02090">
      <w:pPr>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992"/>
        <w:gridCol w:w="993"/>
        <w:gridCol w:w="2126"/>
        <w:gridCol w:w="1559"/>
        <w:gridCol w:w="1134"/>
        <w:gridCol w:w="1134"/>
      </w:tblGrid>
      <w:tr w:rsidR="00116D53" w:rsidRPr="00FD0425" w14:paraId="46ACFCC2" w14:textId="77777777" w:rsidTr="009354E2">
        <w:tblPrEx>
          <w:tblCellMar>
            <w:top w:w="0" w:type="dxa"/>
            <w:bottom w:w="0" w:type="dxa"/>
          </w:tblCellMar>
        </w:tblPrEx>
        <w:tc>
          <w:tcPr>
            <w:tcW w:w="2011" w:type="dxa"/>
          </w:tcPr>
          <w:p w14:paraId="3AF42136" w14:textId="77777777" w:rsidR="00116D53" w:rsidRPr="00FD0425" w:rsidRDefault="00116D53" w:rsidP="00116D53">
            <w:pPr>
              <w:pStyle w:val="TAH"/>
              <w:rPr>
                <w:lang w:eastAsia="ja-JP"/>
              </w:rPr>
            </w:pPr>
            <w:r w:rsidRPr="00FD0425">
              <w:rPr>
                <w:lang w:eastAsia="ja-JP"/>
              </w:rPr>
              <w:t>IE/Group Name</w:t>
            </w:r>
          </w:p>
        </w:tc>
        <w:tc>
          <w:tcPr>
            <w:tcW w:w="992" w:type="dxa"/>
          </w:tcPr>
          <w:p w14:paraId="42AADC8C" w14:textId="77777777" w:rsidR="00116D53" w:rsidRPr="00FD0425" w:rsidRDefault="00116D53" w:rsidP="00116D53">
            <w:pPr>
              <w:pStyle w:val="TAH"/>
              <w:rPr>
                <w:lang w:eastAsia="ja-JP"/>
              </w:rPr>
            </w:pPr>
            <w:r w:rsidRPr="00FD0425">
              <w:rPr>
                <w:lang w:eastAsia="ja-JP"/>
              </w:rPr>
              <w:t>Presence</w:t>
            </w:r>
          </w:p>
        </w:tc>
        <w:tc>
          <w:tcPr>
            <w:tcW w:w="993" w:type="dxa"/>
          </w:tcPr>
          <w:p w14:paraId="2FDBCF16" w14:textId="77777777" w:rsidR="00116D53" w:rsidRPr="00FD0425" w:rsidRDefault="00116D53" w:rsidP="00116D53">
            <w:pPr>
              <w:pStyle w:val="TAH"/>
              <w:rPr>
                <w:lang w:eastAsia="ja-JP"/>
              </w:rPr>
            </w:pPr>
            <w:r w:rsidRPr="00FD0425">
              <w:rPr>
                <w:lang w:eastAsia="ja-JP"/>
              </w:rPr>
              <w:t>Range</w:t>
            </w:r>
          </w:p>
        </w:tc>
        <w:tc>
          <w:tcPr>
            <w:tcW w:w="2126" w:type="dxa"/>
          </w:tcPr>
          <w:p w14:paraId="1EA44BDF" w14:textId="77777777" w:rsidR="00116D53" w:rsidRPr="00FD0425" w:rsidRDefault="00116D53" w:rsidP="00116D53">
            <w:pPr>
              <w:pStyle w:val="TAH"/>
              <w:rPr>
                <w:lang w:eastAsia="ja-JP"/>
              </w:rPr>
            </w:pPr>
            <w:r w:rsidRPr="00FD0425">
              <w:rPr>
                <w:lang w:eastAsia="ja-JP"/>
              </w:rPr>
              <w:t>IE type and reference</w:t>
            </w:r>
          </w:p>
        </w:tc>
        <w:tc>
          <w:tcPr>
            <w:tcW w:w="1559" w:type="dxa"/>
          </w:tcPr>
          <w:p w14:paraId="1FFF6B6D" w14:textId="77777777" w:rsidR="00116D53" w:rsidRPr="00FD0425" w:rsidRDefault="00116D53" w:rsidP="00116D53">
            <w:pPr>
              <w:pStyle w:val="TAH"/>
              <w:rPr>
                <w:lang w:eastAsia="ja-JP"/>
              </w:rPr>
            </w:pPr>
            <w:r w:rsidRPr="00FD0425">
              <w:rPr>
                <w:lang w:eastAsia="ja-JP"/>
              </w:rPr>
              <w:t>Semantics description</w:t>
            </w:r>
          </w:p>
        </w:tc>
        <w:tc>
          <w:tcPr>
            <w:tcW w:w="1134" w:type="dxa"/>
          </w:tcPr>
          <w:p w14:paraId="24C8FE08" w14:textId="77777777" w:rsidR="00116D53" w:rsidRPr="00FD0425" w:rsidRDefault="00116D53" w:rsidP="00116D53">
            <w:pPr>
              <w:pStyle w:val="TAH"/>
              <w:rPr>
                <w:lang w:eastAsia="ja-JP"/>
              </w:rPr>
            </w:pPr>
            <w:r>
              <w:rPr>
                <w:lang w:eastAsia="ja-JP"/>
              </w:rPr>
              <w:t>Criticality</w:t>
            </w:r>
          </w:p>
        </w:tc>
        <w:tc>
          <w:tcPr>
            <w:tcW w:w="1134" w:type="dxa"/>
          </w:tcPr>
          <w:p w14:paraId="4DC62CAE" w14:textId="77777777" w:rsidR="00116D53" w:rsidRPr="00FD0425" w:rsidRDefault="00116D53" w:rsidP="00116D53">
            <w:pPr>
              <w:pStyle w:val="TAH"/>
              <w:rPr>
                <w:lang w:eastAsia="ja-JP"/>
              </w:rPr>
            </w:pPr>
            <w:r>
              <w:rPr>
                <w:lang w:eastAsia="ja-JP"/>
              </w:rPr>
              <w:t>Assigned Criticality</w:t>
            </w:r>
          </w:p>
        </w:tc>
      </w:tr>
      <w:tr w:rsidR="00004997" w:rsidRPr="00FD0425" w14:paraId="65616281" w14:textId="77777777" w:rsidTr="009354E2">
        <w:tblPrEx>
          <w:tblCellMar>
            <w:top w:w="0" w:type="dxa"/>
            <w:bottom w:w="0" w:type="dxa"/>
          </w:tblCellMar>
        </w:tblPrEx>
        <w:tc>
          <w:tcPr>
            <w:tcW w:w="2011" w:type="dxa"/>
          </w:tcPr>
          <w:p w14:paraId="75696761" w14:textId="77777777" w:rsidR="00004997" w:rsidRPr="00FD0425" w:rsidRDefault="00004997" w:rsidP="00004997">
            <w:pPr>
              <w:pStyle w:val="TAL"/>
              <w:rPr>
                <w:lang w:eastAsia="ja-JP"/>
              </w:rPr>
            </w:pPr>
            <w:r w:rsidRPr="00FD0425">
              <w:rPr>
                <w:lang w:eastAsia="ja-JP"/>
              </w:rPr>
              <w:t>PDU Session Type</w:t>
            </w:r>
          </w:p>
        </w:tc>
        <w:tc>
          <w:tcPr>
            <w:tcW w:w="992" w:type="dxa"/>
          </w:tcPr>
          <w:p w14:paraId="67AFEA53"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62BD562E" w14:textId="77777777" w:rsidR="00004997" w:rsidRPr="00FD0425" w:rsidRDefault="00004997" w:rsidP="00004997">
            <w:pPr>
              <w:pStyle w:val="TAL"/>
              <w:rPr>
                <w:bCs/>
                <w:i/>
                <w:szCs w:val="18"/>
                <w:lang w:eastAsia="ja-JP"/>
              </w:rPr>
            </w:pPr>
          </w:p>
        </w:tc>
        <w:tc>
          <w:tcPr>
            <w:tcW w:w="2126" w:type="dxa"/>
          </w:tcPr>
          <w:p w14:paraId="14A00F5C" w14:textId="77777777" w:rsidR="00004997" w:rsidRPr="00FD0425" w:rsidRDefault="00004997" w:rsidP="00004997">
            <w:pPr>
              <w:pStyle w:val="TAL"/>
              <w:rPr>
                <w:lang w:eastAsia="ja-JP"/>
              </w:rPr>
            </w:pPr>
            <w:r w:rsidRPr="00FD0425">
              <w:rPr>
                <w:lang w:eastAsia="ja-JP"/>
              </w:rPr>
              <w:t>9.2.3.19</w:t>
            </w:r>
          </w:p>
        </w:tc>
        <w:tc>
          <w:tcPr>
            <w:tcW w:w="1559" w:type="dxa"/>
          </w:tcPr>
          <w:p w14:paraId="5B79FE6F" w14:textId="77777777" w:rsidR="00004997" w:rsidRPr="00FD0425" w:rsidRDefault="00004997" w:rsidP="00004997">
            <w:pPr>
              <w:pStyle w:val="TAL"/>
              <w:rPr>
                <w:lang w:eastAsia="ja-JP"/>
              </w:rPr>
            </w:pPr>
          </w:p>
        </w:tc>
        <w:tc>
          <w:tcPr>
            <w:tcW w:w="1134" w:type="dxa"/>
          </w:tcPr>
          <w:p w14:paraId="7222C322" w14:textId="77777777" w:rsidR="00004997" w:rsidRPr="00004997" w:rsidRDefault="00004997" w:rsidP="009354E2">
            <w:pPr>
              <w:pStyle w:val="TAC"/>
              <w:rPr>
                <w:lang w:eastAsia="ja-JP"/>
              </w:rPr>
            </w:pPr>
          </w:p>
        </w:tc>
        <w:tc>
          <w:tcPr>
            <w:tcW w:w="1134" w:type="dxa"/>
          </w:tcPr>
          <w:p w14:paraId="3AA4F540" w14:textId="77777777" w:rsidR="00004997" w:rsidRPr="001F675D" w:rsidRDefault="00004997" w:rsidP="009354E2">
            <w:pPr>
              <w:pStyle w:val="TAC"/>
              <w:rPr>
                <w:lang w:eastAsia="ja-JP"/>
              </w:rPr>
            </w:pPr>
          </w:p>
        </w:tc>
      </w:tr>
      <w:tr w:rsidR="00004997" w:rsidRPr="00FD0425" w14:paraId="101B36F2" w14:textId="77777777" w:rsidTr="009354E2">
        <w:tblPrEx>
          <w:tblCellMar>
            <w:top w:w="0" w:type="dxa"/>
            <w:bottom w:w="0" w:type="dxa"/>
          </w:tblCellMar>
        </w:tblPrEx>
        <w:tc>
          <w:tcPr>
            <w:tcW w:w="2011" w:type="dxa"/>
          </w:tcPr>
          <w:p w14:paraId="640CC8ED" w14:textId="77777777" w:rsidR="00004997" w:rsidRPr="00FD0425" w:rsidRDefault="00004997" w:rsidP="00004997">
            <w:pPr>
              <w:pStyle w:val="TAL"/>
              <w:rPr>
                <w:b/>
                <w:lang w:eastAsia="ja-JP"/>
              </w:rPr>
            </w:pPr>
            <w:r w:rsidRPr="00FD0425">
              <w:rPr>
                <w:b/>
                <w:lang w:eastAsia="ja-JP"/>
              </w:rPr>
              <w:t>DRBs To Be Setup List</w:t>
            </w:r>
          </w:p>
        </w:tc>
        <w:tc>
          <w:tcPr>
            <w:tcW w:w="992" w:type="dxa"/>
          </w:tcPr>
          <w:p w14:paraId="598512AC" w14:textId="77777777" w:rsidR="00004997" w:rsidRPr="00FD0425" w:rsidRDefault="00004997" w:rsidP="00004997">
            <w:pPr>
              <w:pStyle w:val="TAL"/>
              <w:rPr>
                <w:rFonts w:eastAsia="Batang"/>
                <w:lang w:eastAsia="ja-JP"/>
              </w:rPr>
            </w:pPr>
          </w:p>
        </w:tc>
        <w:tc>
          <w:tcPr>
            <w:tcW w:w="993" w:type="dxa"/>
          </w:tcPr>
          <w:p w14:paraId="612A43DF" w14:textId="77777777" w:rsidR="00004997" w:rsidRPr="00FD0425" w:rsidRDefault="00004997" w:rsidP="00004997">
            <w:pPr>
              <w:pStyle w:val="TAL"/>
              <w:rPr>
                <w:bCs/>
                <w:i/>
                <w:szCs w:val="18"/>
                <w:lang w:eastAsia="ja-JP"/>
              </w:rPr>
            </w:pPr>
            <w:r w:rsidRPr="00FD0425">
              <w:rPr>
                <w:bCs/>
                <w:i/>
                <w:szCs w:val="18"/>
                <w:lang w:eastAsia="ja-JP"/>
              </w:rPr>
              <w:t>0..1</w:t>
            </w:r>
          </w:p>
        </w:tc>
        <w:tc>
          <w:tcPr>
            <w:tcW w:w="2126" w:type="dxa"/>
          </w:tcPr>
          <w:p w14:paraId="2D7AB7BA" w14:textId="77777777" w:rsidR="00004997" w:rsidRPr="00FD0425" w:rsidRDefault="00004997" w:rsidP="00004997">
            <w:pPr>
              <w:pStyle w:val="TAL"/>
              <w:rPr>
                <w:lang w:eastAsia="ja-JP"/>
              </w:rPr>
            </w:pPr>
          </w:p>
        </w:tc>
        <w:tc>
          <w:tcPr>
            <w:tcW w:w="1559" w:type="dxa"/>
          </w:tcPr>
          <w:p w14:paraId="57E71BC2" w14:textId="77777777" w:rsidR="00004997" w:rsidRPr="00FD0425" w:rsidRDefault="00004997" w:rsidP="00004997">
            <w:pPr>
              <w:pStyle w:val="TAL"/>
              <w:rPr>
                <w:iCs/>
                <w:lang w:eastAsia="ja-JP"/>
              </w:rPr>
            </w:pPr>
          </w:p>
        </w:tc>
        <w:tc>
          <w:tcPr>
            <w:tcW w:w="1134" w:type="dxa"/>
          </w:tcPr>
          <w:p w14:paraId="5820BC5D" w14:textId="77777777" w:rsidR="00004997" w:rsidRPr="00004997" w:rsidRDefault="00004997" w:rsidP="009354E2">
            <w:pPr>
              <w:pStyle w:val="TAC"/>
              <w:rPr>
                <w:iCs/>
                <w:lang w:eastAsia="ja-JP"/>
              </w:rPr>
            </w:pPr>
            <w:r w:rsidRPr="009354E2">
              <w:rPr>
                <w:lang w:eastAsia="ja-JP"/>
              </w:rPr>
              <w:t>–</w:t>
            </w:r>
          </w:p>
        </w:tc>
        <w:tc>
          <w:tcPr>
            <w:tcW w:w="1134" w:type="dxa"/>
          </w:tcPr>
          <w:p w14:paraId="7AE72249" w14:textId="77777777" w:rsidR="00004997" w:rsidRPr="001F675D" w:rsidRDefault="00004997" w:rsidP="009354E2">
            <w:pPr>
              <w:pStyle w:val="TAC"/>
              <w:rPr>
                <w:iCs/>
                <w:lang w:eastAsia="ja-JP"/>
              </w:rPr>
            </w:pPr>
          </w:p>
        </w:tc>
      </w:tr>
      <w:tr w:rsidR="00004997" w:rsidRPr="00FD0425" w14:paraId="21E77CC6" w14:textId="77777777" w:rsidTr="009354E2">
        <w:tblPrEx>
          <w:tblCellMar>
            <w:top w:w="0" w:type="dxa"/>
            <w:bottom w:w="0" w:type="dxa"/>
          </w:tblCellMar>
        </w:tblPrEx>
        <w:tc>
          <w:tcPr>
            <w:tcW w:w="2011" w:type="dxa"/>
          </w:tcPr>
          <w:p w14:paraId="7F178F18" w14:textId="77777777" w:rsidR="00004997" w:rsidRPr="00FD0425" w:rsidRDefault="00004997" w:rsidP="00004997">
            <w:pPr>
              <w:pStyle w:val="TAL"/>
              <w:ind w:left="113"/>
              <w:rPr>
                <w:b/>
                <w:lang w:eastAsia="ja-JP"/>
              </w:rPr>
            </w:pPr>
            <w:r w:rsidRPr="00FD0425">
              <w:rPr>
                <w:b/>
                <w:lang w:eastAsia="ja-JP"/>
              </w:rPr>
              <w:t>&gt;DRBs to Be Setup Item</w:t>
            </w:r>
          </w:p>
        </w:tc>
        <w:tc>
          <w:tcPr>
            <w:tcW w:w="992" w:type="dxa"/>
          </w:tcPr>
          <w:p w14:paraId="45D979DD" w14:textId="77777777" w:rsidR="00004997" w:rsidRPr="00FD0425" w:rsidRDefault="00004997" w:rsidP="00004997">
            <w:pPr>
              <w:pStyle w:val="TAL"/>
              <w:rPr>
                <w:rFonts w:eastAsia="Batang"/>
                <w:lang w:eastAsia="ja-JP"/>
              </w:rPr>
            </w:pPr>
          </w:p>
        </w:tc>
        <w:tc>
          <w:tcPr>
            <w:tcW w:w="993" w:type="dxa"/>
          </w:tcPr>
          <w:p w14:paraId="4324EDB9" w14:textId="77777777" w:rsidR="00004997" w:rsidRPr="00FD0425" w:rsidRDefault="00004997" w:rsidP="00004997">
            <w:pPr>
              <w:pStyle w:val="TAL"/>
              <w:rPr>
                <w:bCs/>
                <w:i/>
                <w:szCs w:val="18"/>
                <w:lang w:eastAsia="ja-JP"/>
              </w:rPr>
            </w:pPr>
            <w:r w:rsidRPr="00FD0425">
              <w:rPr>
                <w:bCs/>
                <w:i/>
                <w:szCs w:val="18"/>
                <w:lang w:eastAsia="ja-JP"/>
              </w:rPr>
              <w:t>1 .. &lt;maxnoof DRBs&gt;</w:t>
            </w:r>
          </w:p>
        </w:tc>
        <w:tc>
          <w:tcPr>
            <w:tcW w:w="2126" w:type="dxa"/>
          </w:tcPr>
          <w:p w14:paraId="7AC0B542" w14:textId="77777777" w:rsidR="00004997" w:rsidRPr="00FD0425" w:rsidRDefault="00004997" w:rsidP="00004997">
            <w:pPr>
              <w:pStyle w:val="TAL"/>
              <w:rPr>
                <w:lang w:eastAsia="ja-JP"/>
              </w:rPr>
            </w:pPr>
          </w:p>
        </w:tc>
        <w:tc>
          <w:tcPr>
            <w:tcW w:w="1559" w:type="dxa"/>
          </w:tcPr>
          <w:p w14:paraId="4DF6AA20" w14:textId="77777777" w:rsidR="00004997" w:rsidRPr="00FD0425" w:rsidRDefault="00004997" w:rsidP="00004997">
            <w:pPr>
              <w:pStyle w:val="TAL"/>
              <w:rPr>
                <w:iCs/>
                <w:lang w:eastAsia="ja-JP"/>
              </w:rPr>
            </w:pPr>
          </w:p>
        </w:tc>
        <w:tc>
          <w:tcPr>
            <w:tcW w:w="1134" w:type="dxa"/>
          </w:tcPr>
          <w:p w14:paraId="0AE95EED" w14:textId="77777777" w:rsidR="00004997" w:rsidRPr="00004997" w:rsidRDefault="00004997" w:rsidP="009354E2">
            <w:pPr>
              <w:pStyle w:val="TAC"/>
              <w:rPr>
                <w:iCs/>
                <w:lang w:eastAsia="ja-JP"/>
              </w:rPr>
            </w:pPr>
            <w:r w:rsidRPr="009354E2">
              <w:rPr>
                <w:lang w:eastAsia="ja-JP"/>
              </w:rPr>
              <w:t>–</w:t>
            </w:r>
          </w:p>
        </w:tc>
        <w:tc>
          <w:tcPr>
            <w:tcW w:w="1134" w:type="dxa"/>
          </w:tcPr>
          <w:p w14:paraId="35EB60A5" w14:textId="77777777" w:rsidR="00004997" w:rsidRPr="001F675D" w:rsidRDefault="00004997" w:rsidP="009354E2">
            <w:pPr>
              <w:pStyle w:val="TAC"/>
              <w:rPr>
                <w:iCs/>
                <w:lang w:eastAsia="ja-JP"/>
              </w:rPr>
            </w:pPr>
          </w:p>
        </w:tc>
      </w:tr>
      <w:tr w:rsidR="00004997" w:rsidRPr="00FD0425" w14:paraId="6E5F0CF1" w14:textId="77777777" w:rsidTr="009354E2">
        <w:tblPrEx>
          <w:tblCellMar>
            <w:top w:w="0" w:type="dxa"/>
            <w:bottom w:w="0" w:type="dxa"/>
          </w:tblCellMar>
        </w:tblPrEx>
        <w:tc>
          <w:tcPr>
            <w:tcW w:w="2011" w:type="dxa"/>
          </w:tcPr>
          <w:p w14:paraId="48AA81CF" w14:textId="77777777" w:rsidR="00004997" w:rsidRPr="00FD0425" w:rsidRDefault="00004997" w:rsidP="00004997">
            <w:pPr>
              <w:pStyle w:val="TAL"/>
              <w:ind w:left="227"/>
              <w:rPr>
                <w:lang w:eastAsia="ja-JP"/>
              </w:rPr>
            </w:pPr>
            <w:r w:rsidRPr="00FD0425">
              <w:rPr>
                <w:rFonts w:eastAsia="Batang"/>
                <w:lang w:eastAsia="ja-JP"/>
              </w:rPr>
              <w:t>&gt;&gt;DRB ID</w:t>
            </w:r>
          </w:p>
        </w:tc>
        <w:tc>
          <w:tcPr>
            <w:tcW w:w="992" w:type="dxa"/>
          </w:tcPr>
          <w:p w14:paraId="5042BFC9"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2BC456D7" w14:textId="77777777" w:rsidR="00004997" w:rsidRPr="00FD0425" w:rsidRDefault="00004997" w:rsidP="00004997">
            <w:pPr>
              <w:pStyle w:val="TAL"/>
              <w:rPr>
                <w:bCs/>
                <w:i/>
                <w:szCs w:val="18"/>
                <w:lang w:eastAsia="ja-JP"/>
              </w:rPr>
            </w:pPr>
          </w:p>
        </w:tc>
        <w:tc>
          <w:tcPr>
            <w:tcW w:w="2126" w:type="dxa"/>
          </w:tcPr>
          <w:p w14:paraId="26444143" w14:textId="77777777" w:rsidR="00004997" w:rsidRPr="00FD0425" w:rsidRDefault="00004997" w:rsidP="00004997">
            <w:pPr>
              <w:pStyle w:val="TAL"/>
              <w:rPr>
                <w:lang w:eastAsia="ja-JP"/>
              </w:rPr>
            </w:pPr>
            <w:r w:rsidRPr="00FD0425">
              <w:t>9.2.3.33</w:t>
            </w:r>
          </w:p>
        </w:tc>
        <w:tc>
          <w:tcPr>
            <w:tcW w:w="1559" w:type="dxa"/>
          </w:tcPr>
          <w:p w14:paraId="238861F0" w14:textId="77777777" w:rsidR="00004997" w:rsidRPr="00FD0425" w:rsidRDefault="00004997" w:rsidP="00004997">
            <w:pPr>
              <w:pStyle w:val="TAL"/>
              <w:rPr>
                <w:lang w:eastAsia="ja-JP"/>
              </w:rPr>
            </w:pPr>
          </w:p>
        </w:tc>
        <w:tc>
          <w:tcPr>
            <w:tcW w:w="1134" w:type="dxa"/>
          </w:tcPr>
          <w:p w14:paraId="4221E950" w14:textId="77777777" w:rsidR="00004997" w:rsidRPr="00004997" w:rsidRDefault="00004997" w:rsidP="009354E2">
            <w:pPr>
              <w:pStyle w:val="TAC"/>
              <w:rPr>
                <w:lang w:eastAsia="ja-JP"/>
              </w:rPr>
            </w:pPr>
            <w:r w:rsidRPr="009354E2">
              <w:rPr>
                <w:lang w:eastAsia="ja-JP"/>
              </w:rPr>
              <w:t>–</w:t>
            </w:r>
          </w:p>
        </w:tc>
        <w:tc>
          <w:tcPr>
            <w:tcW w:w="1134" w:type="dxa"/>
          </w:tcPr>
          <w:p w14:paraId="2A007396" w14:textId="77777777" w:rsidR="00004997" w:rsidRPr="001F675D" w:rsidRDefault="00004997" w:rsidP="009354E2">
            <w:pPr>
              <w:pStyle w:val="TAC"/>
              <w:rPr>
                <w:lang w:eastAsia="ja-JP"/>
              </w:rPr>
            </w:pPr>
          </w:p>
        </w:tc>
      </w:tr>
      <w:tr w:rsidR="00004997" w:rsidRPr="00FD0425" w14:paraId="12F4D403" w14:textId="77777777" w:rsidTr="009354E2">
        <w:tblPrEx>
          <w:tblCellMar>
            <w:top w:w="0" w:type="dxa"/>
            <w:bottom w:w="0" w:type="dxa"/>
          </w:tblCellMar>
        </w:tblPrEx>
        <w:tc>
          <w:tcPr>
            <w:tcW w:w="2011" w:type="dxa"/>
          </w:tcPr>
          <w:p w14:paraId="4F807661" w14:textId="77777777" w:rsidR="00004997" w:rsidRPr="00FD0425" w:rsidRDefault="00004997" w:rsidP="00004997">
            <w:pPr>
              <w:pStyle w:val="TAL"/>
              <w:ind w:left="227"/>
              <w:rPr>
                <w:lang w:eastAsia="ja-JP"/>
              </w:rPr>
            </w:pPr>
            <w:r w:rsidRPr="00FD0425">
              <w:rPr>
                <w:lang w:eastAsia="ja-JP"/>
              </w:rPr>
              <w:t xml:space="preserve">&gt;&gt;MN UL PDCP UP </w:t>
            </w:r>
            <w:r w:rsidRPr="00FD0425">
              <w:rPr>
                <w:rFonts w:cs="Arial"/>
                <w:lang w:eastAsia="zh-CN"/>
              </w:rPr>
              <w:t>TNL Information</w:t>
            </w:r>
          </w:p>
        </w:tc>
        <w:tc>
          <w:tcPr>
            <w:tcW w:w="992" w:type="dxa"/>
          </w:tcPr>
          <w:p w14:paraId="0E4A58C2"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553BC512" w14:textId="77777777" w:rsidR="00004997" w:rsidRPr="00FD0425" w:rsidRDefault="00004997" w:rsidP="00004997">
            <w:pPr>
              <w:pStyle w:val="TAL"/>
              <w:rPr>
                <w:bCs/>
                <w:i/>
                <w:szCs w:val="18"/>
                <w:lang w:eastAsia="ja-JP"/>
              </w:rPr>
            </w:pPr>
          </w:p>
        </w:tc>
        <w:tc>
          <w:tcPr>
            <w:tcW w:w="2126" w:type="dxa"/>
          </w:tcPr>
          <w:p w14:paraId="71041F06" w14:textId="77777777" w:rsidR="00004997" w:rsidRPr="00FD0425" w:rsidRDefault="00004997" w:rsidP="00004997">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46272111" w14:textId="77777777" w:rsidR="00004997" w:rsidRPr="00FD0425" w:rsidRDefault="00004997" w:rsidP="00004997">
            <w:pPr>
              <w:pStyle w:val="TAL"/>
              <w:rPr>
                <w:iCs/>
                <w:lang w:eastAsia="ja-JP"/>
              </w:rPr>
            </w:pPr>
            <w:r w:rsidRPr="00FD0425">
              <w:rPr>
                <w:lang w:eastAsia="ja-JP"/>
              </w:rPr>
              <w:t>M-NG-RAN node endpoint(s) of a DRB’s Xn transport bearer at its PDCP resource. For delivery of UL PDUs.</w:t>
            </w:r>
          </w:p>
        </w:tc>
        <w:tc>
          <w:tcPr>
            <w:tcW w:w="1134" w:type="dxa"/>
          </w:tcPr>
          <w:p w14:paraId="662C54A0" w14:textId="77777777" w:rsidR="00004997" w:rsidRPr="00004997" w:rsidRDefault="00004997" w:rsidP="009354E2">
            <w:pPr>
              <w:pStyle w:val="TAC"/>
              <w:rPr>
                <w:lang w:eastAsia="ja-JP"/>
              </w:rPr>
            </w:pPr>
            <w:r w:rsidRPr="009354E2">
              <w:rPr>
                <w:lang w:eastAsia="ja-JP"/>
              </w:rPr>
              <w:t>–</w:t>
            </w:r>
          </w:p>
        </w:tc>
        <w:tc>
          <w:tcPr>
            <w:tcW w:w="1134" w:type="dxa"/>
          </w:tcPr>
          <w:p w14:paraId="4DB77AF4" w14:textId="77777777" w:rsidR="00004997" w:rsidRPr="001F675D" w:rsidRDefault="00004997" w:rsidP="009354E2">
            <w:pPr>
              <w:pStyle w:val="TAC"/>
              <w:rPr>
                <w:lang w:eastAsia="ja-JP"/>
              </w:rPr>
            </w:pPr>
          </w:p>
        </w:tc>
      </w:tr>
      <w:tr w:rsidR="00004997" w:rsidRPr="00FD0425" w14:paraId="26B1F24D" w14:textId="77777777" w:rsidTr="009354E2">
        <w:tblPrEx>
          <w:tblCellMar>
            <w:top w:w="0" w:type="dxa"/>
            <w:bottom w:w="0" w:type="dxa"/>
          </w:tblCellMar>
        </w:tblPrEx>
        <w:tc>
          <w:tcPr>
            <w:tcW w:w="2011" w:type="dxa"/>
          </w:tcPr>
          <w:p w14:paraId="557623BF" w14:textId="77777777" w:rsidR="00004997" w:rsidRPr="00FD0425" w:rsidRDefault="00004997" w:rsidP="00004997">
            <w:pPr>
              <w:pStyle w:val="TAL"/>
              <w:ind w:left="227"/>
              <w:rPr>
                <w:lang w:eastAsia="ja-JP"/>
              </w:rPr>
            </w:pPr>
            <w:r w:rsidRPr="00FD0425">
              <w:rPr>
                <w:lang w:eastAsia="ja-JP"/>
              </w:rPr>
              <w:t>&gt;&gt;RLC Mode</w:t>
            </w:r>
          </w:p>
        </w:tc>
        <w:tc>
          <w:tcPr>
            <w:tcW w:w="992" w:type="dxa"/>
          </w:tcPr>
          <w:p w14:paraId="30463A1E"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113061AD" w14:textId="77777777" w:rsidR="00004997" w:rsidRPr="00FD0425" w:rsidRDefault="00004997" w:rsidP="00004997">
            <w:pPr>
              <w:pStyle w:val="TAL"/>
              <w:rPr>
                <w:bCs/>
                <w:i/>
                <w:szCs w:val="18"/>
                <w:lang w:eastAsia="ja-JP"/>
              </w:rPr>
            </w:pPr>
          </w:p>
        </w:tc>
        <w:tc>
          <w:tcPr>
            <w:tcW w:w="2126" w:type="dxa"/>
          </w:tcPr>
          <w:p w14:paraId="081FD5FC" w14:textId="77777777" w:rsidR="00004997" w:rsidRPr="00FD0425" w:rsidRDefault="00004997" w:rsidP="00004997">
            <w:pPr>
              <w:pStyle w:val="TAL"/>
              <w:rPr>
                <w:lang w:eastAsia="ja-JP"/>
              </w:rPr>
            </w:pPr>
            <w:r w:rsidRPr="00FD0425">
              <w:rPr>
                <w:lang w:eastAsia="ja-JP"/>
              </w:rPr>
              <w:t>9.2.3.28</w:t>
            </w:r>
          </w:p>
        </w:tc>
        <w:tc>
          <w:tcPr>
            <w:tcW w:w="1559" w:type="dxa"/>
          </w:tcPr>
          <w:p w14:paraId="4860D77F" w14:textId="77777777" w:rsidR="00004997" w:rsidRPr="00FD0425" w:rsidRDefault="00004997" w:rsidP="00004997">
            <w:pPr>
              <w:pStyle w:val="TAL"/>
              <w:rPr>
                <w:iCs/>
                <w:lang w:eastAsia="ja-JP"/>
              </w:rPr>
            </w:pPr>
            <w:r w:rsidRPr="00FD0425">
              <w:rPr>
                <w:lang w:eastAsia="ja-JP"/>
              </w:rPr>
              <w:t>Indicates the RLC mode to be used in the assisting node.</w:t>
            </w:r>
          </w:p>
        </w:tc>
        <w:tc>
          <w:tcPr>
            <w:tcW w:w="1134" w:type="dxa"/>
          </w:tcPr>
          <w:p w14:paraId="463810C2" w14:textId="77777777" w:rsidR="00004997" w:rsidRPr="00004997" w:rsidRDefault="00004997" w:rsidP="009354E2">
            <w:pPr>
              <w:pStyle w:val="TAC"/>
              <w:rPr>
                <w:lang w:eastAsia="ja-JP"/>
              </w:rPr>
            </w:pPr>
            <w:r w:rsidRPr="009354E2">
              <w:rPr>
                <w:lang w:eastAsia="ja-JP"/>
              </w:rPr>
              <w:t>–</w:t>
            </w:r>
          </w:p>
        </w:tc>
        <w:tc>
          <w:tcPr>
            <w:tcW w:w="1134" w:type="dxa"/>
          </w:tcPr>
          <w:p w14:paraId="6FE7B259" w14:textId="77777777" w:rsidR="00004997" w:rsidRPr="001F675D" w:rsidRDefault="00004997" w:rsidP="009354E2">
            <w:pPr>
              <w:pStyle w:val="TAC"/>
              <w:rPr>
                <w:lang w:eastAsia="ja-JP"/>
              </w:rPr>
            </w:pPr>
          </w:p>
        </w:tc>
      </w:tr>
      <w:tr w:rsidR="00004997" w:rsidRPr="00FD0425" w14:paraId="1065E05B" w14:textId="77777777" w:rsidTr="009354E2">
        <w:tblPrEx>
          <w:tblCellMar>
            <w:top w:w="0" w:type="dxa"/>
            <w:bottom w:w="0" w:type="dxa"/>
          </w:tblCellMar>
        </w:tblPrEx>
        <w:tc>
          <w:tcPr>
            <w:tcW w:w="2011" w:type="dxa"/>
          </w:tcPr>
          <w:p w14:paraId="13A93217" w14:textId="77777777" w:rsidR="00004997" w:rsidRPr="00FD0425" w:rsidRDefault="00004997" w:rsidP="00004997">
            <w:pPr>
              <w:pStyle w:val="TAL"/>
              <w:ind w:left="227"/>
              <w:rPr>
                <w:rFonts w:eastAsia="Batang"/>
                <w:lang w:eastAsia="ja-JP"/>
              </w:rPr>
            </w:pPr>
            <w:r w:rsidRPr="00FD0425">
              <w:rPr>
                <w:rFonts w:eastAsia="Batang"/>
                <w:lang w:eastAsia="ja-JP"/>
              </w:rPr>
              <w:t>&gt;&gt;UL Configuration</w:t>
            </w:r>
          </w:p>
        </w:tc>
        <w:tc>
          <w:tcPr>
            <w:tcW w:w="992" w:type="dxa"/>
          </w:tcPr>
          <w:p w14:paraId="5CF36615"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00A029A5" w14:textId="77777777" w:rsidR="00004997" w:rsidRPr="00FD0425" w:rsidRDefault="00004997" w:rsidP="00004997">
            <w:pPr>
              <w:pStyle w:val="TAL"/>
              <w:rPr>
                <w:bCs/>
                <w:i/>
                <w:szCs w:val="18"/>
                <w:lang w:eastAsia="ja-JP"/>
              </w:rPr>
            </w:pPr>
          </w:p>
        </w:tc>
        <w:tc>
          <w:tcPr>
            <w:tcW w:w="2126" w:type="dxa"/>
          </w:tcPr>
          <w:p w14:paraId="1B6A55A4" w14:textId="77777777" w:rsidR="00004997" w:rsidRPr="00FD0425" w:rsidRDefault="00004997" w:rsidP="00004997">
            <w:pPr>
              <w:pStyle w:val="TAL"/>
            </w:pPr>
            <w:r w:rsidRPr="00FD0425">
              <w:t>9.2.3.75</w:t>
            </w:r>
          </w:p>
        </w:tc>
        <w:tc>
          <w:tcPr>
            <w:tcW w:w="1559" w:type="dxa"/>
          </w:tcPr>
          <w:p w14:paraId="59643EFB" w14:textId="77777777" w:rsidR="00004997" w:rsidRPr="00FD0425" w:rsidRDefault="00004997" w:rsidP="00004997">
            <w:pPr>
              <w:pStyle w:val="TAL"/>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75D116AF" w14:textId="77777777" w:rsidR="00004997" w:rsidRPr="00004997" w:rsidRDefault="00004997" w:rsidP="009354E2">
            <w:pPr>
              <w:pStyle w:val="TAC"/>
              <w:rPr>
                <w:lang w:eastAsia="ja-JP"/>
              </w:rPr>
            </w:pPr>
            <w:r w:rsidRPr="009354E2">
              <w:rPr>
                <w:lang w:eastAsia="ja-JP"/>
              </w:rPr>
              <w:t>–</w:t>
            </w:r>
          </w:p>
        </w:tc>
        <w:tc>
          <w:tcPr>
            <w:tcW w:w="1134" w:type="dxa"/>
          </w:tcPr>
          <w:p w14:paraId="71602484" w14:textId="77777777" w:rsidR="00004997" w:rsidRPr="001F675D" w:rsidRDefault="00004997" w:rsidP="009354E2">
            <w:pPr>
              <w:pStyle w:val="TAC"/>
              <w:rPr>
                <w:lang w:eastAsia="ja-JP"/>
              </w:rPr>
            </w:pPr>
          </w:p>
        </w:tc>
      </w:tr>
      <w:tr w:rsidR="00004997" w:rsidRPr="00FD0425" w14:paraId="1879C096" w14:textId="77777777" w:rsidTr="009354E2">
        <w:tblPrEx>
          <w:tblCellMar>
            <w:top w:w="0" w:type="dxa"/>
            <w:bottom w:w="0" w:type="dxa"/>
          </w:tblCellMar>
        </w:tblPrEx>
        <w:tc>
          <w:tcPr>
            <w:tcW w:w="2011" w:type="dxa"/>
          </w:tcPr>
          <w:p w14:paraId="2F5CB50A" w14:textId="77777777" w:rsidR="00004997" w:rsidRPr="00FD0425" w:rsidRDefault="00004997" w:rsidP="00004997">
            <w:pPr>
              <w:pStyle w:val="TAL"/>
              <w:ind w:left="227"/>
              <w:rPr>
                <w:lang w:eastAsia="ja-JP"/>
              </w:rPr>
            </w:pPr>
            <w:r w:rsidRPr="00FD0425">
              <w:rPr>
                <w:rFonts w:eastAsia="Batang"/>
                <w:lang w:eastAsia="ja-JP"/>
              </w:rPr>
              <w:t>&gt;&gt;DRB QoS</w:t>
            </w:r>
          </w:p>
        </w:tc>
        <w:tc>
          <w:tcPr>
            <w:tcW w:w="992" w:type="dxa"/>
          </w:tcPr>
          <w:p w14:paraId="1299FA08"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3819BDA1" w14:textId="77777777" w:rsidR="00004997" w:rsidRPr="00FD0425" w:rsidRDefault="00004997" w:rsidP="00004997">
            <w:pPr>
              <w:pStyle w:val="TAL"/>
              <w:rPr>
                <w:bCs/>
                <w:i/>
                <w:szCs w:val="18"/>
                <w:lang w:eastAsia="ja-JP"/>
              </w:rPr>
            </w:pPr>
          </w:p>
        </w:tc>
        <w:tc>
          <w:tcPr>
            <w:tcW w:w="2126" w:type="dxa"/>
          </w:tcPr>
          <w:p w14:paraId="4E8C9038" w14:textId="77777777" w:rsidR="00004997" w:rsidRPr="00FD0425" w:rsidRDefault="00004997" w:rsidP="00004997">
            <w:pPr>
              <w:pStyle w:val="TAL"/>
              <w:rPr>
                <w:lang w:eastAsia="ja-JP"/>
              </w:rPr>
            </w:pPr>
            <w:r w:rsidRPr="00FD0425">
              <w:t>QoS Flow</w:t>
            </w:r>
            <w:r w:rsidRPr="00FD0425">
              <w:rPr>
                <w:rFonts w:eastAsia="Batang"/>
              </w:rPr>
              <w:t xml:space="preserve"> Level QoS Parameters</w:t>
            </w:r>
          </w:p>
          <w:p w14:paraId="0185A02B" w14:textId="77777777" w:rsidR="00004997" w:rsidRPr="00FD0425" w:rsidRDefault="00004997" w:rsidP="00004997">
            <w:pPr>
              <w:pStyle w:val="TAL"/>
              <w:rPr>
                <w:lang w:eastAsia="ja-JP"/>
              </w:rPr>
            </w:pPr>
            <w:r w:rsidRPr="00FD0425">
              <w:rPr>
                <w:lang w:eastAsia="ja-JP"/>
              </w:rPr>
              <w:t>9.2.3.5</w:t>
            </w:r>
          </w:p>
        </w:tc>
        <w:tc>
          <w:tcPr>
            <w:tcW w:w="1559" w:type="dxa"/>
          </w:tcPr>
          <w:p w14:paraId="7E5E53B4" w14:textId="77777777" w:rsidR="00004997" w:rsidRPr="00FD0425" w:rsidRDefault="00004997" w:rsidP="00004997">
            <w:pPr>
              <w:pStyle w:val="TAL"/>
              <w:rPr>
                <w:iCs/>
                <w:lang w:eastAsia="ja-JP"/>
              </w:rPr>
            </w:pPr>
          </w:p>
        </w:tc>
        <w:tc>
          <w:tcPr>
            <w:tcW w:w="1134" w:type="dxa"/>
          </w:tcPr>
          <w:p w14:paraId="03BE288A" w14:textId="77777777" w:rsidR="00004997" w:rsidRPr="00004997" w:rsidRDefault="00004997" w:rsidP="009354E2">
            <w:pPr>
              <w:pStyle w:val="TAC"/>
              <w:rPr>
                <w:iCs/>
                <w:lang w:eastAsia="ja-JP"/>
              </w:rPr>
            </w:pPr>
            <w:r w:rsidRPr="009354E2">
              <w:rPr>
                <w:lang w:eastAsia="ja-JP"/>
              </w:rPr>
              <w:t>–</w:t>
            </w:r>
          </w:p>
        </w:tc>
        <w:tc>
          <w:tcPr>
            <w:tcW w:w="1134" w:type="dxa"/>
          </w:tcPr>
          <w:p w14:paraId="3125F6CC" w14:textId="77777777" w:rsidR="00004997" w:rsidRPr="001F675D" w:rsidRDefault="00004997" w:rsidP="009354E2">
            <w:pPr>
              <w:pStyle w:val="TAC"/>
              <w:rPr>
                <w:iCs/>
                <w:lang w:eastAsia="ja-JP"/>
              </w:rPr>
            </w:pPr>
          </w:p>
        </w:tc>
      </w:tr>
      <w:tr w:rsidR="00004997" w:rsidRPr="00FD0425" w14:paraId="52269998" w14:textId="77777777" w:rsidTr="009354E2">
        <w:tblPrEx>
          <w:tblCellMar>
            <w:top w:w="0" w:type="dxa"/>
            <w:bottom w:w="0" w:type="dxa"/>
          </w:tblCellMar>
        </w:tblPrEx>
        <w:tc>
          <w:tcPr>
            <w:tcW w:w="2011" w:type="dxa"/>
          </w:tcPr>
          <w:p w14:paraId="11DDF11E" w14:textId="77777777" w:rsidR="00004997" w:rsidRPr="00FD0425" w:rsidRDefault="00004997" w:rsidP="00004997">
            <w:pPr>
              <w:pStyle w:val="TAL"/>
              <w:ind w:left="227"/>
              <w:rPr>
                <w:lang w:eastAsia="ja-JP"/>
              </w:rPr>
            </w:pPr>
            <w:r w:rsidRPr="00FD0425">
              <w:rPr>
                <w:lang w:eastAsia="ja-JP"/>
              </w:rPr>
              <w:t>&gt;&gt;PDCP SN Length</w:t>
            </w:r>
          </w:p>
        </w:tc>
        <w:tc>
          <w:tcPr>
            <w:tcW w:w="992" w:type="dxa"/>
          </w:tcPr>
          <w:p w14:paraId="0A77CF56"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3159DC00" w14:textId="77777777" w:rsidR="00004997" w:rsidRPr="00FD0425" w:rsidRDefault="00004997" w:rsidP="00004997">
            <w:pPr>
              <w:pStyle w:val="TAL"/>
              <w:rPr>
                <w:bCs/>
                <w:i/>
                <w:szCs w:val="18"/>
                <w:lang w:eastAsia="ja-JP"/>
              </w:rPr>
            </w:pPr>
          </w:p>
        </w:tc>
        <w:tc>
          <w:tcPr>
            <w:tcW w:w="2126" w:type="dxa"/>
          </w:tcPr>
          <w:p w14:paraId="5F59C9F5" w14:textId="77777777" w:rsidR="00004997" w:rsidRPr="00FD0425" w:rsidRDefault="00004997" w:rsidP="00004997">
            <w:pPr>
              <w:pStyle w:val="TAL"/>
              <w:rPr>
                <w:lang w:eastAsia="ja-JP"/>
              </w:rPr>
            </w:pPr>
            <w:r w:rsidRPr="00FD0425">
              <w:rPr>
                <w:lang w:eastAsia="ja-JP"/>
              </w:rPr>
              <w:t>9.2.3.63</w:t>
            </w:r>
          </w:p>
        </w:tc>
        <w:tc>
          <w:tcPr>
            <w:tcW w:w="1559" w:type="dxa"/>
          </w:tcPr>
          <w:p w14:paraId="12A5B3AB" w14:textId="77777777" w:rsidR="00004997" w:rsidRPr="00FD0425" w:rsidRDefault="00004997" w:rsidP="00004997">
            <w:pPr>
              <w:pStyle w:val="TAL"/>
              <w:rPr>
                <w:iCs/>
                <w:lang w:eastAsia="ja-JP"/>
              </w:rPr>
            </w:pPr>
            <w:r w:rsidRPr="00FD0425">
              <w:rPr>
                <w:rFonts w:cs="Arial"/>
                <w:lang w:eastAsia="zh-CN"/>
              </w:rPr>
              <w:t>Indicates the PDCP SN length of the DRB.</w:t>
            </w:r>
          </w:p>
        </w:tc>
        <w:tc>
          <w:tcPr>
            <w:tcW w:w="1134" w:type="dxa"/>
          </w:tcPr>
          <w:p w14:paraId="79EA5DAA" w14:textId="77777777" w:rsidR="00004997" w:rsidRPr="00004997" w:rsidRDefault="00004997" w:rsidP="009354E2">
            <w:pPr>
              <w:pStyle w:val="TAC"/>
              <w:rPr>
                <w:rFonts w:cs="Arial"/>
                <w:lang w:eastAsia="zh-CN"/>
              </w:rPr>
            </w:pPr>
            <w:r w:rsidRPr="009354E2">
              <w:rPr>
                <w:lang w:eastAsia="ja-JP"/>
              </w:rPr>
              <w:t>–</w:t>
            </w:r>
          </w:p>
        </w:tc>
        <w:tc>
          <w:tcPr>
            <w:tcW w:w="1134" w:type="dxa"/>
          </w:tcPr>
          <w:p w14:paraId="2F184BF4" w14:textId="77777777" w:rsidR="00004997" w:rsidRPr="001F675D" w:rsidRDefault="00004997" w:rsidP="009354E2">
            <w:pPr>
              <w:pStyle w:val="TAC"/>
              <w:rPr>
                <w:rFonts w:cs="Arial"/>
                <w:lang w:eastAsia="zh-CN"/>
              </w:rPr>
            </w:pPr>
          </w:p>
        </w:tc>
      </w:tr>
      <w:tr w:rsidR="00004997" w:rsidRPr="00FD0425" w14:paraId="5B2FD5A4" w14:textId="77777777" w:rsidTr="009354E2">
        <w:tblPrEx>
          <w:tblCellMar>
            <w:top w:w="0" w:type="dxa"/>
            <w:bottom w:w="0" w:type="dxa"/>
          </w:tblCellMar>
        </w:tblPrEx>
        <w:tc>
          <w:tcPr>
            <w:tcW w:w="2011" w:type="dxa"/>
          </w:tcPr>
          <w:p w14:paraId="2DDF40C6" w14:textId="77777777" w:rsidR="00004997" w:rsidRPr="00FD0425" w:rsidRDefault="00004997" w:rsidP="00004997">
            <w:pPr>
              <w:pStyle w:val="TAL"/>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992" w:type="dxa"/>
          </w:tcPr>
          <w:p w14:paraId="68C4BCA0"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5E853804" w14:textId="77777777" w:rsidR="00004997" w:rsidRPr="00FD0425" w:rsidRDefault="00004997" w:rsidP="00004997">
            <w:pPr>
              <w:pStyle w:val="TAL"/>
              <w:rPr>
                <w:bCs/>
                <w:i/>
                <w:szCs w:val="18"/>
                <w:lang w:eastAsia="ja-JP"/>
              </w:rPr>
            </w:pPr>
          </w:p>
        </w:tc>
        <w:tc>
          <w:tcPr>
            <w:tcW w:w="2126" w:type="dxa"/>
          </w:tcPr>
          <w:p w14:paraId="37C2CEE4" w14:textId="77777777" w:rsidR="00004997" w:rsidRPr="00FD0425" w:rsidRDefault="00004997" w:rsidP="00004997">
            <w:pPr>
              <w:pStyle w:val="TAL"/>
              <w:rPr>
                <w:lang w:eastAsia="ja-JP"/>
              </w:rPr>
            </w:pPr>
            <w:r w:rsidRPr="00FD0425">
              <w:rPr>
                <w:lang w:eastAsia="ja-JP"/>
              </w:rPr>
              <w:t xml:space="preserve">UP Transport Parameters </w:t>
            </w:r>
            <w:r w:rsidRPr="00FD0425">
              <w:rPr>
                <w:noProof/>
                <w:lang w:eastAsia="ja-JP"/>
              </w:rPr>
              <w:t>9.2.3.76</w:t>
            </w:r>
          </w:p>
        </w:tc>
        <w:tc>
          <w:tcPr>
            <w:tcW w:w="1559" w:type="dxa"/>
          </w:tcPr>
          <w:p w14:paraId="4787C7B6" w14:textId="77777777" w:rsidR="00004997" w:rsidRPr="00FD0425" w:rsidRDefault="00004997" w:rsidP="00004997">
            <w:pPr>
              <w:pStyle w:val="TAL"/>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3F056483" w14:textId="77777777" w:rsidR="00004997" w:rsidRPr="00004997" w:rsidRDefault="00004997" w:rsidP="009354E2">
            <w:pPr>
              <w:pStyle w:val="TAC"/>
              <w:rPr>
                <w:iCs/>
                <w:lang w:eastAsia="zh-CN"/>
              </w:rPr>
            </w:pPr>
            <w:r w:rsidRPr="009354E2">
              <w:rPr>
                <w:lang w:eastAsia="ja-JP"/>
              </w:rPr>
              <w:t>–</w:t>
            </w:r>
          </w:p>
        </w:tc>
        <w:tc>
          <w:tcPr>
            <w:tcW w:w="1134" w:type="dxa"/>
          </w:tcPr>
          <w:p w14:paraId="4CEDD5CC" w14:textId="77777777" w:rsidR="00004997" w:rsidRPr="001F675D" w:rsidRDefault="00004997" w:rsidP="009354E2">
            <w:pPr>
              <w:pStyle w:val="TAC"/>
              <w:rPr>
                <w:iCs/>
                <w:lang w:eastAsia="zh-CN"/>
              </w:rPr>
            </w:pPr>
          </w:p>
        </w:tc>
      </w:tr>
      <w:tr w:rsidR="00004997" w:rsidRPr="00FD0425" w14:paraId="756F568C" w14:textId="77777777" w:rsidTr="009354E2">
        <w:tblPrEx>
          <w:tblCellMar>
            <w:top w:w="0" w:type="dxa"/>
            <w:bottom w:w="0" w:type="dxa"/>
          </w:tblCellMar>
        </w:tblPrEx>
        <w:tc>
          <w:tcPr>
            <w:tcW w:w="2011" w:type="dxa"/>
          </w:tcPr>
          <w:p w14:paraId="5523C8F2" w14:textId="77777777" w:rsidR="00004997" w:rsidRPr="00FD0425" w:rsidRDefault="00004997" w:rsidP="00004997">
            <w:pPr>
              <w:pStyle w:val="TAL"/>
              <w:ind w:left="227"/>
              <w:rPr>
                <w:lang w:eastAsia="ja-JP"/>
              </w:rPr>
            </w:pPr>
            <w:r w:rsidRPr="00FD0425">
              <w:rPr>
                <w:rFonts w:eastAsia="Batang"/>
                <w:lang w:eastAsia="ja-JP"/>
              </w:rPr>
              <w:t>&gt;&gt;Duplication Activation</w:t>
            </w:r>
          </w:p>
        </w:tc>
        <w:tc>
          <w:tcPr>
            <w:tcW w:w="992" w:type="dxa"/>
          </w:tcPr>
          <w:p w14:paraId="58E0D9FC"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45176BDE" w14:textId="77777777" w:rsidR="00004997" w:rsidRPr="00FD0425" w:rsidRDefault="00004997" w:rsidP="00004997">
            <w:pPr>
              <w:pStyle w:val="TAL"/>
              <w:rPr>
                <w:bCs/>
                <w:i/>
                <w:szCs w:val="18"/>
                <w:lang w:eastAsia="ja-JP"/>
              </w:rPr>
            </w:pPr>
          </w:p>
        </w:tc>
        <w:tc>
          <w:tcPr>
            <w:tcW w:w="2126" w:type="dxa"/>
          </w:tcPr>
          <w:p w14:paraId="2E91FCE4" w14:textId="77777777" w:rsidR="00004997" w:rsidRPr="00FD0425" w:rsidRDefault="00004997" w:rsidP="00004997">
            <w:pPr>
              <w:pStyle w:val="TAL"/>
              <w:rPr>
                <w:lang w:eastAsia="ja-JP"/>
              </w:rPr>
            </w:pPr>
            <w:r w:rsidRPr="00FD0425">
              <w:rPr>
                <w:lang w:eastAsia="ja-JP"/>
              </w:rPr>
              <w:t>9.2.3.71</w:t>
            </w:r>
          </w:p>
        </w:tc>
        <w:tc>
          <w:tcPr>
            <w:tcW w:w="1559" w:type="dxa"/>
          </w:tcPr>
          <w:p w14:paraId="319F771E" w14:textId="77777777" w:rsidR="00725C43" w:rsidRDefault="00004997" w:rsidP="00725C43">
            <w:pPr>
              <w:pStyle w:val="TAL"/>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25C4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CB5556B" w14:textId="77777777" w:rsidR="00004997" w:rsidRPr="00004997" w:rsidRDefault="00004997" w:rsidP="009354E2">
            <w:pPr>
              <w:pStyle w:val="TAC"/>
              <w:rPr>
                <w:iCs/>
                <w:lang w:eastAsia="zh-CN"/>
              </w:rPr>
            </w:pPr>
            <w:r w:rsidRPr="009354E2">
              <w:rPr>
                <w:lang w:eastAsia="ja-JP"/>
              </w:rPr>
              <w:t>–</w:t>
            </w:r>
          </w:p>
        </w:tc>
        <w:tc>
          <w:tcPr>
            <w:tcW w:w="1134" w:type="dxa"/>
          </w:tcPr>
          <w:p w14:paraId="539AD1CC" w14:textId="77777777" w:rsidR="00004997" w:rsidRPr="001F675D" w:rsidRDefault="00004997" w:rsidP="009354E2">
            <w:pPr>
              <w:pStyle w:val="TAC"/>
              <w:rPr>
                <w:iCs/>
                <w:lang w:eastAsia="zh-CN"/>
              </w:rPr>
            </w:pPr>
          </w:p>
        </w:tc>
      </w:tr>
      <w:tr w:rsidR="00004997" w:rsidRPr="00FD0425" w14:paraId="002963E7" w14:textId="77777777" w:rsidTr="009354E2">
        <w:tblPrEx>
          <w:tblCellMar>
            <w:top w:w="0" w:type="dxa"/>
            <w:bottom w:w="0" w:type="dxa"/>
          </w:tblCellMar>
        </w:tblPrEx>
        <w:tc>
          <w:tcPr>
            <w:tcW w:w="2011" w:type="dxa"/>
          </w:tcPr>
          <w:p w14:paraId="4B583816" w14:textId="77777777" w:rsidR="00004997" w:rsidRPr="00FD0425" w:rsidRDefault="00004997" w:rsidP="00004997">
            <w:pPr>
              <w:pStyle w:val="TAL"/>
              <w:ind w:left="227"/>
              <w:rPr>
                <w:b/>
                <w:lang w:eastAsia="ja-JP"/>
              </w:rPr>
            </w:pPr>
            <w:r w:rsidRPr="00FD0425">
              <w:rPr>
                <w:rFonts w:eastAsia="Batang"/>
                <w:b/>
                <w:lang w:eastAsia="ja-JP"/>
              </w:rPr>
              <w:t>&gt;&gt;QoS Flows Mapped to DRB List</w:t>
            </w:r>
          </w:p>
        </w:tc>
        <w:tc>
          <w:tcPr>
            <w:tcW w:w="992" w:type="dxa"/>
          </w:tcPr>
          <w:p w14:paraId="126C8E52" w14:textId="77777777" w:rsidR="00004997" w:rsidRPr="00FD0425" w:rsidRDefault="00004997" w:rsidP="00004997">
            <w:pPr>
              <w:pStyle w:val="TAL"/>
              <w:rPr>
                <w:rFonts w:eastAsia="Batang"/>
                <w:lang w:eastAsia="ja-JP"/>
              </w:rPr>
            </w:pPr>
          </w:p>
        </w:tc>
        <w:tc>
          <w:tcPr>
            <w:tcW w:w="993" w:type="dxa"/>
          </w:tcPr>
          <w:p w14:paraId="699C8999" w14:textId="77777777" w:rsidR="00004997" w:rsidRPr="00FD0425" w:rsidRDefault="00004997" w:rsidP="00004997">
            <w:pPr>
              <w:pStyle w:val="TAL"/>
              <w:rPr>
                <w:bCs/>
                <w:i/>
                <w:szCs w:val="18"/>
                <w:lang w:eastAsia="ja-JP"/>
              </w:rPr>
            </w:pPr>
            <w:r w:rsidRPr="00FD0425">
              <w:rPr>
                <w:i/>
                <w:lang w:eastAsia="ja-JP"/>
              </w:rPr>
              <w:t>1</w:t>
            </w:r>
          </w:p>
        </w:tc>
        <w:tc>
          <w:tcPr>
            <w:tcW w:w="2126" w:type="dxa"/>
          </w:tcPr>
          <w:p w14:paraId="35579A0F" w14:textId="77777777" w:rsidR="00004997" w:rsidRPr="00FD0425" w:rsidRDefault="00004997" w:rsidP="00004997">
            <w:pPr>
              <w:pStyle w:val="TAL"/>
              <w:rPr>
                <w:lang w:eastAsia="ja-JP"/>
              </w:rPr>
            </w:pPr>
          </w:p>
        </w:tc>
        <w:tc>
          <w:tcPr>
            <w:tcW w:w="1559" w:type="dxa"/>
          </w:tcPr>
          <w:p w14:paraId="7CBE055E" w14:textId="77777777" w:rsidR="00004997" w:rsidRPr="00FD0425" w:rsidRDefault="00004997" w:rsidP="00004997">
            <w:pPr>
              <w:pStyle w:val="TAL"/>
              <w:rPr>
                <w:iCs/>
                <w:lang w:eastAsia="ja-JP"/>
              </w:rPr>
            </w:pPr>
          </w:p>
        </w:tc>
        <w:tc>
          <w:tcPr>
            <w:tcW w:w="1134" w:type="dxa"/>
          </w:tcPr>
          <w:p w14:paraId="20E0D1C6" w14:textId="77777777" w:rsidR="00004997" w:rsidRPr="00004997" w:rsidRDefault="00004997" w:rsidP="009354E2">
            <w:pPr>
              <w:pStyle w:val="TAC"/>
              <w:rPr>
                <w:iCs/>
                <w:lang w:eastAsia="ja-JP"/>
              </w:rPr>
            </w:pPr>
            <w:r w:rsidRPr="009354E2">
              <w:rPr>
                <w:lang w:eastAsia="ja-JP"/>
              </w:rPr>
              <w:t>–</w:t>
            </w:r>
          </w:p>
        </w:tc>
        <w:tc>
          <w:tcPr>
            <w:tcW w:w="1134" w:type="dxa"/>
          </w:tcPr>
          <w:p w14:paraId="6BDC5EB0" w14:textId="77777777" w:rsidR="00004997" w:rsidRPr="001F675D" w:rsidRDefault="00004997" w:rsidP="009354E2">
            <w:pPr>
              <w:pStyle w:val="TAC"/>
              <w:rPr>
                <w:iCs/>
                <w:lang w:eastAsia="ja-JP"/>
              </w:rPr>
            </w:pPr>
          </w:p>
        </w:tc>
      </w:tr>
      <w:tr w:rsidR="00004997" w:rsidRPr="00FD0425" w14:paraId="5CEB189C" w14:textId="77777777" w:rsidTr="009354E2">
        <w:tblPrEx>
          <w:tblCellMar>
            <w:top w:w="0" w:type="dxa"/>
            <w:bottom w:w="0" w:type="dxa"/>
          </w:tblCellMar>
        </w:tblPrEx>
        <w:tc>
          <w:tcPr>
            <w:tcW w:w="2011" w:type="dxa"/>
          </w:tcPr>
          <w:p w14:paraId="4EEA4000" w14:textId="77777777" w:rsidR="00004997" w:rsidRPr="00FD0425" w:rsidRDefault="00004997" w:rsidP="00004997">
            <w:pPr>
              <w:pStyle w:val="TAL"/>
              <w:ind w:left="340"/>
              <w:rPr>
                <w:rFonts w:eastAsia="Batang"/>
                <w:b/>
                <w:lang w:eastAsia="ja-JP"/>
              </w:rPr>
            </w:pPr>
            <w:r w:rsidRPr="00FD0425">
              <w:rPr>
                <w:rFonts w:eastAsia="Batang"/>
                <w:b/>
                <w:lang w:eastAsia="ja-JP"/>
              </w:rPr>
              <w:t>&gt;&gt;&gt;QoS Flows Mapped To DRB Item</w:t>
            </w:r>
          </w:p>
        </w:tc>
        <w:tc>
          <w:tcPr>
            <w:tcW w:w="992" w:type="dxa"/>
          </w:tcPr>
          <w:p w14:paraId="0BA62ADA" w14:textId="77777777" w:rsidR="00004997" w:rsidRPr="00FD0425" w:rsidRDefault="00004997" w:rsidP="00004997">
            <w:pPr>
              <w:pStyle w:val="TAL"/>
              <w:rPr>
                <w:rFonts w:eastAsia="Batang"/>
                <w:lang w:eastAsia="ja-JP"/>
              </w:rPr>
            </w:pPr>
          </w:p>
        </w:tc>
        <w:tc>
          <w:tcPr>
            <w:tcW w:w="993" w:type="dxa"/>
          </w:tcPr>
          <w:p w14:paraId="00C6AFD0" w14:textId="77777777" w:rsidR="00004997" w:rsidRPr="00FD0425" w:rsidRDefault="00004997" w:rsidP="00004997">
            <w:pPr>
              <w:pStyle w:val="TAL"/>
              <w:rPr>
                <w:lang w:eastAsia="ja-JP"/>
              </w:rPr>
            </w:pPr>
            <w:r w:rsidRPr="00FD0425">
              <w:rPr>
                <w:bCs/>
                <w:i/>
                <w:szCs w:val="18"/>
                <w:lang w:eastAsia="ja-JP"/>
              </w:rPr>
              <w:t>1 .. &lt;maxnoofQoSFlows&gt;</w:t>
            </w:r>
          </w:p>
        </w:tc>
        <w:tc>
          <w:tcPr>
            <w:tcW w:w="2126" w:type="dxa"/>
          </w:tcPr>
          <w:p w14:paraId="61535E08" w14:textId="77777777" w:rsidR="00004997" w:rsidRPr="00FD0425" w:rsidRDefault="00004997" w:rsidP="00004997">
            <w:pPr>
              <w:pStyle w:val="TAL"/>
              <w:rPr>
                <w:lang w:eastAsia="ja-JP"/>
              </w:rPr>
            </w:pPr>
          </w:p>
        </w:tc>
        <w:tc>
          <w:tcPr>
            <w:tcW w:w="1559" w:type="dxa"/>
          </w:tcPr>
          <w:p w14:paraId="564B3DD6" w14:textId="77777777" w:rsidR="00004997" w:rsidRPr="00FD0425" w:rsidRDefault="00004997" w:rsidP="00004997">
            <w:pPr>
              <w:pStyle w:val="TAL"/>
              <w:rPr>
                <w:iCs/>
                <w:lang w:eastAsia="ja-JP"/>
              </w:rPr>
            </w:pPr>
          </w:p>
        </w:tc>
        <w:tc>
          <w:tcPr>
            <w:tcW w:w="1134" w:type="dxa"/>
          </w:tcPr>
          <w:p w14:paraId="1F901362" w14:textId="77777777" w:rsidR="00004997" w:rsidRPr="00004997" w:rsidRDefault="00004997" w:rsidP="009354E2">
            <w:pPr>
              <w:pStyle w:val="TAC"/>
              <w:rPr>
                <w:iCs/>
                <w:lang w:eastAsia="ja-JP"/>
              </w:rPr>
            </w:pPr>
            <w:r w:rsidRPr="009354E2">
              <w:rPr>
                <w:lang w:eastAsia="ja-JP"/>
              </w:rPr>
              <w:t>–</w:t>
            </w:r>
          </w:p>
        </w:tc>
        <w:tc>
          <w:tcPr>
            <w:tcW w:w="1134" w:type="dxa"/>
          </w:tcPr>
          <w:p w14:paraId="75446BDE" w14:textId="77777777" w:rsidR="00004997" w:rsidRPr="001F675D" w:rsidRDefault="00004997" w:rsidP="009354E2">
            <w:pPr>
              <w:pStyle w:val="TAC"/>
              <w:rPr>
                <w:iCs/>
                <w:lang w:eastAsia="ja-JP"/>
              </w:rPr>
            </w:pPr>
          </w:p>
        </w:tc>
      </w:tr>
      <w:tr w:rsidR="00004997" w:rsidRPr="00FD0425" w14:paraId="259747C7" w14:textId="77777777" w:rsidTr="009354E2">
        <w:tblPrEx>
          <w:tblCellMar>
            <w:top w:w="0" w:type="dxa"/>
            <w:bottom w:w="0" w:type="dxa"/>
          </w:tblCellMar>
        </w:tblPrEx>
        <w:tc>
          <w:tcPr>
            <w:tcW w:w="2011" w:type="dxa"/>
          </w:tcPr>
          <w:p w14:paraId="421C0757" w14:textId="77777777" w:rsidR="00004997" w:rsidRPr="00FD0425" w:rsidRDefault="00004997" w:rsidP="00004997">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4852794F"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1F04AA56" w14:textId="77777777" w:rsidR="00004997" w:rsidRPr="00FD0425" w:rsidRDefault="00004997" w:rsidP="00004997">
            <w:pPr>
              <w:pStyle w:val="TAL"/>
              <w:rPr>
                <w:bCs/>
                <w:i/>
                <w:szCs w:val="18"/>
                <w:lang w:eastAsia="ja-JP"/>
              </w:rPr>
            </w:pPr>
          </w:p>
        </w:tc>
        <w:tc>
          <w:tcPr>
            <w:tcW w:w="2126" w:type="dxa"/>
          </w:tcPr>
          <w:p w14:paraId="11076888" w14:textId="77777777" w:rsidR="00004997" w:rsidRPr="00FD0425" w:rsidRDefault="00004997" w:rsidP="00004997">
            <w:pPr>
              <w:pStyle w:val="TAL"/>
              <w:rPr>
                <w:lang w:eastAsia="ja-JP"/>
              </w:rPr>
            </w:pPr>
            <w:r w:rsidRPr="00FD0425">
              <w:rPr>
                <w:lang w:eastAsia="ja-JP"/>
              </w:rPr>
              <w:t>9.2.3.10</w:t>
            </w:r>
          </w:p>
        </w:tc>
        <w:tc>
          <w:tcPr>
            <w:tcW w:w="1559" w:type="dxa"/>
          </w:tcPr>
          <w:p w14:paraId="6441E13A" w14:textId="77777777" w:rsidR="00004997" w:rsidRPr="00FD0425" w:rsidRDefault="00004997" w:rsidP="00004997">
            <w:pPr>
              <w:pStyle w:val="TAL"/>
              <w:rPr>
                <w:iCs/>
                <w:lang w:eastAsia="ja-JP"/>
              </w:rPr>
            </w:pPr>
          </w:p>
        </w:tc>
        <w:tc>
          <w:tcPr>
            <w:tcW w:w="1134" w:type="dxa"/>
          </w:tcPr>
          <w:p w14:paraId="4E6A5446" w14:textId="77777777" w:rsidR="00004997" w:rsidRPr="00004997" w:rsidRDefault="00004997" w:rsidP="009354E2">
            <w:pPr>
              <w:pStyle w:val="TAC"/>
              <w:rPr>
                <w:iCs/>
                <w:lang w:eastAsia="ja-JP"/>
              </w:rPr>
            </w:pPr>
            <w:r w:rsidRPr="009354E2">
              <w:rPr>
                <w:lang w:eastAsia="ja-JP"/>
              </w:rPr>
              <w:t>–</w:t>
            </w:r>
          </w:p>
        </w:tc>
        <w:tc>
          <w:tcPr>
            <w:tcW w:w="1134" w:type="dxa"/>
          </w:tcPr>
          <w:p w14:paraId="602FD1FA" w14:textId="77777777" w:rsidR="00004997" w:rsidRPr="001F675D" w:rsidRDefault="00004997" w:rsidP="009354E2">
            <w:pPr>
              <w:pStyle w:val="TAC"/>
              <w:rPr>
                <w:iCs/>
                <w:lang w:eastAsia="ja-JP"/>
              </w:rPr>
            </w:pPr>
          </w:p>
        </w:tc>
      </w:tr>
      <w:tr w:rsidR="00004997" w:rsidRPr="00FD0425" w14:paraId="748E29C8" w14:textId="77777777" w:rsidTr="009354E2">
        <w:tblPrEx>
          <w:tblCellMar>
            <w:top w:w="0" w:type="dxa"/>
            <w:bottom w:w="0" w:type="dxa"/>
          </w:tblCellMar>
        </w:tblPrEx>
        <w:tc>
          <w:tcPr>
            <w:tcW w:w="2011" w:type="dxa"/>
          </w:tcPr>
          <w:p w14:paraId="37A95C9C" w14:textId="77777777" w:rsidR="00004997" w:rsidRPr="00FD0425" w:rsidRDefault="00004997" w:rsidP="00004997">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775292CD"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Pr>
          <w:p w14:paraId="35D6C346" w14:textId="77777777" w:rsidR="00004997" w:rsidRPr="00FD0425" w:rsidRDefault="00004997" w:rsidP="00004997">
            <w:pPr>
              <w:pStyle w:val="TAL"/>
              <w:rPr>
                <w:bCs/>
                <w:i/>
                <w:szCs w:val="18"/>
                <w:lang w:eastAsia="ja-JP"/>
              </w:rPr>
            </w:pPr>
          </w:p>
        </w:tc>
        <w:tc>
          <w:tcPr>
            <w:tcW w:w="2126" w:type="dxa"/>
          </w:tcPr>
          <w:p w14:paraId="0B0E3790" w14:textId="77777777" w:rsidR="00004997" w:rsidRPr="00FD0425" w:rsidRDefault="00004997" w:rsidP="00004997">
            <w:pPr>
              <w:pStyle w:val="TAL"/>
              <w:rPr>
                <w:lang w:eastAsia="ja-JP"/>
              </w:rPr>
            </w:pPr>
            <w:r w:rsidRPr="00FD0425">
              <w:t>9.2.3.5</w:t>
            </w:r>
          </w:p>
        </w:tc>
        <w:tc>
          <w:tcPr>
            <w:tcW w:w="1559" w:type="dxa"/>
          </w:tcPr>
          <w:p w14:paraId="3B764EB4" w14:textId="77777777" w:rsidR="00004997" w:rsidRPr="00FD0425" w:rsidRDefault="00004997" w:rsidP="00004997">
            <w:pPr>
              <w:pStyle w:val="TAL"/>
              <w:rPr>
                <w:iCs/>
                <w:lang w:eastAsia="ja-JP"/>
              </w:rPr>
            </w:pPr>
          </w:p>
        </w:tc>
        <w:tc>
          <w:tcPr>
            <w:tcW w:w="1134" w:type="dxa"/>
          </w:tcPr>
          <w:p w14:paraId="44B61C7E" w14:textId="77777777" w:rsidR="00004997" w:rsidRPr="00004997" w:rsidRDefault="00004997" w:rsidP="009354E2">
            <w:pPr>
              <w:pStyle w:val="TAC"/>
              <w:rPr>
                <w:iCs/>
                <w:lang w:eastAsia="ja-JP"/>
              </w:rPr>
            </w:pPr>
            <w:r w:rsidRPr="009354E2">
              <w:rPr>
                <w:lang w:eastAsia="ja-JP"/>
              </w:rPr>
              <w:t>–</w:t>
            </w:r>
          </w:p>
        </w:tc>
        <w:tc>
          <w:tcPr>
            <w:tcW w:w="1134" w:type="dxa"/>
          </w:tcPr>
          <w:p w14:paraId="196FE418" w14:textId="77777777" w:rsidR="00004997" w:rsidRPr="001F675D" w:rsidRDefault="00004997" w:rsidP="009354E2">
            <w:pPr>
              <w:pStyle w:val="TAC"/>
              <w:rPr>
                <w:iCs/>
                <w:lang w:eastAsia="ja-JP"/>
              </w:rPr>
            </w:pPr>
          </w:p>
        </w:tc>
      </w:tr>
      <w:tr w:rsidR="00004997" w:rsidRPr="00FD0425" w14:paraId="0A987A2D"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004997">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004997">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004997">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9354E2">
            <w:pPr>
              <w:pStyle w:val="TAC"/>
              <w:rPr>
                <w:iCs/>
                <w:lang w:eastAsia="ja-JP"/>
              </w:rPr>
            </w:pPr>
          </w:p>
        </w:tc>
      </w:tr>
      <w:tr w:rsidR="00004997" w:rsidRPr="00FD0425" w14:paraId="7B5DBAC1"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9354E2">
            <w:pPr>
              <w:pStyle w:val="TAL"/>
              <w:ind w:left="227"/>
              <w:rPr>
                <w:rFonts w:eastAsia="Batang"/>
                <w:lang w:eastAsia="ja-JP"/>
              </w:rPr>
            </w:pPr>
            <w:r w:rsidRPr="00D21675">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004997">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004997">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0049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9354E2">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9354E2">
            <w:pPr>
              <w:pStyle w:val="TAC"/>
              <w:rPr>
                <w:iCs/>
                <w:lang w:eastAsia="ja-JP"/>
              </w:rPr>
            </w:pPr>
            <w:r w:rsidRPr="009354E2">
              <w:rPr>
                <w:iCs/>
                <w:lang w:eastAsia="ja-JP"/>
              </w:rPr>
              <w:t>Ignore</w:t>
            </w:r>
          </w:p>
        </w:tc>
      </w:tr>
      <w:tr w:rsidR="00004997" w:rsidRPr="00FD0425" w14:paraId="11AA0C21"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9354E2">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004997">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004997">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0049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9354E2">
            <w:pPr>
              <w:pStyle w:val="TAC"/>
              <w:rPr>
                <w:iCs/>
                <w:lang w:eastAsia="ja-JP"/>
              </w:rPr>
            </w:pPr>
          </w:p>
        </w:tc>
      </w:tr>
      <w:tr w:rsidR="00004997" w:rsidRPr="00FD0425" w14:paraId="1E865217"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39FF5DA" w14:textId="77777777" w:rsidR="00004997" w:rsidRPr="00FD0425" w:rsidRDefault="00004997" w:rsidP="00004997">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6AA777F2" w14:textId="77777777" w:rsidR="00004997" w:rsidRPr="00FD0425" w:rsidRDefault="00004997" w:rsidP="00004997">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35B17141"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352AB7E" w14:textId="77777777" w:rsidR="00004997" w:rsidRPr="00FD0425" w:rsidRDefault="00004997" w:rsidP="00004997">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4589FBA8" w14:textId="77777777" w:rsidR="00004997" w:rsidRPr="00FD0425" w:rsidRDefault="00004997" w:rsidP="00004997">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598831AC"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E684ED" w14:textId="77777777" w:rsidR="00004997" w:rsidRPr="001F675D" w:rsidRDefault="00004997" w:rsidP="009354E2">
            <w:pPr>
              <w:pStyle w:val="TAC"/>
              <w:rPr>
                <w:iCs/>
                <w:lang w:eastAsia="ja-JP"/>
              </w:rPr>
            </w:pPr>
          </w:p>
        </w:tc>
      </w:tr>
      <w:tr w:rsidR="00004997" w:rsidRPr="00FD0425" w14:paraId="32D377D4"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207F59A" w14:textId="77777777" w:rsidR="00004997" w:rsidRPr="00FD0425" w:rsidRDefault="00004997" w:rsidP="009354E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2665E618" w14:textId="77777777" w:rsidR="00004997" w:rsidRPr="00FD0425" w:rsidRDefault="00004997" w:rsidP="00004997">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2E38F5B2"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A36725F" w14:textId="77777777" w:rsidR="00004997" w:rsidRPr="00FD0425" w:rsidRDefault="00004997" w:rsidP="00004997">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75CE9601"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5D88FF" w14:textId="77777777" w:rsidR="00004997" w:rsidRPr="00004997" w:rsidRDefault="00282EC2" w:rsidP="009354E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5D5004" w14:textId="77777777" w:rsidR="00004997" w:rsidRPr="001F675D" w:rsidRDefault="00282EC2" w:rsidP="009354E2">
            <w:pPr>
              <w:pStyle w:val="TAC"/>
              <w:rPr>
                <w:iCs/>
                <w:lang w:eastAsia="ja-JP"/>
              </w:rPr>
            </w:pPr>
            <w:r>
              <w:rPr>
                <w:iCs/>
                <w:lang w:eastAsia="ja-JP"/>
              </w:rPr>
              <w:t>ignore</w:t>
            </w:r>
          </w:p>
        </w:tc>
      </w:tr>
      <w:tr w:rsidR="00004997" w:rsidRPr="00FD0425" w14:paraId="06654787"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5A8D9B4" w14:textId="77777777" w:rsidR="00004997" w:rsidRPr="00FD0425" w:rsidRDefault="00004997" w:rsidP="00004997">
            <w:pPr>
              <w:pStyle w:val="TAL"/>
              <w:rPr>
                <w:rFonts w:eastAsia="Batang"/>
                <w:b/>
                <w:lang w:eastAsia="ja-JP"/>
              </w:rPr>
            </w:pPr>
            <w:r w:rsidRPr="00FD0425">
              <w:rPr>
                <w:rFonts w:eastAsia="Batang"/>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69B4B87D" w14:textId="77777777" w:rsidR="00004997" w:rsidRPr="00FD0425" w:rsidRDefault="00004997" w:rsidP="00004997">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516750A" w14:textId="77777777" w:rsidR="00004997" w:rsidRPr="00FD0425" w:rsidRDefault="00004997" w:rsidP="00004997">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5994F479" w14:textId="77777777" w:rsidR="00004997" w:rsidRPr="00FD0425" w:rsidRDefault="00004997" w:rsidP="00004997">
            <w:pPr>
              <w:pStyle w:val="TAL"/>
            </w:pPr>
          </w:p>
        </w:tc>
        <w:tc>
          <w:tcPr>
            <w:tcW w:w="1559" w:type="dxa"/>
            <w:tcBorders>
              <w:top w:val="single" w:sz="4" w:space="0" w:color="auto"/>
              <w:left w:val="single" w:sz="4" w:space="0" w:color="auto"/>
              <w:bottom w:val="single" w:sz="4" w:space="0" w:color="auto"/>
              <w:right w:val="single" w:sz="4" w:space="0" w:color="auto"/>
            </w:tcBorders>
          </w:tcPr>
          <w:p w14:paraId="427398C1"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B7F2F0"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EFBE54" w14:textId="77777777" w:rsidR="00004997" w:rsidRPr="001F675D" w:rsidRDefault="00004997" w:rsidP="009354E2">
            <w:pPr>
              <w:pStyle w:val="TAC"/>
              <w:rPr>
                <w:iCs/>
                <w:lang w:eastAsia="ja-JP"/>
              </w:rPr>
            </w:pPr>
          </w:p>
        </w:tc>
      </w:tr>
      <w:tr w:rsidR="00004997" w:rsidRPr="00FD0425" w14:paraId="346BFE4F"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675C38E" w14:textId="77777777" w:rsidR="00004997" w:rsidRPr="00FD0425" w:rsidRDefault="00004997" w:rsidP="00004997">
            <w:pPr>
              <w:pStyle w:val="TAL"/>
              <w:ind w:left="113"/>
              <w:rPr>
                <w:rFonts w:eastAsia="Batang"/>
                <w:b/>
                <w:lang w:eastAsia="ja-JP"/>
              </w:rPr>
            </w:pPr>
            <w:r w:rsidRPr="00FD0425">
              <w:rPr>
                <w:rFonts w:eastAsia="Batang"/>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1EDC23A9" w14:textId="77777777" w:rsidR="00004997" w:rsidRPr="00FD0425" w:rsidRDefault="00004997" w:rsidP="00004997">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E50D4A5" w14:textId="77777777" w:rsidR="00004997" w:rsidRPr="00FD0425" w:rsidRDefault="00004997" w:rsidP="00004997">
            <w:pPr>
              <w:pStyle w:val="TAL"/>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7DFABE5D" w14:textId="77777777" w:rsidR="00004997" w:rsidRPr="00FD0425" w:rsidRDefault="00004997" w:rsidP="00004997">
            <w:pPr>
              <w:pStyle w:val="TAL"/>
            </w:pPr>
          </w:p>
        </w:tc>
        <w:tc>
          <w:tcPr>
            <w:tcW w:w="1559" w:type="dxa"/>
            <w:tcBorders>
              <w:top w:val="single" w:sz="4" w:space="0" w:color="auto"/>
              <w:left w:val="single" w:sz="4" w:space="0" w:color="auto"/>
              <w:bottom w:val="single" w:sz="4" w:space="0" w:color="auto"/>
              <w:right w:val="single" w:sz="4" w:space="0" w:color="auto"/>
            </w:tcBorders>
          </w:tcPr>
          <w:p w14:paraId="176602E1"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F89266A"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937E96" w14:textId="77777777" w:rsidR="00004997" w:rsidRPr="001F675D" w:rsidRDefault="00004997" w:rsidP="009354E2">
            <w:pPr>
              <w:pStyle w:val="TAC"/>
              <w:rPr>
                <w:iCs/>
                <w:lang w:eastAsia="ja-JP"/>
              </w:rPr>
            </w:pPr>
          </w:p>
        </w:tc>
      </w:tr>
      <w:tr w:rsidR="00004997" w:rsidRPr="00FD0425" w14:paraId="6B9E417B"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E07F0EC" w14:textId="77777777" w:rsidR="00004997" w:rsidRPr="00FD0425" w:rsidRDefault="00004997" w:rsidP="00004997">
            <w:pPr>
              <w:pStyle w:val="TAL"/>
              <w:ind w:left="227"/>
              <w:rPr>
                <w:rFonts w:eastAsia="Batang"/>
                <w:lang w:eastAsia="ja-JP"/>
              </w:rPr>
            </w:pPr>
            <w:r w:rsidRPr="00FD0425">
              <w:rPr>
                <w:rFonts w:eastAsia="Batang"/>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01B24782"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2F6DFB6D"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9535D18" w14:textId="77777777" w:rsidR="00004997" w:rsidRPr="00FD0425" w:rsidRDefault="00004997" w:rsidP="00004997">
            <w:pPr>
              <w:pStyle w:val="TAL"/>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7E2719B0"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116914"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8ECB8" w14:textId="77777777" w:rsidR="00004997" w:rsidRPr="001F675D" w:rsidRDefault="00004997" w:rsidP="009354E2">
            <w:pPr>
              <w:pStyle w:val="TAC"/>
              <w:rPr>
                <w:iCs/>
                <w:lang w:eastAsia="ja-JP"/>
              </w:rPr>
            </w:pPr>
          </w:p>
        </w:tc>
      </w:tr>
      <w:tr w:rsidR="00004997" w:rsidRPr="00FD0425" w14:paraId="51719BF6"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1430871" w14:textId="77777777" w:rsidR="00004997" w:rsidRPr="00FD0425" w:rsidRDefault="00004997" w:rsidP="00004997">
            <w:pPr>
              <w:pStyle w:val="TAL"/>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992" w:type="dxa"/>
            <w:tcBorders>
              <w:top w:val="single" w:sz="4" w:space="0" w:color="auto"/>
              <w:left w:val="single" w:sz="4" w:space="0" w:color="auto"/>
              <w:bottom w:val="single" w:sz="4" w:space="0" w:color="auto"/>
              <w:right w:val="single" w:sz="4" w:space="0" w:color="auto"/>
            </w:tcBorders>
          </w:tcPr>
          <w:p w14:paraId="73A79B28"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FF85200"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46ECF98" w14:textId="77777777" w:rsidR="00004997" w:rsidRPr="00FD0425" w:rsidRDefault="00004997" w:rsidP="00004997">
            <w:pPr>
              <w:pStyle w:val="TAL"/>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A1EF553" w14:textId="77777777" w:rsidR="00004997" w:rsidRPr="00FD0425" w:rsidRDefault="00004997" w:rsidP="00004997">
            <w:pPr>
              <w:pStyle w:val="TAL"/>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0B65BC6"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BA6FB" w14:textId="77777777" w:rsidR="00004997" w:rsidRPr="001F675D" w:rsidRDefault="00004997" w:rsidP="009354E2">
            <w:pPr>
              <w:pStyle w:val="TAC"/>
              <w:rPr>
                <w:iCs/>
                <w:lang w:eastAsia="ja-JP"/>
              </w:rPr>
            </w:pPr>
          </w:p>
        </w:tc>
      </w:tr>
      <w:tr w:rsidR="00004997" w:rsidRPr="00FD0425" w14:paraId="55883B73"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E790FBA" w14:textId="77777777" w:rsidR="00004997" w:rsidRPr="00FD0425" w:rsidRDefault="00004997" w:rsidP="00004997">
            <w:pPr>
              <w:pStyle w:val="TAL"/>
              <w:ind w:left="227"/>
              <w:rPr>
                <w:rFonts w:eastAsia="Batang"/>
                <w:lang w:eastAsia="ja-JP"/>
              </w:rPr>
            </w:pPr>
            <w:r w:rsidRPr="00FD0425">
              <w:rPr>
                <w:rFonts w:eastAsia="Batang"/>
                <w:lang w:eastAsia="ja-JP"/>
              </w:rPr>
              <w:t>&gt;&gt;DRB QoS</w:t>
            </w:r>
          </w:p>
        </w:tc>
        <w:tc>
          <w:tcPr>
            <w:tcW w:w="992" w:type="dxa"/>
            <w:tcBorders>
              <w:top w:val="single" w:sz="4" w:space="0" w:color="auto"/>
              <w:left w:val="single" w:sz="4" w:space="0" w:color="auto"/>
              <w:bottom w:val="single" w:sz="4" w:space="0" w:color="auto"/>
              <w:right w:val="single" w:sz="4" w:space="0" w:color="auto"/>
            </w:tcBorders>
          </w:tcPr>
          <w:p w14:paraId="555D0080"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6BE91599"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7EE8C62" w14:textId="77777777" w:rsidR="00004997" w:rsidRPr="00FD0425" w:rsidRDefault="00004997" w:rsidP="00004997">
            <w:pPr>
              <w:pStyle w:val="TAL"/>
              <w:rPr>
                <w:lang w:eastAsia="ja-JP"/>
              </w:rPr>
            </w:pPr>
            <w:r w:rsidRPr="00FD0425">
              <w:t>QoS Flow</w:t>
            </w:r>
            <w:r w:rsidRPr="00FD0425">
              <w:rPr>
                <w:rFonts w:eastAsia="Batang"/>
              </w:rPr>
              <w:t xml:space="preserve"> Level QoS Parameters</w:t>
            </w:r>
          </w:p>
          <w:p w14:paraId="458C8AE8" w14:textId="77777777" w:rsidR="00004997" w:rsidRPr="00FD0425" w:rsidRDefault="00004997" w:rsidP="00004997">
            <w:pPr>
              <w:pStyle w:val="TAL"/>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3BB9B10F" w14:textId="77777777" w:rsidR="00004997" w:rsidRPr="00FD0425" w:rsidDel="00B62F37"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CA70ED" w14:textId="77777777" w:rsidR="00004997" w:rsidRPr="00004997" w:rsidDel="00B62F3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5B2431" w14:textId="77777777" w:rsidR="00004997" w:rsidRPr="001F675D" w:rsidDel="00B62F37" w:rsidRDefault="00004997" w:rsidP="009354E2">
            <w:pPr>
              <w:pStyle w:val="TAC"/>
              <w:rPr>
                <w:iCs/>
                <w:lang w:eastAsia="ja-JP"/>
              </w:rPr>
            </w:pPr>
          </w:p>
        </w:tc>
      </w:tr>
      <w:tr w:rsidR="00004997" w:rsidRPr="00FD0425" w14:paraId="542ADC0F"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665D87D6" w14:textId="77777777" w:rsidR="00004997" w:rsidRPr="00FD0425" w:rsidRDefault="00004997" w:rsidP="00004997">
            <w:pPr>
              <w:pStyle w:val="TAL"/>
              <w:ind w:left="227"/>
              <w:rPr>
                <w:lang w:eastAsia="ja-JP"/>
              </w:rPr>
            </w:pPr>
            <w:r w:rsidRPr="00FD0425">
              <w:rPr>
                <w:rFonts w:eastAsia="Batang"/>
                <w:lang w:eastAsia="ja-JP"/>
              </w:rPr>
              <w:t>&gt;&gt;secondary MN UL PDCP UP TNL Information</w:t>
            </w:r>
          </w:p>
        </w:tc>
        <w:tc>
          <w:tcPr>
            <w:tcW w:w="992" w:type="dxa"/>
            <w:tcBorders>
              <w:top w:val="single" w:sz="4" w:space="0" w:color="auto"/>
              <w:left w:val="single" w:sz="4" w:space="0" w:color="auto"/>
              <w:bottom w:val="single" w:sz="4" w:space="0" w:color="auto"/>
              <w:right w:val="single" w:sz="4" w:space="0" w:color="auto"/>
            </w:tcBorders>
          </w:tcPr>
          <w:p w14:paraId="2D310D83"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4DE01C3A"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9A7BB68" w14:textId="77777777" w:rsidR="00004997" w:rsidRPr="00FD0425" w:rsidRDefault="00004997" w:rsidP="00004997">
            <w:pPr>
              <w:pStyle w:val="TAL"/>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22CD528F" w14:textId="77777777" w:rsidR="00004997" w:rsidRPr="00FD0425" w:rsidRDefault="00004997" w:rsidP="00004997">
            <w:pPr>
              <w:pStyle w:val="TAL"/>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39E50041"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7A252" w14:textId="77777777" w:rsidR="00004997" w:rsidRPr="001F675D" w:rsidRDefault="00004997" w:rsidP="009354E2">
            <w:pPr>
              <w:pStyle w:val="TAC"/>
              <w:rPr>
                <w:iCs/>
                <w:lang w:eastAsia="ja-JP"/>
              </w:rPr>
            </w:pPr>
          </w:p>
        </w:tc>
      </w:tr>
      <w:tr w:rsidR="00004997" w:rsidRPr="00FD0425" w14:paraId="2C7DD933" w14:textId="77777777" w:rsidTr="009354E2">
        <w:tblPrEx>
          <w:tblCellMar>
            <w:top w:w="0" w:type="dxa"/>
            <w:bottom w:w="0" w:type="dxa"/>
          </w:tblCellMar>
        </w:tblPrEx>
        <w:tc>
          <w:tcPr>
            <w:tcW w:w="2011" w:type="dxa"/>
          </w:tcPr>
          <w:p w14:paraId="0B49151A" w14:textId="77777777" w:rsidR="00004997" w:rsidRPr="00FD0425" w:rsidRDefault="00004997" w:rsidP="00004997">
            <w:pPr>
              <w:pStyle w:val="TAL"/>
              <w:ind w:left="227"/>
              <w:rPr>
                <w:rFonts w:eastAsia="Batang"/>
                <w:lang w:eastAsia="ja-JP"/>
              </w:rPr>
            </w:pPr>
            <w:r w:rsidRPr="00FD0425">
              <w:rPr>
                <w:rFonts w:eastAsia="Batang"/>
                <w:lang w:eastAsia="ja-JP"/>
              </w:rPr>
              <w:t>&gt;&gt;UL Configuration</w:t>
            </w:r>
          </w:p>
        </w:tc>
        <w:tc>
          <w:tcPr>
            <w:tcW w:w="992" w:type="dxa"/>
          </w:tcPr>
          <w:p w14:paraId="0DBB3E45"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63509CE7" w14:textId="77777777" w:rsidR="00004997" w:rsidRPr="00FD0425" w:rsidRDefault="00004997" w:rsidP="00004997">
            <w:pPr>
              <w:pStyle w:val="TAL"/>
              <w:rPr>
                <w:bCs/>
                <w:i/>
                <w:szCs w:val="18"/>
                <w:lang w:eastAsia="ja-JP"/>
              </w:rPr>
            </w:pPr>
          </w:p>
        </w:tc>
        <w:tc>
          <w:tcPr>
            <w:tcW w:w="2126" w:type="dxa"/>
          </w:tcPr>
          <w:p w14:paraId="26A040D5" w14:textId="77777777" w:rsidR="00004997" w:rsidRPr="00FD0425" w:rsidRDefault="00004997" w:rsidP="00004997">
            <w:pPr>
              <w:pStyle w:val="TAL"/>
            </w:pPr>
            <w:r w:rsidRPr="00FD0425">
              <w:t>9.2.3.75</w:t>
            </w:r>
          </w:p>
        </w:tc>
        <w:tc>
          <w:tcPr>
            <w:tcW w:w="1559" w:type="dxa"/>
          </w:tcPr>
          <w:p w14:paraId="6CE3E8F8" w14:textId="77777777" w:rsidR="00004997" w:rsidRPr="00FD0425" w:rsidRDefault="00004997" w:rsidP="00004997">
            <w:pPr>
              <w:pStyle w:val="TAL"/>
              <w:rPr>
                <w:iCs/>
                <w:lang w:eastAsia="ja-JP"/>
              </w:rPr>
            </w:pPr>
            <w:r w:rsidRPr="00FD0425">
              <w:rPr>
                <w:lang w:eastAsia="ja-JP"/>
              </w:rPr>
              <w:t>Information about UL usage in the S-NG-RAN node.</w:t>
            </w:r>
          </w:p>
        </w:tc>
        <w:tc>
          <w:tcPr>
            <w:tcW w:w="1134" w:type="dxa"/>
          </w:tcPr>
          <w:p w14:paraId="7E6D57C5" w14:textId="77777777" w:rsidR="00004997" w:rsidRPr="00004997" w:rsidRDefault="00004997" w:rsidP="009354E2">
            <w:pPr>
              <w:pStyle w:val="TAC"/>
              <w:rPr>
                <w:lang w:eastAsia="ja-JP"/>
              </w:rPr>
            </w:pPr>
            <w:r w:rsidRPr="009354E2">
              <w:rPr>
                <w:lang w:eastAsia="ja-JP"/>
              </w:rPr>
              <w:t>–</w:t>
            </w:r>
          </w:p>
        </w:tc>
        <w:tc>
          <w:tcPr>
            <w:tcW w:w="1134" w:type="dxa"/>
          </w:tcPr>
          <w:p w14:paraId="43CD0D23" w14:textId="77777777" w:rsidR="00004997" w:rsidRPr="001F675D" w:rsidRDefault="00004997" w:rsidP="009354E2">
            <w:pPr>
              <w:pStyle w:val="TAC"/>
              <w:rPr>
                <w:lang w:eastAsia="ja-JP"/>
              </w:rPr>
            </w:pPr>
          </w:p>
        </w:tc>
      </w:tr>
      <w:tr w:rsidR="00004997" w:rsidRPr="00FD0425" w14:paraId="0A099AE9" w14:textId="77777777" w:rsidTr="009354E2">
        <w:tblPrEx>
          <w:tblCellMar>
            <w:top w:w="0" w:type="dxa"/>
            <w:bottom w:w="0" w:type="dxa"/>
          </w:tblCellMar>
        </w:tblPrEx>
        <w:tc>
          <w:tcPr>
            <w:tcW w:w="2011" w:type="dxa"/>
          </w:tcPr>
          <w:p w14:paraId="73023910" w14:textId="77777777" w:rsidR="00004997" w:rsidRPr="00FD0425" w:rsidRDefault="00004997" w:rsidP="00004997">
            <w:pPr>
              <w:pStyle w:val="TAL"/>
              <w:ind w:left="227"/>
              <w:rPr>
                <w:rFonts w:eastAsia="Batang"/>
                <w:lang w:eastAsia="ja-JP"/>
              </w:rPr>
            </w:pPr>
            <w:r w:rsidRPr="00FD0425">
              <w:rPr>
                <w:rFonts w:eastAsia="Batang"/>
                <w:lang w:eastAsia="ja-JP"/>
              </w:rPr>
              <w:t>&gt;&gt;PDCP Duplication Configuration</w:t>
            </w:r>
          </w:p>
        </w:tc>
        <w:tc>
          <w:tcPr>
            <w:tcW w:w="992" w:type="dxa"/>
          </w:tcPr>
          <w:p w14:paraId="37541C37"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30CB3822" w14:textId="77777777" w:rsidR="00004997" w:rsidRPr="00FD0425" w:rsidRDefault="00004997" w:rsidP="00004997">
            <w:pPr>
              <w:pStyle w:val="TAL"/>
              <w:rPr>
                <w:bCs/>
                <w:i/>
                <w:szCs w:val="18"/>
                <w:lang w:eastAsia="ja-JP"/>
              </w:rPr>
            </w:pPr>
          </w:p>
        </w:tc>
        <w:tc>
          <w:tcPr>
            <w:tcW w:w="2126" w:type="dxa"/>
          </w:tcPr>
          <w:p w14:paraId="7F353522" w14:textId="77777777" w:rsidR="00004997" w:rsidRPr="00FD0425" w:rsidRDefault="00004997" w:rsidP="00004997">
            <w:pPr>
              <w:pStyle w:val="TAL"/>
            </w:pPr>
            <w:r w:rsidRPr="00FD0425">
              <w:rPr>
                <w:lang w:eastAsia="ja-JP"/>
              </w:rPr>
              <w:t>9.2.3.86</w:t>
            </w:r>
          </w:p>
        </w:tc>
        <w:tc>
          <w:tcPr>
            <w:tcW w:w="1559" w:type="dxa"/>
          </w:tcPr>
          <w:p w14:paraId="37444FD0" w14:textId="77777777" w:rsidR="00004997" w:rsidRPr="00FD0425" w:rsidRDefault="00004997" w:rsidP="00004997">
            <w:pPr>
              <w:pStyle w:val="TAL"/>
              <w:rPr>
                <w:lang w:eastAsia="ja-JP"/>
              </w:rPr>
            </w:pPr>
          </w:p>
        </w:tc>
        <w:tc>
          <w:tcPr>
            <w:tcW w:w="1134" w:type="dxa"/>
          </w:tcPr>
          <w:p w14:paraId="52B6BF25" w14:textId="77777777" w:rsidR="00004997" w:rsidRPr="00004997" w:rsidRDefault="00004997" w:rsidP="009354E2">
            <w:pPr>
              <w:pStyle w:val="TAC"/>
              <w:rPr>
                <w:lang w:eastAsia="ja-JP"/>
              </w:rPr>
            </w:pPr>
            <w:r w:rsidRPr="009354E2">
              <w:rPr>
                <w:lang w:eastAsia="ja-JP"/>
              </w:rPr>
              <w:t>–</w:t>
            </w:r>
          </w:p>
        </w:tc>
        <w:tc>
          <w:tcPr>
            <w:tcW w:w="1134" w:type="dxa"/>
          </w:tcPr>
          <w:p w14:paraId="47CFCD73" w14:textId="77777777" w:rsidR="00004997" w:rsidRPr="001F675D" w:rsidRDefault="00004997" w:rsidP="009354E2">
            <w:pPr>
              <w:pStyle w:val="TAC"/>
              <w:rPr>
                <w:lang w:eastAsia="ja-JP"/>
              </w:rPr>
            </w:pPr>
          </w:p>
        </w:tc>
      </w:tr>
      <w:tr w:rsidR="00004997" w:rsidRPr="00FD0425" w14:paraId="7F8FC5CA" w14:textId="77777777" w:rsidTr="009354E2">
        <w:tblPrEx>
          <w:tblCellMar>
            <w:top w:w="0" w:type="dxa"/>
            <w:bottom w:w="0" w:type="dxa"/>
          </w:tblCellMar>
        </w:tblPrEx>
        <w:tc>
          <w:tcPr>
            <w:tcW w:w="2011" w:type="dxa"/>
          </w:tcPr>
          <w:p w14:paraId="2D887FDD" w14:textId="77777777" w:rsidR="00004997" w:rsidRPr="00FD0425" w:rsidRDefault="00004997" w:rsidP="00004997">
            <w:pPr>
              <w:pStyle w:val="TAL"/>
              <w:ind w:left="227"/>
              <w:rPr>
                <w:rFonts w:eastAsia="Batang"/>
                <w:lang w:eastAsia="ja-JP"/>
              </w:rPr>
            </w:pPr>
            <w:r w:rsidRPr="00FD0425">
              <w:rPr>
                <w:rFonts w:eastAsia="Batang"/>
                <w:lang w:eastAsia="ja-JP"/>
              </w:rPr>
              <w:t>&gt;&gt;Duplication Activation</w:t>
            </w:r>
          </w:p>
        </w:tc>
        <w:tc>
          <w:tcPr>
            <w:tcW w:w="992" w:type="dxa"/>
          </w:tcPr>
          <w:p w14:paraId="689E02FF"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Pr>
          <w:p w14:paraId="10E5D5F1" w14:textId="77777777" w:rsidR="00004997" w:rsidRPr="00FD0425" w:rsidRDefault="00004997" w:rsidP="00004997">
            <w:pPr>
              <w:pStyle w:val="TAL"/>
              <w:rPr>
                <w:bCs/>
                <w:i/>
                <w:szCs w:val="18"/>
                <w:lang w:eastAsia="ja-JP"/>
              </w:rPr>
            </w:pPr>
          </w:p>
        </w:tc>
        <w:tc>
          <w:tcPr>
            <w:tcW w:w="2126" w:type="dxa"/>
          </w:tcPr>
          <w:p w14:paraId="5C4D4834" w14:textId="77777777" w:rsidR="00004997" w:rsidRPr="00FD0425" w:rsidRDefault="00004997" w:rsidP="00004997">
            <w:pPr>
              <w:pStyle w:val="TAL"/>
            </w:pPr>
            <w:r w:rsidRPr="00FD0425">
              <w:rPr>
                <w:lang w:eastAsia="ja-JP"/>
              </w:rPr>
              <w:t>9.2.3.71</w:t>
            </w:r>
          </w:p>
        </w:tc>
        <w:tc>
          <w:tcPr>
            <w:tcW w:w="1559" w:type="dxa"/>
          </w:tcPr>
          <w:p w14:paraId="1BD7E1F0" w14:textId="77777777" w:rsidR="00282EC2" w:rsidRDefault="00282EC2" w:rsidP="00282EC2">
            <w:pPr>
              <w:pStyle w:val="TAL"/>
              <w:rPr>
                <w:lang w:eastAsia="ja-JP"/>
              </w:rPr>
            </w:pPr>
            <w:r w:rsidRPr="00FD0425">
              <w:rPr>
                <w:iCs/>
                <w:lang w:eastAsia="zh-CN"/>
              </w:rPr>
              <w:t>Information on the initial state of UL PDCP duplication</w:t>
            </w:r>
            <w:r>
              <w:rPr>
                <w:lang w:eastAsia="ja-JP"/>
              </w:rPr>
              <w:t>.</w:t>
            </w:r>
          </w:p>
          <w:p w14:paraId="44036F02" w14:textId="77777777" w:rsidR="00004997" w:rsidRPr="00FD0425" w:rsidRDefault="00282EC2" w:rsidP="00282EC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2C669C1" w14:textId="77777777" w:rsidR="00004997" w:rsidRPr="00004997" w:rsidRDefault="00004997" w:rsidP="009354E2">
            <w:pPr>
              <w:pStyle w:val="TAC"/>
              <w:rPr>
                <w:lang w:eastAsia="ja-JP"/>
              </w:rPr>
            </w:pPr>
            <w:r w:rsidRPr="009354E2">
              <w:rPr>
                <w:lang w:eastAsia="ja-JP"/>
              </w:rPr>
              <w:t>–</w:t>
            </w:r>
          </w:p>
        </w:tc>
        <w:tc>
          <w:tcPr>
            <w:tcW w:w="1134" w:type="dxa"/>
          </w:tcPr>
          <w:p w14:paraId="20D3FCA3" w14:textId="77777777" w:rsidR="00004997" w:rsidRPr="001F675D" w:rsidRDefault="00004997" w:rsidP="009354E2">
            <w:pPr>
              <w:pStyle w:val="TAC"/>
              <w:rPr>
                <w:lang w:eastAsia="ja-JP"/>
              </w:rPr>
            </w:pPr>
          </w:p>
        </w:tc>
      </w:tr>
      <w:tr w:rsidR="00004997" w:rsidRPr="00FD0425" w14:paraId="364A2E2B"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9A3C8A6" w14:textId="77777777" w:rsidR="00004997" w:rsidRPr="00FD0425" w:rsidRDefault="00004997" w:rsidP="00004997">
            <w:pPr>
              <w:pStyle w:val="TAL"/>
              <w:ind w:left="227"/>
              <w:rPr>
                <w:rFonts w:eastAsia="Batang"/>
                <w:b/>
                <w:lang w:eastAsia="ja-JP"/>
              </w:rPr>
            </w:pPr>
            <w:r w:rsidRPr="00FD0425">
              <w:rPr>
                <w:rFonts w:eastAsia="Batang"/>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2B55624C" w14:textId="77777777" w:rsidR="00004997" w:rsidRPr="00FD0425" w:rsidRDefault="00004997" w:rsidP="00004997">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05A8B6DC" w14:textId="77777777" w:rsidR="00004997" w:rsidRPr="00FD0425" w:rsidRDefault="00004997" w:rsidP="00004997">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347BC0B5" w14:textId="77777777" w:rsidR="00004997" w:rsidRPr="00FD0425" w:rsidRDefault="00004997" w:rsidP="00004997">
            <w:pPr>
              <w:pStyle w:val="TAL"/>
            </w:pPr>
          </w:p>
        </w:tc>
        <w:tc>
          <w:tcPr>
            <w:tcW w:w="1559" w:type="dxa"/>
            <w:tcBorders>
              <w:top w:val="single" w:sz="4" w:space="0" w:color="auto"/>
              <w:left w:val="single" w:sz="4" w:space="0" w:color="auto"/>
              <w:bottom w:val="single" w:sz="4" w:space="0" w:color="auto"/>
              <w:right w:val="single" w:sz="4" w:space="0" w:color="auto"/>
            </w:tcBorders>
          </w:tcPr>
          <w:p w14:paraId="0A9CAEBB" w14:textId="77777777" w:rsidR="00004997" w:rsidRPr="00FD0425" w:rsidRDefault="00004997" w:rsidP="00004997">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37E800A5"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6D8312" w14:textId="77777777" w:rsidR="00004997" w:rsidRPr="001F675D" w:rsidRDefault="00004997" w:rsidP="009354E2">
            <w:pPr>
              <w:pStyle w:val="TAC"/>
              <w:rPr>
                <w:iCs/>
                <w:lang w:eastAsia="ja-JP"/>
              </w:rPr>
            </w:pPr>
          </w:p>
        </w:tc>
      </w:tr>
      <w:tr w:rsidR="00004997" w:rsidRPr="00FD0425" w14:paraId="6081FF2F"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56D9FF49" w14:textId="77777777" w:rsidR="00004997" w:rsidRPr="00FD0425" w:rsidRDefault="00004997" w:rsidP="00004997">
            <w:pPr>
              <w:pStyle w:val="TAL"/>
              <w:ind w:left="340"/>
              <w:rPr>
                <w:rFonts w:eastAsia="Batang"/>
                <w:b/>
                <w:lang w:eastAsia="ja-JP"/>
              </w:rPr>
            </w:pPr>
            <w:r w:rsidRPr="00FD0425">
              <w:rPr>
                <w:rFonts w:eastAsia="Batang"/>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0423814B" w14:textId="77777777" w:rsidR="00004997" w:rsidRPr="00FD0425" w:rsidRDefault="00004997" w:rsidP="00004997">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6123D1B1" w14:textId="77777777" w:rsidR="00004997" w:rsidRPr="00FD0425" w:rsidRDefault="00004997" w:rsidP="00004997">
            <w:pPr>
              <w:pStyle w:val="TAL"/>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36305D07" w14:textId="77777777" w:rsidR="00004997" w:rsidRPr="00FD0425" w:rsidRDefault="00004997" w:rsidP="00004997">
            <w:pPr>
              <w:pStyle w:val="TAL"/>
            </w:pPr>
          </w:p>
        </w:tc>
        <w:tc>
          <w:tcPr>
            <w:tcW w:w="1559" w:type="dxa"/>
            <w:tcBorders>
              <w:top w:val="single" w:sz="4" w:space="0" w:color="auto"/>
              <w:left w:val="single" w:sz="4" w:space="0" w:color="auto"/>
              <w:bottom w:val="single" w:sz="4" w:space="0" w:color="auto"/>
              <w:right w:val="single" w:sz="4" w:space="0" w:color="auto"/>
            </w:tcBorders>
          </w:tcPr>
          <w:p w14:paraId="786D9454"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E062F6"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1485E" w14:textId="77777777" w:rsidR="00004997" w:rsidRPr="001F675D" w:rsidRDefault="00004997" w:rsidP="009354E2">
            <w:pPr>
              <w:pStyle w:val="TAC"/>
              <w:rPr>
                <w:iCs/>
                <w:lang w:eastAsia="ja-JP"/>
              </w:rPr>
            </w:pPr>
          </w:p>
        </w:tc>
      </w:tr>
      <w:tr w:rsidR="00004997" w:rsidRPr="00FD0425" w14:paraId="6EBDB944"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627A163" w14:textId="77777777" w:rsidR="00004997" w:rsidRPr="00FD0425" w:rsidRDefault="00004997" w:rsidP="00004997">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696741B5"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3950A894"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65FF7DA" w14:textId="77777777" w:rsidR="00004997" w:rsidRPr="00FD0425" w:rsidRDefault="00004997" w:rsidP="00004997">
            <w:pPr>
              <w:pStyle w:val="TAL"/>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0AB447FB"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13A1D3C"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805159" w14:textId="77777777" w:rsidR="00004997" w:rsidRPr="001F675D" w:rsidRDefault="00004997" w:rsidP="009354E2">
            <w:pPr>
              <w:pStyle w:val="TAC"/>
              <w:rPr>
                <w:iCs/>
                <w:lang w:eastAsia="ja-JP"/>
              </w:rPr>
            </w:pPr>
          </w:p>
        </w:tc>
      </w:tr>
      <w:tr w:rsidR="00004997" w:rsidRPr="00FD0425" w14:paraId="1BCFDFC3"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F79624E" w14:textId="77777777" w:rsidR="00004997" w:rsidRPr="00FD0425" w:rsidRDefault="00004997" w:rsidP="00004997">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Borders>
              <w:top w:val="single" w:sz="4" w:space="0" w:color="auto"/>
              <w:left w:val="single" w:sz="4" w:space="0" w:color="auto"/>
              <w:bottom w:val="single" w:sz="4" w:space="0" w:color="auto"/>
              <w:right w:val="single" w:sz="4" w:space="0" w:color="auto"/>
            </w:tcBorders>
          </w:tcPr>
          <w:p w14:paraId="6EBD4D3C" w14:textId="77777777" w:rsidR="00004997" w:rsidRPr="00FD0425" w:rsidRDefault="00004997" w:rsidP="00004997">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6F48DD39"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95BB93C" w14:textId="77777777" w:rsidR="00004997" w:rsidRPr="00FD0425" w:rsidRDefault="00004997" w:rsidP="00004997">
            <w:pPr>
              <w:pStyle w:val="TAL"/>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2EDE116F"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84F929D"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B848DB" w14:textId="77777777" w:rsidR="00004997" w:rsidRPr="001F675D" w:rsidRDefault="00004997" w:rsidP="009354E2">
            <w:pPr>
              <w:pStyle w:val="TAC"/>
              <w:rPr>
                <w:iCs/>
                <w:lang w:eastAsia="ja-JP"/>
              </w:rPr>
            </w:pPr>
          </w:p>
        </w:tc>
      </w:tr>
      <w:tr w:rsidR="00004997" w:rsidRPr="00FD0425" w14:paraId="5278A3F4"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10C80C64" w14:textId="77777777" w:rsidR="00004997" w:rsidRPr="00FD0425" w:rsidRDefault="00004997" w:rsidP="00004997">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59015EB" w14:textId="77777777" w:rsidR="00004997" w:rsidRPr="00FD0425" w:rsidRDefault="00004997" w:rsidP="00004997">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63A5BE0C"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878BEDA" w14:textId="77777777" w:rsidR="00004997" w:rsidRPr="00FD0425" w:rsidRDefault="00004997" w:rsidP="00004997">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B3EB1FE"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F3F66B1"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53733D" w14:textId="77777777" w:rsidR="00004997" w:rsidRPr="001F675D" w:rsidRDefault="00004997" w:rsidP="009354E2">
            <w:pPr>
              <w:pStyle w:val="TAC"/>
              <w:rPr>
                <w:iCs/>
                <w:lang w:eastAsia="ja-JP"/>
              </w:rPr>
            </w:pPr>
          </w:p>
        </w:tc>
      </w:tr>
      <w:tr w:rsidR="00004997" w:rsidRPr="00FD0425" w14:paraId="3DC76CFD"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936BBB4" w14:textId="77777777" w:rsidR="00004997" w:rsidRPr="00FD0425" w:rsidRDefault="00004997" w:rsidP="009354E2">
            <w:pPr>
              <w:pStyle w:val="TAL"/>
              <w:ind w:left="227"/>
              <w:rPr>
                <w:rFonts w:eastAsia="Batang"/>
                <w:lang w:eastAsia="ja-JP"/>
              </w:rPr>
            </w:pPr>
            <w:r w:rsidRPr="00636A7B">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43CBD017" w14:textId="77777777" w:rsidR="00004997" w:rsidRPr="00FD0425" w:rsidRDefault="00004997" w:rsidP="00004997">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CFAEB2D" w14:textId="77777777" w:rsidR="00004997" w:rsidRPr="00FD0425" w:rsidRDefault="00004997" w:rsidP="00004997">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411D21F9" w14:textId="77777777" w:rsidR="00004997" w:rsidRPr="00FD0425" w:rsidRDefault="00004997" w:rsidP="000049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5AD146B"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F500DF" w14:textId="77777777" w:rsidR="00004997" w:rsidRPr="00004997" w:rsidRDefault="00004997" w:rsidP="009354E2">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2F4719" w14:textId="77777777" w:rsidR="00004997" w:rsidRPr="00004997" w:rsidRDefault="00B635E8" w:rsidP="009354E2">
            <w:pPr>
              <w:pStyle w:val="TAC"/>
              <w:rPr>
                <w:iCs/>
                <w:lang w:eastAsia="ja-JP"/>
              </w:rPr>
            </w:pPr>
            <w:r>
              <w:rPr>
                <w:iCs/>
                <w:lang w:eastAsia="ja-JP"/>
              </w:rPr>
              <w:t>i</w:t>
            </w:r>
            <w:r w:rsidR="00004997" w:rsidRPr="009354E2">
              <w:rPr>
                <w:iCs/>
                <w:lang w:eastAsia="ja-JP"/>
              </w:rPr>
              <w:t>gnore</w:t>
            </w:r>
          </w:p>
        </w:tc>
      </w:tr>
      <w:tr w:rsidR="00004997" w:rsidRPr="00FD0425" w14:paraId="47FAC346"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6ACF6C2" w14:textId="77777777" w:rsidR="00004997" w:rsidRPr="00FD0425" w:rsidRDefault="00004997" w:rsidP="009354E2">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548349F1" w14:textId="77777777" w:rsidR="00004997" w:rsidRPr="00FD0425" w:rsidRDefault="00004997" w:rsidP="00004997">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4BB877BE" w14:textId="77777777" w:rsidR="00004997" w:rsidRPr="00FD0425" w:rsidRDefault="00004997" w:rsidP="00004997">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7ED6A204" w14:textId="77777777" w:rsidR="00004997" w:rsidRPr="00FD0425" w:rsidRDefault="00004997" w:rsidP="0000499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B12662C"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BE65D0E"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8CCF55" w14:textId="77777777" w:rsidR="00004997" w:rsidRPr="001F675D" w:rsidRDefault="00004997" w:rsidP="009354E2">
            <w:pPr>
              <w:pStyle w:val="TAC"/>
              <w:rPr>
                <w:iCs/>
                <w:lang w:eastAsia="ja-JP"/>
              </w:rPr>
            </w:pPr>
          </w:p>
        </w:tc>
      </w:tr>
      <w:tr w:rsidR="00004997" w:rsidRPr="00FD0425" w14:paraId="55B891D7"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A2234A2" w14:textId="77777777" w:rsidR="00004997" w:rsidRPr="00FD0425" w:rsidRDefault="00004997" w:rsidP="00004997">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0D4A33C0" w14:textId="77777777" w:rsidR="00004997" w:rsidRPr="00FD0425" w:rsidRDefault="00004997" w:rsidP="00004997">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2AFFAD4"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4368C0D" w14:textId="77777777" w:rsidR="00004997" w:rsidRPr="00FD0425" w:rsidRDefault="00004997" w:rsidP="00004997">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1BA7C470" w14:textId="77777777" w:rsidR="00004997" w:rsidRPr="00FD0425" w:rsidRDefault="00004997" w:rsidP="00004997">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0E27BDE1"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AC1544" w14:textId="77777777" w:rsidR="00004997" w:rsidRPr="001F675D" w:rsidRDefault="00004997" w:rsidP="009354E2">
            <w:pPr>
              <w:pStyle w:val="TAC"/>
              <w:rPr>
                <w:iCs/>
                <w:lang w:eastAsia="ja-JP"/>
              </w:rPr>
            </w:pPr>
          </w:p>
        </w:tc>
      </w:tr>
      <w:tr w:rsidR="00004997" w:rsidRPr="00FD0425" w14:paraId="0267E1B6"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4BFD187" w14:textId="77777777" w:rsidR="00004997" w:rsidRPr="00FD0425" w:rsidRDefault="00004997" w:rsidP="009354E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6DD5FB83" w14:textId="77777777" w:rsidR="00004997" w:rsidRPr="00FD0425" w:rsidRDefault="00004997" w:rsidP="00004997">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451EB7C4"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67CB8B0" w14:textId="77777777" w:rsidR="00004997" w:rsidRPr="00FD0425" w:rsidRDefault="00004997" w:rsidP="00004997">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39C613A7"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ECADBA" w14:textId="77777777" w:rsidR="00004997" w:rsidRPr="00004997" w:rsidRDefault="00273DA0" w:rsidP="009354E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D1C463" w14:textId="77777777" w:rsidR="00004997" w:rsidRPr="001F675D" w:rsidRDefault="00273DA0" w:rsidP="009354E2">
            <w:pPr>
              <w:pStyle w:val="TAC"/>
              <w:rPr>
                <w:iCs/>
                <w:lang w:eastAsia="ja-JP"/>
              </w:rPr>
            </w:pPr>
            <w:r>
              <w:rPr>
                <w:iCs/>
                <w:lang w:eastAsia="ja-JP"/>
              </w:rPr>
              <w:t>ignore</w:t>
            </w:r>
          </w:p>
        </w:tc>
      </w:tr>
      <w:tr w:rsidR="00004997" w:rsidRPr="00FD0425" w14:paraId="3A4CF25F"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664AAB20" w14:textId="77777777" w:rsidR="00004997" w:rsidRPr="00FD0425" w:rsidRDefault="00004997" w:rsidP="00004997">
            <w:pPr>
              <w:pStyle w:val="TAL"/>
              <w:rPr>
                <w:rFonts w:eastAsia="Batang"/>
                <w:lang w:eastAsia="ja-JP"/>
              </w:rPr>
            </w:pPr>
            <w:r w:rsidRPr="00FD0425">
              <w:rPr>
                <w:rFonts w:eastAsia="Batang"/>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5993EAAE" w14:textId="77777777" w:rsidR="00004997" w:rsidRPr="00FD0425" w:rsidRDefault="00004997" w:rsidP="00004997">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1A9EEFF4" w14:textId="77777777" w:rsidR="00004997" w:rsidRPr="00FD0425" w:rsidRDefault="00004997" w:rsidP="00004997">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E6815D7" w14:textId="77777777" w:rsidR="00004997" w:rsidRPr="00FD0425" w:rsidRDefault="00004997" w:rsidP="00004997">
            <w:pPr>
              <w:pStyle w:val="TAL"/>
            </w:pPr>
            <w:r w:rsidRPr="00FD0425">
              <w:t>DRB List with Cause</w:t>
            </w:r>
          </w:p>
          <w:p w14:paraId="5A1ACDC4" w14:textId="77777777" w:rsidR="00004997" w:rsidRPr="00FD0425" w:rsidRDefault="00004997" w:rsidP="00004997">
            <w:pPr>
              <w:pStyle w:val="TAL"/>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5154D149"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EDCBBD"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ADF2EA" w14:textId="77777777" w:rsidR="00004997" w:rsidRPr="00004997" w:rsidRDefault="00004997" w:rsidP="009354E2">
            <w:pPr>
              <w:pStyle w:val="TAC"/>
              <w:rPr>
                <w:iCs/>
                <w:lang w:eastAsia="ja-JP"/>
              </w:rPr>
            </w:pPr>
          </w:p>
        </w:tc>
      </w:tr>
    </w:tbl>
    <w:p w14:paraId="34FAE78D" w14:textId="77777777" w:rsidR="00F02090" w:rsidRPr="00FD0425" w:rsidRDefault="00F02090" w:rsidP="00F02090"/>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blPrEx>
          <w:tblCellMar>
            <w:top w:w="0" w:type="dxa"/>
            <w:bottom w:w="0" w:type="dxa"/>
          </w:tblCellMar>
        </w:tblPrEx>
        <w:tc>
          <w:tcPr>
            <w:tcW w:w="3714" w:type="dxa"/>
          </w:tcPr>
          <w:p w14:paraId="1891D92D" w14:textId="77777777" w:rsidR="00F02090" w:rsidRPr="00FD0425" w:rsidRDefault="00F02090" w:rsidP="00694C97">
            <w:pPr>
              <w:pStyle w:val="TAH"/>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0B8CBDFD" w14:textId="77777777" w:rsidTr="00407E71">
        <w:tblPrEx>
          <w:tblCellMar>
            <w:top w:w="0" w:type="dxa"/>
            <w:bottom w:w="0" w:type="dxa"/>
          </w:tblCellMar>
        </w:tblPrEx>
        <w:tc>
          <w:tcPr>
            <w:tcW w:w="3714" w:type="dxa"/>
          </w:tcPr>
          <w:p w14:paraId="74AD5709" w14:textId="77777777" w:rsidR="00F02090" w:rsidRPr="00FD0425" w:rsidRDefault="00F02090" w:rsidP="00694C97">
            <w:pPr>
              <w:pStyle w:val="TAL"/>
              <w:rPr>
                <w:rFonts w:cs="Arial"/>
                <w:lang w:eastAsia="ja-JP"/>
              </w:rPr>
            </w:pPr>
            <w:r w:rsidRPr="00FD0425">
              <w:rPr>
                <w:lang w:eastAsia="ja-JP"/>
              </w:rPr>
              <w:t>maxnoofDRBs</w:t>
            </w:r>
          </w:p>
        </w:tc>
        <w:tc>
          <w:tcPr>
            <w:tcW w:w="6095" w:type="dxa"/>
          </w:tcPr>
          <w:p w14:paraId="38F0DE4B" w14:textId="77777777" w:rsidR="00F02090" w:rsidRPr="00FD0425" w:rsidRDefault="00F02090" w:rsidP="00694C97">
            <w:pPr>
              <w:pStyle w:val="TAL"/>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blPrEx>
          <w:tblCellMar>
            <w:top w:w="0" w:type="dxa"/>
            <w:bottom w:w="0" w:type="dxa"/>
          </w:tblCellMar>
        </w:tblPrEx>
        <w:tc>
          <w:tcPr>
            <w:tcW w:w="3714" w:type="dxa"/>
          </w:tcPr>
          <w:p w14:paraId="3161451D" w14:textId="77777777" w:rsidR="00F02090" w:rsidRPr="00FD0425" w:rsidRDefault="00F02090" w:rsidP="00694C97">
            <w:pPr>
              <w:pStyle w:val="TAL"/>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694C97">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blPrEx>
          <w:tblCellMar>
            <w:top w:w="0" w:type="dxa"/>
            <w:bottom w:w="0" w:type="dxa"/>
          </w:tblCellMar>
        </w:tblPrEx>
        <w:tc>
          <w:tcPr>
            <w:tcW w:w="3714" w:type="dxa"/>
          </w:tcPr>
          <w:p w14:paraId="3B98A016" w14:textId="77777777" w:rsidR="00116D53" w:rsidRPr="00FD0425" w:rsidRDefault="00116D53" w:rsidP="00116D53">
            <w:pPr>
              <w:pStyle w:val="TAL"/>
              <w:rPr>
                <w:lang w:eastAsia="ja-JP"/>
              </w:rPr>
            </w:pPr>
            <w:r w:rsidRPr="008B72FB">
              <w:rPr>
                <w:lang w:eastAsia="ja-JP"/>
              </w:rPr>
              <w:t>maxnoofAdditionalPDCPDuplicationTNL</w:t>
            </w:r>
          </w:p>
        </w:tc>
        <w:tc>
          <w:tcPr>
            <w:tcW w:w="6095" w:type="dxa"/>
          </w:tcPr>
          <w:p w14:paraId="69424D3F" w14:textId="77777777" w:rsidR="00116D53" w:rsidRPr="00FD0425" w:rsidRDefault="00116D53" w:rsidP="00116D53">
            <w:pPr>
              <w:pStyle w:val="TAL"/>
              <w:rPr>
                <w:lang w:eastAsia="ja-JP"/>
              </w:rPr>
            </w:pPr>
            <w:r>
              <w:rPr>
                <w:lang w:eastAsia="ja-JP"/>
              </w:rPr>
              <w:t>Maximum no. of additional PDCP Duplication TNL. Value is 2.</w:t>
            </w:r>
          </w:p>
        </w:tc>
      </w:tr>
    </w:tbl>
    <w:p w14:paraId="50919549" w14:textId="77777777" w:rsidR="00F02090" w:rsidRPr="00FD0425" w:rsidRDefault="00F02090" w:rsidP="00F02090"/>
    <w:p w14:paraId="7C1904D5" w14:textId="77777777" w:rsidR="00F02090" w:rsidRPr="00FD0425" w:rsidRDefault="00F02090" w:rsidP="00F02090">
      <w:pPr>
        <w:pStyle w:val="Heading4"/>
      </w:pPr>
      <w:bookmarkStart w:id="4564" w:name="_Toc20955248"/>
      <w:bookmarkStart w:id="4565" w:name="_Toc29991445"/>
      <w:bookmarkStart w:id="4566" w:name="_Toc36555845"/>
      <w:bookmarkStart w:id="4567" w:name="_Toc44497565"/>
      <w:bookmarkStart w:id="4568" w:name="_Toc45107953"/>
      <w:bookmarkStart w:id="4569" w:name="_Toc45901573"/>
      <w:bookmarkStart w:id="4570" w:name="_Toc51850652"/>
      <w:bookmarkStart w:id="4571" w:name="_Toc56693655"/>
      <w:bookmarkStart w:id="4572" w:name="_Toc64447198"/>
      <w:bookmarkStart w:id="4573" w:name="_Toc66286692"/>
      <w:bookmarkStart w:id="4574" w:name="_Toc74151387"/>
      <w:bookmarkStart w:id="4575" w:name="_Toc88653859"/>
      <w:bookmarkStart w:id="4576" w:name="_Toc97904215"/>
      <w:bookmarkStart w:id="4577" w:name="_Toc105175256"/>
      <w:bookmarkStart w:id="4578" w:name="_Toc113826286"/>
      <w:bookmarkStart w:id="4579" w:name="_Toc120032412"/>
      <w:r w:rsidRPr="00FD0425">
        <w:t>9.2.1.12</w:t>
      </w:r>
      <w:r w:rsidRPr="00FD0425">
        <w:tab/>
        <w:t>PDU Session Resource Modification Response Info – MN terminated</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6DB4E1F" w14:textId="77777777" w:rsidR="00F02090" w:rsidRPr="00FD0425" w:rsidRDefault="00F02090" w:rsidP="00F02090">
      <w:pPr>
        <w:rPr>
          <w:lang w:eastAsia="zh-CN"/>
        </w:rPr>
      </w:pPr>
      <w:r w:rsidRPr="00FD0425">
        <w:t>This IE contains the PDU session resource related result of an M-NG-RAN node initiated modification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985"/>
        <w:gridCol w:w="1842"/>
        <w:gridCol w:w="1134"/>
        <w:gridCol w:w="1134"/>
      </w:tblGrid>
      <w:tr w:rsidR="00116D53" w:rsidRPr="00FD0425" w14:paraId="6606CC15" w14:textId="77777777" w:rsidTr="009354E2">
        <w:tblPrEx>
          <w:tblCellMar>
            <w:top w:w="0" w:type="dxa"/>
            <w:bottom w:w="0" w:type="dxa"/>
          </w:tblCellMar>
        </w:tblPrEx>
        <w:tc>
          <w:tcPr>
            <w:tcW w:w="2295" w:type="dxa"/>
          </w:tcPr>
          <w:p w14:paraId="0650E716" w14:textId="77777777" w:rsidR="00116D53" w:rsidRPr="00FD0425" w:rsidRDefault="00116D53" w:rsidP="00116D53">
            <w:pPr>
              <w:pStyle w:val="TAH"/>
              <w:rPr>
                <w:lang w:eastAsia="ja-JP"/>
              </w:rPr>
            </w:pPr>
            <w:r w:rsidRPr="00FD0425">
              <w:rPr>
                <w:lang w:eastAsia="ja-JP"/>
              </w:rPr>
              <w:t>IE/Group Name</w:t>
            </w:r>
          </w:p>
        </w:tc>
        <w:tc>
          <w:tcPr>
            <w:tcW w:w="992" w:type="dxa"/>
          </w:tcPr>
          <w:p w14:paraId="68BDF914" w14:textId="77777777" w:rsidR="00116D53" w:rsidRPr="00FD0425" w:rsidRDefault="00116D53" w:rsidP="00116D53">
            <w:pPr>
              <w:pStyle w:val="TAH"/>
              <w:rPr>
                <w:lang w:eastAsia="ja-JP"/>
              </w:rPr>
            </w:pPr>
            <w:r w:rsidRPr="00FD0425">
              <w:rPr>
                <w:lang w:eastAsia="ja-JP"/>
              </w:rPr>
              <w:t>Presence</w:t>
            </w:r>
          </w:p>
        </w:tc>
        <w:tc>
          <w:tcPr>
            <w:tcW w:w="992" w:type="dxa"/>
          </w:tcPr>
          <w:p w14:paraId="5B09560C" w14:textId="77777777" w:rsidR="00116D53" w:rsidRPr="00FD0425" w:rsidRDefault="00116D53" w:rsidP="00116D53">
            <w:pPr>
              <w:pStyle w:val="TAH"/>
              <w:rPr>
                <w:lang w:eastAsia="ja-JP"/>
              </w:rPr>
            </w:pPr>
            <w:r w:rsidRPr="00FD0425">
              <w:rPr>
                <w:lang w:eastAsia="ja-JP"/>
              </w:rPr>
              <w:t>Range</w:t>
            </w:r>
          </w:p>
        </w:tc>
        <w:tc>
          <w:tcPr>
            <w:tcW w:w="1985" w:type="dxa"/>
          </w:tcPr>
          <w:p w14:paraId="1036E5C6" w14:textId="77777777" w:rsidR="00116D53" w:rsidRPr="00FD0425" w:rsidRDefault="00116D53" w:rsidP="00116D53">
            <w:pPr>
              <w:pStyle w:val="TAH"/>
              <w:rPr>
                <w:lang w:eastAsia="ja-JP"/>
              </w:rPr>
            </w:pPr>
            <w:r w:rsidRPr="00FD0425">
              <w:rPr>
                <w:lang w:eastAsia="ja-JP"/>
              </w:rPr>
              <w:t>IE type and reference</w:t>
            </w:r>
          </w:p>
        </w:tc>
        <w:tc>
          <w:tcPr>
            <w:tcW w:w="1842" w:type="dxa"/>
          </w:tcPr>
          <w:p w14:paraId="2519A77C" w14:textId="77777777" w:rsidR="00116D53" w:rsidRPr="00FD0425" w:rsidRDefault="00116D53" w:rsidP="00116D53">
            <w:pPr>
              <w:pStyle w:val="TAH"/>
              <w:rPr>
                <w:lang w:eastAsia="ja-JP"/>
              </w:rPr>
            </w:pPr>
            <w:r w:rsidRPr="00FD0425">
              <w:rPr>
                <w:lang w:eastAsia="ja-JP"/>
              </w:rPr>
              <w:t>Semantics description</w:t>
            </w:r>
          </w:p>
        </w:tc>
        <w:tc>
          <w:tcPr>
            <w:tcW w:w="1134" w:type="dxa"/>
          </w:tcPr>
          <w:p w14:paraId="643B0F9E" w14:textId="77777777" w:rsidR="00116D53" w:rsidRPr="00FD0425" w:rsidRDefault="00116D53" w:rsidP="00116D53">
            <w:pPr>
              <w:pStyle w:val="TAH"/>
              <w:rPr>
                <w:lang w:eastAsia="ja-JP"/>
              </w:rPr>
            </w:pPr>
            <w:r>
              <w:rPr>
                <w:lang w:eastAsia="ja-JP"/>
              </w:rPr>
              <w:t>Criticality</w:t>
            </w:r>
          </w:p>
        </w:tc>
        <w:tc>
          <w:tcPr>
            <w:tcW w:w="1134" w:type="dxa"/>
          </w:tcPr>
          <w:p w14:paraId="48D31CDB" w14:textId="77777777" w:rsidR="00116D53" w:rsidRPr="00FD0425" w:rsidRDefault="00116D53" w:rsidP="00116D53">
            <w:pPr>
              <w:pStyle w:val="TAH"/>
              <w:rPr>
                <w:lang w:eastAsia="ja-JP"/>
              </w:rPr>
            </w:pPr>
            <w:r>
              <w:rPr>
                <w:lang w:eastAsia="ja-JP"/>
              </w:rPr>
              <w:t>Assigned Criticality</w:t>
            </w:r>
          </w:p>
        </w:tc>
      </w:tr>
      <w:tr w:rsidR="00004997" w:rsidRPr="00FD0425" w14:paraId="2A0A09DD" w14:textId="77777777" w:rsidTr="009354E2">
        <w:tblPrEx>
          <w:tblCellMar>
            <w:top w:w="0" w:type="dxa"/>
            <w:bottom w:w="0" w:type="dxa"/>
          </w:tblCellMar>
        </w:tblPrEx>
        <w:tc>
          <w:tcPr>
            <w:tcW w:w="2295" w:type="dxa"/>
          </w:tcPr>
          <w:p w14:paraId="2DD02942" w14:textId="77777777" w:rsidR="00004997" w:rsidRPr="00FD0425" w:rsidRDefault="00004997" w:rsidP="00004997">
            <w:pPr>
              <w:pStyle w:val="TAL"/>
              <w:rPr>
                <w:b/>
                <w:lang w:eastAsia="ja-JP"/>
              </w:rPr>
            </w:pPr>
            <w:r w:rsidRPr="00FD0425">
              <w:rPr>
                <w:b/>
                <w:lang w:eastAsia="ja-JP"/>
              </w:rPr>
              <w:t>DRBs Admitted to be Setup or Modified List</w:t>
            </w:r>
          </w:p>
        </w:tc>
        <w:tc>
          <w:tcPr>
            <w:tcW w:w="992" w:type="dxa"/>
          </w:tcPr>
          <w:p w14:paraId="25CB8479" w14:textId="77777777" w:rsidR="00004997" w:rsidRPr="00FD0425" w:rsidRDefault="00004997" w:rsidP="00004997">
            <w:pPr>
              <w:pStyle w:val="TAL"/>
              <w:rPr>
                <w:rFonts w:eastAsia="Batang"/>
                <w:lang w:eastAsia="ja-JP"/>
              </w:rPr>
            </w:pPr>
          </w:p>
        </w:tc>
        <w:tc>
          <w:tcPr>
            <w:tcW w:w="992" w:type="dxa"/>
          </w:tcPr>
          <w:p w14:paraId="0BA5D1FA" w14:textId="77777777" w:rsidR="00004997" w:rsidRPr="00FD0425" w:rsidRDefault="00004997" w:rsidP="00004997">
            <w:pPr>
              <w:pStyle w:val="TAL"/>
              <w:rPr>
                <w:bCs/>
                <w:i/>
                <w:szCs w:val="18"/>
                <w:lang w:eastAsia="ja-JP"/>
              </w:rPr>
            </w:pPr>
            <w:r w:rsidRPr="00FD0425">
              <w:rPr>
                <w:bCs/>
                <w:i/>
                <w:szCs w:val="18"/>
                <w:lang w:eastAsia="ja-JP"/>
              </w:rPr>
              <w:t>1</w:t>
            </w:r>
          </w:p>
        </w:tc>
        <w:tc>
          <w:tcPr>
            <w:tcW w:w="1985" w:type="dxa"/>
          </w:tcPr>
          <w:p w14:paraId="73752A40" w14:textId="77777777" w:rsidR="00004997" w:rsidRPr="00FD0425" w:rsidRDefault="00004997" w:rsidP="00004997">
            <w:pPr>
              <w:pStyle w:val="TAL"/>
              <w:rPr>
                <w:lang w:eastAsia="ja-JP"/>
              </w:rPr>
            </w:pPr>
          </w:p>
        </w:tc>
        <w:tc>
          <w:tcPr>
            <w:tcW w:w="1842" w:type="dxa"/>
          </w:tcPr>
          <w:p w14:paraId="70E2CF8F" w14:textId="77777777" w:rsidR="00004997" w:rsidRPr="00FD0425" w:rsidRDefault="00004997" w:rsidP="00004997">
            <w:pPr>
              <w:pStyle w:val="TAL"/>
              <w:rPr>
                <w:iCs/>
                <w:lang w:eastAsia="ja-JP"/>
              </w:rPr>
            </w:pPr>
          </w:p>
        </w:tc>
        <w:tc>
          <w:tcPr>
            <w:tcW w:w="1134" w:type="dxa"/>
          </w:tcPr>
          <w:p w14:paraId="484199F5" w14:textId="77777777" w:rsidR="00004997" w:rsidRPr="00004997" w:rsidRDefault="00004997" w:rsidP="009354E2">
            <w:pPr>
              <w:pStyle w:val="TAC"/>
              <w:rPr>
                <w:lang w:eastAsia="ja-JP"/>
              </w:rPr>
            </w:pPr>
            <w:r w:rsidRPr="009354E2">
              <w:rPr>
                <w:lang w:eastAsia="ja-JP"/>
              </w:rPr>
              <w:t>–</w:t>
            </w:r>
          </w:p>
        </w:tc>
        <w:tc>
          <w:tcPr>
            <w:tcW w:w="1134" w:type="dxa"/>
          </w:tcPr>
          <w:p w14:paraId="17BC3355" w14:textId="77777777" w:rsidR="00004997" w:rsidRPr="001F675D" w:rsidRDefault="00004997" w:rsidP="009354E2">
            <w:pPr>
              <w:pStyle w:val="TAC"/>
              <w:rPr>
                <w:lang w:eastAsia="ja-JP"/>
              </w:rPr>
            </w:pPr>
          </w:p>
        </w:tc>
      </w:tr>
      <w:tr w:rsidR="00004997" w:rsidRPr="00FD0425" w14:paraId="2F767FDF" w14:textId="77777777" w:rsidTr="009354E2">
        <w:tblPrEx>
          <w:tblCellMar>
            <w:top w:w="0" w:type="dxa"/>
            <w:bottom w:w="0" w:type="dxa"/>
          </w:tblCellMar>
        </w:tblPrEx>
        <w:tc>
          <w:tcPr>
            <w:tcW w:w="2295" w:type="dxa"/>
          </w:tcPr>
          <w:p w14:paraId="5E292FC9" w14:textId="77777777" w:rsidR="00004997" w:rsidRPr="00FD0425" w:rsidRDefault="00004997" w:rsidP="00004997">
            <w:pPr>
              <w:pStyle w:val="TAL"/>
              <w:ind w:left="113"/>
              <w:rPr>
                <w:b/>
                <w:lang w:eastAsia="ja-JP"/>
              </w:rPr>
            </w:pPr>
            <w:r w:rsidRPr="00FD0425">
              <w:rPr>
                <w:b/>
                <w:lang w:eastAsia="ja-JP"/>
              </w:rPr>
              <w:t>&gt;DRBs Admitted to be Setup or Modified Item</w:t>
            </w:r>
          </w:p>
        </w:tc>
        <w:tc>
          <w:tcPr>
            <w:tcW w:w="992" w:type="dxa"/>
          </w:tcPr>
          <w:p w14:paraId="6D1B1D50" w14:textId="77777777" w:rsidR="00004997" w:rsidRPr="00FD0425" w:rsidRDefault="00004997" w:rsidP="00004997">
            <w:pPr>
              <w:pStyle w:val="TAL"/>
              <w:rPr>
                <w:rFonts w:eastAsia="Batang"/>
                <w:lang w:eastAsia="ja-JP"/>
              </w:rPr>
            </w:pPr>
          </w:p>
        </w:tc>
        <w:tc>
          <w:tcPr>
            <w:tcW w:w="992" w:type="dxa"/>
          </w:tcPr>
          <w:p w14:paraId="44408A76" w14:textId="77777777" w:rsidR="00004997" w:rsidRPr="00FD0425" w:rsidRDefault="00004997" w:rsidP="00004997">
            <w:pPr>
              <w:pStyle w:val="TAL"/>
              <w:rPr>
                <w:bCs/>
                <w:i/>
                <w:szCs w:val="18"/>
                <w:lang w:eastAsia="ja-JP"/>
              </w:rPr>
            </w:pPr>
            <w:r w:rsidRPr="00FD0425">
              <w:rPr>
                <w:bCs/>
                <w:i/>
                <w:szCs w:val="18"/>
                <w:lang w:eastAsia="ja-JP"/>
              </w:rPr>
              <w:t>1 .. &lt;maxnoofDRBs&gt;</w:t>
            </w:r>
          </w:p>
        </w:tc>
        <w:tc>
          <w:tcPr>
            <w:tcW w:w="1985" w:type="dxa"/>
          </w:tcPr>
          <w:p w14:paraId="7B0CA934" w14:textId="77777777" w:rsidR="00004997" w:rsidRPr="00FD0425" w:rsidRDefault="00004997" w:rsidP="00004997">
            <w:pPr>
              <w:pStyle w:val="TAL"/>
              <w:rPr>
                <w:lang w:eastAsia="ja-JP"/>
              </w:rPr>
            </w:pPr>
          </w:p>
        </w:tc>
        <w:tc>
          <w:tcPr>
            <w:tcW w:w="1842" w:type="dxa"/>
          </w:tcPr>
          <w:p w14:paraId="2FC43603" w14:textId="77777777" w:rsidR="00004997" w:rsidRPr="00FD0425" w:rsidRDefault="00004997" w:rsidP="00004997">
            <w:pPr>
              <w:pStyle w:val="TAL"/>
              <w:rPr>
                <w:iCs/>
                <w:lang w:eastAsia="ja-JP"/>
              </w:rPr>
            </w:pPr>
          </w:p>
        </w:tc>
        <w:tc>
          <w:tcPr>
            <w:tcW w:w="1134" w:type="dxa"/>
          </w:tcPr>
          <w:p w14:paraId="1558F054" w14:textId="77777777" w:rsidR="00004997" w:rsidRPr="00004997" w:rsidRDefault="00004997" w:rsidP="009354E2">
            <w:pPr>
              <w:pStyle w:val="TAC"/>
              <w:rPr>
                <w:lang w:eastAsia="ja-JP"/>
              </w:rPr>
            </w:pPr>
            <w:r w:rsidRPr="009354E2">
              <w:rPr>
                <w:lang w:eastAsia="ja-JP"/>
              </w:rPr>
              <w:t>–</w:t>
            </w:r>
          </w:p>
        </w:tc>
        <w:tc>
          <w:tcPr>
            <w:tcW w:w="1134" w:type="dxa"/>
          </w:tcPr>
          <w:p w14:paraId="100874D3" w14:textId="77777777" w:rsidR="00004997" w:rsidRPr="001F675D" w:rsidRDefault="00004997" w:rsidP="009354E2">
            <w:pPr>
              <w:pStyle w:val="TAC"/>
              <w:rPr>
                <w:lang w:eastAsia="ja-JP"/>
              </w:rPr>
            </w:pPr>
          </w:p>
        </w:tc>
      </w:tr>
      <w:tr w:rsidR="00004997" w:rsidRPr="00FD0425" w14:paraId="7342DBCD" w14:textId="77777777" w:rsidTr="009354E2">
        <w:tblPrEx>
          <w:tblCellMar>
            <w:top w:w="0" w:type="dxa"/>
            <w:bottom w:w="0" w:type="dxa"/>
          </w:tblCellMar>
        </w:tblPrEx>
        <w:tc>
          <w:tcPr>
            <w:tcW w:w="2295" w:type="dxa"/>
          </w:tcPr>
          <w:p w14:paraId="701450D8" w14:textId="77777777" w:rsidR="00004997" w:rsidRPr="00FD0425" w:rsidRDefault="00004997" w:rsidP="00004997">
            <w:pPr>
              <w:pStyle w:val="TAL"/>
              <w:ind w:left="227"/>
              <w:rPr>
                <w:lang w:eastAsia="ja-JP"/>
              </w:rPr>
            </w:pPr>
            <w:r w:rsidRPr="00FD0425">
              <w:rPr>
                <w:rFonts w:eastAsia="Batang"/>
                <w:lang w:eastAsia="ja-JP"/>
              </w:rPr>
              <w:t>&gt;&gt;DRB ID</w:t>
            </w:r>
          </w:p>
        </w:tc>
        <w:tc>
          <w:tcPr>
            <w:tcW w:w="992" w:type="dxa"/>
          </w:tcPr>
          <w:p w14:paraId="566E6F92" w14:textId="77777777" w:rsidR="00004997" w:rsidRPr="00FD0425" w:rsidRDefault="00004997" w:rsidP="00004997">
            <w:pPr>
              <w:pStyle w:val="TAL"/>
              <w:rPr>
                <w:rFonts w:eastAsia="Batang"/>
                <w:lang w:eastAsia="ja-JP"/>
              </w:rPr>
            </w:pPr>
            <w:r w:rsidRPr="00FD0425">
              <w:rPr>
                <w:rFonts w:eastAsia="Batang"/>
                <w:lang w:eastAsia="ja-JP"/>
              </w:rPr>
              <w:t>M</w:t>
            </w:r>
          </w:p>
        </w:tc>
        <w:tc>
          <w:tcPr>
            <w:tcW w:w="992" w:type="dxa"/>
          </w:tcPr>
          <w:p w14:paraId="65BB0CAD" w14:textId="77777777" w:rsidR="00004997" w:rsidRPr="00FD0425" w:rsidRDefault="00004997" w:rsidP="00004997">
            <w:pPr>
              <w:pStyle w:val="TAL"/>
              <w:rPr>
                <w:bCs/>
                <w:i/>
                <w:szCs w:val="18"/>
                <w:lang w:eastAsia="ja-JP"/>
              </w:rPr>
            </w:pPr>
          </w:p>
        </w:tc>
        <w:tc>
          <w:tcPr>
            <w:tcW w:w="1985" w:type="dxa"/>
          </w:tcPr>
          <w:p w14:paraId="53E2447A" w14:textId="77777777" w:rsidR="00004997" w:rsidRPr="00FD0425" w:rsidRDefault="00004997" w:rsidP="00004997">
            <w:pPr>
              <w:pStyle w:val="TAL"/>
              <w:rPr>
                <w:lang w:eastAsia="ja-JP"/>
              </w:rPr>
            </w:pPr>
            <w:r w:rsidRPr="00FD0425">
              <w:rPr>
                <w:lang w:eastAsia="ja-JP"/>
              </w:rPr>
              <w:t>9.2.3.33</w:t>
            </w:r>
          </w:p>
        </w:tc>
        <w:tc>
          <w:tcPr>
            <w:tcW w:w="1842" w:type="dxa"/>
          </w:tcPr>
          <w:p w14:paraId="2A69F149" w14:textId="77777777" w:rsidR="00004997" w:rsidRPr="00FD0425" w:rsidRDefault="00004997" w:rsidP="00004997">
            <w:pPr>
              <w:pStyle w:val="TAL"/>
              <w:rPr>
                <w:iCs/>
                <w:lang w:eastAsia="ja-JP"/>
              </w:rPr>
            </w:pPr>
          </w:p>
        </w:tc>
        <w:tc>
          <w:tcPr>
            <w:tcW w:w="1134" w:type="dxa"/>
          </w:tcPr>
          <w:p w14:paraId="3D5A45C0" w14:textId="77777777" w:rsidR="00004997" w:rsidRPr="00004997" w:rsidRDefault="00004997" w:rsidP="009354E2">
            <w:pPr>
              <w:pStyle w:val="TAC"/>
              <w:rPr>
                <w:lang w:eastAsia="ja-JP"/>
              </w:rPr>
            </w:pPr>
            <w:r w:rsidRPr="009354E2">
              <w:rPr>
                <w:lang w:eastAsia="ja-JP"/>
              </w:rPr>
              <w:t>–</w:t>
            </w:r>
          </w:p>
        </w:tc>
        <w:tc>
          <w:tcPr>
            <w:tcW w:w="1134" w:type="dxa"/>
          </w:tcPr>
          <w:p w14:paraId="4B32B47C" w14:textId="77777777" w:rsidR="00004997" w:rsidRPr="001F675D" w:rsidRDefault="00004997" w:rsidP="009354E2">
            <w:pPr>
              <w:pStyle w:val="TAC"/>
              <w:rPr>
                <w:lang w:eastAsia="ja-JP"/>
              </w:rPr>
            </w:pPr>
          </w:p>
        </w:tc>
      </w:tr>
      <w:tr w:rsidR="00004997" w:rsidRPr="00FD0425" w14:paraId="692F7F48" w14:textId="77777777" w:rsidTr="009354E2">
        <w:tblPrEx>
          <w:tblCellMar>
            <w:top w:w="0" w:type="dxa"/>
            <w:bottom w:w="0" w:type="dxa"/>
          </w:tblCellMar>
        </w:tblPrEx>
        <w:tc>
          <w:tcPr>
            <w:tcW w:w="2295" w:type="dxa"/>
          </w:tcPr>
          <w:p w14:paraId="66F730BF" w14:textId="77777777" w:rsidR="00004997" w:rsidRPr="00FD0425" w:rsidRDefault="00004997" w:rsidP="00004997">
            <w:pPr>
              <w:pStyle w:val="TAL"/>
              <w:ind w:left="227"/>
              <w:rPr>
                <w:lang w:eastAsia="ja-JP"/>
              </w:rPr>
            </w:pPr>
            <w:r w:rsidRPr="00FD0425">
              <w:rPr>
                <w:lang w:eastAsia="ja-JP"/>
              </w:rPr>
              <w:t xml:space="preserve">&gt;&gt;SN DL SCG UP </w:t>
            </w:r>
            <w:r w:rsidRPr="00FD0425">
              <w:rPr>
                <w:rFonts w:cs="Arial"/>
                <w:lang w:eastAsia="zh-CN"/>
              </w:rPr>
              <w:t>TNL Information</w:t>
            </w:r>
          </w:p>
        </w:tc>
        <w:tc>
          <w:tcPr>
            <w:tcW w:w="992" w:type="dxa"/>
          </w:tcPr>
          <w:p w14:paraId="3415F12B"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Pr>
          <w:p w14:paraId="48D1DA09" w14:textId="77777777" w:rsidR="00004997" w:rsidRPr="00FD0425" w:rsidRDefault="00004997" w:rsidP="00004997">
            <w:pPr>
              <w:pStyle w:val="TAL"/>
              <w:rPr>
                <w:bCs/>
                <w:i/>
                <w:szCs w:val="18"/>
                <w:lang w:eastAsia="ja-JP"/>
              </w:rPr>
            </w:pPr>
          </w:p>
        </w:tc>
        <w:tc>
          <w:tcPr>
            <w:tcW w:w="1985" w:type="dxa"/>
          </w:tcPr>
          <w:p w14:paraId="35A655D3" w14:textId="77777777" w:rsidR="00004997" w:rsidRPr="00FD0425" w:rsidRDefault="00004997" w:rsidP="00004997">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2" w:type="dxa"/>
          </w:tcPr>
          <w:p w14:paraId="49374F3A" w14:textId="77777777" w:rsidR="00004997" w:rsidRPr="00FD0425" w:rsidRDefault="00004997" w:rsidP="00004997">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69E73A29" w14:textId="77777777" w:rsidR="00004997" w:rsidRPr="00004997" w:rsidRDefault="00004997" w:rsidP="009354E2">
            <w:pPr>
              <w:pStyle w:val="TAC"/>
              <w:rPr>
                <w:lang w:eastAsia="ja-JP"/>
              </w:rPr>
            </w:pPr>
            <w:r w:rsidRPr="009354E2">
              <w:rPr>
                <w:lang w:eastAsia="ja-JP"/>
              </w:rPr>
              <w:t>–</w:t>
            </w:r>
          </w:p>
        </w:tc>
        <w:tc>
          <w:tcPr>
            <w:tcW w:w="1134" w:type="dxa"/>
          </w:tcPr>
          <w:p w14:paraId="66AF2BC8" w14:textId="77777777" w:rsidR="00004997" w:rsidRPr="001F675D" w:rsidRDefault="00004997" w:rsidP="009354E2">
            <w:pPr>
              <w:pStyle w:val="TAC"/>
              <w:rPr>
                <w:lang w:eastAsia="ja-JP"/>
              </w:rPr>
            </w:pPr>
          </w:p>
        </w:tc>
      </w:tr>
      <w:tr w:rsidR="00004997" w:rsidRPr="00FD0425" w14:paraId="75908F19" w14:textId="77777777" w:rsidTr="009354E2">
        <w:tblPrEx>
          <w:tblCellMar>
            <w:top w:w="0" w:type="dxa"/>
            <w:bottom w:w="0" w:type="dxa"/>
          </w:tblCellMar>
        </w:tblPrEx>
        <w:tc>
          <w:tcPr>
            <w:tcW w:w="2295" w:type="dxa"/>
          </w:tcPr>
          <w:p w14:paraId="5E32CF03" w14:textId="77777777" w:rsidR="00004997" w:rsidRPr="00FD0425" w:rsidRDefault="00004997" w:rsidP="00004997">
            <w:pPr>
              <w:pStyle w:val="TAL"/>
              <w:ind w:left="227"/>
              <w:rPr>
                <w:lang w:eastAsia="ja-JP"/>
              </w:rPr>
            </w:pPr>
            <w:r w:rsidRPr="00FD0425">
              <w:rPr>
                <w:lang w:eastAsia="ja-JP"/>
              </w:rPr>
              <w:t>&gt;&gt;secondary SN DL SCG UP TNL Information</w:t>
            </w:r>
          </w:p>
        </w:tc>
        <w:tc>
          <w:tcPr>
            <w:tcW w:w="992" w:type="dxa"/>
          </w:tcPr>
          <w:p w14:paraId="5E3C8878"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Pr>
          <w:p w14:paraId="534C5064" w14:textId="77777777" w:rsidR="00004997" w:rsidRPr="00FD0425" w:rsidRDefault="00004997" w:rsidP="00004997">
            <w:pPr>
              <w:pStyle w:val="TAL"/>
              <w:rPr>
                <w:bCs/>
                <w:i/>
                <w:szCs w:val="18"/>
                <w:lang w:eastAsia="ja-JP"/>
              </w:rPr>
            </w:pPr>
          </w:p>
        </w:tc>
        <w:tc>
          <w:tcPr>
            <w:tcW w:w="1985" w:type="dxa"/>
          </w:tcPr>
          <w:p w14:paraId="31B4DC47" w14:textId="77777777" w:rsidR="00004997" w:rsidRPr="00FD0425" w:rsidRDefault="00004997" w:rsidP="00004997">
            <w:pPr>
              <w:pStyle w:val="TAL"/>
              <w:rPr>
                <w:lang w:eastAsia="ja-JP"/>
              </w:rPr>
            </w:pPr>
            <w:r w:rsidRPr="00FD0425">
              <w:rPr>
                <w:lang w:eastAsia="ja-JP"/>
              </w:rPr>
              <w:t>UP Transport Parameters 9.2.3.76</w:t>
            </w:r>
          </w:p>
        </w:tc>
        <w:tc>
          <w:tcPr>
            <w:tcW w:w="1842" w:type="dxa"/>
          </w:tcPr>
          <w:p w14:paraId="0273625E" w14:textId="77777777" w:rsidR="00004997" w:rsidRPr="00FD0425" w:rsidRDefault="00004997" w:rsidP="00004997">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1F916A12" w14:textId="77777777" w:rsidR="00004997" w:rsidRPr="00004997" w:rsidRDefault="00004997" w:rsidP="009354E2">
            <w:pPr>
              <w:pStyle w:val="TAC"/>
              <w:rPr>
                <w:lang w:eastAsia="ja-JP"/>
              </w:rPr>
            </w:pPr>
            <w:r w:rsidRPr="009354E2">
              <w:rPr>
                <w:lang w:eastAsia="ja-JP"/>
              </w:rPr>
              <w:t>–</w:t>
            </w:r>
          </w:p>
        </w:tc>
        <w:tc>
          <w:tcPr>
            <w:tcW w:w="1134" w:type="dxa"/>
          </w:tcPr>
          <w:p w14:paraId="289EF7AE" w14:textId="77777777" w:rsidR="00004997" w:rsidRPr="001F675D" w:rsidRDefault="00004997" w:rsidP="009354E2">
            <w:pPr>
              <w:pStyle w:val="TAC"/>
              <w:rPr>
                <w:lang w:eastAsia="ja-JP"/>
              </w:rPr>
            </w:pPr>
          </w:p>
        </w:tc>
      </w:tr>
      <w:tr w:rsidR="00004997" w:rsidRPr="00FD0425" w14:paraId="38DE9248" w14:textId="77777777" w:rsidTr="009354E2">
        <w:tblPrEx>
          <w:tblCellMar>
            <w:top w:w="0" w:type="dxa"/>
            <w:bottom w:w="0" w:type="dxa"/>
          </w:tblCellMar>
        </w:tblPrEx>
        <w:tc>
          <w:tcPr>
            <w:tcW w:w="2295" w:type="dxa"/>
          </w:tcPr>
          <w:p w14:paraId="45CE9776" w14:textId="77777777" w:rsidR="00004997" w:rsidRPr="00FD0425" w:rsidRDefault="00004997" w:rsidP="00004997">
            <w:pPr>
              <w:pStyle w:val="TAL"/>
              <w:ind w:left="227"/>
              <w:rPr>
                <w:lang w:eastAsia="ja-JP"/>
              </w:rPr>
            </w:pPr>
            <w:r w:rsidRPr="00FD0425">
              <w:rPr>
                <w:lang w:eastAsia="ja-JP"/>
              </w:rPr>
              <w:t>&gt;&gt;LCID</w:t>
            </w:r>
          </w:p>
        </w:tc>
        <w:tc>
          <w:tcPr>
            <w:tcW w:w="992" w:type="dxa"/>
          </w:tcPr>
          <w:p w14:paraId="21955A91"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Pr>
          <w:p w14:paraId="79C03833" w14:textId="77777777" w:rsidR="00004997" w:rsidRPr="00FD0425" w:rsidRDefault="00004997" w:rsidP="00004997">
            <w:pPr>
              <w:pStyle w:val="TAL"/>
              <w:rPr>
                <w:bCs/>
                <w:i/>
                <w:szCs w:val="18"/>
                <w:lang w:eastAsia="ja-JP"/>
              </w:rPr>
            </w:pPr>
          </w:p>
        </w:tc>
        <w:tc>
          <w:tcPr>
            <w:tcW w:w="1985" w:type="dxa"/>
          </w:tcPr>
          <w:p w14:paraId="5E390053" w14:textId="77777777" w:rsidR="00004997" w:rsidRPr="00FD0425" w:rsidRDefault="00004997" w:rsidP="00004997">
            <w:pPr>
              <w:pStyle w:val="TAL"/>
              <w:rPr>
                <w:lang w:eastAsia="ja-JP"/>
              </w:rPr>
            </w:pPr>
            <w:r w:rsidRPr="00FD0425">
              <w:rPr>
                <w:lang w:eastAsia="ja-JP"/>
              </w:rPr>
              <w:t>9.2.3.70</w:t>
            </w:r>
          </w:p>
        </w:tc>
        <w:tc>
          <w:tcPr>
            <w:tcW w:w="1842" w:type="dxa"/>
          </w:tcPr>
          <w:p w14:paraId="4BCE5D79" w14:textId="77777777" w:rsidR="00004997" w:rsidRPr="00FD0425" w:rsidRDefault="00004997" w:rsidP="00004997">
            <w:pPr>
              <w:pStyle w:val="TAL"/>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134" w:type="dxa"/>
          </w:tcPr>
          <w:p w14:paraId="46E4C552" w14:textId="77777777" w:rsidR="00004997" w:rsidRPr="00004997" w:rsidRDefault="00004997" w:rsidP="009354E2">
            <w:pPr>
              <w:pStyle w:val="TAC"/>
              <w:rPr>
                <w:lang w:eastAsia="ja-JP"/>
              </w:rPr>
            </w:pPr>
            <w:r w:rsidRPr="009354E2">
              <w:rPr>
                <w:lang w:eastAsia="ja-JP"/>
              </w:rPr>
              <w:t>–</w:t>
            </w:r>
          </w:p>
        </w:tc>
        <w:tc>
          <w:tcPr>
            <w:tcW w:w="1134" w:type="dxa"/>
          </w:tcPr>
          <w:p w14:paraId="5172B6E0" w14:textId="77777777" w:rsidR="00004997" w:rsidRPr="001F675D" w:rsidRDefault="00004997" w:rsidP="009354E2">
            <w:pPr>
              <w:pStyle w:val="TAC"/>
              <w:rPr>
                <w:lang w:eastAsia="ja-JP"/>
              </w:rPr>
            </w:pPr>
          </w:p>
        </w:tc>
      </w:tr>
      <w:tr w:rsidR="00004997" w:rsidRPr="00FD0425" w14:paraId="56CD158D" w14:textId="77777777" w:rsidTr="009354E2">
        <w:tblPrEx>
          <w:tblCellMar>
            <w:top w:w="0" w:type="dxa"/>
            <w:bottom w:w="0" w:type="dxa"/>
          </w:tblCellMar>
        </w:tblPrEx>
        <w:tc>
          <w:tcPr>
            <w:tcW w:w="2295" w:type="dxa"/>
          </w:tcPr>
          <w:p w14:paraId="4D9EA501" w14:textId="77777777" w:rsidR="00004997" w:rsidRPr="00FD0425" w:rsidRDefault="00004997" w:rsidP="00004997">
            <w:pPr>
              <w:pStyle w:val="TAL"/>
              <w:ind w:left="227"/>
              <w:rPr>
                <w:lang w:eastAsia="ja-JP"/>
              </w:rPr>
            </w:pPr>
            <w:r w:rsidRPr="00636A7B">
              <w:rPr>
                <w:rFonts w:eastAsia="Batang"/>
                <w:b/>
                <w:lang w:eastAsia="ja-JP"/>
              </w:rPr>
              <w:t>&gt;&gt;Additional PDCP Duplication TNL List</w:t>
            </w:r>
          </w:p>
        </w:tc>
        <w:tc>
          <w:tcPr>
            <w:tcW w:w="992" w:type="dxa"/>
          </w:tcPr>
          <w:p w14:paraId="5A2CF0D4" w14:textId="77777777" w:rsidR="00004997" w:rsidRPr="00FD0425" w:rsidRDefault="00004997" w:rsidP="00004997">
            <w:pPr>
              <w:pStyle w:val="TAL"/>
              <w:rPr>
                <w:rFonts w:eastAsia="Batang"/>
                <w:lang w:eastAsia="ja-JP"/>
              </w:rPr>
            </w:pPr>
          </w:p>
        </w:tc>
        <w:tc>
          <w:tcPr>
            <w:tcW w:w="992" w:type="dxa"/>
          </w:tcPr>
          <w:p w14:paraId="091FCA36" w14:textId="77777777" w:rsidR="00004997" w:rsidRPr="00FD0425" w:rsidRDefault="00004997" w:rsidP="00004997">
            <w:pPr>
              <w:pStyle w:val="TAL"/>
              <w:rPr>
                <w:bCs/>
                <w:i/>
                <w:szCs w:val="18"/>
                <w:lang w:eastAsia="ja-JP"/>
              </w:rPr>
            </w:pPr>
            <w:r>
              <w:rPr>
                <w:bCs/>
                <w:i/>
                <w:szCs w:val="18"/>
                <w:lang w:eastAsia="ja-JP"/>
              </w:rPr>
              <w:t>0..1</w:t>
            </w:r>
          </w:p>
        </w:tc>
        <w:tc>
          <w:tcPr>
            <w:tcW w:w="1985" w:type="dxa"/>
          </w:tcPr>
          <w:p w14:paraId="239D4140" w14:textId="77777777" w:rsidR="00004997" w:rsidRPr="00FD0425" w:rsidRDefault="00004997" w:rsidP="00004997">
            <w:pPr>
              <w:pStyle w:val="TAL"/>
              <w:rPr>
                <w:lang w:eastAsia="ja-JP"/>
              </w:rPr>
            </w:pPr>
          </w:p>
        </w:tc>
        <w:tc>
          <w:tcPr>
            <w:tcW w:w="1842" w:type="dxa"/>
          </w:tcPr>
          <w:p w14:paraId="62DD009A" w14:textId="77777777" w:rsidR="00004997" w:rsidRPr="00FD0425" w:rsidRDefault="00004997" w:rsidP="00004997">
            <w:pPr>
              <w:pStyle w:val="TAL"/>
              <w:rPr>
                <w:iCs/>
                <w:lang w:eastAsia="ja-JP"/>
              </w:rPr>
            </w:pPr>
          </w:p>
        </w:tc>
        <w:tc>
          <w:tcPr>
            <w:tcW w:w="1134" w:type="dxa"/>
          </w:tcPr>
          <w:p w14:paraId="536CF14E" w14:textId="77777777" w:rsidR="00004997" w:rsidRPr="00004997" w:rsidRDefault="00004997" w:rsidP="009354E2">
            <w:pPr>
              <w:pStyle w:val="TAC"/>
              <w:rPr>
                <w:lang w:eastAsia="ja-JP"/>
              </w:rPr>
            </w:pPr>
            <w:r w:rsidRPr="009354E2">
              <w:rPr>
                <w:lang w:eastAsia="ja-JP"/>
              </w:rPr>
              <w:t>YES</w:t>
            </w:r>
          </w:p>
        </w:tc>
        <w:tc>
          <w:tcPr>
            <w:tcW w:w="1134" w:type="dxa"/>
          </w:tcPr>
          <w:p w14:paraId="1572239E" w14:textId="77777777" w:rsidR="00004997" w:rsidRPr="00004997" w:rsidRDefault="00B635E8" w:rsidP="009354E2">
            <w:pPr>
              <w:pStyle w:val="TAC"/>
              <w:rPr>
                <w:lang w:eastAsia="ja-JP"/>
              </w:rPr>
            </w:pPr>
            <w:r>
              <w:rPr>
                <w:lang w:eastAsia="ja-JP"/>
              </w:rPr>
              <w:t>i</w:t>
            </w:r>
            <w:r w:rsidR="00004997" w:rsidRPr="009354E2">
              <w:rPr>
                <w:lang w:eastAsia="ja-JP"/>
              </w:rPr>
              <w:t>gnore</w:t>
            </w:r>
          </w:p>
        </w:tc>
      </w:tr>
      <w:tr w:rsidR="00004997" w:rsidRPr="00FD0425" w14:paraId="0ACBF492" w14:textId="77777777" w:rsidTr="009354E2">
        <w:tblPrEx>
          <w:tblCellMar>
            <w:top w:w="0" w:type="dxa"/>
            <w:bottom w:w="0" w:type="dxa"/>
          </w:tblCellMar>
        </w:tblPrEx>
        <w:tc>
          <w:tcPr>
            <w:tcW w:w="2295" w:type="dxa"/>
          </w:tcPr>
          <w:p w14:paraId="14C0A20F" w14:textId="77777777" w:rsidR="00004997" w:rsidRPr="00FD0425" w:rsidRDefault="00004997" w:rsidP="009354E2">
            <w:pPr>
              <w:pStyle w:val="TAL"/>
              <w:ind w:left="340"/>
              <w:rPr>
                <w:lang w:eastAsia="ja-JP"/>
              </w:rPr>
            </w:pPr>
            <w:r w:rsidRPr="00636A7B">
              <w:rPr>
                <w:rFonts w:eastAsia="Batang"/>
                <w:b/>
                <w:lang w:eastAsia="ja-JP"/>
              </w:rPr>
              <w:t>&gt;&gt;&gt;Additional PDCP Duplication TNL Item</w:t>
            </w:r>
          </w:p>
        </w:tc>
        <w:tc>
          <w:tcPr>
            <w:tcW w:w="992" w:type="dxa"/>
          </w:tcPr>
          <w:p w14:paraId="3D15D924" w14:textId="77777777" w:rsidR="00004997" w:rsidRPr="00FD0425" w:rsidRDefault="00004997" w:rsidP="00004997">
            <w:pPr>
              <w:pStyle w:val="TAL"/>
              <w:rPr>
                <w:rFonts w:eastAsia="Batang"/>
                <w:lang w:eastAsia="ja-JP"/>
              </w:rPr>
            </w:pPr>
          </w:p>
        </w:tc>
        <w:tc>
          <w:tcPr>
            <w:tcW w:w="992" w:type="dxa"/>
          </w:tcPr>
          <w:p w14:paraId="0A37FCB1" w14:textId="77777777" w:rsidR="00004997" w:rsidRPr="00FD0425" w:rsidRDefault="00004997" w:rsidP="00004997">
            <w:pPr>
              <w:pStyle w:val="TAL"/>
              <w:rPr>
                <w:bCs/>
                <w:i/>
                <w:szCs w:val="18"/>
                <w:lang w:eastAsia="ja-JP"/>
              </w:rPr>
            </w:pPr>
            <w:r>
              <w:rPr>
                <w:i/>
                <w:iCs/>
                <w:lang w:eastAsia="ja-JP"/>
              </w:rPr>
              <w:t>1 .. &lt;maxnoofAdditionalPDCPDuplicationTNL&gt;</w:t>
            </w:r>
          </w:p>
        </w:tc>
        <w:tc>
          <w:tcPr>
            <w:tcW w:w="1985" w:type="dxa"/>
          </w:tcPr>
          <w:p w14:paraId="20E5D823" w14:textId="77777777" w:rsidR="00004997" w:rsidRPr="00FD0425" w:rsidRDefault="00004997" w:rsidP="00004997">
            <w:pPr>
              <w:pStyle w:val="TAL"/>
              <w:rPr>
                <w:lang w:eastAsia="ja-JP"/>
              </w:rPr>
            </w:pPr>
          </w:p>
        </w:tc>
        <w:tc>
          <w:tcPr>
            <w:tcW w:w="1842" w:type="dxa"/>
          </w:tcPr>
          <w:p w14:paraId="2CA17548" w14:textId="77777777" w:rsidR="00004997" w:rsidRPr="00FD0425" w:rsidRDefault="00004997" w:rsidP="00004997">
            <w:pPr>
              <w:pStyle w:val="TAL"/>
              <w:rPr>
                <w:iCs/>
                <w:lang w:eastAsia="ja-JP"/>
              </w:rPr>
            </w:pPr>
          </w:p>
        </w:tc>
        <w:tc>
          <w:tcPr>
            <w:tcW w:w="1134" w:type="dxa"/>
          </w:tcPr>
          <w:p w14:paraId="491D1855" w14:textId="77777777" w:rsidR="00004997" w:rsidRPr="00004997" w:rsidRDefault="00004997" w:rsidP="009354E2">
            <w:pPr>
              <w:pStyle w:val="TAC"/>
              <w:rPr>
                <w:lang w:eastAsia="ja-JP"/>
              </w:rPr>
            </w:pPr>
            <w:r w:rsidRPr="009354E2">
              <w:rPr>
                <w:lang w:eastAsia="ja-JP"/>
              </w:rPr>
              <w:t>–</w:t>
            </w:r>
          </w:p>
        </w:tc>
        <w:tc>
          <w:tcPr>
            <w:tcW w:w="1134" w:type="dxa"/>
          </w:tcPr>
          <w:p w14:paraId="7C3B5229" w14:textId="77777777" w:rsidR="00004997" w:rsidRPr="001F675D" w:rsidRDefault="00004997" w:rsidP="009354E2">
            <w:pPr>
              <w:pStyle w:val="TAC"/>
              <w:rPr>
                <w:lang w:eastAsia="ja-JP"/>
              </w:rPr>
            </w:pPr>
          </w:p>
        </w:tc>
      </w:tr>
      <w:tr w:rsidR="00004997" w:rsidRPr="00FD0425" w14:paraId="6337C263" w14:textId="77777777" w:rsidTr="009354E2">
        <w:tblPrEx>
          <w:tblCellMar>
            <w:top w:w="0" w:type="dxa"/>
            <w:bottom w:w="0" w:type="dxa"/>
          </w:tblCellMar>
        </w:tblPrEx>
        <w:tc>
          <w:tcPr>
            <w:tcW w:w="2295" w:type="dxa"/>
          </w:tcPr>
          <w:p w14:paraId="4D723A50" w14:textId="77777777" w:rsidR="00004997" w:rsidRPr="00FD0425" w:rsidRDefault="00004997" w:rsidP="009354E2">
            <w:pPr>
              <w:pStyle w:val="TAL"/>
              <w:ind w:left="454"/>
              <w:rPr>
                <w:lang w:eastAsia="ja-JP"/>
              </w:rPr>
            </w:pPr>
            <w:r w:rsidRPr="00636A7B">
              <w:rPr>
                <w:rFonts w:eastAsia="Batang"/>
                <w:lang w:eastAsia="ja-JP"/>
              </w:rPr>
              <w:t>&gt;&gt;&gt;&gt;Additional PDCP Duplication UP TNL Information</w:t>
            </w:r>
          </w:p>
        </w:tc>
        <w:tc>
          <w:tcPr>
            <w:tcW w:w="992" w:type="dxa"/>
          </w:tcPr>
          <w:p w14:paraId="3233EE86" w14:textId="77777777" w:rsidR="00004997" w:rsidRPr="00FD0425" w:rsidRDefault="00004997" w:rsidP="00004997">
            <w:pPr>
              <w:pStyle w:val="TAL"/>
              <w:rPr>
                <w:rFonts w:eastAsia="Batang"/>
                <w:lang w:eastAsia="ja-JP"/>
              </w:rPr>
            </w:pPr>
            <w:r>
              <w:rPr>
                <w:rFonts w:eastAsia="Batang"/>
                <w:lang w:eastAsia="ja-JP"/>
              </w:rPr>
              <w:t>M</w:t>
            </w:r>
          </w:p>
        </w:tc>
        <w:tc>
          <w:tcPr>
            <w:tcW w:w="992" w:type="dxa"/>
          </w:tcPr>
          <w:p w14:paraId="0D524DE5" w14:textId="77777777" w:rsidR="00004997" w:rsidRPr="00FD0425" w:rsidRDefault="00004997" w:rsidP="00004997">
            <w:pPr>
              <w:pStyle w:val="TAL"/>
              <w:rPr>
                <w:bCs/>
                <w:i/>
                <w:szCs w:val="18"/>
                <w:lang w:eastAsia="ja-JP"/>
              </w:rPr>
            </w:pPr>
          </w:p>
        </w:tc>
        <w:tc>
          <w:tcPr>
            <w:tcW w:w="1985" w:type="dxa"/>
          </w:tcPr>
          <w:p w14:paraId="2982FB0C" w14:textId="77777777" w:rsidR="00004997" w:rsidRPr="00FD0425" w:rsidRDefault="00004997" w:rsidP="00004997">
            <w:pPr>
              <w:pStyle w:val="TAL"/>
              <w:rPr>
                <w:lang w:eastAsia="ja-JP"/>
              </w:rPr>
            </w:pPr>
            <w:r>
              <w:rPr>
                <w:lang w:eastAsia="ja-JP"/>
              </w:rPr>
              <w:t>UP Transport Parameters 9.2.</w:t>
            </w:r>
            <w:r>
              <w:rPr>
                <w:lang w:eastAsia="zh-CN"/>
              </w:rPr>
              <w:t>3.76</w:t>
            </w:r>
          </w:p>
        </w:tc>
        <w:tc>
          <w:tcPr>
            <w:tcW w:w="1842" w:type="dxa"/>
          </w:tcPr>
          <w:p w14:paraId="20E5BF52" w14:textId="77777777" w:rsidR="00004997" w:rsidRPr="00FD0425" w:rsidRDefault="00004997" w:rsidP="00004997">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28E97CF7" w14:textId="77777777" w:rsidR="00004997" w:rsidRPr="00004997" w:rsidRDefault="00004997" w:rsidP="009354E2">
            <w:pPr>
              <w:pStyle w:val="TAC"/>
              <w:rPr>
                <w:lang w:eastAsia="ja-JP"/>
              </w:rPr>
            </w:pPr>
            <w:r w:rsidRPr="009354E2">
              <w:rPr>
                <w:lang w:eastAsia="ja-JP"/>
              </w:rPr>
              <w:t>–</w:t>
            </w:r>
          </w:p>
        </w:tc>
        <w:tc>
          <w:tcPr>
            <w:tcW w:w="1134" w:type="dxa"/>
          </w:tcPr>
          <w:p w14:paraId="206BD0D8" w14:textId="77777777" w:rsidR="00004997" w:rsidRPr="001F675D" w:rsidRDefault="00004997" w:rsidP="009354E2">
            <w:pPr>
              <w:pStyle w:val="TAC"/>
              <w:rPr>
                <w:lang w:eastAsia="ja-JP"/>
              </w:rPr>
            </w:pPr>
          </w:p>
        </w:tc>
      </w:tr>
      <w:tr w:rsidR="00621C39" w:rsidRPr="00FD0425" w14:paraId="25BB01E5" w14:textId="77777777" w:rsidTr="009354E2">
        <w:tblPrEx>
          <w:tblCellMar>
            <w:top w:w="0" w:type="dxa"/>
            <w:bottom w:w="0" w:type="dxa"/>
          </w:tblCellMar>
        </w:tblPrEx>
        <w:tc>
          <w:tcPr>
            <w:tcW w:w="2295" w:type="dxa"/>
          </w:tcPr>
          <w:p w14:paraId="6D293A96" w14:textId="77777777" w:rsidR="00621C39" w:rsidRPr="00636A7B" w:rsidRDefault="00621C39" w:rsidP="00740EFB">
            <w:pPr>
              <w:pStyle w:val="TAL"/>
              <w:ind w:left="227"/>
              <w:rPr>
                <w:rFonts w:eastAsia="Batang"/>
                <w:lang w:eastAsia="ja-JP"/>
              </w:rPr>
            </w:pPr>
            <w:r w:rsidRPr="004600E3">
              <w:rPr>
                <w:rFonts w:eastAsia="Batang"/>
                <w:b/>
                <w:lang w:eastAsia="ja-JP"/>
              </w:rPr>
              <w:t>&gt;&gt;QoS Flows Mapped To DRB List</w:t>
            </w:r>
          </w:p>
        </w:tc>
        <w:tc>
          <w:tcPr>
            <w:tcW w:w="992" w:type="dxa"/>
          </w:tcPr>
          <w:p w14:paraId="61B97889" w14:textId="77777777" w:rsidR="00621C39" w:rsidRDefault="00621C39" w:rsidP="00621C39">
            <w:pPr>
              <w:pStyle w:val="TAL"/>
              <w:rPr>
                <w:rFonts w:eastAsia="Batang"/>
                <w:lang w:eastAsia="ja-JP"/>
              </w:rPr>
            </w:pPr>
          </w:p>
        </w:tc>
        <w:tc>
          <w:tcPr>
            <w:tcW w:w="992" w:type="dxa"/>
          </w:tcPr>
          <w:p w14:paraId="23521D47" w14:textId="77777777" w:rsidR="00621C39" w:rsidRPr="00FD0425" w:rsidRDefault="00621C39" w:rsidP="00621C39">
            <w:pPr>
              <w:pStyle w:val="TAL"/>
              <w:rPr>
                <w:bCs/>
                <w:i/>
                <w:szCs w:val="18"/>
                <w:lang w:eastAsia="ja-JP"/>
              </w:rPr>
            </w:pPr>
            <w:r>
              <w:rPr>
                <w:rFonts w:eastAsia="SimSun"/>
                <w:i/>
              </w:rPr>
              <w:t>0..</w:t>
            </w:r>
            <w:r w:rsidRPr="004600E3">
              <w:rPr>
                <w:rFonts w:eastAsia="SimSun"/>
                <w:i/>
              </w:rPr>
              <w:t>1</w:t>
            </w:r>
          </w:p>
        </w:tc>
        <w:tc>
          <w:tcPr>
            <w:tcW w:w="1985" w:type="dxa"/>
          </w:tcPr>
          <w:p w14:paraId="2039E9C9" w14:textId="77777777" w:rsidR="00621C39" w:rsidRDefault="00621C39" w:rsidP="00621C39">
            <w:pPr>
              <w:pStyle w:val="TAL"/>
              <w:rPr>
                <w:lang w:eastAsia="ja-JP"/>
              </w:rPr>
            </w:pPr>
          </w:p>
        </w:tc>
        <w:tc>
          <w:tcPr>
            <w:tcW w:w="1842" w:type="dxa"/>
          </w:tcPr>
          <w:p w14:paraId="68CA9850" w14:textId="77777777" w:rsidR="00621C39" w:rsidRPr="00FD0425" w:rsidRDefault="00621C39" w:rsidP="00621C39">
            <w:pPr>
              <w:pStyle w:val="TAL"/>
              <w:rPr>
                <w:iCs/>
                <w:lang w:eastAsia="ja-JP"/>
              </w:rPr>
            </w:pPr>
          </w:p>
        </w:tc>
        <w:tc>
          <w:tcPr>
            <w:tcW w:w="1134" w:type="dxa"/>
          </w:tcPr>
          <w:p w14:paraId="3F421C2A" w14:textId="77777777" w:rsidR="00621C39" w:rsidRPr="009354E2" w:rsidRDefault="00621C39" w:rsidP="00621C39">
            <w:pPr>
              <w:pStyle w:val="TAC"/>
              <w:rPr>
                <w:lang w:eastAsia="ja-JP"/>
              </w:rPr>
            </w:pPr>
            <w:r>
              <w:rPr>
                <w:rFonts w:eastAsia="SimSun"/>
                <w:lang w:eastAsia="ja-JP"/>
              </w:rPr>
              <w:t>YES</w:t>
            </w:r>
          </w:p>
        </w:tc>
        <w:tc>
          <w:tcPr>
            <w:tcW w:w="1134" w:type="dxa"/>
          </w:tcPr>
          <w:p w14:paraId="663F4EB2" w14:textId="77777777" w:rsidR="00621C39" w:rsidRPr="001F675D" w:rsidRDefault="00621C39" w:rsidP="00621C39">
            <w:pPr>
              <w:pStyle w:val="TAC"/>
              <w:rPr>
                <w:lang w:eastAsia="ja-JP"/>
              </w:rPr>
            </w:pPr>
            <w:r>
              <w:rPr>
                <w:rFonts w:eastAsia="SimSun"/>
                <w:lang w:eastAsia="zh-CN"/>
              </w:rPr>
              <w:t>ignore</w:t>
            </w:r>
          </w:p>
        </w:tc>
      </w:tr>
      <w:tr w:rsidR="00621C39" w:rsidRPr="00FD0425" w14:paraId="05CFA090" w14:textId="77777777" w:rsidTr="009354E2">
        <w:tblPrEx>
          <w:tblCellMar>
            <w:top w:w="0" w:type="dxa"/>
            <w:bottom w:w="0" w:type="dxa"/>
          </w:tblCellMar>
        </w:tblPrEx>
        <w:tc>
          <w:tcPr>
            <w:tcW w:w="2295" w:type="dxa"/>
          </w:tcPr>
          <w:p w14:paraId="12447201" w14:textId="77777777" w:rsidR="00621C39" w:rsidRPr="00636A7B" w:rsidRDefault="00621C39" w:rsidP="00740EFB">
            <w:pPr>
              <w:pStyle w:val="TAL"/>
              <w:ind w:left="340"/>
              <w:rPr>
                <w:rFonts w:eastAsia="Batang"/>
                <w:lang w:eastAsia="ja-JP"/>
              </w:rPr>
            </w:pPr>
            <w:r w:rsidRPr="004600E3">
              <w:rPr>
                <w:rFonts w:eastAsia="Batang"/>
                <w:b/>
                <w:lang w:eastAsia="ja-JP"/>
              </w:rPr>
              <w:t>&gt;&gt;&gt;QoS Flows Mapped To DRB Item</w:t>
            </w:r>
          </w:p>
        </w:tc>
        <w:tc>
          <w:tcPr>
            <w:tcW w:w="992" w:type="dxa"/>
          </w:tcPr>
          <w:p w14:paraId="66D65299" w14:textId="77777777" w:rsidR="00621C39" w:rsidRDefault="00621C39" w:rsidP="00621C39">
            <w:pPr>
              <w:pStyle w:val="TAL"/>
              <w:rPr>
                <w:rFonts w:eastAsia="Batang"/>
                <w:lang w:eastAsia="ja-JP"/>
              </w:rPr>
            </w:pPr>
          </w:p>
        </w:tc>
        <w:tc>
          <w:tcPr>
            <w:tcW w:w="992" w:type="dxa"/>
          </w:tcPr>
          <w:p w14:paraId="472BA74D" w14:textId="77777777" w:rsidR="00621C39" w:rsidRPr="00FD0425" w:rsidRDefault="00621C39" w:rsidP="00621C39">
            <w:pPr>
              <w:pStyle w:val="TAL"/>
              <w:rPr>
                <w:bCs/>
                <w:i/>
                <w:szCs w:val="18"/>
                <w:lang w:eastAsia="ja-JP"/>
              </w:rPr>
            </w:pPr>
            <w:r w:rsidRPr="004600E3">
              <w:rPr>
                <w:rFonts w:eastAsia="SimSun"/>
                <w:bCs/>
                <w:i/>
                <w:szCs w:val="18"/>
                <w:lang w:eastAsia="ja-JP"/>
              </w:rPr>
              <w:t>1 .. &lt;maxnoofQoSFlows&gt;</w:t>
            </w:r>
          </w:p>
        </w:tc>
        <w:tc>
          <w:tcPr>
            <w:tcW w:w="1985" w:type="dxa"/>
          </w:tcPr>
          <w:p w14:paraId="70BE0824" w14:textId="77777777" w:rsidR="00621C39" w:rsidRDefault="00621C39" w:rsidP="00621C39">
            <w:pPr>
              <w:pStyle w:val="TAL"/>
              <w:rPr>
                <w:lang w:eastAsia="ja-JP"/>
              </w:rPr>
            </w:pPr>
          </w:p>
        </w:tc>
        <w:tc>
          <w:tcPr>
            <w:tcW w:w="1842" w:type="dxa"/>
          </w:tcPr>
          <w:p w14:paraId="454B3EBF" w14:textId="77777777" w:rsidR="00621C39" w:rsidRPr="00FD0425" w:rsidRDefault="00621C39" w:rsidP="00621C39">
            <w:pPr>
              <w:pStyle w:val="TAL"/>
              <w:rPr>
                <w:iCs/>
                <w:lang w:eastAsia="ja-JP"/>
              </w:rPr>
            </w:pPr>
          </w:p>
        </w:tc>
        <w:tc>
          <w:tcPr>
            <w:tcW w:w="1134" w:type="dxa"/>
          </w:tcPr>
          <w:p w14:paraId="72B2EDFD" w14:textId="77777777" w:rsidR="00621C39" w:rsidRPr="009354E2" w:rsidRDefault="00621C39" w:rsidP="00621C39">
            <w:pPr>
              <w:pStyle w:val="TAC"/>
              <w:rPr>
                <w:lang w:eastAsia="ja-JP"/>
              </w:rPr>
            </w:pPr>
            <w:r w:rsidRPr="004600E3">
              <w:rPr>
                <w:rFonts w:eastAsia="SimSun"/>
                <w:lang w:eastAsia="ja-JP"/>
              </w:rPr>
              <w:t>–</w:t>
            </w:r>
          </w:p>
        </w:tc>
        <w:tc>
          <w:tcPr>
            <w:tcW w:w="1134" w:type="dxa"/>
          </w:tcPr>
          <w:p w14:paraId="5561037C" w14:textId="77777777" w:rsidR="00621C39" w:rsidRPr="001F675D" w:rsidRDefault="00621C39" w:rsidP="00621C39">
            <w:pPr>
              <w:pStyle w:val="TAC"/>
              <w:rPr>
                <w:lang w:eastAsia="ja-JP"/>
              </w:rPr>
            </w:pPr>
          </w:p>
        </w:tc>
      </w:tr>
      <w:tr w:rsidR="00621C39" w:rsidRPr="00FD0425" w14:paraId="18A2F029" w14:textId="77777777" w:rsidTr="009354E2">
        <w:tblPrEx>
          <w:tblCellMar>
            <w:top w:w="0" w:type="dxa"/>
            <w:bottom w:w="0" w:type="dxa"/>
          </w:tblCellMar>
        </w:tblPrEx>
        <w:tc>
          <w:tcPr>
            <w:tcW w:w="2295" w:type="dxa"/>
          </w:tcPr>
          <w:p w14:paraId="094F791A" w14:textId="77777777" w:rsidR="00621C39" w:rsidRPr="00636A7B" w:rsidRDefault="00621C39" w:rsidP="00621C39">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992" w:type="dxa"/>
          </w:tcPr>
          <w:p w14:paraId="48E5842E" w14:textId="77777777" w:rsidR="00621C39" w:rsidRDefault="00621C39" w:rsidP="00621C39">
            <w:pPr>
              <w:pStyle w:val="TAL"/>
              <w:rPr>
                <w:rFonts w:eastAsia="Batang"/>
                <w:lang w:eastAsia="ja-JP"/>
              </w:rPr>
            </w:pPr>
            <w:r w:rsidRPr="004600E3">
              <w:rPr>
                <w:rFonts w:eastAsia="Batang"/>
                <w:lang w:eastAsia="ja-JP"/>
              </w:rPr>
              <w:t>M</w:t>
            </w:r>
          </w:p>
        </w:tc>
        <w:tc>
          <w:tcPr>
            <w:tcW w:w="992" w:type="dxa"/>
          </w:tcPr>
          <w:p w14:paraId="280CB938" w14:textId="77777777" w:rsidR="00621C39" w:rsidRPr="00FD0425" w:rsidRDefault="00621C39" w:rsidP="00621C39">
            <w:pPr>
              <w:pStyle w:val="TAL"/>
              <w:rPr>
                <w:bCs/>
                <w:i/>
                <w:szCs w:val="18"/>
                <w:lang w:eastAsia="ja-JP"/>
              </w:rPr>
            </w:pPr>
          </w:p>
        </w:tc>
        <w:tc>
          <w:tcPr>
            <w:tcW w:w="1985" w:type="dxa"/>
          </w:tcPr>
          <w:p w14:paraId="0B2A7163" w14:textId="77777777" w:rsidR="00621C39" w:rsidRDefault="00621C39" w:rsidP="00621C39">
            <w:pPr>
              <w:pStyle w:val="TAL"/>
              <w:rPr>
                <w:lang w:eastAsia="ja-JP"/>
              </w:rPr>
            </w:pPr>
            <w:r w:rsidRPr="004600E3">
              <w:rPr>
                <w:rFonts w:eastAsia="SimSun"/>
                <w:lang w:eastAsia="ja-JP"/>
              </w:rPr>
              <w:t>9.2.3.10</w:t>
            </w:r>
          </w:p>
        </w:tc>
        <w:tc>
          <w:tcPr>
            <w:tcW w:w="1842" w:type="dxa"/>
          </w:tcPr>
          <w:p w14:paraId="764CA6D9" w14:textId="77777777" w:rsidR="00621C39" w:rsidRPr="00FD0425" w:rsidRDefault="00621C39" w:rsidP="00621C39">
            <w:pPr>
              <w:pStyle w:val="TAL"/>
              <w:rPr>
                <w:iCs/>
                <w:lang w:eastAsia="ja-JP"/>
              </w:rPr>
            </w:pPr>
          </w:p>
        </w:tc>
        <w:tc>
          <w:tcPr>
            <w:tcW w:w="1134" w:type="dxa"/>
          </w:tcPr>
          <w:p w14:paraId="75A9C266" w14:textId="77777777" w:rsidR="00621C39" w:rsidRPr="009354E2" w:rsidRDefault="00621C39" w:rsidP="00621C39">
            <w:pPr>
              <w:pStyle w:val="TAC"/>
              <w:rPr>
                <w:lang w:eastAsia="ja-JP"/>
              </w:rPr>
            </w:pPr>
            <w:r w:rsidRPr="004600E3">
              <w:rPr>
                <w:rFonts w:eastAsia="SimSun"/>
                <w:lang w:eastAsia="ja-JP"/>
              </w:rPr>
              <w:t>–</w:t>
            </w:r>
          </w:p>
        </w:tc>
        <w:tc>
          <w:tcPr>
            <w:tcW w:w="1134" w:type="dxa"/>
          </w:tcPr>
          <w:p w14:paraId="0C93AEBB" w14:textId="77777777" w:rsidR="00621C39" w:rsidRPr="001F675D" w:rsidRDefault="00621C39" w:rsidP="00621C39">
            <w:pPr>
              <w:pStyle w:val="TAC"/>
              <w:rPr>
                <w:lang w:eastAsia="ja-JP"/>
              </w:rPr>
            </w:pPr>
          </w:p>
        </w:tc>
      </w:tr>
      <w:tr w:rsidR="00621C39" w:rsidRPr="00FD0425" w14:paraId="2B19ECE2" w14:textId="77777777" w:rsidTr="009354E2">
        <w:tblPrEx>
          <w:tblCellMar>
            <w:top w:w="0" w:type="dxa"/>
            <w:bottom w:w="0" w:type="dxa"/>
          </w:tblCellMar>
        </w:tblPrEx>
        <w:tc>
          <w:tcPr>
            <w:tcW w:w="2295" w:type="dxa"/>
          </w:tcPr>
          <w:p w14:paraId="3DE41F86" w14:textId="77777777" w:rsidR="00621C39" w:rsidRPr="00636A7B" w:rsidRDefault="00621C39" w:rsidP="00621C39">
            <w:pPr>
              <w:pStyle w:val="TAL"/>
              <w:ind w:left="454"/>
              <w:rPr>
                <w:rFonts w:eastAsia="Batang"/>
                <w:lang w:eastAsia="ja-JP"/>
              </w:rPr>
            </w:pPr>
            <w:r>
              <w:rPr>
                <w:rFonts w:hint="eastAsia"/>
                <w:lang w:eastAsia="zh-CN"/>
              </w:rPr>
              <w:t>&gt;</w:t>
            </w:r>
            <w:r>
              <w:rPr>
                <w:lang w:eastAsia="zh-CN"/>
              </w:rPr>
              <w:t>&gt;&gt;&gt;Current QoS Parameters Set Index</w:t>
            </w:r>
          </w:p>
        </w:tc>
        <w:tc>
          <w:tcPr>
            <w:tcW w:w="992" w:type="dxa"/>
          </w:tcPr>
          <w:p w14:paraId="739A2E38" w14:textId="77777777" w:rsidR="00621C39" w:rsidRDefault="00621C39" w:rsidP="00621C39">
            <w:pPr>
              <w:pStyle w:val="TAL"/>
              <w:rPr>
                <w:rFonts w:eastAsia="Batang"/>
                <w:lang w:eastAsia="ja-JP"/>
              </w:rPr>
            </w:pPr>
            <w:r>
              <w:rPr>
                <w:rFonts w:eastAsia="Batang"/>
                <w:lang w:eastAsia="ja-JP"/>
              </w:rPr>
              <w:t>O</w:t>
            </w:r>
          </w:p>
        </w:tc>
        <w:tc>
          <w:tcPr>
            <w:tcW w:w="992" w:type="dxa"/>
          </w:tcPr>
          <w:p w14:paraId="7CEC12AD" w14:textId="77777777" w:rsidR="00621C39" w:rsidRPr="00FD0425" w:rsidRDefault="00621C39" w:rsidP="00621C39">
            <w:pPr>
              <w:pStyle w:val="TAL"/>
              <w:rPr>
                <w:bCs/>
                <w:i/>
                <w:szCs w:val="18"/>
                <w:lang w:eastAsia="ja-JP"/>
              </w:rPr>
            </w:pPr>
          </w:p>
        </w:tc>
        <w:tc>
          <w:tcPr>
            <w:tcW w:w="1985" w:type="dxa"/>
          </w:tcPr>
          <w:p w14:paraId="07956C44" w14:textId="77777777" w:rsidR="00772E15" w:rsidRDefault="00A0485D" w:rsidP="00621C39">
            <w:pPr>
              <w:pStyle w:val="TAL"/>
              <w:rPr>
                <w:rFonts w:eastAsia="SimSun"/>
                <w:lang w:eastAsia="zh-CN"/>
              </w:rPr>
            </w:pPr>
            <w:r w:rsidRPr="00740EFB">
              <w:rPr>
                <w:rFonts w:eastAsia="SimSun"/>
                <w:lang w:eastAsia="zh-CN"/>
              </w:rPr>
              <w:t>Alternative QoS Parameters Set Index</w:t>
            </w:r>
          </w:p>
          <w:p w14:paraId="0A671219" w14:textId="77777777" w:rsidR="00621C39" w:rsidRPr="00EC16C6" w:rsidRDefault="00621C39" w:rsidP="00621C39">
            <w:pPr>
              <w:pStyle w:val="TAL"/>
              <w:rPr>
                <w:lang w:eastAsia="ja-JP"/>
              </w:rPr>
            </w:pPr>
            <w:r w:rsidRPr="00621C39">
              <w:rPr>
                <w:rFonts w:eastAsia="SimSun" w:hint="eastAsia"/>
                <w:lang w:eastAsia="zh-CN"/>
              </w:rPr>
              <w:t>9</w:t>
            </w:r>
            <w:r w:rsidRPr="00621C39">
              <w:rPr>
                <w:rFonts w:eastAsia="SimSun"/>
                <w:lang w:eastAsia="zh-CN"/>
              </w:rPr>
              <w:t>.2.3.103</w:t>
            </w:r>
          </w:p>
        </w:tc>
        <w:tc>
          <w:tcPr>
            <w:tcW w:w="1842" w:type="dxa"/>
          </w:tcPr>
          <w:p w14:paraId="2F2DEEB3" w14:textId="77777777" w:rsidR="00621C39" w:rsidRPr="00FD0425" w:rsidRDefault="00621C39" w:rsidP="00621C39">
            <w:pPr>
              <w:pStyle w:val="TAL"/>
              <w:rPr>
                <w:iCs/>
                <w:lang w:eastAsia="ja-JP"/>
              </w:rPr>
            </w:pPr>
          </w:p>
        </w:tc>
        <w:tc>
          <w:tcPr>
            <w:tcW w:w="1134" w:type="dxa"/>
          </w:tcPr>
          <w:p w14:paraId="102B038D" w14:textId="77777777" w:rsidR="00621C39" w:rsidRPr="009354E2" w:rsidRDefault="00621C39" w:rsidP="00621C39">
            <w:pPr>
              <w:pStyle w:val="TAC"/>
              <w:rPr>
                <w:lang w:eastAsia="ja-JP"/>
              </w:rPr>
            </w:pPr>
            <w:r w:rsidRPr="004600E3">
              <w:rPr>
                <w:rFonts w:eastAsia="SimSun"/>
                <w:lang w:eastAsia="ja-JP"/>
              </w:rPr>
              <w:t>–</w:t>
            </w:r>
          </w:p>
        </w:tc>
        <w:tc>
          <w:tcPr>
            <w:tcW w:w="1134" w:type="dxa"/>
          </w:tcPr>
          <w:p w14:paraId="5D33E661" w14:textId="77777777" w:rsidR="00621C39" w:rsidRPr="001F675D" w:rsidRDefault="00621C39" w:rsidP="00621C39">
            <w:pPr>
              <w:pStyle w:val="TAC"/>
              <w:rPr>
                <w:lang w:eastAsia="ja-JP"/>
              </w:rPr>
            </w:pPr>
          </w:p>
        </w:tc>
      </w:tr>
      <w:tr w:rsidR="00004997" w:rsidRPr="00FD0425" w14:paraId="67B430D1" w14:textId="77777777" w:rsidTr="009354E2">
        <w:tblPrEx>
          <w:tblCellMar>
            <w:top w:w="0" w:type="dxa"/>
            <w:bottom w:w="0" w:type="dxa"/>
          </w:tblCellMar>
        </w:tblPrEx>
        <w:tc>
          <w:tcPr>
            <w:tcW w:w="2295" w:type="dxa"/>
          </w:tcPr>
          <w:p w14:paraId="1CA1652F" w14:textId="77777777" w:rsidR="00004997" w:rsidRPr="00FD0425" w:rsidRDefault="00004997" w:rsidP="00004997">
            <w:pPr>
              <w:pStyle w:val="TAL"/>
              <w:rPr>
                <w:b/>
                <w:lang w:eastAsia="ja-JP"/>
              </w:rPr>
            </w:pPr>
            <w:r w:rsidRPr="009354E2">
              <w:rPr>
                <w:rFonts w:eastAsia="Batang"/>
                <w:bCs/>
                <w:lang w:eastAsia="ja-JP"/>
              </w:rPr>
              <w:t>DRBs Released List</w:t>
            </w:r>
          </w:p>
        </w:tc>
        <w:tc>
          <w:tcPr>
            <w:tcW w:w="992" w:type="dxa"/>
          </w:tcPr>
          <w:p w14:paraId="76B36FB2"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Pr>
          <w:p w14:paraId="5CD105A2" w14:textId="77777777" w:rsidR="00004997" w:rsidRPr="00FD0425" w:rsidRDefault="00004997" w:rsidP="00004997">
            <w:pPr>
              <w:pStyle w:val="TAL"/>
              <w:rPr>
                <w:bCs/>
                <w:i/>
                <w:szCs w:val="18"/>
                <w:lang w:eastAsia="ja-JP"/>
              </w:rPr>
            </w:pPr>
          </w:p>
        </w:tc>
        <w:tc>
          <w:tcPr>
            <w:tcW w:w="1985" w:type="dxa"/>
          </w:tcPr>
          <w:p w14:paraId="59D20F5C" w14:textId="77777777" w:rsidR="00004997" w:rsidRPr="00FD0425" w:rsidRDefault="00004997" w:rsidP="00004997">
            <w:pPr>
              <w:pStyle w:val="TAL"/>
            </w:pPr>
            <w:r w:rsidRPr="00FD0425">
              <w:t>DRB List</w:t>
            </w:r>
          </w:p>
          <w:p w14:paraId="6AA431C2" w14:textId="77777777" w:rsidR="00004997" w:rsidRPr="00FD0425" w:rsidRDefault="00004997" w:rsidP="00004997">
            <w:pPr>
              <w:pStyle w:val="TAL"/>
              <w:rPr>
                <w:lang w:eastAsia="ja-JP"/>
              </w:rPr>
            </w:pPr>
            <w:r w:rsidRPr="00FD0425">
              <w:t>9.2.1.29</w:t>
            </w:r>
          </w:p>
        </w:tc>
        <w:tc>
          <w:tcPr>
            <w:tcW w:w="1842" w:type="dxa"/>
          </w:tcPr>
          <w:p w14:paraId="3815CA8D" w14:textId="77777777" w:rsidR="00004997" w:rsidRPr="00FD0425" w:rsidRDefault="00004997" w:rsidP="00004997">
            <w:pPr>
              <w:pStyle w:val="TAL"/>
              <w:rPr>
                <w:iCs/>
                <w:lang w:eastAsia="ja-JP"/>
              </w:rPr>
            </w:pPr>
          </w:p>
        </w:tc>
        <w:tc>
          <w:tcPr>
            <w:tcW w:w="1134" w:type="dxa"/>
          </w:tcPr>
          <w:p w14:paraId="37084C5B" w14:textId="77777777" w:rsidR="00004997" w:rsidRPr="00004997" w:rsidRDefault="00004997" w:rsidP="009354E2">
            <w:pPr>
              <w:pStyle w:val="TAC"/>
              <w:rPr>
                <w:lang w:eastAsia="ja-JP"/>
              </w:rPr>
            </w:pPr>
            <w:r w:rsidRPr="009354E2">
              <w:rPr>
                <w:lang w:eastAsia="ja-JP"/>
              </w:rPr>
              <w:t>–</w:t>
            </w:r>
          </w:p>
        </w:tc>
        <w:tc>
          <w:tcPr>
            <w:tcW w:w="1134" w:type="dxa"/>
          </w:tcPr>
          <w:p w14:paraId="5465FD53" w14:textId="77777777" w:rsidR="00004997" w:rsidRPr="001F675D" w:rsidRDefault="00004997" w:rsidP="009354E2">
            <w:pPr>
              <w:pStyle w:val="TAC"/>
              <w:rPr>
                <w:lang w:eastAsia="ja-JP"/>
              </w:rPr>
            </w:pPr>
          </w:p>
        </w:tc>
      </w:tr>
      <w:tr w:rsidR="00004997" w:rsidRPr="00FD0425" w14:paraId="3CE5E0EA" w14:textId="77777777" w:rsidTr="009354E2">
        <w:tblPrEx>
          <w:tblCellMar>
            <w:top w:w="0" w:type="dxa"/>
            <w:bottom w:w="0" w:type="dxa"/>
          </w:tblCellMar>
        </w:tblPrEx>
        <w:tc>
          <w:tcPr>
            <w:tcW w:w="2295" w:type="dxa"/>
            <w:tcBorders>
              <w:top w:val="single" w:sz="4" w:space="0" w:color="auto"/>
              <w:left w:val="single" w:sz="4" w:space="0" w:color="auto"/>
              <w:bottom w:val="single" w:sz="4" w:space="0" w:color="auto"/>
              <w:right w:val="single" w:sz="4" w:space="0" w:color="auto"/>
            </w:tcBorders>
          </w:tcPr>
          <w:p w14:paraId="06C1AFB3" w14:textId="77777777" w:rsidR="00004997" w:rsidRPr="00FD0425" w:rsidRDefault="00004997" w:rsidP="00004997">
            <w:pPr>
              <w:pStyle w:val="TAL"/>
              <w:rPr>
                <w:rFonts w:eastAsia="Batang"/>
                <w:b/>
                <w:lang w:eastAsia="ja-JP"/>
              </w:rPr>
            </w:pPr>
            <w:r w:rsidRPr="009354E2">
              <w:rPr>
                <w:rFonts w:eastAsia="Batang"/>
                <w:bCs/>
                <w:lang w:eastAsia="ja-JP"/>
              </w:rPr>
              <w:t>DRBs Not Admitted To Be Setup or Modified List</w:t>
            </w:r>
          </w:p>
        </w:tc>
        <w:tc>
          <w:tcPr>
            <w:tcW w:w="992" w:type="dxa"/>
            <w:tcBorders>
              <w:top w:val="single" w:sz="4" w:space="0" w:color="auto"/>
              <w:left w:val="single" w:sz="4" w:space="0" w:color="auto"/>
              <w:bottom w:val="single" w:sz="4" w:space="0" w:color="auto"/>
              <w:right w:val="single" w:sz="4" w:space="0" w:color="auto"/>
            </w:tcBorders>
          </w:tcPr>
          <w:p w14:paraId="4F7E1D79"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43D94AF" w14:textId="77777777" w:rsidR="00004997" w:rsidRPr="00FD0425" w:rsidRDefault="00004997" w:rsidP="00004997">
            <w:pPr>
              <w:pStyle w:val="TAL"/>
              <w:rPr>
                <w:bCs/>
                <w:i/>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397DBC5D" w14:textId="77777777" w:rsidR="00004997" w:rsidRPr="00FD0425" w:rsidRDefault="00004997" w:rsidP="00004997">
            <w:pPr>
              <w:pStyle w:val="TAL"/>
            </w:pPr>
            <w:r w:rsidRPr="00FD0425">
              <w:t>DRB List with Cause</w:t>
            </w:r>
          </w:p>
          <w:p w14:paraId="27B01DDE" w14:textId="77777777" w:rsidR="00004997" w:rsidRPr="00FD0425" w:rsidRDefault="00004997" w:rsidP="00004997">
            <w:pPr>
              <w:pStyle w:val="TAL"/>
            </w:pPr>
            <w:r w:rsidRPr="00FD0425">
              <w:t>9.2.1.28</w:t>
            </w:r>
          </w:p>
        </w:tc>
        <w:tc>
          <w:tcPr>
            <w:tcW w:w="1842" w:type="dxa"/>
            <w:tcBorders>
              <w:top w:val="single" w:sz="4" w:space="0" w:color="auto"/>
              <w:left w:val="single" w:sz="4" w:space="0" w:color="auto"/>
              <w:bottom w:val="single" w:sz="4" w:space="0" w:color="auto"/>
              <w:right w:val="single" w:sz="4" w:space="0" w:color="auto"/>
            </w:tcBorders>
          </w:tcPr>
          <w:p w14:paraId="2A769E93"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AE2779"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2D1E07" w14:textId="77777777" w:rsidR="00004997" w:rsidRPr="00004997" w:rsidRDefault="00004997" w:rsidP="009354E2">
            <w:pPr>
              <w:pStyle w:val="TAC"/>
              <w:rPr>
                <w:lang w:eastAsia="ja-JP"/>
              </w:rPr>
            </w:pPr>
          </w:p>
        </w:tc>
      </w:tr>
    </w:tbl>
    <w:p w14:paraId="59F239E9" w14:textId="77777777" w:rsidR="00F02090" w:rsidRPr="00FD0425" w:rsidRDefault="00F02090" w:rsidP="00F02090"/>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blPrEx>
          <w:tblCellMar>
            <w:top w:w="0" w:type="dxa"/>
            <w:bottom w:w="0" w:type="dxa"/>
          </w:tblCellMar>
        </w:tblPrEx>
        <w:tc>
          <w:tcPr>
            <w:tcW w:w="3528" w:type="dxa"/>
          </w:tcPr>
          <w:p w14:paraId="3CA495BB" w14:textId="77777777" w:rsidR="00F02090" w:rsidRPr="00FD0425" w:rsidRDefault="00F02090" w:rsidP="00694C97">
            <w:pPr>
              <w:pStyle w:val="TAH"/>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77B80487" w14:textId="77777777" w:rsidTr="00694C97">
        <w:tblPrEx>
          <w:tblCellMar>
            <w:top w:w="0" w:type="dxa"/>
            <w:bottom w:w="0" w:type="dxa"/>
          </w:tblCellMar>
        </w:tblPrEx>
        <w:tc>
          <w:tcPr>
            <w:tcW w:w="3528" w:type="dxa"/>
          </w:tcPr>
          <w:p w14:paraId="50E29777" w14:textId="77777777" w:rsidR="00F02090" w:rsidRPr="00FD0425" w:rsidRDefault="00F02090" w:rsidP="00694C97">
            <w:pPr>
              <w:pStyle w:val="TAL"/>
              <w:rPr>
                <w:rFonts w:cs="Arial"/>
                <w:lang w:eastAsia="ja-JP"/>
              </w:rPr>
            </w:pPr>
            <w:r w:rsidRPr="00FD0425">
              <w:rPr>
                <w:lang w:eastAsia="ja-JP"/>
              </w:rPr>
              <w:t>maxnoofDRBs</w:t>
            </w:r>
          </w:p>
        </w:tc>
        <w:tc>
          <w:tcPr>
            <w:tcW w:w="5970" w:type="dxa"/>
          </w:tcPr>
          <w:p w14:paraId="1FD98B0C" w14:textId="77777777" w:rsidR="00F02090" w:rsidRPr="00FD0425" w:rsidRDefault="00F02090" w:rsidP="00694C97">
            <w:pPr>
              <w:pStyle w:val="TAL"/>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blPrEx>
          <w:tblCellMar>
            <w:top w:w="0" w:type="dxa"/>
            <w:bottom w:w="0" w:type="dxa"/>
          </w:tblCellMar>
        </w:tblPrEx>
        <w:tc>
          <w:tcPr>
            <w:tcW w:w="3528" w:type="dxa"/>
          </w:tcPr>
          <w:p w14:paraId="69929F95" w14:textId="77777777" w:rsidR="00AE1789" w:rsidRPr="00FD0425" w:rsidRDefault="00AE1789" w:rsidP="00AE1789">
            <w:pPr>
              <w:pStyle w:val="TAL"/>
              <w:rPr>
                <w:lang w:eastAsia="ja-JP"/>
              </w:rPr>
            </w:pPr>
            <w:r w:rsidRPr="008B72FB">
              <w:rPr>
                <w:lang w:eastAsia="ja-JP"/>
              </w:rPr>
              <w:t>maxnoofAdditionalPDCPDuplicationTNL</w:t>
            </w:r>
          </w:p>
        </w:tc>
        <w:tc>
          <w:tcPr>
            <w:tcW w:w="5970" w:type="dxa"/>
          </w:tcPr>
          <w:p w14:paraId="390110BD" w14:textId="77777777" w:rsidR="00AE1789" w:rsidRPr="00FD0425" w:rsidRDefault="00AE1789" w:rsidP="00AE1789">
            <w:pPr>
              <w:pStyle w:val="TAL"/>
              <w:rPr>
                <w:lang w:eastAsia="ja-JP"/>
              </w:rPr>
            </w:pPr>
            <w:r>
              <w:rPr>
                <w:lang w:eastAsia="ja-JP"/>
              </w:rPr>
              <w:t>Maximum no. of additional PDCP Duplication TNL. Value is 2.</w:t>
            </w:r>
          </w:p>
        </w:tc>
      </w:tr>
    </w:tbl>
    <w:p w14:paraId="0F20393D" w14:textId="77777777" w:rsidR="00F02090" w:rsidRPr="00FD0425" w:rsidRDefault="00F02090" w:rsidP="00F02090"/>
    <w:p w14:paraId="6240867D" w14:textId="77777777" w:rsidR="00F02090" w:rsidRPr="00FD0425" w:rsidRDefault="00F02090" w:rsidP="00F02090">
      <w:pPr>
        <w:pStyle w:val="Heading4"/>
      </w:pPr>
      <w:bookmarkStart w:id="4580" w:name="_Toc20955249"/>
      <w:bookmarkStart w:id="4581" w:name="_Toc29991446"/>
      <w:bookmarkStart w:id="4582" w:name="_Toc36555846"/>
      <w:bookmarkStart w:id="4583" w:name="_Toc44497566"/>
      <w:bookmarkStart w:id="4584" w:name="_Toc45107954"/>
      <w:bookmarkStart w:id="4585" w:name="_Toc45901574"/>
      <w:bookmarkStart w:id="4586" w:name="_Toc51850653"/>
      <w:bookmarkStart w:id="4587" w:name="_Toc56693656"/>
      <w:bookmarkStart w:id="4588" w:name="_Toc64447199"/>
      <w:bookmarkStart w:id="4589" w:name="_Toc66286693"/>
      <w:bookmarkStart w:id="4590" w:name="_Toc74151388"/>
      <w:bookmarkStart w:id="4591" w:name="_Toc88653860"/>
      <w:bookmarkStart w:id="4592" w:name="_Toc97904216"/>
      <w:bookmarkStart w:id="4593" w:name="_Toc105175257"/>
      <w:bookmarkStart w:id="4594" w:name="_Toc113826287"/>
      <w:bookmarkStart w:id="4595" w:name="_Toc120032413"/>
      <w:r w:rsidRPr="00FD0425">
        <w:t>9.2.1.13</w:t>
      </w:r>
      <w:r w:rsidRPr="00FD0425">
        <w:tab/>
        <w:t xml:space="preserve">UE Context Information </w:t>
      </w:r>
      <w:r w:rsidR="004A620D">
        <w:t xml:space="preserve">– </w:t>
      </w:r>
      <w:r w:rsidRPr="00FD0425">
        <w:t>Retrieve UE Context Response</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074657D" w14:textId="77777777" w:rsidR="00F02090" w:rsidRPr="00FD0425" w:rsidRDefault="00F02090" w:rsidP="00F02090">
      <w:r w:rsidRPr="00FD0425">
        <w:t>This IE contains the UE context information</w:t>
      </w:r>
      <w:r w:rsidR="004A620D">
        <w:t xml:space="preserve"> within the RETRIEVE UE CONTEXT RESPONSE message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560"/>
        <w:gridCol w:w="2268"/>
        <w:gridCol w:w="1134"/>
        <w:gridCol w:w="1134"/>
        <w:tblGridChange w:id="4596">
          <w:tblGrid>
            <w:gridCol w:w="1951"/>
            <w:gridCol w:w="1080"/>
            <w:gridCol w:w="1046"/>
            <w:gridCol w:w="1560"/>
            <w:gridCol w:w="2268"/>
            <w:gridCol w:w="1134"/>
            <w:gridCol w:w="1134"/>
          </w:tblGrid>
        </w:tblGridChange>
      </w:tblGrid>
      <w:tr w:rsidR="005B601F" w:rsidRPr="00FD0425" w14:paraId="5FC9CF18" w14:textId="77777777" w:rsidTr="00B21406">
        <w:tblPrEx>
          <w:tblCellMar>
            <w:top w:w="0" w:type="dxa"/>
            <w:bottom w:w="0" w:type="dxa"/>
          </w:tblCellMar>
        </w:tblPrEx>
        <w:tc>
          <w:tcPr>
            <w:tcW w:w="1951" w:type="dxa"/>
          </w:tcPr>
          <w:p w14:paraId="6C6664D1" w14:textId="77777777" w:rsidR="005B601F" w:rsidRPr="00FD0425" w:rsidRDefault="005B601F" w:rsidP="005B601F">
            <w:pPr>
              <w:pStyle w:val="TAH"/>
              <w:rPr>
                <w:lang w:eastAsia="ja-JP"/>
              </w:rPr>
            </w:pPr>
            <w:r w:rsidRPr="00FD0425">
              <w:rPr>
                <w:lang w:eastAsia="ja-JP"/>
              </w:rPr>
              <w:t>IE/Group Name</w:t>
            </w:r>
          </w:p>
        </w:tc>
        <w:tc>
          <w:tcPr>
            <w:tcW w:w="1080" w:type="dxa"/>
          </w:tcPr>
          <w:p w14:paraId="2F36A229" w14:textId="77777777" w:rsidR="005B601F" w:rsidRPr="00FD0425" w:rsidRDefault="005B601F" w:rsidP="005B601F">
            <w:pPr>
              <w:pStyle w:val="TAH"/>
              <w:rPr>
                <w:lang w:eastAsia="ja-JP"/>
              </w:rPr>
            </w:pPr>
            <w:r w:rsidRPr="00FD0425">
              <w:rPr>
                <w:lang w:eastAsia="ja-JP"/>
              </w:rPr>
              <w:t>Presence</w:t>
            </w:r>
          </w:p>
        </w:tc>
        <w:tc>
          <w:tcPr>
            <w:tcW w:w="1046" w:type="dxa"/>
          </w:tcPr>
          <w:p w14:paraId="5DF7B8AA" w14:textId="77777777" w:rsidR="005B601F" w:rsidRPr="00FD0425" w:rsidRDefault="005B601F" w:rsidP="005B601F">
            <w:pPr>
              <w:pStyle w:val="TAH"/>
              <w:rPr>
                <w:lang w:eastAsia="ja-JP"/>
              </w:rPr>
            </w:pPr>
            <w:r w:rsidRPr="00FD0425">
              <w:rPr>
                <w:lang w:eastAsia="ja-JP"/>
              </w:rPr>
              <w:t>Range</w:t>
            </w:r>
          </w:p>
        </w:tc>
        <w:tc>
          <w:tcPr>
            <w:tcW w:w="1560" w:type="dxa"/>
          </w:tcPr>
          <w:p w14:paraId="03742D53" w14:textId="77777777" w:rsidR="005B601F" w:rsidRPr="00FD0425" w:rsidRDefault="005B601F" w:rsidP="005B601F">
            <w:pPr>
              <w:pStyle w:val="TAH"/>
              <w:rPr>
                <w:lang w:eastAsia="ja-JP"/>
              </w:rPr>
            </w:pPr>
            <w:r w:rsidRPr="00FD0425">
              <w:rPr>
                <w:lang w:eastAsia="ja-JP"/>
              </w:rPr>
              <w:t>IE type and reference</w:t>
            </w:r>
          </w:p>
        </w:tc>
        <w:tc>
          <w:tcPr>
            <w:tcW w:w="2268" w:type="dxa"/>
          </w:tcPr>
          <w:p w14:paraId="1AFB7B48" w14:textId="77777777" w:rsidR="005B601F" w:rsidRPr="00FD0425" w:rsidRDefault="005B601F" w:rsidP="005B601F">
            <w:pPr>
              <w:pStyle w:val="TAH"/>
              <w:rPr>
                <w:lang w:eastAsia="ja-JP"/>
              </w:rPr>
            </w:pPr>
            <w:r w:rsidRPr="00FD0425">
              <w:rPr>
                <w:lang w:eastAsia="ja-JP"/>
              </w:rPr>
              <w:t>Semantics description</w:t>
            </w:r>
          </w:p>
        </w:tc>
        <w:tc>
          <w:tcPr>
            <w:tcW w:w="1134" w:type="dxa"/>
          </w:tcPr>
          <w:p w14:paraId="3CB5407D" w14:textId="77777777" w:rsidR="005B601F" w:rsidRPr="00FD0425" w:rsidRDefault="005B601F" w:rsidP="005B601F">
            <w:pPr>
              <w:pStyle w:val="TAH"/>
              <w:rPr>
                <w:lang w:eastAsia="ja-JP"/>
              </w:rPr>
            </w:pPr>
            <w:r>
              <w:rPr>
                <w:lang w:eastAsia="ja-JP"/>
              </w:rPr>
              <w:t>Criticality</w:t>
            </w:r>
          </w:p>
        </w:tc>
        <w:tc>
          <w:tcPr>
            <w:tcW w:w="1134" w:type="dxa"/>
          </w:tcPr>
          <w:p w14:paraId="1077D241" w14:textId="77777777" w:rsidR="005B601F" w:rsidRPr="00FD0425" w:rsidRDefault="005B601F" w:rsidP="005B601F">
            <w:pPr>
              <w:pStyle w:val="TAH"/>
              <w:rPr>
                <w:lang w:eastAsia="ja-JP"/>
              </w:rPr>
            </w:pPr>
            <w:r>
              <w:rPr>
                <w:lang w:eastAsia="ja-JP"/>
              </w:rPr>
              <w:t>Assigned Criticality</w:t>
            </w:r>
          </w:p>
        </w:tc>
      </w:tr>
      <w:tr w:rsidR="005B601F" w:rsidRPr="00FD0425" w14:paraId="1E7BEA1F"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5B601F">
            <w:pPr>
              <w:pStyle w:val="TAL"/>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5B601F">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5B601F">
            <w:pPr>
              <w:pStyle w:val="TAL"/>
              <w:rPr>
                <w:lang w:eastAsia="ja-JP"/>
              </w:rPr>
            </w:pPr>
            <w:r w:rsidRPr="00FD0425">
              <w:rPr>
                <w:lang w:eastAsia="ja-JP"/>
              </w:rPr>
              <w:t>AMF UE NGAP ID</w:t>
            </w:r>
          </w:p>
          <w:p w14:paraId="33CCD551" w14:textId="77777777" w:rsidR="005B601F" w:rsidRPr="00FD0425" w:rsidRDefault="005B601F" w:rsidP="005B601F">
            <w:pPr>
              <w:pStyle w:val="TAL"/>
              <w:rPr>
                <w:lang w:eastAsia="ja-JP"/>
              </w:rPr>
            </w:pPr>
            <w:r w:rsidRPr="00FD0425">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5B601F">
            <w:pPr>
              <w:pStyle w:val="TAL"/>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B21406">
            <w:pPr>
              <w:pStyle w:val="TAC"/>
              <w:rPr>
                <w:lang w:eastAsia="ja-JP"/>
              </w:rPr>
            </w:pPr>
          </w:p>
        </w:tc>
      </w:tr>
      <w:tr w:rsidR="005B601F" w:rsidRPr="00FD0425" w14:paraId="47C9B3EE"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5B601F">
            <w:pPr>
              <w:pStyle w:val="TAL"/>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5B601F">
            <w:pPr>
              <w:pStyle w:val="TAL"/>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5B601F">
            <w:pPr>
              <w:pStyle w:val="TAL"/>
              <w:rPr>
                <w:lang w:eastAsia="ja-JP"/>
              </w:rPr>
            </w:pPr>
            <w:r w:rsidRPr="00FD0425">
              <w:rPr>
                <w:lang w:eastAsia="ja-JP"/>
              </w:rPr>
              <w:t>CP Transport Layer Information</w:t>
            </w:r>
          </w:p>
          <w:p w14:paraId="4958050C" w14:textId="77777777" w:rsidR="005B601F" w:rsidRPr="00FD0425" w:rsidRDefault="005B601F" w:rsidP="005B601F">
            <w:pPr>
              <w:pStyle w:val="TAL"/>
              <w:rPr>
                <w:lang w:eastAsia="ja-JP"/>
              </w:rPr>
            </w:pPr>
            <w:r w:rsidRPr="00FD0425">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5B601F">
            <w:pPr>
              <w:pStyle w:val="TAL"/>
            </w:pPr>
            <w:r w:rsidRPr="00FD0425">
              <w:t>This IE indicates the AMF’s IP address of the SCTP association used at the source NG-C interface instance.</w:t>
            </w:r>
          </w:p>
          <w:p w14:paraId="6BB1D059" w14:textId="77777777" w:rsidR="005B601F" w:rsidRPr="00FD0425" w:rsidRDefault="005B601F" w:rsidP="005B601F">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B21406">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B21406">
            <w:pPr>
              <w:pStyle w:val="TAC"/>
            </w:pPr>
          </w:p>
        </w:tc>
      </w:tr>
      <w:tr w:rsidR="005B601F" w:rsidRPr="00FD0425" w14:paraId="750777F9"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5B601F">
            <w:pPr>
              <w:pStyle w:val="TAL"/>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5B601F">
            <w:pPr>
              <w:pStyle w:val="TAL"/>
            </w:pPr>
            <w:r w:rsidRPr="00FD0425">
              <w:t>M</w:t>
            </w:r>
          </w:p>
        </w:tc>
        <w:tc>
          <w:tcPr>
            <w:tcW w:w="1046"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5B601F">
            <w:pPr>
              <w:pStyle w:val="TAL"/>
              <w:rPr>
                <w:lang w:eastAsia="ja-JP"/>
              </w:rPr>
            </w:pPr>
            <w:r w:rsidRPr="00FD0425">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5B601F">
            <w:pPr>
              <w:pStyle w:val="TAL"/>
            </w:pPr>
          </w:p>
        </w:tc>
        <w:tc>
          <w:tcPr>
            <w:tcW w:w="1134"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B21406">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B21406">
            <w:pPr>
              <w:pStyle w:val="TAC"/>
            </w:pPr>
          </w:p>
        </w:tc>
      </w:tr>
      <w:tr w:rsidR="005B601F" w:rsidRPr="00FD0425" w14:paraId="57D775BA"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5B601F">
            <w:pPr>
              <w:pStyle w:val="TAL"/>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5B601F">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5B601F">
            <w:pPr>
              <w:pStyle w:val="TAL"/>
              <w:rPr>
                <w:lang w:eastAsia="ja-JP"/>
              </w:rPr>
            </w:pPr>
            <w:r w:rsidRPr="00FD0425">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5B601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B21406">
            <w:pPr>
              <w:pStyle w:val="TAC"/>
              <w:rPr>
                <w:lang w:eastAsia="ja-JP"/>
              </w:rPr>
            </w:pPr>
          </w:p>
        </w:tc>
      </w:tr>
      <w:tr w:rsidR="005B601F" w:rsidRPr="00FD0425" w14:paraId="0C59D63D"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5B601F">
            <w:pPr>
              <w:pStyle w:val="TAL"/>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5B601F">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5B601F">
            <w:pPr>
              <w:pStyle w:val="TAL"/>
              <w:rPr>
                <w:lang w:eastAsia="ja-JP"/>
              </w:rPr>
            </w:pPr>
            <w:r w:rsidRPr="00FD0425">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5B601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B21406">
            <w:pPr>
              <w:pStyle w:val="TAC"/>
              <w:rPr>
                <w:lang w:eastAsia="ja-JP"/>
              </w:rPr>
            </w:pPr>
          </w:p>
        </w:tc>
      </w:tr>
      <w:tr w:rsidR="005B601F" w:rsidRPr="00FD0425" w14:paraId="088D81BF"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6D7C9A6E" w14:textId="77777777" w:rsidR="005B601F" w:rsidRPr="00FD0425" w:rsidRDefault="005B601F" w:rsidP="005B601F">
            <w:pPr>
              <w:pStyle w:val="TAL"/>
              <w:rPr>
                <w:lang w:eastAsia="ja-JP"/>
              </w:rPr>
            </w:pPr>
            <w:bookmarkStart w:id="4597"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597"/>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5B601F">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5B601F">
            <w:pPr>
              <w:pStyle w:val="TAL"/>
              <w:rPr>
                <w:lang w:eastAsia="ja-JP"/>
              </w:rPr>
            </w:pPr>
            <w:r w:rsidRPr="00FD0425">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5B601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B21406">
            <w:pPr>
              <w:pStyle w:val="TAC"/>
              <w:rPr>
                <w:lang w:eastAsia="ja-JP"/>
              </w:rPr>
            </w:pPr>
          </w:p>
        </w:tc>
      </w:tr>
      <w:tr w:rsidR="005B601F" w:rsidRPr="00FD0425" w14:paraId="4E42E1E2"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5B601F">
            <w:pPr>
              <w:pStyle w:val="TAL"/>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5B601F">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5B601F">
            <w:pPr>
              <w:pStyle w:val="TAL"/>
              <w:rPr>
                <w:lang w:eastAsia="ja-JP"/>
              </w:rPr>
            </w:pPr>
            <w:r w:rsidRPr="00FD0425">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5B601F">
            <w:pPr>
              <w:pStyle w:val="TAL"/>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5B601F">
            <w:pPr>
              <w:pStyle w:val="TAL"/>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B21406">
            <w:pPr>
              <w:pStyle w:val="TAC"/>
              <w:rPr>
                <w:lang w:eastAsia="ja-JP"/>
              </w:rPr>
            </w:pPr>
          </w:p>
        </w:tc>
      </w:tr>
      <w:tr w:rsidR="005B601F" w:rsidRPr="00FD0425" w14:paraId="11004F43"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5B601F">
            <w:pPr>
              <w:pStyle w:val="TAL"/>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5B601F">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5B601F">
            <w:pPr>
              <w:pStyle w:val="TAL"/>
              <w:rPr>
                <w:lang w:eastAsia="ja-JP"/>
              </w:rPr>
            </w:pPr>
            <w:r w:rsidRPr="00FD0425">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5B601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B21406">
            <w:pPr>
              <w:pStyle w:val="TAC"/>
              <w:rPr>
                <w:lang w:eastAsia="ja-JP"/>
              </w:rPr>
            </w:pPr>
          </w:p>
        </w:tc>
      </w:tr>
      <w:tr w:rsidR="005B601F" w:rsidRPr="00FD0425" w14:paraId="2133BB19" w14:textId="77777777" w:rsidTr="00B21406">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5B601F">
            <w:pPr>
              <w:pStyle w:val="TAL"/>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5B601F">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5B601F">
            <w:pPr>
              <w:pStyle w:val="TAL"/>
              <w:rPr>
                <w:lang w:eastAsia="ja-JP"/>
              </w:rPr>
            </w:pPr>
            <w:r w:rsidRPr="00FD0425">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5B601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B2140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B21406">
            <w:pPr>
              <w:pStyle w:val="TAC"/>
              <w:rPr>
                <w:lang w:eastAsia="ja-JP"/>
              </w:rPr>
            </w:pPr>
          </w:p>
        </w:tc>
      </w:tr>
      <w:tr w:rsidR="005B601F" w:rsidRPr="00FD0425" w14:paraId="6A8A440F" w14:textId="77777777" w:rsidTr="005B601F">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5B601F">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5B601F">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5B601F">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5B601F">
            <w:pPr>
              <w:pStyle w:val="TAL"/>
              <w:rPr>
                <w:lang w:eastAsia="ja-JP"/>
              </w:rPr>
            </w:pPr>
            <w:r>
              <w:rPr>
                <w:lang w:eastAsia="ja-JP"/>
              </w:rPr>
              <w:t>9.2.3.100</w:t>
            </w:r>
          </w:p>
        </w:tc>
        <w:tc>
          <w:tcPr>
            <w:tcW w:w="226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5B601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5B601F">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5B601F">
            <w:pPr>
              <w:pStyle w:val="TAC"/>
              <w:rPr>
                <w:lang w:eastAsia="ja-JP"/>
              </w:rPr>
            </w:pPr>
            <w:r>
              <w:rPr>
                <w:lang w:eastAsia="ja-JP"/>
              </w:rPr>
              <w:t>ignore</w:t>
            </w:r>
          </w:p>
        </w:tc>
      </w:tr>
      <w:tr w:rsidR="00E6030C" w:rsidRPr="00FD0425" w14:paraId="1265827D" w14:textId="77777777" w:rsidTr="005B601F">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E6030C">
            <w:pPr>
              <w:pStyle w:val="TAL"/>
              <w:rPr>
                <w:rFonts w:cs="Arial"/>
                <w:szCs w:val="18"/>
                <w:lang w:eastAsia="ja-JP"/>
              </w:rPr>
            </w:pPr>
            <w:bookmarkStart w:id="4598"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E6030C">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E6030C">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E6030C">
            <w:pPr>
              <w:pStyle w:val="TAL"/>
              <w:rPr>
                <w:lang w:eastAsia="ja-JP"/>
              </w:rPr>
            </w:pPr>
            <w:r>
              <w:rPr>
                <w:lang w:eastAsia="ja-JP"/>
              </w:rPr>
              <w:t>9.2.3.</w:t>
            </w:r>
            <w:r w:rsidR="00863083">
              <w:rPr>
                <w:lang w:eastAsia="ja-JP"/>
              </w:rPr>
              <w:t>107</w:t>
            </w:r>
          </w:p>
        </w:tc>
        <w:tc>
          <w:tcPr>
            <w:tcW w:w="226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E6030C">
            <w:pPr>
              <w:pStyle w:val="TAL"/>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E6030C">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E6030C">
            <w:pPr>
              <w:pStyle w:val="TAC"/>
              <w:rPr>
                <w:lang w:eastAsia="ja-JP"/>
              </w:rPr>
            </w:pPr>
            <w:r w:rsidRPr="009B207F">
              <w:rPr>
                <w:rFonts w:cs="Arial"/>
                <w:snapToGrid w:val="0"/>
              </w:rPr>
              <w:t>ignore</w:t>
            </w:r>
          </w:p>
        </w:tc>
      </w:tr>
      <w:bookmarkEnd w:id="4598"/>
      <w:tr w:rsidR="00E6030C" w:rsidRPr="00FD0425" w14:paraId="5854A8DD" w14:textId="77777777" w:rsidTr="005B601F">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E6030C">
            <w:pPr>
              <w:pStyle w:val="TAL"/>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E6030C">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E6030C">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E6030C">
            <w:pPr>
              <w:pStyle w:val="TAL"/>
              <w:rPr>
                <w:lang w:eastAsia="ja-JP"/>
              </w:rPr>
            </w:pPr>
            <w:r>
              <w:rPr>
                <w:lang w:eastAsia="ja-JP"/>
              </w:rPr>
              <w:t>9.2.3.</w:t>
            </w:r>
            <w:r w:rsidR="00863083">
              <w:rPr>
                <w:lang w:eastAsia="ja-JP"/>
              </w:rPr>
              <w:t>108</w:t>
            </w:r>
          </w:p>
        </w:tc>
        <w:tc>
          <w:tcPr>
            <w:tcW w:w="226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E6030C">
            <w:pPr>
              <w:pStyle w:val="TAL"/>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E6030C">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E6030C">
            <w:pPr>
              <w:pStyle w:val="TAC"/>
              <w:rPr>
                <w:lang w:eastAsia="ja-JP"/>
              </w:rPr>
            </w:pPr>
            <w:r>
              <w:rPr>
                <w:rFonts w:cs="Arial"/>
                <w:snapToGrid w:val="0"/>
              </w:rPr>
              <w:t>i</w:t>
            </w:r>
            <w:r w:rsidR="00E6030C" w:rsidRPr="009B207F">
              <w:rPr>
                <w:rFonts w:cs="Arial"/>
                <w:snapToGrid w:val="0"/>
              </w:rPr>
              <w:t>gnore</w:t>
            </w:r>
          </w:p>
        </w:tc>
      </w:tr>
      <w:tr w:rsidR="008D5E13" w:rsidRPr="00FD0425" w14:paraId="1439F28A" w14:textId="77777777" w:rsidTr="005B601F">
        <w:tblPrEx>
          <w:tblCellMar>
            <w:top w:w="0" w:type="dxa"/>
            <w:bottom w:w="0" w:type="dxa"/>
          </w:tblCellMar>
        </w:tblPrEx>
        <w:tc>
          <w:tcPr>
            <w:tcW w:w="1951" w:type="dxa"/>
            <w:tcBorders>
              <w:top w:val="single" w:sz="4" w:space="0" w:color="auto"/>
              <w:left w:val="single" w:sz="4" w:space="0" w:color="auto"/>
              <w:bottom w:val="single" w:sz="4" w:space="0" w:color="auto"/>
              <w:right w:val="single" w:sz="4" w:space="0" w:color="auto"/>
            </w:tcBorders>
          </w:tcPr>
          <w:p w14:paraId="42DF122F" w14:textId="77777777" w:rsidR="008D5E13" w:rsidRDefault="008D5E13" w:rsidP="008D5E13">
            <w:pPr>
              <w:pStyle w:val="TAL"/>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02C95E22" w14:textId="77777777" w:rsidR="008D5E13" w:rsidRDefault="008D5E13" w:rsidP="008D5E13">
            <w:pPr>
              <w:pStyle w:val="TAL"/>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022CF5A7" w14:textId="77777777" w:rsidR="008D5E13" w:rsidRPr="00FD0425" w:rsidRDefault="008D5E13" w:rsidP="008D5E1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1D8BD19" w14:textId="77777777" w:rsidR="008D5E13" w:rsidRDefault="008D5E13" w:rsidP="008D5E13">
            <w:pPr>
              <w:pStyle w:val="TAL"/>
              <w:rPr>
                <w:lang w:eastAsia="ja-JP"/>
              </w:rPr>
            </w:pPr>
            <w:r>
              <w:rPr>
                <w:rFonts w:hint="eastAsia"/>
                <w:lang w:eastAsia="zh-CN"/>
              </w:rPr>
              <w:t>9.2.3.</w:t>
            </w:r>
            <w:r>
              <w:rPr>
                <w:lang w:eastAsia="zh-CN"/>
              </w:rPr>
              <w:t>138</w:t>
            </w:r>
          </w:p>
        </w:tc>
        <w:tc>
          <w:tcPr>
            <w:tcW w:w="2268" w:type="dxa"/>
            <w:tcBorders>
              <w:top w:val="single" w:sz="4" w:space="0" w:color="auto"/>
              <w:left w:val="single" w:sz="4" w:space="0" w:color="auto"/>
              <w:bottom w:val="single" w:sz="4" w:space="0" w:color="auto"/>
              <w:right w:val="single" w:sz="4" w:space="0" w:color="auto"/>
            </w:tcBorders>
          </w:tcPr>
          <w:p w14:paraId="42DB1FC0" w14:textId="77777777" w:rsidR="008D5E13" w:rsidRDefault="008D5E13" w:rsidP="008D5E1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5DD964" w14:textId="77777777" w:rsidR="008D5E13" w:rsidRPr="009B207F" w:rsidRDefault="008D5E13" w:rsidP="008D5E13">
            <w:pPr>
              <w:pStyle w:val="TAC"/>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A69B463" w14:textId="77777777" w:rsidR="008D5E13" w:rsidRPr="009B207F" w:rsidRDefault="008D5E13" w:rsidP="008D5E13">
            <w:pPr>
              <w:pStyle w:val="TAC"/>
              <w:rPr>
                <w:rFonts w:cs="Arial"/>
                <w:snapToGrid w:val="0"/>
              </w:rPr>
            </w:pPr>
            <w:r>
              <w:rPr>
                <w:rFonts w:hint="eastAsia"/>
                <w:lang w:eastAsia="zh-CN"/>
              </w:rPr>
              <w:t>reject</w:t>
            </w:r>
          </w:p>
        </w:tc>
      </w:tr>
    </w:tbl>
    <w:p w14:paraId="0E1A50EF" w14:textId="77777777" w:rsidR="00F02090" w:rsidRPr="00FD0425" w:rsidRDefault="00F02090" w:rsidP="00F02090">
      <w:pPr>
        <w:rPr>
          <w:rFonts w:eastAsia="MS Mincho" w:hint="eastAsia"/>
          <w:lang w:eastAsia="ja-JP"/>
        </w:rPr>
      </w:pPr>
    </w:p>
    <w:p w14:paraId="229F882A" w14:textId="77777777" w:rsidR="00F02090" w:rsidRPr="00FD0425" w:rsidRDefault="00F02090" w:rsidP="00F02090">
      <w:pPr>
        <w:pStyle w:val="Heading4"/>
      </w:pPr>
      <w:bookmarkStart w:id="4599" w:name="_Toc20955250"/>
      <w:bookmarkStart w:id="4600" w:name="_Toc29991447"/>
      <w:bookmarkStart w:id="4601" w:name="_Toc36555847"/>
      <w:bookmarkStart w:id="4602" w:name="_Toc44497567"/>
      <w:bookmarkStart w:id="4603" w:name="_Toc45107955"/>
      <w:bookmarkStart w:id="4604" w:name="_Toc45901575"/>
      <w:bookmarkStart w:id="4605" w:name="_Toc51850654"/>
      <w:bookmarkStart w:id="4606" w:name="_Toc56693657"/>
      <w:bookmarkStart w:id="4607" w:name="_Toc64447200"/>
      <w:bookmarkStart w:id="4608" w:name="_Toc66286694"/>
      <w:bookmarkStart w:id="4609" w:name="_Toc74151389"/>
      <w:bookmarkStart w:id="4610" w:name="_Toc88653861"/>
      <w:bookmarkStart w:id="4611" w:name="_Toc97904217"/>
      <w:bookmarkStart w:id="4612" w:name="_Toc105175258"/>
      <w:bookmarkStart w:id="4613" w:name="_Toc113826288"/>
      <w:bookmarkStart w:id="4614" w:name="_Toc120032414"/>
      <w:r w:rsidRPr="00FD0425">
        <w:t>9.2.1.14</w:t>
      </w:r>
      <w:r w:rsidRPr="00FD0425">
        <w:tab/>
        <w:t>DRBs Subject To Status Transfer List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D377498" w14:textId="77777777" w:rsidR="00F02090" w:rsidRPr="00FD0425" w:rsidRDefault="00F02090" w:rsidP="00F02090">
      <w:pPr>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Change w:id="4615">
          <w:tblGrid>
            <w:gridCol w:w="2011"/>
            <w:gridCol w:w="1101"/>
            <w:gridCol w:w="33"/>
            <w:gridCol w:w="992"/>
            <w:gridCol w:w="1560"/>
            <w:gridCol w:w="2268"/>
            <w:gridCol w:w="1134"/>
            <w:gridCol w:w="1134"/>
          </w:tblGrid>
        </w:tblGridChange>
      </w:tblGrid>
      <w:tr w:rsidR="000F4E4F" w:rsidRPr="00FD0425" w14:paraId="69AFE8A0" w14:textId="77777777" w:rsidTr="000F4E4F">
        <w:tblPrEx>
          <w:tblCellMar>
            <w:top w:w="0" w:type="dxa"/>
            <w:bottom w:w="0" w:type="dxa"/>
          </w:tblCellMar>
        </w:tblPrEx>
        <w:tc>
          <w:tcPr>
            <w:tcW w:w="2011" w:type="dxa"/>
          </w:tcPr>
          <w:p w14:paraId="3380D40B" w14:textId="77777777" w:rsidR="000F4E4F" w:rsidRPr="00FD0425" w:rsidRDefault="000F4E4F" w:rsidP="000F4E4F">
            <w:pPr>
              <w:pStyle w:val="TAH"/>
              <w:rPr>
                <w:lang w:eastAsia="ja-JP"/>
              </w:rPr>
            </w:pPr>
            <w:r w:rsidRPr="00FD0425">
              <w:rPr>
                <w:lang w:eastAsia="ja-JP"/>
              </w:rPr>
              <w:t>IE/Group Name</w:t>
            </w:r>
          </w:p>
        </w:tc>
        <w:tc>
          <w:tcPr>
            <w:tcW w:w="1101" w:type="dxa"/>
          </w:tcPr>
          <w:p w14:paraId="70538841" w14:textId="77777777" w:rsidR="000F4E4F" w:rsidRPr="00FD0425" w:rsidRDefault="000F4E4F" w:rsidP="000F4E4F">
            <w:pPr>
              <w:pStyle w:val="TAH"/>
              <w:rPr>
                <w:lang w:eastAsia="ja-JP"/>
              </w:rPr>
            </w:pPr>
            <w:r w:rsidRPr="00FD0425">
              <w:rPr>
                <w:lang w:eastAsia="ja-JP"/>
              </w:rPr>
              <w:t>Presence</w:t>
            </w:r>
          </w:p>
        </w:tc>
        <w:tc>
          <w:tcPr>
            <w:tcW w:w="1025" w:type="dxa"/>
            <w:gridSpan w:val="2"/>
          </w:tcPr>
          <w:p w14:paraId="4F9F12C8" w14:textId="77777777" w:rsidR="000F4E4F" w:rsidRPr="00FD0425" w:rsidRDefault="000F4E4F" w:rsidP="000F4E4F">
            <w:pPr>
              <w:pStyle w:val="TAH"/>
              <w:rPr>
                <w:lang w:eastAsia="ja-JP"/>
              </w:rPr>
            </w:pPr>
            <w:r w:rsidRPr="00FD0425">
              <w:rPr>
                <w:lang w:eastAsia="ja-JP"/>
              </w:rPr>
              <w:t>Range</w:t>
            </w:r>
          </w:p>
        </w:tc>
        <w:tc>
          <w:tcPr>
            <w:tcW w:w="1560" w:type="dxa"/>
          </w:tcPr>
          <w:p w14:paraId="24A07586" w14:textId="77777777" w:rsidR="000F4E4F" w:rsidRPr="00FD0425" w:rsidRDefault="000F4E4F" w:rsidP="000F4E4F">
            <w:pPr>
              <w:pStyle w:val="TAH"/>
              <w:rPr>
                <w:lang w:eastAsia="ja-JP"/>
              </w:rPr>
            </w:pPr>
            <w:r w:rsidRPr="00FD0425">
              <w:rPr>
                <w:lang w:eastAsia="ja-JP"/>
              </w:rPr>
              <w:t>IE type and reference</w:t>
            </w:r>
          </w:p>
        </w:tc>
        <w:tc>
          <w:tcPr>
            <w:tcW w:w="2268" w:type="dxa"/>
          </w:tcPr>
          <w:p w14:paraId="3AC95A9D" w14:textId="77777777" w:rsidR="000F4E4F" w:rsidRPr="00FD0425" w:rsidRDefault="000F4E4F" w:rsidP="000F4E4F">
            <w:pPr>
              <w:pStyle w:val="TAH"/>
              <w:rPr>
                <w:lang w:eastAsia="ja-JP"/>
              </w:rPr>
            </w:pPr>
            <w:r w:rsidRPr="00FD0425">
              <w:rPr>
                <w:lang w:eastAsia="ja-JP"/>
              </w:rPr>
              <w:t>Semantics description</w:t>
            </w:r>
          </w:p>
        </w:tc>
        <w:tc>
          <w:tcPr>
            <w:tcW w:w="1134" w:type="dxa"/>
          </w:tcPr>
          <w:p w14:paraId="59A61712" w14:textId="77777777" w:rsidR="000F4E4F" w:rsidRPr="00FD0425" w:rsidRDefault="000F4E4F" w:rsidP="000F4E4F">
            <w:pPr>
              <w:pStyle w:val="TAH"/>
              <w:rPr>
                <w:lang w:eastAsia="ja-JP"/>
              </w:rPr>
            </w:pPr>
            <w:r w:rsidRPr="00FD0425">
              <w:rPr>
                <w:lang w:eastAsia="ja-JP"/>
              </w:rPr>
              <w:t>Criticality</w:t>
            </w:r>
          </w:p>
        </w:tc>
        <w:tc>
          <w:tcPr>
            <w:tcW w:w="1134" w:type="dxa"/>
          </w:tcPr>
          <w:p w14:paraId="53CFE5CE" w14:textId="77777777" w:rsidR="000F4E4F" w:rsidRPr="00FD0425" w:rsidRDefault="000F4E4F" w:rsidP="000F4E4F">
            <w:pPr>
              <w:pStyle w:val="TAH"/>
              <w:rPr>
                <w:lang w:eastAsia="ja-JP"/>
              </w:rPr>
            </w:pPr>
            <w:r w:rsidRPr="00FD0425">
              <w:rPr>
                <w:lang w:eastAsia="ja-JP"/>
              </w:rPr>
              <w:t>Assigned Criticality</w:t>
            </w:r>
          </w:p>
        </w:tc>
      </w:tr>
      <w:tr w:rsidR="000F4E4F" w:rsidRPr="00FD0425" w14:paraId="2DE72135" w14:textId="77777777" w:rsidTr="000F4E4F">
        <w:tblPrEx>
          <w:tblCellMar>
            <w:top w:w="0" w:type="dxa"/>
            <w:bottom w:w="0" w:type="dxa"/>
          </w:tblCellMar>
        </w:tblPrEx>
        <w:tc>
          <w:tcPr>
            <w:tcW w:w="2011" w:type="dxa"/>
          </w:tcPr>
          <w:p w14:paraId="1C7C2555" w14:textId="77777777" w:rsidR="000F4E4F" w:rsidRPr="00FD0425" w:rsidRDefault="000F4E4F" w:rsidP="000F4E4F">
            <w:pPr>
              <w:pStyle w:val="TAL"/>
              <w:rPr>
                <w:lang w:eastAsia="ja-JP"/>
              </w:rPr>
            </w:pPr>
            <w:r w:rsidRPr="00FD0425">
              <w:rPr>
                <w:b/>
              </w:rPr>
              <w:t xml:space="preserve">DRBs </w:t>
            </w:r>
            <w:r w:rsidRPr="00FD0425">
              <w:rPr>
                <w:rFonts w:eastAsia="MS Mincho"/>
                <w:b/>
              </w:rPr>
              <w:t>Subject To Status Transfer Item</w:t>
            </w:r>
          </w:p>
        </w:tc>
        <w:tc>
          <w:tcPr>
            <w:tcW w:w="1101" w:type="dxa"/>
          </w:tcPr>
          <w:p w14:paraId="61B0F43C" w14:textId="77777777" w:rsidR="000F4E4F" w:rsidRPr="00FD0425" w:rsidRDefault="000F4E4F" w:rsidP="000F4E4F">
            <w:pPr>
              <w:pStyle w:val="TAL"/>
              <w:rPr>
                <w:lang w:eastAsia="ja-JP"/>
              </w:rPr>
            </w:pPr>
          </w:p>
        </w:tc>
        <w:tc>
          <w:tcPr>
            <w:tcW w:w="1025" w:type="dxa"/>
            <w:gridSpan w:val="2"/>
          </w:tcPr>
          <w:p w14:paraId="5C969124" w14:textId="77777777" w:rsidR="000F4E4F" w:rsidRPr="00FD0425" w:rsidRDefault="000F4E4F" w:rsidP="000F4E4F">
            <w:pPr>
              <w:pStyle w:val="TAL"/>
              <w:rPr>
                <w:lang w:eastAsia="ja-JP"/>
              </w:rPr>
            </w:pPr>
            <w:r w:rsidRPr="00FD0425">
              <w:rPr>
                <w:i/>
              </w:rPr>
              <w:t>1 .. &lt;maxnoofDRBs&gt;</w:t>
            </w:r>
          </w:p>
        </w:tc>
        <w:tc>
          <w:tcPr>
            <w:tcW w:w="1560" w:type="dxa"/>
          </w:tcPr>
          <w:p w14:paraId="174AE8C6" w14:textId="77777777" w:rsidR="000F4E4F" w:rsidRPr="00FD0425" w:rsidRDefault="000F4E4F" w:rsidP="000F4E4F">
            <w:pPr>
              <w:pStyle w:val="TAL"/>
              <w:rPr>
                <w:rFonts w:hint="eastAsia"/>
                <w:lang w:eastAsia="zh-CN"/>
              </w:rPr>
            </w:pPr>
          </w:p>
        </w:tc>
        <w:tc>
          <w:tcPr>
            <w:tcW w:w="2268" w:type="dxa"/>
          </w:tcPr>
          <w:p w14:paraId="2FD0AD7A" w14:textId="77777777" w:rsidR="000F4E4F" w:rsidRPr="00FD0425" w:rsidRDefault="000F4E4F" w:rsidP="000F4E4F">
            <w:pPr>
              <w:pStyle w:val="TAL"/>
              <w:rPr>
                <w:lang w:eastAsia="ja-JP"/>
              </w:rPr>
            </w:pPr>
          </w:p>
        </w:tc>
        <w:tc>
          <w:tcPr>
            <w:tcW w:w="1134" w:type="dxa"/>
          </w:tcPr>
          <w:p w14:paraId="739BE7FA" w14:textId="77777777" w:rsidR="000F4E4F" w:rsidRPr="00FD0425" w:rsidRDefault="00273DA0" w:rsidP="00216DC6">
            <w:pPr>
              <w:pStyle w:val="TAC"/>
              <w:rPr>
                <w:lang w:eastAsia="ja-JP"/>
              </w:rPr>
            </w:pPr>
            <w:r w:rsidRPr="00FD0425">
              <w:rPr>
                <w:lang w:eastAsia="ja-JP"/>
              </w:rPr>
              <w:t>–</w:t>
            </w:r>
          </w:p>
        </w:tc>
        <w:tc>
          <w:tcPr>
            <w:tcW w:w="1134" w:type="dxa"/>
          </w:tcPr>
          <w:p w14:paraId="3F1F46AD" w14:textId="77777777" w:rsidR="000F4E4F" w:rsidRPr="00FD0425" w:rsidRDefault="000F4E4F" w:rsidP="00216DC6">
            <w:pPr>
              <w:pStyle w:val="TAC"/>
              <w:rPr>
                <w:lang w:eastAsia="ja-JP"/>
              </w:rPr>
            </w:pPr>
          </w:p>
        </w:tc>
      </w:tr>
      <w:tr w:rsidR="000F4E4F" w:rsidRPr="00FD0425" w14:paraId="43BE03AD" w14:textId="77777777" w:rsidTr="000F4E4F">
        <w:tblPrEx>
          <w:tblCellMar>
            <w:top w:w="0" w:type="dxa"/>
            <w:bottom w:w="0" w:type="dxa"/>
          </w:tblCellMar>
        </w:tblPrEx>
        <w:tc>
          <w:tcPr>
            <w:tcW w:w="2011" w:type="dxa"/>
          </w:tcPr>
          <w:p w14:paraId="16F1B73D" w14:textId="77777777" w:rsidR="000F4E4F" w:rsidRPr="00FD0425" w:rsidRDefault="000F4E4F" w:rsidP="000F4E4F">
            <w:pPr>
              <w:pStyle w:val="TAL"/>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520F4F7D" w14:textId="77777777" w:rsidR="000F4E4F" w:rsidRPr="00FD0425" w:rsidRDefault="000F4E4F" w:rsidP="000F4E4F">
            <w:pPr>
              <w:pStyle w:val="TAL"/>
              <w:rPr>
                <w:lang w:eastAsia="ja-JP"/>
              </w:rPr>
            </w:pPr>
            <w:r w:rsidRPr="00FD0425">
              <w:rPr>
                <w:rFonts w:eastAsia="Batang"/>
                <w:lang w:eastAsia="ja-JP"/>
              </w:rPr>
              <w:t>M</w:t>
            </w:r>
          </w:p>
        </w:tc>
        <w:tc>
          <w:tcPr>
            <w:tcW w:w="1025" w:type="dxa"/>
            <w:gridSpan w:val="2"/>
          </w:tcPr>
          <w:p w14:paraId="30694E52" w14:textId="77777777" w:rsidR="000F4E4F" w:rsidRPr="00FD0425" w:rsidRDefault="000F4E4F" w:rsidP="000F4E4F">
            <w:pPr>
              <w:pStyle w:val="TAL"/>
              <w:rPr>
                <w:bCs/>
                <w:i/>
                <w:szCs w:val="18"/>
                <w:lang w:eastAsia="ja-JP"/>
              </w:rPr>
            </w:pPr>
          </w:p>
        </w:tc>
        <w:tc>
          <w:tcPr>
            <w:tcW w:w="1560" w:type="dxa"/>
          </w:tcPr>
          <w:p w14:paraId="52EE6672" w14:textId="77777777" w:rsidR="000F4E4F" w:rsidRPr="00FD0425" w:rsidRDefault="000F4E4F" w:rsidP="000F4E4F">
            <w:pPr>
              <w:pStyle w:val="TAL"/>
              <w:rPr>
                <w:lang w:val="en-US" w:eastAsia="ja-JP"/>
              </w:rPr>
            </w:pPr>
            <w:r w:rsidRPr="00FD0425">
              <w:rPr>
                <w:lang w:eastAsia="ja-JP"/>
              </w:rPr>
              <w:t>9.2.3.33</w:t>
            </w:r>
          </w:p>
        </w:tc>
        <w:tc>
          <w:tcPr>
            <w:tcW w:w="2268" w:type="dxa"/>
          </w:tcPr>
          <w:p w14:paraId="1EDD0845" w14:textId="77777777" w:rsidR="000F4E4F" w:rsidRPr="00FD0425" w:rsidRDefault="000F4E4F" w:rsidP="000F4E4F">
            <w:pPr>
              <w:pStyle w:val="TAL"/>
              <w:rPr>
                <w:lang w:eastAsia="ja-JP"/>
              </w:rPr>
            </w:pPr>
          </w:p>
        </w:tc>
        <w:tc>
          <w:tcPr>
            <w:tcW w:w="1134" w:type="dxa"/>
          </w:tcPr>
          <w:p w14:paraId="20930547" w14:textId="77777777" w:rsidR="000F4E4F" w:rsidRPr="00FD0425" w:rsidRDefault="000F4E4F" w:rsidP="00216DC6">
            <w:pPr>
              <w:pStyle w:val="TAC"/>
              <w:rPr>
                <w:lang w:eastAsia="ja-JP"/>
              </w:rPr>
            </w:pPr>
            <w:r w:rsidRPr="00FD0425">
              <w:rPr>
                <w:lang w:eastAsia="ja-JP"/>
              </w:rPr>
              <w:t>–</w:t>
            </w:r>
          </w:p>
        </w:tc>
        <w:tc>
          <w:tcPr>
            <w:tcW w:w="1134" w:type="dxa"/>
          </w:tcPr>
          <w:p w14:paraId="433E2FD6" w14:textId="77777777" w:rsidR="000F4E4F" w:rsidRPr="00FD0425" w:rsidRDefault="000F4E4F" w:rsidP="00216DC6">
            <w:pPr>
              <w:pStyle w:val="TAC"/>
              <w:rPr>
                <w:lang w:eastAsia="ja-JP"/>
              </w:rPr>
            </w:pPr>
          </w:p>
        </w:tc>
      </w:tr>
      <w:tr w:rsidR="000F4E4F" w:rsidRPr="00FD0425" w14:paraId="2BD6BCA9" w14:textId="77777777" w:rsidTr="000F4E4F">
        <w:tblPrEx>
          <w:tblCellMar>
            <w:top w:w="0" w:type="dxa"/>
            <w:bottom w:w="0" w:type="dxa"/>
          </w:tblCellMar>
        </w:tblPrEx>
        <w:tc>
          <w:tcPr>
            <w:tcW w:w="2011" w:type="dxa"/>
          </w:tcPr>
          <w:p w14:paraId="6B9FE301" w14:textId="77777777" w:rsidR="000F4E4F" w:rsidRPr="00FD0425" w:rsidDel="00794952" w:rsidRDefault="000F4E4F" w:rsidP="000F4E4F">
            <w:pPr>
              <w:pStyle w:val="TAL"/>
              <w:ind w:left="113"/>
              <w:rPr>
                <w:rFonts w:eastAsia="Batang"/>
                <w:lang w:eastAsia="ja-JP"/>
              </w:rPr>
            </w:pPr>
            <w:r w:rsidRPr="00FD0425">
              <w:t>&gt;CHOICE PDCP Status Transfer UL</w:t>
            </w:r>
          </w:p>
        </w:tc>
        <w:tc>
          <w:tcPr>
            <w:tcW w:w="1101" w:type="dxa"/>
          </w:tcPr>
          <w:p w14:paraId="6FD4916D" w14:textId="77777777" w:rsidR="000F4E4F" w:rsidRPr="00FD0425" w:rsidRDefault="000F4E4F" w:rsidP="000F4E4F">
            <w:pPr>
              <w:pStyle w:val="TAL"/>
              <w:rPr>
                <w:rFonts w:eastAsia="Batang"/>
                <w:lang w:eastAsia="ja-JP"/>
              </w:rPr>
            </w:pPr>
            <w:r w:rsidRPr="00FD0425">
              <w:rPr>
                <w:lang w:eastAsia="ja-JP"/>
              </w:rPr>
              <w:t>M</w:t>
            </w:r>
          </w:p>
        </w:tc>
        <w:tc>
          <w:tcPr>
            <w:tcW w:w="1025" w:type="dxa"/>
            <w:gridSpan w:val="2"/>
          </w:tcPr>
          <w:p w14:paraId="48DBEA60" w14:textId="77777777" w:rsidR="000F4E4F" w:rsidRPr="00FD0425" w:rsidRDefault="000F4E4F" w:rsidP="000F4E4F">
            <w:pPr>
              <w:pStyle w:val="TAL"/>
              <w:rPr>
                <w:bCs/>
                <w:i/>
                <w:szCs w:val="18"/>
                <w:lang w:eastAsia="ja-JP"/>
              </w:rPr>
            </w:pPr>
          </w:p>
        </w:tc>
        <w:tc>
          <w:tcPr>
            <w:tcW w:w="1560" w:type="dxa"/>
          </w:tcPr>
          <w:p w14:paraId="37BB2E61" w14:textId="77777777" w:rsidR="000F4E4F" w:rsidRPr="00FD0425" w:rsidRDefault="000F4E4F" w:rsidP="000F4E4F">
            <w:pPr>
              <w:pStyle w:val="TAL"/>
              <w:rPr>
                <w:lang w:eastAsia="ja-JP"/>
              </w:rPr>
            </w:pPr>
          </w:p>
        </w:tc>
        <w:tc>
          <w:tcPr>
            <w:tcW w:w="2268" w:type="dxa"/>
          </w:tcPr>
          <w:p w14:paraId="22EF2059" w14:textId="77777777" w:rsidR="000F4E4F" w:rsidRPr="00FD0425" w:rsidRDefault="000F4E4F" w:rsidP="000F4E4F">
            <w:pPr>
              <w:pStyle w:val="TAL"/>
              <w:rPr>
                <w:lang w:eastAsia="ja-JP"/>
              </w:rPr>
            </w:pPr>
          </w:p>
        </w:tc>
        <w:tc>
          <w:tcPr>
            <w:tcW w:w="1134" w:type="dxa"/>
          </w:tcPr>
          <w:p w14:paraId="4AB8B964" w14:textId="77777777" w:rsidR="000F4E4F" w:rsidRPr="00FD0425" w:rsidRDefault="000F4E4F" w:rsidP="00216DC6">
            <w:pPr>
              <w:pStyle w:val="TAC"/>
              <w:rPr>
                <w:lang w:eastAsia="ja-JP"/>
              </w:rPr>
            </w:pPr>
            <w:r w:rsidRPr="00FD0425">
              <w:rPr>
                <w:lang w:eastAsia="ja-JP"/>
              </w:rPr>
              <w:t>–</w:t>
            </w:r>
          </w:p>
        </w:tc>
        <w:tc>
          <w:tcPr>
            <w:tcW w:w="1134" w:type="dxa"/>
          </w:tcPr>
          <w:p w14:paraId="2BAD20F9" w14:textId="77777777" w:rsidR="000F4E4F" w:rsidRPr="00FD0425" w:rsidRDefault="000F4E4F" w:rsidP="00216DC6">
            <w:pPr>
              <w:pStyle w:val="TAC"/>
              <w:rPr>
                <w:lang w:eastAsia="ja-JP"/>
              </w:rPr>
            </w:pPr>
          </w:p>
        </w:tc>
      </w:tr>
      <w:tr w:rsidR="000F4E4F" w:rsidRPr="00FD0425" w14:paraId="747D2638" w14:textId="77777777" w:rsidTr="000F4E4F">
        <w:tblPrEx>
          <w:tblCellMar>
            <w:top w:w="0" w:type="dxa"/>
            <w:bottom w:w="0" w:type="dxa"/>
          </w:tblCellMar>
        </w:tblPrEx>
        <w:tc>
          <w:tcPr>
            <w:tcW w:w="2011" w:type="dxa"/>
          </w:tcPr>
          <w:p w14:paraId="68106ED1" w14:textId="77777777" w:rsidR="000F4E4F" w:rsidRPr="00FD0425" w:rsidDel="00794952" w:rsidRDefault="000F4E4F" w:rsidP="000F4E4F">
            <w:pPr>
              <w:pStyle w:val="TAL"/>
              <w:ind w:left="227"/>
              <w:rPr>
                <w:rFonts w:eastAsia="Batang"/>
                <w:lang w:eastAsia="ja-JP"/>
              </w:rPr>
            </w:pPr>
            <w:r w:rsidRPr="00FD0425">
              <w:rPr>
                <w:lang w:eastAsia="ja-JP"/>
              </w:rPr>
              <w:t>&gt;&gt;</w:t>
            </w:r>
            <w:r w:rsidRPr="00FD0425">
              <w:rPr>
                <w:i/>
                <w:lang w:eastAsia="ja-JP"/>
              </w:rPr>
              <w:t>12 bits</w:t>
            </w:r>
          </w:p>
        </w:tc>
        <w:tc>
          <w:tcPr>
            <w:tcW w:w="1101" w:type="dxa"/>
          </w:tcPr>
          <w:p w14:paraId="59783672" w14:textId="77777777" w:rsidR="000F4E4F" w:rsidRPr="00FD0425" w:rsidRDefault="000F4E4F" w:rsidP="000F4E4F">
            <w:pPr>
              <w:pStyle w:val="TAL"/>
              <w:rPr>
                <w:rFonts w:eastAsia="Batang"/>
                <w:lang w:eastAsia="ja-JP"/>
              </w:rPr>
            </w:pPr>
          </w:p>
        </w:tc>
        <w:tc>
          <w:tcPr>
            <w:tcW w:w="1025" w:type="dxa"/>
            <w:gridSpan w:val="2"/>
          </w:tcPr>
          <w:p w14:paraId="73CD8A2E" w14:textId="77777777" w:rsidR="000F4E4F" w:rsidRPr="00FD0425" w:rsidRDefault="000F4E4F" w:rsidP="000F4E4F">
            <w:pPr>
              <w:pStyle w:val="TAL"/>
              <w:rPr>
                <w:bCs/>
                <w:i/>
                <w:szCs w:val="18"/>
                <w:lang w:eastAsia="ja-JP"/>
              </w:rPr>
            </w:pPr>
          </w:p>
        </w:tc>
        <w:tc>
          <w:tcPr>
            <w:tcW w:w="1560" w:type="dxa"/>
          </w:tcPr>
          <w:p w14:paraId="2F3AED97" w14:textId="77777777" w:rsidR="000F4E4F" w:rsidRPr="00FD0425" w:rsidRDefault="000F4E4F" w:rsidP="000F4E4F">
            <w:pPr>
              <w:pStyle w:val="TAL"/>
              <w:rPr>
                <w:lang w:eastAsia="ja-JP"/>
              </w:rPr>
            </w:pPr>
          </w:p>
        </w:tc>
        <w:tc>
          <w:tcPr>
            <w:tcW w:w="2268" w:type="dxa"/>
          </w:tcPr>
          <w:p w14:paraId="02B97C79" w14:textId="77777777" w:rsidR="000F4E4F" w:rsidRPr="00FD0425" w:rsidRDefault="000F4E4F" w:rsidP="000F4E4F">
            <w:pPr>
              <w:pStyle w:val="TAL"/>
              <w:rPr>
                <w:lang w:eastAsia="ja-JP"/>
              </w:rPr>
            </w:pPr>
          </w:p>
        </w:tc>
        <w:tc>
          <w:tcPr>
            <w:tcW w:w="1134" w:type="dxa"/>
          </w:tcPr>
          <w:p w14:paraId="20E8CD6E" w14:textId="77777777" w:rsidR="000F4E4F" w:rsidRPr="00FD0425" w:rsidRDefault="000F4E4F" w:rsidP="00216DC6">
            <w:pPr>
              <w:pStyle w:val="TAC"/>
              <w:rPr>
                <w:lang w:eastAsia="ja-JP"/>
              </w:rPr>
            </w:pPr>
          </w:p>
        </w:tc>
        <w:tc>
          <w:tcPr>
            <w:tcW w:w="1134" w:type="dxa"/>
          </w:tcPr>
          <w:p w14:paraId="1E1DB388" w14:textId="77777777" w:rsidR="000F4E4F" w:rsidRPr="00FD0425" w:rsidRDefault="000F4E4F" w:rsidP="00216DC6">
            <w:pPr>
              <w:pStyle w:val="TAC"/>
              <w:rPr>
                <w:lang w:eastAsia="ja-JP"/>
              </w:rPr>
            </w:pPr>
          </w:p>
        </w:tc>
      </w:tr>
      <w:tr w:rsidR="000F4E4F" w:rsidRPr="00FD0425" w14:paraId="31324CFE" w14:textId="77777777" w:rsidTr="000F4E4F">
        <w:tblPrEx>
          <w:tblCellMar>
            <w:top w:w="0" w:type="dxa"/>
            <w:bottom w:w="0" w:type="dxa"/>
          </w:tblCellMar>
        </w:tblPrEx>
        <w:tc>
          <w:tcPr>
            <w:tcW w:w="2011" w:type="dxa"/>
          </w:tcPr>
          <w:p w14:paraId="00302CEE" w14:textId="77777777" w:rsidR="000F4E4F" w:rsidRPr="00FD0425" w:rsidDel="00794952" w:rsidRDefault="000F4E4F" w:rsidP="000F4E4F">
            <w:pPr>
              <w:pStyle w:val="TAL"/>
              <w:ind w:left="340"/>
              <w:rPr>
                <w:rFonts w:eastAsia="Batang"/>
                <w:lang w:eastAsia="ja-JP"/>
              </w:rPr>
            </w:pPr>
            <w:r w:rsidRPr="00FD0425">
              <w:rPr>
                <w:lang w:eastAsia="ja-JP"/>
              </w:rPr>
              <w:t>&gt;&gt;&gt;Receive Status Of PDCP SDU</w:t>
            </w:r>
          </w:p>
        </w:tc>
        <w:tc>
          <w:tcPr>
            <w:tcW w:w="1101" w:type="dxa"/>
          </w:tcPr>
          <w:p w14:paraId="5338603B" w14:textId="77777777" w:rsidR="000F4E4F" w:rsidRPr="00FD0425" w:rsidRDefault="000F4E4F" w:rsidP="000F4E4F">
            <w:pPr>
              <w:pStyle w:val="TAL"/>
              <w:rPr>
                <w:rFonts w:eastAsia="Batang"/>
                <w:lang w:eastAsia="ja-JP"/>
              </w:rPr>
            </w:pPr>
            <w:r w:rsidRPr="00FD0425">
              <w:rPr>
                <w:lang w:eastAsia="ja-JP"/>
              </w:rPr>
              <w:t>O</w:t>
            </w:r>
          </w:p>
        </w:tc>
        <w:tc>
          <w:tcPr>
            <w:tcW w:w="1025" w:type="dxa"/>
            <w:gridSpan w:val="2"/>
          </w:tcPr>
          <w:p w14:paraId="34D09300" w14:textId="77777777" w:rsidR="000F4E4F" w:rsidRPr="00FD0425" w:rsidRDefault="000F4E4F" w:rsidP="000F4E4F">
            <w:pPr>
              <w:pStyle w:val="TAL"/>
              <w:rPr>
                <w:bCs/>
                <w:i/>
                <w:szCs w:val="18"/>
                <w:lang w:eastAsia="ja-JP"/>
              </w:rPr>
            </w:pPr>
          </w:p>
        </w:tc>
        <w:tc>
          <w:tcPr>
            <w:tcW w:w="1560" w:type="dxa"/>
          </w:tcPr>
          <w:p w14:paraId="40A42783" w14:textId="77777777" w:rsidR="000F4E4F" w:rsidRPr="00FD0425" w:rsidRDefault="000F4E4F" w:rsidP="000F4E4F">
            <w:pPr>
              <w:pStyle w:val="TAL"/>
              <w:rPr>
                <w:lang w:eastAsia="ja-JP"/>
              </w:rPr>
            </w:pPr>
            <w:r w:rsidRPr="00FD0425">
              <w:rPr>
                <w:snapToGrid w:val="0"/>
                <w:lang w:eastAsia="ja-JP"/>
              </w:rPr>
              <w:t>BIT STRING (1.. 2048)</w:t>
            </w:r>
          </w:p>
        </w:tc>
        <w:tc>
          <w:tcPr>
            <w:tcW w:w="2268" w:type="dxa"/>
          </w:tcPr>
          <w:p w14:paraId="748CB57D" w14:textId="77777777" w:rsidR="000F4E4F" w:rsidRPr="00FD0425" w:rsidRDefault="000F4E4F" w:rsidP="000F4E4F">
            <w:pPr>
              <w:pStyle w:val="TAL"/>
              <w:rPr>
                <w:lang w:eastAsia="ja-JP"/>
              </w:rPr>
            </w:pPr>
            <w:r w:rsidRPr="00FD0425">
              <w:rPr>
                <w:lang w:eastAsia="ja-JP"/>
              </w:rPr>
              <w:t>The IE is used in case of 12-bit long PDCP-SN.</w:t>
            </w:r>
          </w:p>
          <w:p w14:paraId="551B61A3" w14:textId="77777777" w:rsidR="000F4E4F" w:rsidRPr="00FD0425" w:rsidRDefault="000F4E4F" w:rsidP="000F4E4F">
            <w:pPr>
              <w:pStyle w:val="TAL"/>
              <w:rPr>
                <w:lang w:eastAsia="ja-JP"/>
              </w:rPr>
            </w:pPr>
            <w:r w:rsidRPr="00FD0425">
              <w:rPr>
                <w:lang w:eastAsia="ja-JP"/>
              </w:rPr>
              <w:t>The first bit indicates the status of the SDU after the First Missing UL PDCP SDU.</w:t>
            </w:r>
          </w:p>
          <w:p w14:paraId="167D9358" w14:textId="77777777" w:rsidR="000F4E4F" w:rsidRPr="00FD0425" w:rsidRDefault="000F4E4F" w:rsidP="000F4E4F">
            <w:pPr>
              <w:pStyle w:val="TAL"/>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0F4E4F">
            <w:pPr>
              <w:pStyle w:val="TAL"/>
              <w:rPr>
                <w:lang w:eastAsia="ja-JP"/>
              </w:rPr>
            </w:pPr>
          </w:p>
          <w:p w14:paraId="556DF38F" w14:textId="77777777" w:rsidR="000F4E4F" w:rsidRPr="00FD0425" w:rsidRDefault="000F4E4F" w:rsidP="000F4E4F">
            <w:pPr>
              <w:pStyle w:val="TAL"/>
              <w:rPr>
                <w:lang w:eastAsia="ja-JP"/>
              </w:rPr>
            </w:pPr>
            <w:r w:rsidRPr="00FD0425">
              <w:rPr>
                <w:lang w:eastAsia="ja-JP"/>
              </w:rPr>
              <w:t>0: PDCP SDU has not been received.</w:t>
            </w:r>
          </w:p>
          <w:p w14:paraId="7625A93C" w14:textId="77777777" w:rsidR="000F4E4F" w:rsidRPr="00FD0425" w:rsidRDefault="000F4E4F" w:rsidP="000F4E4F">
            <w:pPr>
              <w:pStyle w:val="TAL"/>
              <w:rPr>
                <w:lang w:eastAsia="ja-JP"/>
              </w:rPr>
            </w:pPr>
            <w:r w:rsidRPr="00FD0425">
              <w:rPr>
                <w:lang w:eastAsia="ja-JP"/>
              </w:rPr>
              <w:t>1: PDCP SDU has been received correctly.</w:t>
            </w:r>
          </w:p>
        </w:tc>
        <w:tc>
          <w:tcPr>
            <w:tcW w:w="1134" w:type="dxa"/>
          </w:tcPr>
          <w:p w14:paraId="1DDA5F68" w14:textId="77777777" w:rsidR="000F4E4F" w:rsidRPr="00FD0425" w:rsidRDefault="000F4E4F" w:rsidP="00216DC6">
            <w:pPr>
              <w:pStyle w:val="TAC"/>
              <w:rPr>
                <w:lang w:eastAsia="ja-JP"/>
              </w:rPr>
            </w:pPr>
            <w:r w:rsidRPr="00FD0425">
              <w:rPr>
                <w:lang w:eastAsia="ja-JP"/>
              </w:rPr>
              <w:t>–</w:t>
            </w:r>
          </w:p>
        </w:tc>
        <w:tc>
          <w:tcPr>
            <w:tcW w:w="1134" w:type="dxa"/>
          </w:tcPr>
          <w:p w14:paraId="5D8ACEF4" w14:textId="77777777" w:rsidR="000F4E4F" w:rsidRPr="00FD0425" w:rsidRDefault="000F4E4F" w:rsidP="00216DC6">
            <w:pPr>
              <w:pStyle w:val="TAC"/>
              <w:rPr>
                <w:lang w:eastAsia="ja-JP"/>
              </w:rPr>
            </w:pPr>
          </w:p>
        </w:tc>
      </w:tr>
      <w:tr w:rsidR="000F4E4F" w:rsidRPr="00FD0425" w14:paraId="6DEE3044" w14:textId="77777777" w:rsidTr="000F4E4F">
        <w:tblPrEx>
          <w:tblCellMar>
            <w:top w:w="0" w:type="dxa"/>
            <w:bottom w:w="0" w:type="dxa"/>
          </w:tblCellMar>
        </w:tblPrEx>
        <w:tc>
          <w:tcPr>
            <w:tcW w:w="2011" w:type="dxa"/>
          </w:tcPr>
          <w:p w14:paraId="71C08AC1" w14:textId="77777777" w:rsidR="000F4E4F" w:rsidRPr="00FD0425" w:rsidDel="00794952" w:rsidRDefault="000F4E4F" w:rsidP="000F4E4F">
            <w:pPr>
              <w:pStyle w:val="TAL"/>
              <w:ind w:left="340"/>
              <w:rPr>
                <w:rFonts w:eastAsia="Batang"/>
                <w:lang w:eastAsia="ja-JP"/>
              </w:rPr>
            </w:pPr>
            <w:r w:rsidRPr="00FD0425">
              <w:rPr>
                <w:lang w:eastAsia="ja-JP"/>
              </w:rPr>
              <w:t>&gt;&gt;&gt;UL COUNT Value</w:t>
            </w:r>
          </w:p>
        </w:tc>
        <w:tc>
          <w:tcPr>
            <w:tcW w:w="1101" w:type="dxa"/>
          </w:tcPr>
          <w:p w14:paraId="02981031" w14:textId="77777777" w:rsidR="000F4E4F" w:rsidRPr="00FD0425" w:rsidRDefault="000F4E4F" w:rsidP="000F4E4F">
            <w:pPr>
              <w:pStyle w:val="TAL"/>
              <w:rPr>
                <w:rFonts w:eastAsia="Batang"/>
                <w:lang w:eastAsia="ja-JP"/>
              </w:rPr>
            </w:pPr>
            <w:r w:rsidRPr="00FD0425">
              <w:rPr>
                <w:lang w:eastAsia="ja-JP"/>
              </w:rPr>
              <w:t>M</w:t>
            </w:r>
          </w:p>
        </w:tc>
        <w:tc>
          <w:tcPr>
            <w:tcW w:w="1025" w:type="dxa"/>
            <w:gridSpan w:val="2"/>
          </w:tcPr>
          <w:p w14:paraId="1EB1E7DE" w14:textId="77777777" w:rsidR="000F4E4F" w:rsidRPr="00FD0425" w:rsidRDefault="000F4E4F" w:rsidP="000F4E4F">
            <w:pPr>
              <w:pStyle w:val="TAL"/>
              <w:rPr>
                <w:bCs/>
                <w:i/>
                <w:szCs w:val="18"/>
                <w:lang w:eastAsia="ja-JP"/>
              </w:rPr>
            </w:pPr>
          </w:p>
        </w:tc>
        <w:tc>
          <w:tcPr>
            <w:tcW w:w="1560" w:type="dxa"/>
          </w:tcPr>
          <w:p w14:paraId="2A18EEBE" w14:textId="77777777" w:rsidR="000F4E4F" w:rsidRPr="00FD0425" w:rsidRDefault="000F4E4F" w:rsidP="000F4E4F">
            <w:pPr>
              <w:pStyle w:val="TAL"/>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2268" w:type="dxa"/>
          </w:tcPr>
          <w:p w14:paraId="198BB742" w14:textId="77777777" w:rsidR="000F4E4F" w:rsidRPr="00FD0425" w:rsidRDefault="000F4E4F" w:rsidP="000F4E4F">
            <w:pPr>
              <w:pStyle w:val="TAL"/>
              <w:rPr>
                <w:lang w:eastAsia="ja-JP"/>
              </w:rPr>
            </w:pPr>
            <w:r w:rsidRPr="00FD0425">
              <w:rPr>
                <w:lang w:eastAsia="ja-JP"/>
              </w:rPr>
              <w:t>PDCP-SN and Hyper Frame Number of the first missing UL SDU in case of 12-bit long PDCP-SN</w:t>
            </w:r>
          </w:p>
        </w:tc>
        <w:tc>
          <w:tcPr>
            <w:tcW w:w="1134" w:type="dxa"/>
          </w:tcPr>
          <w:p w14:paraId="2002165A" w14:textId="77777777" w:rsidR="000F4E4F" w:rsidRPr="00FD0425" w:rsidRDefault="000F4E4F" w:rsidP="00216DC6">
            <w:pPr>
              <w:pStyle w:val="TAC"/>
              <w:rPr>
                <w:lang w:eastAsia="ja-JP"/>
              </w:rPr>
            </w:pPr>
            <w:r w:rsidRPr="00FD0425">
              <w:rPr>
                <w:lang w:eastAsia="ja-JP"/>
              </w:rPr>
              <w:t>–</w:t>
            </w:r>
          </w:p>
        </w:tc>
        <w:tc>
          <w:tcPr>
            <w:tcW w:w="1134" w:type="dxa"/>
          </w:tcPr>
          <w:p w14:paraId="0B203717" w14:textId="77777777" w:rsidR="000F4E4F" w:rsidRPr="00FD0425" w:rsidRDefault="000F4E4F" w:rsidP="00216DC6">
            <w:pPr>
              <w:pStyle w:val="TAC"/>
              <w:rPr>
                <w:lang w:eastAsia="ja-JP"/>
              </w:rPr>
            </w:pPr>
          </w:p>
        </w:tc>
      </w:tr>
      <w:tr w:rsidR="000F4E4F" w:rsidRPr="00FD0425" w14:paraId="4E0848D8" w14:textId="77777777" w:rsidTr="000F4E4F">
        <w:tblPrEx>
          <w:tblCellMar>
            <w:top w:w="0" w:type="dxa"/>
            <w:bottom w:w="0" w:type="dxa"/>
          </w:tblCellMar>
        </w:tblPrEx>
        <w:tc>
          <w:tcPr>
            <w:tcW w:w="2011" w:type="dxa"/>
          </w:tcPr>
          <w:p w14:paraId="65BE8268" w14:textId="77777777" w:rsidR="000F4E4F" w:rsidRPr="00FD0425" w:rsidDel="00794952" w:rsidRDefault="000F4E4F" w:rsidP="000F4E4F">
            <w:pPr>
              <w:pStyle w:val="TAL"/>
              <w:ind w:left="227"/>
              <w:rPr>
                <w:rFonts w:eastAsia="Batang"/>
                <w:lang w:eastAsia="ja-JP"/>
              </w:rPr>
            </w:pPr>
            <w:r w:rsidRPr="00FD0425">
              <w:rPr>
                <w:lang w:eastAsia="ja-JP"/>
              </w:rPr>
              <w:t>&gt;&gt;</w:t>
            </w:r>
            <w:r w:rsidRPr="00FD0425">
              <w:rPr>
                <w:i/>
                <w:lang w:eastAsia="ja-JP"/>
              </w:rPr>
              <w:t>18 bits</w:t>
            </w:r>
          </w:p>
        </w:tc>
        <w:tc>
          <w:tcPr>
            <w:tcW w:w="1101" w:type="dxa"/>
          </w:tcPr>
          <w:p w14:paraId="589DCA96" w14:textId="77777777" w:rsidR="000F4E4F" w:rsidRPr="00FD0425" w:rsidRDefault="000F4E4F" w:rsidP="000F4E4F">
            <w:pPr>
              <w:pStyle w:val="TAL"/>
              <w:rPr>
                <w:rFonts w:eastAsia="Batang"/>
                <w:lang w:eastAsia="ja-JP"/>
              </w:rPr>
            </w:pPr>
          </w:p>
        </w:tc>
        <w:tc>
          <w:tcPr>
            <w:tcW w:w="1025" w:type="dxa"/>
            <w:gridSpan w:val="2"/>
          </w:tcPr>
          <w:p w14:paraId="3871D188" w14:textId="77777777" w:rsidR="000F4E4F" w:rsidRPr="00FD0425" w:rsidRDefault="000F4E4F" w:rsidP="000F4E4F">
            <w:pPr>
              <w:pStyle w:val="TAL"/>
              <w:rPr>
                <w:bCs/>
                <w:i/>
                <w:szCs w:val="18"/>
                <w:lang w:eastAsia="ja-JP"/>
              </w:rPr>
            </w:pPr>
          </w:p>
        </w:tc>
        <w:tc>
          <w:tcPr>
            <w:tcW w:w="1560" w:type="dxa"/>
          </w:tcPr>
          <w:p w14:paraId="01801D9C" w14:textId="77777777" w:rsidR="000F4E4F" w:rsidRPr="00FD0425" w:rsidRDefault="000F4E4F" w:rsidP="000F4E4F">
            <w:pPr>
              <w:pStyle w:val="TAL"/>
              <w:rPr>
                <w:lang w:eastAsia="ja-JP"/>
              </w:rPr>
            </w:pPr>
          </w:p>
        </w:tc>
        <w:tc>
          <w:tcPr>
            <w:tcW w:w="2268" w:type="dxa"/>
          </w:tcPr>
          <w:p w14:paraId="2AFC9CED" w14:textId="77777777" w:rsidR="000F4E4F" w:rsidRPr="00FD0425" w:rsidRDefault="000F4E4F" w:rsidP="000F4E4F">
            <w:pPr>
              <w:pStyle w:val="TAL"/>
              <w:rPr>
                <w:lang w:eastAsia="ja-JP"/>
              </w:rPr>
            </w:pPr>
          </w:p>
        </w:tc>
        <w:tc>
          <w:tcPr>
            <w:tcW w:w="1134" w:type="dxa"/>
          </w:tcPr>
          <w:p w14:paraId="381CECDE" w14:textId="77777777" w:rsidR="000F4E4F" w:rsidRPr="00FD0425" w:rsidRDefault="000F4E4F" w:rsidP="00216DC6">
            <w:pPr>
              <w:pStyle w:val="TAC"/>
              <w:rPr>
                <w:lang w:eastAsia="ja-JP"/>
              </w:rPr>
            </w:pPr>
          </w:p>
        </w:tc>
        <w:tc>
          <w:tcPr>
            <w:tcW w:w="1134" w:type="dxa"/>
          </w:tcPr>
          <w:p w14:paraId="48B7CB8A" w14:textId="77777777" w:rsidR="000F4E4F" w:rsidRPr="00FD0425" w:rsidRDefault="000F4E4F" w:rsidP="00216DC6">
            <w:pPr>
              <w:pStyle w:val="TAC"/>
              <w:rPr>
                <w:lang w:eastAsia="ja-JP"/>
              </w:rPr>
            </w:pPr>
          </w:p>
        </w:tc>
      </w:tr>
      <w:tr w:rsidR="000F4E4F" w:rsidRPr="00FD0425" w14:paraId="0F9F5258" w14:textId="77777777" w:rsidTr="000F4E4F">
        <w:tblPrEx>
          <w:tblCellMar>
            <w:top w:w="0" w:type="dxa"/>
            <w:bottom w:w="0" w:type="dxa"/>
          </w:tblCellMar>
        </w:tblPrEx>
        <w:tc>
          <w:tcPr>
            <w:tcW w:w="2011" w:type="dxa"/>
          </w:tcPr>
          <w:p w14:paraId="2EDF6CE6" w14:textId="77777777" w:rsidR="000F4E4F" w:rsidRPr="00FD0425" w:rsidDel="00794952" w:rsidRDefault="000F4E4F" w:rsidP="000F4E4F">
            <w:pPr>
              <w:pStyle w:val="TAL"/>
              <w:ind w:left="340"/>
              <w:rPr>
                <w:rFonts w:eastAsia="Batang"/>
                <w:lang w:eastAsia="ja-JP"/>
              </w:rPr>
            </w:pPr>
            <w:r w:rsidRPr="00FD0425">
              <w:rPr>
                <w:lang w:eastAsia="ja-JP"/>
              </w:rPr>
              <w:t>&gt;&gt;&gt;Receive Status Of PDCP SDU</w:t>
            </w:r>
          </w:p>
        </w:tc>
        <w:tc>
          <w:tcPr>
            <w:tcW w:w="1101" w:type="dxa"/>
          </w:tcPr>
          <w:p w14:paraId="4C6172A5" w14:textId="77777777" w:rsidR="000F4E4F" w:rsidRPr="00FD0425" w:rsidRDefault="000F4E4F" w:rsidP="000F4E4F">
            <w:pPr>
              <w:pStyle w:val="TAL"/>
              <w:rPr>
                <w:rFonts w:eastAsia="Batang"/>
                <w:lang w:eastAsia="ja-JP"/>
              </w:rPr>
            </w:pPr>
            <w:r w:rsidRPr="00FD0425">
              <w:rPr>
                <w:lang w:eastAsia="ja-JP"/>
              </w:rPr>
              <w:t>O</w:t>
            </w:r>
          </w:p>
        </w:tc>
        <w:tc>
          <w:tcPr>
            <w:tcW w:w="1025" w:type="dxa"/>
            <w:gridSpan w:val="2"/>
          </w:tcPr>
          <w:p w14:paraId="5177FB88" w14:textId="77777777" w:rsidR="000F4E4F" w:rsidRPr="00FD0425" w:rsidRDefault="000F4E4F" w:rsidP="000F4E4F">
            <w:pPr>
              <w:pStyle w:val="TAL"/>
              <w:rPr>
                <w:bCs/>
                <w:i/>
                <w:szCs w:val="18"/>
                <w:lang w:eastAsia="ja-JP"/>
              </w:rPr>
            </w:pPr>
          </w:p>
        </w:tc>
        <w:tc>
          <w:tcPr>
            <w:tcW w:w="1560" w:type="dxa"/>
          </w:tcPr>
          <w:p w14:paraId="02F97736" w14:textId="77777777" w:rsidR="000F4E4F" w:rsidRPr="00FD0425" w:rsidRDefault="000F4E4F" w:rsidP="000F4E4F">
            <w:pPr>
              <w:pStyle w:val="TAL"/>
              <w:rPr>
                <w:lang w:eastAsia="ja-JP"/>
              </w:rPr>
            </w:pPr>
            <w:r w:rsidRPr="00FD0425">
              <w:rPr>
                <w:snapToGrid w:val="0"/>
                <w:lang w:eastAsia="ja-JP"/>
              </w:rPr>
              <w:t>BIT STRING (1.. 131072)</w:t>
            </w:r>
          </w:p>
        </w:tc>
        <w:tc>
          <w:tcPr>
            <w:tcW w:w="2268" w:type="dxa"/>
          </w:tcPr>
          <w:p w14:paraId="375F0E30" w14:textId="77777777" w:rsidR="000F4E4F" w:rsidRPr="00FD0425" w:rsidRDefault="000F4E4F" w:rsidP="000F4E4F">
            <w:pPr>
              <w:pStyle w:val="TAL"/>
              <w:rPr>
                <w:lang w:eastAsia="ja-JP"/>
              </w:rPr>
            </w:pPr>
            <w:r w:rsidRPr="00FD0425">
              <w:rPr>
                <w:lang w:eastAsia="ja-JP"/>
              </w:rPr>
              <w:t>The IE is used in case of 18-bit long PDCP-SN.</w:t>
            </w:r>
          </w:p>
          <w:p w14:paraId="54B00A6D" w14:textId="77777777" w:rsidR="000F4E4F" w:rsidRPr="00FD0425" w:rsidRDefault="000F4E4F" w:rsidP="000F4E4F">
            <w:pPr>
              <w:pStyle w:val="TAL"/>
              <w:rPr>
                <w:lang w:eastAsia="ja-JP"/>
              </w:rPr>
            </w:pPr>
            <w:r w:rsidRPr="00FD0425">
              <w:rPr>
                <w:lang w:eastAsia="ja-JP"/>
              </w:rPr>
              <w:t>The first bit indicates the status of the SDU after the First Missing UL PDCP SDU.</w:t>
            </w:r>
          </w:p>
          <w:p w14:paraId="008CD0EB" w14:textId="77777777" w:rsidR="000F4E4F" w:rsidRPr="00FD0425" w:rsidRDefault="000F4E4F" w:rsidP="000F4E4F">
            <w:pPr>
              <w:pStyle w:val="TAL"/>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0F4E4F">
            <w:pPr>
              <w:pStyle w:val="TAL"/>
              <w:rPr>
                <w:lang w:eastAsia="ja-JP"/>
              </w:rPr>
            </w:pPr>
          </w:p>
          <w:p w14:paraId="29A7C894" w14:textId="77777777" w:rsidR="000F4E4F" w:rsidRPr="00FD0425" w:rsidRDefault="000F4E4F" w:rsidP="000F4E4F">
            <w:pPr>
              <w:pStyle w:val="TAL"/>
              <w:rPr>
                <w:lang w:eastAsia="ja-JP"/>
              </w:rPr>
            </w:pPr>
            <w:r w:rsidRPr="00FD0425">
              <w:rPr>
                <w:lang w:eastAsia="ja-JP"/>
              </w:rPr>
              <w:t>0: PDCP SDU has not been received.</w:t>
            </w:r>
          </w:p>
          <w:p w14:paraId="24C6ACDF" w14:textId="77777777" w:rsidR="000F4E4F" w:rsidRPr="00FD0425" w:rsidRDefault="000F4E4F" w:rsidP="000F4E4F">
            <w:pPr>
              <w:pStyle w:val="TAL"/>
              <w:rPr>
                <w:lang w:eastAsia="ja-JP"/>
              </w:rPr>
            </w:pPr>
            <w:r w:rsidRPr="00FD0425">
              <w:rPr>
                <w:lang w:eastAsia="ja-JP"/>
              </w:rPr>
              <w:t>1: PDCP SDU has been received correctly.</w:t>
            </w:r>
          </w:p>
        </w:tc>
        <w:tc>
          <w:tcPr>
            <w:tcW w:w="1134" w:type="dxa"/>
          </w:tcPr>
          <w:p w14:paraId="74E2B3B3" w14:textId="77777777" w:rsidR="000F4E4F" w:rsidRPr="00FD0425" w:rsidRDefault="000F4E4F" w:rsidP="00216DC6">
            <w:pPr>
              <w:pStyle w:val="TAC"/>
              <w:rPr>
                <w:lang w:eastAsia="ja-JP"/>
              </w:rPr>
            </w:pPr>
            <w:r w:rsidRPr="00FD0425">
              <w:rPr>
                <w:lang w:eastAsia="ja-JP"/>
              </w:rPr>
              <w:t>–</w:t>
            </w:r>
          </w:p>
        </w:tc>
        <w:tc>
          <w:tcPr>
            <w:tcW w:w="1134" w:type="dxa"/>
          </w:tcPr>
          <w:p w14:paraId="3814C391" w14:textId="77777777" w:rsidR="000F4E4F" w:rsidRPr="00FD0425" w:rsidRDefault="000F4E4F" w:rsidP="00216DC6">
            <w:pPr>
              <w:pStyle w:val="TAC"/>
              <w:rPr>
                <w:lang w:eastAsia="ja-JP"/>
              </w:rPr>
            </w:pPr>
          </w:p>
        </w:tc>
      </w:tr>
      <w:tr w:rsidR="000F4E4F" w:rsidRPr="00FD0425" w14:paraId="6F616946" w14:textId="77777777" w:rsidTr="000F4E4F">
        <w:tblPrEx>
          <w:tblCellMar>
            <w:top w:w="0" w:type="dxa"/>
            <w:bottom w:w="0" w:type="dxa"/>
          </w:tblCellMar>
        </w:tblPrEx>
        <w:tc>
          <w:tcPr>
            <w:tcW w:w="2011" w:type="dxa"/>
          </w:tcPr>
          <w:p w14:paraId="6E26A413" w14:textId="77777777" w:rsidR="000F4E4F" w:rsidRPr="00FD0425" w:rsidDel="00794952" w:rsidRDefault="000F4E4F" w:rsidP="000F4E4F">
            <w:pPr>
              <w:pStyle w:val="TAL"/>
              <w:ind w:left="340"/>
              <w:rPr>
                <w:rFonts w:eastAsia="Batang"/>
                <w:lang w:eastAsia="ja-JP"/>
              </w:rPr>
            </w:pPr>
            <w:r w:rsidRPr="00FD0425">
              <w:rPr>
                <w:lang w:eastAsia="ja-JP"/>
              </w:rPr>
              <w:t>&gt;&gt;&gt;UL COUNT Value</w:t>
            </w:r>
          </w:p>
        </w:tc>
        <w:tc>
          <w:tcPr>
            <w:tcW w:w="1101" w:type="dxa"/>
          </w:tcPr>
          <w:p w14:paraId="5B717040" w14:textId="77777777" w:rsidR="000F4E4F" w:rsidRPr="00FD0425" w:rsidRDefault="000F4E4F" w:rsidP="000F4E4F">
            <w:pPr>
              <w:pStyle w:val="TAL"/>
              <w:rPr>
                <w:rFonts w:eastAsia="Batang"/>
                <w:lang w:eastAsia="ja-JP"/>
              </w:rPr>
            </w:pPr>
            <w:r w:rsidRPr="00FD0425">
              <w:rPr>
                <w:lang w:eastAsia="ja-JP"/>
              </w:rPr>
              <w:t>M</w:t>
            </w:r>
          </w:p>
        </w:tc>
        <w:tc>
          <w:tcPr>
            <w:tcW w:w="1025" w:type="dxa"/>
            <w:gridSpan w:val="2"/>
          </w:tcPr>
          <w:p w14:paraId="29EC3120" w14:textId="77777777" w:rsidR="000F4E4F" w:rsidRPr="00FD0425" w:rsidRDefault="000F4E4F" w:rsidP="000F4E4F">
            <w:pPr>
              <w:pStyle w:val="TAL"/>
              <w:rPr>
                <w:bCs/>
                <w:i/>
                <w:szCs w:val="18"/>
                <w:lang w:eastAsia="ja-JP"/>
              </w:rPr>
            </w:pPr>
          </w:p>
        </w:tc>
        <w:tc>
          <w:tcPr>
            <w:tcW w:w="1560" w:type="dxa"/>
          </w:tcPr>
          <w:p w14:paraId="6525655A" w14:textId="77777777" w:rsidR="000F4E4F" w:rsidRPr="00FD0425" w:rsidRDefault="000F4E4F" w:rsidP="000F4E4F">
            <w:pPr>
              <w:pStyle w:val="TAL"/>
              <w:rPr>
                <w:lang w:eastAsia="ja-JP"/>
              </w:rPr>
            </w:pPr>
            <w:r w:rsidRPr="00FD0425">
              <w:rPr>
                <w:snapToGrid w:val="0"/>
                <w:lang w:eastAsia="ja-JP"/>
              </w:rPr>
              <w:t>COUNT Value for PDCP SN Length 18 9.2.3.37</w:t>
            </w:r>
          </w:p>
        </w:tc>
        <w:tc>
          <w:tcPr>
            <w:tcW w:w="2268" w:type="dxa"/>
          </w:tcPr>
          <w:p w14:paraId="66AE0788" w14:textId="77777777" w:rsidR="000F4E4F" w:rsidRPr="00FD0425" w:rsidRDefault="000F4E4F" w:rsidP="000F4E4F">
            <w:pPr>
              <w:pStyle w:val="TAL"/>
              <w:rPr>
                <w:lang w:eastAsia="ja-JP"/>
              </w:rPr>
            </w:pPr>
            <w:r w:rsidRPr="00FD0425">
              <w:rPr>
                <w:lang w:eastAsia="ja-JP"/>
              </w:rPr>
              <w:t>PDCP-SN and Hyper Frame Number of the first missing UL SDU in case of 18-bit long PDCP-SN</w:t>
            </w:r>
          </w:p>
        </w:tc>
        <w:tc>
          <w:tcPr>
            <w:tcW w:w="1134" w:type="dxa"/>
          </w:tcPr>
          <w:p w14:paraId="3D63E471" w14:textId="77777777" w:rsidR="000F4E4F" w:rsidRPr="00FD0425" w:rsidRDefault="000F4E4F" w:rsidP="00216DC6">
            <w:pPr>
              <w:pStyle w:val="TAC"/>
              <w:rPr>
                <w:lang w:eastAsia="ja-JP"/>
              </w:rPr>
            </w:pPr>
            <w:r w:rsidRPr="00FD0425">
              <w:rPr>
                <w:lang w:eastAsia="ja-JP"/>
              </w:rPr>
              <w:t>–</w:t>
            </w:r>
          </w:p>
        </w:tc>
        <w:tc>
          <w:tcPr>
            <w:tcW w:w="1134" w:type="dxa"/>
          </w:tcPr>
          <w:p w14:paraId="3C3F9C71" w14:textId="77777777" w:rsidR="000F4E4F" w:rsidRPr="00FD0425" w:rsidRDefault="000F4E4F" w:rsidP="00216DC6">
            <w:pPr>
              <w:pStyle w:val="TAC"/>
              <w:rPr>
                <w:lang w:eastAsia="ja-JP"/>
              </w:rPr>
            </w:pPr>
          </w:p>
        </w:tc>
      </w:tr>
      <w:tr w:rsidR="000F4E4F" w:rsidRPr="00FD0425" w14:paraId="2F0F454F" w14:textId="77777777" w:rsidTr="000F4E4F">
        <w:tblPrEx>
          <w:tblCellMar>
            <w:top w:w="0" w:type="dxa"/>
            <w:bottom w:w="0" w:type="dxa"/>
          </w:tblCellMar>
        </w:tblPrEx>
        <w:tc>
          <w:tcPr>
            <w:tcW w:w="2011" w:type="dxa"/>
          </w:tcPr>
          <w:p w14:paraId="0710948D" w14:textId="77777777" w:rsidR="000F4E4F" w:rsidRPr="00FD0425" w:rsidRDefault="000F4E4F" w:rsidP="000F4E4F">
            <w:pPr>
              <w:pStyle w:val="TAL"/>
              <w:ind w:left="113"/>
              <w:rPr>
                <w:lang w:eastAsia="ja-JP"/>
              </w:rPr>
            </w:pPr>
            <w:r w:rsidRPr="00FD0425">
              <w:t xml:space="preserve">&gt;CHOICE </w:t>
            </w:r>
            <w:r w:rsidRPr="00FD0425">
              <w:rPr>
                <w:i/>
              </w:rPr>
              <w:t>PDCP Status Transfer DL</w:t>
            </w:r>
          </w:p>
        </w:tc>
        <w:tc>
          <w:tcPr>
            <w:tcW w:w="1101" w:type="dxa"/>
          </w:tcPr>
          <w:p w14:paraId="221F8AEA" w14:textId="77777777" w:rsidR="000F4E4F" w:rsidRPr="00FD0425" w:rsidRDefault="000F4E4F" w:rsidP="000F4E4F">
            <w:pPr>
              <w:pStyle w:val="TAL"/>
              <w:rPr>
                <w:lang w:eastAsia="ja-JP"/>
              </w:rPr>
            </w:pPr>
            <w:r w:rsidRPr="00FD0425">
              <w:rPr>
                <w:lang w:eastAsia="ja-JP"/>
              </w:rPr>
              <w:t>M</w:t>
            </w:r>
          </w:p>
        </w:tc>
        <w:tc>
          <w:tcPr>
            <w:tcW w:w="1025" w:type="dxa"/>
            <w:gridSpan w:val="2"/>
          </w:tcPr>
          <w:p w14:paraId="2F20F47F" w14:textId="77777777" w:rsidR="000F4E4F" w:rsidRPr="00FD0425" w:rsidRDefault="000F4E4F" w:rsidP="000F4E4F">
            <w:pPr>
              <w:pStyle w:val="TAL"/>
              <w:rPr>
                <w:bCs/>
                <w:i/>
                <w:szCs w:val="18"/>
                <w:lang w:eastAsia="ja-JP"/>
              </w:rPr>
            </w:pPr>
          </w:p>
        </w:tc>
        <w:tc>
          <w:tcPr>
            <w:tcW w:w="1560" w:type="dxa"/>
          </w:tcPr>
          <w:p w14:paraId="1E507C8A" w14:textId="77777777" w:rsidR="000F4E4F" w:rsidRPr="00FD0425" w:rsidRDefault="000F4E4F" w:rsidP="000F4E4F">
            <w:pPr>
              <w:pStyle w:val="TAL"/>
              <w:rPr>
                <w:snapToGrid w:val="0"/>
                <w:lang w:eastAsia="ja-JP"/>
              </w:rPr>
            </w:pPr>
          </w:p>
        </w:tc>
        <w:tc>
          <w:tcPr>
            <w:tcW w:w="2268" w:type="dxa"/>
          </w:tcPr>
          <w:p w14:paraId="10C669CA" w14:textId="77777777" w:rsidR="000F4E4F" w:rsidRPr="00FD0425" w:rsidRDefault="000F4E4F" w:rsidP="000F4E4F">
            <w:pPr>
              <w:pStyle w:val="TAL"/>
              <w:rPr>
                <w:lang w:eastAsia="ja-JP"/>
              </w:rPr>
            </w:pPr>
          </w:p>
        </w:tc>
        <w:tc>
          <w:tcPr>
            <w:tcW w:w="1134" w:type="dxa"/>
          </w:tcPr>
          <w:p w14:paraId="26D531F1" w14:textId="77777777" w:rsidR="000F4E4F" w:rsidRPr="00FD0425" w:rsidRDefault="000F4E4F" w:rsidP="00216DC6">
            <w:pPr>
              <w:pStyle w:val="TAC"/>
              <w:rPr>
                <w:lang w:eastAsia="ja-JP"/>
              </w:rPr>
            </w:pPr>
            <w:r w:rsidRPr="00FD0425">
              <w:rPr>
                <w:lang w:eastAsia="ja-JP"/>
              </w:rPr>
              <w:t>–</w:t>
            </w:r>
          </w:p>
        </w:tc>
        <w:tc>
          <w:tcPr>
            <w:tcW w:w="1134" w:type="dxa"/>
          </w:tcPr>
          <w:p w14:paraId="5BE9AFEF" w14:textId="77777777" w:rsidR="000F4E4F" w:rsidRPr="00FD0425" w:rsidRDefault="000F4E4F" w:rsidP="00216DC6">
            <w:pPr>
              <w:pStyle w:val="TAC"/>
              <w:rPr>
                <w:lang w:eastAsia="ja-JP"/>
              </w:rPr>
            </w:pPr>
          </w:p>
        </w:tc>
      </w:tr>
      <w:tr w:rsidR="000F4E4F" w:rsidRPr="00FD0425" w14:paraId="662BCE9F"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0F4E4F">
            <w:pPr>
              <w:pStyle w:val="TAL"/>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0F4E4F">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0F4E4F">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0F4E4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216DC6">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216DC6">
            <w:pPr>
              <w:pStyle w:val="TAC"/>
              <w:rPr>
                <w:lang w:eastAsia="ja-JP"/>
              </w:rPr>
            </w:pPr>
          </w:p>
        </w:tc>
      </w:tr>
      <w:tr w:rsidR="000F4E4F" w:rsidRPr="00FD0425" w14:paraId="39A362BD"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0F4E4F">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0F4E4F">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0F4E4F">
            <w:pPr>
              <w:pStyle w:val="TAL"/>
              <w:rPr>
                <w:snapToGrid w:val="0"/>
                <w:lang w:eastAsia="ja-JP"/>
              </w:rPr>
            </w:pPr>
            <w:r w:rsidRPr="00FD0425">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0F4E4F">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216DC6">
            <w:pPr>
              <w:pStyle w:val="TAC"/>
              <w:rPr>
                <w:lang w:eastAsia="ja-JP"/>
              </w:rPr>
            </w:pPr>
          </w:p>
        </w:tc>
      </w:tr>
      <w:tr w:rsidR="000F4E4F" w:rsidRPr="00FD0425" w14:paraId="060F54AE"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0F4E4F">
            <w:pPr>
              <w:pStyle w:val="TAL"/>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0F4E4F">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0F4E4F">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0F4E4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216DC6">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216DC6">
            <w:pPr>
              <w:pStyle w:val="TAC"/>
              <w:rPr>
                <w:lang w:eastAsia="ja-JP"/>
              </w:rPr>
            </w:pPr>
          </w:p>
        </w:tc>
      </w:tr>
      <w:tr w:rsidR="000F4E4F" w:rsidRPr="00FD0425" w14:paraId="12300F4D" w14:textId="77777777" w:rsidTr="000F4E4F">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0F4E4F">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0F4E4F">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0F4E4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0F4E4F">
            <w:pPr>
              <w:pStyle w:val="TAL"/>
              <w:rPr>
                <w:snapToGrid w:val="0"/>
                <w:lang w:eastAsia="ja-JP"/>
              </w:rPr>
            </w:pPr>
            <w:r w:rsidRPr="00FD0425">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0F4E4F">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216DC6">
            <w:pPr>
              <w:pStyle w:val="TAC"/>
              <w:rPr>
                <w:lang w:eastAsia="ja-JP"/>
              </w:rPr>
            </w:pPr>
          </w:p>
        </w:tc>
      </w:tr>
      <w:tr w:rsidR="000F4E4F" w:rsidRPr="00FD0425" w14:paraId="58F24DB9" w14:textId="77777777" w:rsidTr="009646B1">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58C7C20E" w14:textId="77777777" w:rsidR="000F4E4F" w:rsidRPr="00FD0425" w:rsidRDefault="000F4E4F" w:rsidP="00216DC6">
            <w:pPr>
              <w:pStyle w:val="TAL"/>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026C7F10" w14:textId="77777777" w:rsidR="000F4E4F" w:rsidRPr="00FD0425" w:rsidRDefault="000F4E4F" w:rsidP="009646B1">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53327A" w14:textId="77777777" w:rsidR="000F4E4F" w:rsidRPr="00FD0425" w:rsidRDefault="000F4E4F" w:rsidP="009646B1">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DC4257F" w14:textId="77777777" w:rsidR="000F4E4F" w:rsidRPr="00FD0425" w:rsidRDefault="000F4E4F" w:rsidP="009646B1">
            <w:pPr>
              <w:pStyle w:val="TAL"/>
              <w:rPr>
                <w:snapToGrid w:val="0"/>
                <w:lang w:eastAsia="ja-JP"/>
              </w:rPr>
            </w:pPr>
            <w:r w:rsidRPr="00FD0425">
              <w:rPr>
                <w:snapToGrid w:val="0"/>
                <w:lang w:eastAsia="ja-JP"/>
              </w:rPr>
              <w:t>QoS Flow List</w:t>
            </w:r>
          </w:p>
          <w:p w14:paraId="18DF6C4E" w14:textId="77777777" w:rsidR="000F4E4F" w:rsidRPr="00FD0425" w:rsidRDefault="000F4E4F" w:rsidP="009646B1">
            <w:pPr>
              <w:pStyle w:val="TAL"/>
              <w:rPr>
                <w:snapToGrid w:val="0"/>
                <w:lang w:eastAsia="ja-JP"/>
              </w:rPr>
            </w:pPr>
            <w:r w:rsidRPr="00FD0425">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4E4AA6DB" w14:textId="77777777" w:rsidR="000F4E4F" w:rsidRPr="00FD0425" w:rsidRDefault="000F4E4F" w:rsidP="009646B1">
            <w:pPr>
              <w:pStyle w:val="TAL"/>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20EFF414" w14:textId="77777777" w:rsidR="000F4E4F" w:rsidRPr="00FD0425" w:rsidRDefault="000F4E4F" w:rsidP="00216DC6">
            <w:pPr>
              <w:pStyle w:val="TAC"/>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7378E9" w14:textId="77777777" w:rsidR="000F4E4F" w:rsidRPr="00FD0425" w:rsidRDefault="000F4E4F" w:rsidP="00216DC6">
            <w:pPr>
              <w:pStyle w:val="TAC"/>
              <w:rPr>
                <w:iCs/>
                <w:lang w:eastAsia="ja-JP"/>
              </w:rPr>
            </w:pPr>
            <w:r w:rsidRPr="00FD0425">
              <w:rPr>
                <w:szCs w:val="18"/>
                <w:lang w:eastAsia="ja-JP"/>
              </w:rPr>
              <w:t>reject</w:t>
            </w:r>
          </w:p>
        </w:tc>
      </w:tr>
    </w:tbl>
    <w:p w14:paraId="629C8C32"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616">
          <w:tblGrid>
            <w:gridCol w:w="3686"/>
            <w:gridCol w:w="5670"/>
          </w:tblGrid>
        </w:tblGridChange>
      </w:tblGrid>
      <w:tr w:rsidR="00F02090" w:rsidRPr="00FD0425" w14:paraId="1521F83E" w14:textId="77777777" w:rsidTr="00694C97">
        <w:tblPrEx>
          <w:tblCellMar>
            <w:top w:w="0" w:type="dxa"/>
            <w:bottom w:w="0" w:type="dxa"/>
          </w:tblCellMar>
        </w:tblPrEx>
        <w:tc>
          <w:tcPr>
            <w:tcW w:w="3686" w:type="dxa"/>
          </w:tcPr>
          <w:p w14:paraId="2ABB39C6" w14:textId="77777777" w:rsidR="00F02090" w:rsidRPr="00FD0425" w:rsidRDefault="00F02090" w:rsidP="00694C97">
            <w:pPr>
              <w:pStyle w:val="TAH"/>
              <w:rPr>
                <w:lang w:eastAsia="ja-JP"/>
              </w:rPr>
            </w:pPr>
            <w:r w:rsidRPr="00FD0425">
              <w:rPr>
                <w:lang w:eastAsia="ja-JP"/>
              </w:rPr>
              <w:t>Range bound</w:t>
            </w:r>
          </w:p>
        </w:tc>
        <w:tc>
          <w:tcPr>
            <w:tcW w:w="5670" w:type="dxa"/>
          </w:tcPr>
          <w:p w14:paraId="6BA43213" w14:textId="77777777" w:rsidR="00F02090" w:rsidRPr="00FD0425" w:rsidRDefault="00F02090" w:rsidP="00694C97">
            <w:pPr>
              <w:pStyle w:val="TAH"/>
              <w:rPr>
                <w:lang w:eastAsia="ja-JP"/>
              </w:rPr>
            </w:pPr>
            <w:r w:rsidRPr="00FD0425">
              <w:rPr>
                <w:lang w:eastAsia="ja-JP"/>
              </w:rPr>
              <w:t>Explanation</w:t>
            </w:r>
          </w:p>
        </w:tc>
      </w:tr>
      <w:tr w:rsidR="00F02090" w:rsidRPr="00FD0425" w14:paraId="23D8C982" w14:textId="77777777" w:rsidTr="00694C97">
        <w:tblPrEx>
          <w:tblCellMar>
            <w:top w:w="0" w:type="dxa"/>
            <w:bottom w:w="0" w:type="dxa"/>
          </w:tblCellMar>
        </w:tblPrEx>
        <w:tc>
          <w:tcPr>
            <w:tcW w:w="3686" w:type="dxa"/>
          </w:tcPr>
          <w:p w14:paraId="533D2762" w14:textId="77777777" w:rsidR="00F02090" w:rsidRPr="00FD0425" w:rsidRDefault="00F02090" w:rsidP="00694C97">
            <w:pPr>
              <w:pStyle w:val="TAL"/>
              <w:rPr>
                <w:lang w:eastAsia="ja-JP"/>
              </w:rPr>
            </w:pPr>
            <w:r w:rsidRPr="00FD0425">
              <w:rPr>
                <w:lang w:eastAsia="ja-JP"/>
              </w:rPr>
              <w:t>maxnoofDRBs</w:t>
            </w:r>
          </w:p>
        </w:tc>
        <w:tc>
          <w:tcPr>
            <w:tcW w:w="5670" w:type="dxa"/>
          </w:tcPr>
          <w:p w14:paraId="6C1CB1AA" w14:textId="77777777" w:rsidR="00F02090" w:rsidRPr="00FD0425" w:rsidRDefault="00F02090" w:rsidP="00694C97">
            <w:pPr>
              <w:pStyle w:val="TAL"/>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F02090">
      <w:pPr>
        <w:rPr>
          <w:rFonts w:hint="eastAsia"/>
          <w:lang w:eastAsia="zh-CN"/>
        </w:rPr>
      </w:pPr>
    </w:p>
    <w:p w14:paraId="6AD3522C" w14:textId="77777777" w:rsidR="00F02090" w:rsidRPr="00FD0425" w:rsidRDefault="00F02090" w:rsidP="00F02090">
      <w:pPr>
        <w:pStyle w:val="Heading4"/>
        <w:rPr>
          <w:lang w:val="fr-FR"/>
        </w:rPr>
      </w:pPr>
      <w:bookmarkStart w:id="4617" w:name="_Toc20955251"/>
      <w:bookmarkStart w:id="4618" w:name="_Toc29991448"/>
      <w:bookmarkStart w:id="4619" w:name="_Toc36555848"/>
      <w:bookmarkStart w:id="4620" w:name="_Toc44497568"/>
      <w:bookmarkStart w:id="4621" w:name="_Toc45107956"/>
      <w:bookmarkStart w:id="4622" w:name="_Toc45901576"/>
      <w:bookmarkStart w:id="4623" w:name="_Toc51850655"/>
      <w:bookmarkStart w:id="4624" w:name="_Toc56693658"/>
      <w:bookmarkStart w:id="4625" w:name="_Toc64447201"/>
      <w:bookmarkStart w:id="4626" w:name="_Toc66286695"/>
      <w:bookmarkStart w:id="4627" w:name="_Toc74151390"/>
      <w:bookmarkStart w:id="4628" w:name="_Toc88653862"/>
      <w:bookmarkStart w:id="4629" w:name="_Toc97904218"/>
      <w:bookmarkStart w:id="4630" w:name="_Toc105175259"/>
      <w:bookmarkStart w:id="4631" w:name="_Toc113826289"/>
      <w:bookmarkStart w:id="4632" w:name="_Toc120032415"/>
      <w:r w:rsidRPr="00FD0425">
        <w:rPr>
          <w:lang w:val="fr-FR"/>
        </w:rPr>
        <w:t>9.2.1.15</w:t>
      </w:r>
      <w:r w:rsidRPr="00FD0425">
        <w:rPr>
          <w:lang w:val="fr-FR"/>
        </w:rPr>
        <w:tab/>
        <w:t xml:space="preserve">DRB to </w:t>
      </w:r>
      <w:r w:rsidRPr="00FD0425">
        <w:rPr>
          <w:rFonts w:hint="eastAsia"/>
          <w:lang w:val="fr-FR"/>
        </w:rPr>
        <w:t xml:space="preserve">QoS Flow </w:t>
      </w:r>
      <w:r w:rsidRPr="00FD0425">
        <w:rPr>
          <w:lang w:val="fr-FR"/>
        </w:rPr>
        <w:t>Mapping List</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8045F30" w14:textId="77777777" w:rsidR="00F02090" w:rsidRPr="00FD0425" w:rsidRDefault="00F02090" w:rsidP="00F02090">
      <w:pPr>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2410"/>
        <w:gridCol w:w="1134"/>
        <w:gridCol w:w="1134"/>
      </w:tblGrid>
      <w:tr w:rsidR="003D676C" w:rsidRPr="00FD0425" w14:paraId="5AE0C99F" w14:textId="77777777" w:rsidTr="009354E2">
        <w:tblPrEx>
          <w:tblCellMar>
            <w:top w:w="0" w:type="dxa"/>
            <w:bottom w:w="0" w:type="dxa"/>
          </w:tblCellMar>
        </w:tblPrEx>
        <w:tc>
          <w:tcPr>
            <w:tcW w:w="2127" w:type="dxa"/>
          </w:tcPr>
          <w:p w14:paraId="6AC4A25B" w14:textId="77777777" w:rsidR="005718D0" w:rsidRPr="00FD0425" w:rsidRDefault="005718D0" w:rsidP="005718D0">
            <w:pPr>
              <w:pStyle w:val="TAH"/>
              <w:rPr>
                <w:rFonts w:cs="Arial"/>
                <w:lang w:eastAsia="ja-JP"/>
              </w:rPr>
            </w:pPr>
            <w:r w:rsidRPr="00FD0425">
              <w:rPr>
                <w:rFonts w:cs="Arial"/>
                <w:lang w:eastAsia="ja-JP"/>
              </w:rPr>
              <w:t>IE/Group Name</w:t>
            </w:r>
          </w:p>
        </w:tc>
        <w:tc>
          <w:tcPr>
            <w:tcW w:w="1134" w:type="dxa"/>
          </w:tcPr>
          <w:p w14:paraId="149568CF" w14:textId="77777777" w:rsidR="005718D0" w:rsidRPr="00FD0425" w:rsidRDefault="005718D0" w:rsidP="005718D0">
            <w:pPr>
              <w:pStyle w:val="TAH"/>
              <w:rPr>
                <w:rFonts w:cs="Arial"/>
                <w:lang w:eastAsia="ja-JP"/>
              </w:rPr>
            </w:pPr>
            <w:r w:rsidRPr="00FD0425">
              <w:rPr>
                <w:rFonts w:cs="Arial"/>
                <w:lang w:eastAsia="ja-JP"/>
              </w:rPr>
              <w:t>Presence</w:t>
            </w:r>
          </w:p>
        </w:tc>
        <w:tc>
          <w:tcPr>
            <w:tcW w:w="1134" w:type="dxa"/>
          </w:tcPr>
          <w:p w14:paraId="42E28851" w14:textId="77777777" w:rsidR="005718D0" w:rsidRPr="00FD0425" w:rsidRDefault="005718D0" w:rsidP="005718D0">
            <w:pPr>
              <w:pStyle w:val="TAH"/>
              <w:rPr>
                <w:rFonts w:cs="Arial"/>
                <w:lang w:eastAsia="ja-JP"/>
              </w:rPr>
            </w:pPr>
            <w:r w:rsidRPr="00FD0425">
              <w:rPr>
                <w:rFonts w:cs="Arial"/>
                <w:lang w:eastAsia="ja-JP"/>
              </w:rPr>
              <w:t>Range</w:t>
            </w:r>
          </w:p>
        </w:tc>
        <w:tc>
          <w:tcPr>
            <w:tcW w:w="1275" w:type="dxa"/>
          </w:tcPr>
          <w:p w14:paraId="07947155" w14:textId="77777777" w:rsidR="005718D0" w:rsidRPr="00FD0425" w:rsidRDefault="005718D0" w:rsidP="005718D0">
            <w:pPr>
              <w:pStyle w:val="TAH"/>
              <w:rPr>
                <w:rFonts w:cs="Arial"/>
                <w:lang w:eastAsia="ja-JP"/>
              </w:rPr>
            </w:pPr>
            <w:r w:rsidRPr="00FD0425">
              <w:rPr>
                <w:rFonts w:cs="Arial"/>
                <w:lang w:eastAsia="ja-JP"/>
              </w:rPr>
              <w:t>IE type and reference</w:t>
            </w:r>
          </w:p>
        </w:tc>
        <w:tc>
          <w:tcPr>
            <w:tcW w:w="2410" w:type="dxa"/>
          </w:tcPr>
          <w:p w14:paraId="64CC7E8D" w14:textId="77777777" w:rsidR="005718D0" w:rsidRPr="00FD0425" w:rsidRDefault="005718D0" w:rsidP="005718D0">
            <w:pPr>
              <w:pStyle w:val="TAH"/>
              <w:rPr>
                <w:rFonts w:cs="Arial"/>
                <w:lang w:eastAsia="ja-JP"/>
              </w:rPr>
            </w:pPr>
            <w:r w:rsidRPr="00FD0425">
              <w:rPr>
                <w:rFonts w:cs="Arial"/>
                <w:lang w:eastAsia="ja-JP"/>
              </w:rPr>
              <w:t>Semantics description</w:t>
            </w:r>
          </w:p>
        </w:tc>
        <w:tc>
          <w:tcPr>
            <w:tcW w:w="1134" w:type="dxa"/>
          </w:tcPr>
          <w:p w14:paraId="141FDBAA" w14:textId="77777777" w:rsidR="005718D0" w:rsidRPr="00FD0425" w:rsidRDefault="005718D0" w:rsidP="005718D0">
            <w:pPr>
              <w:pStyle w:val="TAH"/>
              <w:rPr>
                <w:rFonts w:cs="Arial"/>
                <w:lang w:eastAsia="ja-JP"/>
              </w:rPr>
            </w:pPr>
            <w:r>
              <w:rPr>
                <w:lang w:eastAsia="ja-JP"/>
              </w:rPr>
              <w:t>Criticality</w:t>
            </w:r>
          </w:p>
        </w:tc>
        <w:tc>
          <w:tcPr>
            <w:tcW w:w="1134" w:type="dxa"/>
          </w:tcPr>
          <w:p w14:paraId="253AC693" w14:textId="77777777" w:rsidR="005718D0" w:rsidRPr="00FD0425" w:rsidRDefault="005718D0" w:rsidP="005718D0">
            <w:pPr>
              <w:pStyle w:val="TAH"/>
              <w:rPr>
                <w:rFonts w:cs="Arial"/>
                <w:lang w:eastAsia="ja-JP"/>
              </w:rPr>
            </w:pPr>
            <w:r>
              <w:rPr>
                <w:lang w:eastAsia="ja-JP"/>
              </w:rPr>
              <w:t>Assigned Criticality</w:t>
            </w:r>
          </w:p>
        </w:tc>
      </w:tr>
      <w:tr w:rsidR="003D676C" w:rsidRPr="00FD0425" w14:paraId="47053DCC" w14:textId="77777777" w:rsidTr="009354E2">
        <w:tblPrEx>
          <w:tblCellMar>
            <w:top w:w="0" w:type="dxa"/>
            <w:bottom w:w="0" w:type="dxa"/>
          </w:tblCellMar>
        </w:tblPrEx>
        <w:tc>
          <w:tcPr>
            <w:tcW w:w="2127" w:type="dxa"/>
          </w:tcPr>
          <w:p w14:paraId="7CA3B8E4" w14:textId="77777777" w:rsidR="005718D0" w:rsidRPr="00FD0425" w:rsidRDefault="005718D0" w:rsidP="005718D0">
            <w:pPr>
              <w:pStyle w:val="TAL"/>
              <w:rPr>
                <w:rFonts w:hint="eastAsia"/>
                <w:b/>
                <w:lang w:eastAsia="zh-CN"/>
              </w:rPr>
            </w:pPr>
            <w:r w:rsidRPr="00FD0425">
              <w:rPr>
                <w:b/>
                <w:lang w:eastAsia="ja-JP"/>
              </w:rPr>
              <w:t>DRBs to QoS Flow Mapping Item</w:t>
            </w:r>
          </w:p>
        </w:tc>
        <w:tc>
          <w:tcPr>
            <w:tcW w:w="1134" w:type="dxa"/>
          </w:tcPr>
          <w:p w14:paraId="2FF904C1" w14:textId="77777777" w:rsidR="005718D0" w:rsidRPr="00FD0425" w:rsidRDefault="005718D0" w:rsidP="005718D0">
            <w:pPr>
              <w:pStyle w:val="TAL"/>
              <w:rPr>
                <w:rFonts w:eastAsia="Batang"/>
                <w:lang w:eastAsia="ja-JP"/>
              </w:rPr>
            </w:pPr>
          </w:p>
        </w:tc>
        <w:tc>
          <w:tcPr>
            <w:tcW w:w="1134" w:type="dxa"/>
          </w:tcPr>
          <w:p w14:paraId="7F3838C0" w14:textId="77777777" w:rsidR="005718D0" w:rsidRPr="00FD0425" w:rsidRDefault="005718D0" w:rsidP="005718D0">
            <w:pPr>
              <w:pStyle w:val="TAL"/>
              <w:rPr>
                <w:bCs/>
                <w:i/>
                <w:szCs w:val="18"/>
                <w:lang w:eastAsia="ja-JP"/>
              </w:rPr>
            </w:pPr>
            <w:r w:rsidRPr="00FD0425">
              <w:rPr>
                <w:bCs/>
                <w:i/>
                <w:szCs w:val="18"/>
                <w:lang w:eastAsia="ja-JP"/>
              </w:rPr>
              <w:t>1 .. &lt;maxnoofDRBs&gt;</w:t>
            </w:r>
          </w:p>
        </w:tc>
        <w:tc>
          <w:tcPr>
            <w:tcW w:w="1275" w:type="dxa"/>
          </w:tcPr>
          <w:p w14:paraId="2AE61962" w14:textId="77777777" w:rsidR="005718D0" w:rsidRPr="00FD0425" w:rsidRDefault="005718D0" w:rsidP="005718D0">
            <w:pPr>
              <w:pStyle w:val="TAL"/>
              <w:rPr>
                <w:lang w:eastAsia="ja-JP"/>
              </w:rPr>
            </w:pPr>
          </w:p>
        </w:tc>
        <w:tc>
          <w:tcPr>
            <w:tcW w:w="2410" w:type="dxa"/>
          </w:tcPr>
          <w:p w14:paraId="5868935A" w14:textId="77777777" w:rsidR="005718D0" w:rsidRPr="00FD0425" w:rsidRDefault="005718D0" w:rsidP="005718D0">
            <w:pPr>
              <w:pStyle w:val="TAL"/>
              <w:rPr>
                <w:lang w:eastAsia="ja-JP"/>
              </w:rPr>
            </w:pPr>
          </w:p>
        </w:tc>
        <w:tc>
          <w:tcPr>
            <w:tcW w:w="1134" w:type="dxa"/>
          </w:tcPr>
          <w:p w14:paraId="3EE9B9DD" w14:textId="77777777" w:rsidR="005718D0" w:rsidRPr="00FD0425" w:rsidRDefault="005718D0" w:rsidP="009354E2">
            <w:pPr>
              <w:pStyle w:val="TAC"/>
              <w:rPr>
                <w:lang w:eastAsia="ja-JP"/>
              </w:rPr>
            </w:pPr>
            <w:r>
              <w:rPr>
                <w:lang w:eastAsia="ja-JP"/>
              </w:rPr>
              <w:t>–</w:t>
            </w:r>
          </w:p>
        </w:tc>
        <w:tc>
          <w:tcPr>
            <w:tcW w:w="1134" w:type="dxa"/>
          </w:tcPr>
          <w:p w14:paraId="278C28C8" w14:textId="77777777" w:rsidR="005718D0" w:rsidRPr="00FD0425" w:rsidRDefault="005718D0" w:rsidP="009354E2">
            <w:pPr>
              <w:pStyle w:val="TAC"/>
              <w:rPr>
                <w:lang w:eastAsia="ja-JP"/>
              </w:rPr>
            </w:pPr>
          </w:p>
        </w:tc>
      </w:tr>
      <w:tr w:rsidR="003D676C" w:rsidRPr="00FD0425" w14:paraId="00F4C979" w14:textId="77777777" w:rsidTr="009354E2">
        <w:tblPrEx>
          <w:tblCellMar>
            <w:top w:w="0" w:type="dxa"/>
            <w:bottom w:w="0" w:type="dxa"/>
          </w:tblCellMar>
        </w:tblPrEx>
        <w:tc>
          <w:tcPr>
            <w:tcW w:w="2127" w:type="dxa"/>
          </w:tcPr>
          <w:p w14:paraId="2F209D57" w14:textId="77777777" w:rsidR="005718D0" w:rsidRPr="00FD0425" w:rsidRDefault="005718D0" w:rsidP="005718D0">
            <w:pPr>
              <w:pStyle w:val="TAL"/>
              <w:ind w:left="113"/>
              <w:rPr>
                <w:rFonts w:hint="eastAsia"/>
                <w:b/>
                <w:lang w:eastAsia="zh-CN"/>
              </w:rPr>
            </w:pPr>
            <w:r w:rsidRPr="00FD0425">
              <w:rPr>
                <w:lang w:eastAsia="ja-JP"/>
              </w:rPr>
              <w:t>&gt;DRB ID</w:t>
            </w:r>
          </w:p>
        </w:tc>
        <w:tc>
          <w:tcPr>
            <w:tcW w:w="1134" w:type="dxa"/>
          </w:tcPr>
          <w:p w14:paraId="1140F178" w14:textId="77777777" w:rsidR="005718D0" w:rsidRPr="00FD0425" w:rsidRDefault="005718D0" w:rsidP="005718D0">
            <w:pPr>
              <w:pStyle w:val="TAL"/>
              <w:rPr>
                <w:rFonts w:eastAsia="Batang"/>
                <w:lang w:eastAsia="ja-JP"/>
              </w:rPr>
            </w:pPr>
            <w:r w:rsidRPr="00FD0425">
              <w:rPr>
                <w:rFonts w:eastAsia="Batang"/>
                <w:lang w:eastAsia="ja-JP"/>
              </w:rPr>
              <w:t>M</w:t>
            </w:r>
          </w:p>
        </w:tc>
        <w:tc>
          <w:tcPr>
            <w:tcW w:w="1134" w:type="dxa"/>
          </w:tcPr>
          <w:p w14:paraId="037C3A6D" w14:textId="77777777" w:rsidR="005718D0" w:rsidRPr="00FD0425" w:rsidRDefault="005718D0" w:rsidP="005718D0">
            <w:pPr>
              <w:pStyle w:val="TAL"/>
              <w:rPr>
                <w:bCs/>
                <w:i/>
                <w:szCs w:val="18"/>
                <w:lang w:eastAsia="ja-JP"/>
              </w:rPr>
            </w:pPr>
          </w:p>
        </w:tc>
        <w:tc>
          <w:tcPr>
            <w:tcW w:w="1275" w:type="dxa"/>
          </w:tcPr>
          <w:p w14:paraId="4FDA130E" w14:textId="77777777" w:rsidR="005718D0" w:rsidRPr="00FD0425" w:rsidRDefault="005718D0" w:rsidP="005718D0">
            <w:pPr>
              <w:pStyle w:val="TAL"/>
              <w:rPr>
                <w:lang w:eastAsia="ja-JP"/>
              </w:rPr>
            </w:pPr>
            <w:r w:rsidRPr="00FD0425">
              <w:rPr>
                <w:lang w:eastAsia="ja-JP"/>
              </w:rPr>
              <w:t>9.2.3.33</w:t>
            </w:r>
          </w:p>
        </w:tc>
        <w:tc>
          <w:tcPr>
            <w:tcW w:w="2410" w:type="dxa"/>
          </w:tcPr>
          <w:p w14:paraId="7C19E769" w14:textId="77777777" w:rsidR="005718D0" w:rsidRPr="00FD0425" w:rsidRDefault="005718D0" w:rsidP="005718D0">
            <w:pPr>
              <w:pStyle w:val="TAL"/>
              <w:rPr>
                <w:lang w:eastAsia="ja-JP"/>
              </w:rPr>
            </w:pPr>
          </w:p>
        </w:tc>
        <w:tc>
          <w:tcPr>
            <w:tcW w:w="1134" w:type="dxa"/>
          </w:tcPr>
          <w:p w14:paraId="08CF937F" w14:textId="77777777" w:rsidR="005718D0" w:rsidRPr="00FD0425" w:rsidRDefault="005718D0" w:rsidP="009354E2">
            <w:pPr>
              <w:pStyle w:val="TAC"/>
              <w:rPr>
                <w:lang w:eastAsia="ja-JP"/>
              </w:rPr>
            </w:pPr>
            <w:r>
              <w:rPr>
                <w:lang w:eastAsia="ja-JP"/>
              </w:rPr>
              <w:t>–</w:t>
            </w:r>
          </w:p>
        </w:tc>
        <w:tc>
          <w:tcPr>
            <w:tcW w:w="1134" w:type="dxa"/>
          </w:tcPr>
          <w:p w14:paraId="1E5A156D" w14:textId="77777777" w:rsidR="005718D0" w:rsidRPr="00FD0425" w:rsidRDefault="005718D0" w:rsidP="009354E2">
            <w:pPr>
              <w:pStyle w:val="TAC"/>
              <w:rPr>
                <w:lang w:eastAsia="ja-JP"/>
              </w:rPr>
            </w:pPr>
          </w:p>
        </w:tc>
      </w:tr>
      <w:tr w:rsidR="003D676C" w:rsidRPr="00FD0425" w14:paraId="0D7B2CA1" w14:textId="77777777" w:rsidTr="009354E2">
        <w:tblPrEx>
          <w:tblCellMar>
            <w:top w:w="0" w:type="dxa"/>
            <w:bottom w:w="0" w:type="dxa"/>
          </w:tblCellMar>
        </w:tblPrEx>
        <w:tc>
          <w:tcPr>
            <w:tcW w:w="2127" w:type="dxa"/>
          </w:tcPr>
          <w:p w14:paraId="49E1D663" w14:textId="77777777" w:rsidR="005718D0" w:rsidRPr="00FD0425" w:rsidRDefault="005718D0" w:rsidP="005718D0">
            <w:pPr>
              <w:pStyle w:val="TAL"/>
              <w:ind w:left="113"/>
              <w:rPr>
                <w:rFonts w:hint="eastAsia"/>
                <w:b/>
                <w:lang w:eastAsia="zh-CN"/>
              </w:rPr>
            </w:pPr>
            <w:r w:rsidRPr="00FD0425">
              <w:rPr>
                <w:rFonts w:eastAsia="Batang"/>
                <w:b/>
                <w:lang w:eastAsia="ja-JP"/>
              </w:rPr>
              <w:t>&gt;QoS Flows List</w:t>
            </w:r>
          </w:p>
        </w:tc>
        <w:tc>
          <w:tcPr>
            <w:tcW w:w="1134" w:type="dxa"/>
          </w:tcPr>
          <w:p w14:paraId="77EA6CFA" w14:textId="77777777" w:rsidR="005718D0" w:rsidRPr="00FD0425" w:rsidRDefault="005718D0" w:rsidP="005718D0">
            <w:pPr>
              <w:pStyle w:val="TAL"/>
              <w:rPr>
                <w:rFonts w:eastAsia="Batang"/>
                <w:lang w:eastAsia="ja-JP"/>
              </w:rPr>
            </w:pPr>
          </w:p>
        </w:tc>
        <w:tc>
          <w:tcPr>
            <w:tcW w:w="1134" w:type="dxa"/>
          </w:tcPr>
          <w:p w14:paraId="7763B664" w14:textId="77777777" w:rsidR="005718D0" w:rsidRPr="00FD0425" w:rsidRDefault="005718D0" w:rsidP="005718D0">
            <w:pPr>
              <w:pStyle w:val="TAL"/>
              <w:rPr>
                <w:bCs/>
                <w:i/>
                <w:szCs w:val="18"/>
                <w:lang w:eastAsia="ja-JP"/>
              </w:rPr>
            </w:pPr>
            <w:r w:rsidRPr="00FD0425">
              <w:rPr>
                <w:i/>
                <w:lang w:eastAsia="ja-JP"/>
              </w:rPr>
              <w:t>1</w:t>
            </w:r>
          </w:p>
        </w:tc>
        <w:tc>
          <w:tcPr>
            <w:tcW w:w="1275" w:type="dxa"/>
          </w:tcPr>
          <w:p w14:paraId="47591908" w14:textId="77777777" w:rsidR="005718D0" w:rsidRPr="00FD0425" w:rsidRDefault="005718D0" w:rsidP="005718D0">
            <w:pPr>
              <w:pStyle w:val="TAL"/>
              <w:rPr>
                <w:lang w:eastAsia="ja-JP"/>
              </w:rPr>
            </w:pPr>
          </w:p>
        </w:tc>
        <w:tc>
          <w:tcPr>
            <w:tcW w:w="2410" w:type="dxa"/>
          </w:tcPr>
          <w:p w14:paraId="402227BD" w14:textId="77777777" w:rsidR="005718D0" w:rsidRPr="00FD0425" w:rsidRDefault="005718D0" w:rsidP="005718D0">
            <w:pPr>
              <w:pStyle w:val="TAL"/>
              <w:rPr>
                <w:lang w:eastAsia="ja-JP"/>
              </w:rPr>
            </w:pPr>
          </w:p>
        </w:tc>
        <w:tc>
          <w:tcPr>
            <w:tcW w:w="1134" w:type="dxa"/>
          </w:tcPr>
          <w:p w14:paraId="795B63B6" w14:textId="77777777" w:rsidR="005718D0" w:rsidRPr="00FD0425" w:rsidRDefault="005718D0" w:rsidP="009354E2">
            <w:pPr>
              <w:pStyle w:val="TAC"/>
              <w:rPr>
                <w:lang w:eastAsia="ja-JP"/>
              </w:rPr>
            </w:pPr>
            <w:r>
              <w:rPr>
                <w:lang w:eastAsia="ja-JP"/>
              </w:rPr>
              <w:t>–</w:t>
            </w:r>
          </w:p>
        </w:tc>
        <w:tc>
          <w:tcPr>
            <w:tcW w:w="1134" w:type="dxa"/>
          </w:tcPr>
          <w:p w14:paraId="420D2618" w14:textId="77777777" w:rsidR="005718D0" w:rsidRPr="00FD0425" w:rsidRDefault="005718D0" w:rsidP="009354E2">
            <w:pPr>
              <w:pStyle w:val="TAC"/>
              <w:rPr>
                <w:lang w:eastAsia="ja-JP"/>
              </w:rPr>
            </w:pPr>
          </w:p>
        </w:tc>
      </w:tr>
      <w:tr w:rsidR="003D676C" w:rsidRPr="00FD0425" w14:paraId="59374022" w14:textId="77777777" w:rsidTr="009354E2">
        <w:tblPrEx>
          <w:tblCellMar>
            <w:top w:w="0" w:type="dxa"/>
            <w:bottom w:w="0" w:type="dxa"/>
          </w:tblCellMar>
        </w:tblPrEx>
        <w:tc>
          <w:tcPr>
            <w:tcW w:w="2127" w:type="dxa"/>
          </w:tcPr>
          <w:p w14:paraId="496BE206" w14:textId="77777777" w:rsidR="005718D0" w:rsidRPr="00FD0425" w:rsidRDefault="005718D0" w:rsidP="005718D0">
            <w:pPr>
              <w:pStyle w:val="TAL"/>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4ACAC93C" w14:textId="77777777" w:rsidR="005718D0" w:rsidRPr="00FD0425" w:rsidRDefault="005718D0" w:rsidP="005718D0">
            <w:pPr>
              <w:pStyle w:val="TAL"/>
              <w:rPr>
                <w:rFonts w:eastAsia="Batang"/>
                <w:lang w:eastAsia="ja-JP"/>
              </w:rPr>
            </w:pPr>
          </w:p>
        </w:tc>
        <w:tc>
          <w:tcPr>
            <w:tcW w:w="1134" w:type="dxa"/>
          </w:tcPr>
          <w:p w14:paraId="6096E075" w14:textId="77777777" w:rsidR="005718D0" w:rsidRPr="00FD0425" w:rsidRDefault="005718D0" w:rsidP="005718D0">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172DC44B" w14:textId="77777777" w:rsidR="005718D0" w:rsidRPr="00FD0425" w:rsidRDefault="005718D0" w:rsidP="005718D0">
            <w:pPr>
              <w:pStyle w:val="TAL"/>
              <w:rPr>
                <w:lang w:eastAsia="ja-JP"/>
              </w:rPr>
            </w:pPr>
          </w:p>
        </w:tc>
        <w:tc>
          <w:tcPr>
            <w:tcW w:w="2410" w:type="dxa"/>
          </w:tcPr>
          <w:p w14:paraId="51D03847" w14:textId="77777777" w:rsidR="005718D0" w:rsidRPr="00FD0425" w:rsidRDefault="005718D0" w:rsidP="005718D0">
            <w:pPr>
              <w:pStyle w:val="TAL"/>
              <w:rPr>
                <w:lang w:eastAsia="ja-JP"/>
              </w:rPr>
            </w:pPr>
          </w:p>
        </w:tc>
        <w:tc>
          <w:tcPr>
            <w:tcW w:w="1134" w:type="dxa"/>
          </w:tcPr>
          <w:p w14:paraId="3C0BDD20" w14:textId="77777777" w:rsidR="005718D0" w:rsidRPr="00FD0425" w:rsidRDefault="005718D0" w:rsidP="009354E2">
            <w:pPr>
              <w:pStyle w:val="TAC"/>
              <w:rPr>
                <w:lang w:eastAsia="ja-JP"/>
              </w:rPr>
            </w:pPr>
            <w:r>
              <w:rPr>
                <w:lang w:eastAsia="ja-JP"/>
              </w:rPr>
              <w:t>–</w:t>
            </w:r>
          </w:p>
        </w:tc>
        <w:tc>
          <w:tcPr>
            <w:tcW w:w="1134" w:type="dxa"/>
          </w:tcPr>
          <w:p w14:paraId="2E2EEC98" w14:textId="77777777" w:rsidR="005718D0" w:rsidRPr="00FD0425" w:rsidRDefault="005718D0" w:rsidP="009354E2">
            <w:pPr>
              <w:pStyle w:val="TAC"/>
              <w:rPr>
                <w:lang w:eastAsia="ja-JP"/>
              </w:rPr>
            </w:pPr>
          </w:p>
        </w:tc>
      </w:tr>
      <w:tr w:rsidR="003D676C" w:rsidRPr="00FD0425" w14:paraId="2F858BE6" w14:textId="77777777" w:rsidTr="009354E2">
        <w:tblPrEx>
          <w:tblCellMar>
            <w:top w:w="0" w:type="dxa"/>
            <w:bottom w:w="0" w:type="dxa"/>
          </w:tblCellMar>
        </w:tblPrEx>
        <w:tc>
          <w:tcPr>
            <w:tcW w:w="2127" w:type="dxa"/>
          </w:tcPr>
          <w:p w14:paraId="37A44C0B" w14:textId="77777777" w:rsidR="005718D0" w:rsidRPr="00FD0425" w:rsidRDefault="005718D0" w:rsidP="005718D0">
            <w:pPr>
              <w:pStyle w:val="TAL"/>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350606DB" w14:textId="77777777" w:rsidR="005718D0" w:rsidRPr="00FD0425" w:rsidRDefault="005718D0" w:rsidP="005718D0">
            <w:pPr>
              <w:pStyle w:val="TAL"/>
              <w:rPr>
                <w:lang w:eastAsia="ja-JP"/>
              </w:rPr>
            </w:pPr>
            <w:r w:rsidRPr="00FD0425">
              <w:rPr>
                <w:rFonts w:eastAsia="Batang"/>
                <w:lang w:eastAsia="ja-JP"/>
              </w:rPr>
              <w:t>M</w:t>
            </w:r>
          </w:p>
        </w:tc>
        <w:tc>
          <w:tcPr>
            <w:tcW w:w="1134" w:type="dxa"/>
          </w:tcPr>
          <w:p w14:paraId="4341D6A0" w14:textId="77777777" w:rsidR="005718D0" w:rsidRPr="00FD0425" w:rsidRDefault="005718D0" w:rsidP="005718D0">
            <w:pPr>
              <w:pStyle w:val="TAL"/>
              <w:rPr>
                <w:lang w:eastAsia="ja-JP"/>
              </w:rPr>
            </w:pPr>
          </w:p>
        </w:tc>
        <w:tc>
          <w:tcPr>
            <w:tcW w:w="1275" w:type="dxa"/>
          </w:tcPr>
          <w:p w14:paraId="4FD39483" w14:textId="77777777" w:rsidR="005718D0" w:rsidRPr="00FD0425" w:rsidRDefault="005718D0" w:rsidP="005718D0">
            <w:pPr>
              <w:pStyle w:val="TAL"/>
              <w:rPr>
                <w:lang w:eastAsia="ja-JP"/>
              </w:rPr>
            </w:pPr>
            <w:r w:rsidRPr="00FD0425">
              <w:rPr>
                <w:lang w:eastAsia="ja-JP"/>
              </w:rPr>
              <w:t>9.2.3.10</w:t>
            </w:r>
          </w:p>
        </w:tc>
        <w:tc>
          <w:tcPr>
            <w:tcW w:w="2410" w:type="dxa"/>
          </w:tcPr>
          <w:p w14:paraId="02F53E02" w14:textId="77777777" w:rsidR="005718D0" w:rsidRPr="00FD0425" w:rsidRDefault="005718D0" w:rsidP="005718D0">
            <w:pPr>
              <w:pStyle w:val="TAL"/>
              <w:rPr>
                <w:rFonts w:hint="eastAsia"/>
                <w:lang w:eastAsia="zh-CN"/>
              </w:rPr>
            </w:pPr>
          </w:p>
        </w:tc>
        <w:tc>
          <w:tcPr>
            <w:tcW w:w="1134" w:type="dxa"/>
          </w:tcPr>
          <w:p w14:paraId="15589318" w14:textId="77777777" w:rsidR="005718D0" w:rsidRPr="00FD0425" w:rsidRDefault="005718D0" w:rsidP="009354E2">
            <w:pPr>
              <w:pStyle w:val="TAC"/>
              <w:rPr>
                <w:rFonts w:hint="eastAsia"/>
                <w:lang w:eastAsia="zh-CN"/>
              </w:rPr>
            </w:pPr>
            <w:r>
              <w:rPr>
                <w:lang w:val="en-US" w:eastAsia="zh-CN"/>
              </w:rPr>
              <w:t>–</w:t>
            </w:r>
          </w:p>
        </w:tc>
        <w:tc>
          <w:tcPr>
            <w:tcW w:w="1134" w:type="dxa"/>
          </w:tcPr>
          <w:p w14:paraId="020FB453" w14:textId="77777777" w:rsidR="005718D0" w:rsidRPr="00FD0425" w:rsidRDefault="005718D0" w:rsidP="009354E2">
            <w:pPr>
              <w:pStyle w:val="TAC"/>
              <w:rPr>
                <w:rFonts w:hint="eastAsia"/>
                <w:lang w:eastAsia="zh-CN"/>
              </w:rPr>
            </w:pPr>
          </w:p>
        </w:tc>
      </w:tr>
      <w:tr w:rsidR="003D676C" w:rsidRPr="00FD0425" w14:paraId="27FF8293" w14:textId="77777777" w:rsidTr="009354E2">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5718D0">
            <w:pPr>
              <w:pStyle w:val="TAL"/>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5718D0">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5718D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5718D0">
            <w:pPr>
              <w:pStyle w:val="TAL"/>
              <w:rPr>
                <w:lang w:eastAsia="ja-JP"/>
              </w:rPr>
            </w:pPr>
            <w:r w:rsidRPr="00FD0425">
              <w:rPr>
                <w:lang w:eastAsia="ja-JP"/>
              </w:rPr>
              <w:t>9.2.3.79</w:t>
            </w:r>
          </w:p>
        </w:tc>
        <w:tc>
          <w:tcPr>
            <w:tcW w:w="2410"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5718D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9354E2">
            <w:pPr>
              <w:pStyle w:val="TAC"/>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9354E2">
            <w:pPr>
              <w:pStyle w:val="TAC"/>
              <w:rPr>
                <w:lang w:eastAsia="zh-CN"/>
              </w:rPr>
            </w:pPr>
          </w:p>
        </w:tc>
      </w:tr>
      <w:tr w:rsidR="003D676C" w:rsidRPr="00FD0425" w14:paraId="3CE10D34" w14:textId="77777777" w:rsidTr="009354E2">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5718D0">
            <w:pPr>
              <w:pStyle w:val="TAL"/>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5718D0">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5718D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5718D0">
            <w:pPr>
              <w:pStyle w:val="TAL"/>
              <w:rPr>
                <w:lang w:eastAsia="ja-JP"/>
              </w:rPr>
            </w:pPr>
            <w:r w:rsidRPr="00FD0425">
              <w:rPr>
                <w:rFonts w:eastAsia="Batang"/>
                <w:lang w:eastAsia="ja-JP"/>
              </w:rPr>
              <w:t>9.2.3.28</w:t>
            </w:r>
          </w:p>
        </w:tc>
        <w:tc>
          <w:tcPr>
            <w:tcW w:w="2410"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5718D0">
            <w:pPr>
              <w:pStyle w:val="TAL"/>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9354E2">
            <w:pPr>
              <w:pStyle w:val="TAC"/>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9354E2">
            <w:pPr>
              <w:pStyle w:val="TAC"/>
              <w:rPr>
                <w:iCs/>
                <w:lang w:eastAsia="ja-JP"/>
              </w:rPr>
            </w:pPr>
          </w:p>
        </w:tc>
      </w:tr>
      <w:tr w:rsidR="003D676C" w:rsidRPr="00FD0425" w14:paraId="0668FF0F" w14:textId="77777777" w:rsidTr="009354E2">
        <w:tblPrEx>
          <w:tblCellMar>
            <w:top w:w="0" w:type="dxa"/>
            <w:bottom w:w="0" w:type="dxa"/>
          </w:tblCellMar>
        </w:tblPrEx>
        <w:tc>
          <w:tcPr>
            <w:tcW w:w="2127"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5718D0">
            <w:pPr>
              <w:pStyle w:val="TAL"/>
              <w:ind w:left="113"/>
              <w:rPr>
                <w:rFonts w:eastAsia="Batang"/>
                <w:lang w:eastAsia="ja-JP"/>
              </w:rPr>
            </w:pPr>
            <w:bookmarkStart w:id="4633"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5718D0">
            <w:pPr>
              <w:pStyle w:val="TAL"/>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5718D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5718D0">
            <w:pPr>
              <w:pStyle w:val="TAL"/>
              <w:rPr>
                <w:rFonts w:eastAsia="Batang"/>
                <w:lang w:eastAsia="ja-JP"/>
              </w:rPr>
            </w:pPr>
            <w:r>
              <w:rPr>
                <w:rFonts w:eastAsia="Batang"/>
                <w:lang w:eastAsia="ja-JP"/>
              </w:rPr>
              <w:t>9.2.1.</w:t>
            </w:r>
            <w:r w:rsidR="00AD6FF6">
              <w:rPr>
                <w:rFonts w:eastAsia="Batang"/>
                <w:lang w:eastAsia="ja-JP"/>
              </w:rPr>
              <w:t>33</w:t>
            </w:r>
          </w:p>
        </w:tc>
        <w:tc>
          <w:tcPr>
            <w:tcW w:w="2410"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5718D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9354E2">
            <w:pPr>
              <w:pStyle w:val="TAC"/>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9354E2">
            <w:pPr>
              <w:pStyle w:val="TAC"/>
              <w:rPr>
                <w:iCs/>
                <w:lang w:eastAsia="ja-JP"/>
              </w:rPr>
            </w:pPr>
            <w:r>
              <w:rPr>
                <w:iCs/>
                <w:lang w:eastAsia="ja-JP"/>
              </w:rPr>
              <w:t>ignore</w:t>
            </w:r>
          </w:p>
        </w:tc>
      </w:tr>
      <w:bookmarkEnd w:id="4633"/>
    </w:tbl>
    <w:p w14:paraId="050D9554" w14:textId="77777777" w:rsidR="00F02090" w:rsidRPr="00FD0425" w:rsidRDefault="00F02090" w:rsidP="00F02090">
      <w:pPr>
        <w:rPr>
          <w:rFonts w:hint="eastAsia"/>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blPrEx>
          <w:tblCellMar>
            <w:top w:w="0" w:type="dxa"/>
            <w:bottom w:w="0" w:type="dxa"/>
          </w:tblCellMar>
        </w:tblPrEx>
        <w:tc>
          <w:tcPr>
            <w:tcW w:w="3261" w:type="dxa"/>
          </w:tcPr>
          <w:p w14:paraId="752677CD" w14:textId="77777777" w:rsidR="00F02090" w:rsidRPr="00FD0425" w:rsidRDefault="00F02090" w:rsidP="00694C97">
            <w:pPr>
              <w:pStyle w:val="TAH"/>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1EBE8B6F" w14:textId="77777777" w:rsidTr="00694C97">
        <w:tblPrEx>
          <w:tblCellMar>
            <w:top w:w="0" w:type="dxa"/>
            <w:bottom w:w="0" w:type="dxa"/>
          </w:tblCellMar>
        </w:tblPrEx>
        <w:tc>
          <w:tcPr>
            <w:tcW w:w="3261" w:type="dxa"/>
          </w:tcPr>
          <w:p w14:paraId="6EDA351A" w14:textId="77777777" w:rsidR="00F02090" w:rsidRPr="00FD0425" w:rsidRDefault="00F02090" w:rsidP="00694C97">
            <w:pPr>
              <w:pStyle w:val="TAL"/>
              <w:rPr>
                <w:lang w:eastAsia="ja-JP"/>
              </w:rPr>
            </w:pPr>
            <w:r w:rsidRPr="00FD0425">
              <w:rPr>
                <w:lang w:eastAsia="ja-JP"/>
              </w:rPr>
              <w:t>maxnoofDRBs</w:t>
            </w:r>
          </w:p>
        </w:tc>
        <w:tc>
          <w:tcPr>
            <w:tcW w:w="6237" w:type="dxa"/>
          </w:tcPr>
          <w:p w14:paraId="4434200E" w14:textId="77777777" w:rsidR="00F02090" w:rsidRPr="00FD0425" w:rsidRDefault="00F02090" w:rsidP="00694C97">
            <w:pPr>
              <w:pStyle w:val="TAL"/>
              <w:rPr>
                <w:lang w:eastAsia="ja-JP"/>
              </w:rPr>
            </w:pPr>
            <w:r w:rsidRPr="00FD0425">
              <w:rPr>
                <w:lang w:eastAsia="ja-JP"/>
              </w:rPr>
              <w:t xml:space="preserve">Maximum no. of DRBs allowed towards one UE. Value is 32. </w:t>
            </w:r>
          </w:p>
        </w:tc>
      </w:tr>
      <w:tr w:rsidR="00F02090" w:rsidRPr="00FD0425" w14:paraId="3E36EDF4" w14:textId="77777777" w:rsidTr="00694C97">
        <w:tblPrEx>
          <w:tblCellMar>
            <w:top w:w="0" w:type="dxa"/>
            <w:bottom w:w="0" w:type="dxa"/>
          </w:tblCellMar>
        </w:tblPrEx>
        <w:tc>
          <w:tcPr>
            <w:tcW w:w="3261" w:type="dxa"/>
          </w:tcPr>
          <w:p w14:paraId="0EF7ECB5" w14:textId="77777777" w:rsidR="00F02090" w:rsidRPr="00FD0425" w:rsidRDefault="00F02090" w:rsidP="00694C97">
            <w:pPr>
              <w:pStyle w:val="TAL"/>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694C97">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F02090">
      <w:pPr>
        <w:rPr>
          <w:lang w:eastAsia="zh-CN"/>
        </w:rPr>
      </w:pPr>
    </w:p>
    <w:p w14:paraId="09D3E3C6" w14:textId="77777777" w:rsidR="00F02090" w:rsidRPr="00FD0425" w:rsidRDefault="00F02090" w:rsidP="00F02090">
      <w:pPr>
        <w:pStyle w:val="Heading4"/>
        <w:rPr>
          <w:lang w:val="fr-FR"/>
        </w:rPr>
      </w:pPr>
      <w:bookmarkStart w:id="4634" w:name="_Toc20955252"/>
      <w:bookmarkStart w:id="4635" w:name="_Toc29991449"/>
      <w:bookmarkStart w:id="4636" w:name="_Toc36555849"/>
      <w:bookmarkStart w:id="4637" w:name="_Toc44497569"/>
      <w:bookmarkStart w:id="4638" w:name="_Toc45107957"/>
      <w:bookmarkStart w:id="4639" w:name="_Toc45901577"/>
      <w:bookmarkStart w:id="4640" w:name="_Toc51850656"/>
      <w:bookmarkStart w:id="4641" w:name="_Toc56693659"/>
      <w:bookmarkStart w:id="4642" w:name="_Toc64447202"/>
      <w:bookmarkStart w:id="4643" w:name="_Toc66286696"/>
      <w:bookmarkStart w:id="4644" w:name="_Toc74151391"/>
      <w:bookmarkStart w:id="4645" w:name="_Toc88653863"/>
      <w:bookmarkStart w:id="4646" w:name="_Toc97904219"/>
      <w:bookmarkStart w:id="4647" w:name="_Toc105175260"/>
      <w:bookmarkStart w:id="4648" w:name="_Toc113826290"/>
      <w:bookmarkStart w:id="4649" w:name="_Toc120032416"/>
      <w:r w:rsidRPr="00FD0425">
        <w:rPr>
          <w:lang w:val="fr-FR"/>
        </w:rPr>
        <w:t>9.2.1.16</w:t>
      </w:r>
      <w:r w:rsidRPr="00FD0425">
        <w:rPr>
          <w:lang w:val="fr-FR"/>
        </w:rPr>
        <w:tab/>
        <w:t>Data Forwarding Info from target NG-RAN node</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0D5E1F2" w14:textId="77777777" w:rsidR="00F02090" w:rsidRPr="00FD0425" w:rsidRDefault="00F02090" w:rsidP="00F02090">
      <w:pPr>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Change w:id="4650">
          <w:tblGrid>
            <w:gridCol w:w="2160"/>
            <w:gridCol w:w="1080"/>
            <w:gridCol w:w="1296"/>
            <w:gridCol w:w="1560"/>
            <w:gridCol w:w="3543"/>
          </w:tblGrid>
        </w:tblGridChange>
      </w:tblGrid>
      <w:tr w:rsidR="00F02090" w:rsidRPr="00FD0425" w14:paraId="6D6D1030" w14:textId="77777777" w:rsidTr="00694C97">
        <w:tblPrEx>
          <w:tblCellMar>
            <w:top w:w="0" w:type="dxa"/>
            <w:bottom w:w="0" w:type="dxa"/>
          </w:tblCellMar>
        </w:tblPrEx>
        <w:tc>
          <w:tcPr>
            <w:tcW w:w="2160" w:type="dxa"/>
          </w:tcPr>
          <w:p w14:paraId="4849D189"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694C97">
            <w:pPr>
              <w:pStyle w:val="TAH"/>
              <w:rPr>
                <w:rFonts w:cs="Arial"/>
                <w:lang w:eastAsia="ja-JP"/>
              </w:rPr>
            </w:pPr>
            <w:r w:rsidRPr="00FD0425">
              <w:rPr>
                <w:rFonts w:cs="Arial"/>
                <w:lang w:eastAsia="ja-JP"/>
              </w:rPr>
              <w:t>Presence</w:t>
            </w:r>
          </w:p>
        </w:tc>
        <w:tc>
          <w:tcPr>
            <w:tcW w:w="1296" w:type="dxa"/>
          </w:tcPr>
          <w:p w14:paraId="1D7BEADC" w14:textId="77777777" w:rsidR="00F02090" w:rsidRPr="00FD0425" w:rsidRDefault="00F02090" w:rsidP="00694C97">
            <w:pPr>
              <w:pStyle w:val="TAH"/>
              <w:rPr>
                <w:rFonts w:cs="Arial"/>
                <w:lang w:eastAsia="ja-JP"/>
              </w:rPr>
            </w:pPr>
            <w:r w:rsidRPr="00FD0425">
              <w:rPr>
                <w:rFonts w:cs="Arial"/>
                <w:lang w:eastAsia="ja-JP"/>
              </w:rPr>
              <w:t>Range</w:t>
            </w:r>
          </w:p>
        </w:tc>
        <w:tc>
          <w:tcPr>
            <w:tcW w:w="1560" w:type="dxa"/>
          </w:tcPr>
          <w:p w14:paraId="35EDC06E"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543" w:type="dxa"/>
          </w:tcPr>
          <w:p w14:paraId="7CFC12E0"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07BFC80" w14:textId="77777777" w:rsidTr="00694C97">
        <w:tblPrEx>
          <w:tblCellMar>
            <w:top w:w="0" w:type="dxa"/>
            <w:bottom w:w="0" w:type="dxa"/>
          </w:tblCellMar>
        </w:tblPrEx>
        <w:tc>
          <w:tcPr>
            <w:tcW w:w="2160" w:type="dxa"/>
          </w:tcPr>
          <w:p w14:paraId="0C12E22C" w14:textId="77777777" w:rsidR="00F02090" w:rsidRPr="00FD0425" w:rsidRDefault="00F02090" w:rsidP="00694C97">
            <w:pPr>
              <w:pStyle w:val="TAL"/>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694C97">
            <w:pPr>
              <w:pStyle w:val="TAL"/>
              <w:rPr>
                <w:rFonts w:eastAsia="Batang"/>
                <w:lang w:eastAsia="ja-JP"/>
              </w:rPr>
            </w:pPr>
          </w:p>
        </w:tc>
        <w:tc>
          <w:tcPr>
            <w:tcW w:w="1296" w:type="dxa"/>
          </w:tcPr>
          <w:p w14:paraId="5AD0106E" w14:textId="77777777" w:rsidR="00F02090" w:rsidRPr="00FD0425" w:rsidRDefault="00F02090" w:rsidP="00694C97">
            <w:pPr>
              <w:pStyle w:val="TAL"/>
              <w:rPr>
                <w:bCs/>
                <w:i/>
                <w:szCs w:val="18"/>
                <w:lang w:eastAsia="ja-JP"/>
              </w:rPr>
            </w:pPr>
            <w:r w:rsidRPr="00FD0425">
              <w:rPr>
                <w:bCs/>
                <w:i/>
                <w:szCs w:val="18"/>
                <w:lang w:eastAsia="ja-JP"/>
              </w:rPr>
              <w:t>1</w:t>
            </w:r>
          </w:p>
        </w:tc>
        <w:tc>
          <w:tcPr>
            <w:tcW w:w="1560" w:type="dxa"/>
          </w:tcPr>
          <w:p w14:paraId="7B133887" w14:textId="77777777" w:rsidR="00F02090" w:rsidRPr="00FD0425" w:rsidRDefault="00F02090" w:rsidP="00694C97">
            <w:pPr>
              <w:pStyle w:val="TAL"/>
              <w:rPr>
                <w:lang w:eastAsia="ja-JP"/>
              </w:rPr>
            </w:pPr>
          </w:p>
        </w:tc>
        <w:tc>
          <w:tcPr>
            <w:tcW w:w="3543" w:type="dxa"/>
          </w:tcPr>
          <w:p w14:paraId="2B6C9AD1" w14:textId="77777777" w:rsidR="00F02090" w:rsidRPr="00FD0425" w:rsidRDefault="00F02090" w:rsidP="00694C97">
            <w:pPr>
              <w:pStyle w:val="TAL"/>
              <w:rPr>
                <w:lang w:eastAsia="ja-JP"/>
              </w:rPr>
            </w:pPr>
          </w:p>
        </w:tc>
      </w:tr>
      <w:tr w:rsidR="00F02090" w:rsidRPr="00FD0425" w14:paraId="793B72DD" w14:textId="77777777" w:rsidTr="00694C97">
        <w:tblPrEx>
          <w:tblCellMar>
            <w:top w:w="0" w:type="dxa"/>
            <w:bottom w:w="0" w:type="dxa"/>
          </w:tblCellMar>
        </w:tblPrEx>
        <w:tc>
          <w:tcPr>
            <w:tcW w:w="2160" w:type="dxa"/>
          </w:tcPr>
          <w:p w14:paraId="2F92734C" w14:textId="77777777" w:rsidR="00F02090" w:rsidRPr="00FD0425" w:rsidRDefault="00F02090" w:rsidP="00694C97">
            <w:pPr>
              <w:pStyle w:val="TAL"/>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694C97">
            <w:pPr>
              <w:pStyle w:val="TAL"/>
              <w:rPr>
                <w:rFonts w:eastAsia="Batang"/>
                <w:lang w:eastAsia="ja-JP"/>
              </w:rPr>
            </w:pPr>
          </w:p>
        </w:tc>
        <w:tc>
          <w:tcPr>
            <w:tcW w:w="1296" w:type="dxa"/>
          </w:tcPr>
          <w:p w14:paraId="500BE1E7" w14:textId="77777777" w:rsidR="00F02090" w:rsidRPr="00FD0425" w:rsidRDefault="00F02090" w:rsidP="00694C97">
            <w:pPr>
              <w:pStyle w:val="TAL"/>
              <w:rPr>
                <w:bCs/>
                <w:i/>
                <w:szCs w:val="18"/>
                <w:lang w:eastAsia="ja-JP"/>
              </w:rPr>
            </w:pPr>
            <w:r w:rsidRPr="00FD0425">
              <w:rPr>
                <w:bCs/>
                <w:i/>
                <w:szCs w:val="18"/>
                <w:lang w:eastAsia="ja-JP"/>
              </w:rPr>
              <w:t>1..&lt;maxnoofQoSFlows&gt;</w:t>
            </w:r>
          </w:p>
        </w:tc>
        <w:tc>
          <w:tcPr>
            <w:tcW w:w="1560" w:type="dxa"/>
          </w:tcPr>
          <w:p w14:paraId="72E62C06" w14:textId="77777777" w:rsidR="00F02090" w:rsidRPr="00FD0425" w:rsidRDefault="00F02090" w:rsidP="00694C97">
            <w:pPr>
              <w:pStyle w:val="TAL"/>
              <w:rPr>
                <w:lang w:eastAsia="ja-JP"/>
              </w:rPr>
            </w:pPr>
          </w:p>
        </w:tc>
        <w:tc>
          <w:tcPr>
            <w:tcW w:w="3543" w:type="dxa"/>
          </w:tcPr>
          <w:p w14:paraId="0333E742" w14:textId="77777777" w:rsidR="00F02090" w:rsidRPr="00FD0425" w:rsidRDefault="00F02090" w:rsidP="00694C97">
            <w:pPr>
              <w:pStyle w:val="TAL"/>
              <w:rPr>
                <w:lang w:eastAsia="ja-JP"/>
              </w:rPr>
            </w:pPr>
          </w:p>
        </w:tc>
      </w:tr>
      <w:tr w:rsidR="00F02090" w:rsidRPr="00FD0425" w14:paraId="7D219D0F" w14:textId="77777777" w:rsidTr="00694C97">
        <w:tblPrEx>
          <w:tblCellMar>
            <w:top w:w="0" w:type="dxa"/>
            <w:bottom w:w="0" w:type="dxa"/>
          </w:tblCellMar>
        </w:tblPrEx>
        <w:tc>
          <w:tcPr>
            <w:tcW w:w="2160" w:type="dxa"/>
          </w:tcPr>
          <w:p w14:paraId="78B288B6" w14:textId="77777777" w:rsidR="00F02090" w:rsidRPr="00FD0425" w:rsidRDefault="00F02090" w:rsidP="00694C97">
            <w:pPr>
              <w:pStyle w:val="TAL"/>
              <w:ind w:left="227"/>
              <w:rPr>
                <w:lang w:eastAsia="zh-CN"/>
              </w:rPr>
            </w:pPr>
            <w:r w:rsidRPr="00FD0425">
              <w:rPr>
                <w:lang w:eastAsia="zh-CN"/>
              </w:rPr>
              <w:t>&gt;&gt;QoS Flow Identifier</w:t>
            </w:r>
          </w:p>
        </w:tc>
        <w:tc>
          <w:tcPr>
            <w:tcW w:w="1080" w:type="dxa"/>
          </w:tcPr>
          <w:p w14:paraId="7433ABC5" w14:textId="77777777" w:rsidR="00F02090" w:rsidRPr="00FD0425" w:rsidRDefault="00F02090" w:rsidP="00694C97">
            <w:pPr>
              <w:pStyle w:val="TAL"/>
              <w:rPr>
                <w:rFonts w:eastAsia="Batang"/>
                <w:lang w:eastAsia="ja-JP"/>
              </w:rPr>
            </w:pPr>
            <w:r w:rsidRPr="00FD0425">
              <w:rPr>
                <w:rFonts w:eastAsia="Batang"/>
                <w:lang w:eastAsia="ja-JP"/>
              </w:rPr>
              <w:t>M</w:t>
            </w:r>
          </w:p>
        </w:tc>
        <w:tc>
          <w:tcPr>
            <w:tcW w:w="1296" w:type="dxa"/>
          </w:tcPr>
          <w:p w14:paraId="7D5195EE" w14:textId="77777777" w:rsidR="00F02090" w:rsidRPr="00FD0425" w:rsidRDefault="00F02090" w:rsidP="00694C97">
            <w:pPr>
              <w:pStyle w:val="TAL"/>
              <w:rPr>
                <w:bCs/>
                <w:i/>
                <w:szCs w:val="18"/>
                <w:lang w:eastAsia="ja-JP"/>
              </w:rPr>
            </w:pPr>
          </w:p>
        </w:tc>
        <w:tc>
          <w:tcPr>
            <w:tcW w:w="1560" w:type="dxa"/>
          </w:tcPr>
          <w:p w14:paraId="3DF1C4EC" w14:textId="77777777" w:rsidR="00F02090" w:rsidRPr="00FD0425" w:rsidRDefault="00F02090" w:rsidP="00694C97">
            <w:pPr>
              <w:pStyle w:val="TAL"/>
              <w:rPr>
                <w:lang w:eastAsia="ja-JP"/>
              </w:rPr>
            </w:pPr>
            <w:r w:rsidRPr="00FD0425">
              <w:rPr>
                <w:lang w:eastAsia="ja-JP"/>
              </w:rPr>
              <w:t>9.2.3.10</w:t>
            </w:r>
          </w:p>
        </w:tc>
        <w:tc>
          <w:tcPr>
            <w:tcW w:w="3543" w:type="dxa"/>
          </w:tcPr>
          <w:p w14:paraId="7F1C5624" w14:textId="77777777" w:rsidR="00F02090" w:rsidRPr="00FD0425" w:rsidRDefault="00F02090" w:rsidP="00694C97">
            <w:pPr>
              <w:pStyle w:val="TAL"/>
              <w:rPr>
                <w:lang w:eastAsia="ja-JP"/>
              </w:rPr>
            </w:pPr>
          </w:p>
        </w:tc>
      </w:tr>
      <w:tr w:rsidR="00F02090" w:rsidRPr="00FD0425" w14:paraId="0C17E4B3" w14:textId="77777777" w:rsidTr="00694C97">
        <w:tblPrEx>
          <w:tblCellMar>
            <w:top w:w="0" w:type="dxa"/>
            <w:bottom w:w="0" w:type="dxa"/>
          </w:tblCellMar>
        </w:tblPrEx>
        <w:tc>
          <w:tcPr>
            <w:tcW w:w="2160" w:type="dxa"/>
          </w:tcPr>
          <w:p w14:paraId="0D933D91" w14:textId="77777777" w:rsidR="00F02090" w:rsidRPr="00FD0425" w:rsidRDefault="00F02090" w:rsidP="00694C97">
            <w:pPr>
              <w:pStyle w:val="TAL"/>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694C97">
            <w:pPr>
              <w:pStyle w:val="TAL"/>
              <w:rPr>
                <w:rFonts w:eastAsia="Batang"/>
                <w:lang w:eastAsia="ja-JP"/>
              </w:rPr>
            </w:pPr>
            <w:r w:rsidRPr="00FD0425">
              <w:rPr>
                <w:rFonts w:eastAsia="Batang"/>
                <w:lang w:eastAsia="ja-JP"/>
              </w:rPr>
              <w:t>O</w:t>
            </w:r>
          </w:p>
        </w:tc>
        <w:tc>
          <w:tcPr>
            <w:tcW w:w="1296" w:type="dxa"/>
          </w:tcPr>
          <w:p w14:paraId="72028B0B" w14:textId="77777777" w:rsidR="00F02090" w:rsidRPr="00FD0425" w:rsidRDefault="00F02090" w:rsidP="00694C97">
            <w:pPr>
              <w:pStyle w:val="TAL"/>
              <w:rPr>
                <w:bCs/>
                <w:i/>
                <w:szCs w:val="18"/>
                <w:lang w:eastAsia="ja-JP"/>
              </w:rPr>
            </w:pPr>
          </w:p>
        </w:tc>
        <w:tc>
          <w:tcPr>
            <w:tcW w:w="1560" w:type="dxa"/>
          </w:tcPr>
          <w:p w14:paraId="669D2ABE" w14:textId="77777777" w:rsidR="00F02090" w:rsidRPr="00FD0425" w:rsidRDefault="00F02090" w:rsidP="00694C97">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367D9DB4" w14:textId="77777777" w:rsidR="00F02090" w:rsidRPr="00FD0425" w:rsidRDefault="00F02090" w:rsidP="00694C97">
            <w:pPr>
              <w:pStyle w:val="TAL"/>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694C97">
        <w:tblPrEx>
          <w:tblCellMar>
            <w:top w:w="0" w:type="dxa"/>
            <w:bottom w:w="0" w:type="dxa"/>
          </w:tblCellMar>
        </w:tblPrEx>
        <w:tc>
          <w:tcPr>
            <w:tcW w:w="2160" w:type="dxa"/>
          </w:tcPr>
          <w:p w14:paraId="0BAD667F" w14:textId="77777777" w:rsidR="00470EAD" w:rsidRPr="00FD0425" w:rsidRDefault="00470EAD" w:rsidP="00470EAD">
            <w:pPr>
              <w:pStyle w:val="TAL"/>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470EAD">
            <w:pPr>
              <w:pStyle w:val="TAL"/>
              <w:rPr>
                <w:rFonts w:eastAsia="Batang"/>
                <w:lang w:eastAsia="ja-JP"/>
              </w:rPr>
            </w:pPr>
            <w:r w:rsidRPr="00FD0425">
              <w:rPr>
                <w:rFonts w:eastAsia="Batang"/>
                <w:lang w:eastAsia="ja-JP"/>
              </w:rPr>
              <w:t>O</w:t>
            </w:r>
          </w:p>
        </w:tc>
        <w:tc>
          <w:tcPr>
            <w:tcW w:w="1296" w:type="dxa"/>
          </w:tcPr>
          <w:p w14:paraId="740307AA" w14:textId="77777777" w:rsidR="00470EAD" w:rsidRPr="00FD0425" w:rsidRDefault="00470EAD" w:rsidP="00470EAD">
            <w:pPr>
              <w:pStyle w:val="TAL"/>
              <w:rPr>
                <w:bCs/>
                <w:i/>
                <w:szCs w:val="18"/>
                <w:lang w:eastAsia="ja-JP"/>
              </w:rPr>
            </w:pPr>
          </w:p>
        </w:tc>
        <w:tc>
          <w:tcPr>
            <w:tcW w:w="1560" w:type="dxa"/>
          </w:tcPr>
          <w:p w14:paraId="3349E890" w14:textId="77777777" w:rsidR="00470EAD" w:rsidRPr="00FD0425" w:rsidRDefault="00470EAD" w:rsidP="00470EAD">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356BB40E" w14:textId="77777777" w:rsidR="00470EAD" w:rsidRPr="00FD0425" w:rsidRDefault="00470EAD" w:rsidP="00470EAD">
            <w:pPr>
              <w:pStyle w:val="TAL"/>
              <w:rPr>
                <w:lang w:eastAsia="ja-JP"/>
              </w:rPr>
            </w:pPr>
            <w:r w:rsidRPr="00FD0425">
              <w:rPr>
                <w:lang w:eastAsia="ja-JP"/>
              </w:rPr>
              <w:t>To forward NG-U UL SDAP SDU to the target node.</w:t>
            </w:r>
          </w:p>
        </w:tc>
      </w:tr>
      <w:tr w:rsidR="00F02090" w:rsidRPr="00FD0425" w14:paraId="1C661521" w14:textId="77777777" w:rsidTr="00694C97">
        <w:tblPrEx>
          <w:tblCellMar>
            <w:top w:w="0" w:type="dxa"/>
            <w:bottom w:w="0" w:type="dxa"/>
          </w:tblCellMar>
        </w:tblPrEx>
        <w:tc>
          <w:tcPr>
            <w:tcW w:w="2160" w:type="dxa"/>
          </w:tcPr>
          <w:p w14:paraId="6746C78E" w14:textId="77777777" w:rsidR="00F02090" w:rsidRPr="00FD0425" w:rsidRDefault="00F02090" w:rsidP="00694C97">
            <w:pPr>
              <w:pStyle w:val="TAL"/>
              <w:rPr>
                <w:b/>
                <w:lang w:eastAsia="zh-CN"/>
              </w:rPr>
            </w:pPr>
            <w:r w:rsidRPr="00FD0425">
              <w:rPr>
                <w:b/>
                <w:lang w:eastAsia="zh-CN"/>
              </w:rPr>
              <w:t>Data Forwarding Response DRB List</w:t>
            </w:r>
          </w:p>
        </w:tc>
        <w:tc>
          <w:tcPr>
            <w:tcW w:w="1080" w:type="dxa"/>
          </w:tcPr>
          <w:p w14:paraId="21627CC3" w14:textId="77777777" w:rsidR="00F02090" w:rsidRPr="00FD0425" w:rsidRDefault="00F02090" w:rsidP="00694C97">
            <w:pPr>
              <w:pStyle w:val="TAL"/>
              <w:rPr>
                <w:rFonts w:eastAsia="Batang"/>
                <w:lang w:eastAsia="ja-JP"/>
              </w:rPr>
            </w:pPr>
          </w:p>
        </w:tc>
        <w:tc>
          <w:tcPr>
            <w:tcW w:w="1296" w:type="dxa"/>
          </w:tcPr>
          <w:p w14:paraId="5A590713" w14:textId="77777777" w:rsidR="00F02090" w:rsidRPr="00FD0425" w:rsidRDefault="00F02090" w:rsidP="00694C97">
            <w:pPr>
              <w:pStyle w:val="TAL"/>
              <w:rPr>
                <w:bCs/>
                <w:i/>
                <w:szCs w:val="18"/>
                <w:lang w:eastAsia="ja-JP"/>
              </w:rPr>
            </w:pPr>
            <w:r w:rsidRPr="00FD0425">
              <w:rPr>
                <w:bCs/>
                <w:i/>
                <w:szCs w:val="18"/>
                <w:lang w:eastAsia="ja-JP"/>
              </w:rPr>
              <w:t>0..1</w:t>
            </w:r>
          </w:p>
        </w:tc>
        <w:tc>
          <w:tcPr>
            <w:tcW w:w="1560" w:type="dxa"/>
          </w:tcPr>
          <w:p w14:paraId="2471539F" w14:textId="77777777" w:rsidR="00F02090" w:rsidRPr="00FD0425" w:rsidRDefault="00F02090" w:rsidP="00694C97">
            <w:pPr>
              <w:pStyle w:val="TAL"/>
              <w:rPr>
                <w:lang w:val="sv-SE" w:eastAsia="ja-JP"/>
              </w:rPr>
            </w:pPr>
          </w:p>
        </w:tc>
        <w:tc>
          <w:tcPr>
            <w:tcW w:w="3543" w:type="dxa"/>
          </w:tcPr>
          <w:p w14:paraId="2AA1CDEF" w14:textId="77777777" w:rsidR="00F02090" w:rsidRPr="00FD0425" w:rsidRDefault="00F02090" w:rsidP="00694C97">
            <w:pPr>
              <w:pStyle w:val="TAL"/>
              <w:rPr>
                <w:lang w:eastAsia="ja-JP"/>
              </w:rPr>
            </w:pPr>
          </w:p>
        </w:tc>
      </w:tr>
      <w:tr w:rsidR="00F02090" w:rsidRPr="00FD0425" w14:paraId="285F05E2" w14:textId="77777777" w:rsidTr="00694C97">
        <w:tblPrEx>
          <w:tblCellMar>
            <w:top w:w="0" w:type="dxa"/>
            <w:bottom w:w="0" w:type="dxa"/>
          </w:tblCellMar>
        </w:tblPrEx>
        <w:tc>
          <w:tcPr>
            <w:tcW w:w="2160" w:type="dxa"/>
          </w:tcPr>
          <w:p w14:paraId="13455B86" w14:textId="77777777" w:rsidR="00F02090" w:rsidRPr="00FD0425" w:rsidRDefault="00F02090" w:rsidP="00694C97">
            <w:pPr>
              <w:pStyle w:val="TAL"/>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694C97">
            <w:pPr>
              <w:pStyle w:val="TAL"/>
              <w:rPr>
                <w:rFonts w:eastAsia="Batang"/>
                <w:lang w:eastAsia="ja-JP"/>
              </w:rPr>
            </w:pPr>
          </w:p>
        </w:tc>
        <w:tc>
          <w:tcPr>
            <w:tcW w:w="1296" w:type="dxa"/>
          </w:tcPr>
          <w:p w14:paraId="0D51F696" w14:textId="77777777" w:rsidR="00F02090" w:rsidRPr="00FD0425" w:rsidRDefault="00F02090" w:rsidP="00694C97">
            <w:pPr>
              <w:pStyle w:val="TAL"/>
              <w:rPr>
                <w:i/>
                <w:szCs w:val="18"/>
                <w:lang w:eastAsia="ja-JP"/>
              </w:rPr>
            </w:pPr>
            <w:r w:rsidRPr="00FD0425">
              <w:rPr>
                <w:bCs/>
                <w:i/>
                <w:szCs w:val="18"/>
                <w:lang w:eastAsia="ja-JP"/>
              </w:rPr>
              <w:t>1..&lt;maxnoofDRBs&gt;</w:t>
            </w:r>
          </w:p>
        </w:tc>
        <w:tc>
          <w:tcPr>
            <w:tcW w:w="1560" w:type="dxa"/>
          </w:tcPr>
          <w:p w14:paraId="1C6D9CE7" w14:textId="77777777" w:rsidR="00F02090" w:rsidRPr="00FD0425" w:rsidRDefault="00F02090" w:rsidP="00694C97">
            <w:pPr>
              <w:pStyle w:val="TAL"/>
              <w:rPr>
                <w:lang w:eastAsia="ja-JP"/>
              </w:rPr>
            </w:pPr>
          </w:p>
        </w:tc>
        <w:tc>
          <w:tcPr>
            <w:tcW w:w="3543" w:type="dxa"/>
          </w:tcPr>
          <w:p w14:paraId="34291D8A" w14:textId="77777777" w:rsidR="00F02090" w:rsidRPr="00FD0425" w:rsidRDefault="00F02090" w:rsidP="00694C97">
            <w:pPr>
              <w:pStyle w:val="TAL"/>
              <w:rPr>
                <w:lang w:eastAsia="ja-JP"/>
              </w:rPr>
            </w:pPr>
          </w:p>
        </w:tc>
      </w:tr>
      <w:tr w:rsidR="00F02090" w:rsidRPr="00FD0425" w14:paraId="7043E9D9" w14:textId="77777777" w:rsidTr="00694C97">
        <w:tblPrEx>
          <w:tblCellMar>
            <w:top w:w="0" w:type="dxa"/>
            <w:bottom w:w="0" w:type="dxa"/>
          </w:tblCellMar>
        </w:tblPrEx>
        <w:tc>
          <w:tcPr>
            <w:tcW w:w="2160" w:type="dxa"/>
          </w:tcPr>
          <w:p w14:paraId="60718544" w14:textId="77777777" w:rsidR="00F02090" w:rsidRPr="00FD0425" w:rsidRDefault="00F02090" w:rsidP="00694C97">
            <w:pPr>
              <w:pStyle w:val="TAL"/>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694C97">
            <w:pPr>
              <w:pStyle w:val="TAL"/>
              <w:rPr>
                <w:lang w:eastAsia="ja-JP"/>
              </w:rPr>
            </w:pPr>
            <w:r w:rsidRPr="00FD0425">
              <w:rPr>
                <w:rFonts w:eastAsia="Batang"/>
                <w:lang w:eastAsia="ja-JP"/>
              </w:rPr>
              <w:t>M</w:t>
            </w:r>
          </w:p>
        </w:tc>
        <w:tc>
          <w:tcPr>
            <w:tcW w:w="1296" w:type="dxa"/>
          </w:tcPr>
          <w:p w14:paraId="2667BA75" w14:textId="77777777" w:rsidR="00F02090" w:rsidRPr="00FD0425" w:rsidRDefault="00F02090" w:rsidP="00694C97">
            <w:pPr>
              <w:pStyle w:val="TAL"/>
              <w:rPr>
                <w:lang w:eastAsia="ja-JP"/>
              </w:rPr>
            </w:pPr>
          </w:p>
        </w:tc>
        <w:tc>
          <w:tcPr>
            <w:tcW w:w="1560" w:type="dxa"/>
          </w:tcPr>
          <w:p w14:paraId="7468D65E" w14:textId="77777777" w:rsidR="00F02090" w:rsidRPr="00FD0425" w:rsidRDefault="00F02090" w:rsidP="00694C97">
            <w:pPr>
              <w:pStyle w:val="TAL"/>
              <w:rPr>
                <w:lang w:eastAsia="ja-JP"/>
              </w:rPr>
            </w:pPr>
            <w:r w:rsidRPr="00FD0425">
              <w:rPr>
                <w:lang w:eastAsia="ja-JP"/>
              </w:rPr>
              <w:t>9.2.3.33</w:t>
            </w:r>
          </w:p>
        </w:tc>
        <w:tc>
          <w:tcPr>
            <w:tcW w:w="3543" w:type="dxa"/>
          </w:tcPr>
          <w:p w14:paraId="74F4D95E" w14:textId="77777777" w:rsidR="00F02090" w:rsidRPr="00FD0425" w:rsidRDefault="00F02090" w:rsidP="00694C97">
            <w:pPr>
              <w:pStyle w:val="TAL"/>
              <w:rPr>
                <w:rFonts w:hint="eastAsia"/>
                <w:lang w:eastAsia="zh-CN"/>
              </w:rPr>
            </w:pPr>
          </w:p>
        </w:tc>
      </w:tr>
      <w:tr w:rsidR="00F02090" w:rsidRPr="00FD0425" w14:paraId="042A4B2B" w14:textId="77777777" w:rsidTr="00694C97">
        <w:tblPrEx>
          <w:tblCellMar>
            <w:top w:w="0" w:type="dxa"/>
            <w:bottom w:w="0" w:type="dxa"/>
          </w:tblCellMar>
        </w:tblPrEx>
        <w:tc>
          <w:tcPr>
            <w:tcW w:w="2160" w:type="dxa"/>
          </w:tcPr>
          <w:p w14:paraId="786F3007" w14:textId="77777777" w:rsidR="00F02090" w:rsidRPr="00FD0425" w:rsidRDefault="00F02090" w:rsidP="00694C97">
            <w:pPr>
              <w:pStyle w:val="TAL"/>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694C97">
            <w:pPr>
              <w:pStyle w:val="TAL"/>
              <w:rPr>
                <w:rFonts w:eastAsia="Batang"/>
                <w:lang w:eastAsia="ja-JP"/>
              </w:rPr>
            </w:pPr>
            <w:r w:rsidRPr="00FD0425">
              <w:rPr>
                <w:rFonts w:eastAsia="Batang"/>
                <w:lang w:eastAsia="ja-JP"/>
              </w:rPr>
              <w:t>O</w:t>
            </w:r>
          </w:p>
        </w:tc>
        <w:tc>
          <w:tcPr>
            <w:tcW w:w="1296" w:type="dxa"/>
          </w:tcPr>
          <w:p w14:paraId="76E02A23" w14:textId="77777777" w:rsidR="00F02090" w:rsidRPr="00FD0425" w:rsidRDefault="00F02090" w:rsidP="00694C97">
            <w:pPr>
              <w:pStyle w:val="TAL"/>
              <w:rPr>
                <w:lang w:eastAsia="ja-JP"/>
              </w:rPr>
            </w:pPr>
          </w:p>
        </w:tc>
        <w:tc>
          <w:tcPr>
            <w:tcW w:w="1560" w:type="dxa"/>
          </w:tcPr>
          <w:p w14:paraId="10BD6FC3" w14:textId="77777777" w:rsidR="00F02090" w:rsidRPr="00FD0425" w:rsidRDefault="00F02090" w:rsidP="00694C97">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E7546CF" w14:textId="77777777" w:rsidR="00F02090" w:rsidRPr="00FD0425" w:rsidRDefault="00F02090" w:rsidP="00694C97">
            <w:pPr>
              <w:pStyle w:val="TAL"/>
              <w:rPr>
                <w:rFonts w:hint="eastAsia"/>
                <w:lang w:eastAsia="zh-CN"/>
              </w:rPr>
            </w:pPr>
          </w:p>
        </w:tc>
      </w:tr>
      <w:tr w:rsidR="00F02090" w:rsidRPr="00FD0425" w14:paraId="6BB7EA6F" w14:textId="77777777" w:rsidTr="00694C97">
        <w:tblPrEx>
          <w:tblCellMar>
            <w:top w:w="0" w:type="dxa"/>
            <w:bottom w:w="0" w:type="dxa"/>
          </w:tblCellMar>
        </w:tblPrEx>
        <w:tc>
          <w:tcPr>
            <w:tcW w:w="2160" w:type="dxa"/>
          </w:tcPr>
          <w:p w14:paraId="65926D89" w14:textId="77777777" w:rsidR="00F02090" w:rsidRPr="00FD0425" w:rsidRDefault="00F02090" w:rsidP="00694C97">
            <w:pPr>
              <w:pStyle w:val="TAL"/>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694C97">
            <w:pPr>
              <w:pStyle w:val="TAL"/>
              <w:rPr>
                <w:rFonts w:eastAsia="Batang"/>
                <w:lang w:eastAsia="ja-JP"/>
              </w:rPr>
            </w:pPr>
            <w:r w:rsidRPr="00FD0425">
              <w:rPr>
                <w:rFonts w:eastAsia="Batang"/>
                <w:lang w:eastAsia="ja-JP"/>
              </w:rPr>
              <w:t>O</w:t>
            </w:r>
          </w:p>
        </w:tc>
        <w:tc>
          <w:tcPr>
            <w:tcW w:w="1296" w:type="dxa"/>
          </w:tcPr>
          <w:p w14:paraId="1BFAB7BB" w14:textId="77777777" w:rsidR="00F02090" w:rsidRPr="00FD0425" w:rsidRDefault="00F02090" w:rsidP="00694C97">
            <w:pPr>
              <w:pStyle w:val="TAL"/>
              <w:rPr>
                <w:lang w:eastAsia="ja-JP"/>
              </w:rPr>
            </w:pPr>
          </w:p>
        </w:tc>
        <w:tc>
          <w:tcPr>
            <w:tcW w:w="1560" w:type="dxa"/>
          </w:tcPr>
          <w:p w14:paraId="7C6731A2" w14:textId="77777777" w:rsidR="00F02090" w:rsidRPr="00FD0425" w:rsidRDefault="00F02090" w:rsidP="00694C97">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1DE8169B" w14:textId="77777777" w:rsidR="00F02090" w:rsidRPr="00FD0425" w:rsidRDefault="00F02090" w:rsidP="00694C97">
            <w:pPr>
              <w:pStyle w:val="TAL"/>
              <w:rPr>
                <w:szCs w:val="18"/>
                <w:lang w:eastAsia="ja-JP"/>
              </w:rPr>
            </w:pPr>
          </w:p>
        </w:tc>
      </w:tr>
    </w:tbl>
    <w:p w14:paraId="09A99206" w14:textId="77777777" w:rsidR="00F02090" w:rsidRPr="00FD0425" w:rsidRDefault="00F02090" w:rsidP="00F02090">
      <w:pPr>
        <w:rPr>
          <w:rFonts w:hint="eastAsia"/>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Change w:id="4651">
          <w:tblGrid>
            <w:gridCol w:w="3261"/>
            <w:gridCol w:w="6237"/>
          </w:tblGrid>
        </w:tblGridChange>
      </w:tblGrid>
      <w:tr w:rsidR="00F02090" w:rsidRPr="00FD0425" w14:paraId="4FAA8827" w14:textId="77777777" w:rsidTr="00694C97">
        <w:tblPrEx>
          <w:tblCellMar>
            <w:top w:w="0" w:type="dxa"/>
            <w:bottom w:w="0" w:type="dxa"/>
          </w:tblCellMar>
        </w:tblPrEx>
        <w:tc>
          <w:tcPr>
            <w:tcW w:w="3261" w:type="dxa"/>
          </w:tcPr>
          <w:p w14:paraId="4953A0A8" w14:textId="77777777" w:rsidR="00F02090" w:rsidRPr="00FD0425" w:rsidRDefault="00F02090" w:rsidP="00694C97">
            <w:pPr>
              <w:pStyle w:val="TAH"/>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402F6347" w14:textId="77777777" w:rsidTr="00694C97">
        <w:tblPrEx>
          <w:tblCellMar>
            <w:top w:w="0" w:type="dxa"/>
            <w:bottom w:w="0" w:type="dxa"/>
          </w:tblCellMar>
        </w:tblPrEx>
        <w:tc>
          <w:tcPr>
            <w:tcW w:w="3261" w:type="dxa"/>
          </w:tcPr>
          <w:p w14:paraId="5C3625C5" w14:textId="77777777" w:rsidR="00F02090" w:rsidRPr="00FD0425" w:rsidRDefault="00F02090" w:rsidP="00694C97">
            <w:pPr>
              <w:pStyle w:val="TAL"/>
              <w:rPr>
                <w:lang w:eastAsia="ja-JP"/>
              </w:rPr>
            </w:pPr>
            <w:r w:rsidRPr="00FD0425">
              <w:rPr>
                <w:lang w:eastAsia="ja-JP"/>
              </w:rPr>
              <w:t>maxnoofDRBs</w:t>
            </w:r>
          </w:p>
        </w:tc>
        <w:tc>
          <w:tcPr>
            <w:tcW w:w="6237" w:type="dxa"/>
          </w:tcPr>
          <w:p w14:paraId="2453DC19" w14:textId="77777777" w:rsidR="00F02090" w:rsidRPr="00FD0425" w:rsidRDefault="00F02090" w:rsidP="00694C97">
            <w:pPr>
              <w:pStyle w:val="TAL"/>
              <w:rPr>
                <w:lang w:eastAsia="ja-JP"/>
              </w:rPr>
            </w:pPr>
            <w:r w:rsidRPr="00FD0425">
              <w:rPr>
                <w:lang w:eastAsia="ja-JP"/>
              </w:rPr>
              <w:t>Maximum no. of DRBs. Value is 32.</w:t>
            </w:r>
          </w:p>
        </w:tc>
      </w:tr>
      <w:tr w:rsidR="00F02090" w:rsidRPr="00FD0425" w14:paraId="0C9E892C" w14:textId="77777777" w:rsidTr="00694C97">
        <w:tblPrEx>
          <w:tblCellMar>
            <w:top w:w="0" w:type="dxa"/>
            <w:bottom w:w="0" w:type="dxa"/>
          </w:tblCellMar>
        </w:tblPrEx>
        <w:tc>
          <w:tcPr>
            <w:tcW w:w="3261" w:type="dxa"/>
          </w:tcPr>
          <w:p w14:paraId="75007D78" w14:textId="77777777" w:rsidR="00F02090" w:rsidRPr="00FD0425" w:rsidRDefault="00F02090" w:rsidP="00694C97">
            <w:pPr>
              <w:pStyle w:val="TAL"/>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694C97">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F02090">
      <w:pPr>
        <w:rPr>
          <w:rFonts w:eastAsia="SimSun" w:hint="eastAsia"/>
          <w:lang w:eastAsia="zh-CN"/>
        </w:rPr>
      </w:pPr>
    </w:p>
    <w:p w14:paraId="7803FA7E" w14:textId="77777777" w:rsidR="00F02090" w:rsidRPr="00FD0425" w:rsidRDefault="00F02090" w:rsidP="00F02090">
      <w:pPr>
        <w:pStyle w:val="Heading4"/>
      </w:pPr>
      <w:bookmarkStart w:id="4652" w:name="_Toc20955253"/>
      <w:bookmarkStart w:id="4653" w:name="_Toc29991450"/>
      <w:bookmarkStart w:id="4654" w:name="_Toc36555850"/>
      <w:bookmarkStart w:id="4655" w:name="_Toc44497570"/>
      <w:bookmarkStart w:id="4656" w:name="_Toc45107958"/>
      <w:bookmarkStart w:id="4657" w:name="_Toc45901578"/>
      <w:bookmarkStart w:id="4658" w:name="_Toc51850657"/>
      <w:bookmarkStart w:id="4659" w:name="_Toc56693660"/>
      <w:bookmarkStart w:id="4660" w:name="_Toc64447203"/>
      <w:bookmarkStart w:id="4661" w:name="_Toc66286697"/>
      <w:bookmarkStart w:id="4662" w:name="_Toc74151392"/>
      <w:bookmarkStart w:id="4663" w:name="_Toc88653864"/>
      <w:bookmarkStart w:id="4664" w:name="_Toc97904220"/>
      <w:bookmarkStart w:id="4665" w:name="_Toc105175261"/>
      <w:bookmarkStart w:id="4666" w:name="_Toc113826291"/>
      <w:bookmarkStart w:id="4667" w:name="_Toc120032417"/>
      <w:r w:rsidRPr="00FD0425">
        <w:t>9.2.1.17</w:t>
      </w:r>
      <w:r w:rsidRPr="00FD0425">
        <w:tab/>
        <w:t>Data Forwarding and Offloading Info from source NG-RAN node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4BADBDF1" w14:textId="77777777" w:rsidR="00F02090" w:rsidRPr="00FD0425" w:rsidRDefault="00F02090" w:rsidP="00F02090">
      <w:r w:rsidRPr="00FD0425">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4668">
          <w:tblGrid>
            <w:gridCol w:w="2011"/>
            <w:gridCol w:w="1134"/>
            <w:gridCol w:w="992"/>
            <w:gridCol w:w="1560"/>
            <w:gridCol w:w="2268"/>
            <w:gridCol w:w="1134"/>
            <w:gridCol w:w="1134"/>
          </w:tblGrid>
        </w:tblGridChange>
      </w:tblGrid>
      <w:tr w:rsidR="006E7207" w:rsidRPr="00FD0425" w14:paraId="1CF21F22" w14:textId="77777777" w:rsidTr="00BE6FC6">
        <w:tblPrEx>
          <w:tblCellMar>
            <w:top w:w="0" w:type="dxa"/>
            <w:bottom w:w="0" w:type="dxa"/>
          </w:tblCellMar>
        </w:tblPrEx>
        <w:tc>
          <w:tcPr>
            <w:tcW w:w="2011" w:type="dxa"/>
          </w:tcPr>
          <w:p w14:paraId="635C9E4A" w14:textId="77777777" w:rsidR="006E7207" w:rsidRPr="00FD0425" w:rsidRDefault="006E7207" w:rsidP="006E7207">
            <w:pPr>
              <w:pStyle w:val="TAH"/>
            </w:pPr>
            <w:r w:rsidRPr="00FD0425">
              <w:t>IE/Group Name</w:t>
            </w:r>
          </w:p>
        </w:tc>
        <w:tc>
          <w:tcPr>
            <w:tcW w:w="1134" w:type="dxa"/>
          </w:tcPr>
          <w:p w14:paraId="7331719E" w14:textId="77777777" w:rsidR="006E7207" w:rsidRPr="00FD0425" w:rsidRDefault="006E7207" w:rsidP="006E7207">
            <w:pPr>
              <w:pStyle w:val="TAH"/>
            </w:pPr>
            <w:r w:rsidRPr="00FD0425">
              <w:t>Presence</w:t>
            </w:r>
          </w:p>
        </w:tc>
        <w:tc>
          <w:tcPr>
            <w:tcW w:w="992" w:type="dxa"/>
          </w:tcPr>
          <w:p w14:paraId="4AE0BA73" w14:textId="77777777" w:rsidR="006E7207" w:rsidRPr="00FD0425" w:rsidRDefault="006E7207" w:rsidP="006E7207">
            <w:pPr>
              <w:pStyle w:val="TAH"/>
            </w:pPr>
            <w:r w:rsidRPr="00FD0425">
              <w:t>Range</w:t>
            </w:r>
          </w:p>
        </w:tc>
        <w:tc>
          <w:tcPr>
            <w:tcW w:w="1560" w:type="dxa"/>
          </w:tcPr>
          <w:p w14:paraId="2A5DB7F4" w14:textId="77777777" w:rsidR="006E7207" w:rsidRPr="00FD0425" w:rsidRDefault="006E7207" w:rsidP="006E7207">
            <w:pPr>
              <w:pStyle w:val="TAH"/>
            </w:pPr>
            <w:r w:rsidRPr="00FD0425">
              <w:t>IE type and reference</w:t>
            </w:r>
          </w:p>
        </w:tc>
        <w:tc>
          <w:tcPr>
            <w:tcW w:w="2268" w:type="dxa"/>
          </w:tcPr>
          <w:p w14:paraId="6866CDE0" w14:textId="77777777" w:rsidR="006E7207" w:rsidRPr="00FD0425" w:rsidRDefault="006E7207" w:rsidP="006E7207">
            <w:pPr>
              <w:pStyle w:val="TAH"/>
            </w:pPr>
            <w:r w:rsidRPr="00FD0425">
              <w:t>Semantics description</w:t>
            </w:r>
          </w:p>
        </w:tc>
        <w:tc>
          <w:tcPr>
            <w:tcW w:w="1134" w:type="dxa"/>
          </w:tcPr>
          <w:p w14:paraId="4AF4FA18" w14:textId="77777777" w:rsidR="006E7207" w:rsidRPr="00FD0425" w:rsidRDefault="006E7207" w:rsidP="006E7207">
            <w:pPr>
              <w:pStyle w:val="TAH"/>
            </w:pPr>
            <w:r w:rsidRPr="00FD0425">
              <w:t>Criticality</w:t>
            </w:r>
          </w:p>
        </w:tc>
        <w:tc>
          <w:tcPr>
            <w:tcW w:w="1134" w:type="dxa"/>
          </w:tcPr>
          <w:p w14:paraId="332B3DE4" w14:textId="77777777" w:rsidR="006E7207" w:rsidRPr="00FD0425" w:rsidRDefault="006E7207" w:rsidP="006E7207">
            <w:pPr>
              <w:pStyle w:val="TAH"/>
            </w:pPr>
            <w:r w:rsidRPr="00FD0425">
              <w:t>Assigned Criticality</w:t>
            </w:r>
          </w:p>
        </w:tc>
      </w:tr>
      <w:tr w:rsidR="00940917" w:rsidRPr="00FD0425" w14:paraId="17EEA057" w14:textId="77777777" w:rsidTr="00BE6FC6">
        <w:tblPrEx>
          <w:tblCellMar>
            <w:top w:w="0" w:type="dxa"/>
            <w:bottom w:w="0" w:type="dxa"/>
          </w:tblCellMar>
        </w:tblPrEx>
        <w:tc>
          <w:tcPr>
            <w:tcW w:w="2011" w:type="dxa"/>
          </w:tcPr>
          <w:p w14:paraId="0FA123E3" w14:textId="77777777" w:rsidR="00940917" w:rsidRPr="00FD0425" w:rsidRDefault="00940917" w:rsidP="00940917">
            <w:pPr>
              <w:pStyle w:val="TAL"/>
              <w:rPr>
                <w:lang w:eastAsia="ja-JP"/>
              </w:rPr>
            </w:pPr>
            <w:r w:rsidRPr="00FD0425">
              <w:rPr>
                <w:rFonts w:eastAsia="Batang"/>
                <w:b/>
                <w:lang w:eastAsia="ja-JP"/>
              </w:rPr>
              <w:t>QoS Flows To Be Forwarded List</w:t>
            </w:r>
          </w:p>
        </w:tc>
        <w:tc>
          <w:tcPr>
            <w:tcW w:w="1134" w:type="dxa"/>
          </w:tcPr>
          <w:p w14:paraId="33EA6859" w14:textId="77777777" w:rsidR="00940917" w:rsidRPr="00FD0425" w:rsidRDefault="00940917" w:rsidP="00940917">
            <w:pPr>
              <w:pStyle w:val="TAL"/>
              <w:rPr>
                <w:rFonts w:eastAsia="Batang"/>
                <w:lang w:eastAsia="ja-JP"/>
              </w:rPr>
            </w:pPr>
          </w:p>
        </w:tc>
        <w:tc>
          <w:tcPr>
            <w:tcW w:w="992" w:type="dxa"/>
          </w:tcPr>
          <w:p w14:paraId="42B1F09A" w14:textId="77777777" w:rsidR="00940917" w:rsidRPr="00FD0425" w:rsidRDefault="00940917" w:rsidP="00940917">
            <w:pPr>
              <w:pStyle w:val="TAL"/>
              <w:rPr>
                <w:bCs/>
                <w:i/>
                <w:szCs w:val="18"/>
                <w:lang w:eastAsia="ja-JP"/>
              </w:rPr>
            </w:pPr>
            <w:r w:rsidRPr="00FD0425">
              <w:rPr>
                <w:i/>
                <w:lang w:eastAsia="ja-JP"/>
              </w:rPr>
              <w:t>1</w:t>
            </w:r>
          </w:p>
        </w:tc>
        <w:tc>
          <w:tcPr>
            <w:tcW w:w="1560" w:type="dxa"/>
          </w:tcPr>
          <w:p w14:paraId="3F682EB8" w14:textId="77777777" w:rsidR="00940917" w:rsidRPr="00FD0425" w:rsidRDefault="00940917" w:rsidP="00940917">
            <w:pPr>
              <w:pStyle w:val="TAL"/>
              <w:rPr>
                <w:lang w:eastAsia="ja-JP"/>
              </w:rPr>
            </w:pPr>
          </w:p>
        </w:tc>
        <w:tc>
          <w:tcPr>
            <w:tcW w:w="2268" w:type="dxa"/>
          </w:tcPr>
          <w:p w14:paraId="1AD51C77" w14:textId="77777777" w:rsidR="00940917" w:rsidRPr="00FD0425" w:rsidRDefault="00940917" w:rsidP="00940917">
            <w:pPr>
              <w:pStyle w:val="TAL"/>
              <w:rPr>
                <w:iCs/>
                <w:lang w:eastAsia="ja-JP"/>
              </w:rPr>
            </w:pPr>
          </w:p>
        </w:tc>
        <w:tc>
          <w:tcPr>
            <w:tcW w:w="1134" w:type="dxa"/>
          </w:tcPr>
          <w:p w14:paraId="7CB1CFFA" w14:textId="77777777" w:rsidR="00940917" w:rsidRPr="00FD0425" w:rsidRDefault="00940917" w:rsidP="00BE6FC6">
            <w:pPr>
              <w:pStyle w:val="TAC"/>
              <w:rPr>
                <w:lang w:eastAsia="ja-JP"/>
              </w:rPr>
            </w:pPr>
            <w:r w:rsidRPr="00CB14E5">
              <w:rPr>
                <w:lang w:eastAsia="ja-JP"/>
              </w:rPr>
              <w:t>–</w:t>
            </w:r>
          </w:p>
        </w:tc>
        <w:tc>
          <w:tcPr>
            <w:tcW w:w="1134" w:type="dxa"/>
          </w:tcPr>
          <w:p w14:paraId="4C84A65A" w14:textId="77777777" w:rsidR="00940917" w:rsidRPr="00FD0425" w:rsidRDefault="00940917" w:rsidP="00BE6FC6">
            <w:pPr>
              <w:pStyle w:val="TAC"/>
              <w:rPr>
                <w:lang w:eastAsia="ja-JP"/>
              </w:rPr>
            </w:pPr>
          </w:p>
        </w:tc>
      </w:tr>
      <w:tr w:rsidR="00940917" w:rsidRPr="00FD0425" w14:paraId="4C4291E8" w14:textId="77777777" w:rsidTr="00BE6FC6">
        <w:tblPrEx>
          <w:tblCellMar>
            <w:top w:w="0" w:type="dxa"/>
            <w:bottom w:w="0" w:type="dxa"/>
          </w:tblCellMar>
        </w:tblPrEx>
        <w:tc>
          <w:tcPr>
            <w:tcW w:w="2011" w:type="dxa"/>
          </w:tcPr>
          <w:p w14:paraId="3889F4AF" w14:textId="77777777" w:rsidR="00940917" w:rsidRPr="00FD0425" w:rsidRDefault="00940917" w:rsidP="00940917">
            <w:pPr>
              <w:pStyle w:val="TAL"/>
              <w:ind w:left="113"/>
              <w:rPr>
                <w:rFonts w:eastAsia="Batang"/>
                <w:lang w:eastAsia="ja-JP"/>
              </w:rPr>
            </w:pPr>
            <w:r w:rsidRPr="00FD0425">
              <w:rPr>
                <w:rFonts w:eastAsia="Batang"/>
                <w:b/>
                <w:lang w:eastAsia="ja-JP"/>
              </w:rPr>
              <w:t>&gt;QoS Flows To Be Forwarded Item</w:t>
            </w:r>
          </w:p>
        </w:tc>
        <w:tc>
          <w:tcPr>
            <w:tcW w:w="1134" w:type="dxa"/>
          </w:tcPr>
          <w:p w14:paraId="1F7CB791" w14:textId="77777777" w:rsidR="00940917" w:rsidRPr="00FD0425" w:rsidRDefault="00940917" w:rsidP="00940917">
            <w:pPr>
              <w:pStyle w:val="TAL"/>
              <w:rPr>
                <w:rFonts w:eastAsia="Batang"/>
                <w:lang w:eastAsia="ja-JP"/>
              </w:rPr>
            </w:pPr>
          </w:p>
        </w:tc>
        <w:tc>
          <w:tcPr>
            <w:tcW w:w="992" w:type="dxa"/>
          </w:tcPr>
          <w:p w14:paraId="0E9AEEED" w14:textId="77777777" w:rsidR="00940917" w:rsidRPr="00FD0425" w:rsidRDefault="00940917" w:rsidP="00940917">
            <w:pPr>
              <w:pStyle w:val="TAL"/>
              <w:rPr>
                <w:lang w:eastAsia="ja-JP"/>
              </w:rPr>
            </w:pPr>
            <w:r w:rsidRPr="00FD0425">
              <w:rPr>
                <w:bCs/>
                <w:i/>
                <w:szCs w:val="18"/>
                <w:lang w:eastAsia="ja-JP"/>
              </w:rPr>
              <w:t>1 .. &lt;maxnoofQoSFlows&gt;</w:t>
            </w:r>
          </w:p>
        </w:tc>
        <w:tc>
          <w:tcPr>
            <w:tcW w:w="1560" w:type="dxa"/>
          </w:tcPr>
          <w:p w14:paraId="68CCA4E1" w14:textId="77777777" w:rsidR="00940917" w:rsidRPr="00FD0425" w:rsidRDefault="00940917" w:rsidP="00940917">
            <w:pPr>
              <w:pStyle w:val="TAL"/>
              <w:rPr>
                <w:lang w:eastAsia="ja-JP"/>
              </w:rPr>
            </w:pPr>
          </w:p>
        </w:tc>
        <w:tc>
          <w:tcPr>
            <w:tcW w:w="2268" w:type="dxa"/>
          </w:tcPr>
          <w:p w14:paraId="0DDE4114" w14:textId="77777777" w:rsidR="00940917" w:rsidRPr="00FD0425" w:rsidRDefault="00940917" w:rsidP="00940917">
            <w:pPr>
              <w:pStyle w:val="TAL"/>
              <w:rPr>
                <w:iCs/>
                <w:lang w:eastAsia="ja-JP"/>
              </w:rPr>
            </w:pPr>
          </w:p>
        </w:tc>
        <w:tc>
          <w:tcPr>
            <w:tcW w:w="1134" w:type="dxa"/>
          </w:tcPr>
          <w:p w14:paraId="227360FA" w14:textId="77777777" w:rsidR="00940917" w:rsidRPr="00FD0425" w:rsidRDefault="00940917" w:rsidP="00BE6FC6">
            <w:pPr>
              <w:pStyle w:val="TAC"/>
              <w:rPr>
                <w:lang w:eastAsia="ja-JP"/>
              </w:rPr>
            </w:pPr>
            <w:r w:rsidRPr="00CB14E5">
              <w:rPr>
                <w:lang w:eastAsia="ja-JP"/>
              </w:rPr>
              <w:t>–</w:t>
            </w:r>
          </w:p>
        </w:tc>
        <w:tc>
          <w:tcPr>
            <w:tcW w:w="1134" w:type="dxa"/>
          </w:tcPr>
          <w:p w14:paraId="3F5C1FF3" w14:textId="77777777" w:rsidR="00940917" w:rsidRPr="00FD0425" w:rsidRDefault="00940917" w:rsidP="00BE6FC6">
            <w:pPr>
              <w:pStyle w:val="TAC"/>
              <w:rPr>
                <w:lang w:eastAsia="ja-JP"/>
              </w:rPr>
            </w:pPr>
          </w:p>
        </w:tc>
      </w:tr>
      <w:tr w:rsidR="00940917" w:rsidRPr="00FD0425" w14:paraId="58DEAF09" w14:textId="77777777" w:rsidTr="00BE6FC6">
        <w:tblPrEx>
          <w:tblCellMar>
            <w:top w:w="0" w:type="dxa"/>
            <w:bottom w:w="0" w:type="dxa"/>
          </w:tblCellMar>
        </w:tblPrEx>
        <w:tc>
          <w:tcPr>
            <w:tcW w:w="2011" w:type="dxa"/>
          </w:tcPr>
          <w:p w14:paraId="30E448F3" w14:textId="77777777" w:rsidR="00940917" w:rsidRPr="00FD0425" w:rsidRDefault="00940917" w:rsidP="00940917">
            <w:pPr>
              <w:pStyle w:val="TAL"/>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40CF59AF" w14:textId="77777777" w:rsidR="00940917" w:rsidRPr="00FD0425" w:rsidRDefault="00940917" w:rsidP="00940917">
            <w:pPr>
              <w:pStyle w:val="TAL"/>
              <w:rPr>
                <w:rFonts w:eastAsia="Batang"/>
                <w:lang w:eastAsia="ja-JP"/>
              </w:rPr>
            </w:pPr>
            <w:r w:rsidRPr="00FD0425">
              <w:rPr>
                <w:rFonts w:eastAsia="Batang"/>
                <w:lang w:eastAsia="ja-JP"/>
              </w:rPr>
              <w:t>M</w:t>
            </w:r>
          </w:p>
        </w:tc>
        <w:tc>
          <w:tcPr>
            <w:tcW w:w="992" w:type="dxa"/>
          </w:tcPr>
          <w:p w14:paraId="6DB06C62" w14:textId="77777777" w:rsidR="00940917" w:rsidRPr="00FD0425" w:rsidRDefault="00940917" w:rsidP="00940917">
            <w:pPr>
              <w:pStyle w:val="TAL"/>
              <w:rPr>
                <w:bCs/>
                <w:i/>
                <w:szCs w:val="18"/>
                <w:lang w:eastAsia="ja-JP"/>
              </w:rPr>
            </w:pPr>
          </w:p>
        </w:tc>
        <w:tc>
          <w:tcPr>
            <w:tcW w:w="1560" w:type="dxa"/>
          </w:tcPr>
          <w:p w14:paraId="243AD554" w14:textId="77777777" w:rsidR="00940917" w:rsidRPr="00FD0425" w:rsidRDefault="00940917" w:rsidP="00940917">
            <w:pPr>
              <w:pStyle w:val="TAL"/>
              <w:rPr>
                <w:lang w:eastAsia="ja-JP"/>
              </w:rPr>
            </w:pPr>
            <w:r w:rsidRPr="00FD0425">
              <w:rPr>
                <w:lang w:eastAsia="ja-JP"/>
              </w:rPr>
              <w:t>9.2.3.10</w:t>
            </w:r>
          </w:p>
        </w:tc>
        <w:tc>
          <w:tcPr>
            <w:tcW w:w="2268" w:type="dxa"/>
          </w:tcPr>
          <w:p w14:paraId="0016B662" w14:textId="77777777" w:rsidR="00940917" w:rsidRPr="00FD0425" w:rsidRDefault="00940917" w:rsidP="00940917">
            <w:pPr>
              <w:pStyle w:val="TAL"/>
              <w:rPr>
                <w:iCs/>
                <w:lang w:eastAsia="ja-JP"/>
              </w:rPr>
            </w:pPr>
          </w:p>
        </w:tc>
        <w:tc>
          <w:tcPr>
            <w:tcW w:w="1134" w:type="dxa"/>
          </w:tcPr>
          <w:p w14:paraId="025F904B" w14:textId="77777777" w:rsidR="00940917" w:rsidRPr="00FD0425" w:rsidRDefault="00940917" w:rsidP="00BE6FC6">
            <w:pPr>
              <w:pStyle w:val="TAC"/>
              <w:rPr>
                <w:lang w:eastAsia="ja-JP"/>
              </w:rPr>
            </w:pPr>
            <w:r w:rsidRPr="00CB14E5">
              <w:rPr>
                <w:lang w:eastAsia="ja-JP"/>
              </w:rPr>
              <w:t>–</w:t>
            </w:r>
          </w:p>
        </w:tc>
        <w:tc>
          <w:tcPr>
            <w:tcW w:w="1134" w:type="dxa"/>
          </w:tcPr>
          <w:p w14:paraId="272F33B0" w14:textId="77777777" w:rsidR="00940917" w:rsidRPr="00FD0425" w:rsidRDefault="00940917" w:rsidP="00BE6FC6">
            <w:pPr>
              <w:pStyle w:val="TAC"/>
              <w:rPr>
                <w:lang w:eastAsia="ja-JP"/>
              </w:rPr>
            </w:pPr>
          </w:p>
        </w:tc>
      </w:tr>
      <w:tr w:rsidR="00940917" w:rsidRPr="00FD0425" w14:paraId="5EF82681" w14:textId="77777777" w:rsidTr="00BE6FC6">
        <w:tblPrEx>
          <w:tblCellMar>
            <w:top w:w="0" w:type="dxa"/>
            <w:bottom w:w="0" w:type="dxa"/>
          </w:tblCellMar>
        </w:tblPrEx>
        <w:tc>
          <w:tcPr>
            <w:tcW w:w="2011" w:type="dxa"/>
          </w:tcPr>
          <w:p w14:paraId="71EDDA90" w14:textId="77777777" w:rsidR="00940917" w:rsidRPr="00FD0425" w:rsidRDefault="00940917" w:rsidP="00940917">
            <w:pPr>
              <w:pStyle w:val="TAL"/>
              <w:ind w:left="227"/>
              <w:rPr>
                <w:rFonts w:eastAsia="Batang"/>
                <w:lang w:eastAsia="ja-JP"/>
              </w:rPr>
            </w:pPr>
            <w:r w:rsidRPr="00FD0425">
              <w:rPr>
                <w:rFonts w:eastAsia="Batang"/>
                <w:lang w:eastAsia="ja-JP"/>
              </w:rPr>
              <w:t>&gt;&gt;DL Forwarding</w:t>
            </w:r>
          </w:p>
        </w:tc>
        <w:tc>
          <w:tcPr>
            <w:tcW w:w="1134" w:type="dxa"/>
          </w:tcPr>
          <w:p w14:paraId="4CE6AE8A" w14:textId="77777777" w:rsidR="00940917" w:rsidRPr="00FD0425" w:rsidRDefault="00940917" w:rsidP="00940917">
            <w:pPr>
              <w:pStyle w:val="TAL"/>
              <w:rPr>
                <w:rFonts w:eastAsia="Batang"/>
                <w:lang w:eastAsia="ja-JP"/>
              </w:rPr>
            </w:pPr>
            <w:r w:rsidRPr="00FD0425">
              <w:rPr>
                <w:rFonts w:eastAsia="Batang"/>
                <w:lang w:eastAsia="ja-JP"/>
              </w:rPr>
              <w:t>M</w:t>
            </w:r>
          </w:p>
        </w:tc>
        <w:tc>
          <w:tcPr>
            <w:tcW w:w="992" w:type="dxa"/>
          </w:tcPr>
          <w:p w14:paraId="48C2B115" w14:textId="77777777" w:rsidR="00940917" w:rsidRPr="00FD0425" w:rsidRDefault="00940917" w:rsidP="00940917">
            <w:pPr>
              <w:pStyle w:val="TAL"/>
              <w:rPr>
                <w:bCs/>
                <w:i/>
                <w:szCs w:val="18"/>
                <w:lang w:eastAsia="ja-JP"/>
              </w:rPr>
            </w:pPr>
          </w:p>
        </w:tc>
        <w:tc>
          <w:tcPr>
            <w:tcW w:w="1560" w:type="dxa"/>
          </w:tcPr>
          <w:p w14:paraId="7010615F" w14:textId="77777777" w:rsidR="00940917" w:rsidRPr="00FD0425" w:rsidRDefault="00940917" w:rsidP="00940917">
            <w:pPr>
              <w:pStyle w:val="TAL"/>
              <w:rPr>
                <w:lang w:eastAsia="ja-JP"/>
              </w:rPr>
            </w:pPr>
            <w:r w:rsidRPr="00FD0425">
              <w:rPr>
                <w:lang w:eastAsia="ja-JP"/>
              </w:rPr>
              <w:t>9.2.3.34</w:t>
            </w:r>
          </w:p>
        </w:tc>
        <w:tc>
          <w:tcPr>
            <w:tcW w:w="2268" w:type="dxa"/>
          </w:tcPr>
          <w:p w14:paraId="3F74652F" w14:textId="77777777" w:rsidR="00940917" w:rsidRPr="00FD0425" w:rsidRDefault="00940917" w:rsidP="00940917">
            <w:pPr>
              <w:pStyle w:val="TAL"/>
              <w:rPr>
                <w:iCs/>
                <w:lang w:eastAsia="ja-JP"/>
              </w:rPr>
            </w:pPr>
          </w:p>
        </w:tc>
        <w:tc>
          <w:tcPr>
            <w:tcW w:w="1134" w:type="dxa"/>
          </w:tcPr>
          <w:p w14:paraId="6F5A96A9" w14:textId="77777777" w:rsidR="00940917" w:rsidRPr="00FD0425" w:rsidRDefault="00940917" w:rsidP="00BE6FC6">
            <w:pPr>
              <w:pStyle w:val="TAC"/>
              <w:rPr>
                <w:lang w:eastAsia="ja-JP"/>
              </w:rPr>
            </w:pPr>
            <w:r w:rsidRPr="00CB14E5">
              <w:rPr>
                <w:lang w:eastAsia="ja-JP"/>
              </w:rPr>
              <w:t>–</w:t>
            </w:r>
          </w:p>
        </w:tc>
        <w:tc>
          <w:tcPr>
            <w:tcW w:w="1134" w:type="dxa"/>
          </w:tcPr>
          <w:p w14:paraId="0152C264" w14:textId="77777777" w:rsidR="00940917" w:rsidRPr="00FD0425" w:rsidRDefault="00940917" w:rsidP="00BE6FC6">
            <w:pPr>
              <w:pStyle w:val="TAC"/>
              <w:rPr>
                <w:lang w:eastAsia="ja-JP"/>
              </w:rPr>
            </w:pPr>
          </w:p>
        </w:tc>
      </w:tr>
      <w:tr w:rsidR="00940917" w:rsidRPr="00FD0425" w14:paraId="763CBD51" w14:textId="77777777" w:rsidTr="00BE6FC6">
        <w:tblPrEx>
          <w:tblCellMar>
            <w:top w:w="0" w:type="dxa"/>
            <w:bottom w:w="0" w:type="dxa"/>
          </w:tblCellMar>
        </w:tblPrEx>
        <w:tc>
          <w:tcPr>
            <w:tcW w:w="2011" w:type="dxa"/>
          </w:tcPr>
          <w:p w14:paraId="70EA1B32" w14:textId="77777777" w:rsidR="00940917" w:rsidRPr="00FD0425" w:rsidRDefault="00940917" w:rsidP="00195317">
            <w:pPr>
              <w:pStyle w:val="TAL"/>
              <w:ind w:left="227"/>
              <w:rPr>
                <w:rFonts w:eastAsia="Batang"/>
                <w:lang w:eastAsia="ja-JP"/>
              </w:rPr>
            </w:pPr>
            <w:r w:rsidRPr="00FD0425">
              <w:rPr>
                <w:rFonts w:eastAsia="Batang"/>
                <w:lang w:eastAsia="ja-JP"/>
              </w:rPr>
              <w:t>&gt;&gt;UL Forwarding</w:t>
            </w:r>
          </w:p>
        </w:tc>
        <w:tc>
          <w:tcPr>
            <w:tcW w:w="1134" w:type="dxa"/>
          </w:tcPr>
          <w:p w14:paraId="60224DE4" w14:textId="77777777" w:rsidR="00940917" w:rsidRPr="00FD0425" w:rsidRDefault="00940917" w:rsidP="00195317">
            <w:pPr>
              <w:pStyle w:val="TAL"/>
              <w:rPr>
                <w:rFonts w:eastAsia="Batang"/>
                <w:lang w:eastAsia="ja-JP"/>
              </w:rPr>
            </w:pPr>
            <w:r w:rsidRPr="00FD0425">
              <w:rPr>
                <w:rFonts w:eastAsia="Batang"/>
                <w:lang w:eastAsia="ja-JP"/>
              </w:rPr>
              <w:t>M</w:t>
            </w:r>
          </w:p>
        </w:tc>
        <w:tc>
          <w:tcPr>
            <w:tcW w:w="992" w:type="dxa"/>
          </w:tcPr>
          <w:p w14:paraId="1F130011" w14:textId="77777777" w:rsidR="00940917" w:rsidRPr="00FD0425" w:rsidRDefault="00940917" w:rsidP="00940917">
            <w:pPr>
              <w:keepNext/>
              <w:keepLines/>
              <w:spacing w:after="0"/>
              <w:rPr>
                <w:rFonts w:ascii="Arial" w:hAnsi="Arial"/>
                <w:bCs/>
                <w:i/>
                <w:sz w:val="18"/>
                <w:szCs w:val="18"/>
                <w:lang w:eastAsia="ja-JP"/>
              </w:rPr>
            </w:pPr>
          </w:p>
        </w:tc>
        <w:tc>
          <w:tcPr>
            <w:tcW w:w="1560" w:type="dxa"/>
          </w:tcPr>
          <w:p w14:paraId="36F656A8" w14:textId="77777777" w:rsidR="00940917" w:rsidRPr="00FD0425" w:rsidRDefault="00940917" w:rsidP="00195317">
            <w:pPr>
              <w:pStyle w:val="TAL"/>
              <w:rPr>
                <w:lang w:eastAsia="ja-JP"/>
              </w:rPr>
            </w:pPr>
            <w:r w:rsidRPr="00FD0425">
              <w:rPr>
                <w:lang w:eastAsia="ja-JP"/>
              </w:rPr>
              <w:t>9.2.3.90</w:t>
            </w:r>
          </w:p>
        </w:tc>
        <w:tc>
          <w:tcPr>
            <w:tcW w:w="2268" w:type="dxa"/>
          </w:tcPr>
          <w:p w14:paraId="236733A4" w14:textId="77777777" w:rsidR="00940917" w:rsidRPr="00FD0425" w:rsidRDefault="00940917" w:rsidP="00195317">
            <w:pPr>
              <w:pStyle w:val="TAL"/>
              <w:rPr>
                <w:lang w:eastAsia="ja-JP"/>
              </w:rPr>
            </w:pPr>
            <w:r w:rsidRPr="00FD0425">
              <w:rPr>
                <w:lang w:eastAsia="ja-JP"/>
              </w:rPr>
              <w:t>This IE shall be ignored.</w:t>
            </w:r>
          </w:p>
        </w:tc>
        <w:tc>
          <w:tcPr>
            <w:tcW w:w="1134" w:type="dxa"/>
          </w:tcPr>
          <w:p w14:paraId="4934CE6E" w14:textId="77777777" w:rsidR="00940917" w:rsidRPr="00FD0425" w:rsidRDefault="00940917" w:rsidP="00BE6FC6">
            <w:pPr>
              <w:pStyle w:val="TAC"/>
              <w:rPr>
                <w:lang w:eastAsia="ja-JP"/>
              </w:rPr>
            </w:pPr>
            <w:r w:rsidRPr="00CB14E5">
              <w:rPr>
                <w:lang w:eastAsia="ja-JP"/>
              </w:rPr>
              <w:t>–</w:t>
            </w:r>
          </w:p>
        </w:tc>
        <w:tc>
          <w:tcPr>
            <w:tcW w:w="1134" w:type="dxa"/>
          </w:tcPr>
          <w:p w14:paraId="09E0201D" w14:textId="77777777" w:rsidR="00940917" w:rsidRPr="00FD0425" w:rsidRDefault="00940917" w:rsidP="00BE6FC6">
            <w:pPr>
              <w:pStyle w:val="TAC"/>
              <w:rPr>
                <w:lang w:eastAsia="ja-JP"/>
              </w:rPr>
            </w:pPr>
          </w:p>
        </w:tc>
      </w:tr>
      <w:tr w:rsidR="006E7207" w:rsidRPr="00FD0425" w14:paraId="1F94E5F8" w14:textId="77777777" w:rsidTr="006E7207">
        <w:tblPrEx>
          <w:tblCellMar>
            <w:top w:w="0" w:type="dxa"/>
            <w:bottom w:w="0" w:type="dxa"/>
          </w:tblCellMar>
        </w:tblPrEx>
        <w:tc>
          <w:tcPr>
            <w:tcW w:w="2011" w:type="dxa"/>
          </w:tcPr>
          <w:p w14:paraId="1337C2E4" w14:textId="77777777" w:rsidR="006E7207" w:rsidRPr="00FD0425" w:rsidRDefault="006E7207" w:rsidP="00195317">
            <w:pPr>
              <w:pStyle w:val="TAL"/>
              <w:ind w:left="227"/>
              <w:rPr>
                <w:rFonts w:eastAsia="Batang"/>
                <w:lang w:eastAsia="ja-JP"/>
              </w:rPr>
            </w:pPr>
            <w:r w:rsidRPr="00FD0425">
              <w:rPr>
                <w:rFonts w:eastAsia="Batang"/>
                <w:lang w:eastAsia="ja-JP"/>
              </w:rPr>
              <w:t>&gt;&gt;UL Forwarding Proposal</w:t>
            </w:r>
          </w:p>
        </w:tc>
        <w:tc>
          <w:tcPr>
            <w:tcW w:w="1134" w:type="dxa"/>
          </w:tcPr>
          <w:p w14:paraId="5D3C5F0C" w14:textId="77777777" w:rsidR="006E7207" w:rsidRPr="00FD0425" w:rsidRDefault="006E7207" w:rsidP="00195317">
            <w:pPr>
              <w:pStyle w:val="TAL"/>
              <w:rPr>
                <w:rFonts w:eastAsia="Batang"/>
                <w:lang w:eastAsia="ja-JP"/>
              </w:rPr>
            </w:pPr>
            <w:r w:rsidRPr="00FD0425">
              <w:rPr>
                <w:rFonts w:eastAsia="Batang"/>
                <w:lang w:eastAsia="ja-JP"/>
              </w:rPr>
              <w:t>O</w:t>
            </w:r>
          </w:p>
        </w:tc>
        <w:tc>
          <w:tcPr>
            <w:tcW w:w="992" w:type="dxa"/>
          </w:tcPr>
          <w:p w14:paraId="70172E5E" w14:textId="77777777" w:rsidR="006E7207" w:rsidRPr="00FD0425" w:rsidRDefault="006E7207" w:rsidP="006E7207">
            <w:pPr>
              <w:keepNext/>
              <w:keepLines/>
              <w:spacing w:after="0"/>
              <w:rPr>
                <w:rFonts w:ascii="Arial" w:hAnsi="Arial"/>
                <w:bCs/>
                <w:i/>
                <w:sz w:val="18"/>
                <w:szCs w:val="18"/>
                <w:lang w:eastAsia="ja-JP"/>
              </w:rPr>
            </w:pPr>
          </w:p>
        </w:tc>
        <w:tc>
          <w:tcPr>
            <w:tcW w:w="1560" w:type="dxa"/>
          </w:tcPr>
          <w:p w14:paraId="445AB247" w14:textId="77777777" w:rsidR="006E7207" w:rsidRPr="00FD0425" w:rsidRDefault="006E7207" w:rsidP="00195317">
            <w:pPr>
              <w:pStyle w:val="TAL"/>
              <w:rPr>
                <w:lang w:eastAsia="ja-JP"/>
              </w:rPr>
            </w:pPr>
            <w:r w:rsidRPr="00FD0425">
              <w:rPr>
                <w:lang w:eastAsia="ja-JP"/>
              </w:rPr>
              <w:t>9.2.3.95</w:t>
            </w:r>
          </w:p>
        </w:tc>
        <w:tc>
          <w:tcPr>
            <w:tcW w:w="2268" w:type="dxa"/>
          </w:tcPr>
          <w:p w14:paraId="66761772" w14:textId="77777777" w:rsidR="006E7207" w:rsidRPr="00FD0425" w:rsidRDefault="006E7207" w:rsidP="00195317">
            <w:pPr>
              <w:pStyle w:val="TAL"/>
              <w:rPr>
                <w:iCs/>
                <w:lang w:eastAsia="ja-JP"/>
              </w:rPr>
            </w:pPr>
          </w:p>
        </w:tc>
        <w:tc>
          <w:tcPr>
            <w:tcW w:w="1134" w:type="dxa"/>
          </w:tcPr>
          <w:p w14:paraId="5B6E5F75" w14:textId="77777777" w:rsidR="006E7207" w:rsidRPr="00FD0425" w:rsidRDefault="006E7207" w:rsidP="00BE6FC6">
            <w:pPr>
              <w:pStyle w:val="TAC"/>
              <w:rPr>
                <w:lang w:eastAsia="ja-JP"/>
              </w:rPr>
            </w:pPr>
            <w:r w:rsidRPr="00FD0425">
              <w:rPr>
                <w:lang w:eastAsia="ja-JP"/>
              </w:rPr>
              <w:t>YES</w:t>
            </w:r>
          </w:p>
        </w:tc>
        <w:tc>
          <w:tcPr>
            <w:tcW w:w="1134" w:type="dxa"/>
          </w:tcPr>
          <w:p w14:paraId="3450ECB0" w14:textId="77777777" w:rsidR="006E7207" w:rsidRPr="00FD0425" w:rsidRDefault="006E7207" w:rsidP="00BE6FC6">
            <w:pPr>
              <w:pStyle w:val="TAC"/>
              <w:rPr>
                <w:lang w:eastAsia="ja-JP"/>
              </w:rPr>
            </w:pPr>
            <w:r w:rsidRPr="00FD0425">
              <w:rPr>
                <w:lang w:eastAsia="ja-JP"/>
              </w:rPr>
              <w:t>ignore</w:t>
            </w:r>
          </w:p>
        </w:tc>
      </w:tr>
      <w:tr w:rsidR="00F85964" w:rsidRPr="00FD0425" w14:paraId="6E5667AF" w14:textId="77777777" w:rsidTr="006E7207">
        <w:tblPrEx>
          <w:tblCellMar>
            <w:top w:w="0" w:type="dxa"/>
            <w:bottom w:w="0" w:type="dxa"/>
          </w:tblCellMar>
        </w:tblPrEx>
        <w:tc>
          <w:tcPr>
            <w:tcW w:w="2011" w:type="dxa"/>
          </w:tcPr>
          <w:p w14:paraId="2E472041" w14:textId="77777777" w:rsidR="00F85964" w:rsidRPr="00FD0425" w:rsidRDefault="00F85964" w:rsidP="00195317">
            <w:pPr>
              <w:pStyle w:val="TAL"/>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134" w:type="dxa"/>
          </w:tcPr>
          <w:p w14:paraId="79AD2A30" w14:textId="77777777" w:rsidR="00F85964" w:rsidRPr="00FD0425" w:rsidRDefault="00F85964" w:rsidP="00195317">
            <w:pPr>
              <w:pStyle w:val="TAL"/>
              <w:rPr>
                <w:rFonts w:eastAsia="Batang"/>
                <w:lang w:eastAsia="ja-JP"/>
              </w:rPr>
            </w:pPr>
            <w:r w:rsidRPr="00AF52C3">
              <w:rPr>
                <w:rFonts w:eastAsia="Batang"/>
                <w:lang w:eastAsia="ja-JP"/>
              </w:rPr>
              <w:t>O</w:t>
            </w:r>
          </w:p>
        </w:tc>
        <w:tc>
          <w:tcPr>
            <w:tcW w:w="992" w:type="dxa"/>
          </w:tcPr>
          <w:p w14:paraId="033865B5" w14:textId="77777777" w:rsidR="00F85964" w:rsidRPr="00FD0425" w:rsidRDefault="00F85964" w:rsidP="00195317">
            <w:pPr>
              <w:pStyle w:val="TAL"/>
              <w:rPr>
                <w:bCs/>
                <w:i/>
                <w:szCs w:val="18"/>
                <w:lang w:eastAsia="ja-JP"/>
              </w:rPr>
            </w:pPr>
          </w:p>
        </w:tc>
        <w:tc>
          <w:tcPr>
            <w:tcW w:w="1560" w:type="dxa"/>
          </w:tcPr>
          <w:p w14:paraId="25A28462" w14:textId="77777777" w:rsidR="00F85964" w:rsidRPr="00AF52C3" w:rsidRDefault="00F85964" w:rsidP="00195317">
            <w:pPr>
              <w:pStyle w:val="TAL"/>
              <w:rPr>
                <w:lang w:eastAsia="ja-JP"/>
              </w:rPr>
            </w:pPr>
            <w:r w:rsidRPr="00AF52C3">
              <w:rPr>
                <w:lang w:eastAsia="ja-JP"/>
              </w:rPr>
              <w:t>Transport Layer Address</w:t>
            </w:r>
          </w:p>
          <w:p w14:paraId="66BD5CD9" w14:textId="77777777" w:rsidR="00F85964" w:rsidRPr="00FD0425" w:rsidRDefault="00F85964" w:rsidP="00195317">
            <w:pPr>
              <w:pStyle w:val="TAL"/>
              <w:rPr>
                <w:lang w:eastAsia="ja-JP"/>
              </w:rPr>
            </w:pPr>
            <w:r w:rsidRPr="00AF52C3">
              <w:rPr>
                <w:lang w:eastAsia="ja-JP"/>
              </w:rPr>
              <w:t>9.2.3.29</w:t>
            </w:r>
          </w:p>
        </w:tc>
        <w:tc>
          <w:tcPr>
            <w:tcW w:w="2268" w:type="dxa"/>
          </w:tcPr>
          <w:p w14:paraId="099FD8FC" w14:textId="77777777" w:rsidR="00F85964" w:rsidRPr="00FD0425" w:rsidRDefault="00F85964" w:rsidP="00195317">
            <w:pPr>
              <w:pStyle w:val="TAL"/>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134" w:type="dxa"/>
          </w:tcPr>
          <w:p w14:paraId="54540174" w14:textId="77777777" w:rsidR="00F85964" w:rsidRPr="00FD0425" w:rsidRDefault="00F85964" w:rsidP="00F85964">
            <w:pPr>
              <w:pStyle w:val="TAC"/>
              <w:rPr>
                <w:lang w:eastAsia="ja-JP"/>
              </w:rPr>
            </w:pPr>
            <w:r>
              <w:rPr>
                <w:lang w:eastAsia="ja-JP"/>
              </w:rPr>
              <w:t>YES</w:t>
            </w:r>
          </w:p>
        </w:tc>
        <w:tc>
          <w:tcPr>
            <w:tcW w:w="1134" w:type="dxa"/>
          </w:tcPr>
          <w:p w14:paraId="35C8AB0A" w14:textId="77777777" w:rsidR="00F85964" w:rsidRPr="00FD0425" w:rsidRDefault="00F85964" w:rsidP="00F85964">
            <w:pPr>
              <w:pStyle w:val="TAC"/>
              <w:rPr>
                <w:lang w:eastAsia="ja-JP"/>
              </w:rPr>
            </w:pPr>
            <w:r>
              <w:rPr>
                <w:lang w:eastAsia="ja-JP"/>
              </w:rPr>
              <w:t>ignore</w:t>
            </w:r>
          </w:p>
        </w:tc>
      </w:tr>
      <w:tr w:rsidR="00E26F9D" w:rsidRPr="00FD0425" w14:paraId="149E6F1D" w14:textId="77777777" w:rsidTr="006E7207">
        <w:tblPrEx>
          <w:tblCellMar>
            <w:top w:w="0" w:type="dxa"/>
            <w:bottom w:w="0" w:type="dxa"/>
          </w:tblCellMar>
        </w:tblPrEx>
        <w:tc>
          <w:tcPr>
            <w:tcW w:w="2011" w:type="dxa"/>
          </w:tcPr>
          <w:p w14:paraId="03D4A89A" w14:textId="77777777" w:rsidR="00E26F9D" w:rsidRPr="00FD0425" w:rsidRDefault="00E26F9D" w:rsidP="00195317">
            <w:pPr>
              <w:pStyle w:val="TAL"/>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134" w:type="dxa"/>
          </w:tcPr>
          <w:p w14:paraId="1054D186" w14:textId="77777777" w:rsidR="00E26F9D" w:rsidRPr="00FD0425" w:rsidRDefault="00E26F9D" w:rsidP="00195317">
            <w:pPr>
              <w:pStyle w:val="TAL"/>
              <w:rPr>
                <w:rFonts w:eastAsia="Batang"/>
                <w:lang w:eastAsia="ja-JP"/>
              </w:rPr>
            </w:pPr>
            <w:r>
              <w:rPr>
                <w:rFonts w:hint="eastAsia"/>
                <w:lang w:eastAsia="zh-CN"/>
              </w:rPr>
              <w:t>O</w:t>
            </w:r>
          </w:p>
        </w:tc>
        <w:tc>
          <w:tcPr>
            <w:tcW w:w="992" w:type="dxa"/>
          </w:tcPr>
          <w:p w14:paraId="20F6B04A" w14:textId="77777777" w:rsidR="00E26F9D" w:rsidRPr="00FD0425" w:rsidRDefault="00E26F9D" w:rsidP="00195317">
            <w:pPr>
              <w:pStyle w:val="TAL"/>
              <w:rPr>
                <w:bCs/>
                <w:i/>
                <w:szCs w:val="18"/>
                <w:lang w:eastAsia="ja-JP"/>
              </w:rPr>
            </w:pPr>
          </w:p>
        </w:tc>
        <w:tc>
          <w:tcPr>
            <w:tcW w:w="1560" w:type="dxa"/>
          </w:tcPr>
          <w:p w14:paraId="32D5B99C" w14:textId="77777777" w:rsidR="00E26F9D" w:rsidRDefault="00E26F9D" w:rsidP="00195317">
            <w:pPr>
              <w:pStyle w:val="TAL"/>
              <w:rPr>
                <w:lang w:eastAsia="ja-JP"/>
              </w:rPr>
            </w:pPr>
            <w:r>
              <w:rPr>
                <w:lang w:eastAsia="ja-JP"/>
              </w:rPr>
              <w:t>Transport Layer Address</w:t>
            </w:r>
          </w:p>
          <w:p w14:paraId="4C3E6E63" w14:textId="77777777" w:rsidR="00E26F9D" w:rsidRPr="00FD0425" w:rsidRDefault="00E26F9D" w:rsidP="00195317">
            <w:pPr>
              <w:pStyle w:val="TAL"/>
              <w:rPr>
                <w:lang w:eastAsia="ja-JP"/>
              </w:rPr>
            </w:pPr>
            <w:r>
              <w:rPr>
                <w:lang w:eastAsia="ja-JP"/>
              </w:rPr>
              <w:t>9.2.3.29</w:t>
            </w:r>
          </w:p>
        </w:tc>
        <w:tc>
          <w:tcPr>
            <w:tcW w:w="2268" w:type="dxa"/>
          </w:tcPr>
          <w:p w14:paraId="121DA834" w14:textId="77777777" w:rsidR="00E26F9D" w:rsidRPr="00FD0425" w:rsidRDefault="00E26F9D" w:rsidP="00195317">
            <w:pPr>
              <w:pStyle w:val="TAL"/>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134" w:type="dxa"/>
          </w:tcPr>
          <w:p w14:paraId="16CA9D5F" w14:textId="77777777" w:rsidR="00E26F9D" w:rsidRPr="00FD0425" w:rsidRDefault="00E26F9D" w:rsidP="00E26F9D">
            <w:pPr>
              <w:pStyle w:val="TAC"/>
              <w:rPr>
                <w:lang w:eastAsia="ja-JP"/>
              </w:rPr>
            </w:pPr>
            <w:r>
              <w:rPr>
                <w:lang w:eastAsia="ja-JP"/>
              </w:rPr>
              <w:t>YES</w:t>
            </w:r>
          </w:p>
        </w:tc>
        <w:tc>
          <w:tcPr>
            <w:tcW w:w="1134" w:type="dxa"/>
          </w:tcPr>
          <w:p w14:paraId="76040E1D" w14:textId="77777777" w:rsidR="00E26F9D" w:rsidRPr="00FD0425" w:rsidRDefault="00E26F9D" w:rsidP="00E26F9D">
            <w:pPr>
              <w:pStyle w:val="TAC"/>
              <w:rPr>
                <w:lang w:eastAsia="ja-JP"/>
              </w:rPr>
            </w:pPr>
            <w:r>
              <w:rPr>
                <w:lang w:eastAsia="ja-JP"/>
              </w:rPr>
              <w:t>ignore</w:t>
            </w:r>
          </w:p>
        </w:tc>
      </w:tr>
      <w:tr w:rsidR="006E7207" w:rsidRPr="00FD0425" w:rsidDel="00C21789" w14:paraId="20114A23" w14:textId="77777777" w:rsidTr="00BE6FC6">
        <w:tblPrEx>
          <w:tblCellMar>
            <w:top w:w="0" w:type="dxa"/>
            <w:bottom w:w="0" w:type="dxa"/>
          </w:tblCellMar>
        </w:tblPrEx>
        <w:tc>
          <w:tcPr>
            <w:tcW w:w="2011" w:type="dxa"/>
          </w:tcPr>
          <w:p w14:paraId="1D1979B0" w14:textId="77777777" w:rsidR="006E7207" w:rsidRPr="00FD0425" w:rsidDel="00C21789" w:rsidRDefault="006E7207" w:rsidP="006E7207">
            <w:pPr>
              <w:pStyle w:val="TAL"/>
              <w:rPr>
                <w:rFonts w:eastAsia="Batang"/>
                <w:lang w:eastAsia="ja-JP"/>
              </w:rPr>
            </w:pPr>
            <w:r w:rsidRPr="00FD0425">
              <w:rPr>
                <w:lang w:eastAsia="ja-JP"/>
              </w:rPr>
              <w:t>Source DRB to QoS Flow Mapping List</w:t>
            </w:r>
          </w:p>
        </w:tc>
        <w:tc>
          <w:tcPr>
            <w:tcW w:w="1134" w:type="dxa"/>
          </w:tcPr>
          <w:p w14:paraId="755E19B8" w14:textId="77777777" w:rsidR="006E7207" w:rsidRPr="00FD0425" w:rsidDel="00C21789" w:rsidRDefault="006E7207" w:rsidP="006E7207">
            <w:pPr>
              <w:pStyle w:val="TAL"/>
              <w:rPr>
                <w:rFonts w:eastAsia="Batang"/>
                <w:lang w:eastAsia="ja-JP"/>
              </w:rPr>
            </w:pPr>
            <w:r w:rsidRPr="00FD0425">
              <w:rPr>
                <w:lang w:eastAsia="ja-JP"/>
              </w:rPr>
              <w:t>O</w:t>
            </w:r>
          </w:p>
        </w:tc>
        <w:tc>
          <w:tcPr>
            <w:tcW w:w="992" w:type="dxa"/>
          </w:tcPr>
          <w:p w14:paraId="360D9E4E" w14:textId="77777777" w:rsidR="006E7207" w:rsidRPr="00FD0425" w:rsidDel="00C21789" w:rsidRDefault="006E7207" w:rsidP="006E7207">
            <w:pPr>
              <w:pStyle w:val="TAL"/>
              <w:rPr>
                <w:bCs/>
                <w:i/>
                <w:szCs w:val="18"/>
                <w:lang w:eastAsia="ja-JP"/>
              </w:rPr>
            </w:pPr>
          </w:p>
        </w:tc>
        <w:tc>
          <w:tcPr>
            <w:tcW w:w="1560" w:type="dxa"/>
          </w:tcPr>
          <w:p w14:paraId="437EF6EB" w14:textId="77777777" w:rsidR="006E7207" w:rsidRPr="00FD0425" w:rsidRDefault="006E7207" w:rsidP="006E7207">
            <w:pPr>
              <w:pStyle w:val="TAL"/>
              <w:rPr>
                <w:lang w:eastAsia="ja-JP"/>
              </w:rPr>
            </w:pPr>
            <w:r w:rsidRPr="00FD0425">
              <w:rPr>
                <w:lang w:eastAsia="ja-JP"/>
              </w:rPr>
              <w:t>DRB to QoS Flow Mapping List</w:t>
            </w:r>
          </w:p>
          <w:p w14:paraId="78D37461" w14:textId="77777777" w:rsidR="006E7207" w:rsidRPr="00FD0425" w:rsidDel="00C21789" w:rsidRDefault="006E7207" w:rsidP="006E7207">
            <w:pPr>
              <w:pStyle w:val="TAL"/>
              <w:rPr>
                <w:lang w:eastAsia="ja-JP"/>
              </w:rPr>
            </w:pPr>
            <w:r w:rsidRPr="00FD0425">
              <w:rPr>
                <w:lang w:eastAsia="ja-JP"/>
              </w:rPr>
              <w:t>9.2.1.15</w:t>
            </w:r>
          </w:p>
        </w:tc>
        <w:tc>
          <w:tcPr>
            <w:tcW w:w="2268" w:type="dxa"/>
          </w:tcPr>
          <w:p w14:paraId="6324935D" w14:textId="77777777" w:rsidR="006E7207" w:rsidRPr="00FD0425" w:rsidDel="00C21789" w:rsidRDefault="006E7207" w:rsidP="006E7207">
            <w:pPr>
              <w:pStyle w:val="TAL"/>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34" w:type="dxa"/>
          </w:tcPr>
          <w:p w14:paraId="0D3646CE" w14:textId="77777777" w:rsidR="006E7207" w:rsidRPr="00FD0425" w:rsidRDefault="00940917" w:rsidP="00BE6FC6">
            <w:pPr>
              <w:pStyle w:val="TAC"/>
              <w:rPr>
                <w:szCs w:val="18"/>
                <w:lang w:eastAsia="ja-JP"/>
              </w:rPr>
            </w:pPr>
            <w:r w:rsidRPr="00FD0425">
              <w:rPr>
                <w:lang w:eastAsia="ja-JP"/>
              </w:rPr>
              <w:t>–</w:t>
            </w:r>
          </w:p>
        </w:tc>
        <w:tc>
          <w:tcPr>
            <w:tcW w:w="1134" w:type="dxa"/>
          </w:tcPr>
          <w:p w14:paraId="76471583" w14:textId="77777777" w:rsidR="006E7207" w:rsidRPr="00FD0425" w:rsidRDefault="006E7207" w:rsidP="00BE6FC6">
            <w:pPr>
              <w:pStyle w:val="TAC"/>
              <w:rPr>
                <w:szCs w:val="18"/>
                <w:lang w:eastAsia="ja-JP"/>
              </w:rPr>
            </w:pPr>
          </w:p>
        </w:tc>
      </w:tr>
    </w:tbl>
    <w:p w14:paraId="5255EAD1" w14:textId="77777777" w:rsidR="006E7207" w:rsidRPr="00FD0425" w:rsidRDefault="006E7207"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blPrEx>
          <w:tblCellMar>
            <w:top w:w="0" w:type="dxa"/>
            <w:bottom w:w="0" w:type="dxa"/>
          </w:tblCellMar>
        </w:tblPrEx>
        <w:tc>
          <w:tcPr>
            <w:tcW w:w="3369" w:type="dxa"/>
          </w:tcPr>
          <w:p w14:paraId="451E466B" w14:textId="77777777" w:rsidR="00F02090" w:rsidRPr="00FD0425" w:rsidRDefault="00F02090" w:rsidP="00694C97">
            <w:pPr>
              <w:pStyle w:val="TAH"/>
            </w:pPr>
            <w:r w:rsidRPr="00FD0425">
              <w:t>Range bound</w:t>
            </w:r>
          </w:p>
        </w:tc>
        <w:tc>
          <w:tcPr>
            <w:tcW w:w="6237" w:type="dxa"/>
          </w:tcPr>
          <w:p w14:paraId="35803F54" w14:textId="77777777" w:rsidR="00F02090" w:rsidRPr="00FD0425" w:rsidRDefault="00F02090" w:rsidP="00694C97">
            <w:pPr>
              <w:pStyle w:val="TAH"/>
            </w:pPr>
            <w:r w:rsidRPr="00FD0425">
              <w:t>Explanation</w:t>
            </w:r>
          </w:p>
        </w:tc>
      </w:tr>
      <w:tr w:rsidR="00F02090" w:rsidRPr="00FD0425" w14:paraId="6E8C3FAD" w14:textId="77777777" w:rsidTr="00694C97">
        <w:tblPrEx>
          <w:tblCellMar>
            <w:top w:w="0" w:type="dxa"/>
            <w:bottom w:w="0" w:type="dxa"/>
          </w:tblCellMar>
        </w:tblPrEx>
        <w:tc>
          <w:tcPr>
            <w:tcW w:w="3369" w:type="dxa"/>
          </w:tcPr>
          <w:p w14:paraId="69245323" w14:textId="77777777" w:rsidR="00F02090" w:rsidRPr="00FD0425" w:rsidRDefault="00F02090" w:rsidP="00694C97">
            <w:pPr>
              <w:pStyle w:val="TAL"/>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694C97">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F02090"/>
    <w:p w14:paraId="12AEA657" w14:textId="77777777" w:rsidR="00F02090" w:rsidRPr="00FD0425" w:rsidRDefault="00F02090" w:rsidP="00F02090">
      <w:pPr>
        <w:pStyle w:val="Heading4"/>
      </w:pPr>
      <w:bookmarkStart w:id="4669" w:name="_Toc20955254"/>
      <w:bookmarkStart w:id="4670" w:name="_Toc29991451"/>
      <w:bookmarkStart w:id="4671" w:name="_Toc36555851"/>
      <w:bookmarkStart w:id="4672" w:name="_Toc44497571"/>
      <w:bookmarkStart w:id="4673" w:name="_Toc45107959"/>
      <w:bookmarkStart w:id="4674" w:name="_Toc45901579"/>
      <w:bookmarkStart w:id="4675" w:name="_Toc51850658"/>
      <w:bookmarkStart w:id="4676" w:name="_Toc56693661"/>
      <w:bookmarkStart w:id="4677" w:name="_Toc64447204"/>
      <w:bookmarkStart w:id="4678" w:name="_Toc66286698"/>
      <w:bookmarkStart w:id="4679" w:name="_Toc74151393"/>
      <w:bookmarkStart w:id="4680" w:name="_Toc88653865"/>
      <w:bookmarkStart w:id="4681" w:name="_Toc97904221"/>
      <w:bookmarkStart w:id="4682" w:name="_Toc105175262"/>
      <w:bookmarkStart w:id="4683" w:name="_Toc113826292"/>
      <w:bookmarkStart w:id="4684" w:name="_Toc120032418"/>
      <w:r w:rsidRPr="00FD0425">
        <w:t>9.2.1.18</w:t>
      </w:r>
      <w:r w:rsidRPr="00FD0425">
        <w:tab/>
        <w:t>PDU Session Resource Change Required Info – SN terminated</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512FFFEB" w14:textId="77777777" w:rsidR="00F02090" w:rsidRPr="00FD0425" w:rsidRDefault="00F02090" w:rsidP="00F02090">
      <w:r w:rsidRPr="00FD0425">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F02090" w:rsidRPr="00FD0425" w14:paraId="7D5A5647" w14:textId="77777777" w:rsidTr="00694C97">
        <w:tblPrEx>
          <w:tblCellMar>
            <w:top w:w="0" w:type="dxa"/>
            <w:bottom w:w="0" w:type="dxa"/>
          </w:tblCellMar>
        </w:tblPrEx>
        <w:tc>
          <w:tcPr>
            <w:tcW w:w="2328" w:type="dxa"/>
          </w:tcPr>
          <w:p w14:paraId="3979A992" w14:textId="77777777" w:rsidR="00F02090" w:rsidRPr="00FD0425" w:rsidRDefault="00F02090" w:rsidP="00694C97">
            <w:pPr>
              <w:pStyle w:val="TAH"/>
              <w:rPr>
                <w:lang w:eastAsia="ja-JP"/>
              </w:rPr>
            </w:pPr>
            <w:r w:rsidRPr="00FD0425">
              <w:rPr>
                <w:lang w:eastAsia="ja-JP"/>
              </w:rPr>
              <w:t>IE/Group Name</w:t>
            </w:r>
          </w:p>
        </w:tc>
        <w:tc>
          <w:tcPr>
            <w:tcW w:w="1080" w:type="dxa"/>
          </w:tcPr>
          <w:p w14:paraId="0B6B1FA8" w14:textId="77777777" w:rsidR="00F02090" w:rsidRPr="00FD0425" w:rsidRDefault="00F02090" w:rsidP="00694C97">
            <w:pPr>
              <w:pStyle w:val="TAH"/>
              <w:rPr>
                <w:lang w:eastAsia="ja-JP"/>
              </w:rPr>
            </w:pPr>
            <w:r w:rsidRPr="00FD0425">
              <w:rPr>
                <w:lang w:eastAsia="ja-JP"/>
              </w:rPr>
              <w:t>Presence</w:t>
            </w:r>
          </w:p>
        </w:tc>
        <w:tc>
          <w:tcPr>
            <w:tcW w:w="1296" w:type="dxa"/>
          </w:tcPr>
          <w:p w14:paraId="27AA2CCD" w14:textId="77777777" w:rsidR="00F02090" w:rsidRPr="00FD0425" w:rsidRDefault="00F02090" w:rsidP="00694C97">
            <w:pPr>
              <w:pStyle w:val="TAH"/>
              <w:rPr>
                <w:lang w:eastAsia="ja-JP"/>
              </w:rPr>
            </w:pPr>
            <w:r w:rsidRPr="00FD0425">
              <w:rPr>
                <w:lang w:eastAsia="ja-JP"/>
              </w:rPr>
              <w:t>Range</w:t>
            </w:r>
          </w:p>
        </w:tc>
        <w:tc>
          <w:tcPr>
            <w:tcW w:w="1560" w:type="dxa"/>
          </w:tcPr>
          <w:p w14:paraId="468573DD" w14:textId="77777777" w:rsidR="00F02090" w:rsidRPr="00FD0425" w:rsidRDefault="00F02090" w:rsidP="00694C97">
            <w:pPr>
              <w:pStyle w:val="TAH"/>
              <w:rPr>
                <w:lang w:eastAsia="ja-JP"/>
              </w:rPr>
            </w:pPr>
            <w:r w:rsidRPr="00FD0425">
              <w:rPr>
                <w:lang w:eastAsia="ja-JP"/>
              </w:rPr>
              <w:t>IE type and reference</w:t>
            </w:r>
          </w:p>
        </w:tc>
        <w:tc>
          <w:tcPr>
            <w:tcW w:w="3543" w:type="dxa"/>
          </w:tcPr>
          <w:p w14:paraId="08BAB264" w14:textId="77777777" w:rsidR="00F02090" w:rsidRPr="00FD0425" w:rsidRDefault="00F02090" w:rsidP="00694C97">
            <w:pPr>
              <w:pStyle w:val="TAH"/>
              <w:rPr>
                <w:lang w:eastAsia="ja-JP"/>
              </w:rPr>
            </w:pPr>
            <w:r w:rsidRPr="00FD0425">
              <w:rPr>
                <w:lang w:eastAsia="ja-JP"/>
              </w:rPr>
              <w:t>Semantics description</w:t>
            </w:r>
          </w:p>
        </w:tc>
      </w:tr>
      <w:tr w:rsidR="00F02090" w:rsidRPr="00FD0425" w14:paraId="10779D6C" w14:textId="77777777" w:rsidTr="00694C97">
        <w:tblPrEx>
          <w:tblCellMar>
            <w:top w:w="0" w:type="dxa"/>
            <w:bottom w:w="0" w:type="dxa"/>
          </w:tblCellMar>
        </w:tblPrEx>
        <w:tc>
          <w:tcPr>
            <w:tcW w:w="2328" w:type="dxa"/>
          </w:tcPr>
          <w:p w14:paraId="0DACEB97" w14:textId="77777777" w:rsidR="00F02090" w:rsidRPr="00FD0425" w:rsidRDefault="00F02090" w:rsidP="00694C97">
            <w:pPr>
              <w:pStyle w:val="TAL"/>
              <w:rPr>
                <w:lang w:eastAsia="ja-JP"/>
              </w:rPr>
            </w:pPr>
            <w:r w:rsidRPr="00FD0425">
              <w:t>Data Forwarding and Offloading Info from source NG-RAN node</w:t>
            </w:r>
          </w:p>
        </w:tc>
        <w:tc>
          <w:tcPr>
            <w:tcW w:w="1080" w:type="dxa"/>
          </w:tcPr>
          <w:p w14:paraId="3DD6B4D5" w14:textId="77777777" w:rsidR="00F02090" w:rsidRPr="00FD0425" w:rsidRDefault="00F02090" w:rsidP="00694C97">
            <w:pPr>
              <w:pStyle w:val="TAL"/>
              <w:rPr>
                <w:rFonts w:eastAsia="Batang"/>
                <w:lang w:eastAsia="ja-JP"/>
              </w:rPr>
            </w:pPr>
            <w:r w:rsidRPr="00FD0425">
              <w:rPr>
                <w:rFonts w:eastAsia="Batang"/>
                <w:lang w:eastAsia="ja-JP"/>
              </w:rPr>
              <w:t>O</w:t>
            </w:r>
          </w:p>
        </w:tc>
        <w:tc>
          <w:tcPr>
            <w:tcW w:w="1296" w:type="dxa"/>
          </w:tcPr>
          <w:p w14:paraId="70E412F6" w14:textId="77777777" w:rsidR="00F02090" w:rsidRPr="00FD0425" w:rsidRDefault="00F02090" w:rsidP="00694C97">
            <w:pPr>
              <w:pStyle w:val="TAL"/>
              <w:rPr>
                <w:bCs/>
                <w:i/>
                <w:szCs w:val="18"/>
                <w:lang w:eastAsia="ja-JP"/>
              </w:rPr>
            </w:pPr>
          </w:p>
        </w:tc>
        <w:tc>
          <w:tcPr>
            <w:tcW w:w="1560" w:type="dxa"/>
          </w:tcPr>
          <w:p w14:paraId="78B8616C" w14:textId="77777777" w:rsidR="00F02090" w:rsidRPr="00FD0425" w:rsidRDefault="00F02090" w:rsidP="00694C97">
            <w:pPr>
              <w:pStyle w:val="TAL"/>
              <w:rPr>
                <w:lang w:eastAsia="ja-JP"/>
              </w:rPr>
            </w:pPr>
            <w:r w:rsidRPr="00FD0425">
              <w:rPr>
                <w:lang w:eastAsia="ja-JP"/>
              </w:rPr>
              <w:t>9.2.1.17</w:t>
            </w:r>
          </w:p>
        </w:tc>
        <w:tc>
          <w:tcPr>
            <w:tcW w:w="3543" w:type="dxa"/>
          </w:tcPr>
          <w:p w14:paraId="547E6864" w14:textId="77777777" w:rsidR="00F02090" w:rsidRPr="00FD0425" w:rsidRDefault="00F02090" w:rsidP="00694C97">
            <w:pPr>
              <w:pStyle w:val="TAL"/>
              <w:rPr>
                <w:lang w:eastAsia="ja-JP"/>
              </w:rPr>
            </w:pPr>
          </w:p>
        </w:tc>
      </w:tr>
    </w:tbl>
    <w:p w14:paraId="57DEEA96" w14:textId="77777777" w:rsidR="00F02090" w:rsidRPr="00FD0425" w:rsidRDefault="00F02090" w:rsidP="00F02090"/>
    <w:p w14:paraId="1DDA58BB" w14:textId="77777777" w:rsidR="00F02090" w:rsidRPr="00FD0425" w:rsidRDefault="00F02090" w:rsidP="00F02090">
      <w:pPr>
        <w:pStyle w:val="Heading4"/>
      </w:pPr>
      <w:bookmarkStart w:id="4685" w:name="_Toc20955255"/>
      <w:bookmarkStart w:id="4686" w:name="_Toc29991452"/>
      <w:bookmarkStart w:id="4687" w:name="_Toc36555852"/>
      <w:bookmarkStart w:id="4688" w:name="_Toc44497572"/>
      <w:bookmarkStart w:id="4689" w:name="_Toc45107960"/>
      <w:bookmarkStart w:id="4690" w:name="_Toc45901580"/>
      <w:bookmarkStart w:id="4691" w:name="_Toc51850659"/>
      <w:bookmarkStart w:id="4692" w:name="_Toc56693662"/>
      <w:bookmarkStart w:id="4693" w:name="_Toc64447205"/>
      <w:bookmarkStart w:id="4694" w:name="_Toc66286699"/>
      <w:bookmarkStart w:id="4695" w:name="_Toc74151394"/>
      <w:bookmarkStart w:id="4696" w:name="_Toc88653866"/>
      <w:bookmarkStart w:id="4697" w:name="_Toc97904222"/>
      <w:bookmarkStart w:id="4698" w:name="_Toc105175263"/>
      <w:bookmarkStart w:id="4699" w:name="_Toc113826293"/>
      <w:bookmarkStart w:id="4700" w:name="_Toc120032419"/>
      <w:r w:rsidRPr="00FD0425">
        <w:t>9.2.1.19</w:t>
      </w:r>
      <w:r w:rsidRPr="00FD0425">
        <w:tab/>
        <w:t>PDU Session Resource Change Confirm Info – SN terminated</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5C8AC869" w14:textId="77777777" w:rsidR="00F02090" w:rsidRPr="00FD0425" w:rsidRDefault="00F02090" w:rsidP="00F02090">
      <w:r w:rsidRPr="00FD0425">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BA787F" w:rsidRPr="00FD0425" w14:paraId="42DD8365" w14:textId="77777777" w:rsidTr="009354E2">
        <w:tblPrEx>
          <w:tblCellMar>
            <w:top w:w="0" w:type="dxa"/>
            <w:bottom w:w="0" w:type="dxa"/>
          </w:tblCellMar>
        </w:tblPrEx>
        <w:tc>
          <w:tcPr>
            <w:tcW w:w="2153" w:type="dxa"/>
          </w:tcPr>
          <w:p w14:paraId="5337531D" w14:textId="77777777" w:rsidR="00BA787F" w:rsidRPr="00FD0425" w:rsidRDefault="00BA787F" w:rsidP="00BA787F">
            <w:pPr>
              <w:pStyle w:val="TAH"/>
              <w:rPr>
                <w:lang w:eastAsia="ja-JP"/>
              </w:rPr>
            </w:pPr>
            <w:r w:rsidRPr="00FD0425">
              <w:rPr>
                <w:lang w:eastAsia="ja-JP"/>
              </w:rPr>
              <w:t>IE/Group Name</w:t>
            </w:r>
          </w:p>
        </w:tc>
        <w:tc>
          <w:tcPr>
            <w:tcW w:w="992" w:type="dxa"/>
          </w:tcPr>
          <w:p w14:paraId="0C7C59C1" w14:textId="77777777" w:rsidR="00BA787F" w:rsidRPr="00FD0425" w:rsidRDefault="00BA787F" w:rsidP="00BA787F">
            <w:pPr>
              <w:pStyle w:val="TAH"/>
              <w:rPr>
                <w:lang w:eastAsia="ja-JP"/>
              </w:rPr>
            </w:pPr>
            <w:r w:rsidRPr="00FD0425">
              <w:rPr>
                <w:lang w:eastAsia="ja-JP"/>
              </w:rPr>
              <w:t>Presence</w:t>
            </w:r>
          </w:p>
        </w:tc>
        <w:tc>
          <w:tcPr>
            <w:tcW w:w="992" w:type="dxa"/>
          </w:tcPr>
          <w:p w14:paraId="198BE8E7" w14:textId="77777777" w:rsidR="00BA787F" w:rsidRPr="00FD0425" w:rsidRDefault="00BA787F" w:rsidP="00BA787F">
            <w:pPr>
              <w:pStyle w:val="TAH"/>
              <w:rPr>
                <w:lang w:eastAsia="ja-JP"/>
              </w:rPr>
            </w:pPr>
            <w:r w:rsidRPr="00FD0425">
              <w:rPr>
                <w:lang w:eastAsia="ja-JP"/>
              </w:rPr>
              <w:t>Range</w:t>
            </w:r>
          </w:p>
        </w:tc>
        <w:tc>
          <w:tcPr>
            <w:tcW w:w="1560" w:type="dxa"/>
          </w:tcPr>
          <w:p w14:paraId="2772AAB4" w14:textId="77777777" w:rsidR="00BA787F" w:rsidRPr="00FD0425" w:rsidRDefault="00BA787F" w:rsidP="00BA787F">
            <w:pPr>
              <w:pStyle w:val="TAH"/>
              <w:rPr>
                <w:lang w:eastAsia="ja-JP"/>
              </w:rPr>
            </w:pPr>
            <w:r w:rsidRPr="00FD0425">
              <w:rPr>
                <w:lang w:eastAsia="ja-JP"/>
              </w:rPr>
              <w:t>IE type and reference</w:t>
            </w:r>
          </w:p>
        </w:tc>
        <w:tc>
          <w:tcPr>
            <w:tcW w:w="2268" w:type="dxa"/>
          </w:tcPr>
          <w:p w14:paraId="750B8B7C" w14:textId="77777777" w:rsidR="00BA787F" w:rsidRPr="00FD0425" w:rsidRDefault="00BA787F" w:rsidP="00BA787F">
            <w:pPr>
              <w:pStyle w:val="TAH"/>
              <w:rPr>
                <w:lang w:eastAsia="ja-JP"/>
              </w:rPr>
            </w:pPr>
            <w:r w:rsidRPr="00FD0425">
              <w:rPr>
                <w:lang w:eastAsia="ja-JP"/>
              </w:rPr>
              <w:t>Semantics description</w:t>
            </w:r>
          </w:p>
        </w:tc>
        <w:tc>
          <w:tcPr>
            <w:tcW w:w="1134" w:type="dxa"/>
          </w:tcPr>
          <w:p w14:paraId="56F31AEB" w14:textId="77777777" w:rsidR="00BA787F" w:rsidRPr="00FD0425" w:rsidRDefault="00BA787F" w:rsidP="00BA787F">
            <w:pPr>
              <w:pStyle w:val="TAH"/>
              <w:rPr>
                <w:lang w:eastAsia="ja-JP"/>
              </w:rPr>
            </w:pPr>
            <w:r w:rsidRPr="00FD0425">
              <w:rPr>
                <w:lang w:eastAsia="ja-JP"/>
              </w:rPr>
              <w:t>Criticality</w:t>
            </w:r>
          </w:p>
        </w:tc>
        <w:tc>
          <w:tcPr>
            <w:tcW w:w="1134" w:type="dxa"/>
          </w:tcPr>
          <w:p w14:paraId="475C8169" w14:textId="77777777" w:rsidR="00BA787F" w:rsidRPr="00FD0425" w:rsidRDefault="00BA787F" w:rsidP="00DB0CD3">
            <w:pPr>
              <w:pStyle w:val="TAH"/>
              <w:rPr>
                <w:lang w:eastAsia="ja-JP"/>
              </w:rPr>
            </w:pPr>
            <w:r w:rsidRPr="00FD0425">
              <w:rPr>
                <w:lang w:eastAsia="ja-JP"/>
              </w:rPr>
              <w:t>Assigned Criticality</w:t>
            </w:r>
          </w:p>
        </w:tc>
      </w:tr>
      <w:tr w:rsidR="00BA787F" w:rsidRPr="00FD0425" w14:paraId="17B29479" w14:textId="77777777" w:rsidTr="009354E2">
        <w:tblPrEx>
          <w:tblCellMar>
            <w:top w:w="0" w:type="dxa"/>
            <w:bottom w:w="0" w:type="dxa"/>
          </w:tblCellMar>
        </w:tblPrEx>
        <w:tc>
          <w:tcPr>
            <w:tcW w:w="2153" w:type="dxa"/>
          </w:tcPr>
          <w:p w14:paraId="470682E5" w14:textId="77777777" w:rsidR="00BA787F" w:rsidRPr="00FD0425" w:rsidRDefault="00BA787F" w:rsidP="00BA787F">
            <w:pPr>
              <w:pStyle w:val="TAL"/>
              <w:rPr>
                <w:lang w:val="sv-SE" w:eastAsia="ja-JP"/>
              </w:rPr>
            </w:pPr>
            <w:r w:rsidRPr="00FD0425">
              <w:rPr>
                <w:lang w:val="fr-FR"/>
              </w:rPr>
              <w:t>Data Forwarding Info from target NG-RAN node</w:t>
            </w:r>
          </w:p>
        </w:tc>
        <w:tc>
          <w:tcPr>
            <w:tcW w:w="992" w:type="dxa"/>
          </w:tcPr>
          <w:p w14:paraId="5FD876C9" w14:textId="77777777" w:rsidR="00BA787F" w:rsidRPr="00FD0425" w:rsidRDefault="00BA787F" w:rsidP="00BA787F">
            <w:pPr>
              <w:pStyle w:val="TAL"/>
              <w:rPr>
                <w:lang w:eastAsia="ja-JP"/>
              </w:rPr>
            </w:pPr>
            <w:r w:rsidRPr="00FD0425">
              <w:rPr>
                <w:rFonts w:eastAsia="Batang"/>
                <w:lang w:eastAsia="ja-JP"/>
              </w:rPr>
              <w:t>O</w:t>
            </w:r>
          </w:p>
        </w:tc>
        <w:tc>
          <w:tcPr>
            <w:tcW w:w="992" w:type="dxa"/>
          </w:tcPr>
          <w:p w14:paraId="0E51F6EE" w14:textId="77777777" w:rsidR="00BA787F" w:rsidRPr="00FD0425" w:rsidRDefault="00BA787F" w:rsidP="00BA787F">
            <w:pPr>
              <w:pStyle w:val="TAL"/>
              <w:rPr>
                <w:bCs/>
                <w:i/>
                <w:szCs w:val="18"/>
                <w:lang w:eastAsia="ja-JP"/>
              </w:rPr>
            </w:pPr>
          </w:p>
        </w:tc>
        <w:tc>
          <w:tcPr>
            <w:tcW w:w="1560" w:type="dxa"/>
          </w:tcPr>
          <w:p w14:paraId="797AD03D" w14:textId="77777777" w:rsidR="00BA787F" w:rsidRPr="00FD0425" w:rsidRDefault="00BA787F" w:rsidP="00BA787F">
            <w:pPr>
              <w:pStyle w:val="TAL"/>
              <w:rPr>
                <w:lang w:val="sv-SE" w:eastAsia="ja-JP"/>
              </w:rPr>
            </w:pPr>
            <w:r w:rsidRPr="00FD0425">
              <w:rPr>
                <w:lang w:eastAsia="ja-JP"/>
              </w:rPr>
              <w:t>9.2.1.16</w:t>
            </w:r>
          </w:p>
        </w:tc>
        <w:tc>
          <w:tcPr>
            <w:tcW w:w="2268" w:type="dxa"/>
          </w:tcPr>
          <w:p w14:paraId="7793B4CF" w14:textId="77777777" w:rsidR="00BA787F" w:rsidRPr="00FD0425" w:rsidRDefault="00BA787F" w:rsidP="00BA787F">
            <w:pPr>
              <w:pStyle w:val="TAL"/>
              <w:rPr>
                <w:lang w:eastAsia="ja-JP"/>
              </w:rPr>
            </w:pPr>
          </w:p>
        </w:tc>
        <w:tc>
          <w:tcPr>
            <w:tcW w:w="1134" w:type="dxa"/>
          </w:tcPr>
          <w:p w14:paraId="788C64C1" w14:textId="77777777" w:rsidR="00BA787F" w:rsidRPr="00FD0425" w:rsidRDefault="00BA787F" w:rsidP="00BE6FC6">
            <w:pPr>
              <w:pStyle w:val="TAC"/>
              <w:rPr>
                <w:lang w:eastAsia="ja-JP"/>
              </w:rPr>
            </w:pPr>
            <w:r w:rsidRPr="00FD0425">
              <w:rPr>
                <w:lang w:eastAsia="ja-JP"/>
              </w:rPr>
              <w:t>–</w:t>
            </w:r>
          </w:p>
        </w:tc>
        <w:tc>
          <w:tcPr>
            <w:tcW w:w="1134" w:type="dxa"/>
          </w:tcPr>
          <w:p w14:paraId="3D022E2F" w14:textId="77777777" w:rsidR="00BA787F" w:rsidRPr="00FD0425" w:rsidRDefault="00BA787F" w:rsidP="00BE6FC6">
            <w:pPr>
              <w:pStyle w:val="TAC"/>
              <w:rPr>
                <w:lang w:eastAsia="ja-JP"/>
              </w:rPr>
            </w:pPr>
          </w:p>
        </w:tc>
      </w:tr>
      <w:tr w:rsidR="00BA787F" w:rsidRPr="00FD0425" w14:paraId="0A386EFB" w14:textId="77777777" w:rsidTr="009354E2">
        <w:tblPrEx>
          <w:tblCellMar>
            <w:top w:w="0" w:type="dxa"/>
            <w:bottom w:w="0" w:type="dxa"/>
          </w:tblCellMar>
        </w:tblPrEx>
        <w:tc>
          <w:tcPr>
            <w:tcW w:w="2153" w:type="dxa"/>
          </w:tcPr>
          <w:p w14:paraId="38F69FCD" w14:textId="77777777" w:rsidR="00BA787F" w:rsidRPr="00FD0425" w:rsidRDefault="00BA787F" w:rsidP="00BA787F">
            <w:pPr>
              <w:pStyle w:val="TAL"/>
              <w:rPr>
                <w:lang w:val="fr-FR"/>
              </w:rPr>
            </w:pPr>
            <w:r w:rsidRPr="00FD0425">
              <w:rPr>
                <w:lang w:val="fr-FR"/>
              </w:rPr>
              <w:t>DRB IDs taken into use</w:t>
            </w:r>
          </w:p>
        </w:tc>
        <w:tc>
          <w:tcPr>
            <w:tcW w:w="992" w:type="dxa"/>
          </w:tcPr>
          <w:p w14:paraId="685D5E00"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60EC20BB" w14:textId="77777777" w:rsidR="00BA787F" w:rsidRPr="00FD0425" w:rsidRDefault="00BA787F" w:rsidP="00BA787F">
            <w:pPr>
              <w:pStyle w:val="TAL"/>
              <w:rPr>
                <w:bCs/>
                <w:i/>
                <w:szCs w:val="18"/>
                <w:lang w:eastAsia="ja-JP"/>
              </w:rPr>
            </w:pPr>
          </w:p>
        </w:tc>
        <w:tc>
          <w:tcPr>
            <w:tcW w:w="1560" w:type="dxa"/>
          </w:tcPr>
          <w:p w14:paraId="5DB09400" w14:textId="77777777" w:rsidR="00BA787F" w:rsidRPr="00FD0425" w:rsidRDefault="00BA787F" w:rsidP="00BA787F">
            <w:pPr>
              <w:pStyle w:val="TAL"/>
              <w:rPr>
                <w:lang w:eastAsia="ja-JP"/>
              </w:rPr>
            </w:pPr>
            <w:r w:rsidRPr="00FD0425">
              <w:rPr>
                <w:lang w:eastAsia="ja-JP"/>
              </w:rPr>
              <w:t>DRB List 9.2.1.29</w:t>
            </w:r>
          </w:p>
        </w:tc>
        <w:tc>
          <w:tcPr>
            <w:tcW w:w="2268" w:type="dxa"/>
          </w:tcPr>
          <w:p w14:paraId="5A2ABDAF" w14:textId="77777777" w:rsidR="00BA787F" w:rsidRPr="00FD0425" w:rsidRDefault="00BA787F" w:rsidP="00BA787F">
            <w:pPr>
              <w:pStyle w:val="TAL"/>
              <w:rPr>
                <w:lang w:eastAsia="ja-JP"/>
              </w:rPr>
            </w:pPr>
            <w:r w:rsidRPr="00FD0425">
              <w:rPr>
                <w:lang w:eastAsia="ja-JP"/>
              </w:rPr>
              <w:t>Indicating the DRB IDs taken into use by the target NG-RAN node, as specified in TS 37.340 [8].</w:t>
            </w:r>
          </w:p>
        </w:tc>
        <w:tc>
          <w:tcPr>
            <w:tcW w:w="1134" w:type="dxa"/>
          </w:tcPr>
          <w:p w14:paraId="34BBBBD1" w14:textId="77777777" w:rsidR="00BA787F" w:rsidRPr="00FD0425" w:rsidRDefault="00BA787F" w:rsidP="00BA787F">
            <w:pPr>
              <w:pStyle w:val="TAC"/>
              <w:rPr>
                <w:lang w:eastAsia="ja-JP"/>
              </w:rPr>
            </w:pPr>
            <w:r w:rsidRPr="00FD0425">
              <w:rPr>
                <w:bCs/>
                <w:lang w:eastAsia="ja-JP"/>
              </w:rPr>
              <w:t>YES</w:t>
            </w:r>
          </w:p>
        </w:tc>
        <w:tc>
          <w:tcPr>
            <w:tcW w:w="1134" w:type="dxa"/>
          </w:tcPr>
          <w:p w14:paraId="21210137" w14:textId="77777777" w:rsidR="00BA787F" w:rsidRPr="00FD0425" w:rsidRDefault="00BA787F" w:rsidP="00BA787F">
            <w:pPr>
              <w:pStyle w:val="TAC"/>
              <w:rPr>
                <w:lang w:eastAsia="ja-JP"/>
              </w:rPr>
            </w:pPr>
            <w:r w:rsidRPr="00FD0425">
              <w:rPr>
                <w:lang w:eastAsia="ja-JP"/>
              </w:rPr>
              <w:t>reject</w:t>
            </w:r>
          </w:p>
        </w:tc>
      </w:tr>
    </w:tbl>
    <w:p w14:paraId="3206380D" w14:textId="77777777" w:rsidR="00BA787F" w:rsidRPr="00FD0425" w:rsidRDefault="00BA787F" w:rsidP="00F02090"/>
    <w:p w14:paraId="33A10C49" w14:textId="77777777" w:rsidR="00F02090" w:rsidRPr="00FD0425" w:rsidRDefault="00F02090" w:rsidP="00F02090">
      <w:pPr>
        <w:pStyle w:val="Heading4"/>
      </w:pPr>
      <w:bookmarkStart w:id="4701" w:name="_Toc20955256"/>
      <w:bookmarkStart w:id="4702" w:name="_Toc29991453"/>
      <w:bookmarkStart w:id="4703" w:name="_Toc36555853"/>
      <w:bookmarkStart w:id="4704" w:name="_Toc44497573"/>
      <w:bookmarkStart w:id="4705" w:name="_Toc45107961"/>
      <w:bookmarkStart w:id="4706" w:name="_Toc45901581"/>
      <w:bookmarkStart w:id="4707" w:name="_Toc51850660"/>
      <w:bookmarkStart w:id="4708" w:name="_Toc56693663"/>
      <w:bookmarkStart w:id="4709" w:name="_Toc64447206"/>
      <w:bookmarkStart w:id="4710" w:name="_Toc66286700"/>
      <w:bookmarkStart w:id="4711" w:name="_Toc74151395"/>
      <w:bookmarkStart w:id="4712" w:name="_Toc88653867"/>
      <w:bookmarkStart w:id="4713" w:name="_Toc97904223"/>
      <w:bookmarkStart w:id="4714" w:name="_Toc105175264"/>
      <w:bookmarkStart w:id="4715" w:name="_Toc113826294"/>
      <w:bookmarkStart w:id="4716" w:name="_Toc120032420"/>
      <w:r w:rsidRPr="00FD0425">
        <w:t>9.2.1.20</w:t>
      </w:r>
      <w:r w:rsidRPr="00FD0425">
        <w:tab/>
        <w:t>PDU Session Resource Modification Required Info – SN terminated</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46123E3" w14:textId="77777777" w:rsidR="00F02090" w:rsidRPr="00FD0425" w:rsidRDefault="00F02090" w:rsidP="00F02090">
      <w:r w:rsidRPr="00FD0425">
        <w:t>This IE contains PDU session resource information of an S-NG-RAN node initiated modification request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AE1789" w:rsidRPr="00FD0425" w14:paraId="4424BC53" w14:textId="77777777" w:rsidTr="009354E2">
        <w:tblPrEx>
          <w:tblCellMar>
            <w:top w:w="0" w:type="dxa"/>
            <w:bottom w:w="0" w:type="dxa"/>
          </w:tblCellMar>
        </w:tblPrEx>
        <w:tc>
          <w:tcPr>
            <w:tcW w:w="2153" w:type="dxa"/>
          </w:tcPr>
          <w:p w14:paraId="5DAA8D5C" w14:textId="77777777" w:rsidR="00AE1789" w:rsidRPr="00FD0425" w:rsidRDefault="00AE1789" w:rsidP="00AE1789">
            <w:pPr>
              <w:pStyle w:val="TAH"/>
              <w:rPr>
                <w:lang w:eastAsia="ja-JP"/>
              </w:rPr>
            </w:pPr>
            <w:r w:rsidRPr="00FD0425">
              <w:rPr>
                <w:lang w:eastAsia="ja-JP"/>
              </w:rPr>
              <w:t>IE/Group Name</w:t>
            </w:r>
          </w:p>
        </w:tc>
        <w:tc>
          <w:tcPr>
            <w:tcW w:w="992" w:type="dxa"/>
          </w:tcPr>
          <w:p w14:paraId="72FDF0B7" w14:textId="77777777" w:rsidR="00AE1789" w:rsidRPr="00FD0425" w:rsidRDefault="00AE1789" w:rsidP="00AE1789">
            <w:pPr>
              <w:pStyle w:val="TAH"/>
              <w:rPr>
                <w:lang w:eastAsia="ja-JP"/>
              </w:rPr>
            </w:pPr>
            <w:r w:rsidRPr="00FD0425">
              <w:rPr>
                <w:lang w:eastAsia="ja-JP"/>
              </w:rPr>
              <w:t>Presence</w:t>
            </w:r>
          </w:p>
        </w:tc>
        <w:tc>
          <w:tcPr>
            <w:tcW w:w="992" w:type="dxa"/>
          </w:tcPr>
          <w:p w14:paraId="130884B5" w14:textId="77777777" w:rsidR="00AE1789" w:rsidRPr="00FD0425" w:rsidRDefault="00AE1789" w:rsidP="00AE1789">
            <w:pPr>
              <w:pStyle w:val="TAH"/>
              <w:rPr>
                <w:lang w:eastAsia="ja-JP"/>
              </w:rPr>
            </w:pPr>
            <w:r w:rsidRPr="00FD0425">
              <w:rPr>
                <w:lang w:eastAsia="ja-JP"/>
              </w:rPr>
              <w:t>Range</w:t>
            </w:r>
          </w:p>
        </w:tc>
        <w:tc>
          <w:tcPr>
            <w:tcW w:w="1560" w:type="dxa"/>
          </w:tcPr>
          <w:p w14:paraId="48D7E0B4" w14:textId="77777777" w:rsidR="00AE1789" w:rsidRPr="00FD0425" w:rsidRDefault="00AE1789" w:rsidP="00AE1789">
            <w:pPr>
              <w:pStyle w:val="TAH"/>
              <w:rPr>
                <w:lang w:eastAsia="ja-JP"/>
              </w:rPr>
            </w:pPr>
            <w:r w:rsidRPr="00FD0425">
              <w:rPr>
                <w:lang w:eastAsia="ja-JP"/>
              </w:rPr>
              <w:t>IE type and reference</w:t>
            </w:r>
          </w:p>
        </w:tc>
        <w:tc>
          <w:tcPr>
            <w:tcW w:w="2268" w:type="dxa"/>
          </w:tcPr>
          <w:p w14:paraId="1CD44823" w14:textId="77777777" w:rsidR="00AE1789" w:rsidRPr="00FD0425" w:rsidRDefault="00AE1789" w:rsidP="00AE1789">
            <w:pPr>
              <w:pStyle w:val="TAH"/>
              <w:rPr>
                <w:lang w:eastAsia="ja-JP"/>
              </w:rPr>
            </w:pPr>
            <w:r w:rsidRPr="00FD0425">
              <w:rPr>
                <w:lang w:eastAsia="ja-JP"/>
              </w:rPr>
              <w:t>Semantics description</w:t>
            </w:r>
          </w:p>
        </w:tc>
        <w:tc>
          <w:tcPr>
            <w:tcW w:w="1134" w:type="dxa"/>
          </w:tcPr>
          <w:p w14:paraId="16E02C07" w14:textId="77777777" w:rsidR="00AE1789" w:rsidRPr="00FD0425" w:rsidRDefault="00AE1789" w:rsidP="00AE1789">
            <w:pPr>
              <w:pStyle w:val="TAH"/>
              <w:rPr>
                <w:lang w:eastAsia="ja-JP"/>
              </w:rPr>
            </w:pPr>
            <w:r>
              <w:rPr>
                <w:lang w:eastAsia="ja-JP"/>
              </w:rPr>
              <w:t>Criticality</w:t>
            </w:r>
          </w:p>
        </w:tc>
        <w:tc>
          <w:tcPr>
            <w:tcW w:w="1134" w:type="dxa"/>
          </w:tcPr>
          <w:p w14:paraId="3105BCB2" w14:textId="77777777" w:rsidR="00AE1789" w:rsidRPr="00FD0425" w:rsidRDefault="00AE1789" w:rsidP="00AE1789">
            <w:pPr>
              <w:pStyle w:val="TAH"/>
              <w:rPr>
                <w:lang w:eastAsia="ja-JP"/>
              </w:rPr>
            </w:pPr>
            <w:r>
              <w:rPr>
                <w:lang w:eastAsia="ja-JP"/>
              </w:rPr>
              <w:t>Assigned Criticality</w:t>
            </w:r>
          </w:p>
        </w:tc>
      </w:tr>
      <w:tr w:rsidR="00004997" w:rsidRPr="00FD0425" w14:paraId="7D3F4B64" w14:textId="77777777" w:rsidTr="009354E2">
        <w:tblPrEx>
          <w:tblCellMar>
            <w:top w:w="0" w:type="dxa"/>
            <w:bottom w:w="0" w:type="dxa"/>
          </w:tblCellMar>
        </w:tblPrEx>
        <w:tc>
          <w:tcPr>
            <w:tcW w:w="2153" w:type="dxa"/>
          </w:tcPr>
          <w:p w14:paraId="505996D1" w14:textId="77777777" w:rsidR="00004997" w:rsidRPr="00FD0425" w:rsidRDefault="00004997" w:rsidP="00004997">
            <w:pPr>
              <w:pStyle w:val="TAL"/>
              <w:rPr>
                <w:lang w:eastAsia="ja-JP"/>
              </w:rPr>
            </w:pPr>
            <w:r w:rsidRPr="00FD0425">
              <w:rPr>
                <w:lang w:eastAsia="ja-JP"/>
              </w:rPr>
              <w:t>DL NG-U UP TNL Information at NG-RAN</w:t>
            </w:r>
          </w:p>
        </w:tc>
        <w:tc>
          <w:tcPr>
            <w:tcW w:w="992" w:type="dxa"/>
          </w:tcPr>
          <w:p w14:paraId="17FBA187"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Pr>
          <w:p w14:paraId="2B70641A" w14:textId="77777777" w:rsidR="00004997" w:rsidRPr="00FD0425" w:rsidRDefault="00004997" w:rsidP="00004997">
            <w:pPr>
              <w:pStyle w:val="TAL"/>
              <w:rPr>
                <w:bCs/>
                <w:i/>
                <w:szCs w:val="18"/>
                <w:lang w:eastAsia="ja-JP"/>
              </w:rPr>
            </w:pPr>
          </w:p>
        </w:tc>
        <w:tc>
          <w:tcPr>
            <w:tcW w:w="1560" w:type="dxa"/>
          </w:tcPr>
          <w:p w14:paraId="11BD0BCB" w14:textId="77777777" w:rsidR="00004997" w:rsidRPr="00FD0425" w:rsidRDefault="00004997" w:rsidP="00004997">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1C7A3620" w14:textId="77777777" w:rsidR="00004997" w:rsidRPr="00FD0425" w:rsidRDefault="00004997" w:rsidP="00004997">
            <w:pPr>
              <w:pStyle w:val="TAL"/>
              <w:rPr>
                <w:lang w:eastAsia="ja-JP"/>
              </w:rPr>
            </w:pPr>
            <w:r w:rsidRPr="00FD0425">
              <w:rPr>
                <w:lang w:eastAsia="ja-JP"/>
              </w:rPr>
              <w:t>S-NG-RAN node endpoint of the NG-U transport bearer. For delivery of DL PDUs.</w:t>
            </w:r>
          </w:p>
        </w:tc>
        <w:tc>
          <w:tcPr>
            <w:tcW w:w="1134" w:type="dxa"/>
          </w:tcPr>
          <w:p w14:paraId="177B3920" w14:textId="77777777" w:rsidR="00004997" w:rsidRPr="00004997" w:rsidRDefault="00004997" w:rsidP="009354E2">
            <w:pPr>
              <w:pStyle w:val="TAC"/>
              <w:rPr>
                <w:lang w:eastAsia="ja-JP"/>
              </w:rPr>
            </w:pPr>
            <w:r w:rsidRPr="009354E2">
              <w:rPr>
                <w:lang w:eastAsia="ja-JP"/>
              </w:rPr>
              <w:t>–</w:t>
            </w:r>
          </w:p>
        </w:tc>
        <w:tc>
          <w:tcPr>
            <w:tcW w:w="1134" w:type="dxa"/>
          </w:tcPr>
          <w:p w14:paraId="6D4B4FBF" w14:textId="77777777" w:rsidR="00004997" w:rsidRPr="001F675D" w:rsidRDefault="00004997" w:rsidP="009354E2">
            <w:pPr>
              <w:pStyle w:val="TAC"/>
              <w:rPr>
                <w:lang w:eastAsia="ja-JP"/>
              </w:rPr>
            </w:pPr>
          </w:p>
        </w:tc>
      </w:tr>
      <w:tr w:rsidR="00004997" w:rsidRPr="00FD0425" w14:paraId="49882344"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004997">
            <w:pPr>
              <w:pStyle w:val="TAL"/>
              <w:rPr>
                <w:rFonts w:eastAsia="Batang"/>
                <w:lang w:eastAsia="ja-JP"/>
              </w:rPr>
            </w:pPr>
            <w:r w:rsidRPr="00FD0425">
              <w:rPr>
                <w:rFonts w:eastAsia="Batang"/>
                <w:lang w:eastAsia="ja-JP"/>
              </w:rPr>
              <w:t>QoS Flows To Be Released List</w:t>
            </w:r>
          </w:p>
        </w:tc>
        <w:tc>
          <w:tcPr>
            <w:tcW w:w="992"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004997">
            <w:pPr>
              <w:pStyle w:val="TAL"/>
            </w:pPr>
            <w:r w:rsidRPr="00FD0425">
              <w:t>QoS Flow List with Cause</w:t>
            </w:r>
          </w:p>
          <w:p w14:paraId="31004686" w14:textId="77777777" w:rsidR="00004997" w:rsidRPr="00FD0425" w:rsidRDefault="00004997" w:rsidP="00004997">
            <w:pPr>
              <w:pStyle w:val="TAL"/>
            </w:pPr>
            <w:r w:rsidRPr="00FD0425">
              <w:t>9.2.1.4</w:t>
            </w:r>
          </w:p>
        </w:tc>
        <w:tc>
          <w:tcPr>
            <w:tcW w:w="226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9354E2">
            <w:pPr>
              <w:pStyle w:val="TAC"/>
              <w:rPr>
                <w:iCs/>
                <w:lang w:eastAsia="ja-JP"/>
              </w:rPr>
            </w:pPr>
          </w:p>
        </w:tc>
      </w:tr>
      <w:tr w:rsidR="00004997" w:rsidRPr="00FD0425" w14:paraId="341E6530"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004997">
            <w:pPr>
              <w:pStyle w:val="TAL"/>
              <w:rPr>
                <w:lang w:eastAsia="ja-JP"/>
              </w:rPr>
            </w:pPr>
            <w:r w:rsidRPr="00FD0425">
              <w:rPr>
                <w:lang w:eastAsia="ja-JP"/>
              </w:rPr>
              <w:t>Data Forwarding and Offloading Info from source NG-RAN node</w:t>
            </w:r>
          </w:p>
        </w:tc>
        <w:tc>
          <w:tcPr>
            <w:tcW w:w="992"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004997">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004997">
            <w:pPr>
              <w:pStyle w:val="TAL"/>
              <w:rPr>
                <w:lang w:eastAsia="ja-JP"/>
              </w:rPr>
            </w:pPr>
            <w:r w:rsidRPr="00FD0425">
              <w:rPr>
                <w:lang w:eastAsia="ja-JP"/>
              </w:rPr>
              <w:t>9.2.1.17</w:t>
            </w:r>
          </w:p>
        </w:tc>
        <w:tc>
          <w:tcPr>
            <w:tcW w:w="226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004997">
            <w:pPr>
              <w:pStyle w:val="TAL"/>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9354E2">
            <w:pPr>
              <w:pStyle w:val="TAC"/>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9354E2">
            <w:pPr>
              <w:pStyle w:val="TAC"/>
              <w:rPr>
                <w:rFonts w:cs="Calibri"/>
                <w:szCs w:val="24"/>
              </w:rPr>
            </w:pPr>
          </w:p>
        </w:tc>
      </w:tr>
      <w:tr w:rsidR="00004997" w:rsidRPr="00FD0425" w14:paraId="2309AF86"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004997">
            <w:pPr>
              <w:pStyle w:val="TAL"/>
              <w:rPr>
                <w:b/>
                <w:lang w:eastAsia="ja-JP"/>
              </w:rPr>
            </w:pPr>
            <w:r w:rsidRPr="00FD0425">
              <w:rPr>
                <w:b/>
                <w:lang w:eastAsia="ja-JP"/>
              </w:rPr>
              <w:t>DRBs To Be Setup List</w:t>
            </w:r>
          </w:p>
        </w:tc>
        <w:tc>
          <w:tcPr>
            <w:tcW w:w="992"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004997">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004997">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004997">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9354E2">
            <w:pPr>
              <w:pStyle w:val="TAC"/>
              <w:rPr>
                <w:iCs/>
                <w:lang w:eastAsia="ja-JP"/>
              </w:rPr>
            </w:pPr>
          </w:p>
        </w:tc>
      </w:tr>
      <w:tr w:rsidR="00004997" w:rsidRPr="00FD0425" w14:paraId="4120A8CB"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004997">
            <w:pPr>
              <w:pStyle w:val="TAL"/>
              <w:ind w:left="113"/>
              <w:rPr>
                <w:b/>
                <w:lang w:eastAsia="ja-JP"/>
              </w:rPr>
            </w:pPr>
            <w:r w:rsidRPr="00FD0425">
              <w:rPr>
                <w:b/>
                <w:lang w:eastAsia="ja-JP"/>
              </w:rPr>
              <w:t>&gt;DRBs to Be Setup Item</w:t>
            </w:r>
          </w:p>
        </w:tc>
        <w:tc>
          <w:tcPr>
            <w:tcW w:w="992"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004997">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004997">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004997">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9354E2">
            <w:pPr>
              <w:pStyle w:val="TAC"/>
              <w:rPr>
                <w:iCs/>
                <w:lang w:eastAsia="ja-JP"/>
              </w:rPr>
            </w:pPr>
          </w:p>
        </w:tc>
      </w:tr>
      <w:tr w:rsidR="00004997" w:rsidRPr="00FD0425" w14:paraId="0C5CB7D9"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004997">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004997">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004997">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9354E2">
            <w:pPr>
              <w:pStyle w:val="TAC"/>
              <w:rPr>
                <w:iCs/>
                <w:lang w:eastAsia="ja-JP"/>
              </w:rPr>
            </w:pPr>
          </w:p>
        </w:tc>
      </w:tr>
      <w:tr w:rsidR="00004997" w:rsidRPr="00FD0425" w14:paraId="3F0C50B0"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004997">
            <w:pPr>
              <w:pStyle w:val="TAL"/>
              <w:ind w:left="227"/>
              <w:rPr>
                <w:lang w:eastAsia="ja-JP"/>
              </w:rPr>
            </w:pPr>
            <w:r w:rsidRPr="00FD0425">
              <w:rPr>
                <w:lang w:eastAsia="ja-JP"/>
              </w:rPr>
              <w:t>&gt;&gt;PDCP SN Length</w:t>
            </w:r>
          </w:p>
        </w:tc>
        <w:tc>
          <w:tcPr>
            <w:tcW w:w="992"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004997">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004997">
            <w:pPr>
              <w:pStyle w:val="TAL"/>
              <w:rPr>
                <w:lang w:eastAsia="ja-JP"/>
              </w:rPr>
            </w:pPr>
            <w:r w:rsidRPr="00FD0425">
              <w:rPr>
                <w:lang w:eastAsia="ja-JP"/>
              </w:rPr>
              <w:t>9.2.3.63</w:t>
            </w:r>
          </w:p>
        </w:tc>
        <w:tc>
          <w:tcPr>
            <w:tcW w:w="226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004997">
            <w:pPr>
              <w:pStyle w:val="TAL"/>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9354E2">
            <w:pPr>
              <w:pStyle w:val="TAC"/>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9354E2">
            <w:pPr>
              <w:pStyle w:val="TAC"/>
              <w:rPr>
                <w:rFonts w:cs="Arial"/>
                <w:lang w:eastAsia="zh-CN"/>
              </w:rPr>
            </w:pPr>
          </w:p>
        </w:tc>
      </w:tr>
      <w:tr w:rsidR="00004997" w:rsidRPr="00FD0425" w14:paraId="58C5B1BE"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004997">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004997">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004997">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004997">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9354E2">
            <w:pPr>
              <w:pStyle w:val="TAC"/>
              <w:rPr>
                <w:iCs/>
                <w:lang w:eastAsia="ja-JP"/>
              </w:rPr>
            </w:pPr>
          </w:p>
        </w:tc>
      </w:tr>
      <w:tr w:rsidR="00004997" w:rsidRPr="00FD0425" w14:paraId="4255841B" w14:textId="77777777" w:rsidTr="009354E2">
        <w:tblPrEx>
          <w:tblCellMar>
            <w:top w:w="0" w:type="dxa"/>
            <w:bottom w:w="0" w:type="dxa"/>
          </w:tblCellMar>
        </w:tblPrEx>
        <w:tc>
          <w:tcPr>
            <w:tcW w:w="2153" w:type="dxa"/>
          </w:tcPr>
          <w:p w14:paraId="3340A08A" w14:textId="77777777" w:rsidR="00004997" w:rsidRPr="00FD0425" w:rsidRDefault="00004997" w:rsidP="00004997">
            <w:pPr>
              <w:pStyle w:val="TAL"/>
              <w:ind w:left="227"/>
              <w:rPr>
                <w:lang w:eastAsia="ja-JP"/>
              </w:rPr>
            </w:pPr>
            <w:r w:rsidRPr="00FD0425">
              <w:rPr>
                <w:rFonts w:eastAsia="Batang"/>
                <w:lang w:eastAsia="ja-JP"/>
              </w:rPr>
              <w:t>&gt;&gt;DRB QoS</w:t>
            </w:r>
          </w:p>
        </w:tc>
        <w:tc>
          <w:tcPr>
            <w:tcW w:w="992" w:type="dxa"/>
          </w:tcPr>
          <w:p w14:paraId="515B9D42" w14:textId="77777777" w:rsidR="00004997" w:rsidRPr="00FD0425" w:rsidRDefault="00004997" w:rsidP="00004997">
            <w:pPr>
              <w:pStyle w:val="TAL"/>
              <w:rPr>
                <w:rFonts w:eastAsia="Batang"/>
                <w:lang w:eastAsia="ja-JP"/>
              </w:rPr>
            </w:pPr>
            <w:r w:rsidRPr="00FD0425">
              <w:rPr>
                <w:rFonts w:eastAsia="Batang"/>
                <w:lang w:eastAsia="ja-JP"/>
              </w:rPr>
              <w:t>M</w:t>
            </w:r>
          </w:p>
        </w:tc>
        <w:tc>
          <w:tcPr>
            <w:tcW w:w="992" w:type="dxa"/>
          </w:tcPr>
          <w:p w14:paraId="42ACBF9F" w14:textId="77777777" w:rsidR="00004997" w:rsidRPr="00FD0425" w:rsidRDefault="00004997" w:rsidP="00004997">
            <w:pPr>
              <w:pStyle w:val="TAL"/>
              <w:rPr>
                <w:bCs/>
                <w:i/>
                <w:szCs w:val="18"/>
                <w:lang w:eastAsia="ja-JP"/>
              </w:rPr>
            </w:pPr>
          </w:p>
        </w:tc>
        <w:tc>
          <w:tcPr>
            <w:tcW w:w="1560" w:type="dxa"/>
          </w:tcPr>
          <w:p w14:paraId="78401E03" w14:textId="77777777" w:rsidR="00004997" w:rsidRPr="00FD0425" w:rsidRDefault="00004997" w:rsidP="00004997">
            <w:pPr>
              <w:pStyle w:val="TAL"/>
              <w:rPr>
                <w:lang w:eastAsia="ja-JP"/>
              </w:rPr>
            </w:pPr>
            <w:r w:rsidRPr="00FD0425">
              <w:t>QoS Flow</w:t>
            </w:r>
            <w:r w:rsidRPr="00FD0425">
              <w:rPr>
                <w:rFonts w:eastAsia="Batang"/>
              </w:rPr>
              <w:t xml:space="preserve"> Level QoS Parameters</w:t>
            </w:r>
          </w:p>
          <w:p w14:paraId="4ECC3E78" w14:textId="77777777" w:rsidR="00004997" w:rsidRPr="00FD0425" w:rsidRDefault="00004997" w:rsidP="00004997">
            <w:pPr>
              <w:pStyle w:val="TAL"/>
              <w:rPr>
                <w:lang w:eastAsia="ja-JP"/>
              </w:rPr>
            </w:pPr>
            <w:r w:rsidRPr="00FD0425">
              <w:rPr>
                <w:lang w:eastAsia="ja-JP"/>
              </w:rPr>
              <w:t>9.2.3.5</w:t>
            </w:r>
          </w:p>
        </w:tc>
        <w:tc>
          <w:tcPr>
            <w:tcW w:w="2268" w:type="dxa"/>
          </w:tcPr>
          <w:p w14:paraId="0C85524C" w14:textId="77777777" w:rsidR="00004997" w:rsidRPr="00FD0425" w:rsidRDefault="00004997" w:rsidP="00004997">
            <w:pPr>
              <w:pStyle w:val="TAL"/>
              <w:rPr>
                <w:iCs/>
                <w:lang w:eastAsia="ja-JP"/>
              </w:rPr>
            </w:pPr>
          </w:p>
        </w:tc>
        <w:tc>
          <w:tcPr>
            <w:tcW w:w="1134" w:type="dxa"/>
          </w:tcPr>
          <w:p w14:paraId="71B2D2C5" w14:textId="77777777" w:rsidR="00004997" w:rsidRPr="00004997" w:rsidRDefault="00004997" w:rsidP="009354E2">
            <w:pPr>
              <w:pStyle w:val="TAC"/>
              <w:rPr>
                <w:iCs/>
                <w:lang w:eastAsia="ja-JP"/>
              </w:rPr>
            </w:pPr>
            <w:r w:rsidRPr="009354E2">
              <w:rPr>
                <w:lang w:eastAsia="ja-JP"/>
              </w:rPr>
              <w:t>–</w:t>
            </w:r>
          </w:p>
        </w:tc>
        <w:tc>
          <w:tcPr>
            <w:tcW w:w="1134" w:type="dxa"/>
          </w:tcPr>
          <w:p w14:paraId="744CD35D" w14:textId="77777777" w:rsidR="00004997" w:rsidRPr="001F675D" w:rsidRDefault="00004997" w:rsidP="009354E2">
            <w:pPr>
              <w:pStyle w:val="TAC"/>
              <w:rPr>
                <w:iCs/>
                <w:lang w:eastAsia="ja-JP"/>
              </w:rPr>
            </w:pPr>
          </w:p>
        </w:tc>
      </w:tr>
      <w:tr w:rsidR="00004997" w:rsidRPr="00FD0425" w14:paraId="4DD6A968" w14:textId="77777777" w:rsidTr="009354E2">
        <w:tblPrEx>
          <w:tblCellMar>
            <w:top w:w="0" w:type="dxa"/>
            <w:bottom w:w="0" w:type="dxa"/>
          </w:tblCellMar>
        </w:tblPrEx>
        <w:tc>
          <w:tcPr>
            <w:tcW w:w="2153" w:type="dxa"/>
          </w:tcPr>
          <w:p w14:paraId="65B9DA3F" w14:textId="77777777" w:rsidR="00004997" w:rsidRPr="00FD0425" w:rsidRDefault="00004997" w:rsidP="00004997">
            <w:pPr>
              <w:pStyle w:val="TAL"/>
              <w:ind w:left="227"/>
              <w:rPr>
                <w:rFonts w:eastAsia="Batang"/>
                <w:lang w:eastAsia="ja-JP"/>
              </w:rPr>
            </w:pPr>
            <w:r w:rsidRPr="00FD0425">
              <w:rPr>
                <w:rFonts w:eastAsia="Batang"/>
                <w:lang w:eastAsia="ja-JP"/>
              </w:rPr>
              <w:t>&gt;&gt;secondary SN UL PDCP UP TNL Information</w:t>
            </w:r>
          </w:p>
        </w:tc>
        <w:tc>
          <w:tcPr>
            <w:tcW w:w="992" w:type="dxa"/>
          </w:tcPr>
          <w:p w14:paraId="25F685F2" w14:textId="77777777" w:rsidR="00004997" w:rsidRPr="00FD0425" w:rsidRDefault="00004997" w:rsidP="00004997">
            <w:pPr>
              <w:pStyle w:val="EXChar"/>
              <w:rPr>
                <w:rFonts w:eastAsia="Batang"/>
                <w:lang w:eastAsia="ja-JP"/>
              </w:rPr>
            </w:pPr>
            <w:r w:rsidRPr="00FD0425">
              <w:rPr>
                <w:rFonts w:eastAsia="Batang"/>
                <w:lang w:eastAsia="ja-JP"/>
              </w:rPr>
              <w:t>O</w:t>
            </w:r>
          </w:p>
        </w:tc>
        <w:tc>
          <w:tcPr>
            <w:tcW w:w="992" w:type="dxa"/>
          </w:tcPr>
          <w:p w14:paraId="7D7D4D55" w14:textId="77777777" w:rsidR="00004997" w:rsidRPr="00FD0425" w:rsidRDefault="00004997" w:rsidP="00004997">
            <w:pPr>
              <w:pStyle w:val="EXChar"/>
              <w:rPr>
                <w:bCs/>
                <w:i/>
                <w:szCs w:val="18"/>
                <w:lang w:eastAsia="ja-JP"/>
              </w:rPr>
            </w:pPr>
          </w:p>
        </w:tc>
        <w:tc>
          <w:tcPr>
            <w:tcW w:w="1560" w:type="dxa"/>
          </w:tcPr>
          <w:p w14:paraId="4B0CAD77" w14:textId="77777777" w:rsidR="00004997" w:rsidRPr="00FD0425" w:rsidRDefault="00004997" w:rsidP="00004997">
            <w:pPr>
              <w:pStyle w:val="TAL"/>
            </w:pPr>
            <w:r w:rsidRPr="00FD0425">
              <w:rPr>
                <w:lang w:eastAsia="ja-JP"/>
              </w:rPr>
              <w:t>UP Transport Parameters 9.2.3.76</w:t>
            </w:r>
          </w:p>
        </w:tc>
        <w:tc>
          <w:tcPr>
            <w:tcW w:w="2268" w:type="dxa"/>
          </w:tcPr>
          <w:p w14:paraId="4067842C" w14:textId="77777777" w:rsidR="00004997" w:rsidRPr="00FD0425" w:rsidRDefault="00004997" w:rsidP="00004997">
            <w:pPr>
              <w:pStyle w:val="TAL"/>
              <w:rPr>
                <w:lang w:eastAsia="ja-JP"/>
              </w:rPr>
            </w:pPr>
            <w:r w:rsidRPr="00FD0425">
              <w:rPr>
                <w:lang w:eastAsia="ja-JP"/>
              </w:rPr>
              <w:t>S-NG-RAN node endpoint(s) of a DRB’s Xn transport bearer at its PDCP resource. For delivery of UL PDUs in case of PDCP Duplication.</w:t>
            </w:r>
          </w:p>
        </w:tc>
        <w:tc>
          <w:tcPr>
            <w:tcW w:w="1134" w:type="dxa"/>
          </w:tcPr>
          <w:p w14:paraId="5E4672EF" w14:textId="77777777" w:rsidR="00004997" w:rsidRPr="00004997" w:rsidRDefault="00004997" w:rsidP="009354E2">
            <w:pPr>
              <w:pStyle w:val="TAC"/>
              <w:rPr>
                <w:lang w:eastAsia="ja-JP"/>
              </w:rPr>
            </w:pPr>
            <w:r w:rsidRPr="009354E2">
              <w:rPr>
                <w:lang w:eastAsia="ja-JP"/>
              </w:rPr>
              <w:t>–</w:t>
            </w:r>
          </w:p>
        </w:tc>
        <w:tc>
          <w:tcPr>
            <w:tcW w:w="1134" w:type="dxa"/>
          </w:tcPr>
          <w:p w14:paraId="4FB42AB1" w14:textId="77777777" w:rsidR="00004997" w:rsidRPr="001F675D" w:rsidRDefault="00004997" w:rsidP="009354E2">
            <w:pPr>
              <w:pStyle w:val="TAC"/>
              <w:rPr>
                <w:lang w:eastAsia="ja-JP"/>
              </w:rPr>
            </w:pPr>
          </w:p>
        </w:tc>
      </w:tr>
      <w:tr w:rsidR="00004997" w:rsidRPr="00FD0425" w14:paraId="4D055A5E" w14:textId="77777777" w:rsidTr="009354E2">
        <w:tblPrEx>
          <w:tblCellMar>
            <w:top w:w="0" w:type="dxa"/>
            <w:bottom w:w="0" w:type="dxa"/>
          </w:tblCellMar>
        </w:tblPrEx>
        <w:tc>
          <w:tcPr>
            <w:tcW w:w="2153" w:type="dxa"/>
          </w:tcPr>
          <w:p w14:paraId="3F2DE435" w14:textId="77777777" w:rsidR="00004997" w:rsidRPr="00FD0425" w:rsidRDefault="00004997" w:rsidP="00004997">
            <w:pPr>
              <w:pStyle w:val="TAL"/>
              <w:ind w:left="227"/>
              <w:rPr>
                <w:rFonts w:eastAsia="Batang"/>
                <w:lang w:eastAsia="ja-JP"/>
              </w:rPr>
            </w:pPr>
            <w:r w:rsidRPr="00FD0425">
              <w:rPr>
                <w:rFonts w:eastAsia="Batang"/>
                <w:lang w:eastAsia="ja-JP"/>
              </w:rPr>
              <w:t>&gt;&gt;Duplication Activation</w:t>
            </w:r>
          </w:p>
        </w:tc>
        <w:tc>
          <w:tcPr>
            <w:tcW w:w="992" w:type="dxa"/>
          </w:tcPr>
          <w:p w14:paraId="5E988E88" w14:textId="77777777" w:rsidR="00004997" w:rsidRPr="00FD0425" w:rsidRDefault="00004997" w:rsidP="00004997">
            <w:pPr>
              <w:pStyle w:val="EXChar"/>
              <w:rPr>
                <w:rFonts w:eastAsia="Batang"/>
                <w:lang w:eastAsia="ja-JP"/>
              </w:rPr>
            </w:pPr>
            <w:r w:rsidRPr="00FD0425">
              <w:rPr>
                <w:rFonts w:eastAsia="Batang"/>
                <w:lang w:eastAsia="ja-JP"/>
              </w:rPr>
              <w:t>O</w:t>
            </w:r>
          </w:p>
        </w:tc>
        <w:tc>
          <w:tcPr>
            <w:tcW w:w="992" w:type="dxa"/>
          </w:tcPr>
          <w:p w14:paraId="1DA0E9F9" w14:textId="77777777" w:rsidR="00004997" w:rsidRPr="00FD0425" w:rsidRDefault="00004997" w:rsidP="00004997">
            <w:pPr>
              <w:pStyle w:val="EXChar"/>
              <w:rPr>
                <w:bCs/>
                <w:i/>
                <w:szCs w:val="18"/>
                <w:lang w:eastAsia="ja-JP"/>
              </w:rPr>
            </w:pPr>
          </w:p>
        </w:tc>
        <w:tc>
          <w:tcPr>
            <w:tcW w:w="1560" w:type="dxa"/>
          </w:tcPr>
          <w:p w14:paraId="413CC4E2" w14:textId="77777777" w:rsidR="00004997" w:rsidRPr="00FD0425" w:rsidRDefault="00004997" w:rsidP="00004997">
            <w:pPr>
              <w:pStyle w:val="TAL"/>
              <w:rPr>
                <w:lang w:eastAsia="ja-JP"/>
              </w:rPr>
            </w:pPr>
            <w:r w:rsidRPr="00FD0425">
              <w:rPr>
                <w:lang w:eastAsia="ja-JP"/>
              </w:rPr>
              <w:t>9.2.3.71</w:t>
            </w:r>
          </w:p>
        </w:tc>
        <w:tc>
          <w:tcPr>
            <w:tcW w:w="2268" w:type="dxa"/>
          </w:tcPr>
          <w:p w14:paraId="5359DA42" w14:textId="77777777" w:rsidR="00725C43" w:rsidRDefault="00004997" w:rsidP="00725C43">
            <w:pPr>
              <w:pStyle w:val="TAL"/>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25C43">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F851BE6" w14:textId="77777777" w:rsidR="00004997" w:rsidRPr="00004997" w:rsidRDefault="00004997" w:rsidP="009354E2">
            <w:pPr>
              <w:pStyle w:val="TAC"/>
              <w:rPr>
                <w:lang w:eastAsia="ja-JP"/>
              </w:rPr>
            </w:pPr>
            <w:r w:rsidRPr="009354E2">
              <w:rPr>
                <w:lang w:eastAsia="ja-JP"/>
              </w:rPr>
              <w:t>–</w:t>
            </w:r>
          </w:p>
        </w:tc>
        <w:tc>
          <w:tcPr>
            <w:tcW w:w="1134" w:type="dxa"/>
          </w:tcPr>
          <w:p w14:paraId="708C2F74" w14:textId="77777777" w:rsidR="00004997" w:rsidRPr="001F675D" w:rsidRDefault="00004997" w:rsidP="009354E2">
            <w:pPr>
              <w:pStyle w:val="TAC"/>
              <w:rPr>
                <w:lang w:eastAsia="ja-JP"/>
              </w:rPr>
            </w:pPr>
          </w:p>
        </w:tc>
      </w:tr>
      <w:tr w:rsidR="00004997" w:rsidRPr="00FD0425" w14:paraId="63C9A03B" w14:textId="77777777" w:rsidTr="009354E2">
        <w:tblPrEx>
          <w:tblCellMar>
            <w:top w:w="0" w:type="dxa"/>
            <w:bottom w:w="0" w:type="dxa"/>
          </w:tblCellMar>
        </w:tblPrEx>
        <w:tc>
          <w:tcPr>
            <w:tcW w:w="2153" w:type="dxa"/>
          </w:tcPr>
          <w:p w14:paraId="6168B145" w14:textId="77777777" w:rsidR="00004997" w:rsidRPr="00FD0425" w:rsidRDefault="00004997" w:rsidP="00004997">
            <w:pPr>
              <w:pStyle w:val="TAL"/>
              <w:ind w:left="227"/>
              <w:rPr>
                <w:rFonts w:eastAsia="Batang"/>
                <w:lang w:eastAsia="ja-JP"/>
              </w:rPr>
            </w:pPr>
            <w:r w:rsidRPr="00FD0425">
              <w:rPr>
                <w:rFonts w:eastAsia="Batang"/>
                <w:lang w:eastAsia="ja-JP"/>
              </w:rPr>
              <w:t>&gt;&gt;UL Configuration</w:t>
            </w:r>
          </w:p>
        </w:tc>
        <w:tc>
          <w:tcPr>
            <w:tcW w:w="992" w:type="dxa"/>
          </w:tcPr>
          <w:p w14:paraId="08659E34"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Pr>
          <w:p w14:paraId="3D72E737" w14:textId="77777777" w:rsidR="00004997" w:rsidRPr="00FD0425" w:rsidRDefault="00004997" w:rsidP="00004997">
            <w:pPr>
              <w:pStyle w:val="TAL"/>
              <w:rPr>
                <w:bCs/>
                <w:i/>
                <w:szCs w:val="18"/>
                <w:lang w:eastAsia="ja-JP"/>
              </w:rPr>
            </w:pPr>
          </w:p>
        </w:tc>
        <w:tc>
          <w:tcPr>
            <w:tcW w:w="1560" w:type="dxa"/>
          </w:tcPr>
          <w:p w14:paraId="7C1CF6E7" w14:textId="77777777" w:rsidR="00004997" w:rsidRPr="00FD0425" w:rsidRDefault="00004997" w:rsidP="00004997">
            <w:pPr>
              <w:pStyle w:val="TAL"/>
            </w:pPr>
            <w:r w:rsidRPr="00FD0425">
              <w:t>9.2.3.75</w:t>
            </w:r>
          </w:p>
        </w:tc>
        <w:tc>
          <w:tcPr>
            <w:tcW w:w="2268" w:type="dxa"/>
          </w:tcPr>
          <w:p w14:paraId="7E38F885" w14:textId="77777777" w:rsidR="00004997" w:rsidRPr="00FD0425" w:rsidRDefault="00004997" w:rsidP="00004997">
            <w:pPr>
              <w:pStyle w:val="TAL"/>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134" w:type="dxa"/>
          </w:tcPr>
          <w:p w14:paraId="6AA30937" w14:textId="77777777" w:rsidR="00004997" w:rsidRPr="00004997" w:rsidRDefault="00004997" w:rsidP="009354E2">
            <w:pPr>
              <w:pStyle w:val="TAC"/>
              <w:rPr>
                <w:lang w:eastAsia="ja-JP"/>
              </w:rPr>
            </w:pPr>
            <w:r w:rsidRPr="009354E2">
              <w:rPr>
                <w:lang w:eastAsia="ja-JP"/>
              </w:rPr>
              <w:t>–</w:t>
            </w:r>
          </w:p>
        </w:tc>
        <w:tc>
          <w:tcPr>
            <w:tcW w:w="1134" w:type="dxa"/>
          </w:tcPr>
          <w:p w14:paraId="0BA56969" w14:textId="77777777" w:rsidR="00004997" w:rsidRPr="001F675D" w:rsidRDefault="00004997" w:rsidP="009354E2">
            <w:pPr>
              <w:pStyle w:val="TAC"/>
              <w:rPr>
                <w:lang w:eastAsia="ja-JP"/>
              </w:rPr>
            </w:pPr>
          </w:p>
        </w:tc>
      </w:tr>
      <w:tr w:rsidR="00004997" w:rsidRPr="00FD0425" w14:paraId="7376AC3A"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004997">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004997">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004997">
            <w:pPr>
              <w:pStyle w:val="TAL"/>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004997">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9354E2">
            <w:pPr>
              <w:pStyle w:val="TAC"/>
              <w:rPr>
                <w:iCs/>
                <w:lang w:eastAsia="ja-JP"/>
              </w:rPr>
            </w:pPr>
          </w:p>
        </w:tc>
      </w:tr>
      <w:tr w:rsidR="00004997" w:rsidRPr="00FD0425" w14:paraId="2813EBD7"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004997">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004997">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004997">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004997">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9354E2">
            <w:pPr>
              <w:pStyle w:val="TAC"/>
              <w:rPr>
                <w:iCs/>
                <w:lang w:eastAsia="ja-JP"/>
              </w:rPr>
            </w:pPr>
          </w:p>
        </w:tc>
      </w:tr>
      <w:tr w:rsidR="00004997" w:rsidRPr="00FD0425" w14:paraId="40724B07"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004997">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004997">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004997">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9354E2">
            <w:pPr>
              <w:pStyle w:val="TAC"/>
              <w:rPr>
                <w:iCs/>
                <w:lang w:eastAsia="ja-JP"/>
              </w:rPr>
            </w:pPr>
          </w:p>
        </w:tc>
      </w:tr>
      <w:tr w:rsidR="00004997" w:rsidRPr="00FD0425" w14:paraId="4E310ACA"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004997">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004997">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004997">
            <w:pPr>
              <w:pStyle w:val="TAL"/>
              <w:rPr>
                <w:lang w:eastAsia="ja-JP"/>
              </w:rPr>
            </w:pPr>
            <w:r w:rsidRPr="00FD0425">
              <w:rPr>
                <w:lang w:eastAsia="ja-JP"/>
              </w:rPr>
              <w:t>GBR QoS Flow Information</w:t>
            </w:r>
          </w:p>
          <w:p w14:paraId="47072EBB" w14:textId="77777777" w:rsidR="00004997" w:rsidRPr="00FD0425" w:rsidRDefault="00004997" w:rsidP="00004997">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004997">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9354E2">
            <w:pPr>
              <w:pStyle w:val="TAC"/>
              <w:rPr>
                <w:iCs/>
                <w:lang w:eastAsia="ja-JP"/>
              </w:rPr>
            </w:pPr>
          </w:p>
        </w:tc>
      </w:tr>
      <w:tr w:rsidR="00004997" w:rsidRPr="00FD0425" w14:paraId="7EC49B19"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A77D66D" w14:textId="77777777" w:rsidR="00004997" w:rsidRPr="00FD0425" w:rsidRDefault="00004997" w:rsidP="00004997">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269F4C7" w14:textId="77777777" w:rsidR="00004997" w:rsidRPr="00FD0425" w:rsidRDefault="00004997" w:rsidP="00004997">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5E066AF"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CD03318" w14:textId="77777777" w:rsidR="00004997" w:rsidRPr="00FD0425" w:rsidRDefault="00004997" w:rsidP="00004997">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0A4512AA"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6E9A973"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166244" w14:textId="77777777" w:rsidR="00004997" w:rsidRPr="001F675D" w:rsidRDefault="00004997" w:rsidP="009354E2">
            <w:pPr>
              <w:pStyle w:val="TAC"/>
              <w:rPr>
                <w:iCs/>
                <w:lang w:eastAsia="ja-JP"/>
              </w:rPr>
            </w:pPr>
          </w:p>
        </w:tc>
      </w:tr>
      <w:tr w:rsidR="00004997" w:rsidRPr="00FD0425" w14:paraId="2171BD99"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577F0A76" w14:textId="77777777" w:rsidR="00004997" w:rsidRPr="00FD0425" w:rsidRDefault="00004997" w:rsidP="00004997">
            <w:pPr>
              <w:pStyle w:val="TAL"/>
              <w:ind w:left="227"/>
              <w:rPr>
                <w:rFonts w:eastAsia="Batang"/>
                <w:lang w:eastAsia="ja-JP"/>
              </w:rPr>
            </w:pPr>
            <w:r w:rsidRPr="00FD0425">
              <w:rPr>
                <w:rFonts w:eastAsia="Batang"/>
                <w:lang w:eastAsia="ja-JP"/>
              </w:rPr>
              <w:t>&gt;&gt;RLC Mode</w:t>
            </w:r>
          </w:p>
        </w:tc>
        <w:tc>
          <w:tcPr>
            <w:tcW w:w="992" w:type="dxa"/>
            <w:tcBorders>
              <w:top w:val="single" w:sz="4" w:space="0" w:color="auto"/>
              <w:left w:val="single" w:sz="4" w:space="0" w:color="auto"/>
              <w:bottom w:val="single" w:sz="4" w:space="0" w:color="auto"/>
              <w:right w:val="single" w:sz="4" w:space="0" w:color="auto"/>
            </w:tcBorders>
          </w:tcPr>
          <w:p w14:paraId="3FC13ECA" w14:textId="77777777" w:rsidR="00004997" w:rsidRPr="00FD0425" w:rsidRDefault="00004997" w:rsidP="00004997">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739290C3"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8C890AF" w14:textId="77777777" w:rsidR="00004997" w:rsidRPr="00FD0425" w:rsidRDefault="00004997" w:rsidP="00004997">
            <w:pPr>
              <w:pStyle w:val="TAL"/>
              <w:rPr>
                <w:lang w:eastAsia="ja-JP"/>
              </w:rPr>
            </w:pPr>
            <w:r w:rsidRPr="00FD0425">
              <w:rPr>
                <w:rFonts w:eastAsia="Batang"/>
                <w:lang w:eastAsia="ja-JP"/>
              </w:rPr>
              <w:t>9.2.3.28</w:t>
            </w:r>
          </w:p>
        </w:tc>
        <w:tc>
          <w:tcPr>
            <w:tcW w:w="2268" w:type="dxa"/>
            <w:tcBorders>
              <w:top w:val="single" w:sz="4" w:space="0" w:color="auto"/>
              <w:left w:val="single" w:sz="4" w:space="0" w:color="auto"/>
              <w:bottom w:val="single" w:sz="4" w:space="0" w:color="auto"/>
              <w:right w:val="single" w:sz="4" w:space="0" w:color="auto"/>
            </w:tcBorders>
          </w:tcPr>
          <w:p w14:paraId="21636F8E" w14:textId="77777777" w:rsidR="00004997" w:rsidRPr="00FD0425" w:rsidRDefault="00004997" w:rsidP="00004997">
            <w:pPr>
              <w:pStyle w:val="TAL"/>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7EBB563A"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7DF63" w14:textId="77777777" w:rsidR="00004997" w:rsidRPr="001F675D" w:rsidRDefault="00004997" w:rsidP="009354E2">
            <w:pPr>
              <w:pStyle w:val="TAC"/>
              <w:rPr>
                <w:iCs/>
                <w:lang w:eastAsia="ja-JP"/>
              </w:rPr>
            </w:pPr>
          </w:p>
        </w:tc>
      </w:tr>
      <w:tr w:rsidR="00004997" w:rsidRPr="00FD0425" w14:paraId="06F9CF2A"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238347F6" w14:textId="77777777" w:rsidR="00004997" w:rsidRPr="00FD0425" w:rsidRDefault="00004997" w:rsidP="00004997">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7E6C76BD" w14:textId="77777777" w:rsidR="00004997" w:rsidRPr="00FD0425" w:rsidRDefault="00004997" w:rsidP="00004997">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21430B7" w14:textId="77777777" w:rsidR="00004997" w:rsidRPr="00FD0425" w:rsidRDefault="00004997" w:rsidP="00004997">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B9DA04A" w14:textId="77777777" w:rsidR="00004997" w:rsidRPr="00FD0425" w:rsidRDefault="00004997" w:rsidP="00004997">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691B1F7B"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093A167" w14:textId="77777777" w:rsidR="00004997" w:rsidRPr="00004997" w:rsidRDefault="00004997" w:rsidP="009354E2">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3BF97" w14:textId="77777777" w:rsidR="00004997" w:rsidRPr="00004997" w:rsidRDefault="00B635E8" w:rsidP="009354E2">
            <w:pPr>
              <w:pStyle w:val="TAC"/>
              <w:rPr>
                <w:iCs/>
                <w:lang w:eastAsia="ja-JP"/>
              </w:rPr>
            </w:pPr>
            <w:r>
              <w:rPr>
                <w:iCs/>
                <w:lang w:eastAsia="ja-JP"/>
              </w:rPr>
              <w:t>i</w:t>
            </w:r>
            <w:r w:rsidR="00004997" w:rsidRPr="009354E2">
              <w:rPr>
                <w:iCs/>
                <w:lang w:eastAsia="ja-JP"/>
              </w:rPr>
              <w:t>gnore</w:t>
            </w:r>
          </w:p>
        </w:tc>
      </w:tr>
      <w:tr w:rsidR="00004997" w:rsidRPr="00FD0425" w14:paraId="4EB93C97"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88D206D" w14:textId="77777777" w:rsidR="00004997" w:rsidRPr="00FD0425" w:rsidRDefault="00004997" w:rsidP="009354E2">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921C8D8" w14:textId="77777777" w:rsidR="00004997" w:rsidRPr="00FD0425" w:rsidRDefault="00004997" w:rsidP="00004997">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022D8BE" w14:textId="77777777" w:rsidR="00004997" w:rsidRPr="00FD0425" w:rsidRDefault="00004997" w:rsidP="00004997">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13E1B570" w14:textId="77777777" w:rsidR="00004997" w:rsidRPr="00FD0425" w:rsidRDefault="00004997" w:rsidP="00004997">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54FA36F1"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1AB0AB" w14:textId="77777777" w:rsidR="00004997" w:rsidRPr="00004997" w:rsidRDefault="00004997" w:rsidP="009354E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F83FEE" w14:textId="77777777" w:rsidR="00004997" w:rsidRPr="001F675D" w:rsidRDefault="00004997" w:rsidP="009354E2">
            <w:pPr>
              <w:pStyle w:val="TAC"/>
              <w:rPr>
                <w:iCs/>
                <w:lang w:eastAsia="ja-JP"/>
              </w:rPr>
            </w:pPr>
          </w:p>
        </w:tc>
      </w:tr>
      <w:tr w:rsidR="00004997" w:rsidRPr="00FD0425" w14:paraId="5B6B2C8E"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356505D" w14:textId="77777777" w:rsidR="00004997" w:rsidRPr="00FD0425" w:rsidRDefault="00004997" w:rsidP="009354E2">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1155C71F" w14:textId="77777777" w:rsidR="00004997" w:rsidRPr="00FD0425" w:rsidRDefault="00004997" w:rsidP="00004997">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2C4A0BE"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C576081" w14:textId="77777777" w:rsidR="00004997" w:rsidRPr="00FD0425" w:rsidRDefault="00004997" w:rsidP="00004997">
            <w:pPr>
              <w:pStyle w:val="TAL"/>
              <w:rPr>
                <w:rFonts w:eastAsia="Batang"/>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6F1E19A4" w14:textId="77777777" w:rsidR="00004997" w:rsidRPr="00FD0425" w:rsidRDefault="00004997" w:rsidP="00004997">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70CA8E41"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04030" w14:textId="77777777" w:rsidR="00004997" w:rsidRPr="001F675D" w:rsidRDefault="00004997" w:rsidP="009354E2">
            <w:pPr>
              <w:pStyle w:val="TAC"/>
              <w:rPr>
                <w:lang w:eastAsia="ja-JP"/>
              </w:rPr>
            </w:pPr>
          </w:p>
        </w:tc>
      </w:tr>
      <w:tr w:rsidR="00273DA0" w:rsidRPr="00FD0425" w14:paraId="33EFFAF8"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999297D" w14:textId="77777777" w:rsidR="00273DA0" w:rsidRPr="00FD0425" w:rsidRDefault="00273DA0" w:rsidP="00273DA0">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43D97B73" w14:textId="77777777" w:rsidR="00273DA0" w:rsidRPr="00FD0425" w:rsidRDefault="00273DA0" w:rsidP="00273DA0">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0961B8DB"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FD6761" w14:textId="77777777" w:rsidR="00273DA0" w:rsidRPr="00FD0425" w:rsidRDefault="00273DA0" w:rsidP="00273DA0">
            <w:pPr>
              <w:pStyle w:val="TAL"/>
              <w:rPr>
                <w:rFonts w:eastAsia="Batang"/>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0873A219"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71E52DA" w14:textId="77777777" w:rsidR="00273DA0" w:rsidRPr="00004997" w:rsidRDefault="00273DA0" w:rsidP="00273DA0">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5D50C2" w14:textId="77777777" w:rsidR="00273DA0" w:rsidRPr="001F675D" w:rsidRDefault="00273DA0" w:rsidP="00273DA0">
            <w:pPr>
              <w:pStyle w:val="TAC"/>
              <w:rPr>
                <w:iCs/>
                <w:lang w:eastAsia="ja-JP"/>
              </w:rPr>
            </w:pPr>
            <w:r>
              <w:rPr>
                <w:iCs/>
                <w:lang w:eastAsia="ja-JP"/>
              </w:rPr>
              <w:t>ignore</w:t>
            </w:r>
          </w:p>
        </w:tc>
      </w:tr>
      <w:tr w:rsidR="00273DA0" w:rsidRPr="00FD0425" w14:paraId="657DA301"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87BC36E" w14:textId="77777777" w:rsidR="00273DA0" w:rsidRPr="00FD0425" w:rsidRDefault="00273DA0" w:rsidP="00273DA0">
            <w:pPr>
              <w:pStyle w:val="TAL"/>
              <w:rPr>
                <w:b/>
                <w:lang w:eastAsia="ja-JP"/>
              </w:rPr>
            </w:pPr>
            <w:r w:rsidRPr="00FD0425">
              <w:rPr>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5F050370" w14:textId="77777777" w:rsidR="00273DA0" w:rsidRPr="00FD0425" w:rsidRDefault="00273DA0" w:rsidP="00273D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E61CD88" w14:textId="77777777" w:rsidR="00273DA0" w:rsidRPr="00FD0425" w:rsidRDefault="00273DA0" w:rsidP="00273DA0">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6916BF2F" w14:textId="77777777" w:rsidR="00273DA0" w:rsidRPr="00FD0425" w:rsidRDefault="00273DA0" w:rsidP="00273D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B153AE"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E3F960"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E2B670" w14:textId="77777777" w:rsidR="00273DA0" w:rsidRPr="001F675D" w:rsidRDefault="00273DA0" w:rsidP="00273DA0">
            <w:pPr>
              <w:pStyle w:val="TAC"/>
              <w:rPr>
                <w:iCs/>
                <w:lang w:eastAsia="ja-JP"/>
              </w:rPr>
            </w:pPr>
          </w:p>
        </w:tc>
      </w:tr>
      <w:tr w:rsidR="00273DA0" w:rsidRPr="00FD0425" w14:paraId="361613EC"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FE33FAC" w14:textId="77777777" w:rsidR="00273DA0" w:rsidRPr="00FD0425" w:rsidRDefault="00273DA0" w:rsidP="00273DA0">
            <w:pPr>
              <w:pStyle w:val="TAL"/>
              <w:ind w:left="113"/>
              <w:rPr>
                <w:b/>
                <w:lang w:eastAsia="ja-JP"/>
              </w:rPr>
            </w:pPr>
            <w:r w:rsidRPr="00FD0425">
              <w:rPr>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6C0E68F2" w14:textId="77777777" w:rsidR="00273DA0" w:rsidRPr="00FD0425" w:rsidRDefault="00273DA0" w:rsidP="00273D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FDD0658" w14:textId="77777777" w:rsidR="00273DA0" w:rsidRPr="00FD0425" w:rsidRDefault="00273DA0" w:rsidP="00273DA0">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5D4956AD" w14:textId="77777777" w:rsidR="00273DA0" w:rsidRPr="00FD0425" w:rsidRDefault="00273DA0" w:rsidP="00273D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18F1CA9"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A4B7C3A"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E98813" w14:textId="77777777" w:rsidR="00273DA0" w:rsidRPr="001F675D" w:rsidRDefault="00273DA0" w:rsidP="00273DA0">
            <w:pPr>
              <w:pStyle w:val="TAC"/>
              <w:rPr>
                <w:iCs/>
                <w:lang w:eastAsia="ja-JP"/>
              </w:rPr>
            </w:pPr>
          </w:p>
        </w:tc>
      </w:tr>
      <w:tr w:rsidR="00273DA0" w:rsidRPr="00FD0425" w14:paraId="3D8A3664"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8072878" w14:textId="77777777" w:rsidR="00273DA0" w:rsidRPr="00FD0425" w:rsidRDefault="00273DA0" w:rsidP="00273DA0">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15A82E02" w14:textId="77777777" w:rsidR="00273DA0" w:rsidRPr="00FD0425" w:rsidRDefault="00273DA0" w:rsidP="00273D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FF9AEDB"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8B6073C" w14:textId="77777777" w:rsidR="00273DA0" w:rsidRPr="00FD0425" w:rsidRDefault="00273DA0" w:rsidP="00273DA0">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5A40766A"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0BB6BE"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6E88FD" w14:textId="77777777" w:rsidR="00273DA0" w:rsidRPr="001F675D" w:rsidRDefault="00273DA0" w:rsidP="00273DA0">
            <w:pPr>
              <w:pStyle w:val="TAC"/>
              <w:rPr>
                <w:iCs/>
                <w:lang w:eastAsia="ja-JP"/>
              </w:rPr>
            </w:pPr>
          </w:p>
        </w:tc>
      </w:tr>
      <w:tr w:rsidR="00273DA0" w:rsidRPr="00FD0425" w14:paraId="66CE6C43"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A55640E" w14:textId="77777777" w:rsidR="00273DA0" w:rsidRPr="00FD0425" w:rsidRDefault="00273DA0" w:rsidP="00273DA0">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38EC6319" w14:textId="77777777" w:rsidR="00273DA0" w:rsidRPr="00FD0425" w:rsidRDefault="00273DA0" w:rsidP="00273D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FA29337"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F69CB6" w14:textId="77777777" w:rsidR="00273DA0" w:rsidRPr="00FD0425" w:rsidRDefault="00273DA0" w:rsidP="00273DA0">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61E6FC5C" w14:textId="77777777" w:rsidR="00273DA0" w:rsidRPr="00FD0425" w:rsidRDefault="00273DA0" w:rsidP="00273DA0">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56C3434"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1BA67A" w14:textId="77777777" w:rsidR="00273DA0" w:rsidRPr="001F675D" w:rsidRDefault="00273DA0" w:rsidP="00273DA0">
            <w:pPr>
              <w:pStyle w:val="TAC"/>
              <w:rPr>
                <w:iCs/>
                <w:lang w:eastAsia="ja-JP"/>
              </w:rPr>
            </w:pPr>
          </w:p>
        </w:tc>
      </w:tr>
      <w:tr w:rsidR="00273DA0" w:rsidRPr="00FD0425" w14:paraId="3C60E7F9" w14:textId="77777777" w:rsidTr="009354E2">
        <w:tblPrEx>
          <w:tblCellMar>
            <w:top w:w="0" w:type="dxa"/>
            <w:bottom w:w="0" w:type="dxa"/>
          </w:tblCellMar>
        </w:tblPrEx>
        <w:tc>
          <w:tcPr>
            <w:tcW w:w="2153" w:type="dxa"/>
          </w:tcPr>
          <w:p w14:paraId="181C2D4B" w14:textId="77777777" w:rsidR="00273DA0" w:rsidRPr="00FD0425" w:rsidRDefault="00273DA0" w:rsidP="00273DA0">
            <w:pPr>
              <w:pStyle w:val="TAL"/>
              <w:ind w:left="227"/>
              <w:rPr>
                <w:lang w:eastAsia="ja-JP"/>
              </w:rPr>
            </w:pPr>
            <w:r w:rsidRPr="00FD0425">
              <w:rPr>
                <w:rFonts w:eastAsia="Batang"/>
                <w:lang w:eastAsia="ja-JP"/>
              </w:rPr>
              <w:t>&gt;&gt;DRB QoS</w:t>
            </w:r>
          </w:p>
        </w:tc>
        <w:tc>
          <w:tcPr>
            <w:tcW w:w="992" w:type="dxa"/>
          </w:tcPr>
          <w:p w14:paraId="0C025FC1" w14:textId="77777777" w:rsidR="00273DA0" w:rsidRPr="00FD0425" w:rsidRDefault="00273DA0" w:rsidP="00273DA0">
            <w:pPr>
              <w:pStyle w:val="TAL"/>
              <w:rPr>
                <w:rFonts w:eastAsia="Batang"/>
                <w:lang w:eastAsia="ja-JP"/>
              </w:rPr>
            </w:pPr>
            <w:r w:rsidRPr="00FD0425">
              <w:rPr>
                <w:rFonts w:eastAsia="Batang"/>
                <w:lang w:eastAsia="ja-JP"/>
              </w:rPr>
              <w:t>O</w:t>
            </w:r>
          </w:p>
        </w:tc>
        <w:tc>
          <w:tcPr>
            <w:tcW w:w="992" w:type="dxa"/>
          </w:tcPr>
          <w:p w14:paraId="522029DB" w14:textId="77777777" w:rsidR="00273DA0" w:rsidRPr="00FD0425" w:rsidRDefault="00273DA0" w:rsidP="00273DA0">
            <w:pPr>
              <w:pStyle w:val="TAL"/>
              <w:rPr>
                <w:bCs/>
                <w:i/>
                <w:szCs w:val="18"/>
                <w:lang w:eastAsia="ja-JP"/>
              </w:rPr>
            </w:pPr>
          </w:p>
        </w:tc>
        <w:tc>
          <w:tcPr>
            <w:tcW w:w="1560" w:type="dxa"/>
          </w:tcPr>
          <w:p w14:paraId="36F29FFC" w14:textId="77777777" w:rsidR="00273DA0" w:rsidRPr="00FD0425" w:rsidRDefault="00273DA0" w:rsidP="00273DA0">
            <w:pPr>
              <w:pStyle w:val="TAL"/>
              <w:rPr>
                <w:lang w:eastAsia="ja-JP"/>
              </w:rPr>
            </w:pPr>
            <w:r w:rsidRPr="00FD0425">
              <w:t>QoS Flow</w:t>
            </w:r>
            <w:r w:rsidRPr="00FD0425">
              <w:rPr>
                <w:rFonts w:eastAsia="Batang"/>
              </w:rPr>
              <w:t xml:space="preserve"> Level QoS Parameters</w:t>
            </w:r>
          </w:p>
          <w:p w14:paraId="14F04FD4" w14:textId="77777777" w:rsidR="00273DA0" w:rsidRPr="00FD0425" w:rsidRDefault="00273DA0" w:rsidP="00273DA0">
            <w:pPr>
              <w:pStyle w:val="TAL"/>
              <w:rPr>
                <w:lang w:eastAsia="ja-JP"/>
              </w:rPr>
            </w:pPr>
            <w:r w:rsidRPr="00FD0425">
              <w:rPr>
                <w:lang w:eastAsia="ja-JP"/>
              </w:rPr>
              <w:t>9.2.3.5</w:t>
            </w:r>
          </w:p>
        </w:tc>
        <w:tc>
          <w:tcPr>
            <w:tcW w:w="2268" w:type="dxa"/>
          </w:tcPr>
          <w:p w14:paraId="62334437" w14:textId="77777777" w:rsidR="00273DA0" w:rsidRPr="00FD0425" w:rsidRDefault="00273DA0" w:rsidP="00273DA0">
            <w:pPr>
              <w:pStyle w:val="TAL"/>
              <w:rPr>
                <w:iCs/>
                <w:lang w:eastAsia="ja-JP"/>
              </w:rPr>
            </w:pPr>
          </w:p>
        </w:tc>
        <w:tc>
          <w:tcPr>
            <w:tcW w:w="1134" w:type="dxa"/>
          </w:tcPr>
          <w:p w14:paraId="63CCE7C4" w14:textId="77777777" w:rsidR="00273DA0" w:rsidRPr="00004997" w:rsidRDefault="00273DA0" w:rsidP="00273DA0">
            <w:pPr>
              <w:pStyle w:val="TAC"/>
              <w:rPr>
                <w:iCs/>
                <w:lang w:eastAsia="ja-JP"/>
              </w:rPr>
            </w:pPr>
            <w:r w:rsidRPr="009354E2">
              <w:rPr>
                <w:lang w:eastAsia="ja-JP"/>
              </w:rPr>
              <w:t>–</w:t>
            </w:r>
          </w:p>
        </w:tc>
        <w:tc>
          <w:tcPr>
            <w:tcW w:w="1134" w:type="dxa"/>
          </w:tcPr>
          <w:p w14:paraId="46E438B9" w14:textId="77777777" w:rsidR="00273DA0" w:rsidRPr="001F675D" w:rsidRDefault="00273DA0" w:rsidP="00273DA0">
            <w:pPr>
              <w:pStyle w:val="TAC"/>
              <w:rPr>
                <w:iCs/>
                <w:lang w:eastAsia="ja-JP"/>
              </w:rPr>
            </w:pPr>
          </w:p>
        </w:tc>
      </w:tr>
      <w:tr w:rsidR="00273DA0" w:rsidRPr="00FD0425" w14:paraId="783489AA" w14:textId="77777777" w:rsidTr="009354E2">
        <w:tblPrEx>
          <w:tblCellMar>
            <w:top w:w="0" w:type="dxa"/>
            <w:bottom w:w="0" w:type="dxa"/>
          </w:tblCellMar>
        </w:tblPrEx>
        <w:tc>
          <w:tcPr>
            <w:tcW w:w="2153" w:type="dxa"/>
          </w:tcPr>
          <w:p w14:paraId="6CB02255" w14:textId="77777777" w:rsidR="00273DA0" w:rsidRPr="00FD0425" w:rsidRDefault="00273DA0" w:rsidP="00273DA0">
            <w:pPr>
              <w:pStyle w:val="TAL"/>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992" w:type="dxa"/>
          </w:tcPr>
          <w:p w14:paraId="3C21FFC7" w14:textId="77777777" w:rsidR="00273DA0" w:rsidRPr="00FD0425" w:rsidRDefault="00273DA0" w:rsidP="00273DA0">
            <w:pPr>
              <w:pStyle w:val="TAL"/>
              <w:rPr>
                <w:rFonts w:eastAsia="Batang"/>
                <w:lang w:eastAsia="ja-JP"/>
              </w:rPr>
            </w:pPr>
            <w:r w:rsidRPr="00FD0425">
              <w:rPr>
                <w:rFonts w:eastAsia="Batang"/>
                <w:lang w:eastAsia="ja-JP"/>
              </w:rPr>
              <w:t>O</w:t>
            </w:r>
          </w:p>
        </w:tc>
        <w:tc>
          <w:tcPr>
            <w:tcW w:w="992" w:type="dxa"/>
          </w:tcPr>
          <w:p w14:paraId="7F5E5A84" w14:textId="77777777" w:rsidR="00273DA0" w:rsidRPr="00FD0425" w:rsidRDefault="00273DA0" w:rsidP="00273DA0">
            <w:pPr>
              <w:pStyle w:val="TAL"/>
              <w:rPr>
                <w:bCs/>
                <w:i/>
                <w:szCs w:val="18"/>
                <w:lang w:eastAsia="ja-JP"/>
              </w:rPr>
            </w:pPr>
          </w:p>
        </w:tc>
        <w:tc>
          <w:tcPr>
            <w:tcW w:w="1560" w:type="dxa"/>
          </w:tcPr>
          <w:p w14:paraId="61C3895D" w14:textId="77777777" w:rsidR="00273DA0" w:rsidRPr="00FD0425" w:rsidRDefault="00273DA0" w:rsidP="00273DA0">
            <w:pPr>
              <w:pStyle w:val="TAL"/>
            </w:pPr>
            <w:r w:rsidRPr="00FD0425">
              <w:rPr>
                <w:lang w:eastAsia="ja-JP"/>
              </w:rPr>
              <w:t>UP Transport Parameters 9.2.3.76</w:t>
            </w:r>
          </w:p>
        </w:tc>
        <w:tc>
          <w:tcPr>
            <w:tcW w:w="2268" w:type="dxa"/>
          </w:tcPr>
          <w:p w14:paraId="2579A81A" w14:textId="77777777" w:rsidR="00273DA0" w:rsidRPr="00FD0425" w:rsidRDefault="00273DA0" w:rsidP="00273DA0">
            <w:pPr>
              <w:pStyle w:val="TAL"/>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4732B5D3" w14:textId="77777777" w:rsidR="00273DA0" w:rsidRPr="00004997" w:rsidRDefault="00273DA0" w:rsidP="00273DA0">
            <w:pPr>
              <w:pStyle w:val="TAC"/>
              <w:rPr>
                <w:iCs/>
                <w:lang w:eastAsia="ja-JP"/>
              </w:rPr>
            </w:pPr>
            <w:r w:rsidRPr="009354E2">
              <w:rPr>
                <w:lang w:eastAsia="ja-JP"/>
              </w:rPr>
              <w:t>–</w:t>
            </w:r>
          </w:p>
        </w:tc>
        <w:tc>
          <w:tcPr>
            <w:tcW w:w="1134" w:type="dxa"/>
          </w:tcPr>
          <w:p w14:paraId="7F764B52" w14:textId="77777777" w:rsidR="00273DA0" w:rsidRPr="001F675D" w:rsidRDefault="00273DA0" w:rsidP="00273DA0">
            <w:pPr>
              <w:pStyle w:val="TAC"/>
              <w:rPr>
                <w:iCs/>
                <w:lang w:eastAsia="ja-JP"/>
              </w:rPr>
            </w:pPr>
          </w:p>
        </w:tc>
      </w:tr>
      <w:tr w:rsidR="00273DA0" w:rsidRPr="00FD0425" w14:paraId="13521081" w14:textId="77777777" w:rsidTr="009354E2">
        <w:tblPrEx>
          <w:tblCellMar>
            <w:top w:w="0" w:type="dxa"/>
            <w:bottom w:w="0" w:type="dxa"/>
          </w:tblCellMar>
        </w:tblPrEx>
        <w:tc>
          <w:tcPr>
            <w:tcW w:w="2153" w:type="dxa"/>
          </w:tcPr>
          <w:p w14:paraId="129228C9" w14:textId="77777777" w:rsidR="00273DA0" w:rsidRPr="00FD0425" w:rsidRDefault="00273DA0" w:rsidP="00273DA0">
            <w:pPr>
              <w:pStyle w:val="TAL"/>
              <w:ind w:left="227"/>
              <w:rPr>
                <w:rFonts w:eastAsia="Batang"/>
                <w:lang w:eastAsia="ja-JP"/>
              </w:rPr>
            </w:pPr>
            <w:r w:rsidRPr="00FD0425">
              <w:rPr>
                <w:rFonts w:eastAsia="Batang"/>
                <w:lang w:eastAsia="ja-JP"/>
              </w:rPr>
              <w:t>&gt;&gt;UL Configuration</w:t>
            </w:r>
          </w:p>
        </w:tc>
        <w:tc>
          <w:tcPr>
            <w:tcW w:w="992" w:type="dxa"/>
          </w:tcPr>
          <w:p w14:paraId="0C335B66" w14:textId="77777777" w:rsidR="00273DA0" w:rsidRPr="00FD0425" w:rsidRDefault="00273DA0" w:rsidP="00273DA0">
            <w:pPr>
              <w:pStyle w:val="TAL"/>
              <w:rPr>
                <w:rFonts w:eastAsia="Batang"/>
                <w:lang w:eastAsia="ja-JP"/>
              </w:rPr>
            </w:pPr>
            <w:r w:rsidRPr="00FD0425">
              <w:rPr>
                <w:rFonts w:eastAsia="Batang"/>
                <w:lang w:eastAsia="ja-JP"/>
              </w:rPr>
              <w:t>O</w:t>
            </w:r>
          </w:p>
        </w:tc>
        <w:tc>
          <w:tcPr>
            <w:tcW w:w="992" w:type="dxa"/>
          </w:tcPr>
          <w:p w14:paraId="29460A42" w14:textId="77777777" w:rsidR="00273DA0" w:rsidRPr="00FD0425" w:rsidRDefault="00273DA0" w:rsidP="00273DA0">
            <w:pPr>
              <w:pStyle w:val="TAL"/>
              <w:rPr>
                <w:bCs/>
                <w:i/>
                <w:szCs w:val="18"/>
                <w:lang w:eastAsia="ja-JP"/>
              </w:rPr>
            </w:pPr>
          </w:p>
        </w:tc>
        <w:tc>
          <w:tcPr>
            <w:tcW w:w="1560" w:type="dxa"/>
          </w:tcPr>
          <w:p w14:paraId="7F045446" w14:textId="77777777" w:rsidR="00273DA0" w:rsidRPr="00FD0425" w:rsidRDefault="00273DA0" w:rsidP="00273DA0">
            <w:pPr>
              <w:pStyle w:val="TAL"/>
            </w:pPr>
            <w:r w:rsidRPr="00FD0425">
              <w:t>9.2.3.75</w:t>
            </w:r>
          </w:p>
        </w:tc>
        <w:tc>
          <w:tcPr>
            <w:tcW w:w="2268" w:type="dxa"/>
          </w:tcPr>
          <w:p w14:paraId="6421FA83" w14:textId="77777777" w:rsidR="00273DA0" w:rsidRPr="00FD0425" w:rsidRDefault="00273DA0" w:rsidP="00273DA0">
            <w:pPr>
              <w:pStyle w:val="TAL"/>
              <w:rPr>
                <w:iCs/>
                <w:lang w:eastAsia="ja-JP"/>
              </w:rPr>
            </w:pPr>
            <w:r w:rsidRPr="00FD0425">
              <w:rPr>
                <w:lang w:eastAsia="ja-JP"/>
              </w:rPr>
              <w:t>Information about UL usage in the S-NG-RAN node.</w:t>
            </w:r>
          </w:p>
        </w:tc>
        <w:tc>
          <w:tcPr>
            <w:tcW w:w="1134" w:type="dxa"/>
          </w:tcPr>
          <w:p w14:paraId="069461D0" w14:textId="77777777" w:rsidR="00273DA0" w:rsidRPr="00004997" w:rsidRDefault="00273DA0" w:rsidP="00273DA0">
            <w:pPr>
              <w:pStyle w:val="TAC"/>
              <w:rPr>
                <w:lang w:eastAsia="ja-JP"/>
              </w:rPr>
            </w:pPr>
            <w:r w:rsidRPr="009354E2">
              <w:rPr>
                <w:lang w:eastAsia="ja-JP"/>
              </w:rPr>
              <w:t>–</w:t>
            </w:r>
          </w:p>
        </w:tc>
        <w:tc>
          <w:tcPr>
            <w:tcW w:w="1134" w:type="dxa"/>
          </w:tcPr>
          <w:p w14:paraId="05792376" w14:textId="77777777" w:rsidR="00273DA0" w:rsidRPr="001F675D" w:rsidRDefault="00273DA0" w:rsidP="00273DA0">
            <w:pPr>
              <w:pStyle w:val="TAC"/>
              <w:rPr>
                <w:lang w:eastAsia="ja-JP"/>
              </w:rPr>
            </w:pPr>
          </w:p>
        </w:tc>
      </w:tr>
      <w:tr w:rsidR="00273DA0" w:rsidRPr="00FD0425" w14:paraId="16D508A1" w14:textId="77777777" w:rsidTr="009354E2">
        <w:tblPrEx>
          <w:tblCellMar>
            <w:top w:w="0" w:type="dxa"/>
            <w:bottom w:w="0" w:type="dxa"/>
          </w:tblCellMar>
        </w:tblPrEx>
        <w:tc>
          <w:tcPr>
            <w:tcW w:w="2153" w:type="dxa"/>
          </w:tcPr>
          <w:p w14:paraId="4E4FE5E7" w14:textId="77777777" w:rsidR="00273DA0" w:rsidRPr="00FD0425" w:rsidRDefault="00273DA0" w:rsidP="00273DA0">
            <w:pPr>
              <w:pStyle w:val="TAL"/>
              <w:ind w:left="227"/>
              <w:rPr>
                <w:rFonts w:eastAsia="Batang"/>
                <w:lang w:eastAsia="ja-JP"/>
              </w:rPr>
            </w:pPr>
            <w:r w:rsidRPr="00FD0425">
              <w:rPr>
                <w:rFonts w:eastAsia="Batang"/>
                <w:lang w:eastAsia="ja-JP"/>
              </w:rPr>
              <w:t>&gt;&gt;PDCP Duplication Configuration</w:t>
            </w:r>
          </w:p>
        </w:tc>
        <w:tc>
          <w:tcPr>
            <w:tcW w:w="992" w:type="dxa"/>
          </w:tcPr>
          <w:p w14:paraId="6A339BDE" w14:textId="77777777" w:rsidR="00273DA0" w:rsidRPr="00FD0425" w:rsidRDefault="00273DA0" w:rsidP="00273DA0">
            <w:pPr>
              <w:pStyle w:val="TAL"/>
              <w:rPr>
                <w:rFonts w:eastAsia="Batang"/>
                <w:lang w:eastAsia="ja-JP"/>
              </w:rPr>
            </w:pPr>
            <w:r w:rsidRPr="00FD0425">
              <w:rPr>
                <w:rFonts w:eastAsia="Batang"/>
                <w:lang w:eastAsia="ja-JP"/>
              </w:rPr>
              <w:t>O</w:t>
            </w:r>
          </w:p>
        </w:tc>
        <w:tc>
          <w:tcPr>
            <w:tcW w:w="992" w:type="dxa"/>
          </w:tcPr>
          <w:p w14:paraId="58EF8264" w14:textId="77777777" w:rsidR="00273DA0" w:rsidRPr="00FD0425" w:rsidRDefault="00273DA0" w:rsidP="00273DA0">
            <w:pPr>
              <w:pStyle w:val="TAL"/>
              <w:rPr>
                <w:bCs/>
                <w:i/>
                <w:szCs w:val="18"/>
                <w:lang w:eastAsia="ja-JP"/>
              </w:rPr>
            </w:pPr>
          </w:p>
        </w:tc>
        <w:tc>
          <w:tcPr>
            <w:tcW w:w="1560" w:type="dxa"/>
          </w:tcPr>
          <w:p w14:paraId="776A21FF" w14:textId="77777777" w:rsidR="00273DA0" w:rsidRPr="00FD0425" w:rsidRDefault="00273DA0" w:rsidP="00273DA0">
            <w:pPr>
              <w:pStyle w:val="TAL"/>
            </w:pPr>
            <w:r w:rsidRPr="00FD0425">
              <w:rPr>
                <w:lang w:eastAsia="ja-JP"/>
              </w:rPr>
              <w:t>9.2.3.86</w:t>
            </w:r>
          </w:p>
        </w:tc>
        <w:tc>
          <w:tcPr>
            <w:tcW w:w="2268" w:type="dxa"/>
          </w:tcPr>
          <w:p w14:paraId="3DA73484" w14:textId="77777777" w:rsidR="00273DA0" w:rsidRPr="00FD0425" w:rsidRDefault="00273DA0" w:rsidP="00273DA0">
            <w:pPr>
              <w:pStyle w:val="TAL"/>
              <w:rPr>
                <w:lang w:eastAsia="ja-JP"/>
              </w:rPr>
            </w:pPr>
          </w:p>
        </w:tc>
        <w:tc>
          <w:tcPr>
            <w:tcW w:w="1134" w:type="dxa"/>
          </w:tcPr>
          <w:p w14:paraId="52966F9D" w14:textId="77777777" w:rsidR="00273DA0" w:rsidRPr="00004997" w:rsidRDefault="00273DA0" w:rsidP="00273DA0">
            <w:pPr>
              <w:pStyle w:val="TAC"/>
              <w:rPr>
                <w:lang w:eastAsia="ja-JP"/>
              </w:rPr>
            </w:pPr>
            <w:r w:rsidRPr="009354E2">
              <w:rPr>
                <w:lang w:eastAsia="ja-JP"/>
              </w:rPr>
              <w:t>–</w:t>
            </w:r>
          </w:p>
        </w:tc>
        <w:tc>
          <w:tcPr>
            <w:tcW w:w="1134" w:type="dxa"/>
          </w:tcPr>
          <w:p w14:paraId="7044B4B2" w14:textId="77777777" w:rsidR="00273DA0" w:rsidRPr="001F675D" w:rsidRDefault="00273DA0" w:rsidP="00273DA0">
            <w:pPr>
              <w:pStyle w:val="TAC"/>
              <w:rPr>
                <w:lang w:eastAsia="ja-JP"/>
              </w:rPr>
            </w:pPr>
          </w:p>
        </w:tc>
      </w:tr>
      <w:tr w:rsidR="00273DA0" w:rsidRPr="00FD0425" w14:paraId="260B1781" w14:textId="77777777" w:rsidTr="009354E2">
        <w:tblPrEx>
          <w:tblCellMar>
            <w:top w:w="0" w:type="dxa"/>
            <w:bottom w:w="0" w:type="dxa"/>
          </w:tblCellMar>
        </w:tblPrEx>
        <w:tc>
          <w:tcPr>
            <w:tcW w:w="2153" w:type="dxa"/>
          </w:tcPr>
          <w:p w14:paraId="05B8B4A0" w14:textId="77777777" w:rsidR="00273DA0" w:rsidRPr="00FD0425" w:rsidRDefault="00273DA0" w:rsidP="00273DA0">
            <w:pPr>
              <w:pStyle w:val="TAL"/>
              <w:ind w:left="227"/>
              <w:rPr>
                <w:rFonts w:eastAsia="Batang"/>
                <w:lang w:eastAsia="ja-JP"/>
              </w:rPr>
            </w:pPr>
            <w:r w:rsidRPr="00FD0425">
              <w:rPr>
                <w:rFonts w:eastAsia="Batang"/>
                <w:lang w:eastAsia="ja-JP"/>
              </w:rPr>
              <w:t>&gt;&gt;Duplication Activation</w:t>
            </w:r>
          </w:p>
        </w:tc>
        <w:tc>
          <w:tcPr>
            <w:tcW w:w="992" w:type="dxa"/>
          </w:tcPr>
          <w:p w14:paraId="19F61114" w14:textId="77777777" w:rsidR="00273DA0" w:rsidRPr="00FD0425" w:rsidRDefault="00273DA0" w:rsidP="00273DA0">
            <w:pPr>
              <w:pStyle w:val="TAL"/>
              <w:rPr>
                <w:rFonts w:eastAsia="Batang"/>
                <w:lang w:eastAsia="ja-JP"/>
              </w:rPr>
            </w:pPr>
            <w:r w:rsidRPr="00FD0425">
              <w:rPr>
                <w:rFonts w:eastAsia="Batang"/>
                <w:lang w:eastAsia="ja-JP"/>
              </w:rPr>
              <w:t>O</w:t>
            </w:r>
          </w:p>
        </w:tc>
        <w:tc>
          <w:tcPr>
            <w:tcW w:w="992" w:type="dxa"/>
          </w:tcPr>
          <w:p w14:paraId="0FF9F387" w14:textId="77777777" w:rsidR="00273DA0" w:rsidRPr="00FD0425" w:rsidRDefault="00273DA0" w:rsidP="00273DA0">
            <w:pPr>
              <w:pStyle w:val="TAL"/>
              <w:rPr>
                <w:bCs/>
                <w:i/>
                <w:szCs w:val="18"/>
                <w:lang w:eastAsia="ja-JP"/>
              </w:rPr>
            </w:pPr>
          </w:p>
        </w:tc>
        <w:tc>
          <w:tcPr>
            <w:tcW w:w="1560" w:type="dxa"/>
          </w:tcPr>
          <w:p w14:paraId="03002B8F" w14:textId="77777777" w:rsidR="00273DA0" w:rsidRPr="00FD0425" w:rsidRDefault="00273DA0" w:rsidP="00273DA0">
            <w:pPr>
              <w:pStyle w:val="TAL"/>
            </w:pPr>
            <w:r w:rsidRPr="00FD0425">
              <w:rPr>
                <w:lang w:eastAsia="ja-JP"/>
              </w:rPr>
              <w:t>9.2.3.71</w:t>
            </w:r>
          </w:p>
        </w:tc>
        <w:tc>
          <w:tcPr>
            <w:tcW w:w="2268" w:type="dxa"/>
          </w:tcPr>
          <w:p w14:paraId="3893B230" w14:textId="77777777" w:rsidR="00273DA0" w:rsidRPr="00FD0425" w:rsidRDefault="00273DA0" w:rsidP="00273DA0">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1527BFD9" w14:textId="77777777" w:rsidR="00273DA0" w:rsidRPr="00004997" w:rsidRDefault="00273DA0" w:rsidP="00273DA0">
            <w:pPr>
              <w:pStyle w:val="TAC"/>
              <w:rPr>
                <w:rFonts w:eastAsia="SimSun"/>
              </w:rPr>
            </w:pPr>
            <w:r w:rsidRPr="009354E2">
              <w:rPr>
                <w:lang w:eastAsia="ja-JP"/>
              </w:rPr>
              <w:t>–</w:t>
            </w:r>
          </w:p>
        </w:tc>
        <w:tc>
          <w:tcPr>
            <w:tcW w:w="1134" w:type="dxa"/>
          </w:tcPr>
          <w:p w14:paraId="30F79B3C" w14:textId="77777777" w:rsidR="00273DA0" w:rsidRPr="001F675D" w:rsidRDefault="00273DA0" w:rsidP="00273DA0">
            <w:pPr>
              <w:pStyle w:val="TAC"/>
              <w:rPr>
                <w:rFonts w:eastAsia="SimSun"/>
              </w:rPr>
            </w:pPr>
          </w:p>
        </w:tc>
      </w:tr>
      <w:tr w:rsidR="00273DA0" w:rsidRPr="00FD0425" w14:paraId="4346F483"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2916703" w14:textId="77777777" w:rsidR="00273DA0" w:rsidRPr="00FD0425" w:rsidRDefault="00273DA0" w:rsidP="00273DA0">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6F29ABF0" w14:textId="77777777" w:rsidR="00273DA0" w:rsidRPr="00FD0425" w:rsidRDefault="00273DA0" w:rsidP="00273D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CB60BD4" w14:textId="77777777" w:rsidR="00273DA0" w:rsidRPr="00FD0425" w:rsidRDefault="00273DA0" w:rsidP="00273DA0">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EF07E62" w14:textId="77777777" w:rsidR="00273DA0" w:rsidRPr="00FD0425" w:rsidRDefault="00273DA0" w:rsidP="00273D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2D628C" w14:textId="77777777" w:rsidR="00273DA0" w:rsidRPr="00FD0425" w:rsidRDefault="00273DA0" w:rsidP="00273DA0">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272A72BF"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80D3B8" w14:textId="77777777" w:rsidR="00273DA0" w:rsidRPr="001F675D" w:rsidRDefault="00273DA0" w:rsidP="00273DA0">
            <w:pPr>
              <w:pStyle w:val="TAC"/>
              <w:rPr>
                <w:iCs/>
                <w:lang w:eastAsia="ja-JP"/>
              </w:rPr>
            </w:pPr>
          </w:p>
        </w:tc>
      </w:tr>
      <w:tr w:rsidR="00273DA0" w:rsidRPr="00FD0425" w14:paraId="283B7897"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41F280C" w14:textId="77777777" w:rsidR="00273DA0" w:rsidRPr="00FD0425" w:rsidRDefault="00273DA0" w:rsidP="00273DA0">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0A5021C4" w14:textId="77777777" w:rsidR="00273DA0" w:rsidRPr="00FD0425" w:rsidRDefault="00273DA0" w:rsidP="00273DA0">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F2C01AB" w14:textId="77777777" w:rsidR="00273DA0" w:rsidRPr="00FD0425" w:rsidRDefault="00273DA0" w:rsidP="00273DA0">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1648D012" w14:textId="77777777" w:rsidR="00273DA0" w:rsidRPr="00FD0425" w:rsidRDefault="00273DA0" w:rsidP="00273D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262F8F1"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9F4E415"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DECBC1" w14:textId="77777777" w:rsidR="00273DA0" w:rsidRPr="001F675D" w:rsidRDefault="00273DA0" w:rsidP="00273DA0">
            <w:pPr>
              <w:pStyle w:val="TAC"/>
              <w:rPr>
                <w:iCs/>
                <w:lang w:eastAsia="ja-JP"/>
              </w:rPr>
            </w:pPr>
          </w:p>
        </w:tc>
      </w:tr>
      <w:tr w:rsidR="00273DA0" w:rsidRPr="00FD0425" w14:paraId="049B253D"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0C8E0BA8" w14:textId="77777777" w:rsidR="00273DA0" w:rsidRPr="00FD0425" w:rsidRDefault="00273DA0" w:rsidP="00273DA0">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4061D47E" w14:textId="77777777" w:rsidR="00273DA0" w:rsidRPr="00FD0425" w:rsidRDefault="00273DA0" w:rsidP="00273DA0">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421C2EA"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E3F3605" w14:textId="77777777" w:rsidR="00273DA0" w:rsidRPr="00FD0425" w:rsidRDefault="00273DA0" w:rsidP="00273DA0">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7A081B54"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0D6A97"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BEED1C" w14:textId="77777777" w:rsidR="00273DA0" w:rsidRPr="001F675D" w:rsidRDefault="00273DA0" w:rsidP="00273DA0">
            <w:pPr>
              <w:pStyle w:val="TAC"/>
              <w:rPr>
                <w:iCs/>
                <w:lang w:eastAsia="ja-JP"/>
              </w:rPr>
            </w:pPr>
          </w:p>
        </w:tc>
      </w:tr>
      <w:tr w:rsidR="00273DA0" w:rsidRPr="00FD0425" w14:paraId="4433D78C"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EF05560" w14:textId="77777777" w:rsidR="00273DA0" w:rsidRPr="00FD0425" w:rsidRDefault="00273DA0" w:rsidP="00273DA0">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750810E6" w14:textId="77777777" w:rsidR="00273DA0" w:rsidRPr="00FD0425" w:rsidRDefault="00273DA0" w:rsidP="00273DA0">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17D3D44"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44154" w14:textId="77777777" w:rsidR="00273DA0" w:rsidRPr="00FD0425" w:rsidRDefault="00273DA0" w:rsidP="00273DA0">
            <w:pPr>
              <w:pStyle w:val="TAL"/>
              <w:rPr>
                <w:lang w:eastAsia="ja-JP"/>
              </w:rPr>
            </w:pPr>
            <w:r w:rsidRPr="00FD0425">
              <w:rPr>
                <w:lang w:eastAsia="ja-JP"/>
              </w:rPr>
              <w:t>GBR QoS Flow Information</w:t>
            </w:r>
          </w:p>
          <w:p w14:paraId="546B155F" w14:textId="77777777" w:rsidR="00273DA0" w:rsidRPr="00FD0425" w:rsidRDefault="00273DA0" w:rsidP="00273DA0">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2B1FBFE5" w14:textId="77777777" w:rsidR="00273DA0" w:rsidRPr="00FD0425" w:rsidRDefault="00273DA0" w:rsidP="00273DA0">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7C117A9F"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9A1C13" w14:textId="77777777" w:rsidR="00273DA0" w:rsidRPr="001F675D" w:rsidRDefault="00273DA0" w:rsidP="00273DA0">
            <w:pPr>
              <w:pStyle w:val="TAC"/>
              <w:rPr>
                <w:iCs/>
                <w:lang w:eastAsia="ja-JP"/>
              </w:rPr>
            </w:pPr>
          </w:p>
        </w:tc>
      </w:tr>
      <w:tr w:rsidR="00273DA0" w:rsidRPr="00FD0425" w14:paraId="691E4D9A"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13E0FD1D" w14:textId="77777777" w:rsidR="00273DA0" w:rsidRPr="00FD0425" w:rsidRDefault="00273DA0" w:rsidP="00273DA0">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395B008D" w14:textId="77777777" w:rsidR="00273DA0" w:rsidRPr="00FD0425" w:rsidRDefault="00273DA0" w:rsidP="00273DA0">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330F1D8"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7BAD664" w14:textId="77777777" w:rsidR="00273DA0" w:rsidRPr="00FD0425" w:rsidRDefault="00273DA0" w:rsidP="00273DA0">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15BF9BF6"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2CEF9D7"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53A645" w14:textId="77777777" w:rsidR="00273DA0" w:rsidRPr="001F675D" w:rsidRDefault="00273DA0" w:rsidP="00273DA0">
            <w:pPr>
              <w:pStyle w:val="TAC"/>
              <w:rPr>
                <w:iCs/>
                <w:lang w:eastAsia="ja-JP"/>
              </w:rPr>
            </w:pPr>
          </w:p>
        </w:tc>
      </w:tr>
      <w:tr w:rsidR="00273DA0" w:rsidRPr="00FD0425" w14:paraId="5D2DAD5C"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A93F10D" w14:textId="77777777" w:rsidR="00273DA0" w:rsidRPr="00FD0425" w:rsidRDefault="00273DA0" w:rsidP="00273DA0">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28934CFA" w14:textId="77777777" w:rsidR="00273DA0" w:rsidRPr="00FD0425" w:rsidRDefault="00273DA0" w:rsidP="00273D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5FCD0B6" w14:textId="77777777" w:rsidR="00273DA0" w:rsidRPr="00FD0425" w:rsidRDefault="00273DA0" w:rsidP="00273DA0">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3EDFB14E" w14:textId="77777777" w:rsidR="00273DA0" w:rsidRPr="00FD0425" w:rsidRDefault="00273DA0" w:rsidP="00273D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6A1D95A"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1C0745" w14:textId="77777777" w:rsidR="00273DA0" w:rsidRPr="00004997" w:rsidRDefault="00273DA0" w:rsidP="00273DA0">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4FB70A" w14:textId="77777777" w:rsidR="00273DA0" w:rsidRPr="00004997" w:rsidRDefault="00B635E8" w:rsidP="00273DA0">
            <w:pPr>
              <w:pStyle w:val="TAC"/>
              <w:rPr>
                <w:iCs/>
                <w:lang w:eastAsia="ja-JP"/>
              </w:rPr>
            </w:pPr>
            <w:r>
              <w:rPr>
                <w:iCs/>
                <w:lang w:eastAsia="ja-JP"/>
              </w:rPr>
              <w:t>i</w:t>
            </w:r>
            <w:r w:rsidR="00273DA0" w:rsidRPr="009354E2">
              <w:rPr>
                <w:iCs/>
                <w:lang w:eastAsia="ja-JP"/>
              </w:rPr>
              <w:t>gnore</w:t>
            </w:r>
          </w:p>
        </w:tc>
      </w:tr>
      <w:tr w:rsidR="00273DA0" w:rsidRPr="00FD0425" w14:paraId="0AC7EA0F"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C607B23" w14:textId="77777777" w:rsidR="00273DA0" w:rsidRPr="00FD0425" w:rsidRDefault="00273DA0" w:rsidP="00273DA0">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5C60C9F3" w14:textId="77777777" w:rsidR="00273DA0" w:rsidRPr="00FD0425" w:rsidRDefault="00273DA0" w:rsidP="00273DA0">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08306020" w14:textId="77777777" w:rsidR="00273DA0" w:rsidRPr="00FD0425" w:rsidRDefault="00273DA0" w:rsidP="00273DA0">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42E44DDE" w14:textId="77777777" w:rsidR="00273DA0" w:rsidRPr="00FD0425" w:rsidRDefault="00273DA0" w:rsidP="00273DA0">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8C17DD"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87C476F"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CD5879" w14:textId="77777777" w:rsidR="00273DA0" w:rsidRPr="001F675D" w:rsidRDefault="00273DA0" w:rsidP="00273DA0">
            <w:pPr>
              <w:pStyle w:val="TAC"/>
              <w:rPr>
                <w:iCs/>
                <w:lang w:eastAsia="ja-JP"/>
              </w:rPr>
            </w:pPr>
          </w:p>
        </w:tc>
      </w:tr>
      <w:tr w:rsidR="00273DA0" w:rsidRPr="00FD0425" w14:paraId="05B0FE4E"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326AFB98" w14:textId="77777777" w:rsidR="00273DA0" w:rsidRPr="00FD0425" w:rsidRDefault="00273DA0" w:rsidP="00273DA0">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D42CE42" w14:textId="77777777" w:rsidR="00273DA0" w:rsidRPr="00FD0425" w:rsidRDefault="00273DA0" w:rsidP="00273DA0">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16EFA43A"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27C0E48" w14:textId="77777777" w:rsidR="00273DA0" w:rsidRPr="00FD0425" w:rsidRDefault="00273DA0" w:rsidP="00273DA0">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6C3C7F06" w14:textId="77777777" w:rsidR="00273DA0" w:rsidRPr="00FD0425" w:rsidRDefault="00273DA0" w:rsidP="00273DA0">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67E20317" w14:textId="77777777" w:rsidR="00273DA0" w:rsidRPr="00004997" w:rsidRDefault="00273DA0" w:rsidP="00273DA0">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9D6823" w14:textId="77777777" w:rsidR="00273DA0" w:rsidRPr="001F675D" w:rsidRDefault="00273DA0" w:rsidP="00273DA0">
            <w:pPr>
              <w:pStyle w:val="TAC"/>
              <w:rPr>
                <w:lang w:eastAsia="ja-JP"/>
              </w:rPr>
            </w:pPr>
          </w:p>
        </w:tc>
      </w:tr>
      <w:tr w:rsidR="00273DA0" w:rsidRPr="00FD0425" w14:paraId="629351AF"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7218A5EA" w14:textId="77777777" w:rsidR="00273DA0" w:rsidRPr="00FD0425" w:rsidRDefault="00273DA0" w:rsidP="00273DA0">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36A1E8F6" w14:textId="77777777" w:rsidR="00273DA0" w:rsidRPr="00FD0425" w:rsidRDefault="00273DA0" w:rsidP="00273DA0">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C72EF05"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04881DC" w14:textId="77777777" w:rsidR="00273DA0" w:rsidRPr="00FD0425" w:rsidRDefault="00273DA0" w:rsidP="00273DA0">
            <w:pPr>
              <w:pStyle w:val="TAL"/>
              <w:rPr>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58AAB641"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1EB395" w14:textId="77777777" w:rsidR="00273DA0" w:rsidRPr="00004997" w:rsidRDefault="00273DA0" w:rsidP="00273DA0">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DC180C" w14:textId="77777777" w:rsidR="00273DA0" w:rsidRPr="001F675D" w:rsidRDefault="00273DA0" w:rsidP="00273DA0">
            <w:pPr>
              <w:pStyle w:val="TAC"/>
              <w:rPr>
                <w:iCs/>
                <w:lang w:eastAsia="ja-JP"/>
              </w:rPr>
            </w:pPr>
            <w:r>
              <w:rPr>
                <w:iCs/>
                <w:lang w:eastAsia="ja-JP"/>
              </w:rPr>
              <w:t>ignore</w:t>
            </w:r>
          </w:p>
        </w:tc>
      </w:tr>
      <w:tr w:rsidR="00273DA0" w:rsidRPr="00FD0425" w14:paraId="7910382E" w14:textId="77777777" w:rsidTr="009354E2">
        <w:tblPrEx>
          <w:tblCellMar>
            <w:top w:w="0" w:type="dxa"/>
            <w:bottom w:w="0" w:type="dxa"/>
          </w:tblCellMar>
        </w:tblPrEx>
        <w:tc>
          <w:tcPr>
            <w:tcW w:w="2153" w:type="dxa"/>
            <w:tcBorders>
              <w:top w:val="single" w:sz="4" w:space="0" w:color="auto"/>
              <w:left w:val="single" w:sz="4" w:space="0" w:color="auto"/>
              <w:bottom w:val="single" w:sz="4" w:space="0" w:color="auto"/>
              <w:right w:val="single" w:sz="4" w:space="0" w:color="auto"/>
            </w:tcBorders>
          </w:tcPr>
          <w:p w14:paraId="48B191CC" w14:textId="77777777" w:rsidR="00273DA0" w:rsidRPr="00FD0425" w:rsidRDefault="00273DA0" w:rsidP="00273DA0">
            <w:pPr>
              <w:pStyle w:val="TAL"/>
              <w:rPr>
                <w:rFonts w:eastAsia="Batang"/>
                <w:lang w:eastAsia="ja-JP"/>
              </w:rPr>
            </w:pPr>
            <w:r w:rsidRPr="00FD0425">
              <w:rPr>
                <w:b/>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5F33162D" w14:textId="77777777" w:rsidR="00273DA0" w:rsidRPr="00FD0425" w:rsidRDefault="00273DA0" w:rsidP="00273DA0">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45E698BC" w14:textId="77777777" w:rsidR="00273DA0" w:rsidRPr="00FD0425" w:rsidRDefault="00273DA0" w:rsidP="00273DA0">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A7E3CB7" w14:textId="77777777" w:rsidR="00273DA0" w:rsidRPr="00FD0425" w:rsidRDefault="00273DA0" w:rsidP="00195317">
            <w:pPr>
              <w:pStyle w:val="TAL"/>
              <w:rPr>
                <w:lang w:eastAsia="ja-JP"/>
              </w:rPr>
            </w:pPr>
            <w:r w:rsidRPr="00FD0425">
              <w:rPr>
                <w:lang w:eastAsia="ja-JP"/>
              </w:rPr>
              <w:t>DRB List with Cause</w:t>
            </w:r>
          </w:p>
          <w:p w14:paraId="17EBF8D9" w14:textId="77777777" w:rsidR="00273DA0" w:rsidRPr="00FD0425" w:rsidRDefault="00273DA0" w:rsidP="00273DA0">
            <w:pPr>
              <w:pStyle w:val="TAL"/>
              <w:rPr>
                <w:lang w:eastAsia="ja-JP"/>
              </w:rPr>
            </w:pPr>
            <w:r w:rsidRPr="00FD0425">
              <w:rPr>
                <w:lang w:eastAsia="ja-JP"/>
              </w:rPr>
              <w:t>9.2.1.28</w:t>
            </w:r>
          </w:p>
        </w:tc>
        <w:tc>
          <w:tcPr>
            <w:tcW w:w="2268" w:type="dxa"/>
            <w:tcBorders>
              <w:top w:val="single" w:sz="4" w:space="0" w:color="auto"/>
              <w:left w:val="single" w:sz="4" w:space="0" w:color="auto"/>
              <w:bottom w:val="single" w:sz="4" w:space="0" w:color="auto"/>
              <w:right w:val="single" w:sz="4" w:space="0" w:color="auto"/>
            </w:tcBorders>
          </w:tcPr>
          <w:p w14:paraId="52B6516E" w14:textId="77777777" w:rsidR="00273DA0" w:rsidRPr="00FD0425" w:rsidRDefault="00273DA0" w:rsidP="00273DA0">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75ED66F" w14:textId="77777777" w:rsidR="00273DA0" w:rsidRPr="00004997" w:rsidRDefault="00273DA0" w:rsidP="00273DA0">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552243" w14:textId="77777777" w:rsidR="00273DA0" w:rsidRPr="00004997" w:rsidRDefault="00273DA0" w:rsidP="00273DA0">
            <w:pPr>
              <w:pStyle w:val="TAC"/>
              <w:rPr>
                <w:iCs/>
                <w:lang w:eastAsia="ja-JP"/>
              </w:rPr>
            </w:pPr>
          </w:p>
        </w:tc>
      </w:tr>
    </w:tbl>
    <w:p w14:paraId="7E4846BA"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717">
          <w:tblGrid>
            <w:gridCol w:w="3686"/>
            <w:gridCol w:w="5670"/>
          </w:tblGrid>
        </w:tblGridChange>
      </w:tblGrid>
      <w:tr w:rsidR="00F02090" w:rsidRPr="00FD0425" w14:paraId="76A7FA62" w14:textId="77777777" w:rsidTr="00694C97">
        <w:tblPrEx>
          <w:tblCellMar>
            <w:top w:w="0" w:type="dxa"/>
            <w:bottom w:w="0" w:type="dxa"/>
          </w:tblCellMar>
        </w:tblPrEx>
        <w:tc>
          <w:tcPr>
            <w:tcW w:w="3686" w:type="dxa"/>
          </w:tcPr>
          <w:p w14:paraId="35CE3DE4" w14:textId="77777777" w:rsidR="00F02090" w:rsidRPr="00FD0425" w:rsidRDefault="00F02090" w:rsidP="00694C97">
            <w:pPr>
              <w:pStyle w:val="TAH"/>
              <w:rPr>
                <w:lang w:eastAsia="ja-JP"/>
              </w:rPr>
            </w:pPr>
            <w:r w:rsidRPr="00FD0425">
              <w:rPr>
                <w:lang w:eastAsia="ja-JP"/>
              </w:rPr>
              <w:t>Range bound</w:t>
            </w:r>
          </w:p>
        </w:tc>
        <w:tc>
          <w:tcPr>
            <w:tcW w:w="5670" w:type="dxa"/>
          </w:tcPr>
          <w:p w14:paraId="44291218" w14:textId="77777777" w:rsidR="00F02090" w:rsidRPr="00FD0425" w:rsidRDefault="00F02090" w:rsidP="00694C97">
            <w:pPr>
              <w:pStyle w:val="TAH"/>
              <w:rPr>
                <w:lang w:eastAsia="ja-JP"/>
              </w:rPr>
            </w:pPr>
            <w:r w:rsidRPr="00FD0425">
              <w:rPr>
                <w:lang w:eastAsia="ja-JP"/>
              </w:rPr>
              <w:t>Explanation</w:t>
            </w:r>
          </w:p>
        </w:tc>
      </w:tr>
      <w:tr w:rsidR="00F02090" w:rsidRPr="00FD0425" w14:paraId="62FFAC62" w14:textId="77777777" w:rsidTr="00694C97">
        <w:tblPrEx>
          <w:tblCellMar>
            <w:top w:w="0" w:type="dxa"/>
            <w:bottom w:w="0" w:type="dxa"/>
          </w:tblCellMar>
        </w:tblPrEx>
        <w:tc>
          <w:tcPr>
            <w:tcW w:w="3686" w:type="dxa"/>
          </w:tcPr>
          <w:p w14:paraId="253D6F60" w14:textId="77777777" w:rsidR="00F02090" w:rsidRPr="00FD0425" w:rsidRDefault="00F02090" w:rsidP="00694C97">
            <w:pPr>
              <w:pStyle w:val="TAL"/>
              <w:rPr>
                <w:lang w:eastAsia="ja-JP"/>
              </w:rPr>
            </w:pPr>
            <w:r w:rsidRPr="00FD0425">
              <w:rPr>
                <w:lang w:eastAsia="ja-JP"/>
              </w:rPr>
              <w:t>maxnoofDRBs</w:t>
            </w:r>
          </w:p>
        </w:tc>
        <w:tc>
          <w:tcPr>
            <w:tcW w:w="5670" w:type="dxa"/>
          </w:tcPr>
          <w:p w14:paraId="40E66D66" w14:textId="77777777" w:rsidR="00F02090" w:rsidRPr="00FD0425" w:rsidRDefault="00F02090" w:rsidP="00694C97">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blPrEx>
          <w:tblCellMar>
            <w:top w:w="0" w:type="dxa"/>
            <w:bottom w:w="0" w:type="dxa"/>
          </w:tblCellMar>
        </w:tblPrEx>
        <w:tc>
          <w:tcPr>
            <w:tcW w:w="3686" w:type="dxa"/>
          </w:tcPr>
          <w:p w14:paraId="05850CA3" w14:textId="77777777" w:rsidR="00F02090" w:rsidRPr="00FD0425" w:rsidRDefault="00F02090" w:rsidP="00694C97">
            <w:pPr>
              <w:pStyle w:val="TAL"/>
              <w:rPr>
                <w:lang w:eastAsia="ja-JP"/>
              </w:rPr>
            </w:pPr>
            <w:r w:rsidRPr="00FD0425">
              <w:rPr>
                <w:lang w:eastAsia="ja-JP"/>
              </w:rPr>
              <w:t>maxnoofQoSFlows</w:t>
            </w:r>
          </w:p>
        </w:tc>
        <w:tc>
          <w:tcPr>
            <w:tcW w:w="5670" w:type="dxa"/>
          </w:tcPr>
          <w:p w14:paraId="5C42854E" w14:textId="77777777" w:rsidR="00F02090" w:rsidRPr="00FD0425" w:rsidRDefault="00F02090" w:rsidP="00694C97">
            <w:pPr>
              <w:pStyle w:val="TAL"/>
              <w:rPr>
                <w:lang w:eastAsia="ja-JP"/>
              </w:rPr>
            </w:pPr>
            <w:r w:rsidRPr="00FD0425">
              <w:rPr>
                <w:lang w:eastAsia="ja-JP"/>
              </w:rPr>
              <w:t>Maximum no. of QoS flows. Value is 64.</w:t>
            </w:r>
          </w:p>
        </w:tc>
      </w:tr>
      <w:tr w:rsidR="00AE1789" w:rsidRPr="00FD0425" w14:paraId="33A811A3" w14:textId="77777777" w:rsidTr="00694C97">
        <w:tblPrEx>
          <w:tblCellMar>
            <w:top w:w="0" w:type="dxa"/>
            <w:bottom w:w="0" w:type="dxa"/>
          </w:tblCellMar>
        </w:tblPrEx>
        <w:tc>
          <w:tcPr>
            <w:tcW w:w="3686" w:type="dxa"/>
          </w:tcPr>
          <w:p w14:paraId="62C7B245" w14:textId="77777777" w:rsidR="00AE1789" w:rsidRPr="00FD0425" w:rsidRDefault="00AE1789" w:rsidP="00AE1789">
            <w:pPr>
              <w:pStyle w:val="TAL"/>
              <w:rPr>
                <w:lang w:eastAsia="ja-JP"/>
              </w:rPr>
            </w:pPr>
            <w:r w:rsidRPr="008B72FB">
              <w:rPr>
                <w:lang w:eastAsia="ja-JP"/>
              </w:rPr>
              <w:t>maxnoofAdditionalPDCPDuplicationTNL</w:t>
            </w:r>
          </w:p>
        </w:tc>
        <w:tc>
          <w:tcPr>
            <w:tcW w:w="5670" w:type="dxa"/>
          </w:tcPr>
          <w:p w14:paraId="220EFA61" w14:textId="77777777" w:rsidR="00AE1789" w:rsidRPr="00FD0425" w:rsidRDefault="00AE1789" w:rsidP="00AE1789">
            <w:pPr>
              <w:pStyle w:val="TAL"/>
              <w:rPr>
                <w:lang w:eastAsia="ja-JP"/>
              </w:rPr>
            </w:pPr>
            <w:r>
              <w:rPr>
                <w:lang w:eastAsia="ja-JP"/>
              </w:rPr>
              <w:t>Maximum no. of additional PDCP Duplication TNL. Value is 2.</w:t>
            </w:r>
          </w:p>
        </w:tc>
      </w:tr>
    </w:tbl>
    <w:p w14:paraId="51B96F1C" w14:textId="77777777" w:rsidR="00F02090" w:rsidRPr="00FD0425" w:rsidRDefault="00F02090" w:rsidP="00F02090"/>
    <w:p w14:paraId="51E8574B" w14:textId="77777777" w:rsidR="00F02090" w:rsidRPr="00FD0425" w:rsidRDefault="00F02090" w:rsidP="00F02090">
      <w:pPr>
        <w:pStyle w:val="Heading4"/>
      </w:pPr>
      <w:bookmarkStart w:id="4718" w:name="_Toc20955257"/>
      <w:bookmarkStart w:id="4719" w:name="_Toc29991454"/>
      <w:bookmarkStart w:id="4720" w:name="_Toc36555854"/>
      <w:bookmarkStart w:id="4721" w:name="_Toc44497574"/>
      <w:bookmarkStart w:id="4722" w:name="_Toc45107962"/>
      <w:bookmarkStart w:id="4723" w:name="_Toc45901582"/>
      <w:bookmarkStart w:id="4724" w:name="_Toc51850661"/>
      <w:bookmarkStart w:id="4725" w:name="_Toc56693664"/>
      <w:bookmarkStart w:id="4726" w:name="_Toc64447207"/>
      <w:bookmarkStart w:id="4727" w:name="_Toc66286701"/>
      <w:bookmarkStart w:id="4728" w:name="_Toc74151396"/>
      <w:bookmarkStart w:id="4729" w:name="_Toc88653868"/>
      <w:bookmarkStart w:id="4730" w:name="_Toc97904224"/>
      <w:bookmarkStart w:id="4731" w:name="_Toc105175265"/>
      <w:bookmarkStart w:id="4732" w:name="_Toc113826295"/>
      <w:bookmarkStart w:id="4733" w:name="_Toc120032421"/>
      <w:r w:rsidRPr="00FD0425">
        <w:t>9.2.1.21</w:t>
      </w:r>
      <w:r w:rsidRPr="00FD0425">
        <w:tab/>
        <w:t>PDU Session Resource Modification Confirm Info – SN terminated</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5969B515" w14:textId="77777777" w:rsidR="00F02090" w:rsidRPr="00FD0425" w:rsidRDefault="00F02090" w:rsidP="00F02090">
      <w:r w:rsidRPr="00FD0425">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4734">
          <w:tblGrid>
            <w:gridCol w:w="2011"/>
            <w:gridCol w:w="1134"/>
            <w:gridCol w:w="992"/>
            <w:gridCol w:w="1560"/>
            <w:gridCol w:w="2268"/>
            <w:gridCol w:w="1134"/>
            <w:gridCol w:w="1134"/>
          </w:tblGrid>
        </w:tblGridChange>
      </w:tblGrid>
      <w:tr w:rsidR="00BA787F" w:rsidRPr="00FD0425" w14:paraId="3D3C8C60" w14:textId="77777777" w:rsidTr="00BE6FC6">
        <w:tblPrEx>
          <w:tblCellMar>
            <w:top w:w="0" w:type="dxa"/>
            <w:bottom w:w="0" w:type="dxa"/>
          </w:tblCellMar>
        </w:tblPrEx>
        <w:tc>
          <w:tcPr>
            <w:tcW w:w="2011" w:type="dxa"/>
          </w:tcPr>
          <w:p w14:paraId="4754C27E" w14:textId="77777777" w:rsidR="00BA787F" w:rsidRPr="00FD0425" w:rsidRDefault="00BA787F" w:rsidP="00BA787F">
            <w:pPr>
              <w:pStyle w:val="TAH"/>
              <w:rPr>
                <w:lang w:eastAsia="ja-JP"/>
              </w:rPr>
            </w:pPr>
            <w:r w:rsidRPr="00FD0425">
              <w:rPr>
                <w:lang w:eastAsia="ja-JP"/>
              </w:rPr>
              <w:t>IE/Group Name</w:t>
            </w:r>
          </w:p>
        </w:tc>
        <w:tc>
          <w:tcPr>
            <w:tcW w:w="1134" w:type="dxa"/>
          </w:tcPr>
          <w:p w14:paraId="19B629C7" w14:textId="77777777" w:rsidR="00BA787F" w:rsidRPr="00FD0425" w:rsidRDefault="00BA787F" w:rsidP="00BA787F">
            <w:pPr>
              <w:pStyle w:val="TAH"/>
              <w:rPr>
                <w:lang w:eastAsia="ja-JP"/>
              </w:rPr>
            </w:pPr>
            <w:r w:rsidRPr="00FD0425">
              <w:rPr>
                <w:lang w:eastAsia="ja-JP"/>
              </w:rPr>
              <w:t>Presence</w:t>
            </w:r>
          </w:p>
        </w:tc>
        <w:tc>
          <w:tcPr>
            <w:tcW w:w="992" w:type="dxa"/>
          </w:tcPr>
          <w:p w14:paraId="7C6D6E23" w14:textId="77777777" w:rsidR="00BA787F" w:rsidRPr="00FD0425" w:rsidRDefault="00BA787F" w:rsidP="00BA787F">
            <w:pPr>
              <w:pStyle w:val="TAH"/>
              <w:rPr>
                <w:lang w:eastAsia="ja-JP"/>
              </w:rPr>
            </w:pPr>
            <w:r w:rsidRPr="00FD0425">
              <w:rPr>
                <w:lang w:eastAsia="ja-JP"/>
              </w:rPr>
              <w:t>Range</w:t>
            </w:r>
          </w:p>
        </w:tc>
        <w:tc>
          <w:tcPr>
            <w:tcW w:w="1560" w:type="dxa"/>
          </w:tcPr>
          <w:p w14:paraId="0D27336C" w14:textId="77777777" w:rsidR="00BA787F" w:rsidRPr="00FD0425" w:rsidRDefault="00BA787F" w:rsidP="00BA787F">
            <w:pPr>
              <w:pStyle w:val="TAH"/>
              <w:rPr>
                <w:lang w:eastAsia="ja-JP"/>
              </w:rPr>
            </w:pPr>
            <w:r w:rsidRPr="00FD0425">
              <w:rPr>
                <w:lang w:eastAsia="ja-JP"/>
              </w:rPr>
              <w:t>IE type and reference</w:t>
            </w:r>
          </w:p>
        </w:tc>
        <w:tc>
          <w:tcPr>
            <w:tcW w:w="2268" w:type="dxa"/>
          </w:tcPr>
          <w:p w14:paraId="33EC6FB5" w14:textId="77777777" w:rsidR="00BA787F" w:rsidRPr="00FD0425" w:rsidRDefault="00BA787F" w:rsidP="00BA787F">
            <w:pPr>
              <w:pStyle w:val="TAH"/>
              <w:rPr>
                <w:lang w:eastAsia="ja-JP"/>
              </w:rPr>
            </w:pPr>
            <w:r w:rsidRPr="00FD0425">
              <w:rPr>
                <w:lang w:eastAsia="ja-JP"/>
              </w:rPr>
              <w:t>Semantics description</w:t>
            </w:r>
          </w:p>
        </w:tc>
        <w:tc>
          <w:tcPr>
            <w:tcW w:w="1134" w:type="dxa"/>
          </w:tcPr>
          <w:p w14:paraId="10863272" w14:textId="77777777" w:rsidR="00BA787F" w:rsidRPr="00FD0425" w:rsidRDefault="00BA787F" w:rsidP="00BA787F">
            <w:pPr>
              <w:pStyle w:val="TAH"/>
              <w:rPr>
                <w:lang w:eastAsia="ja-JP"/>
              </w:rPr>
            </w:pPr>
            <w:r w:rsidRPr="00FD0425">
              <w:rPr>
                <w:lang w:eastAsia="ja-JP"/>
              </w:rPr>
              <w:t>Criticality</w:t>
            </w:r>
          </w:p>
        </w:tc>
        <w:tc>
          <w:tcPr>
            <w:tcW w:w="1134" w:type="dxa"/>
          </w:tcPr>
          <w:p w14:paraId="074A0207" w14:textId="77777777" w:rsidR="00BA787F" w:rsidRPr="00FD0425" w:rsidRDefault="00BA787F" w:rsidP="00DB0CD3">
            <w:pPr>
              <w:pStyle w:val="TAH"/>
              <w:rPr>
                <w:lang w:eastAsia="ja-JP"/>
              </w:rPr>
            </w:pPr>
            <w:r w:rsidRPr="00FD0425">
              <w:rPr>
                <w:lang w:eastAsia="ja-JP"/>
              </w:rPr>
              <w:t>Assigned Criticality</w:t>
            </w:r>
          </w:p>
        </w:tc>
      </w:tr>
      <w:tr w:rsidR="00BA787F" w:rsidRPr="00FD0425" w14:paraId="4FB265DA" w14:textId="77777777" w:rsidTr="00BE6FC6">
        <w:tblPrEx>
          <w:tblCellMar>
            <w:top w:w="0" w:type="dxa"/>
            <w:bottom w:w="0" w:type="dxa"/>
          </w:tblCellMar>
        </w:tblPrEx>
        <w:tc>
          <w:tcPr>
            <w:tcW w:w="2011" w:type="dxa"/>
          </w:tcPr>
          <w:p w14:paraId="56E223CD" w14:textId="77777777" w:rsidR="00BA787F" w:rsidRPr="00FD0425" w:rsidRDefault="00BA787F" w:rsidP="00BA787F">
            <w:pPr>
              <w:pStyle w:val="TAL"/>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3C846303" w14:textId="77777777" w:rsidR="00BA787F" w:rsidRPr="00FD0425" w:rsidRDefault="00BA787F" w:rsidP="00BA787F">
            <w:pPr>
              <w:pStyle w:val="TAL"/>
              <w:rPr>
                <w:rFonts w:eastAsia="Batang"/>
                <w:lang w:eastAsia="ja-JP"/>
              </w:rPr>
            </w:pPr>
            <w:r w:rsidRPr="00FD0425">
              <w:rPr>
                <w:lang w:eastAsia="ja-JP"/>
              </w:rPr>
              <w:t>O</w:t>
            </w:r>
          </w:p>
        </w:tc>
        <w:tc>
          <w:tcPr>
            <w:tcW w:w="992" w:type="dxa"/>
          </w:tcPr>
          <w:p w14:paraId="3DD74760" w14:textId="77777777" w:rsidR="00BA787F" w:rsidRPr="00FD0425" w:rsidRDefault="00BA787F" w:rsidP="00BA787F">
            <w:pPr>
              <w:pStyle w:val="TAL"/>
              <w:rPr>
                <w:bCs/>
                <w:i/>
                <w:szCs w:val="18"/>
                <w:lang w:eastAsia="ja-JP"/>
              </w:rPr>
            </w:pPr>
          </w:p>
        </w:tc>
        <w:tc>
          <w:tcPr>
            <w:tcW w:w="1560" w:type="dxa"/>
          </w:tcPr>
          <w:p w14:paraId="06DA0D30" w14:textId="77777777" w:rsidR="00BA787F" w:rsidRPr="00FD0425" w:rsidRDefault="00BA787F" w:rsidP="00BA787F">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76389FB5" w14:textId="77777777" w:rsidR="00BA787F" w:rsidRPr="00FD0425" w:rsidRDefault="00BA787F" w:rsidP="00BA787F">
            <w:pPr>
              <w:pStyle w:val="TAL"/>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4" w:type="dxa"/>
          </w:tcPr>
          <w:p w14:paraId="7553E893" w14:textId="77777777" w:rsidR="00BA787F" w:rsidRPr="00FD0425" w:rsidRDefault="00BA787F" w:rsidP="00BE6FC6">
            <w:pPr>
              <w:pStyle w:val="TAC"/>
              <w:rPr>
                <w:rFonts w:eastAsia="SimSun" w:hint="eastAsia"/>
                <w:lang w:eastAsia="zh-CN"/>
              </w:rPr>
            </w:pPr>
            <w:r w:rsidRPr="00FD0425">
              <w:rPr>
                <w:lang w:eastAsia="ja-JP"/>
              </w:rPr>
              <w:t>–</w:t>
            </w:r>
          </w:p>
        </w:tc>
        <w:tc>
          <w:tcPr>
            <w:tcW w:w="1134" w:type="dxa"/>
          </w:tcPr>
          <w:p w14:paraId="2F0E3921" w14:textId="77777777" w:rsidR="00BA787F" w:rsidRPr="00FD0425" w:rsidRDefault="00BA787F" w:rsidP="00BE6FC6">
            <w:pPr>
              <w:pStyle w:val="TAC"/>
              <w:rPr>
                <w:rFonts w:eastAsia="SimSun" w:hint="eastAsia"/>
                <w:lang w:eastAsia="zh-CN"/>
              </w:rPr>
            </w:pPr>
          </w:p>
        </w:tc>
      </w:tr>
      <w:tr w:rsidR="00BA787F" w:rsidRPr="00FD0425" w14:paraId="5D118288" w14:textId="77777777" w:rsidTr="00BE6FC6">
        <w:tblPrEx>
          <w:tblCellMar>
            <w:top w:w="0" w:type="dxa"/>
            <w:bottom w:w="0" w:type="dxa"/>
          </w:tblCellMar>
        </w:tblPrEx>
        <w:tc>
          <w:tcPr>
            <w:tcW w:w="2011" w:type="dxa"/>
          </w:tcPr>
          <w:p w14:paraId="09FA4540" w14:textId="77777777" w:rsidR="00BA787F" w:rsidRPr="00FD0425" w:rsidRDefault="00BA787F" w:rsidP="00BA787F">
            <w:pPr>
              <w:pStyle w:val="TAL"/>
              <w:rPr>
                <w:lang w:val="sv-SE" w:eastAsia="ja-JP"/>
              </w:rPr>
            </w:pPr>
            <w:r w:rsidRPr="00FD0425">
              <w:rPr>
                <w:b/>
                <w:lang w:eastAsia="ja-JP"/>
              </w:rPr>
              <w:t>DRBs Admitted to be Setup or Modified List</w:t>
            </w:r>
          </w:p>
        </w:tc>
        <w:tc>
          <w:tcPr>
            <w:tcW w:w="1134" w:type="dxa"/>
          </w:tcPr>
          <w:p w14:paraId="613F4EB0" w14:textId="77777777" w:rsidR="00BA787F" w:rsidRPr="00FD0425" w:rsidRDefault="00BA787F" w:rsidP="00BA787F">
            <w:pPr>
              <w:pStyle w:val="TAL"/>
              <w:rPr>
                <w:lang w:eastAsia="ja-JP"/>
              </w:rPr>
            </w:pPr>
          </w:p>
        </w:tc>
        <w:tc>
          <w:tcPr>
            <w:tcW w:w="992" w:type="dxa"/>
          </w:tcPr>
          <w:p w14:paraId="54BA96BE" w14:textId="77777777" w:rsidR="00BA787F" w:rsidRPr="00FD0425" w:rsidRDefault="00BA787F" w:rsidP="00BA787F">
            <w:pPr>
              <w:pStyle w:val="TAL"/>
              <w:rPr>
                <w:bCs/>
                <w:i/>
                <w:szCs w:val="18"/>
                <w:lang w:eastAsia="ja-JP"/>
              </w:rPr>
            </w:pPr>
            <w:r w:rsidRPr="00FD0425">
              <w:rPr>
                <w:bCs/>
                <w:i/>
                <w:szCs w:val="18"/>
                <w:lang w:eastAsia="ja-JP"/>
              </w:rPr>
              <w:t>1</w:t>
            </w:r>
          </w:p>
        </w:tc>
        <w:tc>
          <w:tcPr>
            <w:tcW w:w="1560" w:type="dxa"/>
          </w:tcPr>
          <w:p w14:paraId="1535EAF1" w14:textId="77777777" w:rsidR="00BA787F" w:rsidRPr="00FD0425" w:rsidRDefault="00BA787F" w:rsidP="00BA787F">
            <w:pPr>
              <w:pStyle w:val="TAL"/>
              <w:rPr>
                <w:lang w:val="sv-SE" w:eastAsia="ja-JP"/>
              </w:rPr>
            </w:pPr>
          </w:p>
        </w:tc>
        <w:tc>
          <w:tcPr>
            <w:tcW w:w="2268" w:type="dxa"/>
          </w:tcPr>
          <w:p w14:paraId="5082D2F3" w14:textId="77777777" w:rsidR="00BA787F" w:rsidRPr="00FD0425" w:rsidRDefault="00BA787F" w:rsidP="00BA787F">
            <w:pPr>
              <w:pStyle w:val="TAL"/>
              <w:rPr>
                <w:lang w:eastAsia="ja-JP"/>
              </w:rPr>
            </w:pPr>
          </w:p>
        </w:tc>
        <w:tc>
          <w:tcPr>
            <w:tcW w:w="1134" w:type="dxa"/>
          </w:tcPr>
          <w:p w14:paraId="45E3A558" w14:textId="77777777" w:rsidR="00BA787F" w:rsidRPr="00FD0425" w:rsidRDefault="00BA787F" w:rsidP="00BE6FC6">
            <w:pPr>
              <w:pStyle w:val="TAC"/>
              <w:rPr>
                <w:lang w:eastAsia="ja-JP"/>
              </w:rPr>
            </w:pPr>
            <w:r w:rsidRPr="00FD0425">
              <w:rPr>
                <w:lang w:eastAsia="ja-JP"/>
              </w:rPr>
              <w:t>–</w:t>
            </w:r>
          </w:p>
        </w:tc>
        <w:tc>
          <w:tcPr>
            <w:tcW w:w="1134" w:type="dxa"/>
          </w:tcPr>
          <w:p w14:paraId="494AFE7B" w14:textId="77777777" w:rsidR="00BA787F" w:rsidRPr="00FD0425" w:rsidRDefault="00BA787F" w:rsidP="00BE6FC6">
            <w:pPr>
              <w:pStyle w:val="TAC"/>
              <w:rPr>
                <w:lang w:eastAsia="ja-JP"/>
              </w:rPr>
            </w:pPr>
          </w:p>
        </w:tc>
      </w:tr>
      <w:tr w:rsidR="00BA787F" w:rsidRPr="00FD0425" w14:paraId="52DCD70B" w14:textId="77777777" w:rsidTr="00BE6FC6">
        <w:tblPrEx>
          <w:tblCellMar>
            <w:top w:w="0" w:type="dxa"/>
            <w:bottom w:w="0" w:type="dxa"/>
          </w:tblCellMar>
        </w:tblPrEx>
        <w:tc>
          <w:tcPr>
            <w:tcW w:w="2011" w:type="dxa"/>
          </w:tcPr>
          <w:p w14:paraId="03C9910C" w14:textId="77777777" w:rsidR="00BA787F" w:rsidRPr="00FD0425" w:rsidRDefault="00BA787F" w:rsidP="00BA787F">
            <w:pPr>
              <w:pStyle w:val="TAL"/>
              <w:ind w:left="113"/>
              <w:rPr>
                <w:lang w:val="sv-SE" w:eastAsia="ja-JP"/>
              </w:rPr>
            </w:pPr>
            <w:r w:rsidRPr="00FD0425">
              <w:rPr>
                <w:b/>
                <w:lang w:eastAsia="ja-JP"/>
              </w:rPr>
              <w:t>&gt;DRBs Admitted to be Setup or Modified Item</w:t>
            </w:r>
          </w:p>
        </w:tc>
        <w:tc>
          <w:tcPr>
            <w:tcW w:w="1134" w:type="dxa"/>
          </w:tcPr>
          <w:p w14:paraId="66CE3394" w14:textId="77777777" w:rsidR="00BA787F" w:rsidRPr="00FD0425" w:rsidRDefault="00BA787F" w:rsidP="00BA787F">
            <w:pPr>
              <w:pStyle w:val="TAL"/>
              <w:rPr>
                <w:lang w:eastAsia="ja-JP"/>
              </w:rPr>
            </w:pPr>
          </w:p>
        </w:tc>
        <w:tc>
          <w:tcPr>
            <w:tcW w:w="992" w:type="dxa"/>
          </w:tcPr>
          <w:p w14:paraId="0F9D93C7" w14:textId="77777777" w:rsidR="00BA787F" w:rsidRPr="00FD0425" w:rsidRDefault="00BA787F" w:rsidP="00BA787F">
            <w:pPr>
              <w:pStyle w:val="TAL"/>
              <w:rPr>
                <w:bCs/>
                <w:i/>
                <w:szCs w:val="18"/>
                <w:lang w:eastAsia="ja-JP"/>
              </w:rPr>
            </w:pPr>
            <w:r w:rsidRPr="00FD0425">
              <w:rPr>
                <w:bCs/>
                <w:i/>
                <w:szCs w:val="18"/>
                <w:lang w:eastAsia="ja-JP"/>
              </w:rPr>
              <w:t>1 .. &lt;maxnoofDRBs&gt;</w:t>
            </w:r>
          </w:p>
        </w:tc>
        <w:tc>
          <w:tcPr>
            <w:tcW w:w="1560" w:type="dxa"/>
          </w:tcPr>
          <w:p w14:paraId="2B3AF90F" w14:textId="77777777" w:rsidR="00BA787F" w:rsidRPr="00FD0425" w:rsidRDefault="00BA787F" w:rsidP="00BA787F">
            <w:pPr>
              <w:pStyle w:val="TAL"/>
              <w:rPr>
                <w:lang w:val="sv-SE" w:eastAsia="ja-JP"/>
              </w:rPr>
            </w:pPr>
          </w:p>
        </w:tc>
        <w:tc>
          <w:tcPr>
            <w:tcW w:w="2268" w:type="dxa"/>
          </w:tcPr>
          <w:p w14:paraId="10717E08" w14:textId="77777777" w:rsidR="00BA787F" w:rsidRPr="00FD0425" w:rsidRDefault="00BA787F" w:rsidP="00BA787F">
            <w:pPr>
              <w:pStyle w:val="TAL"/>
              <w:rPr>
                <w:lang w:eastAsia="ja-JP"/>
              </w:rPr>
            </w:pPr>
          </w:p>
        </w:tc>
        <w:tc>
          <w:tcPr>
            <w:tcW w:w="1134" w:type="dxa"/>
          </w:tcPr>
          <w:p w14:paraId="6CFCBA9E" w14:textId="77777777" w:rsidR="00BA787F" w:rsidRPr="00FD0425" w:rsidRDefault="00BA787F" w:rsidP="00BE6FC6">
            <w:pPr>
              <w:pStyle w:val="TAC"/>
              <w:rPr>
                <w:lang w:eastAsia="ja-JP"/>
              </w:rPr>
            </w:pPr>
            <w:r w:rsidRPr="00FD0425">
              <w:rPr>
                <w:lang w:eastAsia="ja-JP"/>
              </w:rPr>
              <w:t>–</w:t>
            </w:r>
          </w:p>
        </w:tc>
        <w:tc>
          <w:tcPr>
            <w:tcW w:w="1134" w:type="dxa"/>
          </w:tcPr>
          <w:p w14:paraId="369024B4" w14:textId="77777777" w:rsidR="00BA787F" w:rsidRPr="00FD0425" w:rsidRDefault="00BA787F" w:rsidP="00BE6FC6">
            <w:pPr>
              <w:pStyle w:val="TAC"/>
              <w:rPr>
                <w:lang w:eastAsia="ja-JP"/>
              </w:rPr>
            </w:pPr>
          </w:p>
        </w:tc>
      </w:tr>
      <w:tr w:rsidR="00BA787F" w:rsidRPr="00FD0425" w14:paraId="3099571B" w14:textId="77777777" w:rsidTr="00BE6FC6">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BA787F">
            <w:pPr>
              <w:pStyle w:val="TAL"/>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BA787F">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BA787F">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BA787F">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BA787F">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BE6FC6">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BE6FC6">
            <w:pPr>
              <w:pStyle w:val="TAC"/>
              <w:rPr>
                <w:iCs/>
                <w:lang w:eastAsia="ja-JP"/>
              </w:rPr>
            </w:pPr>
          </w:p>
        </w:tc>
      </w:tr>
      <w:tr w:rsidR="00BA787F" w:rsidRPr="00FD0425" w14:paraId="54D4A3DE" w14:textId="77777777" w:rsidTr="00BE6FC6">
        <w:tblPrEx>
          <w:tblCellMar>
            <w:top w:w="0" w:type="dxa"/>
            <w:bottom w:w="0" w:type="dxa"/>
          </w:tblCellMar>
        </w:tblPrEx>
        <w:tc>
          <w:tcPr>
            <w:tcW w:w="2011" w:type="dxa"/>
          </w:tcPr>
          <w:p w14:paraId="05AF7DF4" w14:textId="77777777" w:rsidR="00BA787F" w:rsidRPr="00FD0425" w:rsidRDefault="00BA787F" w:rsidP="00BA787F">
            <w:pPr>
              <w:pStyle w:val="TAL"/>
              <w:ind w:left="227"/>
              <w:rPr>
                <w:lang w:val="sv-SE" w:eastAsia="ja-JP"/>
              </w:rPr>
            </w:pPr>
            <w:r w:rsidRPr="00FD0425">
              <w:rPr>
                <w:lang w:eastAsia="ja-JP"/>
              </w:rPr>
              <w:t>&gt;&gt;MN DL CG UP TNL Information</w:t>
            </w:r>
          </w:p>
        </w:tc>
        <w:tc>
          <w:tcPr>
            <w:tcW w:w="1134" w:type="dxa"/>
          </w:tcPr>
          <w:p w14:paraId="387FB6A2" w14:textId="77777777" w:rsidR="00BA787F" w:rsidRPr="00FD0425" w:rsidRDefault="00BA787F" w:rsidP="00BA787F">
            <w:pPr>
              <w:pStyle w:val="TAL"/>
              <w:rPr>
                <w:lang w:eastAsia="ja-JP"/>
              </w:rPr>
            </w:pPr>
            <w:r w:rsidRPr="00FD0425">
              <w:rPr>
                <w:rFonts w:eastAsia="Batang"/>
                <w:lang w:eastAsia="ja-JP"/>
              </w:rPr>
              <w:t>O</w:t>
            </w:r>
          </w:p>
        </w:tc>
        <w:tc>
          <w:tcPr>
            <w:tcW w:w="992" w:type="dxa"/>
          </w:tcPr>
          <w:p w14:paraId="168E3926" w14:textId="77777777" w:rsidR="00BA787F" w:rsidRPr="00FD0425" w:rsidRDefault="00BA787F" w:rsidP="00BA787F">
            <w:pPr>
              <w:pStyle w:val="TAL"/>
              <w:rPr>
                <w:bCs/>
                <w:i/>
                <w:szCs w:val="18"/>
                <w:lang w:eastAsia="ja-JP"/>
              </w:rPr>
            </w:pPr>
          </w:p>
        </w:tc>
        <w:tc>
          <w:tcPr>
            <w:tcW w:w="1560" w:type="dxa"/>
          </w:tcPr>
          <w:p w14:paraId="6933278A" w14:textId="77777777" w:rsidR="00BA787F" w:rsidRPr="00FD0425" w:rsidRDefault="00BA787F" w:rsidP="00BA787F">
            <w:pPr>
              <w:pStyle w:val="TAL"/>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Pr>
          <w:p w14:paraId="6A80D6EF" w14:textId="77777777" w:rsidR="00BA787F" w:rsidRPr="00FD0425" w:rsidRDefault="00BA787F" w:rsidP="00BA787F">
            <w:pPr>
              <w:pStyle w:val="TAL"/>
              <w:rPr>
                <w:lang w:eastAsia="ja-JP"/>
              </w:rPr>
            </w:pPr>
            <w:r w:rsidRPr="00FD0425">
              <w:rPr>
                <w:iCs/>
                <w:lang w:eastAsia="ja-JP"/>
              </w:rPr>
              <w:t>M-NG-RAN node endpoint(s) of the DRB’s Xn transport at its Lower Layer CG resource. For delivery of DL PDUs.</w:t>
            </w:r>
          </w:p>
        </w:tc>
        <w:tc>
          <w:tcPr>
            <w:tcW w:w="1134" w:type="dxa"/>
          </w:tcPr>
          <w:p w14:paraId="6BC28E0D" w14:textId="77777777" w:rsidR="00BA787F" w:rsidRPr="00FD0425" w:rsidRDefault="00BA787F" w:rsidP="00BE6FC6">
            <w:pPr>
              <w:pStyle w:val="TAC"/>
              <w:rPr>
                <w:iCs/>
                <w:lang w:eastAsia="ja-JP"/>
              </w:rPr>
            </w:pPr>
            <w:r w:rsidRPr="00FD0425">
              <w:rPr>
                <w:lang w:eastAsia="ja-JP"/>
              </w:rPr>
              <w:t>–</w:t>
            </w:r>
          </w:p>
        </w:tc>
        <w:tc>
          <w:tcPr>
            <w:tcW w:w="1134" w:type="dxa"/>
          </w:tcPr>
          <w:p w14:paraId="21D072E6" w14:textId="77777777" w:rsidR="00BA787F" w:rsidRPr="00FD0425" w:rsidRDefault="00BA787F" w:rsidP="00BE6FC6">
            <w:pPr>
              <w:pStyle w:val="TAC"/>
              <w:rPr>
                <w:iCs/>
                <w:lang w:eastAsia="ja-JP"/>
              </w:rPr>
            </w:pPr>
          </w:p>
        </w:tc>
      </w:tr>
      <w:tr w:rsidR="00BA787F" w:rsidRPr="00FD0425" w14:paraId="7BC9A738" w14:textId="77777777" w:rsidTr="00BE6FC6">
        <w:tblPrEx>
          <w:tblCellMar>
            <w:top w:w="0" w:type="dxa"/>
            <w:bottom w:w="0" w:type="dxa"/>
          </w:tblCellMar>
        </w:tblPrEx>
        <w:tc>
          <w:tcPr>
            <w:tcW w:w="2011" w:type="dxa"/>
          </w:tcPr>
          <w:p w14:paraId="7C9F4BF8" w14:textId="77777777" w:rsidR="00BA787F" w:rsidRPr="00FD0425" w:rsidRDefault="00BA787F" w:rsidP="00BA787F">
            <w:pPr>
              <w:pStyle w:val="TAL"/>
              <w:ind w:left="227"/>
              <w:rPr>
                <w:lang w:eastAsia="ja-JP"/>
              </w:rPr>
            </w:pPr>
            <w:r w:rsidRPr="00FD0425">
              <w:rPr>
                <w:lang w:eastAsia="ja-JP"/>
              </w:rPr>
              <w:t>&gt;&gt;secondary MN DL CG UP TNL Information</w:t>
            </w:r>
          </w:p>
        </w:tc>
        <w:tc>
          <w:tcPr>
            <w:tcW w:w="1134" w:type="dxa"/>
          </w:tcPr>
          <w:p w14:paraId="06325E83"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55606CFA" w14:textId="77777777" w:rsidR="00BA787F" w:rsidRPr="00FD0425" w:rsidRDefault="00BA787F" w:rsidP="00BA787F">
            <w:pPr>
              <w:pStyle w:val="TAL"/>
              <w:rPr>
                <w:bCs/>
                <w:i/>
                <w:szCs w:val="18"/>
                <w:lang w:eastAsia="ja-JP"/>
              </w:rPr>
            </w:pPr>
          </w:p>
        </w:tc>
        <w:tc>
          <w:tcPr>
            <w:tcW w:w="1560" w:type="dxa"/>
          </w:tcPr>
          <w:p w14:paraId="6F41A529" w14:textId="77777777" w:rsidR="00BA787F" w:rsidRPr="00FD0425" w:rsidRDefault="00BA787F" w:rsidP="00BA787F">
            <w:pPr>
              <w:pStyle w:val="TAL"/>
              <w:rPr>
                <w:lang w:eastAsia="ja-JP"/>
              </w:rPr>
            </w:pPr>
            <w:r w:rsidRPr="00FD0425">
              <w:rPr>
                <w:lang w:eastAsia="ja-JP"/>
              </w:rPr>
              <w:t>UP Transport Parameters 9.2.3.76</w:t>
            </w:r>
          </w:p>
        </w:tc>
        <w:tc>
          <w:tcPr>
            <w:tcW w:w="2268" w:type="dxa"/>
          </w:tcPr>
          <w:p w14:paraId="4469F6C7" w14:textId="77777777" w:rsidR="00BA787F" w:rsidRPr="00FD0425" w:rsidRDefault="00BA787F" w:rsidP="00BA787F">
            <w:pPr>
              <w:pStyle w:val="TAL"/>
              <w:rPr>
                <w:iCs/>
                <w:lang w:eastAsia="ja-JP"/>
              </w:rPr>
            </w:pPr>
            <w:r w:rsidRPr="00FD0425">
              <w:rPr>
                <w:iCs/>
                <w:lang w:eastAsia="ja-JP"/>
              </w:rPr>
              <w:t>M-NG-RAN node endpoint(s) of the DRB’s Xn transport at its Lower Layer CG resource. For delivery of DL PDUs at the case of PDCP duplication.</w:t>
            </w:r>
          </w:p>
        </w:tc>
        <w:tc>
          <w:tcPr>
            <w:tcW w:w="1134" w:type="dxa"/>
          </w:tcPr>
          <w:p w14:paraId="302D04E3" w14:textId="77777777" w:rsidR="00BA787F" w:rsidRPr="00FD0425" w:rsidRDefault="00BA787F" w:rsidP="00BE6FC6">
            <w:pPr>
              <w:pStyle w:val="TAC"/>
              <w:rPr>
                <w:iCs/>
                <w:lang w:eastAsia="ja-JP"/>
              </w:rPr>
            </w:pPr>
            <w:r w:rsidRPr="00FD0425">
              <w:rPr>
                <w:lang w:eastAsia="ja-JP"/>
              </w:rPr>
              <w:t>–</w:t>
            </w:r>
          </w:p>
        </w:tc>
        <w:tc>
          <w:tcPr>
            <w:tcW w:w="1134" w:type="dxa"/>
          </w:tcPr>
          <w:p w14:paraId="4A215513" w14:textId="77777777" w:rsidR="00BA787F" w:rsidRPr="00FD0425" w:rsidRDefault="00BA787F" w:rsidP="00BE6FC6">
            <w:pPr>
              <w:pStyle w:val="TAC"/>
              <w:rPr>
                <w:iCs/>
                <w:lang w:eastAsia="ja-JP"/>
              </w:rPr>
            </w:pPr>
          </w:p>
        </w:tc>
      </w:tr>
      <w:tr w:rsidR="00BA787F" w:rsidRPr="00FD0425" w14:paraId="62EC28F1" w14:textId="77777777" w:rsidTr="00BE6FC6">
        <w:tblPrEx>
          <w:tblCellMar>
            <w:top w:w="0" w:type="dxa"/>
            <w:bottom w:w="0" w:type="dxa"/>
          </w:tblCellMar>
        </w:tblPrEx>
        <w:tc>
          <w:tcPr>
            <w:tcW w:w="2011" w:type="dxa"/>
          </w:tcPr>
          <w:p w14:paraId="02211013" w14:textId="77777777" w:rsidR="00BA787F" w:rsidRPr="00FD0425" w:rsidRDefault="00BA787F" w:rsidP="00BA787F">
            <w:pPr>
              <w:pStyle w:val="TAL"/>
              <w:ind w:left="227"/>
              <w:rPr>
                <w:lang w:eastAsia="ja-JP"/>
              </w:rPr>
            </w:pPr>
            <w:r w:rsidRPr="00FD0425">
              <w:rPr>
                <w:lang w:eastAsia="ja-JP"/>
              </w:rPr>
              <w:t>&gt;&gt;LCID</w:t>
            </w:r>
          </w:p>
        </w:tc>
        <w:tc>
          <w:tcPr>
            <w:tcW w:w="1134" w:type="dxa"/>
          </w:tcPr>
          <w:p w14:paraId="49725EC7" w14:textId="77777777" w:rsidR="00BA787F" w:rsidRPr="00FD0425" w:rsidRDefault="00BA787F" w:rsidP="00BA787F">
            <w:pPr>
              <w:pStyle w:val="TAL"/>
              <w:rPr>
                <w:rFonts w:eastAsia="Batang"/>
                <w:lang w:eastAsia="ja-JP"/>
              </w:rPr>
            </w:pPr>
            <w:r w:rsidRPr="00FD0425">
              <w:rPr>
                <w:rFonts w:eastAsia="Batang"/>
                <w:lang w:eastAsia="ja-JP"/>
              </w:rPr>
              <w:t>O</w:t>
            </w:r>
          </w:p>
        </w:tc>
        <w:tc>
          <w:tcPr>
            <w:tcW w:w="992" w:type="dxa"/>
          </w:tcPr>
          <w:p w14:paraId="43AAC2C6" w14:textId="77777777" w:rsidR="00BA787F" w:rsidRPr="00FD0425" w:rsidRDefault="00BA787F" w:rsidP="00BA787F">
            <w:pPr>
              <w:pStyle w:val="TAL"/>
              <w:rPr>
                <w:bCs/>
                <w:i/>
                <w:szCs w:val="18"/>
                <w:lang w:eastAsia="ja-JP"/>
              </w:rPr>
            </w:pPr>
          </w:p>
        </w:tc>
        <w:tc>
          <w:tcPr>
            <w:tcW w:w="1560" w:type="dxa"/>
          </w:tcPr>
          <w:p w14:paraId="08FF058B" w14:textId="77777777" w:rsidR="00BA787F" w:rsidRPr="00FD0425" w:rsidRDefault="00BA787F" w:rsidP="00BA787F">
            <w:pPr>
              <w:pStyle w:val="TAL"/>
              <w:rPr>
                <w:lang w:eastAsia="ja-JP"/>
              </w:rPr>
            </w:pPr>
            <w:r w:rsidRPr="00FD0425">
              <w:rPr>
                <w:lang w:eastAsia="ja-JP"/>
              </w:rPr>
              <w:t>9.2.3.70</w:t>
            </w:r>
          </w:p>
        </w:tc>
        <w:tc>
          <w:tcPr>
            <w:tcW w:w="2268" w:type="dxa"/>
          </w:tcPr>
          <w:p w14:paraId="3A845048" w14:textId="77777777" w:rsidR="00BA787F" w:rsidRPr="00FD0425" w:rsidRDefault="00FE14A3" w:rsidP="00BA787F">
            <w:pPr>
              <w:pStyle w:val="TAL"/>
              <w:rPr>
                <w:iCs/>
                <w:lang w:eastAsia="ja-JP"/>
              </w:rPr>
            </w:pPr>
            <w:r>
              <w:rPr>
                <w:iCs/>
                <w:lang w:eastAsia="ja-JP"/>
              </w:rPr>
              <w:t xml:space="preserve"> Shall be ignored by the S-NG-RAN node if received.</w:t>
            </w:r>
          </w:p>
        </w:tc>
        <w:tc>
          <w:tcPr>
            <w:tcW w:w="1134" w:type="dxa"/>
          </w:tcPr>
          <w:p w14:paraId="0108A923" w14:textId="77777777" w:rsidR="00BA787F" w:rsidRPr="00FD0425" w:rsidRDefault="00BA787F" w:rsidP="00BE6FC6">
            <w:pPr>
              <w:pStyle w:val="TAC"/>
              <w:rPr>
                <w:iCs/>
                <w:lang w:eastAsia="ja-JP"/>
              </w:rPr>
            </w:pPr>
            <w:r w:rsidRPr="00FD0425">
              <w:rPr>
                <w:lang w:eastAsia="ja-JP"/>
              </w:rPr>
              <w:t>–</w:t>
            </w:r>
          </w:p>
        </w:tc>
        <w:tc>
          <w:tcPr>
            <w:tcW w:w="1134" w:type="dxa"/>
          </w:tcPr>
          <w:p w14:paraId="444D4210" w14:textId="77777777" w:rsidR="00BA787F" w:rsidRPr="00FD0425" w:rsidRDefault="00BA787F" w:rsidP="00BE6FC6">
            <w:pPr>
              <w:pStyle w:val="TAC"/>
              <w:rPr>
                <w:iCs/>
                <w:lang w:eastAsia="ja-JP"/>
              </w:rPr>
            </w:pPr>
          </w:p>
        </w:tc>
      </w:tr>
      <w:tr w:rsidR="00AE1789" w:rsidRPr="00FD0425" w14:paraId="5CC11AC5" w14:textId="77777777" w:rsidTr="00BE6FC6">
        <w:tblPrEx>
          <w:tblCellMar>
            <w:top w:w="0" w:type="dxa"/>
            <w:bottom w:w="0" w:type="dxa"/>
          </w:tblCellMar>
        </w:tblPrEx>
        <w:tc>
          <w:tcPr>
            <w:tcW w:w="2011" w:type="dxa"/>
          </w:tcPr>
          <w:p w14:paraId="18EB95A5" w14:textId="77777777" w:rsidR="00AE1789" w:rsidRPr="00FD0425" w:rsidRDefault="00AE1789" w:rsidP="00AE1789">
            <w:pPr>
              <w:pStyle w:val="TAL"/>
              <w:ind w:left="227"/>
              <w:rPr>
                <w:lang w:eastAsia="ja-JP"/>
              </w:rPr>
            </w:pPr>
            <w:r w:rsidRPr="00636A7B">
              <w:rPr>
                <w:b/>
                <w:lang w:eastAsia="ja-JP"/>
              </w:rPr>
              <w:t>&gt;&gt;Additional PDCP Duplication TNL List</w:t>
            </w:r>
          </w:p>
        </w:tc>
        <w:tc>
          <w:tcPr>
            <w:tcW w:w="1134" w:type="dxa"/>
          </w:tcPr>
          <w:p w14:paraId="20D8AA98" w14:textId="77777777" w:rsidR="00AE1789" w:rsidRPr="00FD0425" w:rsidRDefault="00AE1789" w:rsidP="00AE1789">
            <w:pPr>
              <w:pStyle w:val="TAL"/>
              <w:rPr>
                <w:rFonts w:eastAsia="Batang"/>
                <w:lang w:eastAsia="ja-JP"/>
              </w:rPr>
            </w:pPr>
          </w:p>
        </w:tc>
        <w:tc>
          <w:tcPr>
            <w:tcW w:w="992" w:type="dxa"/>
          </w:tcPr>
          <w:p w14:paraId="33153FEB" w14:textId="77777777" w:rsidR="00AE1789" w:rsidRPr="00FD0425" w:rsidRDefault="00AE1789" w:rsidP="00AE1789">
            <w:pPr>
              <w:pStyle w:val="TAL"/>
              <w:rPr>
                <w:bCs/>
                <w:i/>
                <w:szCs w:val="18"/>
                <w:lang w:eastAsia="ja-JP"/>
              </w:rPr>
            </w:pPr>
            <w:r>
              <w:rPr>
                <w:bCs/>
                <w:i/>
                <w:szCs w:val="18"/>
                <w:lang w:eastAsia="ja-JP"/>
              </w:rPr>
              <w:t>0..1</w:t>
            </w:r>
          </w:p>
        </w:tc>
        <w:tc>
          <w:tcPr>
            <w:tcW w:w="1560" w:type="dxa"/>
          </w:tcPr>
          <w:p w14:paraId="5141E4C6" w14:textId="77777777" w:rsidR="00AE1789" w:rsidRPr="00FD0425" w:rsidRDefault="00AE1789" w:rsidP="00AE1789">
            <w:pPr>
              <w:pStyle w:val="TAL"/>
              <w:rPr>
                <w:lang w:eastAsia="ja-JP"/>
              </w:rPr>
            </w:pPr>
          </w:p>
        </w:tc>
        <w:tc>
          <w:tcPr>
            <w:tcW w:w="2268" w:type="dxa"/>
          </w:tcPr>
          <w:p w14:paraId="67F267EE" w14:textId="77777777" w:rsidR="00AE1789" w:rsidRPr="00FD0425" w:rsidRDefault="00AE1789" w:rsidP="00AE1789">
            <w:pPr>
              <w:pStyle w:val="TAL"/>
              <w:rPr>
                <w:iCs/>
                <w:lang w:eastAsia="ja-JP"/>
              </w:rPr>
            </w:pPr>
          </w:p>
        </w:tc>
        <w:tc>
          <w:tcPr>
            <w:tcW w:w="1134" w:type="dxa"/>
          </w:tcPr>
          <w:p w14:paraId="5989F3CB" w14:textId="77777777" w:rsidR="00AE1789" w:rsidRPr="00FD0425" w:rsidRDefault="00AE1789" w:rsidP="00AE1789">
            <w:pPr>
              <w:pStyle w:val="TAC"/>
              <w:rPr>
                <w:lang w:eastAsia="ja-JP"/>
              </w:rPr>
            </w:pPr>
            <w:r>
              <w:rPr>
                <w:lang w:eastAsia="ja-JP"/>
              </w:rPr>
              <w:t>YES</w:t>
            </w:r>
          </w:p>
        </w:tc>
        <w:tc>
          <w:tcPr>
            <w:tcW w:w="1134" w:type="dxa"/>
          </w:tcPr>
          <w:p w14:paraId="1C5AA6E3" w14:textId="77777777" w:rsidR="00AE1789" w:rsidRPr="00FD0425" w:rsidRDefault="00B635E8" w:rsidP="00AE1789">
            <w:pPr>
              <w:pStyle w:val="TAC"/>
              <w:rPr>
                <w:iCs/>
                <w:lang w:eastAsia="ja-JP"/>
              </w:rPr>
            </w:pPr>
            <w:r>
              <w:rPr>
                <w:lang w:eastAsia="ja-JP"/>
              </w:rPr>
              <w:t>i</w:t>
            </w:r>
            <w:r w:rsidR="00AE1789">
              <w:rPr>
                <w:lang w:eastAsia="ja-JP"/>
              </w:rPr>
              <w:t>gnore</w:t>
            </w:r>
          </w:p>
        </w:tc>
      </w:tr>
      <w:tr w:rsidR="00004997" w:rsidRPr="00FD0425" w14:paraId="1D83A7B2" w14:textId="77777777" w:rsidTr="00BE6FC6">
        <w:tblPrEx>
          <w:tblCellMar>
            <w:top w:w="0" w:type="dxa"/>
            <w:bottom w:w="0" w:type="dxa"/>
          </w:tblCellMar>
        </w:tblPrEx>
        <w:tc>
          <w:tcPr>
            <w:tcW w:w="2011" w:type="dxa"/>
          </w:tcPr>
          <w:p w14:paraId="772CDC44" w14:textId="77777777" w:rsidR="00004997" w:rsidRPr="00FD0425" w:rsidRDefault="00004997" w:rsidP="009354E2">
            <w:pPr>
              <w:pStyle w:val="TAL"/>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0F0B21B4" w14:textId="77777777" w:rsidR="00004997" w:rsidRPr="00FD0425" w:rsidRDefault="00004997" w:rsidP="00004997">
            <w:pPr>
              <w:pStyle w:val="TAL"/>
              <w:rPr>
                <w:rFonts w:eastAsia="Batang"/>
                <w:lang w:eastAsia="ja-JP"/>
              </w:rPr>
            </w:pPr>
          </w:p>
        </w:tc>
        <w:tc>
          <w:tcPr>
            <w:tcW w:w="992" w:type="dxa"/>
          </w:tcPr>
          <w:p w14:paraId="3918B9C0" w14:textId="77777777" w:rsidR="00004997" w:rsidRPr="00FD0425" w:rsidRDefault="00004997" w:rsidP="00004997">
            <w:pPr>
              <w:pStyle w:val="TAL"/>
              <w:rPr>
                <w:bCs/>
                <w:i/>
                <w:szCs w:val="18"/>
                <w:lang w:eastAsia="ja-JP"/>
              </w:rPr>
            </w:pPr>
            <w:r>
              <w:rPr>
                <w:i/>
                <w:iCs/>
                <w:lang w:eastAsia="ja-JP"/>
              </w:rPr>
              <w:t>1 .. &lt;maxnoofAdditionalPDCPDuplicationTNL&gt;</w:t>
            </w:r>
          </w:p>
        </w:tc>
        <w:tc>
          <w:tcPr>
            <w:tcW w:w="1560" w:type="dxa"/>
          </w:tcPr>
          <w:p w14:paraId="049ADFE8" w14:textId="77777777" w:rsidR="00004997" w:rsidRPr="00FD0425" w:rsidRDefault="00004997" w:rsidP="00004997">
            <w:pPr>
              <w:pStyle w:val="TAL"/>
              <w:rPr>
                <w:lang w:eastAsia="ja-JP"/>
              </w:rPr>
            </w:pPr>
          </w:p>
        </w:tc>
        <w:tc>
          <w:tcPr>
            <w:tcW w:w="2268" w:type="dxa"/>
          </w:tcPr>
          <w:p w14:paraId="448C8300" w14:textId="77777777" w:rsidR="00004997" w:rsidRPr="00FD0425" w:rsidRDefault="00004997" w:rsidP="00004997">
            <w:pPr>
              <w:pStyle w:val="TAL"/>
              <w:rPr>
                <w:iCs/>
                <w:lang w:eastAsia="ja-JP"/>
              </w:rPr>
            </w:pPr>
          </w:p>
        </w:tc>
        <w:tc>
          <w:tcPr>
            <w:tcW w:w="1134" w:type="dxa"/>
          </w:tcPr>
          <w:p w14:paraId="5D8A67EC" w14:textId="77777777" w:rsidR="00004997" w:rsidRPr="00FD0425" w:rsidRDefault="00004997" w:rsidP="00004997">
            <w:pPr>
              <w:pStyle w:val="TAC"/>
              <w:rPr>
                <w:lang w:eastAsia="ja-JP"/>
              </w:rPr>
            </w:pPr>
            <w:r>
              <w:rPr>
                <w:lang w:eastAsia="ja-JP"/>
              </w:rPr>
              <w:t>–</w:t>
            </w:r>
          </w:p>
        </w:tc>
        <w:tc>
          <w:tcPr>
            <w:tcW w:w="1134" w:type="dxa"/>
          </w:tcPr>
          <w:p w14:paraId="21C1A92B" w14:textId="77777777" w:rsidR="00004997" w:rsidRPr="00FD0425" w:rsidRDefault="00004997" w:rsidP="00004997">
            <w:pPr>
              <w:pStyle w:val="TAC"/>
              <w:rPr>
                <w:iCs/>
                <w:lang w:eastAsia="ja-JP"/>
              </w:rPr>
            </w:pPr>
          </w:p>
        </w:tc>
      </w:tr>
      <w:tr w:rsidR="00004997" w:rsidRPr="00FD0425" w14:paraId="1B51484B" w14:textId="77777777" w:rsidTr="00BE6FC6">
        <w:tblPrEx>
          <w:tblCellMar>
            <w:top w:w="0" w:type="dxa"/>
            <w:bottom w:w="0" w:type="dxa"/>
          </w:tblCellMar>
        </w:tblPrEx>
        <w:tc>
          <w:tcPr>
            <w:tcW w:w="2011" w:type="dxa"/>
          </w:tcPr>
          <w:p w14:paraId="5EC51FAB" w14:textId="77777777" w:rsidR="00004997" w:rsidRPr="00FD0425" w:rsidRDefault="00004997" w:rsidP="009354E2">
            <w:pPr>
              <w:pStyle w:val="TAL"/>
              <w:ind w:left="454"/>
              <w:rPr>
                <w:lang w:eastAsia="ja-JP"/>
              </w:rPr>
            </w:pPr>
            <w:r>
              <w:rPr>
                <w:lang w:eastAsia="ja-JP"/>
              </w:rPr>
              <w:t>&gt;&gt;&gt;&gt;Additional PDCP Duplication UP TNL Information</w:t>
            </w:r>
          </w:p>
        </w:tc>
        <w:tc>
          <w:tcPr>
            <w:tcW w:w="1134" w:type="dxa"/>
          </w:tcPr>
          <w:p w14:paraId="4B5CD250" w14:textId="77777777" w:rsidR="00004997" w:rsidRPr="00FD0425" w:rsidRDefault="00004997" w:rsidP="00004997">
            <w:pPr>
              <w:pStyle w:val="TAL"/>
              <w:rPr>
                <w:rFonts w:eastAsia="Batang"/>
                <w:lang w:eastAsia="ja-JP"/>
              </w:rPr>
            </w:pPr>
            <w:r>
              <w:rPr>
                <w:lang w:eastAsia="ja-JP"/>
              </w:rPr>
              <w:t>M</w:t>
            </w:r>
          </w:p>
        </w:tc>
        <w:tc>
          <w:tcPr>
            <w:tcW w:w="992" w:type="dxa"/>
          </w:tcPr>
          <w:p w14:paraId="42FD362E" w14:textId="77777777" w:rsidR="00004997" w:rsidRPr="00FD0425" w:rsidRDefault="00004997" w:rsidP="00004997">
            <w:pPr>
              <w:pStyle w:val="TAL"/>
              <w:rPr>
                <w:bCs/>
                <w:i/>
                <w:szCs w:val="18"/>
                <w:lang w:eastAsia="ja-JP"/>
              </w:rPr>
            </w:pPr>
          </w:p>
        </w:tc>
        <w:tc>
          <w:tcPr>
            <w:tcW w:w="1560" w:type="dxa"/>
          </w:tcPr>
          <w:p w14:paraId="07146ADD" w14:textId="77777777" w:rsidR="00004997" w:rsidRPr="00FD0425" w:rsidRDefault="00004997" w:rsidP="00004997">
            <w:pPr>
              <w:pStyle w:val="TAL"/>
              <w:rPr>
                <w:lang w:eastAsia="ja-JP"/>
              </w:rPr>
            </w:pPr>
            <w:r>
              <w:rPr>
                <w:lang w:eastAsia="ja-JP"/>
              </w:rPr>
              <w:t>UP Transport Parameters 9.2.</w:t>
            </w:r>
            <w:r>
              <w:rPr>
                <w:lang w:eastAsia="zh-CN"/>
              </w:rPr>
              <w:t>3.76</w:t>
            </w:r>
          </w:p>
        </w:tc>
        <w:tc>
          <w:tcPr>
            <w:tcW w:w="2268" w:type="dxa"/>
          </w:tcPr>
          <w:p w14:paraId="35546632" w14:textId="77777777" w:rsidR="00004997" w:rsidRPr="00FD0425" w:rsidRDefault="00004997" w:rsidP="00004997">
            <w:pPr>
              <w:pStyle w:val="TAL"/>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34" w:type="dxa"/>
          </w:tcPr>
          <w:p w14:paraId="01E151B4" w14:textId="77777777" w:rsidR="00004997" w:rsidRPr="00FD0425" w:rsidRDefault="00004997" w:rsidP="00004997">
            <w:pPr>
              <w:pStyle w:val="TAC"/>
              <w:rPr>
                <w:lang w:eastAsia="ja-JP"/>
              </w:rPr>
            </w:pPr>
            <w:r>
              <w:rPr>
                <w:lang w:eastAsia="ja-JP"/>
              </w:rPr>
              <w:t>–</w:t>
            </w:r>
          </w:p>
        </w:tc>
        <w:tc>
          <w:tcPr>
            <w:tcW w:w="1134" w:type="dxa"/>
          </w:tcPr>
          <w:p w14:paraId="3C080915" w14:textId="77777777" w:rsidR="00004997" w:rsidRPr="00FD0425" w:rsidRDefault="00004997" w:rsidP="00004997">
            <w:pPr>
              <w:pStyle w:val="TAC"/>
              <w:rPr>
                <w:iCs/>
                <w:lang w:eastAsia="ja-JP"/>
              </w:rPr>
            </w:pPr>
          </w:p>
        </w:tc>
      </w:tr>
      <w:tr w:rsidR="00AE1789" w:rsidRPr="00FD0425" w14:paraId="24CD5373" w14:textId="77777777" w:rsidTr="00BE6FC6">
        <w:tblPrEx>
          <w:tblCellMar>
            <w:top w:w="0" w:type="dxa"/>
            <w:bottom w:w="0" w:type="dxa"/>
          </w:tblCellMar>
        </w:tblPrEx>
        <w:tc>
          <w:tcPr>
            <w:tcW w:w="2011" w:type="dxa"/>
          </w:tcPr>
          <w:p w14:paraId="184F31AD" w14:textId="77777777" w:rsidR="00AE1789" w:rsidRPr="00FD0425" w:rsidRDefault="00AE1789" w:rsidP="00AE1789">
            <w:pPr>
              <w:pStyle w:val="TAL"/>
              <w:rPr>
                <w:lang w:val="sv-SE" w:eastAsia="ja-JP"/>
              </w:rPr>
            </w:pPr>
            <w:r w:rsidRPr="00FD0425">
              <w:rPr>
                <w:rFonts w:eastAsia="Batang"/>
                <w:lang w:eastAsia="ja-JP"/>
              </w:rPr>
              <w:t>DRBs Not Admitted To Be Setup or Modified List</w:t>
            </w:r>
          </w:p>
        </w:tc>
        <w:tc>
          <w:tcPr>
            <w:tcW w:w="1134" w:type="dxa"/>
          </w:tcPr>
          <w:p w14:paraId="313177D1" w14:textId="77777777" w:rsidR="00AE1789" w:rsidRPr="00FD0425" w:rsidRDefault="00AE1789" w:rsidP="00AE1789">
            <w:pPr>
              <w:pStyle w:val="TAL"/>
              <w:rPr>
                <w:lang w:eastAsia="ja-JP"/>
              </w:rPr>
            </w:pPr>
            <w:r w:rsidRPr="00FD0425">
              <w:rPr>
                <w:rFonts w:eastAsia="Batang"/>
                <w:lang w:eastAsia="ja-JP"/>
              </w:rPr>
              <w:t>O</w:t>
            </w:r>
          </w:p>
        </w:tc>
        <w:tc>
          <w:tcPr>
            <w:tcW w:w="992" w:type="dxa"/>
          </w:tcPr>
          <w:p w14:paraId="51CE48B8" w14:textId="77777777" w:rsidR="00AE1789" w:rsidRPr="00FD0425" w:rsidRDefault="00AE1789" w:rsidP="00AE1789">
            <w:pPr>
              <w:pStyle w:val="TAL"/>
              <w:rPr>
                <w:bCs/>
                <w:i/>
                <w:szCs w:val="18"/>
                <w:lang w:eastAsia="ja-JP"/>
              </w:rPr>
            </w:pPr>
          </w:p>
        </w:tc>
        <w:tc>
          <w:tcPr>
            <w:tcW w:w="1560" w:type="dxa"/>
          </w:tcPr>
          <w:p w14:paraId="71C892BB" w14:textId="77777777" w:rsidR="00AE1789" w:rsidRPr="00FD0425" w:rsidRDefault="00AE1789" w:rsidP="00AE1789">
            <w:pPr>
              <w:pStyle w:val="TAL"/>
            </w:pPr>
            <w:r w:rsidRPr="00FD0425">
              <w:t>DRB List with Cause</w:t>
            </w:r>
          </w:p>
          <w:p w14:paraId="36B2129C" w14:textId="77777777" w:rsidR="00AE1789" w:rsidRPr="00FD0425" w:rsidRDefault="00AE1789" w:rsidP="00AE1789">
            <w:pPr>
              <w:pStyle w:val="TAL"/>
              <w:rPr>
                <w:lang w:val="sv-SE" w:eastAsia="ja-JP"/>
              </w:rPr>
            </w:pPr>
            <w:r w:rsidRPr="00FD0425">
              <w:t>9.2.1.28</w:t>
            </w:r>
          </w:p>
        </w:tc>
        <w:tc>
          <w:tcPr>
            <w:tcW w:w="2268" w:type="dxa"/>
          </w:tcPr>
          <w:p w14:paraId="6880BC1E" w14:textId="77777777" w:rsidR="00AE1789" w:rsidRPr="00FD0425" w:rsidRDefault="00AE1789" w:rsidP="00AE1789">
            <w:pPr>
              <w:pStyle w:val="TAL"/>
              <w:rPr>
                <w:lang w:eastAsia="ja-JP"/>
              </w:rPr>
            </w:pPr>
          </w:p>
        </w:tc>
        <w:tc>
          <w:tcPr>
            <w:tcW w:w="1134" w:type="dxa"/>
          </w:tcPr>
          <w:p w14:paraId="2DBDB5BF" w14:textId="77777777" w:rsidR="00AE1789" w:rsidRPr="00FD0425" w:rsidRDefault="00AE1789" w:rsidP="00AE1789">
            <w:pPr>
              <w:pStyle w:val="TAC"/>
              <w:rPr>
                <w:lang w:eastAsia="ja-JP"/>
              </w:rPr>
            </w:pPr>
            <w:r w:rsidRPr="00FD0425">
              <w:rPr>
                <w:lang w:eastAsia="ja-JP"/>
              </w:rPr>
              <w:t>–</w:t>
            </w:r>
          </w:p>
        </w:tc>
        <w:tc>
          <w:tcPr>
            <w:tcW w:w="1134" w:type="dxa"/>
          </w:tcPr>
          <w:p w14:paraId="61F23AF9" w14:textId="77777777" w:rsidR="00AE1789" w:rsidRPr="00FD0425" w:rsidRDefault="00AE1789" w:rsidP="00AE1789">
            <w:pPr>
              <w:pStyle w:val="TAC"/>
              <w:rPr>
                <w:lang w:eastAsia="ja-JP"/>
              </w:rPr>
            </w:pPr>
          </w:p>
        </w:tc>
      </w:tr>
      <w:tr w:rsidR="00AE1789" w:rsidRPr="00FD0425" w14:paraId="6157B5A3" w14:textId="77777777" w:rsidTr="00BE6FC6">
        <w:tblPrEx>
          <w:tblCellMar>
            <w:top w:w="0" w:type="dxa"/>
            <w:bottom w:w="0" w:type="dxa"/>
          </w:tblCellMar>
        </w:tblPrEx>
        <w:tc>
          <w:tcPr>
            <w:tcW w:w="2011" w:type="dxa"/>
          </w:tcPr>
          <w:p w14:paraId="74073951" w14:textId="77777777" w:rsidR="00AE1789" w:rsidRPr="00FD0425" w:rsidRDefault="00AE1789" w:rsidP="00AE1789">
            <w:pPr>
              <w:pStyle w:val="TAL"/>
              <w:rPr>
                <w:rFonts w:eastAsia="Batang"/>
                <w:lang w:eastAsia="ja-JP"/>
              </w:rPr>
            </w:pPr>
            <w:r w:rsidRPr="00FD0425">
              <w:rPr>
                <w:lang w:val="fr-FR"/>
              </w:rPr>
              <w:t>Data Forwarding Info from target NG-RAN node</w:t>
            </w:r>
          </w:p>
        </w:tc>
        <w:tc>
          <w:tcPr>
            <w:tcW w:w="1134" w:type="dxa"/>
          </w:tcPr>
          <w:p w14:paraId="542ED0C2" w14:textId="77777777" w:rsidR="00AE1789" w:rsidRPr="00FD0425" w:rsidRDefault="00AE1789" w:rsidP="00AE1789">
            <w:pPr>
              <w:pStyle w:val="TAL"/>
              <w:rPr>
                <w:rFonts w:eastAsia="Batang"/>
                <w:lang w:eastAsia="ja-JP"/>
              </w:rPr>
            </w:pPr>
            <w:r w:rsidRPr="00FD0425">
              <w:rPr>
                <w:lang w:eastAsia="ja-JP"/>
              </w:rPr>
              <w:t>O</w:t>
            </w:r>
          </w:p>
        </w:tc>
        <w:tc>
          <w:tcPr>
            <w:tcW w:w="992" w:type="dxa"/>
          </w:tcPr>
          <w:p w14:paraId="230B97E4" w14:textId="77777777" w:rsidR="00AE1789" w:rsidRPr="00FD0425" w:rsidRDefault="00AE1789" w:rsidP="00AE1789">
            <w:pPr>
              <w:pStyle w:val="TAL"/>
              <w:rPr>
                <w:bCs/>
                <w:i/>
                <w:szCs w:val="18"/>
                <w:lang w:eastAsia="ja-JP"/>
              </w:rPr>
            </w:pPr>
          </w:p>
        </w:tc>
        <w:tc>
          <w:tcPr>
            <w:tcW w:w="1560" w:type="dxa"/>
          </w:tcPr>
          <w:p w14:paraId="0ECED182" w14:textId="77777777" w:rsidR="00AE1789" w:rsidRPr="00FD0425" w:rsidRDefault="00AE1789" w:rsidP="00AE1789">
            <w:pPr>
              <w:pStyle w:val="TAL"/>
            </w:pPr>
            <w:r w:rsidRPr="00FD0425">
              <w:rPr>
                <w:lang w:val="sv-SE" w:eastAsia="ja-JP"/>
              </w:rPr>
              <w:t>9.2.1.16</w:t>
            </w:r>
          </w:p>
        </w:tc>
        <w:tc>
          <w:tcPr>
            <w:tcW w:w="2268" w:type="dxa"/>
          </w:tcPr>
          <w:p w14:paraId="2F482D3D" w14:textId="77777777" w:rsidR="00AE1789" w:rsidRPr="00FD0425" w:rsidRDefault="00AE1789" w:rsidP="00AE1789">
            <w:pPr>
              <w:pStyle w:val="TAL"/>
              <w:rPr>
                <w:iCs/>
                <w:lang w:eastAsia="ja-JP"/>
              </w:rPr>
            </w:pPr>
            <w:r w:rsidRPr="00FD0425">
              <w:rPr>
                <w:iCs/>
                <w:lang w:eastAsia="ja-JP"/>
              </w:rPr>
              <w:t>Forwarding Addresses for both, QoS flow and DRB level offloading.</w:t>
            </w:r>
          </w:p>
        </w:tc>
        <w:tc>
          <w:tcPr>
            <w:tcW w:w="1134" w:type="dxa"/>
          </w:tcPr>
          <w:p w14:paraId="7EFC3BCC" w14:textId="77777777" w:rsidR="00AE1789" w:rsidRPr="00FD0425" w:rsidRDefault="00AE1789" w:rsidP="00AE1789">
            <w:pPr>
              <w:pStyle w:val="TAC"/>
              <w:rPr>
                <w:iCs/>
                <w:lang w:eastAsia="ja-JP"/>
              </w:rPr>
            </w:pPr>
            <w:r w:rsidRPr="00FD0425">
              <w:rPr>
                <w:lang w:eastAsia="ja-JP"/>
              </w:rPr>
              <w:t>–</w:t>
            </w:r>
          </w:p>
        </w:tc>
        <w:tc>
          <w:tcPr>
            <w:tcW w:w="1134" w:type="dxa"/>
          </w:tcPr>
          <w:p w14:paraId="2D8EFB9E" w14:textId="77777777" w:rsidR="00AE1789" w:rsidRPr="00FD0425" w:rsidRDefault="00AE1789" w:rsidP="00AE1789">
            <w:pPr>
              <w:pStyle w:val="TAC"/>
              <w:rPr>
                <w:iCs/>
                <w:lang w:eastAsia="ja-JP"/>
              </w:rPr>
            </w:pPr>
          </w:p>
        </w:tc>
      </w:tr>
      <w:tr w:rsidR="00AE1789" w:rsidRPr="00FD0425" w14:paraId="6BB1AD0D" w14:textId="77777777" w:rsidTr="00BA787F">
        <w:tblPrEx>
          <w:tblCellMar>
            <w:top w:w="0" w:type="dxa"/>
            <w:bottom w:w="0" w:type="dxa"/>
          </w:tblCellMar>
        </w:tblPrEx>
        <w:tc>
          <w:tcPr>
            <w:tcW w:w="2011" w:type="dxa"/>
          </w:tcPr>
          <w:p w14:paraId="7CE014DD" w14:textId="77777777" w:rsidR="00AE1789" w:rsidRPr="00FD0425" w:rsidRDefault="00AE1789" w:rsidP="00AE1789">
            <w:pPr>
              <w:pStyle w:val="TAL"/>
              <w:rPr>
                <w:lang w:val="fr-FR"/>
              </w:rPr>
            </w:pPr>
            <w:r w:rsidRPr="00FD0425">
              <w:rPr>
                <w:lang w:val="fr-FR"/>
              </w:rPr>
              <w:t>DRB IDs taken into use</w:t>
            </w:r>
          </w:p>
        </w:tc>
        <w:tc>
          <w:tcPr>
            <w:tcW w:w="1134" w:type="dxa"/>
          </w:tcPr>
          <w:p w14:paraId="3B8D5CA5" w14:textId="77777777" w:rsidR="00AE1789" w:rsidRPr="00FD0425" w:rsidRDefault="00AE1789" w:rsidP="00AE1789">
            <w:pPr>
              <w:pStyle w:val="TAL"/>
              <w:rPr>
                <w:lang w:eastAsia="ja-JP"/>
              </w:rPr>
            </w:pPr>
            <w:r w:rsidRPr="00FD0425">
              <w:rPr>
                <w:lang w:eastAsia="ja-JP"/>
              </w:rPr>
              <w:t>O</w:t>
            </w:r>
          </w:p>
        </w:tc>
        <w:tc>
          <w:tcPr>
            <w:tcW w:w="992" w:type="dxa"/>
          </w:tcPr>
          <w:p w14:paraId="3927F13F" w14:textId="77777777" w:rsidR="00AE1789" w:rsidRPr="00FD0425" w:rsidRDefault="00AE1789" w:rsidP="00AE1789">
            <w:pPr>
              <w:pStyle w:val="TAL"/>
              <w:rPr>
                <w:bCs/>
                <w:i/>
                <w:szCs w:val="18"/>
                <w:lang w:eastAsia="ja-JP"/>
              </w:rPr>
            </w:pPr>
          </w:p>
        </w:tc>
        <w:tc>
          <w:tcPr>
            <w:tcW w:w="1560" w:type="dxa"/>
          </w:tcPr>
          <w:p w14:paraId="4C5EC66B" w14:textId="77777777" w:rsidR="00AE1789" w:rsidRPr="00FD0425" w:rsidRDefault="00AE1789" w:rsidP="00AE1789">
            <w:pPr>
              <w:pStyle w:val="TAL"/>
              <w:rPr>
                <w:lang w:val="sv-SE" w:eastAsia="ja-JP"/>
              </w:rPr>
            </w:pPr>
            <w:r w:rsidRPr="00FD0425">
              <w:rPr>
                <w:lang w:val="sv-SE" w:eastAsia="ja-JP"/>
              </w:rPr>
              <w:t>DRB List 9.2.1.29</w:t>
            </w:r>
          </w:p>
        </w:tc>
        <w:tc>
          <w:tcPr>
            <w:tcW w:w="2268" w:type="dxa"/>
          </w:tcPr>
          <w:p w14:paraId="6AEECA1D" w14:textId="77777777" w:rsidR="00AE1789" w:rsidRPr="00FD0425" w:rsidRDefault="00AE1789" w:rsidP="00AE1789">
            <w:pPr>
              <w:pStyle w:val="TAL"/>
              <w:rPr>
                <w:iCs/>
                <w:lang w:eastAsia="ja-JP"/>
              </w:rPr>
            </w:pPr>
            <w:r w:rsidRPr="00FD0425">
              <w:rPr>
                <w:iCs/>
                <w:lang w:eastAsia="ja-JP"/>
              </w:rPr>
              <w:t>Indicating the DRB IDs taken into use by the target NG-RAN node, as specified in TS 37.340 [8].</w:t>
            </w:r>
          </w:p>
        </w:tc>
        <w:tc>
          <w:tcPr>
            <w:tcW w:w="1134" w:type="dxa"/>
          </w:tcPr>
          <w:p w14:paraId="65CCB32B" w14:textId="77777777" w:rsidR="00AE1789" w:rsidRPr="00FD0425" w:rsidRDefault="00AE1789" w:rsidP="00AE1789">
            <w:pPr>
              <w:pStyle w:val="TAC"/>
              <w:rPr>
                <w:lang w:eastAsia="ja-JP"/>
              </w:rPr>
            </w:pPr>
            <w:r w:rsidRPr="00FD0425">
              <w:rPr>
                <w:iCs/>
                <w:lang w:eastAsia="ja-JP"/>
              </w:rPr>
              <w:t>YES</w:t>
            </w:r>
          </w:p>
        </w:tc>
        <w:tc>
          <w:tcPr>
            <w:tcW w:w="1134" w:type="dxa"/>
          </w:tcPr>
          <w:p w14:paraId="7902638A" w14:textId="77777777" w:rsidR="00AE1789" w:rsidRPr="00FD0425" w:rsidRDefault="00AE1789" w:rsidP="00AE1789">
            <w:pPr>
              <w:pStyle w:val="TAC"/>
              <w:rPr>
                <w:iCs/>
                <w:lang w:eastAsia="ja-JP"/>
              </w:rPr>
            </w:pPr>
            <w:r w:rsidRPr="00FD0425">
              <w:rPr>
                <w:iCs/>
                <w:lang w:eastAsia="ja-JP"/>
              </w:rPr>
              <w:t>reject</w:t>
            </w:r>
          </w:p>
        </w:tc>
      </w:tr>
    </w:tbl>
    <w:p w14:paraId="1A48B8BF" w14:textId="77777777" w:rsidR="00BA787F" w:rsidRPr="00FD0425" w:rsidRDefault="00BA787F"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735">
          <w:tblGrid>
            <w:gridCol w:w="3686"/>
            <w:gridCol w:w="5670"/>
          </w:tblGrid>
        </w:tblGridChange>
      </w:tblGrid>
      <w:tr w:rsidR="00F02090" w:rsidRPr="00FD0425" w14:paraId="0B37955D" w14:textId="77777777" w:rsidTr="00694C97">
        <w:tblPrEx>
          <w:tblCellMar>
            <w:top w:w="0" w:type="dxa"/>
            <w:bottom w:w="0" w:type="dxa"/>
          </w:tblCellMar>
        </w:tblPrEx>
        <w:tc>
          <w:tcPr>
            <w:tcW w:w="3686" w:type="dxa"/>
          </w:tcPr>
          <w:p w14:paraId="72E435F3" w14:textId="77777777" w:rsidR="00F02090" w:rsidRPr="00FD0425" w:rsidRDefault="00F02090" w:rsidP="00694C97">
            <w:pPr>
              <w:pStyle w:val="TAH"/>
              <w:rPr>
                <w:lang w:eastAsia="ja-JP"/>
              </w:rPr>
            </w:pPr>
            <w:r w:rsidRPr="00FD0425">
              <w:rPr>
                <w:lang w:eastAsia="ja-JP"/>
              </w:rPr>
              <w:t>Range bound</w:t>
            </w:r>
          </w:p>
        </w:tc>
        <w:tc>
          <w:tcPr>
            <w:tcW w:w="5670" w:type="dxa"/>
          </w:tcPr>
          <w:p w14:paraId="37F69ED1" w14:textId="77777777" w:rsidR="00F02090" w:rsidRPr="00FD0425" w:rsidRDefault="00F02090" w:rsidP="00694C97">
            <w:pPr>
              <w:pStyle w:val="TAH"/>
              <w:rPr>
                <w:lang w:eastAsia="ja-JP"/>
              </w:rPr>
            </w:pPr>
            <w:r w:rsidRPr="00FD0425">
              <w:rPr>
                <w:lang w:eastAsia="ja-JP"/>
              </w:rPr>
              <w:t>Explanation</w:t>
            </w:r>
          </w:p>
        </w:tc>
      </w:tr>
      <w:tr w:rsidR="00F02090" w:rsidRPr="00FD0425" w14:paraId="6AFF3E3C" w14:textId="77777777" w:rsidTr="00694C97">
        <w:tblPrEx>
          <w:tblCellMar>
            <w:top w:w="0" w:type="dxa"/>
            <w:bottom w:w="0" w:type="dxa"/>
          </w:tblCellMar>
        </w:tblPrEx>
        <w:tc>
          <w:tcPr>
            <w:tcW w:w="3686" w:type="dxa"/>
          </w:tcPr>
          <w:p w14:paraId="6E69D7AA" w14:textId="77777777" w:rsidR="00F02090" w:rsidRPr="00FD0425" w:rsidRDefault="00F02090" w:rsidP="00694C97">
            <w:pPr>
              <w:pStyle w:val="TAL"/>
              <w:rPr>
                <w:lang w:eastAsia="ja-JP"/>
              </w:rPr>
            </w:pPr>
            <w:r w:rsidRPr="00FD0425">
              <w:rPr>
                <w:lang w:eastAsia="ja-JP"/>
              </w:rPr>
              <w:t>maxnoofDRBs</w:t>
            </w:r>
          </w:p>
        </w:tc>
        <w:tc>
          <w:tcPr>
            <w:tcW w:w="5670" w:type="dxa"/>
          </w:tcPr>
          <w:p w14:paraId="6D838E84" w14:textId="77777777" w:rsidR="00F02090" w:rsidRPr="00FD0425" w:rsidRDefault="00F02090" w:rsidP="00694C97">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blPrEx>
          <w:tblCellMar>
            <w:top w:w="0" w:type="dxa"/>
            <w:bottom w:w="0" w:type="dxa"/>
          </w:tblCellMar>
        </w:tblPrEx>
        <w:tc>
          <w:tcPr>
            <w:tcW w:w="3686" w:type="dxa"/>
          </w:tcPr>
          <w:p w14:paraId="5D036D5F" w14:textId="77777777" w:rsidR="00F02090" w:rsidRPr="00FD0425" w:rsidRDefault="00F02090" w:rsidP="00694C97">
            <w:pPr>
              <w:pStyle w:val="TAL"/>
              <w:rPr>
                <w:lang w:eastAsia="ja-JP"/>
              </w:rPr>
            </w:pPr>
            <w:r w:rsidRPr="00FD0425">
              <w:rPr>
                <w:lang w:eastAsia="ja-JP"/>
              </w:rPr>
              <w:t>maxnoofQoSFlows</w:t>
            </w:r>
          </w:p>
        </w:tc>
        <w:tc>
          <w:tcPr>
            <w:tcW w:w="5670" w:type="dxa"/>
          </w:tcPr>
          <w:p w14:paraId="6787ACCD" w14:textId="77777777" w:rsidR="00F02090" w:rsidRPr="00FD0425" w:rsidRDefault="00F02090" w:rsidP="00694C97">
            <w:pPr>
              <w:pStyle w:val="TAL"/>
              <w:rPr>
                <w:lang w:eastAsia="ja-JP"/>
              </w:rPr>
            </w:pPr>
            <w:r w:rsidRPr="00FD0425">
              <w:rPr>
                <w:lang w:eastAsia="ja-JP"/>
              </w:rPr>
              <w:t>Maximum no. of QoS flows. Value is 64.</w:t>
            </w:r>
          </w:p>
        </w:tc>
      </w:tr>
      <w:tr w:rsidR="00AE1789" w:rsidRPr="00FD0425" w14:paraId="648B12A0" w14:textId="77777777" w:rsidTr="00694C97">
        <w:tblPrEx>
          <w:tblCellMar>
            <w:top w:w="0" w:type="dxa"/>
            <w:bottom w:w="0" w:type="dxa"/>
          </w:tblCellMar>
        </w:tblPrEx>
        <w:tc>
          <w:tcPr>
            <w:tcW w:w="3686" w:type="dxa"/>
          </w:tcPr>
          <w:p w14:paraId="3C9E9C42" w14:textId="77777777" w:rsidR="00AE1789" w:rsidRPr="00FD0425" w:rsidRDefault="00AE1789" w:rsidP="00AE1789">
            <w:pPr>
              <w:pStyle w:val="TAL"/>
              <w:rPr>
                <w:lang w:eastAsia="ja-JP"/>
              </w:rPr>
            </w:pPr>
            <w:r w:rsidRPr="008B72FB">
              <w:rPr>
                <w:lang w:eastAsia="ja-JP"/>
              </w:rPr>
              <w:t>maxnoofAdditionalPDCPDuplicationTNL</w:t>
            </w:r>
          </w:p>
        </w:tc>
        <w:tc>
          <w:tcPr>
            <w:tcW w:w="5670" w:type="dxa"/>
          </w:tcPr>
          <w:p w14:paraId="2BDD5177" w14:textId="77777777" w:rsidR="00AE1789" w:rsidRPr="00FD0425" w:rsidRDefault="00AE1789" w:rsidP="00AE1789">
            <w:pPr>
              <w:pStyle w:val="TAL"/>
              <w:rPr>
                <w:lang w:eastAsia="ja-JP"/>
              </w:rPr>
            </w:pPr>
            <w:r>
              <w:rPr>
                <w:lang w:eastAsia="ja-JP"/>
              </w:rPr>
              <w:t>Maximum no. of additional PDCP Duplication TNL. Value is 2.</w:t>
            </w:r>
          </w:p>
        </w:tc>
      </w:tr>
    </w:tbl>
    <w:p w14:paraId="46568082" w14:textId="77777777" w:rsidR="00F02090" w:rsidRPr="00FD0425" w:rsidRDefault="00F02090" w:rsidP="00F02090"/>
    <w:p w14:paraId="7F8CC2C8" w14:textId="77777777" w:rsidR="00F02090" w:rsidRPr="00FD0425" w:rsidRDefault="00F02090" w:rsidP="00F02090">
      <w:pPr>
        <w:pStyle w:val="Heading4"/>
      </w:pPr>
      <w:bookmarkStart w:id="4736" w:name="_Toc20955258"/>
      <w:bookmarkStart w:id="4737" w:name="_Toc29991455"/>
      <w:bookmarkStart w:id="4738" w:name="_Toc36555855"/>
      <w:bookmarkStart w:id="4739" w:name="_Toc44497575"/>
      <w:bookmarkStart w:id="4740" w:name="_Toc45107963"/>
      <w:bookmarkStart w:id="4741" w:name="_Toc45901583"/>
      <w:bookmarkStart w:id="4742" w:name="_Toc51850662"/>
      <w:bookmarkStart w:id="4743" w:name="_Toc56693665"/>
      <w:bookmarkStart w:id="4744" w:name="_Toc64447208"/>
      <w:bookmarkStart w:id="4745" w:name="_Toc66286702"/>
      <w:bookmarkStart w:id="4746" w:name="_Toc74151397"/>
      <w:bookmarkStart w:id="4747" w:name="_Toc88653869"/>
      <w:bookmarkStart w:id="4748" w:name="_Toc97904225"/>
      <w:bookmarkStart w:id="4749" w:name="_Toc105175266"/>
      <w:bookmarkStart w:id="4750" w:name="_Toc113826296"/>
      <w:bookmarkStart w:id="4751" w:name="_Toc120032422"/>
      <w:r w:rsidRPr="00FD0425">
        <w:t>9.2.1.22</w:t>
      </w:r>
      <w:r w:rsidRPr="00FD0425">
        <w:tab/>
        <w:t>PDU Session Resource Modification Required Info – MN terminated</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6195E67" w14:textId="77777777" w:rsidR="00F02090" w:rsidRPr="00FD0425" w:rsidRDefault="00F02090" w:rsidP="00F02090">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AE1789" w:rsidRPr="00FD0425" w14:paraId="3A7FEBD3" w14:textId="77777777" w:rsidTr="009354E2">
        <w:tblPrEx>
          <w:tblCellMar>
            <w:top w:w="0" w:type="dxa"/>
            <w:bottom w:w="0" w:type="dxa"/>
          </w:tblCellMar>
        </w:tblPrEx>
        <w:tc>
          <w:tcPr>
            <w:tcW w:w="2011" w:type="dxa"/>
          </w:tcPr>
          <w:p w14:paraId="2647770D" w14:textId="77777777" w:rsidR="00AE1789" w:rsidRPr="00FD0425" w:rsidRDefault="00AE1789" w:rsidP="00AE1789">
            <w:pPr>
              <w:pStyle w:val="TAH"/>
              <w:rPr>
                <w:lang w:eastAsia="ja-JP"/>
              </w:rPr>
            </w:pPr>
            <w:r w:rsidRPr="00FD0425">
              <w:rPr>
                <w:lang w:eastAsia="ja-JP"/>
              </w:rPr>
              <w:t>IE/Group Name</w:t>
            </w:r>
          </w:p>
        </w:tc>
        <w:tc>
          <w:tcPr>
            <w:tcW w:w="1134" w:type="dxa"/>
          </w:tcPr>
          <w:p w14:paraId="1EAEFB33" w14:textId="77777777" w:rsidR="00AE1789" w:rsidRPr="00FD0425" w:rsidRDefault="00AE1789" w:rsidP="00AE1789">
            <w:pPr>
              <w:pStyle w:val="TAH"/>
              <w:rPr>
                <w:lang w:eastAsia="ja-JP"/>
              </w:rPr>
            </w:pPr>
            <w:r w:rsidRPr="00FD0425">
              <w:rPr>
                <w:lang w:eastAsia="ja-JP"/>
              </w:rPr>
              <w:t>Presence</w:t>
            </w:r>
          </w:p>
        </w:tc>
        <w:tc>
          <w:tcPr>
            <w:tcW w:w="992" w:type="dxa"/>
          </w:tcPr>
          <w:p w14:paraId="39E7A653" w14:textId="77777777" w:rsidR="00AE1789" w:rsidRPr="00FD0425" w:rsidRDefault="00AE1789" w:rsidP="00AE1789">
            <w:pPr>
              <w:pStyle w:val="TAH"/>
              <w:rPr>
                <w:lang w:eastAsia="ja-JP"/>
              </w:rPr>
            </w:pPr>
            <w:r w:rsidRPr="00FD0425">
              <w:rPr>
                <w:lang w:eastAsia="ja-JP"/>
              </w:rPr>
              <w:t>Range</w:t>
            </w:r>
          </w:p>
        </w:tc>
        <w:tc>
          <w:tcPr>
            <w:tcW w:w="1560" w:type="dxa"/>
          </w:tcPr>
          <w:p w14:paraId="06E48CFB" w14:textId="77777777" w:rsidR="00AE1789" w:rsidRPr="00FD0425" w:rsidRDefault="00AE1789" w:rsidP="00AE1789">
            <w:pPr>
              <w:pStyle w:val="TAH"/>
              <w:rPr>
                <w:lang w:eastAsia="ja-JP"/>
              </w:rPr>
            </w:pPr>
            <w:r w:rsidRPr="00FD0425">
              <w:rPr>
                <w:lang w:eastAsia="ja-JP"/>
              </w:rPr>
              <w:t>IE type and reference</w:t>
            </w:r>
          </w:p>
        </w:tc>
        <w:tc>
          <w:tcPr>
            <w:tcW w:w="2268" w:type="dxa"/>
          </w:tcPr>
          <w:p w14:paraId="09012FF6" w14:textId="77777777" w:rsidR="00AE1789" w:rsidRPr="00FD0425" w:rsidRDefault="00AE1789" w:rsidP="00AE1789">
            <w:pPr>
              <w:pStyle w:val="TAH"/>
              <w:rPr>
                <w:lang w:eastAsia="ja-JP"/>
              </w:rPr>
            </w:pPr>
            <w:r w:rsidRPr="00FD0425">
              <w:rPr>
                <w:lang w:eastAsia="ja-JP"/>
              </w:rPr>
              <w:t>Semantics description</w:t>
            </w:r>
          </w:p>
        </w:tc>
        <w:tc>
          <w:tcPr>
            <w:tcW w:w="1134" w:type="dxa"/>
          </w:tcPr>
          <w:p w14:paraId="0D999B61" w14:textId="77777777" w:rsidR="00AE1789" w:rsidRPr="00FD0425" w:rsidRDefault="00AE1789" w:rsidP="00AE1789">
            <w:pPr>
              <w:pStyle w:val="TAH"/>
              <w:rPr>
                <w:lang w:eastAsia="ja-JP"/>
              </w:rPr>
            </w:pPr>
            <w:r>
              <w:rPr>
                <w:lang w:eastAsia="ja-JP"/>
              </w:rPr>
              <w:t>Criticality</w:t>
            </w:r>
          </w:p>
        </w:tc>
        <w:tc>
          <w:tcPr>
            <w:tcW w:w="1134" w:type="dxa"/>
          </w:tcPr>
          <w:p w14:paraId="58EA95C1" w14:textId="77777777" w:rsidR="00AE1789" w:rsidRPr="00FD0425" w:rsidRDefault="00AE1789" w:rsidP="00AE1789">
            <w:pPr>
              <w:pStyle w:val="TAH"/>
              <w:rPr>
                <w:lang w:eastAsia="ja-JP"/>
              </w:rPr>
            </w:pPr>
            <w:r>
              <w:rPr>
                <w:lang w:eastAsia="ja-JP"/>
              </w:rPr>
              <w:t>Assigned Criticality</w:t>
            </w:r>
          </w:p>
        </w:tc>
      </w:tr>
      <w:tr w:rsidR="00004997" w:rsidRPr="00FD0425" w14:paraId="29C33CD0"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004997">
            <w:pPr>
              <w:pStyle w:val="TAL"/>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004997">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004997">
            <w:pPr>
              <w:pStyle w:val="TAL"/>
            </w:pPr>
          </w:p>
        </w:tc>
        <w:tc>
          <w:tcPr>
            <w:tcW w:w="226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9354E2">
            <w:pPr>
              <w:pStyle w:val="TAC"/>
              <w:rPr>
                <w:lang w:eastAsia="ja-JP"/>
              </w:rPr>
            </w:pPr>
          </w:p>
        </w:tc>
      </w:tr>
      <w:tr w:rsidR="00004997" w:rsidRPr="00FD0425" w14:paraId="13AA81E1"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004997">
            <w:pPr>
              <w:pStyle w:val="TAL"/>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004997">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004997">
            <w:pPr>
              <w:pStyle w:val="TAL"/>
              <w:rPr>
                <w:bCs/>
                <w:i/>
                <w:szCs w:val="18"/>
                <w:lang w:eastAsia="ja-JP"/>
              </w:rPr>
            </w:pPr>
            <w:r w:rsidRPr="00FD0425">
              <w:rPr>
                <w:bCs/>
                <w:i/>
                <w:szCs w:val="18"/>
                <w:lang w:eastAsia="ja-JP"/>
              </w:rPr>
              <w:t>1..&lt;maxnoofDRBs&gt;</w:t>
            </w:r>
          </w:p>
        </w:tc>
        <w:tc>
          <w:tcPr>
            <w:tcW w:w="1560"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004997">
            <w:pPr>
              <w:pStyle w:val="TAL"/>
            </w:pPr>
          </w:p>
        </w:tc>
        <w:tc>
          <w:tcPr>
            <w:tcW w:w="226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9354E2">
            <w:pPr>
              <w:pStyle w:val="TAC"/>
              <w:rPr>
                <w:lang w:eastAsia="ja-JP"/>
              </w:rPr>
            </w:pPr>
          </w:p>
        </w:tc>
      </w:tr>
      <w:tr w:rsidR="00004997" w:rsidRPr="00FD0425" w14:paraId="4589318B"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004997">
            <w:pPr>
              <w:pStyle w:val="TAL"/>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004997">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004997">
            <w:pPr>
              <w:pStyle w:val="TAL"/>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9354E2">
            <w:pPr>
              <w:pStyle w:val="TAC"/>
              <w:rPr>
                <w:lang w:eastAsia="ja-JP"/>
              </w:rPr>
            </w:pPr>
          </w:p>
        </w:tc>
      </w:tr>
      <w:tr w:rsidR="00004997" w:rsidRPr="00FD0425" w14:paraId="17EDD6BC"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004997">
            <w:pPr>
              <w:pStyle w:val="TAL"/>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004997">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004997">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004997">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9354E2">
            <w:pPr>
              <w:pStyle w:val="TAC"/>
              <w:rPr>
                <w:lang w:eastAsia="ja-JP"/>
              </w:rPr>
            </w:pPr>
          </w:p>
        </w:tc>
      </w:tr>
      <w:tr w:rsidR="00004997" w:rsidRPr="00FD0425" w14:paraId="0B52FA81"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004997">
            <w:pPr>
              <w:pStyle w:val="TAL"/>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004997">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004997">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004997">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9354E2">
            <w:pPr>
              <w:pStyle w:val="TAC"/>
              <w:rPr>
                <w:lang w:eastAsia="ja-JP"/>
              </w:rPr>
            </w:pPr>
          </w:p>
        </w:tc>
      </w:tr>
      <w:tr w:rsidR="00004997" w:rsidRPr="00FD0425" w14:paraId="71364029"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004997">
            <w:pPr>
              <w:pStyle w:val="TAL"/>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004997">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004997">
            <w:pPr>
              <w:pStyle w:val="TAL"/>
            </w:pPr>
            <w:r w:rsidRPr="00FD0425">
              <w:rPr>
                <w:lang w:eastAsia="ja-JP"/>
              </w:rPr>
              <w:t>9.2.3.70</w:t>
            </w:r>
          </w:p>
        </w:tc>
        <w:tc>
          <w:tcPr>
            <w:tcW w:w="226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004997">
            <w:pPr>
              <w:pStyle w:val="TAL"/>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9354E2">
            <w:pPr>
              <w:pStyle w:val="TAC"/>
              <w:rPr>
                <w:lang w:eastAsia="ja-JP"/>
              </w:rPr>
            </w:pPr>
          </w:p>
        </w:tc>
      </w:tr>
      <w:tr w:rsidR="00004997" w:rsidRPr="00FD0425" w14:paraId="0C5C3E59"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004997">
            <w:pPr>
              <w:pStyle w:val="TAL"/>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004997">
            <w:pPr>
              <w:pStyle w:val="TAL"/>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004997">
            <w:pPr>
              <w:pStyle w:val="TAL"/>
              <w:rPr>
                <w:lang w:eastAsia="ja-JP"/>
              </w:rPr>
            </w:pPr>
            <w:r w:rsidRPr="00FD0425">
              <w:rPr>
                <w:lang w:eastAsia="ja-JP"/>
              </w:rPr>
              <w:t>9.2.3.80</w:t>
            </w:r>
          </w:p>
        </w:tc>
        <w:tc>
          <w:tcPr>
            <w:tcW w:w="226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9354E2">
            <w:pPr>
              <w:pStyle w:val="TAC"/>
              <w:rPr>
                <w:lang w:eastAsia="ja-JP"/>
              </w:rPr>
            </w:pPr>
          </w:p>
        </w:tc>
      </w:tr>
      <w:tr w:rsidR="00004997" w:rsidRPr="00FD0425" w14:paraId="21F76141"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004997">
            <w:pPr>
              <w:pStyle w:val="TAL"/>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004997">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004997">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004997">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9354E2">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9354E2">
            <w:pPr>
              <w:pStyle w:val="TAC"/>
              <w:rPr>
                <w:lang w:eastAsia="ja-JP"/>
              </w:rPr>
            </w:pPr>
            <w:r>
              <w:rPr>
                <w:lang w:eastAsia="ja-JP"/>
              </w:rPr>
              <w:t>i</w:t>
            </w:r>
            <w:r w:rsidR="00004997" w:rsidRPr="009354E2">
              <w:rPr>
                <w:lang w:eastAsia="ja-JP"/>
              </w:rPr>
              <w:t>gnore</w:t>
            </w:r>
          </w:p>
        </w:tc>
      </w:tr>
      <w:tr w:rsidR="00004997" w:rsidRPr="00FD0425" w14:paraId="2287D9FA"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9354E2">
            <w:pPr>
              <w:pStyle w:val="TAL"/>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004997">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004997">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004997">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9354E2">
            <w:pPr>
              <w:pStyle w:val="TAC"/>
              <w:rPr>
                <w:lang w:eastAsia="ja-JP"/>
              </w:rPr>
            </w:pPr>
          </w:p>
        </w:tc>
      </w:tr>
      <w:tr w:rsidR="00004997" w:rsidRPr="00FD0425" w14:paraId="228100AB"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50C20404" w14:textId="77777777" w:rsidR="00004997" w:rsidRPr="00FD0425" w:rsidRDefault="00004997" w:rsidP="009354E2">
            <w:pPr>
              <w:pStyle w:val="TAL"/>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3E20F022" w14:textId="77777777" w:rsidR="00004997" w:rsidRPr="00FD0425" w:rsidRDefault="00004997" w:rsidP="00004997">
            <w:pPr>
              <w:pStyle w:val="TAL"/>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10A92AA9"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4D654DC" w14:textId="77777777" w:rsidR="00004997" w:rsidRPr="00FD0425" w:rsidRDefault="00004997" w:rsidP="00004997">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6D824FFD" w14:textId="77777777" w:rsidR="00004997" w:rsidRPr="00FD0425" w:rsidRDefault="00004997" w:rsidP="00004997">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3B439578"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CA007A" w14:textId="77777777" w:rsidR="00004997" w:rsidRPr="001F675D" w:rsidRDefault="00004997" w:rsidP="009354E2">
            <w:pPr>
              <w:pStyle w:val="TAC"/>
              <w:rPr>
                <w:lang w:eastAsia="ja-JP"/>
              </w:rPr>
            </w:pPr>
          </w:p>
        </w:tc>
      </w:tr>
      <w:tr w:rsidR="00004997" w:rsidRPr="00FD0425" w14:paraId="04894F39" w14:textId="77777777" w:rsidTr="009354E2">
        <w:tblPrEx>
          <w:tblCellMar>
            <w:top w:w="0" w:type="dxa"/>
            <w:bottom w:w="0" w:type="dxa"/>
          </w:tblCellMar>
        </w:tblPrEx>
        <w:tc>
          <w:tcPr>
            <w:tcW w:w="2011" w:type="dxa"/>
            <w:tcBorders>
              <w:top w:val="single" w:sz="4" w:space="0" w:color="auto"/>
              <w:left w:val="single" w:sz="4" w:space="0" w:color="auto"/>
              <w:bottom w:val="single" w:sz="4" w:space="0" w:color="auto"/>
              <w:right w:val="single" w:sz="4" w:space="0" w:color="auto"/>
            </w:tcBorders>
          </w:tcPr>
          <w:p w14:paraId="4A036A60" w14:textId="77777777" w:rsidR="00004997" w:rsidRPr="00FD0425" w:rsidRDefault="00004997" w:rsidP="00004997">
            <w:pPr>
              <w:pStyle w:val="TAL"/>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0014BEF1" w14:textId="77777777" w:rsidR="00004997" w:rsidRPr="00FD0425" w:rsidRDefault="00004997" w:rsidP="00004997">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36EDE3C4" w14:textId="77777777" w:rsidR="00004997" w:rsidRPr="00FD0425" w:rsidRDefault="00004997" w:rsidP="00004997">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47A33B" w14:textId="77777777" w:rsidR="00004997" w:rsidRPr="00FD0425" w:rsidRDefault="00004997" w:rsidP="00004997">
            <w:pPr>
              <w:pStyle w:val="TAL"/>
            </w:pPr>
            <w:r w:rsidRPr="00FD0425">
              <w:t>DRB List with Cause</w:t>
            </w:r>
          </w:p>
          <w:p w14:paraId="5A4DEB6B" w14:textId="77777777" w:rsidR="00004997" w:rsidRPr="00FD0425" w:rsidRDefault="00004997" w:rsidP="00004997">
            <w:pPr>
              <w:pStyle w:val="TAL"/>
            </w:pPr>
            <w:r w:rsidRPr="00FD0425">
              <w:t>9.2.1.28</w:t>
            </w:r>
          </w:p>
        </w:tc>
        <w:tc>
          <w:tcPr>
            <w:tcW w:w="2268" w:type="dxa"/>
            <w:tcBorders>
              <w:top w:val="single" w:sz="4" w:space="0" w:color="auto"/>
              <w:left w:val="single" w:sz="4" w:space="0" w:color="auto"/>
              <w:bottom w:val="single" w:sz="4" w:space="0" w:color="auto"/>
              <w:right w:val="single" w:sz="4" w:space="0" w:color="auto"/>
            </w:tcBorders>
          </w:tcPr>
          <w:p w14:paraId="7A4D51AB" w14:textId="77777777" w:rsidR="00004997" w:rsidRPr="00FD0425" w:rsidRDefault="00004997" w:rsidP="00004997">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342F93F" w14:textId="77777777" w:rsidR="00004997" w:rsidRPr="00004997" w:rsidRDefault="00004997" w:rsidP="009354E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609D8F" w14:textId="77777777" w:rsidR="00004997" w:rsidRPr="00004997" w:rsidRDefault="00004997" w:rsidP="009354E2">
            <w:pPr>
              <w:pStyle w:val="TAC"/>
              <w:rPr>
                <w:lang w:eastAsia="ja-JP"/>
              </w:rPr>
            </w:pPr>
          </w:p>
        </w:tc>
      </w:tr>
    </w:tbl>
    <w:p w14:paraId="22B0E0C7" w14:textId="77777777" w:rsidR="00F02090" w:rsidRPr="00FD0425" w:rsidRDefault="00F02090" w:rsidP="00F02090"/>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694C97">
            <w:pPr>
              <w:pStyle w:val="TAH"/>
              <w:rPr>
                <w:lang w:eastAsia="ja-JP"/>
              </w:rPr>
            </w:pPr>
            <w:r w:rsidRPr="00FD0425">
              <w:rPr>
                <w:lang w:eastAsia="ja-JP"/>
              </w:rPr>
              <w:t>Range bound</w:t>
            </w:r>
          </w:p>
        </w:tc>
        <w:tc>
          <w:tcPr>
            <w:tcW w:w="5970" w:type="dxa"/>
          </w:tcPr>
          <w:p w14:paraId="3BA607B9" w14:textId="77777777" w:rsidR="00F02090" w:rsidRPr="00FD0425" w:rsidRDefault="00F02090" w:rsidP="00694C97">
            <w:pPr>
              <w:pStyle w:val="TAH"/>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694C97">
            <w:pPr>
              <w:pStyle w:val="TAL"/>
              <w:rPr>
                <w:lang w:eastAsia="ja-JP"/>
              </w:rPr>
            </w:pPr>
            <w:r w:rsidRPr="00FD0425">
              <w:rPr>
                <w:lang w:eastAsia="ja-JP"/>
              </w:rPr>
              <w:t>maxnoofDRBs</w:t>
            </w:r>
          </w:p>
        </w:tc>
        <w:tc>
          <w:tcPr>
            <w:tcW w:w="5970" w:type="dxa"/>
          </w:tcPr>
          <w:p w14:paraId="364D58F0" w14:textId="77777777" w:rsidR="00F02090" w:rsidRPr="00FD0425" w:rsidRDefault="00F02090" w:rsidP="00694C97">
            <w:pPr>
              <w:pStyle w:val="TAL"/>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AE1789">
            <w:pPr>
              <w:pStyle w:val="TAL"/>
              <w:rPr>
                <w:lang w:eastAsia="ja-JP"/>
              </w:rPr>
            </w:pPr>
            <w:r w:rsidRPr="008B72FB">
              <w:rPr>
                <w:lang w:eastAsia="ja-JP"/>
              </w:rPr>
              <w:t>maxnoofAdditionalPDCPDuplicationTNL</w:t>
            </w:r>
          </w:p>
        </w:tc>
        <w:tc>
          <w:tcPr>
            <w:tcW w:w="5970" w:type="dxa"/>
          </w:tcPr>
          <w:p w14:paraId="5515AB7A" w14:textId="77777777" w:rsidR="00AE1789" w:rsidRPr="00FD0425" w:rsidRDefault="00AE1789" w:rsidP="00AE1789">
            <w:pPr>
              <w:pStyle w:val="TAL"/>
              <w:rPr>
                <w:rFonts w:cs="Arial"/>
                <w:lang w:eastAsia="ja-JP"/>
              </w:rPr>
            </w:pPr>
            <w:r>
              <w:rPr>
                <w:lang w:eastAsia="ja-JP"/>
              </w:rPr>
              <w:t>Maximum no. of additional PDCP Duplication TNL. Value is 2.</w:t>
            </w:r>
          </w:p>
        </w:tc>
      </w:tr>
    </w:tbl>
    <w:p w14:paraId="770C8F6D" w14:textId="77777777" w:rsidR="00F02090" w:rsidRPr="00FD0425" w:rsidRDefault="00F02090" w:rsidP="00F02090"/>
    <w:p w14:paraId="37E73791" w14:textId="77777777" w:rsidR="00F02090" w:rsidRPr="00FD0425" w:rsidRDefault="00F02090" w:rsidP="00F02090">
      <w:pPr>
        <w:pStyle w:val="Heading4"/>
      </w:pPr>
      <w:bookmarkStart w:id="4752" w:name="_Toc20955259"/>
      <w:bookmarkStart w:id="4753" w:name="_Toc29991456"/>
      <w:bookmarkStart w:id="4754" w:name="_Toc36555856"/>
      <w:bookmarkStart w:id="4755" w:name="_Toc44497576"/>
      <w:bookmarkStart w:id="4756" w:name="_Toc45107964"/>
      <w:bookmarkStart w:id="4757" w:name="_Toc45901584"/>
      <w:bookmarkStart w:id="4758" w:name="_Toc51850663"/>
      <w:bookmarkStart w:id="4759" w:name="_Toc56693666"/>
      <w:bookmarkStart w:id="4760" w:name="_Toc64447209"/>
      <w:bookmarkStart w:id="4761" w:name="_Toc66286703"/>
      <w:bookmarkStart w:id="4762" w:name="_Toc74151398"/>
      <w:bookmarkStart w:id="4763" w:name="_Toc88653870"/>
      <w:bookmarkStart w:id="4764" w:name="_Toc97904226"/>
      <w:bookmarkStart w:id="4765" w:name="_Toc105175267"/>
      <w:bookmarkStart w:id="4766" w:name="_Toc113826297"/>
      <w:bookmarkStart w:id="4767" w:name="_Toc120032423"/>
      <w:r w:rsidRPr="00FD0425">
        <w:t>9.2.1.23</w:t>
      </w:r>
      <w:r w:rsidRPr="00FD0425">
        <w:tab/>
        <w:t>PDU Session Resource Modification Confirm Info – MN terminated</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3C4B8FF7" w14:textId="77777777" w:rsidR="00F02090" w:rsidRPr="00FD0425" w:rsidRDefault="00F02090" w:rsidP="00F02090">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F02090">
      <w:r w:rsidRPr="00FD0425">
        <w:t>NOTE:</w:t>
      </w:r>
      <w:r w:rsidRPr="00FD0425">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F02090" w:rsidRPr="00FD0425" w14:paraId="45CABCD9" w14:textId="77777777" w:rsidTr="00694C97">
        <w:tblPrEx>
          <w:tblCellMar>
            <w:top w:w="0" w:type="dxa"/>
            <w:bottom w:w="0" w:type="dxa"/>
          </w:tblCellMar>
        </w:tblPrEx>
        <w:tc>
          <w:tcPr>
            <w:tcW w:w="2328" w:type="dxa"/>
          </w:tcPr>
          <w:p w14:paraId="333F2ADC" w14:textId="77777777" w:rsidR="00F02090" w:rsidRPr="00FD0425" w:rsidRDefault="00F02090" w:rsidP="00694C97">
            <w:pPr>
              <w:pStyle w:val="TAH"/>
              <w:rPr>
                <w:lang w:eastAsia="ja-JP"/>
              </w:rPr>
            </w:pPr>
            <w:r w:rsidRPr="00FD0425">
              <w:rPr>
                <w:lang w:eastAsia="ja-JP"/>
              </w:rPr>
              <w:t>IE/Group Name</w:t>
            </w:r>
          </w:p>
        </w:tc>
        <w:tc>
          <w:tcPr>
            <w:tcW w:w="1080" w:type="dxa"/>
          </w:tcPr>
          <w:p w14:paraId="195C0A66" w14:textId="77777777" w:rsidR="00F02090" w:rsidRPr="00FD0425" w:rsidRDefault="00F02090" w:rsidP="00694C97">
            <w:pPr>
              <w:pStyle w:val="TAH"/>
              <w:rPr>
                <w:lang w:eastAsia="ja-JP"/>
              </w:rPr>
            </w:pPr>
            <w:r w:rsidRPr="00FD0425">
              <w:rPr>
                <w:lang w:eastAsia="ja-JP"/>
              </w:rPr>
              <w:t>Presence</w:t>
            </w:r>
          </w:p>
        </w:tc>
        <w:tc>
          <w:tcPr>
            <w:tcW w:w="1296" w:type="dxa"/>
          </w:tcPr>
          <w:p w14:paraId="7B07A1AD" w14:textId="77777777" w:rsidR="00F02090" w:rsidRPr="00FD0425" w:rsidRDefault="00F02090" w:rsidP="00694C97">
            <w:pPr>
              <w:pStyle w:val="TAH"/>
              <w:rPr>
                <w:lang w:eastAsia="ja-JP"/>
              </w:rPr>
            </w:pPr>
            <w:r w:rsidRPr="00FD0425">
              <w:rPr>
                <w:lang w:eastAsia="ja-JP"/>
              </w:rPr>
              <w:t>Range</w:t>
            </w:r>
          </w:p>
        </w:tc>
        <w:tc>
          <w:tcPr>
            <w:tcW w:w="1440" w:type="dxa"/>
          </w:tcPr>
          <w:p w14:paraId="6ED253A5" w14:textId="77777777" w:rsidR="00F02090" w:rsidRPr="00FD0425" w:rsidRDefault="00F02090" w:rsidP="00694C97">
            <w:pPr>
              <w:pStyle w:val="TAH"/>
              <w:rPr>
                <w:lang w:eastAsia="ja-JP"/>
              </w:rPr>
            </w:pPr>
            <w:r w:rsidRPr="00FD0425">
              <w:rPr>
                <w:lang w:eastAsia="ja-JP"/>
              </w:rPr>
              <w:t>IE type and reference</w:t>
            </w:r>
          </w:p>
        </w:tc>
        <w:tc>
          <w:tcPr>
            <w:tcW w:w="3663" w:type="dxa"/>
          </w:tcPr>
          <w:p w14:paraId="15DFCD11" w14:textId="77777777" w:rsidR="00F02090" w:rsidRPr="00FD0425" w:rsidRDefault="00F02090" w:rsidP="00694C97">
            <w:pPr>
              <w:pStyle w:val="TAH"/>
              <w:rPr>
                <w:lang w:eastAsia="ja-JP"/>
              </w:rPr>
            </w:pPr>
            <w:r w:rsidRPr="00FD0425">
              <w:rPr>
                <w:lang w:eastAsia="ja-JP"/>
              </w:rPr>
              <w:t>Semantics description</w:t>
            </w:r>
          </w:p>
        </w:tc>
      </w:tr>
      <w:tr w:rsidR="00F02090" w:rsidRPr="00FD0425" w14:paraId="21F3C935" w14:textId="77777777" w:rsidTr="00694C97">
        <w:tblPrEx>
          <w:tblCellMar>
            <w:top w:w="0" w:type="dxa"/>
            <w:bottom w:w="0" w:type="dxa"/>
          </w:tblCellMar>
        </w:tblPrEx>
        <w:tc>
          <w:tcPr>
            <w:tcW w:w="2328" w:type="dxa"/>
          </w:tcPr>
          <w:p w14:paraId="0DBBA91A" w14:textId="77777777" w:rsidR="00F02090" w:rsidRPr="00FD0425" w:rsidRDefault="00F02090" w:rsidP="00694C97">
            <w:pPr>
              <w:pStyle w:val="TAL"/>
              <w:rPr>
                <w:lang w:eastAsia="ja-JP"/>
              </w:rPr>
            </w:pPr>
          </w:p>
        </w:tc>
        <w:tc>
          <w:tcPr>
            <w:tcW w:w="1080" w:type="dxa"/>
          </w:tcPr>
          <w:p w14:paraId="7352FCDF" w14:textId="77777777" w:rsidR="00F02090" w:rsidRPr="00FD0425" w:rsidRDefault="00F02090" w:rsidP="00694C97">
            <w:pPr>
              <w:pStyle w:val="TAL"/>
              <w:rPr>
                <w:rFonts w:eastAsia="Batang"/>
                <w:lang w:eastAsia="ja-JP"/>
              </w:rPr>
            </w:pPr>
          </w:p>
        </w:tc>
        <w:tc>
          <w:tcPr>
            <w:tcW w:w="1296" w:type="dxa"/>
          </w:tcPr>
          <w:p w14:paraId="51BBDA37" w14:textId="77777777" w:rsidR="00F02090" w:rsidRPr="00FD0425" w:rsidRDefault="00F02090" w:rsidP="00694C97">
            <w:pPr>
              <w:pStyle w:val="TAL"/>
              <w:rPr>
                <w:bCs/>
                <w:i/>
                <w:szCs w:val="18"/>
                <w:lang w:eastAsia="ja-JP"/>
              </w:rPr>
            </w:pPr>
          </w:p>
        </w:tc>
        <w:tc>
          <w:tcPr>
            <w:tcW w:w="1440" w:type="dxa"/>
          </w:tcPr>
          <w:p w14:paraId="2EAF5CB4" w14:textId="77777777" w:rsidR="00F02090" w:rsidRPr="00FD0425" w:rsidRDefault="00F02090" w:rsidP="00694C97">
            <w:pPr>
              <w:pStyle w:val="TAL"/>
              <w:rPr>
                <w:lang w:val="sv-SE" w:eastAsia="ja-JP"/>
              </w:rPr>
            </w:pPr>
          </w:p>
        </w:tc>
        <w:tc>
          <w:tcPr>
            <w:tcW w:w="3663" w:type="dxa"/>
          </w:tcPr>
          <w:p w14:paraId="18842E60" w14:textId="77777777" w:rsidR="00F02090" w:rsidRPr="00FD0425" w:rsidRDefault="00F02090" w:rsidP="00694C97">
            <w:pPr>
              <w:pStyle w:val="TAL"/>
              <w:rPr>
                <w:iCs/>
                <w:lang w:eastAsia="ja-JP"/>
              </w:rPr>
            </w:pPr>
          </w:p>
        </w:tc>
      </w:tr>
    </w:tbl>
    <w:p w14:paraId="207AAFCD" w14:textId="77777777" w:rsidR="00F02090" w:rsidRPr="00FD0425" w:rsidRDefault="00F02090" w:rsidP="00F02090"/>
    <w:p w14:paraId="1DB71222" w14:textId="77777777" w:rsidR="00F02090" w:rsidRPr="00FD0425" w:rsidRDefault="00F02090" w:rsidP="00F02090">
      <w:pPr>
        <w:pStyle w:val="Heading4"/>
      </w:pPr>
      <w:bookmarkStart w:id="4768" w:name="_Toc20955260"/>
      <w:bookmarkStart w:id="4769" w:name="_Toc29991457"/>
      <w:bookmarkStart w:id="4770" w:name="_Toc36555857"/>
      <w:bookmarkStart w:id="4771" w:name="_Toc44497577"/>
      <w:bookmarkStart w:id="4772" w:name="_Toc45107965"/>
      <w:bookmarkStart w:id="4773" w:name="_Toc45901585"/>
      <w:bookmarkStart w:id="4774" w:name="_Toc51850664"/>
      <w:bookmarkStart w:id="4775" w:name="_Toc56693667"/>
      <w:bookmarkStart w:id="4776" w:name="_Toc64447210"/>
      <w:bookmarkStart w:id="4777" w:name="_Toc66286704"/>
      <w:bookmarkStart w:id="4778" w:name="_Toc74151399"/>
      <w:bookmarkStart w:id="4779" w:name="_Toc88653871"/>
      <w:bookmarkStart w:id="4780" w:name="_Toc97904227"/>
      <w:bookmarkStart w:id="4781" w:name="_Toc105175268"/>
      <w:bookmarkStart w:id="4782" w:name="_Toc113826298"/>
      <w:bookmarkStart w:id="4783" w:name="_Toc120032424"/>
      <w:r w:rsidRPr="00FD0425">
        <w:t>9.2.1.24</w:t>
      </w:r>
      <w:r w:rsidRPr="00FD0425">
        <w:tab/>
        <w:t>PDU Session List with data forwarding request info</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33F60D8" w14:textId="77777777" w:rsidR="00F02090" w:rsidRPr="00FD0425" w:rsidRDefault="00F02090" w:rsidP="00F02090">
      <w:r w:rsidRPr="00FD0425">
        <w:t>This IE contains a list of PDU session related data forwarding request information.</w:t>
      </w:r>
    </w:p>
    <w:tbl>
      <w:tblPr>
        <w:tblW w:w="1023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1134"/>
        <w:gridCol w:w="992"/>
        <w:gridCol w:w="1559"/>
        <w:gridCol w:w="2268"/>
        <w:gridCol w:w="1134"/>
        <w:gridCol w:w="1134"/>
      </w:tblGrid>
      <w:tr w:rsidR="00CD7551" w:rsidRPr="00FD0425" w14:paraId="31246DF2" w14:textId="77777777" w:rsidTr="000F2AFC">
        <w:tblPrEx>
          <w:tblCellMar>
            <w:top w:w="0" w:type="dxa"/>
            <w:bottom w:w="0" w:type="dxa"/>
          </w:tblCellMar>
        </w:tblPrEx>
        <w:tc>
          <w:tcPr>
            <w:tcW w:w="2013" w:type="dxa"/>
          </w:tcPr>
          <w:p w14:paraId="017304AE" w14:textId="77777777" w:rsidR="00CD7551" w:rsidRPr="00FD0425" w:rsidRDefault="00CD7551" w:rsidP="00CD7551">
            <w:pPr>
              <w:pStyle w:val="TAH"/>
              <w:rPr>
                <w:lang w:eastAsia="ja-JP"/>
              </w:rPr>
            </w:pPr>
            <w:r w:rsidRPr="00FD0425">
              <w:rPr>
                <w:lang w:eastAsia="ja-JP"/>
              </w:rPr>
              <w:t>IE/Group Name</w:t>
            </w:r>
          </w:p>
        </w:tc>
        <w:tc>
          <w:tcPr>
            <w:tcW w:w="1134" w:type="dxa"/>
          </w:tcPr>
          <w:p w14:paraId="34874241" w14:textId="77777777" w:rsidR="00CD7551" w:rsidRPr="00FD0425" w:rsidRDefault="00CD7551" w:rsidP="00CD7551">
            <w:pPr>
              <w:pStyle w:val="TAH"/>
              <w:rPr>
                <w:lang w:eastAsia="ja-JP"/>
              </w:rPr>
            </w:pPr>
            <w:r w:rsidRPr="00FD0425">
              <w:rPr>
                <w:lang w:eastAsia="ja-JP"/>
              </w:rPr>
              <w:t>Presence</w:t>
            </w:r>
          </w:p>
        </w:tc>
        <w:tc>
          <w:tcPr>
            <w:tcW w:w="992" w:type="dxa"/>
          </w:tcPr>
          <w:p w14:paraId="4405968C" w14:textId="77777777" w:rsidR="00CD7551" w:rsidRPr="00FD0425" w:rsidRDefault="00CD7551" w:rsidP="00CD7551">
            <w:pPr>
              <w:pStyle w:val="TAH"/>
              <w:rPr>
                <w:lang w:eastAsia="ja-JP"/>
              </w:rPr>
            </w:pPr>
            <w:r w:rsidRPr="00FD0425">
              <w:rPr>
                <w:lang w:eastAsia="ja-JP"/>
              </w:rPr>
              <w:t>Range</w:t>
            </w:r>
          </w:p>
        </w:tc>
        <w:tc>
          <w:tcPr>
            <w:tcW w:w="1559" w:type="dxa"/>
          </w:tcPr>
          <w:p w14:paraId="256D6386" w14:textId="77777777" w:rsidR="00CD7551" w:rsidRPr="00FD0425" w:rsidRDefault="00CD7551" w:rsidP="00CD7551">
            <w:pPr>
              <w:pStyle w:val="TAH"/>
              <w:rPr>
                <w:lang w:eastAsia="ja-JP"/>
              </w:rPr>
            </w:pPr>
            <w:r w:rsidRPr="00FD0425">
              <w:rPr>
                <w:lang w:eastAsia="ja-JP"/>
              </w:rPr>
              <w:t>IE type and reference</w:t>
            </w:r>
          </w:p>
        </w:tc>
        <w:tc>
          <w:tcPr>
            <w:tcW w:w="2268" w:type="dxa"/>
          </w:tcPr>
          <w:p w14:paraId="708FC1A0" w14:textId="77777777" w:rsidR="00CD7551" w:rsidRPr="00FD0425" w:rsidRDefault="00CD7551" w:rsidP="00CD7551">
            <w:pPr>
              <w:pStyle w:val="TAH"/>
              <w:rPr>
                <w:lang w:eastAsia="ja-JP"/>
              </w:rPr>
            </w:pPr>
            <w:r w:rsidRPr="00FD0425">
              <w:rPr>
                <w:lang w:eastAsia="ja-JP"/>
              </w:rPr>
              <w:t>Semantics description</w:t>
            </w:r>
          </w:p>
        </w:tc>
        <w:tc>
          <w:tcPr>
            <w:tcW w:w="1134" w:type="dxa"/>
          </w:tcPr>
          <w:p w14:paraId="56040EEF" w14:textId="77777777" w:rsidR="00CD7551" w:rsidRPr="00FD0425" w:rsidRDefault="00CD7551" w:rsidP="00CD7551">
            <w:pPr>
              <w:pStyle w:val="TAH"/>
              <w:rPr>
                <w:lang w:eastAsia="ja-JP"/>
              </w:rPr>
            </w:pPr>
            <w:r w:rsidRPr="00FD0425">
              <w:rPr>
                <w:lang w:eastAsia="ja-JP"/>
              </w:rPr>
              <w:t>Criticality</w:t>
            </w:r>
          </w:p>
        </w:tc>
        <w:tc>
          <w:tcPr>
            <w:tcW w:w="1134" w:type="dxa"/>
          </w:tcPr>
          <w:p w14:paraId="74BDD1BE" w14:textId="77777777" w:rsidR="00CD7551" w:rsidRPr="00FD0425" w:rsidRDefault="00CD7551" w:rsidP="00CD7551">
            <w:pPr>
              <w:pStyle w:val="TAH"/>
              <w:rPr>
                <w:lang w:eastAsia="ja-JP"/>
              </w:rPr>
            </w:pPr>
            <w:r w:rsidRPr="00FD0425">
              <w:rPr>
                <w:lang w:eastAsia="ja-JP"/>
              </w:rPr>
              <w:t>Assigned Criticality</w:t>
            </w:r>
          </w:p>
        </w:tc>
      </w:tr>
      <w:tr w:rsidR="00CD7551" w:rsidRPr="00FD0425" w14:paraId="7FDF8DBC" w14:textId="77777777" w:rsidTr="000F2AFC">
        <w:tblPrEx>
          <w:tblCellMar>
            <w:top w:w="0" w:type="dxa"/>
            <w:bottom w:w="0" w:type="dxa"/>
          </w:tblCellMar>
        </w:tblPrEx>
        <w:tc>
          <w:tcPr>
            <w:tcW w:w="2013" w:type="dxa"/>
          </w:tcPr>
          <w:p w14:paraId="5D9AA392" w14:textId="77777777" w:rsidR="00CD7551" w:rsidRPr="00FD0425" w:rsidRDefault="00CD7551" w:rsidP="00CD7551">
            <w:pPr>
              <w:pStyle w:val="TAL"/>
              <w:rPr>
                <w:lang w:val="sv-SE" w:eastAsia="ja-JP"/>
              </w:rPr>
            </w:pPr>
            <w:r w:rsidRPr="00FD0425">
              <w:rPr>
                <w:b/>
                <w:bCs/>
                <w:lang w:eastAsia="ja-JP"/>
              </w:rPr>
              <w:t>PDU Session List with data forwarding request info</w:t>
            </w:r>
          </w:p>
        </w:tc>
        <w:tc>
          <w:tcPr>
            <w:tcW w:w="1134" w:type="dxa"/>
          </w:tcPr>
          <w:p w14:paraId="1081FCE5" w14:textId="77777777" w:rsidR="00CD7551" w:rsidRPr="00FD0425" w:rsidRDefault="00CD7551" w:rsidP="00CD7551">
            <w:pPr>
              <w:pStyle w:val="TAL"/>
              <w:rPr>
                <w:lang w:eastAsia="ja-JP"/>
              </w:rPr>
            </w:pPr>
          </w:p>
        </w:tc>
        <w:tc>
          <w:tcPr>
            <w:tcW w:w="992" w:type="dxa"/>
          </w:tcPr>
          <w:p w14:paraId="65CFA366" w14:textId="77777777" w:rsidR="00CD7551" w:rsidRPr="00FD0425" w:rsidRDefault="00CD7551" w:rsidP="00CD7551">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59" w:type="dxa"/>
          </w:tcPr>
          <w:p w14:paraId="69BC6176" w14:textId="77777777" w:rsidR="00CD7551" w:rsidRPr="00FD0425" w:rsidRDefault="00CD7551" w:rsidP="00CD7551">
            <w:pPr>
              <w:pStyle w:val="TAL"/>
              <w:rPr>
                <w:lang w:val="sv-SE" w:eastAsia="ja-JP"/>
              </w:rPr>
            </w:pPr>
          </w:p>
        </w:tc>
        <w:tc>
          <w:tcPr>
            <w:tcW w:w="2268" w:type="dxa"/>
          </w:tcPr>
          <w:p w14:paraId="7AF3CACC" w14:textId="77777777" w:rsidR="00CD7551" w:rsidRPr="00FD0425" w:rsidRDefault="00CD7551" w:rsidP="00CD7551">
            <w:pPr>
              <w:pStyle w:val="TAL"/>
              <w:rPr>
                <w:lang w:eastAsia="ja-JP"/>
              </w:rPr>
            </w:pPr>
          </w:p>
        </w:tc>
        <w:tc>
          <w:tcPr>
            <w:tcW w:w="1134" w:type="dxa"/>
          </w:tcPr>
          <w:p w14:paraId="75B7F9A1" w14:textId="77777777" w:rsidR="00CD7551" w:rsidRPr="00FD0425" w:rsidRDefault="00CD7551" w:rsidP="000F2AFC">
            <w:pPr>
              <w:pStyle w:val="TAC"/>
              <w:rPr>
                <w:lang w:eastAsia="ja-JP"/>
              </w:rPr>
            </w:pPr>
            <w:r w:rsidRPr="00FD0425">
              <w:rPr>
                <w:lang w:eastAsia="ja-JP"/>
              </w:rPr>
              <w:t>–</w:t>
            </w:r>
          </w:p>
        </w:tc>
        <w:tc>
          <w:tcPr>
            <w:tcW w:w="1134" w:type="dxa"/>
          </w:tcPr>
          <w:p w14:paraId="2DF089B4" w14:textId="77777777" w:rsidR="00CD7551" w:rsidRPr="00FD0425" w:rsidRDefault="00CD7551" w:rsidP="000F2AFC">
            <w:pPr>
              <w:pStyle w:val="TAC"/>
              <w:rPr>
                <w:lang w:eastAsia="ja-JP"/>
              </w:rPr>
            </w:pPr>
          </w:p>
        </w:tc>
      </w:tr>
      <w:tr w:rsidR="00CD7551" w:rsidRPr="00FD0425" w14:paraId="3A466E59" w14:textId="77777777" w:rsidTr="000F2AFC">
        <w:tblPrEx>
          <w:tblCellMar>
            <w:top w:w="0" w:type="dxa"/>
            <w:bottom w:w="0" w:type="dxa"/>
          </w:tblCellMar>
        </w:tblPrEx>
        <w:tc>
          <w:tcPr>
            <w:tcW w:w="2013" w:type="dxa"/>
          </w:tcPr>
          <w:p w14:paraId="3E4D7336" w14:textId="77777777" w:rsidR="00CD7551" w:rsidRPr="00FD0425" w:rsidRDefault="00CD7551" w:rsidP="00CD7551">
            <w:pPr>
              <w:pStyle w:val="TAL"/>
              <w:ind w:left="113"/>
              <w:rPr>
                <w:b/>
                <w:lang w:eastAsia="ja-JP"/>
              </w:rPr>
            </w:pPr>
            <w:r w:rsidRPr="00FD0425">
              <w:rPr>
                <w:lang w:eastAsia="ja-JP"/>
              </w:rPr>
              <w:t>&gt;PDU Session ID</w:t>
            </w:r>
          </w:p>
        </w:tc>
        <w:tc>
          <w:tcPr>
            <w:tcW w:w="1134" w:type="dxa"/>
          </w:tcPr>
          <w:p w14:paraId="3C49B9A8" w14:textId="77777777" w:rsidR="00CD7551" w:rsidRPr="00FD0425" w:rsidRDefault="00CD7551" w:rsidP="00CD7551">
            <w:pPr>
              <w:pStyle w:val="TAL"/>
              <w:rPr>
                <w:rFonts w:eastAsia="Batang"/>
                <w:lang w:eastAsia="ja-JP"/>
              </w:rPr>
            </w:pPr>
            <w:r w:rsidRPr="00FD0425">
              <w:rPr>
                <w:lang w:eastAsia="ja-JP"/>
              </w:rPr>
              <w:t>M</w:t>
            </w:r>
          </w:p>
        </w:tc>
        <w:tc>
          <w:tcPr>
            <w:tcW w:w="992" w:type="dxa"/>
          </w:tcPr>
          <w:p w14:paraId="7364301B" w14:textId="77777777" w:rsidR="00CD7551" w:rsidRPr="00FD0425" w:rsidRDefault="00CD7551" w:rsidP="00CD7551">
            <w:pPr>
              <w:pStyle w:val="TAL"/>
              <w:rPr>
                <w:bCs/>
                <w:i/>
                <w:szCs w:val="18"/>
                <w:lang w:eastAsia="ja-JP"/>
              </w:rPr>
            </w:pPr>
          </w:p>
        </w:tc>
        <w:tc>
          <w:tcPr>
            <w:tcW w:w="1559" w:type="dxa"/>
          </w:tcPr>
          <w:p w14:paraId="65965FFC" w14:textId="77777777" w:rsidR="00CD7551" w:rsidRPr="00FD0425" w:rsidRDefault="00CD7551" w:rsidP="00CD7551">
            <w:pPr>
              <w:pStyle w:val="TAL"/>
              <w:rPr>
                <w:lang w:eastAsia="ja-JP"/>
              </w:rPr>
            </w:pPr>
            <w:r w:rsidRPr="00FD0425">
              <w:rPr>
                <w:lang w:eastAsia="ja-JP"/>
              </w:rPr>
              <w:t>9.2.3.18</w:t>
            </w:r>
          </w:p>
        </w:tc>
        <w:tc>
          <w:tcPr>
            <w:tcW w:w="2268" w:type="dxa"/>
          </w:tcPr>
          <w:p w14:paraId="54ED4134" w14:textId="77777777" w:rsidR="00CD7551" w:rsidRPr="00FD0425" w:rsidRDefault="00CD7551" w:rsidP="00CD7551">
            <w:pPr>
              <w:pStyle w:val="TAL"/>
              <w:rPr>
                <w:iCs/>
                <w:lang w:eastAsia="ja-JP"/>
              </w:rPr>
            </w:pPr>
          </w:p>
        </w:tc>
        <w:tc>
          <w:tcPr>
            <w:tcW w:w="1134" w:type="dxa"/>
          </w:tcPr>
          <w:p w14:paraId="2CEB4EFE" w14:textId="77777777" w:rsidR="00CD7551" w:rsidRPr="00FD0425" w:rsidRDefault="00CD7551" w:rsidP="000F2AFC">
            <w:pPr>
              <w:pStyle w:val="TAC"/>
              <w:rPr>
                <w:iCs/>
                <w:lang w:eastAsia="ja-JP"/>
              </w:rPr>
            </w:pPr>
            <w:r w:rsidRPr="00FD0425">
              <w:rPr>
                <w:lang w:eastAsia="ja-JP"/>
              </w:rPr>
              <w:t>–</w:t>
            </w:r>
          </w:p>
        </w:tc>
        <w:tc>
          <w:tcPr>
            <w:tcW w:w="1134" w:type="dxa"/>
          </w:tcPr>
          <w:p w14:paraId="5A423DB7" w14:textId="77777777" w:rsidR="00CD7551" w:rsidRPr="00FD0425" w:rsidRDefault="00CD7551" w:rsidP="000F2AFC">
            <w:pPr>
              <w:pStyle w:val="TAC"/>
              <w:rPr>
                <w:iCs/>
                <w:lang w:eastAsia="ja-JP"/>
              </w:rPr>
            </w:pPr>
          </w:p>
        </w:tc>
      </w:tr>
      <w:tr w:rsidR="00CD7551" w:rsidRPr="00FD0425" w14:paraId="5BED55EB" w14:textId="77777777" w:rsidTr="000F2AFC">
        <w:tblPrEx>
          <w:tblCellMar>
            <w:top w:w="0" w:type="dxa"/>
            <w:bottom w:w="0" w:type="dxa"/>
          </w:tblCellMar>
        </w:tblPrEx>
        <w:tc>
          <w:tcPr>
            <w:tcW w:w="2013" w:type="dxa"/>
          </w:tcPr>
          <w:p w14:paraId="3B041025" w14:textId="77777777" w:rsidR="00CD7551" w:rsidRPr="00FD0425" w:rsidRDefault="00CD7551" w:rsidP="00CD7551">
            <w:pPr>
              <w:pStyle w:val="TAL"/>
              <w:ind w:left="113"/>
              <w:rPr>
                <w:lang w:eastAsia="ja-JP"/>
              </w:rPr>
            </w:pPr>
            <w:r w:rsidRPr="00FD0425">
              <w:rPr>
                <w:lang w:eastAsia="ja-JP"/>
              </w:rPr>
              <w:t>&gt;Data Forwarding and Offloading Info from source NG-RAN node</w:t>
            </w:r>
          </w:p>
        </w:tc>
        <w:tc>
          <w:tcPr>
            <w:tcW w:w="1134" w:type="dxa"/>
          </w:tcPr>
          <w:p w14:paraId="25EC1DAE" w14:textId="77777777" w:rsidR="00CD7551" w:rsidRPr="00FD0425" w:rsidRDefault="00CD7551" w:rsidP="00CD7551">
            <w:pPr>
              <w:pStyle w:val="TAL"/>
              <w:rPr>
                <w:lang w:eastAsia="ja-JP"/>
              </w:rPr>
            </w:pPr>
            <w:r w:rsidRPr="00FD0425">
              <w:rPr>
                <w:lang w:eastAsia="ja-JP"/>
              </w:rPr>
              <w:t>O</w:t>
            </w:r>
          </w:p>
        </w:tc>
        <w:tc>
          <w:tcPr>
            <w:tcW w:w="992" w:type="dxa"/>
          </w:tcPr>
          <w:p w14:paraId="6E3B6590" w14:textId="77777777" w:rsidR="00CD7551" w:rsidRPr="00FD0425" w:rsidRDefault="00CD7551" w:rsidP="00CD7551">
            <w:pPr>
              <w:pStyle w:val="TAL"/>
              <w:rPr>
                <w:bCs/>
                <w:i/>
                <w:szCs w:val="18"/>
                <w:lang w:eastAsia="ja-JP"/>
              </w:rPr>
            </w:pPr>
          </w:p>
        </w:tc>
        <w:tc>
          <w:tcPr>
            <w:tcW w:w="1559" w:type="dxa"/>
          </w:tcPr>
          <w:p w14:paraId="77B43ED8" w14:textId="77777777" w:rsidR="00CD7551" w:rsidRPr="00FD0425" w:rsidRDefault="00CD7551" w:rsidP="00CD7551">
            <w:pPr>
              <w:pStyle w:val="TAL"/>
              <w:rPr>
                <w:lang w:eastAsia="ja-JP"/>
              </w:rPr>
            </w:pPr>
            <w:r w:rsidRPr="00FD0425">
              <w:rPr>
                <w:lang w:eastAsia="ja-JP"/>
              </w:rPr>
              <w:t>9.2.1.17</w:t>
            </w:r>
          </w:p>
        </w:tc>
        <w:tc>
          <w:tcPr>
            <w:tcW w:w="2268" w:type="dxa"/>
          </w:tcPr>
          <w:p w14:paraId="58DBD649" w14:textId="77777777" w:rsidR="00CD7551" w:rsidRPr="00FD0425" w:rsidRDefault="00CD7551" w:rsidP="00CD7551">
            <w:pPr>
              <w:pStyle w:val="TAL"/>
              <w:rPr>
                <w:iCs/>
                <w:lang w:eastAsia="ja-JP"/>
              </w:rPr>
            </w:pPr>
          </w:p>
        </w:tc>
        <w:tc>
          <w:tcPr>
            <w:tcW w:w="1134" w:type="dxa"/>
          </w:tcPr>
          <w:p w14:paraId="04B88511" w14:textId="77777777" w:rsidR="00CD7551" w:rsidRPr="00FD0425" w:rsidRDefault="00CD7551" w:rsidP="000F2AFC">
            <w:pPr>
              <w:pStyle w:val="TAC"/>
              <w:rPr>
                <w:iCs/>
                <w:lang w:eastAsia="ja-JP"/>
              </w:rPr>
            </w:pPr>
            <w:r w:rsidRPr="00FD0425">
              <w:rPr>
                <w:lang w:eastAsia="ja-JP"/>
              </w:rPr>
              <w:t>–</w:t>
            </w:r>
          </w:p>
        </w:tc>
        <w:tc>
          <w:tcPr>
            <w:tcW w:w="1134" w:type="dxa"/>
          </w:tcPr>
          <w:p w14:paraId="35D588C9" w14:textId="77777777" w:rsidR="00CD7551" w:rsidRPr="00FD0425" w:rsidRDefault="00CD7551" w:rsidP="000F2AFC">
            <w:pPr>
              <w:pStyle w:val="TAC"/>
              <w:rPr>
                <w:iCs/>
                <w:lang w:eastAsia="ja-JP"/>
              </w:rPr>
            </w:pPr>
          </w:p>
        </w:tc>
      </w:tr>
      <w:tr w:rsidR="00CD7551" w:rsidRPr="00FD0425" w14:paraId="00D0EF0B" w14:textId="77777777" w:rsidTr="000F2AFC">
        <w:tblPrEx>
          <w:tblCellMar>
            <w:top w:w="0" w:type="dxa"/>
            <w:bottom w:w="0" w:type="dxa"/>
          </w:tblCellMar>
        </w:tblPrEx>
        <w:tc>
          <w:tcPr>
            <w:tcW w:w="2013" w:type="dxa"/>
          </w:tcPr>
          <w:p w14:paraId="3B05FC7A" w14:textId="77777777" w:rsidR="00CD7551" w:rsidRPr="00FD0425" w:rsidRDefault="00CD7551" w:rsidP="00CD7551">
            <w:pPr>
              <w:pStyle w:val="TAL"/>
              <w:ind w:left="113"/>
              <w:rPr>
                <w:lang w:eastAsia="ja-JP"/>
              </w:rPr>
            </w:pPr>
            <w:r w:rsidRPr="00FD0425">
              <w:rPr>
                <w:lang w:eastAsia="ja-JP"/>
              </w:rPr>
              <w:t>&gt;DRBs To Be Released List</w:t>
            </w:r>
          </w:p>
        </w:tc>
        <w:tc>
          <w:tcPr>
            <w:tcW w:w="1134" w:type="dxa"/>
          </w:tcPr>
          <w:p w14:paraId="6FB3A192" w14:textId="77777777" w:rsidR="00CD7551" w:rsidRPr="00FD0425" w:rsidRDefault="00CD7551" w:rsidP="00CD7551">
            <w:pPr>
              <w:pStyle w:val="TAL"/>
              <w:rPr>
                <w:lang w:eastAsia="ja-JP"/>
              </w:rPr>
            </w:pPr>
            <w:r w:rsidRPr="00FD0425">
              <w:rPr>
                <w:rFonts w:hint="eastAsia"/>
                <w:lang w:eastAsia="zh-CN"/>
              </w:rPr>
              <w:t>O</w:t>
            </w:r>
          </w:p>
        </w:tc>
        <w:tc>
          <w:tcPr>
            <w:tcW w:w="992" w:type="dxa"/>
          </w:tcPr>
          <w:p w14:paraId="594A424B" w14:textId="77777777" w:rsidR="00CD7551" w:rsidRPr="00FD0425" w:rsidRDefault="00CD7551" w:rsidP="00CD7551">
            <w:pPr>
              <w:pStyle w:val="TAL"/>
              <w:rPr>
                <w:bCs/>
                <w:i/>
                <w:szCs w:val="18"/>
                <w:lang w:eastAsia="ja-JP"/>
              </w:rPr>
            </w:pPr>
          </w:p>
        </w:tc>
        <w:tc>
          <w:tcPr>
            <w:tcW w:w="1559" w:type="dxa"/>
          </w:tcPr>
          <w:p w14:paraId="10DE1296" w14:textId="77777777" w:rsidR="00CD7551" w:rsidRPr="00FD0425" w:rsidRDefault="00CD7551" w:rsidP="00CD7551">
            <w:pPr>
              <w:pStyle w:val="TAL"/>
              <w:rPr>
                <w:lang w:eastAsia="ja-JP"/>
              </w:rPr>
            </w:pPr>
            <w:r w:rsidRPr="00FD0425">
              <w:rPr>
                <w:lang w:eastAsia="ja-JP"/>
              </w:rPr>
              <w:t>DRB to QoS Flow Mapping List 9.2.1.15</w:t>
            </w:r>
          </w:p>
        </w:tc>
        <w:tc>
          <w:tcPr>
            <w:tcW w:w="2268" w:type="dxa"/>
          </w:tcPr>
          <w:p w14:paraId="327BC814" w14:textId="77777777" w:rsidR="00CD7551" w:rsidRPr="00FD0425" w:rsidRDefault="00CD7551" w:rsidP="00CD7551">
            <w:pPr>
              <w:pStyle w:val="TAL"/>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134" w:type="dxa"/>
          </w:tcPr>
          <w:p w14:paraId="51B77AF6" w14:textId="77777777" w:rsidR="00CD7551" w:rsidRPr="00FD0425" w:rsidRDefault="00CD7551" w:rsidP="000F2AFC">
            <w:pPr>
              <w:pStyle w:val="TAC"/>
              <w:rPr>
                <w:rFonts w:hint="eastAsia"/>
                <w:iCs/>
                <w:lang w:eastAsia="zh-CN"/>
              </w:rPr>
            </w:pPr>
            <w:r w:rsidRPr="00FD0425">
              <w:rPr>
                <w:lang w:eastAsia="ja-JP"/>
              </w:rPr>
              <w:t>–</w:t>
            </w:r>
          </w:p>
        </w:tc>
        <w:tc>
          <w:tcPr>
            <w:tcW w:w="1134" w:type="dxa"/>
          </w:tcPr>
          <w:p w14:paraId="06F50517" w14:textId="77777777" w:rsidR="00CD7551" w:rsidRPr="00FD0425" w:rsidRDefault="00CD7551" w:rsidP="000F2AFC">
            <w:pPr>
              <w:pStyle w:val="TAC"/>
              <w:rPr>
                <w:rFonts w:hint="eastAsia"/>
                <w:iCs/>
                <w:lang w:eastAsia="zh-CN"/>
              </w:rPr>
            </w:pPr>
          </w:p>
        </w:tc>
      </w:tr>
      <w:tr w:rsidR="00CD7551" w:rsidRPr="00FD0425" w14:paraId="2A70A3EE" w14:textId="77777777" w:rsidTr="000F2AFC">
        <w:tblPrEx>
          <w:tblCellMar>
            <w:top w:w="0" w:type="dxa"/>
            <w:bottom w:w="0" w:type="dxa"/>
          </w:tblCellMar>
        </w:tblPrEx>
        <w:tc>
          <w:tcPr>
            <w:tcW w:w="2013" w:type="dxa"/>
          </w:tcPr>
          <w:p w14:paraId="6A6F2880" w14:textId="77777777" w:rsidR="00CD7551" w:rsidRPr="00FD0425" w:rsidRDefault="00CD7551" w:rsidP="00CD7551">
            <w:pPr>
              <w:pStyle w:val="TAL"/>
              <w:ind w:left="113"/>
              <w:rPr>
                <w:lang w:eastAsia="ja-JP"/>
              </w:rPr>
            </w:pPr>
            <w:r w:rsidRPr="00FD0425">
              <w:rPr>
                <w:lang w:eastAsia="ja-JP"/>
              </w:rPr>
              <w:t>&gt;Cause</w:t>
            </w:r>
          </w:p>
        </w:tc>
        <w:tc>
          <w:tcPr>
            <w:tcW w:w="1134" w:type="dxa"/>
          </w:tcPr>
          <w:p w14:paraId="4571967C" w14:textId="77777777" w:rsidR="00CD7551" w:rsidRPr="00FD0425" w:rsidRDefault="00CD7551" w:rsidP="00CD7551">
            <w:pPr>
              <w:pStyle w:val="TAL"/>
              <w:rPr>
                <w:rFonts w:hint="eastAsia"/>
                <w:lang w:eastAsia="zh-CN"/>
              </w:rPr>
            </w:pPr>
            <w:r w:rsidRPr="00FD0425">
              <w:rPr>
                <w:lang w:eastAsia="ja-JP"/>
              </w:rPr>
              <w:t>O</w:t>
            </w:r>
          </w:p>
        </w:tc>
        <w:tc>
          <w:tcPr>
            <w:tcW w:w="992" w:type="dxa"/>
          </w:tcPr>
          <w:p w14:paraId="31A6EC23" w14:textId="77777777" w:rsidR="00CD7551" w:rsidRPr="00FD0425" w:rsidRDefault="00CD7551" w:rsidP="00CD7551">
            <w:pPr>
              <w:pStyle w:val="TAL"/>
              <w:rPr>
                <w:bCs/>
                <w:i/>
                <w:szCs w:val="18"/>
                <w:lang w:eastAsia="ja-JP"/>
              </w:rPr>
            </w:pPr>
          </w:p>
        </w:tc>
        <w:tc>
          <w:tcPr>
            <w:tcW w:w="1559" w:type="dxa"/>
          </w:tcPr>
          <w:p w14:paraId="6BBDD36D" w14:textId="77777777" w:rsidR="00CD7551" w:rsidRPr="00FD0425" w:rsidRDefault="00CD7551" w:rsidP="00CD7551">
            <w:pPr>
              <w:pStyle w:val="TAL"/>
              <w:rPr>
                <w:lang w:eastAsia="ja-JP"/>
              </w:rPr>
            </w:pPr>
            <w:r w:rsidRPr="00FD0425">
              <w:rPr>
                <w:lang w:eastAsia="ja-JP"/>
              </w:rPr>
              <w:t>9.2.3.2</w:t>
            </w:r>
          </w:p>
        </w:tc>
        <w:tc>
          <w:tcPr>
            <w:tcW w:w="2268" w:type="dxa"/>
          </w:tcPr>
          <w:p w14:paraId="6C64FF32" w14:textId="77777777" w:rsidR="00CD7551" w:rsidRPr="00FD0425" w:rsidRDefault="00CD7551" w:rsidP="00CD7551">
            <w:pPr>
              <w:pStyle w:val="TAL"/>
              <w:rPr>
                <w:rFonts w:hint="eastAsia"/>
                <w:iCs/>
                <w:lang w:eastAsia="zh-CN"/>
              </w:rPr>
            </w:pPr>
          </w:p>
        </w:tc>
        <w:tc>
          <w:tcPr>
            <w:tcW w:w="1134" w:type="dxa"/>
          </w:tcPr>
          <w:p w14:paraId="799F1214" w14:textId="77777777" w:rsidR="00CD7551" w:rsidRPr="00FD0425" w:rsidRDefault="00CD7551" w:rsidP="000F2AFC">
            <w:pPr>
              <w:pStyle w:val="TAC"/>
              <w:rPr>
                <w:rFonts w:hint="eastAsia"/>
                <w:iCs/>
                <w:lang w:eastAsia="zh-CN"/>
              </w:rPr>
            </w:pPr>
            <w:r>
              <w:rPr>
                <w:rFonts w:hint="eastAsia"/>
                <w:iCs/>
                <w:lang w:eastAsia="zh-CN"/>
              </w:rPr>
              <w:t>Y</w:t>
            </w:r>
            <w:r>
              <w:rPr>
                <w:iCs/>
                <w:lang w:eastAsia="zh-CN"/>
              </w:rPr>
              <w:t>ES</w:t>
            </w:r>
          </w:p>
        </w:tc>
        <w:tc>
          <w:tcPr>
            <w:tcW w:w="1134" w:type="dxa"/>
          </w:tcPr>
          <w:p w14:paraId="66857F47" w14:textId="77777777" w:rsidR="00CD7551" w:rsidRPr="00FD0425" w:rsidRDefault="00CD7551" w:rsidP="000F2AFC">
            <w:pPr>
              <w:pStyle w:val="TAC"/>
              <w:rPr>
                <w:rFonts w:hint="eastAsia"/>
                <w:iCs/>
                <w:lang w:eastAsia="zh-CN"/>
              </w:rPr>
            </w:pPr>
            <w:r>
              <w:rPr>
                <w:lang w:eastAsia="ja-JP"/>
              </w:rPr>
              <w:t>i</w:t>
            </w:r>
            <w:r w:rsidRPr="009354E2">
              <w:rPr>
                <w:lang w:eastAsia="ja-JP"/>
              </w:rPr>
              <w:t>gnore</w:t>
            </w:r>
          </w:p>
        </w:tc>
      </w:tr>
    </w:tbl>
    <w:p w14:paraId="3E4DB2D5"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784">
          <w:tblGrid>
            <w:gridCol w:w="3686"/>
            <w:gridCol w:w="5670"/>
          </w:tblGrid>
        </w:tblGridChange>
      </w:tblGrid>
      <w:tr w:rsidR="00F02090" w:rsidRPr="00FD0425" w14:paraId="4FCDA531" w14:textId="77777777" w:rsidTr="00694C97">
        <w:tblPrEx>
          <w:tblCellMar>
            <w:top w:w="0" w:type="dxa"/>
            <w:bottom w:w="0" w:type="dxa"/>
          </w:tblCellMar>
        </w:tblPrEx>
        <w:tc>
          <w:tcPr>
            <w:tcW w:w="3686" w:type="dxa"/>
          </w:tcPr>
          <w:p w14:paraId="45D27942" w14:textId="77777777" w:rsidR="00F02090" w:rsidRPr="00FD0425" w:rsidRDefault="00F02090" w:rsidP="00694C97">
            <w:pPr>
              <w:pStyle w:val="TAH"/>
              <w:rPr>
                <w:lang w:eastAsia="ja-JP"/>
              </w:rPr>
            </w:pPr>
            <w:r w:rsidRPr="00FD0425">
              <w:rPr>
                <w:lang w:eastAsia="ja-JP"/>
              </w:rPr>
              <w:t>Range bound</w:t>
            </w:r>
          </w:p>
        </w:tc>
        <w:tc>
          <w:tcPr>
            <w:tcW w:w="5670" w:type="dxa"/>
          </w:tcPr>
          <w:p w14:paraId="3682B7B0" w14:textId="77777777" w:rsidR="00F02090" w:rsidRPr="00FD0425" w:rsidRDefault="00F02090" w:rsidP="00694C97">
            <w:pPr>
              <w:pStyle w:val="TAH"/>
              <w:rPr>
                <w:lang w:eastAsia="ja-JP"/>
              </w:rPr>
            </w:pPr>
            <w:r w:rsidRPr="00FD0425">
              <w:rPr>
                <w:lang w:eastAsia="ja-JP"/>
              </w:rPr>
              <w:t>Explanation</w:t>
            </w:r>
          </w:p>
        </w:tc>
      </w:tr>
      <w:tr w:rsidR="00F02090" w:rsidRPr="00FD0425" w14:paraId="40711150" w14:textId="77777777" w:rsidTr="00694C97">
        <w:tblPrEx>
          <w:tblCellMar>
            <w:top w:w="0" w:type="dxa"/>
            <w:bottom w:w="0" w:type="dxa"/>
          </w:tblCellMar>
        </w:tblPrEx>
        <w:tc>
          <w:tcPr>
            <w:tcW w:w="3686" w:type="dxa"/>
          </w:tcPr>
          <w:p w14:paraId="1F4722DE"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694C97">
            <w:pPr>
              <w:pStyle w:val="TAL"/>
              <w:rPr>
                <w:lang w:eastAsia="ja-JP"/>
              </w:rPr>
            </w:pPr>
            <w:r w:rsidRPr="00FD0425">
              <w:rPr>
                <w:lang w:eastAsia="ja-JP"/>
              </w:rPr>
              <w:t>Maximum no. of PDU sessions. Value is 256.</w:t>
            </w:r>
          </w:p>
        </w:tc>
      </w:tr>
    </w:tbl>
    <w:p w14:paraId="4CB1F969" w14:textId="77777777" w:rsidR="00F02090" w:rsidRPr="00FD0425" w:rsidRDefault="00F02090" w:rsidP="00F02090">
      <w:pPr>
        <w:rPr>
          <w:lang w:val="fr-FR"/>
        </w:rPr>
      </w:pPr>
    </w:p>
    <w:p w14:paraId="62BA18B2" w14:textId="77777777" w:rsidR="00F02090" w:rsidRPr="00FD0425" w:rsidRDefault="00F02090" w:rsidP="00F02090">
      <w:pPr>
        <w:pStyle w:val="Heading4"/>
      </w:pPr>
      <w:bookmarkStart w:id="4785" w:name="_Toc20955261"/>
      <w:bookmarkStart w:id="4786" w:name="_Toc29991458"/>
      <w:bookmarkStart w:id="4787" w:name="_Toc36555858"/>
      <w:bookmarkStart w:id="4788" w:name="_Toc44497578"/>
      <w:bookmarkStart w:id="4789" w:name="_Toc45107966"/>
      <w:bookmarkStart w:id="4790" w:name="_Toc45901586"/>
      <w:bookmarkStart w:id="4791" w:name="_Toc51850665"/>
      <w:bookmarkStart w:id="4792" w:name="_Toc56693668"/>
      <w:bookmarkStart w:id="4793" w:name="_Toc64447211"/>
      <w:bookmarkStart w:id="4794" w:name="_Toc66286705"/>
      <w:bookmarkStart w:id="4795" w:name="_Toc74151400"/>
      <w:bookmarkStart w:id="4796" w:name="_Toc88653872"/>
      <w:bookmarkStart w:id="4797" w:name="_Toc97904228"/>
      <w:bookmarkStart w:id="4798" w:name="_Toc105175269"/>
      <w:bookmarkStart w:id="4799" w:name="_Toc113826299"/>
      <w:bookmarkStart w:id="4800" w:name="_Toc120032425"/>
      <w:r w:rsidRPr="00FD0425">
        <w:t>9.2.1.25</w:t>
      </w:r>
      <w:r w:rsidRPr="00FD0425">
        <w:tab/>
        <w:t>PDU Session List with data forwarding info from the target node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8523F8E" w14:textId="77777777" w:rsidR="00F02090" w:rsidRPr="00FD0425" w:rsidRDefault="00F02090" w:rsidP="00F02090">
      <w:r w:rsidRPr="00FD0425">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Change w:id="4801">
          <w:tblGrid>
            <w:gridCol w:w="2011"/>
            <w:gridCol w:w="1134"/>
            <w:gridCol w:w="992"/>
            <w:gridCol w:w="1560"/>
            <w:gridCol w:w="2268"/>
            <w:gridCol w:w="1134"/>
            <w:gridCol w:w="1134"/>
          </w:tblGrid>
        </w:tblGridChange>
      </w:tblGrid>
      <w:tr w:rsidR="00BA787F" w:rsidRPr="00FD0425" w14:paraId="4D715C98" w14:textId="77777777" w:rsidTr="00BE6FC6">
        <w:tblPrEx>
          <w:tblCellMar>
            <w:top w:w="0" w:type="dxa"/>
            <w:bottom w:w="0" w:type="dxa"/>
          </w:tblCellMar>
        </w:tblPrEx>
        <w:tc>
          <w:tcPr>
            <w:tcW w:w="2011" w:type="dxa"/>
          </w:tcPr>
          <w:p w14:paraId="265CEABA" w14:textId="77777777" w:rsidR="00BA787F" w:rsidRPr="00FD0425" w:rsidRDefault="00BA787F" w:rsidP="00BA787F">
            <w:pPr>
              <w:pStyle w:val="TAH"/>
              <w:rPr>
                <w:lang w:eastAsia="ja-JP"/>
              </w:rPr>
            </w:pPr>
            <w:r w:rsidRPr="00FD0425">
              <w:rPr>
                <w:lang w:eastAsia="ja-JP"/>
              </w:rPr>
              <w:t>IE/Group Name</w:t>
            </w:r>
          </w:p>
        </w:tc>
        <w:tc>
          <w:tcPr>
            <w:tcW w:w="1134" w:type="dxa"/>
          </w:tcPr>
          <w:p w14:paraId="55A5A7A1" w14:textId="77777777" w:rsidR="00BA787F" w:rsidRPr="00FD0425" w:rsidRDefault="00BA787F" w:rsidP="00BA787F">
            <w:pPr>
              <w:pStyle w:val="TAH"/>
              <w:rPr>
                <w:lang w:eastAsia="ja-JP"/>
              </w:rPr>
            </w:pPr>
            <w:r w:rsidRPr="00FD0425">
              <w:rPr>
                <w:lang w:eastAsia="ja-JP"/>
              </w:rPr>
              <w:t>Presence</w:t>
            </w:r>
          </w:p>
        </w:tc>
        <w:tc>
          <w:tcPr>
            <w:tcW w:w="992" w:type="dxa"/>
          </w:tcPr>
          <w:p w14:paraId="4F1C9EF5" w14:textId="77777777" w:rsidR="00BA787F" w:rsidRPr="00FD0425" w:rsidRDefault="00BA787F" w:rsidP="00BA787F">
            <w:pPr>
              <w:pStyle w:val="TAH"/>
              <w:rPr>
                <w:lang w:eastAsia="ja-JP"/>
              </w:rPr>
            </w:pPr>
            <w:r w:rsidRPr="00FD0425">
              <w:rPr>
                <w:lang w:eastAsia="ja-JP"/>
              </w:rPr>
              <w:t>Range</w:t>
            </w:r>
          </w:p>
        </w:tc>
        <w:tc>
          <w:tcPr>
            <w:tcW w:w="1560" w:type="dxa"/>
          </w:tcPr>
          <w:p w14:paraId="180B042F" w14:textId="77777777" w:rsidR="00BA787F" w:rsidRPr="00FD0425" w:rsidRDefault="00BA787F" w:rsidP="00BA787F">
            <w:pPr>
              <w:pStyle w:val="TAH"/>
              <w:rPr>
                <w:lang w:eastAsia="ja-JP"/>
              </w:rPr>
            </w:pPr>
            <w:r w:rsidRPr="00FD0425">
              <w:rPr>
                <w:lang w:eastAsia="ja-JP"/>
              </w:rPr>
              <w:t>IE type and reference</w:t>
            </w:r>
          </w:p>
        </w:tc>
        <w:tc>
          <w:tcPr>
            <w:tcW w:w="2268" w:type="dxa"/>
          </w:tcPr>
          <w:p w14:paraId="79AC371E" w14:textId="77777777" w:rsidR="00BA787F" w:rsidRPr="00FD0425" w:rsidRDefault="00BA787F" w:rsidP="00BA787F">
            <w:pPr>
              <w:pStyle w:val="TAH"/>
              <w:rPr>
                <w:lang w:eastAsia="ja-JP"/>
              </w:rPr>
            </w:pPr>
            <w:r w:rsidRPr="00FD0425">
              <w:rPr>
                <w:lang w:eastAsia="ja-JP"/>
              </w:rPr>
              <w:t>Semantics description</w:t>
            </w:r>
          </w:p>
        </w:tc>
        <w:tc>
          <w:tcPr>
            <w:tcW w:w="1134" w:type="dxa"/>
          </w:tcPr>
          <w:p w14:paraId="5ECB7501" w14:textId="77777777" w:rsidR="00BA787F" w:rsidRPr="00FD0425" w:rsidRDefault="00BA787F" w:rsidP="00BA787F">
            <w:pPr>
              <w:pStyle w:val="TAH"/>
              <w:rPr>
                <w:lang w:eastAsia="ja-JP"/>
              </w:rPr>
            </w:pPr>
            <w:r w:rsidRPr="00FD0425">
              <w:rPr>
                <w:lang w:eastAsia="ja-JP"/>
              </w:rPr>
              <w:t>Criticality</w:t>
            </w:r>
          </w:p>
        </w:tc>
        <w:tc>
          <w:tcPr>
            <w:tcW w:w="1134" w:type="dxa"/>
          </w:tcPr>
          <w:p w14:paraId="3E5491FD" w14:textId="77777777" w:rsidR="00BA787F" w:rsidRPr="00FD0425" w:rsidRDefault="00BA787F" w:rsidP="00DB0CD3">
            <w:pPr>
              <w:pStyle w:val="TAH"/>
              <w:rPr>
                <w:lang w:eastAsia="ja-JP"/>
              </w:rPr>
            </w:pPr>
            <w:r w:rsidRPr="00FD0425">
              <w:rPr>
                <w:lang w:eastAsia="ja-JP"/>
              </w:rPr>
              <w:t>Assigned Criticality</w:t>
            </w:r>
          </w:p>
        </w:tc>
      </w:tr>
      <w:tr w:rsidR="00BA787F" w:rsidRPr="00FD0425" w14:paraId="27863FDB" w14:textId="77777777" w:rsidTr="00BE6FC6">
        <w:tblPrEx>
          <w:tblCellMar>
            <w:top w:w="0" w:type="dxa"/>
            <w:bottom w:w="0" w:type="dxa"/>
          </w:tblCellMar>
        </w:tblPrEx>
        <w:tc>
          <w:tcPr>
            <w:tcW w:w="2011" w:type="dxa"/>
          </w:tcPr>
          <w:p w14:paraId="10FA0A37" w14:textId="77777777" w:rsidR="00BA787F" w:rsidRPr="00FD0425" w:rsidRDefault="00BA787F" w:rsidP="00BA787F">
            <w:pPr>
              <w:pStyle w:val="TAL"/>
              <w:rPr>
                <w:lang w:val="sv-SE" w:eastAsia="ja-JP"/>
              </w:rPr>
            </w:pPr>
            <w:r w:rsidRPr="00FD0425">
              <w:rPr>
                <w:b/>
                <w:bCs/>
                <w:lang w:eastAsia="ja-JP"/>
              </w:rPr>
              <w:t>PDU Session List with data forwarding from the target node</w:t>
            </w:r>
          </w:p>
        </w:tc>
        <w:tc>
          <w:tcPr>
            <w:tcW w:w="1134" w:type="dxa"/>
          </w:tcPr>
          <w:p w14:paraId="63668F09" w14:textId="77777777" w:rsidR="00BA787F" w:rsidRPr="00FD0425" w:rsidRDefault="00BA787F" w:rsidP="00BA787F">
            <w:pPr>
              <w:pStyle w:val="TAL"/>
              <w:rPr>
                <w:lang w:eastAsia="ja-JP"/>
              </w:rPr>
            </w:pPr>
          </w:p>
        </w:tc>
        <w:tc>
          <w:tcPr>
            <w:tcW w:w="992" w:type="dxa"/>
          </w:tcPr>
          <w:p w14:paraId="708A28CE" w14:textId="77777777" w:rsidR="00BA787F" w:rsidRPr="00FD0425" w:rsidRDefault="00BA787F" w:rsidP="00BA787F">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7F4C4D2F" w14:textId="77777777" w:rsidR="00BA787F" w:rsidRPr="00FD0425" w:rsidRDefault="00BA787F" w:rsidP="00BA787F">
            <w:pPr>
              <w:pStyle w:val="TAL"/>
              <w:rPr>
                <w:lang w:val="sv-SE" w:eastAsia="ja-JP"/>
              </w:rPr>
            </w:pPr>
          </w:p>
        </w:tc>
        <w:tc>
          <w:tcPr>
            <w:tcW w:w="2268" w:type="dxa"/>
          </w:tcPr>
          <w:p w14:paraId="2D3A0913" w14:textId="77777777" w:rsidR="00BA787F" w:rsidRPr="00FD0425" w:rsidRDefault="00BA787F" w:rsidP="00BA787F">
            <w:pPr>
              <w:pStyle w:val="TAL"/>
              <w:rPr>
                <w:lang w:eastAsia="ja-JP"/>
              </w:rPr>
            </w:pPr>
          </w:p>
        </w:tc>
        <w:tc>
          <w:tcPr>
            <w:tcW w:w="1134" w:type="dxa"/>
          </w:tcPr>
          <w:p w14:paraId="267AE144" w14:textId="77777777" w:rsidR="00BA787F" w:rsidRPr="00FD0425" w:rsidRDefault="00BA787F" w:rsidP="00BE6FC6">
            <w:pPr>
              <w:pStyle w:val="TAC"/>
              <w:rPr>
                <w:lang w:eastAsia="ja-JP"/>
              </w:rPr>
            </w:pPr>
            <w:r w:rsidRPr="00FD0425">
              <w:rPr>
                <w:lang w:eastAsia="ja-JP"/>
              </w:rPr>
              <w:t>–</w:t>
            </w:r>
          </w:p>
        </w:tc>
        <w:tc>
          <w:tcPr>
            <w:tcW w:w="1134" w:type="dxa"/>
          </w:tcPr>
          <w:p w14:paraId="5320AC7E" w14:textId="77777777" w:rsidR="00BA787F" w:rsidRPr="00FD0425" w:rsidRDefault="00BA787F" w:rsidP="00BE6FC6">
            <w:pPr>
              <w:pStyle w:val="TAC"/>
              <w:rPr>
                <w:lang w:eastAsia="ja-JP"/>
              </w:rPr>
            </w:pPr>
          </w:p>
        </w:tc>
      </w:tr>
      <w:tr w:rsidR="00BA787F" w:rsidRPr="00FD0425" w14:paraId="58DFF413" w14:textId="77777777" w:rsidTr="00BE6FC6">
        <w:tblPrEx>
          <w:tblCellMar>
            <w:top w:w="0" w:type="dxa"/>
            <w:bottom w:w="0" w:type="dxa"/>
          </w:tblCellMar>
        </w:tblPrEx>
        <w:tc>
          <w:tcPr>
            <w:tcW w:w="2011" w:type="dxa"/>
          </w:tcPr>
          <w:p w14:paraId="644C857B" w14:textId="77777777" w:rsidR="00BA787F" w:rsidRPr="00FD0425" w:rsidRDefault="00BA787F" w:rsidP="00BA787F">
            <w:pPr>
              <w:pStyle w:val="TAL"/>
              <w:ind w:left="113"/>
              <w:rPr>
                <w:b/>
                <w:lang w:eastAsia="ja-JP"/>
              </w:rPr>
            </w:pPr>
            <w:r w:rsidRPr="00FD0425">
              <w:rPr>
                <w:lang w:eastAsia="ja-JP"/>
              </w:rPr>
              <w:t>&gt;PDU Session ID</w:t>
            </w:r>
          </w:p>
        </w:tc>
        <w:tc>
          <w:tcPr>
            <w:tcW w:w="1134" w:type="dxa"/>
          </w:tcPr>
          <w:p w14:paraId="66A9A01D" w14:textId="77777777" w:rsidR="00BA787F" w:rsidRPr="00FD0425" w:rsidRDefault="00BA787F" w:rsidP="00BA787F">
            <w:pPr>
              <w:pStyle w:val="TAL"/>
              <w:rPr>
                <w:rFonts w:eastAsia="Batang"/>
                <w:lang w:eastAsia="ja-JP"/>
              </w:rPr>
            </w:pPr>
            <w:r w:rsidRPr="00FD0425">
              <w:rPr>
                <w:lang w:eastAsia="ja-JP"/>
              </w:rPr>
              <w:t>M</w:t>
            </w:r>
          </w:p>
        </w:tc>
        <w:tc>
          <w:tcPr>
            <w:tcW w:w="992" w:type="dxa"/>
          </w:tcPr>
          <w:p w14:paraId="14706FF9" w14:textId="77777777" w:rsidR="00BA787F" w:rsidRPr="00FD0425" w:rsidRDefault="00BA787F" w:rsidP="00BA787F">
            <w:pPr>
              <w:pStyle w:val="TAL"/>
              <w:rPr>
                <w:bCs/>
                <w:i/>
                <w:szCs w:val="18"/>
                <w:lang w:eastAsia="ja-JP"/>
              </w:rPr>
            </w:pPr>
          </w:p>
        </w:tc>
        <w:tc>
          <w:tcPr>
            <w:tcW w:w="1560" w:type="dxa"/>
          </w:tcPr>
          <w:p w14:paraId="38846B77" w14:textId="77777777" w:rsidR="00BA787F" w:rsidRPr="00FD0425" w:rsidRDefault="00BA787F" w:rsidP="00BA787F">
            <w:pPr>
              <w:pStyle w:val="TAL"/>
              <w:rPr>
                <w:lang w:eastAsia="ja-JP"/>
              </w:rPr>
            </w:pPr>
            <w:r w:rsidRPr="00FD0425">
              <w:rPr>
                <w:lang w:eastAsia="ja-JP"/>
              </w:rPr>
              <w:t>9.2.3.18</w:t>
            </w:r>
          </w:p>
        </w:tc>
        <w:tc>
          <w:tcPr>
            <w:tcW w:w="2268" w:type="dxa"/>
          </w:tcPr>
          <w:p w14:paraId="4B1B7D0F" w14:textId="77777777" w:rsidR="00BA787F" w:rsidRPr="00FD0425" w:rsidRDefault="00BA787F" w:rsidP="00BA787F">
            <w:pPr>
              <w:pStyle w:val="TAL"/>
              <w:rPr>
                <w:iCs/>
                <w:lang w:eastAsia="ja-JP"/>
              </w:rPr>
            </w:pPr>
          </w:p>
        </w:tc>
        <w:tc>
          <w:tcPr>
            <w:tcW w:w="1134" w:type="dxa"/>
          </w:tcPr>
          <w:p w14:paraId="78999791" w14:textId="77777777" w:rsidR="00BA787F" w:rsidRPr="00FD0425" w:rsidRDefault="00BA787F" w:rsidP="00BE6FC6">
            <w:pPr>
              <w:pStyle w:val="TAC"/>
              <w:rPr>
                <w:iCs/>
                <w:lang w:eastAsia="ja-JP"/>
              </w:rPr>
            </w:pPr>
            <w:r w:rsidRPr="00FD0425">
              <w:rPr>
                <w:lang w:eastAsia="ja-JP"/>
              </w:rPr>
              <w:t>–</w:t>
            </w:r>
          </w:p>
        </w:tc>
        <w:tc>
          <w:tcPr>
            <w:tcW w:w="1134" w:type="dxa"/>
          </w:tcPr>
          <w:p w14:paraId="37587DD4" w14:textId="77777777" w:rsidR="00BA787F" w:rsidRPr="00FD0425" w:rsidRDefault="00BA787F" w:rsidP="00BE6FC6">
            <w:pPr>
              <w:pStyle w:val="TAC"/>
              <w:rPr>
                <w:iCs/>
                <w:lang w:eastAsia="ja-JP"/>
              </w:rPr>
            </w:pPr>
          </w:p>
        </w:tc>
      </w:tr>
      <w:tr w:rsidR="00BA787F" w:rsidRPr="00FD0425" w14:paraId="6B7C1C7D" w14:textId="77777777" w:rsidTr="00BE6FC6">
        <w:tblPrEx>
          <w:tblCellMar>
            <w:top w:w="0" w:type="dxa"/>
            <w:bottom w:w="0" w:type="dxa"/>
          </w:tblCellMar>
        </w:tblPrEx>
        <w:tc>
          <w:tcPr>
            <w:tcW w:w="2011" w:type="dxa"/>
          </w:tcPr>
          <w:p w14:paraId="22A35060" w14:textId="77777777" w:rsidR="00BA787F" w:rsidRPr="00FD0425" w:rsidRDefault="00BA787F" w:rsidP="00BA787F">
            <w:pPr>
              <w:pStyle w:val="TAL"/>
              <w:ind w:left="113"/>
              <w:rPr>
                <w:lang w:eastAsia="ja-JP"/>
              </w:rPr>
            </w:pPr>
            <w:r w:rsidRPr="00FD0425">
              <w:rPr>
                <w:lang w:eastAsia="ja-JP"/>
              </w:rPr>
              <w:t>&gt;Data Forwarding Info from target NG-RAN node</w:t>
            </w:r>
          </w:p>
        </w:tc>
        <w:tc>
          <w:tcPr>
            <w:tcW w:w="1134" w:type="dxa"/>
          </w:tcPr>
          <w:p w14:paraId="6E4F33AF" w14:textId="77777777" w:rsidR="00BA787F" w:rsidRPr="00FD0425" w:rsidRDefault="00AF17DF" w:rsidP="00BA787F">
            <w:pPr>
              <w:pStyle w:val="TAL"/>
              <w:rPr>
                <w:lang w:eastAsia="ja-JP"/>
              </w:rPr>
            </w:pPr>
            <w:r>
              <w:rPr>
                <w:lang w:eastAsia="ja-JP"/>
              </w:rPr>
              <w:t>M</w:t>
            </w:r>
          </w:p>
        </w:tc>
        <w:tc>
          <w:tcPr>
            <w:tcW w:w="992" w:type="dxa"/>
          </w:tcPr>
          <w:p w14:paraId="6F7EC558" w14:textId="77777777" w:rsidR="00BA787F" w:rsidRPr="00FD0425" w:rsidRDefault="00BA787F" w:rsidP="00BA787F">
            <w:pPr>
              <w:pStyle w:val="TAL"/>
              <w:rPr>
                <w:bCs/>
                <w:i/>
                <w:szCs w:val="18"/>
                <w:lang w:eastAsia="ja-JP"/>
              </w:rPr>
            </w:pPr>
          </w:p>
        </w:tc>
        <w:tc>
          <w:tcPr>
            <w:tcW w:w="1560" w:type="dxa"/>
          </w:tcPr>
          <w:p w14:paraId="6D65BC13" w14:textId="77777777" w:rsidR="00BA787F" w:rsidRPr="00FD0425" w:rsidRDefault="00BA787F" w:rsidP="00BA787F">
            <w:pPr>
              <w:pStyle w:val="TAL"/>
              <w:rPr>
                <w:lang w:eastAsia="ja-JP"/>
              </w:rPr>
            </w:pPr>
            <w:r w:rsidRPr="00FD0425">
              <w:rPr>
                <w:lang w:eastAsia="ja-JP"/>
              </w:rPr>
              <w:t>9.2.1.16</w:t>
            </w:r>
          </w:p>
        </w:tc>
        <w:tc>
          <w:tcPr>
            <w:tcW w:w="2268" w:type="dxa"/>
          </w:tcPr>
          <w:p w14:paraId="72ED0F86" w14:textId="77777777" w:rsidR="00BA787F" w:rsidRPr="00FD0425" w:rsidRDefault="00BA787F" w:rsidP="00BA787F">
            <w:pPr>
              <w:pStyle w:val="TAL"/>
              <w:rPr>
                <w:iCs/>
                <w:lang w:eastAsia="ja-JP"/>
              </w:rPr>
            </w:pPr>
          </w:p>
        </w:tc>
        <w:tc>
          <w:tcPr>
            <w:tcW w:w="1134" w:type="dxa"/>
          </w:tcPr>
          <w:p w14:paraId="0B7973CE" w14:textId="77777777" w:rsidR="00BA787F" w:rsidRPr="00FD0425" w:rsidRDefault="00BA787F" w:rsidP="00BE6FC6">
            <w:pPr>
              <w:pStyle w:val="TAC"/>
              <w:rPr>
                <w:iCs/>
                <w:lang w:eastAsia="ja-JP"/>
              </w:rPr>
            </w:pPr>
            <w:r w:rsidRPr="00FD0425">
              <w:rPr>
                <w:lang w:eastAsia="ja-JP"/>
              </w:rPr>
              <w:t>–</w:t>
            </w:r>
          </w:p>
        </w:tc>
        <w:tc>
          <w:tcPr>
            <w:tcW w:w="1134" w:type="dxa"/>
          </w:tcPr>
          <w:p w14:paraId="4D5C5D82" w14:textId="77777777" w:rsidR="00BA787F" w:rsidRPr="00FD0425" w:rsidRDefault="00BA787F" w:rsidP="00BE6FC6">
            <w:pPr>
              <w:pStyle w:val="TAC"/>
              <w:rPr>
                <w:iCs/>
                <w:lang w:eastAsia="ja-JP"/>
              </w:rPr>
            </w:pPr>
          </w:p>
        </w:tc>
      </w:tr>
      <w:tr w:rsidR="00BA787F" w:rsidRPr="00FD0425" w14:paraId="3ED6EB84" w14:textId="77777777" w:rsidTr="00BA787F">
        <w:tblPrEx>
          <w:tblCellMar>
            <w:top w:w="0" w:type="dxa"/>
            <w:bottom w:w="0" w:type="dxa"/>
          </w:tblCellMar>
        </w:tblPrEx>
        <w:tc>
          <w:tcPr>
            <w:tcW w:w="2011" w:type="dxa"/>
          </w:tcPr>
          <w:p w14:paraId="135DE691" w14:textId="77777777" w:rsidR="00BA787F" w:rsidRPr="00FD0425" w:rsidRDefault="00BA787F" w:rsidP="00BA787F">
            <w:pPr>
              <w:pStyle w:val="TAL"/>
              <w:ind w:left="113"/>
              <w:rPr>
                <w:lang w:eastAsia="ja-JP"/>
              </w:rPr>
            </w:pPr>
            <w:r w:rsidRPr="00FD0425">
              <w:rPr>
                <w:lang w:eastAsia="ja-JP"/>
              </w:rPr>
              <w:t>&gt;DRB IDs taken into use</w:t>
            </w:r>
          </w:p>
        </w:tc>
        <w:tc>
          <w:tcPr>
            <w:tcW w:w="1134" w:type="dxa"/>
          </w:tcPr>
          <w:p w14:paraId="14630598" w14:textId="77777777" w:rsidR="00BA787F" w:rsidRPr="00FD0425" w:rsidRDefault="00BA787F" w:rsidP="00BA787F">
            <w:pPr>
              <w:pStyle w:val="TAL"/>
              <w:rPr>
                <w:lang w:eastAsia="ja-JP"/>
              </w:rPr>
            </w:pPr>
            <w:r w:rsidRPr="00FD0425">
              <w:rPr>
                <w:lang w:eastAsia="ja-JP"/>
              </w:rPr>
              <w:t>O</w:t>
            </w:r>
          </w:p>
        </w:tc>
        <w:tc>
          <w:tcPr>
            <w:tcW w:w="992" w:type="dxa"/>
          </w:tcPr>
          <w:p w14:paraId="35DA658C" w14:textId="77777777" w:rsidR="00BA787F" w:rsidRPr="00FD0425" w:rsidRDefault="00BA787F" w:rsidP="00BA787F">
            <w:pPr>
              <w:pStyle w:val="TAL"/>
              <w:rPr>
                <w:bCs/>
                <w:i/>
                <w:szCs w:val="18"/>
                <w:lang w:eastAsia="ja-JP"/>
              </w:rPr>
            </w:pPr>
          </w:p>
        </w:tc>
        <w:tc>
          <w:tcPr>
            <w:tcW w:w="1560" w:type="dxa"/>
          </w:tcPr>
          <w:p w14:paraId="167670B9" w14:textId="77777777" w:rsidR="00BA787F" w:rsidRPr="00FD0425" w:rsidRDefault="00BA787F" w:rsidP="00BA787F">
            <w:pPr>
              <w:pStyle w:val="TAL"/>
              <w:rPr>
                <w:lang w:eastAsia="ja-JP"/>
              </w:rPr>
            </w:pPr>
            <w:r w:rsidRPr="00FD0425">
              <w:rPr>
                <w:lang w:eastAsia="ja-JP"/>
              </w:rPr>
              <w:t>DRB List 9.2.1.29</w:t>
            </w:r>
          </w:p>
        </w:tc>
        <w:tc>
          <w:tcPr>
            <w:tcW w:w="2268" w:type="dxa"/>
          </w:tcPr>
          <w:p w14:paraId="58CF19E9" w14:textId="77777777" w:rsidR="00BA787F" w:rsidRPr="00FD0425" w:rsidRDefault="00BA787F" w:rsidP="00BA787F">
            <w:pPr>
              <w:pStyle w:val="TAL"/>
              <w:rPr>
                <w:iCs/>
                <w:lang w:eastAsia="ja-JP"/>
              </w:rPr>
            </w:pPr>
            <w:r w:rsidRPr="00FD0425">
              <w:rPr>
                <w:iCs/>
                <w:lang w:eastAsia="ja-JP"/>
              </w:rPr>
              <w:t>Indicating the DRB IDs taken into use by the target NG-RAN node, as specified in TS 37.340 [8].</w:t>
            </w:r>
          </w:p>
        </w:tc>
        <w:tc>
          <w:tcPr>
            <w:tcW w:w="1134" w:type="dxa"/>
          </w:tcPr>
          <w:p w14:paraId="1C21DC09" w14:textId="77777777" w:rsidR="00BA787F" w:rsidRPr="00FD0425" w:rsidRDefault="00BA787F" w:rsidP="00BA787F">
            <w:pPr>
              <w:pStyle w:val="TAC"/>
              <w:rPr>
                <w:lang w:eastAsia="ja-JP"/>
              </w:rPr>
            </w:pPr>
            <w:r w:rsidRPr="00FD0425">
              <w:rPr>
                <w:iCs/>
                <w:lang w:eastAsia="ja-JP"/>
              </w:rPr>
              <w:t>YES</w:t>
            </w:r>
          </w:p>
        </w:tc>
        <w:tc>
          <w:tcPr>
            <w:tcW w:w="1134" w:type="dxa"/>
          </w:tcPr>
          <w:p w14:paraId="5A02F752" w14:textId="77777777" w:rsidR="00BA787F" w:rsidRPr="00FD0425" w:rsidRDefault="00BA787F" w:rsidP="00BA787F">
            <w:pPr>
              <w:pStyle w:val="TAC"/>
              <w:rPr>
                <w:iCs/>
                <w:lang w:eastAsia="ja-JP"/>
              </w:rPr>
            </w:pPr>
            <w:r w:rsidRPr="00FD0425">
              <w:rPr>
                <w:iCs/>
                <w:lang w:eastAsia="ja-JP"/>
              </w:rPr>
              <w:t>reject</w:t>
            </w:r>
          </w:p>
        </w:tc>
      </w:tr>
    </w:tbl>
    <w:p w14:paraId="561601EA" w14:textId="77777777" w:rsidR="00BA787F" w:rsidRPr="00FD0425" w:rsidRDefault="00BA787F"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802">
          <w:tblGrid>
            <w:gridCol w:w="3686"/>
            <w:gridCol w:w="5670"/>
          </w:tblGrid>
        </w:tblGridChange>
      </w:tblGrid>
      <w:tr w:rsidR="00F02090" w:rsidRPr="00FD0425" w14:paraId="12038A9C" w14:textId="77777777" w:rsidTr="00694C97">
        <w:tblPrEx>
          <w:tblCellMar>
            <w:top w:w="0" w:type="dxa"/>
            <w:bottom w:w="0" w:type="dxa"/>
          </w:tblCellMar>
        </w:tblPrEx>
        <w:tc>
          <w:tcPr>
            <w:tcW w:w="3686" w:type="dxa"/>
          </w:tcPr>
          <w:p w14:paraId="25545B7B" w14:textId="77777777" w:rsidR="00F02090" w:rsidRPr="00FD0425" w:rsidRDefault="00F02090" w:rsidP="00694C97">
            <w:pPr>
              <w:pStyle w:val="TAH"/>
              <w:rPr>
                <w:lang w:eastAsia="ja-JP"/>
              </w:rPr>
            </w:pPr>
            <w:r w:rsidRPr="00FD0425">
              <w:rPr>
                <w:lang w:eastAsia="ja-JP"/>
              </w:rPr>
              <w:t>Range bound</w:t>
            </w:r>
          </w:p>
        </w:tc>
        <w:tc>
          <w:tcPr>
            <w:tcW w:w="5670" w:type="dxa"/>
          </w:tcPr>
          <w:p w14:paraId="30463F9F" w14:textId="77777777" w:rsidR="00F02090" w:rsidRPr="00FD0425" w:rsidRDefault="00F02090" w:rsidP="00694C97">
            <w:pPr>
              <w:pStyle w:val="TAH"/>
              <w:rPr>
                <w:lang w:eastAsia="ja-JP"/>
              </w:rPr>
            </w:pPr>
            <w:r w:rsidRPr="00FD0425">
              <w:rPr>
                <w:lang w:eastAsia="ja-JP"/>
              </w:rPr>
              <w:t>Explanation</w:t>
            </w:r>
          </w:p>
        </w:tc>
      </w:tr>
      <w:tr w:rsidR="00F02090" w:rsidRPr="00FD0425" w14:paraId="584C4E63" w14:textId="77777777" w:rsidTr="00694C97">
        <w:tblPrEx>
          <w:tblCellMar>
            <w:top w:w="0" w:type="dxa"/>
            <w:bottom w:w="0" w:type="dxa"/>
          </w:tblCellMar>
        </w:tblPrEx>
        <w:tc>
          <w:tcPr>
            <w:tcW w:w="3686" w:type="dxa"/>
          </w:tcPr>
          <w:p w14:paraId="2CE93FF7"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694C97">
            <w:pPr>
              <w:pStyle w:val="TAL"/>
              <w:rPr>
                <w:lang w:eastAsia="ja-JP"/>
              </w:rPr>
            </w:pPr>
            <w:r w:rsidRPr="00FD0425">
              <w:rPr>
                <w:lang w:eastAsia="ja-JP"/>
              </w:rPr>
              <w:t>Maximum no. of PDU sessions. Value is 256.</w:t>
            </w:r>
          </w:p>
        </w:tc>
      </w:tr>
    </w:tbl>
    <w:p w14:paraId="026804E9" w14:textId="77777777" w:rsidR="00F02090" w:rsidRPr="00FD0425" w:rsidRDefault="00F02090" w:rsidP="00F02090">
      <w:pPr>
        <w:rPr>
          <w:lang w:val="fr-FR"/>
        </w:rPr>
      </w:pPr>
    </w:p>
    <w:p w14:paraId="6B91030F" w14:textId="77777777" w:rsidR="00F02090" w:rsidRPr="00FD0425" w:rsidRDefault="00F02090" w:rsidP="00F02090">
      <w:pPr>
        <w:pStyle w:val="Heading4"/>
      </w:pPr>
      <w:bookmarkStart w:id="4803" w:name="_Toc20955262"/>
      <w:bookmarkStart w:id="4804" w:name="_Toc29991459"/>
      <w:bookmarkStart w:id="4805" w:name="_Toc36555859"/>
      <w:bookmarkStart w:id="4806" w:name="_Toc44497579"/>
      <w:bookmarkStart w:id="4807" w:name="_Toc45107967"/>
      <w:bookmarkStart w:id="4808" w:name="_Toc45901587"/>
      <w:bookmarkStart w:id="4809" w:name="_Toc51850666"/>
      <w:bookmarkStart w:id="4810" w:name="_Toc56693669"/>
      <w:bookmarkStart w:id="4811" w:name="_Toc64447212"/>
      <w:bookmarkStart w:id="4812" w:name="_Toc66286706"/>
      <w:bookmarkStart w:id="4813" w:name="_Toc74151401"/>
      <w:bookmarkStart w:id="4814" w:name="_Toc88653873"/>
      <w:bookmarkStart w:id="4815" w:name="_Toc97904229"/>
      <w:bookmarkStart w:id="4816" w:name="_Toc105175270"/>
      <w:bookmarkStart w:id="4817" w:name="_Toc113826300"/>
      <w:bookmarkStart w:id="4818" w:name="_Toc120032426"/>
      <w:r w:rsidRPr="00FD0425">
        <w:t>9.2.1.26</w:t>
      </w:r>
      <w:r w:rsidRPr="00FD0425">
        <w:tab/>
        <w:t>PDU Session List with Cause</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52F3AEE" w14:textId="77777777" w:rsidR="00F02090" w:rsidRPr="00FD0425" w:rsidRDefault="00F02090" w:rsidP="00F02090">
      <w:r w:rsidRPr="00FD0425">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02090" w:rsidRPr="00FD0425" w14:paraId="61DA5216" w14:textId="77777777" w:rsidTr="00694C97">
        <w:tblPrEx>
          <w:tblCellMar>
            <w:top w:w="0" w:type="dxa"/>
            <w:bottom w:w="0" w:type="dxa"/>
          </w:tblCellMar>
        </w:tblPrEx>
        <w:tc>
          <w:tcPr>
            <w:tcW w:w="2328" w:type="dxa"/>
          </w:tcPr>
          <w:p w14:paraId="6FF49D31" w14:textId="77777777" w:rsidR="00F02090" w:rsidRPr="00FD0425" w:rsidRDefault="00F02090" w:rsidP="00694C97">
            <w:pPr>
              <w:pStyle w:val="TAH"/>
              <w:rPr>
                <w:lang w:eastAsia="ja-JP"/>
              </w:rPr>
            </w:pPr>
            <w:r w:rsidRPr="00FD0425">
              <w:rPr>
                <w:lang w:eastAsia="ja-JP"/>
              </w:rPr>
              <w:t>IE/Group Name</w:t>
            </w:r>
          </w:p>
        </w:tc>
        <w:tc>
          <w:tcPr>
            <w:tcW w:w="1080" w:type="dxa"/>
          </w:tcPr>
          <w:p w14:paraId="163F4DC0" w14:textId="77777777" w:rsidR="00F02090" w:rsidRPr="00FD0425" w:rsidRDefault="00F02090" w:rsidP="00694C97">
            <w:pPr>
              <w:pStyle w:val="TAH"/>
              <w:rPr>
                <w:lang w:eastAsia="ja-JP"/>
              </w:rPr>
            </w:pPr>
            <w:r w:rsidRPr="00FD0425">
              <w:rPr>
                <w:lang w:eastAsia="ja-JP"/>
              </w:rPr>
              <w:t>Presence</w:t>
            </w:r>
          </w:p>
        </w:tc>
        <w:tc>
          <w:tcPr>
            <w:tcW w:w="1296" w:type="dxa"/>
          </w:tcPr>
          <w:p w14:paraId="1596766D" w14:textId="77777777" w:rsidR="00F02090" w:rsidRPr="00FD0425" w:rsidRDefault="00F02090" w:rsidP="00694C97">
            <w:pPr>
              <w:pStyle w:val="TAH"/>
              <w:rPr>
                <w:lang w:eastAsia="ja-JP"/>
              </w:rPr>
            </w:pPr>
            <w:r w:rsidRPr="00FD0425">
              <w:rPr>
                <w:lang w:eastAsia="ja-JP"/>
              </w:rPr>
              <w:t>Range</w:t>
            </w:r>
          </w:p>
        </w:tc>
        <w:tc>
          <w:tcPr>
            <w:tcW w:w="1418" w:type="dxa"/>
          </w:tcPr>
          <w:p w14:paraId="4849E580" w14:textId="77777777" w:rsidR="00F02090" w:rsidRPr="00FD0425" w:rsidRDefault="00F02090" w:rsidP="00694C97">
            <w:pPr>
              <w:pStyle w:val="TAH"/>
              <w:rPr>
                <w:lang w:eastAsia="ja-JP"/>
              </w:rPr>
            </w:pPr>
            <w:r w:rsidRPr="00FD0425">
              <w:rPr>
                <w:lang w:eastAsia="ja-JP"/>
              </w:rPr>
              <w:t>IE type and reference</w:t>
            </w:r>
          </w:p>
        </w:tc>
        <w:tc>
          <w:tcPr>
            <w:tcW w:w="3685" w:type="dxa"/>
          </w:tcPr>
          <w:p w14:paraId="55F6384A" w14:textId="77777777" w:rsidR="00F02090" w:rsidRPr="00FD0425" w:rsidRDefault="00F02090" w:rsidP="00694C97">
            <w:pPr>
              <w:pStyle w:val="TAH"/>
              <w:rPr>
                <w:lang w:eastAsia="ja-JP"/>
              </w:rPr>
            </w:pPr>
            <w:r w:rsidRPr="00FD0425">
              <w:rPr>
                <w:lang w:eastAsia="ja-JP"/>
              </w:rPr>
              <w:t>Semantics description</w:t>
            </w:r>
          </w:p>
        </w:tc>
      </w:tr>
      <w:tr w:rsidR="00F02090" w:rsidRPr="00FD0425" w14:paraId="62795115" w14:textId="77777777" w:rsidTr="00694C97">
        <w:tblPrEx>
          <w:tblCellMar>
            <w:top w:w="0" w:type="dxa"/>
            <w:bottom w:w="0" w:type="dxa"/>
          </w:tblCellMar>
        </w:tblPrEx>
        <w:tc>
          <w:tcPr>
            <w:tcW w:w="2328" w:type="dxa"/>
          </w:tcPr>
          <w:p w14:paraId="0F8C02B7" w14:textId="77777777" w:rsidR="00F02090" w:rsidRPr="00FD0425" w:rsidRDefault="00F02090" w:rsidP="00694C97">
            <w:pPr>
              <w:pStyle w:val="TAL"/>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694C97">
            <w:pPr>
              <w:pStyle w:val="TAL"/>
              <w:rPr>
                <w:lang w:eastAsia="ja-JP"/>
              </w:rPr>
            </w:pPr>
          </w:p>
        </w:tc>
        <w:tc>
          <w:tcPr>
            <w:tcW w:w="1296" w:type="dxa"/>
          </w:tcPr>
          <w:p w14:paraId="00FF5890" w14:textId="77777777" w:rsidR="00F02090" w:rsidRPr="00FD0425" w:rsidRDefault="00F02090" w:rsidP="00694C97">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5EF545DB" w14:textId="77777777" w:rsidR="00F02090" w:rsidRPr="00FD0425" w:rsidRDefault="00F02090" w:rsidP="00694C97">
            <w:pPr>
              <w:pStyle w:val="TAL"/>
              <w:rPr>
                <w:lang w:val="sv-SE" w:eastAsia="ja-JP"/>
              </w:rPr>
            </w:pPr>
          </w:p>
        </w:tc>
        <w:tc>
          <w:tcPr>
            <w:tcW w:w="3685" w:type="dxa"/>
          </w:tcPr>
          <w:p w14:paraId="0285CF96" w14:textId="77777777" w:rsidR="00F02090" w:rsidRPr="00FD0425" w:rsidRDefault="00F02090" w:rsidP="00694C97">
            <w:pPr>
              <w:pStyle w:val="TAL"/>
              <w:rPr>
                <w:lang w:eastAsia="ja-JP"/>
              </w:rPr>
            </w:pPr>
          </w:p>
        </w:tc>
      </w:tr>
      <w:tr w:rsidR="00F02090" w:rsidRPr="00FD0425" w14:paraId="6F07E5D1" w14:textId="77777777" w:rsidTr="00694C97">
        <w:tblPrEx>
          <w:tblCellMar>
            <w:top w:w="0" w:type="dxa"/>
            <w:bottom w:w="0" w:type="dxa"/>
          </w:tblCellMar>
        </w:tblPrEx>
        <w:tc>
          <w:tcPr>
            <w:tcW w:w="2328" w:type="dxa"/>
          </w:tcPr>
          <w:p w14:paraId="6328772F" w14:textId="77777777" w:rsidR="00F02090" w:rsidRPr="00FD0425" w:rsidRDefault="00F02090" w:rsidP="00694C97">
            <w:pPr>
              <w:pStyle w:val="TAL"/>
              <w:ind w:left="113"/>
              <w:rPr>
                <w:b/>
                <w:lang w:eastAsia="ja-JP"/>
              </w:rPr>
            </w:pPr>
            <w:r w:rsidRPr="00FD0425">
              <w:rPr>
                <w:lang w:eastAsia="ja-JP"/>
              </w:rPr>
              <w:t>&gt;PDU Session ID</w:t>
            </w:r>
          </w:p>
        </w:tc>
        <w:tc>
          <w:tcPr>
            <w:tcW w:w="1080" w:type="dxa"/>
          </w:tcPr>
          <w:p w14:paraId="22712DC7" w14:textId="77777777" w:rsidR="00F02090" w:rsidRPr="00FD0425" w:rsidRDefault="00F02090" w:rsidP="00694C97">
            <w:pPr>
              <w:pStyle w:val="TAL"/>
              <w:rPr>
                <w:rFonts w:eastAsia="Batang"/>
                <w:lang w:eastAsia="ja-JP"/>
              </w:rPr>
            </w:pPr>
            <w:r w:rsidRPr="00FD0425">
              <w:rPr>
                <w:lang w:eastAsia="ja-JP"/>
              </w:rPr>
              <w:t>M</w:t>
            </w:r>
          </w:p>
        </w:tc>
        <w:tc>
          <w:tcPr>
            <w:tcW w:w="1296" w:type="dxa"/>
          </w:tcPr>
          <w:p w14:paraId="6AF5EDC1" w14:textId="77777777" w:rsidR="00F02090" w:rsidRPr="00FD0425" w:rsidRDefault="00F02090" w:rsidP="00694C97">
            <w:pPr>
              <w:pStyle w:val="TAL"/>
              <w:rPr>
                <w:bCs/>
                <w:i/>
                <w:szCs w:val="18"/>
                <w:lang w:eastAsia="ja-JP"/>
              </w:rPr>
            </w:pPr>
          </w:p>
        </w:tc>
        <w:tc>
          <w:tcPr>
            <w:tcW w:w="1418" w:type="dxa"/>
          </w:tcPr>
          <w:p w14:paraId="77AEE35F" w14:textId="77777777" w:rsidR="00F02090" w:rsidRPr="00FD0425" w:rsidRDefault="00F02090" w:rsidP="00694C97">
            <w:pPr>
              <w:pStyle w:val="TAL"/>
              <w:rPr>
                <w:lang w:eastAsia="ja-JP"/>
              </w:rPr>
            </w:pPr>
            <w:r w:rsidRPr="00FD0425">
              <w:rPr>
                <w:lang w:eastAsia="ja-JP"/>
              </w:rPr>
              <w:t>9.2.3.18</w:t>
            </w:r>
          </w:p>
        </w:tc>
        <w:tc>
          <w:tcPr>
            <w:tcW w:w="3685" w:type="dxa"/>
          </w:tcPr>
          <w:p w14:paraId="0B55A0D6" w14:textId="77777777" w:rsidR="00F02090" w:rsidRPr="00FD0425" w:rsidRDefault="00F02090" w:rsidP="00694C97">
            <w:pPr>
              <w:pStyle w:val="TAL"/>
              <w:rPr>
                <w:iCs/>
                <w:lang w:eastAsia="ja-JP"/>
              </w:rPr>
            </w:pPr>
          </w:p>
        </w:tc>
      </w:tr>
      <w:tr w:rsidR="00F02090" w:rsidRPr="00FD0425" w14:paraId="09D59AB1" w14:textId="77777777" w:rsidTr="00694C97">
        <w:tblPrEx>
          <w:tblCellMar>
            <w:top w:w="0" w:type="dxa"/>
            <w:bottom w:w="0" w:type="dxa"/>
          </w:tblCellMar>
        </w:tblPrEx>
        <w:tc>
          <w:tcPr>
            <w:tcW w:w="2328" w:type="dxa"/>
          </w:tcPr>
          <w:p w14:paraId="1D0865FC" w14:textId="77777777" w:rsidR="00F02090" w:rsidRPr="00FD0425" w:rsidRDefault="00F02090" w:rsidP="00694C97">
            <w:pPr>
              <w:pStyle w:val="TAL"/>
              <w:ind w:left="113"/>
              <w:rPr>
                <w:lang w:eastAsia="ja-JP"/>
              </w:rPr>
            </w:pPr>
            <w:r w:rsidRPr="00FD0425">
              <w:rPr>
                <w:lang w:eastAsia="ja-JP"/>
              </w:rPr>
              <w:t>&gt;Cause</w:t>
            </w:r>
          </w:p>
        </w:tc>
        <w:tc>
          <w:tcPr>
            <w:tcW w:w="1080" w:type="dxa"/>
          </w:tcPr>
          <w:p w14:paraId="663D2D1E" w14:textId="77777777" w:rsidR="00F02090" w:rsidRPr="00FD0425" w:rsidRDefault="00F02090" w:rsidP="00694C97">
            <w:pPr>
              <w:pStyle w:val="TAL"/>
              <w:rPr>
                <w:lang w:eastAsia="ja-JP"/>
              </w:rPr>
            </w:pPr>
            <w:r w:rsidRPr="00FD0425">
              <w:rPr>
                <w:lang w:eastAsia="ja-JP"/>
              </w:rPr>
              <w:t>O</w:t>
            </w:r>
          </w:p>
        </w:tc>
        <w:tc>
          <w:tcPr>
            <w:tcW w:w="1296" w:type="dxa"/>
          </w:tcPr>
          <w:p w14:paraId="53F8B70E" w14:textId="77777777" w:rsidR="00F02090" w:rsidRPr="00FD0425" w:rsidRDefault="00F02090" w:rsidP="00694C97">
            <w:pPr>
              <w:pStyle w:val="TAL"/>
              <w:rPr>
                <w:bCs/>
                <w:i/>
                <w:szCs w:val="18"/>
                <w:lang w:eastAsia="ja-JP"/>
              </w:rPr>
            </w:pPr>
          </w:p>
        </w:tc>
        <w:tc>
          <w:tcPr>
            <w:tcW w:w="1418" w:type="dxa"/>
          </w:tcPr>
          <w:p w14:paraId="07938827" w14:textId="77777777" w:rsidR="00F02090" w:rsidRPr="00FD0425" w:rsidRDefault="00F02090" w:rsidP="00694C97">
            <w:pPr>
              <w:pStyle w:val="TAL"/>
              <w:rPr>
                <w:lang w:eastAsia="ja-JP"/>
              </w:rPr>
            </w:pPr>
            <w:r w:rsidRPr="00FD0425">
              <w:rPr>
                <w:lang w:eastAsia="ja-JP"/>
              </w:rPr>
              <w:t>9.2.3.2</w:t>
            </w:r>
          </w:p>
        </w:tc>
        <w:tc>
          <w:tcPr>
            <w:tcW w:w="3685" w:type="dxa"/>
          </w:tcPr>
          <w:p w14:paraId="41DB0181" w14:textId="77777777" w:rsidR="00F02090" w:rsidRPr="00FD0425" w:rsidRDefault="00F02090" w:rsidP="00694C97">
            <w:pPr>
              <w:pStyle w:val="TAL"/>
              <w:rPr>
                <w:iCs/>
                <w:lang w:eastAsia="ja-JP"/>
              </w:rPr>
            </w:pPr>
          </w:p>
        </w:tc>
      </w:tr>
    </w:tbl>
    <w:p w14:paraId="629C3032"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819">
          <w:tblGrid>
            <w:gridCol w:w="3686"/>
            <w:gridCol w:w="5670"/>
          </w:tblGrid>
        </w:tblGridChange>
      </w:tblGrid>
      <w:tr w:rsidR="00F02090" w:rsidRPr="00FD0425" w14:paraId="71090A73" w14:textId="77777777" w:rsidTr="00694C97">
        <w:tblPrEx>
          <w:tblCellMar>
            <w:top w:w="0" w:type="dxa"/>
            <w:bottom w:w="0" w:type="dxa"/>
          </w:tblCellMar>
        </w:tblPrEx>
        <w:tc>
          <w:tcPr>
            <w:tcW w:w="3686" w:type="dxa"/>
          </w:tcPr>
          <w:p w14:paraId="1CF1DB56" w14:textId="77777777" w:rsidR="00F02090" w:rsidRPr="00FD0425" w:rsidRDefault="00F02090" w:rsidP="00694C97">
            <w:pPr>
              <w:pStyle w:val="TAH"/>
              <w:rPr>
                <w:lang w:eastAsia="ja-JP"/>
              </w:rPr>
            </w:pPr>
            <w:r w:rsidRPr="00FD0425">
              <w:rPr>
                <w:lang w:eastAsia="ja-JP"/>
              </w:rPr>
              <w:t>Range bound</w:t>
            </w:r>
          </w:p>
        </w:tc>
        <w:tc>
          <w:tcPr>
            <w:tcW w:w="5670" w:type="dxa"/>
          </w:tcPr>
          <w:p w14:paraId="05783EAC" w14:textId="77777777" w:rsidR="00F02090" w:rsidRPr="00FD0425" w:rsidRDefault="00F02090" w:rsidP="00694C97">
            <w:pPr>
              <w:pStyle w:val="TAH"/>
              <w:rPr>
                <w:lang w:eastAsia="ja-JP"/>
              </w:rPr>
            </w:pPr>
            <w:r w:rsidRPr="00FD0425">
              <w:rPr>
                <w:lang w:eastAsia="ja-JP"/>
              </w:rPr>
              <w:t>Explanation</w:t>
            </w:r>
          </w:p>
        </w:tc>
      </w:tr>
      <w:tr w:rsidR="00F02090" w:rsidRPr="00FD0425" w14:paraId="60D60789" w14:textId="77777777" w:rsidTr="00694C97">
        <w:tblPrEx>
          <w:tblCellMar>
            <w:top w:w="0" w:type="dxa"/>
            <w:bottom w:w="0" w:type="dxa"/>
          </w:tblCellMar>
        </w:tblPrEx>
        <w:tc>
          <w:tcPr>
            <w:tcW w:w="3686" w:type="dxa"/>
          </w:tcPr>
          <w:p w14:paraId="02E2BFF0"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694C97">
            <w:pPr>
              <w:pStyle w:val="TAL"/>
              <w:rPr>
                <w:lang w:eastAsia="ja-JP"/>
              </w:rPr>
            </w:pPr>
            <w:r w:rsidRPr="00FD0425">
              <w:rPr>
                <w:lang w:eastAsia="ja-JP"/>
              </w:rPr>
              <w:t>Maximum no. of PDU sessions. Value is 256</w:t>
            </w:r>
          </w:p>
        </w:tc>
      </w:tr>
    </w:tbl>
    <w:p w14:paraId="0DEBF2FB" w14:textId="77777777" w:rsidR="00F02090" w:rsidRPr="00FD0425" w:rsidRDefault="00F02090" w:rsidP="00F02090">
      <w:pPr>
        <w:rPr>
          <w:lang w:val="fr-FR"/>
        </w:rPr>
      </w:pPr>
    </w:p>
    <w:p w14:paraId="2FD5435A" w14:textId="77777777" w:rsidR="00F02090" w:rsidRPr="00FD0425" w:rsidRDefault="00F02090" w:rsidP="00F02090">
      <w:pPr>
        <w:pStyle w:val="Heading4"/>
      </w:pPr>
      <w:bookmarkStart w:id="4820" w:name="_Toc20955263"/>
      <w:bookmarkStart w:id="4821" w:name="_Toc29991460"/>
      <w:bookmarkStart w:id="4822" w:name="_Toc36555860"/>
      <w:bookmarkStart w:id="4823" w:name="_Toc44497580"/>
      <w:bookmarkStart w:id="4824" w:name="_Toc45107968"/>
      <w:bookmarkStart w:id="4825" w:name="_Toc45901588"/>
      <w:bookmarkStart w:id="4826" w:name="_Toc51850667"/>
      <w:bookmarkStart w:id="4827" w:name="_Toc56693670"/>
      <w:bookmarkStart w:id="4828" w:name="_Toc64447213"/>
      <w:bookmarkStart w:id="4829" w:name="_Toc66286707"/>
      <w:bookmarkStart w:id="4830" w:name="_Toc74151402"/>
      <w:bookmarkStart w:id="4831" w:name="_Toc88653874"/>
      <w:bookmarkStart w:id="4832" w:name="_Toc97904230"/>
      <w:bookmarkStart w:id="4833" w:name="_Toc105175271"/>
      <w:bookmarkStart w:id="4834" w:name="_Toc113826301"/>
      <w:bookmarkStart w:id="4835" w:name="_Toc120032427"/>
      <w:r w:rsidRPr="00FD0425">
        <w:t>9.2.1.27</w:t>
      </w:r>
      <w:r w:rsidRPr="00FD0425">
        <w:tab/>
        <w:t>PDU Session List</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5A811" w14:textId="77777777" w:rsidR="00F02090" w:rsidRPr="00FD0425" w:rsidRDefault="00F02090" w:rsidP="00F02090">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F02090" w:rsidRPr="00FD0425" w14:paraId="7C283F16" w14:textId="77777777" w:rsidTr="00694C97">
        <w:tblPrEx>
          <w:tblCellMar>
            <w:top w:w="0" w:type="dxa"/>
            <w:bottom w:w="0" w:type="dxa"/>
          </w:tblCellMar>
        </w:tblPrEx>
        <w:tc>
          <w:tcPr>
            <w:tcW w:w="2328" w:type="dxa"/>
          </w:tcPr>
          <w:p w14:paraId="598D5BE2" w14:textId="77777777" w:rsidR="00F02090" w:rsidRPr="00FD0425" w:rsidRDefault="00F02090" w:rsidP="00694C97">
            <w:pPr>
              <w:pStyle w:val="TAH"/>
              <w:rPr>
                <w:lang w:eastAsia="ja-JP"/>
              </w:rPr>
            </w:pPr>
            <w:r w:rsidRPr="00FD0425">
              <w:rPr>
                <w:lang w:eastAsia="ja-JP"/>
              </w:rPr>
              <w:t>IE/Group Name</w:t>
            </w:r>
          </w:p>
        </w:tc>
        <w:tc>
          <w:tcPr>
            <w:tcW w:w="1080" w:type="dxa"/>
          </w:tcPr>
          <w:p w14:paraId="1F0AC06D" w14:textId="77777777" w:rsidR="00F02090" w:rsidRPr="00FD0425" w:rsidRDefault="00F02090" w:rsidP="00694C97">
            <w:pPr>
              <w:pStyle w:val="TAH"/>
              <w:rPr>
                <w:lang w:eastAsia="ja-JP"/>
              </w:rPr>
            </w:pPr>
            <w:r w:rsidRPr="00FD0425">
              <w:rPr>
                <w:lang w:eastAsia="ja-JP"/>
              </w:rPr>
              <w:t>Presence</w:t>
            </w:r>
          </w:p>
        </w:tc>
        <w:tc>
          <w:tcPr>
            <w:tcW w:w="1296" w:type="dxa"/>
          </w:tcPr>
          <w:p w14:paraId="7A84C879" w14:textId="77777777" w:rsidR="00F02090" w:rsidRPr="00FD0425" w:rsidRDefault="00F02090" w:rsidP="00694C97">
            <w:pPr>
              <w:pStyle w:val="TAH"/>
              <w:rPr>
                <w:lang w:eastAsia="ja-JP"/>
              </w:rPr>
            </w:pPr>
            <w:r w:rsidRPr="00FD0425">
              <w:rPr>
                <w:lang w:eastAsia="ja-JP"/>
              </w:rPr>
              <w:t>Range</w:t>
            </w:r>
          </w:p>
        </w:tc>
        <w:tc>
          <w:tcPr>
            <w:tcW w:w="1418" w:type="dxa"/>
          </w:tcPr>
          <w:p w14:paraId="530BB09C" w14:textId="77777777" w:rsidR="00F02090" w:rsidRPr="00FD0425" w:rsidRDefault="00F02090" w:rsidP="00694C97">
            <w:pPr>
              <w:pStyle w:val="TAH"/>
              <w:rPr>
                <w:lang w:eastAsia="ja-JP"/>
              </w:rPr>
            </w:pPr>
            <w:r w:rsidRPr="00FD0425">
              <w:rPr>
                <w:lang w:eastAsia="ja-JP"/>
              </w:rPr>
              <w:t>IE type and reference</w:t>
            </w:r>
          </w:p>
        </w:tc>
        <w:tc>
          <w:tcPr>
            <w:tcW w:w="3663" w:type="dxa"/>
          </w:tcPr>
          <w:p w14:paraId="028324D2" w14:textId="77777777" w:rsidR="00F02090" w:rsidRPr="00FD0425" w:rsidRDefault="00F02090" w:rsidP="00694C97">
            <w:pPr>
              <w:pStyle w:val="TAH"/>
              <w:rPr>
                <w:lang w:eastAsia="ja-JP"/>
              </w:rPr>
            </w:pPr>
            <w:r w:rsidRPr="00FD0425">
              <w:rPr>
                <w:lang w:eastAsia="ja-JP"/>
              </w:rPr>
              <w:t>Semantics description</w:t>
            </w:r>
          </w:p>
        </w:tc>
      </w:tr>
      <w:tr w:rsidR="00F02090" w:rsidRPr="00FD0425" w14:paraId="6F8C0746" w14:textId="77777777" w:rsidTr="00694C97">
        <w:tblPrEx>
          <w:tblCellMar>
            <w:top w:w="0" w:type="dxa"/>
            <w:bottom w:w="0" w:type="dxa"/>
          </w:tblCellMar>
        </w:tblPrEx>
        <w:tc>
          <w:tcPr>
            <w:tcW w:w="2328" w:type="dxa"/>
          </w:tcPr>
          <w:p w14:paraId="2F09350B" w14:textId="77777777" w:rsidR="00F02090" w:rsidRPr="00FD0425" w:rsidRDefault="00F02090" w:rsidP="00694C97">
            <w:pPr>
              <w:pStyle w:val="TAL"/>
              <w:rPr>
                <w:lang w:val="sv-SE" w:eastAsia="ja-JP"/>
              </w:rPr>
            </w:pPr>
            <w:r w:rsidRPr="00FD0425">
              <w:rPr>
                <w:b/>
                <w:bCs/>
                <w:lang w:eastAsia="ja-JP"/>
              </w:rPr>
              <w:t>PDU Session List</w:t>
            </w:r>
          </w:p>
        </w:tc>
        <w:tc>
          <w:tcPr>
            <w:tcW w:w="1080" w:type="dxa"/>
          </w:tcPr>
          <w:p w14:paraId="0F44AFC1" w14:textId="77777777" w:rsidR="00F02090" w:rsidRPr="00FD0425" w:rsidRDefault="00F02090" w:rsidP="00694C97">
            <w:pPr>
              <w:pStyle w:val="TAL"/>
              <w:rPr>
                <w:lang w:eastAsia="ja-JP"/>
              </w:rPr>
            </w:pPr>
          </w:p>
        </w:tc>
        <w:tc>
          <w:tcPr>
            <w:tcW w:w="1296" w:type="dxa"/>
          </w:tcPr>
          <w:p w14:paraId="591740E6" w14:textId="77777777" w:rsidR="00F02090" w:rsidRPr="00FD0425" w:rsidRDefault="00F02090" w:rsidP="00694C97">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6C21A3D3" w14:textId="77777777" w:rsidR="00F02090" w:rsidRPr="00FD0425" w:rsidRDefault="00F02090" w:rsidP="00694C97">
            <w:pPr>
              <w:pStyle w:val="TAL"/>
              <w:rPr>
                <w:lang w:val="sv-SE" w:eastAsia="ja-JP"/>
              </w:rPr>
            </w:pPr>
          </w:p>
        </w:tc>
        <w:tc>
          <w:tcPr>
            <w:tcW w:w="3663" w:type="dxa"/>
          </w:tcPr>
          <w:p w14:paraId="6196C18C" w14:textId="77777777" w:rsidR="00F02090" w:rsidRPr="00FD0425" w:rsidRDefault="00F02090" w:rsidP="00694C97">
            <w:pPr>
              <w:pStyle w:val="TAL"/>
              <w:rPr>
                <w:lang w:eastAsia="ja-JP"/>
              </w:rPr>
            </w:pPr>
          </w:p>
        </w:tc>
      </w:tr>
      <w:tr w:rsidR="00F02090" w:rsidRPr="00FD0425" w14:paraId="7F77EDF2" w14:textId="77777777" w:rsidTr="00694C97">
        <w:tblPrEx>
          <w:tblCellMar>
            <w:top w:w="0" w:type="dxa"/>
            <w:bottom w:w="0" w:type="dxa"/>
          </w:tblCellMar>
        </w:tblPrEx>
        <w:tc>
          <w:tcPr>
            <w:tcW w:w="2328" w:type="dxa"/>
          </w:tcPr>
          <w:p w14:paraId="6A000C73" w14:textId="77777777" w:rsidR="00F02090" w:rsidRPr="00FD0425" w:rsidRDefault="00F02090" w:rsidP="00694C97">
            <w:pPr>
              <w:pStyle w:val="TAL"/>
              <w:ind w:left="113"/>
              <w:rPr>
                <w:b/>
                <w:lang w:eastAsia="ja-JP"/>
              </w:rPr>
            </w:pPr>
            <w:r w:rsidRPr="00FD0425">
              <w:rPr>
                <w:lang w:eastAsia="ja-JP"/>
              </w:rPr>
              <w:t>&gt;PDU Session ID</w:t>
            </w:r>
          </w:p>
        </w:tc>
        <w:tc>
          <w:tcPr>
            <w:tcW w:w="1080" w:type="dxa"/>
          </w:tcPr>
          <w:p w14:paraId="1EEA9A14" w14:textId="77777777" w:rsidR="00F02090" w:rsidRPr="00FD0425" w:rsidRDefault="00F02090" w:rsidP="00694C97">
            <w:pPr>
              <w:pStyle w:val="TAL"/>
              <w:rPr>
                <w:rFonts w:eastAsia="Batang"/>
                <w:lang w:eastAsia="ja-JP"/>
              </w:rPr>
            </w:pPr>
            <w:r w:rsidRPr="00FD0425">
              <w:rPr>
                <w:lang w:eastAsia="ja-JP"/>
              </w:rPr>
              <w:t>M</w:t>
            </w:r>
          </w:p>
        </w:tc>
        <w:tc>
          <w:tcPr>
            <w:tcW w:w="1296" w:type="dxa"/>
          </w:tcPr>
          <w:p w14:paraId="2925C63C" w14:textId="77777777" w:rsidR="00F02090" w:rsidRPr="00FD0425" w:rsidRDefault="00F02090" w:rsidP="00694C97">
            <w:pPr>
              <w:pStyle w:val="TAL"/>
              <w:rPr>
                <w:bCs/>
                <w:i/>
                <w:szCs w:val="18"/>
                <w:lang w:eastAsia="ja-JP"/>
              </w:rPr>
            </w:pPr>
          </w:p>
        </w:tc>
        <w:tc>
          <w:tcPr>
            <w:tcW w:w="1418" w:type="dxa"/>
          </w:tcPr>
          <w:p w14:paraId="2932C4E3" w14:textId="77777777" w:rsidR="00F02090" w:rsidRPr="00FD0425" w:rsidRDefault="00F02090" w:rsidP="00694C97">
            <w:pPr>
              <w:pStyle w:val="TAL"/>
              <w:rPr>
                <w:lang w:eastAsia="ja-JP"/>
              </w:rPr>
            </w:pPr>
            <w:r w:rsidRPr="00FD0425">
              <w:rPr>
                <w:lang w:eastAsia="ja-JP"/>
              </w:rPr>
              <w:t>9.2.3.18</w:t>
            </w:r>
          </w:p>
        </w:tc>
        <w:tc>
          <w:tcPr>
            <w:tcW w:w="3663" w:type="dxa"/>
          </w:tcPr>
          <w:p w14:paraId="1BB8112F" w14:textId="77777777" w:rsidR="00F02090" w:rsidRPr="00FD0425" w:rsidRDefault="00F02090" w:rsidP="00694C97">
            <w:pPr>
              <w:pStyle w:val="TAL"/>
              <w:rPr>
                <w:iCs/>
                <w:lang w:eastAsia="ja-JP"/>
              </w:rPr>
            </w:pPr>
          </w:p>
        </w:tc>
      </w:tr>
    </w:tbl>
    <w:p w14:paraId="36F04DC2"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836">
          <w:tblGrid>
            <w:gridCol w:w="3686"/>
            <w:gridCol w:w="5670"/>
          </w:tblGrid>
        </w:tblGridChange>
      </w:tblGrid>
      <w:tr w:rsidR="00F02090" w:rsidRPr="00FD0425" w14:paraId="11C91767" w14:textId="77777777" w:rsidTr="00694C97">
        <w:tblPrEx>
          <w:tblCellMar>
            <w:top w:w="0" w:type="dxa"/>
            <w:bottom w:w="0" w:type="dxa"/>
          </w:tblCellMar>
        </w:tblPrEx>
        <w:tc>
          <w:tcPr>
            <w:tcW w:w="3686" w:type="dxa"/>
          </w:tcPr>
          <w:p w14:paraId="3BE3D43C" w14:textId="77777777" w:rsidR="00F02090" w:rsidRPr="00FD0425" w:rsidRDefault="00F02090" w:rsidP="00694C97">
            <w:pPr>
              <w:pStyle w:val="TAH"/>
              <w:rPr>
                <w:lang w:eastAsia="ja-JP"/>
              </w:rPr>
            </w:pPr>
            <w:r w:rsidRPr="00FD0425">
              <w:rPr>
                <w:lang w:eastAsia="ja-JP"/>
              </w:rPr>
              <w:t>Range bound</w:t>
            </w:r>
          </w:p>
        </w:tc>
        <w:tc>
          <w:tcPr>
            <w:tcW w:w="5670" w:type="dxa"/>
          </w:tcPr>
          <w:p w14:paraId="2E51C396" w14:textId="77777777" w:rsidR="00F02090" w:rsidRPr="00FD0425" w:rsidRDefault="00F02090" w:rsidP="00694C97">
            <w:pPr>
              <w:pStyle w:val="TAH"/>
              <w:rPr>
                <w:lang w:eastAsia="ja-JP"/>
              </w:rPr>
            </w:pPr>
            <w:r w:rsidRPr="00FD0425">
              <w:rPr>
                <w:lang w:eastAsia="ja-JP"/>
              </w:rPr>
              <w:t>Explanation</w:t>
            </w:r>
          </w:p>
        </w:tc>
      </w:tr>
      <w:tr w:rsidR="00F02090" w:rsidRPr="00FD0425" w14:paraId="1EB92654" w14:textId="77777777" w:rsidTr="00694C97">
        <w:tblPrEx>
          <w:tblCellMar>
            <w:top w:w="0" w:type="dxa"/>
            <w:bottom w:w="0" w:type="dxa"/>
          </w:tblCellMar>
        </w:tblPrEx>
        <w:tc>
          <w:tcPr>
            <w:tcW w:w="3686" w:type="dxa"/>
          </w:tcPr>
          <w:p w14:paraId="6A938FF3" w14:textId="77777777" w:rsidR="00F02090" w:rsidRPr="00FD0425" w:rsidRDefault="00F02090" w:rsidP="00694C97">
            <w:pPr>
              <w:pStyle w:val="TAL"/>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694C97">
            <w:pPr>
              <w:pStyle w:val="TAL"/>
              <w:rPr>
                <w:lang w:eastAsia="ja-JP"/>
              </w:rPr>
            </w:pPr>
            <w:r w:rsidRPr="00FD0425">
              <w:rPr>
                <w:lang w:eastAsia="ja-JP"/>
              </w:rPr>
              <w:t>Maximum no. of PDU sessions. Value is 256.</w:t>
            </w:r>
          </w:p>
        </w:tc>
      </w:tr>
    </w:tbl>
    <w:p w14:paraId="400019F1" w14:textId="77777777" w:rsidR="00F02090" w:rsidRPr="00FD0425" w:rsidRDefault="00F02090" w:rsidP="00F02090">
      <w:pPr>
        <w:rPr>
          <w:lang w:val="fr-FR"/>
        </w:rPr>
      </w:pPr>
    </w:p>
    <w:p w14:paraId="5EEFF995" w14:textId="77777777" w:rsidR="00F02090" w:rsidRPr="00FD0425" w:rsidRDefault="00F02090" w:rsidP="00F02090">
      <w:pPr>
        <w:pStyle w:val="Heading4"/>
      </w:pPr>
      <w:bookmarkStart w:id="4837" w:name="_Toc20955264"/>
      <w:bookmarkStart w:id="4838" w:name="_Toc29991461"/>
      <w:bookmarkStart w:id="4839" w:name="_Toc36555861"/>
      <w:bookmarkStart w:id="4840" w:name="_Toc44497581"/>
      <w:bookmarkStart w:id="4841" w:name="_Toc45107969"/>
      <w:bookmarkStart w:id="4842" w:name="_Toc45901589"/>
      <w:bookmarkStart w:id="4843" w:name="_Toc51850668"/>
      <w:bookmarkStart w:id="4844" w:name="_Toc56693671"/>
      <w:bookmarkStart w:id="4845" w:name="_Toc64447214"/>
      <w:bookmarkStart w:id="4846" w:name="_Toc66286708"/>
      <w:bookmarkStart w:id="4847" w:name="_Toc74151403"/>
      <w:bookmarkStart w:id="4848" w:name="_Toc88653875"/>
      <w:bookmarkStart w:id="4849" w:name="_Toc97904231"/>
      <w:bookmarkStart w:id="4850" w:name="_Toc105175272"/>
      <w:bookmarkStart w:id="4851" w:name="_Toc113826302"/>
      <w:bookmarkStart w:id="4852" w:name="_Toc120032428"/>
      <w:r w:rsidRPr="00FD0425">
        <w:t>9.2.1.28</w:t>
      </w:r>
      <w:r w:rsidRPr="00FD0425">
        <w:tab/>
        <w:t>DRB List with Cause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3746AA76" w14:textId="77777777" w:rsidR="00F02090" w:rsidRPr="00FD0425" w:rsidRDefault="00F02090" w:rsidP="00F02090">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F02090" w:rsidRPr="00FD0425" w14:paraId="551581E9" w14:textId="77777777" w:rsidTr="00694C97">
        <w:tblPrEx>
          <w:tblCellMar>
            <w:top w:w="0" w:type="dxa"/>
            <w:bottom w:w="0" w:type="dxa"/>
          </w:tblCellMar>
        </w:tblPrEx>
        <w:tc>
          <w:tcPr>
            <w:tcW w:w="2328" w:type="dxa"/>
          </w:tcPr>
          <w:p w14:paraId="2D0648D6" w14:textId="77777777" w:rsidR="00F02090" w:rsidRPr="00FD0425" w:rsidRDefault="00F02090" w:rsidP="00694C97">
            <w:pPr>
              <w:pStyle w:val="TAH"/>
              <w:rPr>
                <w:lang w:eastAsia="ja-JP"/>
              </w:rPr>
            </w:pPr>
            <w:r w:rsidRPr="00FD0425">
              <w:rPr>
                <w:lang w:eastAsia="ja-JP"/>
              </w:rPr>
              <w:t>IE/Group Name</w:t>
            </w:r>
          </w:p>
        </w:tc>
        <w:tc>
          <w:tcPr>
            <w:tcW w:w="1384" w:type="dxa"/>
          </w:tcPr>
          <w:p w14:paraId="6524F6A8" w14:textId="77777777" w:rsidR="00F02090" w:rsidRPr="00FD0425" w:rsidRDefault="00F02090" w:rsidP="00694C97">
            <w:pPr>
              <w:pStyle w:val="TAH"/>
              <w:rPr>
                <w:lang w:eastAsia="ja-JP"/>
              </w:rPr>
            </w:pPr>
            <w:r w:rsidRPr="00FD0425">
              <w:rPr>
                <w:lang w:eastAsia="ja-JP"/>
              </w:rPr>
              <w:t>Presence</w:t>
            </w:r>
          </w:p>
        </w:tc>
        <w:tc>
          <w:tcPr>
            <w:tcW w:w="1134" w:type="dxa"/>
          </w:tcPr>
          <w:p w14:paraId="56177EB8" w14:textId="77777777" w:rsidR="00F02090" w:rsidRPr="00FD0425" w:rsidRDefault="00F02090" w:rsidP="00694C97">
            <w:pPr>
              <w:pStyle w:val="TAH"/>
              <w:rPr>
                <w:lang w:eastAsia="ja-JP"/>
              </w:rPr>
            </w:pPr>
            <w:r w:rsidRPr="00FD0425">
              <w:rPr>
                <w:lang w:eastAsia="ja-JP"/>
              </w:rPr>
              <w:t>Range</w:t>
            </w:r>
          </w:p>
        </w:tc>
        <w:tc>
          <w:tcPr>
            <w:tcW w:w="1418" w:type="dxa"/>
          </w:tcPr>
          <w:p w14:paraId="5E654411" w14:textId="77777777" w:rsidR="00F02090" w:rsidRPr="00FD0425" w:rsidRDefault="00F02090" w:rsidP="00694C97">
            <w:pPr>
              <w:pStyle w:val="TAH"/>
              <w:rPr>
                <w:lang w:eastAsia="ja-JP"/>
              </w:rPr>
            </w:pPr>
            <w:r w:rsidRPr="00FD0425">
              <w:rPr>
                <w:lang w:eastAsia="ja-JP"/>
              </w:rPr>
              <w:t>IE type and reference</w:t>
            </w:r>
          </w:p>
        </w:tc>
        <w:tc>
          <w:tcPr>
            <w:tcW w:w="3543" w:type="dxa"/>
          </w:tcPr>
          <w:p w14:paraId="6DF1173D" w14:textId="77777777" w:rsidR="00F02090" w:rsidRPr="00FD0425" w:rsidRDefault="00F02090" w:rsidP="00694C97">
            <w:pPr>
              <w:pStyle w:val="TAH"/>
              <w:rPr>
                <w:lang w:eastAsia="ja-JP"/>
              </w:rPr>
            </w:pPr>
            <w:r w:rsidRPr="00FD0425">
              <w:rPr>
                <w:lang w:eastAsia="ja-JP"/>
              </w:rPr>
              <w:t>Semantics description</w:t>
            </w:r>
          </w:p>
        </w:tc>
      </w:tr>
      <w:tr w:rsidR="00F02090" w:rsidRPr="00FD0425" w14:paraId="492A1A52" w14:textId="77777777" w:rsidTr="00694C97">
        <w:tblPrEx>
          <w:tblCellMar>
            <w:top w:w="0" w:type="dxa"/>
            <w:bottom w:w="0" w:type="dxa"/>
          </w:tblCellMar>
        </w:tblPrEx>
        <w:tc>
          <w:tcPr>
            <w:tcW w:w="2328" w:type="dxa"/>
          </w:tcPr>
          <w:p w14:paraId="3525A023" w14:textId="77777777" w:rsidR="00F02090" w:rsidRPr="00FD0425" w:rsidRDefault="00F02090" w:rsidP="00694C97">
            <w:pPr>
              <w:pStyle w:val="TAL"/>
              <w:rPr>
                <w:lang w:val="sv-SE" w:eastAsia="ja-JP"/>
              </w:rPr>
            </w:pPr>
            <w:r w:rsidRPr="00FD0425">
              <w:rPr>
                <w:b/>
                <w:bCs/>
                <w:lang w:eastAsia="ja-JP"/>
              </w:rPr>
              <w:t>DRB List with Cause</w:t>
            </w:r>
          </w:p>
        </w:tc>
        <w:tc>
          <w:tcPr>
            <w:tcW w:w="1384" w:type="dxa"/>
          </w:tcPr>
          <w:p w14:paraId="7F7D260B" w14:textId="77777777" w:rsidR="00F02090" w:rsidRPr="00FD0425" w:rsidRDefault="00F02090" w:rsidP="00694C97">
            <w:pPr>
              <w:pStyle w:val="TAL"/>
              <w:rPr>
                <w:lang w:eastAsia="ja-JP"/>
              </w:rPr>
            </w:pPr>
          </w:p>
        </w:tc>
        <w:tc>
          <w:tcPr>
            <w:tcW w:w="1134" w:type="dxa"/>
          </w:tcPr>
          <w:p w14:paraId="7F297133" w14:textId="77777777" w:rsidR="00F02090" w:rsidRPr="00FD0425" w:rsidRDefault="00F02090" w:rsidP="00694C97">
            <w:pPr>
              <w:pStyle w:val="TAL"/>
              <w:rPr>
                <w:bCs/>
                <w:i/>
                <w:szCs w:val="18"/>
                <w:lang w:eastAsia="ja-JP"/>
              </w:rPr>
            </w:pPr>
            <w:r w:rsidRPr="00FD0425">
              <w:rPr>
                <w:bCs/>
                <w:i/>
                <w:szCs w:val="18"/>
                <w:lang w:eastAsia="ja-JP"/>
              </w:rPr>
              <w:t>1 .. &lt;maxnoofDRBs&gt;</w:t>
            </w:r>
          </w:p>
        </w:tc>
        <w:tc>
          <w:tcPr>
            <w:tcW w:w="1418" w:type="dxa"/>
          </w:tcPr>
          <w:p w14:paraId="73E89F72" w14:textId="77777777" w:rsidR="00F02090" w:rsidRPr="00FD0425" w:rsidRDefault="00F02090" w:rsidP="00694C97">
            <w:pPr>
              <w:pStyle w:val="TAL"/>
              <w:rPr>
                <w:lang w:val="sv-SE" w:eastAsia="ja-JP"/>
              </w:rPr>
            </w:pPr>
          </w:p>
        </w:tc>
        <w:tc>
          <w:tcPr>
            <w:tcW w:w="3543" w:type="dxa"/>
          </w:tcPr>
          <w:p w14:paraId="3E39C43C" w14:textId="77777777" w:rsidR="00F02090" w:rsidRPr="00FD0425" w:rsidRDefault="00F02090" w:rsidP="00694C97">
            <w:pPr>
              <w:pStyle w:val="TAL"/>
              <w:rPr>
                <w:lang w:eastAsia="ja-JP"/>
              </w:rPr>
            </w:pPr>
          </w:p>
        </w:tc>
      </w:tr>
      <w:tr w:rsidR="00F02090" w:rsidRPr="00FD0425" w14:paraId="294109A4" w14:textId="77777777" w:rsidTr="00694C97">
        <w:tblPrEx>
          <w:tblCellMar>
            <w:top w:w="0" w:type="dxa"/>
            <w:bottom w:w="0" w:type="dxa"/>
          </w:tblCellMar>
        </w:tblPrEx>
        <w:tc>
          <w:tcPr>
            <w:tcW w:w="2328" w:type="dxa"/>
          </w:tcPr>
          <w:p w14:paraId="6F40A489" w14:textId="77777777" w:rsidR="00F02090" w:rsidRPr="00FD0425" w:rsidRDefault="00F02090" w:rsidP="00694C97">
            <w:pPr>
              <w:pStyle w:val="TAL"/>
              <w:ind w:left="113"/>
              <w:rPr>
                <w:b/>
                <w:lang w:eastAsia="ja-JP"/>
              </w:rPr>
            </w:pPr>
            <w:r w:rsidRPr="00FD0425">
              <w:rPr>
                <w:lang w:eastAsia="ja-JP"/>
              </w:rPr>
              <w:t>&gt;DRB ID</w:t>
            </w:r>
          </w:p>
        </w:tc>
        <w:tc>
          <w:tcPr>
            <w:tcW w:w="1384" w:type="dxa"/>
          </w:tcPr>
          <w:p w14:paraId="1DF5196D" w14:textId="77777777" w:rsidR="00F02090" w:rsidRPr="00FD0425" w:rsidRDefault="00F02090" w:rsidP="00694C97">
            <w:pPr>
              <w:pStyle w:val="TAL"/>
              <w:rPr>
                <w:rFonts w:eastAsia="Batang"/>
                <w:lang w:eastAsia="ja-JP"/>
              </w:rPr>
            </w:pPr>
            <w:r w:rsidRPr="00FD0425">
              <w:rPr>
                <w:lang w:eastAsia="ja-JP"/>
              </w:rPr>
              <w:t>M</w:t>
            </w:r>
          </w:p>
        </w:tc>
        <w:tc>
          <w:tcPr>
            <w:tcW w:w="1134" w:type="dxa"/>
          </w:tcPr>
          <w:p w14:paraId="5EDD3599" w14:textId="77777777" w:rsidR="00F02090" w:rsidRPr="00FD0425" w:rsidRDefault="00F02090" w:rsidP="00694C97">
            <w:pPr>
              <w:pStyle w:val="TAL"/>
              <w:rPr>
                <w:bCs/>
                <w:i/>
                <w:szCs w:val="18"/>
                <w:lang w:eastAsia="ja-JP"/>
              </w:rPr>
            </w:pPr>
          </w:p>
        </w:tc>
        <w:tc>
          <w:tcPr>
            <w:tcW w:w="1418" w:type="dxa"/>
          </w:tcPr>
          <w:p w14:paraId="675E27F7" w14:textId="77777777" w:rsidR="00F02090" w:rsidRPr="00FD0425" w:rsidRDefault="00F02090" w:rsidP="00694C97">
            <w:pPr>
              <w:pStyle w:val="TAL"/>
              <w:rPr>
                <w:lang w:eastAsia="ja-JP"/>
              </w:rPr>
            </w:pPr>
            <w:r w:rsidRPr="00FD0425">
              <w:rPr>
                <w:lang w:eastAsia="ja-JP"/>
              </w:rPr>
              <w:t>9.2.3.33</w:t>
            </w:r>
          </w:p>
        </w:tc>
        <w:tc>
          <w:tcPr>
            <w:tcW w:w="3543" w:type="dxa"/>
          </w:tcPr>
          <w:p w14:paraId="22301276" w14:textId="77777777" w:rsidR="00F02090" w:rsidRPr="00FD0425" w:rsidRDefault="00F02090" w:rsidP="00694C97">
            <w:pPr>
              <w:pStyle w:val="TAL"/>
              <w:rPr>
                <w:iCs/>
                <w:lang w:eastAsia="ja-JP"/>
              </w:rPr>
            </w:pPr>
          </w:p>
        </w:tc>
      </w:tr>
      <w:tr w:rsidR="00F02090" w:rsidRPr="00FD0425" w14:paraId="599B193B" w14:textId="77777777" w:rsidTr="00694C97">
        <w:tblPrEx>
          <w:tblCellMar>
            <w:top w:w="0" w:type="dxa"/>
            <w:bottom w:w="0" w:type="dxa"/>
          </w:tblCellMar>
        </w:tblPrEx>
        <w:tc>
          <w:tcPr>
            <w:tcW w:w="2328" w:type="dxa"/>
          </w:tcPr>
          <w:p w14:paraId="3F1BAB13" w14:textId="77777777" w:rsidR="00F02090" w:rsidRPr="00FD0425" w:rsidRDefault="00F02090" w:rsidP="00694C97">
            <w:pPr>
              <w:pStyle w:val="TAL"/>
              <w:ind w:left="113"/>
              <w:rPr>
                <w:lang w:eastAsia="ja-JP"/>
              </w:rPr>
            </w:pPr>
            <w:r w:rsidRPr="00FD0425">
              <w:rPr>
                <w:lang w:eastAsia="ja-JP"/>
              </w:rPr>
              <w:t>&gt;Cause</w:t>
            </w:r>
          </w:p>
        </w:tc>
        <w:tc>
          <w:tcPr>
            <w:tcW w:w="1384" w:type="dxa"/>
          </w:tcPr>
          <w:p w14:paraId="237ED138" w14:textId="77777777" w:rsidR="00F02090" w:rsidRPr="00FD0425" w:rsidRDefault="00F02090" w:rsidP="00694C97">
            <w:pPr>
              <w:pStyle w:val="TAL"/>
              <w:rPr>
                <w:lang w:eastAsia="ja-JP"/>
              </w:rPr>
            </w:pPr>
            <w:r w:rsidRPr="00FD0425">
              <w:rPr>
                <w:lang w:eastAsia="ja-JP"/>
              </w:rPr>
              <w:t>M</w:t>
            </w:r>
          </w:p>
        </w:tc>
        <w:tc>
          <w:tcPr>
            <w:tcW w:w="1134" w:type="dxa"/>
          </w:tcPr>
          <w:p w14:paraId="532D189A" w14:textId="77777777" w:rsidR="00F02090" w:rsidRPr="00FD0425" w:rsidRDefault="00F02090" w:rsidP="00694C97">
            <w:pPr>
              <w:pStyle w:val="TAL"/>
              <w:rPr>
                <w:bCs/>
                <w:i/>
                <w:szCs w:val="18"/>
                <w:lang w:eastAsia="ja-JP"/>
              </w:rPr>
            </w:pPr>
          </w:p>
        </w:tc>
        <w:tc>
          <w:tcPr>
            <w:tcW w:w="1418" w:type="dxa"/>
          </w:tcPr>
          <w:p w14:paraId="04159BD3" w14:textId="77777777" w:rsidR="00F02090" w:rsidRPr="00FD0425" w:rsidRDefault="00F02090" w:rsidP="00694C97">
            <w:pPr>
              <w:pStyle w:val="TAL"/>
              <w:rPr>
                <w:lang w:eastAsia="ja-JP"/>
              </w:rPr>
            </w:pPr>
            <w:r w:rsidRPr="00FD0425">
              <w:rPr>
                <w:lang w:eastAsia="ja-JP"/>
              </w:rPr>
              <w:t>9.2.3.2</w:t>
            </w:r>
          </w:p>
        </w:tc>
        <w:tc>
          <w:tcPr>
            <w:tcW w:w="3543" w:type="dxa"/>
          </w:tcPr>
          <w:p w14:paraId="4C0792E4" w14:textId="77777777" w:rsidR="00F02090" w:rsidRPr="00FD0425" w:rsidRDefault="00F02090" w:rsidP="00694C97">
            <w:pPr>
              <w:pStyle w:val="TAL"/>
              <w:rPr>
                <w:iCs/>
                <w:lang w:eastAsia="ja-JP"/>
              </w:rPr>
            </w:pPr>
          </w:p>
        </w:tc>
      </w:tr>
      <w:tr w:rsidR="00F02090" w:rsidRPr="00FD0425" w14:paraId="15273CBA" w14:textId="77777777" w:rsidTr="00694C97">
        <w:tblPrEx>
          <w:tblCellMar>
            <w:top w:w="0" w:type="dxa"/>
            <w:bottom w:w="0" w:type="dxa"/>
          </w:tblCellMar>
        </w:tblPrEx>
        <w:tc>
          <w:tcPr>
            <w:tcW w:w="2328" w:type="dxa"/>
          </w:tcPr>
          <w:p w14:paraId="2E23D58F" w14:textId="77777777" w:rsidR="00F02090" w:rsidRPr="00FD0425" w:rsidRDefault="00F02090" w:rsidP="00694C97">
            <w:pPr>
              <w:pStyle w:val="TAL"/>
              <w:ind w:left="113"/>
              <w:rPr>
                <w:lang w:eastAsia="ja-JP"/>
              </w:rPr>
            </w:pPr>
            <w:r w:rsidRPr="00FD0425">
              <w:rPr>
                <w:rFonts w:eastAsia="Batang"/>
                <w:lang w:eastAsia="ja-JP"/>
              </w:rPr>
              <w:t>&gt;RLC Mode</w:t>
            </w:r>
          </w:p>
        </w:tc>
        <w:tc>
          <w:tcPr>
            <w:tcW w:w="1384" w:type="dxa"/>
          </w:tcPr>
          <w:p w14:paraId="2FC4A2B8" w14:textId="77777777" w:rsidR="00F02090" w:rsidRPr="00FD0425" w:rsidRDefault="00F02090" w:rsidP="00694C97">
            <w:pPr>
              <w:pStyle w:val="TAL"/>
              <w:rPr>
                <w:lang w:eastAsia="ja-JP"/>
              </w:rPr>
            </w:pPr>
            <w:r w:rsidRPr="00FD0425">
              <w:rPr>
                <w:rFonts w:eastAsia="Batang"/>
                <w:lang w:eastAsia="ja-JP"/>
              </w:rPr>
              <w:t>O</w:t>
            </w:r>
          </w:p>
        </w:tc>
        <w:tc>
          <w:tcPr>
            <w:tcW w:w="1134" w:type="dxa"/>
          </w:tcPr>
          <w:p w14:paraId="25A34988" w14:textId="77777777" w:rsidR="00F02090" w:rsidRPr="00FD0425" w:rsidRDefault="00F02090" w:rsidP="00694C97">
            <w:pPr>
              <w:pStyle w:val="TAL"/>
              <w:rPr>
                <w:bCs/>
                <w:i/>
                <w:szCs w:val="18"/>
                <w:lang w:eastAsia="ja-JP"/>
              </w:rPr>
            </w:pPr>
          </w:p>
        </w:tc>
        <w:tc>
          <w:tcPr>
            <w:tcW w:w="1418" w:type="dxa"/>
          </w:tcPr>
          <w:p w14:paraId="0448B456" w14:textId="77777777" w:rsidR="00F02090" w:rsidRPr="00FD0425" w:rsidRDefault="00F02090" w:rsidP="00694C97">
            <w:pPr>
              <w:pStyle w:val="TAL"/>
              <w:rPr>
                <w:lang w:eastAsia="ja-JP"/>
              </w:rPr>
            </w:pPr>
            <w:r w:rsidRPr="00FD0425">
              <w:rPr>
                <w:rFonts w:eastAsia="Batang"/>
                <w:lang w:eastAsia="ja-JP"/>
              </w:rPr>
              <w:t>9.2.3.28</w:t>
            </w:r>
          </w:p>
        </w:tc>
        <w:tc>
          <w:tcPr>
            <w:tcW w:w="3543" w:type="dxa"/>
          </w:tcPr>
          <w:p w14:paraId="743AF71E" w14:textId="77777777" w:rsidR="00F02090" w:rsidRPr="00FD0425" w:rsidRDefault="00F02090" w:rsidP="00694C97">
            <w:pPr>
              <w:pStyle w:val="TAL"/>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853">
          <w:tblGrid>
            <w:gridCol w:w="3686"/>
            <w:gridCol w:w="5670"/>
          </w:tblGrid>
        </w:tblGridChange>
      </w:tblGrid>
      <w:tr w:rsidR="00F02090" w:rsidRPr="00FD0425" w14:paraId="5C91463E" w14:textId="77777777" w:rsidTr="00694C97">
        <w:tblPrEx>
          <w:tblCellMar>
            <w:top w:w="0" w:type="dxa"/>
            <w:bottom w:w="0" w:type="dxa"/>
          </w:tblCellMar>
        </w:tblPrEx>
        <w:tc>
          <w:tcPr>
            <w:tcW w:w="3686" w:type="dxa"/>
          </w:tcPr>
          <w:p w14:paraId="56929734" w14:textId="77777777" w:rsidR="00F02090" w:rsidRPr="00FD0425" w:rsidRDefault="00F02090" w:rsidP="00694C97">
            <w:pPr>
              <w:pStyle w:val="TAH"/>
              <w:rPr>
                <w:lang w:eastAsia="ja-JP"/>
              </w:rPr>
            </w:pPr>
            <w:r w:rsidRPr="00FD0425">
              <w:rPr>
                <w:lang w:eastAsia="ja-JP"/>
              </w:rPr>
              <w:t>Range bound</w:t>
            </w:r>
          </w:p>
        </w:tc>
        <w:tc>
          <w:tcPr>
            <w:tcW w:w="5670" w:type="dxa"/>
          </w:tcPr>
          <w:p w14:paraId="50BF78FC" w14:textId="77777777" w:rsidR="00F02090" w:rsidRPr="00FD0425" w:rsidRDefault="00F02090" w:rsidP="00694C97">
            <w:pPr>
              <w:pStyle w:val="TAH"/>
              <w:rPr>
                <w:lang w:eastAsia="ja-JP"/>
              </w:rPr>
            </w:pPr>
            <w:r w:rsidRPr="00FD0425">
              <w:rPr>
                <w:lang w:eastAsia="ja-JP"/>
              </w:rPr>
              <w:t>Explanation</w:t>
            </w:r>
          </w:p>
        </w:tc>
      </w:tr>
      <w:tr w:rsidR="00F02090" w:rsidRPr="00FD0425" w14:paraId="21641C29" w14:textId="77777777" w:rsidTr="00694C97">
        <w:tblPrEx>
          <w:tblCellMar>
            <w:top w:w="0" w:type="dxa"/>
            <w:bottom w:w="0" w:type="dxa"/>
          </w:tblCellMar>
        </w:tblPrEx>
        <w:tc>
          <w:tcPr>
            <w:tcW w:w="3686" w:type="dxa"/>
          </w:tcPr>
          <w:p w14:paraId="4C40AB8A" w14:textId="77777777" w:rsidR="00F02090" w:rsidRPr="00FD0425" w:rsidRDefault="00F02090" w:rsidP="00694C97">
            <w:pPr>
              <w:pStyle w:val="TAL"/>
              <w:rPr>
                <w:lang w:eastAsia="ja-JP"/>
              </w:rPr>
            </w:pPr>
            <w:r w:rsidRPr="00FD0425">
              <w:rPr>
                <w:lang w:eastAsia="ja-JP"/>
              </w:rPr>
              <w:t>maxnoofDRBs</w:t>
            </w:r>
          </w:p>
        </w:tc>
        <w:tc>
          <w:tcPr>
            <w:tcW w:w="5670" w:type="dxa"/>
          </w:tcPr>
          <w:p w14:paraId="6801A000" w14:textId="77777777" w:rsidR="00F02090" w:rsidRPr="00FD0425" w:rsidRDefault="00F02090" w:rsidP="00694C97">
            <w:pPr>
              <w:pStyle w:val="TAL"/>
              <w:rPr>
                <w:lang w:eastAsia="ja-JP"/>
              </w:rPr>
            </w:pPr>
            <w:r w:rsidRPr="00FD0425">
              <w:rPr>
                <w:lang w:eastAsia="ja-JP"/>
              </w:rPr>
              <w:t>Maximum no. of PDU sessions. Value is 32.</w:t>
            </w:r>
          </w:p>
        </w:tc>
      </w:tr>
    </w:tbl>
    <w:p w14:paraId="1899038C" w14:textId="77777777" w:rsidR="00F02090" w:rsidRPr="00FD0425" w:rsidRDefault="00F02090" w:rsidP="00F02090">
      <w:pPr>
        <w:rPr>
          <w:lang w:val="fr-FR"/>
        </w:rPr>
      </w:pPr>
    </w:p>
    <w:p w14:paraId="4129E39B" w14:textId="77777777" w:rsidR="00F02090" w:rsidRPr="00FD0425" w:rsidRDefault="00F02090" w:rsidP="00F02090">
      <w:pPr>
        <w:pStyle w:val="Heading4"/>
      </w:pPr>
      <w:bookmarkStart w:id="4854" w:name="_Toc20955265"/>
      <w:bookmarkStart w:id="4855" w:name="_Toc29991462"/>
      <w:bookmarkStart w:id="4856" w:name="_Toc36555862"/>
      <w:bookmarkStart w:id="4857" w:name="_Toc44497582"/>
      <w:bookmarkStart w:id="4858" w:name="_Toc45107970"/>
      <w:bookmarkStart w:id="4859" w:name="_Toc45901590"/>
      <w:bookmarkStart w:id="4860" w:name="_Toc51850669"/>
      <w:bookmarkStart w:id="4861" w:name="_Toc56693672"/>
      <w:bookmarkStart w:id="4862" w:name="_Toc64447215"/>
      <w:bookmarkStart w:id="4863" w:name="_Toc66286709"/>
      <w:bookmarkStart w:id="4864" w:name="_Toc74151404"/>
      <w:bookmarkStart w:id="4865" w:name="_Toc88653876"/>
      <w:bookmarkStart w:id="4866" w:name="_Toc97904232"/>
      <w:bookmarkStart w:id="4867" w:name="_Toc105175273"/>
      <w:bookmarkStart w:id="4868" w:name="_Toc113826303"/>
      <w:bookmarkStart w:id="4869" w:name="_Toc120032429"/>
      <w:r w:rsidRPr="00FD0425">
        <w:t>9.2.1.29</w:t>
      </w:r>
      <w:r w:rsidRPr="00FD0425">
        <w:tab/>
        <w:t>DRB List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F0D91AA" w14:textId="77777777" w:rsidR="00F02090" w:rsidRPr="00FD0425" w:rsidRDefault="00F02090" w:rsidP="00F02090">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02090" w:rsidRPr="00FD0425" w14:paraId="02A383A3" w14:textId="77777777" w:rsidTr="00694C97">
        <w:tblPrEx>
          <w:tblCellMar>
            <w:top w:w="0" w:type="dxa"/>
            <w:bottom w:w="0" w:type="dxa"/>
          </w:tblCellMar>
        </w:tblPrEx>
        <w:tc>
          <w:tcPr>
            <w:tcW w:w="2328" w:type="dxa"/>
          </w:tcPr>
          <w:p w14:paraId="469A173A" w14:textId="77777777" w:rsidR="00F02090" w:rsidRPr="00FD0425" w:rsidRDefault="00F02090" w:rsidP="00694C97">
            <w:pPr>
              <w:pStyle w:val="TAH"/>
              <w:rPr>
                <w:lang w:eastAsia="ja-JP"/>
              </w:rPr>
            </w:pPr>
            <w:r w:rsidRPr="00FD0425">
              <w:rPr>
                <w:lang w:eastAsia="ja-JP"/>
              </w:rPr>
              <w:t>IE/Group Name</w:t>
            </w:r>
          </w:p>
        </w:tc>
        <w:tc>
          <w:tcPr>
            <w:tcW w:w="1080" w:type="dxa"/>
          </w:tcPr>
          <w:p w14:paraId="2079D846" w14:textId="77777777" w:rsidR="00F02090" w:rsidRPr="00FD0425" w:rsidRDefault="00F02090" w:rsidP="00694C97">
            <w:pPr>
              <w:pStyle w:val="TAH"/>
              <w:rPr>
                <w:lang w:eastAsia="ja-JP"/>
              </w:rPr>
            </w:pPr>
            <w:r w:rsidRPr="00FD0425">
              <w:rPr>
                <w:lang w:eastAsia="ja-JP"/>
              </w:rPr>
              <w:t>Presence</w:t>
            </w:r>
          </w:p>
        </w:tc>
        <w:tc>
          <w:tcPr>
            <w:tcW w:w="1296" w:type="dxa"/>
          </w:tcPr>
          <w:p w14:paraId="7D6AC4DA" w14:textId="77777777" w:rsidR="00F02090" w:rsidRPr="00FD0425" w:rsidRDefault="00F02090" w:rsidP="00694C97">
            <w:pPr>
              <w:pStyle w:val="TAH"/>
              <w:rPr>
                <w:lang w:eastAsia="ja-JP"/>
              </w:rPr>
            </w:pPr>
            <w:r w:rsidRPr="00FD0425">
              <w:rPr>
                <w:lang w:eastAsia="ja-JP"/>
              </w:rPr>
              <w:t>Range</w:t>
            </w:r>
          </w:p>
        </w:tc>
        <w:tc>
          <w:tcPr>
            <w:tcW w:w="1418" w:type="dxa"/>
          </w:tcPr>
          <w:p w14:paraId="040ECDB8" w14:textId="77777777" w:rsidR="00F02090" w:rsidRPr="00FD0425" w:rsidRDefault="00F02090" w:rsidP="00694C97">
            <w:pPr>
              <w:pStyle w:val="TAH"/>
              <w:rPr>
                <w:lang w:eastAsia="ja-JP"/>
              </w:rPr>
            </w:pPr>
            <w:r w:rsidRPr="00FD0425">
              <w:rPr>
                <w:lang w:eastAsia="ja-JP"/>
              </w:rPr>
              <w:t>IE type and reference</w:t>
            </w:r>
          </w:p>
        </w:tc>
        <w:tc>
          <w:tcPr>
            <w:tcW w:w="3685" w:type="dxa"/>
          </w:tcPr>
          <w:p w14:paraId="46F6BC52" w14:textId="77777777" w:rsidR="00F02090" w:rsidRPr="00FD0425" w:rsidRDefault="00F02090" w:rsidP="00694C97">
            <w:pPr>
              <w:pStyle w:val="TAH"/>
              <w:rPr>
                <w:lang w:eastAsia="ja-JP"/>
              </w:rPr>
            </w:pPr>
            <w:r w:rsidRPr="00FD0425">
              <w:rPr>
                <w:lang w:eastAsia="ja-JP"/>
              </w:rPr>
              <w:t>Semantics description</w:t>
            </w:r>
          </w:p>
        </w:tc>
      </w:tr>
      <w:tr w:rsidR="00F02090" w:rsidRPr="00FD0425" w14:paraId="59BBCEC1" w14:textId="77777777" w:rsidTr="00694C97">
        <w:tblPrEx>
          <w:tblCellMar>
            <w:top w:w="0" w:type="dxa"/>
            <w:bottom w:w="0" w:type="dxa"/>
          </w:tblCellMar>
        </w:tblPrEx>
        <w:tc>
          <w:tcPr>
            <w:tcW w:w="2328" w:type="dxa"/>
          </w:tcPr>
          <w:p w14:paraId="55FDC2A1" w14:textId="77777777" w:rsidR="00F02090" w:rsidRPr="00FD0425" w:rsidRDefault="00F02090" w:rsidP="00694C97">
            <w:pPr>
              <w:pStyle w:val="TAL"/>
              <w:rPr>
                <w:lang w:val="sv-SE" w:eastAsia="ja-JP"/>
              </w:rPr>
            </w:pPr>
            <w:r w:rsidRPr="00FD0425">
              <w:rPr>
                <w:b/>
                <w:bCs/>
                <w:lang w:eastAsia="ja-JP"/>
              </w:rPr>
              <w:t>DRB List</w:t>
            </w:r>
          </w:p>
        </w:tc>
        <w:tc>
          <w:tcPr>
            <w:tcW w:w="1080" w:type="dxa"/>
          </w:tcPr>
          <w:p w14:paraId="03208019" w14:textId="77777777" w:rsidR="00F02090" w:rsidRPr="00FD0425" w:rsidRDefault="00F02090" w:rsidP="00694C97">
            <w:pPr>
              <w:pStyle w:val="TAL"/>
              <w:rPr>
                <w:lang w:eastAsia="ja-JP"/>
              </w:rPr>
            </w:pPr>
          </w:p>
        </w:tc>
        <w:tc>
          <w:tcPr>
            <w:tcW w:w="1296" w:type="dxa"/>
          </w:tcPr>
          <w:p w14:paraId="10DEEEE4" w14:textId="77777777" w:rsidR="00F02090" w:rsidRPr="00FD0425" w:rsidRDefault="00F02090" w:rsidP="00694C97">
            <w:pPr>
              <w:pStyle w:val="TAL"/>
              <w:rPr>
                <w:bCs/>
                <w:i/>
                <w:szCs w:val="18"/>
                <w:lang w:eastAsia="ja-JP"/>
              </w:rPr>
            </w:pPr>
            <w:r w:rsidRPr="00FD0425">
              <w:rPr>
                <w:bCs/>
                <w:i/>
                <w:szCs w:val="18"/>
                <w:lang w:eastAsia="ja-JP"/>
              </w:rPr>
              <w:t>1 .. &lt;maxnoofDRBs&gt;</w:t>
            </w:r>
          </w:p>
        </w:tc>
        <w:tc>
          <w:tcPr>
            <w:tcW w:w="1418" w:type="dxa"/>
          </w:tcPr>
          <w:p w14:paraId="537F4FF6" w14:textId="77777777" w:rsidR="00F02090" w:rsidRPr="00FD0425" w:rsidRDefault="00F02090" w:rsidP="00694C97">
            <w:pPr>
              <w:pStyle w:val="TAL"/>
              <w:rPr>
                <w:lang w:val="sv-SE" w:eastAsia="ja-JP"/>
              </w:rPr>
            </w:pPr>
          </w:p>
        </w:tc>
        <w:tc>
          <w:tcPr>
            <w:tcW w:w="3685" w:type="dxa"/>
          </w:tcPr>
          <w:p w14:paraId="562B6483" w14:textId="77777777" w:rsidR="00F02090" w:rsidRPr="00FD0425" w:rsidRDefault="00F02090" w:rsidP="00694C97">
            <w:pPr>
              <w:pStyle w:val="TAL"/>
              <w:rPr>
                <w:lang w:eastAsia="ja-JP"/>
              </w:rPr>
            </w:pPr>
          </w:p>
        </w:tc>
      </w:tr>
      <w:tr w:rsidR="00F02090" w:rsidRPr="00FD0425" w14:paraId="0E65527E" w14:textId="77777777" w:rsidTr="00694C97">
        <w:tblPrEx>
          <w:tblCellMar>
            <w:top w:w="0" w:type="dxa"/>
            <w:bottom w:w="0" w:type="dxa"/>
          </w:tblCellMar>
        </w:tblPrEx>
        <w:tc>
          <w:tcPr>
            <w:tcW w:w="2328" w:type="dxa"/>
          </w:tcPr>
          <w:p w14:paraId="14F7A1CD" w14:textId="77777777" w:rsidR="00F02090" w:rsidRPr="00FD0425" w:rsidRDefault="00F02090" w:rsidP="00694C97">
            <w:pPr>
              <w:pStyle w:val="TAL"/>
              <w:ind w:left="113"/>
              <w:rPr>
                <w:b/>
                <w:lang w:eastAsia="ja-JP"/>
              </w:rPr>
            </w:pPr>
            <w:r w:rsidRPr="00FD0425">
              <w:rPr>
                <w:lang w:eastAsia="ja-JP"/>
              </w:rPr>
              <w:t>&gt;DRB ID</w:t>
            </w:r>
          </w:p>
        </w:tc>
        <w:tc>
          <w:tcPr>
            <w:tcW w:w="1080" w:type="dxa"/>
          </w:tcPr>
          <w:p w14:paraId="7B06E739" w14:textId="77777777" w:rsidR="00F02090" w:rsidRPr="00FD0425" w:rsidRDefault="00F02090" w:rsidP="00694C97">
            <w:pPr>
              <w:pStyle w:val="TAL"/>
              <w:rPr>
                <w:rFonts w:eastAsia="Batang"/>
                <w:lang w:eastAsia="ja-JP"/>
              </w:rPr>
            </w:pPr>
            <w:r w:rsidRPr="00FD0425">
              <w:rPr>
                <w:lang w:eastAsia="ja-JP"/>
              </w:rPr>
              <w:t>M</w:t>
            </w:r>
          </w:p>
        </w:tc>
        <w:tc>
          <w:tcPr>
            <w:tcW w:w="1296" w:type="dxa"/>
          </w:tcPr>
          <w:p w14:paraId="52E166EC" w14:textId="77777777" w:rsidR="00F02090" w:rsidRPr="00FD0425" w:rsidRDefault="00F02090" w:rsidP="00694C97">
            <w:pPr>
              <w:pStyle w:val="TAL"/>
              <w:rPr>
                <w:bCs/>
                <w:i/>
                <w:szCs w:val="18"/>
                <w:lang w:eastAsia="ja-JP"/>
              </w:rPr>
            </w:pPr>
          </w:p>
        </w:tc>
        <w:tc>
          <w:tcPr>
            <w:tcW w:w="1418" w:type="dxa"/>
          </w:tcPr>
          <w:p w14:paraId="2C365742" w14:textId="77777777" w:rsidR="00F02090" w:rsidRPr="00FD0425" w:rsidRDefault="00F02090" w:rsidP="00694C97">
            <w:pPr>
              <w:pStyle w:val="TAL"/>
              <w:rPr>
                <w:lang w:eastAsia="ja-JP"/>
              </w:rPr>
            </w:pPr>
            <w:r w:rsidRPr="00FD0425">
              <w:rPr>
                <w:lang w:eastAsia="ja-JP"/>
              </w:rPr>
              <w:t>9.2.3.33</w:t>
            </w:r>
          </w:p>
        </w:tc>
        <w:tc>
          <w:tcPr>
            <w:tcW w:w="3685" w:type="dxa"/>
          </w:tcPr>
          <w:p w14:paraId="3BBE4B8E" w14:textId="77777777" w:rsidR="00F02090" w:rsidRPr="00FD0425" w:rsidRDefault="00F02090" w:rsidP="00694C97">
            <w:pPr>
              <w:pStyle w:val="TAL"/>
              <w:rPr>
                <w:iCs/>
                <w:lang w:eastAsia="ja-JP"/>
              </w:rPr>
            </w:pPr>
          </w:p>
        </w:tc>
      </w:tr>
    </w:tbl>
    <w:p w14:paraId="601A5F53"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870">
          <w:tblGrid>
            <w:gridCol w:w="3686"/>
            <w:gridCol w:w="5670"/>
          </w:tblGrid>
        </w:tblGridChange>
      </w:tblGrid>
      <w:tr w:rsidR="00F02090" w:rsidRPr="00FD0425" w14:paraId="56276834" w14:textId="77777777" w:rsidTr="00694C97">
        <w:tblPrEx>
          <w:tblCellMar>
            <w:top w:w="0" w:type="dxa"/>
            <w:bottom w:w="0" w:type="dxa"/>
          </w:tblCellMar>
        </w:tblPrEx>
        <w:tc>
          <w:tcPr>
            <w:tcW w:w="3686" w:type="dxa"/>
          </w:tcPr>
          <w:p w14:paraId="6EC7CBCA" w14:textId="77777777" w:rsidR="00F02090" w:rsidRPr="00FD0425" w:rsidRDefault="00F02090" w:rsidP="00694C97">
            <w:pPr>
              <w:pStyle w:val="TAH"/>
              <w:rPr>
                <w:lang w:eastAsia="ja-JP"/>
              </w:rPr>
            </w:pPr>
            <w:r w:rsidRPr="00FD0425">
              <w:rPr>
                <w:lang w:eastAsia="ja-JP"/>
              </w:rPr>
              <w:t>Range bound</w:t>
            </w:r>
          </w:p>
        </w:tc>
        <w:tc>
          <w:tcPr>
            <w:tcW w:w="5670" w:type="dxa"/>
          </w:tcPr>
          <w:p w14:paraId="01E20005" w14:textId="77777777" w:rsidR="00F02090" w:rsidRPr="00FD0425" w:rsidRDefault="00F02090" w:rsidP="00694C97">
            <w:pPr>
              <w:pStyle w:val="TAH"/>
              <w:rPr>
                <w:lang w:eastAsia="ja-JP"/>
              </w:rPr>
            </w:pPr>
            <w:r w:rsidRPr="00FD0425">
              <w:rPr>
                <w:lang w:eastAsia="ja-JP"/>
              </w:rPr>
              <w:t>Explanation</w:t>
            </w:r>
          </w:p>
        </w:tc>
      </w:tr>
      <w:tr w:rsidR="00F02090" w:rsidRPr="00FD0425" w14:paraId="7D2A2E59" w14:textId="77777777" w:rsidTr="00694C97">
        <w:tblPrEx>
          <w:tblCellMar>
            <w:top w:w="0" w:type="dxa"/>
            <w:bottom w:w="0" w:type="dxa"/>
          </w:tblCellMar>
        </w:tblPrEx>
        <w:tc>
          <w:tcPr>
            <w:tcW w:w="3686" w:type="dxa"/>
          </w:tcPr>
          <w:p w14:paraId="40D56910" w14:textId="77777777" w:rsidR="00F02090" w:rsidRPr="00FD0425" w:rsidRDefault="00F02090" w:rsidP="00694C97">
            <w:pPr>
              <w:pStyle w:val="TAL"/>
              <w:rPr>
                <w:lang w:eastAsia="ja-JP"/>
              </w:rPr>
            </w:pPr>
            <w:r w:rsidRPr="00FD0425">
              <w:rPr>
                <w:lang w:eastAsia="ja-JP"/>
              </w:rPr>
              <w:t>maxnoofDRBs</w:t>
            </w:r>
          </w:p>
        </w:tc>
        <w:tc>
          <w:tcPr>
            <w:tcW w:w="5670" w:type="dxa"/>
          </w:tcPr>
          <w:p w14:paraId="562C50F2" w14:textId="77777777" w:rsidR="00F02090" w:rsidRPr="00FD0425" w:rsidRDefault="00F02090" w:rsidP="00694C97">
            <w:pPr>
              <w:pStyle w:val="TAL"/>
              <w:rPr>
                <w:lang w:eastAsia="ja-JP"/>
              </w:rPr>
            </w:pPr>
            <w:r w:rsidRPr="00FD0425">
              <w:rPr>
                <w:lang w:eastAsia="ja-JP"/>
              </w:rPr>
              <w:t>Maximum no. of DRBs. Value is 32.</w:t>
            </w:r>
          </w:p>
        </w:tc>
      </w:tr>
    </w:tbl>
    <w:p w14:paraId="564115C0" w14:textId="77777777" w:rsidR="00F02090" w:rsidRPr="00FD0425" w:rsidRDefault="00F02090" w:rsidP="00F02090">
      <w:pPr>
        <w:rPr>
          <w:lang w:val="fr-FR"/>
        </w:rPr>
      </w:pPr>
    </w:p>
    <w:p w14:paraId="19EC45B0" w14:textId="77777777" w:rsidR="00F02090" w:rsidRPr="00FD0425" w:rsidRDefault="00F02090" w:rsidP="00F02090">
      <w:pPr>
        <w:pStyle w:val="Heading4"/>
      </w:pPr>
      <w:bookmarkStart w:id="4871" w:name="_Toc20955266"/>
      <w:bookmarkStart w:id="4872" w:name="_Toc29991463"/>
      <w:bookmarkStart w:id="4873" w:name="_Toc36555863"/>
      <w:bookmarkStart w:id="4874" w:name="_Toc44497583"/>
      <w:bookmarkStart w:id="4875" w:name="_Toc45107971"/>
      <w:bookmarkStart w:id="4876" w:name="_Toc45901591"/>
      <w:bookmarkStart w:id="4877" w:name="_Toc51850670"/>
      <w:bookmarkStart w:id="4878" w:name="_Toc56693673"/>
      <w:bookmarkStart w:id="4879" w:name="_Toc64447216"/>
      <w:bookmarkStart w:id="4880" w:name="_Toc66286710"/>
      <w:bookmarkStart w:id="4881" w:name="_Toc74151405"/>
      <w:bookmarkStart w:id="4882" w:name="_Toc88653877"/>
      <w:bookmarkStart w:id="4883" w:name="_Toc97904233"/>
      <w:bookmarkStart w:id="4884" w:name="_Toc105175274"/>
      <w:bookmarkStart w:id="4885" w:name="_Toc113826304"/>
      <w:bookmarkStart w:id="4886" w:name="_Toc120032430"/>
      <w:r w:rsidRPr="00FD0425">
        <w:t>9.2.1.30</w:t>
      </w:r>
      <w:r w:rsidRPr="00FD0425">
        <w:tab/>
        <w:t>PDU Session Resource Setup Complete Info – SN terminated</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83A29BC" w14:textId="77777777" w:rsidR="00F02090" w:rsidRPr="00FD0425" w:rsidRDefault="00F02090" w:rsidP="00F02090">
      <w:r w:rsidRPr="00FD0425">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946D11" w:rsidRPr="00FD0425" w14:paraId="79F2D6BB" w14:textId="77777777" w:rsidTr="00216DC6">
        <w:tblPrEx>
          <w:tblCellMar>
            <w:top w:w="0" w:type="dxa"/>
            <w:bottom w:w="0" w:type="dxa"/>
          </w:tblCellMar>
        </w:tblPrEx>
        <w:tc>
          <w:tcPr>
            <w:tcW w:w="2328" w:type="dxa"/>
          </w:tcPr>
          <w:p w14:paraId="0A5FDF00" w14:textId="77777777" w:rsidR="00946D11" w:rsidRPr="00FD0425" w:rsidRDefault="00946D11" w:rsidP="00946D11">
            <w:pPr>
              <w:pStyle w:val="TAH"/>
              <w:rPr>
                <w:lang w:eastAsia="ja-JP"/>
              </w:rPr>
            </w:pPr>
            <w:r w:rsidRPr="00FD0425">
              <w:rPr>
                <w:lang w:eastAsia="ja-JP"/>
              </w:rPr>
              <w:t>IE/Group Name</w:t>
            </w:r>
          </w:p>
        </w:tc>
        <w:tc>
          <w:tcPr>
            <w:tcW w:w="1384" w:type="dxa"/>
          </w:tcPr>
          <w:p w14:paraId="1AFAC457" w14:textId="77777777" w:rsidR="00946D11" w:rsidRPr="00FD0425" w:rsidRDefault="00946D11" w:rsidP="00946D11">
            <w:pPr>
              <w:pStyle w:val="TAH"/>
              <w:rPr>
                <w:lang w:eastAsia="ja-JP"/>
              </w:rPr>
            </w:pPr>
            <w:r w:rsidRPr="00FD0425">
              <w:rPr>
                <w:lang w:eastAsia="ja-JP"/>
              </w:rPr>
              <w:t>Presence</w:t>
            </w:r>
          </w:p>
        </w:tc>
        <w:tc>
          <w:tcPr>
            <w:tcW w:w="1134" w:type="dxa"/>
          </w:tcPr>
          <w:p w14:paraId="214B0012" w14:textId="77777777" w:rsidR="00946D11" w:rsidRPr="00FD0425" w:rsidRDefault="00946D11" w:rsidP="00946D11">
            <w:pPr>
              <w:pStyle w:val="TAH"/>
              <w:rPr>
                <w:lang w:eastAsia="ja-JP"/>
              </w:rPr>
            </w:pPr>
            <w:r w:rsidRPr="00FD0425">
              <w:rPr>
                <w:lang w:eastAsia="ja-JP"/>
              </w:rPr>
              <w:t>Range</w:t>
            </w:r>
          </w:p>
        </w:tc>
        <w:tc>
          <w:tcPr>
            <w:tcW w:w="1418" w:type="dxa"/>
          </w:tcPr>
          <w:p w14:paraId="554E6A6F" w14:textId="77777777" w:rsidR="00946D11" w:rsidRPr="00FD0425" w:rsidRDefault="00946D11" w:rsidP="00946D11">
            <w:pPr>
              <w:pStyle w:val="TAH"/>
              <w:rPr>
                <w:lang w:eastAsia="ja-JP"/>
              </w:rPr>
            </w:pPr>
            <w:r w:rsidRPr="00FD0425">
              <w:rPr>
                <w:lang w:eastAsia="ja-JP"/>
              </w:rPr>
              <w:t>IE type and reference</w:t>
            </w:r>
          </w:p>
        </w:tc>
        <w:tc>
          <w:tcPr>
            <w:tcW w:w="1701" w:type="dxa"/>
          </w:tcPr>
          <w:p w14:paraId="3C56117F" w14:textId="77777777" w:rsidR="00946D11" w:rsidRPr="00FD0425" w:rsidRDefault="00946D11" w:rsidP="00946D11">
            <w:pPr>
              <w:pStyle w:val="TAH"/>
              <w:rPr>
                <w:lang w:eastAsia="ja-JP"/>
              </w:rPr>
            </w:pPr>
            <w:r w:rsidRPr="00FD0425">
              <w:rPr>
                <w:lang w:eastAsia="ja-JP"/>
              </w:rPr>
              <w:t>Semantics description</w:t>
            </w:r>
          </w:p>
        </w:tc>
        <w:tc>
          <w:tcPr>
            <w:tcW w:w="1275" w:type="dxa"/>
          </w:tcPr>
          <w:p w14:paraId="4CEA0190" w14:textId="77777777" w:rsidR="00946D11" w:rsidRPr="00FD0425" w:rsidRDefault="00946D11" w:rsidP="00946D11">
            <w:pPr>
              <w:pStyle w:val="TAH"/>
              <w:rPr>
                <w:lang w:eastAsia="ja-JP"/>
              </w:rPr>
            </w:pPr>
            <w:r w:rsidRPr="00FD0425">
              <w:t>Criticality</w:t>
            </w:r>
          </w:p>
        </w:tc>
        <w:tc>
          <w:tcPr>
            <w:tcW w:w="1134" w:type="dxa"/>
          </w:tcPr>
          <w:p w14:paraId="484AD5A4" w14:textId="77777777" w:rsidR="00946D11" w:rsidRPr="00FD0425" w:rsidRDefault="00946D11" w:rsidP="00946D11">
            <w:pPr>
              <w:pStyle w:val="TAH"/>
              <w:rPr>
                <w:lang w:eastAsia="ja-JP"/>
              </w:rPr>
            </w:pPr>
            <w:r w:rsidRPr="00FD0425">
              <w:t>Assigned Criticality</w:t>
            </w:r>
          </w:p>
        </w:tc>
      </w:tr>
      <w:tr w:rsidR="00946D11" w:rsidRPr="00FD0425" w14:paraId="09DE8457" w14:textId="77777777" w:rsidTr="00216DC6">
        <w:tblPrEx>
          <w:tblCellMar>
            <w:top w:w="0" w:type="dxa"/>
            <w:bottom w:w="0" w:type="dxa"/>
          </w:tblCellMar>
        </w:tblPrEx>
        <w:tc>
          <w:tcPr>
            <w:tcW w:w="2328" w:type="dxa"/>
          </w:tcPr>
          <w:p w14:paraId="7424C22F" w14:textId="77777777" w:rsidR="00946D11" w:rsidRPr="00FD0425" w:rsidRDefault="00946D11" w:rsidP="00946D11">
            <w:pPr>
              <w:pStyle w:val="TAL"/>
              <w:rPr>
                <w:b/>
                <w:lang w:eastAsia="ja-JP"/>
              </w:rPr>
            </w:pPr>
            <w:r w:rsidRPr="00FD0425">
              <w:rPr>
                <w:b/>
                <w:lang w:eastAsia="ja-JP"/>
              </w:rPr>
              <w:t>DRBs To Be Setup List</w:t>
            </w:r>
          </w:p>
        </w:tc>
        <w:tc>
          <w:tcPr>
            <w:tcW w:w="1384" w:type="dxa"/>
          </w:tcPr>
          <w:p w14:paraId="413A87D3" w14:textId="77777777" w:rsidR="00946D11" w:rsidRPr="00FD0425" w:rsidRDefault="00946D11" w:rsidP="00946D11">
            <w:pPr>
              <w:pStyle w:val="TAL"/>
              <w:rPr>
                <w:rFonts w:eastAsia="Batang"/>
                <w:lang w:eastAsia="ja-JP"/>
              </w:rPr>
            </w:pPr>
          </w:p>
        </w:tc>
        <w:tc>
          <w:tcPr>
            <w:tcW w:w="1134" w:type="dxa"/>
          </w:tcPr>
          <w:p w14:paraId="7D798224" w14:textId="77777777" w:rsidR="00946D11" w:rsidRPr="00FD0425" w:rsidRDefault="00946D11" w:rsidP="00946D11">
            <w:pPr>
              <w:pStyle w:val="TAL"/>
              <w:rPr>
                <w:bCs/>
                <w:i/>
                <w:szCs w:val="18"/>
                <w:lang w:eastAsia="ja-JP"/>
              </w:rPr>
            </w:pPr>
            <w:r w:rsidRPr="00FD0425">
              <w:rPr>
                <w:bCs/>
                <w:i/>
                <w:szCs w:val="18"/>
                <w:lang w:eastAsia="ja-JP"/>
              </w:rPr>
              <w:t>1</w:t>
            </w:r>
          </w:p>
        </w:tc>
        <w:tc>
          <w:tcPr>
            <w:tcW w:w="1418" w:type="dxa"/>
          </w:tcPr>
          <w:p w14:paraId="39828CC6" w14:textId="77777777" w:rsidR="00946D11" w:rsidRPr="00FD0425" w:rsidRDefault="00946D11" w:rsidP="00946D11">
            <w:pPr>
              <w:pStyle w:val="TAL"/>
              <w:rPr>
                <w:lang w:eastAsia="ja-JP"/>
              </w:rPr>
            </w:pPr>
          </w:p>
        </w:tc>
        <w:tc>
          <w:tcPr>
            <w:tcW w:w="1701" w:type="dxa"/>
          </w:tcPr>
          <w:p w14:paraId="605F5EC5" w14:textId="77777777" w:rsidR="00946D11" w:rsidRPr="00FD0425" w:rsidRDefault="00946D11" w:rsidP="00946D11">
            <w:pPr>
              <w:pStyle w:val="TAL"/>
              <w:rPr>
                <w:iCs/>
                <w:lang w:eastAsia="ja-JP"/>
              </w:rPr>
            </w:pPr>
          </w:p>
        </w:tc>
        <w:tc>
          <w:tcPr>
            <w:tcW w:w="1275" w:type="dxa"/>
          </w:tcPr>
          <w:p w14:paraId="45C39969" w14:textId="77777777" w:rsidR="00946D11" w:rsidRPr="00FD0425" w:rsidRDefault="00946D11" w:rsidP="00216DC6">
            <w:pPr>
              <w:pStyle w:val="TAC"/>
              <w:rPr>
                <w:lang w:eastAsia="ja-JP"/>
              </w:rPr>
            </w:pPr>
            <w:r w:rsidRPr="00FD0425">
              <w:rPr>
                <w:lang w:eastAsia="ja-JP"/>
              </w:rPr>
              <w:t>–</w:t>
            </w:r>
          </w:p>
        </w:tc>
        <w:tc>
          <w:tcPr>
            <w:tcW w:w="1134" w:type="dxa"/>
          </w:tcPr>
          <w:p w14:paraId="7BE135EB" w14:textId="77777777" w:rsidR="00946D11" w:rsidRPr="00FD0425" w:rsidRDefault="00946D11" w:rsidP="00216DC6">
            <w:pPr>
              <w:pStyle w:val="TAC"/>
              <w:rPr>
                <w:lang w:eastAsia="ja-JP"/>
              </w:rPr>
            </w:pPr>
            <w:r w:rsidRPr="00FD0425">
              <w:rPr>
                <w:lang w:eastAsia="ja-JP"/>
              </w:rPr>
              <w:t>–</w:t>
            </w:r>
          </w:p>
        </w:tc>
      </w:tr>
      <w:tr w:rsidR="00946D11" w:rsidRPr="00FD0425" w14:paraId="01C48F23" w14:textId="77777777" w:rsidTr="00216DC6">
        <w:tblPrEx>
          <w:tblCellMar>
            <w:top w:w="0" w:type="dxa"/>
            <w:bottom w:w="0" w:type="dxa"/>
          </w:tblCellMar>
        </w:tblPrEx>
        <w:tc>
          <w:tcPr>
            <w:tcW w:w="2328" w:type="dxa"/>
          </w:tcPr>
          <w:p w14:paraId="3887BCC5" w14:textId="77777777" w:rsidR="00946D11" w:rsidRPr="00FD0425" w:rsidRDefault="00946D11" w:rsidP="00946D11">
            <w:pPr>
              <w:pStyle w:val="TAL"/>
              <w:ind w:left="113"/>
              <w:rPr>
                <w:b/>
                <w:lang w:eastAsia="ja-JP"/>
              </w:rPr>
            </w:pPr>
            <w:r w:rsidRPr="00FD0425">
              <w:rPr>
                <w:b/>
                <w:lang w:eastAsia="ja-JP"/>
              </w:rPr>
              <w:t>&gt;DRBs to Be Setup Item</w:t>
            </w:r>
          </w:p>
        </w:tc>
        <w:tc>
          <w:tcPr>
            <w:tcW w:w="1384" w:type="dxa"/>
          </w:tcPr>
          <w:p w14:paraId="4A61B020" w14:textId="77777777" w:rsidR="00946D11" w:rsidRPr="00FD0425" w:rsidRDefault="00946D11" w:rsidP="00946D11">
            <w:pPr>
              <w:pStyle w:val="TAL"/>
              <w:rPr>
                <w:rFonts w:eastAsia="Batang"/>
                <w:lang w:eastAsia="ja-JP"/>
              </w:rPr>
            </w:pPr>
          </w:p>
        </w:tc>
        <w:tc>
          <w:tcPr>
            <w:tcW w:w="1134" w:type="dxa"/>
          </w:tcPr>
          <w:p w14:paraId="20AE9E4F" w14:textId="77777777" w:rsidR="00946D11" w:rsidRPr="00FD0425" w:rsidRDefault="00946D11" w:rsidP="00946D11">
            <w:pPr>
              <w:pStyle w:val="TAL"/>
              <w:rPr>
                <w:bCs/>
                <w:i/>
                <w:szCs w:val="18"/>
                <w:lang w:eastAsia="ja-JP"/>
              </w:rPr>
            </w:pPr>
            <w:r w:rsidRPr="00FD0425">
              <w:rPr>
                <w:bCs/>
                <w:i/>
                <w:szCs w:val="18"/>
                <w:lang w:eastAsia="ja-JP"/>
              </w:rPr>
              <w:t>1 .. &lt;maxnoofDRBs&gt;</w:t>
            </w:r>
          </w:p>
        </w:tc>
        <w:tc>
          <w:tcPr>
            <w:tcW w:w="1418" w:type="dxa"/>
          </w:tcPr>
          <w:p w14:paraId="65FBF8A4" w14:textId="77777777" w:rsidR="00946D11" w:rsidRPr="00FD0425" w:rsidRDefault="00946D11" w:rsidP="00946D11">
            <w:pPr>
              <w:pStyle w:val="TAL"/>
              <w:rPr>
                <w:lang w:eastAsia="ja-JP"/>
              </w:rPr>
            </w:pPr>
          </w:p>
        </w:tc>
        <w:tc>
          <w:tcPr>
            <w:tcW w:w="1701" w:type="dxa"/>
          </w:tcPr>
          <w:p w14:paraId="0E7E9169" w14:textId="77777777" w:rsidR="00946D11" w:rsidRPr="00FD0425" w:rsidRDefault="00946D11" w:rsidP="00946D11">
            <w:pPr>
              <w:pStyle w:val="TAL"/>
              <w:rPr>
                <w:iCs/>
                <w:lang w:eastAsia="ja-JP"/>
              </w:rPr>
            </w:pPr>
          </w:p>
        </w:tc>
        <w:tc>
          <w:tcPr>
            <w:tcW w:w="1275" w:type="dxa"/>
          </w:tcPr>
          <w:p w14:paraId="289D16DA" w14:textId="77777777" w:rsidR="00946D11" w:rsidRPr="00FD0425" w:rsidRDefault="00946D11" w:rsidP="00216DC6">
            <w:pPr>
              <w:pStyle w:val="TAC"/>
              <w:rPr>
                <w:lang w:eastAsia="ja-JP"/>
              </w:rPr>
            </w:pPr>
            <w:r w:rsidRPr="00FD0425">
              <w:rPr>
                <w:lang w:eastAsia="ja-JP"/>
              </w:rPr>
              <w:t>–</w:t>
            </w:r>
          </w:p>
        </w:tc>
        <w:tc>
          <w:tcPr>
            <w:tcW w:w="1134" w:type="dxa"/>
          </w:tcPr>
          <w:p w14:paraId="2D827B65" w14:textId="77777777" w:rsidR="00946D11" w:rsidRPr="00FD0425" w:rsidRDefault="00946D11" w:rsidP="00216DC6">
            <w:pPr>
              <w:pStyle w:val="TAC"/>
              <w:rPr>
                <w:lang w:eastAsia="ja-JP"/>
              </w:rPr>
            </w:pPr>
            <w:r w:rsidRPr="00FD0425">
              <w:rPr>
                <w:lang w:eastAsia="ja-JP"/>
              </w:rPr>
              <w:t>–</w:t>
            </w:r>
          </w:p>
        </w:tc>
      </w:tr>
      <w:tr w:rsidR="00946D11" w:rsidRPr="00FD0425" w14:paraId="1F3DAEC4" w14:textId="77777777" w:rsidTr="00216DC6">
        <w:tblPrEx>
          <w:tblCellMar>
            <w:top w:w="0" w:type="dxa"/>
            <w:bottom w:w="0" w:type="dxa"/>
          </w:tblCellMar>
        </w:tblPrEx>
        <w:tc>
          <w:tcPr>
            <w:tcW w:w="2328" w:type="dxa"/>
          </w:tcPr>
          <w:p w14:paraId="6CB3E317" w14:textId="77777777" w:rsidR="00946D11" w:rsidRPr="00FD0425" w:rsidRDefault="00946D11" w:rsidP="00946D11">
            <w:pPr>
              <w:pStyle w:val="TAL"/>
              <w:ind w:left="227"/>
              <w:rPr>
                <w:lang w:eastAsia="ja-JP"/>
              </w:rPr>
            </w:pPr>
            <w:r w:rsidRPr="00FD0425">
              <w:rPr>
                <w:lang w:eastAsia="ja-JP"/>
              </w:rPr>
              <w:t>&gt;&gt;DRB ID</w:t>
            </w:r>
          </w:p>
        </w:tc>
        <w:tc>
          <w:tcPr>
            <w:tcW w:w="1384" w:type="dxa"/>
          </w:tcPr>
          <w:p w14:paraId="4C1BDE18" w14:textId="77777777" w:rsidR="00946D11" w:rsidRPr="00FD0425" w:rsidRDefault="00946D11" w:rsidP="00946D11">
            <w:pPr>
              <w:pStyle w:val="TAL"/>
              <w:rPr>
                <w:rFonts w:eastAsia="Batang"/>
                <w:lang w:eastAsia="ja-JP"/>
              </w:rPr>
            </w:pPr>
            <w:r w:rsidRPr="00FD0425">
              <w:rPr>
                <w:rFonts w:eastAsia="Batang"/>
                <w:lang w:eastAsia="ja-JP"/>
              </w:rPr>
              <w:t>M</w:t>
            </w:r>
          </w:p>
        </w:tc>
        <w:tc>
          <w:tcPr>
            <w:tcW w:w="1134" w:type="dxa"/>
          </w:tcPr>
          <w:p w14:paraId="64242F7C" w14:textId="77777777" w:rsidR="00946D11" w:rsidRPr="00FD0425" w:rsidRDefault="00946D11" w:rsidP="00946D11">
            <w:pPr>
              <w:pStyle w:val="TAL"/>
              <w:rPr>
                <w:bCs/>
                <w:i/>
                <w:szCs w:val="18"/>
                <w:lang w:eastAsia="ja-JP"/>
              </w:rPr>
            </w:pPr>
          </w:p>
        </w:tc>
        <w:tc>
          <w:tcPr>
            <w:tcW w:w="1418" w:type="dxa"/>
          </w:tcPr>
          <w:p w14:paraId="5B3E900C" w14:textId="77777777" w:rsidR="00946D11" w:rsidRPr="00FD0425" w:rsidRDefault="00946D11" w:rsidP="00946D11">
            <w:pPr>
              <w:pStyle w:val="TAL"/>
              <w:rPr>
                <w:lang w:eastAsia="ja-JP"/>
              </w:rPr>
            </w:pPr>
            <w:r w:rsidRPr="00FD0425">
              <w:rPr>
                <w:lang w:eastAsia="ja-JP"/>
              </w:rPr>
              <w:t>9.2.3.33</w:t>
            </w:r>
          </w:p>
        </w:tc>
        <w:tc>
          <w:tcPr>
            <w:tcW w:w="1701" w:type="dxa"/>
          </w:tcPr>
          <w:p w14:paraId="0A28FAB3" w14:textId="77777777" w:rsidR="00946D11" w:rsidRPr="00FD0425" w:rsidRDefault="00946D11" w:rsidP="00946D11">
            <w:pPr>
              <w:pStyle w:val="TAL"/>
              <w:rPr>
                <w:lang w:eastAsia="ja-JP"/>
              </w:rPr>
            </w:pPr>
          </w:p>
        </w:tc>
        <w:tc>
          <w:tcPr>
            <w:tcW w:w="1275" w:type="dxa"/>
          </w:tcPr>
          <w:p w14:paraId="61264C70" w14:textId="77777777" w:rsidR="00946D11" w:rsidRPr="00FD0425" w:rsidRDefault="00946D11" w:rsidP="00216DC6">
            <w:pPr>
              <w:pStyle w:val="TAC"/>
              <w:rPr>
                <w:lang w:eastAsia="ja-JP"/>
              </w:rPr>
            </w:pPr>
            <w:r w:rsidRPr="00FD0425">
              <w:rPr>
                <w:lang w:eastAsia="ja-JP"/>
              </w:rPr>
              <w:t>–</w:t>
            </w:r>
          </w:p>
        </w:tc>
        <w:tc>
          <w:tcPr>
            <w:tcW w:w="1134" w:type="dxa"/>
          </w:tcPr>
          <w:p w14:paraId="154F535C" w14:textId="77777777" w:rsidR="00946D11" w:rsidRPr="00FD0425" w:rsidRDefault="00946D11" w:rsidP="00216DC6">
            <w:pPr>
              <w:pStyle w:val="TAC"/>
              <w:rPr>
                <w:lang w:eastAsia="ja-JP"/>
              </w:rPr>
            </w:pPr>
            <w:r w:rsidRPr="00FD0425">
              <w:rPr>
                <w:lang w:eastAsia="ja-JP"/>
              </w:rPr>
              <w:t>–</w:t>
            </w:r>
          </w:p>
        </w:tc>
      </w:tr>
      <w:tr w:rsidR="00946D11" w:rsidRPr="00FD0425" w14:paraId="37AD10D5" w14:textId="77777777" w:rsidTr="00216DC6">
        <w:tblPrEx>
          <w:tblCellMar>
            <w:top w:w="0" w:type="dxa"/>
            <w:bottom w:w="0" w:type="dxa"/>
          </w:tblCellMar>
        </w:tblPrEx>
        <w:tc>
          <w:tcPr>
            <w:tcW w:w="2328" w:type="dxa"/>
          </w:tcPr>
          <w:p w14:paraId="1C664D7A" w14:textId="77777777" w:rsidR="00946D11" w:rsidRPr="00FD0425" w:rsidRDefault="00946D11" w:rsidP="00946D11">
            <w:pPr>
              <w:pStyle w:val="TAL"/>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384" w:type="dxa"/>
          </w:tcPr>
          <w:p w14:paraId="1BB7049C" w14:textId="77777777" w:rsidR="00946D11" w:rsidRPr="00FD0425" w:rsidRDefault="00946D11" w:rsidP="00946D11">
            <w:pPr>
              <w:pStyle w:val="TAL"/>
              <w:rPr>
                <w:rFonts w:eastAsia="Batang"/>
                <w:lang w:eastAsia="ja-JP"/>
              </w:rPr>
            </w:pPr>
            <w:r w:rsidRPr="00FD0425">
              <w:rPr>
                <w:rFonts w:eastAsia="Batang"/>
                <w:lang w:eastAsia="ja-JP"/>
              </w:rPr>
              <w:t>M</w:t>
            </w:r>
          </w:p>
        </w:tc>
        <w:tc>
          <w:tcPr>
            <w:tcW w:w="1134" w:type="dxa"/>
          </w:tcPr>
          <w:p w14:paraId="57388C7E" w14:textId="77777777" w:rsidR="00946D11" w:rsidRPr="00FD0425" w:rsidRDefault="00946D11" w:rsidP="00946D11">
            <w:pPr>
              <w:pStyle w:val="TAL"/>
              <w:rPr>
                <w:bCs/>
                <w:i/>
                <w:szCs w:val="18"/>
                <w:lang w:eastAsia="ja-JP"/>
              </w:rPr>
            </w:pPr>
          </w:p>
        </w:tc>
        <w:tc>
          <w:tcPr>
            <w:tcW w:w="1418" w:type="dxa"/>
          </w:tcPr>
          <w:p w14:paraId="2F72A3FA" w14:textId="77777777" w:rsidR="00946D11" w:rsidRPr="00FD0425" w:rsidRDefault="00946D11" w:rsidP="00946D11">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5C097E5E" w14:textId="77777777" w:rsidR="00946D11" w:rsidRPr="00FD0425" w:rsidRDefault="00946D11" w:rsidP="00946D11">
            <w:pPr>
              <w:pStyle w:val="TAL"/>
              <w:rPr>
                <w:iCs/>
                <w:lang w:eastAsia="ja-JP"/>
              </w:rPr>
            </w:pPr>
            <w:r w:rsidRPr="00FD0425">
              <w:rPr>
                <w:lang w:eastAsia="ja-JP"/>
              </w:rPr>
              <w:t>M-NG-RAN node endpoint of a DRB’s Xn-U transport. For delivery of DL PDUs.</w:t>
            </w:r>
          </w:p>
        </w:tc>
        <w:tc>
          <w:tcPr>
            <w:tcW w:w="1275" w:type="dxa"/>
          </w:tcPr>
          <w:p w14:paraId="7341C01A" w14:textId="77777777" w:rsidR="00946D11" w:rsidRPr="00FD0425" w:rsidRDefault="00946D11" w:rsidP="00216DC6">
            <w:pPr>
              <w:pStyle w:val="TAC"/>
              <w:rPr>
                <w:lang w:eastAsia="ja-JP"/>
              </w:rPr>
            </w:pPr>
            <w:r w:rsidRPr="00FD0425">
              <w:rPr>
                <w:lang w:eastAsia="ja-JP"/>
              </w:rPr>
              <w:t>–</w:t>
            </w:r>
          </w:p>
        </w:tc>
        <w:tc>
          <w:tcPr>
            <w:tcW w:w="1134" w:type="dxa"/>
          </w:tcPr>
          <w:p w14:paraId="3C738B20" w14:textId="77777777" w:rsidR="00946D11" w:rsidRPr="00FD0425" w:rsidRDefault="00946D11" w:rsidP="00216DC6">
            <w:pPr>
              <w:pStyle w:val="TAC"/>
              <w:rPr>
                <w:lang w:eastAsia="ja-JP"/>
              </w:rPr>
            </w:pPr>
            <w:r w:rsidRPr="00FD0425">
              <w:rPr>
                <w:lang w:eastAsia="ja-JP"/>
              </w:rPr>
              <w:t>–</w:t>
            </w:r>
          </w:p>
        </w:tc>
      </w:tr>
      <w:tr w:rsidR="00946D11" w:rsidRPr="00FD0425" w14:paraId="334B3C70" w14:textId="77777777" w:rsidTr="00216DC6">
        <w:tblPrEx>
          <w:tblCellMar>
            <w:top w:w="0" w:type="dxa"/>
            <w:bottom w:w="0" w:type="dxa"/>
          </w:tblCellMar>
        </w:tblPrEx>
        <w:tc>
          <w:tcPr>
            <w:tcW w:w="2328" w:type="dxa"/>
          </w:tcPr>
          <w:p w14:paraId="056B9CCA" w14:textId="77777777" w:rsidR="00946D11" w:rsidRPr="00FD0425" w:rsidRDefault="00946D11" w:rsidP="00946D11">
            <w:pPr>
              <w:pStyle w:val="TAL"/>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384" w:type="dxa"/>
          </w:tcPr>
          <w:p w14:paraId="0C6AA9F5" w14:textId="77777777" w:rsidR="00946D11" w:rsidRPr="00FD0425" w:rsidRDefault="00946D11" w:rsidP="00946D11">
            <w:pPr>
              <w:pStyle w:val="TAL"/>
              <w:rPr>
                <w:lang w:eastAsia="zh-CN"/>
              </w:rPr>
            </w:pPr>
            <w:r w:rsidRPr="00FD0425">
              <w:rPr>
                <w:rFonts w:hint="eastAsia"/>
                <w:lang w:eastAsia="zh-CN"/>
              </w:rPr>
              <w:t>O</w:t>
            </w:r>
          </w:p>
        </w:tc>
        <w:tc>
          <w:tcPr>
            <w:tcW w:w="1134" w:type="dxa"/>
          </w:tcPr>
          <w:p w14:paraId="7306D4CC" w14:textId="77777777" w:rsidR="00946D11" w:rsidRPr="00FD0425" w:rsidRDefault="00946D11" w:rsidP="00946D11">
            <w:pPr>
              <w:pStyle w:val="TAL"/>
              <w:rPr>
                <w:bCs/>
                <w:i/>
                <w:szCs w:val="18"/>
                <w:lang w:eastAsia="ja-JP"/>
              </w:rPr>
            </w:pPr>
          </w:p>
        </w:tc>
        <w:tc>
          <w:tcPr>
            <w:tcW w:w="1418" w:type="dxa"/>
          </w:tcPr>
          <w:p w14:paraId="681E8A2C" w14:textId="77777777" w:rsidR="00946D11" w:rsidRPr="00FD0425" w:rsidRDefault="00946D11" w:rsidP="00946D11">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01" w:type="dxa"/>
          </w:tcPr>
          <w:p w14:paraId="76A7A1C2" w14:textId="77777777" w:rsidR="00946D11" w:rsidRPr="00FD0425" w:rsidRDefault="00946D11" w:rsidP="00946D11">
            <w:pPr>
              <w:pStyle w:val="TAL"/>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275" w:type="dxa"/>
          </w:tcPr>
          <w:p w14:paraId="17F57F46" w14:textId="77777777" w:rsidR="00946D11" w:rsidRPr="00FD0425" w:rsidRDefault="00946D11" w:rsidP="00216DC6">
            <w:pPr>
              <w:pStyle w:val="TAC"/>
              <w:rPr>
                <w:lang w:eastAsia="zh-CN"/>
              </w:rPr>
            </w:pPr>
            <w:r w:rsidRPr="00FD0425">
              <w:rPr>
                <w:lang w:eastAsia="ja-JP"/>
              </w:rPr>
              <w:t>YES</w:t>
            </w:r>
          </w:p>
        </w:tc>
        <w:tc>
          <w:tcPr>
            <w:tcW w:w="1134" w:type="dxa"/>
          </w:tcPr>
          <w:p w14:paraId="40205435" w14:textId="77777777" w:rsidR="00946D11" w:rsidRPr="00FD0425" w:rsidRDefault="00946D11" w:rsidP="00216DC6">
            <w:pPr>
              <w:pStyle w:val="TAC"/>
            </w:pPr>
            <w:r w:rsidRPr="00FD0425">
              <w:rPr>
                <w:lang w:eastAsia="ja-JP"/>
              </w:rPr>
              <w:t>ignore</w:t>
            </w:r>
          </w:p>
        </w:tc>
      </w:tr>
    </w:tbl>
    <w:p w14:paraId="685A5D97" w14:textId="77777777" w:rsidR="00F02090" w:rsidRPr="00FD0425"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blPrEx>
          <w:tblCellMar>
            <w:top w:w="0" w:type="dxa"/>
            <w:bottom w:w="0" w:type="dxa"/>
          </w:tblCellMar>
        </w:tblPrEx>
        <w:tc>
          <w:tcPr>
            <w:tcW w:w="3528" w:type="dxa"/>
          </w:tcPr>
          <w:p w14:paraId="6DC55FF1"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319330BA" w14:textId="77777777" w:rsidTr="00694C97">
        <w:tblPrEx>
          <w:tblCellMar>
            <w:top w:w="0" w:type="dxa"/>
            <w:bottom w:w="0" w:type="dxa"/>
          </w:tblCellMar>
        </w:tblPrEx>
        <w:tc>
          <w:tcPr>
            <w:tcW w:w="3528" w:type="dxa"/>
          </w:tcPr>
          <w:p w14:paraId="17059A65" w14:textId="77777777" w:rsidR="00F02090" w:rsidRPr="00FD0425" w:rsidRDefault="00F02090" w:rsidP="00694C97">
            <w:pPr>
              <w:pStyle w:val="TAL"/>
              <w:rPr>
                <w:rFonts w:cs="Arial"/>
                <w:lang w:eastAsia="ja-JP"/>
              </w:rPr>
            </w:pPr>
            <w:r w:rsidRPr="00FD0425">
              <w:rPr>
                <w:lang w:eastAsia="ja-JP"/>
              </w:rPr>
              <w:t>maxnoofDRBs</w:t>
            </w:r>
          </w:p>
        </w:tc>
        <w:tc>
          <w:tcPr>
            <w:tcW w:w="6192" w:type="dxa"/>
          </w:tcPr>
          <w:p w14:paraId="4D00C505" w14:textId="77777777" w:rsidR="00F02090" w:rsidRPr="00FD0425" w:rsidRDefault="00F02090" w:rsidP="00694C97">
            <w:pPr>
              <w:pStyle w:val="TAL"/>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F02090">
      <w:pPr>
        <w:rPr>
          <w:lang w:val="fr-FR"/>
        </w:rPr>
      </w:pPr>
    </w:p>
    <w:p w14:paraId="687E93EC" w14:textId="77777777" w:rsidR="00386A93" w:rsidRPr="00FD0425" w:rsidRDefault="00386A93" w:rsidP="00386A93">
      <w:pPr>
        <w:pStyle w:val="Heading4"/>
        <w:rPr>
          <w:lang w:val="fr-FR"/>
        </w:rPr>
      </w:pPr>
      <w:bookmarkStart w:id="4887" w:name="_Toc20955267"/>
      <w:bookmarkStart w:id="4888" w:name="_Toc29991464"/>
      <w:bookmarkStart w:id="4889" w:name="_Toc36555864"/>
      <w:bookmarkStart w:id="4890" w:name="_Toc44497584"/>
      <w:bookmarkStart w:id="4891" w:name="_Toc45107972"/>
      <w:bookmarkStart w:id="4892" w:name="_Toc45901592"/>
      <w:bookmarkStart w:id="4893" w:name="_Toc51850671"/>
      <w:bookmarkStart w:id="4894" w:name="_Toc56693674"/>
      <w:bookmarkStart w:id="4895" w:name="_Toc64447217"/>
      <w:bookmarkStart w:id="4896" w:name="_Toc66286711"/>
      <w:bookmarkStart w:id="4897" w:name="_Toc74151406"/>
      <w:bookmarkStart w:id="4898" w:name="_Toc88653878"/>
      <w:bookmarkStart w:id="4899" w:name="_Toc97904234"/>
      <w:bookmarkStart w:id="4900" w:name="_Toc105175275"/>
      <w:bookmarkStart w:id="4901" w:name="_Toc113826305"/>
      <w:bookmarkStart w:id="4902" w:name="_Toc120032431"/>
      <w:r w:rsidRPr="00FD0425">
        <w:rPr>
          <w:lang w:val="fr-FR"/>
        </w:rPr>
        <w:t>9.2.1.31</w:t>
      </w:r>
      <w:r w:rsidRPr="00FD0425">
        <w:rPr>
          <w:lang w:val="fr-FR"/>
        </w:rPr>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B746AF">
            <w:pPr>
              <w:pStyle w:val="TAH"/>
              <w:rPr>
                <w:lang w:eastAsia="ja-JP"/>
              </w:rPr>
            </w:pPr>
            <w:r w:rsidRPr="00FD0425">
              <w:rPr>
                <w:lang w:eastAsia="ja-JP"/>
              </w:rPr>
              <w:t>IE/Group Name</w:t>
            </w:r>
          </w:p>
        </w:tc>
        <w:tc>
          <w:tcPr>
            <w:tcW w:w="1080" w:type="dxa"/>
          </w:tcPr>
          <w:p w14:paraId="518D9E7C" w14:textId="77777777" w:rsidR="00386A93" w:rsidRPr="00FD0425" w:rsidRDefault="00386A93" w:rsidP="00B746AF">
            <w:pPr>
              <w:pStyle w:val="TAH"/>
              <w:rPr>
                <w:lang w:eastAsia="ja-JP"/>
              </w:rPr>
            </w:pPr>
            <w:r w:rsidRPr="00FD0425">
              <w:rPr>
                <w:lang w:eastAsia="ja-JP"/>
              </w:rPr>
              <w:t>Presence</w:t>
            </w:r>
          </w:p>
        </w:tc>
        <w:tc>
          <w:tcPr>
            <w:tcW w:w="1440" w:type="dxa"/>
          </w:tcPr>
          <w:p w14:paraId="4105D1BD" w14:textId="77777777" w:rsidR="00386A93" w:rsidRPr="00FD0425" w:rsidRDefault="00386A93" w:rsidP="00B746AF">
            <w:pPr>
              <w:pStyle w:val="TAH"/>
              <w:rPr>
                <w:lang w:eastAsia="ja-JP"/>
              </w:rPr>
            </w:pPr>
            <w:r w:rsidRPr="00FD0425">
              <w:rPr>
                <w:lang w:eastAsia="ja-JP"/>
              </w:rPr>
              <w:t>Range</w:t>
            </w:r>
          </w:p>
        </w:tc>
        <w:tc>
          <w:tcPr>
            <w:tcW w:w="1872" w:type="dxa"/>
          </w:tcPr>
          <w:p w14:paraId="174C1F92" w14:textId="77777777" w:rsidR="00386A93" w:rsidRPr="00FD0425" w:rsidRDefault="00386A93" w:rsidP="00B746AF">
            <w:pPr>
              <w:pStyle w:val="TAH"/>
              <w:rPr>
                <w:lang w:eastAsia="ja-JP"/>
              </w:rPr>
            </w:pPr>
            <w:r w:rsidRPr="00FD0425">
              <w:rPr>
                <w:lang w:eastAsia="ja-JP"/>
              </w:rPr>
              <w:t>IE type and reference</w:t>
            </w:r>
          </w:p>
        </w:tc>
        <w:tc>
          <w:tcPr>
            <w:tcW w:w="2880" w:type="dxa"/>
          </w:tcPr>
          <w:p w14:paraId="5E63EAB2" w14:textId="77777777" w:rsidR="00386A93" w:rsidRPr="00FD0425" w:rsidRDefault="00386A93" w:rsidP="00B746AF">
            <w:pPr>
              <w:pStyle w:val="TAH"/>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5D609B">
            <w:pPr>
              <w:pStyle w:val="TAL"/>
              <w:rPr>
                <w:rFonts w:hint="eastAsia"/>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B746AF">
            <w:pPr>
              <w:pStyle w:val="TAL"/>
              <w:rPr>
                <w:rFonts w:hint="eastAsia"/>
                <w:lang w:eastAsia="zh-CN"/>
              </w:rPr>
            </w:pPr>
          </w:p>
        </w:tc>
        <w:tc>
          <w:tcPr>
            <w:tcW w:w="1440" w:type="dxa"/>
          </w:tcPr>
          <w:p w14:paraId="0EE4BBEE" w14:textId="77777777" w:rsidR="00386A93" w:rsidRPr="00FD0425" w:rsidRDefault="00386A93" w:rsidP="00B746AF">
            <w:pPr>
              <w:pStyle w:val="TAL"/>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B746AF">
            <w:pPr>
              <w:pStyle w:val="TAL"/>
              <w:rPr>
                <w:lang w:eastAsia="ja-JP"/>
              </w:rPr>
            </w:pPr>
          </w:p>
        </w:tc>
        <w:tc>
          <w:tcPr>
            <w:tcW w:w="2880" w:type="dxa"/>
          </w:tcPr>
          <w:p w14:paraId="3F027BAD" w14:textId="77777777" w:rsidR="00386A93" w:rsidRPr="00FD0425" w:rsidRDefault="00386A93" w:rsidP="00B746AF">
            <w:pPr>
              <w:pStyle w:val="TAL"/>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B746AF">
            <w:pPr>
              <w:pStyle w:val="TAL"/>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B746AF">
            <w:pPr>
              <w:pStyle w:val="TAL"/>
              <w:rPr>
                <w:rFonts w:hint="eastAsia"/>
                <w:lang w:eastAsia="zh-CN"/>
              </w:rPr>
            </w:pPr>
            <w:r w:rsidRPr="00FD0425">
              <w:rPr>
                <w:lang w:eastAsia="zh-CN"/>
              </w:rPr>
              <w:t>M</w:t>
            </w:r>
          </w:p>
        </w:tc>
        <w:tc>
          <w:tcPr>
            <w:tcW w:w="1440" w:type="dxa"/>
          </w:tcPr>
          <w:p w14:paraId="622E4DC0" w14:textId="77777777" w:rsidR="00386A93" w:rsidRPr="00FD0425" w:rsidRDefault="00386A93" w:rsidP="005D609B">
            <w:pPr>
              <w:keepNext/>
              <w:keepLines/>
              <w:spacing w:after="0"/>
              <w:rPr>
                <w:rFonts w:ascii="Arial" w:hAnsi="Arial" w:cs="Arial"/>
                <w:i/>
                <w:sz w:val="18"/>
                <w:lang w:eastAsia="ja-JP"/>
              </w:rPr>
            </w:pPr>
          </w:p>
        </w:tc>
        <w:tc>
          <w:tcPr>
            <w:tcW w:w="1872" w:type="dxa"/>
          </w:tcPr>
          <w:p w14:paraId="2569AE05" w14:textId="77777777" w:rsidR="00B429FB" w:rsidRPr="00FD0425" w:rsidRDefault="00B429FB" w:rsidP="00386A93">
            <w:pPr>
              <w:pStyle w:val="TAL"/>
              <w:rPr>
                <w:lang w:eastAsia="en-US"/>
              </w:rPr>
            </w:pPr>
            <w:r w:rsidRPr="00FD0425">
              <w:rPr>
                <w:lang w:eastAsia="en-US"/>
              </w:rPr>
              <w:t>Data Forwarding Info from target NG-RAN node</w:t>
            </w:r>
          </w:p>
          <w:p w14:paraId="6245C58A" w14:textId="77777777" w:rsidR="00386A93" w:rsidRPr="00FD0425" w:rsidRDefault="00386A93" w:rsidP="00B746AF">
            <w:pPr>
              <w:pStyle w:val="TAL"/>
              <w:rPr>
                <w:lang w:eastAsia="ja-JP"/>
              </w:rPr>
            </w:pPr>
            <w:r w:rsidRPr="00FD0425">
              <w:t>9.2.1.16</w:t>
            </w:r>
          </w:p>
        </w:tc>
        <w:tc>
          <w:tcPr>
            <w:tcW w:w="2880" w:type="dxa"/>
          </w:tcPr>
          <w:p w14:paraId="29B8232A" w14:textId="77777777" w:rsidR="00386A93" w:rsidRPr="00FD0425" w:rsidRDefault="00386A93" w:rsidP="00B746AF">
            <w:pPr>
              <w:pStyle w:val="TAL"/>
              <w:rPr>
                <w:rFonts w:cs="Arial"/>
                <w:lang w:eastAsia="ja-JP"/>
              </w:rPr>
            </w:pPr>
          </w:p>
        </w:tc>
      </w:tr>
    </w:tbl>
    <w:p w14:paraId="15FF3E83" w14:textId="77777777" w:rsidR="00386A93" w:rsidRPr="00FD0425" w:rsidRDefault="00386A93" w:rsidP="00386A93">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903">
          <w:tblGrid>
            <w:gridCol w:w="3686"/>
            <w:gridCol w:w="5670"/>
          </w:tblGrid>
        </w:tblGridChange>
      </w:tblGrid>
      <w:tr w:rsidR="00386A93" w:rsidRPr="00FD0425" w14:paraId="57B37AE0" w14:textId="77777777" w:rsidTr="005D609B">
        <w:tblPrEx>
          <w:tblCellMar>
            <w:top w:w="0" w:type="dxa"/>
            <w:bottom w:w="0" w:type="dxa"/>
          </w:tblCellMar>
        </w:tblPrEx>
        <w:tc>
          <w:tcPr>
            <w:tcW w:w="3686" w:type="dxa"/>
          </w:tcPr>
          <w:p w14:paraId="7C0DDC09" w14:textId="77777777" w:rsidR="00386A93" w:rsidRPr="00FD0425" w:rsidRDefault="00386A93" w:rsidP="005D609B">
            <w:pPr>
              <w:pStyle w:val="TAH"/>
              <w:rPr>
                <w:lang w:eastAsia="ja-JP"/>
              </w:rPr>
            </w:pPr>
            <w:r w:rsidRPr="00FD0425">
              <w:rPr>
                <w:lang w:eastAsia="ja-JP"/>
              </w:rPr>
              <w:t>Range bound</w:t>
            </w:r>
          </w:p>
        </w:tc>
        <w:tc>
          <w:tcPr>
            <w:tcW w:w="5670" w:type="dxa"/>
          </w:tcPr>
          <w:p w14:paraId="3ABF4B2B" w14:textId="77777777" w:rsidR="00386A93" w:rsidRPr="00FD0425" w:rsidRDefault="00386A93" w:rsidP="005D609B">
            <w:pPr>
              <w:pStyle w:val="TAH"/>
              <w:rPr>
                <w:lang w:eastAsia="ja-JP"/>
              </w:rPr>
            </w:pPr>
            <w:r w:rsidRPr="00FD0425">
              <w:rPr>
                <w:lang w:eastAsia="ja-JP"/>
              </w:rPr>
              <w:t>Explanation</w:t>
            </w:r>
          </w:p>
        </w:tc>
      </w:tr>
      <w:tr w:rsidR="00386A93" w:rsidRPr="00FD0425" w14:paraId="4A1BF5BB" w14:textId="77777777" w:rsidTr="005D609B">
        <w:tblPrEx>
          <w:tblCellMar>
            <w:top w:w="0" w:type="dxa"/>
            <w:bottom w:w="0" w:type="dxa"/>
          </w:tblCellMar>
        </w:tblPrEx>
        <w:tc>
          <w:tcPr>
            <w:tcW w:w="3686" w:type="dxa"/>
          </w:tcPr>
          <w:p w14:paraId="1B7DBD71" w14:textId="77777777" w:rsidR="00386A93" w:rsidRPr="00FD0425" w:rsidRDefault="00386A93" w:rsidP="005D609B">
            <w:pPr>
              <w:pStyle w:val="TAL"/>
              <w:rPr>
                <w:lang w:eastAsia="ja-JP"/>
              </w:rPr>
            </w:pPr>
            <w:r w:rsidRPr="00FD0425">
              <w:rPr>
                <w:i/>
                <w:lang w:eastAsia="ja-JP"/>
              </w:rPr>
              <w:t>maxnoofMultiConnectivityMinusOne</w:t>
            </w:r>
          </w:p>
        </w:tc>
        <w:tc>
          <w:tcPr>
            <w:tcW w:w="5670" w:type="dxa"/>
          </w:tcPr>
          <w:p w14:paraId="41D95844" w14:textId="77777777" w:rsidR="00386A93" w:rsidRPr="00FD0425" w:rsidRDefault="00386A93" w:rsidP="005D609B">
            <w:pPr>
              <w:pStyle w:val="TAL"/>
              <w:rPr>
                <w:rFonts w:hint="eastAsia"/>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386A93">
      <w:pPr>
        <w:rPr>
          <w:lang w:eastAsia="ja-JP"/>
        </w:rPr>
      </w:pPr>
    </w:p>
    <w:p w14:paraId="275F6FB5" w14:textId="77777777" w:rsidR="00386A93" w:rsidRPr="00FD0425" w:rsidRDefault="00386A93" w:rsidP="00386A93">
      <w:pPr>
        <w:pStyle w:val="Heading4"/>
        <w:rPr>
          <w:rFonts w:hint="eastAsia"/>
          <w:lang w:val="fr-FR" w:eastAsia="zh-CN"/>
        </w:rPr>
      </w:pPr>
      <w:bookmarkStart w:id="4904" w:name="_Toc20955268"/>
      <w:bookmarkStart w:id="4905" w:name="_Toc29991465"/>
      <w:bookmarkStart w:id="4906" w:name="_Toc36555865"/>
      <w:bookmarkStart w:id="4907" w:name="_Toc44497585"/>
      <w:bookmarkStart w:id="4908" w:name="_Toc45107973"/>
      <w:bookmarkStart w:id="4909" w:name="_Toc45901593"/>
      <w:bookmarkStart w:id="4910" w:name="_Toc51850672"/>
      <w:bookmarkStart w:id="4911" w:name="_Toc56693675"/>
      <w:bookmarkStart w:id="4912" w:name="_Toc64447218"/>
      <w:bookmarkStart w:id="4913" w:name="_Toc66286712"/>
      <w:bookmarkStart w:id="4914" w:name="_Toc74151407"/>
      <w:bookmarkStart w:id="4915" w:name="_Toc88653879"/>
      <w:bookmarkStart w:id="4916" w:name="_Toc97904235"/>
      <w:bookmarkStart w:id="4917" w:name="_Toc105175276"/>
      <w:bookmarkStart w:id="4918" w:name="_Toc113826306"/>
      <w:bookmarkStart w:id="4919" w:name="_Toc120032432"/>
      <w:r w:rsidRPr="00FD0425">
        <w:rPr>
          <w:lang w:val="fr-FR"/>
        </w:rPr>
        <w:t>9.2.1.32</w:t>
      </w:r>
      <w:r w:rsidRPr="00FD0425">
        <w:rPr>
          <w:lang w:val="fr-FR"/>
        </w:rPr>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tbl>
      <w:tblPr>
        <w:tblW w:w="103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383"/>
        <w:gridCol w:w="1134"/>
        <w:gridCol w:w="1418"/>
        <w:gridCol w:w="1701"/>
        <w:gridCol w:w="1276"/>
        <w:gridCol w:w="1134"/>
      </w:tblGrid>
      <w:tr w:rsidR="009A10D2" w:rsidRPr="00FD0425" w14:paraId="08C5D2CD" w14:textId="77777777" w:rsidTr="00521482">
        <w:tc>
          <w:tcPr>
            <w:tcW w:w="2330" w:type="dxa"/>
          </w:tcPr>
          <w:p w14:paraId="134D4DA5" w14:textId="77777777" w:rsidR="009A10D2" w:rsidRPr="00FD0425" w:rsidRDefault="009A10D2" w:rsidP="009A10D2">
            <w:pPr>
              <w:pStyle w:val="TAH"/>
              <w:rPr>
                <w:lang w:eastAsia="ja-JP"/>
              </w:rPr>
            </w:pPr>
            <w:r w:rsidRPr="00FD0425">
              <w:rPr>
                <w:lang w:eastAsia="ja-JP"/>
              </w:rPr>
              <w:t>IE/Group Name</w:t>
            </w:r>
          </w:p>
        </w:tc>
        <w:tc>
          <w:tcPr>
            <w:tcW w:w="1383" w:type="dxa"/>
          </w:tcPr>
          <w:p w14:paraId="17A87315" w14:textId="77777777" w:rsidR="009A10D2" w:rsidRPr="00FD0425" w:rsidRDefault="009A10D2" w:rsidP="009A10D2">
            <w:pPr>
              <w:pStyle w:val="TAH"/>
              <w:rPr>
                <w:lang w:eastAsia="ja-JP"/>
              </w:rPr>
            </w:pPr>
            <w:r w:rsidRPr="00FD0425">
              <w:rPr>
                <w:lang w:eastAsia="ja-JP"/>
              </w:rPr>
              <w:t>Presence</w:t>
            </w:r>
          </w:p>
        </w:tc>
        <w:tc>
          <w:tcPr>
            <w:tcW w:w="1134" w:type="dxa"/>
          </w:tcPr>
          <w:p w14:paraId="3453B2B0" w14:textId="77777777" w:rsidR="009A10D2" w:rsidRPr="00FD0425" w:rsidRDefault="009A10D2" w:rsidP="009A10D2">
            <w:pPr>
              <w:pStyle w:val="TAH"/>
              <w:rPr>
                <w:lang w:eastAsia="ja-JP"/>
              </w:rPr>
            </w:pPr>
            <w:r w:rsidRPr="00FD0425">
              <w:rPr>
                <w:lang w:eastAsia="ja-JP"/>
              </w:rPr>
              <w:t>Range</w:t>
            </w:r>
          </w:p>
        </w:tc>
        <w:tc>
          <w:tcPr>
            <w:tcW w:w="1418" w:type="dxa"/>
          </w:tcPr>
          <w:p w14:paraId="09FADD69" w14:textId="77777777" w:rsidR="009A10D2" w:rsidRPr="00FD0425" w:rsidRDefault="009A10D2" w:rsidP="009A10D2">
            <w:pPr>
              <w:pStyle w:val="TAH"/>
              <w:rPr>
                <w:lang w:eastAsia="ja-JP"/>
              </w:rPr>
            </w:pPr>
            <w:r w:rsidRPr="00FD0425">
              <w:rPr>
                <w:lang w:eastAsia="ja-JP"/>
              </w:rPr>
              <w:t>IE type and reference</w:t>
            </w:r>
          </w:p>
        </w:tc>
        <w:tc>
          <w:tcPr>
            <w:tcW w:w="1701" w:type="dxa"/>
          </w:tcPr>
          <w:p w14:paraId="780CC5F4" w14:textId="77777777" w:rsidR="009A10D2" w:rsidRPr="00FD0425" w:rsidRDefault="009A10D2" w:rsidP="009A10D2">
            <w:pPr>
              <w:pStyle w:val="TAH"/>
              <w:rPr>
                <w:lang w:eastAsia="ja-JP"/>
              </w:rPr>
            </w:pPr>
            <w:r w:rsidRPr="00FD0425">
              <w:rPr>
                <w:lang w:eastAsia="ja-JP"/>
              </w:rPr>
              <w:t>Semantics description</w:t>
            </w:r>
          </w:p>
        </w:tc>
        <w:tc>
          <w:tcPr>
            <w:tcW w:w="1276" w:type="dxa"/>
          </w:tcPr>
          <w:p w14:paraId="1D13266A" w14:textId="77777777" w:rsidR="009A10D2" w:rsidRPr="00FD0425" w:rsidRDefault="009A10D2" w:rsidP="009A10D2">
            <w:pPr>
              <w:pStyle w:val="TAH"/>
              <w:rPr>
                <w:lang w:eastAsia="ja-JP"/>
              </w:rPr>
            </w:pPr>
            <w:r w:rsidRPr="00E20537">
              <w:rPr>
                <w:lang w:eastAsia="ja-JP"/>
              </w:rPr>
              <w:t>Criticality</w:t>
            </w:r>
          </w:p>
        </w:tc>
        <w:tc>
          <w:tcPr>
            <w:tcW w:w="1134" w:type="dxa"/>
          </w:tcPr>
          <w:p w14:paraId="02B58541" w14:textId="77777777" w:rsidR="009A10D2" w:rsidRPr="00FD0425" w:rsidRDefault="009A10D2" w:rsidP="009A10D2">
            <w:pPr>
              <w:pStyle w:val="TAH"/>
              <w:rPr>
                <w:lang w:eastAsia="ja-JP"/>
              </w:rPr>
            </w:pPr>
            <w:r w:rsidRPr="00E20537">
              <w:rPr>
                <w:lang w:eastAsia="ja-JP"/>
              </w:rPr>
              <w:t>Assigned Criticality</w:t>
            </w:r>
          </w:p>
        </w:tc>
      </w:tr>
      <w:tr w:rsidR="003D3741" w:rsidRPr="00FD0425" w14:paraId="7F4B31BD" w14:textId="77777777" w:rsidTr="00521482">
        <w:tc>
          <w:tcPr>
            <w:tcW w:w="2330" w:type="dxa"/>
          </w:tcPr>
          <w:p w14:paraId="2834C131" w14:textId="77777777" w:rsidR="003D3741" w:rsidRPr="00FD0425" w:rsidRDefault="003D3741" w:rsidP="003D3741">
            <w:pPr>
              <w:pStyle w:val="TAL"/>
              <w:rPr>
                <w:rFonts w:hint="eastAsia"/>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383" w:type="dxa"/>
          </w:tcPr>
          <w:p w14:paraId="0AE4408C" w14:textId="77777777" w:rsidR="003D3741" w:rsidRPr="00FD0425" w:rsidRDefault="003D3741" w:rsidP="003D3741">
            <w:pPr>
              <w:pStyle w:val="TAL"/>
              <w:rPr>
                <w:rFonts w:hint="eastAsia"/>
                <w:lang w:eastAsia="zh-CN"/>
              </w:rPr>
            </w:pPr>
          </w:p>
        </w:tc>
        <w:tc>
          <w:tcPr>
            <w:tcW w:w="1134" w:type="dxa"/>
          </w:tcPr>
          <w:p w14:paraId="718CF796" w14:textId="77777777" w:rsidR="003D3741" w:rsidRPr="00FD0425" w:rsidRDefault="003D3741" w:rsidP="003D3741">
            <w:pPr>
              <w:pStyle w:val="TAL"/>
              <w:rPr>
                <w:rFonts w:cs="Arial"/>
                <w:i/>
                <w:lang w:eastAsia="ja-JP"/>
              </w:rPr>
            </w:pPr>
            <w:r w:rsidRPr="00FD0425">
              <w:rPr>
                <w:rFonts w:cs="Arial"/>
                <w:i/>
                <w:lang w:eastAsia="ja-JP"/>
              </w:rPr>
              <w:t>1..&lt;maxnoofMultiConnectivityMinusOne&gt;</w:t>
            </w:r>
          </w:p>
        </w:tc>
        <w:tc>
          <w:tcPr>
            <w:tcW w:w="1418" w:type="dxa"/>
          </w:tcPr>
          <w:p w14:paraId="48032AF1" w14:textId="77777777" w:rsidR="003D3741" w:rsidRPr="00FD0425" w:rsidRDefault="003D3741" w:rsidP="003D3741">
            <w:pPr>
              <w:pStyle w:val="TAL"/>
              <w:rPr>
                <w:lang w:eastAsia="ja-JP"/>
              </w:rPr>
            </w:pPr>
          </w:p>
        </w:tc>
        <w:tc>
          <w:tcPr>
            <w:tcW w:w="1701" w:type="dxa"/>
          </w:tcPr>
          <w:p w14:paraId="3C9341EF" w14:textId="77777777" w:rsidR="003D3741" w:rsidRPr="00FD0425" w:rsidRDefault="003D3741" w:rsidP="003D3741">
            <w:pPr>
              <w:pStyle w:val="TAL"/>
              <w:rPr>
                <w:rFonts w:cs="Arial"/>
                <w:lang w:eastAsia="ja-JP"/>
              </w:rPr>
            </w:pPr>
          </w:p>
        </w:tc>
        <w:tc>
          <w:tcPr>
            <w:tcW w:w="1276" w:type="dxa"/>
          </w:tcPr>
          <w:p w14:paraId="78553441" w14:textId="77777777" w:rsidR="003D3741" w:rsidRPr="00FD0425" w:rsidRDefault="003D3741" w:rsidP="00521482">
            <w:pPr>
              <w:pStyle w:val="TAC"/>
              <w:rPr>
                <w:lang w:eastAsia="ja-JP"/>
              </w:rPr>
            </w:pPr>
            <w:r w:rsidRPr="00FD0425">
              <w:rPr>
                <w:lang w:eastAsia="ja-JP"/>
              </w:rPr>
              <w:t>–</w:t>
            </w:r>
          </w:p>
        </w:tc>
        <w:tc>
          <w:tcPr>
            <w:tcW w:w="1134" w:type="dxa"/>
          </w:tcPr>
          <w:p w14:paraId="77C297EC" w14:textId="77777777" w:rsidR="003D3741" w:rsidRPr="00FD0425" w:rsidRDefault="003D3741" w:rsidP="00521482">
            <w:pPr>
              <w:pStyle w:val="TAC"/>
              <w:rPr>
                <w:lang w:eastAsia="ja-JP"/>
              </w:rPr>
            </w:pPr>
          </w:p>
        </w:tc>
      </w:tr>
      <w:tr w:rsidR="003D3741" w:rsidRPr="00FD0425" w14:paraId="362976F3" w14:textId="77777777" w:rsidTr="00521482">
        <w:tc>
          <w:tcPr>
            <w:tcW w:w="2330" w:type="dxa"/>
          </w:tcPr>
          <w:p w14:paraId="02C02D5B" w14:textId="77777777" w:rsidR="003D3741" w:rsidRPr="00FD0425" w:rsidRDefault="003D3741" w:rsidP="003D3741">
            <w:pPr>
              <w:pStyle w:val="TAL"/>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383" w:type="dxa"/>
          </w:tcPr>
          <w:p w14:paraId="21989BC1" w14:textId="77777777" w:rsidR="003D3741" w:rsidRPr="00FD0425" w:rsidRDefault="003D3741" w:rsidP="003D3741">
            <w:pPr>
              <w:pStyle w:val="TAL"/>
              <w:rPr>
                <w:rFonts w:hint="eastAsia"/>
                <w:lang w:eastAsia="zh-CN"/>
              </w:rPr>
            </w:pPr>
            <w:r w:rsidRPr="00FD0425">
              <w:rPr>
                <w:lang w:eastAsia="zh-CN"/>
              </w:rPr>
              <w:t>M</w:t>
            </w:r>
          </w:p>
        </w:tc>
        <w:tc>
          <w:tcPr>
            <w:tcW w:w="1134" w:type="dxa"/>
          </w:tcPr>
          <w:p w14:paraId="769C0E95" w14:textId="77777777" w:rsidR="003D3741" w:rsidRPr="00FD0425" w:rsidRDefault="003D3741" w:rsidP="003D3741">
            <w:pPr>
              <w:keepNext/>
              <w:keepLines/>
              <w:spacing w:after="0"/>
              <w:rPr>
                <w:rFonts w:ascii="Arial" w:hAnsi="Arial" w:cs="Arial"/>
                <w:i/>
                <w:sz w:val="18"/>
                <w:lang w:eastAsia="ja-JP"/>
              </w:rPr>
            </w:pPr>
          </w:p>
        </w:tc>
        <w:tc>
          <w:tcPr>
            <w:tcW w:w="1418" w:type="dxa"/>
          </w:tcPr>
          <w:p w14:paraId="5BE8684F" w14:textId="77777777" w:rsidR="003D3741" w:rsidRPr="00FD0425" w:rsidRDefault="003D3741" w:rsidP="003D3741">
            <w:pPr>
              <w:pStyle w:val="TAL"/>
            </w:pPr>
            <w:r w:rsidRPr="00FD0425">
              <w:t>UP Transport Layer Information</w:t>
            </w:r>
          </w:p>
          <w:p w14:paraId="7DF6740A" w14:textId="77777777" w:rsidR="003D3741" w:rsidRPr="00FD0425" w:rsidRDefault="003D3741" w:rsidP="003D3741">
            <w:pPr>
              <w:pStyle w:val="TAL"/>
              <w:rPr>
                <w:rFonts w:hint="eastAsia"/>
                <w:lang w:eastAsia="zh-CN"/>
              </w:rPr>
            </w:pPr>
            <w:r w:rsidRPr="00FD0425">
              <w:t>9.2.</w:t>
            </w:r>
            <w:r w:rsidRPr="00FD0425">
              <w:rPr>
                <w:rFonts w:hint="eastAsia"/>
                <w:lang w:eastAsia="zh-CN"/>
              </w:rPr>
              <w:t>3.30</w:t>
            </w:r>
          </w:p>
        </w:tc>
        <w:tc>
          <w:tcPr>
            <w:tcW w:w="1701" w:type="dxa"/>
          </w:tcPr>
          <w:p w14:paraId="72CE9F90" w14:textId="77777777" w:rsidR="003D3741" w:rsidRPr="00FD0425" w:rsidRDefault="003D3741" w:rsidP="003D3741">
            <w:pPr>
              <w:pStyle w:val="TAL"/>
              <w:rPr>
                <w:rFonts w:cs="Arial"/>
                <w:lang w:eastAsia="ja-JP"/>
              </w:rPr>
            </w:pPr>
          </w:p>
        </w:tc>
        <w:tc>
          <w:tcPr>
            <w:tcW w:w="1276" w:type="dxa"/>
          </w:tcPr>
          <w:p w14:paraId="7BCC41EF" w14:textId="77777777" w:rsidR="003D3741" w:rsidRPr="00FD0425" w:rsidRDefault="003D3741" w:rsidP="00521482">
            <w:pPr>
              <w:pStyle w:val="TAC"/>
              <w:rPr>
                <w:lang w:eastAsia="ja-JP"/>
              </w:rPr>
            </w:pPr>
            <w:r w:rsidRPr="00FD0425">
              <w:rPr>
                <w:lang w:eastAsia="ja-JP"/>
              </w:rPr>
              <w:t>–</w:t>
            </w:r>
          </w:p>
        </w:tc>
        <w:tc>
          <w:tcPr>
            <w:tcW w:w="1134" w:type="dxa"/>
          </w:tcPr>
          <w:p w14:paraId="660A59F2" w14:textId="77777777" w:rsidR="003D3741" w:rsidRPr="00FD0425" w:rsidRDefault="003D3741" w:rsidP="00521482">
            <w:pPr>
              <w:pStyle w:val="TAC"/>
              <w:rPr>
                <w:lang w:eastAsia="ja-JP"/>
              </w:rPr>
            </w:pPr>
          </w:p>
        </w:tc>
      </w:tr>
      <w:tr w:rsidR="009A10D2" w:rsidRPr="00FD0425" w14:paraId="5E6126E8" w14:textId="77777777" w:rsidTr="00521482">
        <w:tc>
          <w:tcPr>
            <w:tcW w:w="2330" w:type="dxa"/>
          </w:tcPr>
          <w:p w14:paraId="6FC5208A" w14:textId="77777777" w:rsidR="009A10D2" w:rsidRPr="00FD0425" w:rsidRDefault="009A10D2" w:rsidP="009A10D2">
            <w:pPr>
              <w:pStyle w:val="TAL"/>
              <w:ind w:left="113"/>
              <w:rPr>
                <w:lang w:eastAsia="zh-CN"/>
              </w:rPr>
            </w:pPr>
            <w:r w:rsidRPr="00E20537">
              <w:rPr>
                <w:lang w:eastAsia="zh-CN"/>
              </w:rPr>
              <w:t>&gt;Common Network Instance</w:t>
            </w:r>
          </w:p>
        </w:tc>
        <w:tc>
          <w:tcPr>
            <w:tcW w:w="1383" w:type="dxa"/>
          </w:tcPr>
          <w:p w14:paraId="787E4D48" w14:textId="77777777" w:rsidR="009A10D2" w:rsidRPr="00FD0425" w:rsidRDefault="009A10D2" w:rsidP="009A10D2">
            <w:pPr>
              <w:pStyle w:val="TAL"/>
              <w:rPr>
                <w:lang w:eastAsia="zh-CN"/>
              </w:rPr>
            </w:pPr>
            <w:r w:rsidRPr="00E20537">
              <w:rPr>
                <w:lang w:eastAsia="zh-CN"/>
              </w:rPr>
              <w:t>O</w:t>
            </w:r>
          </w:p>
        </w:tc>
        <w:tc>
          <w:tcPr>
            <w:tcW w:w="1134" w:type="dxa"/>
          </w:tcPr>
          <w:p w14:paraId="2067CCCD" w14:textId="77777777" w:rsidR="009A10D2" w:rsidRPr="00FD0425" w:rsidRDefault="009A10D2" w:rsidP="009A10D2">
            <w:pPr>
              <w:keepNext/>
              <w:keepLines/>
              <w:spacing w:after="0"/>
              <w:rPr>
                <w:rFonts w:ascii="Arial" w:hAnsi="Arial" w:cs="Arial"/>
                <w:i/>
                <w:sz w:val="18"/>
                <w:lang w:eastAsia="ja-JP"/>
              </w:rPr>
            </w:pPr>
          </w:p>
        </w:tc>
        <w:tc>
          <w:tcPr>
            <w:tcW w:w="1418" w:type="dxa"/>
          </w:tcPr>
          <w:p w14:paraId="4928A1E0" w14:textId="77777777" w:rsidR="009A10D2" w:rsidRPr="00FD0425" w:rsidRDefault="009A10D2" w:rsidP="009A10D2">
            <w:pPr>
              <w:pStyle w:val="TAL"/>
            </w:pPr>
            <w:r w:rsidRPr="00E20537">
              <w:t>9.2.3.92</w:t>
            </w:r>
          </w:p>
        </w:tc>
        <w:tc>
          <w:tcPr>
            <w:tcW w:w="1701" w:type="dxa"/>
          </w:tcPr>
          <w:p w14:paraId="36D6DA34" w14:textId="77777777" w:rsidR="009A10D2" w:rsidRPr="00FD0425" w:rsidRDefault="009A10D2" w:rsidP="009A10D2">
            <w:pPr>
              <w:pStyle w:val="TAL"/>
              <w:rPr>
                <w:rFonts w:cs="Arial"/>
                <w:lang w:eastAsia="ja-JP"/>
              </w:rPr>
            </w:pPr>
          </w:p>
        </w:tc>
        <w:tc>
          <w:tcPr>
            <w:tcW w:w="1276" w:type="dxa"/>
          </w:tcPr>
          <w:p w14:paraId="6B7DCFD5" w14:textId="77777777" w:rsidR="009A10D2" w:rsidRPr="00FD0425" w:rsidRDefault="009A10D2" w:rsidP="00521482">
            <w:pPr>
              <w:pStyle w:val="TAC"/>
              <w:rPr>
                <w:lang w:eastAsia="ja-JP"/>
              </w:rPr>
            </w:pPr>
            <w:r w:rsidRPr="00E20537">
              <w:rPr>
                <w:lang w:eastAsia="zh-CN"/>
              </w:rPr>
              <w:t>YES</w:t>
            </w:r>
          </w:p>
        </w:tc>
        <w:tc>
          <w:tcPr>
            <w:tcW w:w="1134" w:type="dxa"/>
          </w:tcPr>
          <w:p w14:paraId="549B2181" w14:textId="77777777" w:rsidR="009A10D2" w:rsidRPr="00FD0425" w:rsidRDefault="009A10D2" w:rsidP="00521482">
            <w:pPr>
              <w:pStyle w:val="TAC"/>
              <w:rPr>
                <w:lang w:eastAsia="ja-JP"/>
              </w:rPr>
            </w:pPr>
            <w:r w:rsidRPr="00E20537">
              <w:rPr>
                <w:rFonts w:hint="eastAsia"/>
                <w:lang w:eastAsia="ja-JP"/>
              </w:rPr>
              <w:t>ignore</w:t>
            </w:r>
          </w:p>
        </w:tc>
      </w:tr>
    </w:tbl>
    <w:p w14:paraId="501E7257" w14:textId="77777777" w:rsidR="00386A93" w:rsidRPr="00FD0425" w:rsidRDefault="00386A93" w:rsidP="00386A93">
      <w:pPr>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4920">
          <w:tblGrid>
            <w:gridCol w:w="3686"/>
            <w:gridCol w:w="5670"/>
          </w:tblGrid>
        </w:tblGridChange>
      </w:tblGrid>
      <w:tr w:rsidR="00386A93" w:rsidRPr="00FD0425" w14:paraId="4E889109" w14:textId="77777777" w:rsidTr="003D676C">
        <w:tblPrEx>
          <w:tblCellMar>
            <w:top w:w="0" w:type="dxa"/>
            <w:bottom w:w="0" w:type="dxa"/>
          </w:tblCellMar>
        </w:tblPrEx>
        <w:tc>
          <w:tcPr>
            <w:tcW w:w="3686" w:type="dxa"/>
          </w:tcPr>
          <w:p w14:paraId="3B154833" w14:textId="77777777" w:rsidR="00386A93" w:rsidRPr="00FD0425" w:rsidRDefault="00386A93" w:rsidP="005D609B">
            <w:pPr>
              <w:pStyle w:val="TAH"/>
              <w:rPr>
                <w:lang w:eastAsia="ja-JP"/>
              </w:rPr>
            </w:pPr>
            <w:r w:rsidRPr="00FD0425">
              <w:rPr>
                <w:lang w:eastAsia="ja-JP"/>
              </w:rPr>
              <w:t>Range bound</w:t>
            </w:r>
          </w:p>
        </w:tc>
        <w:tc>
          <w:tcPr>
            <w:tcW w:w="5670" w:type="dxa"/>
          </w:tcPr>
          <w:p w14:paraId="3A7FA924" w14:textId="77777777" w:rsidR="00386A93" w:rsidRPr="00FD0425" w:rsidRDefault="00386A93" w:rsidP="005D609B">
            <w:pPr>
              <w:pStyle w:val="TAH"/>
              <w:rPr>
                <w:lang w:eastAsia="ja-JP"/>
              </w:rPr>
            </w:pPr>
            <w:r w:rsidRPr="00FD0425">
              <w:rPr>
                <w:lang w:eastAsia="ja-JP"/>
              </w:rPr>
              <w:t>Explanation</w:t>
            </w:r>
          </w:p>
        </w:tc>
      </w:tr>
      <w:tr w:rsidR="00386A93" w:rsidRPr="00FD0425" w14:paraId="7E7A1417" w14:textId="77777777" w:rsidTr="003D676C">
        <w:tblPrEx>
          <w:tblCellMar>
            <w:top w:w="0" w:type="dxa"/>
            <w:bottom w:w="0" w:type="dxa"/>
          </w:tblCellMar>
        </w:tblPrEx>
        <w:tc>
          <w:tcPr>
            <w:tcW w:w="3686" w:type="dxa"/>
          </w:tcPr>
          <w:p w14:paraId="6830E0A2" w14:textId="77777777" w:rsidR="00386A93" w:rsidRPr="00FD0425" w:rsidRDefault="00386A93" w:rsidP="005D609B">
            <w:pPr>
              <w:pStyle w:val="TAL"/>
              <w:rPr>
                <w:lang w:eastAsia="ja-JP"/>
              </w:rPr>
            </w:pPr>
            <w:r w:rsidRPr="00FD0425">
              <w:rPr>
                <w:i/>
                <w:lang w:eastAsia="ja-JP"/>
              </w:rPr>
              <w:t>maxnoofMultiConnectivityMinusOne</w:t>
            </w:r>
          </w:p>
        </w:tc>
        <w:tc>
          <w:tcPr>
            <w:tcW w:w="5670" w:type="dxa"/>
          </w:tcPr>
          <w:p w14:paraId="362682F0" w14:textId="77777777" w:rsidR="00386A93" w:rsidRPr="00FD0425" w:rsidRDefault="00386A93" w:rsidP="005D609B">
            <w:pPr>
              <w:pStyle w:val="TAL"/>
              <w:rPr>
                <w:rFonts w:hint="eastAsia"/>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3D676C">
      <w:pPr>
        <w:rPr>
          <w:lang w:eastAsia="zh-CN"/>
        </w:rPr>
      </w:pPr>
    </w:p>
    <w:p w14:paraId="3A4C6D37" w14:textId="77777777" w:rsidR="003D676C" w:rsidRPr="00945051" w:rsidRDefault="003D676C" w:rsidP="003D676C">
      <w:pPr>
        <w:pStyle w:val="Heading4"/>
      </w:pPr>
      <w:bookmarkStart w:id="4921" w:name="_Toc14207848"/>
      <w:bookmarkStart w:id="4922" w:name="_Toc44497586"/>
      <w:bookmarkStart w:id="4923" w:name="_Toc45107974"/>
      <w:bookmarkStart w:id="4924" w:name="_Toc45901594"/>
      <w:bookmarkStart w:id="4925" w:name="_Toc51850673"/>
      <w:bookmarkStart w:id="4926" w:name="_Toc56693676"/>
      <w:bookmarkStart w:id="4927" w:name="_Toc64447219"/>
      <w:bookmarkStart w:id="4928" w:name="_Toc66286713"/>
      <w:bookmarkStart w:id="4929" w:name="_Toc74151408"/>
      <w:bookmarkStart w:id="4930" w:name="_Toc88653880"/>
      <w:bookmarkStart w:id="4931" w:name="_Toc97904236"/>
      <w:bookmarkStart w:id="4932" w:name="_Toc105175277"/>
      <w:bookmarkStart w:id="4933" w:name="_Toc113826307"/>
      <w:bookmarkStart w:id="4934" w:name="_Toc120032433"/>
      <w:r w:rsidRPr="00945051">
        <w:t>9.2.</w:t>
      </w:r>
      <w:r w:rsidRPr="00945051">
        <w:rPr>
          <w:rFonts w:hint="eastAsia"/>
          <w:lang w:eastAsia="zh-CN"/>
        </w:rPr>
        <w:t>1.</w:t>
      </w:r>
      <w:r>
        <w:t>33</w:t>
      </w:r>
      <w:r w:rsidRPr="00945051">
        <w:tab/>
      </w:r>
      <w:bookmarkEnd w:id="4921"/>
      <w:r w:rsidRPr="00945051">
        <w:rPr>
          <w:lang w:eastAsia="ja-JP"/>
        </w:rPr>
        <w:t xml:space="preserve">DAPS </w:t>
      </w:r>
      <w:r>
        <w:rPr>
          <w:lang w:eastAsia="ja-JP"/>
        </w:rPr>
        <w:t xml:space="preserve">Request </w:t>
      </w:r>
      <w:r w:rsidRPr="00945051">
        <w:rPr>
          <w:lang w:eastAsia="ja-JP"/>
        </w:rPr>
        <w:t>Information</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106B325" w14:textId="77777777" w:rsidR="003D676C" w:rsidRPr="00DF7459" w:rsidRDefault="003D676C" w:rsidP="003D676C">
      <w:pPr>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3D676C" w14:paraId="71C2318A"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3D676C">
            <w:pPr>
              <w:pStyle w:val="TAH"/>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3D676C">
            <w:pPr>
              <w:pStyle w:val="TAH"/>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3D676C">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3D676C">
            <w:pPr>
              <w:pStyle w:val="TAH"/>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3D676C">
            <w:pPr>
              <w:pStyle w:val="TAH"/>
              <w:rPr>
                <w:lang w:eastAsia="ja-JP"/>
              </w:rPr>
            </w:pPr>
            <w:r>
              <w:rPr>
                <w:lang w:eastAsia="ja-JP"/>
              </w:rPr>
              <w:t>Semantics description</w:t>
            </w:r>
          </w:p>
        </w:tc>
      </w:tr>
      <w:tr w:rsidR="003D676C" w14:paraId="40540095"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153CBD">
            <w:pPr>
              <w:pStyle w:val="TAL"/>
              <w:rPr>
                <w:lang w:eastAsia="ja-JP"/>
              </w:rPr>
            </w:pPr>
            <w:r>
              <w:rPr>
                <w:lang w:eastAsia="ja-JP"/>
              </w:rPr>
              <w:t>DAPS Indicator</w:t>
            </w:r>
          </w:p>
        </w:tc>
        <w:tc>
          <w:tcPr>
            <w:tcW w:w="1077"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E336E">
            <w:pPr>
              <w:pStyle w:val="TAL"/>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4840D8">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4840D8">
            <w:pPr>
              <w:pStyle w:val="TAL"/>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9354E2">
            <w:pPr>
              <w:pStyle w:val="TAL"/>
              <w:rPr>
                <w:lang w:eastAsia="ja-JP"/>
              </w:rPr>
            </w:pPr>
            <w:r>
              <w:rPr>
                <w:lang w:eastAsia="ja-JP"/>
              </w:rPr>
              <w:t>Indicates that</w:t>
            </w:r>
            <w:r>
              <w:t xml:space="preserve"> DAPS HO is requested</w:t>
            </w:r>
          </w:p>
        </w:tc>
      </w:tr>
    </w:tbl>
    <w:p w14:paraId="71A71983" w14:textId="77777777" w:rsidR="003D676C" w:rsidRDefault="003D676C" w:rsidP="003D676C">
      <w:pPr>
        <w:rPr>
          <w:noProof/>
          <w:lang w:val="en-US" w:eastAsia="zh-CN"/>
        </w:rPr>
      </w:pPr>
    </w:p>
    <w:p w14:paraId="328A9813" w14:textId="77777777" w:rsidR="003D676C" w:rsidRPr="00945051" w:rsidRDefault="003D676C" w:rsidP="003D676C">
      <w:pPr>
        <w:pStyle w:val="Heading4"/>
      </w:pPr>
      <w:bookmarkStart w:id="4935" w:name="_Toc44497587"/>
      <w:bookmarkStart w:id="4936" w:name="_Toc45107975"/>
      <w:bookmarkStart w:id="4937" w:name="_Toc45901595"/>
      <w:bookmarkStart w:id="4938" w:name="_Toc51850674"/>
      <w:bookmarkStart w:id="4939" w:name="_Toc56693677"/>
      <w:bookmarkStart w:id="4940" w:name="_Toc64447220"/>
      <w:bookmarkStart w:id="4941" w:name="_Toc66286714"/>
      <w:bookmarkStart w:id="4942" w:name="_Toc74151409"/>
      <w:bookmarkStart w:id="4943" w:name="_Toc88653881"/>
      <w:bookmarkStart w:id="4944" w:name="_Toc97904237"/>
      <w:bookmarkStart w:id="4945" w:name="_Toc105175278"/>
      <w:bookmarkStart w:id="4946" w:name="_Toc113826308"/>
      <w:bookmarkStart w:id="4947" w:name="_Toc120032434"/>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9F8D085" w14:textId="77777777" w:rsidR="003D676C" w:rsidRPr="00DF7459" w:rsidRDefault="003D676C" w:rsidP="003D676C">
      <w:pPr>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3D676C" w14:paraId="7A339EBD"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3D676C">
            <w:pPr>
              <w:pStyle w:val="TAH"/>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3D676C">
            <w:pPr>
              <w:pStyle w:val="TAH"/>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3D676C">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3D676C">
            <w:pPr>
              <w:pStyle w:val="TAH"/>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3D676C">
            <w:pPr>
              <w:pStyle w:val="TAH"/>
              <w:rPr>
                <w:lang w:eastAsia="ja-JP"/>
              </w:rPr>
            </w:pPr>
            <w:r>
              <w:rPr>
                <w:lang w:eastAsia="ja-JP"/>
              </w:rPr>
              <w:t>Semantics description</w:t>
            </w:r>
          </w:p>
        </w:tc>
      </w:tr>
      <w:tr w:rsidR="00CB7C47" w14:paraId="4049F503"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5D2D64">
            <w:pPr>
              <w:pStyle w:val="TAL"/>
              <w:rPr>
                <w:b/>
                <w:bCs/>
                <w:lang w:eastAsia="ja-JP"/>
              </w:rPr>
            </w:pPr>
            <w:r w:rsidRPr="005D2D64">
              <w:rPr>
                <w:rFonts w:hint="eastAsia"/>
                <w:b/>
                <w:bCs/>
              </w:rPr>
              <w:t>DA</w:t>
            </w:r>
            <w:r w:rsidRPr="005D2D64">
              <w:rPr>
                <w:b/>
                <w:bCs/>
              </w:rPr>
              <w:t>PS Response Information List</w:t>
            </w:r>
          </w:p>
        </w:tc>
        <w:tc>
          <w:tcPr>
            <w:tcW w:w="1077"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5D2D64">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5D2D64">
            <w:pPr>
              <w:pStyle w:val="TAL"/>
              <w:rPr>
                <w:lang w:eastAsia="ja-JP"/>
              </w:rPr>
            </w:pPr>
            <w:r>
              <w:rPr>
                <w:i/>
                <w:iCs/>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5D2D64">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5D2D64">
            <w:pPr>
              <w:pStyle w:val="TAL"/>
              <w:rPr>
                <w:lang w:eastAsia="ja-JP"/>
              </w:rPr>
            </w:pPr>
          </w:p>
        </w:tc>
      </w:tr>
      <w:tr w:rsidR="00CB7C47" w14:paraId="3595873D"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5D2D64">
            <w:pPr>
              <w:pStyle w:val="TAL"/>
              <w:ind w:left="113"/>
              <w:rPr>
                <w:lang w:eastAsia="ja-JP"/>
              </w:rPr>
            </w:pPr>
            <w:r>
              <w:t>&gt;DRB ID</w:t>
            </w:r>
          </w:p>
        </w:tc>
        <w:tc>
          <w:tcPr>
            <w:tcW w:w="1077"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5D2D64">
            <w:pPr>
              <w:pStyle w:val="TAL"/>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5D2D64">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5D2D64">
            <w:pPr>
              <w:pStyle w:val="TAL"/>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5D2D64">
            <w:pPr>
              <w:pStyle w:val="TAL"/>
              <w:rPr>
                <w:lang w:eastAsia="ja-JP"/>
              </w:rPr>
            </w:pPr>
          </w:p>
        </w:tc>
      </w:tr>
      <w:tr w:rsidR="003D676C" w14:paraId="5B457006" w14:textId="77777777" w:rsidTr="000F2AFC">
        <w:trPr>
          <w:jc w:val="center"/>
        </w:trPr>
        <w:tc>
          <w:tcPr>
            <w:tcW w:w="2449"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5D2D64">
            <w:pPr>
              <w:pStyle w:val="TAL"/>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77"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E336E">
            <w:pPr>
              <w:pStyle w:val="TAL"/>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4840D8">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4840D8">
            <w:pPr>
              <w:pStyle w:val="TAL"/>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9354E2">
            <w:pPr>
              <w:pStyle w:val="TAL"/>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7F7B50" w:rsidRDefault="0071726C" w:rsidP="0071726C">
      <w:pPr>
        <w:rPr>
          <w:lang w:val="fr-FR"/>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A6600">
        <w:tc>
          <w:tcPr>
            <w:tcW w:w="3261" w:type="dxa"/>
          </w:tcPr>
          <w:p w14:paraId="788D2CCB" w14:textId="77777777" w:rsidR="0071726C" w:rsidRPr="00FD0425" w:rsidRDefault="0071726C" w:rsidP="007A6600">
            <w:pPr>
              <w:pStyle w:val="TAH"/>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A6600">
            <w:pPr>
              <w:pStyle w:val="TAH"/>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A6600">
            <w:pPr>
              <w:pStyle w:val="TAL"/>
              <w:rPr>
                <w:lang w:eastAsia="ja-JP"/>
              </w:rPr>
            </w:pPr>
            <w:r w:rsidRPr="00FD0425">
              <w:rPr>
                <w:lang w:eastAsia="ja-JP"/>
              </w:rPr>
              <w:t>maxnoofDRBs</w:t>
            </w:r>
          </w:p>
        </w:tc>
        <w:tc>
          <w:tcPr>
            <w:tcW w:w="6237" w:type="dxa"/>
          </w:tcPr>
          <w:p w14:paraId="7D78908D" w14:textId="77777777" w:rsidR="0071726C" w:rsidRPr="00FD0425" w:rsidRDefault="0071726C" w:rsidP="007A6600">
            <w:pPr>
              <w:pStyle w:val="TAL"/>
              <w:rPr>
                <w:lang w:eastAsia="ja-JP"/>
              </w:rPr>
            </w:pPr>
            <w:r w:rsidRPr="00FD0425">
              <w:rPr>
                <w:lang w:eastAsia="ja-JP"/>
              </w:rPr>
              <w:t xml:space="preserve">Maximum no. of DRBs allowed towards one UE. Value is 32. </w:t>
            </w:r>
          </w:p>
        </w:tc>
      </w:tr>
    </w:tbl>
    <w:p w14:paraId="7D6DB3D3" w14:textId="77777777" w:rsidR="00386A93" w:rsidRDefault="00386A93" w:rsidP="00F02090">
      <w:pPr>
        <w:rPr>
          <w:lang w:val="fr-FR"/>
        </w:rPr>
      </w:pPr>
    </w:p>
    <w:p w14:paraId="74989BE3" w14:textId="77777777" w:rsidR="004D1B57" w:rsidRPr="002A55C4" w:rsidRDefault="004D1B57" w:rsidP="004D1B57">
      <w:pPr>
        <w:pStyle w:val="Heading4"/>
      </w:pPr>
      <w:bookmarkStart w:id="4948" w:name="_Toc13919465"/>
      <w:bookmarkStart w:id="4949" w:name="_Toc36556051"/>
      <w:bookmarkStart w:id="4950" w:name="_Toc45832993"/>
      <w:bookmarkStart w:id="4951" w:name="_Toc64447472"/>
      <w:bookmarkStart w:id="4952" w:name="_Toc88653882"/>
      <w:bookmarkStart w:id="4953" w:name="_Toc97904238"/>
      <w:bookmarkStart w:id="4954" w:name="_Toc105175279"/>
      <w:bookmarkStart w:id="4955" w:name="_Toc113826309"/>
      <w:bookmarkStart w:id="4956" w:name="_Toc120032435"/>
      <w:r w:rsidRPr="002A55C4">
        <w:t>9.2.1.</w:t>
      </w:r>
      <w:r>
        <w:t>35</w:t>
      </w:r>
      <w:r w:rsidRPr="002A55C4">
        <w:tab/>
        <w:t>Data Forwarding Info from target E-UTRAN node</w:t>
      </w:r>
      <w:bookmarkEnd w:id="4952"/>
      <w:bookmarkEnd w:id="4953"/>
      <w:bookmarkEnd w:id="4954"/>
      <w:bookmarkEnd w:id="4955"/>
      <w:bookmarkEnd w:id="4956"/>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D1B57" w:rsidRPr="00205ABA" w14:paraId="69EC9337" w14:textId="77777777" w:rsidTr="000F2AFC">
        <w:tc>
          <w:tcPr>
            <w:tcW w:w="2449" w:type="dxa"/>
          </w:tcPr>
          <w:p w14:paraId="1DA14595" w14:textId="77777777" w:rsidR="004D1B57" w:rsidRPr="00205ABA" w:rsidRDefault="004D1B57" w:rsidP="00F05CC3">
            <w:pPr>
              <w:pStyle w:val="TAH"/>
              <w:rPr>
                <w:rFonts w:cs="Arial"/>
                <w:szCs w:val="18"/>
                <w:lang w:eastAsia="ja-JP"/>
              </w:rPr>
            </w:pPr>
            <w:r w:rsidRPr="00205ABA">
              <w:rPr>
                <w:rFonts w:cs="Arial"/>
                <w:szCs w:val="18"/>
                <w:lang w:eastAsia="ja-JP"/>
              </w:rPr>
              <w:t>IE/Group Name</w:t>
            </w:r>
          </w:p>
        </w:tc>
        <w:tc>
          <w:tcPr>
            <w:tcW w:w="1077" w:type="dxa"/>
          </w:tcPr>
          <w:p w14:paraId="4EF7312E" w14:textId="77777777" w:rsidR="004D1B57" w:rsidRPr="00205ABA" w:rsidRDefault="004D1B57" w:rsidP="00F05CC3">
            <w:pPr>
              <w:pStyle w:val="TAH"/>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F05CC3">
            <w:pPr>
              <w:pStyle w:val="TAH"/>
              <w:rPr>
                <w:rFonts w:cs="Arial"/>
                <w:szCs w:val="18"/>
                <w:lang w:eastAsia="ja-JP"/>
              </w:rPr>
            </w:pPr>
            <w:r w:rsidRPr="00205ABA">
              <w:rPr>
                <w:rFonts w:cs="Arial"/>
                <w:szCs w:val="18"/>
                <w:lang w:eastAsia="ja-JP"/>
              </w:rPr>
              <w:t>Range</w:t>
            </w:r>
          </w:p>
        </w:tc>
        <w:tc>
          <w:tcPr>
            <w:tcW w:w="1871" w:type="dxa"/>
          </w:tcPr>
          <w:p w14:paraId="6FDDF9B5" w14:textId="77777777" w:rsidR="004D1B57" w:rsidRPr="00205ABA" w:rsidRDefault="004D1B57" w:rsidP="00F05CC3">
            <w:pPr>
              <w:pStyle w:val="TAH"/>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F05CC3">
            <w:pPr>
              <w:pStyle w:val="TAH"/>
              <w:rPr>
                <w:rFonts w:cs="Arial"/>
                <w:szCs w:val="18"/>
                <w:lang w:eastAsia="ja-JP"/>
              </w:rPr>
            </w:pPr>
            <w:r w:rsidRPr="00205ABA">
              <w:rPr>
                <w:rFonts w:cs="Arial"/>
                <w:szCs w:val="18"/>
                <w:lang w:eastAsia="ja-JP"/>
              </w:rPr>
              <w:t>Semantics description</w:t>
            </w:r>
          </w:p>
        </w:tc>
      </w:tr>
      <w:tr w:rsidR="004D1B57" w:rsidRPr="00205ABA" w14:paraId="3550DA73" w14:textId="77777777" w:rsidTr="000F2AFC">
        <w:tc>
          <w:tcPr>
            <w:tcW w:w="2449" w:type="dxa"/>
          </w:tcPr>
          <w:p w14:paraId="33D89393" w14:textId="77777777" w:rsidR="004D1B57" w:rsidRPr="00205ABA" w:rsidRDefault="004D1B57" w:rsidP="00F05CC3">
            <w:pPr>
              <w:pStyle w:val="TAL"/>
              <w:rPr>
                <w:b/>
                <w:szCs w:val="18"/>
                <w:lang w:eastAsia="zh-CN"/>
              </w:rPr>
            </w:pPr>
            <w:r w:rsidRPr="00205ABA">
              <w:rPr>
                <w:b/>
                <w:szCs w:val="18"/>
                <w:lang w:eastAsia="zh-CN"/>
              </w:rPr>
              <w:t>Data Forwarding Info from Target E-UTRAN node List</w:t>
            </w:r>
          </w:p>
        </w:tc>
        <w:tc>
          <w:tcPr>
            <w:tcW w:w="1077" w:type="dxa"/>
          </w:tcPr>
          <w:p w14:paraId="16A24C24" w14:textId="77777777" w:rsidR="004D1B57" w:rsidRPr="00205ABA" w:rsidRDefault="004D1B57" w:rsidP="00F05CC3">
            <w:pPr>
              <w:pStyle w:val="TAL"/>
              <w:rPr>
                <w:rFonts w:eastAsia="Batang"/>
                <w:szCs w:val="18"/>
                <w:lang w:eastAsia="ja-JP"/>
              </w:rPr>
            </w:pPr>
          </w:p>
        </w:tc>
        <w:tc>
          <w:tcPr>
            <w:tcW w:w="1440" w:type="dxa"/>
          </w:tcPr>
          <w:p w14:paraId="6B4FBD78" w14:textId="77777777" w:rsidR="004D1B57" w:rsidRPr="00205ABA" w:rsidRDefault="004D1B57" w:rsidP="00F05CC3">
            <w:pPr>
              <w:pStyle w:val="TAL"/>
              <w:rPr>
                <w:bCs/>
                <w:szCs w:val="18"/>
                <w:lang w:eastAsia="ja-JP"/>
              </w:rPr>
            </w:pPr>
            <w:r w:rsidRPr="00205ABA">
              <w:rPr>
                <w:bCs/>
                <w:szCs w:val="18"/>
                <w:lang w:eastAsia="ja-JP"/>
              </w:rPr>
              <w:t>1</w:t>
            </w:r>
          </w:p>
        </w:tc>
        <w:tc>
          <w:tcPr>
            <w:tcW w:w="1871" w:type="dxa"/>
          </w:tcPr>
          <w:p w14:paraId="6D248DDE" w14:textId="77777777" w:rsidR="004D1B57" w:rsidRPr="00205ABA" w:rsidRDefault="004D1B57" w:rsidP="00F05CC3">
            <w:pPr>
              <w:pStyle w:val="TAL"/>
              <w:rPr>
                <w:szCs w:val="18"/>
                <w:lang w:val="sv-SE" w:eastAsia="ja-JP"/>
              </w:rPr>
            </w:pPr>
          </w:p>
        </w:tc>
        <w:tc>
          <w:tcPr>
            <w:tcW w:w="2880" w:type="dxa"/>
          </w:tcPr>
          <w:p w14:paraId="2E635F6E" w14:textId="77777777" w:rsidR="004D1B57" w:rsidRPr="00205ABA" w:rsidRDefault="004D1B57" w:rsidP="00F05CC3">
            <w:pPr>
              <w:pStyle w:val="TAL"/>
              <w:rPr>
                <w:szCs w:val="18"/>
                <w:lang w:eastAsia="ja-JP"/>
              </w:rPr>
            </w:pPr>
          </w:p>
        </w:tc>
      </w:tr>
      <w:tr w:rsidR="004D1B57" w:rsidRPr="00205ABA" w14:paraId="267497F1" w14:textId="77777777" w:rsidTr="000F2AFC">
        <w:tc>
          <w:tcPr>
            <w:tcW w:w="2449" w:type="dxa"/>
          </w:tcPr>
          <w:p w14:paraId="79D93F4C" w14:textId="77777777" w:rsidR="004D1B57" w:rsidRPr="00205ABA" w:rsidRDefault="004D1B57" w:rsidP="00F05CC3">
            <w:pPr>
              <w:pStyle w:val="TAL"/>
              <w:ind w:left="113"/>
              <w:rPr>
                <w:b/>
                <w:bCs/>
                <w:iCs/>
                <w:szCs w:val="18"/>
                <w:lang w:eastAsia="ja-JP"/>
              </w:rPr>
            </w:pPr>
            <w:r w:rsidRPr="00205ABA">
              <w:rPr>
                <w:b/>
                <w:szCs w:val="18"/>
                <w:lang w:eastAsia="zh-CN"/>
              </w:rPr>
              <w:t>&gt;Data Forwarding Info from Target E-UTRAN node Item</w:t>
            </w:r>
          </w:p>
        </w:tc>
        <w:tc>
          <w:tcPr>
            <w:tcW w:w="1077" w:type="dxa"/>
          </w:tcPr>
          <w:p w14:paraId="1E5E386E" w14:textId="77777777" w:rsidR="004D1B57" w:rsidRPr="00205ABA" w:rsidRDefault="004D1B57" w:rsidP="00F05CC3">
            <w:pPr>
              <w:pStyle w:val="TAL"/>
              <w:rPr>
                <w:rFonts w:eastAsia="Batang"/>
                <w:szCs w:val="18"/>
                <w:lang w:eastAsia="ja-JP"/>
              </w:rPr>
            </w:pPr>
          </w:p>
        </w:tc>
        <w:tc>
          <w:tcPr>
            <w:tcW w:w="1440" w:type="dxa"/>
          </w:tcPr>
          <w:p w14:paraId="1FA78424" w14:textId="77777777" w:rsidR="004D1B57" w:rsidRPr="00205ABA" w:rsidRDefault="004D1B57" w:rsidP="00F05CC3">
            <w:pPr>
              <w:pStyle w:val="TAL"/>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1" w:type="dxa"/>
          </w:tcPr>
          <w:p w14:paraId="78852B0C" w14:textId="77777777" w:rsidR="004D1B57" w:rsidRPr="00205ABA" w:rsidRDefault="004D1B57" w:rsidP="00F05CC3">
            <w:pPr>
              <w:pStyle w:val="TAL"/>
              <w:rPr>
                <w:szCs w:val="18"/>
                <w:lang w:eastAsia="ja-JP"/>
              </w:rPr>
            </w:pPr>
          </w:p>
        </w:tc>
        <w:tc>
          <w:tcPr>
            <w:tcW w:w="2880" w:type="dxa"/>
          </w:tcPr>
          <w:p w14:paraId="27D160A0" w14:textId="77777777" w:rsidR="004D1B57" w:rsidRPr="00205ABA" w:rsidRDefault="004D1B57" w:rsidP="00F05CC3">
            <w:pPr>
              <w:pStyle w:val="TAL"/>
              <w:rPr>
                <w:szCs w:val="18"/>
                <w:lang w:eastAsia="ja-JP"/>
              </w:rPr>
            </w:pPr>
          </w:p>
        </w:tc>
      </w:tr>
      <w:tr w:rsidR="004D1B57" w:rsidRPr="00205ABA" w14:paraId="4273919A" w14:textId="77777777" w:rsidTr="000F2AFC">
        <w:tc>
          <w:tcPr>
            <w:tcW w:w="2449" w:type="dxa"/>
          </w:tcPr>
          <w:p w14:paraId="61F5CCC5" w14:textId="77777777" w:rsidR="004D1B57" w:rsidRPr="00205ABA" w:rsidRDefault="004D1B57" w:rsidP="00F05CC3">
            <w:pPr>
              <w:pStyle w:val="TAL"/>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77" w:type="dxa"/>
          </w:tcPr>
          <w:p w14:paraId="2DBD81B3" w14:textId="77777777" w:rsidR="004D1B57" w:rsidRPr="00205ABA" w:rsidRDefault="004D1B57" w:rsidP="00F05CC3">
            <w:pPr>
              <w:pStyle w:val="TAL"/>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F05CC3">
            <w:pPr>
              <w:pStyle w:val="TAL"/>
              <w:rPr>
                <w:szCs w:val="18"/>
                <w:lang w:eastAsia="ja-JP"/>
              </w:rPr>
            </w:pPr>
          </w:p>
        </w:tc>
        <w:tc>
          <w:tcPr>
            <w:tcW w:w="1871" w:type="dxa"/>
          </w:tcPr>
          <w:p w14:paraId="6D68F858" w14:textId="77777777" w:rsidR="004D1B57" w:rsidRPr="00205ABA" w:rsidRDefault="004D1B57" w:rsidP="00F05CC3">
            <w:pPr>
              <w:pStyle w:val="TAL"/>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F05CC3">
            <w:pPr>
              <w:pStyle w:val="TAL"/>
              <w:rPr>
                <w:szCs w:val="18"/>
                <w:lang w:eastAsia="zh-CN"/>
              </w:rPr>
            </w:pPr>
          </w:p>
        </w:tc>
      </w:tr>
      <w:tr w:rsidR="004D1B57" w:rsidRPr="00205ABA" w14:paraId="2CC761AE" w14:textId="77777777" w:rsidTr="000F2AFC">
        <w:tc>
          <w:tcPr>
            <w:tcW w:w="2449" w:type="dxa"/>
          </w:tcPr>
          <w:p w14:paraId="66A58880" w14:textId="77777777" w:rsidR="004D1B57" w:rsidRPr="000F2AFC" w:rsidRDefault="004D1B57" w:rsidP="00F05CC3">
            <w:pPr>
              <w:pStyle w:val="TAL"/>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77" w:type="dxa"/>
          </w:tcPr>
          <w:p w14:paraId="7772823E" w14:textId="77777777" w:rsidR="004D1B57" w:rsidRPr="00205ABA" w:rsidRDefault="004D1B57" w:rsidP="00F05CC3">
            <w:pPr>
              <w:pStyle w:val="TAL"/>
              <w:rPr>
                <w:rFonts w:eastAsia="Batang"/>
                <w:szCs w:val="18"/>
                <w:lang w:eastAsia="ja-JP"/>
              </w:rPr>
            </w:pPr>
          </w:p>
        </w:tc>
        <w:tc>
          <w:tcPr>
            <w:tcW w:w="1440" w:type="dxa"/>
          </w:tcPr>
          <w:p w14:paraId="7EFB8C5D" w14:textId="77777777" w:rsidR="004D1B57" w:rsidRPr="00205ABA" w:rsidRDefault="004D1B57" w:rsidP="00F05CC3">
            <w:pPr>
              <w:pStyle w:val="TAL"/>
              <w:rPr>
                <w:szCs w:val="18"/>
                <w:lang w:eastAsia="zh-CN"/>
              </w:rPr>
            </w:pPr>
            <w:r w:rsidRPr="00205ABA">
              <w:rPr>
                <w:rFonts w:hint="eastAsia"/>
                <w:szCs w:val="18"/>
                <w:lang w:eastAsia="zh-CN"/>
              </w:rPr>
              <w:t>1</w:t>
            </w:r>
          </w:p>
        </w:tc>
        <w:tc>
          <w:tcPr>
            <w:tcW w:w="1871" w:type="dxa"/>
          </w:tcPr>
          <w:p w14:paraId="1344D821" w14:textId="77777777" w:rsidR="004D1B57" w:rsidRPr="00205ABA" w:rsidRDefault="004D1B57" w:rsidP="00F05CC3">
            <w:pPr>
              <w:pStyle w:val="TAL"/>
              <w:rPr>
                <w:szCs w:val="18"/>
                <w:lang w:eastAsia="ja-JP"/>
              </w:rPr>
            </w:pPr>
          </w:p>
        </w:tc>
        <w:tc>
          <w:tcPr>
            <w:tcW w:w="2880" w:type="dxa"/>
          </w:tcPr>
          <w:p w14:paraId="532425B5" w14:textId="77777777" w:rsidR="004D1B57" w:rsidRPr="00205ABA" w:rsidRDefault="004D1B57" w:rsidP="00F05CC3">
            <w:pPr>
              <w:pStyle w:val="TAL"/>
              <w:rPr>
                <w:szCs w:val="18"/>
                <w:lang w:eastAsia="ja-JP"/>
              </w:rPr>
            </w:pPr>
          </w:p>
        </w:tc>
      </w:tr>
      <w:tr w:rsidR="004D1B57" w:rsidRPr="00205ABA" w14:paraId="511C88E0" w14:textId="77777777" w:rsidTr="000F2AFC">
        <w:tc>
          <w:tcPr>
            <w:tcW w:w="2449"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0F2AFC">
            <w:pPr>
              <w:pStyle w:val="TAL"/>
              <w:ind w:left="340"/>
              <w:rPr>
                <w:rFonts w:eastAsia="Batang"/>
                <w:b/>
                <w:bCs/>
                <w:lang w:eastAsia="ja-JP"/>
              </w:rPr>
            </w:pPr>
            <w:r w:rsidRPr="000F2AFC">
              <w:rPr>
                <w:rFonts w:eastAsia="Batang"/>
                <w:b/>
                <w:bCs/>
                <w:lang w:eastAsia="ja-JP"/>
              </w:rPr>
              <w:t>&gt;&gt;&gt; QoS Flows To Be Forwarded Item</w:t>
            </w:r>
          </w:p>
        </w:tc>
        <w:tc>
          <w:tcPr>
            <w:tcW w:w="1077"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F05CC3">
            <w:pPr>
              <w:pStyle w:val="TAL"/>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F05CC3">
            <w:pPr>
              <w:pStyle w:val="TAL"/>
              <w:rPr>
                <w:szCs w:val="18"/>
                <w:lang w:eastAsia="zh-CN"/>
              </w:rPr>
            </w:pPr>
            <w:r w:rsidRPr="00205ABA">
              <w:rPr>
                <w:szCs w:val="18"/>
                <w:lang w:eastAsia="zh-CN"/>
              </w:rPr>
              <w:t>1..&lt;maxnoofQoSFlows&gt;</w:t>
            </w:r>
          </w:p>
        </w:tc>
        <w:tc>
          <w:tcPr>
            <w:tcW w:w="1871"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F05CC3">
            <w:pPr>
              <w:pStyle w:val="TAL"/>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F05CC3">
            <w:pPr>
              <w:pStyle w:val="TAL"/>
              <w:rPr>
                <w:szCs w:val="18"/>
                <w:lang w:eastAsia="ja-JP"/>
              </w:rPr>
            </w:pPr>
          </w:p>
        </w:tc>
      </w:tr>
      <w:tr w:rsidR="004D1B57" w:rsidRPr="00205ABA" w14:paraId="0F814B20" w14:textId="77777777" w:rsidTr="000F2AFC">
        <w:tc>
          <w:tcPr>
            <w:tcW w:w="2449"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0F2AFC">
            <w:pPr>
              <w:pStyle w:val="TAL"/>
              <w:ind w:left="454"/>
              <w:rPr>
                <w:rFonts w:eastAsia="Batang"/>
                <w:lang w:eastAsia="ja-JP"/>
              </w:rPr>
            </w:pPr>
            <w:r w:rsidRPr="00205ABA">
              <w:rPr>
                <w:rFonts w:eastAsia="Batang"/>
                <w:lang w:eastAsia="ja-JP"/>
              </w:rPr>
              <w:t>&gt;&gt;&gt;&gt;QoS Flow Identifier</w:t>
            </w:r>
          </w:p>
        </w:tc>
        <w:tc>
          <w:tcPr>
            <w:tcW w:w="1077"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F05CC3">
            <w:pPr>
              <w:pStyle w:val="TAL"/>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F05CC3">
            <w:pPr>
              <w:pStyle w:val="TAL"/>
              <w:rPr>
                <w:szCs w:val="18"/>
                <w:lang w:eastAsia="zh-CN"/>
              </w:rPr>
            </w:pPr>
          </w:p>
        </w:tc>
        <w:tc>
          <w:tcPr>
            <w:tcW w:w="1871"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F05CC3">
            <w:pPr>
              <w:pStyle w:val="TAL"/>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F05CC3">
            <w:pPr>
              <w:pStyle w:val="TAL"/>
              <w:rPr>
                <w:szCs w:val="18"/>
                <w:lang w:eastAsia="ja-JP"/>
              </w:rPr>
            </w:pPr>
          </w:p>
        </w:tc>
      </w:tr>
      <w:bookmarkEnd w:id="4948"/>
      <w:bookmarkEnd w:id="4949"/>
      <w:bookmarkEnd w:id="4950"/>
      <w:bookmarkEnd w:id="4951"/>
    </w:tbl>
    <w:p w14:paraId="6E2BBC26" w14:textId="77777777" w:rsidR="004D1B57" w:rsidRDefault="004D1B57" w:rsidP="000F2A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F05CC3">
            <w:pPr>
              <w:pStyle w:val="TAH"/>
            </w:pPr>
            <w:r w:rsidRPr="00D629EF">
              <w:t>Range bound</w:t>
            </w:r>
          </w:p>
        </w:tc>
        <w:tc>
          <w:tcPr>
            <w:tcW w:w="5670" w:type="dxa"/>
          </w:tcPr>
          <w:p w14:paraId="45C54021" w14:textId="77777777" w:rsidR="004D1B57" w:rsidRPr="00D629EF" w:rsidRDefault="004D1B57" w:rsidP="00F05CC3">
            <w:pPr>
              <w:pStyle w:val="TAH"/>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F05CC3">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F05CC3">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F05CC3">
            <w:pPr>
              <w:pStyle w:val="TAL"/>
            </w:pPr>
            <w:r w:rsidRPr="00EB2B46">
              <w:rPr>
                <w:rFonts w:cs="Arial" w:hint="eastAsia"/>
                <w:szCs w:val="18"/>
                <w:lang w:eastAsia="ja-JP"/>
              </w:rPr>
              <w:t>maxnoofQoSflows</w:t>
            </w:r>
          </w:p>
        </w:tc>
        <w:tc>
          <w:tcPr>
            <w:tcW w:w="5670" w:type="dxa"/>
          </w:tcPr>
          <w:p w14:paraId="6390CBFA" w14:textId="77777777" w:rsidR="004D1B57" w:rsidRPr="00D629EF" w:rsidRDefault="004D1B57" w:rsidP="00F05CC3">
            <w:pPr>
              <w:pStyle w:val="TAL"/>
            </w:pPr>
            <w:r w:rsidRPr="000B7EC4">
              <w:rPr>
                <w:rFonts w:cs="Arial"/>
              </w:rPr>
              <w:t>Maximum no. of QoS flows in a PDU Session. Value is 64.</w:t>
            </w:r>
          </w:p>
        </w:tc>
      </w:tr>
    </w:tbl>
    <w:p w14:paraId="7DD5814D" w14:textId="77777777" w:rsidR="004D1B57" w:rsidRPr="00FD0425" w:rsidRDefault="004D1B57" w:rsidP="00F02090">
      <w:pPr>
        <w:rPr>
          <w:lang w:val="fr-FR"/>
        </w:rPr>
      </w:pPr>
    </w:p>
    <w:p w14:paraId="02CE6A53" w14:textId="77777777" w:rsidR="00F02090" w:rsidRPr="00FD0425" w:rsidRDefault="00F02090" w:rsidP="00F02090">
      <w:pPr>
        <w:pStyle w:val="Heading3"/>
      </w:pPr>
      <w:bookmarkStart w:id="4957" w:name="_Toc20955269"/>
      <w:bookmarkStart w:id="4958" w:name="_Toc29991466"/>
      <w:bookmarkStart w:id="4959" w:name="_Toc36555866"/>
      <w:bookmarkStart w:id="4960" w:name="_Toc44497588"/>
      <w:bookmarkStart w:id="4961" w:name="_Toc45107976"/>
      <w:bookmarkStart w:id="4962" w:name="_Toc45901596"/>
      <w:bookmarkStart w:id="4963" w:name="_Toc51850675"/>
      <w:bookmarkStart w:id="4964" w:name="_Toc56693678"/>
      <w:bookmarkStart w:id="4965" w:name="_Toc64447221"/>
      <w:bookmarkStart w:id="4966" w:name="_Toc66286715"/>
      <w:bookmarkStart w:id="4967" w:name="_Toc74151410"/>
      <w:bookmarkStart w:id="4968" w:name="_Toc88653883"/>
      <w:bookmarkStart w:id="4969" w:name="_Toc97904239"/>
      <w:bookmarkStart w:id="4970" w:name="_Toc105175280"/>
      <w:bookmarkStart w:id="4971" w:name="_Toc113826310"/>
      <w:bookmarkStart w:id="4972" w:name="_Toc120032436"/>
      <w:r w:rsidRPr="00FD0425">
        <w:t>9.2.2</w:t>
      </w:r>
      <w:r w:rsidRPr="00FD0425">
        <w:tab/>
        <w:t>NG-RAN Node and Cell Configuration related IE definitions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43D1B5AA" w14:textId="77777777" w:rsidR="00F02090" w:rsidRPr="00FD0425" w:rsidRDefault="00F02090" w:rsidP="00F02090">
      <w:pPr>
        <w:pStyle w:val="Heading4"/>
      </w:pPr>
      <w:bookmarkStart w:id="4973" w:name="_Toc20955270"/>
      <w:bookmarkStart w:id="4974" w:name="_Toc29991467"/>
      <w:bookmarkStart w:id="4975" w:name="_Toc36555867"/>
      <w:bookmarkStart w:id="4976" w:name="_Toc44497589"/>
      <w:bookmarkStart w:id="4977" w:name="_Toc45107977"/>
      <w:bookmarkStart w:id="4978" w:name="_Toc45901597"/>
      <w:bookmarkStart w:id="4979" w:name="_Toc51850676"/>
      <w:bookmarkStart w:id="4980" w:name="_Toc56693679"/>
      <w:bookmarkStart w:id="4981" w:name="_Toc64447222"/>
      <w:bookmarkStart w:id="4982" w:name="_Toc66286716"/>
      <w:bookmarkStart w:id="4983" w:name="_Toc74151411"/>
      <w:bookmarkStart w:id="4984" w:name="_Toc88653884"/>
      <w:bookmarkStart w:id="4985" w:name="_Toc97904240"/>
      <w:bookmarkStart w:id="4986" w:name="_Toc105175281"/>
      <w:bookmarkStart w:id="4987" w:name="_Toc113826311"/>
      <w:bookmarkStart w:id="4988" w:name="_Toc120032437"/>
      <w:r w:rsidRPr="00FD0425">
        <w:t>9.2.2.1</w:t>
      </w:r>
      <w:r w:rsidRPr="00FD0425">
        <w:tab/>
        <w:t>Global gNB ID</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F33077C" w14:textId="77777777" w:rsidR="00F02090" w:rsidRPr="00FD0425" w:rsidRDefault="00F02090" w:rsidP="00F02090">
      <w:pPr>
        <w:keepNext/>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77C3C6F" w14:textId="77777777" w:rsidTr="00694C97">
        <w:tblPrEx>
          <w:tblCellMar>
            <w:top w:w="0" w:type="dxa"/>
            <w:bottom w:w="0" w:type="dxa"/>
          </w:tblCellMar>
        </w:tblPrEx>
        <w:tc>
          <w:tcPr>
            <w:tcW w:w="2304" w:type="dxa"/>
          </w:tcPr>
          <w:p w14:paraId="43B310E4"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3DA5538A"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0A82A349"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50BEEC4E"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4D5EB257" w14:textId="77777777" w:rsidTr="00694C97">
        <w:tblPrEx>
          <w:tblCellMar>
            <w:top w:w="0" w:type="dxa"/>
            <w:bottom w:w="0" w:type="dxa"/>
          </w:tblCellMar>
        </w:tblPrEx>
        <w:tc>
          <w:tcPr>
            <w:tcW w:w="2304" w:type="dxa"/>
          </w:tcPr>
          <w:p w14:paraId="04274ED6" w14:textId="77777777" w:rsidR="00F02090" w:rsidRPr="00FD0425" w:rsidRDefault="00F02090" w:rsidP="00694C97">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18C4081F" w14:textId="77777777" w:rsidR="00F02090" w:rsidRPr="00FD0425" w:rsidRDefault="00F02090" w:rsidP="00694C97">
            <w:pPr>
              <w:pStyle w:val="TAL"/>
              <w:rPr>
                <w:i/>
                <w:lang w:eastAsia="ja-JP"/>
              </w:rPr>
            </w:pPr>
          </w:p>
        </w:tc>
        <w:tc>
          <w:tcPr>
            <w:tcW w:w="2592" w:type="dxa"/>
          </w:tcPr>
          <w:p w14:paraId="3378569E" w14:textId="77777777" w:rsidR="00F02090" w:rsidRPr="00FD0425" w:rsidRDefault="00F02090" w:rsidP="00694C97">
            <w:pPr>
              <w:pStyle w:val="TAL"/>
              <w:rPr>
                <w:lang w:eastAsia="ja-JP"/>
              </w:rPr>
            </w:pPr>
            <w:r w:rsidRPr="00FD0425">
              <w:rPr>
                <w:rFonts w:eastAsia="MS Mincho"/>
                <w:lang w:eastAsia="ja-JP"/>
              </w:rPr>
              <w:t>9.2.2.4</w:t>
            </w:r>
          </w:p>
        </w:tc>
        <w:tc>
          <w:tcPr>
            <w:tcW w:w="2520" w:type="dxa"/>
          </w:tcPr>
          <w:p w14:paraId="2A9FBE92" w14:textId="77777777" w:rsidR="00F02090" w:rsidRPr="00FD0425" w:rsidRDefault="00F02090" w:rsidP="00694C97">
            <w:pPr>
              <w:pStyle w:val="TAL"/>
              <w:rPr>
                <w:lang w:eastAsia="ja-JP"/>
              </w:rPr>
            </w:pPr>
          </w:p>
        </w:tc>
      </w:tr>
      <w:tr w:rsidR="00F02090" w:rsidRPr="00FD0425" w14:paraId="71F61040" w14:textId="77777777" w:rsidTr="00694C97">
        <w:tblPrEx>
          <w:tblCellMar>
            <w:top w:w="0" w:type="dxa"/>
            <w:bottom w:w="0" w:type="dxa"/>
          </w:tblCellMar>
        </w:tblPrEx>
        <w:tc>
          <w:tcPr>
            <w:tcW w:w="2304" w:type="dxa"/>
          </w:tcPr>
          <w:p w14:paraId="44ECA280" w14:textId="77777777" w:rsidR="00F02090" w:rsidRPr="00FD0425" w:rsidRDefault="00F02090" w:rsidP="00694C97">
            <w:pPr>
              <w:pStyle w:val="TAL"/>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55500A8" w14:textId="77777777" w:rsidR="00F02090" w:rsidRPr="00FD0425" w:rsidRDefault="00F02090" w:rsidP="00694C97">
            <w:pPr>
              <w:pStyle w:val="TAL"/>
              <w:rPr>
                <w:i/>
                <w:lang w:eastAsia="ja-JP"/>
              </w:rPr>
            </w:pPr>
          </w:p>
        </w:tc>
        <w:tc>
          <w:tcPr>
            <w:tcW w:w="2592" w:type="dxa"/>
          </w:tcPr>
          <w:p w14:paraId="090717CF" w14:textId="77777777" w:rsidR="00F02090" w:rsidRPr="00FD0425" w:rsidRDefault="00F02090" w:rsidP="00694C97">
            <w:pPr>
              <w:pStyle w:val="TAL"/>
              <w:rPr>
                <w:lang w:eastAsia="ja-JP"/>
              </w:rPr>
            </w:pPr>
          </w:p>
        </w:tc>
        <w:tc>
          <w:tcPr>
            <w:tcW w:w="2520" w:type="dxa"/>
          </w:tcPr>
          <w:p w14:paraId="70290D74" w14:textId="77777777" w:rsidR="00F02090" w:rsidRPr="00FD0425" w:rsidRDefault="00F02090" w:rsidP="00694C97">
            <w:pPr>
              <w:pStyle w:val="TAL"/>
              <w:rPr>
                <w:rFonts w:cs="Arial"/>
                <w:szCs w:val="18"/>
                <w:lang w:eastAsia="ja-JP"/>
              </w:rPr>
            </w:pPr>
          </w:p>
        </w:tc>
      </w:tr>
      <w:tr w:rsidR="00F02090" w:rsidRPr="00FD0425" w14:paraId="3ED33741" w14:textId="77777777" w:rsidTr="00694C97">
        <w:tblPrEx>
          <w:tblCellMar>
            <w:top w:w="0" w:type="dxa"/>
            <w:bottom w:w="0" w:type="dxa"/>
          </w:tblCellMar>
        </w:tblPrEx>
        <w:tc>
          <w:tcPr>
            <w:tcW w:w="2304" w:type="dxa"/>
          </w:tcPr>
          <w:p w14:paraId="07DA63DC" w14:textId="77777777" w:rsidR="00F02090" w:rsidRPr="00FD0425" w:rsidRDefault="00F02090" w:rsidP="00694C97">
            <w:pPr>
              <w:pStyle w:val="TAL"/>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694C97">
            <w:pPr>
              <w:pStyle w:val="TAL"/>
              <w:rPr>
                <w:rFonts w:cs="Arial"/>
                <w:lang w:eastAsia="ja-JP"/>
              </w:rPr>
            </w:pPr>
          </w:p>
        </w:tc>
        <w:tc>
          <w:tcPr>
            <w:tcW w:w="1080" w:type="dxa"/>
          </w:tcPr>
          <w:p w14:paraId="050B7013" w14:textId="77777777" w:rsidR="00F02090" w:rsidRPr="00FD0425" w:rsidRDefault="00F02090" w:rsidP="00694C97">
            <w:pPr>
              <w:pStyle w:val="TAL"/>
              <w:rPr>
                <w:i/>
                <w:lang w:eastAsia="ja-JP"/>
              </w:rPr>
            </w:pPr>
          </w:p>
        </w:tc>
        <w:tc>
          <w:tcPr>
            <w:tcW w:w="2592" w:type="dxa"/>
          </w:tcPr>
          <w:p w14:paraId="22D74107" w14:textId="77777777" w:rsidR="00F02090" w:rsidRPr="00FD0425" w:rsidRDefault="00F02090" w:rsidP="00694C97">
            <w:pPr>
              <w:pStyle w:val="TAL"/>
              <w:rPr>
                <w:lang w:eastAsia="ja-JP"/>
              </w:rPr>
            </w:pPr>
          </w:p>
        </w:tc>
        <w:tc>
          <w:tcPr>
            <w:tcW w:w="2520" w:type="dxa"/>
          </w:tcPr>
          <w:p w14:paraId="36E65EE5" w14:textId="77777777" w:rsidR="00F02090" w:rsidRPr="00FD0425" w:rsidRDefault="00F02090" w:rsidP="00694C97">
            <w:pPr>
              <w:pStyle w:val="TAL"/>
              <w:rPr>
                <w:rFonts w:cs="Arial"/>
                <w:szCs w:val="18"/>
                <w:lang w:eastAsia="ja-JP"/>
              </w:rPr>
            </w:pPr>
          </w:p>
        </w:tc>
      </w:tr>
      <w:tr w:rsidR="00F02090" w:rsidRPr="00FD0425" w14:paraId="15923D0C" w14:textId="77777777" w:rsidTr="00694C97">
        <w:tblPrEx>
          <w:tblCellMar>
            <w:top w:w="0" w:type="dxa"/>
            <w:bottom w:w="0" w:type="dxa"/>
          </w:tblCellMar>
        </w:tblPrEx>
        <w:tc>
          <w:tcPr>
            <w:tcW w:w="2304" w:type="dxa"/>
          </w:tcPr>
          <w:p w14:paraId="47FB9E11" w14:textId="77777777" w:rsidR="00F02090" w:rsidRPr="00FD0425" w:rsidRDefault="00F02090" w:rsidP="00694C97">
            <w:pPr>
              <w:pStyle w:val="TAL"/>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2A84B01" w14:textId="77777777" w:rsidR="00F02090" w:rsidRPr="00FD0425" w:rsidRDefault="00F02090" w:rsidP="00694C97">
            <w:pPr>
              <w:pStyle w:val="TAL"/>
              <w:rPr>
                <w:i/>
                <w:lang w:eastAsia="ja-JP"/>
              </w:rPr>
            </w:pPr>
          </w:p>
        </w:tc>
        <w:tc>
          <w:tcPr>
            <w:tcW w:w="2592" w:type="dxa"/>
          </w:tcPr>
          <w:p w14:paraId="6D52474B" w14:textId="77777777" w:rsidR="00F02090" w:rsidRPr="00FD0425" w:rsidRDefault="00F02090" w:rsidP="00694C97">
            <w:pPr>
              <w:pStyle w:val="TAL"/>
              <w:rPr>
                <w:lang w:eastAsia="ja-JP"/>
              </w:rPr>
            </w:pPr>
            <w:r w:rsidRPr="00FD0425">
              <w:rPr>
                <w:rFonts w:cs="Arial"/>
                <w:lang w:eastAsia="ja-JP"/>
              </w:rPr>
              <w:t>BIT STRING (SIZE(22..32))</w:t>
            </w:r>
          </w:p>
        </w:tc>
        <w:tc>
          <w:tcPr>
            <w:tcW w:w="2520" w:type="dxa"/>
          </w:tcPr>
          <w:p w14:paraId="0885F199" w14:textId="77777777" w:rsidR="00F02090" w:rsidRPr="00FD0425" w:rsidRDefault="00F02090" w:rsidP="00694C97">
            <w:pPr>
              <w:pStyle w:val="TAL"/>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F02090"/>
    <w:p w14:paraId="00CF83CA" w14:textId="77777777" w:rsidR="00F02090" w:rsidRPr="00FD0425" w:rsidRDefault="00F02090" w:rsidP="00F02090">
      <w:pPr>
        <w:pStyle w:val="Heading4"/>
      </w:pPr>
      <w:bookmarkStart w:id="4989" w:name="_Toc20955271"/>
      <w:bookmarkStart w:id="4990" w:name="_Toc29991468"/>
      <w:bookmarkStart w:id="4991" w:name="_Toc36555868"/>
      <w:bookmarkStart w:id="4992" w:name="_Toc44497590"/>
      <w:bookmarkStart w:id="4993" w:name="_Toc45107978"/>
      <w:bookmarkStart w:id="4994" w:name="_Toc45901598"/>
      <w:bookmarkStart w:id="4995" w:name="_Toc51850677"/>
      <w:bookmarkStart w:id="4996" w:name="_Toc56693680"/>
      <w:bookmarkStart w:id="4997" w:name="_Toc64447223"/>
      <w:bookmarkStart w:id="4998" w:name="_Toc66286717"/>
      <w:bookmarkStart w:id="4999" w:name="_Toc74151412"/>
      <w:bookmarkStart w:id="5000" w:name="_Toc88653885"/>
      <w:bookmarkStart w:id="5001" w:name="_Toc97904241"/>
      <w:bookmarkStart w:id="5002" w:name="_Toc105175282"/>
      <w:bookmarkStart w:id="5003" w:name="_Toc113826312"/>
      <w:bookmarkStart w:id="5004" w:name="_Toc120032438"/>
      <w:r w:rsidRPr="00FD0425">
        <w:t>9.2.2.2</w:t>
      </w:r>
      <w:r w:rsidRPr="00FD0425">
        <w:tab/>
        <w:t>Global ng-eNB ID</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3FF8273" w14:textId="77777777" w:rsidR="00F02090" w:rsidRPr="00FD0425" w:rsidRDefault="00F02090" w:rsidP="00F02090">
      <w:pPr>
        <w:keepNext/>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1D8BC467" w14:textId="77777777" w:rsidTr="00694C97">
        <w:tblPrEx>
          <w:tblCellMar>
            <w:top w:w="0" w:type="dxa"/>
            <w:bottom w:w="0" w:type="dxa"/>
          </w:tblCellMar>
        </w:tblPrEx>
        <w:tc>
          <w:tcPr>
            <w:tcW w:w="2304" w:type="dxa"/>
          </w:tcPr>
          <w:p w14:paraId="6C3C33BE"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184012CA"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6D1D9C68"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2406377F"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5528A00" w14:textId="77777777" w:rsidTr="00694C97">
        <w:tblPrEx>
          <w:tblCellMar>
            <w:top w:w="0" w:type="dxa"/>
            <w:bottom w:w="0" w:type="dxa"/>
          </w:tblCellMar>
        </w:tblPrEx>
        <w:tc>
          <w:tcPr>
            <w:tcW w:w="2304" w:type="dxa"/>
          </w:tcPr>
          <w:p w14:paraId="15FA5EEA" w14:textId="77777777" w:rsidR="00F02090" w:rsidRPr="00FD0425" w:rsidRDefault="00F02090" w:rsidP="00694C97">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4ED319FA" w14:textId="77777777" w:rsidR="00F02090" w:rsidRPr="00FD0425" w:rsidRDefault="00F02090" w:rsidP="00694C97">
            <w:pPr>
              <w:pStyle w:val="TAL"/>
              <w:rPr>
                <w:i/>
                <w:lang w:eastAsia="ja-JP"/>
              </w:rPr>
            </w:pPr>
          </w:p>
        </w:tc>
        <w:tc>
          <w:tcPr>
            <w:tcW w:w="2592" w:type="dxa"/>
          </w:tcPr>
          <w:p w14:paraId="13985BC6" w14:textId="77777777" w:rsidR="00F02090" w:rsidRPr="00FD0425" w:rsidRDefault="00F02090" w:rsidP="00694C97">
            <w:pPr>
              <w:pStyle w:val="TAL"/>
              <w:rPr>
                <w:lang w:eastAsia="ja-JP"/>
              </w:rPr>
            </w:pPr>
            <w:r w:rsidRPr="00FD0425">
              <w:rPr>
                <w:lang w:eastAsia="ja-JP"/>
              </w:rPr>
              <w:t>9.2.2.4</w:t>
            </w:r>
          </w:p>
        </w:tc>
        <w:tc>
          <w:tcPr>
            <w:tcW w:w="2520" w:type="dxa"/>
          </w:tcPr>
          <w:p w14:paraId="57056723" w14:textId="77777777" w:rsidR="00F02090" w:rsidRPr="00FD0425" w:rsidRDefault="00F02090" w:rsidP="00694C97">
            <w:pPr>
              <w:pStyle w:val="TAL"/>
              <w:rPr>
                <w:lang w:eastAsia="ja-JP"/>
              </w:rPr>
            </w:pPr>
          </w:p>
        </w:tc>
      </w:tr>
      <w:tr w:rsidR="00F02090" w:rsidRPr="00FD0425" w14:paraId="1583CE66" w14:textId="77777777" w:rsidTr="00694C97">
        <w:tblPrEx>
          <w:tblCellMar>
            <w:top w:w="0" w:type="dxa"/>
            <w:bottom w:w="0" w:type="dxa"/>
          </w:tblCellMar>
        </w:tblPrEx>
        <w:tc>
          <w:tcPr>
            <w:tcW w:w="2304" w:type="dxa"/>
          </w:tcPr>
          <w:p w14:paraId="4A84E523" w14:textId="77777777" w:rsidR="00F02090" w:rsidRPr="00FD0425" w:rsidRDefault="00F02090" w:rsidP="00694C97">
            <w:pPr>
              <w:pStyle w:val="TAL"/>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193DAED0" w14:textId="77777777" w:rsidR="00F02090" w:rsidRPr="00FD0425" w:rsidRDefault="00F02090" w:rsidP="00694C97">
            <w:pPr>
              <w:pStyle w:val="TAL"/>
              <w:rPr>
                <w:i/>
                <w:lang w:eastAsia="ja-JP"/>
              </w:rPr>
            </w:pPr>
          </w:p>
        </w:tc>
        <w:tc>
          <w:tcPr>
            <w:tcW w:w="2592" w:type="dxa"/>
          </w:tcPr>
          <w:p w14:paraId="6E68315C" w14:textId="77777777" w:rsidR="00F02090" w:rsidRPr="00FD0425" w:rsidRDefault="00F02090" w:rsidP="00694C97">
            <w:pPr>
              <w:pStyle w:val="TAL"/>
              <w:rPr>
                <w:lang w:eastAsia="ja-JP"/>
              </w:rPr>
            </w:pPr>
          </w:p>
        </w:tc>
        <w:tc>
          <w:tcPr>
            <w:tcW w:w="2520" w:type="dxa"/>
          </w:tcPr>
          <w:p w14:paraId="2E3A816C" w14:textId="77777777" w:rsidR="00F02090" w:rsidRPr="00FD0425" w:rsidRDefault="00F02090" w:rsidP="00694C97">
            <w:pPr>
              <w:pStyle w:val="TAL"/>
              <w:rPr>
                <w:rFonts w:cs="Arial"/>
                <w:szCs w:val="18"/>
                <w:lang w:eastAsia="ja-JP"/>
              </w:rPr>
            </w:pPr>
          </w:p>
        </w:tc>
      </w:tr>
      <w:tr w:rsidR="00F02090" w:rsidRPr="00FD0425" w14:paraId="32320F7F" w14:textId="77777777" w:rsidTr="00694C97">
        <w:tblPrEx>
          <w:tblCellMar>
            <w:top w:w="0" w:type="dxa"/>
            <w:bottom w:w="0" w:type="dxa"/>
          </w:tblCellMar>
        </w:tblPrEx>
        <w:tc>
          <w:tcPr>
            <w:tcW w:w="2304" w:type="dxa"/>
          </w:tcPr>
          <w:p w14:paraId="7C91E170" w14:textId="77777777" w:rsidR="00F02090" w:rsidRPr="00FD0425" w:rsidRDefault="00F02090" w:rsidP="00694C97">
            <w:pPr>
              <w:pStyle w:val="TAL"/>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694C97">
            <w:pPr>
              <w:pStyle w:val="TAL"/>
              <w:rPr>
                <w:rFonts w:cs="Arial"/>
                <w:lang w:eastAsia="ja-JP"/>
              </w:rPr>
            </w:pPr>
          </w:p>
        </w:tc>
        <w:tc>
          <w:tcPr>
            <w:tcW w:w="1080" w:type="dxa"/>
          </w:tcPr>
          <w:p w14:paraId="40F591F9" w14:textId="77777777" w:rsidR="00F02090" w:rsidRPr="00FD0425" w:rsidRDefault="00F02090" w:rsidP="00694C97">
            <w:pPr>
              <w:pStyle w:val="TAL"/>
              <w:rPr>
                <w:i/>
                <w:lang w:eastAsia="ja-JP"/>
              </w:rPr>
            </w:pPr>
          </w:p>
        </w:tc>
        <w:tc>
          <w:tcPr>
            <w:tcW w:w="2592" w:type="dxa"/>
          </w:tcPr>
          <w:p w14:paraId="27EDD07B" w14:textId="77777777" w:rsidR="00F02090" w:rsidRPr="00FD0425" w:rsidRDefault="00F02090" w:rsidP="00694C97">
            <w:pPr>
              <w:pStyle w:val="TAL"/>
              <w:rPr>
                <w:lang w:eastAsia="ja-JP"/>
              </w:rPr>
            </w:pPr>
          </w:p>
        </w:tc>
        <w:tc>
          <w:tcPr>
            <w:tcW w:w="2520" w:type="dxa"/>
          </w:tcPr>
          <w:p w14:paraId="6963BC0C" w14:textId="77777777" w:rsidR="00F02090" w:rsidRPr="00FD0425" w:rsidRDefault="00F02090" w:rsidP="00694C97">
            <w:pPr>
              <w:pStyle w:val="TAL"/>
              <w:rPr>
                <w:rFonts w:cs="Arial"/>
                <w:szCs w:val="18"/>
                <w:lang w:eastAsia="ja-JP"/>
              </w:rPr>
            </w:pPr>
          </w:p>
        </w:tc>
      </w:tr>
      <w:tr w:rsidR="00F02090" w:rsidRPr="00FD0425" w14:paraId="1CAD9BB2" w14:textId="77777777" w:rsidTr="00694C97">
        <w:tblPrEx>
          <w:tblCellMar>
            <w:top w:w="0" w:type="dxa"/>
            <w:bottom w:w="0" w:type="dxa"/>
          </w:tblCellMar>
        </w:tblPrEx>
        <w:tc>
          <w:tcPr>
            <w:tcW w:w="2304" w:type="dxa"/>
          </w:tcPr>
          <w:p w14:paraId="45894DA2" w14:textId="77777777" w:rsidR="00F02090" w:rsidRPr="00FD0425" w:rsidRDefault="00F02090" w:rsidP="00694C97">
            <w:pPr>
              <w:pStyle w:val="TAL"/>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3F64DE0" w14:textId="77777777" w:rsidR="00F02090" w:rsidRPr="00FD0425" w:rsidRDefault="00F02090" w:rsidP="00694C97">
            <w:pPr>
              <w:pStyle w:val="TAL"/>
              <w:rPr>
                <w:i/>
                <w:lang w:eastAsia="ja-JP"/>
              </w:rPr>
            </w:pPr>
          </w:p>
        </w:tc>
        <w:tc>
          <w:tcPr>
            <w:tcW w:w="2592" w:type="dxa"/>
          </w:tcPr>
          <w:p w14:paraId="7B16809C" w14:textId="77777777" w:rsidR="00F02090" w:rsidRPr="00FD0425" w:rsidRDefault="00F02090" w:rsidP="00694C97">
            <w:pPr>
              <w:pStyle w:val="TAL"/>
              <w:rPr>
                <w:lang w:eastAsia="ja-JP"/>
              </w:rPr>
            </w:pPr>
            <w:r w:rsidRPr="00FD0425">
              <w:rPr>
                <w:rFonts w:cs="Arial"/>
                <w:lang w:eastAsia="ja-JP"/>
              </w:rPr>
              <w:t>BIT STRING (SIZE(20))</w:t>
            </w:r>
          </w:p>
        </w:tc>
        <w:tc>
          <w:tcPr>
            <w:tcW w:w="2520" w:type="dxa"/>
          </w:tcPr>
          <w:p w14:paraId="2950D2A4" w14:textId="77777777" w:rsidR="00F02090" w:rsidRPr="00FD0425" w:rsidRDefault="00F02090" w:rsidP="00694C97">
            <w:pPr>
              <w:pStyle w:val="TAL"/>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694C97">
        <w:tblPrEx>
          <w:tblCellMar>
            <w:top w:w="0" w:type="dxa"/>
            <w:bottom w:w="0" w:type="dxa"/>
          </w:tblCellMar>
        </w:tblPrEx>
        <w:tc>
          <w:tcPr>
            <w:tcW w:w="2304" w:type="dxa"/>
          </w:tcPr>
          <w:p w14:paraId="4B3AC565" w14:textId="77777777" w:rsidR="00F02090" w:rsidRPr="00FD0425" w:rsidRDefault="00F02090" w:rsidP="00694C97">
            <w:pPr>
              <w:pStyle w:val="TAL"/>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694C97">
            <w:pPr>
              <w:pStyle w:val="TAL"/>
              <w:rPr>
                <w:rFonts w:cs="Arial"/>
                <w:lang w:eastAsia="ja-JP"/>
              </w:rPr>
            </w:pPr>
          </w:p>
        </w:tc>
        <w:tc>
          <w:tcPr>
            <w:tcW w:w="1080" w:type="dxa"/>
          </w:tcPr>
          <w:p w14:paraId="09C27DAC" w14:textId="77777777" w:rsidR="00F02090" w:rsidRPr="00FD0425" w:rsidRDefault="00F02090" w:rsidP="00694C97">
            <w:pPr>
              <w:pStyle w:val="TAL"/>
              <w:rPr>
                <w:i/>
                <w:lang w:eastAsia="ja-JP"/>
              </w:rPr>
            </w:pPr>
          </w:p>
        </w:tc>
        <w:tc>
          <w:tcPr>
            <w:tcW w:w="2592" w:type="dxa"/>
          </w:tcPr>
          <w:p w14:paraId="055BD387" w14:textId="77777777" w:rsidR="00F02090" w:rsidRPr="00FD0425" w:rsidRDefault="00F02090" w:rsidP="00694C97">
            <w:pPr>
              <w:pStyle w:val="TAL"/>
              <w:rPr>
                <w:lang w:eastAsia="ja-JP"/>
              </w:rPr>
            </w:pPr>
          </w:p>
        </w:tc>
        <w:tc>
          <w:tcPr>
            <w:tcW w:w="2520" w:type="dxa"/>
          </w:tcPr>
          <w:p w14:paraId="2ECEA3AE" w14:textId="77777777" w:rsidR="00F02090" w:rsidRPr="00FD0425" w:rsidRDefault="00F02090" w:rsidP="00694C97">
            <w:pPr>
              <w:pStyle w:val="TAL"/>
              <w:rPr>
                <w:rFonts w:cs="Arial"/>
                <w:szCs w:val="18"/>
                <w:lang w:eastAsia="ja-JP"/>
              </w:rPr>
            </w:pPr>
          </w:p>
        </w:tc>
      </w:tr>
      <w:tr w:rsidR="00F02090" w:rsidRPr="00FD0425" w14:paraId="6B1926C8" w14:textId="77777777" w:rsidTr="00694C97">
        <w:tblPrEx>
          <w:tblCellMar>
            <w:top w:w="0" w:type="dxa"/>
            <w:bottom w:w="0" w:type="dxa"/>
          </w:tblCellMar>
        </w:tblPrEx>
        <w:tc>
          <w:tcPr>
            <w:tcW w:w="2304" w:type="dxa"/>
          </w:tcPr>
          <w:p w14:paraId="2BA250A3" w14:textId="77777777" w:rsidR="00F02090" w:rsidRPr="00FD0425" w:rsidRDefault="00F02090" w:rsidP="00694C97">
            <w:pPr>
              <w:pStyle w:val="TAL"/>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4503E405" w14:textId="77777777" w:rsidR="00F02090" w:rsidRPr="00FD0425" w:rsidRDefault="00F02090" w:rsidP="00694C97">
            <w:pPr>
              <w:pStyle w:val="TAL"/>
              <w:rPr>
                <w:i/>
                <w:lang w:eastAsia="ja-JP"/>
              </w:rPr>
            </w:pPr>
          </w:p>
        </w:tc>
        <w:tc>
          <w:tcPr>
            <w:tcW w:w="2592" w:type="dxa"/>
          </w:tcPr>
          <w:p w14:paraId="414F7273" w14:textId="77777777" w:rsidR="00F02090" w:rsidRPr="00FD0425" w:rsidRDefault="00F02090" w:rsidP="00694C97">
            <w:pPr>
              <w:pStyle w:val="TAL"/>
              <w:rPr>
                <w:lang w:eastAsia="ja-JP"/>
              </w:rPr>
            </w:pPr>
            <w:r w:rsidRPr="00FD0425">
              <w:rPr>
                <w:rFonts w:cs="Arial"/>
                <w:lang w:eastAsia="ja-JP"/>
              </w:rPr>
              <w:t>BIT STRING (SIZE(18))</w:t>
            </w:r>
          </w:p>
        </w:tc>
        <w:tc>
          <w:tcPr>
            <w:tcW w:w="2520" w:type="dxa"/>
          </w:tcPr>
          <w:p w14:paraId="1FE68F6E" w14:textId="77777777" w:rsidR="00F02090" w:rsidRPr="00FD0425" w:rsidRDefault="00F02090" w:rsidP="00694C97">
            <w:pPr>
              <w:pStyle w:val="TAL"/>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694C97">
        <w:tblPrEx>
          <w:tblCellMar>
            <w:top w:w="0" w:type="dxa"/>
            <w:bottom w:w="0" w:type="dxa"/>
          </w:tblCellMar>
        </w:tblPrEx>
        <w:tc>
          <w:tcPr>
            <w:tcW w:w="2304" w:type="dxa"/>
          </w:tcPr>
          <w:p w14:paraId="3EF1ACDC" w14:textId="77777777" w:rsidR="00F02090" w:rsidRPr="00FD0425" w:rsidRDefault="00F02090" w:rsidP="00694C97">
            <w:pPr>
              <w:pStyle w:val="TAL"/>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694C97">
            <w:pPr>
              <w:pStyle w:val="TAL"/>
              <w:rPr>
                <w:rFonts w:cs="Arial"/>
                <w:lang w:eastAsia="ja-JP"/>
              </w:rPr>
            </w:pPr>
          </w:p>
        </w:tc>
        <w:tc>
          <w:tcPr>
            <w:tcW w:w="1080" w:type="dxa"/>
          </w:tcPr>
          <w:p w14:paraId="722C938C" w14:textId="77777777" w:rsidR="00F02090" w:rsidRPr="00FD0425" w:rsidRDefault="00F02090" w:rsidP="00694C97">
            <w:pPr>
              <w:pStyle w:val="TAL"/>
              <w:rPr>
                <w:i/>
                <w:lang w:eastAsia="ja-JP"/>
              </w:rPr>
            </w:pPr>
          </w:p>
        </w:tc>
        <w:tc>
          <w:tcPr>
            <w:tcW w:w="2592" w:type="dxa"/>
          </w:tcPr>
          <w:p w14:paraId="3325478A" w14:textId="77777777" w:rsidR="00F02090" w:rsidRPr="00FD0425" w:rsidRDefault="00F02090" w:rsidP="00694C97">
            <w:pPr>
              <w:pStyle w:val="TAL"/>
              <w:rPr>
                <w:lang w:eastAsia="ja-JP"/>
              </w:rPr>
            </w:pPr>
          </w:p>
        </w:tc>
        <w:tc>
          <w:tcPr>
            <w:tcW w:w="2520" w:type="dxa"/>
          </w:tcPr>
          <w:p w14:paraId="38363F57" w14:textId="77777777" w:rsidR="00F02090" w:rsidRPr="00FD0425" w:rsidRDefault="00F02090" w:rsidP="00694C97">
            <w:pPr>
              <w:pStyle w:val="TAL"/>
              <w:rPr>
                <w:rFonts w:cs="Arial"/>
                <w:szCs w:val="18"/>
                <w:lang w:eastAsia="ja-JP"/>
              </w:rPr>
            </w:pPr>
          </w:p>
        </w:tc>
      </w:tr>
      <w:tr w:rsidR="00F02090" w:rsidRPr="00FD0425" w14:paraId="4C0D7962" w14:textId="77777777" w:rsidTr="00694C97">
        <w:tblPrEx>
          <w:tblCellMar>
            <w:top w:w="0" w:type="dxa"/>
            <w:bottom w:w="0" w:type="dxa"/>
          </w:tblCellMar>
        </w:tblPrEx>
        <w:tc>
          <w:tcPr>
            <w:tcW w:w="2304" w:type="dxa"/>
          </w:tcPr>
          <w:p w14:paraId="7C742805" w14:textId="77777777" w:rsidR="00F02090" w:rsidRPr="00FD0425" w:rsidRDefault="00F02090" w:rsidP="00694C97">
            <w:pPr>
              <w:pStyle w:val="TAL"/>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4B13D075" w14:textId="77777777" w:rsidR="00F02090" w:rsidRPr="00FD0425" w:rsidRDefault="00F02090" w:rsidP="00694C97">
            <w:pPr>
              <w:pStyle w:val="TAL"/>
              <w:rPr>
                <w:i/>
                <w:lang w:eastAsia="ja-JP"/>
              </w:rPr>
            </w:pPr>
          </w:p>
        </w:tc>
        <w:tc>
          <w:tcPr>
            <w:tcW w:w="2592" w:type="dxa"/>
          </w:tcPr>
          <w:p w14:paraId="5230E7C7" w14:textId="77777777" w:rsidR="00F02090" w:rsidRPr="00FD0425" w:rsidRDefault="00F02090" w:rsidP="00694C97">
            <w:pPr>
              <w:pStyle w:val="TAL"/>
              <w:rPr>
                <w:lang w:eastAsia="ja-JP"/>
              </w:rPr>
            </w:pPr>
            <w:r w:rsidRPr="00FD0425">
              <w:rPr>
                <w:rFonts w:cs="Arial"/>
                <w:lang w:eastAsia="ja-JP"/>
              </w:rPr>
              <w:t>BIT STRING (SIZE(21))</w:t>
            </w:r>
          </w:p>
        </w:tc>
        <w:tc>
          <w:tcPr>
            <w:tcW w:w="2520" w:type="dxa"/>
          </w:tcPr>
          <w:p w14:paraId="39389DE0" w14:textId="77777777" w:rsidR="00F02090" w:rsidRPr="00FD0425" w:rsidRDefault="00F02090" w:rsidP="00694C97">
            <w:pPr>
              <w:pStyle w:val="TAL"/>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F02090"/>
    <w:p w14:paraId="7C34F183" w14:textId="77777777" w:rsidR="00F02090" w:rsidRPr="00FD0425" w:rsidRDefault="00F02090" w:rsidP="00F02090">
      <w:pPr>
        <w:pStyle w:val="Heading4"/>
      </w:pPr>
      <w:bookmarkStart w:id="5005" w:name="_Toc20955272"/>
      <w:bookmarkStart w:id="5006" w:name="_Toc29991469"/>
      <w:bookmarkStart w:id="5007" w:name="_Toc36555869"/>
      <w:bookmarkStart w:id="5008" w:name="_Toc44497591"/>
      <w:bookmarkStart w:id="5009" w:name="_Toc45107979"/>
      <w:bookmarkStart w:id="5010" w:name="_Toc45901599"/>
      <w:bookmarkStart w:id="5011" w:name="_Toc51850678"/>
      <w:bookmarkStart w:id="5012" w:name="_Toc56693681"/>
      <w:bookmarkStart w:id="5013" w:name="_Toc64447224"/>
      <w:bookmarkStart w:id="5014" w:name="_Toc66286718"/>
      <w:bookmarkStart w:id="5015" w:name="_Toc74151413"/>
      <w:bookmarkStart w:id="5016" w:name="_Toc88653886"/>
      <w:bookmarkStart w:id="5017" w:name="_Toc97904242"/>
      <w:bookmarkStart w:id="5018" w:name="_Toc105175283"/>
      <w:bookmarkStart w:id="5019" w:name="_Toc113826313"/>
      <w:bookmarkStart w:id="5020" w:name="_Toc120032439"/>
      <w:r w:rsidRPr="00FD0425">
        <w:t>9.2.2.3</w:t>
      </w:r>
      <w:r w:rsidRPr="00FD0425">
        <w:tab/>
      </w:r>
      <w:bookmarkStart w:id="5021" w:name="_Hlk493679114"/>
      <w:r w:rsidRPr="00FD0425">
        <w:t>Global NG-RAN Node ID</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162216AB" w14:textId="77777777" w:rsidR="00F02090" w:rsidRPr="00FD0425" w:rsidRDefault="00F02090" w:rsidP="00F02090">
      <w:pPr>
        <w:keepNext/>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26F21B3E" w14:textId="77777777" w:rsidTr="00694C97">
        <w:tblPrEx>
          <w:tblCellMar>
            <w:top w:w="0" w:type="dxa"/>
            <w:bottom w:w="0" w:type="dxa"/>
          </w:tblCellMar>
        </w:tblPrEx>
        <w:tc>
          <w:tcPr>
            <w:tcW w:w="2304" w:type="dxa"/>
          </w:tcPr>
          <w:p w14:paraId="34CC5D23"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5701462A"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66ED9AD0"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44590A6F"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15A2D454" w14:textId="77777777" w:rsidTr="00694C97">
        <w:tblPrEx>
          <w:tblCellMar>
            <w:top w:w="0" w:type="dxa"/>
            <w:bottom w:w="0" w:type="dxa"/>
          </w:tblCellMar>
        </w:tblPrEx>
        <w:tc>
          <w:tcPr>
            <w:tcW w:w="2304" w:type="dxa"/>
          </w:tcPr>
          <w:p w14:paraId="310BE7F9" w14:textId="77777777" w:rsidR="00F02090" w:rsidRPr="00FD0425" w:rsidRDefault="00F02090" w:rsidP="00694C97">
            <w:pPr>
              <w:pStyle w:val="TAL"/>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14766A84" w14:textId="77777777" w:rsidR="00F02090" w:rsidRPr="00FD0425" w:rsidRDefault="00F02090" w:rsidP="00694C97">
            <w:pPr>
              <w:pStyle w:val="TAL"/>
              <w:rPr>
                <w:i/>
                <w:lang w:eastAsia="ja-JP"/>
              </w:rPr>
            </w:pPr>
          </w:p>
        </w:tc>
        <w:tc>
          <w:tcPr>
            <w:tcW w:w="2592" w:type="dxa"/>
          </w:tcPr>
          <w:p w14:paraId="1DE10599" w14:textId="77777777" w:rsidR="00F02090" w:rsidRPr="00FD0425" w:rsidRDefault="00F02090" w:rsidP="00694C97">
            <w:pPr>
              <w:pStyle w:val="TAL"/>
              <w:rPr>
                <w:lang w:eastAsia="ja-JP"/>
              </w:rPr>
            </w:pPr>
          </w:p>
        </w:tc>
        <w:tc>
          <w:tcPr>
            <w:tcW w:w="2520" w:type="dxa"/>
          </w:tcPr>
          <w:p w14:paraId="5CA08889" w14:textId="77777777" w:rsidR="00F02090" w:rsidRPr="00FD0425" w:rsidRDefault="00F02090" w:rsidP="00694C97">
            <w:pPr>
              <w:pStyle w:val="TAL"/>
              <w:rPr>
                <w:rFonts w:cs="Arial"/>
                <w:szCs w:val="18"/>
                <w:lang w:eastAsia="ja-JP"/>
              </w:rPr>
            </w:pPr>
          </w:p>
        </w:tc>
      </w:tr>
      <w:tr w:rsidR="00F02090" w:rsidRPr="00FD0425" w14:paraId="5B2ACE91" w14:textId="77777777" w:rsidTr="00694C97">
        <w:tblPrEx>
          <w:tblCellMar>
            <w:top w:w="0" w:type="dxa"/>
            <w:bottom w:w="0" w:type="dxa"/>
          </w:tblCellMar>
        </w:tblPrEx>
        <w:tc>
          <w:tcPr>
            <w:tcW w:w="2304" w:type="dxa"/>
          </w:tcPr>
          <w:p w14:paraId="22B844DA" w14:textId="77777777" w:rsidR="00F02090" w:rsidRPr="00FD0425" w:rsidRDefault="00F02090" w:rsidP="00694C97">
            <w:pPr>
              <w:pStyle w:val="TAL"/>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694C97">
            <w:pPr>
              <w:pStyle w:val="TAL"/>
              <w:rPr>
                <w:rFonts w:cs="Arial"/>
                <w:lang w:eastAsia="ja-JP"/>
              </w:rPr>
            </w:pPr>
          </w:p>
        </w:tc>
        <w:tc>
          <w:tcPr>
            <w:tcW w:w="1080" w:type="dxa"/>
          </w:tcPr>
          <w:p w14:paraId="4311D8A5" w14:textId="77777777" w:rsidR="00F02090" w:rsidRPr="00FD0425" w:rsidRDefault="00F02090" w:rsidP="00694C97">
            <w:pPr>
              <w:pStyle w:val="TAL"/>
              <w:rPr>
                <w:i/>
                <w:lang w:eastAsia="ja-JP"/>
              </w:rPr>
            </w:pPr>
          </w:p>
        </w:tc>
        <w:tc>
          <w:tcPr>
            <w:tcW w:w="2592" w:type="dxa"/>
          </w:tcPr>
          <w:p w14:paraId="1EB0F8D3" w14:textId="77777777" w:rsidR="00F02090" w:rsidRPr="00FD0425" w:rsidRDefault="00F02090" w:rsidP="00694C97">
            <w:pPr>
              <w:pStyle w:val="TAL"/>
              <w:rPr>
                <w:lang w:eastAsia="ja-JP"/>
              </w:rPr>
            </w:pPr>
          </w:p>
        </w:tc>
        <w:tc>
          <w:tcPr>
            <w:tcW w:w="2520" w:type="dxa"/>
          </w:tcPr>
          <w:p w14:paraId="06468A0D" w14:textId="77777777" w:rsidR="00F02090" w:rsidRPr="00FD0425" w:rsidRDefault="00F02090" w:rsidP="00694C97">
            <w:pPr>
              <w:pStyle w:val="TAL"/>
              <w:rPr>
                <w:rFonts w:cs="Arial"/>
                <w:szCs w:val="18"/>
                <w:lang w:eastAsia="ja-JP"/>
              </w:rPr>
            </w:pPr>
          </w:p>
        </w:tc>
      </w:tr>
      <w:tr w:rsidR="00F02090" w:rsidRPr="00FD0425" w14:paraId="48533C3F" w14:textId="77777777" w:rsidTr="00694C97">
        <w:tblPrEx>
          <w:tblCellMar>
            <w:top w:w="0" w:type="dxa"/>
            <w:bottom w:w="0" w:type="dxa"/>
          </w:tblCellMar>
        </w:tblPrEx>
        <w:tc>
          <w:tcPr>
            <w:tcW w:w="2304" w:type="dxa"/>
          </w:tcPr>
          <w:p w14:paraId="14437336" w14:textId="77777777" w:rsidR="00F02090" w:rsidRPr="00FD0425" w:rsidRDefault="00F02090" w:rsidP="00694C97">
            <w:pPr>
              <w:pStyle w:val="TAL"/>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08CA9DD6" w14:textId="77777777" w:rsidR="00F02090" w:rsidRPr="00FD0425" w:rsidRDefault="00F02090" w:rsidP="00694C97">
            <w:pPr>
              <w:pStyle w:val="TAL"/>
              <w:rPr>
                <w:i/>
                <w:lang w:eastAsia="ja-JP"/>
              </w:rPr>
            </w:pPr>
          </w:p>
        </w:tc>
        <w:tc>
          <w:tcPr>
            <w:tcW w:w="2592" w:type="dxa"/>
          </w:tcPr>
          <w:p w14:paraId="6015C7C6" w14:textId="77777777" w:rsidR="00F02090" w:rsidRPr="00FD0425" w:rsidRDefault="00F02090" w:rsidP="00694C97">
            <w:pPr>
              <w:pStyle w:val="TAL"/>
              <w:rPr>
                <w:lang w:eastAsia="ja-JP"/>
              </w:rPr>
            </w:pPr>
            <w:r w:rsidRPr="00FD0425">
              <w:rPr>
                <w:lang w:eastAsia="ja-JP"/>
              </w:rPr>
              <w:t>9.2.2.1</w:t>
            </w:r>
          </w:p>
        </w:tc>
        <w:tc>
          <w:tcPr>
            <w:tcW w:w="2520" w:type="dxa"/>
          </w:tcPr>
          <w:p w14:paraId="3E9DD723" w14:textId="77777777" w:rsidR="00F02090" w:rsidRPr="00FD0425" w:rsidRDefault="00F02090" w:rsidP="00694C97">
            <w:pPr>
              <w:pStyle w:val="TAL"/>
              <w:rPr>
                <w:rFonts w:cs="Arial"/>
                <w:szCs w:val="18"/>
                <w:lang w:eastAsia="ja-JP"/>
              </w:rPr>
            </w:pPr>
          </w:p>
        </w:tc>
      </w:tr>
      <w:tr w:rsidR="00F02090" w:rsidRPr="00FD0425" w14:paraId="0C038309" w14:textId="77777777" w:rsidTr="00694C97">
        <w:tblPrEx>
          <w:tblCellMar>
            <w:top w:w="0" w:type="dxa"/>
            <w:bottom w:w="0" w:type="dxa"/>
          </w:tblCellMar>
        </w:tblPrEx>
        <w:tc>
          <w:tcPr>
            <w:tcW w:w="2304" w:type="dxa"/>
          </w:tcPr>
          <w:p w14:paraId="3C3B1142" w14:textId="77777777" w:rsidR="00F02090" w:rsidRPr="00FD0425" w:rsidRDefault="00F02090" w:rsidP="00694C97">
            <w:pPr>
              <w:pStyle w:val="TAL"/>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694C97">
            <w:pPr>
              <w:pStyle w:val="TAL"/>
              <w:rPr>
                <w:rFonts w:cs="Arial"/>
                <w:lang w:eastAsia="ja-JP"/>
              </w:rPr>
            </w:pPr>
          </w:p>
        </w:tc>
        <w:tc>
          <w:tcPr>
            <w:tcW w:w="1080" w:type="dxa"/>
          </w:tcPr>
          <w:p w14:paraId="64B284E4" w14:textId="77777777" w:rsidR="00F02090" w:rsidRPr="00FD0425" w:rsidRDefault="00F02090" w:rsidP="00694C97">
            <w:pPr>
              <w:pStyle w:val="TAL"/>
              <w:rPr>
                <w:i/>
                <w:lang w:eastAsia="ja-JP"/>
              </w:rPr>
            </w:pPr>
          </w:p>
        </w:tc>
        <w:tc>
          <w:tcPr>
            <w:tcW w:w="2592" w:type="dxa"/>
          </w:tcPr>
          <w:p w14:paraId="2FA11E6F" w14:textId="77777777" w:rsidR="00F02090" w:rsidRPr="00FD0425" w:rsidRDefault="00F02090" w:rsidP="00694C97">
            <w:pPr>
              <w:pStyle w:val="TAL"/>
              <w:rPr>
                <w:rFonts w:cs="Arial"/>
                <w:lang w:eastAsia="ja-JP"/>
              </w:rPr>
            </w:pPr>
          </w:p>
        </w:tc>
        <w:tc>
          <w:tcPr>
            <w:tcW w:w="2520" w:type="dxa"/>
          </w:tcPr>
          <w:p w14:paraId="5319489D" w14:textId="77777777" w:rsidR="00F02090" w:rsidRPr="00FD0425" w:rsidRDefault="00F02090" w:rsidP="00694C97">
            <w:pPr>
              <w:pStyle w:val="TAL"/>
              <w:rPr>
                <w:rFonts w:cs="Arial"/>
                <w:lang w:eastAsia="ja-JP"/>
              </w:rPr>
            </w:pPr>
          </w:p>
        </w:tc>
      </w:tr>
      <w:tr w:rsidR="00F02090" w:rsidRPr="00FD0425" w14:paraId="56BB2A46" w14:textId="77777777" w:rsidTr="00694C97">
        <w:tblPrEx>
          <w:tblCellMar>
            <w:top w:w="0" w:type="dxa"/>
            <w:bottom w:w="0" w:type="dxa"/>
          </w:tblCellMar>
        </w:tblPrEx>
        <w:tc>
          <w:tcPr>
            <w:tcW w:w="2304" w:type="dxa"/>
          </w:tcPr>
          <w:p w14:paraId="7DC69521" w14:textId="77777777" w:rsidR="00F02090" w:rsidRPr="00FD0425" w:rsidRDefault="00F02090" w:rsidP="00694C97">
            <w:pPr>
              <w:pStyle w:val="TAL"/>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248D783C" w14:textId="77777777" w:rsidR="00F02090" w:rsidRPr="00FD0425" w:rsidRDefault="00F02090" w:rsidP="00694C97">
            <w:pPr>
              <w:pStyle w:val="TAL"/>
              <w:rPr>
                <w:i/>
                <w:lang w:eastAsia="ja-JP"/>
              </w:rPr>
            </w:pPr>
          </w:p>
        </w:tc>
        <w:tc>
          <w:tcPr>
            <w:tcW w:w="2592" w:type="dxa"/>
          </w:tcPr>
          <w:p w14:paraId="624A6EA9" w14:textId="77777777" w:rsidR="00F02090" w:rsidRPr="00FD0425" w:rsidRDefault="00F02090" w:rsidP="00694C97">
            <w:pPr>
              <w:pStyle w:val="TAL"/>
              <w:rPr>
                <w:rFonts w:cs="Arial"/>
                <w:lang w:eastAsia="ja-JP"/>
              </w:rPr>
            </w:pPr>
            <w:r w:rsidRPr="00FD0425">
              <w:rPr>
                <w:rFonts w:cs="Arial"/>
                <w:lang w:eastAsia="ja-JP"/>
              </w:rPr>
              <w:t>9.2.2.2</w:t>
            </w:r>
          </w:p>
        </w:tc>
        <w:tc>
          <w:tcPr>
            <w:tcW w:w="2520" w:type="dxa"/>
          </w:tcPr>
          <w:p w14:paraId="5C843391" w14:textId="77777777" w:rsidR="00F02090" w:rsidRPr="00FD0425" w:rsidRDefault="00F02090" w:rsidP="00694C97">
            <w:pPr>
              <w:pStyle w:val="TAL"/>
              <w:rPr>
                <w:rFonts w:cs="Arial"/>
                <w:lang w:eastAsia="ja-JP"/>
              </w:rPr>
            </w:pPr>
          </w:p>
        </w:tc>
      </w:tr>
    </w:tbl>
    <w:p w14:paraId="6551AF25" w14:textId="77777777" w:rsidR="00F02090" w:rsidRPr="00FD0425" w:rsidRDefault="00F02090" w:rsidP="00F02090"/>
    <w:p w14:paraId="09B917FB" w14:textId="77777777" w:rsidR="00F02090" w:rsidRPr="00FD0425" w:rsidRDefault="00F02090" w:rsidP="00F02090">
      <w:pPr>
        <w:pStyle w:val="Heading4"/>
      </w:pPr>
      <w:bookmarkStart w:id="5022" w:name="_Hlk512606528"/>
      <w:bookmarkStart w:id="5023" w:name="_Toc20955273"/>
      <w:bookmarkStart w:id="5024" w:name="_Toc29991470"/>
      <w:bookmarkStart w:id="5025" w:name="_Toc36555870"/>
      <w:bookmarkStart w:id="5026" w:name="_Toc44497592"/>
      <w:bookmarkStart w:id="5027" w:name="_Toc45107980"/>
      <w:bookmarkStart w:id="5028" w:name="_Toc45901600"/>
      <w:bookmarkStart w:id="5029" w:name="_Toc51850679"/>
      <w:bookmarkStart w:id="5030" w:name="_Toc56693682"/>
      <w:bookmarkStart w:id="5031" w:name="_Toc64447225"/>
      <w:bookmarkStart w:id="5032" w:name="_Toc66286719"/>
      <w:bookmarkStart w:id="5033" w:name="_Toc74151414"/>
      <w:bookmarkStart w:id="5034" w:name="_Toc88653887"/>
      <w:bookmarkStart w:id="5035" w:name="_Toc97904243"/>
      <w:bookmarkStart w:id="5036" w:name="_Toc105175284"/>
      <w:bookmarkStart w:id="5037" w:name="_Toc113826314"/>
      <w:bookmarkStart w:id="5038" w:name="_Toc120032440"/>
      <w:r w:rsidRPr="00FD0425">
        <w:t>9.2.2.4</w:t>
      </w:r>
      <w:r w:rsidRPr="00FD0425">
        <w:tab/>
        <w:t>PLMN Identity</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CD99D20" w14:textId="77777777" w:rsidR="00F02090" w:rsidRPr="00FD0425" w:rsidRDefault="00F02090" w:rsidP="00F02090">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A2E5191" w14:textId="77777777" w:rsidTr="00694C97">
        <w:tblPrEx>
          <w:tblCellMar>
            <w:top w:w="0" w:type="dxa"/>
            <w:bottom w:w="0" w:type="dxa"/>
          </w:tblCellMar>
        </w:tblPrEx>
        <w:tc>
          <w:tcPr>
            <w:tcW w:w="2304" w:type="dxa"/>
          </w:tcPr>
          <w:p w14:paraId="636D9D27"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5CFFD690"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5DD73D3C"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2555085B"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18777689" w14:textId="77777777" w:rsidTr="00694C97">
        <w:tblPrEx>
          <w:tblCellMar>
            <w:top w:w="0" w:type="dxa"/>
            <w:bottom w:w="0" w:type="dxa"/>
          </w:tblCellMar>
        </w:tblPrEx>
        <w:tc>
          <w:tcPr>
            <w:tcW w:w="2304" w:type="dxa"/>
          </w:tcPr>
          <w:p w14:paraId="6DFBFE97" w14:textId="77777777" w:rsidR="00F02090" w:rsidRPr="00FD0425" w:rsidRDefault="00F02090" w:rsidP="00694C97">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26920FDB" w14:textId="77777777" w:rsidR="00F02090" w:rsidRPr="00FD0425" w:rsidRDefault="00F02090" w:rsidP="00694C97">
            <w:pPr>
              <w:pStyle w:val="TAL"/>
              <w:rPr>
                <w:i/>
                <w:lang w:eastAsia="ja-JP"/>
              </w:rPr>
            </w:pPr>
          </w:p>
        </w:tc>
        <w:tc>
          <w:tcPr>
            <w:tcW w:w="2592" w:type="dxa"/>
          </w:tcPr>
          <w:p w14:paraId="4C770B37" w14:textId="77777777" w:rsidR="00F02090" w:rsidRPr="00FD0425" w:rsidRDefault="00F02090" w:rsidP="00694C97">
            <w:pPr>
              <w:pStyle w:val="TAL"/>
              <w:rPr>
                <w:lang w:eastAsia="ja-JP"/>
              </w:rPr>
            </w:pPr>
            <w:r w:rsidRPr="00FD0425">
              <w:rPr>
                <w:rFonts w:cs="Arial"/>
                <w:lang w:eastAsia="ja-JP"/>
              </w:rPr>
              <w:t>OCTET STRING (SIZE(3))</w:t>
            </w:r>
          </w:p>
        </w:tc>
        <w:tc>
          <w:tcPr>
            <w:tcW w:w="2520" w:type="dxa"/>
          </w:tcPr>
          <w:p w14:paraId="0DF621D6" w14:textId="77777777" w:rsidR="00F02090" w:rsidRPr="00FD0425" w:rsidRDefault="00F02090" w:rsidP="00694C97">
            <w:pPr>
              <w:pStyle w:val="TAL"/>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694C97">
            <w:pPr>
              <w:pStyle w:val="TAL"/>
              <w:rPr>
                <w:rFonts w:cs="Arial"/>
                <w:lang w:eastAsia="ja-JP"/>
              </w:rPr>
            </w:pPr>
          </w:p>
          <w:p w14:paraId="6E024FAE" w14:textId="77777777" w:rsidR="00F02090" w:rsidRPr="00FD0425" w:rsidRDefault="00F02090" w:rsidP="00694C97">
            <w:pPr>
              <w:pStyle w:val="TAL"/>
              <w:rPr>
                <w:rFonts w:cs="Arial"/>
                <w:lang w:eastAsia="ja-JP"/>
              </w:rPr>
            </w:pPr>
            <w:r w:rsidRPr="00FD0425">
              <w:rPr>
                <w:rFonts w:cs="Arial"/>
                <w:lang w:eastAsia="ja-JP"/>
              </w:rPr>
              <w:t>Two digits per octet:</w:t>
            </w:r>
          </w:p>
          <w:p w14:paraId="69B7CB82" w14:textId="77777777" w:rsidR="00F02090" w:rsidRPr="00FD0425" w:rsidRDefault="00F02090" w:rsidP="00694C97">
            <w:pPr>
              <w:pStyle w:val="TAL"/>
              <w:rPr>
                <w:rFonts w:cs="Arial"/>
                <w:lang w:eastAsia="ja-JP"/>
              </w:rPr>
            </w:pPr>
            <w:r w:rsidRPr="00FD0425">
              <w:rPr>
                <w:rFonts w:cs="Arial"/>
                <w:lang w:eastAsia="ja-JP"/>
              </w:rPr>
              <w:t>- bits 4 to 1 of octet n encoding digit 2n-1</w:t>
            </w:r>
          </w:p>
          <w:p w14:paraId="4B071976" w14:textId="77777777" w:rsidR="00F02090" w:rsidRPr="00FD0425" w:rsidRDefault="00F02090" w:rsidP="00694C97">
            <w:pPr>
              <w:pStyle w:val="TAL"/>
              <w:rPr>
                <w:rFonts w:cs="Arial"/>
                <w:lang w:eastAsia="ja-JP"/>
              </w:rPr>
            </w:pPr>
            <w:r w:rsidRPr="00FD0425">
              <w:rPr>
                <w:rFonts w:cs="Arial"/>
                <w:lang w:eastAsia="ja-JP"/>
              </w:rPr>
              <w:t>- bits 8 to 5 of octet n encoding digit 2n</w:t>
            </w:r>
          </w:p>
          <w:p w14:paraId="6A689889" w14:textId="77777777" w:rsidR="00F02090" w:rsidRPr="00FD0425" w:rsidRDefault="00F02090" w:rsidP="00694C97">
            <w:pPr>
              <w:pStyle w:val="TAL"/>
              <w:rPr>
                <w:rFonts w:cs="Arial"/>
                <w:lang w:eastAsia="ja-JP"/>
              </w:rPr>
            </w:pPr>
          </w:p>
          <w:p w14:paraId="49B0A359" w14:textId="77777777" w:rsidR="00F02090" w:rsidRPr="00FD0425" w:rsidRDefault="00F02090" w:rsidP="00694C97">
            <w:pPr>
              <w:pStyle w:val="TAL"/>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F02090"/>
    <w:p w14:paraId="56F6D601" w14:textId="77777777" w:rsidR="00F02090" w:rsidRPr="00FD0425" w:rsidRDefault="00F02090" w:rsidP="00F02090">
      <w:pPr>
        <w:pStyle w:val="Heading4"/>
      </w:pPr>
      <w:bookmarkStart w:id="5039" w:name="_Toc20955274"/>
      <w:bookmarkStart w:id="5040" w:name="_Toc29991471"/>
      <w:bookmarkStart w:id="5041" w:name="_Toc36555871"/>
      <w:bookmarkStart w:id="5042" w:name="_Toc44497593"/>
      <w:bookmarkStart w:id="5043" w:name="_Toc45107981"/>
      <w:bookmarkStart w:id="5044" w:name="_Toc45901601"/>
      <w:bookmarkStart w:id="5045" w:name="_Toc51850680"/>
      <w:bookmarkStart w:id="5046" w:name="_Toc56693683"/>
      <w:bookmarkStart w:id="5047" w:name="_Toc64447226"/>
      <w:bookmarkStart w:id="5048" w:name="_Toc66286720"/>
      <w:bookmarkStart w:id="5049" w:name="_Toc74151415"/>
      <w:bookmarkStart w:id="5050" w:name="_Toc88653888"/>
      <w:bookmarkStart w:id="5051" w:name="_Toc97904244"/>
      <w:bookmarkStart w:id="5052" w:name="_Toc105175285"/>
      <w:bookmarkStart w:id="5053" w:name="_Toc113826315"/>
      <w:bookmarkStart w:id="5054" w:name="_Toc120032441"/>
      <w:r w:rsidRPr="00FD0425">
        <w:t>9.2.2.5</w:t>
      </w:r>
      <w:r w:rsidRPr="00FD0425">
        <w:tab/>
        <w:t>TAC</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567CD907" w14:textId="77777777" w:rsidR="00F02090" w:rsidRPr="00FD0425" w:rsidRDefault="00F02090" w:rsidP="00F02090">
      <w:pPr>
        <w:keepNext/>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FD0425" w14:paraId="3521668D" w14:textId="77777777" w:rsidTr="00694C97">
        <w:tblPrEx>
          <w:tblCellMar>
            <w:top w:w="0" w:type="dxa"/>
            <w:bottom w:w="0" w:type="dxa"/>
          </w:tblCellMar>
        </w:tblPrEx>
        <w:tc>
          <w:tcPr>
            <w:tcW w:w="2552" w:type="dxa"/>
          </w:tcPr>
          <w:p w14:paraId="0E9EB444"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79765C8E" w14:textId="77777777" w:rsidR="00F02090" w:rsidRPr="00FD0425" w:rsidRDefault="00F02090" w:rsidP="00694C97">
            <w:pPr>
              <w:pStyle w:val="TAH"/>
              <w:rPr>
                <w:rFonts w:cs="Arial"/>
                <w:lang w:eastAsia="ja-JP"/>
              </w:rPr>
            </w:pPr>
            <w:r w:rsidRPr="00FD0425">
              <w:rPr>
                <w:rFonts w:cs="Arial"/>
                <w:lang w:eastAsia="ja-JP"/>
              </w:rPr>
              <w:t>Presence</w:t>
            </w:r>
          </w:p>
        </w:tc>
        <w:tc>
          <w:tcPr>
            <w:tcW w:w="817" w:type="dxa"/>
          </w:tcPr>
          <w:p w14:paraId="4CC9BB35" w14:textId="77777777" w:rsidR="00F02090" w:rsidRPr="00FD0425" w:rsidRDefault="00F02090" w:rsidP="00694C97">
            <w:pPr>
              <w:pStyle w:val="TAH"/>
              <w:rPr>
                <w:rFonts w:cs="Arial"/>
                <w:lang w:eastAsia="ja-JP"/>
              </w:rPr>
            </w:pPr>
            <w:r w:rsidRPr="00FD0425">
              <w:rPr>
                <w:rFonts w:cs="Arial"/>
                <w:lang w:eastAsia="ja-JP"/>
              </w:rPr>
              <w:t>Range</w:t>
            </w:r>
          </w:p>
        </w:tc>
        <w:tc>
          <w:tcPr>
            <w:tcW w:w="2409" w:type="dxa"/>
          </w:tcPr>
          <w:p w14:paraId="721FB166"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444" w:type="dxa"/>
          </w:tcPr>
          <w:p w14:paraId="44E58B64"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7F6C6D46" w14:textId="77777777" w:rsidTr="00694C97">
        <w:tblPrEx>
          <w:tblCellMar>
            <w:top w:w="0" w:type="dxa"/>
            <w:bottom w:w="0" w:type="dxa"/>
          </w:tblCellMar>
        </w:tblPrEx>
        <w:tc>
          <w:tcPr>
            <w:tcW w:w="2552" w:type="dxa"/>
          </w:tcPr>
          <w:p w14:paraId="5D68064A" w14:textId="77777777" w:rsidR="00F02090" w:rsidRPr="00FD0425" w:rsidRDefault="00F02090" w:rsidP="00694C97">
            <w:pPr>
              <w:pStyle w:val="TAL"/>
              <w:rPr>
                <w:rFonts w:cs="Arial"/>
                <w:lang w:eastAsia="ja-JP"/>
              </w:rPr>
            </w:pPr>
            <w:r w:rsidRPr="00FD0425">
              <w:rPr>
                <w:rFonts w:cs="Arial"/>
                <w:lang w:eastAsia="ja-JP"/>
              </w:rPr>
              <w:t>TAC</w:t>
            </w:r>
          </w:p>
        </w:tc>
        <w:tc>
          <w:tcPr>
            <w:tcW w:w="1134" w:type="dxa"/>
          </w:tcPr>
          <w:p w14:paraId="7AC62144" w14:textId="77777777" w:rsidR="00F02090" w:rsidRPr="00FD0425" w:rsidRDefault="00F02090" w:rsidP="00694C97">
            <w:pPr>
              <w:pStyle w:val="TAL"/>
              <w:rPr>
                <w:rFonts w:cs="Arial"/>
                <w:lang w:eastAsia="ja-JP"/>
              </w:rPr>
            </w:pPr>
            <w:r w:rsidRPr="00FD0425">
              <w:rPr>
                <w:rFonts w:cs="Arial"/>
                <w:lang w:eastAsia="ja-JP"/>
              </w:rPr>
              <w:t>M</w:t>
            </w:r>
          </w:p>
        </w:tc>
        <w:tc>
          <w:tcPr>
            <w:tcW w:w="817" w:type="dxa"/>
          </w:tcPr>
          <w:p w14:paraId="1DF72C7C" w14:textId="77777777" w:rsidR="00F02090" w:rsidRPr="00FD0425" w:rsidRDefault="00F02090" w:rsidP="00694C97">
            <w:pPr>
              <w:pStyle w:val="TAL"/>
              <w:rPr>
                <w:rFonts w:cs="Arial"/>
                <w:lang w:eastAsia="ja-JP"/>
              </w:rPr>
            </w:pPr>
          </w:p>
        </w:tc>
        <w:tc>
          <w:tcPr>
            <w:tcW w:w="2409" w:type="dxa"/>
          </w:tcPr>
          <w:p w14:paraId="2E725169" w14:textId="77777777" w:rsidR="00F02090" w:rsidRPr="00FD0425" w:rsidRDefault="00F02090" w:rsidP="00694C97">
            <w:pPr>
              <w:pStyle w:val="TAL"/>
              <w:rPr>
                <w:rFonts w:cs="Arial"/>
                <w:lang w:eastAsia="ja-JP"/>
              </w:rPr>
            </w:pPr>
            <w:r w:rsidRPr="00FD0425">
              <w:rPr>
                <w:rFonts w:cs="Arial"/>
                <w:lang w:eastAsia="ja-JP"/>
              </w:rPr>
              <w:t>OCTET STRING (SIZE (3))</w:t>
            </w:r>
          </w:p>
        </w:tc>
        <w:tc>
          <w:tcPr>
            <w:tcW w:w="2444" w:type="dxa"/>
          </w:tcPr>
          <w:p w14:paraId="72AA041B" w14:textId="77777777" w:rsidR="00F02090" w:rsidRPr="00FD0425" w:rsidRDefault="00F02090" w:rsidP="00694C97">
            <w:pPr>
              <w:pStyle w:val="TAL"/>
            </w:pPr>
          </w:p>
        </w:tc>
      </w:tr>
    </w:tbl>
    <w:p w14:paraId="7DA9252A" w14:textId="77777777" w:rsidR="00F02090" w:rsidRPr="00FD0425" w:rsidRDefault="00F02090" w:rsidP="00F02090">
      <w:pPr>
        <w:rPr>
          <w:rFonts w:hint="eastAsia"/>
          <w:lang w:eastAsia="zh-CN"/>
        </w:rPr>
      </w:pPr>
    </w:p>
    <w:p w14:paraId="5D03BD82" w14:textId="77777777" w:rsidR="00F02090" w:rsidRPr="00FD0425" w:rsidRDefault="00F02090" w:rsidP="00F02090">
      <w:pPr>
        <w:pStyle w:val="Heading4"/>
      </w:pPr>
      <w:bookmarkStart w:id="5055" w:name="_Toc20955275"/>
      <w:bookmarkStart w:id="5056" w:name="_Toc29991472"/>
      <w:bookmarkStart w:id="5057" w:name="_Toc36555872"/>
      <w:bookmarkStart w:id="5058" w:name="_Toc44497594"/>
      <w:bookmarkStart w:id="5059" w:name="_Toc45107982"/>
      <w:bookmarkStart w:id="5060" w:name="_Toc45901602"/>
      <w:bookmarkStart w:id="5061" w:name="_Toc51850681"/>
      <w:bookmarkStart w:id="5062" w:name="_Toc56693684"/>
      <w:bookmarkStart w:id="5063" w:name="_Toc64447227"/>
      <w:bookmarkStart w:id="5064" w:name="_Toc66286721"/>
      <w:bookmarkStart w:id="5065" w:name="_Toc74151416"/>
      <w:bookmarkStart w:id="5066" w:name="_Toc88653889"/>
      <w:bookmarkStart w:id="5067" w:name="_Toc97904245"/>
      <w:bookmarkStart w:id="5068" w:name="_Toc105175286"/>
      <w:bookmarkStart w:id="5069" w:name="_Toc113826316"/>
      <w:bookmarkStart w:id="5070" w:name="_Toc120032442"/>
      <w:r w:rsidRPr="00FD0425">
        <w:t>9.2.2.6</w:t>
      </w:r>
      <w:r w:rsidRPr="00FD0425">
        <w:tab/>
        <w:t>RAN Area Code</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38A0ACD" w14:textId="77777777" w:rsidR="00F02090" w:rsidRPr="00FD0425" w:rsidRDefault="00F02090" w:rsidP="00F02090">
      <w:r w:rsidRPr="00FD0425">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F02090" w:rsidRPr="00FD0425" w14:paraId="5957422A" w14:textId="77777777" w:rsidTr="00694C97">
        <w:tc>
          <w:tcPr>
            <w:tcW w:w="2708" w:type="dxa"/>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694C97">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694C97">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694C97">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694C97">
            <w:pPr>
              <w:pStyle w:val="TAH"/>
            </w:pPr>
            <w:r w:rsidRPr="00FD0425">
              <w:t>Semantics Description</w:t>
            </w:r>
          </w:p>
        </w:tc>
      </w:tr>
      <w:tr w:rsidR="00F02090" w:rsidRPr="00FD0425" w14:paraId="6C82E419" w14:textId="77777777" w:rsidTr="00694C97">
        <w:tc>
          <w:tcPr>
            <w:tcW w:w="2708" w:type="dxa"/>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694C97">
            <w:pPr>
              <w:pStyle w:val="TAL"/>
              <w:rPr>
                <w:bCs/>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694C97">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694C97">
            <w:pPr>
              <w:pStyle w:val="TAL"/>
            </w:pPr>
          </w:p>
        </w:tc>
        <w:tc>
          <w:tcPr>
            <w:tcW w:w="2127" w:type="dxa"/>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694C97">
            <w:pPr>
              <w:pStyle w:val="TAL"/>
            </w:pPr>
            <w:r w:rsidRPr="00FD0425">
              <w:t>INTEGER (0..255)</w:t>
            </w:r>
          </w:p>
        </w:tc>
        <w:tc>
          <w:tcPr>
            <w:tcW w:w="2551" w:type="dxa"/>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694C97">
            <w:pPr>
              <w:pStyle w:val="TAL"/>
              <w:rPr>
                <w:rFonts w:cs="Arial"/>
                <w:lang w:eastAsia="zh-CN"/>
              </w:rPr>
            </w:pPr>
          </w:p>
        </w:tc>
      </w:tr>
    </w:tbl>
    <w:p w14:paraId="7475948E" w14:textId="77777777" w:rsidR="00F02090" w:rsidRPr="00FD0425" w:rsidRDefault="00F02090" w:rsidP="00F02090">
      <w:pPr>
        <w:rPr>
          <w:rFonts w:hint="eastAsia"/>
          <w:lang w:eastAsia="zh-CN"/>
        </w:rPr>
      </w:pPr>
    </w:p>
    <w:p w14:paraId="5DD106FE" w14:textId="77777777" w:rsidR="00F02090" w:rsidRPr="00FD0425" w:rsidRDefault="00F02090" w:rsidP="00F02090">
      <w:pPr>
        <w:pStyle w:val="Heading4"/>
      </w:pPr>
      <w:bookmarkStart w:id="5071" w:name="_Toc20955276"/>
      <w:bookmarkStart w:id="5072" w:name="_Toc29991473"/>
      <w:bookmarkStart w:id="5073" w:name="_Toc36555873"/>
      <w:bookmarkStart w:id="5074" w:name="_Toc44497595"/>
      <w:bookmarkStart w:id="5075" w:name="_Toc45107983"/>
      <w:bookmarkStart w:id="5076" w:name="_Toc45901603"/>
      <w:bookmarkStart w:id="5077" w:name="_Toc51850682"/>
      <w:bookmarkStart w:id="5078" w:name="_Toc56693685"/>
      <w:bookmarkStart w:id="5079" w:name="_Toc64447228"/>
      <w:bookmarkStart w:id="5080" w:name="_Toc66286722"/>
      <w:bookmarkStart w:id="5081" w:name="_Toc74151417"/>
      <w:bookmarkStart w:id="5082" w:name="_Toc88653890"/>
      <w:bookmarkStart w:id="5083" w:name="_Toc97904246"/>
      <w:bookmarkStart w:id="5084" w:name="_Toc105175287"/>
      <w:bookmarkStart w:id="5085" w:name="_Toc113826317"/>
      <w:bookmarkStart w:id="5086" w:name="_Toc120032443"/>
      <w:r w:rsidRPr="00FD0425">
        <w:t>9.2.2.7</w:t>
      </w:r>
      <w:r w:rsidRPr="00FD0425">
        <w:tab/>
        <w:t>NR CGI</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37061E68" w14:textId="77777777" w:rsidR="00F02090" w:rsidRPr="00FD0425" w:rsidRDefault="00F02090" w:rsidP="00F02090">
      <w:pPr>
        <w:keepNext/>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6CF84965" w14:textId="77777777" w:rsidTr="00694C97">
        <w:tblPrEx>
          <w:tblCellMar>
            <w:top w:w="0" w:type="dxa"/>
            <w:bottom w:w="0" w:type="dxa"/>
          </w:tblCellMar>
        </w:tblPrEx>
        <w:tc>
          <w:tcPr>
            <w:tcW w:w="2304" w:type="dxa"/>
          </w:tcPr>
          <w:p w14:paraId="00C95759"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7D13AD32"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76E85FD5"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4BB15435"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2773B85F" w14:textId="77777777" w:rsidTr="00694C97">
        <w:tblPrEx>
          <w:tblCellMar>
            <w:top w:w="0" w:type="dxa"/>
            <w:bottom w:w="0" w:type="dxa"/>
          </w:tblCellMar>
        </w:tblPrEx>
        <w:tc>
          <w:tcPr>
            <w:tcW w:w="2304" w:type="dxa"/>
          </w:tcPr>
          <w:p w14:paraId="0C24A739" w14:textId="77777777" w:rsidR="00F02090" w:rsidRPr="00FD0425" w:rsidRDefault="00F02090" w:rsidP="00694C97">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4AF77766" w14:textId="77777777" w:rsidR="00F02090" w:rsidRPr="00FD0425" w:rsidRDefault="00F02090" w:rsidP="00694C97">
            <w:pPr>
              <w:pStyle w:val="TAL"/>
              <w:rPr>
                <w:i/>
                <w:lang w:eastAsia="ja-JP"/>
              </w:rPr>
            </w:pPr>
          </w:p>
        </w:tc>
        <w:tc>
          <w:tcPr>
            <w:tcW w:w="2592" w:type="dxa"/>
          </w:tcPr>
          <w:p w14:paraId="12AC6D2F" w14:textId="77777777" w:rsidR="00F02090" w:rsidRPr="00FD0425" w:rsidRDefault="00F02090" w:rsidP="00694C97">
            <w:pPr>
              <w:pStyle w:val="TAL"/>
              <w:rPr>
                <w:lang w:eastAsia="ja-JP"/>
              </w:rPr>
            </w:pPr>
            <w:r w:rsidRPr="00FD0425">
              <w:rPr>
                <w:lang w:eastAsia="ja-JP"/>
              </w:rPr>
              <w:t>9.2.2.4</w:t>
            </w:r>
          </w:p>
        </w:tc>
        <w:tc>
          <w:tcPr>
            <w:tcW w:w="2520" w:type="dxa"/>
          </w:tcPr>
          <w:p w14:paraId="7BE5517A" w14:textId="77777777" w:rsidR="00F02090" w:rsidRPr="00FD0425" w:rsidRDefault="00F02090" w:rsidP="00694C97">
            <w:pPr>
              <w:pStyle w:val="TAL"/>
              <w:rPr>
                <w:lang w:eastAsia="ja-JP"/>
              </w:rPr>
            </w:pPr>
          </w:p>
        </w:tc>
      </w:tr>
      <w:tr w:rsidR="00F02090" w:rsidRPr="00FD0425" w14:paraId="2DB56B1C" w14:textId="77777777" w:rsidTr="00694C97">
        <w:tblPrEx>
          <w:tblCellMar>
            <w:top w:w="0" w:type="dxa"/>
            <w:bottom w:w="0" w:type="dxa"/>
          </w:tblCellMar>
        </w:tblPrEx>
        <w:tc>
          <w:tcPr>
            <w:tcW w:w="2304" w:type="dxa"/>
          </w:tcPr>
          <w:p w14:paraId="1D74E284" w14:textId="77777777" w:rsidR="00F02090" w:rsidRPr="00FD0425" w:rsidRDefault="00F02090" w:rsidP="00694C97">
            <w:pPr>
              <w:pStyle w:val="TAL"/>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524CC8D0" w14:textId="77777777" w:rsidR="00F02090" w:rsidRPr="00FD0425" w:rsidRDefault="00F02090" w:rsidP="00694C97">
            <w:pPr>
              <w:pStyle w:val="TAL"/>
              <w:rPr>
                <w:i/>
                <w:lang w:eastAsia="ja-JP"/>
              </w:rPr>
            </w:pPr>
          </w:p>
        </w:tc>
        <w:tc>
          <w:tcPr>
            <w:tcW w:w="2592" w:type="dxa"/>
          </w:tcPr>
          <w:p w14:paraId="66C0B352" w14:textId="77777777" w:rsidR="00F02090" w:rsidRPr="00FD0425" w:rsidRDefault="00F02090" w:rsidP="00694C97">
            <w:pPr>
              <w:pStyle w:val="TAL"/>
              <w:rPr>
                <w:lang w:eastAsia="ja-JP"/>
              </w:rPr>
            </w:pPr>
            <w:r w:rsidRPr="00FD0425">
              <w:rPr>
                <w:rFonts w:cs="Arial"/>
                <w:lang w:eastAsia="ja-JP"/>
              </w:rPr>
              <w:t>BIT STRING (SIZE(36))</w:t>
            </w:r>
          </w:p>
        </w:tc>
        <w:tc>
          <w:tcPr>
            <w:tcW w:w="2520" w:type="dxa"/>
          </w:tcPr>
          <w:p w14:paraId="09AC2FE0" w14:textId="77777777" w:rsidR="00F02090" w:rsidRPr="00FD0425" w:rsidRDefault="00F02090" w:rsidP="00694C97">
            <w:pPr>
              <w:pStyle w:val="TAL"/>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F02090"/>
    <w:p w14:paraId="1D68C6F1" w14:textId="77777777" w:rsidR="00F02090" w:rsidRPr="00FD0425" w:rsidRDefault="00F02090" w:rsidP="00F02090">
      <w:pPr>
        <w:pStyle w:val="Heading4"/>
      </w:pPr>
      <w:bookmarkStart w:id="5087" w:name="_Toc20955277"/>
      <w:bookmarkStart w:id="5088" w:name="_Toc29991474"/>
      <w:bookmarkStart w:id="5089" w:name="_Toc36555874"/>
      <w:bookmarkStart w:id="5090" w:name="_Toc44497596"/>
      <w:bookmarkStart w:id="5091" w:name="_Toc45107984"/>
      <w:bookmarkStart w:id="5092" w:name="_Toc45901604"/>
      <w:bookmarkStart w:id="5093" w:name="_Toc51850683"/>
      <w:bookmarkStart w:id="5094" w:name="_Toc56693686"/>
      <w:bookmarkStart w:id="5095" w:name="_Toc64447229"/>
      <w:bookmarkStart w:id="5096" w:name="_Toc66286723"/>
      <w:bookmarkStart w:id="5097" w:name="_Toc74151418"/>
      <w:bookmarkStart w:id="5098" w:name="_Toc88653891"/>
      <w:bookmarkStart w:id="5099" w:name="_Toc97904247"/>
      <w:bookmarkStart w:id="5100" w:name="_Toc105175288"/>
      <w:bookmarkStart w:id="5101" w:name="_Toc113826318"/>
      <w:bookmarkStart w:id="5102" w:name="_Toc120032444"/>
      <w:r w:rsidRPr="00FD0425">
        <w:t>9.2.2.8</w:t>
      </w:r>
      <w:r w:rsidRPr="00FD0425">
        <w:tab/>
        <w:t>E-UTRA CGI</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57A4C6F8" w14:textId="77777777" w:rsidR="00F02090" w:rsidRPr="00FD0425" w:rsidRDefault="00F02090" w:rsidP="00F02090">
      <w:pPr>
        <w:keepNext/>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5F59F04D" w14:textId="77777777" w:rsidTr="00694C97">
        <w:tblPrEx>
          <w:tblCellMar>
            <w:top w:w="0" w:type="dxa"/>
            <w:bottom w:w="0" w:type="dxa"/>
          </w:tblCellMar>
        </w:tblPrEx>
        <w:tc>
          <w:tcPr>
            <w:tcW w:w="2304" w:type="dxa"/>
          </w:tcPr>
          <w:p w14:paraId="6771F381"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6600A43A"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41A94187"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1543A692"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5923838E" w14:textId="77777777" w:rsidTr="00694C97">
        <w:tblPrEx>
          <w:tblCellMar>
            <w:top w:w="0" w:type="dxa"/>
            <w:bottom w:w="0" w:type="dxa"/>
          </w:tblCellMar>
        </w:tblPrEx>
        <w:tc>
          <w:tcPr>
            <w:tcW w:w="2304" w:type="dxa"/>
          </w:tcPr>
          <w:p w14:paraId="18649BD5" w14:textId="77777777" w:rsidR="00F02090" w:rsidRPr="00FD0425" w:rsidRDefault="00F02090" w:rsidP="00694C97">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2D8B6D7D" w14:textId="77777777" w:rsidR="00F02090" w:rsidRPr="00FD0425" w:rsidRDefault="00F02090" w:rsidP="00694C97">
            <w:pPr>
              <w:pStyle w:val="TAL"/>
              <w:rPr>
                <w:i/>
                <w:lang w:eastAsia="ja-JP"/>
              </w:rPr>
            </w:pPr>
          </w:p>
        </w:tc>
        <w:tc>
          <w:tcPr>
            <w:tcW w:w="2592" w:type="dxa"/>
          </w:tcPr>
          <w:p w14:paraId="58F4245C" w14:textId="77777777" w:rsidR="00F02090" w:rsidRPr="00FD0425" w:rsidRDefault="00F02090" w:rsidP="00694C97">
            <w:pPr>
              <w:pStyle w:val="TAL"/>
              <w:rPr>
                <w:lang w:eastAsia="ja-JP"/>
              </w:rPr>
            </w:pPr>
            <w:r w:rsidRPr="00FD0425">
              <w:rPr>
                <w:lang w:eastAsia="ja-JP"/>
              </w:rPr>
              <w:t>9.2.2.4</w:t>
            </w:r>
          </w:p>
        </w:tc>
        <w:tc>
          <w:tcPr>
            <w:tcW w:w="2520" w:type="dxa"/>
          </w:tcPr>
          <w:p w14:paraId="2923AFFF" w14:textId="77777777" w:rsidR="00F02090" w:rsidRPr="00FD0425" w:rsidRDefault="00F02090" w:rsidP="00694C97">
            <w:pPr>
              <w:pStyle w:val="TAL"/>
              <w:rPr>
                <w:lang w:eastAsia="ja-JP"/>
              </w:rPr>
            </w:pPr>
          </w:p>
        </w:tc>
      </w:tr>
      <w:tr w:rsidR="00F02090" w:rsidRPr="00FD0425" w14:paraId="07883125" w14:textId="77777777" w:rsidTr="00694C97">
        <w:tblPrEx>
          <w:tblCellMar>
            <w:top w:w="0" w:type="dxa"/>
            <w:bottom w:w="0" w:type="dxa"/>
          </w:tblCellMar>
        </w:tblPrEx>
        <w:tc>
          <w:tcPr>
            <w:tcW w:w="2304" w:type="dxa"/>
          </w:tcPr>
          <w:p w14:paraId="427AC816" w14:textId="77777777" w:rsidR="00F02090" w:rsidRPr="00FD0425" w:rsidRDefault="00F02090" w:rsidP="00694C97">
            <w:pPr>
              <w:pStyle w:val="TAL"/>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427469A" w14:textId="77777777" w:rsidR="00F02090" w:rsidRPr="00FD0425" w:rsidRDefault="00F02090" w:rsidP="00694C97">
            <w:pPr>
              <w:pStyle w:val="TAL"/>
              <w:rPr>
                <w:i/>
                <w:lang w:eastAsia="ja-JP"/>
              </w:rPr>
            </w:pPr>
          </w:p>
        </w:tc>
        <w:tc>
          <w:tcPr>
            <w:tcW w:w="2592" w:type="dxa"/>
          </w:tcPr>
          <w:p w14:paraId="51CC7842" w14:textId="77777777" w:rsidR="00F02090" w:rsidRPr="00FD0425" w:rsidRDefault="00F02090" w:rsidP="00694C97">
            <w:pPr>
              <w:pStyle w:val="TAL"/>
              <w:rPr>
                <w:lang w:eastAsia="ja-JP"/>
              </w:rPr>
            </w:pPr>
            <w:r w:rsidRPr="00FD0425">
              <w:rPr>
                <w:rFonts w:cs="Arial"/>
                <w:lang w:eastAsia="ja-JP"/>
              </w:rPr>
              <w:t>BIT STRING (SIZE(28))</w:t>
            </w:r>
          </w:p>
        </w:tc>
        <w:tc>
          <w:tcPr>
            <w:tcW w:w="2520" w:type="dxa"/>
          </w:tcPr>
          <w:p w14:paraId="2C2E4E8D" w14:textId="77777777" w:rsidR="00F02090" w:rsidRPr="00FD0425" w:rsidRDefault="00F02090" w:rsidP="00694C97">
            <w:pPr>
              <w:pStyle w:val="TAL"/>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F02090"/>
    <w:p w14:paraId="2D78CD04" w14:textId="77777777" w:rsidR="00F02090" w:rsidRPr="00FD0425" w:rsidRDefault="00F02090" w:rsidP="00F02090">
      <w:pPr>
        <w:pStyle w:val="Heading4"/>
        <w:rPr>
          <w:lang w:val="fr-FR"/>
        </w:rPr>
      </w:pPr>
      <w:bookmarkStart w:id="5103" w:name="_Toc20955278"/>
      <w:bookmarkStart w:id="5104" w:name="_Toc29991475"/>
      <w:bookmarkStart w:id="5105" w:name="_Toc36555875"/>
      <w:bookmarkStart w:id="5106" w:name="_Toc44497597"/>
      <w:bookmarkStart w:id="5107" w:name="_Toc45107985"/>
      <w:bookmarkStart w:id="5108" w:name="_Toc45901605"/>
      <w:bookmarkStart w:id="5109" w:name="_Toc51850684"/>
      <w:bookmarkStart w:id="5110" w:name="_Toc56693687"/>
      <w:bookmarkStart w:id="5111" w:name="_Toc64447230"/>
      <w:bookmarkStart w:id="5112" w:name="_Toc66286724"/>
      <w:bookmarkStart w:id="5113" w:name="_Toc74151419"/>
      <w:bookmarkStart w:id="5114" w:name="_Toc88653892"/>
      <w:bookmarkStart w:id="5115" w:name="_Toc97904248"/>
      <w:bookmarkStart w:id="5116" w:name="_Toc105175289"/>
      <w:bookmarkStart w:id="5117" w:name="_Toc113826319"/>
      <w:bookmarkStart w:id="5118" w:name="_Toc120032445"/>
      <w:r w:rsidRPr="00FD0425">
        <w:rPr>
          <w:lang w:val="fr-FR"/>
        </w:rPr>
        <w:t>9.2.2.9</w:t>
      </w:r>
      <w:r w:rsidRPr="00FD0425">
        <w:rPr>
          <w:lang w:val="fr-FR"/>
        </w:rPr>
        <w:tab/>
        <w:t>NG-RAN Cell Identity</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E5DDA8A" w14:textId="77777777" w:rsidR="00F02090" w:rsidRPr="00FD0425" w:rsidRDefault="00F02090" w:rsidP="00F02090">
      <w:pPr>
        <w:rPr>
          <w:rFonts w:hint="eastAsia"/>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77BD26F6" w14:textId="77777777" w:rsidTr="00694C97">
        <w:tblPrEx>
          <w:tblCellMar>
            <w:top w:w="0" w:type="dxa"/>
            <w:bottom w:w="0" w:type="dxa"/>
          </w:tblCellMar>
        </w:tblPrEx>
        <w:tc>
          <w:tcPr>
            <w:tcW w:w="2160" w:type="dxa"/>
          </w:tcPr>
          <w:p w14:paraId="41958992"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36C83103" w14:textId="77777777" w:rsidR="00F02090" w:rsidRPr="00FD0425" w:rsidRDefault="00F02090" w:rsidP="00694C97">
            <w:pPr>
              <w:pStyle w:val="TAH"/>
              <w:rPr>
                <w:rFonts w:cs="Arial"/>
                <w:lang w:eastAsia="ja-JP"/>
              </w:rPr>
            </w:pPr>
            <w:r w:rsidRPr="00FD0425">
              <w:rPr>
                <w:rFonts w:cs="Arial"/>
                <w:lang w:eastAsia="ja-JP"/>
              </w:rPr>
              <w:t>Range</w:t>
            </w:r>
          </w:p>
        </w:tc>
        <w:tc>
          <w:tcPr>
            <w:tcW w:w="2343" w:type="dxa"/>
          </w:tcPr>
          <w:p w14:paraId="390D027A"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118" w:type="dxa"/>
          </w:tcPr>
          <w:p w14:paraId="4324D99D"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6FF2C3C0" w14:textId="77777777" w:rsidTr="00694C97">
        <w:tblPrEx>
          <w:tblCellMar>
            <w:top w:w="0" w:type="dxa"/>
            <w:bottom w:w="0" w:type="dxa"/>
          </w:tblCellMar>
        </w:tblPrEx>
        <w:tc>
          <w:tcPr>
            <w:tcW w:w="2160" w:type="dxa"/>
          </w:tcPr>
          <w:p w14:paraId="2E8C9DC9" w14:textId="77777777" w:rsidR="00F02090" w:rsidRPr="00FD0425" w:rsidRDefault="00F02090" w:rsidP="00694C97">
            <w:pPr>
              <w:pStyle w:val="TAL"/>
              <w:rPr>
                <w:rFonts w:hint="eastAsia"/>
              </w:rPr>
            </w:pPr>
            <w:r w:rsidRPr="00FD0425">
              <w:t xml:space="preserve">CHOICE </w:t>
            </w:r>
            <w:r w:rsidRPr="00FD0425">
              <w:rPr>
                <w:i/>
              </w:rPr>
              <w:t>Cell Identifier</w:t>
            </w:r>
          </w:p>
        </w:tc>
        <w:tc>
          <w:tcPr>
            <w:tcW w:w="1080" w:type="dxa"/>
          </w:tcPr>
          <w:p w14:paraId="638DE994" w14:textId="77777777" w:rsidR="00F02090" w:rsidRPr="00FD0425" w:rsidRDefault="00F02090" w:rsidP="00694C97">
            <w:pPr>
              <w:pStyle w:val="TAL"/>
              <w:rPr>
                <w:rFonts w:hint="eastAsia"/>
                <w:lang w:eastAsia="zh-CN"/>
              </w:rPr>
            </w:pPr>
            <w:r w:rsidRPr="00FD0425">
              <w:rPr>
                <w:rFonts w:cs="Arial"/>
                <w:lang w:eastAsia="ja-JP"/>
              </w:rPr>
              <w:t>M</w:t>
            </w:r>
          </w:p>
        </w:tc>
        <w:tc>
          <w:tcPr>
            <w:tcW w:w="1080" w:type="dxa"/>
          </w:tcPr>
          <w:p w14:paraId="5646D07F" w14:textId="77777777" w:rsidR="00F02090" w:rsidRPr="00FD0425" w:rsidRDefault="00F02090" w:rsidP="00694C97">
            <w:pPr>
              <w:pStyle w:val="TAL"/>
              <w:rPr>
                <w:lang w:eastAsia="ja-JP"/>
              </w:rPr>
            </w:pPr>
          </w:p>
        </w:tc>
        <w:tc>
          <w:tcPr>
            <w:tcW w:w="2343" w:type="dxa"/>
          </w:tcPr>
          <w:p w14:paraId="75B96A08" w14:textId="77777777" w:rsidR="00F02090" w:rsidRPr="00FD0425" w:rsidRDefault="00F02090" w:rsidP="00694C97">
            <w:pPr>
              <w:pStyle w:val="TAL"/>
              <w:rPr>
                <w:lang w:eastAsia="ja-JP"/>
              </w:rPr>
            </w:pPr>
          </w:p>
        </w:tc>
        <w:tc>
          <w:tcPr>
            <w:tcW w:w="3118" w:type="dxa"/>
          </w:tcPr>
          <w:p w14:paraId="6525A333" w14:textId="77777777" w:rsidR="00F02090" w:rsidRPr="00FD0425" w:rsidRDefault="00F02090" w:rsidP="00694C97">
            <w:pPr>
              <w:pStyle w:val="TAL"/>
              <w:rPr>
                <w:rFonts w:hint="eastAsia"/>
                <w:lang w:eastAsia="zh-CN"/>
              </w:rPr>
            </w:pPr>
          </w:p>
        </w:tc>
      </w:tr>
      <w:tr w:rsidR="00F02090" w:rsidRPr="00FD0425" w14:paraId="4C8AF652" w14:textId="77777777" w:rsidTr="00694C97">
        <w:tblPrEx>
          <w:tblCellMar>
            <w:top w:w="0" w:type="dxa"/>
            <w:bottom w:w="0" w:type="dxa"/>
          </w:tblCellMar>
        </w:tblPrEx>
        <w:tc>
          <w:tcPr>
            <w:tcW w:w="2160" w:type="dxa"/>
          </w:tcPr>
          <w:p w14:paraId="4F4C8FFD" w14:textId="77777777" w:rsidR="00F02090" w:rsidRPr="00FD0425" w:rsidRDefault="00F02090" w:rsidP="00694C97">
            <w:pPr>
              <w:pStyle w:val="TAL"/>
              <w:ind w:left="113"/>
              <w:rPr>
                <w:i/>
              </w:rPr>
            </w:pPr>
            <w:r w:rsidRPr="00FD0425">
              <w:rPr>
                <w:i/>
              </w:rPr>
              <w:t>&gt;NR</w:t>
            </w:r>
          </w:p>
        </w:tc>
        <w:tc>
          <w:tcPr>
            <w:tcW w:w="1080" w:type="dxa"/>
          </w:tcPr>
          <w:p w14:paraId="473CC4D6" w14:textId="77777777" w:rsidR="00F02090" w:rsidRPr="00FD0425" w:rsidRDefault="00F02090" w:rsidP="00694C97">
            <w:pPr>
              <w:pStyle w:val="TAL"/>
              <w:rPr>
                <w:rFonts w:cs="Arial"/>
                <w:lang w:eastAsia="ja-JP"/>
              </w:rPr>
            </w:pPr>
          </w:p>
        </w:tc>
        <w:tc>
          <w:tcPr>
            <w:tcW w:w="1080" w:type="dxa"/>
          </w:tcPr>
          <w:p w14:paraId="01581D1D" w14:textId="77777777" w:rsidR="00F02090" w:rsidRPr="00FD0425" w:rsidRDefault="00F02090" w:rsidP="00694C97">
            <w:pPr>
              <w:pStyle w:val="TAL"/>
              <w:rPr>
                <w:lang w:eastAsia="ja-JP"/>
              </w:rPr>
            </w:pPr>
          </w:p>
        </w:tc>
        <w:tc>
          <w:tcPr>
            <w:tcW w:w="2343" w:type="dxa"/>
          </w:tcPr>
          <w:p w14:paraId="2C618D12" w14:textId="77777777" w:rsidR="00F02090" w:rsidRPr="00FD0425" w:rsidRDefault="00F02090" w:rsidP="00694C97">
            <w:pPr>
              <w:pStyle w:val="TAL"/>
              <w:rPr>
                <w:lang w:eastAsia="ja-JP"/>
              </w:rPr>
            </w:pPr>
          </w:p>
        </w:tc>
        <w:tc>
          <w:tcPr>
            <w:tcW w:w="3118" w:type="dxa"/>
          </w:tcPr>
          <w:p w14:paraId="356DB379" w14:textId="77777777" w:rsidR="00F02090" w:rsidRPr="00FD0425" w:rsidRDefault="00F02090" w:rsidP="00694C97">
            <w:pPr>
              <w:pStyle w:val="TAL"/>
              <w:rPr>
                <w:rFonts w:hint="eastAsia"/>
                <w:lang w:eastAsia="zh-CN"/>
              </w:rPr>
            </w:pPr>
          </w:p>
        </w:tc>
      </w:tr>
      <w:tr w:rsidR="00F02090" w:rsidRPr="00FD0425" w14:paraId="32DC35E8" w14:textId="77777777" w:rsidTr="00694C97">
        <w:tblPrEx>
          <w:tblCellMar>
            <w:top w:w="0" w:type="dxa"/>
            <w:bottom w:w="0" w:type="dxa"/>
          </w:tblCellMar>
        </w:tblPrEx>
        <w:tc>
          <w:tcPr>
            <w:tcW w:w="2160" w:type="dxa"/>
          </w:tcPr>
          <w:p w14:paraId="0A18835B" w14:textId="77777777" w:rsidR="00F02090" w:rsidRPr="00FD0425" w:rsidRDefault="00F02090" w:rsidP="00694C97">
            <w:pPr>
              <w:pStyle w:val="TAL"/>
              <w:ind w:left="227"/>
            </w:pPr>
            <w:r w:rsidRPr="00FD0425">
              <w:rPr>
                <w:rFonts w:cs="Arial"/>
                <w:lang w:eastAsia="ja-JP"/>
              </w:rPr>
              <w:t>&gt;&gt;NR Cell Identity</w:t>
            </w:r>
          </w:p>
        </w:tc>
        <w:tc>
          <w:tcPr>
            <w:tcW w:w="1080" w:type="dxa"/>
          </w:tcPr>
          <w:p w14:paraId="6973EC2F"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1F38B4C6" w14:textId="77777777" w:rsidR="00F02090" w:rsidRPr="00FD0425" w:rsidRDefault="00F02090" w:rsidP="00694C97">
            <w:pPr>
              <w:pStyle w:val="TAL"/>
              <w:rPr>
                <w:lang w:eastAsia="ja-JP"/>
              </w:rPr>
            </w:pPr>
          </w:p>
        </w:tc>
        <w:tc>
          <w:tcPr>
            <w:tcW w:w="2343" w:type="dxa"/>
          </w:tcPr>
          <w:p w14:paraId="5D7BC068" w14:textId="77777777" w:rsidR="00F02090" w:rsidRPr="00FD0425" w:rsidRDefault="00F02090" w:rsidP="00694C97">
            <w:pPr>
              <w:pStyle w:val="TAL"/>
              <w:rPr>
                <w:lang w:eastAsia="ja-JP"/>
              </w:rPr>
            </w:pPr>
            <w:r w:rsidRPr="00FD0425">
              <w:rPr>
                <w:rFonts w:cs="Arial"/>
                <w:lang w:eastAsia="ja-JP"/>
              </w:rPr>
              <w:t>BIT STRING (SIZE(36))</w:t>
            </w:r>
          </w:p>
        </w:tc>
        <w:tc>
          <w:tcPr>
            <w:tcW w:w="3118" w:type="dxa"/>
          </w:tcPr>
          <w:p w14:paraId="6F9143A0" w14:textId="77777777" w:rsidR="00F02090" w:rsidRPr="00FD0425" w:rsidRDefault="00F02090" w:rsidP="00694C97">
            <w:pPr>
              <w:pStyle w:val="TAL"/>
              <w:rPr>
                <w:rFonts w:hint="eastAsia"/>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694C97">
        <w:tblPrEx>
          <w:tblCellMar>
            <w:top w:w="0" w:type="dxa"/>
            <w:bottom w:w="0" w:type="dxa"/>
          </w:tblCellMar>
        </w:tblPrEx>
        <w:tc>
          <w:tcPr>
            <w:tcW w:w="2160" w:type="dxa"/>
          </w:tcPr>
          <w:p w14:paraId="450CC498" w14:textId="77777777" w:rsidR="00F02090" w:rsidRPr="00FD0425" w:rsidRDefault="00F02090" w:rsidP="00694C97">
            <w:pPr>
              <w:pStyle w:val="TAL"/>
              <w:ind w:left="113"/>
              <w:rPr>
                <w:i/>
              </w:rPr>
            </w:pPr>
            <w:r w:rsidRPr="00FD0425">
              <w:rPr>
                <w:i/>
              </w:rPr>
              <w:t>&gt;E-UTRA</w:t>
            </w:r>
          </w:p>
        </w:tc>
        <w:tc>
          <w:tcPr>
            <w:tcW w:w="1080" w:type="dxa"/>
          </w:tcPr>
          <w:p w14:paraId="15DEE7B8" w14:textId="77777777" w:rsidR="00F02090" w:rsidRPr="00FD0425" w:rsidRDefault="00F02090" w:rsidP="00694C97">
            <w:pPr>
              <w:pStyle w:val="TAL"/>
              <w:rPr>
                <w:rFonts w:cs="Arial"/>
                <w:lang w:eastAsia="ja-JP"/>
              </w:rPr>
            </w:pPr>
          </w:p>
        </w:tc>
        <w:tc>
          <w:tcPr>
            <w:tcW w:w="1080" w:type="dxa"/>
          </w:tcPr>
          <w:p w14:paraId="236C31EC" w14:textId="77777777" w:rsidR="00F02090" w:rsidRPr="00FD0425" w:rsidRDefault="00F02090" w:rsidP="00694C97">
            <w:pPr>
              <w:pStyle w:val="TAL"/>
              <w:rPr>
                <w:lang w:eastAsia="ja-JP"/>
              </w:rPr>
            </w:pPr>
          </w:p>
        </w:tc>
        <w:tc>
          <w:tcPr>
            <w:tcW w:w="2343" w:type="dxa"/>
          </w:tcPr>
          <w:p w14:paraId="08C3E76E" w14:textId="77777777" w:rsidR="00F02090" w:rsidRPr="00FD0425" w:rsidRDefault="00F02090" w:rsidP="00694C97">
            <w:pPr>
              <w:pStyle w:val="TAL"/>
              <w:rPr>
                <w:lang w:eastAsia="ja-JP"/>
              </w:rPr>
            </w:pPr>
          </w:p>
        </w:tc>
        <w:tc>
          <w:tcPr>
            <w:tcW w:w="3118" w:type="dxa"/>
          </w:tcPr>
          <w:p w14:paraId="5E921F61" w14:textId="77777777" w:rsidR="00F02090" w:rsidRPr="00FD0425" w:rsidRDefault="00F02090" w:rsidP="00694C97">
            <w:pPr>
              <w:pStyle w:val="TAL"/>
              <w:rPr>
                <w:rFonts w:hint="eastAsia"/>
                <w:lang w:eastAsia="zh-CN"/>
              </w:rPr>
            </w:pPr>
          </w:p>
        </w:tc>
      </w:tr>
      <w:tr w:rsidR="00F02090" w:rsidRPr="00FD0425" w14:paraId="341F7D85" w14:textId="77777777" w:rsidTr="00694C97">
        <w:tblPrEx>
          <w:tblCellMar>
            <w:top w:w="0" w:type="dxa"/>
            <w:bottom w:w="0" w:type="dxa"/>
          </w:tblCellMar>
        </w:tblPrEx>
        <w:tc>
          <w:tcPr>
            <w:tcW w:w="2160" w:type="dxa"/>
          </w:tcPr>
          <w:p w14:paraId="4BC74B98" w14:textId="77777777" w:rsidR="00F02090" w:rsidRPr="00FD0425" w:rsidRDefault="00F02090" w:rsidP="00694C97">
            <w:pPr>
              <w:pStyle w:val="TAL"/>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694C97">
            <w:pPr>
              <w:pStyle w:val="TAL"/>
              <w:rPr>
                <w:rFonts w:hint="eastAsia"/>
                <w:lang w:eastAsia="zh-CN"/>
              </w:rPr>
            </w:pPr>
            <w:r w:rsidRPr="00FD0425">
              <w:rPr>
                <w:rFonts w:cs="Arial"/>
                <w:lang w:eastAsia="ja-JP"/>
              </w:rPr>
              <w:t>M</w:t>
            </w:r>
          </w:p>
        </w:tc>
        <w:tc>
          <w:tcPr>
            <w:tcW w:w="1080" w:type="dxa"/>
          </w:tcPr>
          <w:p w14:paraId="59B67A7D" w14:textId="77777777" w:rsidR="00F02090" w:rsidRPr="00FD0425" w:rsidRDefault="00F02090" w:rsidP="00694C97">
            <w:pPr>
              <w:pStyle w:val="TAL"/>
              <w:rPr>
                <w:lang w:eastAsia="ja-JP"/>
              </w:rPr>
            </w:pPr>
          </w:p>
        </w:tc>
        <w:tc>
          <w:tcPr>
            <w:tcW w:w="2343" w:type="dxa"/>
          </w:tcPr>
          <w:p w14:paraId="4885EE84" w14:textId="77777777" w:rsidR="00F02090" w:rsidRPr="00FD0425" w:rsidRDefault="00F02090" w:rsidP="00694C97">
            <w:pPr>
              <w:pStyle w:val="TAL"/>
              <w:rPr>
                <w:lang w:eastAsia="ja-JP"/>
              </w:rPr>
            </w:pPr>
            <w:r w:rsidRPr="00FD0425">
              <w:rPr>
                <w:rFonts w:cs="Arial"/>
                <w:lang w:eastAsia="ja-JP"/>
              </w:rPr>
              <w:t>BIT STRING (SIZE(28))</w:t>
            </w:r>
          </w:p>
        </w:tc>
        <w:tc>
          <w:tcPr>
            <w:tcW w:w="3118" w:type="dxa"/>
          </w:tcPr>
          <w:p w14:paraId="551C2760" w14:textId="77777777" w:rsidR="00F02090" w:rsidRPr="00FD0425" w:rsidRDefault="00F02090" w:rsidP="00694C97">
            <w:pPr>
              <w:pStyle w:val="TAL"/>
              <w:rPr>
                <w:rFonts w:hint="eastAsia"/>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F02090">
      <w:pPr>
        <w:rPr>
          <w:lang w:eastAsia="zh-CN"/>
        </w:rPr>
      </w:pPr>
    </w:p>
    <w:p w14:paraId="40A274BE" w14:textId="77777777" w:rsidR="00F02090" w:rsidRPr="00FD0425" w:rsidRDefault="00F02090" w:rsidP="00F02090">
      <w:pPr>
        <w:pStyle w:val="Heading4"/>
      </w:pPr>
      <w:bookmarkStart w:id="5119" w:name="_Toc20955279"/>
      <w:bookmarkStart w:id="5120" w:name="_Toc29991476"/>
      <w:bookmarkStart w:id="5121" w:name="_Toc36555876"/>
      <w:bookmarkStart w:id="5122" w:name="_Toc44497598"/>
      <w:bookmarkStart w:id="5123" w:name="_Toc45107986"/>
      <w:bookmarkStart w:id="5124" w:name="_Toc45901606"/>
      <w:bookmarkStart w:id="5125" w:name="_Toc51850685"/>
      <w:bookmarkStart w:id="5126" w:name="_Toc56693688"/>
      <w:bookmarkStart w:id="5127" w:name="_Toc64447231"/>
      <w:bookmarkStart w:id="5128" w:name="_Toc66286725"/>
      <w:bookmarkStart w:id="5129" w:name="_Toc74151420"/>
      <w:bookmarkStart w:id="5130" w:name="_Toc88653893"/>
      <w:bookmarkStart w:id="5131" w:name="_Toc97904249"/>
      <w:bookmarkStart w:id="5132" w:name="_Toc105175290"/>
      <w:bookmarkStart w:id="5133" w:name="_Toc113826320"/>
      <w:bookmarkStart w:id="5134" w:name="_Toc12003244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365652E" w14:textId="77777777" w:rsidR="00F02090" w:rsidRPr="00FD0425" w:rsidRDefault="00F02090" w:rsidP="00F02090">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F02090" w:rsidRPr="00FD0425" w14:paraId="06FF0F61" w14:textId="77777777" w:rsidTr="00694C97">
        <w:tblPrEx>
          <w:tblCellMar>
            <w:top w:w="0" w:type="dxa"/>
            <w:bottom w:w="0" w:type="dxa"/>
          </w:tblCellMar>
        </w:tblPrEx>
        <w:tc>
          <w:tcPr>
            <w:tcW w:w="2448" w:type="dxa"/>
          </w:tcPr>
          <w:p w14:paraId="53E76C7A" w14:textId="77777777" w:rsidR="00F02090" w:rsidRPr="00FD0425" w:rsidRDefault="00F02090" w:rsidP="00694C97">
            <w:pPr>
              <w:pStyle w:val="TAH"/>
              <w:rPr>
                <w:rFonts w:cs="Arial"/>
                <w:lang w:eastAsia="ja-JP"/>
              </w:rPr>
            </w:pPr>
            <w:r w:rsidRPr="00FD0425">
              <w:t>IE/Group Name</w:t>
            </w:r>
          </w:p>
        </w:tc>
        <w:tc>
          <w:tcPr>
            <w:tcW w:w="1080" w:type="dxa"/>
          </w:tcPr>
          <w:p w14:paraId="70396B32" w14:textId="77777777" w:rsidR="00F02090" w:rsidRPr="00FD0425" w:rsidRDefault="00F02090" w:rsidP="00694C97">
            <w:pPr>
              <w:pStyle w:val="TAH"/>
              <w:rPr>
                <w:rFonts w:cs="Arial"/>
                <w:lang w:eastAsia="ja-JP"/>
              </w:rPr>
            </w:pPr>
            <w:r w:rsidRPr="00FD0425">
              <w:t>Presence</w:t>
            </w:r>
          </w:p>
        </w:tc>
        <w:tc>
          <w:tcPr>
            <w:tcW w:w="1258" w:type="dxa"/>
          </w:tcPr>
          <w:p w14:paraId="65D24610" w14:textId="77777777" w:rsidR="00F02090" w:rsidRPr="00FD0425" w:rsidRDefault="00F02090" w:rsidP="00694C97">
            <w:pPr>
              <w:pStyle w:val="TAH"/>
              <w:rPr>
                <w:bCs/>
                <w:i/>
                <w:szCs w:val="18"/>
              </w:rPr>
            </w:pPr>
            <w:r w:rsidRPr="00FD0425">
              <w:t>Range</w:t>
            </w:r>
          </w:p>
        </w:tc>
        <w:tc>
          <w:tcPr>
            <w:tcW w:w="1418" w:type="dxa"/>
          </w:tcPr>
          <w:p w14:paraId="4ED6B90A" w14:textId="77777777" w:rsidR="00F02090" w:rsidRPr="00FD0425" w:rsidRDefault="00F02090" w:rsidP="00694C97">
            <w:pPr>
              <w:pStyle w:val="TAH"/>
              <w:rPr>
                <w:lang w:eastAsia="ja-JP"/>
              </w:rPr>
            </w:pPr>
            <w:r w:rsidRPr="00FD0425">
              <w:t>IE type and reference</w:t>
            </w:r>
          </w:p>
        </w:tc>
        <w:tc>
          <w:tcPr>
            <w:tcW w:w="3685" w:type="dxa"/>
          </w:tcPr>
          <w:p w14:paraId="1E859DAF" w14:textId="77777777" w:rsidR="00F02090" w:rsidRPr="00FD0425" w:rsidRDefault="00F02090" w:rsidP="00694C97">
            <w:pPr>
              <w:pStyle w:val="TAH"/>
            </w:pPr>
            <w:r w:rsidRPr="00FD0425">
              <w:t>Semantics description</w:t>
            </w:r>
          </w:p>
        </w:tc>
      </w:tr>
      <w:tr w:rsidR="00F02090" w:rsidRPr="00FD0425" w14:paraId="618499EA" w14:textId="77777777" w:rsidTr="00694C97">
        <w:tblPrEx>
          <w:tblCellMar>
            <w:top w:w="0" w:type="dxa"/>
            <w:bottom w:w="0" w:type="dxa"/>
          </w:tblCellMar>
        </w:tblPrEx>
        <w:tc>
          <w:tcPr>
            <w:tcW w:w="2448" w:type="dxa"/>
          </w:tcPr>
          <w:p w14:paraId="01FDB6B0" w14:textId="77777777" w:rsidR="00F02090" w:rsidRPr="00FD0425" w:rsidRDefault="00F02090" w:rsidP="00694C97">
            <w:pPr>
              <w:pStyle w:val="TAL"/>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694C97">
            <w:pPr>
              <w:pStyle w:val="TAL"/>
              <w:rPr>
                <w:lang w:eastAsia="ja-JP"/>
              </w:rPr>
            </w:pPr>
            <w:r w:rsidRPr="00FD0425">
              <w:rPr>
                <w:rFonts w:cs="Arial"/>
                <w:lang w:eastAsia="ja-JP"/>
              </w:rPr>
              <w:t>M</w:t>
            </w:r>
          </w:p>
        </w:tc>
        <w:tc>
          <w:tcPr>
            <w:tcW w:w="1258" w:type="dxa"/>
          </w:tcPr>
          <w:p w14:paraId="6CDB1664" w14:textId="77777777" w:rsidR="00F02090" w:rsidRPr="00FD0425" w:rsidRDefault="00F02090" w:rsidP="00694C97">
            <w:pPr>
              <w:pStyle w:val="TAL"/>
              <w:rPr>
                <w:bCs/>
                <w:i/>
                <w:szCs w:val="18"/>
              </w:rPr>
            </w:pPr>
          </w:p>
        </w:tc>
        <w:tc>
          <w:tcPr>
            <w:tcW w:w="1418" w:type="dxa"/>
          </w:tcPr>
          <w:p w14:paraId="2BF6DC1C" w14:textId="77777777" w:rsidR="00F02090" w:rsidRPr="00FD0425" w:rsidRDefault="00F02090" w:rsidP="00694C97">
            <w:pPr>
              <w:pStyle w:val="TAL"/>
              <w:rPr>
                <w:lang w:eastAsia="ja-JP"/>
              </w:rPr>
            </w:pPr>
          </w:p>
        </w:tc>
        <w:tc>
          <w:tcPr>
            <w:tcW w:w="3685" w:type="dxa"/>
          </w:tcPr>
          <w:p w14:paraId="3866F9A9" w14:textId="77777777" w:rsidR="00F02090" w:rsidRPr="00FD0425" w:rsidRDefault="00F02090" w:rsidP="00694C97">
            <w:pPr>
              <w:pStyle w:val="TAL"/>
            </w:pPr>
          </w:p>
        </w:tc>
      </w:tr>
      <w:tr w:rsidR="00F02090" w:rsidRPr="00FD0425" w14:paraId="30C44EF6" w14:textId="77777777" w:rsidTr="00694C97">
        <w:tblPrEx>
          <w:tblCellMar>
            <w:top w:w="0" w:type="dxa"/>
            <w:bottom w:w="0" w:type="dxa"/>
          </w:tblCellMar>
        </w:tblPrEx>
        <w:tc>
          <w:tcPr>
            <w:tcW w:w="2448" w:type="dxa"/>
          </w:tcPr>
          <w:p w14:paraId="371197D3" w14:textId="77777777" w:rsidR="00F02090" w:rsidRPr="00FD0425" w:rsidRDefault="00F02090" w:rsidP="00694C97">
            <w:pPr>
              <w:pStyle w:val="TAL"/>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694C97">
            <w:pPr>
              <w:pStyle w:val="TAL"/>
              <w:rPr>
                <w:rFonts w:cs="Arial"/>
                <w:lang w:eastAsia="ja-JP"/>
              </w:rPr>
            </w:pPr>
          </w:p>
        </w:tc>
        <w:tc>
          <w:tcPr>
            <w:tcW w:w="1258" w:type="dxa"/>
          </w:tcPr>
          <w:p w14:paraId="75E08043" w14:textId="77777777" w:rsidR="00F02090" w:rsidRPr="00FD0425" w:rsidRDefault="00F02090" w:rsidP="00694C97">
            <w:pPr>
              <w:pStyle w:val="TAL"/>
              <w:rPr>
                <w:bCs/>
                <w:i/>
                <w:szCs w:val="18"/>
              </w:rPr>
            </w:pPr>
          </w:p>
        </w:tc>
        <w:tc>
          <w:tcPr>
            <w:tcW w:w="1418" w:type="dxa"/>
          </w:tcPr>
          <w:p w14:paraId="40A583B9" w14:textId="77777777" w:rsidR="00F02090" w:rsidRPr="00FD0425" w:rsidRDefault="00F02090" w:rsidP="00694C97">
            <w:pPr>
              <w:pStyle w:val="TAL"/>
              <w:rPr>
                <w:lang w:eastAsia="ja-JP"/>
              </w:rPr>
            </w:pPr>
          </w:p>
        </w:tc>
        <w:tc>
          <w:tcPr>
            <w:tcW w:w="3685" w:type="dxa"/>
          </w:tcPr>
          <w:p w14:paraId="28BB33F0" w14:textId="77777777" w:rsidR="00F02090" w:rsidRPr="00FD0425" w:rsidRDefault="00F02090" w:rsidP="00694C97">
            <w:pPr>
              <w:pStyle w:val="TAL"/>
            </w:pPr>
          </w:p>
        </w:tc>
      </w:tr>
      <w:tr w:rsidR="00F02090" w:rsidRPr="00FD0425" w14:paraId="195989DB" w14:textId="77777777" w:rsidTr="00694C97">
        <w:tblPrEx>
          <w:tblCellMar>
            <w:top w:w="0" w:type="dxa"/>
            <w:bottom w:w="0" w:type="dxa"/>
          </w:tblCellMar>
        </w:tblPrEx>
        <w:tc>
          <w:tcPr>
            <w:tcW w:w="2448" w:type="dxa"/>
          </w:tcPr>
          <w:p w14:paraId="761605DC" w14:textId="77777777" w:rsidR="00F02090" w:rsidRPr="00FD0425" w:rsidRDefault="00F02090" w:rsidP="00694C97">
            <w:pPr>
              <w:pStyle w:val="TAL"/>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694C97">
            <w:pPr>
              <w:pStyle w:val="TAL"/>
              <w:rPr>
                <w:rFonts w:cs="Arial"/>
                <w:lang w:eastAsia="ja-JP"/>
              </w:rPr>
            </w:pPr>
            <w:r w:rsidRPr="00FD0425">
              <w:rPr>
                <w:lang w:eastAsia="ja-JP"/>
              </w:rPr>
              <w:t>M</w:t>
            </w:r>
          </w:p>
        </w:tc>
        <w:tc>
          <w:tcPr>
            <w:tcW w:w="1258" w:type="dxa"/>
          </w:tcPr>
          <w:p w14:paraId="017B8335" w14:textId="77777777" w:rsidR="00F02090" w:rsidRPr="00FD0425" w:rsidRDefault="00F02090" w:rsidP="00694C97">
            <w:pPr>
              <w:pStyle w:val="TAL"/>
              <w:rPr>
                <w:bCs/>
                <w:i/>
                <w:szCs w:val="18"/>
              </w:rPr>
            </w:pPr>
          </w:p>
        </w:tc>
        <w:tc>
          <w:tcPr>
            <w:tcW w:w="1418" w:type="dxa"/>
          </w:tcPr>
          <w:p w14:paraId="7A6531C3" w14:textId="77777777" w:rsidR="00F02090" w:rsidRPr="00FD0425" w:rsidRDefault="00F02090" w:rsidP="00694C97">
            <w:pPr>
              <w:pStyle w:val="TAL"/>
              <w:rPr>
                <w:lang w:eastAsia="ja-JP"/>
              </w:rPr>
            </w:pPr>
            <w:r w:rsidRPr="00FD0425">
              <w:rPr>
                <w:rFonts w:cs="Arial"/>
                <w:lang w:eastAsia="ja-JP"/>
              </w:rPr>
              <w:t>INTEGER (0..1007, …)</w:t>
            </w:r>
          </w:p>
        </w:tc>
        <w:tc>
          <w:tcPr>
            <w:tcW w:w="3685" w:type="dxa"/>
          </w:tcPr>
          <w:p w14:paraId="1732F7CF" w14:textId="77777777" w:rsidR="00F02090" w:rsidRPr="00FD0425" w:rsidRDefault="00F02090" w:rsidP="00694C97">
            <w:pPr>
              <w:pStyle w:val="TAL"/>
            </w:pPr>
            <w:r w:rsidRPr="00FD0425">
              <w:rPr>
                <w:rFonts w:cs="Arial"/>
                <w:lang w:eastAsia="ja-JP"/>
              </w:rPr>
              <w:t>NR Physical Cell ID</w:t>
            </w:r>
          </w:p>
        </w:tc>
      </w:tr>
      <w:tr w:rsidR="00F02090" w:rsidRPr="00FD0425" w14:paraId="186DF1CF" w14:textId="77777777" w:rsidTr="00694C97">
        <w:tblPrEx>
          <w:tblCellMar>
            <w:top w:w="0" w:type="dxa"/>
            <w:bottom w:w="0" w:type="dxa"/>
          </w:tblCellMar>
        </w:tblPrEx>
        <w:tc>
          <w:tcPr>
            <w:tcW w:w="2448" w:type="dxa"/>
          </w:tcPr>
          <w:p w14:paraId="1B0A5F3E" w14:textId="77777777" w:rsidR="00F02090" w:rsidRPr="00FD0425" w:rsidRDefault="00F02090" w:rsidP="00694C97">
            <w:pPr>
              <w:pStyle w:val="TAL"/>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694C97">
            <w:pPr>
              <w:pStyle w:val="TAL"/>
              <w:rPr>
                <w:rFonts w:cs="Arial"/>
                <w:lang w:eastAsia="ja-JP"/>
              </w:rPr>
            </w:pPr>
          </w:p>
        </w:tc>
        <w:tc>
          <w:tcPr>
            <w:tcW w:w="1258" w:type="dxa"/>
          </w:tcPr>
          <w:p w14:paraId="7B1F61FF" w14:textId="77777777" w:rsidR="00F02090" w:rsidRPr="00FD0425" w:rsidRDefault="00F02090" w:rsidP="00694C97">
            <w:pPr>
              <w:pStyle w:val="TAL"/>
              <w:rPr>
                <w:bCs/>
                <w:i/>
                <w:szCs w:val="18"/>
              </w:rPr>
            </w:pPr>
          </w:p>
        </w:tc>
        <w:tc>
          <w:tcPr>
            <w:tcW w:w="1418" w:type="dxa"/>
          </w:tcPr>
          <w:p w14:paraId="7DFF5F28" w14:textId="77777777" w:rsidR="00F02090" w:rsidRPr="00FD0425" w:rsidRDefault="00F02090" w:rsidP="00694C97">
            <w:pPr>
              <w:pStyle w:val="TAL"/>
              <w:rPr>
                <w:lang w:eastAsia="ja-JP"/>
              </w:rPr>
            </w:pPr>
          </w:p>
        </w:tc>
        <w:tc>
          <w:tcPr>
            <w:tcW w:w="3685" w:type="dxa"/>
          </w:tcPr>
          <w:p w14:paraId="48F2748C" w14:textId="77777777" w:rsidR="00F02090" w:rsidRPr="00FD0425" w:rsidRDefault="00F02090" w:rsidP="00694C97">
            <w:pPr>
              <w:pStyle w:val="TAL"/>
            </w:pPr>
          </w:p>
        </w:tc>
      </w:tr>
      <w:tr w:rsidR="00F02090" w:rsidRPr="00FD0425" w14:paraId="062BB385" w14:textId="77777777" w:rsidTr="00694C97">
        <w:tblPrEx>
          <w:tblCellMar>
            <w:top w:w="0" w:type="dxa"/>
            <w:bottom w:w="0" w:type="dxa"/>
          </w:tblCellMar>
        </w:tblPrEx>
        <w:tc>
          <w:tcPr>
            <w:tcW w:w="2448" w:type="dxa"/>
          </w:tcPr>
          <w:p w14:paraId="4CE24899" w14:textId="77777777" w:rsidR="00F02090" w:rsidRPr="00FD0425" w:rsidRDefault="00F02090" w:rsidP="00694C97">
            <w:pPr>
              <w:pStyle w:val="TAL"/>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694C97">
            <w:pPr>
              <w:pStyle w:val="TAL"/>
              <w:rPr>
                <w:rFonts w:cs="Arial"/>
                <w:lang w:eastAsia="ja-JP"/>
              </w:rPr>
            </w:pPr>
            <w:r w:rsidRPr="00FD0425">
              <w:rPr>
                <w:lang w:eastAsia="ja-JP"/>
              </w:rPr>
              <w:t>M</w:t>
            </w:r>
          </w:p>
        </w:tc>
        <w:tc>
          <w:tcPr>
            <w:tcW w:w="1258" w:type="dxa"/>
          </w:tcPr>
          <w:p w14:paraId="6ABB1C70" w14:textId="77777777" w:rsidR="00F02090" w:rsidRPr="00FD0425" w:rsidRDefault="00F02090" w:rsidP="00694C97">
            <w:pPr>
              <w:pStyle w:val="TAL"/>
              <w:rPr>
                <w:bCs/>
                <w:i/>
                <w:szCs w:val="18"/>
              </w:rPr>
            </w:pPr>
          </w:p>
        </w:tc>
        <w:tc>
          <w:tcPr>
            <w:tcW w:w="1418" w:type="dxa"/>
          </w:tcPr>
          <w:p w14:paraId="273EF7E4" w14:textId="77777777" w:rsidR="00F02090" w:rsidRPr="00FD0425" w:rsidRDefault="00F02090" w:rsidP="00694C97">
            <w:pPr>
              <w:pStyle w:val="TAL"/>
              <w:rPr>
                <w:lang w:eastAsia="ja-JP"/>
              </w:rPr>
            </w:pPr>
            <w:r w:rsidRPr="00FD0425">
              <w:rPr>
                <w:lang w:eastAsia="ja-JP"/>
              </w:rPr>
              <w:t>INTEGER (0..503, …)</w:t>
            </w:r>
          </w:p>
        </w:tc>
        <w:tc>
          <w:tcPr>
            <w:tcW w:w="3685" w:type="dxa"/>
          </w:tcPr>
          <w:p w14:paraId="35B89B54" w14:textId="77777777" w:rsidR="00F02090" w:rsidRPr="00FD0425" w:rsidRDefault="00F02090" w:rsidP="00694C97">
            <w:pPr>
              <w:pStyle w:val="TAL"/>
            </w:pPr>
            <w:r w:rsidRPr="00FD0425">
              <w:rPr>
                <w:lang w:eastAsia="ja-JP"/>
              </w:rPr>
              <w:t>E-UTRA Physical Cell ID</w:t>
            </w:r>
          </w:p>
        </w:tc>
      </w:tr>
    </w:tbl>
    <w:p w14:paraId="5592AC2A" w14:textId="77777777" w:rsidR="00F02090" w:rsidRPr="00FD0425" w:rsidRDefault="00F02090" w:rsidP="00F02090">
      <w:pPr>
        <w:rPr>
          <w:rFonts w:eastAsia="SimSun" w:hint="eastAsia"/>
          <w:lang w:eastAsia="zh-CN"/>
        </w:rPr>
      </w:pPr>
    </w:p>
    <w:p w14:paraId="76E39F98" w14:textId="77777777" w:rsidR="00F02090" w:rsidRPr="00FD0425" w:rsidRDefault="00F02090" w:rsidP="00F02090">
      <w:pPr>
        <w:pStyle w:val="Heading4"/>
        <w:rPr>
          <w:lang w:val="fr-FR"/>
        </w:rPr>
      </w:pPr>
      <w:bookmarkStart w:id="5135" w:name="_Toc20955280"/>
      <w:bookmarkStart w:id="5136" w:name="_Toc29991477"/>
      <w:bookmarkStart w:id="5137" w:name="_Toc36555877"/>
      <w:bookmarkStart w:id="5138" w:name="_Toc44497599"/>
      <w:bookmarkStart w:id="5139" w:name="_Toc45107987"/>
      <w:bookmarkStart w:id="5140" w:name="_Toc45901607"/>
      <w:bookmarkStart w:id="5141" w:name="_Toc51850686"/>
      <w:bookmarkStart w:id="5142" w:name="_Toc56693689"/>
      <w:bookmarkStart w:id="5143" w:name="_Toc64447232"/>
      <w:bookmarkStart w:id="5144" w:name="_Toc66286726"/>
      <w:bookmarkStart w:id="5145" w:name="_Toc74151421"/>
      <w:bookmarkStart w:id="5146" w:name="_Toc88653894"/>
      <w:bookmarkStart w:id="5147" w:name="_Toc97904250"/>
      <w:bookmarkStart w:id="5148" w:name="_Toc105175291"/>
      <w:bookmarkStart w:id="5149" w:name="_Toc113826321"/>
      <w:bookmarkStart w:id="5150" w:name="_Toc120032447"/>
      <w:r w:rsidRPr="00FD0425">
        <w:rPr>
          <w:lang w:val="fr-FR"/>
        </w:rPr>
        <w:t>9.2.2.11</w:t>
      </w:r>
      <w:r w:rsidRPr="00FD0425">
        <w:rPr>
          <w:lang w:val="fr-FR"/>
        </w:rPr>
        <w:tab/>
        <w:t>Served Cell Information NR</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156E9058" w14:textId="77777777" w:rsidR="00F02090" w:rsidRPr="00FD0425" w:rsidRDefault="00F02090" w:rsidP="00F02090">
      <w:pPr>
        <w:rPr>
          <w:rFonts w:hint="eastAsia"/>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Change w:id="5151">
          <w:tblGrid>
            <w:gridCol w:w="2160"/>
            <w:gridCol w:w="1080"/>
            <w:gridCol w:w="1296"/>
            <w:gridCol w:w="1560"/>
            <w:gridCol w:w="1984"/>
            <w:gridCol w:w="1134"/>
            <w:gridCol w:w="1134"/>
          </w:tblGrid>
        </w:tblGridChange>
      </w:tblGrid>
      <w:tr w:rsidR="002C6443" w:rsidRPr="00FD0425" w14:paraId="7BB13638" w14:textId="77777777" w:rsidTr="00216DC6">
        <w:tblPrEx>
          <w:tblCellMar>
            <w:top w:w="0" w:type="dxa"/>
            <w:bottom w:w="0" w:type="dxa"/>
          </w:tblCellMar>
        </w:tblPrEx>
        <w:tc>
          <w:tcPr>
            <w:tcW w:w="2160" w:type="dxa"/>
          </w:tcPr>
          <w:p w14:paraId="4DA438D7" w14:textId="77777777" w:rsidR="002C6443" w:rsidRPr="00FD0425" w:rsidRDefault="002C6443" w:rsidP="002C6443">
            <w:pPr>
              <w:pStyle w:val="TAH"/>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2C6443">
            <w:pPr>
              <w:pStyle w:val="TAH"/>
              <w:rPr>
                <w:rFonts w:cs="Arial"/>
                <w:lang w:eastAsia="ja-JP"/>
              </w:rPr>
            </w:pPr>
            <w:r w:rsidRPr="00FD0425">
              <w:rPr>
                <w:rFonts w:cs="Arial"/>
                <w:lang w:eastAsia="ja-JP"/>
              </w:rPr>
              <w:t>Presence</w:t>
            </w:r>
          </w:p>
        </w:tc>
        <w:tc>
          <w:tcPr>
            <w:tcW w:w="1296" w:type="dxa"/>
          </w:tcPr>
          <w:p w14:paraId="2597E383" w14:textId="77777777" w:rsidR="002C6443" w:rsidRPr="00FD0425" w:rsidRDefault="002C6443" w:rsidP="002C6443">
            <w:pPr>
              <w:pStyle w:val="TAH"/>
              <w:rPr>
                <w:rFonts w:cs="Arial"/>
                <w:lang w:eastAsia="ja-JP"/>
              </w:rPr>
            </w:pPr>
            <w:r w:rsidRPr="00FD0425">
              <w:rPr>
                <w:rFonts w:cs="Arial"/>
                <w:lang w:eastAsia="ja-JP"/>
              </w:rPr>
              <w:t>Range</w:t>
            </w:r>
          </w:p>
        </w:tc>
        <w:tc>
          <w:tcPr>
            <w:tcW w:w="1560" w:type="dxa"/>
          </w:tcPr>
          <w:p w14:paraId="4EFFDB6D" w14:textId="77777777" w:rsidR="002C6443" w:rsidRPr="00FD0425" w:rsidRDefault="002C6443" w:rsidP="002C6443">
            <w:pPr>
              <w:pStyle w:val="TAH"/>
              <w:rPr>
                <w:rFonts w:cs="Arial"/>
                <w:lang w:eastAsia="ja-JP"/>
              </w:rPr>
            </w:pPr>
            <w:r w:rsidRPr="00FD0425">
              <w:rPr>
                <w:rFonts w:cs="Arial"/>
                <w:lang w:eastAsia="ja-JP"/>
              </w:rPr>
              <w:t>IE type and reference</w:t>
            </w:r>
          </w:p>
        </w:tc>
        <w:tc>
          <w:tcPr>
            <w:tcW w:w="1984" w:type="dxa"/>
          </w:tcPr>
          <w:p w14:paraId="4891BF56" w14:textId="77777777" w:rsidR="002C6443" w:rsidRPr="00FD0425" w:rsidRDefault="002C6443" w:rsidP="002C6443">
            <w:pPr>
              <w:pStyle w:val="TAH"/>
              <w:rPr>
                <w:rFonts w:cs="Arial"/>
                <w:lang w:eastAsia="ja-JP"/>
              </w:rPr>
            </w:pPr>
            <w:r w:rsidRPr="00FD0425">
              <w:rPr>
                <w:rFonts w:cs="Arial"/>
                <w:lang w:eastAsia="ja-JP"/>
              </w:rPr>
              <w:t>Semantics description</w:t>
            </w:r>
          </w:p>
        </w:tc>
        <w:tc>
          <w:tcPr>
            <w:tcW w:w="1134" w:type="dxa"/>
          </w:tcPr>
          <w:p w14:paraId="1A661ECF" w14:textId="77777777" w:rsidR="002C6443" w:rsidRPr="00FD0425" w:rsidRDefault="002C6443" w:rsidP="002C6443">
            <w:pPr>
              <w:pStyle w:val="TAH"/>
              <w:rPr>
                <w:lang w:eastAsia="ja-JP"/>
              </w:rPr>
            </w:pPr>
            <w:r w:rsidRPr="00FD0425">
              <w:rPr>
                <w:lang w:eastAsia="ja-JP"/>
              </w:rPr>
              <w:t>Criticality</w:t>
            </w:r>
          </w:p>
        </w:tc>
        <w:tc>
          <w:tcPr>
            <w:tcW w:w="1134" w:type="dxa"/>
          </w:tcPr>
          <w:p w14:paraId="5AB8B97F" w14:textId="77777777" w:rsidR="002C6443" w:rsidRPr="00FD0425" w:rsidRDefault="002C6443" w:rsidP="002C6443">
            <w:pPr>
              <w:pStyle w:val="TAH"/>
              <w:rPr>
                <w:lang w:eastAsia="ja-JP"/>
              </w:rPr>
            </w:pPr>
            <w:r w:rsidRPr="00FD0425">
              <w:rPr>
                <w:lang w:eastAsia="ja-JP"/>
              </w:rPr>
              <w:t>Assigned Criticality</w:t>
            </w:r>
          </w:p>
        </w:tc>
      </w:tr>
      <w:tr w:rsidR="002C6443" w:rsidRPr="00FD0425" w14:paraId="11211960" w14:textId="77777777" w:rsidTr="00216DC6">
        <w:tblPrEx>
          <w:tblCellMar>
            <w:top w:w="0" w:type="dxa"/>
            <w:bottom w:w="0" w:type="dxa"/>
          </w:tblCellMar>
        </w:tblPrEx>
        <w:tc>
          <w:tcPr>
            <w:tcW w:w="2160" w:type="dxa"/>
          </w:tcPr>
          <w:p w14:paraId="5879F090" w14:textId="77777777" w:rsidR="002C6443" w:rsidRPr="00FD0425" w:rsidRDefault="002C6443" w:rsidP="002C6443">
            <w:pPr>
              <w:pStyle w:val="TAL"/>
              <w:rPr>
                <w:rFonts w:hint="eastAsia"/>
              </w:rPr>
            </w:pPr>
            <w:r w:rsidRPr="00FD0425">
              <w:t>NR-PCI</w:t>
            </w:r>
          </w:p>
        </w:tc>
        <w:tc>
          <w:tcPr>
            <w:tcW w:w="1080" w:type="dxa"/>
          </w:tcPr>
          <w:p w14:paraId="590EA5A5"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21F582E9" w14:textId="77777777" w:rsidR="002C6443" w:rsidRPr="00FD0425" w:rsidRDefault="002C6443" w:rsidP="002C6443">
            <w:pPr>
              <w:pStyle w:val="TAL"/>
              <w:rPr>
                <w:lang w:eastAsia="ja-JP"/>
              </w:rPr>
            </w:pPr>
          </w:p>
        </w:tc>
        <w:tc>
          <w:tcPr>
            <w:tcW w:w="1560" w:type="dxa"/>
          </w:tcPr>
          <w:p w14:paraId="62ABE18F" w14:textId="77777777" w:rsidR="002C6443" w:rsidRPr="00FD0425" w:rsidRDefault="002C6443" w:rsidP="002C6443">
            <w:pPr>
              <w:pStyle w:val="TAL"/>
              <w:rPr>
                <w:lang w:eastAsia="ja-JP"/>
              </w:rPr>
            </w:pPr>
            <w:r w:rsidRPr="00FD0425">
              <w:rPr>
                <w:rFonts w:cs="Arial"/>
                <w:lang w:eastAsia="ja-JP"/>
              </w:rPr>
              <w:t>INTEGER (0..1007, …)</w:t>
            </w:r>
          </w:p>
        </w:tc>
        <w:tc>
          <w:tcPr>
            <w:tcW w:w="1984" w:type="dxa"/>
          </w:tcPr>
          <w:p w14:paraId="76F91EA3" w14:textId="77777777" w:rsidR="002C6443" w:rsidRPr="00FD0425" w:rsidRDefault="002C6443" w:rsidP="002C6443">
            <w:pPr>
              <w:pStyle w:val="TAL"/>
              <w:rPr>
                <w:rFonts w:hint="eastAsia"/>
                <w:lang w:eastAsia="zh-CN"/>
              </w:rPr>
            </w:pPr>
            <w:r w:rsidRPr="00FD0425">
              <w:rPr>
                <w:rFonts w:cs="Arial"/>
                <w:lang w:eastAsia="ja-JP"/>
              </w:rPr>
              <w:t>NR Physical Cell ID</w:t>
            </w:r>
          </w:p>
        </w:tc>
        <w:tc>
          <w:tcPr>
            <w:tcW w:w="1134" w:type="dxa"/>
          </w:tcPr>
          <w:p w14:paraId="4E193E70" w14:textId="77777777" w:rsidR="002C6443" w:rsidRPr="00FD0425" w:rsidRDefault="002C6443" w:rsidP="00216DC6">
            <w:pPr>
              <w:pStyle w:val="TAC"/>
              <w:rPr>
                <w:rFonts w:cs="Arial"/>
                <w:lang w:eastAsia="ja-JP"/>
              </w:rPr>
            </w:pPr>
            <w:r w:rsidRPr="00FD0425">
              <w:rPr>
                <w:lang w:eastAsia="ja-JP"/>
              </w:rPr>
              <w:t>–</w:t>
            </w:r>
          </w:p>
        </w:tc>
        <w:tc>
          <w:tcPr>
            <w:tcW w:w="1134" w:type="dxa"/>
          </w:tcPr>
          <w:p w14:paraId="397D25D4" w14:textId="77777777" w:rsidR="002C6443" w:rsidRPr="00FD0425" w:rsidRDefault="002C6443" w:rsidP="00216DC6">
            <w:pPr>
              <w:pStyle w:val="TAC"/>
              <w:rPr>
                <w:rFonts w:cs="Arial"/>
                <w:lang w:eastAsia="ja-JP"/>
              </w:rPr>
            </w:pPr>
          </w:p>
        </w:tc>
      </w:tr>
      <w:tr w:rsidR="002C6443" w:rsidRPr="00FD0425" w14:paraId="2F4003EF" w14:textId="77777777" w:rsidTr="00216DC6">
        <w:tblPrEx>
          <w:tblCellMar>
            <w:top w:w="0" w:type="dxa"/>
            <w:bottom w:w="0" w:type="dxa"/>
          </w:tblCellMar>
        </w:tblPrEx>
        <w:tc>
          <w:tcPr>
            <w:tcW w:w="2160" w:type="dxa"/>
          </w:tcPr>
          <w:p w14:paraId="3DD725CE" w14:textId="77777777" w:rsidR="002C6443" w:rsidRPr="00FD0425" w:rsidRDefault="002C6443" w:rsidP="002C6443">
            <w:pPr>
              <w:pStyle w:val="TAL"/>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78926CA0" w14:textId="77777777" w:rsidR="002C6443" w:rsidRPr="00FD0425" w:rsidRDefault="002C6443" w:rsidP="002C6443">
            <w:pPr>
              <w:pStyle w:val="TAL"/>
              <w:rPr>
                <w:lang w:eastAsia="ja-JP"/>
              </w:rPr>
            </w:pPr>
          </w:p>
        </w:tc>
        <w:tc>
          <w:tcPr>
            <w:tcW w:w="1560" w:type="dxa"/>
          </w:tcPr>
          <w:p w14:paraId="245E355C" w14:textId="77777777" w:rsidR="002C6443" w:rsidRPr="00FD0425" w:rsidRDefault="002C6443" w:rsidP="002C6443">
            <w:pPr>
              <w:pStyle w:val="TAL"/>
              <w:rPr>
                <w:lang w:eastAsia="ja-JP"/>
              </w:rPr>
            </w:pPr>
            <w:r w:rsidRPr="00FD0425">
              <w:rPr>
                <w:rFonts w:eastAsia="SimSun" w:cs="Arial"/>
                <w:lang w:eastAsia="zh-CN"/>
              </w:rPr>
              <w:t>9.2.2.7</w:t>
            </w:r>
          </w:p>
        </w:tc>
        <w:tc>
          <w:tcPr>
            <w:tcW w:w="1984" w:type="dxa"/>
          </w:tcPr>
          <w:p w14:paraId="4D31BEF2" w14:textId="77777777" w:rsidR="002C6443" w:rsidRPr="00FD0425" w:rsidRDefault="002C6443" w:rsidP="002C6443">
            <w:pPr>
              <w:pStyle w:val="TAL"/>
              <w:rPr>
                <w:rFonts w:hint="eastAsia"/>
                <w:lang w:eastAsia="zh-CN"/>
              </w:rPr>
            </w:pPr>
          </w:p>
        </w:tc>
        <w:tc>
          <w:tcPr>
            <w:tcW w:w="1134" w:type="dxa"/>
          </w:tcPr>
          <w:p w14:paraId="0877306B" w14:textId="77777777" w:rsidR="002C6443" w:rsidRPr="00FD0425" w:rsidRDefault="002C6443" w:rsidP="00216DC6">
            <w:pPr>
              <w:pStyle w:val="TAC"/>
              <w:rPr>
                <w:rFonts w:hint="eastAsia"/>
                <w:lang w:eastAsia="zh-CN"/>
              </w:rPr>
            </w:pPr>
            <w:r w:rsidRPr="00FD0425">
              <w:rPr>
                <w:lang w:eastAsia="ja-JP"/>
              </w:rPr>
              <w:t>–</w:t>
            </w:r>
          </w:p>
        </w:tc>
        <w:tc>
          <w:tcPr>
            <w:tcW w:w="1134" w:type="dxa"/>
          </w:tcPr>
          <w:p w14:paraId="5F893EED" w14:textId="77777777" w:rsidR="002C6443" w:rsidRPr="00FD0425" w:rsidRDefault="002C6443" w:rsidP="00216DC6">
            <w:pPr>
              <w:pStyle w:val="TAC"/>
              <w:rPr>
                <w:rFonts w:hint="eastAsia"/>
                <w:lang w:eastAsia="zh-CN"/>
              </w:rPr>
            </w:pPr>
          </w:p>
        </w:tc>
      </w:tr>
      <w:tr w:rsidR="002C6443" w:rsidRPr="00FD0425" w14:paraId="6D3553EC" w14:textId="77777777" w:rsidTr="00216DC6">
        <w:tblPrEx>
          <w:tblCellMar>
            <w:top w:w="0" w:type="dxa"/>
            <w:bottom w:w="0" w:type="dxa"/>
          </w:tblCellMar>
        </w:tblPrEx>
        <w:tc>
          <w:tcPr>
            <w:tcW w:w="2160" w:type="dxa"/>
          </w:tcPr>
          <w:p w14:paraId="45E3A8A3" w14:textId="77777777" w:rsidR="002C6443" w:rsidRPr="00FD0425" w:rsidRDefault="002C6443" w:rsidP="002C6443">
            <w:pPr>
              <w:pStyle w:val="TAL"/>
              <w:rPr>
                <w:rFonts w:eastAsia="Batang"/>
              </w:rPr>
            </w:pPr>
            <w:r w:rsidRPr="00FD0425">
              <w:t>TAC</w:t>
            </w:r>
          </w:p>
        </w:tc>
        <w:tc>
          <w:tcPr>
            <w:tcW w:w="1080" w:type="dxa"/>
          </w:tcPr>
          <w:p w14:paraId="49C953A0"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4B99F5DE" w14:textId="77777777" w:rsidR="002C6443" w:rsidRPr="00FD0425" w:rsidRDefault="002C6443" w:rsidP="002C6443">
            <w:pPr>
              <w:pStyle w:val="TAL"/>
              <w:rPr>
                <w:lang w:eastAsia="ja-JP"/>
              </w:rPr>
            </w:pPr>
          </w:p>
        </w:tc>
        <w:tc>
          <w:tcPr>
            <w:tcW w:w="1560" w:type="dxa"/>
          </w:tcPr>
          <w:p w14:paraId="6C7A3032" w14:textId="77777777" w:rsidR="002C6443" w:rsidRPr="00FD0425" w:rsidRDefault="002C6443" w:rsidP="002C6443">
            <w:pPr>
              <w:pStyle w:val="TAL"/>
              <w:rPr>
                <w:lang w:eastAsia="ja-JP"/>
              </w:rPr>
            </w:pPr>
            <w:r w:rsidRPr="00FD0425">
              <w:rPr>
                <w:rFonts w:cs="Arial"/>
                <w:lang w:eastAsia="ja-JP"/>
              </w:rPr>
              <w:t>9.2.2.5</w:t>
            </w:r>
          </w:p>
        </w:tc>
        <w:tc>
          <w:tcPr>
            <w:tcW w:w="1984" w:type="dxa"/>
          </w:tcPr>
          <w:p w14:paraId="2697D33F" w14:textId="77777777" w:rsidR="002C6443" w:rsidRPr="00FD0425" w:rsidRDefault="002C6443" w:rsidP="002C6443">
            <w:pPr>
              <w:pStyle w:val="TAL"/>
              <w:rPr>
                <w:rFonts w:hint="eastAsia"/>
                <w:lang w:eastAsia="zh-CN"/>
              </w:rPr>
            </w:pPr>
            <w:r w:rsidRPr="00FD0425">
              <w:rPr>
                <w:rFonts w:cs="Arial"/>
                <w:lang w:eastAsia="ja-JP"/>
              </w:rPr>
              <w:t>Tracking Area Code</w:t>
            </w:r>
          </w:p>
        </w:tc>
        <w:tc>
          <w:tcPr>
            <w:tcW w:w="1134" w:type="dxa"/>
          </w:tcPr>
          <w:p w14:paraId="298FCCB6" w14:textId="77777777" w:rsidR="002C6443" w:rsidRPr="00FD0425" w:rsidRDefault="002C6443" w:rsidP="00216DC6">
            <w:pPr>
              <w:pStyle w:val="TAC"/>
              <w:rPr>
                <w:rFonts w:cs="Arial"/>
                <w:lang w:eastAsia="ja-JP"/>
              </w:rPr>
            </w:pPr>
            <w:r w:rsidRPr="00FD0425">
              <w:rPr>
                <w:lang w:eastAsia="ja-JP"/>
              </w:rPr>
              <w:t>–</w:t>
            </w:r>
          </w:p>
        </w:tc>
        <w:tc>
          <w:tcPr>
            <w:tcW w:w="1134" w:type="dxa"/>
          </w:tcPr>
          <w:p w14:paraId="0CAD3E22" w14:textId="77777777" w:rsidR="002C6443" w:rsidRPr="00FD0425" w:rsidRDefault="002C6443" w:rsidP="00216DC6">
            <w:pPr>
              <w:pStyle w:val="TAC"/>
              <w:rPr>
                <w:rFonts w:cs="Arial"/>
                <w:lang w:eastAsia="ja-JP"/>
              </w:rPr>
            </w:pPr>
          </w:p>
        </w:tc>
      </w:tr>
      <w:tr w:rsidR="002C6443" w:rsidRPr="00FD0425" w14:paraId="4302E059" w14:textId="77777777" w:rsidTr="00216DC6">
        <w:tblPrEx>
          <w:tblCellMar>
            <w:top w:w="0" w:type="dxa"/>
            <w:bottom w:w="0" w:type="dxa"/>
          </w:tblCellMar>
        </w:tblPrEx>
        <w:tc>
          <w:tcPr>
            <w:tcW w:w="2160" w:type="dxa"/>
          </w:tcPr>
          <w:p w14:paraId="31E18011" w14:textId="77777777" w:rsidR="002C6443" w:rsidRPr="00FD0425" w:rsidRDefault="002C6443" w:rsidP="002C6443">
            <w:pPr>
              <w:pStyle w:val="TAL"/>
            </w:pPr>
            <w:r w:rsidRPr="00FD0425">
              <w:t>RANAC</w:t>
            </w:r>
          </w:p>
        </w:tc>
        <w:tc>
          <w:tcPr>
            <w:tcW w:w="1080" w:type="dxa"/>
          </w:tcPr>
          <w:p w14:paraId="32FAE56B" w14:textId="77777777" w:rsidR="002C6443" w:rsidRPr="00FD0425" w:rsidRDefault="002C6443" w:rsidP="002C6443">
            <w:pPr>
              <w:pStyle w:val="TAL"/>
              <w:rPr>
                <w:rFonts w:cs="Arial"/>
                <w:lang w:eastAsia="ja-JP"/>
              </w:rPr>
            </w:pPr>
            <w:r w:rsidRPr="00FD0425">
              <w:rPr>
                <w:rFonts w:cs="Arial"/>
                <w:lang w:eastAsia="ja-JP"/>
              </w:rPr>
              <w:t>O</w:t>
            </w:r>
          </w:p>
        </w:tc>
        <w:tc>
          <w:tcPr>
            <w:tcW w:w="1296" w:type="dxa"/>
          </w:tcPr>
          <w:p w14:paraId="5E3FFA28" w14:textId="77777777" w:rsidR="002C6443" w:rsidRPr="00FD0425" w:rsidRDefault="002C6443" w:rsidP="002C6443">
            <w:pPr>
              <w:pStyle w:val="TAL"/>
              <w:rPr>
                <w:lang w:eastAsia="ja-JP"/>
              </w:rPr>
            </w:pPr>
          </w:p>
        </w:tc>
        <w:tc>
          <w:tcPr>
            <w:tcW w:w="1560" w:type="dxa"/>
          </w:tcPr>
          <w:p w14:paraId="576CCAE3" w14:textId="77777777" w:rsidR="002C6443" w:rsidRPr="00FD0425" w:rsidRDefault="002C6443" w:rsidP="002C6443">
            <w:pPr>
              <w:pStyle w:val="TAL"/>
              <w:rPr>
                <w:rFonts w:cs="Arial"/>
                <w:lang w:eastAsia="ja-JP"/>
              </w:rPr>
            </w:pPr>
            <w:r w:rsidRPr="00FD0425">
              <w:rPr>
                <w:rFonts w:cs="Arial"/>
                <w:lang w:eastAsia="ja-JP"/>
              </w:rPr>
              <w:t>RAN Area Code</w:t>
            </w:r>
          </w:p>
          <w:p w14:paraId="03B0580F" w14:textId="77777777" w:rsidR="002C6443" w:rsidRPr="00FD0425" w:rsidRDefault="002C6443" w:rsidP="002C6443">
            <w:pPr>
              <w:pStyle w:val="TAL"/>
              <w:rPr>
                <w:rFonts w:cs="Arial"/>
                <w:lang w:eastAsia="ja-JP"/>
              </w:rPr>
            </w:pPr>
            <w:r w:rsidRPr="00FD0425">
              <w:rPr>
                <w:rFonts w:cs="Arial"/>
                <w:lang w:eastAsia="ja-JP"/>
              </w:rPr>
              <w:t>9.2.2.6</w:t>
            </w:r>
          </w:p>
        </w:tc>
        <w:tc>
          <w:tcPr>
            <w:tcW w:w="1984" w:type="dxa"/>
          </w:tcPr>
          <w:p w14:paraId="1F2EF904" w14:textId="77777777" w:rsidR="002C6443" w:rsidRPr="00FD0425" w:rsidRDefault="002C6443" w:rsidP="002C6443">
            <w:pPr>
              <w:pStyle w:val="TAL"/>
              <w:rPr>
                <w:rFonts w:cs="Arial"/>
                <w:lang w:eastAsia="ja-JP"/>
              </w:rPr>
            </w:pPr>
          </w:p>
        </w:tc>
        <w:tc>
          <w:tcPr>
            <w:tcW w:w="1134" w:type="dxa"/>
          </w:tcPr>
          <w:p w14:paraId="6813BF74" w14:textId="77777777" w:rsidR="002C6443" w:rsidRPr="00FD0425" w:rsidRDefault="002C6443" w:rsidP="00216DC6">
            <w:pPr>
              <w:pStyle w:val="TAC"/>
              <w:rPr>
                <w:rFonts w:cs="Arial"/>
                <w:lang w:eastAsia="ja-JP"/>
              </w:rPr>
            </w:pPr>
            <w:r w:rsidRPr="00FD0425">
              <w:rPr>
                <w:lang w:eastAsia="ja-JP"/>
              </w:rPr>
              <w:t>–</w:t>
            </w:r>
          </w:p>
        </w:tc>
        <w:tc>
          <w:tcPr>
            <w:tcW w:w="1134" w:type="dxa"/>
          </w:tcPr>
          <w:p w14:paraId="58A4BD66" w14:textId="77777777" w:rsidR="002C6443" w:rsidRPr="00FD0425" w:rsidRDefault="002C6443" w:rsidP="00216DC6">
            <w:pPr>
              <w:pStyle w:val="TAC"/>
              <w:rPr>
                <w:rFonts w:cs="Arial"/>
                <w:lang w:eastAsia="ja-JP"/>
              </w:rPr>
            </w:pPr>
          </w:p>
        </w:tc>
      </w:tr>
      <w:tr w:rsidR="002C6443" w:rsidRPr="00FD0425" w14:paraId="75CAB024" w14:textId="77777777" w:rsidTr="00216DC6">
        <w:tblPrEx>
          <w:tblCellMar>
            <w:top w:w="0" w:type="dxa"/>
            <w:bottom w:w="0" w:type="dxa"/>
          </w:tblCellMar>
        </w:tblPrEx>
        <w:tc>
          <w:tcPr>
            <w:tcW w:w="2160" w:type="dxa"/>
          </w:tcPr>
          <w:p w14:paraId="60659E8E" w14:textId="77777777" w:rsidR="002C6443" w:rsidRPr="00FD0425" w:rsidRDefault="002C6443" w:rsidP="002C6443">
            <w:pPr>
              <w:pStyle w:val="TAL"/>
              <w:rPr>
                <w:rFonts w:eastAsia="Batang"/>
                <w:b/>
              </w:rPr>
            </w:pPr>
            <w:r w:rsidRPr="00FD0425">
              <w:rPr>
                <w:b/>
              </w:rPr>
              <w:t>Broadcast PLMNs</w:t>
            </w:r>
          </w:p>
        </w:tc>
        <w:tc>
          <w:tcPr>
            <w:tcW w:w="1080" w:type="dxa"/>
          </w:tcPr>
          <w:p w14:paraId="3580A0D4" w14:textId="77777777" w:rsidR="002C6443" w:rsidRPr="00FD0425" w:rsidRDefault="002C6443" w:rsidP="002C6443">
            <w:pPr>
              <w:pStyle w:val="TAL"/>
              <w:rPr>
                <w:rFonts w:hint="eastAsia"/>
                <w:lang w:eastAsia="zh-CN"/>
              </w:rPr>
            </w:pPr>
          </w:p>
        </w:tc>
        <w:tc>
          <w:tcPr>
            <w:tcW w:w="1296" w:type="dxa"/>
          </w:tcPr>
          <w:p w14:paraId="22A6A66E" w14:textId="77777777" w:rsidR="002C6443" w:rsidRPr="00FD0425" w:rsidRDefault="002C6443" w:rsidP="002C6443">
            <w:pPr>
              <w:pStyle w:val="TAL"/>
              <w:rPr>
                <w:lang w:eastAsia="ja-JP"/>
              </w:rPr>
            </w:pPr>
            <w:r w:rsidRPr="00FD0425">
              <w:rPr>
                <w:rFonts w:cs="Arial"/>
                <w:i/>
                <w:lang w:eastAsia="ja-JP"/>
              </w:rPr>
              <w:t>1..&lt;maxnoofBPLMNs&gt;</w:t>
            </w:r>
          </w:p>
        </w:tc>
        <w:tc>
          <w:tcPr>
            <w:tcW w:w="1560" w:type="dxa"/>
          </w:tcPr>
          <w:p w14:paraId="6E4B9363" w14:textId="77777777" w:rsidR="002C6443" w:rsidRPr="00FD0425" w:rsidRDefault="002C6443" w:rsidP="002C6443">
            <w:pPr>
              <w:pStyle w:val="TAL"/>
              <w:rPr>
                <w:lang w:eastAsia="ja-JP"/>
              </w:rPr>
            </w:pPr>
          </w:p>
        </w:tc>
        <w:tc>
          <w:tcPr>
            <w:tcW w:w="1984" w:type="dxa"/>
          </w:tcPr>
          <w:p w14:paraId="64623D77" w14:textId="77777777" w:rsidR="002C6443" w:rsidRPr="00FD0425" w:rsidRDefault="002C6443" w:rsidP="002C6443">
            <w:pPr>
              <w:pStyle w:val="TAL"/>
              <w:rPr>
                <w:rFonts w:hint="eastAsia"/>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134" w:type="dxa"/>
          </w:tcPr>
          <w:p w14:paraId="27DCEBDA" w14:textId="77777777" w:rsidR="002C6443" w:rsidRPr="00FD0425" w:rsidRDefault="002C6443" w:rsidP="00216DC6">
            <w:pPr>
              <w:pStyle w:val="TAC"/>
              <w:rPr>
                <w:rFonts w:cs="Arial"/>
                <w:lang w:eastAsia="ja-JP"/>
              </w:rPr>
            </w:pPr>
            <w:r w:rsidRPr="00FD0425">
              <w:rPr>
                <w:lang w:eastAsia="ja-JP"/>
              </w:rPr>
              <w:t>–</w:t>
            </w:r>
          </w:p>
        </w:tc>
        <w:tc>
          <w:tcPr>
            <w:tcW w:w="1134" w:type="dxa"/>
          </w:tcPr>
          <w:p w14:paraId="6150DA11" w14:textId="77777777" w:rsidR="002C6443" w:rsidRPr="00FD0425" w:rsidRDefault="002C6443" w:rsidP="00216DC6">
            <w:pPr>
              <w:pStyle w:val="TAC"/>
              <w:rPr>
                <w:rFonts w:cs="Arial"/>
                <w:lang w:eastAsia="ja-JP"/>
              </w:rPr>
            </w:pPr>
          </w:p>
        </w:tc>
      </w:tr>
      <w:tr w:rsidR="002C6443" w:rsidRPr="00FD0425" w14:paraId="355B0CC0" w14:textId="77777777" w:rsidTr="00216DC6">
        <w:tblPrEx>
          <w:tblCellMar>
            <w:top w:w="0" w:type="dxa"/>
            <w:bottom w:w="0" w:type="dxa"/>
          </w:tblCellMar>
        </w:tblPrEx>
        <w:tc>
          <w:tcPr>
            <w:tcW w:w="2160" w:type="dxa"/>
          </w:tcPr>
          <w:p w14:paraId="7BD4397B" w14:textId="77777777" w:rsidR="002C6443" w:rsidRPr="00FD0425" w:rsidRDefault="002C6443" w:rsidP="002C6443">
            <w:pPr>
              <w:pStyle w:val="TAL"/>
              <w:ind w:left="113"/>
              <w:rPr>
                <w:rFonts w:eastAsia="Batang"/>
              </w:rPr>
            </w:pPr>
            <w:r w:rsidRPr="00FD0425">
              <w:t>&gt;PLMN Identity</w:t>
            </w:r>
          </w:p>
        </w:tc>
        <w:tc>
          <w:tcPr>
            <w:tcW w:w="1080" w:type="dxa"/>
          </w:tcPr>
          <w:p w14:paraId="17AE0CD0"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0B2E350C" w14:textId="77777777" w:rsidR="002C6443" w:rsidRPr="00FD0425" w:rsidRDefault="002C6443" w:rsidP="002C6443">
            <w:pPr>
              <w:pStyle w:val="TAL"/>
              <w:rPr>
                <w:lang w:eastAsia="ja-JP"/>
              </w:rPr>
            </w:pPr>
          </w:p>
        </w:tc>
        <w:tc>
          <w:tcPr>
            <w:tcW w:w="1560" w:type="dxa"/>
          </w:tcPr>
          <w:p w14:paraId="06B5CAA8" w14:textId="77777777" w:rsidR="002C6443" w:rsidRPr="00FD0425" w:rsidRDefault="002C6443" w:rsidP="002C6443">
            <w:pPr>
              <w:pStyle w:val="TAL"/>
              <w:rPr>
                <w:lang w:eastAsia="ja-JP"/>
              </w:rPr>
            </w:pPr>
            <w:r w:rsidRPr="00FD0425">
              <w:rPr>
                <w:rFonts w:eastAsia="SimSun" w:cs="Arial"/>
                <w:lang w:eastAsia="zh-CN"/>
              </w:rPr>
              <w:t>9.2.2.4</w:t>
            </w:r>
          </w:p>
        </w:tc>
        <w:tc>
          <w:tcPr>
            <w:tcW w:w="1984" w:type="dxa"/>
          </w:tcPr>
          <w:p w14:paraId="072C327A" w14:textId="77777777" w:rsidR="002C6443" w:rsidRPr="00FD0425" w:rsidRDefault="002C6443" w:rsidP="002C6443">
            <w:pPr>
              <w:pStyle w:val="TAL"/>
              <w:rPr>
                <w:rFonts w:hint="eastAsia"/>
                <w:lang w:eastAsia="zh-CN"/>
              </w:rPr>
            </w:pPr>
          </w:p>
        </w:tc>
        <w:tc>
          <w:tcPr>
            <w:tcW w:w="1134" w:type="dxa"/>
          </w:tcPr>
          <w:p w14:paraId="45992293" w14:textId="77777777" w:rsidR="002C6443" w:rsidRPr="00FD0425" w:rsidRDefault="002C6443" w:rsidP="00216DC6">
            <w:pPr>
              <w:pStyle w:val="TAC"/>
              <w:rPr>
                <w:rFonts w:hint="eastAsia"/>
                <w:lang w:eastAsia="zh-CN"/>
              </w:rPr>
            </w:pPr>
            <w:r w:rsidRPr="00FD0425">
              <w:rPr>
                <w:lang w:eastAsia="ja-JP"/>
              </w:rPr>
              <w:t>–</w:t>
            </w:r>
          </w:p>
        </w:tc>
        <w:tc>
          <w:tcPr>
            <w:tcW w:w="1134" w:type="dxa"/>
          </w:tcPr>
          <w:p w14:paraId="1ED03A58" w14:textId="77777777" w:rsidR="002C6443" w:rsidRPr="00FD0425" w:rsidRDefault="002C6443" w:rsidP="00216DC6">
            <w:pPr>
              <w:pStyle w:val="TAC"/>
              <w:rPr>
                <w:rFonts w:hint="eastAsia"/>
                <w:lang w:eastAsia="zh-CN"/>
              </w:rPr>
            </w:pPr>
          </w:p>
        </w:tc>
      </w:tr>
      <w:tr w:rsidR="002C6443" w:rsidRPr="00FD0425" w14:paraId="15AF3E39" w14:textId="77777777" w:rsidTr="00216DC6">
        <w:tblPrEx>
          <w:tblCellMar>
            <w:top w:w="0" w:type="dxa"/>
            <w:bottom w:w="0" w:type="dxa"/>
          </w:tblCellMar>
        </w:tblPrEx>
        <w:tc>
          <w:tcPr>
            <w:tcW w:w="2160" w:type="dxa"/>
          </w:tcPr>
          <w:p w14:paraId="0104DFDF" w14:textId="77777777" w:rsidR="002C6443" w:rsidRPr="00FD0425" w:rsidRDefault="002C6443" w:rsidP="002C6443">
            <w:pPr>
              <w:pStyle w:val="TAL"/>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176085E4" w14:textId="77777777" w:rsidR="002C6443" w:rsidRPr="00FD0425" w:rsidRDefault="002C6443" w:rsidP="002C6443">
            <w:pPr>
              <w:pStyle w:val="TAL"/>
              <w:rPr>
                <w:lang w:eastAsia="ja-JP"/>
              </w:rPr>
            </w:pPr>
          </w:p>
        </w:tc>
        <w:tc>
          <w:tcPr>
            <w:tcW w:w="1560" w:type="dxa"/>
          </w:tcPr>
          <w:p w14:paraId="6CFD3E06" w14:textId="77777777" w:rsidR="002C6443" w:rsidRPr="00FD0425" w:rsidRDefault="002C6443" w:rsidP="002C6443">
            <w:pPr>
              <w:pStyle w:val="TAL"/>
              <w:rPr>
                <w:lang w:eastAsia="ja-JP"/>
              </w:rPr>
            </w:pPr>
          </w:p>
        </w:tc>
        <w:tc>
          <w:tcPr>
            <w:tcW w:w="1984" w:type="dxa"/>
          </w:tcPr>
          <w:p w14:paraId="4A416B98" w14:textId="77777777" w:rsidR="002C6443" w:rsidRPr="00FD0425" w:rsidRDefault="002C6443" w:rsidP="002C6443">
            <w:pPr>
              <w:pStyle w:val="TAL"/>
              <w:rPr>
                <w:rFonts w:hint="eastAsia"/>
                <w:lang w:eastAsia="zh-CN"/>
              </w:rPr>
            </w:pPr>
          </w:p>
        </w:tc>
        <w:tc>
          <w:tcPr>
            <w:tcW w:w="1134" w:type="dxa"/>
          </w:tcPr>
          <w:p w14:paraId="4AC98EBE" w14:textId="77777777" w:rsidR="002C6443" w:rsidRPr="00FD0425" w:rsidRDefault="002C6443" w:rsidP="00216DC6">
            <w:pPr>
              <w:pStyle w:val="TAC"/>
              <w:rPr>
                <w:rFonts w:hint="eastAsia"/>
                <w:lang w:eastAsia="zh-CN"/>
              </w:rPr>
            </w:pPr>
            <w:r w:rsidRPr="00FD0425">
              <w:rPr>
                <w:lang w:eastAsia="ja-JP"/>
              </w:rPr>
              <w:t>–</w:t>
            </w:r>
          </w:p>
        </w:tc>
        <w:tc>
          <w:tcPr>
            <w:tcW w:w="1134" w:type="dxa"/>
          </w:tcPr>
          <w:p w14:paraId="3175F7C6" w14:textId="77777777" w:rsidR="002C6443" w:rsidRPr="00FD0425" w:rsidRDefault="002C6443" w:rsidP="00216DC6">
            <w:pPr>
              <w:pStyle w:val="TAC"/>
              <w:rPr>
                <w:rFonts w:hint="eastAsia"/>
                <w:lang w:eastAsia="zh-CN"/>
              </w:rPr>
            </w:pPr>
          </w:p>
        </w:tc>
      </w:tr>
      <w:tr w:rsidR="002C6443" w:rsidRPr="00FD0425" w14:paraId="5B75762C" w14:textId="77777777" w:rsidTr="00216DC6">
        <w:tblPrEx>
          <w:tblCellMar>
            <w:top w:w="0" w:type="dxa"/>
            <w:bottom w:w="0" w:type="dxa"/>
          </w:tblCellMar>
        </w:tblPrEx>
        <w:tc>
          <w:tcPr>
            <w:tcW w:w="2160" w:type="dxa"/>
          </w:tcPr>
          <w:p w14:paraId="7EF2DBA2" w14:textId="77777777" w:rsidR="002C6443" w:rsidRPr="00FD0425" w:rsidRDefault="002C6443" w:rsidP="002C6443">
            <w:pPr>
              <w:pStyle w:val="TAL"/>
              <w:ind w:left="113"/>
              <w:rPr>
                <w:rFonts w:eastAsia="Batang"/>
              </w:rPr>
            </w:pPr>
            <w:r w:rsidRPr="00FD0425">
              <w:t>&gt;</w:t>
            </w:r>
            <w:r w:rsidRPr="00FD0425">
              <w:rPr>
                <w:i/>
              </w:rPr>
              <w:t>FDD</w:t>
            </w:r>
          </w:p>
        </w:tc>
        <w:tc>
          <w:tcPr>
            <w:tcW w:w="1080" w:type="dxa"/>
          </w:tcPr>
          <w:p w14:paraId="45E0C844" w14:textId="77777777" w:rsidR="002C6443" w:rsidRPr="00FD0425" w:rsidRDefault="002C6443" w:rsidP="002C6443">
            <w:pPr>
              <w:pStyle w:val="TAL"/>
              <w:rPr>
                <w:rFonts w:hint="eastAsia"/>
                <w:lang w:eastAsia="zh-CN"/>
              </w:rPr>
            </w:pPr>
          </w:p>
        </w:tc>
        <w:tc>
          <w:tcPr>
            <w:tcW w:w="1296" w:type="dxa"/>
          </w:tcPr>
          <w:p w14:paraId="5B6FC0A1" w14:textId="77777777" w:rsidR="002C6443" w:rsidRPr="00FD0425" w:rsidRDefault="002C6443" w:rsidP="002C6443">
            <w:pPr>
              <w:pStyle w:val="TAL"/>
              <w:rPr>
                <w:lang w:eastAsia="ja-JP"/>
              </w:rPr>
            </w:pPr>
          </w:p>
        </w:tc>
        <w:tc>
          <w:tcPr>
            <w:tcW w:w="1560" w:type="dxa"/>
          </w:tcPr>
          <w:p w14:paraId="693DB7DA" w14:textId="77777777" w:rsidR="002C6443" w:rsidRPr="00FD0425" w:rsidRDefault="002C6443" w:rsidP="002C6443">
            <w:pPr>
              <w:pStyle w:val="TAL"/>
              <w:rPr>
                <w:lang w:eastAsia="ja-JP"/>
              </w:rPr>
            </w:pPr>
          </w:p>
        </w:tc>
        <w:tc>
          <w:tcPr>
            <w:tcW w:w="1984" w:type="dxa"/>
          </w:tcPr>
          <w:p w14:paraId="7FC31E74" w14:textId="77777777" w:rsidR="002C6443" w:rsidRPr="00FD0425" w:rsidRDefault="002C6443" w:rsidP="002C6443">
            <w:pPr>
              <w:pStyle w:val="TAL"/>
              <w:rPr>
                <w:rFonts w:hint="eastAsia"/>
                <w:lang w:eastAsia="zh-CN"/>
              </w:rPr>
            </w:pPr>
          </w:p>
        </w:tc>
        <w:tc>
          <w:tcPr>
            <w:tcW w:w="1134" w:type="dxa"/>
          </w:tcPr>
          <w:p w14:paraId="7B74366F" w14:textId="77777777" w:rsidR="002C6443" w:rsidRPr="00FD0425" w:rsidRDefault="002C6443" w:rsidP="00216DC6">
            <w:pPr>
              <w:pStyle w:val="TAC"/>
              <w:rPr>
                <w:rFonts w:hint="eastAsia"/>
                <w:lang w:eastAsia="zh-CN"/>
              </w:rPr>
            </w:pPr>
          </w:p>
        </w:tc>
        <w:tc>
          <w:tcPr>
            <w:tcW w:w="1134" w:type="dxa"/>
          </w:tcPr>
          <w:p w14:paraId="3459288D" w14:textId="77777777" w:rsidR="002C6443" w:rsidRPr="00FD0425" w:rsidRDefault="002C6443" w:rsidP="00216DC6">
            <w:pPr>
              <w:pStyle w:val="TAC"/>
              <w:rPr>
                <w:rFonts w:hint="eastAsia"/>
                <w:lang w:eastAsia="zh-CN"/>
              </w:rPr>
            </w:pPr>
          </w:p>
        </w:tc>
      </w:tr>
      <w:tr w:rsidR="002C6443" w:rsidRPr="00FD0425" w14:paraId="3EF99C77" w14:textId="77777777" w:rsidTr="00216DC6">
        <w:tblPrEx>
          <w:tblCellMar>
            <w:top w:w="0" w:type="dxa"/>
            <w:bottom w:w="0" w:type="dxa"/>
          </w:tblCellMar>
        </w:tblPrEx>
        <w:tc>
          <w:tcPr>
            <w:tcW w:w="2160" w:type="dxa"/>
          </w:tcPr>
          <w:p w14:paraId="444364BA" w14:textId="77777777" w:rsidR="002C6443" w:rsidRPr="00FD0425" w:rsidRDefault="002C6443" w:rsidP="002C6443">
            <w:pPr>
              <w:pStyle w:val="TAL"/>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2C6443">
            <w:pPr>
              <w:pStyle w:val="TAL"/>
              <w:rPr>
                <w:rFonts w:hint="eastAsia"/>
                <w:lang w:eastAsia="zh-CN"/>
              </w:rPr>
            </w:pPr>
          </w:p>
        </w:tc>
        <w:tc>
          <w:tcPr>
            <w:tcW w:w="1296" w:type="dxa"/>
          </w:tcPr>
          <w:p w14:paraId="7CC76809" w14:textId="77777777" w:rsidR="002C6443" w:rsidRPr="00FD0425" w:rsidRDefault="002C6443" w:rsidP="002C6443">
            <w:pPr>
              <w:pStyle w:val="TAL"/>
              <w:rPr>
                <w:lang w:eastAsia="ja-JP"/>
              </w:rPr>
            </w:pPr>
            <w:r w:rsidRPr="00FD0425">
              <w:rPr>
                <w:rFonts w:cs="Arial"/>
                <w:i/>
                <w:lang w:eastAsia="ja-JP"/>
              </w:rPr>
              <w:t>1</w:t>
            </w:r>
          </w:p>
        </w:tc>
        <w:tc>
          <w:tcPr>
            <w:tcW w:w="1560" w:type="dxa"/>
          </w:tcPr>
          <w:p w14:paraId="08EF0B4C" w14:textId="77777777" w:rsidR="002C6443" w:rsidRPr="00FD0425" w:rsidRDefault="002C6443" w:rsidP="002C6443">
            <w:pPr>
              <w:pStyle w:val="TAL"/>
              <w:rPr>
                <w:lang w:eastAsia="ja-JP"/>
              </w:rPr>
            </w:pPr>
          </w:p>
        </w:tc>
        <w:tc>
          <w:tcPr>
            <w:tcW w:w="1984" w:type="dxa"/>
          </w:tcPr>
          <w:p w14:paraId="559116FC" w14:textId="77777777" w:rsidR="002C6443" w:rsidRPr="00FD0425" w:rsidRDefault="002C6443" w:rsidP="002C6443">
            <w:pPr>
              <w:pStyle w:val="TAL"/>
              <w:rPr>
                <w:rFonts w:hint="eastAsia"/>
                <w:lang w:eastAsia="zh-CN"/>
              </w:rPr>
            </w:pPr>
          </w:p>
        </w:tc>
        <w:tc>
          <w:tcPr>
            <w:tcW w:w="1134" w:type="dxa"/>
          </w:tcPr>
          <w:p w14:paraId="3A2B9A1D" w14:textId="77777777" w:rsidR="002C6443" w:rsidRPr="00FD0425" w:rsidRDefault="002C6443" w:rsidP="00216DC6">
            <w:pPr>
              <w:pStyle w:val="TAC"/>
              <w:rPr>
                <w:rFonts w:hint="eastAsia"/>
                <w:lang w:eastAsia="zh-CN"/>
              </w:rPr>
            </w:pPr>
            <w:r w:rsidRPr="00FD0425">
              <w:rPr>
                <w:lang w:eastAsia="ja-JP"/>
              </w:rPr>
              <w:t>–</w:t>
            </w:r>
          </w:p>
        </w:tc>
        <w:tc>
          <w:tcPr>
            <w:tcW w:w="1134" w:type="dxa"/>
          </w:tcPr>
          <w:p w14:paraId="35C418D6" w14:textId="77777777" w:rsidR="002C6443" w:rsidRPr="00FD0425" w:rsidRDefault="002C6443" w:rsidP="00216DC6">
            <w:pPr>
              <w:pStyle w:val="TAC"/>
              <w:rPr>
                <w:rFonts w:hint="eastAsia"/>
                <w:lang w:eastAsia="zh-CN"/>
              </w:rPr>
            </w:pPr>
          </w:p>
        </w:tc>
      </w:tr>
      <w:tr w:rsidR="002C6443" w:rsidRPr="00FD0425" w14:paraId="3CB9CB44" w14:textId="77777777" w:rsidTr="00216DC6">
        <w:tblPrEx>
          <w:tblCellMar>
            <w:top w:w="0" w:type="dxa"/>
            <w:bottom w:w="0" w:type="dxa"/>
          </w:tblCellMar>
        </w:tblPrEx>
        <w:tc>
          <w:tcPr>
            <w:tcW w:w="2160" w:type="dxa"/>
          </w:tcPr>
          <w:p w14:paraId="08F44917" w14:textId="77777777" w:rsidR="002C6443" w:rsidRPr="00FD0425" w:rsidRDefault="002C6443" w:rsidP="002C6443">
            <w:pPr>
              <w:pStyle w:val="TAL"/>
              <w:ind w:left="340"/>
              <w:rPr>
                <w:rFonts w:eastAsia="Batang"/>
              </w:rPr>
            </w:pPr>
            <w:r w:rsidRPr="00FD0425">
              <w:t>&gt;&gt;&gt;UL NR Frequency Info</w:t>
            </w:r>
          </w:p>
        </w:tc>
        <w:tc>
          <w:tcPr>
            <w:tcW w:w="1080" w:type="dxa"/>
          </w:tcPr>
          <w:p w14:paraId="1EA4B240"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2F571240" w14:textId="77777777" w:rsidR="002C6443" w:rsidRPr="00FD0425" w:rsidRDefault="002C6443" w:rsidP="002C6443">
            <w:pPr>
              <w:pStyle w:val="TAL"/>
              <w:rPr>
                <w:lang w:eastAsia="ja-JP"/>
              </w:rPr>
            </w:pPr>
          </w:p>
        </w:tc>
        <w:tc>
          <w:tcPr>
            <w:tcW w:w="1560" w:type="dxa"/>
          </w:tcPr>
          <w:p w14:paraId="3A63E24A" w14:textId="77777777" w:rsidR="002C6443" w:rsidRPr="00FD0425" w:rsidRDefault="002C6443" w:rsidP="002C6443">
            <w:pPr>
              <w:pStyle w:val="TAL"/>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2C6443">
            <w:pPr>
              <w:pStyle w:val="TAL"/>
              <w:rPr>
                <w:lang w:eastAsia="ja-JP"/>
              </w:rPr>
            </w:pPr>
            <w:r w:rsidRPr="00FD0425">
              <w:rPr>
                <w:rFonts w:eastAsia="SimSun" w:cs="Arial"/>
                <w:lang w:eastAsia="zh-CN"/>
              </w:rPr>
              <w:t>9.2.2.19</w:t>
            </w:r>
          </w:p>
        </w:tc>
        <w:tc>
          <w:tcPr>
            <w:tcW w:w="1984" w:type="dxa"/>
          </w:tcPr>
          <w:p w14:paraId="32D2C320" w14:textId="77777777" w:rsidR="002C6443" w:rsidRPr="00FD0425" w:rsidRDefault="00E56467" w:rsidP="00544880">
            <w:pPr>
              <w:pStyle w:val="TAL"/>
              <w:rPr>
                <w:rFonts w:hint="eastAsia"/>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134" w:type="dxa"/>
          </w:tcPr>
          <w:p w14:paraId="5A9467EF" w14:textId="77777777" w:rsidR="002C6443" w:rsidRPr="00FD0425" w:rsidRDefault="002C6443" w:rsidP="00216DC6">
            <w:pPr>
              <w:pStyle w:val="TAC"/>
              <w:rPr>
                <w:rFonts w:hint="eastAsia"/>
                <w:lang w:eastAsia="zh-CN"/>
              </w:rPr>
            </w:pPr>
            <w:r w:rsidRPr="00FD0425">
              <w:rPr>
                <w:lang w:eastAsia="ja-JP"/>
              </w:rPr>
              <w:t>–</w:t>
            </w:r>
          </w:p>
        </w:tc>
        <w:tc>
          <w:tcPr>
            <w:tcW w:w="1134" w:type="dxa"/>
          </w:tcPr>
          <w:p w14:paraId="0A641657" w14:textId="77777777" w:rsidR="002C6443" w:rsidRPr="00FD0425" w:rsidRDefault="002C6443" w:rsidP="00216DC6">
            <w:pPr>
              <w:pStyle w:val="TAC"/>
              <w:rPr>
                <w:rFonts w:hint="eastAsia"/>
                <w:lang w:eastAsia="zh-CN"/>
              </w:rPr>
            </w:pPr>
          </w:p>
        </w:tc>
      </w:tr>
      <w:tr w:rsidR="002C6443" w:rsidRPr="00FD0425" w14:paraId="6A974D06" w14:textId="77777777" w:rsidTr="00216DC6">
        <w:tblPrEx>
          <w:tblCellMar>
            <w:top w:w="0" w:type="dxa"/>
            <w:bottom w:w="0" w:type="dxa"/>
          </w:tblCellMar>
        </w:tblPrEx>
        <w:tc>
          <w:tcPr>
            <w:tcW w:w="2160" w:type="dxa"/>
          </w:tcPr>
          <w:p w14:paraId="3EB7CA5E" w14:textId="77777777" w:rsidR="002C6443" w:rsidRPr="00FD0425" w:rsidRDefault="002C6443" w:rsidP="002C6443">
            <w:pPr>
              <w:pStyle w:val="TAL"/>
              <w:ind w:left="340"/>
              <w:rPr>
                <w:rFonts w:eastAsia="Batang"/>
              </w:rPr>
            </w:pPr>
            <w:r w:rsidRPr="00FD0425">
              <w:t>&gt;&gt;&gt;DL NR Frequency Info</w:t>
            </w:r>
          </w:p>
        </w:tc>
        <w:tc>
          <w:tcPr>
            <w:tcW w:w="1080" w:type="dxa"/>
          </w:tcPr>
          <w:p w14:paraId="2BDB49BF"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Pr>
          <w:p w14:paraId="16A8F6D0" w14:textId="77777777" w:rsidR="002C6443" w:rsidRPr="00FD0425" w:rsidRDefault="002C6443" w:rsidP="002C6443">
            <w:pPr>
              <w:pStyle w:val="TAL"/>
              <w:rPr>
                <w:lang w:eastAsia="ja-JP"/>
              </w:rPr>
            </w:pPr>
          </w:p>
        </w:tc>
        <w:tc>
          <w:tcPr>
            <w:tcW w:w="1560" w:type="dxa"/>
          </w:tcPr>
          <w:p w14:paraId="6B11358B" w14:textId="77777777" w:rsidR="002C6443" w:rsidRPr="00FD0425" w:rsidRDefault="002C6443" w:rsidP="002C6443">
            <w:pPr>
              <w:pStyle w:val="TAL"/>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2C6443">
            <w:pPr>
              <w:pStyle w:val="TAL"/>
              <w:rPr>
                <w:lang w:eastAsia="ja-JP"/>
              </w:rPr>
            </w:pPr>
            <w:r w:rsidRPr="00FD0425">
              <w:rPr>
                <w:rFonts w:eastAsia="SimSun" w:cs="Arial"/>
                <w:lang w:eastAsia="zh-CN"/>
              </w:rPr>
              <w:t>9.2.2.19</w:t>
            </w:r>
          </w:p>
        </w:tc>
        <w:tc>
          <w:tcPr>
            <w:tcW w:w="1984" w:type="dxa"/>
          </w:tcPr>
          <w:p w14:paraId="49627ECF" w14:textId="77777777" w:rsidR="002C6443" w:rsidRPr="00FD0425" w:rsidRDefault="002C6443" w:rsidP="002C6443">
            <w:pPr>
              <w:pStyle w:val="TAL"/>
              <w:rPr>
                <w:rFonts w:hint="eastAsia"/>
                <w:lang w:eastAsia="zh-CN"/>
              </w:rPr>
            </w:pPr>
          </w:p>
        </w:tc>
        <w:tc>
          <w:tcPr>
            <w:tcW w:w="1134" w:type="dxa"/>
          </w:tcPr>
          <w:p w14:paraId="62A7A842" w14:textId="77777777" w:rsidR="002C6443" w:rsidRPr="00FD0425" w:rsidRDefault="002C6443" w:rsidP="00216DC6">
            <w:pPr>
              <w:pStyle w:val="TAC"/>
              <w:rPr>
                <w:rFonts w:hint="eastAsia"/>
                <w:lang w:eastAsia="zh-CN"/>
              </w:rPr>
            </w:pPr>
            <w:r w:rsidRPr="00FD0425">
              <w:rPr>
                <w:lang w:eastAsia="ja-JP"/>
              </w:rPr>
              <w:t>–</w:t>
            </w:r>
          </w:p>
        </w:tc>
        <w:tc>
          <w:tcPr>
            <w:tcW w:w="1134" w:type="dxa"/>
          </w:tcPr>
          <w:p w14:paraId="54EEDCBE" w14:textId="77777777" w:rsidR="002C6443" w:rsidRPr="00FD0425" w:rsidRDefault="002C6443" w:rsidP="00216DC6">
            <w:pPr>
              <w:pStyle w:val="TAC"/>
              <w:rPr>
                <w:rFonts w:hint="eastAsia"/>
                <w:lang w:eastAsia="zh-CN"/>
              </w:rPr>
            </w:pPr>
          </w:p>
        </w:tc>
      </w:tr>
      <w:tr w:rsidR="002C6443" w:rsidRPr="00FD0425" w14:paraId="0ED03472"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2C6443">
            <w:pPr>
              <w:pStyle w:val="TAL"/>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2C6443">
            <w:pPr>
              <w:pStyle w:val="TAL"/>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2C644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E56467">
            <w:pPr>
              <w:pStyle w:val="TAL"/>
              <w:rPr>
                <w:rFonts w:hint="eastAsia"/>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216DC6">
            <w:pPr>
              <w:pStyle w:val="TAC"/>
              <w:rPr>
                <w:rFonts w:hint="eastAsia"/>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216DC6">
            <w:pPr>
              <w:pStyle w:val="TAC"/>
              <w:rPr>
                <w:rFonts w:hint="eastAsia"/>
                <w:lang w:eastAsia="zh-CN"/>
              </w:rPr>
            </w:pPr>
          </w:p>
        </w:tc>
      </w:tr>
      <w:tr w:rsidR="002C6443" w:rsidRPr="00FD0425" w14:paraId="7DAD09F7"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2C6443">
            <w:pPr>
              <w:pStyle w:val="TAL"/>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2C6443">
            <w:pPr>
              <w:pStyle w:val="TAL"/>
              <w:rPr>
                <w:rFonts w:hint="eastAsia"/>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2C644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2C6443">
            <w:pPr>
              <w:pStyle w:val="TAL"/>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2C644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2C6443">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216DC6">
            <w:pPr>
              <w:pStyle w:val="TAC"/>
              <w:rPr>
                <w:rFonts w:hint="eastAsia"/>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216DC6">
            <w:pPr>
              <w:pStyle w:val="TAC"/>
              <w:rPr>
                <w:rFonts w:hint="eastAsia"/>
                <w:lang w:eastAsia="zh-CN"/>
              </w:rPr>
            </w:pPr>
          </w:p>
        </w:tc>
      </w:tr>
      <w:tr w:rsidR="00F9724E" w:rsidRPr="00FD0425" w14:paraId="23A6C9E3"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F9724E">
            <w:pPr>
              <w:pStyle w:val="TAL"/>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F9724E">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F9724E">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F9724E">
            <w:pPr>
              <w:pStyle w:val="TAL"/>
              <w:rPr>
                <w:rFonts w:cs="Arial"/>
                <w:lang w:eastAsia="zh-CN"/>
              </w:rPr>
            </w:pPr>
            <w:r w:rsidRPr="007862BD">
              <w:rPr>
                <w:rFonts w:cs="Arial" w:hint="eastAsia"/>
                <w:lang w:eastAsia="zh-CN"/>
              </w:rPr>
              <w:t>NR Carrier List</w:t>
            </w:r>
          </w:p>
          <w:p w14:paraId="7E85FE0A" w14:textId="77777777" w:rsidR="00F9724E" w:rsidRPr="00FD0425" w:rsidRDefault="00F9724E" w:rsidP="00F9724E">
            <w:pPr>
              <w:pStyle w:val="TAL"/>
              <w:rPr>
                <w:rFonts w:eastAsia="SimSun" w:cs="Arial"/>
                <w:lang w:eastAsia="zh-CN"/>
              </w:rPr>
            </w:pPr>
            <w:bookmarkStart w:id="5152" w:name="_Hlk44419558"/>
            <w:r w:rsidRPr="007862BD">
              <w:rPr>
                <w:rFonts w:cs="Arial" w:hint="eastAsia"/>
                <w:lang w:eastAsia="zh-CN"/>
              </w:rPr>
              <w:t>9.2.2.</w:t>
            </w:r>
            <w:bookmarkEnd w:id="5152"/>
            <w:r w:rsidR="00B71DAA">
              <w:rPr>
                <w:rFonts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F9724E">
            <w:pPr>
              <w:pStyle w:val="TAL"/>
              <w:rPr>
                <w:rFonts w:hint="eastAsia"/>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F9724E">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F9724E">
            <w:pPr>
              <w:pStyle w:val="TAC"/>
              <w:rPr>
                <w:rFonts w:hint="eastAsia"/>
                <w:lang w:eastAsia="zh-CN"/>
              </w:rPr>
            </w:pPr>
            <w:r>
              <w:rPr>
                <w:rFonts w:hint="eastAsia"/>
                <w:lang w:eastAsia="zh-CN"/>
              </w:rPr>
              <w:t>ignore</w:t>
            </w:r>
          </w:p>
        </w:tc>
      </w:tr>
      <w:tr w:rsidR="00D83CCA" w:rsidRPr="00FD0425" w14:paraId="4D2EDCC8"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D83CCA">
            <w:pPr>
              <w:pStyle w:val="TAL"/>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D83CCA">
            <w:pPr>
              <w:pStyle w:val="TAL"/>
              <w:rPr>
                <w:rFonts w:cs="Arial" w:hint="eastAsia"/>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D83CCA">
            <w:pPr>
              <w:pStyle w:val="TAL"/>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D83CCA">
            <w:pPr>
              <w:pStyle w:val="TAL"/>
              <w:rPr>
                <w:rFonts w:cs="Arial" w:hint="eastAsia"/>
                <w:lang w:eastAsia="zh-CN"/>
              </w:rPr>
            </w:pPr>
            <w:bookmarkStart w:id="5153" w:name="_Hlk44460063"/>
            <w:r w:rsidRPr="007862BD">
              <w:rPr>
                <w:rFonts w:eastAsia="SimSun" w:cs="Arial" w:hint="eastAsia"/>
                <w:lang w:eastAsia="zh-CN"/>
              </w:rPr>
              <w:t>9.2.2.</w:t>
            </w:r>
            <w:bookmarkEnd w:id="5153"/>
            <w:r w:rsidR="00DD080C">
              <w:rPr>
                <w:rFonts w:eastAsia="SimSun"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D83CCA">
            <w:pPr>
              <w:pStyle w:val="TAL"/>
              <w:rPr>
                <w:rFonts w:hint="eastAsia"/>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D83CCA">
            <w:pPr>
              <w:pStyle w:val="TAC"/>
              <w:rPr>
                <w:rFonts w:hint="eastAsia"/>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D83CCA">
            <w:pPr>
              <w:pStyle w:val="TAC"/>
              <w:rPr>
                <w:rFonts w:hint="eastAsia"/>
                <w:lang w:eastAsia="zh-CN"/>
              </w:rPr>
            </w:pPr>
            <w:r>
              <w:rPr>
                <w:rFonts w:hint="eastAsia"/>
                <w:lang w:eastAsia="zh-CN"/>
              </w:rPr>
              <w:t>ignore</w:t>
            </w:r>
          </w:p>
        </w:tc>
      </w:tr>
      <w:tr w:rsidR="00D83CCA" w:rsidRPr="00FD0425" w14:paraId="581B18F9"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D83CCA">
            <w:pPr>
              <w:pStyle w:val="TAL"/>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D83CCA">
            <w:pPr>
              <w:pStyle w:val="TAL"/>
              <w:rPr>
                <w:rFonts w:hint="eastAsia"/>
                <w:lang w:eastAsia="zh-CN"/>
              </w:rPr>
            </w:pPr>
          </w:p>
        </w:tc>
        <w:tc>
          <w:tcPr>
            <w:tcW w:w="1296"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D83CCA">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D83CCA">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D83CCA">
            <w:pPr>
              <w:pStyle w:val="TAC"/>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D83CCA">
            <w:pPr>
              <w:pStyle w:val="TAC"/>
              <w:rPr>
                <w:rFonts w:hint="eastAsia"/>
                <w:lang w:eastAsia="zh-CN"/>
              </w:rPr>
            </w:pPr>
          </w:p>
        </w:tc>
      </w:tr>
      <w:tr w:rsidR="00D83CCA" w:rsidRPr="00FD0425" w14:paraId="467F5A42"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D83CCA">
            <w:pPr>
              <w:pStyle w:val="TAL"/>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D83CCA">
            <w:pPr>
              <w:pStyle w:val="TAL"/>
              <w:rPr>
                <w:rFonts w:hint="eastAsia"/>
                <w:lang w:eastAsia="zh-CN"/>
              </w:rPr>
            </w:pPr>
          </w:p>
        </w:tc>
        <w:tc>
          <w:tcPr>
            <w:tcW w:w="1296"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D83CCA">
            <w:pPr>
              <w:pStyle w:val="TAL"/>
              <w:rPr>
                <w:lang w:eastAsia="ja-JP"/>
              </w:rPr>
            </w:pPr>
            <w:r w:rsidRPr="00FD0425">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D83CCA">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D83CCA">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D83CCA">
            <w:pPr>
              <w:pStyle w:val="TAC"/>
              <w:rPr>
                <w:rFonts w:hint="eastAsia"/>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D83CCA">
            <w:pPr>
              <w:pStyle w:val="TAC"/>
              <w:rPr>
                <w:rFonts w:hint="eastAsia"/>
                <w:lang w:eastAsia="zh-CN"/>
              </w:rPr>
            </w:pPr>
          </w:p>
        </w:tc>
      </w:tr>
      <w:tr w:rsidR="00D83CCA" w:rsidRPr="00FD0425" w14:paraId="7B9E49A4"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D83CCA">
            <w:pPr>
              <w:pStyle w:val="TAL"/>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D83CCA">
            <w:pPr>
              <w:pStyle w:val="TAL"/>
              <w:rPr>
                <w:rFonts w:hint="eastAsia"/>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D83CCA">
            <w:pPr>
              <w:pStyle w:val="TAL"/>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D83CCA">
            <w:pPr>
              <w:pStyle w:val="TAL"/>
              <w:rPr>
                <w:lang w:eastAsia="ja-JP"/>
              </w:rPr>
            </w:pPr>
            <w:r w:rsidRPr="00FD0425">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D83CCA">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D83CCA">
            <w:pPr>
              <w:pStyle w:val="TAC"/>
              <w:rPr>
                <w:rFonts w:hint="eastAsia"/>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D83CCA">
            <w:pPr>
              <w:pStyle w:val="TAC"/>
              <w:rPr>
                <w:rFonts w:hint="eastAsia"/>
                <w:lang w:eastAsia="zh-CN"/>
              </w:rPr>
            </w:pPr>
          </w:p>
        </w:tc>
      </w:tr>
      <w:tr w:rsidR="00D83CCA" w:rsidRPr="00FD0425" w14:paraId="5CDBCD92"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D83CCA">
            <w:pPr>
              <w:pStyle w:val="TAL"/>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D83CCA">
            <w:pPr>
              <w:pStyle w:val="TAL"/>
              <w:rPr>
                <w:rFonts w:hint="eastAsia"/>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D83CCA">
            <w:pPr>
              <w:pStyle w:val="TAL"/>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D83CCA">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D83CCA">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D83CCA">
            <w:pPr>
              <w:pStyle w:val="TAC"/>
              <w:rPr>
                <w:rFonts w:hint="eastAsia"/>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D83CCA">
            <w:pPr>
              <w:pStyle w:val="TAC"/>
              <w:rPr>
                <w:rFonts w:hint="eastAsia"/>
                <w:lang w:eastAsia="zh-CN"/>
              </w:rPr>
            </w:pPr>
          </w:p>
        </w:tc>
      </w:tr>
      <w:tr w:rsidR="00D83CCA" w:rsidRPr="00FD0425" w14:paraId="7A02D651"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D83CCA">
            <w:pPr>
              <w:pStyle w:val="TAL"/>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D83CCA">
            <w:pPr>
              <w:pStyle w:val="TAL"/>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D83CCA">
            <w:pPr>
              <w:pStyle w:val="TAL"/>
              <w:rPr>
                <w:rFonts w:eastAsia="SimSun" w:cs="Arial"/>
                <w:lang w:eastAsia="zh-CN"/>
              </w:rPr>
            </w:pPr>
            <w:r w:rsidRPr="00FD0425">
              <w:rPr>
                <w:rFonts w:cs="Arial" w:hint="eastAsia"/>
              </w:rPr>
              <w:t>9.2.2.40</w:t>
            </w:r>
          </w:p>
        </w:tc>
        <w:tc>
          <w:tcPr>
            <w:tcW w:w="1984"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D83CCA">
            <w:pPr>
              <w:pStyle w:val="TAL"/>
              <w:rPr>
                <w:rFonts w:hint="eastAsia"/>
                <w:lang w:eastAsia="zh-CN"/>
              </w:rPr>
            </w:pPr>
          </w:p>
        </w:tc>
        <w:tc>
          <w:tcPr>
            <w:tcW w:w="1134"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D83CCA">
            <w:pPr>
              <w:pStyle w:val="TAC"/>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D83CCA">
            <w:pPr>
              <w:pStyle w:val="TAC"/>
              <w:rPr>
                <w:rFonts w:hint="eastAsia"/>
                <w:lang w:eastAsia="zh-CN"/>
              </w:rPr>
            </w:pPr>
            <w:r>
              <w:rPr>
                <w:lang w:eastAsia="zh-CN"/>
              </w:rPr>
              <w:t>ignore</w:t>
            </w:r>
          </w:p>
        </w:tc>
      </w:tr>
      <w:tr w:rsidR="00D83CCA" w:rsidRPr="00FD0425" w14:paraId="1C56D753"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D83CCA">
            <w:pPr>
              <w:pStyle w:val="TAL"/>
              <w:ind w:left="340"/>
              <w:rPr>
                <w:rFonts w:eastAsia="Malgun Gothic" w:hint="eastAsia"/>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D83CCA">
            <w:pPr>
              <w:pStyle w:val="TAL"/>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D83CCA">
            <w:pPr>
              <w:pStyle w:val="TAL"/>
              <w:rPr>
                <w:rFonts w:cs="Arial" w:hint="eastAsia"/>
              </w:rPr>
            </w:pPr>
            <w:r>
              <w:rPr>
                <w:rFonts w:cs="Arial" w:hint="eastAsia"/>
                <w:lang w:eastAsia="zh-CN"/>
              </w:rPr>
              <w:t>OCTET STRING</w:t>
            </w:r>
          </w:p>
        </w:tc>
        <w:tc>
          <w:tcPr>
            <w:tcW w:w="1984"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D83CCA">
            <w:pPr>
              <w:pStyle w:val="TAL"/>
              <w:rPr>
                <w:rFonts w:hint="eastAsia"/>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D83CCA">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D83CCA">
            <w:pPr>
              <w:pStyle w:val="TAC"/>
              <w:rPr>
                <w:lang w:eastAsia="zh-CN"/>
              </w:rPr>
            </w:pPr>
            <w:r>
              <w:rPr>
                <w:rFonts w:hint="eastAsia"/>
                <w:lang w:eastAsia="zh-CN"/>
              </w:rPr>
              <w:t>ignore</w:t>
            </w:r>
          </w:p>
        </w:tc>
      </w:tr>
      <w:tr w:rsidR="00D83CCA" w:rsidRPr="00FD0425" w14:paraId="25CF3E03"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D83CCA">
            <w:pPr>
              <w:pStyle w:val="TAL"/>
              <w:ind w:left="340"/>
              <w:rPr>
                <w:rFonts w:eastAsia="Malgun Gothic" w:hint="eastAsia"/>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D83CCA">
            <w:pPr>
              <w:pStyle w:val="TAL"/>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D83CCA">
            <w:pPr>
              <w:pStyle w:val="TAL"/>
              <w:rPr>
                <w:rFonts w:cs="Arial"/>
              </w:rPr>
            </w:pPr>
            <w:r w:rsidRPr="001C7D4A">
              <w:rPr>
                <w:rFonts w:cs="Arial" w:hint="eastAsia"/>
              </w:rPr>
              <w:t>NR Carrier List</w:t>
            </w:r>
          </w:p>
          <w:p w14:paraId="49C5E5A1" w14:textId="77777777" w:rsidR="00D83CCA" w:rsidRPr="00FD0425" w:rsidRDefault="00D83CCA" w:rsidP="00D83CCA">
            <w:pPr>
              <w:pStyle w:val="TAL"/>
              <w:rPr>
                <w:rFonts w:cs="Arial" w:hint="eastAsia"/>
              </w:rPr>
            </w:pPr>
            <w:r w:rsidRPr="001C7D4A">
              <w:rPr>
                <w:rFonts w:cs="Arial" w:hint="eastAsia"/>
              </w:rPr>
              <w:t>9.2.2.</w:t>
            </w:r>
            <w:r>
              <w:rPr>
                <w:rFonts w:cs="Arial"/>
              </w:rPr>
              <w:t>63</w:t>
            </w:r>
          </w:p>
        </w:tc>
        <w:tc>
          <w:tcPr>
            <w:tcW w:w="1984"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D83CCA">
            <w:pPr>
              <w:pStyle w:val="TAL"/>
              <w:rPr>
                <w:rFonts w:hint="eastAsia"/>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D83CCA">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D83CCA">
            <w:pPr>
              <w:pStyle w:val="TAC"/>
              <w:rPr>
                <w:lang w:eastAsia="zh-CN"/>
              </w:rPr>
            </w:pPr>
            <w:r>
              <w:rPr>
                <w:rFonts w:hint="eastAsia"/>
                <w:lang w:eastAsia="zh-CN"/>
              </w:rPr>
              <w:t>ignore</w:t>
            </w:r>
          </w:p>
        </w:tc>
      </w:tr>
      <w:tr w:rsidR="00D83CCA" w:rsidRPr="00FD0425" w14:paraId="3EFF6BBD"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D83CCA">
            <w:pPr>
              <w:pStyle w:val="TAL"/>
              <w:rPr>
                <w:rFonts w:eastAsia="SimSun" w:hint="eastAsia"/>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D83CCA">
            <w:pPr>
              <w:pStyle w:val="TAL"/>
              <w:rPr>
                <w:rFonts w:eastAsia="SimSun" w:cs="Arial" w:hint="eastAsia"/>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D83CCA">
            <w:pPr>
              <w:pStyle w:val="TAL"/>
              <w:rPr>
                <w:rFonts w:eastAsia="SimSun" w:cs="Arial" w:hint="eastAsia"/>
                <w:lang w:eastAsia="zh-CN"/>
              </w:rPr>
            </w:pPr>
            <w:r w:rsidRPr="00FD0425">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D83CCA">
            <w:pPr>
              <w:pStyle w:val="TAL"/>
              <w:rPr>
                <w:rFonts w:hint="eastAsia"/>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D83CCA">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D83CCA">
            <w:pPr>
              <w:pStyle w:val="TAC"/>
              <w:rPr>
                <w:lang w:val="en-US"/>
              </w:rPr>
            </w:pPr>
          </w:p>
        </w:tc>
      </w:tr>
      <w:tr w:rsidR="00D83CCA" w:rsidRPr="00FD0425" w14:paraId="0B50223D" w14:textId="77777777" w:rsidTr="00216DC6">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D83CCA">
            <w:pPr>
              <w:pStyle w:val="TAL"/>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D83CCA">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D83CCA">
            <w:pPr>
              <w:pStyle w:val="TAL"/>
              <w:rPr>
                <w:lang w:eastAsia="ja-JP"/>
              </w:rPr>
            </w:pPr>
            <w:r w:rsidRPr="00FD0425">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D83CC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D83CCA">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D83CCA">
            <w:pPr>
              <w:pStyle w:val="TAC"/>
              <w:rPr>
                <w:lang w:val="en-US"/>
              </w:rPr>
            </w:pPr>
          </w:p>
        </w:tc>
      </w:tr>
      <w:tr w:rsidR="00D83CCA" w:rsidRPr="00FD0425" w14:paraId="322AEC6C"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D83CCA">
            <w:pPr>
              <w:pStyle w:val="TAL"/>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D83CCA">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D83CCA">
            <w:pPr>
              <w:pStyle w:val="TAL"/>
              <w:rPr>
                <w:lang w:eastAsia="ja-JP"/>
              </w:rPr>
            </w:pPr>
            <w:r w:rsidRPr="00FD0425">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D83CCA">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D83CCA">
            <w:pPr>
              <w:pStyle w:val="TAL"/>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D83CCA">
            <w:pPr>
              <w:pStyle w:val="TAL"/>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134"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D83CCA">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D83CCA">
            <w:pPr>
              <w:pStyle w:val="TAC"/>
              <w:rPr>
                <w:lang w:val="en-US"/>
              </w:rPr>
            </w:pPr>
            <w:r w:rsidRPr="00FD0425">
              <w:rPr>
                <w:rFonts w:cs="Arial"/>
                <w:lang w:eastAsia="ja-JP"/>
              </w:rPr>
              <w:t>ignore</w:t>
            </w:r>
          </w:p>
        </w:tc>
      </w:tr>
      <w:tr w:rsidR="00D83CCA" w:rsidRPr="00FD0425" w14:paraId="4E3A377F"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D83CCA">
            <w:pPr>
              <w:pStyle w:val="TAL"/>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D83CCA">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D83CCA">
            <w:pPr>
              <w:pStyle w:val="TAL"/>
              <w:rPr>
                <w:lang w:eastAsia="ja-JP"/>
              </w:rPr>
            </w:pPr>
            <w:r w:rsidRPr="00FD0425">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D83CCA">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D83CCA">
            <w:pPr>
              <w:pStyle w:val="TAL"/>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D83CC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D83CCA">
            <w:pPr>
              <w:pStyle w:val="TAC"/>
              <w:rPr>
                <w:lang w:val="en-US"/>
              </w:rPr>
            </w:pPr>
          </w:p>
        </w:tc>
      </w:tr>
      <w:tr w:rsidR="00D83CCA" w:rsidRPr="00FD0425" w14:paraId="22E5EAD6"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D83CCA">
            <w:pPr>
              <w:pStyle w:val="TAL"/>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D83CCA">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D83CCA">
            <w:pPr>
              <w:pStyle w:val="TAL"/>
              <w:rPr>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D83CC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D83CC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D83CCA">
            <w:pPr>
              <w:pStyle w:val="TAC"/>
              <w:rPr>
                <w:lang w:val="en-US"/>
              </w:rPr>
            </w:pPr>
          </w:p>
        </w:tc>
      </w:tr>
      <w:tr w:rsidR="00D83CCA" w:rsidRPr="00FD0425" w14:paraId="7D2D3B26"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D83CCA">
            <w:pPr>
              <w:pStyle w:val="TAL"/>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D83CCA">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D83CCA">
            <w:pPr>
              <w:pStyle w:val="TAL"/>
              <w:rPr>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D83CC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D83CC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D83CCA">
            <w:pPr>
              <w:pStyle w:val="TAC"/>
              <w:rPr>
                <w:lang w:val="en-US"/>
              </w:rPr>
            </w:pPr>
          </w:p>
        </w:tc>
      </w:tr>
      <w:tr w:rsidR="00D83CCA" w:rsidRPr="00FD0425" w14:paraId="100298DB"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D83CCA">
            <w:pPr>
              <w:pStyle w:val="TAL"/>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D83CCA">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D83CCA">
            <w:pPr>
              <w:pStyle w:val="TAL"/>
              <w:rPr>
                <w:lang w:eastAsia="ja-JP"/>
              </w:rPr>
            </w:pPr>
            <w:r w:rsidRPr="00FD0425">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D83CC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D83CC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D83CCA">
            <w:pPr>
              <w:pStyle w:val="TAC"/>
              <w:rPr>
                <w:lang w:val="en-US"/>
              </w:rPr>
            </w:pPr>
          </w:p>
        </w:tc>
      </w:tr>
      <w:tr w:rsidR="00D83CCA" w:rsidRPr="00FD0425" w14:paraId="4B694B8C"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D83CCA">
            <w:pPr>
              <w:pStyle w:val="TAL"/>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D83CCA">
            <w:pPr>
              <w:pStyle w:val="TAL"/>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D83CCA">
            <w:pPr>
              <w:pStyle w:val="TAL"/>
              <w:rPr>
                <w:rFonts w:cs="Arial"/>
                <w:lang w:eastAsia="ja-JP"/>
              </w:rPr>
            </w:pPr>
            <w:r w:rsidRPr="00FD0425">
              <w:rPr>
                <w:rFonts w:cs="Arial"/>
                <w:lang w:eastAsia="ja-JP"/>
              </w:rPr>
              <w:t>RAN Area Code</w:t>
            </w:r>
          </w:p>
          <w:p w14:paraId="24FC0579" w14:textId="77777777" w:rsidR="00D83CCA" w:rsidRPr="00FD0425" w:rsidRDefault="00D83CCA" w:rsidP="00D83CCA">
            <w:pPr>
              <w:pStyle w:val="TAL"/>
              <w:rPr>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D83CC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D83CC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D83CCA">
            <w:pPr>
              <w:pStyle w:val="TAC"/>
              <w:rPr>
                <w:lang w:val="en-US"/>
              </w:rPr>
            </w:pPr>
          </w:p>
        </w:tc>
      </w:tr>
      <w:tr w:rsidR="00134BCC" w:rsidRPr="00FD0425" w14:paraId="18EC6802"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134BCC">
            <w:pPr>
              <w:pStyle w:val="TAL"/>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134BCC">
            <w:pPr>
              <w:pStyle w:val="TAL"/>
              <w:rPr>
                <w:rFonts w:cs="Arial" w:hint="eastAsia"/>
                <w:szCs w:val="18"/>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134BCC">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134BCC">
            <w:pPr>
              <w:pStyle w:val="TAL"/>
              <w:rPr>
                <w:rFonts w:cs="Arial"/>
                <w:lang w:eastAsia="ja-JP"/>
              </w:rPr>
            </w:pPr>
            <w:r>
              <w:rPr>
                <w:lang w:val="fr-FR"/>
              </w:rPr>
              <w:t>9.2.2.</w:t>
            </w:r>
            <w:r w:rsidR="00A24C82">
              <w:rPr>
                <w:lang w:val="fr-FR"/>
              </w:rPr>
              <w:t>39a</w:t>
            </w:r>
          </w:p>
        </w:tc>
        <w:tc>
          <w:tcPr>
            <w:tcW w:w="1984"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134BCC">
            <w:pPr>
              <w:pStyle w:val="TAL"/>
              <w:rPr>
                <w:lang w:val="en-US"/>
              </w:rPr>
            </w:pPr>
            <w:r>
              <w:rPr>
                <w:lang w:val="en-US"/>
              </w:rPr>
              <w:t xml:space="preserve">NOTE: This IE is associated with the TAC in the </w:t>
            </w:r>
            <w:r>
              <w:rPr>
                <w:rFonts w:cs="Arial"/>
                <w:i/>
                <w:iCs/>
                <w:lang w:val="fr-FR" w:eastAsia="ja-JP"/>
              </w:rPr>
              <w:t>Broadcast PLMN Identity Info List NR</w:t>
            </w:r>
            <w:r>
              <w:rPr>
                <w:rFonts w:cs="Arial"/>
                <w:lang w:val="fr-FR"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134BCC">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134BCC">
            <w:pPr>
              <w:pStyle w:val="TAC"/>
              <w:rPr>
                <w:lang w:val="en-US"/>
              </w:rPr>
            </w:pPr>
            <w:r>
              <w:rPr>
                <w:rFonts w:cs="Arial"/>
                <w:lang w:val="fr-FR" w:eastAsia="ja-JP"/>
              </w:rPr>
              <w:t>ignore</w:t>
            </w:r>
          </w:p>
        </w:tc>
      </w:tr>
      <w:tr w:rsidR="00D83CCA" w:rsidRPr="00FD0425" w14:paraId="0D209823"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D83CCA">
            <w:pPr>
              <w:pStyle w:val="TAL"/>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D83CCA">
            <w:pPr>
              <w:pStyle w:val="TAL"/>
              <w:rPr>
                <w:rFonts w:cs="Arial" w:hint="eastAsia"/>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D83CCA">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D83CCA">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D83CCA">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D83CCA">
            <w:pPr>
              <w:pStyle w:val="TAC"/>
              <w:rPr>
                <w:lang w:val="en-US"/>
              </w:rPr>
            </w:pPr>
            <w:r>
              <w:rPr>
                <w:lang w:val="en-US"/>
              </w:rPr>
              <w:t>reject</w:t>
            </w:r>
          </w:p>
        </w:tc>
      </w:tr>
      <w:tr w:rsidR="00134BCC" w:rsidRPr="00FD0425" w14:paraId="3D851C59"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15131E">
            <w:pPr>
              <w:pStyle w:val="TAL"/>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134BCC">
            <w:pPr>
              <w:pStyle w:val="TAL"/>
              <w:rPr>
                <w:rFonts w:cs="Arial"/>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134BCC">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134BCC">
            <w:pPr>
              <w:pStyle w:val="TAL"/>
              <w:rPr>
                <w:rFonts w:eastAsia="SimSun" w:cs="Arial"/>
                <w:lang w:eastAsia="zh-CN"/>
              </w:rPr>
            </w:pPr>
            <w:r>
              <w:rPr>
                <w:lang w:val="fr-FR"/>
              </w:rPr>
              <w:t>9.2.2.</w:t>
            </w:r>
            <w:r w:rsidR="00A24C82">
              <w:rPr>
                <w:lang w:val="fr-FR"/>
              </w:rPr>
              <w:t>39a</w:t>
            </w:r>
          </w:p>
        </w:tc>
        <w:tc>
          <w:tcPr>
            <w:tcW w:w="1984"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134BCC">
            <w:pPr>
              <w:pStyle w:val="TAL"/>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134"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134BCC">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134BCC">
            <w:pPr>
              <w:pStyle w:val="TAC"/>
              <w:rPr>
                <w:lang w:val="en-US"/>
              </w:rPr>
            </w:pPr>
            <w:r>
              <w:rPr>
                <w:rFonts w:cs="Arial"/>
                <w:lang w:val="fr-FR" w:eastAsia="ja-JP"/>
              </w:rPr>
              <w:t>ignore</w:t>
            </w:r>
          </w:p>
        </w:tc>
      </w:tr>
      <w:tr w:rsidR="00D83CCA" w:rsidRPr="00FD0425" w14:paraId="29EBF7C8"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9354E2">
            <w:pPr>
              <w:pStyle w:val="TAL"/>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D83CCA">
            <w:pPr>
              <w:pStyle w:val="TAL"/>
              <w:rPr>
                <w:rFonts w:cs="Arial" w:hint="eastAsia"/>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D83CCA">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D83CCA">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D83CCA">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D83CCA">
            <w:pPr>
              <w:pStyle w:val="TAC"/>
              <w:rPr>
                <w:lang w:val="en-US"/>
              </w:rPr>
            </w:pPr>
            <w:r>
              <w:rPr>
                <w:lang w:val="en-US"/>
              </w:rPr>
              <w:t>reject</w:t>
            </w:r>
          </w:p>
        </w:tc>
      </w:tr>
      <w:tr w:rsidR="00D83CCA" w:rsidRPr="00FD0425" w14:paraId="14CBA584"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9354E2">
            <w:pPr>
              <w:pStyle w:val="TAL"/>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D83CCA">
            <w:pPr>
              <w:pStyle w:val="TAL"/>
              <w:rPr>
                <w:rFonts w:cs="Arial" w:hint="eastAsia"/>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D83CCA">
            <w:pPr>
              <w:pStyle w:val="TAL"/>
              <w:rPr>
                <w:rFonts w:cs="Arial"/>
                <w:lang w:eastAsia="ja-JP"/>
              </w:rPr>
            </w:pPr>
            <w:bookmarkStart w:id="5154" w:name="_Hlk44419608"/>
            <w:r w:rsidRPr="00BB5C7A">
              <w:rPr>
                <w:rFonts w:cs="Arial" w:hint="eastAsia"/>
                <w:lang w:eastAsia="ja-JP"/>
              </w:rPr>
              <w:t>9.2.2.</w:t>
            </w:r>
            <w:bookmarkEnd w:id="5154"/>
            <w:r>
              <w:rPr>
                <w:rFonts w:cs="Arial"/>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D83CC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D83CCA">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D83CCA">
            <w:pPr>
              <w:pStyle w:val="TAC"/>
              <w:rPr>
                <w:lang w:val="en-US"/>
              </w:rPr>
            </w:pPr>
            <w:r w:rsidRPr="0059460A">
              <w:rPr>
                <w:lang w:val="en-US"/>
              </w:rPr>
              <w:t>ignore</w:t>
            </w:r>
          </w:p>
        </w:tc>
      </w:tr>
      <w:tr w:rsidR="00D83CCA" w:rsidRPr="00FD0425" w14:paraId="5B33813A"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9354E2">
            <w:pPr>
              <w:pStyle w:val="TAL"/>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D83CCA">
            <w:pPr>
              <w:pStyle w:val="TAL"/>
              <w:rPr>
                <w:rFonts w:cs="Arial" w:hint="eastAsia"/>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D83CCA">
            <w:pPr>
              <w:pStyle w:val="TAL"/>
              <w:rPr>
                <w:rFonts w:cs="Arial"/>
                <w:lang w:eastAsia="ja-JP"/>
              </w:rPr>
            </w:pPr>
            <w:r w:rsidRPr="00BB5C7A">
              <w:rPr>
                <w:rFonts w:cs="Arial"/>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D83CCA">
            <w:pPr>
              <w:pStyle w:val="TAL"/>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D83CCA">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D83CCA">
            <w:pPr>
              <w:pStyle w:val="TAC"/>
              <w:rPr>
                <w:lang w:val="en-US"/>
              </w:rPr>
            </w:pPr>
            <w:r w:rsidRPr="0059460A">
              <w:rPr>
                <w:lang w:val="en-US"/>
              </w:rPr>
              <w:t>ignore</w:t>
            </w:r>
          </w:p>
        </w:tc>
      </w:tr>
      <w:tr w:rsidR="00D83CCA" w:rsidRPr="00FD0425" w14:paraId="69981599"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9354E2">
            <w:pPr>
              <w:pStyle w:val="TAL"/>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D83CCA">
            <w:pPr>
              <w:pStyle w:val="TAL"/>
              <w:rPr>
                <w:rFonts w:cs="Arial" w:hint="eastAsia"/>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D83CCA">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D83CCA">
            <w:pPr>
              <w:pStyle w:val="TAL"/>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984"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D83CCA">
            <w:pPr>
              <w:pStyle w:val="TAL"/>
              <w:rPr>
                <w:rFonts w:hint="eastAsia"/>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D83CCA">
            <w:pPr>
              <w:pStyle w:val="TAC"/>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D83CCA">
            <w:pPr>
              <w:pStyle w:val="TAC"/>
              <w:rPr>
                <w:lang w:val="en-US"/>
              </w:rPr>
            </w:pPr>
            <w:r w:rsidRPr="00A80E7B">
              <w:rPr>
                <w:rFonts w:cs="Arial"/>
                <w:lang w:eastAsia="ja-JP"/>
              </w:rPr>
              <w:t>ignore</w:t>
            </w:r>
          </w:p>
        </w:tc>
      </w:tr>
      <w:tr w:rsidR="00106221" w:rsidRPr="00FD0425" w14:paraId="11C21E44" w14:textId="77777777" w:rsidTr="002C6443">
        <w:tblPrEx>
          <w:tblCellMar>
            <w:top w:w="0" w:type="dxa"/>
            <w:bottom w:w="0" w:type="dxa"/>
          </w:tblCellMar>
        </w:tblPrEx>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106221">
            <w:pPr>
              <w:pStyle w:val="TAL"/>
              <w:rPr>
                <w:rFonts w:cs="Arial" w:hint="eastAsia"/>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106221">
            <w:pPr>
              <w:pStyle w:val="TAL"/>
              <w:rPr>
                <w:rFonts w:cs="Arial" w:hint="eastAsia"/>
                <w:szCs w:val="18"/>
                <w:lang w:eastAsia="zh-CN"/>
              </w:rPr>
            </w:pPr>
            <w:r>
              <w:rPr>
                <w:lang w:val="fr-FR" w:eastAsia="ja-JP"/>
              </w:rPr>
              <w:t>O</w:t>
            </w:r>
          </w:p>
        </w:tc>
        <w:tc>
          <w:tcPr>
            <w:tcW w:w="1296"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106221">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106221">
            <w:pPr>
              <w:pStyle w:val="TAL"/>
              <w:rPr>
                <w:rFonts w:cs="Arial"/>
                <w:lang w:eastAsia="ja-JP"/>
              </w:rPr>
            </w:pPr>
            <w:r>
              <w:rPr>
                <w:lang w:val="fr-FR" w:eastAsia="ja-JP"/>
              </w:rPr>
              <w:t>9.2.2.75</w:t>
            </w:r>
          </w:p>
        </w:tc>
        <w:tc>
          <w:tcPr>
            <w:tcW w:w="1984"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106221">
            <w:pPr>
              <w:pStyle w:val="TAL"/>
              <w:rPr>
                <w:rFonts w:hint="eastAsia"/>
                <w:lang w:val="en-US" w:eastAsia="zh-CN"/>
              </w:rPr>
            </w:pPr>
          </w:p>
        </w:tc>
        <w:tc>
          <w:tcPr>
            <w:tcW w:w="1134"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106221">
            <w:pPr>
              <w:pStyle w:val="TAC"/>
              <w:rPr>
                <w:rFonts w:cs="Arial"/>
                <w:lang w:eastAsia="ja-JP"/>
              </w:rPr>
            </w:pPr>
            <w:r>
              <w:rPr>
                <w:lang w:val="en-US"/>
              </w:rPr>
              <w:t>YES</w:t>
            </w:r>
          </w:p>
        </w:tc>
        <w:tc>
          <w:tcPr>
            <w:tcW w:w="1134"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106221">
            <w:pPr>
              <w:pStyle w:val="TAC"/>
              <w:rPr>
                <w:rFonts w:cs="Arial"/>
                <w:lang w:eastAsia="ja-JP"/>
              </w:rPr>
            </w:pPr>
            <w:r>
              <w:rPr>
                <w:lang w:val="en-US"/>
              </w:rPr>
              <w:t>i</w:t>
            </w:r>
            <w:r w:rsidR="00106221">
              <w:rPr>
                <w:lang w:val="en-US"/>
              </w:rPr>
              <w:t>gnore</w:t>
            </w:r>
          </w:p>
        </w:tc>
      </w:tr>
    </w:tbl>
    <w:p w14:paraId="5F0FE261"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5155">
          <w:tblGrid>
            <w:gridCol w:w="3686"/>
            <w:gridCol w:w="5670"/>
          </w:tblGrid>
        </w:tblGridChange>
      </w:tblGrid>
      <w:tr w:rsidR="00F02090" w:rsidRPr="00FD0425" w14:paraId="7CA34FFD" w14:textId="77777777" w:rsidTr="00694C97">
        <w:tblPrEx>
          <w:tblCellMar>
            <w:top w:w="0" w:type="dxa"/>
            <w:bottom w:w="0" w:type="dxa"/>
          </w:tblCellMar>
        </w:tblPrEx>
        <w:tc>
          <w:tcPr>
            <w:tcW w:w="3686" w:type="dxa"/>
          </w:tcPr>
          <w:p w14:paraId="7F6C8E9B" w14:textId="77777777" w:rsidR="00F02090" w:rsidRPr="00FD0425" w:rsidRDefault="00F02090" w:rsidP="00694C97">
            <w:pPr>
              <w:pStyle w:val="TAH"/>
              <w:rPr>
                <w:lang w:eastAsia="ja-JP"/>
              </w:rPr>
            </w:pPr>
            <w:r w:rsidRPr="00FD0425">
              <w:rPr>
                <w:lang w:eastAsia="ja-JP"/>
              </w:rPr>
              <w:t>Range bound</w:t>
            </w:r>
          </w:p>
        </w:tc>
        <w:tc>
          <w:tcPr>
            <w:tcW w:w="5670" w:type="dxa"/>
          </w:tcPr>
          <w:p w14:paraId="02A7DBAE" w14:textId="77777777" w:rsidR="00F02090" w:rsidRPr="00FD0425" w:rsidRDefault="00F02090" w:rsidP="00694C97">
            <w:pPr>
              <w:pStyle w:val="TAH"/>
              <w:rPr>
                <w:lang w:eastAsia="ja-JP"/>
              </w:rPr>
            </w:pPr>
            <w:r w:rsidRPr="00FD0425">
              <w:rPr>
                <w:lang w:eastAsia="ja-JP"/>
              </w:rPr>
              <w:t>Explanation</w:t>
            </w:r>
          </w:p>
        </w:tc>
      </w:tr>
      <w:tr w:rsidR="00F02090" w:rsidRPr="00FD0425" w14:paraId="492CF0CB" w14:textId="77777777" w:rsidTr="00694C97">
        <w:tblPrEx>
          <w:tblCellMar>
            <w:top w:w="0" w:type="dxa"/>
            <w:bottom w:w="0" w:type="dxa"/>
          </w:tblCellMar>
        </w:tblPrEx>
        <w:tc>
          <w:tcPr>
            <w:tcW w:w="3686" w:type="dxa"/>
          </w:tcPr>
          <w:p w14:paraId="20409C71" w14:textId="77777777" w:rsidR="00F02090" w:rsidRPr="00FD0425" w:rsidRDefault="00F02090" w:rsidP="00694C97">
            <w:pPr>
              <w:pStyle w:val="TAL"/>
              <w:rPr>
                <w:lang w:eastAsia="ja-JP"/>
              </w:rPr>
            </w:pPr>
            <w:r w:rsidRPr="00FD0425">
              <w:rPr>
                <w:lang w:eastAsia="ja-JP"/>
              </w:rPr>
              <w:t>maxnoofBPLMNs</w:t>
            </w:r>
          </w:p>
        </w:tc>
        <w:tc>
          <w:tcPr>
            <w:tcW w:w="5670" w:type="dxa"/>
          </w:tcPr>
          <w:p w14:paraId="69BE6B72" w14:textId="77777777" w:rsidR="00F02090" w:rsidRPr="00FD0425" w:rsidRDefault="00F02090" w:rsidP="00694C97">
            <w:pPr>
              <w:pStyle w:val="TAL"/>
              <w:rPr>
                <w:lang w:eastAsia="ja-JP"/>
              </w:rPr>
            </w:pPr>
            <w:r w:rsidRPr="00FD0425">
              <w:rPr>
                <w:lang w:eastAsia="ja-JP"/>
              </w:rPr>
              <w:t>Maximum no. of broadcast PLMNs by a cell. Value is 12.</w:t>
            </w:r>
          </w:p>
        </w:tc>
      </w:tr>
    </w:tbl>
    <w:p w14:paraId="5C1E89AA" w14:textId="77777777" w:rsidR="00F02090" w:rsidRPr="00FD0425" w:rsidRDefault="00F02090" w:rsidP="00F02090">
      <w:pPr>
        <w:rPr>
          <w:lang w:eastAsia="zh-CN"/>
        </w:rPr>
      </w:pPr>
    </w:p>
    <w:p w14:paraId="1A942A82" w14:textId="77777777" w:rsidR="00F02090" w:rsidRPr="00FD0425" w:rsidRDefault="00F02090" w:rsidP="00F02090">
      <w:pPr>
        <w:pStyle w:val="Heading4"/>
      </w:pPr>
      <w:bookmarkStart w:id="5156" w:name="_Toc20955281"/>
      <w:bookmarkStart w:id="5157" w:name="_Toc29991478"/>
      <w:bookmarkStart w:id="5158" w:name="_Toc36555878"/>
      <w:bookmarkStart w:id="5159" w:name="_Toc44497600"/>
      <w:bookmarkStart w:id="5160" w:name="_Toc45107988"/>
      <w:bookmarkStart w:id="5161" w:name="_Toc45901608"/>
      <w:bookmarkStart w:id="5162" w:name="_Toc51850687"/>
      <w:bookmarkStart w:id="5163" w:name="_Toc56693690"/>
      <w:bookmarkStart w:id="5164" w:name="_Toc64447233"/>
      <w:bookmarkStart w:id="5165" w:name="_Toc66286727"/>
      <w:bookmarkStart w:id="5166" w:name="_Toc74151422"/>
      <w:bookmarkStart w:id="5167" w:name="_Toc88653895"/>
      <w:bookmarkStart w:id="5168" w:name="_Toc97904251"/>
      <w:bookmarkStart w:id="5169" w:name="_Toc105175292"/>
      <w:bookmarkStart w:id="5170" w:name="_Toc113826322"/>
      <w:bookmarkStart w:id="5171" w:name="_Toc120032448"/>
      <w:bookmarkEnd w:id="5022"/>
      <w:r w:rsidRPr="00FD0425">
        <w:t>9.2.2.12</w:t>
      </w:r>
      <w:r w:rsidRPr="00FD0425">
        <w:tab/>
        <w:t>Served Cell Information E-UTRA</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412F7858" w14:textId="77777777" w:rsidR="00F02090" w:rsidRPr="00FD0425" w:rsidRDefault="00F02090" w:rsidP="00F02090">
      <w:r w:rsidRPr="00FD0425">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Change w:id="5172">
          <w:tblGrid>
            <w:gridCol w:w="2444"/>
            <w:gridCol w:w="1097"/>
            <w:gridCol w:w="1307"/>
            <w:gridCol w:w="1524"/>
            <w:gridCol w:w="1876"/>
            <w:gridCol w:w="1134"/>
            <w:gridCol w:w="1134"/>
          </w:tblGrid>
        </w:tblGridChange>
      </w:tblGrid>
      <w:tr w:rsidR="002C6443" w:rsidRPr="00FD0425" w14:paraId="23901502"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2C644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2C6443">
            <w:pPr>
              <w:pStyle w:val="TAH"/>
              <w:rPr>
                <w:lang w:eastAsia="ja-JP"/>
              </w:rPr>
            </w:pPr>
            <w:r w:rsidRPr="00FD0425">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2C6443">
            <w:pPr>
              <w:pStyle w:val="TAH"/>
              <w:rPr>
                <w:lang w:eastAsia="ja-JP"/>
              </w:rPr>
            </w:pPr>
            <w:r w:rsidRPr="00FD0425">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2C6443">
            <w:pPr>
              <w:pStyle w:val="TAH"/>
              <w:rPr>
                <w:lang w:eastAsia="ja-JP"/>
              </w:rPr>
            </w:pPr>
            <w:r w:rsidRPr="00FD0425">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2C6443">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2C6443">
            <w:pPr>
              <w:pStyle w:val="TAH"/>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2C6443">
            <w:pPr>
              <w:pStyle w:val="TAH"/>
              <w:rPr>
                <w:lang w:eastAsia="ja-JP"/>
              </w:rPr>
            </w:pPr>
            <w:r w:rsidRPr="00FD0425">
              <w:rPr>
                <w:lang w:eastAsia="ja-JP"/>
              </w:rPr>
              <w:t>Assigned Criticality</w:t>
            </w:r>
          </w:p>
        </w:tc>
      </w:tr>
      <w:tr w:rsidR="002C6443" w:rsidRPr="00FD0425" w14:paraId="4448C0B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982B522" w14:textId="77777777" w:rsidR="002C6443" w:rsidRPr="00FD0425" w:rsidRDefault="002C6443" w:rsidP="002C6443">
            <w:pPr>
              <w:pStyle w:val="TAL"/>
              <w:rPr>
                <w:lang w:eastAsia="ja-JP"/>
              </w:rPr>
            </w:pPr>
            <w:bookmarkStart w:id="5173" w:name="OLE_LINK170"/>
            <w:r w:rsidRPr="00FD0425">
              <w:rPr>
                <w:lang w:eastAsia="ja-JP"/>
              </w:rPr>
              <w:t xml:space="preserve">E-UTRA </w:t>
            </w:r>
            <w:bookmarkEnd w:id="5173"/>
            <w:r w:rsidRPr="00FD0425">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2C6443">
            <w:pPr>
              <w:pStyle w:val="TAL"/>
              <w:rPr>
                <w:lang w:eastAsia="ja-JP"/>
              </w:rPr>
            </w:pPr>
            <w:r w:rsidRPr="00FD0425">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2C6443">
            <w:pPr>
              <w:pStyle w:val="TAL"/>
              <w:rPr>
                <w:lang w:eastAsia="ja-JP"/>
              </w:rPr>
            </w:pPr>
            <w:r w:rsidRPr="00FD0425">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216DC6">
            <w:pPr>
              <w:pStyle w:val="TAC"/>
              <w:rPr>
                <w:lang w:eastAsia="ja-JP"/>
              </w:rPr>
            </w:pPr>
          </w:p>
        </w:tc>
      </w:tr>
      <w:tr w:rsidR="002C6443" w:rsidRPr="00FD0425" w14:paraId="129F884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2C6443">
            <w:pPr>
              <w:pStyle w:val="TAL"/>
              <w:rPr>
                <w:lang w:eastAsia="ja-JP"/>
              </w:rPr>
            </w:pPr>
            <w:r w:rsidRPr="00FD0425">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2C6443">
            <w:pPr>
              <w:pStyle w:val="TAL"/>
              <w:rPr>
                <w:lang w:eastAsia="ja-JP"/>
              </w:rPr>
            </w:pPr>
            <w:bookmarkStart w:id="5174" w:name="OLE_LINK205"/>
            <w:r w:rsidRPr="00FD0425">
              <w:rPr>
                <w:lang w:eastAsia="ja-JP"/>
              </w:rPr>
              <w:t>E-UTRA CGI</w:t>
            </w:r>
          </w:p>
          <w:p w14:paraId="113C307F" w14:textId="77777777" w:rsidR="002C6443" w:rsidRPr="00FD0425" w:rsidRDefault="002C6443" w:rsidP="002C6443">
            <w:pPr>
              <w:pStyle w:val="TAL"/>
              <w:rPr>
                <w:lang w:eastAsia="ja-JP"/>
              </w:rPr>
            </w:pPr>
            <w:r w:rsidRPr="00FD0425">
              <w:rPr>
                <w:lang w:eastAsia="ja-JP"/>
              </w:rPr>
              <w:t>9.2.2.8</w:t>
            </w:r>
            <w:bookmarkEnd w:id="5174"/>
          </w:p>
        </w:tc>
        <w:tc>
          <w:tcPr>
            <w:tcW w:w="1876"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216DC6">
            <w:pPr>
              <w:pStyle w:val="TAC"/>
              <w:rPr>
                <w:lang w:eastAsia="ja-JP"/>
              </w:rPr>
            </w:pPr>
          </w:p>
        </w:tc>
      </w:tr>
      <w:tr w:rsidR="002C6443" w:rsidRPr="00FD0425" w14:paraId="01FDB237"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2C6443">
            <w:pPr>
              <w:pStyle w:val="TAL"/>
              <w:rPr>
                <w:lang w:eastAsia="ja-JP"/>
              </w:rPr>
            </w:pPr>
            <w:r w:rsidRPr="00FD0425">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2C6443">
            <w:pPr>
              <w:pStyle w:val="TAL"/>
              <w:rPr>
                <w:lang w:eastAsia="ja-JP"/>
              </w:rPr>
            </w:pPr>
            <w:r w:rsidRPr="00FD0425">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2C6443">
            <w:pPr>
              <w:pStyle w:val="TAL"/>
              <w:rPr>
                <w:lang w:eastAsia="ja-JP"/>
              </w:rPr>
            </w:pPr>
            <w:r w:rsidRPr="00FD0425">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216DC6">
            <w:pPr>
              <w:pStyle w:val="TAC"/>
              <w:rPr>
                <w:lang w:eastAsia="ja-JP"/>
              </w:rPr>
            </w:pPr>
          </w:p>
        </w:tc>
      </w:tr>
      <w:tr w:rsidR="002C6443" w:rsidRPr="00FD0425" w14:paraId="3B077172"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2C6443">
            <w:pPr>
              <w:pStyle w:val="TAL"/>
              <w:rPr>
                <w:lang w:eastAsia="ja-JP"/>
              </w:rPr>
            </w:pPr>
            <w:r w:rsidRPr="00FD0425">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2C6443">
            <w:pPr>
              <w:pStyle w:val="TAL"/>
              <w:rPr>
                <w:lang w:eastAsia="ja-JP"/>
              </w:rPr>
            </w:pPr>
            <w:r w:rsidRPr="00FD0425">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2C6443">
            <w:pPr>
              <w:pStyle w:val="TAL"/>
              <w:rPr>
                <w:lang w:eastAsia="ja-JP"/>
              </w:rPr>
            </w:pPr>
            <w:r w:rsidRPr="00FD0425">
              <w:rPr>
                <w:lang w:eastAsia="ja-JP"/>
              </w:rPr>
              <w:t>RAN Area Code</w:t>
            </w:r>
          </w:p>
          <w:p w14:paraId="6C77EA6F" w14:textId="77777777" w:rsidR="002C6443" w:rsidRPr="00FD0425" w:rsidRDefault="002C6443" w:rsidP="002C6443">
            <w:pPr>
              <w:pStyle w:val="TAL"/>
              <w:rPr>
                <w:lang w:eastAsia="ja-JP"/>
              </w:rPr>
            </w:pPr>
            <w:r w:rsidRPr="00FD0425">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216DC6">
            <w:pPr>
              <w:pStyle w:val="TAC"/>
              <w:rPr>
                <w:lang w:eastAsia="ja-JP"/>
              </w:rPr>
            </w:pPr>
          </w:p>
        </w:tc>
      </w:tr>
      <w:tr w:rsidR="002C6443" w:rsidRPr="00FD0425" w14:paraId="26DBBFC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2C6443">
            <w:pPr>
              <w:pStyle w:val="TAL"/>
              <w:rPr>
                <w:b/>
                <w:lang w:eastAsia="ja-JP"/>
              </w:rPr>
            </w:pPr>
            <w:r w:rsidRPr="00FD0425">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2C6443">
            <w:pPr>
              <w:pStyle w:val="TAL"/>
              <w:rPr>
                <w:i/>
                <w:lang w:eastAsia="ja-JP"/>
              </w:rPr>
            </w:pPr>
            <w:r w:rsidRPr="00FD0425">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2C6443">
            <w:pPr>
              <w:pStyle w:val="TAL"/>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2C6443">
            <w:pPr>
              <w:pStyle w:val="TAL"/>
              <w:rPr>
                <w:lang w:eastAsia="ja-JP"/>
              </w:rPr>
            </w:pPr>
            <w:r w:rsidRPr="00FD0425">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216DC6">
            <w:pPr>
              <w:pStyle w:val="TAC"/>
              <w:rPr>
                <w:lang w:eastAsia="ja-JP"/>
              </w:rPr>
            </w:pPr>
          </w:p>
        </w:tc>
      </w:tr>
      <w:tr w:rsidR="002C6443" w:rsidRPr="00FD0425" w14:paraId="7A3C958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2C6443">
            <w:pPr>
              <w:pStyle w:val="TAL"/>
              <w:ind w:left="113"/>
              <w:rPr>
                <w:lang w:eastAsia="ja-JP"/>
              </w:rPr>
            </w:pPr>
            <w:r w:rsidRPr="00FD0425">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2C6443">
            <w:pPr>
              <w:pStyle w:val="TAL"/>
              <w:rPr>
                <w:lang w:eastAsia="ja-JP"/>
              </w:rPr>
            </w:pPr>
            <w:r w:rsidRPr="00FD0425">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216DC6">
            <w:pPr>
              <w:pStyle w:val="TAC"/>
              <w:rPr>
                <w:lang w:eastAsia="ja-JP"/>
              </w:rPr>
            </w:pPr>
          </w:p>
        </w:tc>
      </w:tr>
      <w:tr w:rsidR="002C6443" w:rsidRPr="00FD0425" w14:paraId="18CC16E6"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140A9B2" w14:textId="77777777" w:rsidR="002C6443" w:rsidRPr="00FD0425" w:rsidRDefault="002C6443" w:rsidP="002C6443">
            <w:pPr>
              <w:pStyle w:val="TAL"/>
              <w:ind w:left="113"/>
              <w:rPr>
                <w:lang w:eastAsia="ja-JP"/>
              </w:rPr>
            </w:pPr>
            <w:r w:rsidRPr="00FD0425">
              <w:rPr>
                <w:rFonts w:eastAsia="MS Mincho"/>
                <w:lang w:eastAsia="ja-JP"/>
              </w:rPr>
              <w:t xml:space="preserve">CHOICE </w:t>
            </w:r>
            <w:r w:rsidRPr="00FD0425">
              <w:rPr>
                <w:i/>
                <w:iCs/>
                <w:lang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216DC6">
            <w:pPr>
              <w:pStyle w:val="TAC"/>
              <w:rPr>
                <w:lang w:eastAsia="ja-JP"/>
              </w:rPr>
            </w:pPr>
          </w:p>
        </w:tc>
      </w:tr>
      <w:tr w:rsidR="002C6443" w:rsidRPr="00FD0425" w14:paraId="3487E624"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2C6443">
            <w:pPr>
              <w:pStyle w:val="TAL"/>
              <w:ind w:left="113"/>
              <w:rPr>
                <w:i/>
                <w:iCs/>
                <w:lang w:eastAsia="ja-JP"/>
              </w:rPr>
            </w:pPr>
            <w:r w:rsidRPr="00FD0425">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216DC6">
            <w:pPr>
              <w:pStyle w:val="TAC"/>
              <w:rPr>
                <w:lang w:eastAsia="ja-JP"/>
              </w:rPr>
            </w:pPr>
          </w:p>
        </w:tc>
      </w:tr>
      <w:tr w:rsidR="002C6443" w:rsidRPr="00FD0425" w14:paraId="391AB87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2C6443">
            <w:pPr>
              <w:pStyle w:val="TAL"/>
              <w:ind w:left="227"/>
              <w:rPr>
                <w:b/>
                <w:lang w:eastAsia="ja-JP"/>
              </w:rPr>
            </w:pPr>
            <w:r w:rsidRPr="00FD0425">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2C644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2C644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2C644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216DC6">
            <w:pPr>
              <w:pStyle w:val="TAC"/>
              <w:rPr>
                <w:lang w:eastAsia="ja-JP"/>
              </w:rPr>
            </w:pPr>
          </w:p>
        </w:tc>
      </w:tr>
      <w:tr w:rsidR="002C6443" w:rsidRPr="00FD0425" w14:paraId="7B14DF7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2C6443">
            <w:pPr>
              <w:pStyle w:val="TAL"/>
              <w:ind w:left="340"/>
              <w:rPr>
                <w:lang w:eastAsia="ja-JP"/>
              </w:rPr>
            </w:pPr>
            <w:r w:rsidRPr="00FD0425">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2C6443">
            <w:pPr>
              <w:pStyle w:val="TAL"/>
              <w:rPr>
                <w:lang w:eastAsia="ja-JP"/>
              </w:rPr>
            </w:pPr>
            <w:bookmarkStart w:id="5175" w:name="OLE_LINK180"/>
            <w:r w:rsidRPr="00FD0425">
              <w:rPr>
                <w:lang w:eastAsia="ja-JP"/>
              </w:rPr>
              <w:t xml:space="preserve">E-UTRA </w:t>
            </w:r>
            <w:bookmarkEnd w:id="5175"/>
            <w:r w:rsidRPr="00FD0425">
              <w:rPr>
                <w:lang w:eastAsia="ja-JP"/>
              </w:rPr>
              <w:t>ARFCN</w:t>
            </w:r>
          </w:p>
          <w:p w14:paraId="25BF8534" w14:textId="77777777" w:rsidR="002C6443" w:rsidRPr="00FD0425" w:rsidRDefault="002C6443" w:rsidP="002C6443">
            <w:pPr>
              <w:pStyle w:val="TAL"/>
              <w:rPr>
                <w:lang w:eastAsia="ja-JP"/>
              </w:rPr>
            </w:pPr>
            <w:bookmarkStart w:id="5176" w:name="OLE_LINK172"/>
            <w:r w:rsidRPr="00FD0425">
              <w:rPr>
                <w:lang w:eastAsia="ja-JP"/>
              </w:rPr>
              <w:t>9.2.2</w:t>
            </w:r>
            <w:bookmarkEnd w:id="5176"/>
            <w:r w:rsidRPr="00FD0425">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2C6443">
            <w:pPr>
              <w:pStyle w:val="TAL"/>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216DC6">
            <w:pPr>
              <w:pStyle w:val="TAC"/>
              <w:rPr>
                <w:lang w:eastAsia="ja-JP"/>
              </w:rPr>
            </w:pPr>
          </w:p>
        </w:tc>
      </w:tr>
      <w:tr w:rsidR="002C6443" w:rsidRPr="00FD0425" w14:paraId="13164E6A"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2C6443">
            <w:pPr>
              <w:pStyle w:val="TAL"/>
              <w:ind w:left="340"/>
              <w:rPr>
                <w:lang w:eastAsia="ja-JP"/>
              </w:rPr>
            </w:pPr>
            <w:r w:rsidRPr="00FD0425">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2C6443">
            <w:pPr>
              <w:pStyle w:val="TAL"/>
              <w:rPr>
                <w:lang w:eastAsia="ja-JP"/>
              </w:rPr>
            </w:pPr>
            <w:bookmarkStart w:id="5177" w:name="OLE_LINK206"/>
            <w:r w:rsidRPr="00FD0425">
              <w:rPr>
                <w:lang w:eastAsia="ja-JP"/>
              </w:rPr>
              <w:t>E-UTRA ARFCN</w:t>
            </w:r>
          </w:p>
          <w:p w14:paraId="77A23A14" w14:textId="77777777" w:rsidR="002C6443" w:rsidRPr="00FD0425" w:rsidRDefault="002C6443" w:rsidP="002C6443">
            <w:pPr>
              <w:pStyle w:val="TAL"/>
              <w:rPr>
                <w:lang w:eastAsia="ja-JP"/>
              </w:rPr>
            </w:pPr>
            <w:r w:rsidRPr="00FD0425">
              <w:rPr>
                <w:lang w:eastAsia="ja-JP"/>
              </w:rPr>
              <w:t>9.2.2.21</w:t>
            </w:r>
            <w:bookmarkEnd w:id="5177"/>
          </w:p>
        </w:tc>
        <w:tc>
          <w:tcPr>
            <w:tcW w:w="1876"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2C6443">
            <w:pPr>
              <w:pStyle w:val="TAL"/>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216DC6">
            <w:pPr>
              <w:pStyle w:val="TAC"/>
              <w:rPr>
                <w:lang w:eastAsia="ja-JP"/>
              </w:rPr>
            </w:pPr>
          </w:p>
        </w:tc>
      </w:tr>
      <w:tr w:rsidR="002C6443" w:rsidRPr="00FD0425" w14:paraId="71AD00D8"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2C6443">
            <w:pPr>
              <w:pStyle w:val="TAL"/>
              <w:ind w:left="340"/>
              <w:rPr>
                <w:lang w:eastAsia="ja-JP"/>
              </w:rPr>
            </w:pPr>
            <w:r w:rsidRPr="00FD0425">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2C6443">
            <w:pPr>
              <w:pStyle w:val="TAL"/>
              <w:rPr>
                <w:lang w:eastAsia="ja-JP"/>
              </w:rPr>
            </w:pPr>
            <w:r w:rsidRPr="00FD0425">
              <w:rPr>
                <w:lang w:eastAsia="ja-JP"/>
              </w:rPr>
              <w:t>E-UTRA Transmission Bandwidth</w:t>
            </w:r>
          </w:p>
          <w:p w14:paraId="35448D07" w14:textId="77777777" w:rsidR="002C6443" w:rsidRPr="00FD0425" w:rsidRDefault="002C6443" w:rsidP="002C644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2C6443">
            <w:pPr>
              <w:pStyle w:val="TAL"/>
              <w:rPr>
                <w:lang w:eastAsia="ja-JP"/>
              </w:rPr>
            </w:pPr>
            <w:r w:rsidRPr="00FD0425">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216DC6">
            <w:pPr>
              <w:pStyle w:val="TAC"/>
              <w:rPr>
                <w:lang w:eastAsia="ja-JP"/>
              </w:rPr>
            </w:pPr>
          </w:p>
        </w:tc>
      </w:tr>
      <w:tr w:rsidR="002C6443" w:rsidRPr="00FD0425" w14:paraId="68A92B25"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2C6443">
            <w:pPr>
              <w:pStyle w:val="TAL"/>
              <w:ind w:left="340"/>
              <w:rPr>
                <w:lang w:eastAsia="ja-JP"/>
              </w:rPr>
            </w:pPr>
            <w:r w:rsidRPr="00FD0425">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2C644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2C644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2C6443">
            <w:pPr>
              <w:pStyle w:val="TAL"/>
              <w:rPr>
                <w:lang w:eastAsia="ja-JP"/>
              </w:rPr>
            </w:pPr>
            <w:r w:rsidRPr="00FD0425">
              <w:rPr>
                <w:lang w:eastAsia="ja-JP"/>
              </w:rPr>
              <w:t>E-UTRA Transmission Bandwidth</w:t>
            </w:r>
          </w:p>
          <w:p w14:paraId="16463901" w14:textId="77777777" w:rsidR="002C6443" w:rsidRPr="00FD0425" w:rsidRDefault="002C6443" w:rsidP="002C644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2C644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216DC6">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216DC6">
            <w:pPr>
              <w:pStyle w:val="TAC"/>
              <w:rPr>
                <w:lang w:eastAsia="ja-JP"/>
              </w:rPr>
            </w:pPr>
          </w:p>
        </w:tc>
      </w:tr>
      <w:tr w:rsidR="001B0E8D" w:rsidRPr="00FD0425" w14:paraId="5F0B6DD2"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1B0E8D">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1B0E8D">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1B0E8D">
            <w:pPr>
              <w:pStyle w:val="TAL"/>
              <w:rPr>
                <w:bCs/>
              </w:rPr>
            </w:pPr>
            <w:r w:rsidRPr="00AA5DA2">
              <w:rPr>
                <w:bCs/>
              </w:rPr>
              <w:t>Offset of NB-IoT Channel Number to EARFCN</w:t>
            </w:r>
          </w:p>
          <w:p w14:paraId="116B6C3E" w14:textId="77777777" w:rsidR="001B0E8D" w:rsidRPr="00FD0425" w:rsidRDefault="001B0E8D" w:rsidP="001B0E8D">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1B0E8D">
            <w:pPr>
              <w:pStyle w:val="TAL"/>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1B0E8D">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1B0E8D">
            <w:pPr>
              <w:pStyle w:val="TAC"/>
              <w:rPr>
                <w:lang w:eastAsia="ja-JP"/>
              </w:rPr>
            </w:pPr>
            <w:r>
              <w:rPr>
                <w:rFonts w:hint="eastAsia"/>
                <w:lang w:eastAsia="zh-CN"/>
              </w:rPr>
              <w:t>r</w:t>
            </w:r>
            <w:r>
              <w:rPr>
                <w:lang w:eastAsia="zh-CN"/>
              </w:rPr>
              <w:t>eject</w:t>
            </w:r>
          </w:p>
        </w:tc>
      </w:tr>
      <w:tr w:rsidR="001B0E8D" w:rsidRPr="00FD0425" w14:paraId="75169929"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1B0E8D">
            <w:pPr>
              <w:pStyle w:val="TAL"/>
              <w:ind w:left="340"/>
              <w:rPr>
                <w:lang w:eastAsia="ja-JP"/>
              </w:rPr>
            </w:pPr>
            <w:r w:rsidRPr="00AA5DA2">
              <w:rPr>
                <w:lang w:eastAsia="ja-JP"/>
              </w:rPr>
              <w:t>&gt;&gt;&gt;Offset of NB-IoT Channel Number to UL EARFCN</w:t>
            </w:r>
          </w:p>
        </w:tc>
        <w:tc>
          <w:tcPr>
            <w:tcW w:w="1097"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1B0E8D">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1B0E8D">
            <w:pPr>
              <w:pStyle w:val="TAL"/>
              <w:rPr>
                <w:bCs/>
              </w:rPr>
            </w:pPr>
            <w:r w:rsidRPr="00AA5DA2">
              <w:rPr>
                <w:bCs/>
              </w:rPr>
              <w:t>Offset of NB-IoT Channel Number to EARFCN</w:t>
            </w:r>
          </w:p>
          <w:p w14:paraId="5DCDEE1F" w14:textId="77777777" w:rsidR="001B0E8D" w:rsidRPr="00FD0425" w:rsidRDefault="001B0E8D" w:rsidP="001B0E8D">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1B0E8D">
            <w:pPr>
              <w:pStyle w:val="TAL"/>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1B0E8D">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1B0E8D">
            <w:pPr>
              <w:pStyle w:val="TAC"/>
              <w:rPr>
                <w:lang w:eastAsia="ja-JP"/>
              </w:rPr>
            </w:pPr>
            <w:r>
              <w:rPr>
                <w:rFonts w:hint="eastAsia"/>
                <w:lang w:eastAsia="zh-CN"/>
              </w:rPr>
              <w:t>r</w:t>
            </w:r>
            <w:r>
              <w:rPr>
                <w:lang w:eastAsia="zh-CN"/>
              </w:rPr>
              <w:t>eject</w:t>
            </w:r>
          </w:p>
        </w:tc>
      </w:tr>
      <w:tr w:rsidR="001B0E8D" w:rsidRPr="00FD0425" w14:paraId="21265568"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1B0E8D">
            <w:pPr>
              <w:pStyle w:val="TAL"/>
              <w:ind w:left="113"/>
              <w:rPr>
                <w:lang w:eastAsia="ja-JP"/>
              </w:rPr>
            </w:pPr>
            <w:r w:rsidRPr="00FD0425">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1B0E8D">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1B0E8D">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1B0E8D">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1B0E8D">
            <w:pPr>
              <w:pStyle w:val="TAC"/>
              <w:rPr>
                <w:lang w:eastAsia="ja-JP"/>
              </w:rPr>
            </w:pPr>
          </w:p>
        </w:tc>
      </w:tr>
      <w:tr w:rsidR="001B0E8D" w:rsidRPr="00FD0425" w14:paraId="336DE7C1"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1B0E8D">
            <w:pPr>
              <w:pStyle w:val="TAL"/>
              <w:ind w:left="227"/>
              <w:rPr>
                <w:b/>
                <w:lang w:eastAsia="ja-JP"/>
              </w:rPr>
            </w:pPr>
            <w:r w:rsidRPr="00FD0425">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1B0E8D">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1B0E8D">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1B0E8D">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1B0E8D">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1B0E8D">
            <w:pPr>
              <w:pStyle w:val="TAC"/>
              <w:rPr>
                <w:lang w:eastAsia="ja-JP"/>
              </w:rPr>
            </w:pPr>
          </w:p>
        </w:tc>
      </w:tr>
      <w:tr w:rsidR="001B0E8D" w:rsidRPr="00FD0425" w14:paraId="3DEB9D28"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1B0E8D">
            <w:pPr>
              <w:pStyle w:val="TAL"/>
              <w:ind w:left="340"/>
              <w:rPr>
                <w:i/>
                <w:iCs/>
                <w:lang w:eastAsia="ja-JP"/>
              </w:rPr>
            </w:pPr>
            <w:r w:rsidRPr="00FD0425">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1B0E8D">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1B0E8D">
            <w:pPr>
              <w:pStyle w:val="TAL"/>
              <w:rPr>
                <w:lang w:eastAsia="ja-JP"/>
              </w:rPr>
            </w:pPr>
            <w:r w:rsidRPr="00FD0425">
              <w:rPr>
                <w:lang w:eastAsia="ja-JP"/>
              </w:rPr>
              <w:t>E-UTRA ARFCN</w:t>
            </w:r>
          </w:p>
          <w:p w14:paraId="1A58A89F" w14:textId="77777777" w:rsidR="001B0E8D" w:rsidRPr="00FD0425" w:rsidRDefault="001B0E8D" w:rsidP="001B0E8D">
            <w:pPr>
              <w:pStyle w:val="TAL"/>
              <w:rPr>
                <w:lang w:eastAsia="ja-JP"/>
              </w:rPr>
            </w:pPr>
            <w:r w:rsidRPr="00FD0425">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1B0E8D">
            <w:pPr>
              <w:pStyle w:val="TAL"/>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1B0E8D">
            <w:pPr>
              <w:pStyle w:val="TAC"/>
              <w:rPr>
                <w:lang w:eastAsia="ja-JP"/>
              </w:rPr>
            </w:pPr>
          </w:p>
        </w:tc>
      </w:tr>
      <w:tr w:rsidR="001B0E8D" w:rsidRPr="00FD0425" w14:paraId="03F3DD0C"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1B0E8D">
            <w:pPr>
              <w:pStyle w:val="TAL"/>
              <w:ind w:left="340"/>
              <w:rPr>
                <w:lang w:eastAsia="ja-JP"/>
              </w:rPr>
            </w:pPr>
            <w:r w:rsidRPr="00FD0425">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1B0E8D">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1B0E8D">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1B0E8D">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1B0E8D">
            <w:pPr>
              <w:pStyle w:val="TAC"/>
              <w:rPr>
                <w:lang w:eastAsia="ja-JP"/>
              </w:rPr>
            </w:pPr>
          </w:p>
        </w:tc>
      </w:tr>
      <w:tr w:rsidR="001B0E8D" w:rsidRPr="00FD0425" w14:paraId="63FC51D2"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1B0E8D">
            <w:pPr>
              <w:pStyle w:val="TAL"/>
              <w:ind w:left="340"/>
              <w:rPr>
                <w:lang w:eastAsia="ja-JP"/>
              </w:rPr>
            </w:pPr>
            <w:r w:rsidRPr="00FD0425">
              <w:rPr>
                <w:lang w:eastAsia="ja-JP"/>
              </w:rPr>
              <w:t>&gt;&gt;&gt;Subframe Assignment</w:t>
            </w:r>
          </w:p>
        </w:tc>
        <w:tc>
          <w:tcPr>
            <w:tcW w:w="1097"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1B0E8D">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D1DFDD8" w14:textId="77777777" w:rsidR="001B0E8D" w:rsidRPr="00FD0425" w:rsidRDefault="001B0E8D" w:rsidP="001B0E8D">
            <w:pPr>
              <w:pStyle w:val="TAL"/>
              <w:rPr>
                <w:lang w:eastAsia="ja-JP"/>
              </w:rPr>
            </w:pPr>
            <w:r w:rsidRPr="00FD0425">
              <w:rPr>
                <w:lang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1B0E8D">
            <w:pPr>
              <w:pStyle w:val="TAL"/>
              <w:rPr>
                <w:lang w:eastAsia="ja-JP"/>
              </w:rPr>
            </w:pPr>
            <w:r w:rsidRPr="00FD0425">
              <w:rPr>
                <w:lang w:eastAsia="ja-JP"/>
              </w:rPr>
              <w:t>Uplink-downlink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1B0E8D">
            <w:pPr>
              <w:pStyle w:val="TAC"/>
              <w:rPr>
                <w:lang w:eastAsia="ja-JP"/>
              </w:rPr>
            </w:pPr>
          </w:p>
        </w:tc>
      </w:tr>
      <w:tr w:rsidR="001B0E8D" w:rsidRPr="00FD0425" w14:paraId="710F3045"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1B0E8D">
            <w:pPr>
              <w:pStyle w:val="TAL"/>
              <w:ind w:left="340"/>
              <w:rPr>
                <w:b/>
                <w:lang w:eastAsia="zh-CN"/>
              </w:rPr>
            </w:pPr>
            <w:r w:rsidRPr="00FD0425">
              <w:rPr>
                <w:b/>
                <w:lang w:eastAsia="zh-CN"/>
              </w:rPr>
              <w:t>&gt;&gt;&gt;</w:t>
            </w:r>
            <w:bookmarkStart w:id="5178" w:name="OLE_LINK165"/>
            <w:r w:rsidRPr="00FD0425">
              <w:rPr>
                <w:b/>
                <w:lang w:eastAsia="zh-CN"/>
              </w:rPr>
              <w:t xml:space="preserve">Special </w:t>
            </w:r>
            <w:r w:rsidRPr="00FD0425">
              <w:rPr>
                <w:b/>
                <w:lang w:eastAsia="ja-JP"/>
              </w:rPr>
              <w:t>Subframe</w:t>
            </w:r>
            <w:r w:rsidRPr="00FD0425">
              <w:rPr>
                <w:b/>
                <w:lang w:eastAsia="zh-CN"/>
              </w:rPr>
              <w:t xml:space="preserve"> Info</w:t>
            </w:r>
            <w:bookmarkEnd w:id="5178"/>
          </w:p>
        </w:tc>
        <w:tc>
          <w:tcPr>
            <w:tcW w:w="1097"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1B0E8D">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1B0E8D">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1B0E8D">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1B0E8D">
            <w:pPr>
              <w:pStyle w:val="TAL"/>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1B0E8D">
            <w:pPr>
              <w:pStyle w:val="TAC"/>
              <w:rPr>
                <w:lang w:eastAsia="zh-CN"/>
              </w:rPr>
            </w:pPr>
          </w:p>
        </w:tc>
      </w:tr>
      <w:tr w:rsidR="001B0E8D" w:rsidRPr="00FD0425" w14:paraId="6AAE6916"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1B0E8D">
            <w:pPr>
              <w:pStyle w:val="TAL"/>
              <w:ind w:left="454"/>
            </w:pPr>
            <w:r w:rsidRPr="00FD0425">
              <w:rPr>
                <w:lang w:eastAsia="zh-CN"/>
              </w:rPr>
              <w:t xml:space="preserve">&gt;&gt;&gt;&gt;Special </w:t>
            </w:r>
            <w:r w:rsidRPr="00FD0425">
              <w:t>Subframe Patterns</w:t>
            </w:r>
          </w:p>
        </w:tc>
        <w:tc>
          <w:tcPr>
            <w:tcW w:w="1097"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1B0E8D">
            <w:pPr>
              <w:pStyle w:val="TAL"/>
              <w:rPr>
                <w:lang w:eastAsia="ja-JP"/>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1B0E8D">
            <w:pPr>
              <w:pStyle w:val="TAL"/>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1B0E8D">
            <w:pPr>
              <w:pStyle w:val="TAC"/>
              <w:rPr>
                <w:lang w:eastAsia="zh-CN"/>
              </w:rPr>
            </w:pPr>
          </w:p>
        </w:tc>
      </w:tr>
      <w:tr w:rsidR="001B0E8D" w:rsidRPr="00FD0425" w14:paraId="721C603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1B0E8D">
            <w:pPr>
              <w:pStyle w:val="TAL"/>
              <w:ind w:left="454"/>
              <w:rPr>
                <w:lang w:eastAsia="zh-CN"/>
              </w:rPr>
            </w:pPr>
            <w:r w:rsidRPr="00FD0425">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1B0E8D">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1B0E8D">
            <w:pPr>
              <w:pStyle w:val="TAL"/>
              <w:rPr>
                <w:lang w:eastAsia="zh-CN"/>
              </w:rPr>
            </w:pPr>
            <w:r w:rsidRPr="00FD0425">
              <w:rPr>
                <w:lang w:eastAsia="ja-JP"/>
              </w:rPr>
              <w:t xml:space="preserve">ENUMERATED </w:t>
            </w:r>
            <w:r w:rsidRPr="00FD0425">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1B0E8D">
            <w:pPr>
              <w:pStyle w:val="TAC"/>
              <w:rPr>
                <w:lang w:eastAsia="zh-CN"/>
              </w:rPr>
            </w:pPr>
          </w:p>
        </w:tc>
      </w:tr>
      <w:tr w:rsidR="001B0E8D" w:rsidRPr="00FD0425" w14:paraId="352AF904"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1B0E8D">
            <w:pPr>
              <w:pStyle w:val="TAL"/>
              <w:ind w:left="454"/>
              <w:rPr>
                <w:lang w:eastAsia="zh-CN"/>
              </w:rPr>
            </w:pPr>
            <w:r w:rsidRPr="00FD0425">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1B0E8D">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1B0E8D">
            <w:pPr>
              <w:pStyle w:val="TAL"/>
              <w:rPr>
                <w:lang w:eastAsia="zh-CN"/>
              </w:rPr>
            </w:pPr>
            <w:r w:rsidRPr="00FD0425">
              <w:rPr>
                <w:lang w:eastAsia="ja-JP"/>
              </w:rPr>
              <w:t xml:space="preserve">ENUMERATED </w:t>
            </w:r>
            <w:r w:rsidRPr="00FD0425">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1B0E8D">
            <w:pPr>
              <w:pStyle w:val="TAC"/>
              <w:rPr>
                <w:lang w:eastAsia="zh-CN"/>
              </w:rPr>
            </w:pPr>
          </w:p>
        </w:tc>
      </w:tr>
      <w:tr w:rsidR="001B0E8D" w:rsidRPr="00FD0425" w14:paraId="75601F5C"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9354E2">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1B0E8D">
            <w:pPr>
              <w:pStyle w:val="TAL"/>
              <w:rPr>
                <w:lang w:eastAsia="zh-CN"/>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1B0E8D">
            <w:pPr>
              <w:pStyle w:val="TAL"/>
              <w:rPr>
                <w:bCs/>
              </w:rPr>
            </w:pPr>
            <w:r w:rsidRPr="00AA5DA2">
              <w:rPr>
                <w:bCs/>
              </w:rPr>
              <w:t>Offset of NB-IoT Channel Number to EARFCN</w:t>
            </w:r>
          </w:p>
          <w:p w14:paraId="37358226" w14:textId="77777777" w:rsidR="001B0E8D" w:rsidRPr="00FD0425" w:rsidRDefault="001B0E8D" w:rsidP="001B0E8D">
            <w:pPr>
              <w:pStyle w:val="TAL"/>
              <w:rPr>
                <w:lang w:eastAsia="ja-JP"/>
              </w:rPr>
            </w:pPr>
            <w:bookmarkStart w:id="5179" w:name="_Hlk44413498"/>
            <w:r w:rsidRPr="00AA5DA2">
              <w:rPr>
                <w:bCs/>
              </w:rPr>
              <w:t>9.2.</w:t>
            </w:r>
            <w:r>
              <w:rPr>
                <w:bCs/>
              </w:rPr>
              <w:t>2.</w:t>
            </w:r>
            <w:bookmarkEnd w:id="5179"/>
            <w:r>
              <w:rPr>
                <w:bCs/>
              </w:rPr>
              <w:t>47</w:t>
            </w:r>
          </w:p>
        </w:tc>
        <w:tc>
          <w:tcPr>
            <w:tcW w:w="1876"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1B0E8D">
            <w:pPr>
              <w:pStyle w:val="TAL"/>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1B0E8D">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1B0E8D">
            <w:pPr>
              <w:pStyle w:val="TAC"/>
              <w:rPr>
                <w:lang w:eastAsia="zh-CN"/>
              </w:rPr>
            </w:pPr>
            <w:r>
              <w:rPr>
                <w:rFonts w:hint="eastAsia"/>
                <w:lang w:eastAsia="zh-CN"/>
              </w:rPr>
              <w:t>r</w:t>
            </w:r>
            <w:r>
              <w:rPr>
                <w:lang w:eastAsia="zh-CN"/>
              </w:rPr>
              <w:t>eject</w:t>
            </w:r>
          </w:p>
        </w:tc>
      </w:tr>
      <w:tr w:rsidR="001B0E8D" w:rsidRPr="00FD0425" w14:paraId="438DA85F"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9354E2">
            <w:pPr>
              <w:pStyle w:val="TAL"/>
              <w:ind w:left="340"/>
              <w:rPr>
                <w:lang w:eastAsia="ja-JP"/>
              </w:rPr>
            </w:pPr>
            <w:r>
              <w:rPr>
                <w:lang w:eastAsia="ja-JP"/>
              </w:rPr>
              <w:t>&gt;&gt;&gt;NB-IoT UL DL Alignment Offset</w:t>
            </w:r>
          </w:p>
        </w:tc>
        <w:tc>
          <w:tcPr>
            <w:tcW w:w="1097"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1B0E8D">
            <w:pPr>
              <w:pStyle w:val="TAL"/>
              <w:rPr>
                <w:lang w:eastAsia="zh-CN"/>
              </w:rPr>
            </w:pPr>
            <w:r>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1B0E8D">
            <w:pPr>
              <w:pStyle w:val="TAL"/>
              <w:rPr>
                <w:lang w:eastAsia="ja-JP"/>
              </w:rPr>
            </w:pPr>
            <w:bookmarkStart w:id="5180" w:name="_Hlk44413504"/>
            <w:r>
              <w:rPr>
                <w:lang w:eastAsia="ja-JP"/>
              </w:rPr>
              <w:t>9.2.2.</w:t>
            </w:r>
            <w:bookmarkEnd w:id="5180"/>
            <w:r>
              <w:rPr>
                <w:lang w:eastAsia="ja-JP"/>
              </w:rPr>
              <w:t>48</w:t>
            </w:r>
          </w:p>
        </w:tc>
        <w:tc>
          <w:tcPr>
            <w:tcW w:w="1876"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1B0E8D">
            <w:pPr>
              <w:pStyle w:val="TAL"/>
              <w:rPr>
                <w:lang w:eastAsia="zh-CN"/>
              </w:rPr>
            </w:pPr>
            <w:r>
              <w:t xml:space="preserve">Corresponds to the </w:t>
            </w:r>
            <w:r w:rsidRPr="00D0452D">
              <w:t>TDD-UL-DL-AlignmentOffset-NB</w:t>
            </w:r>
            <w:r>
              <w:t xml:space="preserve"> in TS 36.331 [14].</w:t>
            </w:r>
          </w:p>
        </w:tc>
        <w:tc>
          <w:tcPr>
            <w:tcW w:w="1134"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1B0E8D">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1B0E8D">
            <w:pPr>
              <w:pStyle w:val="TAC"/>
              <w:rPr>
                <w:lang w:eastAsia="zh-CN"/>
              </w:rPr>
            </w:pPr>
            <w:r>
              <w:rPr>
                <w:rFonts w:hint="eastAsia"/>
                <w:lang w:eastAsia="zh-CN"/>
              </w:rPr>
              <w:t>r</w:t>
            </w:r>
            <w:r>
              <w:rPr>
                <w:lang w:eastAsia="zh-CN"/>
              </w:rPr>
              <w:t>eject</w:t>
            </w:r>
          </w:p>
        </w:tc>
      </w:tr>
      <w:tr w:rsidR="001B0E8D" w:rsidRPr="00FD0425" w14:paraId="297FBB4F"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1B0E8D">
            <w:pPr>
              <w:pStyle w:val="TAL"/>
              <w:rPr>
                <w:lang w:eastAsia="zh-CN"/>
              </w:rPr>
            </w:pPr>
            <w:r w:rsidRPr="00FD0425">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1B0E8D">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1B0E8D">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1B0E8D">
            <w:pPr>
              <w:pStyle w:val="TAL"/>
              <w:rPr>
                <w:lang w:eastAsia="zh-CN"/>
              </w:rPr>
            </w:pPr>
            <w:bookmarkStart w:id="5181" w:name="OLE_LINK181"/>
            <w:r w:rsidRPr="00FD0425">
              <w:rPr>
                <w:lang w:eastAsia="zh-CN"/>
              </w:rPr>
              <w:t>9.2.</w:t>
            </w:r>
            <w:bookmarkEnd w:id="5181"/>
            <w:r w:rsidRPr="00FD0425">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1B0E8D">
            <w:pPr>
              <w:pStyle w:val="TAC"/>
              <w:rPr>
                <w:lang w:eastAsia="zh-CN"/>
              </w:rPr>
            </w:pPr>
          </w:p>
        </w:tc>
      </w:tr>
      <w:tr w:rsidR="001B0E8D" w:rsidRPr="00FD0425" w14:paraId="10BF881A"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1B0E8D">
            <w:pPr>
              <w:pStyle w:val="TAL"/>
              <w:rPr>
                <w:lang w:eastAsia="zh-CN"/>
              </w:rPr>
            </w:pPr>
            <w:r w:rsidRPr="00FD0425">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1B0E8D">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1B0E8D">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1B0E8D">
            <w:pPr>
              <w:pStyle w:val="TAL"/>
              <w:rPr>
                <w:lang w:eastAsia="ja-JP"/>
              </w:rPr>
            </w:pPr>
            <w:r w:rsidRPr="00FD0425">
              <w:rPr>
                <w:lang w:eastAsia="ja-JP"/>
              </w:rPr>
              <w:t>E-UTRA PRACH Configuration</w:t>
            </w:r>
          </w:p>
          <w:p w14:paraId="44D744F9" w14:textId="77777777" w:rsidR="001B0E8D" w:rsidRPr="00FD0425" w:rsidRDefault="001B0E8D" w:rsidP="001B0E8D">
            <w:pPr>
              <w:pStyle w:val="TAL"/>
              <w:rPr>
                <w:lang w:eastAsia="ja-JP"/>
              </w:rPr>
            </w:pPr>
            <w:r w:rsidRPr="00FD0425">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1B0E8D">
            <w:pPr>
              <w:pStyle w:val="TAC"/>
              <w:rPr>
                <w:lang w:eastAsia="zh-CN"/>
              </w:rPr>
            </w:pPr>
          </w:p>
        </w:tc>
      </w:tr>
      <w:tr w:rsidR="001B0E8D" w:rsidRPr="00FD0425" w14:paraId="0B84F07F"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1B0E8D">
            <w:pPr>
              <w:pStyle w:val="TAL"/>
              <w:rPr>
                <w:b/>
                <w:lang w:eastAsia="zh-CN"/>
              </w:rPr>
            </w:pPr>
            <w:r w:rsidRPr="00FD0425">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1B0E8D">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1B0E8D">
            <w:pPr>
              <w:pStyle w:val="TAL"/>
              <w:rPr>
                <w:lang w:eastAsia="zh-CN"/>
              </w:rPr>
            </w:pPr>
            <w:r w:rsidRPr="00FD0425">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1B0E8D">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1B0E8D">
            <w:pPr>
              <w:pStyle w:val="TAL"/>
              <w:rPr>
                <w:lang w:eastAsia="zh-CN"/>
              </w:rPr>
            </w:pPr>
            <w:r w:rsidRPr="00FD0425">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1B0E8D">
            <w:pPr>
              <w:pStyle w:val="TAC"/>
              <w:rPr>
                <w:lang w:eastAsia="ja-JP"/>
              </w:rPr>
            </w:pPr>
          </w:p>
        </w:tc>
      </w:tr>
      <w:tr w:rsidR="001B0E8D" w:rsidRPr="00FD0425" w14:paraId="1A712C29"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1B0E8D">
            <w:pPr>
              <w:pStyle w:val="TAL"/>
              <w:ind w:left="113"/>
              <w:rPr>
                <w:rFonts w:hint="eastAsia"/>
                <w:lang w:eastAsia="zh-CN"/>
              </w:rPr>
            </w:pPr>
            <w:r w:rsidRPr="00FD0425">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1B0E8D">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1B0E8D">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1B0E8D">
            <w:pPr>
              <w:pStyle w:val="TAL"/>
              <w:rPr>
                <w:lang w:eastAsia="ja-JP"/>
              </w:rPr>
            </w:pPr>
            <w:r w:rsidRPr="00FD0425">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1B0E8D">
            <w:pPr>
              <w:pStyle w:val="TAC"/>
              <w:rPr>
                <w:lang w:eastAsia="zh-CN"/>
              </w:rPr>
            </w:pPr>
          </w:p>
        </w:tc>
      </w:tr>
      <w:tr w:rsidR="001B0E8D" w:rsidRPr="00FD0425" w14:paraId="306866A3"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1B0E8D">
            <w:pPr>
              <w:pStyle w:val="TAL"/>
              <w:ind w:left="113"/>
              <w:rPr>
                <w:lang w:eastAsia="zh-CN"/>
              </w:rPr>
            </w:pPr>
            <w:r w:rsidRPr="00FD0425">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1B0E8D">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1B0E8D">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1B0E8D">
            <w:pPr>
              <w:pStyle w:val="TAL"/>
              <w:rPr>
                <w:lang w:eastAsia="ja-JP"/>
              </w:rPr>
            </w:pPr>
            <w:r w:rsidRPr="00FD0425">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1B0E8D">
            <w:pPr>
              <w:pStyle w:val="TAC"/>
              <w:rPr>
                <w:lang w:eastAsia="zh-CN"/>
              </w:rPr>
            </w:pPr>
          </w:p>
        </w:tc>
      </w:tr>
      <w:tr w:rsidR="001B0E8D" w:rsidRPr="00FD0425" w14:paraId="62ECEA4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1B0E8D">
            <w:pPr>
              <w:pStyle w:val="TAL"/>
              <w:ind w:left="113"/>
              <w:rPr>
                <w:lang w:eastAsia="zh-CN"/>
              </w:rPr>
            </w:pPr>
            <w:r w:rsidRPr="00FD0425">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1B0E8D">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1B0E8D">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1B0E8D">
            <w:pPr>
              <w:pStyle w:val="TAL"/>
              <w:rPr>
                <w:lang w:eastAsia="ja-JP"/>
              </w:rPr>
            </w:pPr>
            <w:r w:rsidRPr="00FD0425">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1B0E8D">
            <w:pPr>
              <w:pStyle w:val="TAC"/>
              <w:rPr>
                <w:lang w:eastAsia="zh-CN"/>
              </w:rPr>
            </w:pPr>
          </w:p>
        </w:tc>
      </w:tr>
      <w:tr w:rsidR="001B0E8D" w:rsidRPr="00FD0425" w14:paraId="3503A1BC"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1B0E8D">
            <w:pPr>
              <w:pStyle w:val="TAL"/>
              <w:rPr>
                <w:lang w:eastAsia="zh-CN"/>
              </w:rPr>
            </w:pPr>
            <w:r w:rsidRPr="00FD0425">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1B0E8D">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1B0E8D">
            <w:pPr>
              <w:pStyle w:val="TAL"/>
              <w:rPr>
                <w:lang w:eastAsia="zh-CN"/>
              </w:rPr>
            </w:pPr>
            <w:bookmarkStart w:id="5182" w:name="OLE_LINK183"/>
            <w:r w:rsidRPr="00FD0425">
              <w:rPr>
                <w:lang w:eastAsia="zh-CN"/>
              </w:rPr>
              <w:t>9.2.</w:t>
            </w:r>
            <w:bookmarkEnd w:id="5182"/>
            <w:r w:rsidRPr="00FD0425">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1B0E8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1B0E8D">
            <w:pPr>
              <w:pStyle w:val="TAC"/>
              <w:rPr>
                <w:lang w:eastAsia="zh-CN"/>
              </w:rPr>
            </w:pPr>
          </w:p>
        </w:tc>
      </w:tr>
      <w:tr w:rsidR="001B0E8D" w:rsidRPr="00FD0425" w14:paraId="237C3C9C"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1B0E8D">
            <w:pPr>
              <w:pStyle w:val="TAL"/>
              <w:rPr>
                <w:lang w:eastAsia="zh-CN"/>
              </w:rPr>
            </w:pPr>
            <w:r w:rsidRPr="00FD0425">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1B0E8D">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1B0E8D">
            <w:pPr>
              <w:pStyle w:val="TAL"/>
              <w:rPr>
                <w:lang w:eastAsia="zh-CN"/>
              </w:rPr>
            </w:pPr>
            <w:r w:rsidRPr="00FD0425">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1B0E8D">
            <w:pPr>
              <w:pStyle w:val="TAL"/>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1B0E8D">
            <w:pPr>
              <w:pStyle w:val="TAL"/>
              <w:rPr>
                <w:lang w:eastAsia="zh-CN"/>
              </w:rPr>
            </w:pPr>
            <w:r w:rsidRPr="00FD0425">
              <w:rPr>
                <w:i/>
                <w:lang w:eastAsia="zh-CN"/>
              </w:rPr>
              <w:t>FreqBandIndicatorPriority</w:t>
            </w:r>
            <w:r w:rsidRPr="00FD0425">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1B0E8D">
            <w:pPr>
              <w:pStyle w:val="TAC"/>
              <w:rPr>
                <w:lang w:eastAsia="zh-CN"/>
              </w:rPr>
            </w:pPr>
          </w:p>
        </w:tc>
      </w:tr>
      <w:tr w:rsidR="001B0E8D" w:rsidRPr="00FD0425" w14:paraId="75E0867E"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1B0E8D">
            <w:pPr>
              <w:pStyle w:val="TAL"/>
              <w:rPr>
                <w:lang w:eastAsia="zh-CN"/>
              </w:rPr>
            </w:pPr>
            <w:r w:rsidRPr="00FD0425">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1B0E8D">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1B0E8D">
            <w:pPr>
              <w:pStyle w:val="TAL"/>
              <w:rPr>
                <w:lang w:eastAsia="zh-CN"/>
              </w:rPr>
            </w:pPr>
            <w:r w:rsidRPr="00FD0425">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1B0E8D">
            <w:pPr>
              <w:pStyle w:val="TAL"/>
              <w:rPr>
                <w:lang w:eastAsia="zh-CN"/>
              </w:rPr>
            </w:pPr>
            <w:r w:rsidRPr="00FD0425">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1B0E8D">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1B0E8D">
            <w:pPr>
              <w:pStyle w:val="TAC"/>
              <w:rPr>
                <w:lang w:eastAsia="zh-CN"/>
              </w:rPr>
            </w:pPr>
          </w:p>
        </w:tc>
      </w:tr>
      <w:tr w:rsidR="001B0E8D" w:rsidRPr="00FD0425" w14:paraId="49CC9F60" w14:textId="77777777" w:rsidTr="00216DC6">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1B0E8D">
            <w:pPr>
              <w:pStyle w:val="TAL"/>
              <w:rPr>
                <w:lang w:eastAsia="zh-CN"/>
              </w:rPr>
            </w:pPr>
            <w:r w:rsidRPr="00FD0425">
              <w:rPr>
                <w:rFonts w:cs="Arial"/>
                <w:bCs/>
                <w:lang w:eastAsia="ja-JP"/>
              </w:rPr>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1B0E8D">
            <w:pPr>
              <w:pStyle w:val="TAL"/>
              <w:rPr>
                <w:lang w:eastAsia="zh-CN"/>
              </w:rPr>
            </w:pPr>
            <w:r w:rsidRPr="00FD0425">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1B0E8D">
            <w:pPr>
              <w:pStyle w:val="TAL"/>
              <w:rPr>
                <w:lang w:eastAsia="zh-CN"/>
              </w:rPr>
            </w:pPr>
            <w:r w:rsidRPr="00FD0425">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1B0E8D">
            <w:pPr>
              <w:pStyle w:val="TAL"/>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1B0E8D">
            <w:pPr>
              <w:pStyle w:val="TAC"/>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1B0E8D">
            <w:pPr>
              <w:pStyle w:val="TAC"/>
              <w:rPr>
                <w:rFonts w:cs="Arial"/>
                <w:bCs/>
                <w:lang w:eastAsia="zh-CN"/>
              </w:rPr>
            </w:pPr>
          </w:p>
        </w:tc>
      </w:tr>
      <w:tr w:rsidR="001B0E8D" w:rsidRPr="00FD0425" w14:paraId="3133D371"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1B0E8D">
            <w:pPr>
              <w:pStyle w:val="TAL"/>
              <w:rPr>
                <w:rFonts w:cs="Arial"/>
                <w:bCs/>
                <w:lang w:eastAsia="ja-JP"/>
              </w:rPr>
            </w:pPr>
            <w:r w:rsidRPr="00FD0425">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1B0E8D">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1B0E8D">
            <w:pPr>
              <w:pStyle w:val="TAL"/>
              <w:rPr>
                <w:i/>
                <w:lang w:eastAsia="ja-JP"/>
              </w:rPr>
            </w:pPr>
            <w:r w:rsidRPr="00FD0425">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1B0E8D">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1B0E8D">
            <w:pPr>
              <w:pStyle w:val="TAL"/>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1B0E8D">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1B0E8D">
            <w:pPr>
              <w:pStyle w:val="TAC"/>
              <w:rPr>
                <w:rFonts w:cs="Arial"/>
                <w:bCs/>
                <w:lang w:eastAsia="zh-CN"/>
              </w:rPr>
            </w:pPr>
            <w:r w:rsidRPr="00FD0425">
              <w:rPr>
                <w:rFonts w:cs="Arial"/>
                <w:lang w:eastAsia="ja-JP"/>
              </w:rPr>
              <w:t>ignore</w:t>
            </w:r>
          </w:p>
        </w:tc>
      </w:tr>
      <w:tr w:rsidR="001B0E8D" w:rsidRPr="00FD0425" w14:paraId="4509CDE0"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1B0E8D">
            <w:pPr>
              <w:pStyle w:val="TAL"/>
              <w:ind w:left="113"/>
              <w:rPr>
                <w:b/>
                <w:lang w:eastAsia="zh-CN"/>
              </w:rPr>
            </w:pPr>
            <w:r w:rsidRPr="00FD0425">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1B0E8D">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1B0E8D">
            <w:pPr>
              <w:pStyle w:val="TAL"/>
              <w:rPr>
                <w:i/>
                <w:lang w:eastAsia="ja-JP"/>
              </w:rPr>
            </w:pPr>
            <w:r w:rsidRPr="00FD0425">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1B0E8D">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1B0E8D">
            <w:pPr>
              <w:pStyle w:val="TAL"/>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1B0E8D">
            <w:pPr>
              <w:pStyle w:val="TAC"/>
              <w:rPr>
                <w:rFonts w:cs="Arial"/>
                <w:bCs/>
                <w:lang w:eastAsia="zh-CN"/>
              </w:rPr>
            </w:pPr>
          </w:p>
        </w:tc>
      </w:tr>
      <w:tr w:rsidR="001B0E8D" w:rsidRPr="00FD0425" w14:paraId="4208BF87"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1B0E8D">
            <w:pPr>
              <w:pStyle w:val="TAL"/>
              <w:ind w:left="227"/>
              <w:rPr>
                <w:lang w:eastAsia="zh-CN"/>
              </w:rPr>
            </w:pPr>
            <w:r w:rsidRPr="00FD0425">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1B0E8D">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1B0E8D">
            <w:pPr>
              <w:pStyle w:val="TAL"/>
              <w:rPr>
                <w:rFonts w:cs="Arial"/>
                <w:bCs/>
                <w:lang w:eastAsia="ja-JP"/>
              </w:rPr>
            </w:pPr>
            <w:r w:rsidRPr="00FD0425">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1B0E8D">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1B0E8D">
            <w:pPr>
              <w:pStyle w:val="TAC"/>
              <w:rPr>
                <w:rFonts w:cs="Arial"/>
                <w:bCs/>
                <w:lang w:eastAsia="zh-CN"/>
              </w:rPr>
            </w:pPr>
          </w:p>
        </w:tc>
      </w:tr>
      <w:tr w:rsidR="001B0E8D" w:rsidRPr="00FD0425" w14:paraId="3C8A3796"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1B0E8D">
            <w:pPr>
              <w:pStyle w:val="TAL"/>
              <w:ind w:left="113"/>
              <w:rPr>
                <w:lang w:eastAsia="zh-CN"/>
              </w:rPr>
            </w:pPr>
            <w:r w:rsidRPr="00FD0425">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1B0E8D">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1B0E8D">
            <w:pPr>
              <w:pStyle w:val="TAL"/>
              <w:rPr>
                <w:rFonts w:cs="Arial"/>
                <w:bCs/>
                <w:lang w:eastAsia="ja-JP"/>
              </w:rPr>
            </w:pPr>
            <w:r w:rsidRPr="00FD0425">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1B0E8D">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1B0E8D">
            <w:pPr>
              <w:pStyle w:val="TAC"/>
              <w:rPr>
                <w:rFonts w:cs="Arial"/>
                <w:bCs/>
                <w:lang w:eastAsia="zh-CN"/>
              </w:rPr>
            </w:pPr>
          </w:p>
        </w:tc>
      </w:tr>
      <w:tr w:rsidR="001B0E8D" w:rsidRPr="00FD0425" w14:paraId="69A1244C"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1B0E8D">
            <w:pPr>
              <w:pStyle w:val="TAL"/>
              <w:ind w:left="113"/>
              <w:rPr>
                <w:lang w:eastAsia="zh-CN"/>
              </w:rPr>
            </w:pPr>
            <w:r w:rsidRPr="00FD0425">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1B0E8D">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1B0E8D">
            <w:pPr>
              <w:pStyle w:val="TAL"/>
              <w:rPr>
                <w:rFonts w:cs="Arial"/>
                <w:bCs/>
                <w:lang w:eastAsia="ja-JP"/>
              </w:rPr>
            </w:pPr>
            <w:r w:rsidRPr="00FD0425">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1B0E8D">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1B0E8D">
            <w:pPr>
              <w:pStyle w:val="TAC"/>
              <w:rPr>
                <w:rFonts w:cs="Arial"/>
                <w:bCs/>
                <w:lang w:eastAsia="zh-CN"/>
              </w:rPr>
            </w:pPr>
          </w:p>
        </w:tc>
      </w:tr>
      <w:tr w:rsidR="001B0E8D" w:rsidRPr="00FD0425" w14:paraId="7A671D72"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1B0E8D">
            <w:pPr>
              <w:pStyle w:val="TAL"/>
              <w:ind w:left="113"/>
              <w:rPr>
                <w:lang w:eastAsia="zh-CN"/>
              </w:rPr>
            </w:pPr>
            <w:r w:rsidRPr="00FD0425">
              <w:rPr>
                <w:lang w:eastAsia="zh-CN"/>
              </w:rPr>
              <w:t>&gt;</w:t>
            </w:r>
            <w:r w:rsidRPr="00FD0425">
              <w:rPr>
                <w:rFonts w:hint="eastAsia"/>
                <w:lang w:eastAsia="zh-CN"/>
              </w:rPr>
              <w:t>R</w:t>
            </w:r>
            <w:r w:rsidRPr="00FD0425">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1B0E8D">
            <w:pPr>
              <w:pStyle w:val="TAL"/>
              <w:rPr>
                <w:rFonts w:cs="Arial"/>
                <w:bCs/>
                <w:lang w:eastAsia="zh-CN"/>
              </w:rPr>
            </w:pPr>
            <w:r w:rsidRPr="00FD0425">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1B0E8D">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1B0E8D">
            <w:pPr>
              <w:pStyle w:val="TAL"/>
              <w:rPr>
                <w:rFonts w:cs="Arial"/>
                <w:lang w:eastAsia="ja-JP"/>
              </w:rPr>
            </w:pPr>
            <w:r w:rsidRPr="00FD0425">
              <w:rPr>
                <w:rFonts w:cs="Arial"/>
                <w:lang w:eastAsia="ja-JP"/>
              </w:rPr>
              <w:t>RAN Area Code</w:t>
            </w:r>
          </w:p>
          <w:p w14:paraId="6ACCA9A2" w14:textId="77777777" w:rsidR="001B0E8D" w:rsidRPr="00FD0425" w:rsidRDefault="001B0E8D" w:rsidP="001B0E8D">
            <w:pPr>
              <w:pStyle w:val="TAL"/>
              <w:rPr>
                <w:rFonts w:cs="Arial"/>
                <w:bCs/>
                <w:lang w:eastAsia="ja-JP"/>
              </w:rPr>
            </w:pPr>
            <w:r w:rsidRPr="00FD0425">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1B0E8D">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1B0E8D">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1B0E8D">
            <w:pPr>
              <w:pStyle w:val="TAC"/>
              <w:rPr>
                <w:rFonts w:cs="Arial"/>
                <w:bCs/>
                <w:lang w:eastAsia="zh-CN"/>
              </w:rPr>
            </w:pPr>
          </w:p>
        </w:tc>
      </w:tr>
      <w:tr w:rsidR="001F2308" w:rsidRPr="00FD0425" w14:paraId="7B71D79D" w14:textId="77777777" w:rsidTr="002C6443">
        <w:tblPrEx>
          <w:tblCellMar>
            <w:top w:w="0" w:type="dxa"/>
            <w:bottom w:w="0" w:type="dxa"/>
          </w:tblCellMar>
        </w:tblPrEx>
        <w:tc>
          <w:tcPr>
            <w:tcW w:w="2444"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F15D66">
            <w:pPr>
              <w:pStyle w:val="TAL"/>
              <w:rPr>
                <w:lang w:eastAsia="zh-CN"/>
              </w:rPr>
            </w:pPr>
            <w:r>
              <w:rPr>
                <w:lang w:val="fr-FR" w:eastAsia="zh-CN"/>
              </w:rPr>
              <w:t>NPRACH Configuration</w:t>
            </w:r>
          </w:p>
        </w:tc>
        <w:tc>
          <w:tcPr>
            <w:tcW w:w="1097"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1F2308">
            <w:pPr>
              <w:pStyle w:val="TAL"/>
              <w:rPr>
                <w:rFonts w:cs="Arial" w:hint="eastAsia"/>
                <w:szCs w:val="18"/>
                <w:lang w:eastAsia="ja-JP"/>
              </w:rPr>
            </w:pPr>
            <w:r>
              <w:rPr>
                <w:lang w:val="fr-FR" w:eastAsia="zh-CN"/>
              </w:rPr>
              <w:t>O</w:t>
            </w:r>
          </w:p>
        </w:tc>
        <w:tc>
          <w:tcPr>
            <w:tcW w:w="1307"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1F2308">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1F2308">
            <w:pPr>
              <w:pStyle w:val="TAL"/>
              <w:rPr>
                <w:lang w:val="fr-FR" w:eastAsia="ja-JP"/>
              </w:rPr>
            </w:pPr>
            <w:r>
              <w:rPr>
                <w:lang w:val="fr-FR" w:eastAsia="ja-JP"/>
              </w:rPr>
              <w:t>NPRACH Configuration</w:t>
            </w:r>
          </w:p>
          <w:p w14:paraId="4B9D7EB8" w14:textId="77777777" w:rsidR="001F2308" w:rsidRPr="00FD0425" w:rsidRDefault="001F2308" w:rsidP="001F2308">
            <w:pPr>
              <w:pStyle w:val="TAL"/>
              <w:rPr>
                <w:rFonts w:cs="Arial"/>
                <w:lang w:eastAsia="ja-JP"/>
              </w:rPr>
            </w:pPr>
            <w:r>
              <w:rPr>
                <w:lang w:val="fr-FR" w:eastAsia="ja-JP"/>
              </w:rPr>
              <w:t>9.2.2.74</w:t>
            </w:r>
          </w:p>
        </w:tc>
        <w:tc>
          <w:tcPr>
            <w:tcW w:w="1876"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1F230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1F2308">
            <w:pPr>
              <w:pStyle w:val="TAC"/>
              <w:rPr>
                <w:lang w:eastAsia="ja-JP"/>
              </w:rPr>
            </w:pPr>
            <w:r>
              <w:rPr>
                <w:lang w:val="fr-FR" w:eastAsia="ja-JP"/>
              </w:rPr>
              <w:t>YES</w:t>
            </w:r>
          </w:p>
        </w:tc>
        <w:tc>
          <w:tcPr>
            <w:tcW w:w="1134"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1F2308">
            <w:pPr>
              <w:pStyle w:val="TAC"/>
              <w:rPr>
                <w:rFonts w:cs="Arial"/>
                <w:bCs/>
                <w:lang w:eastAsia="zh-CN"/>
              </w:rPr>
            </w:pPr>
            <w:r>
              <w:rPr>
                <w:lang w:val="fr-FR" w:eastAsia="zh-CN"/>
              </w:rPr>
              <w:t>ignore</w:t>
            </w:r>
          </w:p>
        </w:tc>
      </w:tr>
    </w:tbl>
    <w:p w14:paraId="59699ABE"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5183">
          <w:tblGrid>
            <w:gridCol w:w="3686"/>
            <w:gridCol w:w="5670"/>
          </w:tblGrid>
        </w:tblGridChange>
      </w:tblGrid>
      <w:tr w:rsidR="00F02090" w:rsidRPr="00FD0425" w14:paraId="54BB2468" w14:textId="77777777" w:rsidTr="00694C97">
        <w:tblPrEx>
          <w:tblCellMar>
            <w:top w:w="0" w:type="dxa"/>
            <w:bottom w:w="0" w:type="dxa"/>
          </w:tblCellMar>
        </w:tblPrEx>
        <w:tc>
          <w:tcPr>
            <w:tcW w:w="3686" w:type="dxa"/>
          </w:tcPr>
          <w:p w14:paraId="43625CD7" w14:textId="77777777" w:rsidR="00F02090" w:rsidRPr="00FD0425" w:rsidRDefault="00F02090" w:rsidP="00694C97">
            <w:pPr>
              <w:pStyle w:val="TAH"/>
              <w:rPr>
                <w:lang w:eastAsia="ja-JP"/>
              </w:rPr>
            </w:pPr>
            <w:r w:rsidRPr="00FD0425">
              <w:rPr>
                <w:lang w:eastAsia="ja-JP"/>
              </w:rPr>
              <w:t>Range bound</w:t>
            </w:r>
          </w:p>
        </w:tc>
        <w:tc>
          <w:tcPr>
            <w:tcW w:w="5670" w:type="dxa"/>
          </w:tcPr>
          <w:p w14:paraId="2F907A93" w14:textId="77777777" w:rsidR="00F02090" w:rsidRPr="00FD0425" w:rsidRDefault="00F02090" w:rsidP="00694C97">
            <w:pPr>
              <w:pStyle w:val="TAH"/>
              <w:rPr>
                <w:lang w:eastAsia="ja-JP"/>
              </w:rPr>
            </w:pPr>
            <w:r w:rsidRPr="00FD0425">
              <w:rPr>
                <w:lang w:eastAsia="ja-JP"/>
              </w:rPr>
              <w:t>Explanation</w:t>
            </w:r>
          </w:p>
        </w:tc>
      </w:tr>
      <w:tr w:rsidR="00F02090" w:rsidRPr="00FD0425" w14:paraId="54F1A3AA" w14:textId="77777777" w:rsidTr="00694C97">
        <w:tblPrEx>
          <w:tblCellMar>
            <w:top w:w="0" w:type="dxa"/>
            <w:bottom w:w="0" w:type="dxa"/>
          </w:tblCellMar>
        </w:tblPrEx>
        <w:tc>
          <w:tcPr>
            <w:tcW w:w="3686" w:type="dxa"/>
          </w:tcPr>
          <w:p w14:paraId="2A707CCE" w14:textId="77777777" w:rsidR="00F02090" w:rsidRPr="00FD0425" w:rsidRDefault="00F02090" w:rsidP="00694C97">
            <w:pPr>
              <w:pStyle w:val="TAL"/>
              <w:rPr>
                <w:lang w:eastAsia="ja-JP"/>
              </w:rPr>
            </w:pPr>
            <w:r w:rsidRPr="00FD0425">
              <w:rPr>
                <w:lang w:eastAsia="ja-JP"/>
              </w:rPr>
              <w:t>maxnoofBPLMNs</w:t>
            </w:r>
          </w:p>
        </w:tc>
        <w:tc>
          <w:tcPr>
            <w:tcW w:w="5670" w:type="dxa"/>
          </w:tcPr>
          <w:p w14:paraId="3870A834" w14:textId="77777777" w:rsidR="00F02090" w:rsidRPr="00FD0425" w:rsidRDefault="00F02090" w:rsidP="00694C97">
            <w:pPr>
              <w:pStyle w:val="TAL"/>
              <w:rPr>
                <w:lang w:eastAsia="ja-JP"/>
              </w:rPr>
            </w:pPr>
            <w:r w:rsidRPr="00FD0425">
              <w:rPr>
                <w:lang w:eastAsia="ja-JP"/>
              </w:rPr>
              <w:t>Maximum no. of broadcast PLMNs by a cell. The value is 12.</w:t>
            </w:r>
          </w:p>
        </w:tc>
      </w:tr>
      <w:tr w:rsidR="00F02090" w:rsidRPr="00FD0425" w14:paraId="60E6CAB7" w14:textId="77777777" w:rsidTr="00694C97">
        <w:tblPrEx>
          <w:tblCellMar>
            <w:top w:w="0" w:type="dxa"/>
            <w:bottom w:w="0" w:type="dxa"/>
          </w:tblCellMar>
        </w:tblPrEx>
        <w:tc>
          <w:tcPr>
            <w:tcW w:w="3686" w:type="dxa"/>
          </w:tcPr>
          <w:p w14:paraId="55208341" w14:textId="77777777" w:rsidR="00F02090" w:rsidRPr="00FD0425" w:rsidRDefault="00F02090" w:rsidP="00694C97">
            <w:pPr>
              <w:pStyle w:val="TAL"/>
              <w:rPr>
                <w:lang w:eastAsia="ja-JP"/>
              </w:rPr>
            </w:pPr>
            <w:r w:rsidRPr="00FD0425">
              <w:rPr>
                <w:bCs/>
                <w:lang w:eastAsia="zh-CN"/>
              </w:rPr>
              <w:t>maxnoofMBSFN</w:t>
            </w:r>
          </w:p>
        </w:tc>
        <w:tc>
          <w:tcPr>
            <w:tcW w:w="5670" w:type="dxa"/>
          </w:tcPr>
          <w:p w14:paraId="5B582DED" w14:textId="77777777" w:rsidR="00F02090" w:rsidRPr="00FD0425" w:rsidRDefault="00F02090" w:rsidP="00694C97">
            <w:pPr>
              <w:pStyle w:val="TAL"/>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blPrEx>
          <w:tblCellMar>
            <w:top w:w="0" w:type="dxa"/>
            <w:bottom w:w="0" w:type="dxa"/>
          </w:tblCellMar>
        </w:tblPrEx>
        <w:tc>
          <w:tcPr>
            <w:tcW w:w="3686" w:type="dxa"/>
          </w:tcPr>
          <w:p w14:paraId="10FBC4B8" w14:textId="77777777" w:rsidR="002C6443" w:rsidRPr="00FD0425" w:rsidRDefault="002C6443" w:rsidP="002C6443">
            <w:pPr>
              <w:pStyle w:val="TAL"/>
              <w:rPr>
                <w:bCs/>
                <w:lang w:eastAsia="zh-CN"/>
              </w:rPr>
            </w:pPr>
            <w:r w:rsidRPr="00FD0425">
              <w:rPr>
                <w:lang w:eastAsia="ja-JP"/>
              </w:rPr>
              <w:t>maxnoofEUTRABPLMNs</w:t>
            </w:r>
          </w:p>
        </w:tc>
        <w:tc>
          <w:tcPr>
            <w:tcW w:w="5670" w:type="dxa"/>
          </w:tcPr>
          <w:p w14:paraId="25B69273" w14:textId="77777777" w:rsidR="002C6443" w:rsidRPr="00FD0425" w:rsidRDefault="002C6443" w:rsidP="002C6443">
            <w:pPr>
              <w:pStyle w:val="TAL"/>
              <w:rPr>
                <w:lang w:eastAsia="ja-JP"/>
              </w:rPr>
            </w:pPr>
            <w:r w:rsidRPr="00FD0425">
              <w:rPr>
                <w:lang w:eastAsia="ja-JP"/>
              </w:rPr>
              <w:t>Maximum no. of PLMN Ids.broadcast in an E-UTRA cell. Value is 6.</w:t>
            </w:r>
          </w:p>
        </w:tc>
      </w:tr>
    </w:tbl>
    <w:p w14:paraId="3C28520D" w14:textId="77777777" w:rsidR="00F02090" w:rsidRPr="00FD0425" w:rsidRDefault="00F02090" w:rsidP="00F02090">
      <w:pPr>
        <w:rPr>
          <w:lang w:eastAsia="zh-CN"/>
        </w:rPr>
      </w:pPr>
    </w:p>
    <w:p w14:paraId="71E0907D" w14:textId="77777777" w:rsidR="00F02090" w:rsidRPr="00FD0425" w:rsidRDefault="00F02090" w:rsidP="00F02090">
      <w:pPr>
        <w:pStyle w:val="Heading4"/>
      </w:pPr>
      <w:bookmarkStart w:id="5184" w:name="OLE_LINK83"/>
      <w:bookmarkStart w:id="5185" w:name="OLE_LINK197"/>
      <w:bookmarkStart w:id="5186" w:name="_Toc20955282"/>
      <w:bookmarkStart w:id="5187" w:name="_Toc29991479"/>
      <w:bookmarkStart w:id="5188" w:name="_Toc36555879"/>
      <w:bookmarkStart w:id="5189" w:name="_Toc44497601"/>
      <w:bookmarkStart w:id="5190" w:name="_Toc45107989"/>
      <w:bookmarkStart w:id="5191" w:name="_Toc45901609"/>
      <w:bookmarkStart w:id="5192" w:name="_Toc51850688"/>
      <w:bookmarkStart w:id="5193" w:name="_Toc56693691"/>
      <w:bookmarkStart w:id="5194" w:name="_Toc64447234"/>
      <w:bookmarkStart w:id="5195" w:name="_Toc66286728"/>
      <w:bookmarkStart w:id="5196" w:name="_Toc74151423"/>
      <w:bookmarkStart w:id="5197" w:name="_Toc88653896"/>
      <w:bookmarkStart w:id="5198" w:name="_Toc97904252"/>
      <w:bookmarkStart w:id="5199" w:name="_Toc105175293"/>
      <w:bookmarkStart w:id="5200" w:name="_Toc113826323"/>
      <w:bookmarkStart w:id="5201" w:name="_Toc120032449"/>
      <w:r w:rsidRPr="00FD0425">
        <w:t>9.2.2.13</w:t>
      </w:r>
      <w:r w:rsidRPr="00FD0425">
        <w:tab/>
      </w:r>
      <w:bookmarkEnd w:id="5184"/>
      <w:r w:rsidRPr="00FD0425">
        <w:t>Neighbour Information NR</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4F140E76" w14:textId="77777777" w:rsidR="00F02090" w:rsidRPr="00FD0425" w:rsidRDefault="00F02090" w:rsidP="00F02090">
      <w:pPr>
        <w:rPr>
          <w:lang w:eastAsia="ja-JP"/>
        </w:rPr>
      </w:pPr>
      <w:r w:rsidRPr="00FD0425">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F02090" w:rsidRPr="00FD0425" w14:paraId="6043835A" w14:textId="77777777" w:rsidTr="00694C97">
        <w:tc>
          <w:tcPr>
            <w:tcW w:w="2442" w:type="dxa"/>
            <w:tcBorders>
              <w:top w:val="single" w:sz="4" w:space="0" w:color="auto"/>
              <w:left w:val="single" w:sz="4" w:space="0" w:color="auto"/>
              <w:bottom w:val="single" w:sz="4" w:space="0" w:color="auto"/>
              <w:right w:val="single" w:sz="4" w:space="0" w:color="auto"/>
            </w:tcBorders>
            <w:hideMark/>
          </w:tcPr>
          <w:bookmarkEnd w:id="5185"/>
          <w:p w14:paraId="4F7B92DE"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694C97">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694C97">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694C97">
            <w:pPr>
              <w:pStyle w:val="TAH"/>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694C97">
            <w:pPr>
              <w:pStyle w:val="TAH"/>
              <w:rPr>
                <w:lang w:eastAsia="ja-JP"/>
              </w:rPr>
            </w:pPr>
            <w:r w:rsidRPr="00FD0425">
              <w:rPr>
                <w:lang w:eastAsia="ja-JP"/>
              </w:rPr>
              <w:t>Semantics description</w:t>
            </w:r>
          </w:p>
        </w:tc>
      </w:tr>
      <w:tr w:rsidR="00F02090" w:rsidRPr="00FD0425" w14:paraId="164F3263" w14:textId="77777777" w:rsidTr="00694C97">
        <w:tc>
          <w:tcPr>
            <w:tcW w:w="2442" w:type="dxa"/>
            <w:hideMark/>
          </w:tcPr>
          <w:p w14:paraId="1912FF85" w14:textId="77777777" w:rsidR="00F02090" w:rsidRPr="00FD0425" w:rsidRDefault="00F02090" w:rsidP="00694C97">
            <w:pPr>
              <w:pStyle w:val="TAL"/>
              <w:rPr>
                <w:lang w:eastAsia="ja-JP"/>
              </w:rPr>
            </w:pPr>
            <w:bookmarkStart w:id="5202" w:name="OLE_LINK76"/>
            <w:bookmarkStart w:id="5203" w:name="OLE_LINK81"/>
            <w:r w:rsidRPr="00FD0425">
              <w:rPr>
                <w:lang w:eastAsia="ja-JP"/>
              </w:rPr>
              <w:t xml:space="preserve">Neighbour </w:t>
            </w:r>
            <w:bookmarkEnd w:id="5203"/>
            <w:r w:rsidRPr="00FD0425">
              <w:rPr>
                <w:lang w:eastAsia="ja-JP"/>
              </w:rPr>
              <w:t>Information</w:t>
            </w:r>
            <w:bookmarkEnd w:id="5202"/>
            <w:r w:rsidRPr="00FD0425">
              <w:rPr>
                <w:lang w:eastAsia="ja-JP"/>
              </w:rPr>
              <w:t xml:space="preserve"> NR</w:t>
            </w:r>
          </w:p>
        </w:tc>
        <w:tc>
          <w:tcPr>
            <w:tcW w:w="1097" w:type="dxa"/>
          </w:tcPr>
          <w:p w14:paraId="08E15368" w14:textId="77777777" w:rsidR="00F02090" w:rsidRPr="00FD0425" w:rsidRDefault="00F02090" w:rsidP="00694C97">
            <w:pPr>
              <w:pStyle w:val="TAL"/>
              <w:rPr>
                <w:lang w:eastAsia="ja-JP"/>
              </w:rPr>
            </w:pPr>
          </w:p>
        </w:tc>
        <w:tc>
          <w:tcPr>
            <w:tcW w:w="2158" w:type="dxa"/>
            <w:hideMark/>
          </w:tcPr>
          <w:p w14:paraId="47497833" w14:textId="77777777" w:rsidR="00F02090" w:rsidRPr="00FD0425" w:rsidRDefault="00F02090" w:rsidP="00694C97">
            <w:pPr>
              <w:pStyle w:val="TAL"/>
              <w:rPr>
                <w:i/>
                <w:lang w:eastAsia="ja-JP"/>
              </w:rPr>
            </w:pPr>
            <w:r w:rsidRPr="00FD0425">
              <w:rPr>
                <w:i/>
                <w:lang w:eastAsia="ja-JP"/>
              </w:rPr>
              <w:t>1 .. &lt;maxnoofNeighbours&gt;</w:t>
            </w:r>
          </w:p>
        </w:tc>
        <w:tc>
          <w:tcPr>
            <w:tcW w:w="1275" w:type="dxa"/>
          </w:tcPr>
          <w:p w14:paraId="689517F0" w14:textId="77777777" w:rsidR="00F02090" w:rsidRPr="00FD0425" w:rsidRDefault="00F02090" w:rsidP="00694C97">
            <w:pPr>
              <w:pStyle w:val="TAL"/>
              <w:rPr>
                <w:lang w:eastAsia="ja-JP"/>
              </w:rPr>
            </w:pPr>
          </w:p>
        </w:tc>
        <w:tc>
          <w:tcPr>
            <w:tcW w:w="3119" w:type="dxa"/>
          </w:tcPr>
          <w:p w14:paraId="3AC4431B" w14:textId="77777777" w:rsidR="00F02090" w:rsidRPr="00FD0425" w:rsidRDefault="00F02090" w:rsidP="00694C97">
            <w:pPr>
              <w:pStyle w:val="TAL"/>
              <w:rPr>
                <w:lang w:eastAsia="ja-JP"/>
              </w:rPr>
            </w:pPr>
          </w:p>
        </w:tc>
      </w:tr>
      <w:tr w:rsidR="00F02090" w:rsidRPr="00FD0425" w14:paraId="26F9FF4C"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694C97">
            <w:pPr>
              <w:pStyle w:val="TAL"/>
              <w:ind w:left="113"/>
              <w:rPr>
                <w:rFonts w:cs="Geneva"/>
                <w:lang w:eastAsia="ja-JP"/>
              </w:rPr>
            </w:pPr>
            <w:bookmarkStart w:id="5204"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694C97">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694C97">
            <w:pPr>
              <w:pStyle w:val="TAL"/>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694C97">
            <w:pPr>
              <w:pStyle w:val="TAL"/>
              <w:rPr>
                <w:rFonts w:cs="Geneva"/>
                <w:lang w:eastAsia="ja-JP"/>
              </w:rPr>
            </w:pPr>
            <w:r w:rsidRPr="00FD0425">
              <w:rPr>
                <w:rFonts w:cs="Geneva"/>
                <w:lang w:eastAsia="ja-JP"/>
              </w:rPr>
              <w:t>NR Physical Cell ID</w:t>
            </w:r>
          </w:p>
        </w:tc>
      </w:tr>
      <w:tr w:rsidR="00F02090" w:rsidRPr="00FD0425" w14:paraId="393FFDA8"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694C97">
            <w:pPr>
              <w:pStyle w:val="TAL"/>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694C97">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694C97">
            <w:pPr>
              <w:pStyle w:val="TAL"/>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694C97">
            <w:pPr>
              <w:pStyle w:val="TAL"/>
              <w:rPr>
                <w:rFonts w:cs="Geneva"/>
                <w:lang w:eastAsia="ja-JP"/>
              </w:rPr>
            </w:pPr>
          </w:p>
        </w:tc>
      </w:tr>
      <w:tr w:rsidR="00F02090" w:rsidRPr="00FD0425" w14:paraId="00A401F9"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694C97">
            <w:pPr>
              <w:pStyle w:val="TAL"/>
              <w:ind w:left="113"/>
              <w:rPr>
                <w:rFonts w:cs="Arial"/>
                <w:lang w:eastAsia="zh-CN"/>
              </w:rPr>
            </w:pPr>
            <w:bookmarkStart w:id="5205"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694C97">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694C97">
            <w:pPr>
              <w:pStyle w:val="TAL"/>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694C97">
            <w:pPr>
              <w:pStyle w:val="TAL"/>
              <w:rPr>
                <w:rFonts w:cs="Geneva"/>
                <w:lang w:eastAsia="ja-JP"/>
              </w:rPr>
            </w:pPr>
            <w:r w:rsidRPr="00FD0425">
              <w:rPr>
                <w:rFonts w:cs="Arial"/>
                <w:lang w:eastAsia="ja-JP"/>
              </w:rPr>
              <w:t>Tracking Area Code</w:t>
            </w:r>
          </w:p>
        </w:tc>
      </w:tr>
      <w:tr w:rsidR="00F02090" w:rsidRPr="00FD0425" w14:paraId="65D8D615" w14:textId="77777777" w:rsidTr="00694C97">
        <w:tc>
          <w:tcPr>
            <w:tcW w:w="2442"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694C97">
            <w:pPr>
              <w:pStyle w:val="TAL"/>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694C97">
            <w:pPr>
              <w:pStyle w:val="TAL"/>
              <w:rPr>
                <w:rFonts w:cs="Geneva"/>
                <w:lang w:eastAsia="ja-JP"/>
              </w:rPr>
            </w:pPr>
            <w:r w:rsidRPr="00FD0425">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694C97">
            <w:pPr>
              <w:pStyle w:val="TAL"/>
              <w:rPr>
                <w:rFonts w:cs="Arial"/>
                <w:lang w:eastAsia="ja-JP"/>
              </w:rPr>
            </w:pPr>
            <w:r w:rsidRPr="00FD0425">
              <w:rPr>
                <w:rFonts w:cs="Arial"/>
                <w:lang w:eastAsia="ja-JP"/>
              </w:rPr>
              <w:t>RAN Area Code</w:t>
            </w:r>
          </w:p>
          <w:p w14:paraId="3556C506" w14:textId="77777777" w:rsidR="00F02090" w:rsidRPr="00FD0425" w:rsidRDefault="00F02090" w:rsidP="00694C97">
            <w:pPr>
              <w:pStyle w:val="TAL"/>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694C97">
            <w:pPr>
              <w:pStyle w:val="TAL"/>
              <w:rPr>
                <w:rFonts w:cs="Arial"/>
                <w:lang w:eastAsia="ja-JP"/>
              </w:rPr>
            </w:pPr>
          </w:p>
        </w:tc>
      </w:tr>
      <w:bookmarkEnd w:id="5205"/>
      <w:tr w:rsidR="00F02090" w:rsidRPr="00FD0425" w14:paraId="6D9745D1" w14:textId="77777777" w:rsidTr="00694C97">
        <w:tc>
          <w:tcPr>
            <w:tcW w:w="2442"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694C97">
            <w:pPr>
              <w:pStyle w:val="TAL"/>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694C97">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694C97">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694C97">
            <w:pPr>
              <w:pStyle w:val="TAL"/>
              <w:rPr>
                <w:rFonts w:cs="Geneva"/>
                <w:lang w:eastAsia="ja-JP"/>
              </w:rPr>
            </w:pPr>
          </w:p>
        </w:tc>
      </w:tr>
      <w:tr w:rsidR="00F02090" w:rsidRPr="00FD0425" w14:paraId="38F451A6" w14:textId="77777777" w:rsidTr="00694C97">
        <w:tc>
          <w:tcPr>
            <w:tcW w:w="2442"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694C97">
            <w:pPr>
              <w:pStyle w:val="TAL"/>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694C97">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694C97">
            <w:pPr>
              <w:pStyle w:val="TAL"/>
              <w:rPr>
                <w:rFonts w:cs="Geneva"/>
                <w:lang w:eastAsia="ja-JP"/>
              </w:rPr>
            </w:pPr>
          </w:p>
        </w:tc>
      </w:tr>
      <w:tr w:rsidR="00F02090" w:rsidRPr="00FD0425" w14:paraId="095CD64D" w14:textId="77777777" w:rsidTr="00694C97">
        <w:tc>
          <w:tcPr>
            <w:tcW w:w="2442"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694C97">
            <w:pPr>
              <w:pStyle w:val="TAL"/>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694C97">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694C97">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694C97">
            <w:pPr>
              <w:pStyle w:val="TAL"/>
              <w:rPr>
                <w:rFonts w:cs="Geneva"/>
                <w:lang w:eastAsia="ja-JP"/>
              </w:rPr>
            </w:pPr>
          </w:p>
        </w:tc>
      </w:tr>
      <w:tr w:rsidR="00F02090" w:rsidRPr="00FD0425" w14:paraId="43998C58" w14:textId="77777777" w:rsidTr="00694C97">
        <w:tc>
          <w:tcPr>
            <w:tcW w:w="2442"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694C97">
            <w:pPr>
              <w:pStyle w:val="TAL"/>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694C97">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694C97">
            <w:pPr>
              <w:pStyle w:val="TAL"/>
              <w:rPr>
                <w:lang w:eastAsia="ja-JP"/>
              </w:rPr>
            </w:pPr>
            <w:r w:rsidRPr="00FD0425">
              <w:rPr>
                <w:lang w:eastAsia="ja-JP"/>
              </w:rPr>
              <w:t>NR Frequency Info</w:t>
            </w:r>
          </w:p>
          <w:p w14:paraId="77B1D49A" w14:textId="77777777" w:rsidR="00F02090" w:rsidRPr="00FD0425" w:rsidRDefault="00F02090" w:rsidP="00694C97">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694C97">
            <w:pPr>
              <w:pStyle w:val="TAL"/>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694C97">
        <w:tc>
          <w:tcPr>
            <w:tcW w:w="2442"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694C97">
            <w:pPr>
              <w:pStyle w:val="TAL"/>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694C97">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694C97">
            <w:pPr>
              <w:pStyle w:val="TAL"/>
              <w:rPr>
                <w:lang w:eastAsia="ja-JP"/>
              </w:rPr>
            </w:pPr>
            <w:r w:rsidRPr="00FD0425">
              <w:rPr>
                <w:lang w:eastAsia="ja-JP"/>
              </w:rPr>
              <w:t>NR Frequency Info</w:t>
            </w:r>
          </w:p>
          <w:p w14:paraId="3821C12E" w14:textId="77777777" w:rsidR="00F02090" w:rsidRPr="00FD0425" w:rsidRDefault="00F02090" w:rsidP="00694C97">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694C97">
            <w:pPr>
              <w:pStyle w:val="TAL"/>
              <w:rPr>
                <w:rFonts w:cs="Geneva"/>
                <w:lang w:eastAsia="ja-JP"/>
              </w:rPr>
            </w:pPr>
          </w:p>
        </w:tc>
      </w:tr>
      <w:tr w:rsidR="00F02090" w:rsidRPr="00FD0425" w14:paraId="319C5C54" w14:textId="77777777" w:rsidTr="00694C97">
        <w:tc>
          <w:tcPr>
            <w:tcW w:w="2442"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694C97">
            <w:pPr>
              <w:pStyle w:val="TAL"/>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694C97">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694C97">
            <w:pPr>
              <w:pStyle w:val="TAL"/>
              <w:rPr>
                <w:rFonts w:cs="Geneva"/>
                <w:lang w:eastAsia="ja-JP"/>
              </w:rPr>
            </w:pPr>
          </w:p>
        </w:tc>
      </w:tr>
      <w:tr w:rsidR="00F02090" w:rsidRPr="00FD0425" w14:paraId="1A719B73" w14:textId="77777777" w:rsidTr="00694C97">
        <w:tc>
          <w:tcPr>
            <w:tcW w:w="2442"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694C97">
            <w:pPr>
              <w:pStyle w:val="TAL"/>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694C97">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694C97">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694C97">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694C97">
            <w:pPr>
              <w:pStyle w:val="TAL"/>
              <w:rPr>
                <w:rFonts w:cs="Geneva"/>
                <w:lang w:eastAsia="ja-JP"/>
              </w:rPr>
            </w:pPr>
          </w:p>
        </w:tc>
      </w:tr>
      <w:tr w:rsidR="00F02090" w:rsidRPr="00FD0425" w14:paraId="6E4C950F" w14:textId="77777777" w:rsidTr="00694C97">
        <w:tc>
          <w:tcPr>
            <w:tcW w:w="2442"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694C97">
            <w:pPr>
              <w:pStyle w:val="TAL"/>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694C97">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694C97">
            <w:pPr>
              <w:pStyle w:val="TAL"/>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694C97">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694C97">
            <w:pPr>
              <w:pStyle w:val="TAL"/>
              <w:rPr>
                <w:rFonts w:cs="Geneva"/>
                <w:lang w:eastAsia="ja-JP"/>
              </w:rPr>
            </w:pPr>
          </w:p>
        </w:tc>
      </w:tr>
      <w:tr w:rsidR="00F02090" w:rsidRPr="00FD0425" w14:paraId="40C90DEF" w14:textId="77777777" w:rsidTr="00694C97">
        <w:tc>
          <w:tcPr>
            <w:tcW w:w="2442"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694C97">
            <w:pPr>
              <w:pStyle w:val="TAL"/>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694C97">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694C97">
            <w:pPr>
              <w:pStyle w:val="TAL"/>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694C97">
            <w:pPr>
              <w:pStyle w:val="TAL"/>
              <w:rPr>
                <w:rFonts w:cs="Geneva"/>
                <w:lang w:eastAsia="ja-JP"/>
              </w:rPr>
            </w:pPr>
          </w:p>
        </w:tc>
      </w:tr>
      <w:bookmarkEnd w:id="5204"/>
      <w:tr w:rsidR="00F02090" w:rsidRPr="00FD0425" w14:paraId="6B197587" w14:textId="77777777" w:rsidTr="00694C97">
        <w:tc>
          <w:tcPr>
            <w:tcW w:w="2442"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694C97">
            <w:pPr>
              <w:pStyle w:val="TAL"/>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694C97">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694C97">
            <w:pPr>
              <w:pStyle w:val="TAL"/>
            </w:pPr>
          </w:p>
        </w:tc>
        <w:tc>
          <w:tcPr>
            <w:tcW w:w="1275"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694C97">
            <w:pPr>
              <w:pStyle w:val="TAL"/>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694C97">
            <w:pPr>
              <w:pStyle w:val="TAL"/>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F02090">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694C97">
            <w:pPr>
              <w:pStyle w:val="TAH"/>
              <w:rPr>
                <w:lang w:eastAsia="ja-JP"/>
              </w:rPr>
            </w:pPr>
            <w:bookmarkStart w:id="5206"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694C97">
            <w:pPr>
              <w:pStyle w:val="TAH"/>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694C97">
            <w:pPr>
              <w:pStyle w:val="TAL"/>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694C97">
            <w:pPr>
              <w:pStyle w:val="TAL"/>
              <w:rPr>
                <w:lang w:eastAsia="ja-JP"/>
              </w:rPr>
            </w:pPr>
            <w:r w:rsidRPr="00FD0425">
              <w:rPr>
                <w:lang w:eastAsia="ja-JP"/>
              </w:rPr>
              <w:t>Maximum no. of neighbour cells associated to a given served cell. Value is 1024.</w:t>
            </w:r>
          </w:p>
        </w:tc>
      </w:tr>
      <w:bookmarkEnd w:id="5206"/>
    </w:tbl>
    <w:p w14:paraId="5FE050DE" w14:textId="77777777" w:rsidR="00F02090" w:rsidRPr="00FD0425" w:rsidRDefault="00F02090" w:rsidP="00F02090"/>
    <w:p w14:paraId="3B8B3994" w14:textId="77777777" w:rsidR="00F02090" w:rsidRPr="00FD0425" w:rsidRDefault="00F02090" w:rsidP="00F02090">
      <w:pPr>
        <w:pStyle w:val="Heading4"/>
      </w:pPr>
      <w:bookmarkStart w:id="5207" w:name="_Toc20955283"/>
      <w:bookmarkStart w:id="5208" w:name="_Toc29991480"/>
      <w:bookmarkStart w:id="5209" w:name="_Toc36555880"/>
      <w:bookmarkStart w:id="5210" w:name="_Toc44497602"/>
      <w:bookmarkStart w:id="5211" w:name="_Toc45107990"/>
      <w:bookmarkStart w:id="5212" w:name="_Toc45901610"/>
      <w:bookmarkStart w:id="5213" w:name="_Toc51850689"/>
      <w:bookmarkStart w:id="5214" w:name="_Toc56693692"/>
      <w:bookmarkStart w:id="5215" w:name="_Toc64447235"/>
      <w:bookmarkStart w:id="5216" w:name="_Toc66286729"/>
      <w:bookmarkStart w:id="5217" w:name="_Toc74151424"/>
      <w:bookmarkStart w:id="5218" w:name="_Toc88653897"/>
      <w:bookmarkStart w:id="5219" w:name="_Toc97904253"/>
      <w:bookmarkStart w:id="5220" w:name="_Toc105175294"/>
      <w:bookmarkStart w:id="5221" w:name="_Toc113826324"/>
      <w:bookmarkStart w:id="5222" w:name="_Toc120032450"/>
      <w:r w:rsidRPr="00FD0425">
        <w:t>9.2.2.14</w:t>
      </w:r>
      <w:r w:rsidRPr="00FD0425">
        <w:tab/>
        <w:t>Neighbour Information E-UTRA</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672CAFF1" w14:textId="77777777" w:rsidR="00F02090" w:rsidRPr="00FD0425" w:rsidRDefault="00F02090" w:rsidP="00F02090">
      <w:pPr>
        <w:rPr>
          <w:lang w:eastAsia="ja-JP"/>
        </w:rPr>
      </w:pPr>
      <w:bookmarkStart w:id="5223" w:name="_Hlk515178975"/>
      <w:r w:rsidRPr="00FD0425">
        <w:rPr>
          <w:lang w:eastAsia="ja-JP"/>
        </w:rPr>
        <w:t>This IE contains cell configuration information of E-UTRA cells that a neighbour NG-RAN node may need to properly operate its own served cells.</w:t>
      </w:r>
      <w:bookmarkEnd w:id="5223"/>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F02090" w:rsidRPr="00FD0425" w14:paraId="58438947" w14:textId="77777777" w:rsidTr="00694C97">
        <w:tc>
          <w:tcPr>
            <w:tcW w:w="2442"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694C97">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694C97">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694C97">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694C97">
            <w:pPr>
              <w:pStyle w:val="TAH"/>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694C97">
            <w:pPr>
              <w:pStyle w:val="TAH"/>
              <w:rPr>
                <w:lang w:eastAsia="ja-JP"/>
              </w:rPr>
            </w:pPr>
            <w:r w:rsidRPr="00FD0425">
              <w:rPr>
                <w:lang w:eastAsia="ja-JP"/>
              </w:rPr>
              <w:t>Semantics description</w:t>
            </w:r>
          </w:p>
        </w:tc>
      </w:tr>
      <w:tr w:rsidR="00F02090" w:rsidRPr="00FD0425" w14:paraId="1B441C67" w14:textId="77777777" w:rsidTr="00694C97">
        <w:tc>
          <w:tcPr>
            <w:tcW w:w="2442" w:type="dxa"/>
            <w:hideMark/>
          </w:tcPr>
          <w:p w14:paraId="31F6531E" w14:textId="77777777" w:rsidR="00F02090" w:rsidRPr="00FD0425" w:rsidRDefault="001627CE" w:rsidP="00694C97">
            <w:pPr>
              <w:pStyle w:val="TAL"/>
              <w:rPr>
                <w:lang w:eastAsia="ja-JP"/>
              </w:rPr>
            </w:pPr>
            <w:r w:rsidRPr="009354E2">
              <w:rPr>
                <w:b/>
                <w:bCs/>
                <w:lang w:eastAsia="ja-JP"/>
              </w:rPr>
              <w:t>E-UTRA Neighbour Information E-UTRA</w:t>
            </w:r>
          </w:p>
        </w:tc>
        <w:tc>
          <w:tcPr>
            <w:tcW w:w="1097" w:type="dxa"/>
          </w:tcPr>
          <w:p w14:paraId="51DF7612" w14:textId="77777777" w:rsidR="00F02090" w:rsidRPr="00FD0425" w:rsidRDefault="00F02090" w:rsidP="00694C97">
            <w:pPr>
              <w:pStyle w:val="TAL"/>
              <w:rPr>
                <w:lang w:eastAsia="ja-JP"/>
              </w:rPr>
            </w:pPr>
          </w:p>
        </w:tc>
        <w:tc>
          <w:tcPr>
            <w:tcW w:w="2158" w:type="dxa"/>
            <w:hideMark/>
          </w:tcPr>
          <w:p w14:paraId="04C17805" w14:textId="77777777" w:rsidR="00F02090" w:rsidRPr="00FD0425" w:rsidRDefault="00F02090" w:rsidP="00694C97">
            <w:pPr>
              <w:pStyle w:val="TAL"/>
              <w:rPr>
                <w:i/>
                <w:lang w:eastAsia="ja-JP"/>
              </w:rPr>
            </w:pPr>
            <w:r w:rsidRPr="00FD0425">
              <w:rPr>
                <w:i/>
                <w:lang w:eastAsia="ja-JP"/>
              </w:rPr>
              <w:t>1 .. &lt;</w:t>
            </w:r>
            <w:bookmarkStart w:id="5224" w:name="OLE_LINK202"/>
            <w:r w:rsidRPr="00FD0425">
              <w:rPr>
                <w:i/>
                <w:lang w:eastAsia="ja-JP"/>
              </w:rPr>
              <w:t>maxnoofNeighbours</w:t>
            </w:r>
            <w:bookmarkEnd w:id="5224"/>
            <w:r w:rsidRPr="00FD0425">
              <w:rPr>
                <w:i/>
                <w:lang w:eastAsia="ja-JP"/>
              </w:rPr>
              <w:t>&gt;</w:t>
            </w:r>
          </w:p>
        </w:tc>
        <w:tc>
          <w:tcPr>
            <w:tcW w:w="1275" w:type="dxa"/>
          </w:tcPr>
          <w:p w14:paraId="0D260560" w14:textId="77777777" w:rsidR="00F02090" w:rsidRPr="00FD0425" w:rsidRDefault="00F02090" w:rsidP="00694C97">
            <w:pPr>
              <w:pStyle w:val="TAL"/>
              <w:rPr>
                <w:lang w:eastAsia="ja-JP"/>
              </w:rPr>
            </w:pPr>
          </w:p>
        </w:tc>
        <w:tc>
          <w:tcPr>
            <w:tcW w:w="2694" w:type="dxa"/>
          </w:tcPr>
          <w:p w14:paraId="06A8F823" w14:textId="77777777" w:rsidR="00F02090" w:rsidRPr="00FD0425" w:rsidRDefault="00F02090" w:rsidP="00694C97">
            <w:pPr>
              <w:pStyle w:val="TAL"/>
              <w:rPr>
                <w:lang w:eastAsia="ja-JP"/>
              </w:rPr>
            </w:pPr>
          </w:p>
        </w:tc>
      </w:tr>
      <w:tr w:rsidR="00F02090" w:rsidRPr="00FD0425" w14:paraId="49E73C90" w14:textId="77777777" w:rsidTr="00694C97">
        <w:tc>
          <w:tcPr>
            <w:tcW w:w="2442" w:type="dxa"/>
          </w:tcPr>
          <w:p w14:paraId="1F024C0C" w14:textId="77777777" w:rsidR="00F02090" w:rsidRPr="00FD0425" w:rsidRDefault="00F02090" w:rsidP="00694C97">
            <w:pPr>
              <w:pStyle w:val="TAL"/>
              <w:ind w:left="113"/>
              <w:rPr>
                <w:rFonts w:cs="Arial"/>
                <w:lang w:eastAsia="ja-JP"/>
              </w:rPr>
            </w:pPr>
            <w:r w:rsidRPr="00FD0425">
              <w:rPr>
                <w:rFonts w:cs="Arial"/>
                <w:lang w:eastAsia="ja-JP"/>
              </w:rPr>
              <w:t>&gt;E-UTRA PCI</w:t>
            </w:r>
          </w:p>
        </w:tc>
        <w:tc>
          <w:tcPr>
            <w:tcW w:w="1097" w:type="dxa"/>
          </w:tcPr>
          <w:p w14:paraId="362C3DC7" w14:textId="77777777" w:rsidR="00F02090" w:rsidRPr="00FD0425" w:rsidRDefault="00F02090" w:rsidP="00694C97">
            <w:pPr>
              <w:pStyle w:val="TAL"/>
              <w:rPr>
                <w:rFonts w:cs="Arial"/>
                <w:lang w:eastAsia="ja-JP"/>
              </w:rPr>
            </w:pPr>
            <w:r w:rsidRPr="00FD0425">
              <w:rPr>
                <w:rFonts w:cs="Arial"/>
                <w:lang w:eastAsia="ja-JP"/>
              </w:rPr>
              <w:t>M</w:t>
            </w:r>
          </w:p>
        </w:tc>
        <w:tc>
          <w:tcPr>
            <w:tcW w:w="2158" w:type="dxa"/>
          </w:tcPr>
          <w:p w14:paraId="5A4AD7D4" w14:textId="77777777" w:rsidR="00F02090" w:rsidRPr="00FD0425" w:rsidRDefault="00F02090" w:rsidP="00694C97">
            <w:pPr>
              <w:pStyle w:val="TAL"/>
              <w:rPr>
                <w:rFonts w:cs="Arial"/>
                <w:lang w:eastAsia="ja-JP"/>
              </w:rPr>
            </w:pPr>
          </w:p>
        </w:tc>
        <w:tc>
          <w:tcPr>
            <w:tcW w:w="1275" w:type="dxa"/>
          </w:tcPr>
          <w:p w14:paraId="0446C65F" w14:textId="77777777" w:rsidR="00F02090" w:rsidRPr="00FD0425" w:rsidRDefault="00F02090" w:rsidP="00694C97">
            <w:pPr>
              <w:pStyle w:val="TAL"/>
              <w:rPr>
                <w:rFonts w:cs="Arial"/>
                <w:lang w:eastAsia="ja-JP"/>
              </w:rPr>
            </w:pPr>
            <w:r w:rsidRPr="00FD0425">
              <w:rPr>
                <w:rFonts w:cs="Arial"/>
                <w:lang w:eastAsia="ja-JP"/>
              </w:rPr>
              <w:t>INTEGER (0..503, …)</w:t>
            </w:r>
          </w:p>
        </w:tc>
        <w:tc>
          <w:tcPr>
            <w:tcW w:w="2694" w:type="dxa"/>
          </w:tcPr>
          <w:p w14:paraId="2A34E2A2" w14:textId="77777777" w:rsidR="00F02090" w:rsidRPr="00FD0425" w:rsidRDefault="00F02090" w:rsidP="00694C97">
            <w:pPr>
              <w:pStyle w:val="TAL"/>
              <w:rPr>
                <w:rFonts w:cs="Arial"/>
                <w:lang w:eastAsia="ja-JP"/>
              </w:rPr>
            </w:pPr>
            <w:r w:rsidRPr="00FD0425">
              <w:rPr>
                <w:rFonts w:cs="Arial"/>
                <w:lang w:eastAsia="ja-JP"/>
              </w:rPr>
              <w:t>E-UTRA Physical Cell Identifier of the neighbour cell</w:t>
            </w:r>
          </w:p>
        </w:tc>
      </w:tr>
      <w:tr w:rsidR="00F02090" w:rsidRPr="00FD0425" w14:paraId="4B0F5FF3" w14:textId="77777777" w:rsidTr="00694C97">
        <w:tc>
          <w:tcPr>
            <w:tcW w:w="2442" w:type="dxa"/>
          </w:tcPr>
          <w:p w14:paraId="470B46BD" w14:textId="77777777" w:rsidR="00F02090" w:rsidRPr="00FD0425" w:rsidRDefault="00F02090" w:rsidP="00694C97">
            <w:pPr>
              <w:pStyle w:val="TAL"/>
              <w:ind w:left="113"/>
              <w:rPr>
                <w:rFonts w:cs="Arial"/>
                <w:lang w:eastAsia="ja-JP"/>
              </w:rPr>
            </w:pPr>
            <w:bookmarkStart w:id="5225" w:name="_Hlk513475035"/>
            <w:r w:rsidRPr="00FD0425">
              <w:rPr>
                <w:rFonts w:cs="Arial"/>
                <w:lang w:eastAsia="ja-JP"/>
              </w:rPr>
              <w:t>&gt;ECGI</w:t>
            </w:r>
          </w:p>
        </w:tc>
        <w:tc>
          <w:tcPr>
            <w:tcW w:w="1097" w:type="dxa"/>
          </w:tcPr>
          <w:p w14:paraId="16A5A61E" w14:textId="77777777" w:rsidR="00F02090" w:rsidRPr="00FD0425" w:rsidRDefault="00F02090" w:rsidP="00694C97">
            <w:pPr>
              <w:pStyle w:val="TAL"/>
              <w:rPr>
                <w:rFonts w:cs="Arial"/>
                <w:lang w:eastAsia="ja-JP"/>
              </w:rPr>
            </w:pPr>
            <w:r w:rsidRPr="00FD0425">
              <w:rPr>
                <w:rFonts w:cs="Arial"/>
                <w:lang w:eastAsia="ja-JP"/>
              </w:rPr>
              <w:t>M</w:t>
            </w:r>
          </w:p>
        </w:tc>
        <w:tc>
          <w:tcPr>
            <w:tcW w:w="2158" w:type="dxa"/>
          </w:tcPr>
          <w:p w14:paraId="6BE27E20" w14:textId="77777777" w:rsidR="00F02090" w:rsidRPr="00FD0425" w:rsidRDefault="00F02090" w:rsidP="00694C97">
            <w:pPr>
              <w:pStyle w:val="TAL"/>
              <w:rPr>
                <w:rFonts w:cs="Arial"/>
                <w:lang w:eastAsia="ja-JP"/>
              </w:rPr>
            </w:pPr>
          </w:p>
        </w:tc>
        <w:tc>
          <w:tcPr>
            <w:tcW w:w="1275" w:type="dxa"/>
          </w:tcPr>
          <w:p w14:paraId="6B0D786D" w14:textId="77777777" w:rsidR="00F02090" w:rsidRPr="00FD0425" w:rsidRDefault="00F02090" w:rsidP="00694C97">
            <w:pPr>
              <w:pStyle w:val="TAL"/>
              <w:rPr>
                <w:lang w:eastAsia="ja-JP"/>
              </w:rPr>
            </w:pPr>
            <w:r w:rsidRPr="00FD0425">
              <w:rPr>
                <w:lang w:eastAsia="ja-JP"/>
              </w:rPr>
              <w:t>E-UTRA CGI</w:t>
            </w:r>
          </w:p>
          <w:p w14:paraId="7ED1CF87" w14:textId="77777777" w:rsidR="00F02090" w:rsidRPr="00FD0425" w:rsidRDefault="00F02090" w:rsidP="00694C97">
            <w:pPr>
              <w:pStyle w:val="TAL"/>
              <w:rPr>
                <w:rFonts w:cs="Arial"/>
                <w:lang w:eastAsia="ja-JP"/>
              </w:rPr>
            </w:pPr>
            <w:r w:rsidRPr="00FD0425">
              <w:rPr>
                <w:lang w:eastAsia="ja-JP"/>
              </w:rPr>
              <w:t>9.2.2.8</w:t>
            </w:r>
          </w:p>
        </w:tc>
        <w:tc>
          <w:tcPr>
            <w:tcW w:w="2694" w:type="dxa"/>
          </w:tcPr>
          <w:p w14:paraId="52135777" w14:textId="77777777" w:rsidR="00F02090" w:rsidRPr="00FD0425" w:rsidRDefault="00F02090" w:rsidP="00694C97">
            <w:pPr>
              <w:pStyle w:val="TAL"/>
              <w:rPr>
                <w:rFonts w:cs="Arial"/>
                <w:lang w:eastAsia="ja-JP"/>
              </w:rPr>
            </w:pPr>
          </w:p>
        </w:tc>
      </w:tr>
      <w:tr w:rsidR="00F02090" w:rsidRPr="00FD0425" w14:paraId="42EE0C6E" w14:textId="77777777" w:rsidTr="00694C97">
        <w:tc>
          <w:tcPr>
            <w:tcW w:w="2442" w:type="dxa"/>
          </w:tcPr>
          <w:p w14:paraId="27E0C073" w14:textId="77777777" w:rsidR="00F02090" w:rsidRPr="00FD0425" w:rsidRDefault="00F02090" w:rsidP="00694C97">
            <w:pPr>
              <w:pStyle w:val="TAL"/>
              <w:ind w:left="113"/>
              <w:rPr>
                <w:rFonts w:cs="Arial"/>
                <w:lang w:eastAsia="ja-JP"/>
              </w:rPr>
            </w:pPr>
            <w:r w:rsidRPr="00FD0425">
              <w:rPr>
                <w:rFonts w:cs="Arial"/>
                <w:lang w:eastAsia="ja-JP"/>
              </w:rPr>
              <w:t>&gt;EARFCN</w:t>
            </w:r>
          </w:p>
        </w:tc>
        <w:tc>
          <w:tcPr>
            <w:tcW w:w="1097" w:type="dxa"/>
          </w:tcPr>
          <w:p w14:paraId="7443C714" w14:textId="77777777" w:rsidR="00F02090" w:rsidRPr="00FD0425" w:rsidRDefault="00F02090" w:rsidP="00694C97">
            <w:pPr>
              <w:pStyle w:val="TAL"/>
              <w:rPr>
                <w:rFonts w:cs="Arial"/>
                <w:lang w:eastAsia="ja-JP"/>
              </w:rPr>
            </w:pPr>
            <w:r w:rsidRPr="00FD0425">
              <w:rPr>
                <w:rFonts w:cs="Arial"/>
                <w:lang w:eastAsia="ja-JP"/>
              </w:rPr>
              <w:t>M</w:t>
            </w:r>
          </w:p>
        </w:tc>
        <w:tc>
          <w:tcPr>
            <w:tcW w:w="2158" w:type="dxa"/>
          </w:tcPr>
          <w:p w14:paraId="67393928" w14:textId="77777777" w:rsidR="00F02090" w:rsidRPr="00FD0425" w:rsidRDefault="00F02090" w:rsidP="00694C97">
            <w:pPr>
              <w:pStyle w:val="TAL"/>
              <w:rPr>
                <w:rFonts w:cs="Arial"/>
                <w:lang w:eastAsia="ja-JP"/>
              </w:rPr>
            </w:pPr>
          </w:p>
        </w:tc>
        <w:tc>
          <w:tcPr>
            <w:tcW w:w="1275" w:type="dxa"/>
          </w:tcPr>
          <w:p w14:paraId="1952AD24" w14:textId="77777777" w:rsidR="00F02090" w:rsidRPr="00FD0425" w:rsidRDefault="00F02090" w:rsidP="00694C97">
            <w:pPr>
              <w:pStyle w:val="TAL"/>
              <w:rPr>
                <w:lang w:eastAsia="ja-JP"/>
              </w:rPr>
            </w:pPr>
            <w:r w:rsidRPr="00FD0425">
              <w:rPr>
                <w:lang w:eastAsia="ja-JP"/>
              </w:rPr>
              <w:t>E-UTRA ARFCN</w:t>
            </w:r>
          </w:p>
          <w:p w14:paraId="13C9105A" w14:textId="77777777" w:rsidR="00F02090" w:rsidRPr="00FD0425" w:rsidRDefault="00F02090" w:rsidP="00694C97">
            <w:pPr>
              <w:pStyle w:val="TAL"/>
              <w:rPr>
                <w:rFonts w:cs="Arial"/>
                <w:lang w:eastAsia="ja-JP"/>
              </w:rPr>
            </w:pPr>
            <w:r w:rsidRPr="00FD0425">
              <w:rPr>
                <w:lang w:eastAsia="ja-JP"/>
              </w:rPr>
              <w:t>9.2.2.21</w:t>
            </w:r>
          </w:p>
        </w:tc>
        <w:tc>
          <w:tcPr>
            <w:tcW w:w="2694" w:type="dxa"/>
          </w:tcPr>
          <w:p w14:paraId="2385111B" w14:textId="77777777" w:rsidR="00F02090" w:rsidRPr="00FD0425" w:rsidRDefault="00F02090" w:rsidP="00694C97">
            <w:pPr>
              <w:pStyle w:val="TAL"/>
              <w:rPr>
                <w:rFonts w:cs="Arial"/>
                <w:lang w:eastAsia="ja-JP"/>
              </w:rPr>
            </w:pPr>
            <w:r w:rsidRPr="00FD0425">
              <w:rPr>
                <w:rFonts w:cs="Arial"/>
                <w:lang w:eastAsia="ja-JP"/>
              </w:rPr>
              <w:t>DL EARFCN for FDD or EARFCN for TDD</w:t>
            </w:r>
          </w:p>
        </w:tc>
      </w:tr>
      <w:tr w:rsidR="00F02090" w:rsidRPr="00FD0425" w14:paraId="34BD6DA3" w14:textId="77777777" w:rsidTr="00694C97">
        <w:tc>
          <w:tcPr>
            <w:tcW w:w="2442" w:type="dxa"/>
          </w:tcPr>
          <w:p w14:paraId="415FA6B6" w14:textId="77777777" w:rsidR="00F02090" w:rsidRPr="00FD0425" w:rsidRDefault="00F02090" w:rsidP="00694C97">
            <w:pPr>
              <w:pStyle w:val="TAL"/>
              <w:ind w:left="113"/>
              <w:rPr>
                <w:rFonts w:cs="Arial"/>
                <w:lang w:eastAsia="ja-JP"/>
              </w:rPr>
            </w:pPr>
            <w:r w:rsidRPr="00FD0425">
              <w:rPr>
                <w:rFonts w:cs="Arial"/>
                <w:lang w:eastAsia="ja-JP"/>
              </w:rPr>
              <w:t>&gt;TAC</w:t>
            </w:r>
          </w:p>
        </w:tc>
        <w:tc>
          <w:tcPr>
            <w:tcW w:w="1097" w:type="dxa"/>
          </w:tcPr>
          <w:p w14:paraId="0D8B6A4A" w14:textId="77777777" w:rsidR="00F02090" w:rsidRPr="00FD0425" w:rsidRDefault="00F02090" w:rsidP="00694C97">
            <w:pPr>
              <w:pStyle w:val="TAL"/>
              <w:rPr>
                <w:rFonts w:cs="Arial"/>
                <w:lang w:eastAsia="ja-JP"/>
              </w:rPr>
            </w:pPr>
            <w:r w:rsidRPr="00FD0425">
              <w:rPr>
                <w:rFonts w:cs="Arial"/>
                <w:lang w:eastAsia="ja-JP"/>
              </w:rPr>
              <w:t>M</w:t>
            </w:r>
          </w:p>
        </w:tc>
        <w:tc>
          <w:tcPr>
            <w:tcW w:w="2158" w:type="dxa"/>
          </w:tcPr>
          <w:p w14:paraId="38794803" w14:textId="77777777" w:rsidR="00F02090" w:rsidRPr="00FD0425" w:rsidRDefault="00F02090" w:rsidP="00694C97">
            <w:pPr>
              <w:pStyle w:val="TAL"/>
              <w:rPr>
                <w:rFonts w:cs="Arial"/>
                <w:lang w:eastAsia="ja-JP"/>
              </w:rPr>
            </w:pPr>
          </w:p>
        </w:tc>
        <w:tc>
          <w:tcPr>
            <w:tcW w:w="1275" w:type="dxa"/>
          </w:tcPr>
          <w:p w14:paraId="1FCC7E99" w14:textId="77777777" w:rsidR="00F02090" w:rsidRPr="00FD0425" w:rsidRDefault="00F02090" w:rsidP="00694C97">
            <w:pPr>
              <w:pStyle w:val="TAL"/>
              <w:rPr>
                <w:rFonts w:cs="Arial"/>
                <w:lang w:eastAsia="ja-JP"/>
              </w:rPr>
            </w:pPr>
            <w:r w:rsidRPr="00FD0425">
              <w:rPr>
                <w:rFonts w:cs="Arial"/>
                <w:lang w:eastAsia="ja-JP"/>
              </w:rPr>
              <w:t>9.2.2.5</w:t>
            </w:r>
          </w:p>
        </w:tc>
        <w:tc>
          <w:tcPr>
            <w:tcW w:w="2694" w:type="dxa"/>
          </w:tcPr>
          <w:p w14:paraId="03216F74" w14:textId="77777777" w:rsidR="00F02090" w:rsidRPr="00FD0425" w:rsidRDefault="00F02090" w:rsidP="00694C97">
            <w:pPr>
              <w:pStyle w:val="TAL"/>
              <w:rPr>
                <w:rFonts w:cs="Arial"/>
                <w:lang w:eastAsia="ja-JP"/>
              </w:rPr>
            </w:pPr>
            <w:r w:rsidRPr="00FD0425">
              <w:rPr>
                <w:rFonts w:cs="Arial"/>
                <w:lang w:eastAsia="ja-JP"/>
              </w:rPr>
              <w:t>Tracking Area Code</w:t>
            </w:r>
          </w:p>
        </w:tc>
      </w:tr>
      <w:tr w:rsidR="00F02090" w:rsidRPr="00FD0425" w14:paraId="357F027E" w14:textId="77777777" w:rsidTr="00694C97">
        <w:tc>
          <w:tcPr>
            <w:tcW w:w="2442" w:type="dxa"/>
          </w:tcPr>
          <w:p w14:paraId="6223DE68" w14:textId="77777777" w:rsidR="00F02090" w:rsidRPr="00FD0425" w:rsidRDefault="00F02090" w:rsidP="00694C97">
            <w:pPr>
              <w:pStyle w:val="TAL"/>
              <w:ind w:left="113"/>
              <w:rPr>
                <w:rFonts w:cs="Arial"/>
                <w:lang w:eastAsia="ja-JP"/>
              </w:rPr>
            </w:pPr>
            <w:r w:rsidRPr="00FD0425">
              <w:rPr>
                <w:rFonts w:cs="Arial"/>
                <w:lang w:eastAsia="ja-JP"/>
              </w:rPr>
              <w:t>&gt;RANAC</w:t>
            </w:r>
          </w:p>
        </w:tc>
        <w:tc>
          <w:tcPr>
            <w:tcW w:w="1097" w:type="dxa"/>
          </w:tcPr>
          <w:p w14:paraId="1518249C" w14:textId="77777777" w:rsidR="00F02090" w:rsidRPr="00FD0425" w:rsidRDefault="00F02090" w:rsidP="00694C97">
            <w:pPr>
              <w:pStyle w:val="TAL"/>
              <w:rPr>
                <w:rFonts w:cs="Arial"/>
                <w:lang w:eastAsia="ja-JP"/>
              </w:rPr>
            </w:pPr>
            <w:r w:rsidRPr="00FD0425">
              <w:rPr>
                <w:rFonts w:cs="Arial"/>
                <w:lang w:eastAsia="ja-JP"/>
              </w:rPr>
              <w:t>O</w:t>
            </w:r>
          </w:p>
        </w:tc>
        <w:tc>
          <w:tcPr>
            <w:tcW w:w="2158" w:type="dxa"/>
          </w:tcPr>
          <w:p w14:paraId="5A412C91" w14:textId="77777777" w:rsidR="00F02090" w:rsidRPr="00FD0425" w:rsidRDefault="00F02090" w:rsidP="00694C97">
            <w:pPr>
              <w:pStyle w:val="TAL"/>
              <w:rPr>
                <w:rFonts w:cs="Arial"/>
                <w:lang w:eastAsia="ja-JP"/>
              </w:rPr>
            </w:pPr>
          </w:p>
        </w:tc>
        <w:tc>
          <w:tcPr>
            <w:tcW w:w="1275" w:type="dxa"/>
          </w:tcPr>
          <w:p w14:paraId="1157A3D9" w14:textId="77777777" w:rsidR="00F02090" w:rsidRPr="00FD0425" w:rsidRDefault="00F02090" w:rsidP="00694C97">
            <w:pPr>
              <w:pStyle w:val="TAL"/>
              <w:rPr>
                <w:rFonts w:cs="Arial"/>
                <w:lang w:eastAsia="ja-JP"/>
              </w:rPr>
            </w:pPr>
            <w:r w:rsidRPr="00FD0425">
              <w:rPr>
                <w:rFonts w:cs="Arial"/>
                <w:lang w:eastAsia="ja-JP"/>
              </w:rPr>
              <w:t>RAN Area Code</w:t>
            </w:r>
          </w:p>
          <w:p w14:paraId="6A358842" w14:textId="77777777" w:rsidR="00F02090" w:rsidRPr="00FD0425" w:rsidRDefault="00F02090" w:rsidP="00694C97">
            <w:pPr>
              <w:pStyle w:val="TAL"/>
              <w:rPr>
                <w:rFonts w:cs="Arial"/>
                <w:lang w:eastAsia="ja-JP"/>
              </w:rPr>
            </w:pPr>
            <w:r w:rsidRPr="00FD0425">
              <w:rPr>
                <w:rFonts w:cs="Arial"/>
                <w:lang w:eastAsia="ja-JP"/>
              </w:rPr>
              <w:t>9.2.2.6</w:t>
            </w:r>
          </w:p>
        </w:tc>
        <w:tc>
          <w:tcPr>
            <w:tcW w:w="2694" w:type="dxa"/>
          </w:tcPr>
          <w:p w14:paraId="22B9304F" w14:textId="77777777" w:rsidR="00F02090" w:rsidRPr="00FD0425" w:rsidRDefault="00F02090" w:rsidP="00694C97">
            <w:pPr>
              <w:pStyle w:val="TAL"/>
              <w:rPr>
                <w:rFonts w:cs="Arial"/>
                <w:lang w:eastAsia="ja-JP"/>
              </w:rPr>
            </w:pPr>
          </w:p>
        </w:tc>
      </w:tr>
      <w:bookmarkEnd w:id="5225"/>
    </w:tbl>
    <w:p w14:paraId="648F73AA" w14:textId="77777777" w:rsidR="00F02090" w:rsidRPr="00FD0425" w:rsidRDefault="00F02090" w:rsidP="00F0209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blPrEx>
          <w:tblCellMar>
            <w:top w:w="0" w:type="dxa"/>
            <w:bottom w:w="0" w:type="dxa"/>
          </w:tblCellMar>
        </w:tblPrEx>
        <w:tc>
          <w:tcPr>
            <w:tcW w:w="3686" w:type="dxa"/>
          </w:tcPr>
          <w:p w14:paraId="6E551D11" w14:textId="77777777" w:rsidR="00F02090" w:rsidRPr="00FD0425" w:rsidRDefault="00F02090" w:rsidP="00694C97">
            <w:pPr>
              <w:pStyle w:val="TAH"/>
              <w:rPr>
                <w:lang w:eastAsia="ja-JP"/>
              </w:rPr>
            </w:pPr>
            <w:r w:rsidRPr="00FD0425">
              <w:rPr>
                <w:lang w:eastAsia="ja-JP"/>
              </w:rPr>
              <w:t>Range bound</w:t>
            </w:r>
          </w:p>
        </w:tc>
        <w:tc>
          <w:tcPr>
            <w:tcW w:w="5670" w:type="dxa"/>
          </w:tcPr>
          <w:p w14:paraId="52490CFC" w14:textId="77777777" w:rsidR="00F02090" w:rsidRPr="00FD0425" w:rsidRDefault="00F02090" w:rsidP="00694C97">
            <w:pPr>
              <w:pStyle w:val="TAH"/>
              <w:rPr>
                <w:lang w:eastAsia="ja-JP"/>
              </w:rPr>
            </w:pPr>
            <w:r w:rsidRPr="00FD0425">
              <w:rPr>
                <w:lang w:eastAsia="ja-JP"/>
              </w:rPr>
              <w:t>Explanation</w:t>
            </w:r>
          </w:p>
        </w:tc>
      </w:tr>
      <w:tr w:rsidR="00F02090" w:rsidRPr="00FD0425" w14:paraId="4726E0D7" w14:textId="77777777" w:rsidTr="00694C97">
        <w:tblPrEx>
          <w:tblCellMar>
            <w:top w:w="0" w:type="dxa"/>
            <w:bottom w:w="0" w:type="dxa"/>
          </w:tblCellMar>
        </w:tblPrEx>
        <w:tc>
          <w:tcPr>
            <w:tcW w:w="3686" w:type="dxa"/>
          </w:tcPr>
          <w:p w14:paraId="7F927F26" w14:textId="77777777" w:rsidR="00F02090" w:rsidRPr="00FD0425" w:rsidRDefault="00F02090" w:rsidP="00694C97">
            <w:pPr>
              <w:pStyle w:val="TAL"/>
            </w:pPr>
            <w:r w:rsidRPr="00FD0425">
              <w:t>maxnoofNeighbours</w:t>
            </w:r>
          </w:p>
        </w:tc>
        <w:tc>
          <w:tcPr>
            <w:tcW w:w="5670" w:type="dxa"/>
          </w:tcPr>
          <w:p w14:paraId="3224C1AD" w14:textId="77777777" w:rsidR="00F02090" w:rsidRPr="00FD0425" w:rsidRDefault="00F02090" w:rsidP="00694C97">
            <w:pPr>
              <w:pStyle w:val="TAL"/>
            </w:pPr>
            <w:r w:rsidRPr="00FD0425">
              <w:t>Maximum no. of neighbour cells associated to a given served cell. Value is 1024.</w:t>
            </w:r>
          </w:p>
        </w:tc>
      </w:tr>
    </w:tbl>
    <w:p w14:paraId="398C6D86" w14:textId="77777777" w:rsidR="00F02090" w:rsidRPr="00FD0425" w:rsidRDefault="00F02090" w:rsidP="00F02090"/>
    <w:p w14:paraId="5B528A37" w14:textId="77777777" w:rsidR="00F02090" w:rsidRPr="00FD0425" w:rsidRDefault="00F02090" w:rsidP="00F02090">
      <w:pPr>
        <w:pStyle w:val="Heading4"/>
      </w:pPr>
      <w:bookmarkStart w:id="5226" w:name="_Hlk512596479"/>
      <w:bookmarkStart w:id="5227" w:name="_Toc20955284"/>
      <w:bookmarkStart w:id="5228" w:name="_Toc29991481"/>
      <w:bookmarkStart w:id="5229" w:name="_Toc36555881"/>
      <w:bookmarkStart w:id="5230" w:name="_Toc44497603"/>
      <w:bookmarkStart w:id="5231" w:name="_Toc45107991"/>
      <w:bookmarkStart w:id="5232" w:name="_Toc45901611"/>
      <w:bookmarkStart w:id="5233" w:name="_Toc51850690"/>
      <w:bookmarkStart w:id="5234" w:name="_Toc56693693"/>
      <w:bookmarkStart w:id="5235" w:name="_Toc64447236"/>
      <w:bookmarkStart w:id="5236" w:name="_Toc66286730"/>
      <w:bookmarkStart w:id="5237" w:name="_Toc74151425"/>
      <w:bookmarkStart w:id="5238" w:name="_Toc88653898"/>
      <w:bookmarkStart w:id="5239" w:name="_Toc97904254"/>
      <w:bookmarkStart w:id="5240" w:name="_Toc105175295"/>
      <w:bookmarkStart w:id="5241" w:name="_Toc113826325"/>
      <w:bookmarkStart w:id="5242" w:name="_Toc120032451"/>
      <w:r w:rsidRPr="00FD0425">
        <w:t>9.2.2.15</w:t>
      </w:r>
      <w:r w:rsidRPr="00FD0425">
        <w:tab/>
      </w:r>
      <w:bookmarkStart w:id="5243" w:name="OLE_LINK303"/>
      <w:r w:rsidRPr="00FD0425">
        <w:t>Served Cells To Update</w:t>
      </w:r>
      <w:bookmarkEnd w:id="5243"/>
      <w:r w:rsidRPr="00FD0425">
        <w:t xml:space="preserve"> NR</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088D4656" w14:textId="77777777" w:rsidR="00F02090" w:rsidRPr="00FD0425" w:rsidRDefault="00F02090" w:rsidP="00F02090">
      <w:pPr>
        <w:rPr>
          <w:lang w:eastAsia="zh-CN"/>
        </w:rPr>
      </w:pPr>
      <w:r w:rsidRPr="00FD0425">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F02090" w:rsidRPr="00FD0425" w14:paraId="6E2E614D" w14:textId="77777777" w:rsidTr="00694C97">
        <w:tblPrEx>
          <w:tblCellMar>
            <w:top w:w="0" w:type="dxa"/>
            <w:bottom w:w="0" w:type="dxa"/>
          </w:tblCellMar>
        </w:tblPrEx>
        <w:tc>
          <w:tcPr>
            <w:tcW w:w="2328" w:type="dxa"/>
          </w:tcPr>
          <w:p w14:paraId="2ED0095D" w14:textId="77777777" w:rsidR="00F02090" w:rsidRPr="00FD0425" w:rsidRDefault="00F02090" w:rsidP="00694C97">
            <w:pPr>
              <w:pStyle w:val="TAH"/>
              <w:rPr>
                <w:lang w:eastAsia="ja-JP"/>
              </w:rPr>
            </w:pPr>
            <w:r w:rsidRPr="00FD0425">
              <w:rPr>
                <w:lang w:eastAsia="ja-JP"/>
              </w:rPr>
              <w:t>IE/Group Name</w:t>
            </w:r>
          </w:p>
        </w:tc>
        <w:tc>
          <w:tcPr>
            <w:tcW w:w="1080" w:type="dxa"/>
          </w:tcPr>
          <w:p w14:paraId="7E04107E" w14:textId="77777777" w:rsidR="00F02090" w:rsidRPr="00FD0425" w:rsidRDefault="00F02090" w:rsidP="00694C97">
            <w:pPr>
              <w:pStyle w:val="TAH"/>
              <w:rPr>
                <w:lang w:eastAsia="ja-JP"/>
              </w:rPr>
            </w:pPr>
            <w:r w:rsidRPr="00FD0425">
              <w:rPr>
                <w:lang w:eastAsia="ja-JP"/>
              </w:rPr>
              <w:t>Presence</w:t>
            </w:r>
          </w:p>
        </w:tc>
        <w:tc>
          <w:tcPr>
            <w:tcW w:w="1296" w:type="dxa"/>
          </w:tcPr>
          <w:p w14:paraId="7CF9BE8F" w14:textId="77777777" w:rsidR="00F02090" w:rsidRPr="00FD0425" w:rsidRDefault="00F02090" w:rsidP="00694C97">
            <w:pPr>
              <w:pStyle w:val="TAH"/>
              <w:rPr>
                <w:lang w:eastAsia="ja-JP"/>
              </w:rPr>
            </w:pPr>
            <w:r w:rsidRPr="00FD0425">
              <w:rPr>
                <w:lang w:eastAsia="ja-JP"/>
              </w:rPr>
              <w:t>Range</w:t>
            </w:r>
          </w:p>
        </w:tc>
        <w:tc>
          <w:tcPr>
            <w:tcW w:w="1560" w:type="dxa"/>
          </w:tcPr>
          <w:p w14:paraId="14107FD8" w14:textId="77777777" w:rsidR="00F02090" w:rsidRPr="00FD0425" w:rsidRDefault="00F02090" w:rsidP="00694C97">
            <w:pPr>
              <w:pStyle w:val="TAH"/>
              <w:rPr>
                <w:lang w:eastAsia="ja-JP"/>
              </w:rPr>
            </w:pPr>
            <w:r w:rsidRPr="00FD0425">
              <w:rPr>
                <w:lang w:eastAsia="ja-JP"/>
              </w:rPr>
              <w:t>IE type and reference</w:t>
            </w:r>
          </w:p>
        </w:tc>
        <w:tc>
          <w:tcPr>
            <w:tcW w:w="1957" w:type="dxa"/>
          </w:tcPr>
          <w:p w14:paraId="580539BD" w14:textId="77777777" w:rsidR="00F02090" w:rsidRPr="00FD0425" w:rsidRDefault="00F02090" w:rsidP="00694C97">
            <w:pPr>
              <w:pStyle w:val="TAH"/>
              <w:rPr>
                <w:lang w:eastAsia="ja-JP"/>
              </w:rPr>
            </w:pPr>
            <w:r w:rsidRPr="00FD0425">
              <w:rPr>
                <w:lang w:eastAsia="ja-JP"/>
              </w:rPr>
              <w:t>Semantics description</w:t>
            </w:r>
          </w:p>
        </w:tc>
        <w:tc>
          <w:tcPr>
            <w:tcW w:w="1161" w:type="dxa"/>
          </w:tcPr>
          <w:p w14:paraId="5B84F14F" w14:textId="77777777" w:rsidR="00F02090" w:rsidRPr="00FD0425" w:rsidRDefault="00F02090" w:rsidP="00694C97">
            <w:pPr>
              <w:pStyle w:val="TAH"/>
              <w:rPr>
                <w:b w:val="0"/>
                <w:lang w:eastAsia="ja-JP"/>
              </w:rPr>
            </w:pPr>
            <w:r w:rsidRPr="00FD0425">
              <w:rPr>
                <w:lang w:eastAsia="ja-JP"/>
              </w:rPr>
              <w:t>Criticality</w:t>
            </w:r>
          </w:p>
        </w:tc>
        <w:tc>
          <w:tcPr>
            <w:tcW w:w="1137" w:type="dxa"/>
          </w:tcPr>
          <w:p w14:paraId="162A41E3"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369A44A9"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0B64A2">
            <w:pPr>
              <w:pStyle w:val="TAL"/>
              <w:rPr>
                <w:b/>
                <w:bCs/>
                <w:lang w:eastAsia="ja-JP"/>
              </w:rPr>
            </w:pPr>
            <w:bookmarkStart w:id="5244" w:name="_Hlk509327619"/>
            <w:bookmarkStart w:id="5245" w:name="_Hlk509328580"/>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694C97">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694C97">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694C97">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694C97">
            <w:pPr>
              <w:pStyle w:val="TAL"/>
              <w:rPr>
                <w:lang w:eastAsia="ja-JP"/>
              </w:rPr>
            </w:pPr>
            <w:r w:rsidRPr="00FD0425">
              <w:rPr>
                <w:lang w:eastAsia="ja-JP"/>
              </w:rPr>
              <w:t>L</w:t>
            </w:r>
            <w:r w:rsidR="00F02090" w:rsidRPr="00FD0425">
              <w:rPr>
                <w:lang w:eastAsia="ja-JP"/>
              </w:rPr>
              <w:t>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694C97">
            <w:pPr>
              <w:pStyle w:val="TAC"/>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694C97">
            <w:pPr>
              <w:pStyle w:val="TAC"/>
              <w:rPr>
                <w:lang w:eastAsia="ja-JP"/>
              </w:rPr>
            </w:pPr>
            <w:r w:rsidRPr="00FD0425">
              <w:rPr>
                <w:lang w:eastAsia="ja-JP"/>
              </w:rPr>
              <w:t>reject</w:t>
            </w:r>
          </w:p>
        </w:tc>
      </w:tr>
      <w:tr w:rsidR="00F02090" w:rsidRPr="00FD0425" w14:paraId="099A817A"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694C97">
            <w:pPr>
              <w:pStyle w:val="TAL"/>
              <w:ind w:left="113"/>
              <w:rPr>
                <w:lang w:eastAsia="ja-JP"/>
              </w:rPr>
            </w:pPr>
            <w:bookmarkStart w:id="5246" w:name="_Hlk509392705"/>
            <w:bookmarkEnd w:id="5245"/>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694C97">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694C97">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694C97">
            <w:pPr>
              <w:pStyle w:val="TAC"/>
              <w:rPr>
                <w:lang w:eastAsia="ja-JP"/>
              </w:rPr>
            </w:pPr>
          </w:p>
        </w:tc>
      </w:tr>
      <w:tr w:rsidR="00F02090" w:rsidRPr="00FD0425" w14:paraId="707B8ECD"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694C97">
            <w:pPr>
              <w:pStyle w:val="TAL"/>
              <w:ind w:left="113"/>
              <w:rPr>
                <w:lang w:eastAsia="ja-JP"/>
              </w:rPr>
            </w:pPr>
            <w:bookmarkStart w:id="5247" w:name="_Hlk509328506"/>
            <w:bookmarkStart w:id="5248" w:name="_Hlk509392428"/>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694C97">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694C97">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694C97">
            <w:pPr>
              <w:pStyle w:val="TAC"/>
              <w:rPr>
                <w:lang w:eastAsia="ja-JP"/>
              </w:rPr>
            </w:pPr>
          </w:p>
        </w:tc>
      </w:tr>
      <w:bookmarkEnd w:id="5248"/>
      <w:tr w:rsidR="00F02090" w:rsidRPr="00FD0425" w14:paraId="2819D26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694C97">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694C97">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694C97">
            <w:pPr>
              <w:pStyle w:val="TAL"/>
              <w:rPr>
                <w:lang w:eastAsia="ja-JP"/>
              </w:rPr>
            </w:pPr>
            <w:bookmarkStart w:id="5249" w:name="OLE_LINK360"/>
            <w:r w:rsidRPr="00FD0425">
              <w:rPr>
                <w:bCs/>
                <w:lang w:eastAsia="ja-JP"/>
              </w:rPr>
              <w:t>9.2.2.14</w:t>
            </w:r>
            <w:bookmarkEnd w:id="5249"/>
          </w:p>
        </w:tc>
        <w:tc>
          <w:tcPr>
            <w:tcW w:w="1957"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694C97">
            <w:pPr>
              <w:pStyle w:val="TAC"/>
              <w:rPr>
                <w:lang w:eastAsia="ja-JP"/>
              </w:rPr>
            </w:pPr>
          </w:p>
        </w:tc>
      </w:tr>
      <w:tr w:rsidR="00F02090" w:rsidRPr="00FD0425" w14:paraId="6B13C914"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694C97">
            <w:pPr>
              <w:pStyle w:val="TAL"/>
              <w:rPr>
                <w:b/>
                <w:bCs/>
                <w:lang w:eastAsia="ja-JP"/>
              </w:rPr>
            </w:pPr>
            <w:bookmarkStart w:id="5250" w:name="_Hlk509328635"/>
            <w:bookmarkEnd w:id="5246"/>
            <w:bookmarkEnd w:id="5247"/>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694C97">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694C97">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694C97">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694C97">
            <w:pPr>
              <w:pStyle w:val="TAL"/>
              <w:rPr>
                <w:lang w:eastAsia="ja-JP"/>
              </w:rPr>
            </w:pPr>
            <w:r w:rsidRPr="00FD0425">
              <w:rPr>
                <w:lang w:eastAsia="ja-JP"/>
              </w:rPr>
              <w:t>L</w:t>
            </w:r>
            <w:r w:rsidR="00F02090" w:rsidRPr="00FD0425">
              <w:rPr>
                <w:lang w:eastAsia="ja-JP"/>
              </w:rPr>
              <w:t>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694C97">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694C97">
            <w:pPr>
              <w:pStyle w:val="TAC"/>
              <w:rPr>
                <w:lang w:eastAsia="ja-JP"/>
              </w:rPr>
            </w:pPr>
            <w:r w:rsidRPr="00FD0425">
              <w:rPr>
                <w:lang w:eastAsia="ja-JP"/>
              </w:rPr>
              <w:t>reject</w:t>
            </w:r>
          </w:p>
        </w:tc>
      </w:tr>
      <w:tr w:rsidR="00F02090" w:rsidRPr="00FD0425" w14:paraId="7F27966F"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694C97">
            <w:pPr>
              <w:pStyle w:val="TAL"/>
              <w:ind w:left="113"/>
              <w:rPr>
                <w:lang w:eastAsia="ja-JP"/>
              </w:rPr>
            </w:pPr>
            <w:bookmarkStart w:id="5251" w:name="_Hlk509328740"/>
            <w:bookmarkEnd w:id="5250"/>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694C97">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694C97">
            <w:pPr>
              <w:pStyle w:val="TAL"/>
            </w:pPr>
            <w:r w:rsidRPr="00FD0425">
              <w:t>NR CGI</w:t>
            </w:r>
          </w:p>
          <w:p w14:paraId="7D620A6A" w14:textId="77777777" w:rsidR="00F02090" w:rsidRPr="00FD0425" w:rsidRDefault="00F02090" w:rsidP="00694C97">
            <w:pPr>
              <w:pStyle w:val="TAL"/>
              <w:rPr>
                <w:lang w:eastAsia="ja-JP"/>
              </w:rPr>
            </w:pPr>
            <w:r w:rsidRPr="00FD0425">
              <w:t>9.2.2.7</w:t>
            </w:r>
          </w:p>
        </w:tc>
        <w:tc>
          <w:tcPr>
            <w:tcW w:w="1957"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694C97">
            <w:pPr>
              <w:pStyle w:val="TAC"/>
              <w:rPr>
                <w:lang w:eastAsia="ja-JP"/>
              </w:rPr>
            </w:pPr>
          </w:p>
        </w:tc>
      </w:tr>
      <w:bookmarkEnd w:id="5251"/>
      <w:tr w:rsidR="00F02090" w:rsidRPr="00FD0425" w14:paraId="238E6874"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694C97">
            <w:pPr>
              <w:pStyle w:val="TAL"/>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694C97">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694C97">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694C97">
            <w:pPr>
              <w:pStyle w:val="TAC"/>
              <w:rPr>
                <w:lang w:eastAsia="ja-JP"/>
              </w:rPr>
            </w:pPr>
          </w:p>
        </w:tc>
      </w:tr>
      <w:tr w:rsidR="00F02090" w:rsidRPr="00FD0425" w14:paraId="78905AF6"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694C97">
            <w:pPr>
              <w:pStyle w:val="TAL"/>
              <w:ind w:left="113"/>
              <w:rPr>
                <w:lang w:eastAsia="ja-JP"/>
              </w:rPr>
            </w:pPr>
            <w:bookmarkStart w:id="5252"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694C97">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694C97">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694C97">
            <w:pPr>
              <w:pStyle w:val="TAC"/>
              <w:rPr>
                <w:lang w:eastAsia="ja-JP"/>
              </w:rPr>
            </w:pPr>
          </w:p>
        </w:tc>
      </w:tr>
      <w:tr w:rsidR="00F02090" w:rsidRPr="00FD0425" w14:paraId="671F2691"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694C97">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694C97">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694C97">
            <w:pPr>
              <w:pStyle w:val="TAL"/>
              <w:rPr>
                <w:lang w:eastAsia="ja-JP"/>
              </w:rPr>
            </w:pPr>
            <w:bookmarkStart w:id="5253" w:name="OLE_LINK366"/>
            <w:r w:rsidRPr="00FD0425">
              <w:rPr>
                <w:bCs/>
                <w:lang w:eastAsia="ja-JP"/>
              </w:rPr>
              <w:t>9.2.2.14</w:t>
            </w:r>
            <w:bookmarkEnd w:id="5253"/>
          </w:p>
        </w:tc>
        <w:tc>
          <w:tcPr>
            <w:tcW w:w="1957"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694C97">
            <w:pPr>
              <w:pStyle w:val="TAC"/>
              <w:rPr>
                <w:lang w:eastAsia="ja-JP"/>
              </w:rPr>
            </w:pPr>
          </w:p>
        </w:tc>
      </w:tr>
      <w:tr w:rsidR="00F02090" w:rsidRPr="00FD0425" w14:paraId="44F543A0"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694C97">
            <w:pPr>
              <w:pStyle w:val="TAL"/>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694C97">
            <w:pPr>
              <w:pStyle w:val="TAL"/>
              <w:rPr>
                <w:bCs/>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694C97">
            <w:pPr>
              <w:pStyle w:val="TAL"/>
              <w:rPr>
                <w:bCs/>
                <w:lang w:eastAsia="ja-JP"/>
              </w:rPr>
            </w:pPr>
            <w:r w:rsidRPr="00FD0425">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694C97">
            <w:pPr>
              <w:pStyle w:val="TAL"/>
              <w:rPr>
                <w:lang w:eastAsia="ja-JP"/>
              </w:rPr>
            </w:pPr>
            <w:r w:rsidRPr="00FD0425">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694C97">
            <w:pPr>
              <w:pStyle w:val="TAC"/>
              <w:rPr>
                <w:lang w:eastAsia="ja-JP"/>
              </w:rPr>
            </w:pPr>
          </w:p>
        </w:tc>
      </w:tr>
      <w:bookmarkEnd w:id="5252"/>
      <w:tr w:rsidR="00F02090" w:rsidRPr="00FD0425" w14:paraId="696738FA"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694C97">
            <w:pPr>
              <w:pStyle w:val="TAL"/>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694C97">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694C97">
            <w:pPr>
              <w:pStyle w:val="TAL"/>
              <w:rPr>
                <w:i/>
                <w:lang w:eastAsia="ja-JP"/>
              </w:rPr>
            </w:pPr>
            <w:r w:rsidRPr="00FD0425">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694C97">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694C97">
            <w:pPr>
              <w:pStyle w:val="TAL"/>
              <w:rPr>
                <w:lang w:eastAsia="ja-JP"/>
              </w:rPr>
            </w:pPr>
            <w:r w:rsidRPr="00FD0425">
              <w:rPr>
                <w:lang w:eastAsia="ja-JP"/>
              </w:rPr>
              <w:t>L</w:t>
            </w:r>
            <w:r w:rsidR="00F02090" w:rsidRPr="00FD0425">
              <w:rPr>
                <w:lang w:eastAsia="ja-JP"/>
              </w:rPr>
              <w:t>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694C97">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694C97">
            <w:pPr>
              <w:pStyle w:val="TAC"/>
              <w:rPr>
                <w:lang w:eastAsia="ja-JP"/>
              </w:rPr>
            </w:pPr>
            <w:r w:rsidRPr="00FD0425">
              <w:rPr>
                <w:lang w:eastAsia="ja-JP"/>
              </w:rPr>
              <w:t>reject</w:t>
            </w:r>
          </w:p>
        </w:tc>
      </w:tr>
      <w:tr w:rsidR="00F02090" w:rsidRPr="00FD0425" w14:paraId="00F51806" w14:textId="77777777" w:rsidTr="00694C97">
        <w:tblPrEx>
          <w:tblCellMar>
            <w:top w:w="0" w:type="dxa"/>
            <w:bottom w:w="0" w:type="dxa"/>
          </w:tblCellMar>
        </w:tblPrEx>
        <w:tc>
          <w:tcPr>
            <w:tcW w:w="2328"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694C97">
            <w:pPr>
              <w:pStyle w:val="TAL"/>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694C97">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694C97">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694C97">
            <w:pPr>
              <w:pStyle w:val="TAL"/>
            </w:pPr>
            <w:bookmarkStart w:id="5254" w:name="OLE_LINK365"/>
            <w:r w:rsidRPr="00FD0425">
              <w:t>NR CGI</w:t>
            </w:r>
          </w:p>
          <w:p w14:paraId="5AEF1CA8" w14:textId="77777777" w:rsidR="00F02090" w:rsidRPr="00FD0425" w:rsidRDefault="00F02090" w:rsidP="00694C97">
            <w:pPr>
              <w:pStyle w:val="TAL"/>
              <w:rPr>
                <w:lang w:eastAsia="ja-JP"/>
              </w:rPr>
            </w:pPr>
            <w:r w:rsidRPr="00FD0425">
              <w:t>9.2.2.7</w:t>
            </w:r>
            <w:bookmarkEnd w:id="5254"/>
          </w:p>
        </w:tc>
        <w:tc>
          <w:tcPr>
            <w:tcW w:w="1957"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694C97">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694C97">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694C97">
            <w:pPr>
              <w:pStyle w:val="TAC"/>
              <w:rPr>
                <w:lang w:eastAsia="ja-JP"/>
              </w:rPr>
            </w:pPr>
          </w:p>
        </w:tc>
      </w:tr>
      <w:bookmarkEnd w:id="5244"/>
    </w:tbl>
    <w:p w14:paraId="55A756AD" w14:textId="77777777" w:rsidR="00F02090" w:rsidRPr="00FD0425" w:rsidRDefault="00F02090" w:rsidP="00F02090">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694C97">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694C97">
            <w:pPr>
              <w:pStyle w:val="TAL"/>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F02090"/>
    <w:p w14:paraId="2449DB2B" w14:textId="77777777" w:rsidR="00F02090" w:rsidRPr="00FD0425" w:rsidRDefault="00F02090" w:rsidP="00F02090">
      <w:pPr>
        <w:pStyle w:val="Heading4"/>
      </w:pPr>
      <w:bookmarkStart w:id="5255" w:name="_Toc20955285"/>
      <w:bookmarkStart w:id="5256" w:name="_Toc29991482"/>
      <w:bookmarkStart w:id="5257" w:name="_Toc36555882"/>
      <w:bookmarkStart w:id="5258" w:name="_Toc44497604"/>
      <w:bookmarkStart w:id="5259" w:name="_Toc45107992"/>
      <w:bookmarkStart w:id="5260" w:name="_Toc45901612"/>
      <w:bookmarkStart w:id="5261" w:name="_Toc51850691"/>
      <w:bookmarkStart w:id="5262" w:name="_Toc56693694"/>
      <w:bookmarkStart w:id="5263" w:name="_Toc64447237"/>
      <w:bookmarkStart w:id="5264" w:name="_Toc66286731"/>
      <w:bookmarkStart w:id="5265" w:name="_Toc74151426"/>
      <w:bookmarkStart w:id="5266" w:name="_Toc88653899"/>
      <w:bookmarkStart w:id="5267" w:name="_Toc97904255"/>
      <w:bookmarkStart w:id="5268" w:name="_Toc105175296"/>
      <w:bookmarkStart w:id="5269" w:name="_Toc113826326"/>
      <w:bookmarkStart w:id="5270" w:name="_Toc120032452"/>
      <w:r w:rsidRPr="00FD0425">
        <w:t>9.2.2.16</w:t>
      </w:r>
      <w:r w:rsidRPr="00FD0425">
        <w:tab/>
        <w:t>Served Cells to Update E-UTRA</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4069D0CB" w14:textId="77777777" w:rsidR="00F02090" w:rsidRPr="00FD0425" w:rsidRDefault="00F02090" w:rsidP="00F02090">
      <w:r w:rsidRPr="00FD0425">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F02090" w:rsidRPr="00FD0425" w14:paraId="3726ECCB" w14:textId="77777777" w:rsidTr="00694C97">
        <w:tblPrEx>
          <w:tblCellMar>
            <w:top w:w="0" w:type="dxa"/>
            <w:bottom w:w="0" w:type="dxa"/>
          </w:tblCellMar>
        </w:tblPrEx>
        <w:tc>
          <w:tcPr>
            <w:tcW w:w="2328" w:type="dxa"/>
          </w:tcPr>
          <w:p w14:paraId="367BE339" w14:textId="77777777" w:rsidR="00F02090" w:rsidRPr="00FD0425" w:rsidRDefault="00F02090" w:rsidP="00694C97">
            <w:pPr>
              <w:pStyle w:val="TAH"/>
              <w:rPr>
                <w:lang w:eastAsia="ja-JP"/>
              </w:rPr>
            </w:pPr>
            <w:r w:rsidRPr="00FD0425">
              <w:rPr>
                <w:lang w:eastAsia="ja-JP"/>
              </w:rPr>
              <w:t>IE/Group Name</w:t>
            </w:r>
          </w:p>
        </w:tc>
        <w:tc>
          <w:tcPr>
            <w:tcW w:w="1080" w:type="dxa"/>
          </w:tcPr>
          <w:p w14:paraId="49C8D5A0" w14:textId="77777777" w:rsidR="00F02090" w:rsidRPr="00FD0425" w:rsidRDefault="00F02090" w:rsidP="00694C97">
            <w:pPr>
              <w:pStyle w:val="TAH"/>
              <w:rPr>
                <w:lang w:eastAsia="ja-JP"/>
              </w:rPr>
            </w:pPr>
            <w:r w:rsidRPr="00FD0425">
              <w:rPr>
                <w:lang w:eastAsia="ja-JP"/>
              </w:rPr>
              <w:t>Presence</w:t>
            </w:r>
          </w:p>
        </w:tc>
        <w:tc>
          <w:tcPr>
            <w:tcW w:w="1296" w:type="dxa"/>
          </w:tcPr>
          <w:p w14:paraId="38B845C0" w14:textId="77777777" w:rsidR="00F02090" w:rsidRPr="00FD0425" w:rsidRDefault="00F02090" w:rsidP="00694C97">
            <w:pPr>
              <w:pStyle w:val="TAH"/>
              <w:rPr>
                <w:lang w:eastAsia="ja-JP"/>
              </w:rPr>
            </w:pPr>
            <w:r w:rsidRPr="00FD0425">
              <w:rPr>
                <w:lang w:eastAsia="ja-JP"/>
              </w:rPr>
              <w:t>Range</w:t>
            </w:r>
          </w:p>
        </w:tc>
        <w:tc>
          <w:tcPr>
            <w:tcW w:w="1560" w:type="dxa"/>
          </w:tcPr>
          <w:p w14:paraId="10589C70" w14:textId="77777777" w:rsidR="00F02090" w:rsidRPr="00FD0425" w:rsidRDefault="00F02090" w:rsidP="00694C97">
            <w:pPr>
              <w:pStyle w:val="TAH"/>
              <w:rPr>
                <w:lang w:eastAsia="ja-JP"/>
              </w:rPr>
            </w:pPr>
            <w:r w:rsidRPr="00FD0425">
              <w:rPr>
                <w:lang w:eastAsia="ja-JP"/>
              </w:rPr>
              <w:t>IE type and reference</w:t>
            </w:r>
          </w:p>
        </w:tc>
        <w:tc>
          <w:tcPr>
            <w:tcW w:w="1417" w:type="dxa"/>
          </w:tcPr>
          <w:p w14:paraId="32762551" w14:textId="77777777" w:rsidR="00F02090" w:rsidRPr="00FD0425" w:rsidRDefault="00F02090" w:rsidP="00694C97">
            <w:pPr>
              <w:pStyle w:val="TAH"/>
              <w:rPr>
                <w:lang w:eastAsia="ja-JP"/>
              </w:rPr>
            </w:pPr>
            <w:r w:rsidRPr="00FD0425">
              <w:rPr>
                <w:lang w:eastAsia="ja-JP"/>
              </w:rPr>
              <w:t>Semantics description</w:t>
            </w:r>
          </w:p>
        </w:tc>
        <w:tc>
          <w:tcPr>
            <w:tcW w:w="1134" w:type="dxa"/>
          </w:tcPr>
          <w:p w14:paraId="798269D7" w14:textId="77777777" w:rsidR="00F02090" w:rsidRPr="00FD0425" w:rsidRDefault="00F02090" w:rsidP="00694C97">
            <w:pPr>
              <w:pStyle w:val="TAH"/>
              <w:rPr>
                <w:b w:val="0"/>
                <w:lang w:eastAsia="ja-JP"/>
              </w:rPr>
            </w:pPr>
            <w:r w:rsidRPr="00FD0425">
              <w:rPr>
                <w:lang w:eastAsia="ja-JP"/>
              </w:rPr>
              <w:t>Criticality</w:t>
            </w:r>
          </w:p>
        </w:tc>
        <w:tc>
          <w:tcPr>
            <w:tcW w:w="1137" w:type="dxa"/>
          </w:tcPr>
          <w:p w14:paraId="1B236002" w14:textId="77777777" w:rsidR="00F02090" w:rsidRPr="00FD0425" w:rsidRDefault="00F02090" w:rsidP="00694C97">
            <w:pPr>
              <w:pStyle w:val="TAH"/>
              <w:rPr>
                <w:b w:val="0"/>
                <w:lang w:eastAsia="ja-JP"/>
              </w:rPr>
            </w:pPr>
            <w:r w:rsidRPr="00FD0425">
              <w:rPr>
                <w:lang w:eastAsia="ja-JP"/>
              </w:rPr>
              <w:t>Assigned Criticality</w:t>
            </w:r>
          </w:p>
        </w:tc>
      </w:tr>
      <w:tr w:rsidR="00F02090" w:rsidRPr="00FD0425" w14:paraId="74BBA470" w14:textId="77777777" w:rsidTr="00694C97">
        <w:tblPrEx>
          <w:tblCellMar>
            <w:top w:w="0" w:type="dxa"/>
            <w:bottom w:w="0" w:type="dxa"/>
          </w:tblCellMar>
        </w:tblPrEx>
        <w:tc>
          <w:tcPr>
            <w:tcW w:w="2328" w:type="dxa"/>
          </w:tcPr>
          <w:p w14:paraId="6B56E6D5" w14:textId="77777777" w:rsidR="00F02090" w:rsidRPr="00FD0425" w:rsidRDefault="00F02090" w:rsidP="00694C97">
            <w:pPr>
              <w:pStyle w:val="TAL"/>
              <w:rPr>
                <w:b/>
                <w:lang w:eastAsia="ja-JP"/>
              </w:rPr>
            </w:pPr>
            <w:r w:rsidRPr="00FD0425">
              <w:rPr>
                <w:b/>
                <w:lang w:eastAsia="ja-JP"/>
              </w:rPr>
              <w:t>Served Cells To Add E-UTRA</w:t>
            </w:r>
          </w:p>
        </w:tc>
        <w:tc>
          <w:tcPr>
            <w:tcW w:w="1080" w:type="dxa"/>
          </w:tcPr>
          <w:p w14:paraId="7FE27754" w14:textId="77777777" w:rsidR="00F02090" w:rsidRPr="00FD0425" w:rsidRDefault="00F02090" w:rsidP="00694C97">
            <w:pPr>
              <w:pStyle w:val="TAL"/>
              <w:rPr>
                <w:lang w:eastAsia="ja-JP"/>
              </w:rPr>
            </w:pPr>
          </w:p>
        </w:tc>
        <w:tc>
          <w:tcPr>
            <w:tcW w:w="1296" w:type="dxa"/>
          </w:tcPr>
          <w:p w14:paraId="2E08DEC2" w14:textId="77777777" w:rsidR="00F02090" w:rsidRPr="00FD0425" w:rsidRDefault="00F02090" w:rsidP="00694C97">
            <w:pPr>
              <w:pStyle w:val="TAL"/>
              <w:rPr>
                <w:i/>
                <w:lang w:eastAsia="ja-JP"/>
              </w:rPr>
            </w:pPr>
            <w:r w:rsidRPr="00FD0425">
              <w:rPr>
                <w:i/>
                <w:lang w:eastAsia="ja-JP"/>
              </w:rPr>
              <w:t>0 .. &lt; maxnoofCellsinNG-RAN node&gt;</w:t>
            </w:r>
          </w:p>
        </w:tc>
        <w:tc>
          <w:tcPr>
            <w:tcW w:w="1560" w:type="dxa"/>
          </w:tcPr>
          <w:p w14:paraId="25567B17" w14:textId="77777777" w:rsidR="00F02090" w:rsidRPr="00FD0425" w:rsidRDefault="00F02090" w:rsidP="00694C97">
            <w:pPr>
              <w:pStyle w:val="TAL"/>
              <w:rPr>
                <w:rFonts w:hint="eastAsia"/>
                <w:lang w:eastAsia="zh-CN"/>
              </w:rPr>
            </w:pPr>
          </w:p>
        </w:tc>
        <w:tc>
          <w:tcPr>
            <w:tcW w:w="1417" w:type="dxa"/>
          </w:tcPr>
          <w:p w14:paraId="01BCE731" w14:textId="77777777" w:rsidR="00F02090" w:rsidRPr="00FD0425" w:rsidRDefault="00D7603C" w:rsidP="00694C97">
            <w:pPr>
              <w:pStyle w:val="TAL"/>
              <w:rPr>
                <w:lang w:eastAsia="ja-JP"/>
              </w:rPr>
            </w:pPr>
            <w:r w:rsidRPr="00FD0425">
              <w:rPr>
                <w:lang w:eastAsia="ja-JP"/>
              </w:rPr>
              <w:t>L</w:t>
            </w:r>
            <w:r w:rsidR="00F02090" w:rsidRPr="00FD0425">
              <w:rPr>
                <w:lang w:eastAsia="ja-JP"/>
              </w:rPr>
              <w:t>ist of added cells served by the NG-RAN node.</w:t>
            </w:r>
          </w:p>
        </w:tc>
        <w:tc>
          <w:tcPr>
            <w:tcW w:w="1134" w:type="dxa"/>
          </w:tcPr>
          <w:p w14:paraId="46FE015E" w14:textId="77777777" w:rsidR="00F02090" w:rsidRPr="00FD0425" w:rsidRDefault="00F02090" w:rsidP="00694C97">
            <w:pPr>
              <w:pStyle w:val="TAC"/>
              <w:rPr>
                <w:lang w:eastAsia="ja-JP"/>
              </w:rPr>
            </w:pPr>
            <w:r w:rsidRPr="00FD0425">
              <w:rPr>
                <w:lang w:eastAsia="ja-JP"/>
              </w:rPr>
              <w:t>YES</w:t>
            </w:r>
          </w:p>
        </w:tc>
        <w:tc>
          <w:tcPr>
            <w:tcW w:w="1137" w:type="dxa"/>
          </w:tcPr>
          <w:p w14:paraId="19874054" w14:textId="77777777" w:rsidR="00F02090" w:rsidRPr="00FD0425" w:rsidRDefault="00F02090" w:rsidP="00694C97">
            <w:pPr>
              <w:pStyle w:val="TAC"/>
              <w:rPr>
                <w:lang w:eastAsia="ja-JP"/>
              </w:rPr>
            </w:pPr>
            <w:r w:rsidRPr="00FD0425">
              <w:rPr>
                <w:lang w:eastAsia="ja-JP"/>
              </w:rPr>
              <w:t>reject</w:t>
            </w:r>
          </w:p>
        </w:tc>
      </w:tr>
      <w:tr w:rsidR="00F02090" w:rsidRPr="00FD0425" w14:paraId="739AA2FD" w14:textId="77777777" w:rsidTr="00694C97">
        <w:tblPrEx>
          <w:tblCellMar>
            <w:top w:w="0" w:type="dxa"/>
            <w:bottom w:w="0" w:type="dxa"/>
          </w:tblCellMar>
        </w:tblPrEx>
        <w:tc>
          <w:tcPr>
            <w:tcW w:w="2328" w:type="dxa"/>
          </w:tcPr>
          <w:p w14:paraId="5DA0594B" w14:textId="77777777" w:rsidR="00F02090" w:rsidRPr="00FD0425" w:rsidRDefault="00F02090" w:rsidP="00694C97">
            <w:pPr>
              <w:pStyle w:val="TAL"/>
              <w:ind w:left="113"/>
              <w:rPr>
                <w:lang w:eastAsia="ja-JP"/>
              </w:rPr>
            </w:pPr>
            <w:r w:rsidRPr="00FD0425">
              <w:rPr>
                <w:lang w:eastAsia="ja-JP"/>
              </w:rPr>
              <w:t xml:space="preserve">&gt;Served Cell Information </w:t>
            </w:r>
            <w:bookmarkStart w:id="5271" w:name="OLE_LINK313"/>
            <w:r w:rsidRPr="00FD0425">
              <w:rPr>
                <w:lang w:eastAsia="ja-JP"/>
              </w:rPr>
              <w:t>E-UTRA</w:t>
            </w:r>
            <w:bookmarkEnd w:id="5271"/>
          </w:p>
        </w:tc>
        <w:tc>
          <w:tcPr>
            <w:tcW w:w="1080" w:type="dxa"/>
          </w:tcPr>
          <w:p w14:paraId="6B8E6EC8" w14:textId="77777777" w:rsidR="00F02090" w:rsidRPr="00FD0425" w:rsidRDefault="00F02090" w:rsidP="00694C97">
            <w:pPr>
              <w:pStyle w:val="TAL"/>
              <w:rPr>
                <w:lang w:eastAsia="ja-JP"/>
              </w:rPr>
            </w:pPr>
            <w:r w:rsidRPr="00FD0425">
              <w:rPr>
                <w:lang w:eastAsia="ja-JP"/>
              </w:rPr>
              <w:t>M</w:t>
            </w:r>
          </w:p>
        </w:tc>
        <w:tc>
          <w:tcPr>
            <w:tcW w:w="1296" w:type="dxa"/>
          </w:tcPr>
          <w:p w14:paraId="523CD502" w14:textId="77777777" w:rsidR="00F02090" w:rsidRPr="00FD0425" w:rsidRDefault="00F02090" w:rsidP="00694C97">
            <w:pPr>
              <w:pStyle w:val="TAL"/>
              <w:rPr>
                <w:szCs w:val="18"/>
                <w:lang w:eastAsia="ja-JP"/>
              </w:rPr>
            </w:pPr>
          </w:p>
        </w:tc>
        <w:tc>
          <w:tcPr>
            <w:tcW w:w="1560" w:type="dxa"/>
          </w:tcPr>
          <w:p w14:paraId="02C48C5D" w14:textId="77777777" w:rsidR="00F02090" w:rsidRPr="00FD0425" w:rsidRDefault="00F02090" w:rsidP="00694C97">
            <w:pPr>
              <w:pStyle w:val="TAL"/>
              <w:rPr>
                <w:lang w:val="en-US" w:eastAsia="ja-JP"/>
              </w:rPr>
            </w:pPr>
            <w:r w:rsidRPr="00FD0425">
              <w:rPr>
                <w:bCs/>
                <w:lang w:eastAsia="ja-JP"/>
              </w:rPr>
              <w:t>9.2.2.12</w:t>
            </w:r>
          </w:p>
        </w:tc>
        <w:tc>
          <w:tcPr>
            <w:tcW w:w="1417" w:type="dxa"/>
          </w:tcPr>
          <w:p w14:paraId="49498F12" w14:textId="77777777" w:rsidR="00F02090" w:rsidRPr="00FD0425" w:rsidRDefault="00F02090" w:rsidP="00694C97">
            <w:pPr>
              <w:pStyle w:val="TAL"/>
              <w:rPr>
                <w:lang w:eastAsia="ja-JP"/>
              </w:rPr>
            </w:pPr>
          </w:p>
        </w:tc>
        <w:tc>
          <w:tcPr>
            <w:tcW w:w="1134" w:type="dxa"/>
          </w:tcPr>
          <w:p w14:paraId="260283BA" w14:textId="77777777" w:rsidR="00F02090" w:rsidRPr="00FD0425" w:rsidRDefault="00F02090" w:rsidP="00694C97">
            <w:pPr>
              <w:pStyle w:val="TAC"/>
              <w:rPr>
                <w:lang w:eastAsia="ja-JP"/>
              </w:rPr>
            </w:pPr>
            <w:r w:rsidRPr="00FD0425">
              <w:rPr>
                <w:lang w:eastAsia="ja-JP"/>
              </w:rPr>
              <w:t>–</w:t>
            </w:r>
          </w:p>
        </w:tc>
        <w:tc>
          <w:tcPr>
            <w:tcW w:w="1137" w:type="dxa"/>
          </w:tcPr>
          <w:p w14:paraId="49844D69" w14:textId="77777777" w:rsidR="00F02090" w:rsidRPr="00FD0425" w:rsidRDefault="00F02090" w:rsidP="00694C97">
            <w:pPr>
              <w:pStyle w:val="TAC"/>
              <w:rPr>
                <w:lang w:eastAsia="ja-JP"/>
              </w:rPr>
            </w:pPr>
          </w:p>
        </w:tc>
      </w:tr>
      <w:tr w:rsidR="00F02090" w:rsidRPr="00FD0425" w14:paraId="2BC40D4A" w14:textId="77777777" w:rsidTr="00694C97">
        <w:tblPrEx>
          <w:tblCellMar>
            <w:top w:w="0" w:type="dxa"/>
            <w:bottom w:w="0" w:type="dxa"/>
          </w:tblCellMar>
        </w:tblPrEx>
        <w:tc>
          <w:tcPr>
            <w:tcW w:w="2328" w:type="dxa"/>
          </w:tcPr>
          <w:p w14:paraId="0E6BA8B1" w14:textId="77777777" w:rsidR="00F02090" w:rsidRPr="00FD0425" w:rsidRDefault="00F02090" w:rsidP="00694C97">
            <w:pPr>
              <w:pStyle w:val="TAL"/>
              <w:ind w:left="113"/>
              <w:rPr>
                <w:lang w:eastAsia="ja-JP"/>
              </w:rPr>
            </w:pPr>
            <w:bookmarkStart w:id="5272" w:name="_Hlk509328733"/>
            <w:r w:rsidRPr="00FD0425">
              <w:rPr>
                <w:lang w:eastAsia="ja-JP"/>
              </w:rPr>
              <w:t>&gt;Neighbour Information NR</w:t>
            </w:r>
          </w:p>
        </w:tc>
        <w:tc>
          <w:tcPr>
            <w:tcW w:w="1080" w:type="dxa"/>
          </w:tcPr>
          <w:p w14:paraId="53334D9D" w14:textId="77777777" w:rsidR="00F02090" w:rsidRPr="00FD0425" w:rsidRDefault="00F02090" w:rsidP="00694C97">
            <w:pPr>
              <w:pStyle w:val="TAL"/>
              <w:rPr>
                <w:lang w:eastAsia="ja-JP"/>
              </w:rPr>
            </w:pPr>
            <w:r w:rsidRPr="00FD0425">
              <w:rPr>
                <w:lang w:eastAsia="ja-JP"/>
              </w:rPr>
              <w:t>O</w:t>
            </w:r>
          </w:p>
        </w:tc>
        <w:tc>
          <w:tcPr>
            <w:tcW w:w="1296" w:type="dxa"/>
          </w:tcPr>
          <w:p w14:paraId="72356C87" w14:textId="77777777" w:rsidR="00F02090" w:rsidRPr="00FD0425" w:rsidRDefault="00F02090" w:rsidP="00694C97">
            <w:pPr>
              <w:pStyle w:val="TAL"/>
              <w:rPr>
                <w:szCs w:val="18"/>
                <w:lang w:eastAsia="ja-JP"/>
              </w:rPr>
            </w:pPr>
          </w:p>
        </w:tc>
        <w:tc>
          <w:tcPr>
            <w:tcW w:w="1560" w:type="dxa"/>
          </w:tcPr>
          <w:p w14:paraId="069177D9" w14:textId="77777777" w:rsidR="00F02090" w:rsidRPr="00FD0425" w:rsidRDefault="00F02090" w:rsidP="00694C97">
            <w:pPr>
              <w:pStyle w:val="TAL"/>
              <w:rPr>
                <w:lang w:val="en-US" w:eastAsia="ja-JP"/>
              </w:rPr>
            </w:pPr>
            <w:r w:rsidRPr="00FD0425">
              <w:rPr>
                <w:bCs/>
                <w:lang w:eastAsia="ja-JP"/>
              </w:rPr>
              <w:t>9.2.2.13</w:t>
            </w:r>
          </w:p>
        </w:tc>
        <w:tc>
          <w:tcPr>
            <w:tcW w:w="1417" w:type="dxa"/>
          </w:tcPr>
          <w:p w14:paraId="15AF7C9A" w14:textId="77777777" w:rsidR="00F02090" w:rsidRPr="00FD0425" w:rsidRDefault="00F02090" w:rsidP="00694C97">
            <w:pPr>
              <w:pStyle w:val="TAL"/>
              <w:rPr>
                <w:lang w:eastAsia="ja-JP"/>
              </w:rPr>
            </w:pPr>
          </w:p>
        </w:tc>
        <w:tc>
          <w:tcPr>
            <w:tcW w:w="1134" w:type="dxa"/>
          </w:tcPr>
          <w:p w14:paraId="084BDF57" w14:textId="77777777" w:rsidR="00F02090" w:rsidRPr="00FD0425" w:rsidRDefault="00F02090" w:rsidP="00694C97">
            <w:pPr>
              <w:pStyle w:val="TAC"/>
              <w:rPr>
                <w:lang w:eastAsia="ja-JP"/>
              </w:rPr>
            </w:pPr>
            <w:r w:rsidRPr="00FD0425">
              <w:rPr>
                <w:lang w:eastAsia="ja-JP"/>
              </w:rPr>
              <w:t>–</w:t>
            </w:r>
          </w:p>
        </w:tc>
        <w:tc>
          <w:tcPr>
            <w:tcW w:w="1137" w:type="dxa"/>
          </w:tcPr>
          <w:p w14:paraId="61C3B357" w14:textId="77777777" w:rsidR="00F02090" w:rsidRPr="00FD0425" w:rsidRDefault="00F02090" w:rsidP="00694C97">
            <w:pPr>
              <w:pStyle w:val="TAC"/>
              <w:rPr>
                <w:lang w:eastAsia="ja-JP"/>
              </w:rPr>
            </w:pPr>
          </w:p>
        </w:tc>
      </w:tr>
      <w:tr w:rsidR="00F02090" w:rsidRPr="00FD0425" w14:paraId="40B73800" w14:textId="77777777" w:rsidTr="00694C97">
        <w:tblPrEx>
          <w:tblCellMar>
            <w:top w:w="0" w:type="dxa"/>
            <w:bottom w:w="0" w:type="dxa"/>
          </w:tblCellMar>
        </w:tblPrEx>
        <w:tc>
          <w:tcPr>
            <w:tcW w:w="2328" w:type="dxa"/>
          </w:tcPr>
          <w:p w14:paraId="1B3E8CF4" w14:textId="77777777" w:rsidR="00F02090" w:rsidRPr="00FD0425" w:rsidRDefault="00F02090" w:rsidP="00694C97">
            <w:pPr>
              <w:pStyle w:val="TAL"/>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694C97">
            <w:pPr>
              <w:pStyle w:val="TAL"/>
              <w:rPr>
                <w:lang w:eastAsia="ja-JP"/>
              </w:rPr>
            </w:pPr>
            <w:r w:rsidRPr="00FD0425">
              <w:rPr>
                <w:lang w:eastAsia="ja-JP"/>
              </w:rPr>
              <w:t>O</w:t>
            </w:r>
          </w:p>
        </w:tc>
        <w:tc>
          <w:tcPr>
            <w:tcW w:w="1296" w:type="dxa"/>
          </w:tcPr>
          <w:p w14:paraId="51BD8E1D" w14:textId="77777777" w:rsidR="00F02090" w:rsidRPr="00FD0425" w:rsidRDefault="00F02090" w:rsidP="00694C97">
            <w:pPr>
              <w:pStyle w:val="TAL"/>
              <w:rPr>
                <w:szCs w:val="18"/>
                <w:lang w:eastAsia="ja-JP"/>
              </w:rPr>
            </w:pPr>
          </w:p>
        </w:tc>
        <w:tc>
          <w:tcPr>
            <w:tcW w:w="1560" w:type="dxa"/>
          </w:tcPr>
          <w:p w14:paraId="7001C659" w14:textId="77777777" w:rsidR="00F02090" w:rsidRPr="00FD0425" w:rsidRDefault="00F02090" w:rsidP="00694C97">
            <w:pPr>
              <w:pStyle w:val="TAL"/>
              <w:rPr>
                <w:lang w:val="en-US" w:eastAsia="ja-JP"/>
              </w:rPr>
            </w:pPr>
            <w:r w:rsidRPr="00FD0425">
              <w:rPr>
                <w:bCs/>
                <w:lang w:eastAsia="ja-JP"/>
              </w:rPr>
              <w:t>9.2.2.14</w:t>
            </w:r>
          </w:p>
        </w:tc>
        <w:tc>
          <w:tcPr>
            <w:tcW w:w="1417" w:type="dxa"/>
          </w:tcPr>
          <w:p w14:paraId="0F23400B" w14:textId="77777777" w:rsidR="00F02090" w:rsidRPr="00FD0425" w:rsidRDefault="00F02090" w:rsidP="00694C97">
            <w:pPr>
              <w:pStyle w:val="TAL"/>
              <w:rPr>
                <w:lang w:eastAsia="ja-JP"/>
              </w:rPr>
            </w:pPr>
          </w:p>
        </w:tc>
        <w:tc>
          <w:tcPr>
            <w:tcW w:w="1134" w:type="dxa"/>
          </w:tcPr>
          <w:p w14:paraId="565C9546" w14:textId="77777777" w:rsidR="00F02090" w:rsidRPr="00FD0425" w:rsidRDefault="00F02090" w:rsidP="00694C97">
            <w:pPr>
              <w:pStyle w:val="TAC"/>
              <w:rPr>
                <w:lang w:eastAsia="ja-JP"/>
              </w:rPr>
            </w:pPr>
            <w:r w:rsidRPr="00FD0425">
              <w:rPr>
                <w:lang w:eastAsia="ja-JP"/>
              </w:rPr>
              <w:t>–</w:t>
            </w:r>
          </w:p>
        </w:tc>
        <w:tc>
          <w:tcPr>
            <w:tcW w:w="1137" w:type="dxa"/>
          </w:tcPr>
          <w:p w14:paraId="38D78FDF" w14:textId="77777777" w:rsidR="00F02090" w:rsidRPr="00FD0425" w:rsidRDefault="00F02090" w:rsidP="00694C97">
            <w:pPr>
              <w:pStyle w:val="TAC"/>
              <w:rPr>
                <w:lang w:eastAsia="ja-JP"/>
              </w:rPr>
            </w:pPr>
          </w:p>
        </w:tc>
      </w:tr>
      <w:bookmarkEnd w:id="5272"/>
      <w:tr w:rsidR="00C16B12" w:rsidRPr="00FD0425" w14:paraId="1FA3D344" w14:textId="77777777" w:rsidTr="00694C97">
        <w:tblPrEx>
          <w:tblCellMar>
            <w:top w:w="0" w:type="dxa"/>
            <w:bottom w:w="0" w:type="dxa"/>
          </w:tblCellMar>
        </w:tblPrEx>
        <w:tc>
          <w:tcPr>
            <w:tcW w:w="2328" w:type="dxa"/>
          </w:tcPr>
          <w:p w14:paraId="4FEC379C" w14:textId="77777777" w:rsidR="00C16B12" w:rsidRDefault="00C16B12" w:rsidP="00C16B12">
            <w:pPr>
              <w:pStyle w:val="TAL"/>
              <w:ind w:left="113"/>
              <w:rPr>
                <w:lang w:eastAsia="ja-JP"/>
              </w:rPr>
            </w:pPr>
            <w:r>
              <w:rPr>
                <w:lang w:val="fr-FR" w:eastAsia="ja-JP"/>
              </w:rPr>
              <w:t>&gt;</w:t>
            </w:r>
            <w:r w:rsidRPr="00A728E7">
              <w:rPr>
                <w:lang w:val="fr-FR" w:eastAsia="ja-JP"/>
              </w:rPr>
              <w:t>SFN Offset</w:t>
            </w:r>
          </w:p>
          <w:p w14:paraId="341E2CD2" w14:textId="77777777" w:rsidR="00C16B12" w:rsidRDefault="00C16B12" w:rsidP="00C16B12">
            <w:pPr>
              <w:rPr>
                <w:lang w:eastAsia="ja-JP"/>
              </w:rPr>
            </w:pPr>
          </w:p>
          <w:p w14:paraId="04AA4344" w14:textId="77777777" w:rsidR="00C16B12" w:rsidRPr="00FD0425" w:rsidRDefault="00C16B12" w:rsidP="00C16B12">
            <w:pPr>
              <w:pStyle w:val="TAL"/>
              <w:ind w:left="113"/>
              <w:rPr>
                <w:lang w:eastAsia="ja-JP"/>
              </w:rPr>
            </w:pPr>
          </w:p>
        </w:tc>
        <w:tc>
          <w:tcPr>
            <w:tcW w:w="1080" w:type="dxa"/>
          </w:tcPr>
          <w:p w14:paraId="12E34C6A" w14:textId="77777777" w:rsidR="00C16B12" w:rsidRPr="00FD0425" w:rsidRDefault="00C16B12" w:rsidP="00C16B12">
            <w:pPr>
              <w:pStyle w:val="TAL"/>
              <w:rPr>
                <w:lang w:eastAsia="ja-JP"/>
              </w:rPr>
            </w:pPr>
            <w:r w:rsidRPr="00A728E7">
              <w:rPr>
                <w:lang w:val="fr-FR" w:eastAsia="ja-JP"/>
              </w:rPr>
              <w:t>O</w:t>
            </w:r>
          </w:p>
        </w:tc>
        <w:tc>
          <w:tcPr>
            <w:tcW w:w="1296" w:type="dxa"/>
          </w:tcPr>
          <w:p w14:paraId="34F747A4" w14:textId="77777777" w:rsidR="00C16B12" w:rsidRPr="00FD0425" w:rsidRDefault="00C16B12" w:rsidP="00C16B12">
            <w:pPr>
              <w:pStyle w:val="TAL"/>
              <w:rPr>
                <w:szCs w:val="18"/>
                <w:lang w:eastAsia="ja-JP"/>
              </w:rPr>
            </w:pPr>
          </w:p>
        </w:tc>
        <w:tc>
          <w:tcPr>
            <w:tcW w:w="1560" w:type="dxa"/>
          </w:tcPr>
          <w:p w14:paraId="0D841CD9" w14:textId="77777777" w:rsidR="00C16B12" w:rsidRPr="00FD0425" w:rsidRDefault="00C16B12" w:rsidP="00C16B12">
            <w:pPr>
              <w:pStyle w:val="TAL"/>
              <w:rPr>
                <w:bCs/>
                <w:lang w:eastAsia="ja-JP"/>
              </w:rPr>
            </w:pPr>
            <w:r w:rsidRPr="00A728E7">
              <w:rPr>
                <w:lang w:val="fr-FR" w:eastAsia="ja-JP"/>
              </w:rPr>
              <w:t>9.2.2.75</w:t>
            </w:r>
          </w:p>
        </w:tc>
        <w:tc>
          <w:tcPr>
            <w:tcW w:w="1417" w:type="dxa"/>
          </w:tcPr>
          <w:p w14:paraId="20536223" w14:textId="77777777" w:rsidR="00C16B12" w:rsidRPr="00FD0425" w:rsidRDefault="00C16B12" w:rsidP="00C16B12">
            <w:pPr>
              <w:pStyle w:val="TAL"/>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34" w:type="dxa"/>
          </w:tcPr>
          <w:p w14:paraId="39E8A01F" w14:textId="77777777" w:rsidR="00C16B12" w:rsidRPr="00FD0425" w:rsidRDefault="00C16B12" w:rsidP="00C16B12">
            <w:pPr>
              <w:pStyle w:val="TAC"/>
              <w:rPr>
                <w:lang w:eastAsia="ja-JP"/>
              </w:rPr>
            </w:pPr>
            <w:r w:rsidRPr="00A728E7">
              <w:rPr>
                <w:lang w:val="en-US"/>
              </w:rPr>
              <w:t>YES</w:t>
            </w:r>
          </w:p>
        </w:tc>
        <w:tc>
          <w:tcPr>
            <w:tcW w:w="1137" w:type="dxa"/>
          </w:tcPr>
          <w:p w14:paraId="2C53A313" w14:textId="77777777" w:rsidR="00C16B12" w:rsidRPr="00FD0425" w:rsidRDefault="00C16B12" w:rsidP="00C16B12">
            <w:pPr>
              <w:pStyle w:val="TAC"/>
              <w:rPr>
                <w:lang w:eastAsia="ja-JP"/>
              </w:rPr>
            </w:pPr>
            <w:r w:rsidRPr="00A728E7">
              <w:rPr>
                <w:lang w:val="en-US"/>
              </w:rPr>
              <w:t>ignore</w:t>
            </w:r>
          </w:p>
        </w:tc>
      </w:tr>
      <w:tr w:rsidR="00C16B12" w:rsidRPr="00FD0425" w14:paraId="21F00C7A" w14:textId="77777777" w:rsidTr="00694C97">
        <w:tblPrEx>
          <w:tblCellMar>
            <w:top w:w="0" w:type="dxa"/>
            <w:bottom w:w="0" w:type="dxa"/>
          </w:tblCellMar>
        </w:tblPrEx>
        <w:tc>
          <w:tcPr>
            <w:tcW w:w="2328" w:type="dxa"/>
          </w:tcPr>
          <w:p w14:paraId="6AEC967E" w14:textId="77777777" w:rsidR="00C16B12" w:rsidRPr="00FD0425" w:rsidRDefault="00C16B12" w:rsidP="00C16B12">
            <w:pPr>
              <w:pStyle w:val="TAL"/>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C16B12">
            <w:pPr>
              <w:pStyle w:val="TAL"/>
              <w:rPr>
                <w:lang w:eastAsia="ja-JP"/>
              </w:rPr>
            </w:pPr>
          </w:p>
        </w:tc>
        <w:tc>
          <w:tcPr>
            <w:tcW w:w="1296" w:type="dxa"/>
          </w:tcPr>
          <w:p w14:paraId="35293F8F" w14:textId="77777777" w:rsidR="00C16B12" w:rsidRPr="00FD0425" w:rsidRDefault="00C16B12" w:rsidP="00C16B12">
            <w:pPr>
              <w:pStyle w:val="TAL"/>
              <w:rPr>
                <w:i/>
                <w:szCs w:val="18"/>
                <w:lang w:eastAsia="ja-JP"/>
              </w:rPr>
            </w:pPr>
            <w:r w:rsidRPr="00FD0425">
              <w:rPr>
                <w:i/>
                <w:lang w:eastAsia="ja-JP"/>
              </w:rPr>
              <w:t>0 .. &lt; maxnoofCellsinNG-RAN node&gt;</w:t>
            </w:r>
          </w:p>
        </w:tc>
        <w:tc>
          <w:tcPr>
            <w:tcW w:w="1560" w:type="dxa"/>
          </w:tcPr>
          <w:p w14:paraId="0A7811FE" w14:textId="77777777" w:rsidR="00C16B12" w:rsidRPr="00FD0425" w:rsidRDefault="00C16B12" w:rsidP="00C16B12">
            <w:pPr>
              <w:pStyle w:val="TAL"/>
              <w:rPr>
                <w:lang w:val="en-US" w:eastAsia="ja-JP"/>
              </w:rPr>
            </w:pPr>
          </w:p>
        </w:tc>
        <w:tc>
          <w:tcPr>
            <w:tcW w:w="1417" w:type="dxa"/>
          </w:tcPr>
          <w:p w14:paraId="3B56E3DD" w14:textId="77777777" w:rsidR="00C16B12" w:rsidRPr="00FD0425" w:rsidRDefault="00C16B12" w:rsidP="00C16B12">
            <w:pPr>
              <w:pStyle w:val="TAL"/>
              <w:rPr>
                <w:lang w:eastAsia="ja-JP"/>
              </w:rPr>
            </w:pPr>
            <w:r w:rsidRPr="00FD0425">
              <w:rPr>
                <w:lang w:eastAsia="ja-JP"/>
              </w:rPr>
              <w:t>List of modified cells served by the NG-RAN node.</w:t>
            </w:r>
          </w:p>
        </w:tc>
        <w:tc>
          <w:tcPr>
            <w:tcW w:w="1134" w:type="dxa"/>
          </w:tcPr>
          <w:p w14:paraId="0F705DAB" w14:textId="77777777" w:rsidR="00C16B12" w:rsidRPr="00FD0425" w:rsidRDefault="00C16B12" w:rsidP="00C16B12">
            <w:pPr>
              <w:pStyle w:val="TAC"/>
              <w:rPr>
                <w:lang w:eastAsia="ja-JP"/>
              </w:rPr>
            </w:pPr>
            <w:r w:rsidRPr="00FD0425">
              <w:rPr>
                <w:lang w:eastAsia="ja-JP"/>
              </w:rPr>
              <w:t>YES</w:t>
            </w:r>
          </w:p>
        </w:tc>
        <w:tc>
          <w:tcPr>
            <w:tcW w:w="1137" w:type="dxa"/>
          </w:tcPr>
          <w:p w14:paraId="64C62E6E" w14:textId="77777777" w:rsidR="00C16B12" w:rsidRPr="00FD0425" w:rsidRDefault="00C16B12" w:rsidP="00C16B12">
            <w:pPr>
              <w:pStyle w:val="TAC"/>
              <w:rPr>
                <w:lang w:eastAsia="ja-JP"/>
              </w:rPr>
            </w:pPr>
            <w:r w:rsidRPr="00FD0425">
              <w:rPr>
                <w:lang w:eastAsia="ja-JP"/>
              </w:rPr>
              <w:t>reject</w:t>
            </w:r>
          </w:p>
        </w:tc>
      </w:tr>
      <w:tr w:rsidR="00C16B12" w:rsidRPr="00FD0425" w14:paraId="0A9F000E" w14:textId="77777777" w:rsidTr="00694C97">
        <w:tblPrEx>
          <w:tblCellMar>
            <w:top w:w="0" w:type="dxa"/>
            <w:bottom w:w="0" w:type="dxa"/>
          </w:tblCellMar>
        </w:tblPrEx>
        <w:tc>
          <w:tcPr>
            <w:tcW w:w="2328" w:type="dxa"/>
          </w:tcPr>
          <w:p w14:paraId="111B67FC" w14:textId="77777777" w:rsidR="00C16B12" w:rsidRPr="00FD0425" w:rsidRDefault="00C16B12" w:rsidP="00C16B12">
            <w:pPr>
              <w:pStyle w:val="TAL"/>
              <w:ind w:left="113"/>
              <w:rPr>
                <w:lang w:eastAsia="ja-JP"/>
              </w:rPr>
            </w:pPr>
            <w:r w:rsidRPr="00FD0425">
              <w:rPr>
                <w:lang w:eastAsia="ja-JP"/>
              </w:rPr>
              <w:t>&gt;Old ECGI</w:t>
            </w:r>
          </w:p>
        </w:tc>
        <w:tc>
          <w:tcPr>
            <w:tcW w:w="1080" w:type="dxa"/>
          </w:tcPr>
          <w:p w14:paraId="6370E2D8" w14:textId="77777777" w:rsidR="00C16B12" w:rsidRPr="00FD0425" w:rsidRDefault="00C16B12" w:rsidP="00C16B12">
            <w:pPr>
              <w:pStyle w:val="TAL"/>
              <w:rPr>
                <w:lang w:eastAsia="ja-JP"/>
              </w:rPr>
            </w:pPr>
            <w:r w:rsidRPr="00FD0425">
              <w:rPr>
                <w:lang w:eastAsia="ja-JP"/>
              </w:rPr>
              <w:t>M</w:t>
            </w:r>
          </w:p>
        </w:tc>
        <w:tc>
          <w:tcPr>
            <w:tcW w:w="1296" w:type="dxa"/>
          </w:tcPr>
          <w:p w14:paraId="7CBB706D" w14:textId="77777777" w:rsidR="00C16B12" w:rsidRPr="00FD0425" w:rsidRDefault="00C16B12" w:rsidP="00C16B12">
            <w:pPr>
              <w:pStyle w:val="TAL"/>
              <w:rPr>
                <w:lang w:eastAsia="ja-JP"/>
              </w:rPr>
            </w:pPr>
          </w:p>
        </w:tc>
        <w:tc>
          <w:tcPr>
            <w:tcW w:w="1560" w:type="dxa"/>
          </w:tcPr>
          <w:p w14:paraId="3DD4FE62" w14:textId="77777777" w:rsidR="00C16B12" w:rsidRPr="00FD0425" w:rsidRDefault="00C16B12" w:rsidP="00C16B12">
            <w:pPr>
              <w:pStyle w:val="TAL"/>
              <w:tabs>
                <w:tab w:val="left" w:pos="193"/>
                <w:tab w:val="center" w:pos="601"/>
              </w:tabs>
            </w:pPr>
            <w:r w:rsidRPr="00FD0425">
              <w:t>E-UTRA CGI</w:t>
            </w:r>
          </w:p>
          <w:p w14:paraId="2F2FC7F3" w14:textId="77777777" w:rsidR="00C16B12" w:rsidRPr="00FD0425" w:rsidRDefault="00C16B12" w:rsidP="00C16B12">
            <w:pPr>
              <w:pStyle w:val="TAL"/>
              <w:tabs>
                <w:tab w:val="left" w:pos="193"/>
                <w:tab w:val="center" w:pos="601"/>
              </w:tabs>
              <w:rPr>
                <w:lang w:val="en-US" w:eastAsia="ja-JP"/>
              </w:rPr>
            </w:pPr>
            <w:r w:rsidRPr="00FD0425">
              <w:t>9.2.2.8</w:t>
            </w:r>
          </w:p>
        </w:tc>
        <w:tc>
          <w:tcPr>
            <w:tcW w:w="1417" w:type="dxa"/>
          </w:tcPr>
          <w:p w14:paraId="571680A7" w14:textId="77777777" w:rsidR="00C16B12" w:rsidRPr="00FD0425" w:rsidRDefault="00C16B12" w:rsidP="00C16B12">
            <w:pPr>
              <w:pStyle w:val="TAL"/>
              <w:rPr>
                <w:lang w:eastAsia="ja-JP"/>
              </w:rPr>
            </w:pPr>
          </w:p>
        </w:tc>
        <w:tc>
          <w:tcPr>
            <w:tcW w:w="1134" w:type="dxa"/>
          </w:tcPr>
          <w:p w14:paraId="15527C88" w14:textId="77777777" w:rsidR="00C16B12" w:rsidRPr="00FD0425" w:rsidRDefault="00C16B12" w:rsidP="00C16B12">
            <w:pPr>
              <w:pStyle w:val="TAC"/>
              <w:rPr>
                <w:lang w:eastAsia="ja-JP"/>
              </w:rPr>
            </w:pPr>
            <w:r w:rsidRPr="00FD0425">
              <w:rPr>
                <w:lang w:eastAsia="ja-JP"/>
              </w:rPr>
              <w:t>–</w:t>
            </w:r>
          </w:p>
        </w:tc>
        <w:tc>
          <w:tcPr>
            <w:tcW w:w="1137" w:type="dxa"/>
          </w:tcPr>
          <w:p w14:paraId="18803C89" w14:textId="77777777" w:rsidR="00C16B12" w:rsidRPr="00FD0425" w:rsidRDefault="00C16B12" w:rsidP="00C16B12">
            <w:pPr>
              <w:pStyle w:val="TAC"/>
              <w:rPr>
                <w:lang w:eastAsia="ja-JP"/>
              </w:rPr>
            </w:pPr>
          </w:p>
        </w:tc>
      </w:tr>
      <w:tr w:rsidR="00C16B12" w:rsidRPr="00FD0425" w14:paraId="50889EA8" w14:textId="77777777" w:rsidTr="00694C97">
        <w:tblPrEx>
          <w:tblCellMar>
            <w:top w:w="0" w:type="dxa"/>
            <w:bottom w:w="0" w:type="dxa"/>
          </w:tblCellMar>
        </w:tblPrEx>
        <w:tc>
          <w:tcPr>
            <w:tcW w:w="2328" w:type="dxa"/>
          </w:tcPr>
          <w:p w14:paraId="10D1D9FA" w14:textId="77777777" w:rsidR="00C16B12" w:rsidRPr="00FD0425" w:rsidRDefault="00C16B12" w:rsidP="00C16B12">
            <w:pPr>
              <w:pStyle w:val="TAL"/>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C16B12">
            <w:pPr>
              <w:pStyle w:val="TAL"/>
              <w:rPr>
                <w:lang w:eastAsia="ja-JP"/>
              </w:rPr>
            </w:pPr>
            <w:r w:rsidRPr="00FD0425">
              <w:rPr>
                <w:lang w:eastAsia="ja-JP"/>
              </w:rPr>
              <w:t>M</w:t>
            </w:r>
          </w:p>
        </w:tc>
        <w:tc>
          <w:tcPr>
            <w:tcW w:w="1296" w:type="dxa"/>
          </w:tcPr>
          <w:p w14:paraId="7940845D" w14:textId="77777777" w:rsidR="00C16B12" w:rsidRPr="00FD0425" w:rsidRDefault="00C16B12" w:rsidP="00C16B12">
            <w:pPr>
              <w:pStyle w:val="TAL"/>
              <w:rPr>
                <w:lang w:eastAsia="ja-JP"/>
              </w:rPr>
            </w:pPr>
          </w:p>
        </w:tc>
        <w:tc>
          <w:tcPr>
            <w:tcW w:w="1560" w:type="dxa"/>
          </w:tcPr>
          <w:p w14:paraId="3B22CEB5" w14:textId="77777777" w:rsidR="00C16B12" w:rsidRPr="00FD0425" w:rsidRDefault="00C16B12" w:rsidP="00C16B12">
            <w:pPr>
              <w:pStyle w:val="TAL"/>
              <w:rPr>
                <w:lang w:val="en-US" w:eastAsia="ja-JP"/>
              </w:rPr>
            </w:pPr>
            <w:r w:rsidRPr="00FD0425">
              <w:rPr>
                <w:bCs/>
                <w:lang w:eastAsia="ja-JP"/>
              </w:rPr>
              <w:t>9.2.2.12</w:t>
            </w:r>
          </w:p>
        </w:tc>
        <w:tc>
          <w:tcPr>
            <w:tcW w:w="1417" w:type="dxa"/>
          </w:tcPr>
          <w:p w14:paraId="4160D763" w14:textId="77777777" w:rsidR="00C16B12" w:rsidRPr="00FD0425" w:rsidRDefault="00C16B12" w:rsidP="00C16B12">
            <w:pPr>
              <w:pStyle w:val="TAL"/>
              <w:rPr>
                <w:lang w:eastAsia="ja-JP"/>
              </w:rPr>
            </w:pPr>
          </w:p>
        </w:tc>
        <w:tc>
          <w:tcPr>
            <w:tcW w:w="1134" w:type="dxa"/>
          </w:tcPr>
          <w:p w14:paraId="3B33BE71" w14:textId="77777777" w:rsidR="00C16B12" w:rsidRPr="00FD0425" w:rsidRDefault="00C16B12" w:rsidP="00C16B12">
            <w:pPr>
              <w:pStyle w:val="TAC"/>
              <w:rPr>
                <w:lang w:eastAsia="ja-JP"/>
              </w:rPr>
            </w:pPr>
            <w:r w:rsidRPr="00FD0425">
              <w:rPr>
                <w:lang w:eastAsia="ja-JP"/>
              </w:rPr>
              <w:t>–</w:t>
            </w:r>
          </w:p>
        </w:tc>
        <w:tc>
          <w:tcPr>
            <w:tcW w:w="1137" w:type="dxa"/>
          </w:tcPr>
          <w:p w14:paraId="4B1DC7D9" w14:textId="77777777" w:rsidR="00C16B12" w:rsidRPr="00FD0425" w:rsidRDefault="00C16B12" w:rsidP="00C16B12">
            <w:pPr>
              <w:pStyle w:val="TAC"/>
              <w:rPr>
                <w:lang w:eastAsia="ja-JP"/>
              </w:rPr>
            </w:pPr>
          </w:p>
        </w:tc>
      </w:tr>
      <w:tr w:rsidR="00C16B12" w:rsidRPr="00FD0425" w14:paraId="369AA551" w14:textId="77777777" w:rsidTr="00694C97">
        <w:tblPrEx>
          <w:tblCellMar>
            <w:top w:w="0" w:type="dxa"/>
            <w:bottom w:w="0" w:type="dxa"/>
          </w:tblCellMar>
        </w:tblPrEx>
        <w:tc>
          <w:tcPr>
            <w:tcW w:w="2328" w:type="dxa"/>
          </w:tcPr>
          <w:p w14:paraId="243B702B" w14:textId="77777777" w:rsidR="00C16B12" w:rsidRPr="00FD0425" w:rsidRDefault="00C16B12" w:rsidP="00C16B12">
            <w:pPr>
              <w:pStyle w:val="TAL"/>
              <w:ind w:left="113"/>
              <w:rPr>
                <w:lang w:eastAsia="ja-JP"/>
              </w:rPr>
            </w:pPr>
            <w:r w:rsidRPr="00FD0425">
              <w:rPr>
                <w:lang w:eastAsia="ja-JP"/>
              </w:rPr>
              <w:t>&gt;Neighbour Information NR</w:t>
            </w:r>
          </w:p>
        </w:tc>
        <w:tc>
          <w:tcPr>
            <w:tcW w:w="1080" w:type="dxa"/>
          </w:tcPr>
          <w:p w14:paraId="174AF2FF" w14:textId="77777777" w:rsidR="00C16B12" w:rsidRPr="00FD0425" w:rsidRDefault="00C16B12" w:rsidP="00C16B12">
            <w:pPr>
              <w:pStyle w:val="TAL"/>
              <w:rPr>
                <w:lang w:eastAsia="ja-JP"/>
              </w:rPr>
            </w:pPr>
            <w:r w:rsidRPr="00FD0425">
              <w:rPr>
                <w:lang w:eastAsia="ja-JP"/>
              </w:rPr>
              <w:t>O</w:t>
            </w:r>
          </w:p>
        </w:tc>
        <w:tc>
          <w:tcPr>
            <w:tcW w:w="1296" w:type="dxa"/>
          </w:tcPr>
          <w:p w14:paraId="3158DE27" w14:textId="77777777" w:rsidR="00C16B12" w:rsidRPr="00FD0425" w:rsidRDefault="00C16B12" w:rsidP="00C16B12">
            <w:pPr>
              <w:pStyle w:val="TAL"/>
              <w:rPr>
                <w:lang w:eastAsia="ja-JP"/>
              </w:rPr>
            </w:pPr>
          </w:p>
        </w:tc>
        <w:tc>
          <w:tcPr>
            <w:tcW w:w="1560" w:type="dxa"/>
          </w:tcPr>
          <w:p w14:paraId="394F5CE1" w14:textId="77777777" w:rsidR="00C16B12" w:rsidRPr="00FD0425" w:rsidRDefault="00C16B12" w:rsidP="00C16B12">
            <w:pPr>
              <w:pStyle w:val="TAL"/>
              <w:rPr>
                <w:lang w:val="en-US" w:eastAsia="ja-JP"/>
              </w:rPr>
            </w:pPr>
            <w:r w:rsidRPr="00FD0425">
              <w:rPr>
                <w:bCs/>
                <w:lang w:eastAsia="ja-JP"/>
              </w:rPr>
              <w:t>9.2.2.13</w:t>
            </w:r>
          </w:p>
        </w:tc>
        <w:tc>
          <w:tcPr>
            <w:tcW w:w="1417" w:type="dxa"/>
          </w:tcPr>
          <w:p w14:paraId="34AAEDFE" w14:textId="77777777" w:rsidR="00C16B12" w:rsidRPr="00FD0425" w:rsidRDefault="00C16B12" w:rsidP="00C16B12">
            <w:pPr>
              <w:pStyle w:val="TAL"/>
              <w:rPr>
                <w:lang w:eastAsia="ja-JP"/>
              </w:rPr>
            </w:pPr>
          </w:p>
        </w:tc>
        <w:tc>
          <w:tcPr>
            <w:tcW w:w="1134" w:type="dxa"/>
          </w:tcPr>
          <w:p w14:paraId="1C790357" w14:textId="77777777" w:rsidR="00C16B12" w:rsidRPr="00FD0425" w:rsidRDefault="00C16B12" w:rsidP="00C16B12">
            <w:pPr>
              <w:pStyle w:val="TAC"/>
              <w:rPr>
                <w:lang w:eastAsia="ja-JP"/>
              </w:rPr>
            </w:pPr>
            <w:r w:rsidRPr="00FD0425">
              <w:rPr>
                <w:lang w:eastAsia="ja-JP"/>
              </w:rPr>
              <w:t>–</w:t>
            </w:r>
          </w:p>
        </w:tc>
        <w:tc>
          <w:tcPr>
            <w:tcW w:w="1137" w:type="dxa"/>
          </w:tcPr>
          <w:p w14:paraId="6981E0D1" w14:textId="77777777" w:rsidR="00C16B12" w:rsidRPr="00FD0425" w:rsidRDefault="00C16B12" w:rsidP="00C16B12">
            <w:pPr>
              <w:pStyle w:val="TAC"/>
              <w:rPr>
                <w:lang w:eastAsia="ja-JP"/>
              </w:rPr>
            </w:pPr>
          </w:p>
        </w:tc>
      </w:tr>
      <w:tr w:rsidR="00C16B12" w:rsidRPr="00FD0425" w14:paraId="60528DA3" w14:textId="77777777" w:rsidTr="00694C97">
        <w:tblPrEx>
          <w:tblCellMar>
            <w:top w:w="0" w:type="dxa"/>
            <w:bottom w:w="0" w:type="dxa"/>
          </w:tblCellMar>
        </w:tblPrEx>
        <w:tc>
          <w:tcPr>
            <w:tcW w:w="2328" w:type="dxa"/>
          </w:tcPr>
          <w:p w14:paraId="65C4E3C6" w14:textId="77777777" w:rsidR="00C16B12" w:rsidRPr="00FD0425" w:rsidRDefault="00C16B12" w:rsidP="00C16B12">
            <w:pPr>
              <w:pStyle w:val="TAL"/>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C16B12">
            <w:pPr>
              <w:pStyle w:val="TAL"/>
              <w:rPr>
                <w:lang w:eastAsia="ja-JP"/>
              </w:rPr>
            </w:pPr>
            <w:r w:rsidRPr="00FD0425">
              <w:rPr>
                <w:lang w:eastAsia="ja-JP"/>
              </w:rPr>
              <w:t>O</w:t>
            </w:r>
          </w:p>
        </w:tc>
        <w:tc>
          <w:tcPr>
            <w:tcW w:w="1296" w:type="dxa"/>
          </w:tcPr>
          <w:p w14:paraId="6B95EB92" w14:textId="77777777" w:rsidR="00C16B12" w:rsidRPr="00FD0425" w:rsidRDefault="00C16B12" w:rsidP="00C16B12">
            <w:pPr>
              <w:pStyle w:val="TAL"/>
              <w:rPr>
                <w:lang w:eastAsia="ja-JP"/>
              </w:rPr>
            </w:pPr>
          </w:p>
        </w:tc>
        <w:tc>
          <w:tcPr>
            <w:tcW w:w="1560" w:type="dxa"/>
          </w:tcPr>
          <w:p w14:paraId="717B268A" w14:textId="77777777" w:rsidR="00C16B12" w:rsidRPr="00FD0425" w:rsidRDefault="00C16B12" w:rsidP="00C16B12">
            <w:pPr>
              <w:pStyle w:val="TAL"/>
              <w:rPr>
                <w:lang w:val="en-US" w:eastAsia="ja-JP"/>
              </w:rPr>
            </w:pPr>
            <w:r w:rsidRPr="00FD0425">
              <w:rPr>
                <w:bCs/>
                <w:lang w:eastAsia="ja-JP"/>
              </w:rPr>
              <w:t>9.2.2.14</w:t>
            </w:r>
          </w:p>
        </w:tc>
        <w:tc>
          <w:tcPr>
            <w:tcW w:w="1417" w:type="dxa"/>
          </w:tcPr>
          <w:p w14:paraId="1C82688E" w14:textId="77777777" w:rsidR="00C16B12" w:rsidRPr="00FD0425" w:rsidRDefault="00C16B12" w:rsidP="00C16B12">
            <w:pPr>
              <w:pStyle w:val="TAL"/>
              <w:rPr>
                <w:lang w:eastAsia="ja-JP"/>
              </w:rPr>
            </w:pPr>
          </w:p>
        </w:tc>
        <w:tc>
          <w:tcPr>
            <w:tcW w:w="1134" w:type="dxa"/>
          </w:tcPr>
          <w:p w14:paraId="51F1E321" w14:textId="77777777" w:rsidR="00C16B12" w:rsidRPr="00FD0425" w:rsidRDefault="00C16B12" w:rsidP="00C16B12">
            <w:pPr>
              <w:pStyle w:val="TAC"/>
              <w:rPr>
                <w:lang w:eastAsia="ja-JP"/>
              </w:rPr>
            </w:pPr>
            <w:r w:rsidRPr="00FD0425">
              <w:rPr>
                <w:lang w:eastAsia="ja-JP"/>
              </w:rPr>
              <w:t>–</w:t>
            </w:r>
          </w:p>
        </w:tc>
        <w:tc>
          <w:tcPr>
            <w:tcW w:w="1137" w:type="dxa"/>
          </w:tcPr>
          <w:p w14:paraId="47A35722" w14:textId="77777777" w:rsidR="00C16B12" w:rsidRPr="00FD0425" w:rsidRDefault="00C16B12" w:rsidP="00C16B12">
            <w:pPr>
              <w:pStyle w:val="TAC"/>
              <w:rPr>
                <w:lang w:eastAsia="ja-JP"/>
              </w:rPr>
            </w:pPr>
          </w:p>
        </w:tc>
      </w:tr>
      <w:tr w:rsidR="00C16B12" w:rsidRPr="00FD0425" w14:paraId="31E0051F" w14:textId="77777777" w:rsidTr="00C16B12">
        <w:tblPrEx>
          <w:tblCellMar>
            <w:top w:w="0" w:type="dxa"/>
            <w:bottom w:w="0" w:type="dxa"/>
          </w:tblCellMar>
        </w:tblPrEx>
        <w:tc>
          <w:tcPr>
            <w:tcW w:w="2328" w:type="dxa"/>
          </w:tcPr>
          <w:p w14:paraId="5A10A1B2" w14:textId="77777777" w:rsidR="00C16B12" w:rsidRPr="00FD0425" w:rsidRDefault="00C16B12" w:rsidP="00C16B12">
            <w:pPr>
              <w:pStyle w:val="TAL"/>
              <w:ind w:left="113"/>
              <w:rPr>
                <w:lang w:eastAsia="ja-JP"/>
              </w:rPr>
            </w:pPr>
            <w:r w:rsidRPr="00FD0425">
              <w:rPr>
                <w:lang w:eastAsia="ja-JP"/>
              </w:rPr>
              <w:t>&gt;Deactivation Indication</w:t>
            </w:r>
          </w:p>
        </w:tc>
        <w:tc>
          <w:tcPr>
            <w:tcW w:w="1080" w:type="dxa"/>
          </w:tcPr>
          <w:p w14:paraId="4B1810B1" w14:textId="77777777" w:rsidR="00C16B12" w:rsidRPr="00FD0425" w:rsidRDefault="00C16B12" w:rsidP="00C16B12">
            <w:pPr>
              <w:pStyle w:val="TAL"/>
              <w:rPr>
                <w:lang w:eastAsia="ja-JP"/>
              </w:rPr>
            </w:pPr>
            <w:r w:rsidRPr="00FD0425">
              <w:rPr>
                <w:lang w:eastAsia="ja-JP"/>
              </w:rPr>
              <w:t>O</w:t>
            </w:r>
          </w:p>
        </w:tc>
        <w:tc>
          <w:tcPr>
            <w:tcW w:w="1296" w:type="dxa"/>
          </w:tcPr>
          <w:p w14:paraId="754526C5" w14:textId="77777777" w:rsidR="00C16B12" w:rsidRPr="00FD0425" w:rsidRDefault="00C16B12" w:rsidP="00C16B12">
            <w:pPr>
              <w:pStyle w:val="TAL"/>
              <w:rPr>
                <w:lang w:eastAsia="ja-JP"/>
              </w:rPr>
            </w:pPr>
          </w:p>
        </w:tc>
        <w:tc>
          <w:tcPr>
            <w:tcW w:w="1560" w:type="dxa"/>
          </w:tcPr>
          <w:p w14:paraId="78ED56EA" w14:textId="77777777" w:rsidR="00C16B12" w:rsidRPr="00FD0425" w:rsidRDefault="00C16B12" w:rsidP="00C16B12">
            <w:pPr>
              <w:pStyle w:val="TAL"/>
              <w:rPr>
                <w:bCs/>
                <w:lang w:eastAsia="ja-JP"/>
              </w:rPr>
            </w:pPr>
            <w:r w:rsidRPr="00FD0425">
              <w:rPr>
                <w:bCs/>
                <w:lang w:eastAsia="ja-JP"/>
              </w:rPr>
              <w:t>ENUMERATED (deactivated, ...)</w:t>
            </w:r>
          </w:p>
        </w:tc>
        <w:tc>
          <w:tcPr>
            <w:tcW w:w="1417" w:type="dxa"/>
          </w:tcPr>
          <w:p w14:paraId="442C38E2" w14:textId="77777777" w:rsidR="00C16B12" w:rsidRPr="00FD0425" w:rsidRDefault="00C16B12" w:rsidP="00C16B12">
            <w:pPr>
              <w:pStyle w:val="TAL"/>
              <w:rPr>
                <w:lang w:eastAsia="ja-JP"/>
              </w:rPr>
            </w:pPr>
            <w:r w:rsidRPr="00FD0425">
              <w:rPr>
                <w:lang w:eastAsia="zh-CN"/>
              </w:rPr>
              <w:t>Indicates that the concerned cell is switched off for energy saving reasons.</w:t>
            </w:r>
          </w:p>
        </w:tc>
        <w:tc>
          <w:tcPr>
            <w:tcW w:w="1134" w:type="dxa"/>
          </w:tcPr>
          <w:p w14:paraId="6F8F02E7" w14:textId="77777777" w:rsidR="00C16B12" w:rsidRPr="00FD0425" w:rsidRDefault="00C16B12" w:rsidP="00C16B12">
            <w:pPr>
              <w:pStyle w:val="TAC"/>
              <w:rPr>
                <w:lang w:eastAsia="ja-JP"/>
              </w:rPr>
            </w:pPr>
            <w:r w:rsidRPr="00FD0425">
              <w:rPr>
                <w:lang w:eastAsia="ja-JP"/>
              </w:rPr>
              <w:t>–</w:t>
            </w:r>
          </w:p>
        </w:tc>
        <w:tc>
          <w:tcPr>
            <w:tcW w:w="1137" w:type="dxa"/>
          </w:tcPr>
          <w:p w14:paraId="5C6F38B9" w14:textId="77777777" w:rsidR="00C16B12" w:rsidRPr="00FD0425" w:rsidRDefault="00C16B12" w:rsidP="00C16B12">
            <w:pPr>
              <w:pStyle w:val="TAC"/>
              <w:rPr>
                <w:lang w:eastAsia="ja-JP"/>
              </w:rPr>
            </w:pPr>
          </w:p>
        </w:tc>
      </w:tr>
      <w:tr w:rsidR="00C16B12" w:rsidRPr="00FD0425" w14:paraId="3A50C590" w14:textId="77777777" w:rsidTr="00C16B12">
        <w:tblPrEx>
          <w:tblCellMar>
            <w:top w:w="0" w:type="dxa"/>
            <w:bottom w:w="0" w:type="dxa"/>
          </w:tblCellMar>
        </w:tblPrEx>
        <w:tc>
          <w:tcPr>
            <w:tcW w:w="2328" w:type="dxa"/>
          </w:tcPr>
          <w:p w14:paraId="7A315006" w14:textId="77777777" w:rsidR="00C16B12" w:rsidRPr="00FD0425" w:rsidRDefault="00C16B12" w:rsidP="00C16B12">
            <w:pPr>
              <w:pStyle w:val="TAL"/>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C16B12">
            <w:pPr>
              <w:pStyle w:val="TAL"/>
              <w:rPr>
                <w:lang w:eastAsia="ja-JP"/>
              </w:rPr>
            </w:pPr>
            <w:r w:rsidRPr="00A728E7">
              <w:rPr>
                <w:lang w:val="fr-FR" w:eastAsia="ja-JP"/>
              </w:rPr>
              <w:t>O</w:t>
            </w:r>
          </w:p>
        </w:tc>
        <w:tc>
          <w:tcPr>
            <w:tcW w:w="1296" w:type="dxa"/>
          </w:tcPr>
          <w:p w14:paraId="05CF397A" w14:textId="77777777" w:rsidR="00C16B12" w:rsidRPr="00FD0425" w:rsidRDefault="00C16B12" w:rsidP="00C16B12">
            <w:pPr>
              <w:pStyle w:val="TAL"/>
              <w:rPr>
                <w:lang w:eastAsia="ja-JP"/>
              </w:rPr>
            </w:pPr>
          </w:p>
        </w:tc>
        <w:tc>
          <w:tcPr>
            <w:tcW w:w="1560" w:type="dxa"/>
          </w:tcPr>
          <w:p w14:paraId="79DCABC6" w14:textId="77777777" w:rsidR="00C16B12" w:rsidRPr="00FD0425" w:rsidRDefault="00C16B12" w:rsidP="00C16B12">
            <w:pPr>
              <w:pStyle w:val="TAL"/>
              <w:rPr>
                <w:bCs/>
                <w:lang w:eastAsia="ja-JP"/>
              </w:rPr>
            </w:pPr>
            <w:r w:rsidRPr="00A728E7">
              <w:rPr>
                <w:lang w:val="fr-FR" w:eastAsia="ja-JP"/>
              </w:rPr>
              <w:t>9.2.2.75</w:t>
            </w:r>
          </w:p>
        </w:tc>
        <w:tc>
          <w:tcPr>
            <w:tcW w:w="1417" w:type="dxa"/>
          </w:tcPr>
          <w:p w14:paraId="21B6BC73" w14:textId="77777777" w:rsidR="00C16B12" w:rsidRPr="00FD0425" w:rsidRDefault="00C16B12" w:rsidP="00C16B12">
            <w:pPr>
              <w:pStyle w:val="TAL"/>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134" w:type="dxa"/>
          </w:tcPr>
          <w:p w14:paraId="7A684271" w14:textId="77777777" w:rsidR="00C16B12" w:rsidRPr="00FD0425" w:rsidRDefault="00C16B12" w:rsidP="00C16B12">
            <w:pPr>
              <w:pStyle w:val="TAC"/>
              <w:rPr>
                <w:lang w:eastAsia="ja-JP"/>
              </w:rPr>
            </w:pPr>
            <w:r w:rsidRPr="00A728E7">
              <w:rPr>
                <w:lang w:val="en-US"/>
              </w:rPr>
              <w:t>YES</w:t>
            </w:r>
          </w:p>
        </w:tc>
        <w:tc>
          <w:tcPr>
            <w:tcW w:w="1137" w:type="dxa"/>
          </w:tcPr>
          <w:p w14:paraId="0CC9F1E0" w14:textId="77777777" w:rsidR="00C16B12" w:rsidRPr="00FD0425" w:rsidRDefault="00C16B12" w:rsidP="00C16B12">
            <w:pPr>
              <w:pStyle w:val="TAC"/>
              <w:rPr>
                <w:lang w:eastAsia="ja-JP"/>
              </w:rPr>
            </w:pPr>
            <w:r w:rsidRPr="00A728E7">
              <w:rPr>
                <w:lang w:val="en-US"/>
              </w:rPr>
              <w:t>ignore</w:t>
            </w:r>
          </w:p>
        </w:tc>
      </w:tr>
      <w:tr w:rsidR="00C16B12" w:rsidRPr="00FD0425" w14:paraId="0B3577AF" w14:textId="77777777" w:rsidTr="00694C97">
        <w:tblPrEx>
          <w:tblCellMar>
            <w:top w:w="0" w:type="dxa"/>
            <w:bottom w:w="0" w:type="dxa"/>
          </w:tblCellMar>
        </w:tblPrEx>
        <w:tc>
          <w:tcPr>
            <w:tcW w:w="2328" w:type="dxa"/>
          </w:tcPr>
          <w:p w14:paraId="47B7FF14" w14:textId="77777777" w:rsidR="00C16B12" w:rsidRPr="00FD0425" w:rsidRDefault="00C16B12" w:rsidP="00C16B12">
            <w:pPr>
              <w:pStyle w:val="TAL"/>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C16B12">
            <w:pPr>
              <w:pStyle w:val="TAL"/>
              <w:rPr>
                <w:lang w:eastAsia="ja-JP"/>
              </w:rPr>
            </w:pPr>
          </w:p>
        </w:tc>
        <w:tc>
          <w:tcPr>
            <w:tcW w:w="1296" w:type="dxa"/>
          </w:tcPr>
          <w:p w14:paraId="2F7E439B" w14:textId="77777777" w:rsidR="00C16B12" w:rsidRPr="00FD0425" w:rsidRDefault="00C16B12" w:rsidP="00C16B12">
            <w:pPr>
              <w:pStyle w:val="TAL"/>
              <w:rPr>
                <w:i/>
                <w:lang w:eastAsia="ja-JP"/>
              </w:rPr>
            </w:pPr>
            <w:r w:rsidRPr="00FD0425">
              <w:rPr>
                <w:i/>
                <w:lang w:eastAsia="ja-JP"/>
              </w:rPr>
              <w:t>0 .. &lt; maxnoofCellsinNG-RAN node &gt;</w:t>
            </w:r>
          </w:p>
        </w:tc>
        <w:tc>
          <w:tcPr>
            <w:tcW w:w="1560" w:type="dxa"/>
          </w:tcPr>
          <w:p w14:paraId="19F45F29" w14:textId="77777777" w:rsidR="00C16B12" w:rsidRPr="00FD0425" w:rsidRDefault="00C16B12" w:rsidP="00C16B12">
            <w:pPr>
              <w:pStyle w:val="TAL"/>
              <w:rPr>
                <w:lang w:val="en-US" w:eastAsia="ja-JP"/>
              </w:rPr>
            </w:pPr>
          </w:p>
        </w:tc>
        <w:tc>
          <w:tcPr>
            <w:tcW w:w="1417" w:type="dxa"/>
          </w:tcPr>
          <w:p w14:paraId="4EF3772B" w14:textId="77777777" w:rsidR="00C16B12" w:rsidRPr="00FD0425" w:rsidRDefault="00C16B12" w:rsidP="00C16B12">
            <w:pPr>
              <w:pStyle w:val="TAL"/>
              <w:rPr>
                <w:lang w:eastAsia="ja-JP"/>
              </w:rPr>
            </w:pPr>
            <w:r w:rsidRPr="00FD0425">
              <w:rPr>
                <w:lang w:eastAsia="ja-JP"/>
              </w:rPr>
              <w:t>List of deleted cells served by the NG-RAN node.</w:t>
            </w:r>
          </w:p>
        </w:tc>
        <w:tc>
          <w:tcPr>
            <w:tcW w:w="1134" w:type="dxa"/>
          </w:tcPr>
          <w:p w14:paraId="6D2F8D34" w14:textId="77777777" w:rsidR="00C16B12" w:rsidRPr="00FD0425" w:rsidRDefault="00C16B12" w:rsidP="00C16B12">
            <w:pPr>
              <w:pStyle w:val="TAC"/>
              <w:rPr>
                <w:lang w:eastAsia="ja-JP"/>
              </w:rPr>
            </w:pPr>
            <w:r w:rsidRPr="00FD0425">
              <w:rPr>
                <w:lang w:eastAsia="ja-JP"/>
              </w:rPr>
              <w:t>YES</w:t>
            </w:r>
          </w:p>
        </w:tc>
        <w:tc>
          <w:tcPr>
            <w:tcW w:w="1137" w:type="dxa"/>
          </w:tcPr>
          <w:p w14:paraId="5448E2E6" w14:textId="77777777" w:rsidR="00C16B12" w:rsidRPr="00FD0425" w:rsidRDefault="00C16B12" w:rsidP="00C16B12">
            <w:pPr>
              <w:pStyle w:val="TAC"/>
              <w:rPr>
                <w:lang w:eastAsia="ja-JP"/>
              </w:rPr>
            </w:pPr>
            <w:r w:rsidRPr="00FD0425">
              <w:rPr>
                <w:lang w:eastAsia="ja-JP"/>
              </w:rPr>
              <w:t>reject</w:t>
            </w:r>
          </w:p>
        </w:tc>
      </w:tr>
      <w:tr w:rsidR="00C16B12" w:rsidRPr="00FD0425" w14:paraId="6C2424D9" w14:textId="77777777" w:rsidTr="00694C97">
        <w:tblPrEx>
          <w:tblCellMar>
            <w:top w:w="0" w:type="dxa"/>
            <w:bottom w:w="0" w:type="dxa"/>
          </w:tblCellMar>
        </w:tblPrEx>
        <w:tc>
          <w:tcPr>
            <w:tcW w:w="2328" w:type="dxa"/>
          </w:tcPr>
          <w:p w14:paraId="1D3D3E28" w14:textId="77777777" w:rsidR="00C16B12" w:rsidRPr="00FD0425" w:rsidRDefault="00C16B12" w:rsidP="00C16B12">
            <w:pPr>
              <w:pStyle w:val="TAL"/>
              <w:ind w:left="113"/>
              <w:rPr>
                <w:lang w:eastAsia="ja-JP"/>
              </w:rPr>
            </w:pPr>
            <w:bookmarkStart w:id="5273" w:name="_Hlk509328706"/>
            <w:r w:rsidRPr="00FD0425">
              <w:rPr>
                <w:lang w:eastAsia="ja-JP"/>
              </w:rPr>
              <w:t>&gt;Old ECGI</w:t>
            </w:r>
          </w:p>
        </w:tc>
        <w:tc>
          <w:tcPr>
            <w:tcW w:w="1080" w:type="dxa"/>
          </w:tcPr>
          <w:p w14:paraId="5186463E" w14:textId="77777777" w:rsidR="00C16B12" w:rsidRPr="00FD0425" w:rsidRDefault="00C16B12" w:rsidP="00C16B12">
            <w:pPr>
              <w:pStyle w:val="TAL"/>
              <w:rPr>
                <w:lang w:eastAsia="ja-JP"/>
              </w:rPr>
            </w:pPr>
            <w:r w:rsidRPr="00FD0425">
              <w:rPr>
                <w:lang w:eastAsia="ja-JP"/>
              </w:rPr>
              <w:t>M</w:t>
            </w:r>
          </w:p>
        </w:tc>
        <w:tc>
          <w:tcPr>
            <w:tcW w:w="1296" w:type="dxa"/>
          </w:tcPr>
          <w:p w14:paraId="27419DD4" w14:textId="77777777" w:rsidR="00C16B12" w:rsidRPr="00FD0425" w:rsidRDefault="00C16B12" w:rsidP="00C16B12">
            <w:pPr>
              <w:pStyle w:val="TAC"/>
              <w:rPr>
                <w:lang w:eastAsia="ja-JP"/>
              </w:rPr>
            </w:pPr>
          </w:p>
        </w:tc>
        <w:tc>
          <w:tcPr>
            <w:tcW w:w="1560" w:type="dxa"/>
          </w:tcPr>
          <w:p w14:paraId="1B5097AC" w14:textId="77777777" w:rsidR="00C16B12" w:rsidRPr="00FD0425" w:rsidRDefault="00C16B12" w:rsidP="00C16B12">
            <w:pPr>
              <w:pStyle w:val="TAL"/>
            </w:pPr>
            <w:r w:rsidRPr="00FD0425">
              <w:t>E-UTRA CGI</w:t>
            </w:r>
          </w:p>
          <w:p w14:paraId="7DD76A29" w14:textId="77777777" w:rsidR="00C16B12" w:rsidRPr="00FD0425" w:rsidRDefault="00C16B12" w:rsidP="00C16B12">
            <w:pPr>
              <w:pStyle w:val="TAL"/>
              <w:rPr>
                <w:lang w:val="en-US" w:eastAsia="ja-JP"/>
              </w:rPr>
            </w:pPr>
            <w:r w:rsidRPr="00FD0425">
              <w:t>9.2.2.8</w:t>
            </w:r>
          </w:p>
        </w:tc>
        <w:tc>
          <w:tcPr>
            <w:tcW w:w="1417" w:type="dxa"/>
          </w:tcPr>
          <w:p w14:paraId="4C10AE70" w14:textId="77777777" w:rsidR="00C16B12" w:rsidRPr="00FD0425" w:rsidRDefault="00C16B12" w:rsidP="00C16B12">
            <w:pPr>
              <w:pStyle w:val="TAL"/>
              <w:rPr>
                <w:lang w:eastAsia="ja-JP"/>
              </w:rPr>
            </w:pPr>
          </w:p>
        </w:tc>
        <w:tc>
          <w:tcPr>
            <w:tcW w:w="1134" w:type="dxa"/>
          </w:tcPr>
          <w:p w14:paraId="3700EF28" w14:textId="77777777" w:rsidR="00C16B12" w:rsidRPr="00FD0425" w:rsidRDefault="00C16B12" w:rsidP="00C16B12">
            <w:pPr>
              <w:pStyle w:val="TAC"/>
              <w:rPr>
                <w:lang w:eastAsia="ja-JP"/>
              </w:rPr>
            </w:pPr>
            <w:r w:rsidRPr="00FD0425">
              <w:rPr>
                <w:lang w:eastAsia="ja-JP"/>
              </w:rPr>
              <w:t>–</w:t>
            </w:r>
          </w:p>
        </w:tc>
        <w:tc>
          <w:tcPr>
            <w:tcW w:w="1137" w:type="dxa"/>
          </w:tcPr>
          <w:p w14:paraId="39E39DA9" w14:textId="77777777" w:rsidR="00C16B12" w:rsidRPr="00FD0425" w:rsidRDefault="00C16B12" w:rsidP="00C16B12">
            <w:pPr>
              <w:pStyle w:val="TAC"/>
              <w:rPr>
                <w:lang w:eastAsia="ja-JP"/>
              </w:rPr>
            </w:pPr>
          </w:p>
        </w:tc>
      </w:tr>
    </w:tbl>
    <w:p w14:paraId="41A68B79" w14:textId="77777777" w:rsidR="00F02090" w:rsidRPr="00FD0425" w:rsidRDefault="00F02090" w:rsidP="00F02090">
      <w:pPr>
        <w:rPr>
          <w:rFonts w:eastAsia="Geneva"/>
          <w:lang w:eastAsia="ja-JP"/>
        </w:rPr>
      </w:pPr>
      <w:bookmarkStart w:id="5274" w:name="OLE_LINK351"/>
      <w:bookmarkEnd w:id="52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694C97">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694C97">
            <w:pPr>
              <w:pStyle w:val="TAL"/>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F02090"/>
    <w:p w14:paraId="70827B85" w14:textId="77777777" w:rsidR="00F02090" w:rsidRPr="00FD0425" w:rsidRDefault="00F02090" w:rsidP="00F02090">
      <w:pPr>
        <w:pStyle w:val="Heading4"/>
      </w:pPr>
      <w:bookmarkStart w:id="5275" w:name="_Toc20955286"/>
      <w:bookmarkStart w:id="5276" w:name="_Toc29991483"/>
      <w:bookmarkStart w:id="5277" w:name="_Toc36555883"/>
      <w:bookmarkStart w:id="5278" w:name="_Toc44497605"/>
      <w:bookmarkStart w:id="5279" w:name="_Toc45107993"/>
      <w:bookmarkStart w:id="5280" w:name="_Toc45901613"/>
      <w:bookmarkStart w:id="5281" w:name="_Toc51850692"/>
      <w:bookmarkStart w:id="5282" w:name="_Toc56693695"/>
      <w:bookmarkStart w:id="5283" w:name="_Toc64447238"/>
      <w:bookmarkStart w:id="5284" w:name="_Toc66286732"/>
      <w:bookmarkStart w:id="5285" w:name="_Toc74151427"/>
      <w:bookmarkStart w:id="5286" w:name="_Toc88653900"/>
      <w:bookmarkStart w:id="5287" w:name="_Toc97904256"/>
      <w:bookmarkStart w:id="5288" w:name="_Toc105175297"/>
      <w:bookmarkStart w:id="5289" w:name="_Toc113826327"/>
      <w:bookmarkStart w:id="5290" w:name="_Toc120032453"/>
      <w:bookmarkEnd w:id="5226"/>
      <w:bookmarkEnd w:id="5274"/>
      <w:r w:rsidRPr="00FD0425">
        <w:t>9.2.2.17</w:t>
      </w:r>
      <w:r w:rsidRPr="00FD0425">
        <w:tab/>
      </w:r>
      <w:bookmarkStart w:id="5291" w:name="OLE_LINK356"/>
      <w:r w:rsidRPr="00FD0425">
        <w:t>Cell Assistance Information</w:t>
      </w:r>
      <w:bookmarkEnd w:id="5291"/>
      <w:r w:rsidRPr="00FD0425">
        <w:t xml:space="preserve"> NR</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8C99F9E" w14:textId="77777777" w:rsidR="00F02090" w:rsidRPr="00FD0425" w:rsidRDefault="00F02090" w:rsidP="00F02090">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F02090" w:rsidRPr="00FD0425" w14:paraId="3843C177"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694C97">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694C97">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694C97">
            <w:pPr>
              <w:pStyle w:val="TAH"/>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694C97">
            <w:pPr>
              <w:pStyle w:val="TAH"/>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694C97">
            <w:pPr>
              <w:pStyle w:val="TAH"/>
            </w:pPr>
            <w:r w:rsidRPr="00FD0425">
              <w:t>Semantics Description</w:t>
            </w:r>
          </w:p>
        </w:tc>
      </w:tr>
      <w:tr w:rsidR="00F02090" w:rsidRPr="00FD0425" w14:paraId="5DFAF0DC"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694C97">
            <w:pPr>
              <w:pStyle w:val="TAL"/>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694C97">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694C97">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694C97">
            <w:pPr>
              <w:pStyle w:val="TAL"/>
              <w:rPr>
                <w:lang w:eastAsia="ja-JP"/>
              </w:rPr>
            </w:pPr>
          </w:p>
        </w:tc>
      </w:tr>
      <w:tr w:rsidR="00F02090" w:rsidRPr="00FD0425" w14:paraId="6E152FE0"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694C97">
            <w:pPr>
              <w:pStyle w:val="TAL"/>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694C97">
            <w:pPr>
              <w:pStyle w:val="TAL"/>
            </w:pPr>
          </w:p>
        </w:tc>
        <w:tc>
          <w:tcPr>
            <w:tcW w:w="1559"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694C97">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694C97">
            <w:pPr>
              <w:pStyle w:val="TAL"/>
              <w:rPr>
                <w:lang w:eastAsia="ja-JP"/>
              </w:rPr>
            </w:pPr>
          </w:p>
        </w:tc>
      </w:tr>
      <w:tr w:rsidR="00F02090" w:rsidRPr="00FD0425" w14:paraId="643EB1E2"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694C97">
            <w:pPr>
              <w:pStyle w:val="TAL"/>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694C9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694C97">
            <w:pPr>
              <w:pStyle w:val="TAL"/>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694C97">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694C97">
            <w:pPr>
              <w:pStyle w:val="TAL"/>
              <w:rPr>
                <w:lang w:eastAsia="ja-JP"/>
              </w:rPr>
            </w:pPr>
            <w:r w:rsidRPr="00FD0425">
              <w:rPr>
                <w:lang w:eastAsia="ja-JP"/>
              </w:rPr>
              <w:t>Included when the NG-RAN node requests a limited list of served NR cells.</w:t>
            </w:r>
          </w:p>
        </w:tc>
      </w:tr>
      <w:tr w:rsidR="00F02090" w:rsidRPr="00FD0425" w14:paraId="0F96A580"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694C97">
            <w:pPr>
              <w:pStyle w:val="TAL"/>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694C97">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694C97">
            <w:pPr>
              <w:pStyle w:val="TAL"/>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694C97">
            <w:pPr>
              <w:pStyle w:val="TAL"/>
              <w:rPr>
                <w:lang w:eastAsia="ja-JP"/>
              </w:rPr>
            </w:pPr>
            <w:r w:rsidRPr="00FD0425">
              <w:rPr>
                <w:lang w:eastAsia="ja-JP"/>
              </w:rPr>
              <w:t>NR cell for which served NR cell information is requested.</w:t>
            </w:r>
          </w:p>
        </w:tc>
      </w:tr>
      <w:tr w:rsidR="00F02090" w:rsidRPr="00FD0425" w14:paraId="0458CF0C"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694C97">
            <w:pPr>
              <w:pStyle w:val="TAL"/>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694C97">
            <w:pPr>
              <w:pStyle w:val="TAL"/>
            </w:pPr>
          </w:p>
        </w:tc>
        <w:tc>
          <w:tcPr>
            <w:tcW w:w="1559"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694C97">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694C97">
            <w:pPr>
              <w:pStyle w:val="TAL"/>
              <w:rPr>
                <w:lang w:eastAsia="ja-JP"/>
              </w:rPr>
            </w:pPr>
          </w:p>
        </w:tc>
      </w:tr>
      <w:tr w:rsidR="00F02090" w:rsidRPr="00FD0425" w14:paraId="0F34D7EC" w14:textId="77777777" w:rsidTr="00694C97">
        <w:trPr>
          <w:jc w:val="center"/>
        </w:trPr>
        <w:tc>
          <w:tcPr>
            <w:tcW w:w="2197"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694C97">
            <w:pPr>
              <w:pStyle w:val="TAL"/>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694C97">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694C97">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694C97">
            <w:pPr>
              <w:pStyle w:val="TAL"/>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694C97">
            <w:pPr>
              <w:pStyle w:val="TAL"/>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F02090">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694C97">
            <w:pPr>
              <w:pStyle w:val="TAL"/>
              <w:rPr>
                <w:rFonts w:cs="Arial"/>
                <w:bCs/>
                <w:lang w:eastAsia="ja-JP"/>
              </w:rPr>
            </w:pPr>
            <w:bookmarkStart w:id="5292" w:name="OLE_LINK352"/>
            <w:r w:rsidRPr="00FD0425">
              <w:rPr>
                <w:bCs/>
                <w:lang w:eastAsia="ja-JP"/>
              </w:rPr>
              <w:t>maxnoofCellsinNG-RAN node</w:t>
            </w:r>
            <w:bookmarkEnd w:id="5292"/>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694C97">
            <w:pPr>
              <w:pStyle w:val="TAL"/>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F02090">
      <w:pPr>
        <w:rPr>
          <w:bCs/>
        </w:rPr>
      </w:pPr>
    </w:p>
    <w:p w14:paraId="53BDBDBA" w14:textId="77777777" w:rsidR="00F02090" w:rsidRPr="00FD0425" w:rsidRDefault="00F02090" w:rsidP="00F02090">
      <w:pPr>
        <w:pStyle w:val="Heading4"/>
        <w:rPr>
          <w:lang w:val="fr-FR"/>
        </w:rPr>
      </w:pPr>
      <w:bookmarkStart w:id="5293" w:name="_Toc20955287"/>
      <w:bookmarkStart w:id="5294" w:name="_Toc29991484"/>
      <w:bookmarkStart w:id="5295" w:name="_Toc36555884"/>
      <w:bookmarkStart w:id="5296" w:name="_Toc44497606"/>
      <w:bookmarkStart w:id="5297" w:name="_Toc45107994"/>
      <w:bookmarkStart w:id="5298" w:name="_Toc45901614"/>
      <w:bookmarkStart w:id="5299" w:name="_Toc51850693"/>
      <w:bookmarkStart w:id="5300" w:name="_Toc56693696"/>
      <w:bookmarkStart w:id="5301" w:name="_Toc64447239"/>
      <w:bookmarkStart w:id="5302" w:name="_Toc66286733"/>
      <w:bookmarkStart w:id="5303" w:name="_Toc74151428"/>
      <w:bookmarkStart w:id="5304" w:name="_Toc88653901"/>
      <w:bookmarkStart w:id="5305" w:name="_Toc97904257"/>
      <w:bookmarkStart w:id="5306" w:name="_Toc105175298"/>
      <w:bookmarkStart w:id="5307" w:name="_Toc113826328"/>
      <w:bookmarkStart w:id="5308" w:name="_Toc120032454"/>
      <w:r w:rsidRPr="00FD0425">
        <w:rPr>
          <w:lang w:val="fr-FR"/>
        </w:rPr>
        <w:t>9.2.2.18</w:t>
      </w:r>
      <w:r w:rsidRPr="00FD0425">
        <w:rPr>
          <w:lang w:val="fr-FR"/>
        </w:rPr>
        <w:tab/>
        <w:t>SUL Information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1245DFD" w14:textId="77777777" w:rsidR="00F02090" w:rsidRPr="00FD0425" w:rsidRDefault="00F02090" w:rsidP="00F02090">
      <w:pPr>
        <w:rPr>
          <w:rFonts w:hint="eastAsia"/>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992"/>
        <w:gridCol w:w="851"/>
        <w:gridCol w:w="1610"/>
        <w:gridCol w:w="2500"/>
        <w:gridCol w:w="1282"/>
        <w:gridCol w:w="1096"/>
        <w:tblGridChange w:id="5309">
          <w:tblGrid>
            <w:gridCol w:w="1526"/>
            <w:gridCol w:w="992"/>
            <w:gridCol w:w="851"/>
            <w:gridCol w:w="1610"/>
            <w:gridCol w:w="2500"/>
            <w:gridCol w:w="1282"/>
            <w:gridCol w:w="1096"/>
          </w:tblGrid>
        </w:tblGridChange>
      </w:tblGrid>
      <w:tr w:rsidR="00F9724E" w:rsidRPr="00FD0425" w14:paraId="59130A34" w14:textId="77777777" w:rsidTr="00F9724E">
        <w:tc>
          <w:tcPr>
            <w:tcW w:w="1526" w:type="dxa"/>
          </w:tcPr>
          <w:p w14:paraId="5B368F72" w14:textId="77777777" w:rsidR="00F9724E" w:rsidRPr="00FD0425" w:rsidRDefault="00F9724E" w:rsidP="00F9724E">
            <w:pPr>
              <w:pStyle w:val="TAH"/>
              <w:rPr>
                <w:lang w:eastAsia="ja-JP"/>
              </w:rPr>
            </w:pPr>
            <w:r w:rsidRPr="00FD0425">
              <w:rPr>
                <w:szCs w:val="18"/>
                <w:lang w:eastAsia="ja-JP"/>
              </w:rPr>
              <w:t>IE/Group Name</w:t>
            </w:r>
          </w:p>
        </w:tc>
        <w:tc>
          <w:tcPr>
            <w:tcW w:w="992" w:type="dxa"/>
          </w:tcPr>
          <w:p w14:paraId="5729EEC4" w14:textId="77777777" w:rsidR="00F9724E" w:rsidRPr="00FD0425" w:rsidRDefault="00F9724E" w:rsidP="00F9724E">
            <w:pPr>
              <w:pStyle w:val="TAH"/>
              <w:rPr>
                <w:lang w:eastAsia="ja-JP"/>
              </w:rPr>
            </w:pPr>
            <w:r w:rsidRPr="00FD0425">
              <w:rPr>
                <w:szCs w:val="18"/>
                <w:lang w:eastAsia="ja-JP"/>
              </w:rPr>
              <w:t>Presence</w:t>
            </w:r>
          </w:p>
        </w:tc>
        <w:tc>
          <w:tcPr>
            <w:tcW w:w="851" w:type="dxa"/>
          </w:tcPr>
          <w:p w14:paraId="7EB9B3AF" w14:textId="77777777" w:rsidR="00F9724E" w:rsidRPr="00FD0425" w:rsidRDefault="00F9724E" w:rsidP="00F9724E">
            <w:pPr>
              <w:pStyle w:val="TAH"/>
              <w:rPr>
                <w:lang w:eastAsia="ja-JP"/>
              </w:rPr>
            </w:pPr>
            <w:r w:rsidRPr="00FD0425">
              <w:rPr>
                <w:szCs w:val="18"/>
                <w:lang w:eastAsia="ja-JP"/>
              </w:rPr>
              <w:t>Range</w:t>
            </w:r>
          </w:p>
        </w:tc>
        <w:tc>
          <w:tcPr>
            <w:tcW w:w="1610" w:type="dxa"/>
          </w:tcPr>
          <w:p w14:paraId="352F42A7" w14:textId="77777777" w:rsidR="00F9724E" w:rsidRPr="00FD0425" w:rsidRDefault="00F9724E" w:rsidP="00F9724E">
            <w:pPr>
              <w:pStyle w:val="TAH"/>
              <w:rPr>
                <w:lang w:eastAsia="ja-JP"/>
              </w:rPr>
            </w:pPr>
            <w:r w:rsidRPr="00FD0425">
              <w:rPr>
                <w:szCs w:val="18"/>
                <w:lang w:eastAsia="ja-JP"/>
              </w:rPr>
              <w:t>IE Type and Reference</w:t>
            </w:r>
          </w:p>
        </w:tc>
        <w:tc>
          <w:tcPr>
            <w:tcW w:w="2500" w:type="dxa"/>
          </w:tcPr>
          <w:p w14:paraId="711CC0BB" w14:textId="77777777" w:rsidR="00F9724E" w:rsidRPr="00FD0425" w:rsidRDefault="00F9724E" w:rsidP="00F9724E">
            <w:pPr>
              <w:pStyle w:val="TAH"/>
              <w:rPr>
                <w:lang w:eastAsia="ja-JP"/>
              </w:rPr>
            </w:pPr>
            <w:r w:rsidRPr="00FD0425">
              <w:rPr>
                <w:szCs w:val="18"/>
                <w:lang w:eastAsia="ja-JP"/>
              </w:rPr>
              <w:t>Semantics Description</w:t>
            </w:r>
          </w:p>
        </w:tc>
        <w:tc>
          <w:tcPr>
            <w:tcW w:w="1282" w:type="dxa"/>
          </w:tcPr>
          <w:p w14:paraId="771AAB62" w14:textId="77777777" w:rsidR="00F9724E" w:rsidRPr="00FD0425" w:rsidRDefault="00F9724E" w:rsidP="00F9724E">
            <w:pPr>
              <w:pStyle w:val="TAH"/>
              <w:rPr>
                <w:szCs w:val="18"/>
                <w:lang w:eastAsia="ja-JP"/>
              </w:rPr>
            </w:pPr>
            <w:r w:rsidRPr="00FD0425">
              <w:rPr>
                <w:lang w:eastAsia="ja-JP"/>
              </w:rPr>
              <w:t>Criticality</w:t>
            </w:r>
          </w:p>
        </w:tc>
        <w:tc>
          <w:tcPr>
            <w:tcW w:w="1096" w:type="dxa"/>
          </w:tcPr>
          <w:p w14:paraId="552DCCB4" w14:textId="77777777" w:rsidR="00F9724E" w:rsidRPr="00FD0425" w:rsidRDefault="00F9724E" w:rsidP="00F9724E">
            <w:pPr>
              <w:pStyle w:val="TAH"/>
              <w:rPr>
                <w:szCs w:val="18"/>
                <w:lang w:eastAsia="ja-JP"/>
              </w:rPr>
            </w:pPr>
            <w:r w:rsidRPr="00FD0425">
              <w:rPr>
                <w:lang w:eastAsia="ja-JP"/>
              </w:rPr>
              <w:t>Assigned Criticality</w:t>
            </w:r>
          </w:p>
        </w:tc>
      </w:tr>
      <w:tr w:rsidR="00F9724E" w:rsidRPr="00FD0425" w14:paraId="033F77F4" w14:textId="77777777" w:rsidTr="00F9724E">
        <w:tc>
          <w:tcPr>
            <w:tcW w:w="1526" w:type="dxa"/>
          </w:tcPr>
          <w:p w14:paraId="4A7B4D8C" w14:textId="77777777" w:rsidR="00F9724E" w:rsidRPr="00FD0425" w:rsidRDefault="00F9724E" w:rsidP="00F9724E">
            <w:pPr>
              <w:pStyle w:val="TAL"/>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992" w:type="dxa"/>
          </w:tcPr>
          <w:p w14:paraId="775AD9D5" w14:textId="77777777" w:rsidR="00F9724E" w:rsidRPr="00FD0425" w:rsidRDefault="00F9724E" w:rsidP="00F9724E">
            <w:pPr>
              <w:pStyle w:val="TAL"/>
              <w:rPr>
                <w:rFonts w:eastAsia="PMingLiU" w:hint="eastAsia"/>
                <w:lang w:eastAsia="zh-TW"/>
              </w:rPr>
            </w:pPr>
            <w:r w:rsidRPr="00FD0425">
              <w:rPr>
                <w:lang w:eastAsia="ja-JP"/>
              </w:rPr>
              <w:t>M</w:t>
            </w:r>
          </w:p>
        </w:tc>
        <w:tc>
          <w:tcPr>
            <w:tcW w:w="851" w:type="dxa"/>
          </w:tcPr>
          <w:p w14:paraId="7363C8BF" w14:textId="77777777" w:rsidR="00F9724E" w:rsidRPr="00FD0425" w:rsidRDefault="00F9724E" w:rsidP="00F9724E">
            <w:pPr>
              <w:pStyle w:val="TAL"/>
              <w:rPr>
                <w:lang w:eastAsia="ja-JP"/>
              </w:rPr>
            </w:pPr>
          </w:p>
        </w:tc>
        <w:tc>
          <w:tcPr>
            <w:tcW w:w="1610" w:type="dxa"/>
          </w:tcPr>
          <w:p w14:paraId="561937B4" w14:textId="77777777" w:rsidR="00F9724E" w:rsidRPr="00FD0425" w:rsidRDefault="00F9724E" w:rsidP="00F9724E">
            <w:pPr>
              <w:pStyle w:val="TAL"/>
              <w:rPr>
                <w:lang w:eastAsia="ja-JP"/>
              </w:rPr>
            </w:pPr>
            <w:r w:rsidRPr="00FD0425">
              <w:t>INTEGER (0..maxNRARFCN)</w:t>
            </w:r>
          </w:p>
        </w:tc>
        <w:tc>
          <w:tcPr>
            <w:tcW w:w="2500" w:type="dxa"/>
          </w:tcPr>
          <w:p w14:paraId="207AD906" w14:textId="77777777" w:rsidR="00F9724E" w:rsidRPr="00FD0425" w:rsidRDefault="00F9724E" w:rsidP="00F9724E">
            <w:pPr>
              <w:pStyle w:val="TAL"/>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282" w:type="dxa"/>
          </w:tcPr>
          <w:p w14:paraId="23E46C7C" w14:textId="77777777" w:rsidR="00F9724E" w:rsidRPr="00FD0425" w:rsidRDefault="00F9724E" w:rsidP="009354E2">
            <w:pPr>
              <w:pStyle w:val="TAC"/>
            </w:pPr>
            <w:r w:rsidRPr="00032767">
              <w:rPr>
                <w:lang w:eastAsia="ja-JP"/>
              </w:rPr>
              <w:t>–</w:t>
            </w:r>
          </w:p>
        </w:tc>
        <w:tc>
          <w:tcPr>
            <w:tcW w:w="1096" w:type="dxa"/>
          </w:tcPr>
          <w:p w14:paraId="0D229875" w14:textId="77777777" w:rsidR="00F9724E" w:rsidRPr="00FD0425" w:rsidRDefault="00F9724E" w:rsidP="009354E2">
            <w:pPr>
              <w:pStyle w:val="TAC"/>
            </w:pPr>
          </w:p>
        </w:tc>
      </w:tr>
      <w:tr w:rsidR="00F9724E" w:rsidRPr="00FD0425" w14:paraId="5263C2D9" w14:textId="77777777" w:rsidTr="00F9724E">
        <w:tc>
          <w:tcPr>
            <w:tcW w:w="1526" w:type="dxa"/>
          </w:tcPr>
          <w:p w14:paraId="34E98F01" w14:textId="77777777" w:rsidR="00F9724E" w:rsidRPr="00FD0425" w:rsidRDefault="00F9724E" w:rsidP="00F9724E">
            <w:pPr>
              <w:pStyle w:val="TAL"/>
              <w:rPr>
                <w:rFonts w:cs="Arial"/>
                <w:szCs w:val="18"/>
                <w:lang w:eastAsia="zh-CN"/>
              </w:rPr>
            </w:pPr>
            <w:r w:rsidRPr="00FD0425">
              <w:rPr>
                <w:rFonts w:cs="Arial"/>
                <w:szCs w:val="18"/>
                <w:lang w:eastAsia="zh-CN"/>
              </w:rPr>
              <w:t>SUL Transmission Bandwidth</w:t>
            </w:r>
          </w:p>
        </w:tc>
        <w:tc>
          <w:tcPr>
            <w:tcW w:w="992" w:type="dxa"/>
          </w:tcPr>
          <w:p w14:paraId="7F1FD827" w14:textId="77777777" w:rsidR="00F9724E" w:rsidRPr="00FD0425" w:rsidRDefault="00F9724E" w:rsidP="00F9724E">
            <w:pPr>
              <w:pStyle w:val="TAL"/>
              <w:rPr>
                <w:lang w:eastAsia="ja-JP"/>
              </w:rPr>
            </w:pPr>
            <w:r w:rsidRPr="00FD0425">
              <w:rPr>
                <w:lang w:eastAsia="ja-JP"/>
              </w:rPr>
              <w:t>M</w:t>
            </w:r>
          </w:p>
        </w:tc>
        <w:tc>
          <w:tcPr>
            <w:tcW w:w="851" w:type="dxa"/>
          </w:tcPr>
          <w:p w14:paraId="03B44942" w14:textId="77777777" w:rsidR="00F9724E" w:rsidRPr="00FD0425" w:rsidRDefault="00F9724E" w:rsidP="00F9724E">
            <w:pPr>
              <w:pStyle w:val="TAL"/>
              <w:rPr>
                <w:lang w:eastAsia="ja-JP"/>
              </w:rPr>
            </w:pPr>
          </w:p>
        </w:tc>
        <w:tc>
          <w:tcPr>
            <w:tcW w:w="1610" w:type="dxa"/>
          </w:tcPr>
          <w:p w14:paraId="366B0A78" w14:textId="77777777" w:rsidR="00F9724E" w:rsidRPr="00FD0425" w:rsidRDefault="00F9724E" w:rsidP="00F9724E">
            <w:pPr>
              <w:pStyle w:val="TAL"/>
            </w:pPr>
            <w:r w:rsidRPr="00FD0425">
              <w:t>NR Transmission Bandwidth</w:t>
            </w:r>
          </w:p>
          <w:p w14:paraId="437D7EDA" w14:textId="77777777" w:rsidR="00F9724E" w:rsidRPr="00FD0425" w:rsidRDefault="00F9724E" w:rsidP="00F9724E">
            <w:pPr>
              <w:pStyle w:val="TAL"/>
              <w:rPr>
                <w:lang w:eastAsia="ja-JP"/>
              </w:rPr>
            </w:pPr>
            <w:r w:rsidRPr="00FD0425">
              <w:t>9.2.2.</w:t>
            </w:r>
            <w:r w:rsidRPr="00FD0425">
              <w:rPr>
                <w:rFonts w:eastAsia="SimSun"/>
              </w:rPr>
              <w:t>20</w:t>
            </w:r>
          </w:p>
        </w:tc>
        <w:tc>
          <w:tcPr>
            <w:tcW w:w="2500" w:type="dxa"/>
          </w:tcPr>
          <w:p w14:paraId="40784231" w14:textId="77777777" w:rsidR="00F9724E" w:rsidRPr="00FD0425" w:rsidRDefault="00F9724E" w:rsidP="00F9724E">
            <w:pPr>
              <w:pStyle w:val="TAL"/>
              <w:rPr>
                <w:lang w:eastAsia="zh-CN"/>
              </w:rPr>
            </w:pPr>
          </w:p>
        </w:tc>
        <w:tc>
          <w:tcPr>
            <w:tcW w:w="1282" w:type="dxa"/>
          </w:tcPr>
          <w:p w14:paraId="60903933" w14:textId="77777777" w:rsidR="00F9724E" w:rsidRPr="00FD0425" w:rsidRDefault="00F9724E" w:rsidP="009354E2">
            <w:pPr>
              <w:pStyle w:val="TAC"/>
              <w:rPr>
                <w:lang w:eastAsia="zh-CN"/>
              </w:rPr>
            </w:pPr>
            <w:r w:rsidRPr="00032767">
              <w:rPr>
                <w:lang w:eastAsia="ja-JP"/>
              </w:rPr>
              <w:t>–</w:t>
            </w:r>
          </w:p>
        </w:tc>
        <w:tc>
          <w:tcPr>
            <w:tcW w:w="1096" w:type="dxa"/>
          </w:tcPr>
          <w:p w14:paraId="17EF4CD8" w14:textId="77777777" w:rsidR="00F9724E" w:rsidRPr="00FD0425" w:rsidRDefault="00F9724E" w:rsidP="009354E2">
            <w:pPr>
              <w:pStyle w:val="TAC"/>
              <w:rPr>
                <w:lang w:eastAsia="zh-CN"/>
              </w:rPr>
            </w:pPr>
          </w:p>
        </w:tc>
      </w:tr>
      <w:tr w:rsidR="00F9724E" w:rsidRPr="00FD0425" w14:paraId="7D83CC7A" w14:textId="77777777" w:rsidTr="00F9724E">
        <w:tc>
          <w:tcPr>
            <w:tcW w:w="1526" w:type="dxa"/>
          </w:tcPr>
          <w:p w14:paraId="5836EA81" w14:textId="77777777" w:rsidR="00F9724E" w:rsidRPr="00FD0425" w:rsidRDefault="00F9724E" w:rsidP="00F9724E">
            <w:pPr>
              <w:pStyle w:val="TAL"/>
              <w:rPr>
                <w:rFonts w:cs="Arial"/>
                <w:szCs w:val="18"/>
                <w:lang w:eastAsia="zh-CN"/>
              </w:rPr>
            </w:pPr>
            <w:r>
              <w:rPr>
                <w:rFonts w:cs="Arial" w:hint="eastAsia"/>
                <w:szCs w:val="18"/>
                <w:lang w:eastAsia="zh-CN"/>
              </w:rPr>
              <w:t xml:space="preserve">Carrier List </w:t>
            </w:r>
          </w:p>
        </w:tc>
        <w:tc>
          <w:tcPr>
            <w:tcW w:w="992" w:type="dxa"/>
          </w:tcPr>
          <w:p w14:paraId="4DCF3160" w14:textId="77777777" w:rsidR="00F9724E" w:rsidRPr="00FD0425" w:rsidRDefault="00F9724E" w:rsidP="00F9724E">
            <w:pPr>
              <w:pStyle w:val="TAL"/>
              <w:rPr>
                <w:lang w:eastAsia="ja-JP"/>
              </w:rPr>
            </w:pPr>
            <w:r>
              <w:rPr>
                <w:rFonts w:hint="eastAsia"/>
                <w:lang w:eastAsia="ja-JP"/>
              </w:rPr>
              <w:t>O</w:t>
            </w:r>
          </w:p>
        </w:tc>
        <w:tc>
          <w:tcPr>
            <w:tcW w:w="851" w:type="dxa"/>
          </w:tcPr>
          <w:p w14:paraId="20A619E7" w14:textId="77777777" w:rsidR="00F9724E" w:rsidRPr="00FD0425" w:rsidRDefault="00F9724E" w:rsidP="00F9724E">
            <w:pPr>
              <w:pStyle w:val="TAL"/>
              <w:rPr>
                <w:lang w:eastAsia="ja-JP"/>
              </w:rPr>
            </w:pPr>
          </w:p>
        </w:tc>
        <w:tc>
          <w:tcPr>
            <w:tcW w:w="1610" w:type="dxa"/>
          </w:tcPr>
          <w:p w14:paraId="1F3C6738" w14:textId="77777777" w:rsidR="00F9724E" w:rsidRDefault="00F9724E" w:rsidP="00F9724E">
            <w:pPr>
              <w:pStyle w:val="TAL"/>
            </w:pPr>
            <w:r>
              <w:rPr>
                <w:rFonts w:hint="eastAsia"/>
              </w:rPr>
              <w:t>NR Carrier List</w:t>
            </w:r>
          </w:p>
          <w:p w14:paraId="6B50A0F0" w14:textId="77777777" w:rsidR="00F9724E" w:rsidRPr="00FD0425" w:rsidRDefault="00F9724E" w:rsidP="00F9724E">
            <w:pPr>
              <w:pStyle w:val="TAL"/>
            </w:pPr>
            <w:bookmarkStart w:id="5310" w:name="_Hlk44448401"/>
            <w:r>
              <w:rPr>
                <w:rFonts w:hint="eastAsia"/>
              </w:rPr>
              <w:t>9.2.2.</w:t>
            </w:r>
            <w:bookmarkEnd w:id="5310"/>
            <w:r w:rsidR="00DD545E">
              <w:t>63</w:t>
            </w:r>
          </w:p>
        </w:tc>
        <w:tc>
          <w:tcPr>
            <w:tcW w:w="2500" w:type="dxa"/>
          </w:tcPr>
          <w:p w14:paraId="0F3B0FFA" w14:textId="77777777" w:rsidR="00F9724E" w:rsidRPr="00FD0425" w:rsidRDefault="00F9724E" w:rsidP="00F9724E">
            <w:pPr>
              <w:pStyle w:val="TAL"/>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282" w:type="dxa"/>
          </w:tcPr>
          <w:p w14:paraId="67E095CD" w14:textId="77777777" w:rsidR="00F9724E" w:rsidRPr="00FD0425" w:rsidRDefault="00F9724E" w:rsidP="009354E2">
            <w:pPr>
              <w:pStyle w:val="TAC"/>
              <w:rPr>
                <w:lang w:eastAsia="zh-CN"/>
              </w:rPr>
            </w:pPr>
            <w:r w:rsidRPr="00032767">
              <w:rPr>
                <w:lang w:eastAsia="ja-JP"/>
              </w:rPr>
              <w:t>YES</w:t>
            </w:r>
          </w:p>
        </w:tc>
        <w:tc>
          <w:tcPr>
            <w:tcW w:w="1096" w:type="dxa"/>
          </w:tcPr>
          <w:p w14:paraId="2DDFCB37" w14:textId="77777777" w:rsidR="00F9724E" w:rsidRPr="00FD0425" w:rsidRDefault="00F9724E" w:rsidP="009354E2">
            <w:pPr>
              <w:pStyle w:val="TAC"/>
              <w:rPr>
                <w:lang w:eastAsia="zh-CN"/>
              </w:rPr>
            </w:pPr>
            <w:r w:rsidRPr="00032767">
              <w:rPr>
                <w:rFonts w:hint="eastAsia"/>
                <w:lang w:eastAsia="zh-CN"/>
              </w:rPr>
              <w:t>ignore</w:t>
            </w:r>
          </w:p>
        </w:tc>
      </w:tr>
      <w:tr w:rsidR="00F9724E" w:rsidRPr="00FD0425" w14:paraId="16242E66" w14:textId="77777777" w:rsidTr="00F9724E">
        <w:tc>
          <w:tcPr>
            <w:tcW w:w="1526" w:type="dxa"/>
          </w:tcPr>
          <w:p w14:paraId="444859CF" w14:textId="77777777" w:rsidR="00F9724E" w:rsidRPr="00FD0425" w:rsidRDefault="00F9724E" w:rsidP="00F9724E">
            <w:pPr>
              <w:pStyle w:val="TAL"/>
              <w:rPr>
                <w:rFonts w:cs="Arial"/>
                <w:szCs w:val="18"/>
                <w:lang w:eastAsia="zh-CN"/>
              </w:rPr>
            </w:pPr>
            <w:r w:rsidRPr="0074219E">
              <w:rPr>
                <w:rFonts w:cs="Arial" w:hint="eastAsia"/>
                <w:szCs w:val="18"/>
                <w:lang w:eastAsia="zh-CN"/>
              </w:rPr>
              <w:t>Frequency Shift 7p5khz</w:t>
            </w:r>
          </w:p>
        </w:tc>
        <w:tc>
          <w:tcPr>
            <w:tcW w:w="992" w:type="dxa"/>
          </w:tcPr>
          <w:p w14:paraId="26AA2CD9" w14:textId="77777777" w:rsidR="00F9724E" w:rsidRPr="00FD0425" w:rsidRDefault="00F9724E" w:rsidP="00F9724E">
            <w:pPr>
              <w:pStyle w:val="TAL"/>
              <w:rPr>
                <w:lang w:eastAsia="ja-JP"/>
              </w:rPr>
            </w:pPr>
            <w:r>
              <w:rPr>
                <w:rFonts w:hint="eastAsia"/>
                <w:lang w:eastAsia="ja-JP"/>
              </w:rPr>
              <w:t>O</w:t>
            </w:r>
          </w:p>
        </w:tc>
        <w:tc>
          <w:tcPr>
            <w:tcW w:w="851" w:type="dxa"/>
          </w:tcPr>
          <w:p w14:paraId="698741B8" w14:textId="77777777" w:rsidR="00F9724E" w:rsidRPr="00FD0425" w:rsidRDefault="00F9724E" w:rsidP="00F9724E">
            <w:pPr>
              <w:pStyle w:val="TAL"/>
              <w:rPr>
                <w:lang w:eastAsia="ja-JP"/>
              </w:rPr>
            </w:pPr>
          </w:p>
        </w:tc>
        <w:tc>
          <w:tcPr>
            <w:tcW w:w="1610" w:type="dxa"/>
          </w:tcPr>
          <w:p w14:paraId="04F1153A" w14:textId="77777777" w:rsidR="00F9724E" w:rsidRPr="00FD0425" w:rsidRDefault="00F9724E" w:rsidP="00F9724E">
            <w:pPr>
              <w:pStyle w:val="TAL"/>
            </w:pPr>
            <w:r w:rsidRPr="00C706B0">
              <w:t>ENUMERATED (</w:t>
            </w:r>
            <w:r>
              <w:t>false, true, ...</w:t>
            </w:r>
            <w:r w:rsidRPr="00C706B0">
              <w:t>)</w:t>
            </w:r>
          </w:p>
        </w:tc>
        <w:tc>
          <w:tcPr>
            <w:tcW w:w="2500" w:type="dxa"/>
          </w:tcPr>
          <w:p w14:paraId="2FC7FC55" w14:textId="77777777" w:rsidR="00F9724E" w:rsidRPr="00FD0425" w:rsidRDefault="00F9724E" w:rsidP="00F9724E">
            <w:pPr>
              <w:pStyle w:val="TAL"/>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282" w:type="dxa"/>
          </w:tcPr>
          <w:p w14:paraId="26280D71" w14:textId="77777777" w:rsidR="00F9724E" w:rsidRPr="00FD0425" w:rsidRDefault="00F9724E" w:rsidP="009354E2">
            <w:pPr>
              <w:pStyle w:val="TAC"/>
              <w:rPr>
                <w:lang w:eastAsia="zh-CN"/>
              </w:rPr>
            </w:pPr>
            <w:r w:rsidRPr="00032767">
              <w:rPr>
                <w:lang w:eastAsia="ja-JP"/>
              </w:rPr>
              <w:t>YES</w:t>
            </w:r>
          </w:p>
        </w:tc>
        <w:tc>
          <w:tcPr>
            <w:tcW w:w="1096" w:type="dxa"/>
          </w:tcPr>
          <w:p w14:paraId="6998633E" w14:textId="77777777" w:rsidR="00F9724E" w:rsidRPr="00FD0425" w:rsidRDefault="00F9724E" w:rsidP="009354E2">
            <w:pPr>
              <w:pStyle w:val="TAC"/>
              <w:rPr>
                <w:lang w:eastAsia="zh-CN"/>
              </w:rPr>
            </w:pPr>
            <w:r w:rsidRPr="00032767">
              <w:rPr>
                <w:rFonts w:hint="eastAsia"/>
                <w:lang w:eastAsia="zh-CN"/>
              </w:rPr>
              <w:t>ignore</w:t>
            </w:r>
          </w:p>
        </w:tc>
      </w:tr>
    </w:tbl>
    <w:p w14:paraId="0514AF9D" w14:textId="77777777" w:rsidR="00F02090" w:rsidRPr="00FD0425" w:rsidRDefault="00F02090" w:rsidP="00F02090">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blPrEx>
          <w:tblCellMar>
            <w:top w:w="0" w:type="dxa"/>
            <w:bottom w:w="0" w:type="dxa"/>
          </w:tblCellMar>
        </w:tblPrEx>
        <w:tc>
          <w:tcPr>
            <w:tcW w:w="3110" w:type="dxa"/>
          </w:tcPr>
          <w:p w14:paraId="05A1C220" w14:textId="77777777" w:rsidR="00F02090" w:rsidRPr="00FD0425" w:rsidRDefault="00F02090" w:rsidP="00694C97">
            <w:pPr>
              <w:pStyle w:val="TAH"/>
            </w:pPr>
            <w:r w:rsidRPr="00FD0425">
              <w:t>Range bound</w:t>
            </w:r>
          </w:p>
        </w:tc>
        <w:tc>
          <w:tcPr>
            <w:tcW w:w="5670" w:type="dxa"/>
          </w:tcPr>
          <w:p w14:paraId="29A0FFEC" w14:textId="77777777" w:rsidR="00F02090" w:rsidRPr="00FD0425" w:rsidRDefault="00F02090" w:rsidP="00694C97">
            <w:pPr>
              <w:pStyle w:val="TAH"/>
            </w:pPr>
            <w:r w:rsidRPr="00FD0425">
              <w:t>Explanation</w:t>
            </w:r>
          </w:p>
        </w:tc>
      </w:tr>
      <w:tr w:rsidR="00F02090" w:rsidRPr="00FD0425" w14:paraId="5C65B194" w14:textId="77777777" w:rsidTr="00694C97">
        <w:tblPrEx>
          <w:tblCellMar>
            <w:top w:w="0" w:type="dxa"/>
            <w:bottom w:w="0" w:type="dxa"/>
          </w:tblCellMar>
        </w:tblPrEx>
        <w:tc>
          <w:tcPr>
            <w:tcW w:w="3110" w:type="dxa"/>
          </w:tcPr>
          <w:p w14:paraId="6C8DF856" w14:textId="77777777" w:rsidR="00F02090" w:rsidRPr="00FD0425" w:rsidRDefault="00F02090" w:rsidP="00694C97">
            <w:pPr>
              <w:pStyle w:val="TAL"/>
            </w:pPr>
            <w:r w:rsidRPr="00FD0425">
              <w:t>maxNRARFCN</w:t>
            </w:r>
          </w:p>
        </w:tc>
        <w:tc>
          <w:tcPr>
            <w:tcW w:w="5670" w:type="dxa"/>
          </w:tcPr>
          <w:p w14:paraId="1D7CEB90" w14:textId="77777777" w:rsidR="00F02090" w:rsidRPr="00FD0425" w:rsidRDefault="00F02090" w:rsidP="00694C97">
            <w:pPr>
              <w:pStyle w:val="TAL"/>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F02090">
      <w:pPr>
        <w:rPr>
          <w:rFonts w:hint="eastAsia"/>
          <w:lang w:eastAsia="zh-CN"/>
        </w:rPr>
      </w:pPr>
    </w:p>
    <w:p w14:paraId="581933BB" w14:textId="77777777" w:rsidR="00F02090" w:rsidRPr="00FD0425" w:rsidRDefault="00F02090" w:rsidP="00F02090">
      <w:pPr>
        <w:pStyle w:val="Heading4"/>
        <w:rPr>
          <w:lang w:val="fr-FR"/>
        </w:rPr>
      </w:pPr>
      <w:bookmarkStart w:id="5311" w:name="_Toc20955288"/>
      <w:bookmarkStart w:id="5312" w:name="_Toc29991485"/>
      <w:bookmarkStart w:id="5313" w:name="_Toc36555885"/>
      <w:bookmarkStart w:id="5314" w:name="_Toc44497607"/>
      <w:bookmarkStart w:id="5315" w:name="_Toc45107995"/>
      <w:bookmarkStart w:id="5316" w:name="_Toc45901615"/>
      <w:bookmarkStart w:id="5317" w:name="_Toc51850694"/>
      <w:bookmarkStart w:id="5318" w:name="_Toc56693697"/>
      <w:bookmarkStart w:id="5319" w:name="_Toc64447240"/>
      <w:bookmarkStart w:id="5320" w:name="_Toc66286734"/>
      <w:bookmarkStart w:id="5321" w:name="_Toc74151429"/>
      <w:bookmarkStart w:id="5322" w:name="_Toc88653902"/>
      <w:bookmarkStart w:id="5323" w:name="_Toc97904258"/>
      <w:bookmarkStart w:id="5324" w:name="_Toc105175299"/>
      <w:bookmarkStart w:id="5325" w:name="_Toc113826329"/>
      <w:bookmarkStart w:id="5326" w:name="_Toc120032455"/>
      <w:r w:rsidRPr="00FD0425">
        <w:rPr>
          <w:lang w:val="fr-FR"/>
        </w:rPr>
        <w:t>9.2.2.19</w:t>
      </w:r>
      <w:r w:rsidRPr="00FD0425">
        <w:rPr>
          <w:lang w:val="fr-FR"/>
        </w:rPr>
        <w:tab/>
        <w:t>NR Frequency Info</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9E26ABE" w14:textId="77777777" w:rsidR="00F02090" w:rsidRPr="00FD0425" w:rsidRDefault="00F02090" w:rsidP="00F02090">
      <w:pPr>
        <w:rPr>
          <w:rFonts w:hint="eastAsia"/>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688"/>
        <w:gridCol w:w="1037"/>
        <w:gridCol w:w="1037"/>
      </w:tblGrid>
      <w:tr w:rsidR="00F9724E" w:rsidRPr="00FD0425" w14:paraId="42D9C18C" w14:textId="77777777" w:rsidTr="009354E2">
        <w:tc>
          <w:tcPr>
            <w:tcW w:w="1703" w:type="dxa"/>
          </w:tcPr>
          <w:p w14:paraId="5E25E4BF" w14:textId="77777777" w:rsidR="00F9724E" w:rsidRPr="00FD0425" w:rsidRDefault="00F9724E" w:rsidP="00F9724E">
            <w:pPr>
              <w:pStyle w:val="TAH"/>
              <w:rPr>
                <w:lang w:eastAsia="ja-JP"/>
              </w:rPr>
            </w:pPr>
            <w:r w:rsidRPr="00FD0425">
              <w:rPr>
                <w:szCs w:val="18"/>
                <w:lang w:eastAsia="ja-JP"/>
              </w:rPr>
              <w:t>IE/Group Name</w:t>
            </w:r>
          </w:p>
        </w:tc>
        <w:tc>
          <w:tcPr>
            <w:tcW w:w="1017" w:type="dxa"/>
          </w:tcPr>
          <w:p w14:paraId="6EC5588A" w14:textId="77777777" w:rsidR="00F9724E" w:rsidRPr="00FD0425" w:rsidRDefault="00F9724E" w:rsidP="00F9724E">
            <w:pPr>
              <w:pStyle w:val="TAH"/>
              <w:rPr>
                <w:lang w:eastAsia="ja-JP"/>
              </w:rPr>
            </w:pPr>
            <w:r w:rsidRPr="00FD0425">
              <w:rPr>
                <w:szCs w:val="18"/>
                <w:lang w:eastAsia="ja-JP"/>
              </w:rPr>
              <w:t>Presence</w:t>
            </w:r>
          </w:p>
        </w:tc>
        <w:tc>
          <w:tcPr>
            <w:tcW w:w="932" w:type="dxa"/>
          </w:tcPr>
          <w:p w14:paraId="23E28837" w14:textId="77777777" w:rsidR="00F9724E" w:rsidRPr="00FD0425" w:rsidRDefault="00F9724E" w:rsidP="00F9724E">
            <w:pPr>
              <w:pStyle w:val="TAH"/>
              <w:rPr>
                <w:lang w:eastAsia="ja-JP"/>
              </w:rPr>
            </w:pPr>
            <w:r w:rsidRPr="00FD0425">
              <w:rPr>
                <w:szCs w:val="18"/>
                <w:lang w:eastAsia="ja-JP"/>
              </w:rPr>
              <w:t>Range</w:t>
            </w:r>
          </w:p>
        </w:tc>
        <w:tc>
          <w:tcPr>
            <w:tcW w:w="1701" w:type="dxa"/>
          </w:tcPr>
          <w:p w14:paraId="449076FA" w14:textId="77777777" w:rsidR="00F9724E" w:rsidRPr="00FD0425" w:rsidRDefault="00F9724E" w:rsidP="00F9724E">
            <w:pPr>
              <w:pStyle w:val="TAH"/>
              <w:rPr>
                <w:lang w:eastAsia="ja-JP"/>
              </w:rPr>
            </w:pPr>
            <w:r w:rsidRPr="00FD0425">
              <w:rPr>
                <w:szCs w:val="18"/>
                <w:lang w:eastAsia="ja-JP"/>
              </w:rPr>
              <w:t>IE Type and Reference</w:t>
            </w:r>
          </w:p>
        </w:tc>
        <w:tc>
          <w:tcPr>
            <w:tcW w:w="2688" w:type="dxa"/>
          </w:tcPr>
          <w:p w14:paraId="75313C38" w14:textId="77777777" w:rsidR="00F9724E" w:rsidRPr="00FD0425" w:rsidRDefault="00F9724E" w:rsidP="00F9724E">
            <w:pPr>
              <w:pStyle w:val="TAH"/>
              <w:rPr>
                <w:lang w:eastAsia="ja-JP"/>
              </w:rPr>
            </w:pPr>
            <w:r w:rsidRPr="00FD0425">
              <w:rPr>
                <w:szCs w:val="18"/>
                <w:lang w:eastAsia="ja-JP"/>
              </w:rPr>
              <w:t>Semantics Description</w:t>
            </w:r>
          </w:p>
        </w:tc>
        <w:tc>
          <w:tcPr>
            <w:tcW w:w="1037" w:type="dxa"/>
          </w:tcPr>
          <w:p w14:paraId="7CE023A8" w14:textId="77777777" w:rsidR="00F9724E" w:rsidRPr="00FD0425" w:rsidRDefault="00F9724E" w:rsidP="00F9724E">
            <w:pPr>
              <w:pStyle w:val="TAH"/>
              <w:rPr>
                <w:szCs w:val="18"/>
                <w:lang w:eastAsia="ja-JP"/>
              </w:rPr>
            </w:pPr>
            <w:r w:rsidRPr="00FD0425">
              <w:rPr>
                <w:lang w:eastAsia="ja-JP"/>
              </w:rPr>
              <w:t>Criticality</w:t>
            </w:r>
          </w:p>
        </w:tc>
        <w:tc>
          <w:tcPr>
            <w:tcW w:w="1037" w:type="dxa"/>
          </w:tcPr>
          <w:p w14:paraId="3DC4D2DA" w14:textId="77777777" w:rsidR="00F9724E" w:rsidRPr="00FD0425" w:rsidRDefault="00F9724E" w:rsidP="00F9724E">
            <w:pPr>
              <w:pStyle w:val="TAH"/>
              <w:rPr>
                <w:szCs w:val="18"/>
                <w:lang w:eastAsia="ja-JP"/>
              </w:rPr>
            </w:pPr>
            <w:r w:rsidRPr="00FD0425">
              <w:rPr>
                <w:lang w:eastAsia="ja-JP"/>
              </w:rPr>
              <w:t>Assigned Criticality</w:t>
            </w:r>
          </w:p>
        </w:tc>
      </w:tr>
      <w:tr w:rsidR="00F9724E" w:rsidRPr="00FD0425" w14:paraId="0C11D143" w14:textId="77777777" w:rsidTr="009354E2">
        <w:tc>
          <w:tcPr>
            <w:tcW w:w="1703" w:type="dxa"/>
          </w:tcPr>
          <w:p w14:paraId="36E2F539" w14:textId="77777777" w:rsidR="00F9724E" w:rsidRPr="00FD0425" w:rsidRDefault="00F9724E" w:rsidP="00F9724E">
            <w:pPr>
              <w:pStyle w:val="TAL"/>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3BE64B9F" w14:textId="77777777" w:rsidR="00F9724E" w:rsidRPr="00FD0425" w:rsidRDefault="00F9724E" w:rsidP="00F9724E">
            <w:pPr>
              <w:pStyle w:val="TAL"/>
              <w:rPr>
                <w:rFonts w:eastAsia="PMingLiU" w:hint="eastAsia"/>
                <w:lang w:eastAsia="zh-TW"/>
              </w:rPr>
            </w:pPr>
            <w:r w:rsidRPr="00FD0425">
              <w:rPr>
                <w:lang w:eastAsia="ja-JP"/>
              </w:rPr>
              <w:t>M</w:t>
            </w:r>
          </w:p>
        </w:tc>
        <w:tc>
          <w:tcPr>
            <w:tcW w:w="932" w:type="dxa"/>
          </w:tcPr>
          <w:p w14:paraId="0CEFEA48" w14:textId="77777777" w:rsidR="00F9724E" w:rsidRPr="00FD0425" w:rsidRDefault="00F9724E" w:rsidP="00F9724E">
            <w:pPr>
              <w:pStyle w:val="TAL"/>
              <w:rPr>
                <w:lang w:eastAsia="ja-JP"/>
              </w:rPr>
            </w:pPr>
          </w:p>
        </w:tc>
        <w:tc>
          <w:tcPr>
            <w:tcW w:w="1701" w:type="dxa"/>
          </w:tcPr>
          <w:p w14:paraId="6AFB85A0" w14:textId="77777777" w:rsidR="00F9724E" w:rsidRPr="00FD0425" w:rsidRDefault="00F9724E" w:rsidP="00F9724E">
            <w:pPr>
              <w:pStyle w:val="TAL"/>
              <w:rPr>
                <w:lang w:eastAsia="ja-JP"/>
              </w:rPr>
            </w:pPr>
            <w:r w:rsidRPr="00FD0425">
              <w:rPr>
                <w:lang w:eastAsia="ja-JP"/>
              </w:rPr>
              <w:t>INTEGER (0..</w:t>
            </w:r>
            <w:r w:rsidRPr="00FD0425">
              <w:t xml:space="preserve"> maxNRARFCN</w:t>
            </w:r>
            <w:r w:rsidRPr="00FD0425">
              <w:rPr>
                <w:lang w:eastAsia="ja-JP"/>
              </w:rPr>
              <w:t>)</w:t>
            </w:r>
          </w:p>
        </w:tc>
        <w:tc>
          <w:tcPr>
            <w:tcW w:w="2688" w:type="dxa"/>
          </w:tcPr>
          <w:p w14:paraId="4E42312D" w14:textId="77777777" w:rsidR="00F9724E" w:rsidRPr="00FD0425" w:rsidRDefault="00F9724E" w:rsidP="00F9724E">
            <w:pPr>
              <w:pStyle w:val="TAL"/>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37" w:type="dxa"/>
          </w:tcPr>
          <w:p w14:paraId="5C657478" w14:textId="77777777" w:rsidR="00F9724E" w:rsidRPr="00FD0425" w:rsidRDefault="00F9724E" w:rsidP="009354E2">
            <w:pPr>
              <w:pStyle w:val="TAC"/>
            </w:pPr>
            <w:r w:rsidRPr="00032767">
              <w:rPr>
                <w:lang w:eastAsia="ja-JP"/>
              </w:rPr>
              <w:t>–</w:t>
            </w:r>
          </w:p>
        </w:tc>
        <w:tc>
          <w:tcPr>
            <w:tcW w:w="1037" w:type="dxa"/>
          </w:tcPr>
          <w:p w14:paraId="3B3219BA" w14:textId="77777777" w:rsidR="00F9724E" w:rsidRPr="00FD0425" w:rsidRDefault="00F9724E" w:rsidP="009354E2">
            <w:pPr>
              <w:pStyle w:val="TAC"/>
            </w:pPr>
          </w:p>
        </w:tc>
      </w:tr>
      <w:tr w:rsidR="00F9724E" w:rsidRPr="00FD0425" w14:paraId="22B148EE" w14:textId="77777777" w:rsidTr="009354E2">
        <w:tc>
          <w:tcPr>
            <w:tcW w:w="1703" w:type="dxa"/>
          </w:tcPr>
          <w:p w14:paraId="22959EE7" w14:textId="77777777" w:rsidR="00F9724E" w:rsidRPr="00FD0425" w:rsidRDefault="00F9724E" w:rsidP="00F9724E">
            <w:pPr>
              <w:pStyle w:val="TAL"/>
              <w:rPr>
                <w:rFonts w:eastAsia="SimSun" w:cs="Arial"/>
                <w:lang w:eastAsia="zh-CN"/>
              </w:rPr>
            </w:pPr>
            <w:r w:rsidRPr="00FD0425">
              <w:t>SUL Information</w:t>
            </w:r>
          </w:p>
        </w:tc>
        <w:tc>
          <w:tcPr>
            <w:tcW w:w="1017" w:type="dxa"/>
          </w:tcPr>
          <w:p w14:paraId="60FDDA29" w14:textId="77777777" w:rsidR="00F9724E" w:rsidRPr="00FD0425" w:rsidRDefault="00F9724E" w:rsidP="00F9724E">
            <w:pPr>
              <w:pStyle w:val="TAL"/>
              <w:rPr>
                <w:lang w:eastAsia="ja-JP"/>
              </w:rPr>
            </w:pPr>
            <w:r w:rsidRPr="00FD0425">
              <w:rPr>
                <w:szCs w:val="18"/>
              </w:rPr>
              <w:t>O</w:t>
            </w:r>
          </w:p>
        </w:tc>
        <w:tc>
          <w:tcPr>
            <w:tcW w:w="932" w:type="dxa"/>
          </w:tcPr>
          <w:p w14:paraId="05A7335C" w14:textId="77777777" w:rsidR="00F9724E" w:rsidRPr="00FD0425" w:rsidRDefault="00F9724E" w:rsidP="00F9724E">
            <w:pPr>
              <w:pStyle w:val="TAL"/>
              <w:rPr>
                <w:lang w:eastAsia="ja-JP"/>
              </w:rPr>
            </w:pPr>
          </w:p>
        </w:tc>
        <w:tc>
          <w:tcPr>
            <w:tcW w:w="1701" w:type="dxa"/>
          </w:tcPr>
          <w:p w14:paraId="7A6A0970" w14:textId="77777777" w:rsidR="00F9724E" w:rsidRPr="00FD0425" w:rsidRDefault="00F9724E" w:rsidP="00F9724E">
            <w:pPr>
              <w:pStyle w:val="TAL"/>
              <w:rPr>
                <w:lang w:eastAsia="ja-JP"/>
              </w:rPr>
            </w:pPr>
            <w:r w:rsidRPr="00FD0425">
              <w:t>9.2.2.18</w:t>
            </w:r>
          </w:p>
        </w:tc>
        <w:tc>
          <w:tcPr>
            <w:tcW w:w="2688" w:type="dxa"/>
          </w:tcPr>
          <w:p w14:paraId="50F916A8" w14:textId="77777777" w:rsidR="00F9724E" w:rsidRPr="00FD0425" w:rsidRDefault="00F9724E" w:rsidP="00F9724E">
            <w:pPr>
              <w:pStyle w:val="TAL"/>
            </w:pPr>
          </w:p>
        </w:tc>
        <w:tc>
          <w:tcPr>
            <w:tcW w:w="1037" w:type="dxa"/>
          </w:tcPr>
          <w:p w14:paraId="7EE7065E" w14:textId="77777777" w:rsidR="00F9724E" w:rsidRPr="00FD0425" w:rsidRDefault="00F9724E" w:rsidP="009354E2">
            <w:pPr>
              <w:pStyle w:val="TAC"/>
            </w:pPr>
            <w:r w:rsidRPr="00032767">
              <w:rPr>
                <w:lang w:eastAsia="ja-JP"/>
              </w:rPr>
              <w:t>–</w:t>
            </w:r>
          </w:p>
        </w:tc>
        <w:tc>
          <w:tcPr>
            <w:tcW w:w="1037" w:type="dxa"/>
          </w:tcPr>
          <w:p w14:paraId="7FEC2E18" w14:textId="77777777" w:rsidR="00F9724E" w:rsidRPr="00FD0425" w:rsidRDefault="00F9724E" w:rsidP="009354E2">
            <w:pPr>
              <w:pStyle w:val="TAC"/>
            </w:pPr>
          </w:p>
        </w:tc>
      </w:tr>
      <w:tr w:rsidR="00F9724E" w:rsidRPr="00FD0425" w14:paraId="3E1BD567" w14:textId="77777777" w:rsidTr="009354E2">
        <w:tc>
          <w:tcPr>
            <w:tcW w:w="1703" w:type="dxa"/>
          </w:tcPr>
          <w:p w14:paraId="06478FD5" w14:textId="77777777" w:rsidR="00F9724E" w:rsidRPr="00FD0425" w:rsidRDefault="00F9724E" w:rsidP="00F9724E">
            <w:pPr>
              <w:pStyle w:val="TAL"/>
              <w:rPr>
                <w:rFonts w:eastAsia="SimSun" w:cs="Arial"/>
                <w:lang w:eastAsia="zh-CN"/>
              </w:rPr>
            </w:pPr>
            <w:r w:rsidRPr="00FD0425">
              <w:rPr>
                <w:rFonts w:cs="Arial"/>
                <w:b/>
                <w:lang w:eastAsia="zh-CN"/>
              </w:rPr>
              <w:t>NR Frequency Band List</w:t>
            </w:r>
          </w:p>
        </w:tc>
        <w:tc>
          <w:tcPr>
            <w:tcW w:w="1017" w:type="dxa"/>
          </w:tcPr>
          <w:p w14:paraId="026588CB" w14:textId="77777777" w:rsidR="00F9724E" w:rsidRPr="00FD0425" w:rsidRDefault="00F9724E" w:rsidP="00F9724E">
            <w:pPr>
              <w:pStyle w:val="TAL"/>
              <w:rPr>
                <w:lang w:eastAsia="ja-JP"/>
              </w:rPr>
            </w:pPr>
          </w:p>
        </w:tc>
        <w:tc>
          <w:tcPr>
            <w:tcW w:w="932" w:type="dxa"/>
          </w:tcPr>
          <w:p w14:paraId="0C3D7FE2" w14:textId="77777777" w:rsidR="00F9724E" w:rsidRPr="00FD0425" w:rsidRDefault="00F9724E" w:rsidP="00F9724E">
            <w:pPr>
              <w:pStyle w:val="TAL"/>
              <w:rPr>
                <w:b/>
                <w:i/>
              </w:rPr>
            </w:pPr>
            <w:bookmarkStart w:id="5327" w:name="OLE_LINK47"/>
            <w:r w:rsidRPr="00FD0425">
              <w:rPr>
                <w:i/>
              </w:rPr>
              <w:t>1</w:t>
            </w:r>
            <w:bookmarkEnd w:id="5327"/>
          </w:p>
        </w:tc>
        <w:tc>
          <w:tcPr>
            <w:tcW w:w="1701" w:type="dxa"/>
          </w:tcPr>
          <w:p w14:paraId="2E5FB40E" w14:textId="77777777" w:rsidR="00F9724E" w:rsidRPr="00FD0425" w:rsidRDefault="00F9724E" w:rsidP="00F9724E">
            <w:pPr>
              <w:pStyle w:val="TAL"/>
              <w:rPr>
                <w:lang w:eastAsia="ja-JP"/>
              </w:rPr>
            </w:pPr>
          </w:p>
        </w:tc>
        <w:tc>
          <w:tcPr>
            <w:tcW w:w="2688" w:type="dxa"/>
          </w:tcPr>
          <w:p w14:paraId="288B5B57" w14:textId="77777777" w:rsidR="00F9724E" w:rsidRPr="00FD0425" w:rsidRDefault="00F9724E" w:rsidP="00F9724E">
            <w:pPr>
              <w:pStyle w:val="TAL"/>
              <w:rPr>
                <w:rFonts w:ascii="Geneva" w:hAnsi="Geneva"/>
                <w:iCs/>
                <w:szCs w:val="18"/>
                <w:lang w:eastAsia="ja-JP"/>
              </w:rPr>
            </w:pPr>
          </w:p>
        </w:tc>
        <w:tc>
          <w:tcPr>
            <w:tcW w:w="1037" w:type="dxa"/>
          </w:tcPr>
          <w:p w14:paraId="053BD02B" w14:textId="77777777" w:rsidR="00F9724E" w:rsidRPr="00FD0425" w:rsidRDefault="00F9724E" w:rsidP="009354E2">
            <w:pPr>
              <w:pStyle w:val="TAC"/>
              <w:rPr>
                <w:rFonts w:ascii="Geneva" w:hAnsi="Geneva"/>
                <w:iCs/>
                <w:szCs w:val="18"/>
                <w:lang w:eastAsia="ja-JP"/>
              </w:rPr>
            </w:pPr>
            <w:r w:rsidRPr="00032767">
              <w:rPr>
                <w:lang w:eastAsia="ja-JP"/>
              </w:rPr>
              <w:t>–</w:t>
            </w:r>
          </w:p>
        </w:tc>
        <w:tc>
          <w:tcPr>
            <w:tcW w:w="1037" w:type="dxa"/>
          </w:tcPr>
          <w:p w14:paraId="62ADBC40" w14:textId="77777777" w:rsidR="00F9724E" w:rsidRPr="00FD0425" w:rsidRDefault="00F9724E" w:rsidP="009354E2">
            <w:pPr>
              <w:pStyle w:val="TAC"/>
              <w:rPr>
                <w:rFonts w:ascii="Geneva" w:hAnsi="Geneva"/>
                <w:iCs/>
                <w:szCs w:val="18"/>
                <w:lang w:eastAsia="ja-JP"/>
              </w:rPr>
            </w:pPr>
          </w:p>
        </w:tc>
      </w:tr>
      <w:tr w:rsidR="00273DA0" w:rsidRPr="00FD0425" w14:paraId="67408AD2" w14:textId="77777777" w:rsidTr="009354E2">
        <w:tc>
          <w:tcPr>
            <w:tcW w:w="1703" w:type="dxa"/>
          </w:tcPr>
          <w:p w14:paraId="4CD6B306" w14:textId="77777777" w:rsidR="00273DA0" w:rsidRPr="00FD0425" w:rsidRDefault="00273DA0" w:rsidP="00273DA0">
            <w:pPr>
              <w:pStyle w:val="TAL"/>
              <w:ind w:left="113"/>
              <w:rPr>
                <w:rFonts w:eastAsia="SimSun" w:cs="Arial"/>
                <w:lang w:eastAsia="zh-CN"/>
              </w:rPr>
            </w:pPr>
            <w:bookmarkStart w:id="5328" w:name="OLE_LINK90"/>
            <w:r w:rsidRPr="00FD0425">
              <w:rPr>
                <w:rFonts w:cs="Arial"/>
                <w:bCs/>
                <w:lang w:eastAsia="ja-JP"/>
              </w:rPr>
              <w:t>&gt;</w:t>
            </w:r>
            <w:bookmarkEnd w:id="5328"/>
            <w:r w:rsidRPr="009354E2">
              <w:rPr>
                <w:rFonts w:cs="Arial"/>
                <w:b/>
                <w:lang w:eastAsia="ja-JP"/>
              </w:rPr>
              <w:t>NR Frequency Band Item</w:t>
            </w:r>
          </w:p>
        </w:tc>
        <w:tc>
          <w:tcPr>
            <w:tcW w:w="1017" w:type="dxa"/>
          </w:tcPr>
          <w:p w14:paraId="639EC884" w14:textId="77777777" w:rsidR="00273DA0" w:rsidRPr="00FD0425" w:rsidRDefault="00273DA0" w:rsidP="00273DA0">
            <w:pPr>
              <w:pStyle w:val="TAL"/>
              <w:rPr>
                <w:lang w:eastAsia="ja-JP"/>
              </w:rPr>
            </w:pPr>
          </w:p>
        </w:tc>
        <w:tc>
          <w:tcPr>
            <w:tcW w:w="932" w:type="dxa"/>
          </w:tcPr>
          <w:p w14:paraId="5D7F59E6" w14:textId="77777777" w:rsidR="00273DA0" w:rsidRPr="00FD0425" w:rsidRDefault="00273DA0" w:rsidP="00273DA0">
            <w:pPr>
              <w:pStyle w:val="TAL"/>
              <w:rPr>
                <w:i/>
              </w:rPr>
            </w:pPr>
            <w:r w:rsidRPr="00FD0425">
              <w:rPr>
                <w:i/>
              </w:rPr>
              <w:t>1..&lt;maxnoofNRCellBands&gt;</w:t>
            </w:r>
          </w:p>
        </w:tc>
        <w:tc>
          <w:tcPr>
            <w:tcW w:w="1701" w:type="dxa"/>
          </w:tcPr>
          <w:p w14:paraId="79A8C69C" w14:textId="77777777" w:rsidR="00273DA0" w:rsidRPr="00FD0425" w:rsidRDefault="00273DA0" w:rsidP="00273DA0">
            <w:pPr>
              <w:pStyle w:val="TAL"/>
              <w:rPr>
                <w:lang w:eastAsia="ja-JP"/>
              </w:rPr>
            </w:pPr>
          </w:p>
        </w:tc>
        <w:tc>
          <w:tcPr>
            <w:tcW w:w="2688" w:type="dxa"/>
          </w:tcPr>
          <w:p w14:paraId="5AD84AC0" w14:textId="77777777" w:rsidR="00273DA0" w:rsidRPr="00FD0425" w:rsidRDefault="00273DA0" w:rsidP="00273DA0">
            <w:pPr>
              <w:pStyle w:val="TAL"/>
              <w:rPr>
                <w:rFonts w:ascii="Geneva" w:hAnsi="Geneva"/>
                <w:iCs/>
                <w:szCs w:val="18"/>
                <w:lang w:eastAsia="ja-JP"/>
              </w:rPr>
            </w:pPr>
          </w:p>
        </w:tc>
        <w:tc>
          <w:tcPr>
            <w:tcW w:w="1037" w:type="dxa"/>
          </w:tcPr>
          <w:p w14:paraId="36B8A029" w14:textId="77777777" w:rsidR="00273DA0" w:rsidRPr="00FD0425" w:rsidRDefault="00273DA0" w:rsidP="00273DA0">
            <w:pPr>
              <w:pStyle w:val="TAC"/>
              <w:rPr>
                <w:rFonts w:ascii="Geneva" w:hAnsi="Geneva"/>
                <w:iCs/>
                <w:szCs w:val="18"/>
                <w:lang w:eastAsia="ja-JP"/>
              </w:rPr>
            </w:pPr>
            <w:r w:rsidRPr="000D74E8">
              <w:rPr>
                <w:lang w:eastAsia="ja-JP"/>
              </w:rPr>
              <w:t>–</w:t>
            </w:r>
          </w:p>
        </w:tc>
        <w:tc>
          <w:tcPr>
            <w:tcW w:w="1037" w:type="dxa"/>
          </w:tcPr>
          <w:p w14:paraId="63E51AC3" w14:textId="77777777" w:rsidR="00273DA0" w:rsidRPr="00FD0425" w:rsidRDefault="00273DA0" w:rsidP="00273DA0">
            <w:pPr>
              <w:pStyle w:val="TAC"/>
              <w:rPr>
                <w:rFonts w:ascii="Geneva" w:hAnsi="Geneva"/>
                <w:iCs/>
                <w:szCs w:val="18"/>
                <w:lang w:eastAsia="ja-JP"/>
              </w:rPr>
            </w:pPr>
          </w:p>
        </w:tc>
      </w:tr>
      <w:tr w:rsidR="00273DA0" w:rsidRPr="00FD0425" w14:paraId="57C7ECB2" w14:textId="77777777" w:rsidTr="009354E2">
        <w:tc>
          <w:tcPr>
            <w:tcW w:w="1703" w:type="dxa"/>
          </w:tcPr>
          <w:p w14:paraId="321A8E47" w14:textId="77777777" w:rsidR="00273DA0" w:rsidRPr="00FD0425" w:rsidRDefault="00273DA0" w:rsidP="00273DA0">
            <w:pPr>
              <w:pStyle w:val="TAL"/>
              <w:ind w:left="227"/>
              <w:rPr>
                <w:rFonts w:eastAsia="SimSun" w:cs="Arial"/>
                <w:lang w:eastAsia="zh-CN"/>
              </w:rPr>
            </w:pPr>
            <w:r w:rsidRPr="00FD0425">
              <w:rPr>
                <w:rFonts w:cs="Arial"/>
                <w:bCs/>
                <w:lang w:eastAsia="ja-JP"/>
              </w:rPr>
              <w:t>&gt;&gt;NR Frequency Band</w:t>
            </w:r>
          </w:p>
        </w:tc>
        <w:tc>
          <w:tcPr>
            <w:tcW w:w="1017" w:type="dxa"/>
          </w:tcPr>
          <w:p w14:paraId="3FD11A87" w14:textId="77777777" w:rsidR="00273DA0" w:rsidRPr="00FD0425" w:rsidRDefault="00273DA0" w:rsidP="00273DA0">
            <w:pPr>
              <w:pStyle w:val="TAL"/>
            </w:pPr>
            <w:r w:rsidRPr="00FD0425">
              <w:t>M</w:t>
            </w:r>
          </w:p>
        </w:tc>
        <w:tc>
          <w:tcPr>
            <w:tcW w:w="932" w:type="dxa"/>
          </w:tcPr>
          <w:p w14:paraId="53F373A0" w14:textId="77777777" w:rsidR="00273DA0" w:rsidRPr="00FD0425" w:rsidRDefault="00273DA0" w:rsidP="00273DA0">
            <w:pPr>
              <w:pStyle w:val="TAL"/>
              <w:rPr>
                <w:lang w:eastAsia="ja-JP"/>
              </w:rPr>
            </w:pPr>
          </w:p>
        </w:tc>
        <w:tc>
          <w:tcPr>
            <w:tcW w:w="1701" w:type="dxa"/>
          </w:tcPr>
          <w:p w14:paraId="3DA79F03" w14:textId="77777777" w:rsidR="00273DA0" w:rsidRPr="00FD0425" w:rsidRDefault="00273DA0" w:rsidP="00273DA0">
            <w:pPr>
              <w:pStyle w:val="TAL"/>
            </w:pPr>
            <w:bookmarkStart w:id="5329" w:name="OLE_LINK115"/>
            <w:r w:rsidRPr="00FD0425">
              <w:t>INTEGER (1.. 1024, ...)</w:t>
            </w:r>
            <w:bookmarkEnd w:id="5329"/>
          </w:p>
        </w:tc>
        <w:tc>
          <w:tcPr>
            <w:tcW w:w="2688" w:type="dxa"/>
          </w:tcPr>
          <w:p w14:paraId="628C006B" w14:textId="77777777" w:rsidR="00273DA0" w:rsidRPr="00FD0425" w:rsidRDefault="00273DA0" w:rsidP="00273DA0">
            <w:pPr>
              <w:pStyle w:val="TAL"/>
            </w:pPr>
            <w:r w:rsidRPr="00FD0425">
              <w:t>Primary NR Operating Band as defined in TS 38.104 [24], section 5.4.2.3.</w:t>
            </w:r>
          </w:p>
          <w:p w14:paraId="2FF8E9E8" w14:textId="77777777" w:rsidR="00273DA0" w:rsidRPr="00FD0425" w:rsidRDefault="00273DA0" w:rsidP="00273DA0">
            <w:pPr>
              <w:pStyle w:val="TAL"/>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37" w:type="dxa"/>
          </w:tcPr>
          <w:p w14:paraId="7B32255F" w14:textId="77777777" w:rsidR="00273DA0" w:rsidRPr="00FD0425" w:rsidRDefault="00273DA0" w:rsidP="00273DA0">
            <w:pPr>
              <w:pStyle w:val="TAC"/>
            </w:pPr>
            <w:r w:rsidRPr="000D74E8">
              <w:rPr>
                <w:lang w:eastAsia="ja-JP"/>
              </w:rPr>
              <w:t>–</w:t>
            </w:r>
          </w:p>
        </w:tc>
        <w:tc>
          <w:tcPr>
            <w:tcW w:w="1037" w:type="dxa"/>
          </w:tcPr>
          <w:p w14:paraId="4DD0A147" w14:textId="77777777" w:rsidR="00273DA0" w:rsidRPr="00FD0425" w:rsidRDefault="00273DA0" w:rsidP="00273DA0">
            <w:pPr>
              <w:pStyle w:val="TAC"/>
            </w:pPr>
          </w:p>
        </w:tc>
      </w:tr>
      <w:tr w:rsidR="00273DA0" w:rsidRPr="00FD0425" w14:paraId="785CCCA5" w14:textId="77777777" w:rsidTr="009354E2">
        <w:tc>
          <w:tcPr>
            <w:tcW w:w="1703" w:type="dxa"/>
          </w:tcPr>
          <w:p w14:paraId="2BD04294" w14:textId="77777777" w:rsidR="00273DA0" w:rsidRPr="00FD0425" w:rsidRDefault="00273DA0" w:rsidP="00273DA0">
            <w:pPr>
              <w:pStyle w:val="TAL"/>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6F970067" w14:textId="77777777" w:rsidR="00273DA0" w:rsidRPr="00FD0425" w:rsidRDefault="00273DA0" w:rsidP="00273DA0">
            <w:pPr>
              <w:pStyle w:val="TAL"/>
            </w:pPr>
          </w:p>
        </w:tc>
        <w:tc>
          <w:tcPr>
            <w:tcW w:w="932" w:type="dxa"/>
          </w:tcPr>
          <w:p w14:paraId="0EF76B0E" w14:textId="77777777" w:rsidR="00273DA0" w:rsidRPr="00FD0425" w:rsidRDefault="00273DA0" w:rsidP="00273DA0">
            <w:pPr>
              <w:pStyle w:val="TAL"/>
              <w:rPr>
                <w:i/>
              </w:rPr>
            </w:pPr>
            <w:r w:rsidRPr="00FD0425">
              <w:rPr>
                <w:i/>
              </w:rPr>
              <w:t>0..&lt;maxnoofNRCellBands&gt;</w:t>
            </w:r>
          </w:p>
        </w:tc>
        <w:tc>
          <w:tcPr>
            <w:tcW w:w="1701" w:type="dxa"/>
          </w:tcPr>
          <w:p w14:paraId="44D2A079" w14:textId="77777777" w:rsidR="00273DA0" w:rsidRPr="00FD0425" w:rsidRDefault="00273DA0" w:rsidP="00273DA0">
            <w:pPr>
              <w:pStyle w:val="TAL"/>
            </w:pPr>
          </w:p>
        </w:tc>
        <w:tc>
          <w:tcPr>
            <w:tcW w:w="2688" w:type="dxa"/>
          </w:tcPr>
          <w:p w14:paraId="5F63181F" w14:textId="77777777" w:rsidR="00273DA0" w:rsidRPr="00FD0425" w:rsidRDefault="00273DA0" w:rsidP="00273DA0">
            <w:pPr>
              <w:pStyle w:val="TAL"/>
            </w:pPr>
          </w:p>
        </w:tc>
        <w:tc>
          <w:tcPr>
            <w:tcW w:w="1037" w:type="dxa"/>
          </w:tcPr>
          <w:p w14:paraId="77A1591D" w14:textId="77777777" w:rsidR="00273DA0" w:rsidRPr="00FD0425" w:rsidRDefault="00273DA0" w:rsidP="00273DA0">
            <w:pPr>
              <w:pStyle w:val="TAC"/>
            </w:pPr>
            <w:r w:rsidRPr="000D74E8">
              <w:rPr>
                <w:lang w:eastAsia="ja-JP"/>
              </w:rPr>
              <w:t>–</w:t>
            </w:r>
          </w:p>
        </w:tc>
        <w:tc>
          <w:tcPr>
            <w:tcW w:w="1037" w:type="dxa"/>
          </w:tcPr>
          <w:p w14:paraId="03E4B768" w14:textId="77777777" w:rsidR="00273DA0" w:rsidRPr="00FD0425" w:rsidRDefault="00273DA0" w:rsidP="00273DA0">
            <w:pPr>
              <w:pStyle w:val="TAC"/>
            </w:pPr>
          </w:p>
        </w:tc>
      </w:tr>
      <w:tr w:rsidR="00273DA0" w:rsidRPr="00FD0425" w14:paraId="2730FF5E" w14:textId="77777777" w:rsidTr="009354E2">
        <w:tc>
          <w:tcPr>
            <w:tcW w:w="1703" w:type="dxa"/>
          </w:tcPr>
          <w:p w14:paraId="1B23DB2B" w14:textId="77777777" w:rsidR="00273DA0" w:rsidRPr="00FD0425" w:rsidRDefault="00273DA0" w:rsidP="00273DA0">
            <w:pPr>
              <w:pStyle w:val="TAL"/>
              <w:ind w:left="340"/>
              <w:rPr>
                <w:rFonts w:cs="Arial"/>
                <w:bCs/>
                <w:lang w:eastAsia="ja-JP"/>
              </w:rPr>
            </w:pPr>
            <w:r w:rsidRPr="00FD0425">
              <w:rPr>
                <w:rFonts w:cs="Arial"/>
                <w:bCs/>
                <w:lang w:eastAsia="ja-JP"/>
              </w:rPr>
              <w:t>&gt;&gt;&gt;Supported SUL band Item</w:t>
            </w:r>
          </w:p>
        </w:tc>
        <w:tc>
          <w:tcPr>
            <w:tcW w:w="1017" w:type="dxa"/>
          </w:tcPr>
          <w:p w14:paraId="499BB299" w14:textId="77777777" w:rsidR="00273DA0" w:rsidRPr="00FD0425" w:rsidRDefault="00273DA0" w:rsidP="00273DA0">
            <w:pPr>
              <w:pStyle w:val="TAL"/>
            </w:pPr>
            <w:r w:rsidRPr="00FD0425">
              <w:t>M</w:t>
            </w:r>
          </w:p>
        </w:tc>
        <w:tc>
          <w:tcPr>
            <w:tcW w:w="932" w:type="dxa"/>
          </w:tcPr>
          <w:p w14:paraId="751F7756" w14:textId="77777777" w:rsidR="00273DA0" w:rsidRPr="00FD0425" w:rsidRDefault="00273DA0" w:rsidP="00273DA0">
            <w:pPr>
              <w:pStyle w:val="TAL"/>
              <w:rPr>
                <w:lang w:eastAsia="ja-JP"/>
              </w:rPr>
            </w:pPr>
          </w:p>
        </w:tc>
        <w:tc>
          <w:tcPr>
            <w:tcW w:w="1701" w:type="dxa"/>
          </w:tcPr>
          <w:p w14:paraId="533223B0" w14:textId="77777777" w:rsidR="00273DA0" w:rsidRPr="00FD0425" w:rsidRDefault="00273DA0" w:rsidP="00273DA0">
            <w:pPr>
              <w:pStyle w:val="TAL"/>
            </w:pPr>
            <w:r w:rsidRPr="00FD0425">
              <w:rPr>
                <w:lang w:eastAsia="ja-JP"/>
              </w:rPr>
              <w:t>INTEGER (1.. 1024, ...)</w:t>
            </w:r>
          </w:p>
        </w:tc>
        <w:tc>
          <w:tcPr>
            <w:tcW w:w="2688" w:type="dxa"/>
          </w:tcPr>
          <w:p w14:paraId="4590041C" w14:textId="77777777" w:rsidR="00273DA0" w:rsidRPr="00FD0425" w:rsidRDefault="00273DA0" w:rsidP="00273DA0">
            <w:pPr>
              <w:pStyle w:val="TAL"/>
            </w:pPr>
            <w:r w:rsidRPr="00FD0425">
              <w:t>Supplementary NR Operating Band as defined in TS 38.104 [24] section 5.4.2.3 that can be used for SUL duplex mode as per TS 38.101-1 table 5.2-1.</w:t>
            </w:r>
          </w:p>
          <w:p w14:paraId="40FA7299" w14:textId="77777777" w:rsidR="00273DA0" w:rsidRPr="00FD0425" w:rsidRDefault="00273DA0" w:rsidP="00273DA0">
            <w:pPr>
              <w:pStyle w:val="TAL"/>
            </w:pPr>
            <w:r w:rsidRPr="00FD0425">
              <w:rPr>
                <w:rFonts w:hint="eastAsia"/>
              </w:rPr>
              <w:t>The value 80 corresponds to NR operating band n80, value 81 corresponds to NR operating band n81, etc.</w:t>
            </w:r>
          </w:p>
        </w:tc>
        <w:tc>
          <w:tcPr>
            <w:tcW w:w="1037" w:type="dxa"/>
          </w:tcPr>
          <w:p w14:paraId="630B3BE9" w14:textId="77777777" w:rsidR="00273DA0" w:rsidRPr="00FD0425" w:rsidRDefault="00273DA0" w:rsidP="00273DA0">
            <w:pPr>
              <w:pStyle w:val="TAC"/>
            </w:pPr>
            <w:r w:rsidRPr="000D74E8">
              <w:rPr>
                <w:lang w:eastAsia="ja-JP"/>
              </w:rPr>
              <w:t>–</w:t>
            </w:r>
          </w:p>
        </w:tc>
        <w:tc>
          <w:tcPr>
            <w:tcW w:w="1037" w:type="dxa"/>
          </w:tcPr>
          <w:p w14:paraId="41063BCD" w14:textId="77777777" w:rsidR="00273DA0" w:rsidRPr="00FD0425" w:rsidRDefault="00273DA0" w:rsidP="00273DA0">
            <w:pPr>
              <w:pStyle w:val="TAC"/>
            </w:pPr>
          </w:p>
        </w:tc>
      </w:tr>
      <w:tr w:rsidR="00F9724E" w:rsidRPr="00FD0425" w14:paraId="185BA0DE" w14:textId="77777777" w:rsidTr="009354E2">
        <w:tc>
          <w:tcPr>
            <w:tcW w:w="1703" w:type="dxa"/>
          </w:tcPr>
          <w:p w14:paraId="1DC16F19" w14:textId="77777777" w:rsidR="00F9724E" w:rsidRPr="00FD0425" w:rsidRDefault="00F9724E" w:rsidP="009354E2">
            <w:pPr>
              <w:pStyle w:val="TAL"/>
              <w:rPr>
                <w:rFonts w:cs="Arial"/>
                <w:bCs/>
                <w:lang w:eastAsia="ja-JP"/>
              </w:rPr>
            </w:pPr>
            <w:r w:rsidRPr="00813691">
              <w:rPr>
                <w:rFonts w:cs="Arial" w:hint="eastAsia"/>
                <w:bCs/>
                <w:lang w:eastAsia="ja-JP"/>
              </w:rPr>
              <w:t>Frequency Shift 7p5khz</w:t>
            </w:r>
          </w:p>
        </w:tc>
        <w:tc>
          <w:tcPr>
            <w:tcW w:w="1017" w:type="dxa"/>
          </w:tcPr>
          <w:p w14:paraId="20CFE388" w14:textId="77777777" w:rsidR="00F9724E" w:rsidRPr="00FD0425" w:rsidRDefault="00F9724E" w:rsidP="00F9724E">
            <w:pPr>
              <w:pStyle w:val="TAL"/>
            </w:pPr>
            <w:r>
              <w:rPr>
                <w:rFonts w:hint="eastAsia"/>
              </w:rPr>
              <w:t>O</w:t>
            </w:r>
          </w:p>
        </w:tc>
        <w:tc>
          <w:tcPr>
            <w:tcW w:w="932" w:type="dxa"/>
          </w:tcPr>
          <w:p w14:paraId="62589CE4" w14:textId="77777777" w:rsidR="00F9724E" w:rsidRPr="00FD0425" w:rsidRDefault="00F9724E" w:rsidP="00F9724E">
            <w:pPr>
              <w:pStyle w:val="TAL"/>
              <w:rPr>
                <w:lang w:eastAsia="ja-JP"/>
              </w:rPr>
            </w:pPr>
          </w:p>
        </w:tc>
        <w:tc>
          <w:tcPr>
            <w:tcW w:w="1701" w:type="dxa"/>
          </w:tcPr>
          <w:p w14:paraId="7C87B16A" w14:textId="77777777" w:rsidR="00F9724E" w:rsidRPr="00FD0425" w:rsidRDefault="00F9724E" w:rsidP="00F9724E">
            <w:pPr>
              <w:pStyle w:val="TAL"/>
              <w:rPr>
                <w:lang w:eastAsia="ja-JP"/>
              </w:rPr>
            </w:pPr>
            <w:r w:rsidRPr="00C706B0">
              <w:rPr>
                <w:lang w:eastAsia="ja-JP"/>
              </w:rPr>
              <w:t>ENUMERATED (</w:t>
            </w:r>
            <w:r>
              <w:rPr>
                <w:lang w:eastAsia="ja-JP"/>
              </w:rPr>
              <w:t>false, true, ...</w:t>
            </w:r>
            <w:r w:rsidRPr="00C706B0">
              <w:rPr>
                <w:lang w:eastAsia="ja-JP"/>
              </w:rPr>
              <w:t>)</w:t>
            </w:r>
          </w:p>
        </w:tc>
        <w:tc>
          <w:tcPr>
            <w:tcW w:w="2688" w:type="dxa"/>
          </w:tcPr>
          <w:p w14:paraId="7CAE207F" w14:textId="77777777" w:rsidR="00F9724E" w:rsidRPr="00FD0425" w:rsidRDefault="00F9724E" w:rsidP="00F9724E">
            <w:pPr>
              <w:pStyle w:val="TAL"/>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37" w:type="dxa"/>
          </w:tcPr>
          <w:p w14:paraId="3F21A50B" w14:textId="77777777" w:rsidR="00F9724E" w:rsidRPr="00FD0425" w:rsidRDefault="00F9724E" w:rsidP="009354E2">
            <w:pPr>
              <w:pStyle w:val="TAC"/>
            </w:pPr>
            <w:r w:rsidRPr="00032767">
              <w:t>YES</w:t>
            </w:r>
          </w:p>
        </w:tc>
        <w:tc>
          <w:tcPr>
            <w:tcW w:w="1037" w:type="dxa"/>
          </w:tcPr>
          <w:p w14:paraId="08C5690C" w14:textId="77777777" w:rsidR="00F9724E" w:rsidRPr="00FD0425" w:rsidRDefault="00F9724E" w:rsidP="009354E2">
            <w:pPr>
              <w:pStyle w:val="TAC"/>
            </w:pPr>
            <w:r w:rsidRPr="00032767">
              <w:rPr>
                <w:rFonts w:hint="eastAsia"/>
              </w:rPr>
              <w:t>ignore</w:t>
            </w:r>
          </w:p>
        </w:tc>
      </w:tr>
    </w:tbl>
    <w:p w14:paraId="0E371E46"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blPrEx>
          <w:tblCellMar>
            <w:top w:w="0" w:type="dxa"/>
            <w:bottom w:w="0" w:type="dxa"/>
          </w:tblCellMar>
        </w:tblPrEx>
        <w:tc>
          <w:tcPr>
            <w:tcW w:w="3110" w:type="dxa"/>
          </w:tcPr>
          <w:p w14:paraId="73910AB0" w14:textId="77777777" w:rsidR="00F02090" w:rsidRPr="00FD0425" w:rsidRDefault="00F02090" w:rsidP="00694C97">
            <w:pPr>
              <w:pStyle w:val="TAH"/>
            </w:pPr>
            <w:bookmarkStart w:id="5330" w:name="OLE_LINK221"/>
            <w:r w:rsidRPr="00FD0425">
              <w:t>Range bound</w:t>
            </w:r>
          </w:p>
        </w:tc>
        <w:tc>
          <w:tcPr>
            <w:tcW w:w="5670" w:type="dxa"/>
          </w:tcPr>
          <w:p w14:paraId="1E540909" w14:textId="77777777" w:rsidR="00F02090" w:rsidRPr="00FD0425" w:rsidRDefault="00F02090" w:rsidP="00694C97">
            <w:pPr>
              <w:pStyle w:val="TAH"/>
            </w:pPr>
            <w:r w:rsidRPr="00FD0425">
              <w:t>Explanation</w:t>
            </w:r>
          </w:p>
        </w:tc>
      </w:tr>
      <w:tr w:rsidR="00F02090" w:rsidRPr="00FD0425" w14:paraId="4B60403D" w14:textId="77777777" w:rsidTr="00694C97">
        <w:tblPrEx>
          <w:tblCellMar>
            <w:top w:w="0" w:type="dxa"/>
            <w:bottom w:w="0" w:type="dxa"/>
          </w:tblCellMar>
        </w:tblPrEx>
        <w:tc>
          <w:tcPr>
            <w:tcW w:w="3110" w:type="dxa"/>
          </w:tcPr>
          <w:p w14:paraId="198BBCF4" w14:textId="77777777" w:rsidR="00F02090" w:rsidRPr="00FD0425" w:rsidRDefault="00F02090" w:rsidP="00694C97">
            <w:pPr>
              <w:pStyle w:val="TAL"/>
            </w:pPr>
            <w:r w:rsidRPr="00FD0425">
              <w:t>maxNRARFCN</w:t>
            </w:r>
          </w:p>
        </w:tc>
        <w:tc>
          <w:tcPr>
            <w:tcW w:w="5670" w:type="dxa"/>
          </w:tcPr>
          <w:p w14:paraId="20DCA2DA" w14:textId="77777777" w:rsidR="00F02090" w:rsidRPr="00FD0425" w:rsidRDefault="00F02090" w:rsidP="00694C97">
            <w:pPr>
              <w:pStyle w:val="TAL"/>
            </w:pPr>
            <w:r w:rsidRPr="00FD0425">
              <w:t>Maximum value of NRARFCNs. Value is 3279165.</w:t>
            </w:r>
          </w:p>
        </w:tc>
      </w:tr>
      <w:tr w:rsidR="00F02090" w:rsidRPr="00FD0425" w14:paraId="0E345B71" w14:textId="77777777" w:rsidTr="00694C97">
        <w:tblPrEx>
          <w:tblCellMar>
            <w:top w:w="0" w:type="dxa"/>
            <w:bottom w:w="0" w:type="dxa"/>
          </w:tblCellMar>
        </w:tblPrEx>
        <w:tc>
          <w:tcPr>
            <w:tcW w:w="3110" w:type="dxa"/>
          </w:tcPr>
          <w:p w14:paraId="468D4318" w14:textId="77777777" w:rsidR="00F02090" w:rsidRPr="00FD0425" w:rsidRDefault="00F02090" w:rsidP="00694C97">
            <w:pPr>
              <w:pStyle w:val="TAL"/>
            </w:pPr>
            <w:bookmarkStart w:id="5331" w:name="OLE_LINK153"/>
            <w:bookmarkStart w:id="5332" w:name="_Hlk508118788"/>
            <w:r w:rsidRPr="00FD0425">
              <w:rPr>
                <w:rFonts w:cs="Arial"/>
                <w:bCs/>
                <w:lang w:eastAsia="ja-JP"/>
              </w:rPr>
              <w:t>maxnoofNRCellBands</w:t>
            </w:r>
            <w:bookmarkEnd w:id="5331"/>
          </w:p>
        </w:tc>
        <w:tc>
          <w:tcPr>
            <w:tcW w:w="5670" w:type="dxa"/>
          </w:tcPr>
          <w:p w14:paraId="3453CEE1" w14:textId="77777777" w:rsidR="00F02090" w:rsidRPr="00FD0425" w:rsidRDefault="00F02090" w:rsidP="00694C97">
            <w:pPr>
              <w:pStyle w:val="TAL"/>
            </w:pPr>
            <w:r w:rsidRPr="00FD0425">
              <w:rPr>
                <w:rFonts w:cs="Arial"/>
                <w:lang w:eastAsia="ja-JP"/>
              </w:rPr>
              <w:t>Maximum no. of frequency bands supported for a NR cell. Value is 32.</w:t>
            </w:r>
          </w:p>
        </w:tc>
      </w:tr>
      <w:bookmarkEnd w:id="5330"/>
      <w:bookmarkEnd w:id="5332"/>
    </w:tbl>
    <w:p w14:paraId="09A4BF64" w14:textId="77777777" w:rsidR="00F02090" w:rsidRPr="00FD0425" w:rsidRDefault="00F02090" w:rsidP="00F02090">
      <w:pPr>
        <w:rPr>
          <w:rFonts w:hint="eastAsia"/>
          <w:lang w:eastAsia="zh-CN"/>
        </w:rPr>
      </w:pPr>
    </w:p>
    <w:p w14:paraId="104F21CB" w14:textId="77777777" w:rsidR="00F02090" w:rsidRPr="00FD0425" w:rsidRDefault="00F02090" w:rsidP="00F02090">
      <w:pPr>
        <w:pStyle w:val="Heading4"/>
        <w:rPr>
          <w:lang w:val="fr-FR"/>
        </w:rPr>
      </w:pPr>
      <w:bookmarkStart w:id="5333" w:name="_Toc20955289"/>
      <w:bookmarkStart w:id="5334" w:name="_Toc29991486"/>
      <w:bookmarkStart w:id="5335" w:name="_Toc36555886"/>
      <w:bookmarkStart w:id="5336" w:name="_Toc44497608"/>
      <w:bookmarkStart w:id="5337" w:name="_Toc45107996"/>
      <w:bookmarkStart w:id="5338" w:name="_Toc45901616"/>
      <w:bookmarkStart w:id="5339" w:name="_Toc51850695"/>
      <w:bookmarkStart w:id="5340" w:name="_Toc56693698"/>
      <w:bookmarkStart w:id="5341" w:name="_Toc64447241"/>
      <w:bookmarkStart w:id="5342" w:name="_Toc66286735"/>
      <w:bookmarkStart w:id="5343" w:name="_Toc74151430"/>
      <w:bookmarkStart w:id="5344" w:name="_Toc88653903"/>
      <w:bookmarkStart w:id="5345" w:name="_Toc97904259"/>
      <w:bookmarkStart w:id="5346" w:name="_Toc105175300"/>
      <w:bookmarkStart w:id="5347" w:name="_Toc113826330"/>
      <w:bookmarkStart w:id="5348" w:name="_Toc120032456"/>
      <w:r w:rsidRPr="00FD0425">
        <w:rPr>
          <w:lang w:val="fr-FR"/>
        </w:rPr>
        <w:t>9.2.2.20</w:t>
      </w:r>
      <w:r w:rsidRPr="00FD0425">
        <w:rPr>
          <w:lang w:val="fr-FR"/>
        </w:rPr>
        <w:tab/>
        <w:t>NR Transmission Bandwidth</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46D020A4" w14:textId="77777777" w:rsidR="00F02090" w:rsidRPr="00FD0425" w:rsidRDefault="00F02090" w:rsidP="00F02090">
      <w:pPr>
        <w:rPr>
          <w:rFonts w:hint="eastAsia"/>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207F22AB" w14:textId="77777777" w:rsidTr="00694C97">
        <w:tc>
          <w:tcPr>
            <w:tcW w:w="2518" w:type="dxa"/>
          </w:tcPr>
          <w:p w14:paraId="398120C0" w14:textId="77777777" w:rsidR="00F02090" w:rsidRPr="00FD0425" w:rsidRDefault="00F02090" w:rsidP="00694C97">
            <w:pPr>
              <w:pStyle w:val="TAH"/>
              <w:rPr>
                <w:lang w:eastAsia="ja-JP"/>
              </w:rPr>
            </w:pPr>
            <w:r w:rsidRPr="00FD0425">
              <w:rPr>
                <w:szCs w:val="18"/>
                <w:lang w:eastAsia="ja-JP"/>
              </w:rPr>
              <w:t>IE/Group Name</w:t>
            </w:r>
          </w:p>
        </w:tc>
        <w:tc>
          <w:tcPr>
            <w:tcW w:w="1134" w:type="dxa"/>
          </w:tcPr>
          <w:p w14:paraId="29D2322E" w14:textId="77777777" w:rsidR="00F02090" w:rsidRPr="00FD0425" w:rsidRDefault="00F02090" w:rsidP="00694C97">
            <w:pPr>
              <w:pStyle w:val="TAH"/>
              <w:rPr>
                <w:lang w:eastAsia="ja-JP"/>
              </w:rPr>
            </w:pPr>
            <w:r w:rsidRPr="00FD0425">
              <w:rPr>
                <w:szCs w:val="18"/>
                <w:lang w:eastAsia="ja-JP"/>
              </w:rPr>
              <w:t>Presence</w:t>
            </w:r>
          </w:p>
        </w:tc>
        <w:tc>
          <w:tcPr>
            <w:tcW w:w="851" w:type="dxa"/>
          </w:tcPr>
          <w:p w14:paraId="7FDBCCAC" w14:textId="77777777" w:rsidR="00F02090" w:rsidRPr="00FD0425" w:rsidRDefault="00F02090" w:rsidP="00694C97">
            <w:pPr>
              <w:pStyle w:val="TAH"/>
              <w:rPr>
                <w:lang w:eastAsia="ja-JP"/>
              </w:rPr>
            </w:pPr>
            <w:r w:rsidRPr="00FD0425">
              <w:rPr>
                <w:szCs w:val="18"/>
                <w:lang w:eastAsia="ja-JP"/>
              </w:rPr>
              <w:t>Range</w:t>
            </w:r>
          </w:p>
        </w:tc>
        <w:tc>
          <w:tcPr>
            <w:tcW w:w="2409" w:type="dxa"/>
          </w:tcPr>
          <w:p w14:paraId="2E47EB01" w14:textId="77777777" w:rsidR="00F02090" w:rsidRPr="00FD0425" w:rsidRDefault="00F02090" w:rsidP="00694C97">
            <w:pPr>
              <w:pStyle w:val="TAH"/>
              <w:rPr>
                <w:lang w:eastAsia="ja-JP"/>
              </w:rPr>
            </w:pPr>
            <w:r w:rsidRPr="00FD0425">
              <w:rPr>
                <w:szCs w:val="18"/>
                <w:lang w:eastAsia="ja-JP"/>
              </w:rPr>
              <w:t>IE Type and Reference</w:t>
            </w:r>
          </w:p>
        </w:tc>
        <w:tc>
          <w:tcPr>
            <w:tcW w:w="2444" w:type="dxa"/>
          </w:tcPr>
          <w:p w14:paraId="180F5D68" w14:textId="77777777" w:rsidR="00F02090" w:rsidRPr="00FD0425" w:rsidRDefault="00F02090" w:rsidP="00694C97">
            <w:pPr>
              <w:pStyle w:val="TAH"/>
              <w:rPr>
                <w:lang w:eastAsia="ja-JP"/>
              </w:rPr>
            </w:pPr>
            <w:r w:rsidRPr="00FD0425">
              <w:rPr>
                <w:szCs w:val="18"/>
                <w:lang w:eastAsia="ja-JP"/>
              </w:rPr>
              <w:t>Semantics Description</w:t>
            </w:r>
          </w:p>
        </w:tc>
      </w:tr>
      <w:tr w:rsidR="00F02090" w:rsidRPr="00FD0425" w14:paraId="761BD284" w14:textId="77777777" w:rsidTr="00694C97">
        <w:tc>
          <w:tcPr>
            <w:tcW w:w="2518" w:type="dxa"/>
          </w:tcPr>
          <w:p w14:paraId="4861C353" w14:textId="77777777" w:rsidR="00F02090" w:rsidRPr="00FD0425" w:rsidRDefault="00F02090" w:rsidP="00694C97">
            <w:pPr>
              <w:pStyle w:val="TAL"/>
              <w:tabs>
                <w:tab w:val="left" w:pos="1399"/>
              </w:tabs>
              <w:rPr>
                <w:lang w:eastAsia="ja-JP"/>
              </w:rPr>
            </w:pPr>
            <w:r w:rsidRPr="00FD0425">
              <w:rPr>
                <w:lang w:eastAsia="ja-JP"/>
              </w:rPr>
              <w:t>NR SCS</w:t>
            </w:r>
          </w:p>
        </w:tc>
        <w:tc>
          <w:tcPr>
            <w:tcW w:w="1134" w:type="dxa"/>
          </w:tcPr>
          <w:p w14:paraId="698F32BF" w14:textId="77777777" w:rsidR="00F02090" w:rsidRPr="00FD0425" w:rsidRDefault="00F02090" w:rsidP="00694C97">
            <w:pPr>
              <w:pStyle w:val="TAL"/>
              <w:rPr>
                <w:lang w:eastAsia="ja-JP"/>
              </w:rPr>
            </w:pPr>
            <w:r w:rsidRPr="00FD0425">
              <w:rPr>
                <w:lang w:eastAsia="ja-JP"/>
              </w:rPr>
              <w:t>M</w:t>
            </w:r>
          </w:p>
        </w:tc>
        <w:tc>
          <w:tcPr>
            <w:tcW w:w="851" w:type="dxa"/>
          </w:tcPr>
          <w:p w14:paraId="359AC34C" w14:textId="77777777" w:rsidR="00F02090" w:rsidRPr="00FD0425" w:rsidRDefault="00F02090" w:rsidP="00694C97">
            <w:pPr>
              <w:pStyle w:val="TAL"/>
              <w:rPr>
                <w:lang w:eastAsia="ja-JP"/>
              </w:rPr>
            </w:pPr>
          </w:p>
        </w:tc>
        <w:tc>
          <w:tcPr>
            <w:tcW w:w="2409" w:type="dxa"/>
          </w:tcPr>
          <w:p w14:paraId="0D430265" w14:textId="77777777" w:rsidR="00F02090" w:rsidRPr="00FD0425" w:rsidRDefault="00F02090" w:rsidP="00694C97">
            <w:pPr>
              <w:pStyle w:val="TAL"/>
              <w:rPr>
                <w:lang w:eastAsia="ja-JP"/>
              </w:rPr>
            </w:pPr>
            <w:r w:rsidRPr="00FD0425">
              <w:rPr>
                <w:lang w:eastAsia="ja-JP"/>
              </w:rPr>
              <w:t>ENUMERATED (scs15, scs30, scs60, scs120, …)</w:t>
            </w:r>
          </w:p>
        </w:tc>
        <w:tc>
          <w:tcPr>
            <w:tcW w:w="2444" w:type="dxa"/>
          </w:tcPr>
          <w:p w14:paraId="5EBF909D" w14:textId="77777777" w:rsidR="00F02090" w:rsidRPr="00FD0425" w:rsidRDefault="00F02090" w:rsidP="00694C97">
            <w:pPr>
              <w:pStyle w:val="TAL"/>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694C97">
        <w:tc>
          <w:tcPr>
            <w:tcW w:w="2518" w:type="dxa"/>
          </w:tcPr>
          <w:p w14:paraId="2467F8FB" w14:textId="77777777" w:rsidR="00F02090" w:rsidRPr="00FD0425" w:rsidRDefault="00F02090" w:rsidP="00694C97">
            <w:pPr>
              <w:pStyle w:val="TAL"/>
              <w:tabs>
                <w:tab w:val="left" w:pos="1399"/>
              </w:tabs>
              <w:rPr>
                <w:lang w:eastAsia="ja-JP"/>
              </w:rPr>
            </w:pPr>
            <w:r w:rsidRPr="00FD0425">
              <w:rPr>
                <w:lang w:eastAsia="ja-JP"/>
              </w:rPr>
              <w:t>NR NRB</w:t>
            </w:r>
          </w:p>
        </w:tc>
        <w:tc>
          <w:tcPr>
            <w:tcW w:w="1134" w:type="dxa"/>
          </w:tcPr>
          <w:p w14:paraId="43C785BB" w14:textId="77777777" w:rsidR="00F02090" w:rsidRPr="00FD0425" w:rsidRDefault="00F02090" w:rsidP="00694C97">
            <w:pPr>
              <w:pStyle w:val="TAL"/>
              <w:rPr>
                <w:lang w:eastAsia="ja-JP"/>
              </w:rPr>
            </w:pPr>
            <w:r w:rsidRPr="00FD0425">
              <w:rPr>
                <w:szCs w:val="18"/>
                <w:lang w:eastAsia="ja-JP"/>
              </w:rPr>
              <w:t>M</w:t>
            </w:r>
          </w:p>
        </w:tc>
        <w:tc>
          <w:tcPr>
            <w:tcW w:w="851" w:type="dxa"/>
          </w:tcPr>
          <w:p w14:paraId="58623AE3" w14:textId="77777777" w:rsidR="00F02090" w:rsidRPr="00FD0425" w:rsidRDefault="00F02090" w:rsidP="00694C97">
            <w:pPr>
              <w:pStyle w:val="TAL"/>
              <w:rPr>
                <w:lang w:eastAsia="ja-JP"/>
              </w:rPr>
            </w:pPr>
          </w:p>
        </w:tc>
        <w:tc>
          <w:tcPr>
            <w:tcW w:w="2409" w:type="dxa"/>
          </w:tcPr>
          <w:p w14:paraId="4B79FC24" w14:textId="77777777" w:rsidR="00F02090" w:rsidRPr="00FD0425" w:rsidRDefault="00F02090" w:rsidP="00694C97">
            <w:pPr>
              <w:pStyle w:val="TAL"/>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21CADD94" w14:textId="77777777" w:rsidR="00F02090" w:rsidRPr="00FD0425" w:rsidRDefault="00F02090" w:rsidP="00694C97">
            <w:pPr>
              <w:pStyle w:val="TAL"/>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F02090">
      <w:pPr>
        <w:rPr>
          <w:rFonts w:hint="eastAsia"/>
          <w:lang w:eastAsia="zh-CN"/>
        </w:rPr>
      </w:pPr>
    </w:p>
    <w:p w14:paraId="6695CCD4" w14:textId="77777777" w:rsidR="00F02090" w:rsidRPr="00FD0425" w:rsidRDefault="00F02090" w:rsidP="00F02090">
      <w:pPr>
        <w:pStyle w:val="Heading4"/>
      </w:pPr>
      <w:bookmarkStart w:id="5349" w:name="_Toc20955290"/>
      <w:bookmarkStart w:id="5350" w:name="_Toc29991487"/>
      <w:bookmarkStart w:id="5351" w:name="_Toc36555887"/>
      <w:bookmarkStart w:id="5352" w:name="_Toc44497609"/>
      <w:bookmarkStart w:id="5353" w:name="_Toc45107997"/>
      <w:bookmarkStart w:id="5354" w:name="_Toc45901617"/>
      <w:bookmarkStart w:id="5355" w:name="_Toc51850696"/>
      <w:bookmarkStart w:id="5356" w:name="_Toc56693699"/>
      <w:bookmarkStart w:id="5357" w:name="_Toc64447242"/>
      <w:bookmarkStart w:id="5358" w:name="_Toc66286736"/>
      <w:bookmarkStart w:id="5359" w:name="_Toc74151431"/>
      <w:bookmarkStart w:id="5360" w:name="_Toc88653904"/>
      <w:bookmarkStart w:id="5361" w:name="_Toc97904260"/>
      <w:bookmarkStart w:id="5362" w:name="_Toc105175301"/>
      <w:bookmarkStart w:id="5363" w:name="_Toc113826331"/>
      <w:bookmarkStart w:id="5364" w:name="_Toc120032457"/>
      <w:r w:rsidRPr="00FD0425">
        <w:t>9.2.2.21</w:t>
      </w:r>
      <w:r w:rsidRPr="00FD0425">
        <w:tab/>
        <w:t>E-UTRA ARFCN</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BDFC02D" w14:textId="77777777" w:rsidR="00F02090" w:rsidRPr="00FD0425" w:rsidRDefault="00F02090" w:rsidP="00F02090">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F02090" w:rsidRPr="00FD0425" w14:paraId="67068299" w14:textId="77777777" w:rsidTr="00694C97">
        <w:tblPrEx>
          <w:tblCellMar>
            <w:top w:w="0" w:type="dxa"/>
            <w:bottom w:w="0" w:type="dxa"/>
          </w:tblCellMar>
        </w:tblPrEx>
        <w:trPr>
          <w:jc w:val="center"/>
        </w:trPr>
        <w:tc>
          <w:tcPr>
            <w:tcW w:w="2694" w:type="dxa"/>
          </w:tcPr>
          <w:p w14:paraId="71DC4C0C" w14:textId="77777777" w:rsidR="00F02090" w:rsidRPr="00FD0425" w:rsidRDefault="00F02090" w:rsidP="00694C97">
            <w:pPr>
              <w:pStyle w:val="TAH"/>
              <w:rPr>
                <w:lang w:eastAsia="ja-JP"/>
              </w:rPr>
            </w:pPr>
            <w:r w:rsidRPr="00FD0425">
              <w:rPr>
                <w:lang w:eastAsia="ja-JP"/>
              </w:rPr>
              <w:t>IE/Group Name</w:t>
            </w:r>
          </w:p>
        </w:tc>
        <w:tc>
          <w:tcPr>
            <w:tcW w:w="1276" w:type="dxa"/>
          </w:tcPr>
          <w:p w14:paraId="2B5E5010" w14:textId="77777777" w:rsidR="00F02090" w:rsidRPr="00FD0425" w:rsidRDefault="00F02090" w:rsidP="00694C97">
            <w:pPr>
              <w:pStyle w:val="TAH"/>
              <w:rPr>
                <w:lang w:eastAsia="ja-JP"/>
              </w:rPr>
            </w:pPr>
            <w:r w:rsidRPr="00FD0425">
              <w:rPr>
                <w:lang w:eastAsia="ja-JP"/>
              </w:rPr>
              <w:t>Presence</w:t>
            </w:r>
          </w:p>
        </w:tc>
        <w:tc>
          <w:tcPr>
            <w:tcW w:w="852" w:type="dxa"/>
          </w:tcPr>
          <w:p w14:paraId="5C323846" w14:textId="77777777" w:rsidR="00F02090" w:rsidRPr="00FD0425" w:rsidRDefault="00F02090" w:rsidP="00694C97">
            <w:pPr>
              <w:pStyle w:val="TAH"/>
              <w:rPr>
                <w:lang w:eastAsia="ja-JP"/>
              </w:rPr>
            </w:pPr>
            <w:r w:rsidRPr="00FD0425">
              <w:rPr>
                <w:lang w:eastAsia="ja-JP"/>
              </w:rPr>
              <w:t>Range</w:t>
            </w:r>
          </w:p>
        </w:tc>
        <w:tc>
          <w:tcPr>
            <w:tcW w:w="1800" w:type="dxa"/>
          </w:tcPr>
          <w:p w14:paraId="0DA5B3B1" w14:textId="77777777" w:rsidR="00F02090" w:rsidRPr="00FD0425" w:rsidRDefault="00F02090" w:rsidP="00694C97">
            <w:pPr>
              <w:pStyle w:val="TAH"/>
              <w:rPr>
                <w:lang w:eastAsia="ja-JP"/>
              </w:rPr>
            </w:pPr>
            <w:r w:rsidRPr="00FD0425">
              <w:rPr>
                <w:lang w:eastAsia="ja-JP"/>
              </w:rPr>
              <w:t>IE Type and Reference</w:t>
            </w:r>
          </w:p>
        </w:tc>
        <w:tc>
          <w:tcPr>
            <w:tcW w:w="2947" w:type="dxa"/>
          </w:tcPr>
          <w:p w14:paraId="28EB541C" w14:textId="77777777" w:rsidR="00F02090" w:rsidRPr="00FD0425" w:rsidRDefault="00F02090" w:rsidP="00694C97">
            <w:pPr>
              <w:pStyle w:val="TAH"/>
              <w:rPr>
                <w:lang w:eastAsia="ja-JP"/>
              </w:rPr>
            </w:pPr>
            <w:r w:rsidRPr="00FD0425">
              <w:rPr>
                <w:lang w:eastAsia="ja-JP"/>
              </w:rPr>
              <w:t>Semantics Description</w:t>
            </w:r>
          </w:p>
        </w:tc>
      </w:tr>
      <w:tr w:rsidR="00F02090" w:rsidRPr="00FD0425" w14:paraId="2B654E2F" w14:textId="77777777" w:rsidTr="00694C97">
        <w:tblPrEx>
          <w:tblCellMar>
            <w:top w:w="0" w:type="dxa"/>
            <w:bottom w:w="0" w:type="dxa"/>
          </w:tblCellMar>
        </w:tblPrEx>
        <w:trPr>
          <w:jc w:val="center"/>
        </w:trPr>
        <w:tc>
          <w:tcPr>
            <w:tcW w:w="2694" w:type="dxa"/>
          </w:tcPr>
          <w:p w14:paraId="7FCD0BE8" w14:textId="77777777" w:rsidR="00F02090" w:rsidRPr="00FD0425" w:rsidRDefault="00F02090" w:rsidP="00694C97">
            <w:pPr>
              <w:pStyle w:val="TAL"/>
              <w:rPr>
                <w:lang w:eastAsia="ja-JP"/>
              </w:rPr>
            </w:pPr>
            <w:r w:rsidRPr="00FD0425">
              <w:rPr>
                <w:lang w:eastAsia="ja-JP"/>
              </w:rPr>
              <w:t>E-UTRA ARFCN</w:t>
            </w:r>
          </w:p>
        </w:tc>
        <w:tc>
          <w:tcPr>
            <w:tcW w:w="1276" w:type="dxa"/>
          </w:tcPr>
          <w:p w14:paraId="784ECBCC" w14:textId="77777777" w:rsidR="00F02090" w:rsidRPr="00FD0425" w:rsidRDefault="00F02090" w:rsidP="00694C97">
            <w:pPr>
              <w:pStyle w:val="TAL"/>
              <w:rPr>
                <w:lang w:eastAsia="ja-JP"/>
              </w:rPr>
            </w:pPr>
            <w:r w:rsidRPr="00FD0425">
              <w:rPr>
                <w:szCs w:val="18"/>
                <w:lang w:eastAsia="ja-JP"/>
              </w:rPr>
              <w:t>M</w:t>
            </w:r>
          </w:p>
        </w:tc>
        <w:tc>
          <w:tcPr>
            <w:tcW w:w="852" w:type="dxa"/>
          </w:tcPr>
          <w:p w14:paraId="01ED4F84" w14:textId="77777777" w:rsidR="00F02090" w:rsidRPr="00FD0425" w:rsidRDefault="00F02090" w:rsidP="00694C97">
            <w:pPr>
              <w:pStyle w:val="TAL"/>
              <w:rPr>
                <w:lang w:eastAsia="ja-JP"/>
              </w:rPr>
            </w:pPr>
          </w:p>
        </w:tc>
        <w:tc>
          <w:tcPr>
            <w:tcW w:w="1800" w:type="dxa"/>
          </w:tcPr>
          <w:p w14:paraId="08103EEB" w14:textId="77777777" w:rsidR="00F02090" w:rsidRPr="00FD0425" w:rsidRDefault="00F02090" w:rsidP="00694C97">
            <w:pPr>
              <w:pStyle w:val="TAL"/>
              <w:rPr>
                <w:lang w:eastAsia="ja-JP"/>
              </w:rPr>
            </w:pPr>
            <w:r w:rsidRPr="00FD0425">
              <w:rPr>
                <w:lang w:eastAsia="ja-JP"/>
              </w:rPr>
              <w:t>INTEGER (0..maxEARFCN)</w:t>
            </w:r>
          </w:p>
        </w:tc>
        <w:tc>
          <w:tcPr>
            <w:tcW w:w="2947" w:type="dxa"/>
          </w:tcPr>
          <w:p w14:paraId="724A672E" w14:textId="77777777" w:rsidR="00F02090" w:rsidRPr="00FD0425" w:rsidRDefault="00F02090" w:rsidP="00694C97">
            <w:pPr>
              <w:pStyle w:val="TAL"/>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blPrEx>
          <w:tblCellMar>
            <w:top w:w="0" w:type="dxa"/>
            <w:bottom w:w="0" w:type="dxa"/>
          </w:tblCellMar>
        </w:tblPrEx>
        <w:tc>
          <w:tcPr>
            <w:tcW w:w="3110" w:type="dxa"/>
          </w:tcPr>
          <w:p w14:paraId="6FDE68AB" w14:textId="77777777" w:rsidR="00F02090" w:rsidRPr="00FD0425" w:rsidRDefault="00F02090" w:rsidP="00694C97">
            <w:pPr>
              <w:pStyle w:val="TAH"/>
              <w:rPr>
                <w:lang w:eastAsia="ja-JP"/>
              </w:rPr>
            </w:pPr>
            <w:r w:rsidRPr="00FD0425">
              <w:rPr>
                <w:lang w:eastAsia="ja-JP"/>
              </w:rPr>
              <w:t>Range bound</w:t>
            </w:r>
          </w:p>
        </w:tc>
        <w:tc>
          <w:tcPr>
            <w:tcW w:w="5670" w:type="dxa"/>
          </w:tcPr>
          <w:p w14:paraId="4262488E" w14:textId="77777777" w:rsidR="00F02090" w:rsidRPr="00FD0425" w:rsidRDefault="00F02090" w:rsidP="00694C97">
            <w:pPr>
              <w:pStyle w:val="TAH"/>
              <w:rPr>
                <w:lang w:eastAsia="ja-JP"/>
              </w:rPr>
            </w:pPr>
            <w:r w:rsidRPr="00FD0425">
              <w:rPr>
                <w:lang w:eastAsia="ja-JP"/>
              </w:rPr>
              <w:t>Explanation</w:t>
            </w:r>
          </w:p>
        </w:tc>
      </w:tr>
      <w:tr w:rsidR="00F02090" w:rsidRPr="00FD0425" w14:paraId="6F6C7B48" w14:textId="77777777" w:rsidTr="00694C97">
        <w:tblPrEx>
          <w:tblCellMar>
            <w:top w:w="0" w:type="dxa"/>
            <w:bottom w:w="0" w:type="dxa"/>
          </w:tblCellMar>
        </w:tblPrEx>
        <w:tc>
          <w:tcPr>
            <w:tcW w:w="3110" w:type="dxa"/>
          </w:tcPr>
          <w:p w14:paraId="6C6E3B45" w14:textId="77777777" w:rsidR="00F02090" w:rsidRPr="00FD0425" w:rsidRDefault="00F02090" w:rsidP="00694C97">
            <w:pPr>
              <w:pStyle w:val="TAL"/>
              <w:rPr>
                <w:lang w:eastAsia="ja-JP"/>
              </w:rPr>
            </w:pPr>
            <w:r w:rsidRPr="00FD0425">
              <w:rPr>
                <w:lang w:eastAsia="ja-JP"/>
              </w:rPr>
              <w:t>maxEARFCN</w:t>
            </w:r>
          </w:p>
        </w:tc>
        <w:tc>
          <w:tcPr>
            <w:tcW w:w="5670" w:type="dxa"/>
          </w:tcPr>
          <w:p w14:paraId="5BE4B123" w14:textId="77777777" w:rsidR="00F02090" w:rsidRPr="00FD0425" w:rsidRDefault="00F02090" w:rsidP="00694C97">
            <w:pPr>
              <w:pStyle w:val="TAL"/>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F02090"/>
    <w:p w14:paraId="4FA013A8" w14:textId="77777777" w:rsidR="00F02090" w:rsidRPr="00FD0425" w:rsidRDefault="00F02090" w:rsidP="00F02090">
      <w:pPr>
        <w:pStyle w:val="Heading4"/>
      </w:pPr>
      <w:bookmarkStart w:id="5365" w:name="_Toc20955291"/>
      <w:bookmarkStart w:id="5366" w:name="_Toc29991488"/>
      <w:bookmarkStart w:id="5367" w:name="_Toc36555888"/>
      <w:bookmarkStart w:id="5368" w:name="_Toc44497610"/>
      <w:bookmarkStart w:id="5369" w:name="_Toc45107998"/>
      <w:bookmarkStart w:id="5370" w:name="_Toc45901618"/>
      <w:bookmarkStart w:id="5371" w:name="_Toc51850697"/>
      <w:bookmarkStart w:id="5372" w:name="_Toc56693700"/>
      <w:bookmarkStart w:id="5373" w:name="_Toc64447243"/>
      <w:bookmarkStart w:id="5374" w:name="_Toc66286737"/>
      <w:bookmarkStart w:id="5375" w:name="_Toc74151432"/>
      <w:bookmarkStart w:id="5376" w:name="_Toc88653905"/>
      <w:bookmarkStart w:id="5377" w:name="_Toc97904261"/>
      <w:bookmarkStart w:id="5378" w:name="_Toc105175302"/>
      <w:bookmarkStart w:id="5379" w:name="_Toc113826332"/>
      <w:bookmarkStart w:id="5380" w:name="_Toc120032458"/>
      <w:r w:rsidRPr="00FD0425">
        <w:t>9.2.2.22</w:t>
      </w:r>
      <w:r w:rsidRPr="00FD0425">
        <w:tab/>
        <w:t>E-UTRA Transmission Bandwidth</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4B1F022D" w14:textId="77777777" w:rsidR="00F02090" w:rsidRPr="00FD0425" w:rsidRDefault="00F02090" w:rsidP="00F02090">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F02090" w:rsidRPr="00FD0425" w14:paraId="36F59CB3" w14:textId="77777777" w:rsidTr="00694C97">
        <w:trPr>
          <w:jc w:val="center"/>
        </w:trPr>
        <w:tc>
          <w:tcPr>
            <w:tcW w:w="2694"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694C97">
            <w:pPr>
              <w:pStyle w:val="TAH"/>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694C97">
            <w:pPr>
              <w:pStyle w:val="TAH"/>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694C97">
            <w:pPr>
              <w:pStyle w:val="TAH"/>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694C97">
            <w:pPr>
              <w:pStyle w:val="TAH"/>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694C97">
            <w:pPr>
              <w:pStyle w:val="TAH"/>
              <w:rPr>
                <w:rFonts w:eastAsia="MS Mincho"/>
                <w:lang w:eastAsia="ja-JP"/>
              </w:rPr>
            </w:pPr>
            <w:r w:rsidRPr="00FD0425">
              <w:rPr>
                <w:rFonts w:eastAsia="MS Mincho"/>
                <w:lang w:eastAsia="ja-JP"/>
              </w:rPr>
              <w:t>Semantics Description</w:t>
            </w:r>
          </w:p>
        </w:tc>
      </w:tr>
      <w:tr w:rsidR="00F02090" w:rsidRPr="00FD0425" w14:paraId="5FD1C631" w14:textId="77777777" w:rsidTr="00694C97">
        <w:trPr>
          <w:jc w:val="center"/>
        </w:trPr>
        <w:tc>
          <w:tcPr>
            <w:tcW w:w="2694"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694C97">
            <w:pPr>
              <w:pStyle w:val="TAL"/>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694C97">
            <w:pPr>
              <w:pStyle w:val="TAL"/>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694C97">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694C97">
            <w:pPr>
              <w:pStyle w:val="TAL"/>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694C97">
            <w:pPr>
              <w:pStyle w:val="TAL"/>
              <w:rPr>
                <w:rFonts w:eastAsia="MS Mincho"/>
                <w:lang w:eastAsia="ja-JP"/>
              </w:rPr>
            </w:pPr>
          </w:p>
        </w:tc>
      </w:tr>
    </w:tbl>
    <w:p w14:paraId="0DAD29E9" w14:textId="77777777" w:rsidR="00F02090" w:rsidRPr="00FD0425" w:rsidRDefault="00F02090" w:rsidP="00F02090"/>
    <w:p w14:paraId="472D7688" w14:textId="77777777" w:rsidR="00F02090" w:rsidRPr="00FD0425" w:rsidRDefault="00F02090" w:rsidP="00F02090">
      <w:pPr>
        <w:pStyle w:val="Heading4"/>
      </w:pPr>
      <w:bookmarkStart w:id="5381" w:name="_Toc20955292"/>
      <w:bookmarkStart w:id="5382" w:name="_Toc29991489"/>
      <w:bookmarkStart w:id="5383" w:name="_Toc36555889"/>
      <w:bookmarkStart w:id="5384" w:name="_Toc44497611"/>
      <w:bookmarkStart w:id="5385" w:name="_Toc45107999"/>
      <w:bookmarkStart w:id="5386" w:name="_Toc45901619"/>
      <w:bookmarkStart w:id="5387" w:name="_Toc51850698"/>
      <w:bookmarkStart w:id="5388" w:name="_Toc56693701"/>
      <w:bookmarkStart w:id="5389" w:name="_Toc64447244"/>
      <w:bookmarkStart w:id="5390" w:name="_Toc66286738"/>
      <w:bookmarkStart w:id="5391" w:name="_Toc74151433"/>
      <w:bookmarkStart w:id="5392" w:name="_Toc88653906"/>
      <w:bookmarkStart w:id="5393" w:name="_Toc97904262"/>
      <w:bookmarkStart w:id="5394" w:name="_Toc105175303"/>
      <w:bookmarkStart w:id="5395" w:name="_Toc113826333"/>
      <w:bookmarkStart w:id="5396" w:name="_Toc120032459"/>
      <w:r w:rsidRPr="00FD0425">
        <w:t>9.2.2.23</w:t>
      </w:r>
      <w:r w:rsidRPr="00FD0425">
        <w:tab/>
        <w:t>Number of Antenna Ports E-UTRA</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362923A9" w14:textId="77777777" w:rsidR="00F02090" w:rsidRPr="00FD0425" w:rsidRDefault="00F02090" w:rsidP="00F02090">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F02090" w:rsidRPr="00FD0425" w14:paraId="005904DF" w14:textId="77777777" w:rsidTr="00694C97">
        <w:tblPrEx>
          <w:tblCellMar>
            <w:top w:w="0" w:type="dxa"/>
            <w:bottom w:w="0" w:type="dxa"/>
          </w:tblCellMar>
        </w:tblPrEx>
        <w:trPr>
          <w:jc w:val="center"/>
        </w:trPr>
        <w:tc>
          <w:tcPr>
            <w:tcW w:w="2694" w:type="dxa"/>
          </w:tcPr>
          <w:p w14:paraId="6349E595" w14:textId="77777777" w:rsidR="00F02090" w:rsidRPr="00FD0425" w:rsidRDefault="00F02090" w:rsidP="00694C97">
            <w:pPr>
              <w:pStyle w:val="TAH"/>
              <w:rPr>
                <w:lang w:eastAsia="ja-JP"/>
              </w:rPr>
            </w:pPr>
            <w:r w:rsidRPr="00FD0425">
              <w:rPr>
                <w:lang w:eastAsia="ja-JP"/>
              </w:rPr>
              <w:t>IE/Group Name</w:t>
            </w:r>
          </w:p>
        </w:tc>
        <w:tc>
          <w:tcPr>
            <w:tcW w:w="1276" w:type="dxa"/>
          </w:tcPr>
          <w:p w14:paraId="24F96125" w14:textId="77777777" w:rsidR="00F02090" w:rsidRPr="00FD0425" w:rsidRDefault="00F02090" w:rsidP="00694C97">
            <w:pPr>
              <w:pStyle w:val="TAH"/>
              <w:rPr>
                <w:lang w:eastAsia="ja-JP"/>
              </w:rPr>
            </w:pPr>
            <w:r w:rsidRPr="00FD0425">
              <w:rPr>
                <w:lang w:eastAsia="ja-JP"/>
              </w:rPr>
              <w:t>Presence</w:t>
            </w:r>
          </w:p>
        </w:tc>
        <w:tc>
          <w:tcPr>
            <w:tcW w:w="1032" w:type="dxa"/>
          </w:tcPr>
          <w:p w14:paraId="0E107E05" w14:textId="77777777" w:rsidR="00F02090" w:rsidRPr="00FD0425" w:rsidRDefault="00F02090" w:rsidP="00694C97">
            <w:pPr>
              <w:pStyle w:val="TAH"/>
              <w:rPr>
                <w:lang w:eastAsia="ja-JP"/>
              </w:rPr>
            </w:pPr>
            <w:r w:rsidRPr="00FD0425">
              <w:rPr>
                <w:lang w:eastAsia="ja-JP"/>
              </w:rPr>
              <w:t>Range</w:t>
            </w:r>
          </w:p>
        </w:tc>
        <w:tc>
          <w:tcPr>
            <w:tcW w:w="1944" w:type="dxa"/>
          </w:tcPr>
          <w:p w14:paraId="29BF346C" w14:textId="77777777" w:rsidR="00F02090" w:rsidRPr="00FD0425" w:rsidRDefault="00F02090" w:rsidP="00694C97">
            <w:pPr>
              <w:pStyle w:val="TAH"/>
              <w:rPr>
                <w:lang w:eastAsia="ja-JP"/>
              </w:rPr>
            </w:pPr>
            <w:r w:rsidRPr="00FD0425">
              <w:rPr>
                <w:lang w:eastAsia="ja-JP"/>
              </w:rPr>
              <w:t>IE Type and Reference</w:t>
            </w:r>
          </w:p>
        </w:tc>
        <w:tc>
          <w:tcPr>
            <w:tcW w:w="2623" w:type="dxa"/>
          </w:tcPr>
          <w:p w14:paraId="274AEC53" w14:textId="77777777" w:rsidR="00F02090" w:rsidRPr="00FD0425" w:rsidRDefault="00F02090" w:rsidP="00694C97">
            <w:pPr>
              <w:pStyle w:val="TAH"/>
              <w:rPr>
                <w:lang w:eastAsia="ja-JP"/>
              </w:rPr>
            </w:pPr>
            <w:r w:rsidRPr="00FD0425">
              <w:rPr>
                <w:lang w:eastAsia="ja-JP"/>
              </w:rPr>
              <w:t>Semantics Description</w:t>
            </w:r>
          </w:p>
        </w:tc>
      </w:tr>
      <w:tr w:rsidR="00F02090" w:rsidRPr="00FD0425" w14:paraId="79A4903C" w14:textId="77777777" w:rsidTr="00694C97">
        <w:tblPrEx>
          <w:tblCellMar>
            <w:top w:w="0" w:type="dxa"/>
            <w:bottom w:w="0" w:type="dxa"/>
          </w:tblCellMar>
        </w:tblPrEx>
        <w:trPr>
          <w:jc w:val="center"/>
        </w:trPr>
        <w:tc>
          <w:tcPr>
            <w:tcW w:w="2694" w:type="dxa"/>
          </w:tcPr>
          <w:p w14:paraId="721C94E2" w14:textId="77777777" w:rsidR="00F02090" w:rsidRPr="00FD0425" w:rsidRDefault="00F02090" w:rsidP="00694C97">
            <w:pPr>
              <w:pStyle w:val="TAL"/>
              <w:rPr>
                <w:lang w:eastAsia="ja-JP"/>
              </w:rPr>
            </w:pPr>
            <w:r w:rsidRPr="00FD0425">
              <w:rPr>
                <w:lang w:eastAsia="ja-JP"/>
              </w:rPr>
              <w:t>Number of Antenna Ports</w:t>
            </w:r>
          </w:p>
        </w:tc>
        <w:tc>
          <w:tcPr>
            <w:tcW w:w="1276" w:type="dxa"/>
          </w:tcPr>
          <w:p w14:paraId="4D8892F2" w14:textId="77777777" w:rsidR="00F02090" w:rsidRPr="00FD0425" w:rsidRDefault="00F02090" w:rsidP="00694C97">
            <w:pPr>
              <w:pStyle w:val="TAL"/>
              <w:rPr>
                <w:lang w:eastAsia="ja-JP"/>
              </w:rPr>
            </w:pPr>
            <w:r w:rsidRPr="00FD0425">
              <w:rPr>
                <w:lang w:eastAsia="ja-JP"/>
              </w:rPr>
              <w:t>M</w:t>
            </w:r>
          </w:p>
        </w:tc>
        <w:tc>
          <w:tcPr>
            <w:tcW w:w="1032" w:type="dxa"/>
          </w:tcPr>
          <w:p w14:paraId="0B7A24E9" w14:textId="77777777" w:rsidR="00F02090" w:rsidRPr="00FD0425" w:rsidRDefault="00F02090" w:rsidP="00694C97">
            <w:pPr>
              <w:pStyle w:val="TAL"/>
              <w:rPr>
                <w:lang w:eastAsia="ja-JP"/>
              </w:rPr>
            </w:pPr>
          </w:p>
        </w:tc>
        <w:tc>
          <w:tcPr>
            <w:tcW w:w="1944" w:type="dxa"/>
          </w:tcPr>
          <w:p w14:paraId="67E6ADB3" w14:textId="77777777" w:rsidR="00F02090" w:rsidRPr="00FD0425" w:rsidRDefault="00F02090" w:rsidP="00694C97">
            <w:pPr>
              <w:pStyle w:val="TAL"/>
              <w:rPr>
                <w:lang w:eastAsia="ja-JP"/>
              </w:rPr>
            </w:pPr>
            <w:r w:rsidRPr="00FD0425">
              <w:rPr>
                <w:lang w:eastAsia="ja-JP"/>
              </w:rPr>
              <w:t>ENUMERATED (an1, an2, an4,...)</w:t>
            </w:r>
          </w:p>
        </w:tc>
        <w:tc>
          <w:tcPr>
            <w:tcW w:w="2623" w:type="dxa"/>
          </w:tcPr>
          <w:p w14:paraId="17A28891" w14:textId="77777777" w:rsidR="00F02090" w:rsidRPr="00FD0425" w:rsidRDefault="00F02090" w:rsidP="00694C97">
            <w:pPr>
              <w:pStyle w:val="TAL"/>
              <w:rPr>
                <w:lang w:eastAsia="ja-JP"/>
              </w:rPr>
            </w:pPr>
            <w:r w:rsidRPr="00FD0425">
              <w:rPr>
                <w:lang w:eastAsia="ja-JP"/>
              </w:rPr>
              <w:t>an1 = One antenna port</w:t>
            </w:r>
          </w:p>
          <w:p w14:paraId="515DE2AA" w14:textId="77777777" w:rsidR="00F02090" w:rsidRPr="00FD0425" w:rsidRDefault="00F02090" w:rsidP="00694C97">
            <w:pPr>
              <w:pStyle w:val="TAL"/>
              <w:rPr>
                <w:lang w:eastAsia="ja-JP"/>
              </w:rPr>
            </w:pPr>
            <w:r w:rsidRPr="00FD0425">
              <w:rPr>
                <w:lang w:eastAsia="ja-JP"/>
              </w:rPr>
              <w:t>an2 = Two antenna ports</w:t>
            </w:r>
          </w:p>
          <w:p w14:paraId="19CD723F" w14:textId="77777777" w:rsidR="00F02090" w:rsidRPr="00FD0425" w:rsidRDefault="00F02090" w:rsidP="00694C97">
            <w:pPr>
              <w:pStyle w:val="TAL"/>
              <w:rPr>
                <w:lang w:eastAsia="ja-JP"/>
              </w:rPr>
            </w:pPr>
            <w:r w:rsidRPr="00FD0425">
              <w:rPr>
                <w:lang w:eastAsia="ja-JP"/>
              </w:rPr>
              <w:t>an4 = Four antenna ports</w:t>
            </w:r>
          </w:p>
        </w:tc>
      </w:tr>
    </w:tbl>
    <w:p w14:paraId="393E3439" w14:textId="77777777" w:rsidR="00F02090" w:rsidRPr="00FD0425" w:rsidRDefault="00F02090" w:rsidP="00F02090"/>
    <w:p w14:paraId="2266543D" w14:textId="77777777" w:rsidR="00F02090" w:rsidRPr="00FD0425" w:rsidRDefault="00F02090" w:rsidP="00F02090">
      <w:pPr>
        <w:pStyle w:val="Heading4"/>
        <w:rPr>
          <w:rFonts w:eastAsia="Batang"/>
        </w:rPr>
      </w:pPr>
      <w:bookmarkStart w:id="5397" w:name="_Toc20955293"/>
      <w:bookmarkStart w:id="5398" w:name="_Toc29991490"/>
      <w:bookmarkStart w:id="5399" w:name="_Toc36555890"/>
      <w:bookmarkStart w:id="5400" w:name="_Toc44497612"/>
      <w:bookmarkStart w:id="5401" w:name="_Toc45108000"/>
      <w:bookmarkStart w:id="5402" w:name="_Toc45901620"/>
      <w:bookmarkStart w:id="5403" w:name="_Toc51850699"/>
      <w:bookmarkStart w:id="5404" w:name="_Toc56693702"/>
      <w:bookmarkStart w:id="5405" w:name="_Toc64447245"/>
      <w:bookmarkStart w:id="5406" w:name="_Toc66286739"/>
      <w:bookmarkStart w:id="5407" w:name="_Toc74151434"/>
      <w:bookmarkStart w:id="5408" w:name="_Toc88653907"/>
      <w:bookmarkStart w:id="5409" w:name="_Toc97904263"/>
      <w:bookmarkStart w:id="5410" w:name="_Toc105175304"/>
      <w:bookmarkStart w:id="5411" w:name="_Toc113826334"/>
      <w:bookmarkStart w:id="5412" w:name="_Toc120032460"/>
      <w:r w:rsidRPr="00FD0425">
        <w:rPr>
          <w:rFonts w:eastAsia="Batang"/>
        </w:rPr>
        <w:t>9.2.2.24</w:t>
      </w:r>
      <w:r w:rsidRPr="00FD0425">
        <w:rPr>
          <w:rFonts w:eastAsia="Batang"/>
        </w:rPr>
        <w:tab/>
      </w:r>
      <w:bookmarkStart w:id="5413" w:name="_Hlk515381887"/>
      <w:r w:rsidRPr="00FD0425">
        <w:rPr>
          <w:rFonts w:eastAsia="Batang"/>
        </w:rPr>
        <w:t>E-UTRA Multiband Info List</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4ABA605B" w14:textId="77777777" w:rsidR="00F02090" w:rsidRPr="00FD0425" w:rsidRDefault="00F02090" w:rsidP="00F02090">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F02090" w:rsidRPr="00FD0425" w14:paraId="2C44B4E5"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694C97">
            <w:pPr>
              <w:pStyle w:val="TAH"/>
              <w:rPr>
                <w:rFonts w:eastAsia="MS Mincho"/>
                <w:lang w:eastAsia="ja-JP"/>
              </w:rPr>
            </w:pPr>
            <w:r w:rsidRPr="00FD0425">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694C97">
            <w:pPr>
              <w:pStyle w:val="TAH"/>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694C97">
            <w:pPr>
              <w:pStyle w:val="TAH"/>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694C97">
            <w:pPr>
              <w:pStyle w:val="TAH"/>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694C97">
            <w:pPr>
              <w:pStyle w:val="TAH"/>
              <w:rPr>
                <w:rFonts w:eastAsia="MS Mincho"/>
                <w:lang w:eastAsia="ja-JP"/>
              </w:rPr>
            </w:pPr>
            <w:r w:rsidRPr="00FD0425">
              <w:rPr>
                <w:rFonts w:eastAsia="MS Mincho"/>
                <w:lang w:eastAsia="ja-JP"/>
              </w:rPr>
              <w:t>Semantics description</w:t>
            </w:r>
          </w:p>
        </w:tc>
      </w:tr>
      <w:tr w:rsidR="00F02090" w:rsidRPr="00FD0425" w14:paraId="30D6EE1B"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694C97">
            <w:pPr>
              <w:pStyle w:val="TAL"/>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694C97">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694C97">
            <w:pPr>
              <w:pStyle w:val="TAL"/>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694C97">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694C97">
            <w:pPr>
              <w:pStyle w:val="TAL"/>
              <w:rPr>
                <w:rFonts w:eastAsia="MS Mincho"/>
                <w:lang w:eastAsia="ja-JP"/>
              </w:rPr>
            </w:pPr>
          </w:p>
        </w:tc>
      </w:tr>
      <w:tr w:rsidR="00F02090" w:rsidRPr="00FD0425" w14:paraId="1DD7B5B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694C97">
            <w:pPr>
              <w:pStyle w:val="TAL"/>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694C97">
            <w:pPr>
              <w:pStyle w:val="TAL"/>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694C97">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694C97">
            <w:pPr>
              <w:pStyle w:val="TAL"/>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694C97">
            <w:pPr>
              <w:pStyle w:val="TAL"/>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F02090">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694C97">
            <w:pPr>
              <w:pStyle w:val="TAH"/>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694C97">
            <w:pPr>
              <w:pStyle w:val="TAH"/>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694C97">
            <w:pPr>
              <w:pStyle w:val="TAL"/>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694C97">
            <w:pPr>
              <w:pStyle w:val="TAL"/>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F02090"/>
    <w:p w14:paraId="4E45FED6" w14:textId="77777777" w:rsidR="00F02090" w:rsidRPr="00FD0425" w:rsidRDefault="00F02090" w:rsidP="00F02090">
      <w:pPr>
        <w:pStyle w:val="Heading4"/>
      </w:pPr>
      <w:bookmarkStart w:id="5414" w:name="_Toc20955294"/>
      <w:bookmarkStart w:id="5415" w:name="_Toc29991491"/>
      <w:bookmarkStart w:id="5416" w:name="_Toc36555891"/>
      <w:bookmarkStart w:id="5417" w:name="_Toc44497613"/>
      <w:bookmarkStart w:id="5418" w:name="_Toc45108001"/>
      <w:bookmarkStart w:id="5419" w:name="_Toc45901621"/>
      <w:bookmarkStart w:id="5420" w:name="_Toc51850700"/>
      <w:bookmarkStart w:id="5421" w:name="_Toc56693703"/>
      <w:bookmarkStart w:id="5422" w:name="_Toc64447246"/>
      <w:bookmarkStart w:id="5423" w:name="_Toc66286740"/>
      <w:bookmarkStart w:id="5424" w:name="_Toc74151435"/>
      <w:bookmarkStart w:id="5425" w:name="_Toc88653908"/>
      <w:bookmarkStart w:id="5426" w:name="_Toc97904264"/>
      <w:bookmarkStart w:id="5427" w:name="_Toc105175305"/>
      <w:bookmarkStart w:id="5428" w:name="_Toc113826335"/>
      <w:bookmarkStart w:id="5429" w:name="_Toc120032461"/>
      <w:r w:rsidRPr="00FD0425">
        <w:t>9.2.2.25</w:t>
      </w:r>
      <w:r w:rsidRPr="00FD0425">
        <w:tab/>
        <w:t>E-UTRA PRACH Configuration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6E4E31F4" w14:textId="77777777" w:rsidR="00F02090" w:rsidRPr="00FD0425" w:rsidRDefault="00F02090" w:rsidP="00F02090">
      <w:pPr>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F02090" w:rsidRPr="00FD0425" w14:paraId="663367CE" w14:textId="77777777" w:rsidTr="00694C97">
        <w:tblPrEx>
          <w:tblCellMar>
            <w:top w:w="0" w:type="dxa"/>
            <w:bottom w:w="0" w:type="dxa"/>
          </w:tblCellMar>
        </w:tblPrEx>
        <w:tc>
          <w:tcPr>
            <w:tcW w:w="2378" w:type="dxa"/>
          </w:tcPr>
          <w:p w14:paraId="48DF5227" w14:textId="77777777" w:rsidR="00F02090" w:rsidRPr="00FD0425" w:rsidRDefault="00F02090" w:rsidP="00694C97">
            <w:pPr>
              <w:pStyle w:val="TAH"/>
              <w:rPr>
                <w:lang w:eastAsia="ja-JP"/>
              </w:rPr>
            </w:pPr>
            <w:r w:rsidRPr="00FD0425">
              <w:rPr>
                <w:lang w:eastAsia="ja-JP"/>
              </w:rPr>
              <w:t>IE/Group Name</w:t>
            </w:r>
          </w:p>
        </w:tc>
        <w:tc>
          <w:tcPr>
            <w:tcW w:w="1080" w:type="dxa"/>
          </w:tcPr>
          <w:p w14:paraId="3A5F8D64" w14:textId="77777777" w:rsidR="00F02090" w:rsidRPr="00FD0425" w:rsidRDefault="00F02090" w:rsidP="00694C97">
            <w:pPr>
              <w:pStyle w:val="TAH"/>
              <w:rPr>
                <w:lang w:eastAsia="ja-JP"/>
              </w:rPr>
            </w:pPr>
            <w:r w:rsidRPr="00FD0425">
              <w:rPr>
                <w:lang w:eastAsia="ja-JP"/>
              </w:rPr>
              <w:t>Presence</w:t>
            </w:r>
          </w:p>
        </w:tc>
        <w:tc>
          <w:tcPr>
            <w:tcW w:w="900" w:type="dxa"/>
          </w:tcPr>
          <w:p w14:paraId="7EC00C64" w14:textId="77777777" w:rsidR="00F02090" w:rsidRPr="00FD0425" w:rsidRDefault="00F02090" w:rsidP="00694C97">
            <w:pPr>
              <w:pStyle w:val="TAH"/>
              <w:rPr>
                <w:lang w:eastAsia="ja-JP"/>
              </w:rPr>
            </w:pPr>
            <w:r w:rsidRPr="00FD0425">
              <w:rPr>
                <w:lang w:eastAsia="ja-JP"/>
              </w:rPr>
              <w:t>Range</w:t>
            </w:r>
          </w:p>
        </w:tc>
        <w:tc>
          <w:tcPr>
            <w:tcW w:w="1737" w:type="dxa"/>
          </w:tcPr>
          <w:p w14:paraId="28A85B14" w14:textId="77777777" w:rsidR="00F02090" w:rsidRPr="00FD0425" w:rsidRDefault="00F02090" w:rsidP="00694C97">
            <w:pPr>
              <w:pStyle w:val="TAH"/>
              <w:rPr>
                <w:lang w:eastAsia="ja-JP"/>
              </w:rPr>
            </w:pPr>
            <w:r w:rsidRPr="00FD0425">
              <w:rPr>
                <w:lang w:eastAsia="ja-JP"/>
              </w:rPr>
              <w:t>IE type and reference</w:t>
            </w:r>
          </w:p>
        </w:tc>
        <w:tc>
          <w:tcPr>
            <w:tcW w:w="3261" w:type="dxa"/>
          </w:tcPr>
          <w:p w14:paraId="5DBAE6C1" w14:textId="77777777" w:rsidR="00F02090" w:rsidRPr="00FD0425" w:rsidRDefault="00F02090" w:rsidP="00694C97">
            <w:pPr>
              <w:pStyle w:val="TAH"/>
              <w:rPr>
                <w:lang w:eastAsia="ja-JP"/>
              </w:rPr>
            </w:pPr>
            <w:r w:rsidRPr="00FD0425">
              <w:rPr>
                <w:lang w:eastAsia="ja-JP"/>
              </w:rPr>
              <w:t>Semantics description</w:t>
            </w:r>
          </w:p>
        </w:tc>
      </w:tr>
      <w:tr w:rsidR="00F02090" w:rsidRPr="00FD0425" w14:paraId="544B3CEA" w14:textId="77777777" w:rsidTr="00694C97">
        <w:tblPrEx>
          <w:tblCellMar>
            <w:top w:w="0" w:type="dxa"/>
            <w:bottom w:w="0" w:type="dxa"/>
          </w:tblCellMar>
        </w:tblPrEx>
        <w:tc>
          <w:tcPr>
            <w:tcW w:w="2378" w:type="dxa"/>
          </w:tcPr>
          <w:p w14:paraId="5D22470A" w14:textId="77777777" w:rsidR="00F02090" w:rsidRPr="00FD0425" w:rsidRDefault="00F02090" w:rsidP="00694C97">
            <w:pPr>
              <w:pStyle w:val="TAL"/>
              <w:rPr>
                <w:lang w:eastAsia="zh-CN"/>
              </w:rPr>
            </w:pPr>
            <w:r w:rsidRPr="00FD0425">
              <w:rPr>
                <w:lang w:eastAsia="zh-CN"/>
              </w:rPr>
              <w:t>RootSequenceIndex</w:t>
            </w:r>
          </w:p>
        </w:tc>
        <w:tc>
          <w:tcPr>
            <w:tcW w:w="1080" w:type="dxa"/>
          </w:tcPr>
          <w:p w14:paraId="070C387B" w14:textId="77777777" w:rsidR="00F02090" w:rsidRPr="00FD0425" w:rsidRDefault="00F02090" w:rsidP="00694C97">
            <w:pPr>
              <w:pStyle w:val="TAL"/>
              <w:rPr>
                <w:lang w:eastAsia="ja-JP"/>
              </w:rPr>
            </w:pPr>
            <w:r w:rsidRPr="00FD0425">
              <w:rPr>
                <w:lang w:eastAsia="ja-JP"/>
              </w:rPr>
              <w:t>M</w:t>
            </w:r>
          </w:p>
        </w:tc>
        <w:tc>
          <w:tcPr>
            <w:tcW w:w="900" w:type="dxa"/>
          </w:tcPr>
          <w:p w14:paraId="7ADF8518" w14:textId="77777777" w:rsidR="00F02090" w:rsidRPr="00FD0425" w:rsidRDefault="00F02090" w:rsidP="00694C97">
            <w:pPr>
              <w:pStyle w:val="TAL"/>
              <w:rPr>
                <w:lang w:eastAsia="ja-JP"/>
              </w:rPr>
            </w:pPr>
          </w:p>
        </w:tc>
        <w:tc>
          <w:tcPr>
            <w:tcW w:w="1737" w:type="dxa"/>
          </w:tcPr>
          <w:p w14:paraId="6C01F5AF" w14:textId="77777777" w:rsidR="00F02090" w:rsidRPr="00FD0425" w:rsidRDefault="00F02090" w:rsidP="00694C97">
            <w:pPr>
              <w:pStyle w:val="TAL"/>
              <w:rPr>
                <w:lang w:eastAsia="zh-CN"/>
              </w:rPr>
            </w:pPr>
            <w:r w:rsidRPr="00FD0425">
              <w:rPr>
                <w:lang w:eastAsia="zh-CN"/>
              </w:rPr>
              <w:t>INTEGER</w:t>
            </w:r>
          </w:p>
          <w:p w14:paraId="223B201B" w14:textId="77777777" w:rsidR="00F02090" w:rsidRPr="00FD0425" w:rsidRDefault="00F02090" w:rsidP="00694C97">
            <w:pPr>
              <w:pStyle w:val="TAL"/>
              <w:rPr>
                <w:rFonts w:cs="Arial"/>
                <w:szCs w:val="18"/>
                <w:lang w:eastAsia="zh-CN"/>
              </w:rPr>
            </w:pPr>
            <w:r w:rsidRPr="00FD0425">
              <w:rPr>
                <w:lang w:eastAsia="zh-CN"/>
              </w:rPr>
              <w:t>(0..837)</w:t>
            </w:r>
          </w:p>
        </w:tc>
        <w:tc>
          <w:tcPr>
            <w:tcW w:w="3261" w:type="dxa"/>
          </w:tcPr>
          <w:p w14:paraId="514B6414" w14:textId="77777777" w:rsidR="00F02090" w:rsidRPr="00FD0425" w:rsidRDefault="00F02090" w:rsidP="00694C97">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3571BC65" w14:textId="77777777" w:rsidTr="00694C97">
        <w:tblPrEx>
          <w:tblCellMar>
            <w:top w:w="0" w:type="dxa"/>
            <w:bottom w:w="0" w:type="dxa"/>
          </w:tblCellMar>
        </w:tblPrEx>
        <w:tc>
          <w:tcPr>
            <w:tcW w:w="2378" w:type="dxa"/>
          </w:tcPr>
          <w:p w14:paraId="656CBB31" w14:textId="77777777" w:rsidR="00F02090" w:rsidRPr="00FD0425" w:rsidRDefault="00F02090" w:rsidP="00694C97">
            <w:pPr>
              <w:pStyle w:val="TAL"/>
              <w:rPr>
                <w:lang w:eastAsia="ja-JP"/>
              </w:rPr>
            </w:pPr>
            <w:r w:rsidRPr="00FD0425">
              <w:rPr>
                <w:lang w:eastAsia="ja-JP"/>
              </w:rPr>
              <w:t>ZeroCorrelationZoneConfiguration</w:t>
            </w:r>
          </w:p>
        </w:tc>
        <w:tc>
          <w:tcPr>
            <w:tcW w:w="1080" w:type="dxa"/>
          </w:tcPr>
          <w:p w14:paraId="17562D01" w14:textId="77777777" w:rsidR="00F02090" w:rsidRPr="00FD0425" w:rsidRDefault="00F02090" w:rsidP="00694C97">
            <w:pPr>
              <w:pStyle w:val="TAL"/>
              <w:rPr>
                <w:lang w:eastAsia="zh-CN"/>
              </w:rPr>
            </w:pPr>
            <w:r w:rsidRPr="00FD0425">
              <w:rPr>
                <w:lang w:eastAsia="zh-CN"/>
              </w:rPr>
              <w:t>M</w:t>
            </w:r>
          </w:p>
        </w:tc>
        <w:tc>
          <w:tcPr>
            <w:tcW w:w="900" w:type="dxa"/>
          </w:tcPr>
          <w:p w14:paraId="60094FE9" w14:textId="77777777" w:rsidR="00F02090" w:rsidRPr="00FD0425" w:rsidRDefault="00F02090" w:rsidP="00694C97">
            <w:pPr>
              <w:pStyle w:val="TAL"/>
              <w:rPr>
                <w:lang w:eastAsia="ja-JP"/>
              </w:rPr>
            </w:pPr>
          </w:p>
        </w:tc>
        <w:tc>
          <w:tcPr>
            <w:tcW w:w="1737" w:type="dxa"/>
          </w:tcPr>
          <w:p w14:paraId="604B8199" w14:textId="77777777" w:rsidR="00F02090" w:rsidRPr="00FD0425" w:rsidRDefault="00F02090" w:rsidP="00694C97">
            <w:pPr>
              <w:pStyle w:val="TAL"/>
              <w:rPr>
                <w:lang w:eastAsia="zh-CN"/>
              </w:rPr>
            </w:pPr>
            <w:r w:rsidRPr="00FD0425">
              <w:rPr>
                <w:lang w:eastAsia="zh-CN"/>
              </w:rPr>
              <w:t>INTEGER</w:t>
            </w:r>
          </w:p>
          <w:p w14:paraId="4BB7B042" w14:textId="77777777" w:rsidR="00F02090" w:rsidRPr="00FD0425" w:rsidRDefault="00F02090" w:rsidP="00694C97">
            <w:pPr>
              <w:pStyle w:val="TAL"/>
              <w:rPr>
                <w:lang w:eastAsia="ja-JP"/>
              </w:rPr>
            </w:pPr>
            <w:r w:rsidRPr="00FD0425">
              <w:rPr>
                <w:lang w:eastAsia="zh-CN"/>
              </w:rPr>
              <w:t>(0..15)</w:t>
            </w:r>
          </w:p>
        </w:tc>
        <w:tc>
          <w:tcPr>
            <w:tcW w:w="3261" w:type="dxa"/>
          </w:tcPr>
          <w:p w14:paraId="60F1C079" w14:textId="77777777" w:rsidR="00F02090" w:rsidRPr="00FD0425" w:rsidRDefault="00F02090" w:rsidP="00694C97">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46262067" w14:textId="77777777" w:rsidTr="00694C97">
        <w:tblPrEx>
          <w:tblCellMar>
            <w:top w:w="0" w:type="dxa"/>
            <w:bottom w:w="0" w:type="dxa"/>
          </w:tblCellMar>
        </w:tblPrEx>
        <w:tc>
          <w:tcPr>
            <w:tcW w:w="2378" w:type="dxa"/>
          </w:tcPr>
          <w:p w14:paraId="675551BF" w14:textId="77777777" w:rsidR="00F02090" w:rsidRPr="00FD0425" w:rsidRDefault="00F02090" w:rsidP="00694C97">
            <w:pPr>
              <w:pStyle w:val="TAL"/>
              <w:rPr>
                <w:lang w:eastAsia="ja-JP"/>
              </w:rPr>
            </w:pPr>
            <w:r w:rsidRPr="00FD0425">
              <w:rPr>
                <w:lang w:eastAsia="ja-JP"/>
              </w:rPr>
              <w:t>HighSpeedFlag</w:t>
            </w:r>
          </w:p>
        </w:tc>
        <w:tc>
          <w:tcPr>
            <w:tcW w:w="1080" w:type="dxa"/>
          </w:tcPr>
          <w:p w14:paraId="4F2DEB2C" w14:textId="77777777" w:rsidR="00F02090" w:rsidRPr="00FD0425" w:rsidRDefault="00F02090" w:rsidP="00694C97">
            <w:pPr>
              <w:pStyle w:val="TAL"/>
              <w:rPr>
                <w:lang w:eastAsia="zh-CN"/>
              </w:rPr>
            </w:pPr>
            <w:r w:rsidRPr="00FD0425">
              <w:rPr>
                <w:lang w:eastAsia="zh-CN"/>
              </w:rPr>
              <w:t>M</w:t>
            </w:r>
          </w:p>
        </w:tc>
        <w:tc>
          <w:tcPr>
            <w:tcW w:w="900" w:type="dxa"/>
          </w:tcPr>
          <w:p w14:paraId="2FA3C835" w14:textId="77777777" w:rsidR="00F02090" w:rsidRPr="00FD0425" w:rsidRDefault="00F02090" w:rsidP="00694C97">
            <w:pPr>
              <w:pStyle w:val="TAL"/>
              <w:rPr>
                <w:lang w:eastAsia="ja-JP"/>
              </w:rPr>
            </w:pPr>
          </w:p>
        </w:tc>
        <w:tc>
          <w:tcPr>
            <w:tcW w:w="1737" w:type="dxa"/>
          </w:tcPr>
          <w:p w14:paraId="39446F33" w14:textId="77777777" w:rsidR="00F02090" w:rsidRPr="00FD0425" w:rsidRDefault="00F02090" w:rsidP="00694C97">
            <w:pPr>
              <w:pStyle w:val="TAL"/>
              <w:rPr>
                <w:lang w:eastAsia="zh-CN"/>
              </w:rPr>
            </w:pPr>
            <w:r w:rsidRPr="00FD0425">
              <w:rPr>
                <w:lang w:eastAsia="ja-JP"/>
              </w:rPr>
              <w:t>ENUMERATED (true, false, ...)</w:t>
            </w:r>
          </w:p>
        </w:tc>
        <w:tc>
          <w:tcPr>
            <w:tcW w:w="3261" w:type="dxa"/>
          </w:tcPr>
          <w:p w14:paraId="116AB81E" w14:textId="77777777" w:rsidR="00F02090" w:rsidRPr="00FD0425" w:rsidRDefault="00F02090" w:rsidP="00694C97">
            <w:pPr>
              <w:pStyle w:val="TAL"/>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F02090" w:rsidRPr="00FD0425" w14:paraId="1C433EAD" w14:textId="77777777" w:rsidTr="00694C97">
        <w:tblPrEx>
          <w:tblCellMar>
            <w:top w:w="0" w:type="dxa"/>
            <w:bottom w:w="0" w:type="dxa"/>
          </w:tblCellMar>
        </w:tblPrEx>
        <w:tc>
          <w:tcPr>
            <w:tcW w:w="2378" w:type="dxa"/>
          </w:tcPr>
          <w:p w14:paraId="3FB5F086" w14:textId="77777777" w:rsidR="00F02090" w:rsidRPr="00FD0425" w:rsidRDefault="00F02090" w:rsidP="00694C97">
            <w:pPr>
              <w:pStyle w:val="TAL"/>
              <w:rPr>
                <w:lang w:eastAsia="ja-JP"/>
              </w:rPr>
            </w:pPr>
            <w:r w:rsidRPr="00FD0425">
              <w:rPr>
                <w:lang w:eastAsia="ja-JP"/>
              </w:rPr>
              <w:t>PRACH-FrequencyOffset</w:t>
            </w:r>
          </w:p>
        </w:tc>
        <w:tc>
          <w:tcPr>
            <w:tcW w:w="1080" w:type="dxa"/>
          </w:tcPr>
          <w:p w14:paraId="41D92E1B" w14:textId="77777777" w:rsidR="00F02090" w:rsidRPr="00FD0425" w:rsidRDefault="00F02090" w:rsidP="00694C97">
            <w:pPr>
              <w:pStyle w:val="TAL"/>
              <w:rPr>
                <w:lang w:eastAsia="zh-CN"/>
              </w:rPr>
            </w:pPr>
            <w:r w:rsidRPr="00FD0425">
              <w:rPr>
                <w:lang w:eastAsia="zh-CN"/>
              </w:rPr>
              <w:t>M</w:t>
            </w:r>
          </w:p>
        </w:tc>
        <w:tc>
          <w:tcPr>
            <w:tcW w:w="900" w:type="dxa"/>
          </w:tcPr>
          <w:p w14:paraId="43CA8B17" w14:textId="77777777" w:rsidR="00F02090" w:rsidRPr="00FD0425" w:rsidRDefault="00F02090" w:rsidP="00694C97">
            <w:pPr>
              <w:pStyle w:val="TAL"/>
              <w:rPr>
                <w:lang w:eastAsia="ja-JP"/>
              </w:rPr>
            </w:pPr>
          </w:p>
        </w:tc>
        <w:tc>
          <w:tcPr>
            <w:tcW w:w="1737" w:type="dxa"/>
          </w:tcPr>
          <w:p w14:paraId="4C46BD8F" w14:textId="77777777" w:rsidR="00F02090" w:rsidRPr="00FD0425" w:rsidRDefault="00F02090" w:rsidP="00694C97">
            <w:pPr>
              <w:pStyle w:val="TAL"/>
              <w:rPr>
                <w:lang w:eastAsia="zh-CN"/>
              </w:rPr>
            </w:pPr>
            <w:r w:rsidRPr="00FD0425">
              <w:rPr>
                <w:lang w:eastAsia="zh-CN"/>
              </w:rPr>
              <w:t>INTEGER</w:t>
            </w:r>
          </w:p>
          <w:p w14:paraId="50E2E65F" w14:textId="77777777" w:rsidR="00F02090" w:rsidRPr="00FD0425" w:rsidRDefault="00F02090" w:rsidP="00694C97">
            <w:pPr>
              <w:pStyle w:val="TAL"/>
              <w:rPr>
                <w:lang w:eastAsia="ja-JP"/>
              </w:rPr>
            </w:pPr>
            <w:r w:rsidRPr="00FD0425">
              <w:rPr>
                <w:lang w:eastAsia="zh-CN"/>
              </w:rPr>
              <w:t>(0..94)</w:t>
            </w:r>
          </w:p>
        </w:tc>
        <w:tc>
          <w:tcPr>
            <w:tcW w:w="3261" w:type="dxa"/>
          </w:tcPr>
          <w:p w14:paraId="2BACB908" w14:textId="77777777" w:rsidR="00F02090" w:rsidRPr="00FD0425" w:rsidRDefault="00F02090" w:rsidP="00694C97">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F02090" w:rsidRPr="00FD0425" w14:paraId="5DBBD13A" w14:textId="77777777" w:rsidTr="00694C97">
        <w:tblPrEx>
          <w:tblCellMar>
            <w:top w:w="0" w:type="dxa"/>
            <w:bottom w:w="0" w:type="dxa"/>
          </w:tblCellMar>
        </w:tblPrEx>
        <w:tc>
          <w:tcPr>
            <w:tcW w:w="237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694C97">
            <w:pPr>
              <w:pStyle w:val="TAL"/>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694C97">
            <w:pPr>
              <w:pStyle w:val="TAL"/>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694C97">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694C97">
            <w:pPr>
              <w:pStyle w:val="TAL"/>
              <w:rPr>
                <w:lang w:eastAsia="zh-CN"/>
              </w:rPr>
            </w:pPr>
            <w:r w:rsidRPr="00FD0425">
              <w:rPr>
                <w:lang w:eastAsia="zh-CN"/>
              </w:rPr>
              <w:t>INTEGER</w:t>
            </w:r>
          </w:p>
          <w:p w14:paraId="02595FAB" w14:textId="77777777" w:rsidR="00F02090" w:rsidRPr="00FD0425" w:rsidRDefault="00F02090" w:rsidP="00694C97">
            <w:pPr>
              <w:pStyle w:val="TAL"/>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694C97">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09568ED7" w14:textId="77777777" w:rsidR="009B0885" w:rsidRPr="00FD0425" w:rsidRDefault="009B0885" w:rsidP="009B088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195317">
            <w:pPr>
              <w:pStyle w:val="TAH"/>
              <w:rPr>
                <w:lang w:eastAsia="ja-JP"/>
              </w:rPr>
            </w:pPr>
            <w:r w:rsidRPr="00FD0425">
              <w:rPr>
                <w:lang w:eastAsia="ja-JP"/>
              </w:rPr>
              <w:t>Condition</w:t>
            </w:r>
          </w:p>
        </w:tc>
        <w:tc>
          <w:tcPr>
            <w:tcW w:w="6192" w:type="dxa"/>
          </w:tcPr>
          <w:p w14:paraId="55414A5B" w14:textId="77777777" w:rsidR="009B0885" w:rsidRPr="00FD0425" w:rsidRDefault="009B0885" w:rsidP="00195317">
            <w:pPr>
              <w:pStyle w:val="TAH"/>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195317">
            <w:pPr>
              <w:pStyle w:val="TAL"/>
              <w:rPr>
                <w:lang w:eastAsia="ja-JP"/>
              </w:rPr>
            </w:pPr>
            <w:r w:rsidRPr="00FD0425">
              <w:rPr>
                <w:lang w:eastAsia="zh-CN"/>
              </w:rPr>
              <w:t>ifTDD</w:t>
            </w:r>
          </w:p>
        </w:tc>
        <w:tc>
          <w:tcPr>
            <w:tcW w:w="6192" w:type="dxa"/>
          </w:tcPr>
          <w:p w14:paraId="36120D15" w14:textId="77777777" w:rsidR="009B0885" w:rsidRPr="00FD0425" w:rsidRDefault="009B0885" w:rsidP="00195317">
            <w:pPr>
              <w:pStyle w:val="TAL"/>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F02090">
      <w:pPr>
        <w:rPr>
          <w:lang w:eastAsia="zh-CN"/>
        </w:rPr>
      </w:pPr>
    </w:p>
    <w:p w14:paraId="48A4743F" w14:textId="77777777" w:rsidR="00F02090" w:rsidRPr="00FD0425" w:rsidRDefault="00F02090" w:rsidP="00F02090">
      <w:pPr>
        <w:pStyle w:val="Heading4"/>
      </w:pPr>
      <w:bookmarkStart w:id="5430" w:name="_Toc20955295"/>
      <w:bookmarkStart w:id="5431" w:name="_Toc29991492"/>
      <w:bookmarkStart w:id="5432" w:name="_Toc36555892"/>
      <w:bookmarkStart w:id="5433" w:name="_Toc44497614"/>
      <w:bookmarkStart w:id="5434" w:name="_Toc45108002"/>
      <w:bookmarkStart w:id="5435" w:name="_Toc45901622"/>
      <w:bookmarkStart w:id="5436" w:name="_Toc51850701"/>
      <w:bookmarkStart w:id="5437" w:name="_Toc56693704"/>
      <w:bookmarkStart w:id="5438" w:name="_Toc64447247"/>
      <w:bookmarkStart w:id="5439" w:name="_Toc66286741"/>
      <w:bookmarkStart w:id="5440" w:name="_Toc74151436"/>
      <w:bookmarkStart w:id="5441" w:name="_Toc88653909"/>
      <w:bookmarkStart w:id="5442" w:name="_Toc97904265"/>
      <w:bookmarkStart w:id="5443" w:name="_Toc105175306"/>
      <w:bookmarkStart w:id="5444" w:name="_Toc113826336"/>
      <w:bookmarkStart w:id="5445" w:name="_Toc120032462"/>
      <w:r w:rsidRPr="00FD0425">
        <w:t>9.2.2.26</w:t>
      </w:r>
      <w:r w:rsidRPr="00FD0425">
        <w:tab/>
        <w:t xml:space="preserve">MBSFN </w:t>
      </w:r>
      <w:r w:rsidRPr="00FD0425">
        <w:rPr>
          <w:rFonts w:eastAsia="Batang"/>
        </w:rPr>
        <w:t>Subframe Allocation E-UTRA</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80C62A9" w14:textId="77777777" w:rsidR="00F02090" w:rsidRPr="00FD0425" w:rsidRDefault="00F02090" w:rsidP="00F02090">
      <w:pPr>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F02090" w:rsidRPr="00FD0425" w14:paraId="459BDF49" w14:textId="77777777" w:rsidTr="00694C97">
        <w:tblPrEx>
          <w:tblCellMar>
            <w:top w:w="0" w:type="dxa"/>
            <w:bottom w:w="0" w:type="dxa"/>
          </w:tblCellMar>
        </w:tblPrEx>
        <w:trPr>
          <w:jc w:val="center"/>
        </w:trPr>
        <w:tc>
          <w:tcPr>
            <w:tcW w:w="2339" w:type="dxa"/>
          </w:tcPr>
          <w:p w14:paraId="3E31DC10" w14:textId="77777777" w:rsidR="00F02090" w:rsidRPr="00FD0425" w:rsidRDefault="00F02090" w:rsidP="00694C97">
            <w:pPr>
              <w:pStyle w:val="TAH"/>
            </w:pPr>
            <w:r w:rsidRPr="00FD0425">
              <w:t>IE/Group Name</w:t>
            </w:r>
          </w:p>
        </w:tc>
        <w:tc>
          <w:tcPr>
            <w:tcW w:w="1276" w:type="dxa"/>
          </w:tcPr>
          <w:p w14:paraId="19D43685" w14:textId="77777777" w:rsidR="00F02090" w:rsidRPr="00FD0425" w:rsidRDefault="00F02090" w:rsidP="00694C97">
            <w:pPr>
              <w:pStyle w:val="TAH"/>
            </w:pPr>
            <w:r w:rsidRPr="00FD0425">
              <w:t>Presence</w:t>
            </w:r>
          </w:p>
        </w:tc>
        <w:tc>
          <w:tcPr>
            <w:tcW w:w="947" w:type="dxa"/>
          </w:tcPr>
          <w:p w14:paraId="7D3C4496" w14:textId="77777777" w:rsidR="00F02090" w:rsidRPr="00FD0425" w:rsidRDefault="00F02090" w:rsidP="00694C97">
            <w:pPr>
              <w:pStyle w:val="TAH"/>
            </w:pPr>
            <w:r w:rsidRPr="00FD0425">
              <w:t>Range</w:t>
            </w:r>
          </w:p>
        </w:tc>
        <w:tc>
          <w:tcPr>
            <w:tcW w:w="2327" w:type="dxa"/>
          </w:tcPr>
          <w:p w14:paraId="0C201825" w14:textId="77777777" w:rsidR="00F02090" w:rsidRPr="00FD0425" w:rsidRDefault="00F02090" w:rsidP="00694C97">
            <w:pPr>
              <w:pStyle w:val="TAH"/>
            </w:pPr>
            <w:r w:rsidRPr="00FD0425">
              <w:t>IE Type and Reference</w:t>
            </w:r>
          </w:p>
        </w:tc>
        <w:tc>
          <w:tcPr>
            <w:tcW w:w="2623" w:type="dxa"/>
          </w:tcPr>
          <w:p w14:paraId="464AFB6A" w14:textId="77777777" w:rsidR="00F02090" w:rsidRPr="00FD0425" w:rsidRDefault="00F02090" w:rsidP="00694C97">
            <w:pPr>
              <w:pStyle w:val="TAH"/>
            </w:pPr>
            <w:r w:rsidRPr="00FD0425">
              <w:t>Semantics Description</w:t>
            </w:r>
          </w:p>
        </w:tc>
      </w:tr>
      <w:tr w:rsidR="00F02090" w:rsidRPr="00FD0425" w14:paraId="70757B24" w14:textId="77777777" w:rsidTr="00694C97">
        <w:tblPrEx>
          <w:tblCellMar>
            <w:top w:w="0" w:type="dxa"/>
            <w:bottom w:w="0" w:type="dxa"/>
          </w:tblCellMar>
        </w:tblPrEx>
        <w:trPr>
          <w:jc w:val="center"/>
        </w:trPr>
        <w:tc>
          <w:tcPr>
            <w:tcW w:w="2339" w:type="dxa"/>
          </w:tcPr>
          <w:p w14:paraId="07D1BBD4" w14:textId="77777777" w:rsidR="00F02090" w:rsidRPr="00FD0425" w:rsidRDefault="00F02090" w:rsidP="00694C97">
            <w:pPr>
              <w:pStyle w:val="TAL"/>
            </w:pPr>
            <w:r w:rsidRPr="00FD0425">
              <w:t xml:space="preserve">CHOICE </w:t>
            </w:r>
            <w:r w:rsidRPr="00FD0425">
              <w:rPr>
                <w:i/>
              </w:rPr>
              <w:t>Subframe Allocation</w:t>
            </w:r>
          </w:p>
        </w:tc>
        <w:tc>
          <w:tcPr>
            <w:tcW w:w="1276" w:type="dxa"/>
          </w:tcPr>
          <w:p w14:paraId="141F725C" w14:textId="77777777" w:rsidR="00F02090" w:rsidRPr="00FD0425" w:rsidRDefault="00F02090" w:rsidP="00694C97">
            <w:pPr>
              <w:pStyle w:val="TAL"/>
            </w:pPr>
            <w:r w:rsidRPr="00FD0425">
              <w:t>M</w:t>
            </w:r>
          </w:p>
        </w:tc>
        <w:tc>
          <w:tcPr>
            <w:tcW w:w="947" w:type="dxa"/>
          </w:tcPr>
          <w:p w14:paraId="1572EBB2" w14:textId="77777777" w:rsidR="00F02090" w:rsidRPr="00FD0425" w:rsidRDefault="00F02090" w:rsidP="00694C97">
            <w:pPr>
              <w:pStyle w:val="TAL"/>
            </w:pPr>
          </w:p>
        </w:tc>
        <w:tc>
          <w:tcPr>
            <w:tcW w:w="2327" w:type="dxa"/>
          </w:tcPr>
          <w:p w14:paraId="74C8CEF2" w14:textId="77777777" w:rsidR="00F02090" w:rsidRPr="00FD0425" w:rsidRDefault="00F02090" w:rsidP="00694C97">
            <w:pPr>
              <w:pStyle w:val="TAL"/>
            </w:pPr>
          </w:p>
        </w:tc>
        <w:tc>
          <w:tcPr>
            <w:tcW w:w="2623" w:type="dxa"/>
          </w:tcPr>
          <w:p w14:paraId="56B81E76" w14:textId="77777777" w:rsidR="00F02090" w:rsidRPr="00FD0425" w:rsidRDefault="00F02090" w:rsidP="00694C97">
            <w:pPr>
              <w:pStyle w:val="TAL"/>
            </w:pPr>
          </w:p>
        </w:tc>
      </w:tr>
      <w:tr w:rsidR="00F02090" w:rsidRPr="00FD0425" w14:paraId="7D485557" w14:textId="77777777" w:rsidTr="00694C97">
        <w:tblPrEx>
          <w:tblCellMar>
            <w:top w:w="0" w:type="dxa"/>
            <w:bottom w:w="0" w:type="dxa"/>
          </w:tblCellMar>
        </w:tblPrEx>
        <w:trPr>
          <w:jc w:val="center"/>
        </w:trPr>
        <w:tc>
          <w:tcPr>
            <w:tcW w:w="2339" w:type="dxa"/>
          </w:tcPr>
          <w:p w14:paraId="660211F5" w14:textId="77777777" w:rsidR="00F02090" w:rsidRPr="00FD0425" w:rsidRDefault="00F02090" w:rsidP="00694C97">
            <w:pPr>
              <w:pStyle w:val="TAL"/>
              <w:ind w:left="113"/>
              <w:rPr>
                <w:i/>
              </w:rPr>
            </w:pPr>
            <w:r w:rsidRPr="00FD0425">
              <w:rPr>
                <w:i/>
              </w:rPr>
              <w:t>&gt;oneframe</w:t>
            </w:r>
          </w:p>
        </w:tc>
        <w:tc>
          <w:tcPr>
            <w:tcW w:w="1276" w:type="dxa"/>
          </w:tcPr>
          <w:p w14:paraId="7877C3D6" w14:textId="77777777" w:rsidR="00F02090" w:rsidRPr="00FD0425" w:rsidRDefault="00F02090" w:rsidP="00694C97">
            <w:pPr>
              <w:pStyle w:val="TAL"/>
            </w:pPr>
          </w:p>
        </w:tc>
        <w:tc>
          <w:tcPr>
            <w:tcW w:w="947" w:type="dxa"/>
          </w:tcPr>
          <w:p w14:paraId="25A0CECC" w14:textId="77777777" w:rsidR="00F02090" w:rsidRPr="00FD0425" w:rsidRDefault="00F02090" w:rsidP="00694C97">
            <w:pPr>
              <w:pStyle w:val="TAL"/>
            </w:pPr>
          </w:p>
        </w:tc>
        <w:tc>
          <w:tcPr>
            <w:tcW w:w="2327" w:type="dxa"/>
          </w:tcPr>
          <w:p w14:paraId="252A2ADF" w14:textId="77777777" w:rsidR="00F02090" w:rsidRPr="00FD0425" w:rsidRDefault="00F02090" w:rsidP="00694C97">
            <w:pPr>
              <w:pStyle w:val="TAL"/>
            </w:pPr>
          </w:p>
        </w:tc>
        <w:tc>
          <w:tcPr>
            <w:tcW w:w="2623" w:type="dxa"/>
          </w:tcPr>
          <w:p w14:paraId="5DBB80C8" w14:textId="77777777" w:rsidR="00F02090" w:rsidRPr="00FD0425" w:rsidRDefault="00F02090" w:rsidP="00694C97">
            <w:pPr>
              <w:pStyle w:val="TAL"/>
            </w:pPr>
          </w:p>
        </w:tc>
      </w:tr>
      <w:tr w:rsidR="00F02090" w:rsidRPr="00FD0425" w14:paraId="5C86A072" w14:textId="77777777" w:rsidTr="00694C97">
        <w:tblPrEx>
          <w:tblCellMar>
            <w:top w:w="0" w:type="dxa"/>
            <w:bottom w:w="0" w:type="dxa"/>
          </w:tblCellMar>
        </w:tblPrEx>
        <w:trPr>
          <w:jc w:val="center"/>
        </w:trPr>
        <w:tc>
          <w:tcPr>
            <w:tcW w:w="2339" w:type="dxa"/>
          </w:tcPr>
          <w:p w14:paraId="5AFEDEE5" w14:textId="77777777" w:rsidR="00F02090" w:rsidRPr="00FD0425" w:rsidRDefault="00F02090" w:rsidP="00694C97">
            <w:pPr>
              <w:pStyle w:val="TAL"/>
              <w:ind w:left="227"/>
            </w:pPr>
            <w:r w:rsidRPr="00FD0425">
              <w:t>&gt;&gt;Oneframe Info</w:t>
            </w:r>
          </w:p>
        </w:tc>
        <w:tc>
          <w:tcPr>
            <w:tcW w:w="1276" w:type="dxa"/>
          </w:tcPr>
          <w:p w14:paraId="7EB9CD6E" w14:textId="77777777" w:rsidR="00F02090" w:rsidRPr="00FD0425" w:rsidRDefault="00F02090" w:rsidP="00694C97">
            <w:pPr>
              <w:pStyle w:val="TAL"/>
            </w:pPr>
            <w:r w:rsidRPr="00FD0425">
              <w:t>M</w:t>
            </w:r>
          </w:p>
        </w:tc>
        <w:tc>
          <w:tcPr>
            <w:tcW w:w="947" w:type="dxa"/>
          </w:tcPr>
          <w:p w14:paraId="390AF7C9" w14:textId="77777777" w:rsidR="00F02090" w:rsidRPr="00FD0425" w:rsidRDefault="00F02090" w:rsidP="00694C97">
            <w:pPr>
              <w:pStyle w:val="TAL"/>
            </w:pPr>
          </w:p>
        </w:tc>
        <w:tc>
          <w:tcPr>
            <w:tcW w:w="2327" w:type="dxa"/>
          </w:tcPr>
          <w:p w14:paraId="74D0B98D" w14:textId="77777777" w:rsidR="00F02090" w:rsidRPr="00FD0425" w:rsidRDefault="00F02090" w:rsidP="00694C97">
            <w:pPr>
              <w:pStyle w:val="TAL"/>
            </w:pPr>
            <w:r w:rsidRPr="00FD0425">
              <w:t>BITSTRING (SIZE(6))</w:t>
            </w:r>
          </w:p>
        </w:tc>
        <w:tc>
          <w:tcPr>
            <w:tcW w:w="2623" w:type="dxa"/>
          </w:tcPr>
          <w:p w14:paraId="066B46C5" w14:textId="77777777" w:rsidR="00F02090" w:rsidRPr="00FD0425" w:rsidRDefault="00F02090" w:rsidP="00694C97">
            <w:pPr>
              <w:pStyle w:val="TAL"/>
            </w:pPr>
          </w:p>
        </w:tc>
      </w:tr>
      <w:tr w:rsidR="00F02090" w:rsidRPr="00FD0425" w14:paraId="5A473AE0" w14:textId="77777777" w:rsidTr="00694C97">
        <w:tblPrEx>
          <w:tblCellMar>
            <w:top w:w="0" w:type="dxa"/>
            <w:bottom w:w="0" w:type="dxa"/>
          </w:tblCellMar>
        </w:tblPrEx>
        <w:trPr>
          <w:jc w:val="center"/>
        </w:trPr>
        <w:tc>
          <w:tcPr>
            <w:tcW w:w="2339" w:type="dxa"/>
          </w:tcPr>
          <w:p w14:paraId="33C62E0D" w14:textId="77777777" w:rsidR="00F02090" w:rsidRPr="00FD0425" w:rsidRDefault="00F02090" w:rsidP="00694C97">
            <w:pPr>
              <w:pStyle w:val="TAL"/>
              <w:ind w:left="113"/>
              <w:rPr>
                <w:i/>
              </w:rPr>
            </w:pPr>
            <w:r w:rsidRPr="00FD0425">
              <w:rPr>
                <w:i/>
              </w:rPr>
              <w:t>&gt;fourframes</w:t>
            </w:r>
          </w:p>
        </w:tc>
        <w:tc>
          <w:tcPr>
            <w:tcW w:w="1276" w:type="dxa"/>
          </w:tcPr>
          <w:p w14:paraId="54E16D22" w14:textId="77777777" w:rsidR="00F02090" w:rsidRPr="00FD0425" w:rsidRDefault="00F02090" w:rsidP="00694C97">
            <w:pPr>
              <w:pStyle w:val="TAL"/>
            </w:pPr>
          </w:p>
        </w:tc>
        <w:tc>
          <w:tcPr>
            <w:tcW w:w="947" w:type="dxa"/>
          </w:tcPr>
          <w:p w14:paraId="672484F8" w14:textId="77777777" w:rsidR="00F02090" w:rsidRPr="00FD0425" w:rsidRDefault="00F02090" w:rsidP="00694C97">
            <w:pPr>
              <w:pStyle w:val="TAL"/>
            </w:pPr>
          </w:p>
        </w:tc>
        <w:tc>
          <w:tcPr>
            <w:tcW w:w="2327" w:type="dxa"/>
          </w:tcPr>
          <w:p w14:paraId="7F0E1334" w14:textId="77777777" w:rsidR="00F02090" w:rsidRPr="00FD0425" w:rsidRDefault="00F02090" w:rsidP="00694C97">
            <w:pPr>
              <w:pStyle w:val="TAL"/>
            </w:pPr>
          </w:p>
        </w:tc>
        <w:tc>
          <w:tcPr>
            <w:tcW w:w="2623" w:type="dxa"/>
          </w:tcPr>
          <w:p w14:paraId="5A03AE6C" w14:textId="77777777" w:rsidR="00F02090" w:rsidRPr="00FD0425" w:rsidRDefault="00F02090" w:rsidP="00694C97">
            <w:pPr>
              <w:pStyle w:val="TAL"/>
            </w:pPr>
          </w:p>
        </w:tc>
      </w:tr>
      <w:tr w:rsidR="00F02090" w:rsidRPr="00FD0425" w14:paraId="5FA8E8A7" w14:textId="77777777" w:rsidTr="00694C97">
        <w:tblPrEx>
          <w:tblCellMar>
            <w:top w:w="0" w:type="dxa"/>
            <w:bottom w:w="0" w:type="dxa"/>
          </w:tblCellMar>
        </w:tblPrEx>
        <w:trPr>
          <w:jc w:val="center"/>
        </w:trPr>
        <w:tc>
          <w:tcPr>
            <w:tcW w:w="2339" w:type="dxa"/>
          </w:tcPr>
          <w:p w14:paraId="79AA94D0" w14:textId="77777777" w:rsidR="00F02090" w:rsidRPr="00FD0425" w:rsidRDefault="00F02090" w:rsidP="00694C97">
            <w:pPr>
              <w:pStyle w:val="TAL"/>
              <w:ind w:left="227"/>
            </w:pPr>
            <w:r w:rsidRPr="00FD0425">
              <w:t>&gt;&gt;Fourframes Info</w:t>
            </w:r>
          </w:p>
        </w:tc>
        <w:tc>
          <w:tcPr>
            <w:tcW w:w="1276" w:type="dxa"/>
          </w:tcPr>
          <w:p w14:paraId="201BEFEB" w14:textId="77777777" w:rsidR="00F02090" w:rsidRPr="00FD0425" w:rsidRDefault="00F02090" w:rsidP="00694C97">
            <w:pPr>
              <w:pStyle w:val="TAL"/>
            </w:pPr>
            <w:r w:rsidRPr="00FD0425">
              <w:t>M</w:t>
            </w:r>
          </w:p>
        </w:tc>
        <w:tc>
          <w:tcPr>
            <w:tcW w:w="947" w:type="dxa"/>
          </w:tcPr>
          <w:p w14:paraId="6ACFC3B0" w14:textId="77777777" w:rsidR="00F02090" w:rsidRPr="00FD0425" w:rsidRDefault="00F02090" w:rsidP="00694C97">
            <w:pPr>
              <w:pStyle w:val="TAL"/>
            </w:pPr>
          </w:p>
        </w:tc>
        <w:tc>
          <w:tcPr>
            <w:tcW w:w="2327" w:type="dxa"/>
          </w:tcPr>
          <w:p w14:paraId="3F93356B" w14:textId="77777777" w:rsidR="00F02090" w:rsidRPr="00FD0425" w:rsidRDefault="00F02090" w:rsidP="00694C97">
            <w:pPr>
              <w:pStyle w:val="TAL"/>
            </w:pPr>
            <w:r w:rsidRPr="00FD0425">
              <w:t>BITSTRING (SIZE(24))</w:t>
            </w:r>
          </w:p>
        </w:tc>
        <w:tc>
          <w:tcPr>
            <w:tcW w:w="2623" w:type="dxa"/>
          </w:tcPr>
          <w:p w14:paraId="0D7514BA" w14:textId="77777777" w:rsidR="00F02090" w:rsidRPr="00FD0425" w:rsidRDefault="00F02090" w:rsidP="00694C97">
            <w:pPr>
              <w:pStyle w:val="TAL"/>
            </w:pPr>
          </w:p>
        </w:tc>
      </w:tr>
    </w:tbl>
    <w:p w14:paraId="6DF23AA3" w14:textId="77777777" w:rsidR="00F02090" w:rsidRPr="00FD0425" w:rsidRDefault="00F02090" w:rsidP="00F02090"/>
    <w:p w14:paraId="00C0759B" w14:textId="77777777" w:rsidR="00F02090" w:rsidRPr="00FD0425" w:rsidRDefault="00F02090" w:rsidP="00F02090">
      <w:pPr>
        <w:pStyle w:val="Heading4"/>
        <w:rPr>
          <w:lang w:val="fr-FR"/>
        </w:rPr>
      </w:pPr>
      <w:bookmarkStart w:id="5446" w:name="_Toc20955296"/>
      <w:bookmarkStart w:id="5447" w:name="_Toc29991493"/>
      <w:bookmarkStart w:id="5448" w:name="_Toc36555893"/>
      <w:bookmarkStart w:id="5449" w:name="_Toc44497615"/>
      <w:bookmarkStart w:id="5450" w:name="_Toc45108003"/>
      <w:bookmarkStart w:id="5451" w:name="_Toc45901623"/>
      <w:bookmarkStart w:id="5452" w:name="_Toc51850702"/>
      <w:bookmarkStart w:id="5453" w:name="_Toc56693705"/>
      <w:bookmarkStart w:id="5454" w:name="_Toc64447248"/>
      <w:bookmarkStart w:id="5455" w:name="_Toc66286742"/>
      <w:bookmarkStart w:id="5456" w:name="_Toc74151437"/>
      <w:bookmarkStart w:id="5457" w:name="_Toc88653910"/>
      <w:bookmarkStart w:id="5458" w:name="_Toc97904266"/>
      <w:bookmarkStart w:id="5459" w:name="_Toc105175307"/>
      <w:bookmarkStart w:id="5460" w:name="_Toc113826337"/>
      <w:bookmarkStart w:id="5461" w:name="_Toc120032463"/>
      <w:r w:rsidRPr="00FD0425">
        <w:rPr>
          <w:lang w:val="fr-FR"/>
        </w:rPr>
        <w:t>9.2.2.27</w:t>
      </w:r>
      <w:r w:rsidRPr="00FD0425">
        <w:rPr>
          <w:lang w:val="fr-FR"/>
        </w:rPr>
        <w:tab/>
        <w:t>Global NG-RAN Cell Identity</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726C6E7B" w14:textId="77777777" w:rsidR="00F02090" w:rsidRPr="00FD0425" w:rsidRDefault="00F02090" w:rsidP="00F02090">
      <w:pPr>
        <w:rPr>
          <w:rFonts w:hint="eastAsia"/>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3D4B9807" w14:textId="77777777" w:rsidTr="00694C97">
        <w:tblPrEx>
          <w:tblCellMar>
            <w:top w:w="0" w:type="dxa"/>
            <w:bottom w:w="0" w:type="dxa"/>
          </w:tblCellMar>
        </w:tblPrEx>
        <w:tc>
          <w:tcPr>
            <w:tcW w:w="2160" w:type="dxa"/>
          </w:tcPr>
          <w:p w14:paraId="44D76736"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790CD8CC" w14:textId="77777777" w:rsidR="00F02090" w:rsidRPr="00FD0425" w:rsidRDefault="00F02090" w:rsidP="00694C97">
            <w:pPr>
              <w:pStyle w:val="TAH"/>
              <w:rPr>
                <w:rFonts w:cs="Arial"/>
                <w:lang w:eastAsia="ja-JP"/>
              </w:rPr>
            </w:pPr>
            <w:r w:rsidRPr="00FD0425">
              <w:rPr>
                <w:rFonts w:cs="Arial"/>
                <w:lang w:eastAsia="ja-JP"/>
              </w:rPr>
              <w:t>Range</w:t>
            </w:r>
          </w:p>
        </w:tc>
        <w:tc>
          <w:tcPr>
            <w:tcW w:w="2343" w:type="dxa"/>
          </w:tcPr>
          <w:p w14:paraId="7CE5F57A"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118" w:type="dxa"/>
          </w:tcPr>
          <w:p w14:paraId="1D0754C4"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2A7DA205" w14:textId="77777777" w:rsidTr="00694C97">
        <w:tblPrEx>
          <w:tblCellMar>
            <w:top w:w="0" w:type="dxa"/>
            <w:bottom w:w="0" w:type="dxa"/>
          </w:tblCellMar>
        </w:tblPrEx>
        <w:tc>
          <w:tcPr>
            <w:tcW w:w="2160" w:type="dxa"/>
          </w:tcPr>
          <w:p w14:paraId="1814208F" w14:textId="77777777" w:rsidR="00F02090" w:rsidRPr="00FD0425" w:rsidRDefault="00F02090" w:rsidP="00694C97">
            <w:pPr>
              <w:pStyle w:val="TAL"/>
              <w:rPr>
                <w:rFonts w:hint="eastAsia"/>
              </w:rPr>
            </w:pPr>
            <w:r w:rsidRPr="00FD0425">
              <w:rPr>
                <w:lang w:eastAsia="ja-JP"/>
              </w:rPr>
              <w:t>PLMN Identity</w:t>
            </w:r>
          </w:p>
        </w:tc>
        <w:tc>
          <w:tcPr>
            <w:tcW w:w="1080" w:type="dxa"/>
          </w:tcPr>
          <w:p w14:paraId="5731C386" w14:textId="77777777" w:rsidR="00F02090" w:rsidRPr="00FD0425" w:rsidRDefault="00F02090" w:rsidP="00694C97">
            <w:pPr>
              <w:pStyle w:val="TAL"/>
              <w:rPr>
                <w:rFonts w:hint="eastAsia"/>
                <w:lang w:eastAsia="zh-CN"/>
              </w:rPr>
            </w:pPr>
            <w:r w:rsidRPr="00FD0425">
              <w:rPr>
                <w:rFonts w:cs="Arial"/>
                <w:lang w:eastAsia="ja-JP"/>
              </w:rPr>
              <w:t>M</w:t>
            </w:r>
          </w:p>
        </w:tc>
        <w:tc>
          <w:tcPr>
            <w:tcW w:w="1080" w:type="dxa"/>
          </w:tcPr>
          <w:p w14:paraId="2B26C0A6" w14:textId="77777777" w:rsidR="00F02090" w:rsidRPr="00FD0425" w:rsidRDefault="00F02090" w:rsidP="00694C97">
            <w:pPr>
              <w:pStyle w:val="TAL"/>
              <w:rPr>
                <w:lang w:eastAsia="ja-JP"/>
              </w:rPr>
            </w:pPr>
          </w:p>
        </w:tc>
        <w:tc>
          <w:tcPr>
            <w:tcW w:w="2343" w:type="dxa"/>
          </w:tcPr>
          <w:p w14:paraId="08B97966" w14:textId="77777777" w:rsidR="00F02090" w:rsidRPr="00FD0425" w:rsidRDefault="00F02090" w:rsidP="00694C97">
            <w:pPr>
              <w:pStyle w:val="TAL"/>
              <w:rPr>
                <w:lang w:eastAsia="ja-JP"/>
              </w:rPr>
            </w:pPr>
            <w:r w:rsidRPr="00FD0425">
              <w:rPr>
                <w:lang w:eastAsia="ja-JP"/>
              </w:rPr>
              <w:t>9.2.2.4</w:t>
            </w:r>
          </w:p>
        </w:tc>
        <w:tc>
          <w:tcPr>
            <w:tcW w:w="3118" w:type="dxa"/>
          </w:tcPr>
          <w:p w14:paraId="4E72F068" w14:textId="77777777" w:rsidR="00F02090" w:rsidRPr="00FD0425" w:rsidRDefault="00F02090" w:rsidP="00694C97">
            <w:pPr>
              <w:pStyle w:val="TAL"/>
              <w:rPr>
                <w:rFonts w:hint="eastAsia"/>
                <w:lang w:eastAsia="zh-CN"/>
              </w:rPr>
            </w:pPr>
          </w:p>
        </w:tc>
      </w:tr>
      <w:tr w:rsidR="00F02090" w:rsidRPr="00FD0425" w14:paraId="67FBD3B7" w14:textId="77777777" w:rsidTr="00694C97">
        <w:tblPrEx>
          <w:tblCellMar>
            <w:top w:w="0" w:type="dxa"/>
            <w:bottom w:w="0" w:type="dxa"/>
          </w:tblCellMar>
        </w:tblPrEx>
        <w:tc>
          <w:tcPr>
            <w:tcW w:w="2160" w:type="dxa"/>
          </w:tcPr>
          <w:p w14:paraId="30BD644C" w14:textId="77777777" w:rsidR="00F02090" w:rsidRPr="00FD0425" w:rsidRDefault="00F02090" w:rsidP="00694C97">
            <w:pPr>
              <w:pStyle w:val="TAL"/>
            </w:pPr>
            <w:r w:rsidRPr="00FD0425">
              <w:t>NG-RAN Cell Identity</w:t>
            </w:r>
          </w:p>
        </w:tc>
        <w:tc>
          <w:tcPr>
            <w:tcW w:w="1080" w:type="dxa"/>
          </w:tcPr>
          <w:p w14:paraId="6CBD8036"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3CEC9832" w14:textId="77777777" w:rsidR="00F02090" w:rsidRPr="00FD0425" w:rsidRDefault="00F02090" w:rsidP="00694C97">
            <w:pPr>
              <w:pStyle w:val="TAL"/>
              <w:rPr>
                <w:lang w:eastAsia="ja-JP"/>
              </w:rPr>
            </w:pPr>
          </w:p>
        </w:tc>
        <w:tc>
          <w:tcPr>
            <w:tcW w:w="2343" w:type="dxa"/>
          </w:tcPr>
          <w:p w14:paraId="5B978450" w14:textId="77777777" w:rsidR="00F02090" w:rsidRPr="00FD0425" w:rsidRDefault="00F02090" w:rsidP="00694C97">
            <w:pPr>
              <w:pStyle w:val="TAL"/>
              <w:rPr>
                <w:lang w:eastAsia="ja-JP"/>
              </w:rPr>
            </w:pPr>
            <w:r w:rsidRPr="00FD0425">
              <w:rPr>
                <w:lang w:eastAsia="ja-JP"/>
              </w:rPr>
              <w:t>9.2.2.9</w:t>
            </w:r>
          </w:p>
        </w:tc>
        <w:tc>
          <w:tcPr>
            <w:tcW w:w="3118" w:type="dxa"/>
          </w:tcPr>
          <w:p w14:paraId="5EBBDC35" w14:textId="77777777" w:rsidR="00F02090" w:rsidRPr="00FD0425" w:rsidRDefault="00F02090" w:rsidP="00694C97">
            <w:pPr>
              <w:pStyle w:val="TAL"/>
              <w:rPr>
                <w:rFonts w:hint="eastAsia"/>
                <w:lang w:eastAsia="zh-CN"/>
              </w:rPr>
            </w:pPr>
          </w:p>
        </w:tc>
      </w:tr>
    </w:tbl>
    <w:p w14:paraId="42F5F3FD" w14:textId="77777777" w:rsidR="00F02090" w:rsidRPr="00FD0425" w:rsidRDefault="00F02090" w:rsidP="00F02090">
      <w:pPr>
        <w:rPr>
          <w:lang w:eastAsia="zh-CN"/>
        </w:rPr>
      </w:pPr>
    </w:p>
    <w:p w14:paraId="709E08F3" w14:textId="77777777" w:rsidR="00F02090" w:rsidRPr="00FD0425" w:rsidRDefault="00F02090" w:rsidP="00F02090">
      <w:pPr>
        <w:pStyle w:val="Heading4"/>
        <w:rPr>
          <w:lang w:val="fr-FR"/>
        </w:rPr>
      </w:pPr>
      <w:bookmarkStart w:id="5462" w:name="_Toc20955297"/>
      <w:bookmarkStart w:id="5463" w:name="_Toc29991494"/>
      <w:bookmarkStart w:id="5464" w:name="_Toc36555894"/>
      <w:bookmarkStart w:id="5465" w:name="_Toc44497616"/>
      <w:bookmarkStart w:id="5466" w:name="_Toc45108004"/>
      <w:bookmarkStart w:id="5467" w:name="_Toc45901624"/>
      <w:bookmarkStart w:id="5468" w:name="_Toc51850703"/>
      <w:bookmarkStart w:id="5469" w:name="_Toc56693706"/>
      <w:bookmarkStart w:id="5470" w:name="_Toc64447249"/>
      <w:bookmarkStart w:id="5471" w:name="_Toc66286743"/>
      <w:bookmarkStart w:id="5472" w:name="_Toc74151438"/>
      <w:bookmarkStart w:id="5473" w:name="_Toc88653911"/>
      <w:bookmarkStart w:id="5474" w:name="_Toc97904267"/>
      <w:bookmarkStart w:id="5475" w:name="_Toc105175308"/>
      <w:bookmarkStart w:id="5476" w:name="_Toc113826338"/>
      <w:bookmarkStart w:id="5477" w:name="_Toc120032464"/>
      <w:r w:rsidRPr="00FD0425">
        <w:rPr>
          <w:lang w:val="fr-FR"/>
        </w:rPr>
        <w:t>9.2.2.28</w:t>
      </w:r>
      <w:r w:rsidRPr="00FD0425">
        <w:rPr>
          <w:lang w:val="fr-FR"/>
        </w:rPr>
        <w:tab/>
        <w:t>Connectivity Support</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9CA3C86" w14:textId="77777777" w:rsidR="00F02090" w:rsidRPr="00FD0425" w:rsidRDefault="00F02090" w:rsidP="00F02090">
      <w:pPr>
        <w:rPr>
          <w:rFonts w:hint="eastAsia"/>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0A2D7630" w14:textId="77777777" w:rsidTr="00694C97">
        <w:tblPrEx>
          <w:tblCellMar>
            <w:top w:w="0" w:type="dxa"/>
            <w:bottom w:w="0" w:type="dxa"/>
          </w:tblCellMar>
        </w:tblPrEx>
        <w:tc>
          <w:tcPr>
            <w:tcW w:w="2160" w:type="dxa"/>
          </w:tcPr>
          <w:p w14:paraId="5E80D065"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1D29D83F" w14:textId="77777777" w:rsidR="00F02090" w:rsidRPr="00FD0425" w:rsidRDefault="00F02090" w:rsidP="00694C97">
            <w:pPr>
              <w:pStyle w:val="TAH"/>
              <w:rPr>
                <w:rFonts w:cs="Arial"/>
                <w:lang w:eastAsia="ja-JP"/>
              </w:rPr>
            </w:pPr>
            <w:r w:rsidRPr="00FD0425">
              <w:rPr>
                <w:rFonts w:cs="Arial"/>
                <w:lang w:eastAsia="ja-JP"/>
              </w:rPr>
              <w:t>Range</w:t>
            </w:r>
          </w:p>
        </w:tc>
        <w:tc>
          <w:tcPr>
            <w:tcW w:w="2343" w:type="dxa"/>
          </w:tcPr>
          <w:p w14:paraId="6959AD4B"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118" w:type="dxa"/>
          </w:tcPr>
          <w:p w14:paraId="305A103B"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6CAC8839" w14:textId="77777777" w:rsidTr="00694C97">
        <w:tblPrEx>
          <w:tblCellMar>
            <w:top w:w="0" w:type="dxa"/>
            <w:bottom w:w="0" w:type="dxa"/>
          </w:tblCellMar>
        </w:tblPrEx>
        <w:tc>
          <w:tcPr>
            <w:tcW w:w="2160" w:type="dxa"/>
          </w:tcPr>
          <w:p w14:paraId="0D1BBF3F" w14:textId="77777777" w:rsidR="00F02090" w:rsidRPr="00FD0425" w:rsidRDefault="00F02090" w:rsidP="00694C97">
            <w:pPr>
              <w:pStyle w:val="TAL"/>
              <w:rPr>
                <w:rFonts w:hint="eastAsia"/>
              </w:rPr>
            </w:pPr>
            <w:r w:rsidRPr="00FD0425">
              <w:t>EN-DC Support</w:t>
            </w:r>
          </w:p>
        </w:tc>
        <w:tc>
          <w:tcPr>
            <w:tcW w:w="1080" w:type="dxa"/>
          </w:tcPr>
          <w:p w14:paraId="7C848303" w14:textId="77777777" w:rsidR="00F02090" w:rsidRPr="00FD0425" w:rsidRDefault="00F02090" w:rsidP="00694C97">
            <w:pPr>
              <w:pStyle w:val="TAL"/>
              <w:rPr>
                <w:rFonts w:hint="eastAsia"/>
                <w:lang w:eastAsia="zh-CN"/>
              </w:rPr>
            </w:pPr>
            <w:r w:rsidRPr="00FD0425">
              <w:rPr>
                <w:rFonts w:eastAsia="MS Mincho"/>
                <w:szCs w:val="18"/>
                <w:lang w:eastAsia="ja-JP"/>
              </w:rPr>
              <w:t>M</w:t>
            </w:r>
          </w:p>
        </w:tc>
        <w:tc>
          <w:tcPr>
            <w:tcW w:w="1080" w:type="dxa"/>
          </w:tcPr>
          <w:p w14:paraId="02A313F6" w14:textId="77777777" w:rsidR="00F02090" w:rsidRPr="00FD0425" w:rsidRDefault="00F02090" w:rsidP="00694C97">
            <w:pPr>
              <w:pStyle w:val="TAL"/>
              <w:rPr>
                <w:lang w:eastAsia="ja-JP"/>
              </w:rPr>
            </w:pPr>
          </w:p>
        </w:tc>
        <w:tc>
          <w:tcPr>
            <w:tcW w:w="2343" w:type="dxa"/>
          </w:tcPr>
          <w:p w14:paraId="4541803C" w14:textId="77777777" w:rsidR="00F02090" w:rsidRPr="00FD0425" w:rsidRDefault="00F02090" w:rsidP="00694C97">
            <w:pPr>
              <w:pStyle w:val="TAL"/>
              <w:rPr>
                <w:lang w:eastAsia="ja-JP"/>
              </w:rPr>
            </w:pPr>
            <w:r w:rsidRPr="00FD0425">
              <w:rPr>
                <w:rFonts w:eastAsia="MS Mincho"/>
                <w:lang w:eastAsia="ja-JP"/>
              </w:rPr>
              <w:t>ENUMERATED (Supported, Not supported, …)</w:t>
            </w:r>
          </w:p>
        </w:tc>
        <w:tc>
          <w:tcPr>
            <w:tcW w:w="3118" w:type="dxa"/>
          </w:tcPr>
          <w:p w14:paraId="7CE15CA8" w14:textId="77777777" w:rsidR="00F02090" w:rsidRPr="00FD0425" w:rsidRDefault="00F02090" w:rsidP="00694C97">
            <w:pPr>
              <w:pStyle w:val="TAL"/>
              <w:rPr>
                <w:rFonts w:hint="eastAsia"/>
                <w:lang w:eastAsia="zh-CN"/>
              </w:rPr>
            </w:pPr>
          </w:p>
        </w:tc>
      </w:tr>
    </w:tbl>
    <w:p w14:paraId="31F2E1D4" w14:textId="77777777" w:rsidR="00F02090" w:rsidRPr="00FD0425" w:rsidRDefault="00F02090" w:rsidP="00F02090">
      <w:pPr>
        <w:rPr>
          <w:lang w:eastAsia="zh-CN"/>
        </w:rPr>
      </w:pPr>
    </w:p>
    <w:p w14:paraId="4DCE43E1" w14:textId="77777777" w:rsidR="00F02090" w:rsidRPr="00FD0425" w:rsidRDefault="00F02090" w:rsidP="00F02090">
      <w:pPr>
        <w:pStyle w:val="Heading4"/>
      </w:pPr>
      <w:bookmarkStart w:id="5478" w:name="_Toc20955298"/>
      <w:bookmarkStart w:id="5479" w:name="_Toc29991495"/>
      <w:bookmarkStart w:id="5480" w:name="_Toc36555895"/>
      <w:bookmarkStart w:id="5481" w:name="_Toc44497617"/>
      <w:bookmarkStart w:id="5482" w:name="_Toc45108005"/>
      <w:bookmarkStart w:id="5483" w:name="_Toc45901625"/>
      <w:bookmarkStart w:id="5484" w:name="_Toc51850704"/>
      <w:bookmarkStart w:id="5485" w:name="_Toc56693707"/>
      <w:bookmarkStart w:id="5486" w:name="_Toc64447250"/>
      <w:bookmarkStart w:id="5487" w:name="_Toc66286744"/>
      <w:bookmarkStart w:id="5488" w:name="_Toc74151439"/>
      <w:bookmarkStart w:id="5489" w:name="_Toc88653912"/>
      <w:bookmarkStart w:id="5490" w:name="_Toc97904268"/>
      <w:bookmarkStart w:id="5491" w:name="_Toc105175309"/>
      <w:bookmarkStart w:id="5492" w:name="_Toc113826339"/>
      <w:bookmarkStart w:id="5493" w:name="_Toc120032465"/>
      <w:r w:rsidRPr="00FD0425">
        <w:t>9.2.2.29</w:t>
      </w:r>
      <w:r w:rsidRPr="00FD0425">
        <w:tab/>
        <w:t>Protected E-UTRA Resource Indication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7D0EDB9C" w14:textId="77777777" w:rsidR="00F02090" w:rsidRPr="00FD0425" w:rsidRDefault="00F02090" w:rsidP="00F02090">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F02090" w:rsidRPr="00FD0425" w14:paraId="1DBEFB59"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694C97">
            <w:pPr>
              <w:pStyle w:val="TAH"/>
              <w:rPr>
                <w:lang w:eastAsia="ja-JP"/>
              </w:rPr>
            </w:pPr>
            <w:r w:rsidRPr="00FD0425">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694C97">
            <w:pPr>
              <w:pStyle w:val="TAH"/>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694C97">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694C97">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694C97">
            <w:pPr>
              <w:pStyle w:val="TAH"/>
              <w:rPr>
                <w:lang w:eastAsia="ja-JP"/>
              </w:rPr>
            </w:pPr>
            <w:r w:rsidRPr="00FD0425">
              <w:rPr>
                <w:lang w:eastAsia="ja-JP"/>
              </w:rPr>
              <w:t>Semantics description</w:t>
            </w:r>
          </w:p>
        </w:tc>
      </w:tr>
      <w:tr w:rsidR="00F02090" w:rsidRPr="00FD0425" w14:paraId="217FE087"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694C97">
            <w:pPr>
              <w:pStyle w:val="TAL"/>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694C97">
            <w:pPr>
              <w:pStyle w:val="TAL"/>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694C97">
            <w:pPr>
              <w:pStyle w:val="TAL"/>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694C97">
            <w:pPr>
              <w:pStyle w:val="TAL"/>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694C97">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694C97">
            <w:pPr>
              <w:pStyle w:val="TAL"/>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694C97">
            <w:pPr>
              <w:pStyle w:val="TAL"/>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694C97">
            <w:pPr>
              <w:pStyle w:val="TAL"/>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694C97">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694C97">
            <w:pPr>
              <w:pStyle w:val="TAL"/>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694C97">
            <w:pPr>
              <w:pStyle w:val="TAL"/>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694C97">
            <w:pPr>
              <w:pStyle w:val="TAL"/>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694C97">
            <w:pPr>
              <w:pStyle w:val="TAL"/>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694C97">
            <w:pPr>
              <w:pStyle w:val="TAL"/>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694C97">
            <w:pPr>
              <w:pStyle w:val="TAL"/>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694C97">
            <w:pPr>
              <w:pStyle w:val="TAL"/>
            </w:pPr>
            <w:r w:rsidRPr="00FD0425">
              <w:t>BIT STRING (84, …)</w:t>
            </w:r>
          </w:p>
          <w:p w14:paraId="2DD7956A" w14:textId="77777777" w:rsidR="00F02090" w:rsidRPr="00FD0425"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694C97">
            <w:pPr>
              <w:pStyle w:val="TAL"/>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Pr="00FD0425">
              <w:rPr>
                <w:position w:val="-5"/>
              </w:rPr>
              <w:pict w14:anchorId="73FB6E50">
                <v:shape id="_x0000_i1083" type="#_x0000_t75" style="width:16.8pt;height:11.4pt" equationxml="&lt;">
                  <v:imagedata r:id="rId123" o:title="" chromakey="white"/>
                </v:shape>
              </w:pict>
            </w:r>
            <w:r w:rsidRPr="00FD0425">
              <w:instrText xml:space="preserve"> </w:instrText>
            </w:r>
            <w:r w:rsidRPr="00FD0425">
              <w:fldChar w:fldCharType="separate"/>
            </w:r>
            <w:r w:rsidRPr="00FD0425">
              <w:rPr>
                <w:position w:val="-5"/>
              </w:rPr>
              <w:pict w14:anchorId="0FC3F3A5">
                <v:shape id="_x0000_i1084" type="#_x0000_t75" style="width:16.8pt;height:11.4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Pr="00FD0425">
              <w:rPr>
                <w:position w:val="-5"/>
              </w:rPr>
              <w:pict w14:anchorId="6B66A8BA">
                <v:shape id="_x0000_i1085" type="#_x0000_t75" style="width:16.8pt;height:11.4pt" equationxml="&lt;">
                  <v:imagedata r:id="rId123" o:title="" chromakey="white"/>
                </v:shape>
              </w:pict>
            </w:r>
            <w:r w:rsidRPr="00FD0425">
              <w:instrText xml:space="preserve"> </w:instrText>
            </w:r>
            <w:r w:rsidRPr="00FD0425">
              <w:fldChar w:fldCharType="separate"/>
            </w:r>
            <w:r w:rsidRPr="00FD0425">
              <w:rPr>
                <w:position w:val="-5"/>
              </w:rPr>
              <w:pict w14:anchorId="5C63D2B7">
                <v:shape id="_x0000_i1086" type="#_x0000_t75" style="width:16.8pt;height:11.4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694C97">
            <w:pPr>
              <w:pStyle w:val="TAL"/>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694C97">
            <w:pPr>
              <w:pStyle w:val="TAL"/>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694C97">
            <w:pPr>
              <w:pStyle w:val="TAL"/>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694C97">
            <w:pPr>
              <w:pStyle w:val="TAL"/>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694C97">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694C97">
            <w:pPr>
              <w:pStyle w:val="TAL"/>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694C97">
            <w:pPr>
              <w:pStyle w:val="TAL"/>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694C97">
            <w:pPr>
              <w:pStyle w:val="TAL"/>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694C97">
            <w:pPr>
              <w:pStyle w:val="TAL"/>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694C97">
            <w:pPr>
              <w:pStyle w:val="TAL"/>
              <w:ind w:left="340"/>
              <w:rPr>
                <w:rFonts w:cs="Arial"/>
                <w:bCs/>
                <w:lang w:eastAsia="ja-JP"/>
              </w:rPr>
            </w:pPr>
            <w:r w:rsidRPr="00FD0425">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694C97">
            <w:pPr>
              <w:pStyle w:val="TAL"/>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694C97">
            <w:pPr>
              <w:pStyle w:val="TAL"/>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694C97">
            <w:pPr>
              <w:pStyle w:val="TAL"/>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694C97">
            <w:pPr>
              <w:pStyle w:val="TAL"/>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694C97">
            <w:pPr>
              <w:pStyle w:val="TAL"/>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694C97">
            <w:pPr>
              <w:pStyle w:val="TAL"/>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694C97">
        <w:trPr>
          <w:trHeight w:val="52"/>
        </w:trPr>
        <w:tc>
          <w:tcPr>
            <w:tcW w:w="2443"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694C97">
            <w:pPr>
              <w:pStyle w:val="TAL"/>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694C97">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694C97">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694C97">
            <w:pPr>
              <w:pStyle w:val="TAL"/>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694C97">
            <w:pPr>
              <w:pStyle w:val="TAL"/>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F02090"/>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694C97">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694C97">
            <w:pPr>
              <w:pStyle w:val="TAH"/>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694C97">
            <w:pPr>
              <w:pStyle w:val="TAL"/>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694C97">
            <w:pPr>
              <w:pStyle w:val="TAL"/>
              <w:rPr>
                <w:lang w:eastAsia="ja-JP"/>
              </w:rPr>
            </w:pPr>
            <w:r w:rsidRPr="00FD0425">
              <w:rPr>
                <w:lang w:eastAsia="ja-JP"/>
              </w:rPr>
              <w:t>Maximum no. protected resource patterns. Value is 16.</w:t>
            </w:r>
          </w:p>
        </w:tc>
      </w:tr>
    </w:tbl>
    <w:p w14:paraId="6FE36BE1" w14:textId="77777777" w:rsidR="00F02090" w:rsidRPr="00FD0425" w:rsidRDefault="00F02090" w:rsidP="00F02090">
      <w:pPr>
        <w:rPr>
          <w:highlight w:val="yellow"/>
        </w:rPr>
      </w:pPr>
    </w:p>
    <w:p w14:paraId="02AE7A2C" w14:textId="77777777" w:rsidR="00F02090" w:rsidRPr="00FD0425" w:rsidRDefault="00F02090" w:rsidP="00F02090">
      <w:pPr>
        <w:pStyle w:val="Heading4"/>
      </w:pPr>
      <w:bookmarkStart w:id="5494" w:name="_Toc20955299"/>
      <w:bookmarkStart w:id="5495" w:name="_Toc29991496"/>
      <w:bookmarkStart w:id="5496" w:name="_Toc36555896"/>
      <w:bookmarkStart w:id="5497" w:name="_Toc44497618"/>
      <w:bookmarkStart w:id="5498" w:name="_Toc45108006"/>
      <w:bookmarkStart w:id="5499" w:name="_Toc45901626"/>
      <w:bookmarkStart w:id="5500" w:name="_Toc51850705"/>
      <w:bookmarkStart w:id="5501" w:name="_Toc56693708"/>
      <w:bookmarkStart w:id="5502" w:name="_Toc64447251"/>
      <w:bookmarkStart w:id="5503" w:name="_Toc66286745"/>
      <w:bookmarkStart w:id="5504" w:name="_Toc74151440"/>
      <w:bookmarkStart w:id="5505" w:name="_Toc88653913"/>
      <w:bookmarkStart w:id="5506" w:name="_Toc97904269"/>
      <w:bookmarkStart w:id="5507" w:name="_Toc105175310"/>
      <w:bookmarkStart w:id="5508" w:name="_Toc113826340"/>
      <w:bookmarkStart w:id="5509" w:name="_Toc120032466"/>
      <w:r w:rsidRPr="00FD0425">
        <w:t>9.2.2.30</w:t>
      </w:r>
      <w:r w:rsidRPr="00FD0425">
        <w:tab/>
        <w:t>Data Traffic Resource Indication</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A919EF5" w14:textId="77777777" w:rsidR="00F02090" w:rsidRPr="00FD0425" w:rsidRDefault="00F02090" w:rsidP="00F02090">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F02090" w:rsidRPr="00FD0425" w14:paraId="616B69A8"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694C97">
            <w:pPr>
              <w:pStyle w:val="TAH"/>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694C97">
            <w:pPr>
              <w:pStyle w:val="TAH"/>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694C97">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694C97">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694C97">
            <w:pPr>
              <w:pStyle w:val="TAH"/>
              <w:rPr>
                <w:lang w:eastAsia="ja-JP"/>
              </w:rPr>
            </w:pPr>
            <w:r w:rsidRPr="00FD0425">
              <w:rPr>
                <w:lang w:eastAsia="ja-JP"/>
              </w:rPr>
              <w:t>Semantics description</w:t>
            </w:r>
          </w:p>
        </w:tc>
      </w:tr>
      <w:tr w:rsidR="00F02090" w:rsidRPr="00FD0425" w14:paraId="261BFA3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694C97">
            <w:pPr>
              <w:pStyle w:val="TAL"/>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694C97">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694C97">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694C97">
            <w:pPr>
              <w:pStyle w:val="TAL"/>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694C97">
            <w:pPr>
              <w:pStyle w:val="TAL"/>
              <w:rPr>
                <w:lang w:eastAsia="ja-JP"/>
              </w:rPr>
            </w:pPr>
            <w:r w:rsidRPr="00FD0425">
              <w:rPr>
                <w:lang w:eastAsia="ja-JP"/>
              </w:rPr>
              <w:t>Indicates from which SFN of the receiving node the agreement is valid.</w:t>
            </w:r>
          </w:p>
        </w:tc>
      </w:tr>
      <w:tr w:rsidR="00F02090" w:rsidRPr="00FD0425" w14:paraId="542E9F2E"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694C97">
            <w:pPr>
              <w:pStyle w:val="TAL"/>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694C97">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694C97">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694C97">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694C97">
            <w:pPr>
              <w:pStyle w:val="TAL"/>
              <w:rPr>
                <w:lang w:eastAsia="ja-JP"/>
              </w:rPr>
            </w:pPr>
          </w:p>
        </w:tc>
      </w:tr>
      <w:tr w:rsidR="00F02090" w:rsidRPr="00FD0425" w14:paraId="0F2EEFB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694C97">
            <w:pPr>
              <w:pStyle w:val="TAL"/>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694C97">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694C97">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694C97">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694C97">
            <w:pPr>
              <w:pStyle w:val="TAL"/>
              <w:rPr>
                <w:lang w:eastAsia="ja-JP"/>
              </w:rPr>
            </w:pPr>
          </w:p>
        </w:tc>
      </w:tr>
      <w:tr w:rsidR="00F02090" w:rsidRPr="00FD0425" w14:paraId="5260098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694C97">
            <w:pPr>
              <w:pStyle w:val="TAL"/>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694C97">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694C97">
            <w:pPr>
              <w:pStyle w:val="TAL"/>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694C97">
            <w:pPr>
              <w:pStyle w:val="TAL"/>
              <w:rPr>
                <w:rFonts w:cs="Arial"/>
                <w:bCs/>
                <w:szCs w:val="18"/>
                <w:lang w:eastAsia="zh-CN"/>
              </w:rPr>
            </w:pPr>
          </w:p>
        </w:tc>
      </w:tr>
      <w:tr w:rsidR="00F02090" w:rsidRPr="00FD0425" w14:paraId="67210D5A"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694C97">
            <w:pPr>
              <w:pStyle w:val="TAL"/>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694C97">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694C97">
            <w:pPr>
              <w:pStyle w:val="TAL"/>
              <w:rPr>
                <w:rFonts w:cs="Arial"/>
                <w:bCs/>
                <w:szCs w:val="18"/>
                <w:lang w:eastAsia="zh-CN"/>
              </w:rPr>
            </w:pPr>
          </w:p>
        </w:tc>
      </w:tr>
      <w:tr w:rsidR="00F02090" w:rsidRPr="00FD0425" w14:paraId="7E051DC9"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694C97">
            <w:pPr>
              <w:pStyle w:val="TAL"/>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694C97">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694C97">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694C97">
            <w:pPr>
              <w:pStyle w:val="TAL"/>
              <w:rPr>
                <w:rFonts w:cs="Arial"/>
                <w:bCs/>
                <w:szCs w:val="18"/>
                <w:lang w:eastAsia="zh-CN"/>
              </w:rPr>
            </w:pPr>
          </w:p>
        </w:tc>
      </w:tr>
      <w:tr w:rsidR="00F02090" w:rsidRPr="00FD0425" w14:paraId="533810A0"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694C97">
            <w:pPr>
              <w:pStyle w:val="TAL"/>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694C97">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694C97">
            <w:pPr>
              <w:pStyle w:val="TAL"/>
              <w:rPr>
                <w:rFonts w:cs="Arial"/>
                <w:bCs/>
                <w:szCs w:val="18"/>
                <w:lang w:eastAsia="zh-CN"/>
              </w:rPr>
            </w:pPr>
          </w:p>
        </w:tc>
      </w:tr>
      <w:tr w:rsidR="00F02090" w:rsidRPr="00FD0425" w14:paraId="54F16DBE"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694C97">
            <w:pPr>
              <w:pStyle w:val="TAL"/>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694C97">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694C97">
            <w:pPr>
              <w:pStyle w:val="TAL"/>
              <w:rPr>
                <w:rFonts w:cs="Arial"/>
                <w:bCs/>
                <w:szCs w:val="18"/>
                <w:lang w:eastAsia="zh-CN"/>
              </w:rPr>
            </w:pPr>
          </w:p>
        </w:tc>
      </w:tr>
      <w:tr w:rsidR="00F02090" w:rsidRPr="00FD0425" w14:paraId="78AC33C4"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694C97">
            <w:pPr>
              <w:pStyle w:val="TAL"/>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694C97">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694C97">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694C97">
            <w:pPr>
              <w:pStyle w:val="TAL"/>
              <w:rPr>
                <w:rFonts w:cs="Arial"/>
                <w:bCs/>
                <w:szCs w:val="18"/>
                <w:lang w:eastAsia="zh-CN"/>
              </w:rPr>
            </w:pPr>
          </w:p>
        </w:tc>
      </w:tr>
      <w:tr w:rsidR="00F02090" w:rsidRPr="00FD0425" w14:paraId="1633CA23"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694C97">
            <w:pPr>
              <w:pStyle w:val="TAL"/>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694C97">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694C97">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694C97">
            <w:pPr>
              <w:pStyle w:val="TAL"/>
              <w:rPr>
                <w:rFonts w:cs="Arial"/>
                <w:bCs/>
                <w:szCs w:val="18"/>
                <w:lang w:eastAsia="zh-CN"/>
              </w:rPr>
            </w:pPr>
          </w:p>
        </w:tc>
      </w:tr>
      <w:tr w:rsidR="00F02090" w:rsidRPr="00FD0425" w14:paraId="7069287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694C97">
            <w:pPr>
              <w:pStyle w:val="TAL"/>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694C97">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694C97">
            <w:pPr>
              <w:pStyle w:val="TAL"/>
              <w:rPr>
                <w:rFonts w:cs="Arial"/>
                <w:bCs/>
                <w:szCs w:val="18"/>
                <w:lang w:eastAsia="zh-CN"/>
              </w:rPr>
            </w:pPr>
          </w:p>
        </w:tc>
      </w:tr>
      <w:tr w:rsidR="00F02090" w:rsidRPr="00FD0425" w14:paraId="6D8F25D6"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694C97">
            <w:pPr>
              <w:pStyle w:val="TAL"/>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694C97">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694C97">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694C97">
            <w:pPr>
              <w:pStyle w:val="TAL"/>
              <w:rPr>
                <w:rFonts w:cs="Arial"/>
                <w:bCs/>
                <w:szCs w:val="18"/>
                <w:lang w:eastAsia="zh-CN"/>
              </w:rPr>
            </w:pPr>
          </w:p>
        </w:tc>
      </w:tr>
      <w:tr w:rsidR="00F02090" w:rsidRPr="00FD0425" w14:paraId="1DC57AF2"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694C97">
            <w:pPr>
              <w:pStyle w:val="TAL"/>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694C97">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694C97">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694C97">
            <w:pPr>
              <w:pStyle w:val="TAL"/>
              <w:rPr>
                <w:rFonts w:cs="Arial"/>
                <w:bCs/>
                <w:szCs w:val="18"/>
                <w:lang w:eastAsia="zh-CN"/>
              </w:rPr>
            </w:pPr>
          </w:p>
        </w:tc>
      </w:tr>
      <w:tr w:rsidR="00F02090" w:rsidRPr="00FD0425" w14:paraId="039F042D" w14:textId="77777777" w:rsidTr="00694C97">
        <w:tc>
          <w:tcPr>
            <w:tcW w:w="257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694C97">
            <w:pPr>
              <w:pStyle w:val="TAL"/>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694C97">
            <w:pPr>
              <w:pStyle w:val="TAL"/>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694C97">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694C97">
            <w:pPr>
              <w:pStyle w:val="TAL"/>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694C97">
            <w:pPr>
              <w:pStyle w:val="TAL"/>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F02090">
      <w:pPr>
        <w:rPr>
          <w:highlight w:val="yellow"/>
        </w:rPr>
      </w:pPr>
    </w:p>
    <w:p w14:paraId="0E51FB82" w14:textId="77777777" w:rsidR="00F02090" w:rsidRPr="00FD0425" w:rsidRDefault="00F02090" w:rsidP="00F02090">
      <w:pPr>
        <w:pStyle w:val="Heading4"/>
      </w:pPr>
      <w:bookmarkStart w:id="5510" w:name="_Toc20955300"/>
      <w:bookmarkStart w:id="5511" w:name="_Toc29991497"/>
      <w:bookmarkStart w:id="5512" w:name="_Toc36555897"/>
      <w:bookmarkStart w:id="5513" w:name="_Toc44497619"/>
      <w:bookmarkStart w:id="5514" w:name="_Toc45108007"/>
      <w:bookmarkStart w:id="5515" w:name="_Toc45901627"/>
      <w:bookmarkStart w:id="5516" w:name="_Toc51850706"/>
      <w:bookmarkStart w:id="5517" w:name="_Toc56693709"/>
      <w:bookmarkStart w:id="5518" w:name="_Toc64447252"/>
      <w:bookmarkStart w:id="5519" w:name="_Toc66286746"/>
      <w:bookmarkStart w:id="5520" w:name="_Toc74151441"/>
      <w:bookmarkStart w:id="5521" w:name="_Toc88653914"/>
      <w:bookmarkStart w:id="5522" w:name="_Toc97904270"/>
      <w:bookmarkStart w:id="5523" w:name="_Toc105175311"/>
      <w:bookmarkStart w:id="5524" w:name="_Toc113826341"/>
      <w:bookmarkStart w:id="5525" w:name="_Toc120032467"/>
      <w:r w:rsidRPr="00FD0425">
        <w:t>9.2.2.31</w:t>
      </w:r>
      <w:r w:rsidRPr="00FD0425">
        <w:tab/>
        <w:t>Data Traffic Resources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A2A639E" w14:textId="77777777" w:rsidR="00F02090" w:rsidRPr="00FD0425" w:rsidRDefault="00F02090" w:rsidP="00F02090">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F02090" w:rsidRPr="00FD0425" w14:paraId="26A4A966" w14:textId="77777777" w:rsidTr="00694C97">
        <w:tc>
          <w:tcPr>
            <w:tcW w:w="2153" w:type="dxa"/>
          </w:tcPr>
          <w:p w14:paraId="473CA9D8" w14:textId="77777777" w:rsidR="00F02090" w:rsidRPr="00FD0425" w:rsidRDefault="00F02090" w:rsidP="00694C97">
            <w:pPr>
              <w:pStyle w:val="TAH"/>
              <w:rPr>
                <w:rFonts w:cs="Arial"/>
                <w:szCs w:val="18"/>
                <w:lang w:val="sv-SE"/>
              </w:rPr>
            </w:pPr>
            <w:r w:rsidRPr="00FD0425">
              <w:rPr>
                <w:lang w:eastAsia="ja-JP"/>
              </w:rPr>
              <w:t>IE/Group Name</w:t>
            </w:r>
          </w:p>
        </w:tc>
        <w:tc>
          <w:tcPr>
            <w:tcW w:w="1134" w:type="dxa"/>
          </w:tcPr>
          <w:p w14:paraId="7D4CB0A3" w14:textId="77777777" w:rsidR="00F02090" w:rsidRPr="00FD0425" w:rsidRDefault="00F02090" w:rsidP="00694C97">
            <w:pPr>
              <w:pStyle w:val="TAH"/>
              <w:rPr>
                <w:rFonts w:cs="Arial"/>
                <w:bCs/>
                <w:szCs w:val="18"/>
                <w:lang w:eastAsia="zh-CN"/>
              </w:rPr>
            </w:pPr>
            <w:r w:rsidRPr="00FD0425">
              <w:rPr>
                <w:lang w:eastAsia="ja-JP"/>
              </w:rPr>
              <w:t>Presence</w:t>
            </w:r>
          </w:p>
        </w:tc>
        <w:tc>
          <w:tcPr>
            <w:tcW w:w="1134" w:type="dxa"/>
          </w:tcPr>
          <w:p w14:paraId="02215002" w14:textId="77777777" w:rsidR="00F02090" w:rsidRPr="00FD0425" w:rsidRDefault="00F02090" w:rsidP="00694C97">
            <w:pPr>
              <w:pStyle w:val="TAH"/>
              <w:rPr>
                <w:rFonts w:cs="Arial"/>
                <w:bCs/>
                <w:i/>
                <w:szCs w:val="18"/>
                <w:lang w:eastAsia="ja-JP"/>
              </w:rPr>
            </w:pPr>
            <w:r w:rsidRPr="00FD0425">
              <w:rPr>
                <w:lang w:eastAsia="ja-JP"/>
              </w:rPr>
              <w:t>Range</w:t>
            </w:r>
          </w:p>
        </w:tc>
        <w:tc>
          <w:tcPr>
            <w:tcW w:w="1417" w:type="dxa"/>
          </w:tcPr>
          <w:p w14:paraId="53071AB1" w14:textId="77777777" w:rsidR="00F02090" w:rsidRPr="00FD0425" w:rsidRDefault="00F02090" w:rsidP="00694C97">
            <w:pPr>
              <w:pStyle w:val="TAH"/>
              <w:rPr>
                <w:rFonts w:cs="Arial"/>
                <w:bCs/>
                <w:szCs w:val="18"/>
                <w:lang w:eastAsia="ja-JP"/>
              </w:rPr>
            </w:pPr>
            <w:r w:rsidRPr="00FD0425">
              <w:rPr>
                <w:lang w:eastAsia="ja-JP"/>
              </w:rPr>
              <w:t>IE type and reference</w:t>
            </w:r>
          </w:p>
        </w:tc>
        <w:tc>
          <w:tcPr>
            <w:tcW w:w="4395" w:type="dxa"/>
          </w:tcPr>
          <w:p w14:paraId="5297DA75" w14:textId="77777777" w:rsidR="00F02090" w:rsidRPr="00FD0425" w:rsidRDefault="00F02090" w:rsidP="00694C97">
            <w:pPr>
              <w:pStyle w:val="TAH"/>
              <w:rPr>
                <w:rFonts w:cs="Arial"/>
                <w:bCs/>
                <w:szCs w:val="18"/>
                <w:lang w:eastAsia="zh-CN"/>
              </w:rPr>
            </w:pPr>
            <w:r w:rsidRPr="00FD0425">
              <w:rPr>
                <w:lang w:eastAsia="ja-JP"/>
              </w:rPr>
              <w:t>Semantics description</w:t>
            </w:r>
          </w:p>
        </w:tc>
      </w:tr>
      <w:tr w:rsidR="00F02090" w:rsidRPr="00FD0425" w14:paraId="11468D09" w14:textId="77777777" w:rsidTr="00694C97">
        <w:tc>
          <w:tcPr>
            <w:tcW w:w="2153" w:type="dxa"/>
          </w:tcPr>
          <w:p w14:paraId="1603814E" w14:textId="77777777" w:rsidR="00F02090" w:rsidRPr="00FD0425" w:rsidRDefault="00F02090" w:rsidP="00694C97">
            <w:pPr>
              <w:pStyle w:val="TAL"/>
            </w:pPr>
            <w:r w:rsidRPr="00FD0425">
              <w:t>Data Traffic Resources</w:t>
            </w:r>
          </w:p>
        </w:tc>
        <w:tc>
          <w:tcPr>
            <w:tcW w:w="1134" w:type="dxa"/>
          </w:tcPr>
          <w:p w14:paraId="1F84393F" w14:textId="77777777" w:rsidR="00F02090" w:rsidRPr="00FD0425" w:rsidRDefault="00F02090" w:rsidP="00694C97">
            <w:pPr>
              <w:pStyle w:val="TAL"/>
              <w:rPr>
                <w:lang w:eastAsia="zh-CN"/>
              </w:rPr>
            </w:pPr>
            <w:r w:rsidRPr="00FD0425">
              <w:rPr>
                <w:lang w:eastAsia="zh-CN"/>
              </w:rPr>
              <w:t>M</w:t>
            </w:r>
          </w:p>
        </w:tc>
        <w:tc>
          <w:tcPr>
            <w:tcW w:w="1134" w:type="dxa"/>
          </w:tcPr>
          <w:p w14:paraId="2E94EA4C" w14:textId="77777777" w:rsidR="00F02090" w:rsidRPr="00FD0425" w:rsidRDefault="00F02090" w:rsidP="00694C97">
            <w:pPr>
              <w:pStyle w:val="TAL"/>
              <w:rPr>
                <w:lang w:eastAsia="ja-JP"/>
              </w:rPr>
            </w:pPr>
          </w:p>
        </w:tc>
        <w:tc>
          <w:tcPr>
            <w:tcW w:w="1417" w:type="dxa"/>
          </w:tcPr>
          <w:p w14:paraId="21ED393B" w14:textId="77777777" w:rsidR="00F02090" w:rsidRPr="00FD0425" w:rsidRDefault="00F02090" w:rsidP="00694C97">
            <w:pPr>
              <w:pStyle w:val="TAL"/>
              <w:rPr>
                <w:b/>
                <w:lang w:eastAsia="ja-JP"/>
              </w:rPr>
            </w:pPr>
            <w:r w:rsidRPr="00FD0425">
              <w:rPr>
                <w:lang w:eastAsia="ja-JP"/>
              </w:rPr>
              <w:t>BIT STRING (6..17600)</w:t>
            </w:r>
          </w:p>
        </w:tc>
        <w:tc>
          <w:tcPr>
            <w:tcW w:w="4395" w:type="dxa"/>
          </w:tcPr>
          <w:p w14:paraId="24B95B2F" w14:textId="77777777" w:rsidR="00F02090" w:rsidRPr="00FD0425" w:rsidRDefault="00F02090" w:rsidP="00694C97">
            <w:pPr>
              <w:pStyle w:val="TAL"/>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694C97">
            <w:pPr>
              <w:pStyle w:val="TAL"/>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77777777" w:rsidR="00F02090" w:rsidRPr="00FD0425" w:rsidRDefault="00F02090" w:rsidP="00694C97">
            <w:pPr>
              <w:pStyle w:val="TAL"/>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Pr="00FD0425">
              <w:rPr>
                <w:noProof/>
                <w:position w:val="-5"/>
              </w:rPr>
              <w:pict w14:anchorId="7C97AD17">
                <v:shape id="Picture 4" o:spid="_x0000_i1087" type="#_x0000_t75" style="width:16.8pt;height:11.4pt;visibility:visible">
                  <v:imagedata r:id="rId124" o:title="" chromakey="white"/>
                </v:shape>
              </w:pict>
            </w:r>
            <w:r w:rsidRPr="00FD0425">
              <w:rPr>
                <w:rFonts w:cs="Arial"/>
              </w:rPr>
              <w:instrText xml:space="preserve"> </w:instrText>
            </w:r>
            <w:r w:rsidRPr="00FD0425">
              <w:rPr>
                <w:rFonts w:cs="Arial"/>
              </w:rPr>
              <w:fldChar w:fldCharType="separate"/>
            </w:r>
            <w:r w:rsidRPr="00FD0425">
              <w:pict w14:anchorId="61D839CC">
                <v:shape id="Picture 3" o:spid="_x0000_i1088" type="#_x0000_t75" style="width:16.8pt;height:11.4pt;visibility:visible">
                  <v:imagedata r:id="rId124" o:title="" chromakey="white"/>
                </v:shape>
              </w:pict>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Pr="00FD0425">
              <w:rPr>
                <w:noProof/>
                <w:position w:val="-5"/>
              </w:rPr>
              <w:pict w14:anchorId="3F2E3D6C">
                <v:shape id="Picture 2" o:spid="_x0000_i1089" type="#_x0000_t75" style="width:16.8pt;height:11.4pt;visibility:visible">
                  <v:imagedata r:id="rId125" o:title="" chromakey="white"/>
                </v:shape>
              </w:pict>
            </w:r>
            <w:r w:rsidRPr="00FD0425">
              <w:rPr>
                <w:rFonts w:cs="Arial"/>
              </w:rPr>
              <w:instrText xml:space="preserve"> </w:instrText>
            </w:r>
            <w:r w:rsidRPr="00FD0425">
              <w:rPr>
                <w:rFonts w:cs="Arial"/>
              </w:rPr>
              <w:fldChar w:fldCharType="separate"/>
            </w:r>
            <w:r w:rsidRPr="00FD0425">
              <w:pict w14:anchorId="6BF72ACE">
                <v:shape id="Picture 1" o:spid="_x0000_i1090" type="#_x0000_t75" style="width:16.8pt;height:11.4pt;visibility:visible">
                  <v:imagedata r:id="rId125" o:title="" chromakey="white"/>
                </v:shape>
              </w:pict>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F02090"/>
    <w:p w14:paraId="60D9A76A" w14:textId="77777777" w:rsidR="00F02090" w:rsidRPr="00FD0425" w:rsidRDefault="00F02090" w:rsidP="00F02090">
      <w:pPr>
        <w:pStyle w:val="Heading4"/>
      </w:pPr>
      <w:bookmarkStart w:id="5526" w:name="_Toc20955301"/>
      <w:bookmarkStart w:id="5527" w:name="_Toc29991498"/>
      <w:bookmarkStart w:id="5528" w:name="_Toc36555898"/>
      <w:bookmarkStart w:id="5529" w:name="_Toc44497620"/>
      <w:bookmarkStart w:id="5530" w:name="_Toc45108008"/>
      <w:bookmarkStart w:id="5531" w:name="_Toc45901628"/>
      <w:bookmarkStart w:id="5532" w:name="_Toc51850707"/>
      <w:bookmarkStart w:id="5533" w:name="_Toc56693710"/>
      <w:bookmarkStart w:id="5534" w:name="_Toc64447253"/>
      <w:bookmarkStart w:id="5535" w:name="_Toc66286747"/>
      <w:bookmarkStart w:id="5536" w:name="_Toc74151442"/>
      <w:bookmarkStart w:id="5537" w:name="_Toc88653915"/>
      <w:bookmarkStart w:id="5538" w:name="_Toc97904271"/>
      <w:bookmarkStart w:id="5539" w:name="_Toc105175312"/>
      <w:bookmarkStart w:id="5540" w:name="_Toc113826342"/>
      <w:bookmarkStart w:id="5541" w:name="_Toc120032468"/>
      <w:r w:rsidRPr="00FD0425">
        <w:t>9.2.2.32</w:t>
      </w:r>
      <w:r w:rsidRPr="00FD0425">
        <w:tab/>
        <w:t>Reserved Subframe Pattern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18F88851" w14:textId="77777777" w:rsidR="00F02090" w:rsidRPr="00FD0425" w:rsidRDefault="00F02090" w:rsidP="00F02090">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F02090" w:rsidRPr="00FD0425" w14:paraId="18F4B3E7"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694C97">
            <w:pPr>
              <w:pStyle w:val="TAH"/>
              <w:rPr>
                <w:rFonts w:cs="Arial"/>
                <w:szCs w:val="18"/>
                <w:lang w:val="sv-SE"/>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694C97">
            <w:pPr>
              <w:pStyle w:val="TAH"/>
              <w:rPr>
                <w:rFonts w:cs="Arial"/>
                <w:bCs/>
                <w:szCs w:val="18"/>
                <w:lang w:eastAsia="zh-CN"/>
              </w:rPr>
            </w:pPr>
            <w:r w:rsidRPr="00FD0425">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694C97">
            <w:pPr>
              <w:pStyle w:val="TAH"/>
              <w:rPr>
                <w:rFonts w:cs="Arial"/>
                <w:bCs/>
                <w:i/>
                <w:szCs w:val="18"/>
                <w:lang w:eastAsia="ja-JP"/>
              </w:rPr>
            </w:pPr>
            <w:r w:rsidRPr="00FD0425">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694C97">
            <w:pPr>
              <w:pStyle w:val="TAH"/>
              <w:rPr>
                <w:rFonts w:cs="Arial"/>
                <w:bCs/>
                <w:szCs w:val="18"/>
                <w:lang w:eastAsia="ja-JP"/>
              </w:rPr>
            </w:pPr>
            <w:r w:rsidRPr="00FD0425">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694C97">
            <w:pPr>
              <w:pStyle w:val="TAH"/>
              <w:rPr>
                <w:rFonts w:cs="Arial"/>
                <w:bCs/>
                <w:szCs w:val="18"/>
                <w:lang w:eastAsia="zh-CN"/>
              </w:rPr>
            </w:pPr>
            <w:r w:rsidRPr="00FD0425">
              <w:rPr>
                <w:lang w:eastAsia="ja-JP"/>
              </w:rPr>
              <w:t>Semantics description</w:t>
            </w:r>
          </w:p>
        </w:tc>
      </w:tr>
      <w:tr w:rsidR="00F02090" w:rsidRPr="00FD0425" w14:paraId="3871FE1C"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694C97">
            <w:pPr>
              <w:pStyle w:val="TAL"/>
              <w:rPr>
                <w:lang w:val="sv-SE"/>
              </w:rPr>
            </w:pPr>
            <w:r w:rsidRPr="00FD0425">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694C97">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694C97">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694C97">
            <w:pPr>
              <w:pStyle w:val="TAL"/>
              <w:rPr>
                <w:lang w:eastAsia="ja-JP"/>
              </w:rPr>
            </w:pPr>
            <w:r w:rsidRPr="00FD0425">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694C97">
            <w:pPr>
              <w:pStyle w:val="TAL"/>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694C97">
            <w:pPr>
              <w:pStyle w:val="TAL"/>
              <w:rPr>
                <w:lang w:val="sv-SE"/>
              </w:rPr>
            </w:pPr>
            <w:r w:rsidRPr="00FD0425">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694C97">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694C97">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694C97">
            <w:pPr>
              <w:pStyle w:val="TAL"/>
              <w:rPr>
                <w:lang w:eastAsia="ja-JP"/>
              </w:rPr>
            </w:pPr>
            <w:r w:rsidRPr="00FD0425">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694C97">
            <w:pPr>
              <w:pStyle w:val="TAL"/>
            </w:pPr>
            <w:r w:rsidRPr="00FD0425">
              <w:t>Each position in the bitmap represents a subframe.</w:t>
            </w:r>
          </w:p>
          <w:p w14:paraId="7A3D5166" w14:textId="77777777" w:rsidR="00F02090" w:rsidRPr="00FD0425" w:rsidRDefault="00F02090" w:rsidP="00694C97">
            <w:pPr>
              <w:pStyle w:val="TAL"/>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694C97">
            <w:pPr>
              <w:pStyle w:val="TAH"/>
              <w:jc w:val="left"/>
              <w:rPr>
                <w:rFonts w:cs="Arial"/>
                <w:b w:val="0"/>
                <w:bCs/>
                <w:szCs w:val="18"/>
                <w:lang w:eastAsia="zh-CN"/>
              </w:rPr>
            </w:pPr>
          </w:p>
        </w:tc>
      </w:tr>
      <w:tr w:rsidR="00F02090" w:rsidRPr="00FD0425" w14:paraId="0CD829CC" w14:textId="77777777" w:rsidTr="00694C97">
        <w:tc>
          <w:tcPr>
            <w:tcW w:w="3003" w:type="dxa"/>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694C97">
            <w:pPr>
              <w:pStyle w:val="TAL"/>
              <w:rPr>
                <w:lang w:val="sv-SE"/>
              </w:rPr>
            </w:pPr>
            <w:r w:rsidRPr="00FD0425">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694C97">
            <w:pPr>
              <w:pStyle w:val="TAL"/>
              <w:rPr>
                <w:lang w:eastAsia="zh-CN"/>
              </w:rPr>
            </w:pPr>
            <w:r w:rsidRPr="00FD0425">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694C97">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694C97">
            <w:pPr>
              <w:pStyle w:val="TAL"/>
              <w:rPr>
                <w:lang w:eastAsia="ja-JP"/>
              </w:rPr>
            </w:pPr>
            <w:r w:rsidRPr="00FD0425">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694C97">
            <w:pPr>
              <w:pStyle w:val="TAL"/>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F02090">
      <w:pPr>
        <w:rPr>
          <w:lang w:val="en-US"/>
        </w:rPr>
      </w:pPr>
    </w:p>
    <w:p w14:paraId="2B94B175" w14:textId="77777777" w:rsidR="00FE17E1" w:rsidRPr="00FD0425" w:rsidRDefault="00FE17E1" w:rsidP="00FE17E1">
      <w:pPr>
        <w:pStyle w:val="Heading4"/>
      </w:pPr>
      <w:bookmarkStart w:id="5542" w:name="_Toc20955302"/>
      <w:bookmarkStart w:id="5543" w:name="_Toc29991499"/>
      <w:bookmarkStart w:id="5544" w:name="_Toc36555899"/>
      <w:bookmarkStart w:id="5545" w:name="_Toc44497621"/>
      <w:bookmarkStart w:id="5546" w:name="_Toc45108009"/>
      <w:bookmarkStart w:id="5547" w:name="_Toc45901629"/>
      <w:bookmarkStart w:id="5548" w:name="_Toc51850708"/>
      <w:bookmarkStart w:id="5549" w:name="_Toc56693711"/>
      <w:bookmarkStart w:id="5550" w:name="_Toc64447254"/>
      <w:bookmarkStart w:id="5551" w:name="_Toc66286748"/>
      <w:bookmarkStart w:id="5552" w:name="_Toc74151443"/>
      <w:bookmarkStart w:id="5553" w:name="_Toc88653916"/>
      <w:bookmarkStart w:id="5554" w:name="_Toc97904272"/>
      <w:bookmarkStart w:id="5555" w:name="_Toc105175313"/>
      <w:bookmarkStart w:id="5556" w:name="_Toc113826343"/>
      <w:bookmarkStart w:id="5557" w:name="_Toc120032469"/>
      <w:r w:rsidRPr="00FD0425">
        <w:t>9.2.2.33</w:t>
      </w:r>
      <w:r w:rsidRPr="00FD0425">
        <w:tab/>
        <w:t xml:space="preserve"> MR-DC Resource Coordination Information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02688E61" w14:textId="77777777" w:rsidR="00FE17E1" w:rsidRPr="00FD0425" w:rsidRDefault="00FE17E1" w:rsidP="00195317">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E17E1" w:rsidRPr="00FD0425" w14:paraId="1F5A7917" w14:textId="77777777" w:rsidTr="00057A2D">
        <w:tc>
          <w:tcPr>
            <w:tcW w:w="2304" w:type="dxa"/>
          </w:tcPr>
          <w:p w14:paraId="002ACD8C" w14:textId="77777777" w:rsidR="00FE17E1" w:rsidRPr="00FD0425" w:rsidRDefault="00FE17E1" w:rsidP="00057A2D">
            <w:pPr>
              <w:pStyle w:val="TAH"/>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057A2D">
            <w:pPr>
              <w:pStyle w:val="TAH"/>
              <w:rPr>
                <w:rFonts w:cs="Arial"/>
                <w:lang w:eastAsia="ja-JP"/>
              </w:rPr>
            </w:pPr>
            <w:r w:rsidRPr="00FD0425">
              <w:rPr>
                <w:rFonts w:cs="Arial"/>
                <w:lang w:eastAsia="ja-JP"/>
              </w:rPr>
              <w:t>Presence</w:t>
            </w:r>
          </w:p>
        </w:tc>
        <w:tc>
          <w:tcPr>
            <w:tcW w:w="1080" w:type="dxa"/>
          </w:tcPr>
          <w:p w14:paraId="2593A61A" w14:textId="77777777" w:rsidR="00FE17E1" w:rsidRPr="00FD0425" w:rsidRDefault="00FE17E1" w:rsidP="00057A2D">
            <w:pPr>
              <w:pStyle w:val="TAH"/>
              <w:rPr>
                <w:rFonts w:cs="Arial"/>
                <w:lang w:eastAsia="ja-JP"/>
              </w:rPr>
            </w:pPr>
            <w:r w:rsidRPr="00FD0425">
              <w:rPr>
                <w:rFonts w:cs="Arial"/>
                <w:lang w:eastAsia="ja-JP"/>
              </w:rPr>
              <w:t>Range</w:t>
            </w:r>
          </w:p>
        </w:tc>
        <w:tc>
          <w:tcPr>
            <w:tcW w:w="2592" w:type="dxa"/>
          </w:tcPr>
          <w:p w14:paraId="2C57F4DE" w14:textId="77777777" w:rsidR="00FE17E1" w:rsidRPr="00FD0425" w:rsidRDefault="00FE17E1" w:rsidP="00057A2D">
            <w:pPr>
              <w:pStyle w:val="TAH"/>
              <w:rPr>
                <w:rFonts w:cs="Arial"/>
                <w:lang w:eastAsia="ja-JP"/>
              </w:rPr>
            </w:pPr>
            <w:r w:rsidRPr="00FD0425">
              <w:rPr>
                <w:rFonts w:cs="Arial"/>
                <w:lang w:eastAsia="ja-JP"/>
              </w:rPr>
              <w:t>IE type and reference</w:t>
            </w:r>
          </w:p>
        </w:tc>
        <w:tc>
          <w:tcPr>
            <w:tcW w:w="2520" w:type="dxa"/>
          </w:tcPr>
          <w:p w14:paraId="4559C153" w14:textId="77777777" w:rsidR="00FE17E1" w:rsidRPr="00FD0425" w:rsidRDefault="00FE17E1" w:rsidP="00057A2D">
            <w:pPr>
              <w:pStyle w:val="TAH"/>
              <w:rPr>
                <w:rFonts w:cs="Arial"/>
                <w:lang w:eastAsia="ja-JP"/>
              </w:rPr>
            </w:pPr>
            <w:r w:rsidRPr="00FD0425">
              <w:rPr>
                <w:rFonts w:cs="Arial"/>
                <w:lang w:eastAsia="ja-JP"/>
              </w:rPr>
              <w:t>Semantics description</w:t>
            </w:r>
          </w:p>
        </w:tc>
      </w:tr>
      <w:tr w:rsidR="00FE17E1" w:rsidRPr="00FD0425" w14:paraId="5CDE2E02" w14:textId="77777777" w:rsidTr="00057A2D">
        <w:tc>
          <w:tcPr>
            <w:tcW w:w="2304" w:type="dxa"/>
          </w:tcPr>
          <w:p w14:paraId="6CE420C0" w14:textId="77777777" w:rsidR="00FE17E1" w:rsidRPr="00FD0425" w:rsidRDefault="00FE17E1" w:rsidP="00057A2D">
            <w:pPr>
              <w:pStyle w:val="TAL"/>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057A2D">
            <w:pPr>
              <w:pStyle w:val="TAL"/>
              <w:rPr>
                <w:rFonts w:cs="Arial"/>
                <w:lang w:eastAsia="ja-JP"/>
              </w:rPr>
            </w:pPr>
            <w:r w:rsidRPr="00FD0425">
              <w:t>M</w:t>
            </w:r>
          </w:p>
        </w:tc>
        <w:tc>
          <w:tcPr>
            <w:tcW w:w="1080" w:type="dxa"/>
          </w:tcPr>
          <w:p w14:paraId="72628C8C" w14:textId="77777777" w:rsidR="00FE17E1" w:rsidRPr="00FD0425" w:rsidRDefault="00FE17E1" w:rsidP="00057A2D">
            <w:pPr>
              <w:pStyle w:val="TAL"/>
              <w:rPr>
                <w:i/>
                <w:lang w:eastAsia="ja-JP"/>
              </w:rPr>
            </w:pPr>
          </w:p>
        </w:tc>
        <w:tc>
          <w:tcPr>
            <w:tcW w:w="2592" w:type="dxa"/>
          </w:tcPr>
          <w:p w14:paraId="49B6C9A6" w14:textId="77777777" w:rsidR="00FE17E1" w:rsidRPr="00FD0425" w:rsidRDefault="00FE17E1" w:rsidP="00057A2D">
            <w:pPr>
              <w:pStyle w:val="TAL"/>
              <w:rPr>
                <w:lang w:eastAsia="ja-JP"/>
              </w:rPr>
            </w:pPr>
          </w:p>
        </w:tc>
        <w:tc>
          <w:tcPr>
            <w:tcW w:w="2520" w:type="dxa"/>
          </w:tcPr>
          <w:p w14:paraId="0462C9A3" w14:textId="77777777" w:rsidR="00FE17E1" w:rsidRPr="00FD0425" w:rsidRDefault="00FE17E1" w:rsidP="00057A2D">
            <w:pPr>
              <w:pStyle w:val="TAL"/>
              <w:rPr>
                <w:rFonts w:cs="Arial"/>
                <w:szCs w:val="18"/>
                <w:lang w:eastAsia="ja-JP"/>
              </w:rPr>
            </w:pPr>
          </w:p>
        </w:tc>
      </w:tr>
      <w:tr w:rsidR="00FE17E1" w:rsidRPr="00FD0425" w14:paraId="3B1E976B" w14:textId="77777777" w:rsidTr="00057A2D">
        <w:tc>
          <w:tcPr>
            <w:tcW w:w="2304" w:type="dxa"/>
          </w:tcPr>
          <w:p w14:paraId="5297DA9E" w14:textId="77777777" w:rsidR="00FE17E1" w:rsidRPr="00FD0425" w:rsidRDefault="00FE17E1" w:rsidP="00B746AF">
            <w:pPr>
              <w:pStyle w:val="TAL"/>
              <w:ind w:left="113"/>
              <w:rPr>
                <w:i/>
                <w:lang w:eastAsia="ja-JP"/>
              </w:rPr>
            </w:pPr>
            <w:r w:rsidRPr="00FD0425">
              <w:rPr>
                <w:lang w:eastAsia="ja-JP"/>
              </w:rPr>
              <w:t>&gt;EUTRA</w:t>
            </w:r>
          </w:p>
        </w:tc>
        <w:tc>
          <w:tcPr>
            <w:tcW w:w="1080" w:type="dxa"/>
          </w:tcPr>
          <w:p w14:paraId="26AABBB6" w14:textId="77777777" w:rsidR="00FE17E1" w:rsidRPr="00FD0425" w:rsidRDefault="00FE17E1" w:rsidP="00057A2D">
            <w:pPr>
              <w:pStyle w:val="TAL"/>
            </w:pPr>
          </w:p>
        </w:tc>
        <w:tc>
          <w:tcPr>
            <w:tcW w:w="1080" w:type="dxa"/>
          </w:tcPr>
          <w:p w14:paraId="7EF00690" w14:textId="77777777" w:rsidR="00FE17E1" w:rsidRPr="00FD0425" w:rsidRDefault="00FE17E1" w:rsidP="00057A2D">
            <w:pPr>
              <w:pStyle w:val="TAL"/>
              <w:rPr>
                <w:i/>
                <w:lang w:eastAsia="ja-JP"/>
              </w:rPr>
            </w:pPr>
          </w:p>
        </w:tc>
        <w:tc>
          <w:tcPr>
            <w:tcW w:w="2592" w:type="dxa"/>
          </w:tcPr>
          <w:p w14:paraId="5938AD29" w14:textId="77777777" w:rsidR="00FE17E1" w:rsidRPr="00FD0425" w:rsidRDefault="00FE17E1" w:rsidP="00057A2D">
            <w:pPr>
              <w:pStyle w:val="TAL"/>
              <w:rPr>
                <w:lang w:eastAsia="ja-JP"/>
              </w:rPr>
            </w:pPr>
          </w:p>
        </w:tc>
        <w:tc>
          <w:tcPr>
            <w:tcW w:w="2520" w:type="dxa"/>
          </w:tcPr>
          <w:p w14:paraId="6E57D8A1" w14:textId="77777777" w:rsidR="00FE17E1" w:rsidRPr="00FD0425" w:rsidRDefault="00FE17E1" w:rsidP="00057A2D">
            <w:pPr>
              <w:pStyle w:val="TAL"/>
              <w:rPr>
                <w:rFonts w:cs="Arial"/>
                <w:szCs w:val="18"/>
                <w:lang w:eastAsia="ja-JP"/>
              </w:rPr>
            </w:pPr>
          </w:p>
        </w:tc>
      </w:tr>
      <w:tr w:rsidR="00FE17E1" w:rsidRPr="00FD0425" w14:paraId="124084B9" w14:textId="77777777" w:rsidTr="00057A2D">
        <w:tc>
          <w:tcPr>
            <w:tcW w:w="2304" w:type="dxa"/>
          </w:tcPr>
          <w:p w14:paraId="1FA3B253" w14:textId="77777777" w:rsidR="00FE17E1" w:rsidRPr="00FD0425" w:rsidRDefault="00FE17E1" w:rsidP="00B746AF">
            <w:pPr>
              <w:pStyle w:val="TAL"/>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057A2D">
            <w:pPr>
              <w:pStyle w:val="TAL"/>
              <w:rPr>
                <w:rFonts w:cs="Arial"/>
                <w:lang w:eastAsia="ja-JP"/>
              </w:rPr>
            </w:pPr>
          </w:p>
        </w:tc>
        <w:tc>
          <w:tcPr>
            <w:tcW w:w="1080" w:type="dxa"/>
          </w:tcPr>
          <w:p w14:paraId="2F6EFF65" w14:textId="77777777" w:rsidR="00FE17E1" w:rsidRPr="00FD0425" w:rsidRDefault="00FE17E1" w:rsidP="00057A2D">
            <w:pPr>
              <w:pStyle w:val="TAL"/>
              <w:rPr>
                <w:i/>
                <w:lang w:eastAsia="ja-JP"/>
              </w:rPr>
            </w:pPr>
          </w:p>
        </w:tc>
        <w:tc>
          <w:tcPr>
            <w:tcW w:w="2592" w:type="dxa"/>
          </w:tcPr>
          <w:p w14:paraId="50488155" w14:textId="77777777" w:rsidR="00FE17E1" w:rsidRPr="00FD0425" w:rsidRDefault="00FE17E1" w:rsidP="00057A2D">
            <w:pPr>
              <w:pStyle w:val="TAL"/>
              <w:rPr>
                <w:lang w:eastAsia="ja-JP"/>
              </w:rPr>
            </w:pPr>
            <w:r w:rsidRPr="00FD0425">
              <w:t>9.2.2.34</w:t>
            </w:r>
          </w:p>
        </w:tc>
        <w:tc>
          <w:tcPr>
            <w:tcW w:w="2520" w:type="dxa"/>
          </w:tcPr>
          <w:p w14:paraId="08968A33" w14:textId="77777777" w:rsidR="00FE17E1" w:rsidRPr="00FD0425" w:rsidRDefault="00FE17E1" w:rsidP="00057A2D">
            <w:pPr>
              <w:pStyle w:val="TAL"/>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057A2D">
        <w:tc>
          <w:tcPr>
            <w:tcW w:w="2304" w:type="dxa"/>
          </w:tcPr>
          <w:p w14:paraId="5030578A" w14:textId="77777777" w:rsidR="00FE17E1" w:rsidRPr="00FD0425" w:rsidRDefault="00FE17E1" w:rsidP="00B746AF">
            <w:pPr>
              <w:pStyle w:val="TAL"/>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057A2D">
            <w:pPr>
              <w:pStyle w:val="TAL"/>
              <w:rPr>
                <w:rFonts w:cs="Arial"/>
                <w:lang w:eastAsia="ja-JP"/>
              </w:rPr>
            </w:pPr>
          </w:p>
        </w:tc>
        <w:tc>
          <w:tcPr>
            <w:tcW w:w="1080" w:type="dxa"/>
          </w:tcPr>
          <w:p w14:paraId="0334329F" w14:textId="77777777" w:rsidR="00FE17E1" w:rsidRPr="00FD0425" w:rsidRDefault="00FE17E1" w:rsidP="00057A2D">
            <w:pPr>
              <w:pStyle w:val="TAL"/>
              <w:rPr>
                <w:i/>
                <w:lang w:eastAsia="ja-JP"/>
              </w:rPr>
            </w:pPr>
          </w:p>
        </w:tc>
        <w:tc>
          <w:tcPr>
            <w:tcW w:w="2592" w:type="dxa"/>
          </w:tcPr>
          <w:p w14:paraId="04869E49" w14:textId="77777777" w:rsidR="00FE17E1" w:rsidRPr="00FD0425" w:rsidRDefault="00FE17E1" w:rsidP="00057A2D">
            <w:pPr>
              <w:pStyle w:val="TAL"/>
            </w:pPr>
          </w:p>
        </w:tc>
        <w:tc>
          <w:tcPr>
            <w:tcW w:w="2520" w:type="dxa"/>
          </w:tcPr>
          <w:p w14:paraId="3B73038E" w14:textId="77777777" w:rsidR="00FE17E1" w:rsidRPr="00FD0425" w:rsidRDefault="00FE17E1" w:rsidP="00057A2D">
            <w:pPr>
              <w:pStyle w:val="TAL"/>
              <w:rPr>
                <w:rFonts w:cs="Arial"/>
                <w:szCs w:val="18"/>
                <w:lang w:eastAsia="ja-JP"/>
              </w:rPr>
            </w:pPr>
          </w:p>
        </w:tc>
      </w:tr>
      <w:tr w:rsidR="00FE17E1" w:rsidRPr="00FD0425" w14:paraId="290B173F" w14:textId="77777777" w:rsidTr="00057A2D">
        <w:tc>
          <w:tcPr>
            <w:tcW w:w="2304" w:type="dxa"/>
          </w:tcPr>
          <w:p w14:paraId="599432C7" w14:textId="77777777" w:rsidR="00FE17E1" w:rsidRPr="00FD0425" w:rsidRDefault="00FE17E1" w:rsidP="00B746AF">
            <w:pPr>
              <w:pStyle w:val="TAL"/>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057A2D">
            <w:pPr>
              <w:pStyle w:val="TAL"/>
              <w:rPr>
                <w:rFonts w:cs="Arial"/>
                <w:lang w:eastAsia="ja-JP"/>
              </w:rPr>
            </w:pPr>
          </w:p>
        </w:tc>
        <w:tc>
          <w:tcPr>
            <w:tcW w:w="1080" w:type="dxa"/>
          </w:tcPr>
          <w:p w14:paraId="5A5CF3A9" w14:textId="77777777" w:rsidR="00FE17E1" w:rsidRPr="00FD0425" w:rsidRDefault="00FE17E1" w:rsidP="00057A2D">
            <w:pPr>
              <w:pStyle w:val="TAL"/>
              <w:rPr>
                <w:i/>
                <w:lang w:eastAsia="ja-JP"/>
              </w:rPr>
            </w:pPr>
          </w:p>
        </w:tc>
        <w:tc>
          <w:tcPr>
            <w:tcW w:w="2592" w:type="dxa"/>
          </w:tcPr>
          <w:p w14:paraId="3AFC8D69" w14:textId="77777777" w:rsidR="00FE17E1" w:rsidRPr="00FD0425" w:rsidRDefault="00FE17E1" w:rsidP="00057A2D">
            <w:pPr>
              <w:pStyle w:val="TAL"/>
              <w:rPr>
                <w:lang w:eastAsia="ja-JP"/>
              </w:rPr>
            </w:pPr>
            <w:r w:rsidRPr="00FD0425">
              <w:t>9.2.2.35</w:t>
            </w:r>
          </w:p>
        </w:tc>
        <w:tc>
          <w:tcPr>
            <w:tcW w:w="2520" w:type="dxa"/>
          </w:tcPr>
          <w:p w14:paraId="05C9C805" w14:textId="77777777" w:rsidR="00FE17E1" w:rsidRPr="00FD0425" w:rsidRDefault="00FE17E1" w:rsidP="00057A2D">
            <w:pPr>
              <w:pStyle w:val="TAL"/>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195317"/>
    <w:p w14:paraId="53CE03AA" w14:textId="77777777" w:rsidR="00FE17E1" w:rsidRPr="00FD0425" w:rsidRDefault="00FE17E1" w:rsidP="00FE17E1">
      <w:pPr>
        <w:pStyle w:val="Heading4"/>
      </w:pPr>
      <w:bookmarkStart w:id="5558" w:name="_Hlk500201339"/>
      <w:bookmarkStart w:id="5559" w:name="_Toc20955303"/>
      <w:bookmarkStart w:id="5560" w:name="_Toc29991500"/>
      <w:bookmarkStart w:id="5561" w:name="_Toc36555900"/>
      <w:bookmarkStart w:id="5562" w:name="_Toc44497622"/>
      <w:bookmarkStart w:id="5563" w:name="_Toc45108010"/>
      <w:bookmarkStart w:id="5564" w:name="_Toc45901630"/>
      <w:bookmarkStart w:id="5565" w:name="_Toc51850709"/>
      <w:bookmarkStart w:id="5566" w:name="_Toc56693712"/>
      <w:bookmarkStart w:id="5567" w:name="_Toc64447255"/>
      <w:bookmarkStart w:id="5568" w:name="_Toc66286749"/>
      <w:bookmarkStart w:id="5569" w:name="_Toc74151444"/>
      <w:bookmarkStart w:id="5570" w:name="_Toc88653917"/>
      <w:bookmarkStart w:id="5571" w:name="_Toc97904273"/>
      <w:bookmarkStart w:id="5572" w:name="_Toc105175314"/>
      <w:bookmarkStart w:id="5573" w:name="_Toc113826344"/>
      <w:bookmarkStart w:id="5574" w:name="_Toc120032470"/>
      <w:r w:rsidRPr="00FD0425">
        <w:t>9.2.2.34</w:t>
      </w:r>
      <w:r w:rsidRPr="00FD0425">
        <w:tab/>
        <w:t>E-UTRA Resource Coordination Information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16F711E" w14:textId="77777777" w:rsidR="00FE17E1" w:rsidRPr="00FD0425" w:rsidRDefault="00FE17E1" w:rsidP="00195317">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FE17E1" w:rsidRPr="00FD0425" w14:paraId="17DB0EB4" w14:textId="77777777" w:rsidTr="00057A2D">
        <w:trPr>
          <w:jc w:val="center"/>
        </w:trPr>
        <w:tc>
          <w:tcPr>
            <w:tcW w:w="1825" w:type="dxa"/>
          </w:tcPr>
          <w:bookmarkEnd w:id="5558"/>
          <w:p w14:paraId="4B535601" w14:textId="77777777" w:rsidR="00FE17E1" w:rsidRPr="00195317" w:rsidRDefault="00FE17E1" w:rsidP="00195317">
            <w:pPr>
              <w:pStyle w:val="TAH"/>
              <w:rPr>
                <w:lang w:eastAsia="en-GB"/>
              </w:rPr>
            </w:pPr>
            <w:r w:rsidRPr="00195317">
              <w:rPr>
                <w:lang w:eastAsia="en-GB"/>
              </w:rPr>
              <w:t>IE/Group Name</w:t>
            </w:r>
          </w:p>
        </w:tc>
        <w:tc>
          <w:tcPr>
            <w:tcW w:w="1019" w:type="dxa"/>
          </w:tcPr>
          <w:p w14:paraId="5717307D" w14:textId="77777777" w:rsidR="00FE17E1" w:rsidRPr="00195317" w:rsidRDefault="00FE17E1" w:rsidP="00195317">
            <w:pPr>
              <w:pStyle w:val="TAH"/>
              <w:rPr>
                <w:lang w:eastAsia="en-GB"/>
              </w:rPr>
            </w:pPr>
            <w:r w:rsidRPr="00195317">
              <w:rPr>
                <w:lang w:eastAsia="en-GB"/>
              </w:rPr>
              <w:t>Presence</w:t>
            </w:r>
          </w:p>
        </w:tc>
        <w:tc>
          <w:tcPr>
            <w:tcW w:w="852" w:type="dxa"/>
          </w:tcPr>
          <w:p w14:paraId="2FAC1A3B" w14:textId="77777777" w:rsidR="00FE17E1" w:rsidRPr="00195317" w:rsidRDefault="00FE17E1" w:rsidP="00195317">
            <w:pPr>
              <w:pStyle w:val="TAH"/>
              <w:rPr>
                <w:lang w:eastAsia="en-GB"/>
              </w:rPr>
            </w:pPr>
            <w:r w:rsidRPr="00195317">
              <w:rPr>
                <w:lang w:eastAsia="en-GB"/>
              </w:rPr>
              <w:t>Range</w:t>
            </w:r>
          </w:p>
        </w:tc>
        <w:tc>
          <w:tcPr>
            <w:tcW w:w="1365" w:type="dxa"/>
          </w:tcPr>
          <w:p w14:paraId="787715B5" w14:textId="77777777" w:rsidR="00FE17E1" w:rsidRPr="00195317" w:rsidRDefault="00FE17E1" w:rsidP="00195317">
            <w:pPr>
              <w:pStyle w:val="TAH"/>
              <w:rPr>
                <w:lang w:eastAsia="en-GB"/>
              </w:rPr>
            </w:pPr>
            <w:r w:rsidRPr="00195317">
              <w:rPr>
                <w:lang w:eastAsia="en-GB"/>
              </w:rPr>
              <w:t>IE Type and Reference</w:t>
            </w:r>
          </w:p>
        </w:tc>
        <w:tc>
          <w:tcPr>
            <w:tcW w:w="2623" w:type="dxa"/>
          </w:tcPr>
          <w:p w14:paraId="0B88BD83" w14:textId="77777777" w:rsidR="00FE17E1" w:rsidRPr="00195317" w:rsidRDefault="00FE17E1" w:rsidP="00195317">
            <w:pPr>
              <w:pStyle w:val="TAH"/>
              <w:rPr>
                <w:lang w:eastAsia="en-GB"/>
              </w:rPr>
            </w:pPr>
            <w:r w:rsidRPr="00195317">
              <w:rPr>
                <w:lang w:eastAsia="en-GB"/>
              </w:rPr>
              <w:t>Semantics Description</w:t>
            </w:r>
          </w:p>
        </w:tc>
      </w:tr>
      <w:tr w:rsidR="00FE17E1" w:rsidRPr="00FD0425" w14:paraId="2AACA29F" w14:textId="77777777" w:rsidTr="00057A2D">
        <w:trPr>
          <w:jc w:val="center"/>
        </w:trPr>
        <w:tc>
          <w:tcPr>
            <w:tcW w:w="1825" w:type="dxa"/>
          </w:tcPr>
          <w:p w14:paraId="49CFC723" w14:textId="77777777" w:rsidR="00FE17E1" w:rsidRPr="00FD0425" w:rsidRDefault="00FE17E1" w:rsidP="00057A2D">
            <w:pPr>
              <w:pStyle w:val="TAL"/>
              <w:rPr>
                <w:bCs/>
                <w:lang w:eastAsia="zh-CN"/>
              </w:rPr>
            </w:pPr>
            <w:r w:rsidRPr="00FD0425">
              <w:rPr>
                <w:lang w:eastAsia="ja-JP"/>
              </w:rPr>
              <w:t>EUTRA Cell ID</w:t>
            </w:r>
          </w:p>
        </w:tc>
        <w:tc>
          <w:tcPr>
            <w:tcW w:w="1019" w:type="dxa"/>
          </w:tcPr>
          <w:p w14:paraId="431768F3" w14:textId="77777777" w:rsidR="00FE17E1" w:rsidRPr="00FD0425" w:rsidRDefault="00FE17E1" w:rsidP="00057A2D">
            <w:pPr>
              <w:pStyle w:val="TAL"/>
              <w:rPr>
                <w:lang w:eastAsia="ja-JP"/>
              </w:rPr>
            </w:pPr>
            <w:r w:rsidRPr="00FD0425">
              <w:rPr>
                <w:bCs/>
                <w:lang w:eastAsia="ja-JP"/>
              </w:rPr>
              <w:t>M</w:t>
            </w:r>
          </w:p>
        </w:tc>
        <w:tc>
          <w:tcPr>
            <w:tcW w:w="852" w:type="dxa"/>
          </w:tcPr>
          <w:p w14:paraId="742206F2" w14:textId="77777777" w:rsidR="00FE17E1" w:rsidRPr="00FD0425" w:rsidRDefault="00FE17E1" w:rsidP="00057A2D">
            <w:pPr>
              <w:pStyle w:val="TAH"/>
              <w:jc w:val="left"/>
              <w:rPr>
                <w:b w:val="0"/>
                <w:bCs/>
                <w:i/>
                <w:lang w:eastAsia="ja-JP"/>
              </w:rPr>
            </w:pPr>
          </w:p>
        </w:tc>
        <w:tc>
          <w:tcPr>
            <w:tcW w:w="1365" w:type="dxa"/>
          </w:tcPr>
          <w:p w14:paraId="5871557E" w14:textId="77777777" w:rsidR="00FE17E1" w:rsidRPr="00FD0425" w:rsidRDefault="00FE17E1" w:rsidP="00057A2D">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057A2D">
            <w:pPr>
              <w:pStyle w:val="TAL"/>
              <w:rPr>
                <w:lang w:eastAsia="ja-JP"/>
              </w:rPr>
            </w:pPr>
            <w:r w:rsidRPr="00FD0425">
              <w:rPr>
                <w:lang w:eastAsia="ja-JP"/>
              </w:rPr>
              <w:t>9.2.2.8</w:t>
            </w:r>
          </w:p>
        </w:tc>
        <w:tc>
          <w:tcPr>
            <w:tcW w:w="2623" w:type="dxa"/>
          </w:tcPr>
          <w:p w14:paraId="357A2A11" w14:textId="77777777" w:rsidR="00FE17E1" w:rsidRPr="00FD0425" w:rsidRDefault="00FE17E1" w:rsidP="00057A2D">
            <w:pPr>
              <w:pStyle w:val="TAL"/>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057A2D">
        <w:trPr>
          <w:jc w:val="center"/>
        </w:trPr>
        <w:tc>
          <w:tcPr>
            <w:tcW w:w="1825" w:type="dxa"/>
          </w:tcPr>
          <w:p w14:paraId="3BE77C70" w14:textId="77777777" w:rsidR="00FE17E1" w:rsidRPr="00FD0425" w:rsidRDefault="00FE17E1" w:rsidP="00057A2D">
            <w:pPr>
              <w:pStyle w:val="TAL"/>
              <w:rPr>
                <w:bCs/>
                <w:lang w:eastAsia="zh-CN"/>
              </w:rPr>
            </w:pPr>
            <w:r w:rsidRPr="00FD0425">
              <w:rPr>
                <w:iCs/>
              </w:rPr>
              <w:t>UL Coordination Information</w:t>
            </w:r>
          </w:p>
        </w:tc>
        <w:tc>
          <w:tcPr>
            <w:tcW w:w="1019" w:type="dxa"/>
          </w:tcPr>
          <w:p w14:paraId="3A9DA3E3" w14:textId="77777777" w:rsidR="00FE17E1" w:rsidRPr="00FD0425" w:rsidRDefault="00FE17E1" w:rsidP="00057A2D">
            <w:pPr>
              <w:pStyle w:val="TAL"/>
              <w:rPr>
                <w:lang w:eastAsia="ja-JP"/>
              </w:rPr>
            </w:pPr>
            <w:r w:rsidRPr="00FD0425">
              <w:rPr>
                <w:lang w:eastAsia="ja-JP"/>
              </w:rPr>
              <w:t>M</w:t>
            </w:r>
          </w:p>
        </w:tc>
        <w:tc>
          <w:tcPr>
            <w:tcW w:w="852" w:type="dxa"/>
          </w:tcPr>
          <w:p w14:paraId="4CA51514" w14:textId="77777777" w:rsidR="00FE17E1" w:rsidRPr="00FD0425" w:rsidRDefault="00FE17E1" w:rsidP="00057A2D">
            <w:pPr>
              <w:pStyle w:val="TAH"/>
              <w:jc w:val="left"/>
              <w:rPr>
                <w:b w:val="0"/>
                <w:bCs/>
                <w:i/>
                <w:lang w:eastAsia="ja-JP"/>
              </w:rPr>
            </w:pPr>
          </w:p>
        </w:tc>
        <w:tc>
          <w:tcPr>
            <w:tcW w:w="1365" w:type="dxa"/>
          </w:tcPr>
          <w:p w14:paraId="74268365" w14:textId="77777777" w:rsidR="00FE17E1" w:rsidRPr="00FD0425" w:rsidRDefault="00FE17E1" w:rsidP="00057A2D">
            <w:pPr>
              <w:pStyle w:val="TAL"/>
              <w:rPr>
                <w:lang w:eastAsia="ja-JP"/>
              </w:rPr>
            </w:pPr>
            <w:r w:rsidRPr="00FD0425">
              <w:t>BIT STRING (6..4400, …)</w:t>
            </w:r>
          </w:p>
        </w:tc>
        <w:tc>
          <w:tcPr>
            <w:tcW w:w="2623" w:type="dxa"/>
          </w:tcPr>
          <w:p w14:paraId="048B9F73" w14:textId="77777777" w:rsidR="00FE17E1" w:rsidRPr="00FD0425" w:rsidRDefault="00FE17E1" w:rsidP="00057A2D">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057A2D">
            <w:pPr>
              <w:pStyle w:val="TAL"/>
            </w:pPr>
            <w:r w:rsidRPr="00FD0425">
              <w:t>The bit string may span across multiple contiguous subframes (maximum 40).</w:t>
            </w:r>
          </w:p>
          <w:p w14:paraId="2B904F03" w14:textId="77777777" w:rsidR="00FE17E1" w:rsidRPr="00FD0425" w:rsidRDefault="00FE17E1" w:rsidP="00057A2D">
            <w:pPr>
              <w:pStyle w:val="TAL"/>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057A2D">
            <w:pPr>
              <w:pStyle w:val="TAL"/>
            </w:pPr>
            <w:r w:rsidRPr="00FD0425">
              <w:t xml:space="preserve">The length of the bit string is an integer multiple of </w:t>
            </w:r>
            <w:r w:rsidRPr="00FD0425">
              <w:rPr>
                <w:position w:val="-10"/>
                <w:lang w:eastAsia="ja-JP"/>
              </w:rPr>
              <w:object w:dxaOrig="480" w:dyaOrig="360" w14:anchorId="0432011F">
                <v:shape id="_x0000_i1091" type="#_x0000_t75" style="width:24pt;height:18pt" o:ole="">
                  <v:imagedata r:id="rId126" o:title=""/>
                </v:shape>
                <o:OLEObject Type="Embed" ProgID="Equation.3" ShapeID="_x0000_i1091" DrawAspect="Content" ObjectID="_1742063744" r:id="rId127"/>
              </w:object>
            </w:r>
            <w:r w:rsidRPr="00FD0425">
              <w:t xml:space="preserve">. </w:t>
            </w:r>
            <w:r w:rsidRPr="00FD0425">
              <w:rPr>
                <w:position w:val="-10"/>
                <w:lang w:eastAsia="ja-JP"/>
              </w:rPr>
              <w:object w:dxaOrig="480" w:dyaOrig="360" w14:anchorId="0D61C57A">
                <v:shape id="_x0000_i1092" type="#_x0000_t75" style="width:24pt;height:18pt" o:ole="">
                  <v:imagedata r:id="rId128" o:title=""/>
                </v:shape>
                <o:OLEObject Type="Embed" ProgID="Equation.3" ShapeID="_x0000_i1092" DrawAspect="Content" ObjectID="_1742063745" r:id="rId129"/>
              </w:object>
            </w:r>
            <w:r w:rsidRPr="00FD0425">
              <w:t> is defined in TS 36.211 [10].</w:t>
            </w:r>
          </w:p>
          <w:p w14:paraId="18279C8D" w14:textId="77777777" w:rsidR="00FE17E1" w:rsidRPr="00FD0425" w:rsidRDefault="00FE17E1" w:rsidP="00057A2D">
            <w:pPr>
              <w:pStyle w:val="TAL"/>
            </w:pPr>
            <w:r w:rsidRPr="00FD0425">
              <w:t>The UL Coordination Information is continuously repeated.</w:t>
            </w:r>
          </w:p>
        </w:tc>
      </w:tr>
      <w:tr w:rsidR="00FE17E1" w:rsidRPr="00FD0425" w14:paraId="452F1B50" w14:textId="77777777" w:rsidTr="00057A2D">
        <w:trPr>
          <w:jc w:val="center"/>
        </w:trPr>
        <w:tc>
          <w:tcPr>
            <w:tcW w:w="1825" w:type="dxa"/>
          </w:tcPr>
          <w:p w14:paraId="14436F4F" w14:textId="77777777" w:rsidR="00FE17E1" w:rsidRPr="00FD0425" w:rsidRDefault="00FE17E1" w:rsidP="00057A2D">
            <w:pPr>
              <w:pStyle w:val="TAL"/>
              <w:rPr>
                <w:bCs/>
                <w:lang w:eastAsia="zh-CN"/>
              </w:rPr>
            </w:pPr>
            <w:r w:rsidRPr="00FD0425">
              <w:rPr>
                <w:iCs/>
              </w:rPr>
              <w:t>DL Coordination Information</w:t>
            </w:r>
          </w:p>
        </w:tc>
        <w:tc>
          <w:tcPr>
            <w:tcW w:w="1019" w:type="dxa"/>
          </w:tcPr>
          <w:p w14:paraId="7A11D561" w14:textId="77777777" w:rsidR="00FE17E1" w:rsidRPr="00FD0425" w:rsidRDefault="00FE17E1" w:rsidP="00057A2D">
            <w:pPr>
              <w:pStyle w:val="TAL"/>
              <w:rPr>
                <w:lang w:eastAsia="ja-JP"/>
              </w:rPr>
            </w:pPr>
            <w:r w:rsidRPr="00FD0425">
              <w:t>O</w:t>
            </w:r>
          </w:p>
        </w:tc>
        <w:tc>
          <w:tcPr>
            <w:tcW w:w="852" w:type="dxa"/>
          </w:tcPr>
          <w:p w14:paraId="1933E679" w14:textId="77777777" w:rsidR="00FE17E1" w:rsidRPr="00FD0425" w:rsidRDefault="00FE17E1" w:rsidP="00057A2D">
            <w:pPr>
              <w:pStyle w:val="TAH"/>
              <w:jc w:val="left"/>
              <w:rPr>
                <w:b w:val="0"/>
                <w:bCs/>
                <w:i/>
                <w:lang w:eastAsia="ja-JP"/>
              </w:rPr>
            </w:pPr>
          </w:p>
        </w:tc>
        <w:tc>
          <w:tcPr>
            <w:tcW w:w="1365" w:type="dxa"/>
          </w:tcPr>
          <w:p w14:paraId="771D69B9" w14:textId="77777777" w:rsidR="00FE17E1" w:rsidRPr="00FD0425" w:rsidRDefault="00FE17E1" w:rsidP="00057A2D">
            <w:pPr>
              <w:pStyle w:val="TAL"/>
              <w:rPr>
                <w:lang w:eastAsia="ja-JP"/>
              </w:rPr>
            </w:pPr>
            <w:r w:rsidRPr="00FD0425">
              <w:t>BIT STRING (6..4400, …)</w:t>
            </w:r>
          </w:p>
        </w:tc>
        <w:tc>
          <w:tcPr>
            <w:tcW w:w="2623" w:type="dxa"/>
          </w:tcPr>
          <w:p w14:paraId="3E6DE022" w14:textId="77777777" w:rsidR="00FE17E1" w:rsidRPr="00FD0425" w:rsidRDefault="00FE17E1" w:rsidP="00057A2D">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057A2D">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7777777" w:rsidR="00FE17E1" w:rsidRPr="00FD0425" w:rsidRDefault="00FE17E1" w:rsidP="00057A2D">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pict w14:anchorId="7AE18A2C">
                <v:shape id="Picture 5" o:spid="_x0000_i1093" type="#_x0000_t75" style="width:21pt;height:17.4pt">
                  <v:imagedata r:id="rId130" r:href="rId131"/>
                </v:shape>
              </w:pict>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pict w14:anchorId="397EA44F">
                <v:shape id="_x0000_i1094" type="#_x0000_t75" style="width:21pt;height:17.4pt">
                  <v:imagedata r:id="rId130" r:href="rId132"/>
                </v:shape>
              </w:pict>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4907A418" w14:textId="77777777" w:rsidR="00FE17E1" w:rsidRPr="00FD0425" w:rsidRDefault="00FE17E1" w:rsidP="00057A2D">
            <w:pPr>
              <w:pStyle w:val="TAL"/>
            </w:pPr>
            <w:r w:rsidRPr="00FD0425">
              <w:t>The DL Coordination Information is continuously repeated.</w:t>
            </w:r>
          </w:p>
        </w:tc>
      </w:tr>
      <w:tr w:rsidR="00FE17E1" w:rsidRPr="00FD0425" w14:paraId="2C7DC6FF" w14:textId="77777777" w:rsidTr="00057A2D">
        <w:trPr>
          <w:jc w:val="center"/>
        </w:trPr>
        <w:tc>
          <w:tcPr>
            <w:tcW w:w="1825" w:type="dxa"/>
          </w:tcPr>
          <w:p w14:paraId="3B37A9CC" w14:textId="77777777" w:rsidR="00FE17E1" w:rsidRPr="00FD0425" w:rsidRDefault="00FE17E1" w:rsidP="00057A2D">
            <w:pPr>
              <w:pStyle w:val="TAL"/>
              <w:rPr>
                <w:iCs/>
              </w:rPr>
            </w:pPr>
            <w:r w:rsidRPr="00FD0425">
              <w:rPr>
                <w:lang w:eastAsia="zh-CN"/>
              </w:rPr>
              <w:t>NR CGI</w:t>
            </w:r>
          </w:p>
        </w:tc>
        <w:tc>
          <w:tcPr>
            <w:tcW w:w="1019" w:type="dxa"/>
          </w:tcPr>
          <w:p w14:paraId="6179D9DD" w14:textId="77777777" w:rsidR="00FE17E1" w:rsidRPr="00FD0425" w:rsidRDefault="00FE17E1" w:rsidP="00057A2D">
            <w:pPr>
              <w:pStyle w:val="TAL"/>
            </w:pPr>
            <w:r w:rsidRPr="00FD0425">
              <w:t>O</w:t>
            </w:r>
          </w:p>
        </w:tc>
        <w:tc>
          <w:tcPr>
            <w:tcW w:w="852" w:type="dxa"/>
          </w:tcPr>
          <w:p w14:paraId="1AA7DC90" w14:textId="77777777" w:rsidR="00FE17E1" w:rsidRPr="00FD0425" w:rsidRDefault="00FE17E1" w:rsidP="00057A2D">
            <w:pPr>
              <w:pStyle w:val="TAH"/>
              <w:jc w:val="left"/>
              <w:rPr>
                <w:b w:val="0"/>
                <w:bCs/>
                <w:i/>
                <w:lang w:eastAsia="ja-JP"/>
              </w:rPr>
            </w:pPr>
          </w:p>
        </w:tc>
        <w:tc>
          <w:tcPr>
            <w:tcW w:w="1365" w:type="dxa"/>
          </w:tcPr>
          <w:p w14:paraId="34C53BA8" w14:textId="77777777" w:rsidR="00FE17E1" w:rsidRPr="00FD0425" w:rsidRDefault="00FE17E1" w:rsidP="00057A2D">
            <w:pPr>
              <w:pStyle w:val="TAL"/>
            </w:pPr>
            <w:r w:rsidRPr="00FD0425">
              <w:rPr>
                <w:lang w:eastAsia="ja-JP"/>
              </w:rPr>
              <w:t>9.2.2.7</w:t>
            </w:r>
          </w:p>
        </w:tc>
        <w:tc>
          <w:tcPr>
            <w:tcW w:w="2623" w:type="dxa"/>
          </w:tcPr>
          <w:p w14:paraId="0D8E707B" w14:textId="77777777" w:rsidR="00FE17E1" w:rsidRPr="00FD0425" w:rsidRDefault="00FE17E1" w:rsidP="00057A2D">
            <w:pPr>
              <w:pStyle w:val="TAL"/>
            </w:pPr>
            <w:r w:rsidRPr="00FD0425">
              <w:t xml:space="preserve">This IE indicates the assumed </w:t>
            </w:r>
            <w:r w:rsidR="00E32F5E">
              <w:t>Sp</w:t>
            </w:r>
            <w:r w:rsidRPr="00FD0425">
              <w:t>Cell.</w:t>
            </w:r>
          </w:p>
        </w:tc>
      </w:tr>
      <w:tr w:rsidR="00FE17E1" w:rsidRPr="00FD0425" w14:paraId="7717073B" w14:textId="77777777" w:rsidTr="00057A2D">
        <w:trPr>
          <w:jc w:val="center"/>
        </w:trPr>
        <w:tc>
          <w:tcPr>
            <w:tcW w:w="1825" w:type="dxa"/>
          </w:tcPr>
          <w:p w14:paraId="7047F3D5" w14:textId="77777777" w:rsidR="00FE17E1" w:rsidRPr="00FD0425" w:rsidRDefault="00FE17E1" w:rsidP="00057A2D">
            <w:pPr>
              <w:pStyle w:val="TAL"/>
              <w:rPr>
                <w:iCs/>
              </w:rPr>
            </w:pPr>
            <w:r w:rsidRPr="00FD0425">
              <w:rPr>
                <w:lang w:eastAsia="ja-JP"/>
              </w:rPr>
              <w:t>E-UTRA Coordination Assistance Information</w:t>
            </w:r>
          </w:p>
        </w:tc>
        <w:tc>
          <w:tcPr>
            <w:tcW w:w="1019" w:type="dxa"/>
          </w:tcPr>
          <w:p w14:paraId="1362325C" w14:textId="77777777" w:rsidR="00FE17E1" w:rsidRPr="00FD0425" w:rsidRDefault="00FE17E1" w:rsidP="00057A2D">
            <w:pPr>
              <w:pStyle w:val="TAL"/>
            </w:pPr>
            <w:r w:rsidRPr="00FD0425">
              <w:t>O</w:t>
            </w:r>
          </w:p>
        </w:tc>
        <w:tc>
          <w:tcPr>
            <w:tcW w:w="852" w:type="dxa"/>
          </w:tcPr>
          <w:p w14:paraId="3932B031" w14:textId="77777777" w:rsidR="00FE17E1" w:rsidRPr="00FD0425" w:rsidRDefault="00FE17E1" w:rsidP="00057A2D">
            <w:pPr>
              <w:pStyle w:val="TAH"/>
              <w:jc w:val="left"/>
              <w:rPr>
                <w:b w:val="0"/>
                <w:bCs/>
                <w:i/>
                <w:lang w:eastAsia="ja-JP"/>
              </w:rPr>
            </w:pPr>
          </w:p>
        </w:tc>
        <w:tc>
          <w:tcPr>
            <w:tcW w:w="1365" w:type="dxa"/>
          </w:tcPr>
          <w:p w14:paraId="689E0730" w14:textId="77777777" w:rsidR="00FE17E1" w:rsidRPr="00FD0425" w:rsidRDefault="00FE17E1" w:rsidP="00057A2D">
            <w:pPr>
              <w:pStyle w:val="TAL"/>
            </w:pPr>
            <w:r w:rsidRPr="00FD0425">
              <w:rPr>
                <w:rFonts w:cs="Arial"/>
                <w:lang w:eastAsia="ja-JP"/>
              </w:rPr>
              <w:t>9.2.2.36</w:t>
            </w:r>
          </w:p>
        </w:tc>
        <w:tc>
          <w:tcPr>
            <w:tcW w:w="2623" w:type="dxa"/>
          </w:tcPr>
          <w:p w14:paraId="1186AFE8" w14:textId="77777777" w:rsidR="00FE17E1" w:rsidRPr="00FD0425" w:rsidRDefault="00FE17E1" w:rsidP="00057A2D">
            <w:pPr>
              <w:pStyle w:val="TAL"/>
            </w:pPr>
          </w:p>
        </w:tc>
      </w:tr>
    </w:tbl>
    <w:p w14:paraId="497D6C3A" w14:textId="77777777" w:rsidR="00FE17E1" w:rsidRPr="00FD0425" w:rsidRDefault="00FE17E1" w:rsidP="00FE17E1"/>
    <w:p w14:paraId="6BADC868" w14:textId="77777777" w:rsidR="00FE17E1" w:rsidRPr="00FD0425" w:rsidRDefault="00FE17E1" w:rsidP="00FE17E1">
      <w:pPr>
        <w:pStyle w:val="Heading4"/>
      </w:pPr>
      <w:bookmarkStart w:id="5575" w:name="_Hlk500202721"/>
      <w:bookmarkStart w:id="5576" w:name="_Toc20955304"/>
      <w:bookmarkStart w:id="5577" w:name="_Toc29991501"/>
      <w:bookmarkStart w:id="5578" w:name="_Toc36555901"/>
      <w:bookmarkStart w:id="5579" w:name="_Toc44497623"/>
      <w:bookmarkStart w:id="5580" w:name="_Toc45108011"/>
      <w:bookmarkStart w:id="5581" w:name="_Toc45901631"/>
      <w:bookmarkStart w:id="5582" w:name="_Toc51850710"/>
      <w:bookmarkStart w:id="5583" w:name="_Toc56693713"/>
      <w:bookmarkStart w:id="5584" w:name="_Toc64447256"/>
      <w:bookmarkStart w:id="5585" w:name="_Toc66286750"/>
      <w:bookmarkStart w:id="5586" w:name="_Toc74151445"/>
      <w:bookmarkStart w:id="5587" w:name="_Toc88653918"/>
      <w:bookmarkStart w:id="5588" w:name="_Toc97904274"/>
      <w:bookmarkStart w:id="5589" w:name="_Toc105175315"/>
      <w:bookmarkStart w:id="5590" w:name="_Toc113826345"/>
      <w:bookmarkStart w:id="5591" w:name="_Toc120032471"/>
      <w:r w:rsidRPr="00FD0425">
        <w:t>9.2.2.35</w:t>
      </w:r>
      <w:r w:rsidRPr="00FD0425">
        <w:tab/>
        <w:t>NR Resource Coordination Information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04EE27BC" w14:textId="77777777" w:rsidR="00FE17E1" w:rsidRPr="00FD0425" w:rsidRDefault="00FE17E1" w:rsidP="00195317">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FE17E1" w:rsidRPr="00FD0425" w14:paraId="03196DCC" w14:textId="77777777" w:rsidTr="00057A2D">
        <w:trPr>
          <w:jc w:val="center"/>
        </w:trPr>
        <w:tc>
          <w:tcPr>
            <w:tcW w:w="1924" w:type="dxa"/>
          </w:tcPr>
          <w:bookmarkEnd w:id="5575"/>
          <w:p w14:paraId="3F7704C7" w14:textId="77777777" w:rsidR="00FE17E1" w:rsidRPr="00FD0425" w:rsidRDefault="00FE17E1" w:rsidP="00057A2D">
            <w:pPr>
              <w:pStyle w:val="TAH"/>
              <w:rPr>
                <w:lang w:eastAsia="ja-JP"/>
              </w:rPr>
            </w:pPr>
            <w:r w:rsidRPr="00FD0425">
              <w:rPr>
                <w:lang w:eastAsia="ja-JP"/>
              </w:rPr>
              <w:t>IE/Group Name</w:t>
            </w:r>
          </w:p>
        </w:tc>
        <w:tc>
          <w:tcPr>
            <w:tcW w:w="1033" w:type="dxa"/>
          </w:tcPr>
          <w:p w14:paraId="53FF29F2" w14:textId="77777777" w:rsidR="00FE17E1" w:rsidRPr="00FD0425" w:rsidRDefault="00FE17E1" w:rsidP="00057A2D">
            <w:pPr>
              <w:pStyle w:val="TAH"/>
              <w:rPr>
                <w:lang w:eastAsia="ja-JP"/>
              </w:rPr>
            </w:pPr>
            <w:r w:rsidRPr="00FD0425">
              <w:rPr>
                <w:lang w:eastAsia="ja-JP"/>
              </w:rPr>
              <w:t>Presence</w:t>
            </w:r>
          </w:p>
        </w:tc>
        <w:tc>
          <w:tcPr>
            <w:tcW w:w="783" w:type="dxa"/>
          </w:tcPr>
          <w:p w14:paraId="7EF91914" w14:textId="77777777" w:rsidR="00FE17E1" w:rsidRPr="00FD0425" w:rsidRDefault="00FE17E1" w:rsidP="00057A2D">
            <w:pPr>
              <w:pStyle w:val="TAH"/>
              <w:rPr>
                <w:lang w:eastAsia="ja-JP"/>
              </w:rPr>
            </w:pPr>
            <w:r w:rsidRPr="00FD0425">
              <w:rPr>
                <w:lang w:eastAsia="ja-JP"/>
              </w:rPr>
              <w:t>Range</w:t>
            </w:r>
          </w:p>
        </w:tc>
        <w:tc>
          <w:tcPr>
            <w:tcW w:w="1310" w:type="dxa"/>
          </w:tcPr>
          <w:p w14:paraId="3544113F" w14:textId="77777777" w:rsidR="00FE17E1" w:rsidRPr="00FD0425" w:rsidRDefault="00FE17E1" w:rsidP="00057A2D">
            <w:pPr>
              <w:pStyle w:val="TAH"/>
              <w:rPr>
                <w:lang w:eastAsia="ja-JP"/>
              </w:rPr>
            </w:pPr>
            <w:r w:rsidRPr="00FD0425">
              <w:rPr>
                <w:lang w:eastAsia="ja-JP"/>
              </w:rPr>
              <w:t>IE Type and Reference</w:t>
            </w:r>
          </w:p>
        </w:tc>
        <w:tc>
          <w:tcPr>
            <w:tcW w:w="2623" w:type="dxa"/>
          </w:tcPr>
          <w:p w14:paraId="0F5676D4" w14:textId="77777777" w:rsidR="00FE17E1" w:rsidRPr="00FD0425" w:rsidRDefault="00FE17E1" w:rsidP="00057A2D">
            <w:pPr>
              <w:pStyle w:val="TAH"/>
              <w:rPr>
                <w:lang w:eastAsia="ja-JP"/>
              </w:rPr>
            </w:pPr>
            <w:r w:rsidRPr="00FD0425">
              <w:rPr>
                <w:lang w:eastAsia="ja-JP"/>
              </w:rPr>
              <w:t>Semantics Description</w:t>
            </w:r>
          </w:p>
        </w:tc>
      </w:tr>
      <w:tr w:rsidR="00FE17E1" w:rsidRPr="00FD0425" w14:paraId="6B11A096" w14:textId="77777777" w:rsidTr="00057A2D">
        <w:trPr>
          <w:jc w:val="center"/>
        </w:trPr>
        <w:tc>
          <w:tcPr>
            <w:tcW w:w="1924" w:type="dxa"/>
          </w:tcPr>
          <w:p w14:paraId="0195E93B" w14:textId="77777777" w:rsidR="00FE17E1" w:rsidRPr="00FD0425" w:rsidRDefault="00FE17E1" w:rsidP="00057A2D">
            <w:pPr>
              <w:pStyle w:val="TAL"/>
              <w:rPr>
                <w:bCs/>
                <w:lang w:eastAsia="zh-CN"/>
              </w:rPr>
            </w:pPr>
            <w:r w:rsidRPr="00FD0425">
              <w:rPr>
                <w:lang w:eastAsia="zh-CN"/>
              </w:rPr>
              <w:t>NR CGI</w:t>
            </w:r>
          </w:p>
        </w:tc>
        <w:tc>
          <w:tcPr>
            <w:tcW w:w="1033" w:type="dxa"/>
          </w:tcPr>
          <w:p w14:paraId="6F211FCD" w14:textId="77777777" w:rsidR="00FE17E1" w:rsidRPr="00FD0425" w:rsidRDefault="00FE17E1" w:rsidP="00057A2D">
            <w:pPr>
              <w:pStyle w:val="TAL"/>
              <w:rPr>
                <w:lang w:eastAsia="ja-JP"/>
              </w:rPr>
            </w:pPr>
            <w:r w:rsidRPr="00FD0425">
              <w:rPr>
                <w:bCs/>
                <w:lang w:eastAsia="ja-JP"/>
              </w:rPr>
              <w:t>M</w:t>
            </w:r>
          </w:p>
        </w:tc>
        <w:tc>
          <w:tcPr>
            <w:tcW w:w="783" w:type="dxa"/>
          </w:tcPr>
          <w:p w14:paraId="64CDE21E" w14:textId="77777777" w:rsidR="00FE17E1" w:rsidRPr="00FD0425" w:rsidRDefault="00FE17E1" w:rsidP="00057A2D">
            <w:pPr>
              <w:pStyle w:val="TAL"/>
              <w:rPr>
                <w:lang w:eastAsia="ja-JP"/>
              </w:rPr>
            </w:pPr>
          </w:p>
        </w:tc>
        <w:tc>
          <w:tcPr>
            <w:tcW w:w="1310" w:type="dxa"/>
          </w:tcPr>
          <w:p w14:paraId="49688039" w14:textId="77777777" w:rsidR="00FE17E1" w:rsidRPr="00FD0425" w:rsidRDefault="00FE17E1" w:rsidP="00057A2D">
            <w:pPr>
              <w:pStyle w:val="TAL"/>
              <w:rPr>
                <w:lang w:eastAsia="ja-JP"/>
              </w:rPr>
            </w:pPr>
            <w:r w:rsidRPr="00FD0425">
              <w:rPr>
                <w:lang w:eastAsia="ja-JP"/>
              </w:rPr>
              <w:t>9.2.2.7</w:t>
            </w:r>
          </w:p>
        </w:tc>
        <w:tc>
          <w:tcPr>
            <w:tcW w:w="2623" w:type="dxa"/>
          </w:tcPr>
          <w:p w14:paraId="490BF70E" w14:textId="77777777" w:rsidR="00FE17E1" w:rsidRPr="00FD0425" w:rsidRDefault="00FE17E1" w:rsidP="00057A2D">
            <w:pPr>
              <w:pStyle w:val="TAL"/>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057A2D">
        <w:trPr>
          <w:jc w:val="center"/>
        </w:trPr>
        <w:tc>
          <w:tcPr>
            <w:tcW w:w="1924" w:type="dxa"/>
          </w:tcPr>
          <w:p w14:paraId="1E4A85CB" w14:textId="77777777" w:rsidR="00FE17E1" w:rsidRPr="00FD0425" w:rsidRDefault="00FE17E1" w:rsidP="00057A2D">
            <w:pPr>
              <w:pStyle w:val="TAL"/>
              <w:rPr>
                <w:lang w:eastAsia="ja-JP"/>
              </w:rPr>
            </w:pPr>
            <w:r w:rsidRPr="00FD0425">
              <w:rPr>
                <w:iCs/>
              </w:rPr>
              <w:t>UL Coordination Information</w:t>
            </w:r>
          </w:p>
        </w:tc>
        <w:tc>
          <w:tcPr>
            <w:tcW w:w="1033" w:type="dxa"/>
          </w:tcPr>
          <w:p w14:paraId="2BFB746B" w14:textId="77777777" w:rsidR="00FE17E1" w:rsidRPr="00FD0425" w:rsidRDefault="00FE17E1" w:rsidP="00057A2D">
            <w:pPr>
              <w:pStyle w:val="TAL"/>
              <w:rPr>
                <w:bCs/>
                <w:lang w:eastAsia="ja-JP"/>
              </w:rPr>
            </w:pPr>
            <w:r w:rsidRPr="00FD0425">
              <w:rPr>
                <w:bCs/>
                <w:lang w:eastAsia="ja-JP"/>
              </w:rPr>
              <w:t>M</w:t>
            </w:r>
          </w:p>
        </w:tc>
        <w:tc>
          <w:tcPr>
            <w:tcW w:w="783" w:type="dxa"/>
          </w:tcPr>
          <w:p w14:paraId="68AE0522" w14:textId="77777777" w:rsidR="00FE17E1" w:rsidRPr="00FD0425" w:rsidRDefault="00FE17E1" w:rsidP="00057A2D">
            <w:pPr>
              <w:pStyle w:val="TAL"/>
              <w:rPr>
                <w:lang w:eastAsia="ja-JP"/>
              </w:rPr>
            </w:pPr>
          </w:p>
        </w:tc>
        <w:tc>
          <w:tcPr>
            <w:tcW w:w="1310" w:type="dxa"/>
          </w:tcPr>
          <w:p w14:paraId="7707E880" w14:textId="77777777" w:rsidR="00FE17E1" w:rsidRPr="00FD0425" w:rsidRDefault="00FE17E1" w:rsidP="00057A2D">
            <w:pPr>
              <w:pStyle w:val="TAL"/>
              <w:rPr>
                <w:lang w:eastAsia="ja-JP"/>
              </w:rPr>
            </w:pPr>
            <w:r w:rsidRPr="00FD0425">
              <w:t>BIT STRING (6..4400, …)</w:t>
            </w:r>
          </w:p>
        </w:tc>
        <w:tc>
          <w:tcPr>
            <w:tcW w:w="2623" w:type="dxa"/>
          </w:tcPr>
          <w:p w14:paraId="056F8012" w14:textId="77777777" w:rsidR="00FE17E1" w:rsidRPr="00FD0425" w:rsidRDefault="00FE17E1" w:rsidP="00057A2D">
            <w:pPr>
              <w:pStyle w:val="TAL"/>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057A2D">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057A2D">
            <w:pPr>
              <w:pStyle w:val="TAL"/>
            </w:pPr>
          </w:p>
          <w:p w14:paraId="68B65676" w14:textId="77777777" w:rsidR="00FE17E1" w:rsidRPr="00FD0425" w:rsidRDefault="00FE17E1" w:rsidP="00057A2D">
            <w:pPr>
              <w:pStyle w:val="TAL"/>
            </w:pPr>
            <w:r w:rsidRPr="00FD0425">
              <w:t xml:space="preserve">The length of the bit string is an integer multiple of </w:t>
            </w:r>
            <w:r w:rsidRPr="00FD0425">
              <w:rPr>
                <w:position w:val="-10"/>
                <w:lang w:eastAsia="ja-JP"/>
              </w:rPr>
              <w:object w:dxaOrig="480" w:dyaOrig="360" w14:anchorId="4A723AF2">
                <v:shape id="_x0000_i1095" type="#_x0000_t75" style="width:24pt;height:18pt" o:ole="">
                  <v:imagedata r:id="rId133" o:title=""/>
                </v:shape>
                <o:OLEObject Type="Embed" ProgID="Equation.3" ShapeID="_x0000_i1095" DrawAspect="Content" ObjectID="_1742063746" r:id="rId134"/>
              </w:object>
            </w:r>
          </w:p>
          <w:p w14:paraId="361FCCC7" w14:textId="77777777" w:rsidR="00FE17E1" w:rsidRPr="00FD0425" w:rsidRDefault="00FE17E1" w:rsidP="00057A2D">
            <w:pPr>
              <w:pStyle w:val="TAL"/>
            </w:pPr>
            <w:r w:rsidRPr="00FD0425">
              <w:t xml:space="preserve">. </w:t>
            </w:r>
            <w:r w:rsidRPr="00FD0425">
              <w:rPr>
                <w:position w:val="-10"/>
                <w:lang w:eastAsia="ja-JP"/>
              </w:rPr>
              <w:object w:dxaOrig="480" w:dyaOrig="360" w14:anchorId="1B4C445C">
                <v:shape id="_x0000_i1096" type="#_x0000_t75" style="width:24pt;height:18pt" o:ole="">
                  <v:imagedata r:id="rId133" o:title=""/>
                </v:shape>
                <o:OLEObject Type="Embed" ProgID="Equation.3" ShapeID="_x0000_i1096" DrawAspect="Content" ObjectID="_1742063747" r:id="rId135"/>
              </w:object>
            </w:r>
            <w:r w:rsidRPr="00FD0425">
              <w:t>is defined in TS 36.211 [26].</w:t>
            </w:r>
          </w:p>
          <w:p w14:paraId="7CFFB4F2" w14:textId="77777777" w:rsidR="00FE17E1" w:rsidRPr="00FD0425" w:rsidRDefault="00FE17E1" w:rsidP="00057A2D">
            <w:pPr>
              <w:pStyle w:val="TAL"/>
            </w:pPr>
            <w:r w:rsidRPr="00FD0425">
              <w:t>The UL Coordination Information is continuously repeated.</w:t>
            </w:r>
          </w:p>
        </w:tc>
      </w:tr>
      <w:tr w:rsidR="00FE17E1" w:rsidRPr="00FD0425" w14:paraId="57251DCD" w14:textId="77777777" w:rsidTr="00057A2D">
        <w:trPr>
          <w:jc w:val="center"/>
        </w:trPr>
        <w:tc>
          <w:tcPr>
            <w:tcW w:w="1924" w:type="dxa"/>
          </w:tcPr>
          <w:p w14:paraId="065DE5B7" w14:textId="77777777" w:rsidR="00FE17E1" w:rsidRPr="00FD0425" w:rsidRDefault="00FE17E1" w:rsidP="00057A2D">
            <w:pPr>
              <w:pStyle w:val="TAL"/>
              <w:rPr>
                <w:lang w:eastAsia="ja-JP"/>
              </w:rPr>
            </w:pPr>
            <w:r w:rsidRPr="00FD0425">
              <w:rPr>
                <w:iCs/>
              </w:rPr>
              <w:t>DL Coordination Information</w:t>
            </w:r>
          </w:p>
        </w:tc>
        <w:tc>
          <w:tcPr>
            <w:tcW w:w="1033" w:type="dxa"/>
          </w:tcPr>
          <w:p w14:paraId="5B42402C" w14:textId="77777777" w:rsidR="00FE17E1" w:rsidRPr="00FD0425" w:rsidRDefault="00FE17E1" w:rsidP="00057A2D">
            <w:pPr>
              <w:pStyle w:val="TAL"/>
              <w:rPr>
                <w:bCs/>
                <w:lang w:eastAsia="ja-JP"/>
              </w:rPr>
            </w:pPr>
            <w:r w:rsidRPr="00FD0425">
              <w:t>O</w:t>
            </w:r>
          </w:p>
        </w:tc>
        <w:tc>
          <w:tcPr>
            <w:tcW w:w="783" w:type="dxa"/>
          </w:tcPr>
          <w:p w14:paraId="17A4B5A6" w14:textId="77777777" w:rsidR="00FE17E1" w:rsidRPr="00FD0425" w:rsidRDefault="00FE17E1" w:rsidP="00057A2D">
            <w:pPr>
              <w:pStyle w:val="TAL"/>
              <w:rPr>
                <w:lang w:eastAsia="ja-JP"/>
              </w:rPr>
            </w:pPr>
          </w:p>
        </w:tc>
        <w:tc>
          <w:tcPr>
            <w:tcW w:w="1310" w:type="dxa"/>
          </w:tcPr>
          <w:p w14:paraId="24D956BB" w14:textId="77777777" w:rsidR="00FE17E1" w:rsidRPr="00FD0425" w:rsidRDefault="00FE17E1" w:rsidP="00057A2D">
            <w:pPr>
              <w:pStyle w:val="TAL"/>
              <w:rPr>
                <w:lang w:eastAsia="ja-JP"/>
              </w:rPr>
            </w:pPr>
            <w:r w:rsidRPr="00FD0425">
              <w:t>BIT STRING (6..4400, …)</w:t>
            </w:r>
          </w:p>
        </w:tc>
        <w:tc>
          <w:tcPr>
            <w:tcW w:w="2623" w:type="dxa"/>
          </w:tcPr>
          <w:p w14:paraId="40E10AF7" w14:textId="77777777" w:rsidR="00FE17E1" w:rsidRPr="00FD0425" w:rsidRDefault="00FE17E1" w:rsidP="00057A2D">
            <w:pPr>
              <w:pStyle w:val="TAL"/>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057A2D">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77777777" w:rsidR="00FE17E1" w:rsidRPr="00FD0425" w:rsidRDefault="00FE17E1" w:rsidP="00057A2D">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pict w14:anchorId="57E74D38">
                <v:shape id="_x0000_i1097" type="#_x0000_t75" style="width:21pt;height:17.4pt">
                  <v:imagedata r:id="rId130" r:href="rId136"/>
                </v:shape>
              </w:pict>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pict w14:anchorId="5F8A4857">
                <v:shape id="_x0000_i1098" type="#_x0000_t75" style="width:21pt;height:17.4pt">
                  <v:imagedata r:id="rId130" r:href="rId137"/>
                </v:shape>
              </w:pict>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1034DD94" w14:textId="77777777" w:rsidR="00FE17E1" w:rsidRPr="00FD0425" w:rsidRDefault="00FE17E1" w:rsidP="00057A2D">
            <w:pPr>
              <w:pStyle w:val="TAL"/>
            </w:pPr>
            <w:r w:rsidRPr="00FD0425">
              <w:t>The DL Coordination Information is continuously repeated.</w:t>
            </w:r>
          </w:p>
        </w:tc>
      </w:tr>
      <w:tr w:rsidR="00FE17E1" w:rsidRPr="00FD0425" w14:paraId="5F7445A9" w14:textId="77777777" w:rsidTr="00057A2D">
        <w:trPr>
          <w:jc w:val="center"/>
        </w:trPr>
        <w:tc>
          <w:tcPr>
            <w:tcW w:w="1924" w:type="dxa"/>
          </w:tcPr>
          <w:p w14:paraId="45F533AA" w14:textId="77777777" w:rsidR="00FE17E1" w:rsidRPr="00FD0425" w:rsidRDefault="00FE17E1" w:rsidP="00057A2D">
            <w:pPr>
              <w:pStyle w:val="TAL"/>
              <w:rPr>
                <w:iCs/>
              </w:rPr>
            </w:pPr>
            <w:r w:rsidRPr="00FD0425">
              <w:rPr>
                <w:lang w:eastAsia="ja-JP"/>
              </w:rPr>
              <w:t>EUTRA Cell ID</w:t>
            </w:r>
          </w:p>
        </w:tc>
        <w:tc>
          <w:tcPr>
            <w:tcW w:w="1033" w:type="dxa"/>
          </w:tcPr>
          <w:p w14:paraId="6ACBD3B3" w14:textId="77777777" w:rsidR="00FE17E1" w:rsidRPr="00FD0425" w:rsidRDefault="00FE17E1" w:rsidP="00057A2D">
            <w:pPr>
              <w:pStyle w:val="TAL"/>
            </w:pPr>
            <w:r w:rsidRPr="00FD0425">
              <w:t>O</w:t>
            </w:r>
          </w:p>
        </w:tc>
        <w:tc>
          <w:tcPr>
            <w:tcW w:w="783" w:type="dxa"/>
          </w:tcPr>
          <w:p w14:paraId="28857D27" w14:textId="77777777" w:rsidR="00FE17E1" w:rsidRPr="00FD0425" w:rsidRDefault="00FE17E1" w:rsidP="00057A2D">
            <w:pPr>
              <w:pStyle w:val="TAL"/>
              <w:rPr>
                <w:lang w:eastAsia="ja-JP"/>
              </w:rPr>
            </w:pPr>
          </w:p>
        </w:tc>
        <w:tc>
          <w:tcPr>
            <w:tcW w:w="1310" w:type="dxa"/>
          </w:tcPr>
          <w:p w14:paraId="241F1637" w14:textId="77777777" w:rsidR="00FE17E1" w:rsidRPr="00FD0425" w:rsidRDefault="00FE17E1" w:rsidP="00057A2D">
            <w:pPr>
              <w:pStyle w:val="TAL"/>
              <w:rPr>
                <w:lang w:eastAsia="ja-JP"/>
              </w:rPr>
            </w:pPr>
            <w:r w:rsidRPr="00FD0425">
              <w:rPr>
                <w:lang w:eastAsia="ja-JP"/>
              </w:rPr>
              <w:t>ECGI</w:t>
            </w:r>
          </w:p>
          <w:p w14:paraId="57A3F5AD" w14:textId="77777777" w:rsidR="00FE17E1" w:rsidRPr="00FD0425" w:rsidRDefault="00FE17E1" w:rsidP="00057A2D">
            <w:pPr>
              <w:pStyle w:val="TAL"/>
            </w:pPr>
            <w:r w:rsidRPr="00FD0425">
              <w:rPr>
                <w:lang w:eastAsia="ja-JP"/>
              </w:rPr>
              <w:t>9.2.2.8</w:t>
            </w:r>
          </w:p>
        </w:tc>
        <w:tc>
          <w:tcPr>
            <w:tcW w:w="2623" w:type="dxa"/>
          </w:tcPr>
          <w:p w14:paraId="4814C271" w14:textId="77777777" w:rsidR="00FE17E1" w:rsidRPr="00FD0425" w:rsidRDefault="00FE17E1" w:rsidP="00057A2D">
            <w:pPr>
              <w:pStyle w:val="TAL"/>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057A2D">
        <w:trPr>
          <w:jc w:val="center"/>
        </w:trPr>
        <w:tc>
          <w:tcPr>
            <w:tcW w:w="1924" w:type="dxa"/>
          </w:tcPr>
          <w:p w14:paraId="0AA151B8" w14:textId="77777777" w:rsidR="00FE17E1" w:rsidRPr="00FD0425" w:rsidRDefault="00FE17E1" w:rsidP="00057A2D">
            <w:pPr>
              <w:pStyle w:val="TAL"/>
              <w:rPr>
                <w:lang w:eastAsia="ja-JP"/>
              </w:rPr>
            </w:pPr>
            <w:r w:rsidRPr="00FD0425">
              <w:rPr>
                <w:lang w:eastAsia="ja-JP"/>
              </w:rPr>
              <w:t>NR Coordination Assistance Information</w:t>
            </w:r>
          </w:p>
        </w:tc>
        <w:tc>
          <w:tcPr>
            <w:tcW w:w="1033" w:type="dxa"/>
          </w:tcPr>
          <w:p w14:paraId="69C8B3D7" w14:textId="77777777" w:rsidR="00FE17E1" w:rsidRPr="00FD0425" w:rsidRDefault="00FE17E1" w:rsidP="00057A2D">
            <w:pPr>
              <w:pStyle w:val="TAL"/>
              <w:rPr>
                <w:bCs/>
                <w:lang w:eastAsia="ja-JP"/>
              </w:rPr>
            </w:pPr>
            <w:r w:rsidRPr="00FD0425">
              <w:t>O</w:t>
            </w:r>
          </w:p>
        </w:tc>
        <w:tc>
          <w:tcPr>
            <w:tcW w:w="783" w:type="dxa"/>
          </w:tcPr>
          <w:p w14:paraId="53A8418E" w14:textId="77777777" w:rsidR="00FE17E1" w:rsidRPr="00FD0425" w:rsidRDefault="00FE17E1" w:rsidP="00057A2D">
            <w:pPr>
              <w:pStyle w:val="TAL"/>
              <w:rPr>
                <w:lang w:eastAsia="ja-JP"/>
              </w:rPr>
            </w:pPr>
          </w:p>
        </w:tc>
        <w:tc>
          <w:tcPr>
            <w:tcW w:w="1310" w:type="dxa"/>
          </w:tcPr>
          <w:p w14:paraId="78E7C77D" w14:textId="77777777" w:rsidR="00FE17E1" w:rsidRPr="00FD0425" w:rsidRDefault="00FE17E1" w:rsidP="00057A2D">
            <w:pPr>
              <w:pStyle w:val="TAL"/>
              <w:rPr>
                <w:lang w:eastAsia="ja-JP"/>
              </w:rPr>
            </w:pPr>
            <w:r w:rsidRPr="00FD0425">
              <w:rPr>
                <w:rFonts w:cs="Arial"/>
                <w:lang w:eastAsia="ja-JP"/>
              </w:rPr>
              <w:t>9.2.2.37</w:t>
            </w:r>
          </w:p>
        </w:tc>
        <w:tc>
          <w:tcPr>
            <w:tcW w:w="2623" w:type="dxa"/>
          </w:tcPr>
          <w:p w14:paraId="6EDCFD9E" w14:textId="77777777" w:rsidR="00FE17E1" w:rsidRPr="00FD0425" w:rsidRDefault="00FE17E1" w:rsidP="00057A2D">
            <w:pPr>
              <w:pStyle w:val="TAL"/>
              <w:rPr>
                <w:lang w:eastAsia="ja-JP"/>
              </w:rPr>
            </w:pPr>
          </w:p>
        </w:tc>
      </w:tr>
    </w:tbl>
    <w:p w14:paraId="5E64E435" w14:textId="77777777" w:rsidR="00FE17E1" w:rsidRPr="00FD0425" w:rsidRDefault="00FE17E1" w:rsidP="00195317"/>
    <w:p w14:paraId="5F93B618" w14:textId="77777777" w:rsidR="00FE17E1" w:rsidRPr="00FD0425" w:rsidRDefault="00FE17E1" w:rsidP="00FE17E1">
      <w:pPr>
        <w:pStyle w:val="Heading4"/>
      </w:pPr>
      <w:bookmarkStart w:id="5592" w:name="_Toc20955305"/>
      <w:bookmarkStart w:id="5593" w:name="_Toc29991502"/>
      <w:bookmarkStart w:id="5594" w:name="_Toc36555902"/>
      <w:bookmarkStart w:id="5595" w:name="_Toc44497624"/>
      <w:bookmarkStart w:id="5596" w:name="_Toc45108012"/>
      <w:bookmarkStart w:id="5597" w:name="_Toc45901632"/>
      <w:bookmarkStart w:id="5598" w:name="_Toc51850711"/>
      <w:bookmarkStart w:id="5599" w:name="_Toc56693714"/>
      <w:bookmarkStart w:id="5600" w:name="_Toc64447257"/>
      <w:bookmarkStart w:id="5601" w:name="_Toc66286751"/>
      <w:bookmarkStart w:id="5602" w:name="_Toc74151446"/>
      <w:bookmarkStart w:id="5603" w:name="_Toc88653919"/>
      <w:bookmarkStart w:id="5604" w:name="_Toc97904275"/>
      <w:bookmarkStart w:id="5605" w:name="_Toc105175316"/>
      <w:bookmarkStart w:id="5606" w:name="_Toc113826346"/>
      <w:bookmarkStart w:id="5607" w:name="_Toc120032472"/>
      <w:r w:rsidRPr="00FD0425">
        <w:t>9.2.2.36</w:t>
      </w:r>
      <w:r w:rsidRPr="00FD0425">
        <w:tab/>
        <w:t>E-UTRA Coordination Assistance Information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0BDA5B0" w14:textId="77777777" w:rsidR="00FE17E1" w:rsidRPr="00FD0425" w:rsidRDefault="00FE17E1" w:rsidP="00FE17E1">
      <w:pPr>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E17E1" w:rsidRPr="00FD0425" w14:paraId="26F101C5" w14:textId="77777777" w:rsidTr="00057A2D">
        <w:trPr>
          <w:jc w:val="center"/>
        </w:trPr>
        <w:tc>
          <w:tcPr>
            <w:tcW w:w="2339" w:type="dxa"/>
          </w:tcPr>
          <w:p w14:paraId="468A2B27" w14:textId="77777777" w:rsidR="00FE17E1" w:rsidRPr="00FD0425" w:rsidRDefault="00FE17E1" w:rsidP="00057A2D">
            <w:pPr>
              <w:pStyle w:val="TAH"/>
              <w:rPr>
                <w:lang w:eastAsia="ja-JP"/>
              </w:rPr>
            </w:pPr>
            <w:r w:rsidRPr="00FD0425">
              <w:rPr>
                <w:lang w:eastAsia="ja-JP"/>
              </w:rPr>
              <w:t>IE/Group Name</w:t>
            </w:r>
          </w:p>
        </w:tc>
        <w:tc>
          <w:tcPr>
            <w:tcW w:w="1276" w:type="dxa"/>
          </w:tcPr>
          <w:p w14:paraId="3DA64552" w14:textId="77777777" w:rsidR="00FE17E1" w:rsidRPr="00FD0425" w:rsidRDefault="00FE17E1" w:rsidP="00057A2D">
            <w:pPr>
              <w:pStyle w:val="TAH"/>
              <w:rPr>
                <w:lang w:eastAsia="ja-JP"/>
              </w:rPr>
            </w:pPr>
            <w:r w:rsidRPr="00FD0425">
              <w:rPr>
                <w:lang w:eastAsia="ja-JP"/>
              </w:rPr>
              <w:t>Presence</w:t>
            </w:r>
          </w:p>
        </w:tc>
        <w:tc>
          <w:tcPr>
            <w:tcW w:w="852" w:type="dxa"/>
          </w:tcPr>
          <w:p w14:paraId="2EBE1F93" w14:textId="77777777" w:rsidR="00FE17E1" w:rsidRPr="00FD0425" w:rsidRDefault="00FE17E1" w:rsidP="00057A2D">
            <w:pPr>
              <w:pStyle w:val="TAH"/>
              <w:rPr>
                <w:lang w:eastAsia="ja-JP"/>
              </w:rPr>
            </w:pPr>
            <w:r w:rsidRPr="00FD0425">
              <w:rPr>
                <w:lang w:eastAsia="ja-JP"/>
              </w:rPr>
              <w:t>Range</w:t>
            </w:r>
          </w:p>
        </w:tc>
        <w:tc>
          <w:tcPr>
            <w:tcW w:w="2124" w:type="dxa"/>
          </w:tcPr>
          <w:p w14:paraId="4ECE1A80" w14:textId="77777777" w:rsidR="00FE17E1" w:rsidRPr="00FD0425" w:rsidRDefault="00FE17E1" w:rsidP="00057A2D">
            <w:pPr>
              <w:pStyle w:val="TAH"/>
              <w:rPr>
                <w:lang w:eastAsia="ja-JP"/>
              </w:rPr>
            </w:pPr>
            <w:r w:rsidRPr="00FD0425">
              <w:rPr>
                <w:lang w:eastAsia="ja-JP"/>
              </w:rPr>
              <w:t>IE Type and Reference</w:t>
            </w:r>
          </w:p>
        </w:tc>
        <w:tc>
          <w:tcPr>
            <w:tcW w:w="2623" w:type="dxa"/>
          </w:tcPr>
          <w:p w14:paraId="53DB8102" w14:textId="77777777" w:rsidR="00FE17E1" w:rsidRPr="00FD0425" w:rsidRDefault="00FE17E1" w:rsidP="00057A2D">
            <w:pPr>
              <w:pStyle w:val="TAH"/>
              <w:rPr>
                <w:lang w:eastAsia="ja-JP"/>
              </w:rPr>
            </w:pPr>
            <w:r w:rsidRPr="00FD0425">
              <w:rPr>
                <w:lang w:eastAsia="ja-JP"/>
              </w:rPr>
              <w:t>Semantics Description</w:t>
            </w:r>
          </w:p>
        </w:tc>
      </w:tr>
      <w:tr w:rsidR="00FE17E1" w:rsidRPr="00FD0425" w14:paraId="2ACD14DF" w14:textId="77777777" w:rsidTr="00057A2D">
        <w:trPr>
          <w:jc w:val="center"/>
        </w:trPr>
        <w:tc>
          <w:tcPr>
            <w:tcW w:w="2339" w:type="dxa"/>
          </w:tcPr>
          <w:p w14:paraId="06DDA675" w14:textId="77777777" w:rsidR="00FE17E1" w:rsidRPr="00FD0425" w:rsidRDefault="00FE17E1" w:rsidP="00057A2D">
            <w:pPr>
              <w:pStyle w:val="TAL"/>
              <w:rPr>
                <w:bCs/>
                <w:lang w:eastAsia="zh-CN"/>
              </w:rPr>
            </w:pPr>
            <w:r w:rsidRPr="00FD0425">
              <w:rPr>
                <w:lang w:eastAsia="zh-CN"/>
              </w:rPr>
              <w:t>E-UTRA Coordination Assistance Information</w:t>
            </w:r>
          </w:p>
        </w:tc>
        <w:tc>
          <w:tcPr>
            <w:tcW w:w="1276" w:type="dxa"/>
          </w:tcPr>
          <w:p w14:paraId="0047795A" w14:textId="77777777" w:rsidR="00FE17E1" w:rsidRPr="00FD0425" w:rsidRDefault="00FE17E1" w:rsidP="00057A2D">
            <w:pPr>
              <w:pStyle w:val="TAL"/>
              <w:rPr>
                <w:lang w:eastAsia="ja-JP"/>
              </w:rPr>
            </w:pPr>
            <w:r w:rsidRPr="00FD0425">
              <w:rPr>
                <w:bCs/>
                <w:lang w:eastAsia="ja-JP"/>
              </w:rPr>
              <w:t>M</w:t>
            </w:r>
          </w:p>
        </w:tc>
        <w:tc>
          <w:tcPr>
            <w:tcW w:w="852" w:type="dxa"/>
          </w:tcPr>
          <w:p w14:paraId="51071091" w14:textId="77777777" w:rsidR="00FE17E1" w:rsidRPr="00FD0425" w:rsidRDefault="00FE17E1" w:rsidP="00057A2D">
            <w:pPr>
              <w:pStyle w:val="TAL"/>
              <w:rPr>
                <w:b/>
                <w:bCs/>
                <w:i/>
                <w:lang w:eastAsia="ja-JP"/>
              </w:rPr>
            </w:pPr>
          </w:p>
        </w:tc>
        <w:tc>
          <w:tcPr>
            <w:tcW w:w="2124" w:type="dxa"/>
          </w:tcPr>
          <w:p w14:paraId="17135E3A" w14:textId="77777777" w:rsidR="00FE17E1" w:rsidRPr="00FD0425" w:rsidRDefault="00FE17E1" w:rsidP="00057A2D">
            <w:pPr>
              <w:pStyle w:val="TAL"/>
              <w:rPr>
                <w:lang w:eastAsia="ja-JP"/>
              </w:rPr>
            </w:pPr>
            <w:r w:rsidRPr="00FD0425">
              <w:rPr>
                <w:lang w:eastAsia="ja-JP"/>
              </w:rPr>
              <w:t>ENUMERATED(Coordination Not Required, …)</w:t>
            </w:r>
          </w:p>
        </w:tc>
        <w:tc>
          <w:tcPr>
            <w:tcW w:w="2623" w:type="dxa"/>
          </w:tcPr>
          <w:p w14:paraId="5D1286E0" w14:textId="77777777" w:rsidR="00FE17E1" w:rsidRPr="00FD0425" w:rsidRDefault="00FE17E1" w:rsidP="00057A2D">
            <w:pPr>
              <w:pStyle w:val="TAL"/>
              <w:rPr>
                <w:lang w:eastAsia="ja-JP"/>
              </w:rPr>
            </w:pPr>
          </w:p>
        </w:tc>
      </w:tr>
    </w:tbl>
    <w:p w14:paraId="18A66C28" w14:textId="77777777" w:rsidR="00FE17E1" w:rsidRPr="00FD0425" w:rsidRDefault="00FE17E1" w:rsidP="00FE17E1"/>
    <w:p w14:paraId="438FF666" w14:textId="77777777" w:rsidR="00FE17E1" w:rsidRPr="00FD0425" w:rsidRDefault="00FE17E1" w:rsidP="00FE17E1">
      <w:pPr>
        <w:pStyle w:val="Heading4"/>
      </w:pPr>
      <w:bookmarkStart w:id="5608" w:name="_Toc20955306"/>
      <w:bookmarkStart w:id="5609" w:name="_Toc29991503"/>
      <w:bookmarkStart w:id="5610" w:name="_Toc36555903"/>
      <w:bookmarkStart w:id="5611" w:name="_Toc44497625"/>
      <w:bookmarkStart w:id="5612" w:name="_Toc45108013"/>
      <w:bookmarkStart w:id="5613" w:name="_Toc45901633"/>
      <w:bookmarkStart w:id="5614" w:name="_Toc51850712"/>
      <w:bookmarkStart w:id="5615" w:name="_Toc56693715"/>
      <w:bookmarkStart w:id="5616" w:name="_Toc64447258"/>
      <w:bookmarkStart w:id="5617" w:name="_Toc66286752"/>
      <w:bookmarkStart w:id="5618" w:name="_Toc74151447"/>
      <w:bookmarkStart w:id="5619" w:name="_Toc88653920"/>
      <w:bookmarkStart w:id="5620" w:name="_Toc97904276"/>
      <w:bookmarkStart w:id="5621" w:name="_Toc105175317"/>
      <w:bookmarkStart w:id="5622" w:name="_Toc113826347"/>
      <w:bookmarkStart w:id="5623" w:name="_Toc120032473"/>
      <w:r w:rsidRPr="00FD0425">
        <w:t>9.2.2.37</w:t>
      </w:r>
      <w:r w:rsidRPr="00FD0425">
        <w:tab/>
        <w:t>NR Coordination Assistance Information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4EC85EB" w14:textId="77777777" w:rsidR="00FE17E1" w:rsidRPr="00FD0425" w:rsidRDefault="00FE17E1" w:rsidP="00FE17E1">
      <w:pPr>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E17E1" w:rsidRPr="00FD0425" w14:paraId="6122423A" w14:textId="77777777" w:rsidTr="00057A2D">
        <w:trPr>
          <w:jc w:val="center"/>
        </w:trPr>
        <w:tc>
          <w:tcPr>
            <w:tcW w:w="2339" w:type="dxa"/>
          </w:tcPr>
          <w:p w14:paraId="00DA3A34" w14:textId="77777777" w:rsidR="00FE17E1" w:rsidRPr="00FD0425" w:rsidRDefault="00FE17E1" w:rsidP="00057A2D">
            <w:pPr>
              <w:pStyle w:val="TAH"/>
              <w:rPr>
                <w:lang w:eastAsia="ja-JP"/>
              </w:rPr>
            </w:pPr>
            <w:r w:rsidRPr="00FD0425">
              <w:rPr>
                <w:lang w:eastAsia="ja-JP"/>
              </w:rPr>
              <w:t>IE/Group Name</w:t>
            </w:r>
          </w:p>
        </w:tc>
        <w:tc>
          <w:tcPr>
            <w:tcW w:w="1276" w:type="dxa"/>
          </w:tcPr>
          <w:p w14:paraId="4EF78859" w14:textId="77777777" w:rsidR="00FE17E1" w:rsidRPr="00FD0425" w:rsidRDefault="00FE17E1" w:rsidP="00057A2D">
            <w:pPr>
              <w:pStyle w:val="TAH"/>
              <w:rPr>
                <w:lang w:eastAsia="ja-JP"/>
              </w:rPr>
            </w:pPr>
            <w:r w:rsidRPr="00FD0425">
              <w:rPr>
                <w:lang w:eastAsia="ja-JP"/>
              </w:rPr>
              <w:t>Presence</w:t>
            </w:r>
          </w:p>
        </w:tc>
        <w:tc>
          <w:tcPr>
            <w:tcW w:w="852" w:type="dxa"/>
          </w:tcPr>
          <w:p w14:paraId="0936A5AA" w14:textId="77777777" w:rsidR="00FE17E1" w:rsidRPr="00FD0425" w:rsidRDefault="00FE17E1" w:rsidP="00057A2D">
            <w:pPr>
              <w:pStyle w:val="TAH"/>
              <w:rPr>
                <w:lang w:eastAsia="ja-JP"/>
              </w:rPr>
            </w:pPr>
            <w:r w:rsidRPr="00FD0425">
              <w:rPr>
                <w:lang w:eastAsia="ja-JP"/>
              </w:rPr>
              <w:t>Range</w:t>
            </w:r>
          </w:p>
        </w:tc>
        <w:tc>
          <w:tcPr>
            <w:tcW w:w="2124" w:type="dxa"/>
          </w:tcPr>
          <w:p w14:paraId="107E15D8" w14:textId="77777777" w:rsidR="00FE17E1" w:rsidRPr="00FD0425" w:rsidRDefault="00FE17E1" w:rsidP="00057A2D">
            <w:pPr>
              <w:pStyle w:val="TAH"/>
              <w:rPr>
                <w:lang w:eastAsia="ja-JP"/>
              </w:rPr>
            </w:pPr>
            <w:r w:rsidRPr="00FD0425">
              <w:rPr>
                <w:lang w:eastAsia="ja-JP"/>
              </w:rPr>
              <w:t>IE Type and Reference</w:t>
            </w:r>
          </w:p>
        </w:tc>
        <w:tc>
          <w:tcPr>
            <w:tcW w:w="2623" w:type="dxa"/>
          </w:tcPr>
          <w:p w14:paraId="5018C3F4" w14:textId="77777777" w:rsidR="00FE17E1" w:rsidRPr="00FD0425" w:rsidRDefault="00FE17E1" w:rsidP="00057A2D">
            <w:pPr>
              <w:pStyle w:val="TAH"/>
              <w:rPr>
                <w:lang w:eastAsia="ja-JP"/>
              </w:rPr>
            </w:pPr>
            <w:r w:rsidRPr="00FD0425">
              <w:rPr>
                <w:lang w:eastAsia="ja-JP"/>
              </w:rPr>
              <w:t>Semantics Description</w:t>
            </w:r>
          </w:p>
        </w:tc>
      </w:tr>
      <w:tr w:rsidR="00FE17E1" w:rsidRPr="00FD0425" w14:paraId="46A8990C" w14:textId="77777777" w:rsidTr="00057A2D">
        <w:trPr>
          <w:jc w:val="center"/>
        </w:trPr>
        <w:tc>
          <w:tcPr>
            <w:tcW w:w="2339" w:type="dxa"/>
          </w:tcPr>
          <w:p w14:paraId="7A539C0F" w14:textId="77777777" w:rsidR="00FE17E1" w:rsidRPr="00FD0425" w:rsidRDefault="00FE17E1" w:rsidP="00057A2D">
            <w:pPr>
              <w:pStyle w:val="TAL"/>
              <w:rPr>
                <w:bCs/>
                <w:lang w:eastAsia="zh-CN"/>
              </w:rPr>
            </w:pPr>
            <w:r w:rsidRPr="00FD0425">
              <w:rPr>
                <w:lang w:eastAsia="zh-CN"/>
              </w:rPr>
              <w:t>NR Coordination Assistance Information</w:t>
            </w:r>
          </w:p>
        </w:tc>
        <w:tc>
          <w:tcPr>
            <w:tcW w:w="1276" w:type="dxa"/>
          </w:tcPr>
          <w:p w14:paraId="7496E85A" w14:textId="77777777" w:rsidR="00FE17E1" w:rsidRPr="00FD0425" w:rsidRDefault="00FE17E1" w:rsidP="00057A2D">
            <w:pPr>
              <w:pStyle w:val="TAL"/>
              <w:rPr>
                <w:lang w:eastAsia="ja-JP"/>
              </w:rPr>
            </w:pPr>
            <w:r w:rsidRPr="00FD0425">
              <w:rPr>
                <w:bCs/>
                <w:lang w:eastAsia="ja-JP"/>
              </w:rPr>
              <w:t>M</w:t>
            </w:r>
          </w:p>
        </w:tc>
        <w:tc>
          <w:tcPr>
            <w:tcW w:w="852" w:type="dxa"/>
          </w:tcPr>
          <w:p w14:paraId="5C5CBD1B" w14:textId="77777777" w:rsidR="00FE17E1" w:rsidRPr="00FD0425" w:rsidRDefault="00FE17E1" w:rsidP="00057A2D">
            <w:pPr>
              <w:pStyle w:val="TAL"/>
              <w:rPr>
                <w:b/>
                <w:bCs/>
                <w:i/>
                <w:lang w:eastAsia="ja-JP"/>
              </w:rPr>
            </w:pPr>
          </w:p>
        </w:tc>
        <w:tc>
          <w:tcPr>
            <w:tcW w:w="2124" w:type="dxa"/>
          </w:tcPr>
          <w:p w14:paraId="6CCF8AC0" w14:textId="77777777" w:rsidR="00FE17E1" w:rsidRPr="00FD0425" w:rsidRDefault="00FE17E1" w:rsidP="00057A2D">
            <w:pPr>
              <w:pStyle w:val="TAL"/>
              <w:rPr>
                <w:lang w:eastAsia="ja-JP"/>
              </w:rPr>
            </w:pPr>
            <w:r w:rsidRPr="00FD0425">
              <w:rPr>
                <w:lang w:eastAsia="ja-JP"/>
              </w:rPr>
              <w:t>ENUMERATED(Coordination Not Required, …)</w:t>
            </w:r>
          </w:p>
        </w:tc>
        <w:tc>
          <w:tcPr>
            <w:tcW w:w="2623" w:type="dxa"/>
          </w:tcPr>
          <w:p w14:paraId="710ACEB3" w14:textId="77777777" w:rsidR="00FE17E1" w:rsidRPr="00FD0425" w:rsidRDefault="00FE17E1" w:rsidP="00057A2D">
            <w:pPr>
              <w:pStyle w:val="TAL"/>
              <w:rPr>
                <w:lang w:eastAsia="ja-JP"/>
              </w:rPr>
            </w:pPr>
          </w:p>
        </w:tc>
      </w:tr>
    </w:tbl>
    <w:p w14:paraId="4D042A1D" w14:textId="77777777" w:rsidR="00FE17E1" w:rsidRPr="00FD0425" w:rsidRDefault="00FE17E1" w:rsidP="00F02090">
      <w:pPr>
        <w:rPr>
          <w:lang w:val="en-US"/>
        </w:rPr>
      </w:pPr>
    </w:p>
    <w:p w14:paraId="33D082B0" w14:textId="77777777" w:rsidR="003D743A" w:rsidRPr="00FD0425" w:rsidRDefault="003D743A" w:rsidP="00216DC6">
      <w:pPr>
        <w:pStyle w:val="Heading4"/>
        <w:rPr>
          <w:rFonts w:eastAsia="SimSun"/>
        </w:rPr>
      </w:pPr>
      <w:bookmarkStart w:id="5624" w:name="_Toc20955307"/>
      <w:bookmarkStart w:id="5625" w:name="_Toc29991504"/>
      <w:bookmarkStart w:id="5626" w:name="_Toc36555904"/>
      <w:bookmarkStart w:id="5627" w:name="_Toc44497626"/>
      <w:bookmarkStart w:id="5628" w:name="_Toc45108014"/>
      <w:bookmarkStart w:id="5629" w:name="_Toc45901634"/>
      <w:bookmarkStart w:id="5630" w:name="_Toc51850713"/>
      <w:bookmarkStart w:id="5631" w:name="_Toc56693716"/>
      <w:bookmarkStart w:id="5632" w:name="_Toc64447259"/>
      <w:bookmarkStart w:id="5633" w:name="_Toc66286753"/>
      <w:bookmarkStart w:id="5634" w:name="_Toc74151448"/>
      <w:bookmarkStart w:id="5635" w:name="_Toc88653921"/>
      <w:bookmarkStart w:id="5636" w:name="_Toc97904277"/>
      <w:bookmarkStart w:id="5637" w:name="_Toc105175318"/>
      <w:bookmarkStart w:id="5638" w:name="_Toc113826348"/>
      <w:bookmarkStart w:id="5639" w:name="_Toc120032474"/>
      <w:r w:rsidRPr="00FD0425">
        <w:rPr>
          <w:rFonts w:eastAsia="SimSun"/>
        </w:rPr>
        <w:t>9.2.2.38</w:t>
      </w:r>
      <w:r w:rsidRPr="00FD0425">
        <w:rPr>
          <w:rFonts w:eastAsia="SimSun"/>
        </w:rPr>
        <w:tab/>
        <w:t>NE-DC TDM Pattern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r w:rsidRPr="00FD0425">
        <w:rPr>
          <w:rFonts w:eastAsia="SimSun"/>
        </w:rPr>
        <w:t xml:space="preserve"> </w:t>
      </w:r>
    </w:p>
    <w:p w14:paraId="61325FD8" w14:textId="77777777" w:rsidR="003D743A" w:rsidRPr="00FD0425" w:rsidRDefault="003D743A" w:rsidP="003D743A">
      <w:pPr>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3D743A" w:rsidRPr="00FD0425" w14:paraId="7EA83D76" w14:textId="77777777" w:rsidTr="00814FFF">
        <w:trPr>
          <w:jc w:val="center"/>
        </w:trPr>
        <w:tc>
          <w:tcPr>
            <w:tcW w:w="2339" w:type="dxa"/>
          </w:tcPr>
          <w:p w14:paraId="6493CD5D" w14:textId="77777777" w:rsidR="003D743A" w:rsidRPr="00FD0425" w:rsidRDefault="003D743A" w:rsidP="00216DC6">
            <w:pPr>
              <w:pStyle w:val="TAH"/>
              <w:rPr>
                <w:rFonts w:eastAsia="SimSun"/>
                <w:lang w:eastAsia="ja-JP"/>
              </w:rPr>
            </w:pPr>
            <w:r w:rsidRPr="00FD0425">
              <w:rPr>
                <w:rFonts w:eastAsia="SimSun"/>
                <w:lang w:eastAsia="ja-JP"/>
              </w:rPr>
              <w:t>IE/Group Name</w:t>
            </w:r>
          </w:p>
        </w:tc>
        <w:tc>
          <w:tcPr>
            <w:tcW w:w="1276" w:type="dxa"/>
          </w:tcPr>
          <w:p w14:paraId="153A5835" w14:textId="77777777" w:rsidR="003D743A" w:rsidRPr="00FD0425" w:rsidRDefault="003D743A" w:rsidP="00216DC6">
            <w:pPr>
              <w:pStyle w:val="TAH"/>
              <w:rPr>
                <w:rFonts w:eastAsia="SimSun"/>
                <w:lang w:eastAsia="ja-JP"/>
              </w:rPr>
            </w:pPr>
            <w:r w:rsidRPr="00FD0425">
              <w:rPr>
                <w:rFonts w:eastAsia="SimSun"/>
                <w:lang w:eastAsia="ja-JP"/>
              </w:rPr>
              <w:t>Presence</w:t>
            </w:r>
          </w:p>
        </w:tc>
        <w:tc>
          <w:tcPr>
            <w:tcW w:w="852" w:type="dxa"/>
          </w:tcPr>
          <w:p w14:paraId="7A56A08C" w14:textId="77777777" w:rsidR="003D743A" w:rsidRPr="00FD0425" w:rsidRDefault="003D743A" w:rsidP="00216DC6">
            <w:pPr>
              <w:pStyle w:val="TAH"/>
              <w:rPr>
                <w:rFonts w:eastAsia="SimSun"/>
                <w:lang w:eastAsia="ja-JP"/>
              </w:rPr>
            </w:pPr>
            <w:r w:rsidRPr="00FD0425">
              <w:rPr>
                <w:rFonts w:eastAsia="SimSun"/>
                <w:lang w:eastAsia="ja-JP"/>
              </w:rPr>
              <w:t>Range</w:t>
            </w:r>
          </w:p>
        </w:tc>
        <w:tc>
          <w:tcPr>
            <w:tcW w:w="2124" w:type="dxa"/>
          </w:tcPr>
          <w:p w14:paraId="685A1D02" w14:textId="77777777" w:rsidR="003D743A" w:rsidRPr="00FD0425" w:rsidRDefault="003D743A" w:rsidP="00216DC6">
            <w:pPr>
              <w:pStyle w:val="TAH"/>
              <w:rPr>
                <w:rFonts w:eastAsia="SimSun"/>
                <w:lang w:eastAsia="ja-JP"/>
              </w:rPr>
            </w:pPr>
            <w:r w:rsidRPr="00FD0425">
              <w:rPr>
                <w:rFonts w:eastAsia="SimSun"/>
                <w:lang w:eastAsia="ja-JP"/>
              </w:rPr>
              <w:t>IE Type and Reference</w:t>
            </w:r>
          </w:p>
        </w:tc>
        <w:tc>
          <w:tcPr>
            <w:tcW w:w="2623" w:type="dxa"/>
          </w:tcPr>
          <w:p w14:paraId="6417C332" w14:textId="77777777" w:rsidR="003D743A" w:rsidRPr="00FD0425" w:rsidRDefault="003D743A" w:rsidP="00216DC6">
            <w:pPr>
              <w:pStyle w:val="TAH"/>
              <w:rPr>
                <w:rFonts w:eastAsia="SimSun"/>
                <w:lang w:eastAsia="ja-JP"/>
              </w:rPr>
            </w:pPr>
            <w:r w:rsidRPr="00FD0425">
              <w:rPr>
                <w:rFonts w:eastAsia="SimSun"/>
                <w:lang w:eastAsia="ja-JP"/>
              </w:rPr>
              <w:t>Semantics Description</w:t>
            </w:r>
          </w:p>
        </w:tc>
      </w:tr>
      <w:tr w:rsidR="003D743A" w:rsidRPr="00FD0425" w14:paraId="393E0465" w14:textId="77777777" w:rsidTr="00814FFF">
        <w:trPr>
          <w:jc w:val="center"/>
        </w:trPr>
        <w:tc>
          <w:tcPr>
            <w:tcW w:w="2339" w:type="dxa"/>
          </w:tcPr>
          <w:p w14:paraId="174AD214" w14:textId="77777777" w:rsidR="003D743A" w:rsidRPr="00FD0425" w:rsidRDefault="003D743A" w:rsidP="00216DC6">
            <w:pPr>
              <w:pStyle w:val="TAL"/>
              <w:rPr>
                <w:rFonts w:eastAsia="SimSun"/>
                <w:bCs/>
                <w:lang w:eastAsia="zh-CN"/>
              </w:rPr>
            </w:pPr>
            <w:r w:rsidRPr="00FD0425">
              <w:rPr>
                <w:rFonts w:eastAsia="SimSun"/>
                <w:lang w:eastAsia="zh-CN"/>
              </w:rPr>
              <w:t>Subframe Assignment</w:t>
            </w:r>
          </w:p>
        </w:tc>
        <w:tc>
          <w:tcPr>
            <w:tcW w:w="1276" w:type="dxa"/>
          </w:tcPr>
          <w:p w14:paraId="2C6A06A2" w14:textId="77777777" w:rsidR="003D743A" w:rsidRPr="00FD0425" w:rsidRDefault="003D743A" w:rsidP="00216DC6">
            <w:pPr>
              <w:pStyle w:val="TAL"/>
              <w:rPr>
                <w:rFonts w:eastAsia="SimSun"/>
                <w:lang w:eastAsia="ja-JP"/>
              </w:rPr>
            </w:pPr>
            <w:r w:rsidRPr="00FD0425">
              <w:rPr>
                <w:rFonts w:eastAsia="SimSun"/>
                <w:bCs/>
                <w:lang w:eastAsia="ja-JP"/>
              </w:rPr>
              <w:t>M</w:t>
            </w:r>
          </w:p>
        </w:tc>
        <w:tc>
          <w:tcPr>
            <w:tcW w:w="852" w:type="dxa"/>
          </w:tcPr>
          <w:p w14:paraId="7A8D459F" w14:textId="77777777" w:rsidR="003D743A" w:rsidRPr="00FD0425" w:rsidRDefault="003D743A" w:rsidP="00216DC6">
            <w:pPr>
              <w:pStyle w:val="TAL"/>
              <w:rPr>
                <w:rFonts w:eastAsia="SimSun"/>
                <w:b/>
                <w:bCs/>
                <w:i/>
                <w:lang w:eastAsia="ja-JP"/>
              </w:rPr>
            </w:pPr>
          </w:p>
        </w:tc>
        <w:tc>
          <w:tcPr>
            <w:tcW w:w="2124" w:type="dxa"/>
          </w:tcPr>
          <w:p w14:paraId="18B4DDA0" w14:textId="77777777" w:rsidR="003D743A" w:rsidRPr="00FD0425" w:rsidRDefault="003D743A" w:rsidP="00216DC6">
            <w:pPr>
              <w:pStyle w:val="TAL"/>
              <w:rPr>
                <w:rFonts w:eastAsia="SimSun"/>
                <w:lang w:eastAsia="ja-JP"/>
              </w:rPr>
            </w:pPr>
            <w:r w:rsidRPr="00FD0425">
              <w:rPr>
                <w:rFonts w:eastAsia="SimSun"/>
                <w:lang w:eastAsia="ja-JP"/>
              </w:rPr>
              <w:t>ENUMERATED(sa0, sa1, sa2, sa3, sa4, sa5, sa6)</w:t>
            </w:r>
          </w:p>
        </w:tc>
        <w:tc>
          <w:tcPr>
            <w:tcW w:w="2623" w:type="dxa"/>
          </w:tcPr>
          <w:p w14:paraId="6DA6F626" w14:textId="77777777" w:rsidR="003D743A" w:rsidRPr="00FD0425" w:rsidRDefault="003D743A" w:rsidP="00216DC6">
            <w:pPr>
              <w:pStyle w:val="TAL"/>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814FFF">
        <w:trPr>
          <w:jc w:val="center"/>
        </w:trPr>
        <w:tc>
          <w:tcPr>
            <w:tcW w:w="2339" w:type="dxa"/>
          </w:tcPr>
          <w:p w14:paraId="1B3B6272" w14:textId="77777777" w:rsidR="003D743A" w:rsidRPr="00FD0425" w:rsidRDefault="003D743A" w:rsidP="00216DC6">
            <w:pPr>
              <w:pStyle w:val="TAL"/>
              <w:rPr>
                <w:rFonts w:eastAsia="SimSun"/>
                <w:lang w:eastAsia="zh-CN"/>
              </w:rPr>
            </w:pPr>
            <w:r w:rsidRPr="00FD0425">
              <w:rPr>
                <w:rFonts w:eastAsia="SimSun" w:hint="eastAsia"/>
                <w:lang w:eastAsia="zh-CN"/>
              </w:rPr>
              <w:t>Harq Offset</w:t>
            </w:r>
          </w:p>
        </w:tc>
        <w:tc>
          <w:tcPr>
            <w:tcW w:w="1276" w:type="dxa"/>
          </w:tcPr>
          <w:p w14:paraId="503C7B64" w14:textId="77777777" w:rsidR="003D743A" w:rsidRPr="00FD0425" w:rsidRDefault="003D743A" w:rsidP="00216DC6">
            <w:pPr>
              <w:pStyle w:val="TAL"/>
              <w:rPr>
                <w:rFonts w:eastAsia="SimSun"/>
                <w:bCs/>
                <w:lang w:eastAsia="zh-CN"/>
              </w:rPr>
            </w:pPr>
            <w:r w:rsidRPr="00FD0425">
              <w:rPr>
                <w:rFonts w:eastAsia="SimSun" w:hint="eastAsia"/>
                <w:bCs/>
                <w:lang w:eastAsia="zh-CN"/>
              </w:rPr>
              <w:t>M</w:t>
            </w:r>
          </w:p>
        </w:tc>
        <w:tc>
          <w:tcPr>
            <w:tcW w:w="852" w:type="dxa"/>
          </w:tcPr>
          <w:p w14:paraId="3B568C36" w14:textId="77777777" w:rsidR="003D743A" w:rsidRPr="00FD0425" w:rsidRDefault="003D743A" w:rsidP="00216DC6">
            <w:pPr>
              <w:pStyle w:val="TAL"/>
              <w:rPr>
                <w:rFonts w:eastAsia="SimSun"/>
                <w:lang w:eastAsia="ja-JP"/>
              </w:rPr>
            </w:pPr>
          </w:p>
        </w:tc>
        <w:tc>
          <w:tcPr>
            <w:tcW w:w="2124" w:type="dxa"/>
          </w:tcPr>
          <w:p w14:paraId="024DC824" w14:textId="77777777" w:rsidR="003D743A" w:rsidRPr="00FD0425" w:rsidRDefault="003D743A" w:rsidP="00216DC6">
            <w:pPr>
              <w:pStyle w:val="TAL"/>
              <w:rPr>
                <w:rFonts w:eastAsia="SimSun"/>
                <w:lang w:eastAsia="ja-JP"/>
              </w:rPr>
            </w:pPr>
            <w:r w:rsidRPr="00FD0425">
              <w:rPr>
                <w:rFonts w:eastAsia="SimSun"/>
                <w:lang w:eastAsia="ja-JP"/>
              </w:rPr>
              <w:t>INTEGER (0..9)</w:t>
            </w:r>
          </w:p>
        </w:tc>
        <w:tc>
          <w:tcPr>
            <w:tcW w:w="2623" w:type="dxa"/>
          </w:tcPr>
          <w:p w14:paraId="7D03BC5B" w14:textId="77777777" w:rsidR="003D743A" w:rsidRPr="00FD0425" w:rsidRDefault="003D743A" w:rsidP="00216DC6">
            <w:pPr>
              <w:pStyle w:val="TAL"/>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F02090">
      <w:pPr>
        <w:rPr>
          <w:lang w:val="en-US"/>
        </w:rPr>
      </w:pPr>
    </w:p>
    <w:p w14:paraId="5D7CBB2F" w14:textId="77777777" w:rsidR="002C6443" w:rsidRPr="00FD0425" w:rsidRDefault="002C6443" w:rsidP="002C6443">
      <w:pPr>
        <w:pStyle w:val="Heading4"/>
      </w:pPr>
      <w:bookmarkStart w:id="5640" w:name="_Toc20955308"/>
      <w:bookmarkStart w:id="5641" w:name="_Toc29991505"/>
      <w:bookmarkStart w:id="5642" w:name="_Toc36555905"/>
      <w:bookmarkStart w:id="5643" w:name="_Toc44497627"/>
      <w:bookmarkStart w:id="5644" w:name="_Toc45108015"/>
      <w:bookmarkStart w:id="5645" w:name="_Toc45901635"/>
      <w:bookmarkStart w:id="5646" w:name="_Toc51850714"/>
      <w:bookmarkStart w:id="5647" w:name="_Toc56693717"/>
      <w:bookmarkStart w:id="5648" w:name="_Toc64447260"/>
      <w:bookmarkStart w:id="5649" w:name="_Toc66286754"/>
      <w:bookmarkStart w:id="5650" w:name="_Toc74151449"/>
      <w:bookmarkStart w:id="5651" w:name="_Toc88653922"/>
      <w:bookmarkStart w:id="5652" w:name="_Toc97904278"/>
      <w:bookmarkStart w:id="5653" w:name="_Toc105175319"/>
      <w:bookmarkStart w:id="5654" w:name="_Toc113826349"/>
      <w:bookmarkStart w:id="5655" w:name="_Toc120032475"/>
      <w:r w:rsidRPr="00FD0425">
        <w:t>9.2.2.39</w:t>
      </w:r>
      <w:r w:rsidRPr="00FD0425">
        <w:tab/>
        <w:t>Interface Instance Indication</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525EE4A" w14:textId="77777777" w:rsidR="002C6443" w:rsidRPr="00FD0425" w:rsidRDefault="002C6443" w:rsidP="002C6443">
      <w:r w:rsidRPr="00FD0425">
        <w:t xml:space="preserve">The Interface Instance Indication identifies the interface instance the XnAP message is destined for. </w:t>
      </w:r>
    </w:p>
    <w:p w14:paraId="6B335C28" w14:textId="77777777" w:rsidR="002C6443" w:rsidRPr="00FD0425" w:rsidRDefault="002C6443" w:rsidP="00216DC6">
      <w:pPr>
        <w:pStyle w:val="NO"/>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2C6443" w:rsidRPr="00FD0425" w14:paraId="6D9E61E6" w14:textId="77777777" w:rsidTr="006A0190">
        <w:tc>
          <w:tcPr>
            <w:tcW w:w="2708" w:type="dxa"/>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6A0190">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6A0190">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6A0190">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6A0190">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6A0190">
            <w:pPr>
              <w:pStyle w:val="TAH"/>
            </w:pPr>
            <w:r w:rsidRPr="00FD0425">
              <w:t>Semantics Description</w:t>
            </w:r>
          </w:p>
        </w:tc>
      </w:tr>
      <w:tr w:rsidR="002C6443" w:rsidRPr="00FD0425" w14:paraId="481391D8" w14:textId="77777777" w:rsidTr="006A0190">
        <w:tc>
          <w:tcPr>
            <w:tcW w:w="2708" w:type="dxa"/>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6A0190">
            <w:pPr>
              <w:pStyle w:val="TAL"/>
              <w:rPr>
                <w:bCs/>
              </w:rPr>
            </w:pPr>
            <w:r w:rsidRPr="00FD0425">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6A0190">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6A0190">
            <w:pPr>
              <w:pStyle w:val="TAL"/>
            </w:pPr>
          </w:p>
        </w:tc>
        <w:tc>
          <w:tcPr>
            <w:tcW w:w="2127" w:type="dxa"/>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6A0190">
            <w:pPr>
              <w:pStyle w:val="TAL"/>
            </w:pPr>
            <w:r w:rsidRPr="00FD0425">
              <w:t>INTEGER (0..255, ...)</w:t>
            </w:r>
          </w:p>
        </w:tc>
        <w:tc>
          <w:tcPr>
            <w:tcW w:w="2551" w:type="dxa"/>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6A0190">
            <w:pPr>
              <w:pStyle w:val="TAL"/>
              <w:rPr>
                <w:rFonts w:cs="Arial"/>
                <w:lang w:eastAsia="zh-CN"/>
              </w:rPr>
            </w:pPr>
          </w:p>
        </w:tc>
      </w:tr>
    </w:tbl>
    <w:p w14:paraId="31CEE9CE" w14:textId="77777777" w:rsidR="002C6443" w:rsidRPr="00FD0425" w:rsidRDefault="002C6443" w:rsidP="00F02090">
      <w:pPr>
        <w:rPr>
          <w:lang w:val="en-US"/>
        </w:rPr>
      </w:pPr>
    </w:p>
    <w:p w14:paraId="69EC519C" w14:textId="77777777" w:rsidR="00A24C82" w:rsidRDefault="00A24C82" w:rsidP="00A24C82">
      <w:pPr>
        <w:pStyle w:val="Heading4"/>
        <w:rPr>
          <w:rFonts w:eastAsia="Batang"/>
          <w:lang w:eastAsia="en-US"/>
        </w:rPr>
      </w:pPr>
      <w:bookmarkStart w:id="5656" w:name="_Toc534900862"/>
      <w:bookmarkStart w:id="5657" w:name="_Toc29991506"/>
      <w:bookmarkStart w:id="5658" w:name="_Toc36555906"/>
      <w:bookmarkStart w:id="5659" w:name="_Toc44497628"/>
      <w:bookmarkStart w:id="5660" w:name="_Toc45108016"/>
      <w:bookmarkStart w:id="5661" w:name="_Toc45901636"/>
      <w:bookmarkStart w:id="5662" w:name="_Toc36554510"/>
      <w:bookmarkStart w:id="5663" w:name="_Toc36553942"/>
      <w:bookmarkStart w:id="5664" w:name="_Toc36552783"/>
      <w:bookmarkStart w:id="5665" w:name="_Toc29503571"/>
      <w:bookmarkStart w:id="5666" w:name="_Toc51850715"/>
      <w:bookmarkStart w:id="5667" w:name="_Toc56693718"/>
      <w:bookmarkStart w:id="5668" w:name="_Toc64447261"/>
      <w:bookmarkStart w:id="5669" w:name="_Toc66286755"/>
      <w:bookmarkStart w:id="5670" w:name="_Toc74151450"/>
      <w:bookmarkStart w:id="5671" w:name="_Toc88653923"/>
      <w:bookmarkStart w:id="5672" w:name="_Toc97904279"/>
      <w:bookmarkStart w:id="5673" w:name="_Toc105175320"/>
      <w:bookmarkStart w:id="5674" w:name="_Toc113826350"/>
      <w:bookmarkStart w:id="5675" w:name="_Toc120032476"/>
      <w:r>
        <w:rPr>
          <w:rFonts w:eastAsia="Batang"/>
        </w:rPr>
        <w:t>9.2.2.39a</w:t>
      </w:r>
      <w:r>
        <w:rPr>
          <w:rFonts w:eastAsia="Batang"/>
        </w:rPr>
        <w:tab/>
        <w:t>Configured TAC Indication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2A03BC58" w14:textId="77777777" w:rsidR="00A24C82" w:rsidRDefault="00A24C82" w:rsidP="00A24C82">
      <w:r>
        <w:t>This IE indicates that in a NR cell served by the gNB, the TAC with which this IE is associated, is only configured but not broadcast.</w:t>
      </w:r>
    </w:p>
    <w:p w14:paraId="6C5D3A4F" w14:textId="77777777" w:rsidR="00A24C82" w:rsidRDefault="00A24C82" w:rsidP="00407E71">
      <w:pPr>
        <w:pStyle w:val="NO"/>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05318">
            <w:pPr>
              <w:pStyle w:val="TAH"/>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05318">
            <w:pPr>
              <w:pStyle w:val="TAH"/>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05318">
            <w:pPr>
              <w:pStyle w:val="TAH"/>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05318">
            <w:pPr>
              <w:pStyle w:val="TAH"/>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05318">
            <w:pPr>
              <w:pStyle w:val="TAH"/>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05318">
            <w:pPr>
              <w:pStyle w:val="TAL"/>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05318">
            <w:pPr>
              <w:pStyle w:val="TAL"/>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05318">
            <w:pPr>
              <w:pStyle w:val="TAL"/>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05318">
            <w:pPr>
              <w:pStyle w:val="TAL"/>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05318">
            <w:pPr>
              <w:pStyle w:val="TAL"/>
              <w:rPr>
                <w:lang w:val="fr-FR" w:eastAsia="ja-JP"/>
              </w:rPr>
            </w:pPr>
          </w:p>
        </w:tc>
      </w:tr>
    </w:tbl>
    <w:p w14:paraId="2A15F235" w14:textId="77777777" w:rsidR="00A24C82" w:rsidRDefault="00A24C82" w:rsidP="00A24C82">
      <w:pPr>
        <w:rPr>
          <w:lang w:val="en-US"/>
        </w:rPr>
      </w:pPr>
    </w:p>
    <w:p w14:paraId="26F9A450" w14:textId="77777777" w:rsidR="00185BFB" w:rsidRPr="00FD0425" w:rsidRDefault="002978AA" w:rsidP="00BE6FC6">
      <w:pPr>
        <w:pStyle w:val="Heading4"/>
        <w:rPr>
          <w:rFonts w:eastAsia="Batang"/>
        </w:rPr>
      </w:pPr>
      <w:bookmarkStart w:id="5676" w:name="_Toc51850716"/>
      <w:bookmarkStart w:id="5677" w:name="_Toc56693719"/>
      <w:bookmarkStart w:id="5678" w:name="_Toc64447262"/>
      <w:bookmarkStart w:id="5679" w:name="_Toc66286756"/>
      <w:bookmarkStart w:id="5680" w:name="_Toc74151451"/>
      <w:bookmarkStart w:id="5681" w:name="_Toc88653924"/>
      <w:bookmarkStart w:id="5682" w:name="_Toc97904280"/>
      <w:bookmarkStart w:id="5683" w:name="_Toc105175321"/>
      <w:bookmarkStart w:id="5684" w:name="_Toc113826351"/>
      <w:bookmarkStart w:id="5685" w:name="_Toc120032477"/>
      <w:r w:rsidRPr="00FD0425">
        <w:rPr>
          <w:rFonts w:eastAsia="Batang"/>
        </w:rPr>
        <w:t>9.2.2.40</w:t>
      </w:r>
      <w:r w:rsidR="00185BFB" w:rsidRPr="00FD0425">
        <w:rPr>
          <w:rFonts w:eastAsia="Batang"/>
        </w:rPr>
        <w:tab/>
      </w:r>
      <w:bookmarkEnd w:id="5656"/>
      <w:r w:rsidR="00185BFB" w:rsidRPr="00FD0425">
        <w:rPr>
          <w:rFonts w:eastAsia="SimSun"/>
        </w:rPr>
        <w:t>Intended TDD DL-UL Configuration NR</w:t>
      </w:r>
      <w:bookmarkEnd w:id="5657"/>
      <w:bookmarkEnd w:id="5658"/>
      <w:bookmarkEnd w:id="5659"/>
      <w:bookmarkEnd w:id="5660"/>
      <w:bookmarkEnd w:id="5661"/>
      <w:bookmarkEnd w:id="5676"/>
      <w:bookmarkEnd w:id="5677"/>
      <w:bookmarkEnd w:id="5678"/>
      <w:bookmarkEnd w:id="5679"/>
      <w:bookmarkEnd w:id="5680"/>
      <w:bookmarkEnd w:id="5681"/>
      <w:bookmarkEnd w:id="5682"/>
      <w:bookmarkEnd w:id="5683"/>
      <w:bookmarkEnd w:id="5684"/>
      <w:bookmarkEnd w:id="5685"/>
    </w:p>
    <w:p w14:paraId="5221485C" w14:textId="77777777" w:rsidR="00185BFB" w:rsidRPr="00FD0425" w:rsidRDefault="00185BFB" w:rsidP="00185BFB">
      <w:pPr>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85BFB" w:rsidRPr="00FD0425" w14:paraId="51972199" w14:textId="77777777" w:rsidTr="00BE6FC6">
        <w:trPr>
          <w:jc w:val="center"/>
        </w:trPr>
        <w:tc>
          <w:tcPr>
            <w:tcW w:w="2518" w:type="dxa"/>
          </w:tcPr>
          <w:p w14:paraId="61E1CD35" w14:textId="77777777" w:rsidR="00185BFB" w:rsidRPr="00FD0425" w:rsidRDefault="00185BFB" w:rsidP="00BE6FC6">
            <w:pPr>
              <w:pStyle w:val="TAH"/>
              <w:rPr>
                <w:rFonts w:eastAsia="SimSun"/>
                <w:lang w:val="en-US" w:eastAsia="ja-JP"/>
              </w:rPr>
            </w:pPr>
            <w:r w:rsidRPr="00FD0425">
              <w:rPr>
                <w:rFonts w:eastAsia="SimSun"/>
                <w:lang w:val="en-US" w:eastAsia="ja-JP"/>
              </w:rPr>
              <w:t>IE/Group Name</w:t>
            </w:r>
          </w:p>
        </w:tc>
        <w:tc>
          <w:tcPr>
            <w:tcW w:w="1134" w:type="dxa"/>
          </w:tcPr>
          <w:p w14:paraId="2E8A57A7" w14:textId="77777777" w:rsidR="00185BFB" w:rsidRPr="00FD0425" w:rsidRDefault="00185BFB" w:rsidP="00BE6FC6">
            <w:pPr>
              <w:pStyle w:val="TAH"/>
              <w:rPr>
                <w:rFonts w:eastAsia="SimSun"/>
                <w:lang w:val="en-US" w:eastAsia="ja-JP"/>
              </w:rPr>
            </w:pPr>
            <w:r w:rsidRPr="00FD0425">
              <w:rPr>
                <w:rFonts w:eastAsia="SimSun"/>
                <w:lang w:val="en-US" w:eastAsia="ja-JP"/>
              </w:rPr>
              <w:t>Presence</w:t>
            </w:r>
          </w:p>
        </w:tc>
        <w:tc>
          <w:tcPr>
            <w:tcW w:w="851" w:type="dxa"/>
          </w:tcPr>
          <w:p w14:paraId="0C515CA4" w14:textId="77777777" w:rsidR="00185BFB" w:rsidRPr="00FD0425" w:rsidRDefault="00185BFB" w:rsidP="00BE6FC6">
            <w:pPr>
              <w:pStyle w:val="TAH"/>
              <w:rPr>
                <w:rFonts w:eastAsia="SimSun"/>
                <w:lang w:val="en-US" w:eastAsia="ja-JP"/>
              </w:rPr>
            </w:pPr>
            <w:r w:rsidRPr="00FD0425">
              <w:rPr>
                <w:rFonts w:eastAsia="SimSun"/>
                <w:lang w:val="en-US" w:eastAsia="ja-JP"/>
              </w:rPr>
              <w:t>Range</w:t>
            </w:r>
          </w:p>
        </w:tc>
        <w:tc>
          <w:tcPr>
            <w:tcW w:w="2409" w:type="dxa"/>
          </w:tcPr>
          <w:p w14:paraId="285BB12F" w14:textId="77777777" w:rsidR="00185BFB" w:rsidRPr="00FD0425" w:rsidRDefault="00185BFB" w:rsidP="00BE6FC6">
            <w:pPr>
              <w:pStyle w:val="TAH"/>
              <w:rPr>
                <w:rFonts w:eastAsia="SimSun"/>
                <w:lang w:val="en-US" w:eastAsia="ja-JP"/>
              </w:rPr>
            </w:pPr>
            <w:r w:rsidRPr="00FD0425">
              <w:rPr>
                <w:rFonts w:eastAsia="SimSun"/>
                <w:lang w:val="en-US" w:eastAsia="ja-JP"/>
              </w:rPr>
              <w:t>IE Type and Reference</w:t>
            </w:r>
          </w:p>
        </w:tc>
        <w:tc>
          <w:tcPr>
            <w:tcW w:w="2444" w:type="dxa"/>
          </w:tcPr>
          <w:p w14:paraId="60A914FD" w14:textId="77777777" w:rsidR="00185BFB" w:rsidRPr="00FD0425" w:rsidRDefault="00185BFB" w:rsidP="00BE6FC6">
            <w:pPr>
              <w:pStyle w:val="TAH"/>
              <w:rPr>
                <w:rFonts w:eastAsia="SimSun"/>
                <w:lang w:val="en-US" w:eastAsia="ja-JP"/>
              </w:rPr>
            </w:pPr>
            <w:r w:rsidRPr="00FD0425">
              <w:rPr>
                <w:rFonts w:eastAsia="SimSun"/>
                <w:lang w:val="en-US" w:eastAsia="ja-JP"/>
              </w:rPr>
              <w:t>Semantics Description</w:t>
            </w:r>
          </w:p>
        </w:tc>
      </w:tr>
      <w:tr w:rsidR="00185BFB" w:rsidRPr="00FD0425" w14:paraId="3F95BF49" w14:textId="77777777" w:rsidTr="00BE6FC6">
        <w:trPr>
          <w:jc w:val="center"/>
        </w:trPr>
        <w:tc>
          <w:tcPr>
            <w:tcW w:w="2518" w:type="dxa"/>
          </w:tcPr>
          <w:p w14:paraId="2DF0D5CE" w14:textId="77777777" w:rsidR="00185BFB" w:rsidRPr="00FD0425" w:rsidRDefault="00185BFB" w:rsidP="00BE6FC6">
            <w:pPr>
              <w:pStyle w:val="TAL"/>
              <w:rPr>
                <w:rFonts w:eastAsia="SimSun"/>
                <w:lang w:val="en-US" w:eastAsia="ja-JP"/>
              </w:rPr>
            </w:pPr>
            <w:r w:rsidRPr="00FD0425">
              <w:rPr>
                <w:rFonts w:eastAsia="SimSun"/>
                <w:lang w:val="en-US" w:eastAsia="ja-JP"/>
              </w:rPr>
              <w:t>NR SCS</w:t>
            </w:r>
          </w:p>
        </w:tc>
        <w:tc>
          <w:tcPr>
            <w:tcW w:w="1134" w:type="dxa"/>
          </w:tcPr>
          <w:p w14:paraId="0B4716E8" w14:textId="77777777" w:rsidR="00185BFB" w:rsidRPr="00FD0425" w:rsidRDefault="00185BFB" w:rsidP="00BE6FC6">
            <w:pPr>
              <w:pStyle w:val="TAL"/>
              <w:rPr>
                <w:rFonts w:eastAsia="SimSun"/>
                <w:lang w:val="en-US" w:eastAsia="ja-JP"/>
              </w:rPr>
            </w:pPr>
            <w:r w:rsidRPr="00FD0425">
              <w:rPr>
                <w:rFonts w:eastAsia="SimSun"/>
                <w:lang w:val="en-US" w:eastAsia="ja-JP"/>
              </w:rPr>
              <w:t>M</w:t>
            </w:r>
          </w:p>
        </w:tc>
        <w:tc>
          <w:tcPr>
            <w:tcW w:w="851" w:type="dxa"/>
          </w:tcPr>
          <w:p w14:paraId="4146784E" w14:textId="77777777" w:rsidR="00185BFB" w:rsidRPr="00FD0425" w:rsidRDefault="00185BFB" w:rsidP="00BE6FC6">
            <w:pPr>
              <w:pStyle w:val="TAL"/>
              <w:rPr>
                <w:rFonts w:eastAsia="SimSun"/>
                <w:lang w:val="en-US" w:eastAsia="ja-JP"/>
              </w:rPr>
            </w:pPr>
          </w:p>
        </w:tc>
        <w:tc>
          <w:tcPr>
            <w:tcW w:w="2409" w:type="dxa"/>
          </w:tcPr>
          <w:p w14:paraId="478220C0" w14:textId="77777777" w:rsidR="00185BFB" w:rsidRPr="00FD0425" w:rsidRDefault="00185BFB" w:rsidP="00BE6FC6">
            <w:pPr>
              <w:pStyle w:val="TAL"/>
              <w:rPr>
                <w:rFonts w:eastAsia="SimSun"/>
                <w:lang w:val="en-US" w:eastAsia="ja-JP"/>
              </w:rPr>
            </w:pPr>
            <w:r w:rsidRPr="00FD0425">
              <w:rPr>
                <w:rFonts w:eastAsia="SimSun"/>
                <w:lang w:val="en-US" w:eastAsia="ja-JP"/>
              </w:rPr>
              <w:t>ENUMERATED (scs15, scs30, scs60, scs120, …)</w:t>
            </w:r>
          </w:p>
        </w:tc>
        <w:tc>
          <w:tcPr>
            <w:tcW w:w="2444" w:type="dxa"/>
          </w:tcPr>
          <w:p w14:paraId="662F4C7A" w14:textId="77777777" w:rsidR="00185BFB" w:rsidRPr="00FD0425" w:rsidRDefault="00185BFB" w:rsidP="00BE6FC6">
            <w:pPr>
              <w:pStyle w:val="TAL"/>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BE6FC6">
        <w:trPr>
          <w:jc w:val="center"/>
        </w:trPr>
        <w:tc>
          <w:tcPr>
            <w:tcW w:w="2518" w:type="dxa"/>
          </w:tcPr>
          <w:p w14:paraId="6ED81AA0" w14:textId="77777777" w:rsidR="00185BFB" w:rsidRPr="00FD0425" w:rsidRDefault="00185BFB" w:rsidP="00BE6FC6">
            <w:pPr>
              <w:pStyle w:val="TAL"/>
              <w:rPr>
                <w:rFonts w:eastAsia="SimSun"/>
                <w:lang w:val="en-US" w:eastAsia="ja-JP"/>
              </w:rPr>
            </w:pPr>
            <w:r w:rsidRPr="00FD0425">
              <w:rPr>
                <w:rFonts w:eastAsia="SimSun"/>
                <w:lang w:val="en-US" w:eastAsia="ja-JP"/>
              </w:rPr>
              <w:t>NR Cyclic Prefix</w:t>
            </w:r>
          </w:p>
        </w:tc>
        <w:tc>
          <w:tcPr>
            <w:tcW w:w="1134" w:type="dxa"/>
          </w:tcPr>
          <w:p w14:paraId="7382546C" w14:textId="77777777" w:rsidR="00185BFB" w:rsidRPr="00FD0425" w:rsidRDefault="00185BFB" w:rsidP="00BE6FC6">
            <w:pPr>
              <w:pStyle w:val="TAL"/>
              <w:rPr>
                <w:rFonts w:eastAsia="SimSun"/>
                <w:lang w:val="en-US" w:eastAsia="ja-JP"/>
              </w:rPr>
            </w:pPr>
            <w:r w:rsidRPr="00FD0425">
              <w:rPr>
                <w:rFonts w:eastAsia="SimSun"/>
                <w:lang w:val="en-US" w:eastAsia="ja-JP"/>
              </w:rPr>
              <w:t>M</w:t>
            </w:r>
          </w:p>
        </w:tc>
        <w:tc>
          <w:tcPr>
            <w:tcW w:w="851" w:type="dxa"/>
          </w:tcPr>
          <w:p w14:paraId="69EDAD71" w14:textId="77777777" w:rsidR="00185BFB" w:rsidRPr="00FD0425" w:rsidRDefault="00185BFB" w:rsidP="00BE6FC6">
            <w:pPr>
              <w:pStyle w:val="TAL"/>
              <w:rPr>
                <w:rFonts w:eastAsia="SimSun"/>
                <w:lang w:val="en-US" w:eastAsia="ja-JP"/>
              </w:rPr>
            </w:pPr>
          </w:p>
        </w:tc>
        <w:tc>
          <w:tcPr>
            <w:tcW w:w="2409" w:type="dxa"/>
          </w:tcPr>
          <w:p w14:paraId="5E23ABC7" w14:textId="77777777" w:rsidR="00185BFB" w:rsidRPr="00FD0425" w:rsidRDefault="00185BFB" w:rsidP="00BE6FC6">
            <w:pPr>
              <w:pStyle w:val="TAL"/>
              <w:rPr>
                <w:rFonts w:eastAsia="SimSun"/>
                <w:lang w:val="en-US" w:eastAsia="ja-JP"/>
              </w:rPr>
            </w:pPr>
            <w:r w:rsidRPr="00FD0425">
              <w:rPr>
                <w:rFonts w:eastAsia="SimSun"/>
                <w:lang w:val="en-US" w:eastAsia="ja-JP"/>
              </w:rPr>
              <w:t>ENUMERATED (Normal, Extended, …)</w:t>
            </w:r>
          </w:p>
        </w:tc>
        <w:tc>
          <w:tcPr>
            <w:tcW w:w="2444" w:type="dxa"/>
          </w:tcPr>
          <w:p w14:paraId="1981E86E" w14:textId="77777777" w:rsidR="00185BFB" w:rsidRPr="00FD0425" w:rsidRDefault="00185BFB" w:rsidP="00BE6FC6">
            <w:pPr>
              <w:pStyle w:val="TAL"/>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BE6FC6">
        <w:trPr>
          <w:jc w:val="center"/>
        </w:trPr>
        <w:tc>
          <w:tcPr>
            <w:tcW w:w="2518" w:type="dxa"/>
          </w:tcPr>
          <w:p w14:paraId="559EDFD1" w14:textId="77777777" w:rsidR="00185BFB" w:rsidRPr="00FD0425" w:rsidRDefault="00185BFB" w:rsidP="00BE6FC6">
            <w:pPr>
              <w:pStyle w:val="TAL"/>
              <w:rPr>
                <w:rFonts w:eastAsia="SimSun"/>
                <w:lang w:val="en-US" w:eastAsia="ja-JP"/>
              </w:rPr>
            </w:pPr>
            <w:r w:rsidRPr="00FD0425">
              <w:rPr>
                <w:rFonts w:eastAsia="SimSun"/>
                <w:lang w:val="en-US" w:eastAsia="ja-JP"/>
              </w:rPr>
              <w:t>NR DL-UL Transmission Periodicity</w:t>
            </w:r>
          </w:p>
        </w:tc>
        <w:tc>
          <w:tcPr>
            <w:tcW w:w="1134" w:type="dxa"/>
          </w:tcPr>
          <w:p w14:paraId="4AFD428C" w14:textId="77777777" w:rsidR="00185BFB" w:rsidRPr="00FD0425" w:rsidRDefault="00185BFB" w:rsidP="00BE6FC6">
            <w:pPr>
              <w:pStyle w:val="TAL"/>
              <w:rPr>
                <w:rFonts w:eastAsia="SimSun"/>
                <w:lang w:val="en-US" w:eastAsia="ja-JP"/>
              </w:rPr>
            </w:pPr>
            <w:r w:rsidRPr="00FD0425">
              <w:rPr>
                <w:rFonts w:eastAsia="SimSun"/>
                <w:lang w:val="en-US" w:eastAsia="ja-JP"/>
              </w:rPr>
              <w:t>M</w:t>
            </w:r>
          </w:p>
        </w:tc>
        <w:tc>
          <w:tcPr>
            <w:tcW w:w="851" w:type="dxa"/>
          </w:tcPr>
          <w:p w14:paraId="70EEC4BB" w14:textId="77777777" w:rsidR="00185BFB" w:rsidRPr="00FD0425" w:rsidRDefault="00185BFB" w:rsidP="00BE6FC6">
            <w:pPr>
              <w:pStyle w:val="TAL"/>
              <w:rPr>
                <w:rFonts w:eastAsia="SimSun"/>
                <w:lang w:val="en-US" w:eastAsia="ja-JP"/>
              </w:rPr>
            </w:pPr>
          </w:p>
        </w:tc>
        <w:tc>
          <w:tcPr>
            <w:tcW w:w="2409" w:type="dxa"/>
          </w:tcPr>
          <w:p w14:paraId="12FE2BE7" w14:textId="77777777" w:rsidR="00185BFB" w:rsidRPr="00FD0425" w:rsidRDefault="00185BFB" w:rsidP="00BE6FC6">
            <w:pPr>
              <w:pStyle w:val="TAL"/>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3BE6FB09" w14:textId="77777777" w:rsidR="00185BFB" w:rsidRPr="00FD0425" w:rsidRDefault="00185BFB" w:rsidP="00BE6FC6">
            <w:pPr>
              <w:pStyle w:val="TAL"/>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BE6FC6">
        <w:trPr>
          <w:jc w:val="center"/>
        </w:trPr>
        <w:tc>
          <w:tcPr>
            <w:tcW w:w="2518" w:type="dxa"/>
          </w:tcPr>
          <w:p w14:paraId="5D0B99A6" w14:textId="77777777" w:rsidR="00185BFB" w:rsidRPr="00195317" w:rsidRDefault="00185BFB" w:rsidP="00195317">
            <w:pPr>
              <w:pStyle w:val="TAL"/>
              <w:rPr>
                <w:rFonts w:eastAsia="SimSun"/>
                <w:b/>
                <w:bCs/>
                <w:lang w:val="en-US" w:eastAsia="ja-JP"/>
              </w:rPr>
            </w:pPr>
            <w:r w:rsidRPr="00195317">
              <w:rPr>
                <w:rFonts w:eastAsia="SimSun"/>
                <w:b/>
                <w:bCs/>
                <w:lang w:val="en-US" w:eastAsia="ja-JP"/>
              </w:rPr>
              <w:t>Slot Configuration List</w:t>
            </w:r>
          </w:p>
        </w:tc>
        <w:tc>
          <w:tcPr>
            <w:tcW w:w="1134" w:type="dxa"/>
          </w:tcPr>
          <w:p w14:paraId="2112525E" w14:textId="77777777" w:rsidR="00185BFB" w:rsidRPr="00FD0425" w:rsidRDefault="00185BFB" w:rsidP="00BE6FC6">
            <w:pPr>
              <w:pStyle w:val="TAL"/>
              <w:rPr>
                <w:rFonts w:eastAsia="SimSun"/>
                <w:lang w:val="en-US" w:eastAsia="ja-JP"/>
              </w:rPr>
            </w:pPr>
          </w:p>
        </w:tc>
        <w:tc>
          <w:tcPr>
            <w:tcW w:w="851" w:type="dxa"/>
          </w:tcPr>
          <w:p w14:paraId="56EEAA8D" w14:textId="77777777" w:rsidR="00185BFB" w:rsidRPr="00195317" w:rsidRDefault="00185BFB" w:rsidP="00BE6FC6">
            <w:pPr>
              <w:pStyle w:val="TAL"/>
              <w:rPr>
                <w:rFonts w:eastAsia="SimSun"/>
                <w:i/>
                <w:iCs/>
                <w:lang w:val="en-US" w:eastAsia="ja-JP"/>
              </w:rPr>
            </w:pPr>
            <w:r w:rsidRPr="00195317">
              <w:rPr>
                <w:rFonts w:eastAsia="SimSun"/>
                <w:i/>
                <w:iCs/>
                <w:lang w:val="en-US" w:eastAsia="ja-JP"/>
              </w:rPr>
              <w:t>1</w:t>
            </w:r>
          </w:p>
        </w:tc>
        <w:tc>
          <w:tcPr>
            <w:tcW w:w="2409" w:type="dxa"/>
          </w:tcPr>
          <w:p w14:paraId="1D11CB3A" w14:textId="77777777" w:rsidR="00185BFB" w:rsidRPr="00FD0425" w:rsidRDefault="00185BFB" w:rsidP="00BE6FC6">
            <w:pPr>
              <w:pStyle w:val="TAL"/>
              <w:rPr>
                <w:rFonts w:eastAsia="SimSun"/>
                <w:lang w:val="en-US" w:eastAsia="ja-JP"/>
              </w:rPr>
            </w:pPr>
          </w:p>
        </w:tc>
        <w:tc>
          <w:tcPr>
            <w:tcW w:w="2444" w:type="dxa"/>
          </w:tcPr>
          <w:p w14:paraId="4EAE280B" w14:textId="77777777" w:rsidR="00185BFB" w:rsidRPr="00FD0425" w:rsidRDefault="00185BFB" w:rsidP="00BE6FC6">
            <w:pPr>
              <w:pStyle w:val="TAL"/>
              <w:rPr>
                <w:rFonts w:eastAsia="SimSun"/>
                <w:lang w:val="en-US" w:eastAsia="ja-JP"/>
              </w:rPr>
            </w:pPr>
          </w:p>
        </w:tc>
      </w:tr>
      <w:tr w:rsidR="00185BFB" w:rsidRPr="00FD0425" w14:paraId="54DDD347" w14:textId="77777777" w:rsidTr="00BE6FC6">
        <w:trPr>
          <w:jc w:val="center"/>
        </w:trPr>
        <w:tc>
          <w:tcPr>
            <w:tcW w:w="2518" w:type="dxa"/>
          </w:tcPr>
          <w:p w14:paraId="46C1A33C" w14:textId="77777777" w:rsidR="00185BFB" w:rsidRPr="00195317" w:rsidRDefault="00185BFB" w:rsidP="00E26F9D">
            <w:pPr>
              <w:pStyle w:val="TAL"/>
              <w:ind w:left="113"/>
              <w:rPr>
                <w:rFonts w:eastAsia="SimSun"/>
                <w:b/>
                <w:bCs/>
                <w:lang w:eastAsia="en-GB"/>
              </w:rPr>
            </w:pPr>
            <w:r w:rsidRPr="00195317">
              <w:rPr>
                <w:rFonts w:eastAsia="SimSun"/>
                <w:b/>
                <w:bCs/>
                <w:lang w:eastAsia="en-GB"/>
              </w:rPr>
              <w:t>&gt;Slot Configuration List Item</w:t>
            </w:r>
          </w:p>
        </w:tc>
        <w:tc>
          <w:tcPr>
            <w:tcW w:w="1134" w:type="dxa"/>
          </w:tcPr>
          <w:p w14:paraId="0DA01981" w14:textId="77777777" w:rsidR="00185BFB" w:rsidRPr="00FD0425" w:rsidRDefault="00185BFB" w:rsidP="00BE6FC6">
            <w:pPr>
              <w:pStyle w:val="TAL"/>
              <w:rPr>
                <w:rFonts w:eastAsia="SimSun"/>
                <w:lang w:val="en-US" w:eastAsia="ja-JP"/>
              </w:rPr>
            </w:pPr>
          </w:p>
        </w:tc>
        <w:tc>
          <w:tcPr>
            <w:tcW w:w="851" w:type="dxa"/>
          </w:tcPr>
          <w:p w14:paraId="51FF2222" w14:textId="77777777" w:rsidR="00185BFB" w:rsidRPr="00FD0425" w:rsidRDefault="00185BFB" w:rsidP="00BE6FC6">
            <w:pPr>
              <w:pStyle w:val="TAL"/>
              <w:rPr>
                <w:rFonts w:eastAsia="SimSun"/>
                <w:i/>
                <w:lang w:val="en-US"/>
              </w:rPr>
            </w:pPr>
            <w:r w:rsidRPr="00FD0425">
              <w:rPr>
                <w:rFonts w:eastAsia="SimSun"/>
                <w:i/>
                <w:lang w:val="en-US"/>
              </w:rPr>
              <w:t>1..&lt;maxnoofslots&gt;</w:t>
            </w:r>
          </w:p>
        </w:tc>
        <w:tc>
          <w:tcPr>
            <w:tcW w:w="2409" w:type="dxa"/>
          </w:tcPr>
          <w:p w14:paraId="43CD5C00" w14:textId="77777777" w:rsidR="00185BFB" w:rsidRPr="00FD0425" w:rsidRDefault="00185BFB" w:rsidP="00BE6FC6">
            <w:pPr>
              <w:pStyle w:val="TAL"/>
              <w:rPr>
                <w:rFonts w:eastAsia="SimSun"/>
                <w:lang w:val="en-US" w:eastAsia="ja-JP"/>
              </w:rPr>
            </w:pPr>
          </w:p>
        </w:tc>
        <w:tc>
          <w:tcPr>
            <w:tcW w:w="2444" w:type="dxa"/>
          </w:tcPr>
          <w:p w14:paraId="384F4A30" w14:textId="77777777" w:rsidR="00185BFB" w:rsidRPr="00FD0425" w:rsidRDefault="00185BFB" w:rsidP="00BE6FC6">
            <w:pPr>
              <w:pStyle w:val="TAL"/>
              <w:rPr>
                <w:rFonts w:eastAsia="SimSun"/>
                <w:lang w:val="en-US" w:eastAsia="ja-JP"/>
              </w:rPr>
            </w:pPr>
          </w:p>
        </w:tc>
      </w:tr>
      <w:tr w:rsidR="00185BFB" w:rsidRPr="00FD0425" w14:paraId="4B0B6E95" w14:textId="77777777" w:rsidTr="00BE6FC6">
        <w:trPr>
          <w:jc w:val="center"/>
        </w:trPr>
        <w:tc>
          <w:tcPr>
            <w:tcW w:w="2518" w:type="dxa"/>
          </w:tcPr>
          <w:p w14:paraId="5CFF1B57" w14:textId="77777777" w:rsidR="00185BFB" w:rsidRPr="00FD0425" w:rsidRDefault="00185BFB" w:rsidP="00BE6FC6">
            <w:pPr>
              <w:pStyle w:val="TAL"/>
              <w:ind w:left="227"/>
              <w:rPr>
                <w:rFonts w:eastAsia="SimSun"/>
                <w:bCs/>
                <w:lang w:val="en-US" w:eastAsia="ja-JP"/>
              </w:rPr>
            </w:pPr>
            <w:r w:rsidRPr="00FD0425">
              <w:rPr>
                <w:rFonts w:eastAsia="SimSun"/>
                <w:bCs/>
                <w:lang w:val="en-US" w:eastAsia="ja-JP"/>
              </w:rPr>
              <w:t>&gt;&gt;Slot Index</w:t>
            </w:r>
          </w:p>
        </w:tc>
        <w:tc>
          <w:tcPr>
            <w:tcW w:w="1134" w:type="dxa"/>
          </w:tcPr>
          <w:p w14:paraId="41C8BC8F" w14:textId="77777777" w:rsidR="00185BFB" w:rsidRPr="00FD0425" w:rsidRDefault="00185BFB" w:rsidP="00BE6FC6">
            <w:pPr>
              <w:pStyle w:val="TAL"/>
              <w:rPr>
                <w:rFonts w:eastAsia="SimSun"/>
                <w:lang w:val="en-US" w:eastAsia="ja-JP"/>
              </w:rPr>
            </w:pPr>
          </w:p>
        </w:tc>
        <w:tc>
          <w:tcPr>
            <w:tcW w:w="851" w:type="dxa"/>
          </w:tcPr>
          <w:p w14:paraId="4CF69FA0" w14:textId="77777777" w:rsidR="00185BFB" w:rsidRPr="00FD0425" w:rsidRDefault="00185BFB" w:rsidP="00BE6FC6">
            <w:pPr>
              <w:pStyle w:val="TAL"/>
              <w:rPr>
                <w:rFonts w:eastAsia="SimSun"/>
                <w:i/>
                <w:lang w:val="en-US"/>
              </w:rPr>
            </w:pPr>
          </w:p>
        </w:tc>
        <w:tc>
          <w:tcPr>
            <w:tcW w:w="2409" w:type="dxa"/>
          </w:tcPr>
          <w:p w14:paraId="2C56A99F" w14:textId="77777777" w:rsidR="00185BFB" w:rsidRPr="00FD0425" w:rsidRDefault="00185BFB" w:rsidP="00BE6FC6">
            <w:pPr>
              <w:pStyle w:val="TAL"/>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444" w:type="dxa"/>
          </w:tcPr>
          <w:p w14:paraId="13B61334" w14:textId="77777777" w:rsidR="00185BFB" w:rsidRPr="00FD0425" w:rsidRDefault="00185BFB" w:rsidP="00BE6FC6">
            <w:pPr>
              <w:pStyle w:val="TAL"/>
              <w:rPr>
                <w:rFonts w:eastAsia="SimSun"/>
                <w:lang w:val="en-US" w:eastAsia="ja-JP"/>
              </w:rPr>
            </w:pPr>
          </w:p>
        </w:tc>
      </w:tr>
      <w:tr w:rsidR="00185BFB" w:rsidRPr="00FD0425" w14:paraId="771AA16C" w14:textId="77777777" w:rsidTr="00BE6FC6">
        <w:trPr>
          <w:jc w:val="center"/>
        </w:trPr>
        <w:tc>
          <w:tcPr>
            <w:tcW w:w="2518" w:type="dxa"/>
          </w:tcPr>
          <w:p w14:paraId="109E28EB" w14:textId="77777777" w:rsidR="00185BFB" w:rsidRPr="00FD0425" w:rsidRDefault="00185BFB" w:rsidP="00BE6FC6">
            <w:pPr>
              <w:pStyle w:val="TAL"/>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1E946A3C" w14:textId="77777777" w:rsidR="00185BFB" w:rsidRPr="00FD0425" w:rsidRDefault="00185BFB" w:rsidP="00BE6FC6">
            <w:pPr>
              <w:pStyle w:val="TAL"/>
              <w:rPr>
                <w:rFonts w:eastAsia="SimSun"/>
                <w:lang w:val="en-US" w:eastAsia="ja-JP"/>
              </w:rPr>
            </w:pPr>
            <w:r w:rsidRPr="00FD0425">
              <w:rPr>
                <w:rFonts w:eastAsia="SimSun"/>
                <w:lang w:val="en-US" w:eastAsia="ja-JP"/>
              </w:rPr>
              <w:t>M</w:t>
            </w:r>
          </w:p>
        </w:tc>
        <w:tc>
          <w:tcPr>
            <w:tcW w:w="851" w:type="dxa"/>
          </w:tcPr>
          <w:p w14:paraId="3EBC2F60" w14:textId="77777777" w:rsidR="00185BFB" w:rsidRPr="00FD0425" w:rsidRDefault="00185BFB" w:rsidP="00BE6FC6">
            <w:pPr>
              <w:pStyle w:val="TAL"/>
              <w:rPr>
                <w:rFonts w:eastAsia="SimSun"/>
                <w:i/>
                <w:lang w:val="en-US"/>
              </w:rPr>
            </w:pPr>
          </w:p>
        </w:tc>
        <w:tc>
          <w:tcPr>
            <w:tcW w:w="2409" w:type="dxa"/>
          </w:tcPr>
          <w:p w14:paraId="54725CD3" w14:textId="77777777" w:rsidR="00185BFB" w:rsidRPr="00FD0425" w:rsidRDefault="00185BFB" w:rsidP="00BE6FC6">
            <w:pPr>
              <w:pStyle w:val="TAL"/>
              <w:rPr>
                <w:rFonts w:eastAsia="SimSun"/>
                <w:lang w:val="en-US" w:eastAsia="ja-JP"/>
              </w:rPr>
            </w:pPr>
          </w:p>
        </w:tc>
        <w:tc>
          <w:tcPr>
            <w:tcW w:w="2444" w:type="dxa"/>
          </w:tcPr>
          <w:p w14:paraId="425FFA85" w14:textId="77777777" w:rsidR="00185BFB" w:rsidRPr="00FD0425" w:rsidRDefault="00185BFB" w:rsidP="00BE6FC6">
            <w:pPr>
              <w:pStyle w:val="TAL"/>
              <w:rPr>
                <w:rFonts w:eastAsia="SimSun"/>
                <w:lang w:val="en-US" w:eastAsia="ja-JP"/>
              </w:rPr>
            </w:pPr>
          </w:p>
        </w:tc>
      </w:tr>
      <w:tr w:rsidR="00185BFB" w:rsidRPr="00FD0425" w14:paraId="0AF23C82" w14:textId="77777777" w:rsidTr="00BE6FC6">
        <w:trPr>
          <w:jc w:val="center"/>
        </w:trPr>
        <w:tc>
          <w:tcPr>
            <w:tcW w:w="2518" w:type="dxa"/>
          </w:tcPr>
          <w:p w14:paraId="53AF95A8" w14:textId="77777777" w:rsidR="00185BFB" w:rsidRPr="00FD0425" w:rsidRDefault="00185BFB" w:rsidP="00BE6FC6">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120D3DC1" w14:textId="77777777" w:rsidR="00185BFB" w:rsidRPr="00FD0425" w:rsidRDefault="00185BFB" w:rsidP="00BE6FC6">
            <w:pPr>
              <w:pStyle w:val="TAL"/>
              <w:rPr>
                <w:rFonts w:eastAsia="SimSun"/>
                <w:lang w:val="en-US" w:eastAsia="ja-JP"/>
              </w:rPr>
            </w:pPr>
          </w:p>
        </w:tc>
        <w:tc>
          <w:tcPr>
            <w:tcW w:w="851" w:type="dxa"/>
          </w:tcPr>
          <w:p w14:paraId="2106C1EC" w14:textId="77777777" w:rsidR="00185BFB" w:rsidRPr="00FD0425" w:rsidRDefault="00185BFB" w:rsidP="00BE6FC6">
            <w:pPr>
              <w:pStyle w:val="TAL"/>
              <w:rPr>
                <w:rFonts w:eastAsia="SimSun"/>
                <w:i/>
                <w:lang w:val="en-US"/>
              </w:rPr>
            </w:pPr>
          </w:p>
        </w:tc>
        <w:tc>
          <w:tcPr>
            <w:tcW w:w="2409" w:type="dxa"/>
          </w:tcPr>
          <w:p w14:paraId="1B4A460A" w14:textId="77777777" w:rsidR="00185BFB" w:rsidRPr="00FD0425" w:rsidRDefault="00185BFB" w:rsidP="00BE6FC6">
            <w:pPr>
              <w:pStyle w:val="TAL"/>
              <w:rPr>
                <w:rFonts w:eastAsia="SimSun"/>
                <w:lang w:val="en-US" w:eastAsia="ja-JP"/>
              </w:rPr>
            </w:pPr>
          </w:p>
        </w:tc>
        <w:tc>
          <w:tcPr>
            <w:tcW w:w="2444" w:type="dxa"/>
          </w:tcPr>
          <w:p w14:paraId="0B6DB62B" w14:textId="77777777" w:rsidR="00185BFB" w:rsidRPr="00FD0425" w:rsidRDefault="00185BFB" w:rsidP="00BE6FC6">
            <w:pPr>
              <w:pStyle w:val="TAL"/>
              <w:rPr>
                <w:rFonts w:eastAsia="SimSun"/>
                <w:lang w:val="en-US" w:eastAsia="ja-JP"/>
              </w:rPr>
            </w:pPr>
          </w:p>
        </w:tc>
      </w:tr>
      <w:tr w:rsidR="00185BFB" w:rsidRPr="00FD0425" w14:paraId="0CDAD819" w14:textId="77777777" w:rsidTr="00BE6FC6">
        <w:trPr>
          <w:jc w:val="center"/>
        </w:trPr>
        <w:tc>
          <w:tcPr>
            <w:tcW w:w="2518" w:type="dxa"/>
          </w:tcPr>
          <w:p w14:paraId="0A07F323" w14:textId="77777777" w:rsidR="00185BFB" w:rsidRPr="00FD0425" w:rsidRDefault="00185BFB" w:rsidP="00BE6FC6">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6E074A1F" w14:textId="77777777" w:rsidR="00185BFB" w:rsidRPr="00FD0425" w:rsidRDefault="00185BFB" w:rsidP="00BE6FC6">
            <w:pPr>
              <w:pStyle w:val="TAL"/>
              <w:rPr>
                <w:rFonts w:eastAsia="SimSun"/>
                <w:lang w:val="en-US" w:eastAsia="ja-JP"/>
              </w:rPr>
            </w:pPr>
          </w:p>
        </w:tc>
        <w:tc>
          <w:tcPr>
            <w:tcW w:w="851" w:type="dxa"/>
          </w:tcPr>
          <w:p w14:paraId="28B3813F" w14:textId="77777777" w:rsidR="00185BFB" w:rsidRPr="00FD0425" w:rsidRDefault="00185BFB" w:rsidP="00BE6FC6">
            <w:pPr>
              <w:pStyle w:val="TAL"/>
              <w:rPr>
                <w:rFonts w:eastAsia="SimSun"/>
                <w:i/>
                <w:lang w:val="en-US"/>
              </w:rPr>
            </w:pPr>
          </w:p>
        </w:tc>
        <w:tc>
          <w:tcPr>
            <w:tcW w:w="2409" w:type="dxa"/>
          </w:tcPr>
          <w:p w14:paraId="09721CA4" w14:textId="77777777" w:rsidR="00185BFB" w:rsidRPr="00FD0425" w:rsidRDefault="00185BFB" w:rsidP="00BE6FC6">
            <w:pPr>
              <w:pStyle w:val="TAL"/>
              <w:rPr>
                <w:rFonts w:eastAsia="SimSun"/>
                <w:lang w:val="en-US" w:eastAsia="ja-JP"/>
              </w:rPr>
            </w:pPr>
          </w:p>
        </w:tc>
        <w:tc>
          <w:tcPr>
            <w:tcW w:w="2444" w:type="dxa"/>
          </w:tcPr>
          <w:p w14:paraId="79C16F61" w14:textId="77777777" w:rsidR="00185BFB" w:rsidRPr="00FD0425" w:rsidRDefault="00185BFB" w:rsidP="00BE6FC6">
            <w:pPr>
              <w:pStyle w:val="TAL"/>
              <w:rPr>
                <w:rFonts w:eastAsia="SimSun"/>
                <w:lang w:val="en-US" w:eastAsia="ja-JP"/>
              </w:rPr>
            </w:pPr>
          </w:p>
        </w:tc>
      </w:tr>
      <w:tr w:rsidR="00185BFB" w:rsidRPr="00FD0425" w14:paraId="38B6193B" w14:textId="77777777" w:rsidTr="00BE6FC6">
        <w:trPr>
          <w:jc w:val="center"/>
        </w:trPr>
        <w:tc>
          <w:tcPr>
            <w:tcW w:w="2518" w:type="dxa"/>
          </w:tcPr>
          <w:p w14:paraId="42A0F44C" w14:textId="77777777" w:rsidR="00185BFB" w:rsidRPr="00FD0425" w:rsidRDefault="00185BFB" w:rsidP="00BE6FC6">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33C8F0CF" w14:textId="77777777" w:rsidR="00185BFB" w:rsidRPr="00FD0425" w:rsidRDefault="00185BFB" w:rsidP="00BE6FC6">
            <w:pPr>
              <w:pStyle w:val="TAL"/>
              <w:rPr>
                <w:rFonts w:eastAsia="SimSun"/>
                <w:lang w:val="en-US" w:eastAsia="ja-JP"/>
              </w:rPr>
            </w:pPr>
          </w:p>
        </w:tc>
        <w:tc>
          <w:tcPr>
            <w:tcW w:w="851" w:type="dxa"/>
          </w:tcPr>
          <w:p w14:paraId="3ECB0FF0" w14:textId="77777777" w:rsidR="00185BFB" w:rsidRPr="00FD0425" w:rsidRDefault="00185BFB" w:rsidP="00BE6FC6">
            <w:pPr>
              <w:pStyle w:val="TAL"/>
              <w:rPr>
                <w:rFonts w:eastAsia="SimSun"/>
                <w:i/>
                <w:lang w:val="en-US"/>
              </w:rPr>
            </w:pPr>
          </w:p>
        </w:tc>
        <w:tc>
          <w:tcPr>
            <w:tcW w:w="2409" w:type="dxa"/>
          </w:tcPr>
          <w:p w14:paraId="0F2F42C2" w14:textId="77777777" w:rsidR="00185BFB" w:rsidRPr="00FD0425" w:rsidRDefault="00185BFB" w:rsidP="00BE6FC6">
            <w:pPr>
              <w:pStyle w:val="TAL"/>
              <w:rPr>
                <w:rFonts w:eastAsia="SimSun"/>
                <w:lang w:val="en-US" w:eastAsia="ja-JP"/>
              </w:rPr>
            </w:pPr>
          </w:p>
        </w:tc>
        <w:tc>
          <w:tcPr>
            <w:tcW w:w="2444" w:type="dxa"/>
          </w:tcPr>
          <w:p w14:paraId="2320B46A" w14:textId="77777777" w:rsidR="00185BFB" w:rsidRPr="00FD0425" w:rsidRDefault="00185BFB" w:rsidP="00BE6FC6">
            <w:pPr>
              <w:pStyle w:val="TAL"/>
              <w:rPr>
                <w:rFonts w:eastAsia="SimSun"/>
                <w:lang w:val="en-US" w:eastAsia="ja-JP"/>
              </w:rPr>
            </w:pPr>
          </w:p>
        </w:tc>
      </w:tr>
      <w:tr w:rsidR="00185BFB" w:rsidRPr="00FD0425" w14:paraId="3D6E3244" w14:textId="77777777" w:rsidTr="00BE6FC6">
        <w:trPr>
          <w:jc w:val="center"/>
        </w:trPr>
        <w:tc>
          <w:tcPr>
            <w:tcW w:w="2518" w:type="dxa"/>
          </w:tcPr>
          <w:p w14:paraId="3CF2B44A" w14:textId="77777777" w:rsidR="00185BFB" w:rsidRPr="00FD0425" w:rsidRDefault="00185BFB" w:rsidP="00407E71">
            <w:pPr>
              <w:pStyle w:val="TAL"/>
              <w:ind w:left="454"/>
              <w:rPr>
                <w:rFonts w:eastAsia="SimSun"/>
                <w:lang w:val="en-US" w:eastAsia="ja-JP"/>
              </w:rPr>
            </w:pPr>
            <w:r w:rsidRPr="00FD0425">
              <w:rPr>
                <w:rFonts w:eastAsia="SimSun"/>
                <w:lang w:val="en-US" w:eastAsia="ja-JP"/>
              </w:rPr>
              <w:t>&gt;&gt;&gt;&gt;Number of DL Symbols</w:t>
            </w:r>
          </w:p>
        </w:tc>
        <w:tc>
          <w:tcPr>
            <w:tcW w:w="1134" w:type="dxa"/>
          </w:tcPr>
          <w:p w14:paraId="45FB5C24" w14:textId="77777777" w:rsidR="00185BFB" w:rsidRPr="00FD0425" w:rsidRDefault="00185BFB" w:rsidP="00BE6FC6">
            <w:pPr>
              <w:pStyle w:val="TAL"/>
              <w:rPr>
                <w:rFonts w:eastAsia="SimSun"/>
                <w:lang w:val="en-US" w:eastAsia="ja-JP"/>
              </w:rPr>
            </w:pPr>
            <w:r w:rsidRPr="00FD0425">
              <w:rPr>
                <w:rFonts w:eastAsia="SimSun"/>
                <w:lang w:val="en-US" w:eastAsia="ja-JP"/>
              </w:rPr>
              <w:t>M</w:t>
            </w:r>
          </w:p>
        </w:tc>
        <w:tc>
          <w:tcPr>
            <w:tcW w:w="851" w:type="dxa"/>
          </w:tcPr>
          <w:p w14:paraId="570AA213" w14:textId="77777777" w:rsidR="00185BFB" w:rsidRPr="00FD0425" w:rsidRDefault="00185BFB" w:rsidP="00BE6FC6">
            <w:pPr>
              <w:pStyle w:val="TAL"/>
              <w:rPr>
                <w:rFonts w:eastAsia="SimSun"/>
                <w:i/>
                <w:lang w:val="en-US"/>
              </w:rPr>
            </w:pPr>
          </w:p>
        </w:tc>
        <w:tc>
          <w:tcPr>
            <w:tcW w:w="2409" w:type="dxa"/>
          </w:tcPr>
          <w:p w14:paraId="4DF89A4E" w14:textId="77777777" w:rsidR="00185BFB" w:rsidRPr="00FD0425" w:rsidRDefault="00185BFB" w:rsidP="00BE6FC6">
            <w:pPr>
              <w:pStyle w:val="TAL"/>
              <w:rPr>
                <w:rFonts w:eastAsia="SimSun"/>
                <w:lang w:val="en-US" w:eastAsia="ja-JP"/>
              </w:rPr>
            </w:pPr>
            <w:r w:rsidRPr="00FD0425">
              <w:rPr>
                <w:rFonts w:eastAsia="SimSun"/>
                <w:lang w:val="en-US"/>
              </w:rPr>
              <w:t>INTEGER (0..13)</w:t>
            </w:r>
          </w:p>
        </w:tc>
        <w:tc>
          <w:tcPr>
            <w:tcW w:w="2444" w:type="dxa"/>
          </w:tcPr>
          <w:p w14:paraId="55446F49" w14:textId="77777777" w:rsidR="00185BFB" w:rsidRPr="00FD0425" w:rsidRDefault="00185BFB" w:rsidP="00BE6FC6">
            <w:pPr>
              <w:pStyle w:val="TAL"/>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BE6FC6">
        <w:trPr>
          <w:jc w:val="center"/>
        </w:trPr>
        <w:tc>
          <w:tcPr>
            <w:tcW w:w="2518" w:type="dxa"/>
          </w:tcPr>
          <w:p w14:paraId="478B2003" w14:textId="77777777" w:rsidR="00185BFB" w:rsidRPr="00FD0425" w:rsidRDefault="00185BFB" w:rsidP="00407E71">
            <w:pPr>
              <w:pStyle w:val="TAL"/>
              <w:ind w:left="454"/>
              <w:rPr>
                <w:rFonts w:eastAsia="SimSun"/>
                <w:lang w:val="en-US" w:eastAsia="ja-JP"/>
              </w:rPr>
            </w:pPr>
            <w:r w:rsidRPr="00FD0425">
              <w:rPr>
                <w:rFonts w:eastAsia="SimSun"/>
                <w:lang w:val="en-US" w:eastAsia="ja-JP"/>
              </w:rPr>
              <w:t>&gt;&gt;&gt;&gt;Number of UL Symbols</w:t>
            </w:r>
          </w:p>
        </w:tc>
        <w:tc>
          <w:tcPr>
            <w:tcW w:w="1134" w:type="dxa"/>
          </w:tcPr>
          <w:p w14:paraId="3F57ED9B" w14:textId="77777777" w:rsidR="00185BFB" w:rsidRPr="00FD0425" w:rsidRDefault="00185BFB" w:rsidP="00BE6FC6">
            <w:pPr>
              <w:pStyle w:val="TAL"/>
              <w:rPr>
                <w:rFonts w:eastAsia="SimSun"/>
                <w:lang w:val="en-US" w:eastAsia="ja-JP"/>
              </w:rPr>
            </w:pPr>
            <w:r w:rsidRPr="00FD0425">
              <w:rPr>
                <w:rFonts w:eastAsia="SimSun"/>
                <w:lang w:val="en-US" w:eastAsia="ja-JP"/>
              </w:rPr>
              <w:t>M</w:t>
            </w:r>
          </w:p>
        </w:tc>
        <w:tc>
          <w:tcPr>
            <w:tcW w:w="851" w:type="dxa"/>
          </w:tcPr>
          <w:p w14:paraId="2B4316F8" w14:textId="77777777" w:rsidR="00185BFB" w:rsidRPr="00FD0425" w:rsidRDefault="00185BFB" w:rsidP="00BE6FC6">
            <w:pPr>
              <w:pStyle w:val="TAL"/>
              <w:rPr>
                <w:rFonts w:eastAsia="SimSun"/>
                <w:i/>
                <w:lang w:val="en-US"/>
              </w:rPr>
            </w:pPr>
          </w:p>
        </w:tc>
        <w:tc>
          <w:tcPr>
            <w:tcW w:w="2409" w:type="dxa"/>
          </w:tcPr>
          <w:p w14:paraId="47D502C2" w14:textId="77777777" w:rsidR="00185BFB" w:rsidRPr="00FD0425" w:rsidRDefault="00185BFB" w:rsidP="00BE6FC6">
            <w:pPr>
              <w:pStyle w:val="TAL"/>
              <w:rPr>
                <w:rFonts w:eastAsia="SimSun"/>
                <w:lang w:val="en-US" w:eastAsia="ja-JP"/>
              </w:rPr>
            </w:pPr>
            <w:r w:rsidRPr="00FD0425">
              <w:rPr>
                <w:rFonts w:eastAsia="SimSun"/>
                <w:lang w:val="en-US"/>
              </w:rPr>
              <w:t>INTEGER (0..13)</w:t>
            </w:r>
          </w:p>
        </w:tc>
        <w:tc>
          <w:tcPr>
            <w:tcW w:w="2444" w:type="dxa"/>
          </w:tcPr>
          <w:p w14:paraId="51D79E13" w14:textId="77777777" w:rsidR="00185BFB" w:rsidRPr="00FD0425" w:rsidRDefault="00185BFB" w:rsidP="00BE6FC6">
            <w:pPr>
              <w:pStyle w:val="TAL"/>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BE6FC6">
      <w:pPr>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5D5320">
            <w:pPr>
              <w:pStyle w:val="TAH"/>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5D5320">
            <w:pPr>
              <w:pStyle w:val="TAH"/>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5D5320">
            <w:pPr>
              <w:pStyle w:val="TAL"/>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5D5320">
            <w:pPr>
              <w:pStyle w:val="TAL"/>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BE6FC6">
      <w:pPr>
        <w:rPr>
          <w:lang w:eastAsia="zh-CN"/>
        </w:rPr>
      </w:pPr>
    </w:p>
    <w:p w14:paraId="24CF7143" w14:textId="77777777" w:rsidR="00C35F7A" w:rsidRPr="00FD0425" w:rsidRDefault="00C35F7A" w:rsidP="00C35F7A">
      <w:pPr>
        <w:pStyle w:val="Heading4"/>
      </w:pPr>
      <w:bookmarkStart w:id="5686" w:name="_Toc29991507"/>
      <w:bookmarkStart w:id="5687" w:name="_Toc36555907"/>
      <w:bookmarkStart w:id="5688" w:name="_Toc44497629"/>
      <w:bookmarkStart w:id="5689" w:name="_Toc45108017"/>
      <w:bookmarkStart w:id="5690" w:name="_Toc45901637"/>
      <w:bookmarkStart w:id="5691" w:name="_Toc51850717"/>
      <w:bookmarkStart w:id="5692" w:name="_Toc56693720"/>
      <w:bookmarkStart w:id="5693" w:name="_Toc64447263"/>
      <w:bookmarkStart w:id="5694" w:name="_Toc66286757"/>
      <w:bookmarkStart w:id="5695" w:name="_Toc74151452"/>
      <w:bookmarkStart w:id="5696" w:name="_Toc88653925"/>
      <w:bookmarkStart w:id="5697" w:name="_Toc97904281"/>
      <w:bookmarkStart w:id="5698" w:name="_Toc105175322"/>
      <w:bookmarkStart w:id="5699" w:name="_Toc113826352"/>
      <w:bookmarkStart w:id="5700" w:name="_Toc120032478"/>
      <w:r w:rsidRPr="00FD0425">
        <w:rPr>
          <w:lang w:eastAsia="zh-CN"/>
        </w:rPr>
        <w:t>9.2.2.41</w:t>
      </w:r>
      <w:r w:rsidRPr="00FD0425">
        <w:tab/>
        <w:t>Cell and Capacity Assistance Information</w:t>
      </w:r>
      <w:bookmarkEnd w:id="5686"/>
      <w:r w:rsidR="00BF5E7B">
        <w:t xml:space="preserve"> NR</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r w:rsidRPr="00FD0425">
        <w:t xml:space="preserve"> </w:t>
      </w:r>
    </w:p>
    <w:p w14:paraId="4538EFFB" w14:textId="77777777" w:rsidR="00C35F7A" w:rsidRPr="00FD0425" w:rsidRDefault="00C35F7A" w:rsidP="00C35F7A">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DE256E" w:rsidRPr="00FD0425" w14:paraId="75F1F343"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C35F7A">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C35F7A">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C35F7A">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C35F7A">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C35F7A">
            <w:pPr>
              <w:pStyle w:val="TAH"/>
            </w:pPr>
            <w:r w:rsidRPr="00FD0425">
              <w:t>Semantics Description</w:t>
            </w:r>
          </w:p>
        </w:tc>
      </w:tr>
      <w:tr w:rsidR="00DE256E" w:rsidRPr="00FD0425" w14:paraId="5DEAF7DD"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C35F7A">
            <w:pPr>
              <w:pStyle w:val="TAL"/>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C35F7A">
            <w:pPr>
              <w:pStyle w:val="TAL"/>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C35F7A">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C35F7A">
            <w:pPr>
              <w:pStyle w:val="TAL"/>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C35F7A">
            <w:pPr>
              <w:pStyle w:val="TAL"/>
              <w:rPr>
                <w:lang w:eastAsia="ja-JP"/>
              </w:rPr>
            </w:pPr>
          </w:p>
        </w:tc>
      </w:tr>
      <w:tr w:rsidR="00DE256E" w:rsidRPr="00FD0425" w14:paraId="6E07D7E7"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C35F7A">
            <w:pPr>
              <w:pStyle w:val="TAL"/>
              <w:rPr>
                <w:bCs/>
                <w:lang w:eastAsia="zh-CN"/>
              </w:rPr>
            </w:pPr>
            <w:r w:rsidRPr="00FD0425">
              <w:rPr>
                <w:bCs/>
                <w:lang w:eastAsia="zh-CN"/>
              </w:rPr>
              <w:t>Cell Assistance Information</w:t>
            </w:r>
            <w:r w:rsidR="00BF5E7B">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C35F7A">
            <w:pPr>
              <w:pStyle w:val="TAL"/>
            </w:pPr>
            <w:r w:rsidRPr="00FD0425">
              <w:t>O</w:t>
            </w:r>
          </w:p>
        </w:tc>
        <w:tc>
          <w:tcPr>
            <w:tcW w:w="85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C35F7A">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C35F7A">
            <w:pPr>
              <w:pStyle w:val="TAL"/>
              <w:rPr>
                <w:lang w:eastAsia="ja-JP"/>
              </w:rPr>
            </w:pPr>
            <w:r w:rsidRPr="00FD0425">
              <w:rPr>
                <w:lang w:eastAsia="ja-JP"/>
              </w:rPr>
              <w:t>9.2.2.</w:t>
            </w:r>
            <w:r w:rsidR="00BF5E7B">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C35F7A">
            <w:pPr>
              <w:pStyle w:val="TAL"/>
              <w:rPr>
                <w:lang w:eastAsia="ja-JP"/>
              </w:rPr>
            </w:pPr>
          </w:p>
        </w:tc>
      </w:tr>
    </w:tbl>
    <w:p w14:paraId="3DF29EAC" w14:textId="77777777" w:rsidR="00C35F7A" w:rsidRPr="00FD0425" w:rsidRDefault="00C35F7A" w:rsidP="00C35F7A">
      <w:pPr>
        <w:pStyle w:val="Heading4"/>
      </w:pPr>
      <w:bookmarkStart w:id="5701" w:name="_Toc29991508"/>
      <w:bookmarkStart w:id="5702" w:name="_Toc36555908"/>
      <w:bookmarkStart w:id="5703" w:name="_Toc44497630"/>
      <w:bookmarkStart w:id="5704" w:name="_Toc45108018"/>
      <w:bookmarkStart w:id="5705" w:name="_Toc45901638"/>
      <w:bookmarkStart w:id="5706" w:name="_Toc51850718"/>
      <w:bookmarkStart w:id="5707" w:name="_Toc56693721"/>
      <w:bookmarkStart w:id="5708" w:name="_Toc64447264"/>
      <w:bookmarkStart w:id="5709" w:name="_Toc66286758"/>
      <w:bookmarkStart w:id="5710" w:name="_Toc74151453"/>
      <w:bookmarkStart w:id="5711" w:name="_Toc88653926"/>
      <w:bookmarkStart w:id="5712" w:name="_Toc97904282"/>
      <w:bookmarkStart w:id="5713" w:name="_Toc105175323"/>
      <w:bookmarkStart w:id="5714" w:name="_Toc113826353"/>
      <w:bookmarkStart w:id="5715" w:name="_Toc120032479"/>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1FBDF9BD" w14:textId="77777777" w:rsidR="00C35F7A" w:rsidRDefault="00C35F7A" w:rsidP="00C35F7A">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BF5E7B" w:rsidRPr="00FD0425" w14:paraId="5205FC67" w14:textId="77777777" w:rsidTr="00BF5E7B">
        <w:trPr>
          <w:jc w:val="center"/>
        </w:trPr>
        <w:tc>
          <w:tcPr>
            <w:tcW w:w="2552"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A645C">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A645C">
            <w:pPr>
              <w:pStyle w:val="TAH"/>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A645C">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A645C">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A645C">
            <w:pPr>
              <w:pStyle w:val="TAH"/>
            </w:pPr>
            <w:r w:rsidRPr="00FD0425">
              <w:t>Semantics Description</w:t>
            </w:r>
          </w:p>
        </w:tc>
      </w:tr>
      <w:tr w:rsidR="001627CE" w:rsidRPr="00FD0425" w:rsidDel="001627CE" w14:paraId="331BA32A" w14:textId="77777777" w:rsidTr="00BF5E7B">
        <w:trPr>
          <w:jc w:val="center"/>
        </w:trPr>
        <w:tc>
          <w:tcPr>
            <w:tcW w:w="2552"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9354E2">
            <w:pPr>
              <w:pStyle w:val="TAL"/>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9354E2">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9354E2">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9354E2">
            <w:pPr>
              <w:pStyle w:val="TAL"/>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9354E2">
            <w:pPr>
              <w:pStyle w:val="TAL"/>
              <w:rPr>
                <w:lang w:eastAsia="zh-CN"/>
              </w:rPr>
            </w:pPr>
          </w:p>
        </w:tc>
      </w:tr>
      <w:tr w:rsidR="001627CE" w:rsidRPr="00FD0425" w:rsidDel="001627CE" w14:paraId="7C3B60A5" w14:textId="77777777" w:rsidTr="00BF5E7B">
        <w:trPr>
          <w:jc w:val="center"/>
        </w:trPr>
        <w:tc>
          <w:tcPr>
            <w:tcW w:w="2552"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9354E2">
            <w:pPr>
              <w:pStyle w:val="TAL"/>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9354E2">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9354E2">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9354E2">
            <w:pPr>
              <w:pStyle w:val="TAL"/>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9354E2">
            <w:pPr>
              <w:pStyle w:val="TAL"/>
              <w:rPr>
                <w:lang w:eastAsia="zh-CN"/>
              </w:rPr>
            </w:pPr>
          </w:p>
        </w:tc>
      </w:tr>
    </w:tbl>
    <w:p w14:paraId="0CF7A456" w14:textId="77777777" w:rsidR="00C35F7A" w:rsidRPr="00FD0425" w:rsidRDefault="00C35F7A" w:rsidP="00C35F7A">
      <w:pPr>
        <w:rPr>
          <w:lang w:eastAsia="zh-CN"/>
        </w:rPr>
      </w:pPr>
    </w:p>
    <w:p w14:paraId="13683D9A" w14:textId="77777777" w:rsidR="00C35F7A" w:rsidRPr="00FD0425" w:rsidRDefault="00C35F7A" w:rsidP="00C35F7A">
      <w:pPr>
        <w:pStyle w:val="Heading4"/>
      </w:pPr>
      <w:bookmarkStart w:id="5716" w:name="_Toc29991509"/>
      <w:bookmarkStart w:id="5717" w:name="_Toc36555909"/>
      <w:bookmarkStart w:id="5718" w:name="_Toc44497631"/>
      <w:bookmarkStart w:id="5719" w:name="_Toc45108019"/>
      <w:bookmarkStart w:id="5720" w:name="_Toc45901639"/>
      <w:bookmarkStart w:id="5721" w:name="_Toc51850719"/>
      <w:bookmarkStart w:id="5722" w:name="_Toc56693722"/>
      <w:bookmarkStart w:id="5723" w:name="_Toc64447265"/>
      <w:bookmarkStart w:id="5724" w:name="_Toc66286759"/>
      <w:bookmarkStart w:id="5725" w:name="_Toc74151454"/>
      <w:bookmarkStart w:id="5726" w:name="_Toc88653927"/>
      <w:bookmarkStart w:id="5727" w:name="_Toc97904283"/>
      <w:bookmarkStart w:id="5728" w:name="_Toc105175324"/>
      <w:bookmarkStart w:id="5729" w:name="_Toc113826354"/>
      <w:bookmarkStart w:id="5730" w:name="_Toc120032480"/>
      <w:r w:rsidRPr="00FD0425">
        <w:rPr>
          <w:lang w:eastAsia="zh-CN"/>
        </w:rPr>
        <w:t>9.2.2.43</w:t>
      </w:r>
      <w:r w:rsidRPr="00FD0425">
        <w:tab/>
        <w:t>Cell Assistance Information E-UTRA</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211005ED" w14:textId="77777777" w:rsidR="00C35F7A" w:rsidRPr="00FD0425" w:rsidRDefault="00C35F7A" w:rsidP="00C35F7A">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DE256E" w:rsidRPr="00FD0425" w14:paraId="4E18AF1F"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C35F7A">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C35F7A">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C35F7A">
            <w:pPr>
              <w:pStyle w:val="TAH"/>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C35F7A">
            <w:pPr>
              <w:pStyle w:val="TAH"/>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C35F7A">
            <w:pPr>
              <w:pStyle w:val="TAH"/>
            </w:pPr>
            <w:r w:rsidRPr="00FD0425">
              <w:t>Semantics Description</w:t>
            </w:r>
          </w:p>
        </w:tc>
      </w:tr>
      <w:tr w:rsidR="00DE256E" w:rsidRPr="00FD0425" w14:paraId="185494CA"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C35F7A">
            <w:pPr>
              <w:pStyle w:val="TAL"/>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C35F7A">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C35F7A">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C35F7A">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C35F7A">
            <w:pPr>
              <w:pStyle w:val="TAL"/>
              <w:rPr>
                <w:lang w:eastAsia="ja-JP"/>
              </w:rPr>
            </w:pPr>
          </w:p>
        </w:tc>
      </w:tr>
      <w:tr w:rsidR="00DE256E" w:rsidRPr="00FD0425" w14:paraId="5872690A"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C35F7A">
            <w:pPr>
              <w:pStyle w:val="TAL"/>
              <w:ind w:left="113"/>
              <w:rPr>
                <w:bCs/>
                <w:lang w:eastAsia="zh-CN"/>
              </w:rPr>
            </w:pPr>
            <w:r w:rsidRPr="00FD0425">
              <w:rPr>
                <w:bCs/>
                <w:lang w:eastAsia="zh-CN"/>
              </w:rPr>
              <w:t>&gt;Limited</w:t>
            </w:r>
            <w:r w:rsidRPr="00FD0425">
              <w:rPr>
                <w:bCs/>
                <w:i/>
                <w:lang w:eastAsia="zh-CN"/>
              </w:rPr>
              <w:t xml:space="preserve"> EUTRA List</w:t>
            </w:r>
          </w:p>
        </w:tc>
        <w:tc>
          <w:tcPr>
            <w:tcW w:w="1092"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C35F7A">
            <w:pPr>
              <w:pStyle w:val="TAL"/>
            </w:pPr>
          </w:p>
        </w:tc>
        <w:tc>
          <w:tcPr>
            <w:tcW w:w="1559"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C35F7A">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C35F7A">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C35F7A">
            <w:pPr>
              <w:pStyle w:val="TAL"/>
              <w:rPr>
                <w:lang w:eastAsia="ja-JP"/>
              </w:rPr>
            </w:pPr>
          </w:p>
        </w:tc>
      </w:tr>
      <w:tr w:rsidR="00DE256E" w:rsidRPr="00FD0425" w14:paraId="74190443"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C35F7A">
            <w:pPr>
              <w:pStyle w:val="TAL"/>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C35F7A">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C35F7A">
            <w:pPr>
              <w:pStyle w:val="TAL"/>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C35F7A">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C35F7A">
            <w:pPr>
              <w:pStyle w:val="TAL"/>
              <w:rPr>
                <w:lang w:eastAsia="ja-JP"/>
              </w:rPr>
            </w:pPr>
            <w:r w:rsidRPr="00FD0425">
              <w:rPr>
                <w:lang w:eastAsia="ja-JP"/>
              </w:rPr>
              <w:t>Included when the NG-RAN node requests a limited list of served E-UTRA cells.</w:t>
            </w:r>
          </w:p>
        </w:tc>
      </w:tr>
      <w:tr w:rsidR="00DE256E" w:rsidRPr="00FD0425" w14:paraId="323A86DE"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C35F7A">
            <w:pPr>
              <w:pStyle w:val="TAL"/>
              <w:ind w:left="340"/>
              <w:rPr>
                <w:bCs/>
                <w:lang w:eastAsia="zh-CN"/>
              </w:rPr>
            </w:pPr>
            <w:r w:rsidRPr="00FD0425">
              <w:rPr>
                <w:bCs/>
                <w:lang w:eastAsia="zh-CN"/>
              </w:rPr>
              <w:t>&gt;&gt;&gt;</w:t>
            </w:r>
            <w:r>
              <w:rPr>
                <w:lang w:eastAsia="en-US"/>
              </w:rPr>
              <w:t>E-UTRA CGI</w:t>
            </w:r>
          </w:p>
        </w:tc>
        <w:tc>
          <w:tcPr>
            <w:tcW w:w="1092"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C35F7A">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C35F7A">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C35F7A">
            <w:pPr>
              <w:pStyle w:val="TAL"/>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C35F7A">
            <w:pPr>
              <w:pStyle w:val="TAL"/>
              <w:rPr>
                <w:lang w:eastAsia="ja-JP"/>
              </w:rPr>
            </w:pPr>
            <w:r w:rsidRPr="00FD0425">
              <w:rPr>
                <w:lang w:eastAsia="ja-JP"/>
              </w:rPr>
              <w:t>E-UTRA cell for which served E-UTRA cell information is requested.</w:t>
            </w:r>
          </w:p>
        </w:tc>
      </w:tr>
      <w:tr w:rsidR="00DE256E" w:rsidRPr="00FD0425" w14:paraId="107B8D1C"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C35F7A">
            <w:pPr>
              <w:pStyle w:val="TAL"/>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C35F7A">
            <w:pPr>
              <w:pStyle w:val="TAL"/>
            </w:pPr>
          </w:p>
        </w:tc>
        <w:tc>
          <w:tcPr>
            <w:tcW w:w="1559"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C35F7A">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C35F7A">
            <w:pPr>
              <w:pStyle w:val="TAL"/>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C35F7A">
            <w:pPr>
              <w:pStyle w:val="TAL"/>
              <w:rPr>
                <w:lang w:eastAsia="ja-JP"/>
              </w:rPr>
            </w:pPr>
          </w:p>
        </w:tc>
      </w:tr>
      <w:tr w:rsidR="00DE256E" w:rsidRPr="00FD0425" w14:paraId="1B29ACB0" w14:textId="77777777" w:rsidTr="00BE6FC6">
        <w:trPr>
          <w:jc w:val="center"/>
        </w:trPr>
        <w:tc>
          <w:tcPr>
            <w:tcW w:w="2552"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C35F7A">
            <w:pPr>
              <w:pStyle w:val="TAL"/>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C35F7A">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C35F7A">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C35F7A">
            <w:pPr>
              <w:pStyle w:val="TAL"/>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552"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C35F7A">
            <w:pPr>
              <w:pStyle w:val="TAL"/>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C35F7A">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C35F7A">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C35F7A">
            <w:pPr>
              <w:pStyle w:val="TAH"/>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C35F7A">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C35F7A">
            <w:pPr>
              <w:pStyle w:val="TAL"/>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C35F7A">
      <w:pPr>
        <w:rPr>
          <w:lang w:eastAsia="zh-CN"/>
        </w:rPr>
      </w:pPr>
    </w:p>
    <w:p w14:paraId="39BE2D74" w14:textId="77777777" w:rsidR="00C35F7A" w:rsidRPr="00FD0425" w:rsidRDefault="00C35F7A" w:rsidP="00C35F7A">
      <w:pPr>
        <w:pStyle w:val="Heading4"/>
        <w:rPr>
          <w:lang w:eastAsia="zh-CN"/>
        </w:rPr>
      </w:pPr>
      <w:bookmarkStart w:id="5731" w:name="_Toc29991510"/>
      <w:bookmarkStart w:id="5732" w:name="_Toc36555910"/>
      <w:bookmarkStart w:id="5733" w:name="_Toc44497632"/>
      <w:bookmarkStart w:id="5734" w:name="_Toc45108020"/>
      <w:bookmarkStart w:id="5735" w:name="_Toc45901640"/>
      <w:bookmarkStart w:id="5736" w:name="_Toc51850720"/>
      <w:bookmarkStart w:id="5737" w:name="_Toc56693723"/>
      <w:bookmarkStart w:id="5738" w:name="_Toc64447266"/>
      <w:bookmarkStart w:id="5739" w:name="_Toc66286760"/>
      <w:bookmarkStart w:id="5740" w:name="_Toc74151455"/>
      <w:bookmarkStart w:id="5741" w:name="_Toc88653928"/>
      <w:bookmarkStart w:id="5742" w:name="_Toc97904284"/>
      <w:bookmarkStart w:id="5743" w:name="_Toc105175325"/>
      <w:bookmarkStart w:id="5744" w:name="_Toc113826355"/>
      <w:bookmarkStart w:id="5745" w:name="_Toc120032481"/>
      <w:r w:rsidRPr="00FD0425">
        <w:rPr>
          <w:lang w:eastAsia="zh-CN"/>
        </w:rPr>
        <w:t>9.2.2.44</w:t>
      </w:r>
      <w:r w:rsidRPr="00FD0425">
        <w:rPr>
          <w:lang w:eastAsia="zh-CN"/>
        </w:rPr>
        <w:tab/>
        <w:t>Maximum Cell List Size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FE2974D" w14:textId="77777777" w:rsidR="00C35F7A" w:rsidRPr="00FD0425" w:rsidRDefault="00C35F7A" w:rsidP="00C35F7A">
      <w:pPr>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DE256E" w:rsidRPr="00FD0425" w14:paraId="63E9C99E" w14:textId="77777777" w:rsidTr="00BE6FC6">
        <w:trPr>
          <w:jc w:val="center"/>
        </w:trPr>
        <w:tc>
          <w:tcPr>
            <w:tcW w:w="2552" w:type="dxa"/>
          </w:tcPr>
          <w:p w14:paraId="42D34ED9" w14:textId="77777777" w:rsidR="00DE256E" w:rsidRPr="00FD0425" w:rsidRDefault="00DE256E" w:rsidP="00195317">
            <w:pPr>
              <w:pStyle w:val="TAH"/>
              <w:rPr>
                <w:lang w:eastAsia="ja-JP"/>
              </w:rPr>
            </w:pPr>
            <w:r w:rsidRPr="00FD0425">
              <w:rPr>
                <w:lang w:eastAsia="ja-JP"/>
              </w:rPr>
              <w:t>IE/Group Name</w:t>
            </w:r>
          </w:p>
        </w:tc>
        <w:tc>
          <w:tcPr>
            <w:tcW w:w="1092" w:type="dxa"/>
          </w:tcPr>
          <w:p w14:paraId="3F84A78F" w14:textId="77777777" w:rsidR="00DE256E" w:rsidRPr="00FD0425" w:rsidRDefault="00DE256E" w:rsidP="00195317">
            <w:pPr>
              <w:pStyle w:val="TAH"/>
              <w:rPr>
                <w:lang w:eastAsia="ja-JP"/>
              </w:rPr>
            </w:pPr>
            <w:r w:rsidRPr="00FD0425">
              <w:rPr>
                <w:lang w:eastAsia="ja-JP"/>
              </w:rPr>
              <w:t>Presence</w:t>
            </w:r>
          </w:p>
        </w:tc>
        <w:tc>
          <w:tcPr>
            <w:tcW w:w="892" w:type="dxa"/>
          </w:tcPr>
          <w:p w14:paraId="5F1CF2C9" w14:textId="77777777" w:rsidR="00DE256E" w:rsidRPr="00FD0425" w:rsidRDefault="00DE256E" w:rsidP="00195317">
            <w:pPr>
              <w:pStyle w:val="TAH"/>
              <w:rPr>
                <w:lang w:eastAsia="ja-JP"/>
              </w:rPr>
            </w:pPr>
            <w:r w:rsidRPr="00FD0425">
              <w:rPr>
                <w:lang w:eastAsia="ja-JP"/>
              </w:rPr>
              <w:t>Range</w:t>
            </w:r>
          </w:p>
        </w:tc>
        <w:tc>
          <w:tcPr>
            <w:tcW w:w="2410" w:type="dxa"/>
          </w:tcPr>
          <w:p w14:paraId="749B010D" w14:textId="77777777" w:rsidR="00DE256E" w:rsidRPr="00FD0425" w:rsidRDefault="00DE256E" w:rsidP="00195317">
            <w:pPr>
              <w:pStyle w:val="TAH"/>
              <w:rPr>
                <w:lang w:eastAsia="ja-JP"/>
              </w:rPr>
            </w:pPr>
            <w:r w:rsidRPr="00FD0425">
              <w:rPr>
                <w:lang w:eastAsia="ja-JP"/>
              </w:rPr>
              <w:t>IE type and reference</w:t>
            </w:r>
          </w:p>
        </w:tc>
        <w:tc>
          <w:tcPr>
            <w:tcW w:w="2410" w:type="dxa"/>
          </w:tcPr>
          <w:p w14:paraId="79844F79" w14:textId="77777777" w:rsidR="00DE256E" w:rsidRPr="00FD0425" w:rsidRDefault="00DE256E" w:rsidP="00195317">
            <w:pPr>
              <w:pStyle w:val="TAH"/>
              <w:rPr>
                <w:lang w:eastAsia="ja-JP"/>
              </w:rPr>
            </w:pPr>
            <w:r w:rsidRPr="00FD0425">
              <w:rPr>
                <w:lang w:eastAsia="ja-JP"/>
              </w:rPr>
              <w:t>Semantics description</w:t>
            </w:r>
          </w:p>
        </w:tc>
      </w:tr>
      <w:tr w:rsidR="00DE256E" w:rsidRPr="00FD0425" w14:paraId="01583E44" w14:textId="77777777" w:rsidTr="00BE6FC6">
        <w:trPr>
          <w:jc w:val="center"/>
        </w:trPr>
        <w:tc>
          <w:tcPr>
            <w:tcW w:w="2552" w:type="dxa"/>
          </w:tcPr>
          <w:p w14:paraId="1AE8AB8F" w14:textId="77777777" w:rsidR="00DE256E" w:rsidRPr="00FD0425" w:rsidRDefault="00DE256E" w:rsidP="00C35F7A">
            <w:pPr>
              <w:pStyle w:val="TAL"/>
              <w:rPr>
                <w:rFonts w:cs="Arial"/>
                <w:szCs w:val="18"/>
                <w:lang w:eastAsia="ja-JP"/>
              </w:rPr>
            </w:pPr>
            <w:r w:rsidRPr="00FD0425">
              <w:rPr>
                <w:lang w:eastAsia="zh-CN"/>
              </w:rPr>
              <w:t>Maximum Cell List Size</w:t>
            </w:r>
          </w:p>
        </w:tc>
        <w:tc>
          <w:tcPr>
            <w:tcW w:w="1092" w:type="dxa"/>
          </w:tcPr>
          <w:p w14:paraId="6B0A5BC5" w14:textId="77777777" w:rsidR="00DE256E" w:rsidRPr="00FD0425" w:rsidRDefault="00DE256E" w:rsidP="00C35F7A">
            <w:pPr>
              <w:pStyle w:val="TAL"/>
              <w:rPr>
                <w:rFonts w:cs="Arial"/>
                <w:szCs w:val="18"/>
                <w:lang w:eastAsia="ja-JP"/>
              </w:rPr>
            </w:pPr>
            <w:r w:rsidRPr="00FD0425">
              <w:rPr>
                <w:lang w:eastAsia="zh-CN"/>
              </w:rPr>
              <w:t>M</w:t>
            </w:r>
          </w:p>
        </w:tc>
        <w:tc>
          <w:tcPr>
            <w:tcW w:w="892" w:type="dxa"/>
          </w:tcPr>
          <w:p w14:paraId="076F9812" w14:textId="77777777" w:rsidR="00DE256E" w:rsidRPr="00FD0425" w:rsidRDefault="00DE256E" w:rsidP="00C35F7A">
            <w:pPr>
              <w:pStyle w:val="TAL"/>
              <w:rPr>
                <w:rFonts w:cs="Arial"/>
                <w:szCs w:val="18"/>
                <w:lang w:eastAsia="ja-JP"/>
              </w:rPr>
            </w:pPr>
          </w:p>
        </w:tc>
        <w:tc>
          <w:tcPr>
            <w:tcW w:w="2410" w:type="dxa"/>
          </w:tcPr>
          <w:p w14:paraId="5F29959F" w14:textId="77777777" w:rsidR="00DE256E" w:rsidRPr="00FD0425" w:rsidRDefault="00DE256E" w:rsidP="00C35F7A">
            <w:pPr>
              <w:pStyle w:val="TAC"/>
              <w:rPr>
                <w:lang w:eastAsia="ja-JP"/>
              </w:rPr>
            </w:pPr>
            <w:r w:rsidRPr="00FD0425">
              <w:rPr>
                <w:lang w:eastAsia="ja-JP"/>
              </w:rPr>
              <w:t>INTEGER (0..</w:t>
            </w:r>
            <w:bookmarkStart w:id="5746" w:name="_Hlk16787233"/>
            <w:r w:rsidRPr="00FD0425">
              <w:rPr>
                <w:lang w:eastAsia="ja-JP"/>
              </w:rPr>
              <w:t>16384</w:t>
            </w:r>
            <w:bookmarkEnd w:id="5746"/>
            <w:r w:rsidRPr="00FD0425">
              <w:rPr>
                <w:lang w:eastAsia="ja-JP"/>
              </w:rPr>
              <w:t>, …)</w:t>
            </w:r>
          </w:p>
        </w:tc>
        <w:tc>
          <w:tcPr>
            <w:tcW w:w="2410" w:type="dxa"/>
          </w:tcPr>
          <w:p w14:paraId="595DDF9C" w14:textId="77777777" w:rsidR="00DE256E" w:rsidRPr="00FD0425" w:rsidRDefault="00DE256E" w:rsidP="00C35F7A">
            <w:pPr>
              <w:pStyle w:val="TAL"/>
              <w:rPr>
                <w:rFonts w:eastAsia="Malgun Gothic"/>
              </w:rPr>
            </w:pPr>
          </w:p>
        </w:tc>
      </w:tr>
    </w:tbl>
    <w:p w14:paraId="31595AF8" w14:textId="77777777" w:rsidR="00C35F7A" w:rsidRPr="00FD0425" w:rsidRDefault="00C35F7A" w:rsidP="00C35F7A">
      <w:pPr>
        <w:rPr>
          <w:noProof/>
        </w:rPr>
      </w:pPr>
    </w:p>
    <w:p w14:paraId="4C03B2A3" w14:textId="77777777" w:rsidR="00C35F7A" w:rsidRPr="00FD0425" w:rsidRDefault="00C35F7A" w:rsidP="00C35F7A">
      <w:pPr>
        <w:pStyle w:val="Heading4"/>
        <w:rPr>
          <w:lang w:eastAsia="zh-CN"/>
        </w:rPr>
      </w:pPr>
      <w:bookmarkStart w:id="5747" w:name="_Toc29991511"/>
      <w:bookmarkStart w:id="5748" w:name="_Toc36555911"/>
      <w:bookmarkStart w:id="5749" w:name="_Toc44497633"/>
      <w:bookmarkStart w:id="5750" w:name="_Toc45108021"/>
      <w:bookmarkStart w:id="5751" w:name="_Toc45901641"/>
      <w:bookmarkStart w:id="5752" w:name="_Toc51850721"/>
      <w:bookmarkStart w:id="5753" w:name="_Toc56693724"/>
      <w:bookmarkStart w:id="5754" w:name="_Toc64447267"/>
      <w:bookmarkStart w:id="5755" w:name="_Toc66286761"/>
      <w:bookmarkStart w:id="5756" w:name="_Toc74151456"/>
      <w:bookmarkStart w:id="5757" w:name="_Toc88653929"/>
      <w:bookmarkStart w:id="5758" w:name="_Toc97904285"/>
      <w:bookmarkStart w:id="5759" w:name="_Toc105175326"/>
      <w:bookmarkStart w:id="5760" w:name="_Toc113826356"/>
      <w:bookmarkStart w:id="5761" w:name="_Toc120032482"/>
      <w:r w:rsidRPr="00FD0425">
        <w:rPr>
          <w:lang w:eastAsia="zh-CN"/>
        </w:rPr>
        <w:t>9.2.2.45</w:t>
      </w:r>
      <w:r w:rsidRPr="00FD0425">
        <w:rPr>
          <w:lang w:eastAsia="zh-CN"/>
        </w:rPr>
        <w:tab/>
        <w:t>Message Oversize Notification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4E8F4B0" w14:textId="77777777" w:rsidR="00C35F7A" w:rsidRPr="00FD0425" w:rsidRDefault="00C35F7A" w:rsidP="00C35F7A">
      <w:pPr>
        <w:rPr>
          <w:lang w:eastAsia="zh-CN"/>
        </w:rPr>
      </w:pPr>
      <w:r w:rsidRPr="00FD0425">
        <w:rPr>
          <w:lang w:eastAsia="zh-CN"/>
        </w:rPr>
        <w:t xml:space="preserve">This IE indicates </w:t>
      </w:r>
      <w:bookmarkStart w:id="5762" w:name="_Hlk24023191"/>
      <w:r w:rsidRPr="00FD0425">
        <w:rPr>
          <w:lang w:eastAsia="zh-CN"/>
        </w:rPr>
        <w:t xml:space="preserve">that a failure has occurred due to an excessive message size and it indicates </w:t>
      </w:r>
      <w:bookmarkEnd w:id="5762"/>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DE256E" w:rsidRPr="00FD0425" w14:paraId="187C0C6F" w14:textId="77777777" w:rsidTr="00BE6FC6">
        <w:trPr>
          <w:jc w:val="center"/>
        </w:trPr>
        <w:tc>
          <w:tcPr>
            <w:tcW w:w="2552" w:type="dxa"/>
          </w:tcPr>
          <w:p w14:paraId="37FFE173" w14:textId="77777777" w:rsidR="00DE256E" w:rsidRPr="00FD0425" w:rsidRDefault="00DE256E" w:rsidP="00195317">
            <w:pPr>
              <w:pStyle w:val="TAH"/>
              <w:rPr>
                <w:lang w:eastAsia="ja-JP"/>
              </w:rPr>
            </w:pPr>
            <w:r w:rsidRPr="00FD0425">
              <w:rPr>
                <w:lang w:eastAsia="ja-JP"/>
              </w:rPr>
              <w:t>IE/Group Name</w:t>
            </w:r>
          </w:p>
        </w:tc>
        <w:tc>
          <w:tcPr>
            <w:tcW w:w="1134" w:type="dxa"/>
          </w:tcPr>
          <w:p w14:paraId="6E78C6A0" w14:textId="77777777" w:rsidR="00DE256E" w:rsidRPr="00FD0425" w:rsidRDefault="00DE256E" w:rsidP="00195317">
            <w:pPr>
              <w:pStyle w:val="TAH"/>
              <w:rPr>
                <w:lang w:eastAsia="ja-JP"/>
              </w:rPr>
            </w:pPr>
            <w:r w:rsidRPr="00FD0425">
              <w:rPr>
                <w:lang w:eastAsia="ja-JP"/>
              </w:rPr>
              <w:t>Presence</w:t>
            </w:r>
          </w:p>
        </w:tc>
        <w:tc>
          <w:tcPr>
            <w:tcW w:w="852" w:type="dxa"/>
          </w:tcPr>
          <w:p w14:paraId="2A68DDC4" w14:textId="77777777" w:rsidR="00DE256E" w:rsidRPr="00FD0425" w:rsidRDefault="00DE256E" w:rsidP="00195317">
            <w:pPr>
              <w:pStyle w:val="TAH"/>
              <w:rPr>
                <w:lang w:eastAsia="ja-JP"/>
              </w:rPr>
            </w:pPr>
            <w:r w:rsidRPr="00FD0425">
              <w:rPr>
                <w:lang w:eastAsia="ja-JP"/>
              </w:rPr>
              <w:t>Range</w:t>
            </w:r>
          </w:p>
        </w:tc>
        <w:tc>
          <w:tcPr>
            <w:tcW w:w="2405" w:type="dxa"/>
          </w:tcPr>
          <w:p w14:paraId="14106293" w14:textId="77777777" w:rsidR="00DE256E" w:rsidRPr="00FD0425" w:rsidRDefault="00DE256E" w:rsidP="00195317">
            <w:pPr>
              <w:pStyle w:val="TAH"/>
              <w:rPr>
                <w:lang w:eastAsia="ja-JP"/>
              </w:rPr>
            </w:pPr>
            <w:r w:rsidRPr="00FD0425">
              <w:rPr>
                <w:lang w:eastAsia="ja-JP"/>
              </w:rPr>
              <w:t>IE type and reference</w:t>
            </w:r>
          </w:p>
        </w:tc>
        <w:tc>
          <w:tcPr>
            <w:tcW w:w="2413" w:type="dxa"/>
          </w:tcPr>
          <w:p w14:paraId="53A267FC" w14:textId="77777777" w:rsidR="00DE256E" w:rsidRPr="00FD0425" w:rsidRDefault="00DE256E" w:rsidP="00195317">
            <w:pPr>
              <w:pStyle w:val="TAH"/>
              <w:rPr>
                <w:lang w:eastAsia="ja-JP"/>
              </w:rPr>
            </w:pPr>
            <w:r w:rsidRPr="00FD0425">
              <w:rPr>
                <w:lang w:eastAsia="ja-JP"/>
              </w:rPr>
              <w:t>Semantics description</w:t>
            </w:r>
          </w:p>
        </w:tc>
      </w:tr>
      <w:tr w:rsidR="00DE256E" w:rsidRPr="00FD0425" w14:paraId="0C92B234" w14:textId="77777777" w:rsidTr="00BE6FC6">
        <w:trPr>
          <w:jc w:val="center"/>
        </w:trPr>
        <w:tc>
          <w:tcPr>
            <w:tcW w:w="2552" w:type="dxa"/>
          </w:tcPr>
          <w:p w14:paraId="69F5C8A7" w14:textId="77777777" w:rsidR="00DE256E" w:rsidRPr="00FD0425" w:rsidRDefault="00DE256E" w:rsidP="00DE256E">
            <w:pPr>
              <w:pStyle w:val="TAL"/>
              <w:rPr>
                <w:lang w:eastAsia="zh-CN"/>
              </w:rPr>
            </w:pPr>
            <w:r w:rsidRPr="00FD0425">
              <w:rPr>
                <w:lang w:eastAsia="zh-CN"/>
              </w:rPr>
              <w:t>Maximum Cell List Size</w:t>
            </w:r>
          </w:p>
        </w:tc>
        <w:tc>
          <w:tcPr>
            <w:tcW w:w="1134" w:type="dxa"/>
          </w:tcPr>
          <w:p w14:paraId="151F8FB4" w14:textId="77777777" w:rsidR="00DE256E" w:rsidRPr="00FD0425" w:rsidRDefault="00DE256E" w:rsidP="00DE256E">
            <w:pPr>
              <w:pStyle w:val="TAL"/>
              <w:rPr>
                <w:lang w:eastAsia="zh-CN"/>
              </w:rPr>
            </w:pPr>
            <w:r w:rsidRPr="00FD0425">
              <w:rPr>
                <w:lang w:eastAsia="zh-CN"/>
              </w:rPr>
              <w:t>M</w:t>
            </w:r>
          </w:p>
        </w:tc>
        <w:tc>
          <w:tcPr>
            <w:tcW w:w="852" w:type="dxa"/>
          </w:tcPr>
          <w:p w14:paraId="76D8A87B" w14:textId="77777777" w:rsidR="00DE256E" w:rsidRPr="00FD0425" w:rsidRDefault="00DE256E" w:rsidP="00DE256E">
            <w:pPr>
              <w:pStyle w:val="TAL"/>
              <w:rPr>
                <w:rFonts w:cs="Arial"/>
                <w:szCs w:val="18"/>
                <w:lang w:eastAsia="ja-JP"/>
              </w:rPr>
            </w:pPr>
          </w:p>
        </w:tc>
        <w:tc>
          <w:tcPr>
            <w:tcW w:w="2405" w:type="dxa"/>
          </w:tcPr>
          <w:p w14:paraId="70C46A72" w14:textId="77777777" w:rsidR="00DE256E" w:rsidRPr="00FD0425" w:rsidRDefault="00DE256E" w:rsidP="00BE6FC6">
            <w:pPr>
              <w:pStyle w:val="TAL"/>
              <w:rPr>
                <w:lang w:eastAsia="ja-JP"/>
              </w:rPr>
            </w:pPr>
            <w:r w:rsidRPr="00FD0425">
              <w:rPr>
                <w:lang w:eastAsia="ja-JP"/>
              </w:rPr>
              <w:t>9.2.2.44</w:t>
            </w:r>
          </w:p>
        </w:tc>
        <w:tc>
          <w:tcPr>
            <w:tcW w:w="2413" w:type="dxa"/>
          </w:tcPr>
          <w:p w14:paraId="3A3489AE" w14:textId="77777777" w:rsidR="00DE256E" w:rsidRPr="00FD0425" w:rsidRDefault="00DE256E" w:rsidP="00BE6FC6">
            <w:pPr>
              <w:pStyle w:val="TAL"/>
              <w:rPr>
                <w:lang w:eastAsia="zh-CN"/>
              </w:rPr>
            </w:pPr>
          </w:p>
        </w:tc>
      </w:tr>
    </w:tbl>
    <w:p w14:paraId="72CB2E22" w14:textId="77777777" w:rsidR="00185BFB" w:rsidRDefault="00185BFB" w:rsidP="00F02090">
      <w:pPr>
        <w:rPr>
          <w:lang w:val="en-US"/>
        </w:rPr>
      </w:pPr>
    </w:p>
    <w:p w14:paraId="77B5C5DC" w14:textId="77777777" w:rsidR="00BF5E7B" w:rsidRPr="00FD0425" w:rsidRDefault="00BF5E7B" w:rsidP="00BF5E7B">
      <w:pPr>
        <w:pStyle w:val="Heading4"/>
      </w:pPr>
      <w:bookmarkStart w:id="5763" w:name="_Toc36555912"/>
      <w:bookmarkStart w:id="5764" w:name="_Toc44497634"/>
      <w:bookmarkStart w:id="5765" w:name="_Toc45108022"/>
      <w:bookmarkStart w:id="5766" w:name="_Toc45901642"/>
      <w:bookmarkStart w:id="5767" w:name="_Toc51850722"/>
      <w:bookmarkStart w:id="5768" w:name="_Toc56693725"/>
      <w:bookmarkStart w:id="5769" w:name="_Toc64447268"/>
      <w:bookmarkStart w:id="5770" w:name="_Toc66286762"/>
      <w:bookmarkStart w:id="5771" w:name="_Toc74151457"/>
      <w:bookmarkStart w:id="5772" w:name="_Toc88653930"/>
      <w:bookmarkStart w:id="5773" w:name="_Toc97904286"/>
      <w:bookmarkStart w:id="5774" w:name="_Toc105175327"/>
      <w:bookmarkStart w:id="5775" w:name="_Toc113826357"/>
      <w:bookmarkStart w:id="5776" w:name="_Toc120032483"/>
      <w:r>
        <w:rPr>
          <w:lang w:eastAsia="zh-CN"/>
        </w:rPr>
        <w:t>9.2.2.46</w:t>
      </w:r>
      <w:r w:rsidRPr="00FD0425">
        <w:tab/>
      </w:r>
      <w:r>
        <w:t>Partial List Indicator</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13747E56" w14:textId="77777777" w:rsidR="00BF5E7B" w:rsidRPr="00FD0425" w:rsidRDefault="00BF5E7B" w:rsidP="00BF5E7B">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BF5E7B" w:rsidRPr="00FD0425" w14:paraId="12913972" w14:textId="77777777" w:rsidTr="007A645C">
        <w:trPr>
          <w:jc w:val="center"/>
        </w:trPr>
        <w:tc>
          <w:tcPr>
            <w:tcW w:w="2552"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A645C">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A645C">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A645C">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A645C">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A645C">
            <w:pPr>
              <w:pStyle w:val="TAH"/>
            </w:pPr>
            <w:r w:rsidRPr="00FD0425">
              <w:t>Semantics Description</w:t>
            </w:r>
          </w:p>
        </w:tc>
      </w:tr>
      <w:tr w:rsidR="00BF5E7B" w:rsidRPr="00FD0425" w14:paraId="2D2CE5C4" w14:textId="77777777" w:rsidTr="007A645C">
        <w:trPr>
          <w:jc w:val="center"/>
        </w:trPr>
        <w:tc>
          <w:tcPr>
            <w:tcW w:w="2552"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A645C">
            <w:pPr>
              <w:pStyle w:val="TAL"/>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A645C">
            <w:pPr>
              <w:pStyle w:val="TAL"/>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A645C">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A645C">
            <w:pPr>
              <w:pStyle w:val="TAL"/>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A645C">
            <w:pPr>
              <w:pStyle w:val="TAL"/>
              <w:rPr>
                <w:lang w:eastAsia="ja-JP"/>
              </w:rPr>
            </w:pPr>
          </w:p>
        </w:tc>
      </w:tr>
    </w:tbl>
    <w:p w14:paraId="2E77652C" w14:textId="77777777" w:rsidR="00BF5E7B" w:rsidRPr="00FD0425" w:rsidRDefault="00BF5E7B" w:rsidP="00F02090">
      <w:pPr>
        <w:rPr>
          <w:lang w:val="en-US"/>
        </w:rPr>
      </w:pPr>
    </w:p>
    <w:p w14:paraId="35712213" w14:textId="77777777" w:rsidR="001B0E8D" w:rsidRPr="00776B47" w:rsidRDefault="001B0E8D" w:rsidP="001B0E8D">
      <w:pPr>
        <w:pStyle w:val="Heading4"/>
      </w:pPr>
      <w:bookmarkStart w:id="5777" w:name="_Toc20955309"/>
      <w:bookmarkStart w:id="5778" w:name="_Toc29991512"/>
      <w:bookmarkStart w:id="5779" w:name="_Toc36555913"/>
      <w:bookmarkStart w:id="5780" w:name="_Toc44497635"/>
      <w:bookmarkStart w:id="5781" w:name="_Toc45108023"/>
      <w:bookmarkStart w:id="5782" w:name="_Toc45901643"/>
      <w:bookmarkStart w:id="5783" w:name="_Toc51850723"/>
      <w:bookmarkStart w:id="5784" w:name="_Toc56693726"/>
      <w:bookmarkStart w:id="5785" w:name="_Toc64447269"/>
      <w:bookmarkStart w:id="5786" w:name="_Toc66286763"/>
      <w:bookmarkStart w:id="5787" w:name="_Toc74151458"/>
      <w:bookmarkStart w:id="5788" w:name="_Toc88653931"/>
      <w:bookmarkStart w:id="5789" w:name="_Toc97904287"/>
      <w:bookmarkStart w:id="5790" w:name="_Toc105175328"/>
      <w:bookmarkStart w:id="5791" w:name="_Toc113826358"/>
      <w:bookmarkStart w:id="5792" w:name="_Toc120032484"/>
      <w:r w:rsidRPr="00776B47">
        <w:t>9.2.</w:t>
      </w:r>
      <w:r>
        <w:t xml:space="preserve">2.47 </w:t>
      </w:r>
      <w:r w:rsidRPr="00776B47">
        <w:tab/>
        <w:t>Offset of NB-IoT Channel Number to EARFCN</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50350B9E" w14:textId="77777777" w:rsidR="001B0E8D" w:rsidRPr="00776B47" w:rsidRDefault="001B0E8D" w:rsidP="00195317">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1B0E8D" w:rsidRPr="00776B47" w14:paraId="6BDA647B" w14:textId="77777777" w:rsidTr="00154291">
        <w:trPr>
          <w:jc w:val="center"/>
        </w:trPr>
        <w:tc>
          <w:tcPr>
            <w:tcW w:w="2339" w:type="dxa"/>
          </w:tcPr>
          <w:p w14:paraId="1E0B88A3" w14:textId="77777777" w:rsidR="001B0E8D" w:rsidRPr="00E26F9D" w:rsidRDefault="001B0E8D" w:rsidP="00195317">
            <w:pPr>
              <w:pStyle w:val="TAH"/>
            </w:pPr>
            <w:r w:rsidRPr="00E26F9D">
              <w:t>IE/Group Name</w:t>
            </w:r>
          </w:p>
        </w:tc>
        <w:tc>
          <w:tcPr>
            <w:tcW w:w="1276" w:type="dxa"/>
          </w:tcPr>
          <w:p w14:paraId="3B859FB2" w14:textId="77777777" w:rsidR="001B0E8D" w:rsidRPr="00267B69" w:rsidRDefault="001B0E8D" w:rsidP="00195317">
            <w:pPr>
              <w:pStyle w:val="TAH"/>
            </w:pPr>
            <w:r w:rsidRPr="00267B69">
              <w:t>Presence</w:t>
            </w:r>
          </w:p>
        </w:tc>
        <w:tc>
          <w:tcPr>
            <w:tcW w:w="852" w:type="dxa"/>
          </w:tcPr>
          <w:p w14:paraId="104C3846" w14:textId="77777777" w:rsidR="001B0E8D" w:rsidRPr="00267B69" w:rsidRDefault="001B0E8D" w:rsidP="00195317">
            <w:pPr>
              <w:pStyle w:val="TAH"/>
            </w:pPr>
            <w:r w:rsidRPr="00267B69">
              <w:t>Range</w:t>
            </w:r>
          </w:p>
        </w:tc>
        <w:tc>
          <w:tcPr>
            <w:tcW w:w="2124" w:type="dxa"/>
          </w:tcPr>
          <w:p w14:paraId="57178947" w14:textId="77777777" w:rsidR="001B0E8D" w:rsidRPr="00267B69" w:rsidRDefault="001B0E8D" w:rsidP="00195317">
            <w:pPr>
              <w:pStyle w:val="TAH"/>
            </w:pPr>
            <w:r w:rsidRPr="00267B69">
              <w:t>IE Type and Reference</w:t>
            </w:r>
          </w:p>
        </w:tc>
        <w:tc>
          <w:tcPr>
            <w:tcW w:w="2623" w:type="dxa"/>
          </w:tcPr>
          <w:p w14:paraId="3CFA5D4F" w14:textId="77777777" w:rsidR="001B0E8D" w:rsidRPr="00267B69" w:rsidRDefault="001B0E8D" w:rsidP="00195317">
            <w:pPr>
              <w:pStyle w:val="TAH"/>
            </w:pPr>
            <w:r w:rsidRPr="00267B69">
              <w:t>Semantics Description</w:t>
            </w:r>
          </w:p>
        </w:tc>
      </w:tr>
      <w:tr w:rsidR="001B0E8D" w:rsidRPr="00776B47" w14:paraId="4074F2B0" w14:textId="77777777" w:rsidTr="00154291">
        <w:trPr>
          <w:jc w:val="center"/>
        </w:trPr>
        <w:tc>
          <w:tcPr>
            <w:tcW w:w="2339" w:type="dxa"/>
          </w:tcPr>
          <w:p w14:paraId="344DB925" w14:textId="77777777" w:rsidR="001B0E8D" w:rsidRPr="00776B47" w:rsidRDefault="001B0E8D" w:rsidP="00154291">
            <w:pPr>
              <w:pStyle w:val="TAL"/>
            </w:pPr>
            <w:r w:rsidRPr="00776B47">
              <w:t>Offset of NB-IoT Channel Number to EARFCN</w:t>
            </w:r>
          </w:p>
        </w:tc>
        <w:tc>
          <w:tcPr>
            <w:tcW w:w="1276" w:type="dxa"/>
          </w:tcPr>
          <w:p w14:paraId="24C4A107" w14:textId="77777777" w:rsidR="001B0E8D" w:rsidRPr="00776B47" w:rsidRDefault="001B0E8D" w:rsidP="00154291">
            <w:pPr>
              <w:pStyle w:val="TAL"/>
            </w:pPr>
            <w:r w:rsidRPr="00776B47">
              <w:t>M</w:t>
            </w:r>
          </w:p>
        </w:tc>
        <w:tc>
          <w:tcPr>
            <w:tcW w:w="852" w:type="dxa"/>
          </w:tcPr>
          <w:p w14:paraId="26624231" w14:textId="77777777" w:rsidR="001B0E8D" w:rsidRPr="00776B47" w:rsidRDefault="001B0E8D" w:rsidP="00154291">
            <w:pPr>
              <w:pStyle w:val="TAL"/>
              <w:rPr>
                <w:b/>
              </w:rPr>
            </w:pPr>
          </w:p>
        </w:tc>
        <w:tc>
          <w:tcPr>
            <w:tcW w:w="2124" w:type="dxa"/>
          </w:tcPr>
          <w:p w14:paraId="22921191" w14:textId="77777777" w:rsidR="001B0E8D" w:rsidRPr="00776B47" w:rsidRDefault="001B0E8D" w:rsidP="00154291">
            <w:pPr>
              <w:pStyle w:val="TAL"/>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58B8B141" w14:textId="77777777" w:rsidR="001B0E8D" w:rsidRPr="00776B47" w:rsidRDefault="001B0E8D" w:rsidP="00154291">
            <w:pPr>
              <w:pStyle w:val="TAL"/>
            </w:pPr>
          </w:p>
        </w:tc>
      </w:tr>
    </w:tbl>
    <w:p w14:paraId="618F2F3D" w14:textId="77777777" w:rsidR="001B0E8D" w:rsidRDefault="001B0E8D" w:rsidP="001B0E8D">
      <w:pPr>
        <w:pStyle w:val="Heading4"/>
      </w:pPr>
      <w:bookmarkStart w:id="5793" w:name="_Toc44497636"/>
      <w:bookmarkStart w:id="5794" w:name="_Toc45108024"/>
      <w:bookmarkStart w:id="5795" w:name="_Toc45901644"/>
      <w:bookmarkStart w:id="5796" w:name="_Toc51850724"/>
      <w:bookmarkStart w:id="5797" w:name="_Toc56693727"/>
      <w:bookmarkStart w:id="5798" w:name="_Toc64447270"/>
      <w:bookmarkStart w:id="5799" w:name="_Toc66286764"/>
      <w:bookmarkStart w:id="5800" w:name="_Toc74151459"/>
      <w:bookmarkStart w:id="5801" w:name="_Toc88653932"/>
      <w:bookmarkStart w:id="5802" w:name="_Toc97904288"/>
      <w:bookmarkStart w:id="5803" w:name="_Toc105175329"/>
      <w:bookmarkStart w:id="5804" w:name="_Toc113826359"/>
      <w:bookmarkStart w:id="5805" w:name="_Toc120032485"/>
      <w:r w:rsidRPr="00776B47">
        <w:t>9.2.</w:t>
      </w:r>
      <w:r>
        <w:t xml:space="preserve">2.48 </w:t>
      </w:r>
      <w:r w:rsidRPr="00776B47">
        <w:tab/>
      </w:r>
      <w:r>
        <w:t>NB-IoT UL DL Alignment Offset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D14272D" w14:textId="77777777" w:rsidR="001B0E8D" w:rsidRPr="00776B47" w:rsidRDefault="001B0E8D" w:rsidP="00195317">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1B0E8D" w:rsidRPr="00776B47" w14:paraId="2596DEF8" w14:textId="77777777" w:rsidTr="001B0E8D">
        <w:trPr>
          <w:jc w:val="center"/>
        </w:trPr>
        <w:tc>
          <w:tcPr>
            <w:tcW w:w="2339" w:type="dxa"/>
          </w:tcPr>
          <w:p w14:paraId="192FD865" w14:textId="77777777" w:rsidR="001B0E8D" w:rsidRPr="00267B69" w:rsidRDefault="001B0E8D" w:rsidP="00195317">
            <w:pPr>
              <w:pStyle w:val="TAH"/>
            </w:pPr>
            <w:r w:rsidRPr="00E26F9D">
              <w:t>IE/Group Name</w:t>
            </w:r>
          </w:p>
        </w:tc>
        <w:tc>
          <w:tcPr>
            <w:tcW w:w="1276" w:type="dxa"/>
          </w:tcPr>
          <w:p w14:paraId="5B8D5582" w14:textId="77777777" w:rsidR="001B0E8D" w:rsidRPr="00267B69" w:rsidRDefault="001B0E8D" w:rsidP="00195317">
            <w:pPr>
              <w:pStyle w:val="TAH"/>
            </w:pPr>
            <w:r w:rsidRPr="00267B69">
              <w:t>Presence</w:t>
            </w:r>
          </w:p>
        </w:tc>
        <w:tc>
          <w:tcPr>
            <w:tcW w:w="852" w:type="dxa"/>
          </w:tcPr>
          <w:p w14:paraId="58164C9E" w14:textId="77777777" w:rsidR="001B0E8D" w:rsidRPr="00267B69" w:rsidRDefault="001B0E8D" w:rsidP="00195317">
            <w:pPr>
              <w:pStyle w:val="TAH"/>
            </w:pPr>
            <w:r w:rsidRPr="00267B69">
              <w:t>Range</w:t>
            </w:r>
          </w:p>
        </w:tc>
        <w:tc>
          <w:tcPr>
            <w:tcW w:w="2124" w:type="dxa"/>
          </w:tcPr>
          <w:p w14:paraId="6A8634EB" w14:textId="77777777" w:rsidR="001B0E8D" w:rsidRPr="00267B69" w:rsidRDefault="001B0E8D" w:rsidP="00195317">
            <w:pPr>
              <w:pStyle w:val="TAH"/>
            </w:pPr>
            <w:r w:rsidRPr="00267B69">
              <w:t>IE Type and Reference</w:t>
            </w:r>
          </w:p>
        </w:tc>
        <w:tc>
          <w:tcPr>
            <w:tcW w:w="2623" w:type="dxa"/>
          </w:tcPr>
          <w:p w14:paraId="39A90E50" w14:textId="77777777" w:rsidR="001B0E8D" w:rsidRPr="00267B69" w:rsidRDefault="001B0E8D" w:rsidP="00195317">
            <w:pPr>
              <w:pStyle w:val="TAH"/>
            </w:pPr>
            <w:r w:rsidRPr="00267B69">
              <w:t>Semantics Description</w:t>
            </w:r>
          </w:p>
        </w:tc>
      </w:tr>
      <w:tr w:rsidR="001B0E8D" w:rsidRPr="00776B47" w14:paraId="32FB3E14" w14:textId="77777777" w:rsidTr="001B0E8D">
        <w:trPr>
          <w:jc w:val="center"/>
        </w:trPr>
        <w:tc>
          <w:tcPr>
            <w:tcW w:w="2339" w:type="dxa"/>
          </w:tcPr>
          <w:p w14:paraId="27F483A5" w14:textId="77777777" w:rsidR="001B0E8D" w:rsidRPr="00776B47" w:rsidRDefault="001B0E8D" w:rsidP="00154291">
            <w:pPr>
              <w:pStyle w:val="TAL"/>
            </w:pPr>
            <w:r>
              <w:t>NB-IoT UL DL Alignment Offset</w:t>
            </w:r>
          </w:p>
        </w:tc>
        <w:tc>
          <w:tcPr>
            <w:tcW w:w="1276" w:type="dxa"/>
          </w:tcPr>
          <w:p w14:paraId="6A6B2994" w14:textId="77777777" w:rsidR="001B0E8D" w:rsidRPr="00776B47" w:rsidRDefault="001B0E8D" w:rsidP="00154291">
            <w:pPr>
              <w:pStyle w:val="TAL"/>
            </w:pPr>
            <w:r w:rsidRPr="00776B47">
              <w:t>M</w:t>
            </w:r>
          </w:p>
        </w:tc>
        <w:tc>
          <w:tcPr>
            <w:tcW w:w="852" w:type="dxa"/>
          </w:tcPr>
          <w:p w14:paraId="2C270E66" w14:textId="77777777" w:rsidR="001B0E8D" w:rsidRPr="00776B47" w:rsidRDefault="001B0E8D" w:rsidP="00154291">
            <w:pPr>
              <w:pStyle w:val="TAL"/>
              <w:rPr>
                <w:b/>
              </w:rPr>
            </w:pPr>
          </w:p>
        </w:tc>
        <w:tc>
          <w:tcPr>
            <w:tcW w:w="2124" w:type="dxa"/>
          </w:tcPr>
          <w:p w14:paraId="71602DA7" w14:textId="77777777" w:rsidR="001B0E8D" w:rsidRPr="00776B47" w:rsidRDefault="001B0E8D" w:rsidP="00154291">
            <w:pPr>
              <w:pStyle w:val="TAL"/>
            </w:pPr>
            <w:r w:rsidRPr="00776B47">
              <w:t>ENUMERATED (</w:t>
            </w:r>
            <w:r>
              <w:t>-7.5, 0, 7.5, …</w:t>
            </w:r>
            <w:r w:rsidRPr="00776B47">
              <w:t>)</w:t>
            </w:r>
          </w:p>
        </w:tc>
        <w:tc>
          <w:tcPr>
            <w:tcW w:w="2623" w:type="dxa"/>
          </w:tcPr>
          <w:p w14:paraId="11C44E44" w14:textId="77777777" w:rsidR="001B0E8D" w:rsidRPr="00776B47" w:rsidRDefault="001B0E8D" w:rsidP="00154291">
            <w:pPr>
              <w:pStyle w:val="TAL"/>
              <w:rPr>
                <w:lang w:eastAsia="zh-CN"/>
              </w:rPr>
            </w:pPr>
            <w:r>
              <w:rPr>
                <w:rFonts w:hint="eastAsia"/>
                <w:lang w:eastAsia="zh-CN"/>
              </w:rPr>
              <w:t>U</w:t>
            </w:r>
            <w:r>
              <w:rPr>
                <w:lang w:eastAsia="zh-CN"/>
              </w:rPr>
              <w:t>nit: kHz</w:t>
            </w:r>
          </w:p>
        </w:tc>
      </w:tr>
    </w:tbl>
    <w:p w14:paraId="6B8941A8" w14:textId="77777777" w:rsidR="001B0E8D" w:rsidRPr="00FD0425" w:rsidRDefault="001B0E8D" w:rsidP="001B0E8D">
      <w:pPr>
        <w:rPr>
          <w:lang w:val="en-US"/>
        </w:rPr>
      </w:pPr>
    </w:p>
    <w:p w14:paraId="0BA8B34F" w14:textId="77777777" w:rsidR="00F9724E" w:rsidRPr="000C374A" w:rsidRDefault="00F9724E" w:rsidP="00F9724E">
      <w:pPr>
        <w:pStyle w:val="Heading4"/>
        <w:rPr>
          <w:lang w:val="fr-FR"/>
        </w:rPr>
      </w:pPr>
      <w:bookmarkStart w:id="5806" w:name="_Toc14207847"/>
      <w:bookmarkStart w:id="5807" w:name="_Hlk20991097"/>
      <w:bookmarkStart w:id="5808" w:name="_Toc44497637"/>
      <w:bookmarkStart w:id="5809" w:name="_Toc45108025"/>
      <w:bookmarkStart w:id="5810" w:name="_Toc45901645"/>
      <w:bookmarkStart w:id="5811" w:name="_Toc51850725"/>
      <w:bookmarkStart w:id="5812" w:name="_Toc56693728"/>
      <w:bookmarkStart w:id="5813" w:name="_Toc64447271"/>
      <w:bookmarkStart w:id="5814" w:name="_Toc66286765"/>
      <w:bookmarkStart w:id="5815" w:name="_Toc74151460"/>
      <w:bookmarkStart w:id="5816" w:name="_Toc88653933"/>
      <w:bookmarkStart w:id="5817" w:name="_Toc97904289"/>
      <w:bookmarkStart w:id="5818" w:name="_Toc105175330"/>
      <w:bookmarkStart w:id="5819" w:name="_Toc113826360"/>
      <w:bookmarkStart w:id="5820" w:name="_Toc120032486"/>
      <w:r w:rsidRPr="0004367D">
        <w:t>9.2.</w:t>
      </w:r>
      <w:r>
        <w:t>2.</w:t>
      </w:r>
      <w:r w:rsidR="00086BAB">
        <w:t>49</w:t>
      </w:r>
      <w:r w:rsidRPr="0004367D">
        <w:tab/>
        <w:t xml:space="preserve">TNL </w:t>
      </w:r>
      <w:r>
        <w:t>Capacity</w:t>
      </w:r>
      <w:r w:rsidRPr="0004367D">
        <w:t xml:space="preserve"> Indicator</w:t>
      </w:r>
      <w:bookmarkEnd w:id="5806"/>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1F3991E" w14:textId="77777777" w:rsidR="00F9724E" w:rsidRPr="0004367D" w:rsidRDefault="00F9724E" w:rsidP="00F9724E">
      <w:pPr>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F9724E" w:rsidRPr="00DB4D57" w14:paraId="3E1629CB"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B71DAA">
            <w:pPr>
              <w:pStyle w:val="TAH"/>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B71DAA">
            <w:pPr>
              <w:pStyle w:val="TAH"/>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B71DAA">
            <w:pPr>
              <w:pStyle w:val="TAH"/>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B71DAA">
            <w:pPr>
              <w:pStyle w:val="TAH"/>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B71DAA">
            <w:pPr>
              <w:pStyle w:val="TAH"/>
              <w:rPr>
                <w:lang w:eastAsia="ja-JP"/>
              </w:rPr>
            </w:pPr>
            <w:r w:rsidRPr="0004367D">
              <w:rPr>
                <w:lang w:eastAsia="ja-JP"/>
              </w:rPr>
              <w:t>Semantics description</w:t>
            </w:r>
          </w:p>
        </w:tc>
      </w:tr>
      <w:tr w:rsidR="00F9724E" w:rsidRPr="00DB4D57" w14:paraId="6B1660D4"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B71DAA">
            <w:pPr>
              <w:pStyle w:val="TAL"/>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B71DAA">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B71DAA">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B71DAA">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B71DAA">
            <w:pPr>
              <w:pStyle w:val="TAL"/>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B71DAA">
            <w:pPr>
              <w:pStyle w:val="TAL"/>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B71DAA">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B71DAA">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B71DAA">
            <w:pPr>
              <w:pStyle w:val="TAL"/>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B71DAA">
            <w:pPr>
              <w:pStyle w:val="TAL"/>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B71DAA">
            <w:pPr>
              <w:pStyle w:val="TAL"/>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B71DAA">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B71DAA">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B71DAA">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B71DAA">
            <w:pPr>
              <w:pStyle w:val="TAL"/>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B71DAA">
        <w:trPr>
          <w:jc w:val="center"/>
        </w:trPr>
        <w:tc>
          <w:tcPr>
            <w:tcW w:w="2345"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B71DAA">
            <w:pPr>
              <w:pStyle w:val="TAL"/>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B71DAA">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B71DAA">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B71DAA">
            <w:pPr>
              <w:pStyle w:val="TAL"/>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B71DAA">
            <w:pPr>
              <w:pStyle w:val="TAL"/>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195317">
      <w:pPr>
        <w:rPr>
          <w:lang w:val="en-US"/>
        </w:rPr>
      </w:pPr>
    </w:p>
    <w:p w14:paraId="11C99B69" w14:textId="77777777" w:rsidR="00F9724E" w:rsidRPr="000C374A" w:rsidRDefault="00F9724E" w:rsidP="00F9724E">
      <w:pPr>
        <w:pStyle w:val="Heading4"/>
        <w:rPr>
          <w:lang w:val="fr-FR"/>
        </w:rPr>
      </w:pPr>
      <w:bookmarkStart w:id="5821" w:name="_Toc14207849"/>
      <w:bookmarkStart w:id="5822" w:name="_Toc44497638"/>
      <w:bookmarkStart w:id="5823" w:name="_Toc45108026"/>
      <w:bookmarkStart w:id="5824" w:name="_Toc45901646"/>
      <w:bookmarkStart w:id="5825" w:name="_Toc51850726"/>
      <w:bookmarkStart w:id="5826" w:name="_Toc56693729"/>
      <w:bookmarkStart w:id="5827" w:name="_Toc64447272"/>
      <w:bookmarkStart w:id="5828" w:name="_Toc66286766"/>
      <w:bookmarkStart w:id="5829" w:name="_Toc74151461"/>
      <w:bookmarkStart w:id="5830" w:name="_Toc88653934"/>
      <w:bookmarkStart w:id="5831" w:name="_Toc97904290"/>
      <w:bookmarkStart w:id="5832" w:name="_Toc105175331"/>
      <w:bookmarkStart w:id="5833" w:name="_Toc113826361"/>
      <w:bookmarkStart w:id="5834" w:name="_Toc120032487"/>
      <w:r w:rsidRPr="000C374A">
        <w:rPr>
          <w:lang w:val="fr-FR"/>
        </w:rPr>
        <w:t>9.2.2.</w:t>
      </w:r>
      <w:r w:rsidR="00086BAB">
        <w:rPr>
          <w:lang w:val="fr-FR"/>
        </w:rPr>
        <w:t>50</w:t>
      </w:r>
      <w:r w:rsidRPr="000C374A">
        <w:rPr>
          <w:lang w:val="fr-FR"/>
        </w:rPr>
        <w:tab/>
        <w:t>Radio Resource Status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E5BC55C" w14:textId="77777777" w:rsidR="00F9724E" w:rsidRPr="0004367D" w:rsidRDefault="00F9724E" w:rsidP="00F9724E">
      <w:pPr>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10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4"/>
        <w:gridCol w:w="1310"/>
        <w:gridCol w:w="1525"/>
        <w:gridCol w:w="1877"/>
        <w:gridCol w:w="1134"/>
        <w:gridCol w:w="1134"/>
      </w:tblGrid>
      <w:tr w:rsidR="00EC16C6" w:rsidRPr="00DB4D57" w14:paraId="65839839"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EC16C6">
            <w:pPr>
              <w:pStyle w:val="TAH"/>
              <w:rPr>
                <w:lang w:eastAsia="ja-JP"/>
              </w:rPr>
            </w:pPr>
            <w:r w:rsidRPr="0004367D">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EC16C6">
            <w:pPr>
              <w:pStyle w:val="TAH"/>
              <w:rPr>
                <w:lang w:eastAsia="ja-JP"/>
              </w:rPr>
            </w:pPr>
            <w:r w:rsidRPr="0004367D">
              <w:rPr>
                <w:lang w:eastAsia="ja-JP"/>
              </w:rPr>
              <w:t>Presence</w:t>
            </w:r>
          </w:p>
        </w:tc>
        <w:tc>
          <w:tcPr>
            <w:tcW w:w="131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EC16C6">
            <w:pPr>
              <w:pStyle w:val="TAH"/>
              <w:rPr>
                <w:lang w:eastAsia="ja-JP"/>
              </w:rPr>
            </w:pPr>
            <w:r w:rsidRPr="0004367D">
              <w:rPr>
                <w:lang w:eastAsia="ja-JP"/>
              </w:rPr>
              <w:t>Range</w:t>
            </w:r>
          </w:p>
        </w:tc>
        <w:tc>
          <w:tcPr>
            <w:tcW w:w="1525"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EC16C6">
            <w:pPr>
              <w:pStyle w:val="TAH"/>
              <w:rPr>
                <w:lang w:eastAsia="ja-JP"/>
              </w:rPr>
            </w:pPr>
            <w:r w:rsidRPr="0004367D">
              <w:rPr>
                <w:lang w:eastAsia="ja-JP"/>
              </w:rPr>
              <w:t>IE type and reference</w:t>
            </w:r>
          </w:p>
        </w:tc>
        <w:tc>
          <w:tcPr>
            <w:tcW w:w="1877"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EC16C6">
            <w:pPr>
              <w:pStyle w:val="TAH"/>
              <w:rPr>
                <w:lang w:eastAsia="ja-JP"/>
              </w:rPr>
            </w:pPr>
            <w:r w:rsidRPr="0004367D">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EC16C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EC16C6">
            <w:pPr>
              <w:pStyle w:val="TAH"/>
              <w:rPr>
                <w:lang w:eastAsia="ja-JP"/>
              </w:rPr>
            </w:pPr>
            <w:r>
              <w:rPr>
                <w:lang w:eastAsia="ja-JP"/>
              </w:rPr>
              <w:t>Assigned Criticality</w:t>
            </w:r>
          </w:p>
        </w:tc>
      </w:tr>
      <w:tr w:rsidR="00FA7787" w:rsidRPr="00DB4D57" w14:paraId="58298AE5"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FA7787">
            <w:pPr>
              <w:pStyle w:val="TAL"/>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94"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FA7787">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FA7787">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FA778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40EFB">
            <w:pPr>
              <w:pStyle w:val="TAC"/>
              <w:rPr>
                <w:lang w:eastAsia="ja-JP"/>
              </w:rPr>
            </w:pPr>
          </w:p>
        </w:tc>
      </w:tr>
      <w:tr w:rsidR="00FA7787" w:rsidRPr="00DB4D57" w14:paraId="09A5DDD5"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FA7787">
            <w:pPr>
              <w:pStyle w:val="TAL"/>
              <w:ind w:left="113"/>
              <w:rPr>
                <w:lang w:val="en-US" w:eastAsia="ja-JP"/>
              </w:rPr>
            </w:pPr>
            <w:r w:rsidRPr="00DE394F">
              <w:rPr>
                <w:lang w:val="en-US" w:eastAsia="ja-JP"/>
              </w:rPr>
              <w:t>&gt;</w:t>
            </w:r>
            <w:r w:rsidRPr="00DE394F">
              <w:rPr>
                <w:i/>
                <w:iCs/>
                <w:lang w:val="en-US" w:eastAsia="ja-JP"/>
              </w:rPr>
              <w:t>ng-eNB</w:t>
            </w:r>
          </w:p>
        </w:tc>
        <w:tc>
          <w:tcPr>
            <w:tcW w:w="1094"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FA7787">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FA7787">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FA778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40EFB">
            <w:pPr>
              <w:pStyle w:val="TAC"/>
              <w:rPr>
                <w:lang w:eastAsia="ja-JP"/>
              </w:rPr>
            </w:pPr>
          </w:p>
        </w:tc>
      </w:tr>
      <w:tr w:rsidR="00FA7787" w:rsidRPr="00DB4D57" w14:paraId="1F097F40"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FA7787">
            <w:pPr>
              <w:pStyle w:val="TAL"/>
              <w:ind w:left="227"/>
              <w:rPr>
                <w:rFonts w:cs="Arial"/>
                <w:bCs/>
                <w:iCs/>
                <w:szCs w:val="18"/>
                <w:lang w:eastAsia="ja-JP"/>
              </w:rPr>
            </w:pPr>
            <w:r w:rsidRPr="00DE394F">
              <w:rPr>
                <w:rFonts w:cs="Arial"/>
                <w:bCs/>
                <w:iCs/>
                <w:szCs w:val="18"/>
                <w:lang w:eastAsia="ja-JP"/>
              </w:rPr>
              <w:t>&gt;&gt;DL GBR PRB usage</w:t>
            </w:r>
          </w:p>
        </w:tc>
        <w:tc>
          <w:tcPr>
            <w:tcW w:w="1094"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FA7787">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FA7787">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FA7787">
            <w:pPr>
              <w:pStyle w:val="TAL"/>
              <w:rPr>
                <w:lang w:eastAsia="ja-JP"/>
              </w:rPr>
            </w:pPr>
            <w:r>
              <w:rPr>
                <w:lang w:eastAsia="ja-JP"/>
              </w:rPr>
              <w:t xml:space="preserve">Per cell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40EFB">
            <w:pPr>
              <w:pStyle w:val="TAC"/>
              <w:rPr>
                <w:lang w:eastAsia="ja-JP"/>
              </w:rPr>
            </w:pPr>
          </w:p>
        </w:tc>
      </w:tr>
      <w:tr w:rsidR="00FA7787" w:rsidRPr="00DB4D57" w14:paraId="502949D3"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FA7787">
            <w:pPr>
              <w:pStyle w:val="TAL"/>
              <w:ind w:left="227"/>
              <w:rPr>
                <w:rFonts w:cs="Arial"/>
                <w:bCs/>
                <w:iCs/>
                <w:szCs w:val="18"/>
                <w:lang w:eastAsia="ja-JP"/>
              </w:rPr>
            </w:pPr>
            <w:r w:rsidRPr="00DE394F">
              <w:rPr>
                <w:rFonts w:cs="Arial"/>
                <w:bCs/>
                <w:iCs/>
                <w:szCs w:val="18"/>
                <w:lang w:eastAsia="ja-JP"/>
              </w:rPr>
              <w:t>&gt;&gt;UL GBR PRB usage</w:t>
            </w:r>
          </w:p>
        </w:tc>
        <w:tc>
          <w:tcPr>
            <w:tcW w:w="1094"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FA7787">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FA7787">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FA7787">
            <w:pPr>
              <w:pStyle w:val="TAL"/>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40EFB">
            <w:pPr>
              <w:pStyle w:val="TAC"/>
              <w:rPr>
                <w:lang w:eastAsia="ja-JP"/>
              </w:rPr>
            </w:pPr>
          </w:p>
        </w:tc>
      </w:tr>
      <w:tr w:rsidR="00FA7787" w:rsidRPr="00D40451" w14:paraId="6D0EA843"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FA7787">
            <w:pPr>
              <w:pStyle w:val="TAL"/>
              <w:ind w:left="227"/>
              <w:rPr>
                <w:rFonts w:cs="Arial"/>
                <w:bCs/>
                <w:iCs/>
                <w:szCs w:val="18"/>
                <w:lang w:val="it-IT" w:eastAsia="ja-JP"/>
              </w:rPr>
            </w:pPr>
            <w:r w:rsidRPr="00DE394F">
              <w:rPr>
                <w:rFonts w:cs="Arial"/>
                <w:bCs/>
                <w:iCs/>
                <w:szCs w:val="18"/>
                <w:lang w:val="it-IT" w:eastAsia="ja-JP"/>
              </w:rPr>
              <w:t>&gt;&gt;DL non-GBR PRB usage</w:t>
            </w:r>
          </w:p>
        </w:tc>
        <w:tc>
          <w:tcPr>
            <w:tcW w:w="1094"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FA7787">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FA7787">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FA7787">
            <w:pPr>
              <w:pStyle w:val="TAL"/>
              <w:rPr>
                <w:lang w:val="it-IT" w:eastAsia="ja-JP"/>
              </w:rPr>
            </w:pPr>
            <w:r w:rsidRPr="00D40451">
              <w:rPr>
                <w:lang w:val="it-IT" w:eastAsia="ja-JP"/>
              </w:rPr>
              <w:t>Per cell DL non-GBR PRB usage</w:t>
            </w:r>
          </w:p>
        </w:tc>
        <w:tc>
          <w:tcPr>
            <w:tcW w:w="1134"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40EFB">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40EFB">
            <w:pPr>
              <w:pStyle w:val="TAC"/>
              <w:rPr>
                <w:lang w:val="it-IT" w:eastAsia="ja-JP"/>
              </w:rPr>
            </w:pPr>
          </w:p>
        </w:tc>
      </w:tr>
      <w:tr w:rsidR="00FA7787" w:rsidRPr="00D40451" w14:paraId="1161F891"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FA7787">
            <w:pPr>
              <w:pStyle w:val="TAL"/>
              <w:ind w:left="227"/>
              <w:rPr>
                <w:rFonts w:cs="Arial"/>
                <w:bCs/>
                <w:iCs/>
                <w:szCs w:val="18"/>
                <w:lang w:val="it-IT" w:eastAsia="ja-JP"/>
              </w:rPr>
            </w:pPr>
            <w:r w:rsidRPr="00DE394F">
              <w:rPr>
                <w:rFonts w:cs="Arial"/>
                <w:bCs/>
                <w:iCs/>
                <w:szCs w:val="18"/>
                <w:lang w:val="it-IT" w:eastAsia="ja-JP"/>
              </w:rPr>
              <w:t>&gt;&gt;UL non-GBR PRB usage</w:t>
            </w:r>
          </w:p>
        </w:tc>
        <w:tc>
          <w:tcPr>
            <w:tcW w:w="1094"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FA7787">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FA7787">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FA7787">
            <w:pPr>
              <w:pStyle w:val="TAL"/>
              <w:rPr>
                <w:lang w:val="it-IT" w:eastAsia="ja-JP"/>
              </w:rPr>
            </w:pPr>
            <w:r w:rsidRPr="00D40451">
              <w:rPr>
                <w:lang w:val="it-IT" w:eastAsia="ja-JP"/>
              </w:rPr>
              <w:t>Per cell UL non-GBR PRB usage</w:t>
            </w:r>
          </w:p>
        </w:tc>
        <w:tc>
          <w:tcPr>
            <w:tcW w:w="1134"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40EFB">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40EFB">
            <w:pPr>
              <w:pStyle w:val="TAC"/>
              <w:rPr>
                <w:lang w:val="it-IT" w:eastAsia="ja-JP"/>
              </w:rPr>
            </w:pPr>
          </w:p>
        </w:tc>
      </w:tr>
      <w:tr w:rsidR="00FA7787" w:rsidRPr="00DB4D57" w14:paraId="2BF234FA" w14:textId="77777777" w:rsidTr="00740EFB">
        <w:trPr>
          <w:trHeight w:val="70"/>
          <w:jc w:val="center"/>
        </w:trPr>
        <w:tc>
          <w:tcPr>
            <w:tcW w:w="2444"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FA7787">
            <w:pPr>
              <w:pStyle w:val="TAL"/>
              <w:ind w:left="227"/>
              <w:rPr>
                <w:rFonts w:cs="Arial"/>
                <w:bCs/>
                <w:iCs/>
                <w:szCs w:val="18"/>
                <w:lang w:eastAsia="ja-JP"/>
              </w:rPr>
            </w:pPr>
            <w:r w:rsidRPr="00DE394F">
              <w:rPr>
                <w:rFonts w:cs="Arial"/>
                <w:bCs/>
                <w:iCs/>
                <w:szCs w:val="18"/>
                <w:lang w:eastAsia="ja-JP"/>
              </w:rPr>
              <w:t>&gt;&gt;DL Total PRB usage</w:t>
            </w:r>
          </w:p>
        </w:tc>
        <w:tc>
          <w:tcPr>
            <w:tcW w:w="1094"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FA7787">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FA7787">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FA7787">
            <w:pPr>
              <w:pStyle w:val="TAL"/>
              <w:rPr>
                <w:lang w:eastAsia="ja-JP"/>
              </w:rPr>
            </w:pPr>
            <w:r>
              <w:rPr>
                <w:lang w:eastAsia="ja-JP"/>
              </w:rPr>
              <w:t>Per cell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40EFB">
            <w:pPr>
              <w:pStyle w:val="TAC"/>
              <w:rPr>
                <w:lang w:eastAsia="ja-JP"/>
              </w:rPr>
            </w:pPr>
          </w:p>
        </w:tc>
      </w:tr>
      <w:tr w:rsidR="00FA7787" w:rsidRPr="00DB4D57" w14:paraId="11B6701B"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FA7787">
            <w:pPr>
              <w:pStyle w:val="TAL"/>
              <w:ind w:left="227"/>
              <w:rPr>
                <w:rFonts w:cs="Arial"/>
                <w:bCs/>
                <w:iCs/>
                <w:szCs w:val="18"/>
                <w:lang w:eastAsia="ja-JP"/>
              </w:rPr>
            </w:pPr>
            <w:r w:rsidRPr="00DE394F">
              <w:rPr>
                <w:rFonts w:cs="Arial"/>
                <w:bCs/>
                <w:iCs/>
                <w:szCs w:val="18"/>
                <w:lang w:eastAsia="ja-JP"/>
              </w:rPr>
              <w:t>&gt;&gt;UL Total PRB usage</w:t>
            </w:r>
          </w:p>
        </w:tc>
        <w:tc>
          <w:tcPr>
            <w:tcW w:w="1094"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FA7787">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FA7787">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FA7787">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FA7787">
            <w:pPr>
              <w:pStyle w:val="TAL"/>
              <w:rPr>
                <w:lang w:eastAsia="ja-JP"/>
              </w:rPr>
            </w:pPr>
            <w:r>
              <w:rPr>
                <w:lang w:eastAsia="ja-JP"/>
              </w:rPr>
              <w:t>Per cell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40EFB">
            <w:pPr>
              <w:pStyle w:val="TAC"/>
              <w:rPr>
                <w:lang w:eastAsia="ja-JP"/>
              </w:rPr>
            </w:pPr>
          </w:p>
        </w:tc>
      </w:tr>
      <w:tr w:rsidR="00EC16C6" w:rsidRPr="00DB4D57" w14:paraId="55BB907A"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EC16C6">
            <w:pPr>
              <w:pStyle w:val="TAL"/>
              <w:ind w:left="227"/>
              <w:rPr>
                <w:rFonts w:cs="Arial"/>
                <w:bCs/>
                <w:iCs/>
                <w:szCs w:val="18"/>
                <w:lang w:eastAsia="ja-JP"/>
              </w:rPr>
            </w:pPr>
            <w:r>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EC16C6">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EC16C6">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EC16C6">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EC16C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40EFB">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40EFB">
            <w:pPr>
              <w:pStyle w:val="TAC"/>
              <w:rPr>
                <w:lang w:eastAsia="ja-JP"/>
              </w:rPr>
            </w:pPr>
            <w:r>
              <w:rPr>
                <w:rFonts w:hint="eastAsia"/>
                <w:lang w:eastAsia="zh-CN"/>
              </w:rPr>
              <w:t>i</w:t>
            </w:r>
            <w:r>
              <w:rPr>
                <w:lang w:eastAsia="zh-CN"/>
              </w:rPr>
              <w:t>gnore</w:t>
            </w:r>
          </w:p>
        </w:tc>
      </w:tr>
      <w:tr w:rsidR="00EC16C6" w:rsidRPr="00DB4D57" w14:paraId="69AA9174"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EC16C6">
            <w:pPr>
              <w:pStyle w:val="TAL"/>
              <w:ind w:left="227"/>
              <w:rPr>
                <w:rFonts w:cs="Arial"/>
                <w:bCs/>
                <w:iCs/>
                <w:szCs w:val="18"/>
                <w:lang w:eastAsia="ja-JP"/>
              </w:rPr>
            </w:pPr>
            <w:r>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EC16C6">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EC16C6">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EC16C6">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EC16C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40EFB">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40EFB">
            <w:pPr>
              <w:pStyle w:val="TAC"/>
              <w:rPr>
                <w:lang w:eastAsia="ja-JP"/>
              </w:rPr>
            </w:pPr>
            <w:r>
              <w:rPr>
                <w:rFonts w:hint="eastAsia"/>
                <w:lang w:eastAsia="zh-CN"/>
              </w:rPr>
              <w:t>i</w:t>
            </w:r>
            <w:r>
              <w:rPr>
                <w:lang w:eastAsia="zh-CN"/>
              </w:rPr>
              <w:t>gnore</w:t>
            </w:r>
          </w:p>
        </w:tc>
      </w:tr>
      <w:tr w:rsidR="00CB1023" w:rsidRPr="00DB4D57" w14:paraId="13302D2A"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CB1023">
            <w:pPr>
              <w:pStyle w:val="TAL"/>
              <w:ind w:left="113"/>
              <w:rPr>
                <w:lang w:val="en-US" w:eastAsia="ja-JP"/>
              </w:rPr>
            </w:pPr>
            <w:r w:rsidRPr="00DE394F">
              <w:rPr>
                <w:lang w:val="en-US" w:eastAsia="ja-JP"/>
              </w:rPr>
              <w:t>&gt;</w:t>
            </w:r>
            <w:r w:rsidRPr="00DE394F">
              <w:rPr>
                <w:rFonts w:hint="eastAsia"/>
                <w:i/>
                <w:iCs/>
                <w:lang w:val="en-US" w:eastAsia="zh-CN"/>
              </w:rPr>
              <w:t>gNB</w:t>
            </w:r>
          </w:p>
        </w:tc>
        <w:tc>
          <w:tcPr>
            <w:tcW w:w="1094"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CB1023">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CB1023">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CB1023">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CB102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40EFB">
            <w:pPr>
              <w:pStyle w:val="TAC"/>
              <w:rPr>
                <w:lang w:eastAsia="ja-JP"/>
              </w:rPr>
            </w:pPr>
          </w:p>
        </w:tc>
      </w:tr>
      <w:tr w:rsidR="00CB1023" w:rsidRPr="00DB4D57" w14:paraId="1B747473"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CB1023">
            <w:pPr>
              <w:pStyle w:val="TAL"/>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94"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CB1023">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CB1023">
            <w:pPr>
              <w:pStyle w:val="TAL"/>
              <w:rPr>
                <w:lang w:eastAsia="ja-JP"/>
              </w:rPr>
            </w:pPr>
            <w:r>
              <w:rPr>
                <w:i/>
                <w:lang w:eastAsia="ja-JP"/>
              </w:rPr>
              <w:t>1</w:t>
            </w:r>
          </w:p>
        </w:tc>
        <w:tc>
          <w:tcPr>
            <w:tcW w:w="1525"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CB1023">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CB102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40EFB">
            <w:pPr>
              <w:pStyle w:val="TAC"/>
              <w:rPr>
                <w:lang w:eastAsia="ja-JP"/>
              </w:rPr>
            </w:pPr>
          </w:p>
        </w:tc>
      </w:tr>
      <w:tr w:rsidR="00CB1023" w:rsidRPr="00DB4D57" w14:paraId="3FD4C053"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CB1023">
            <w:pPr>
              <w:pStyle w:val="TAL"/>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94"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CB1023">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CB1023">
            <w:pPr>
              <w:pStyle w:val="TAL"/>
              <w:rPr>
                <w:lang w:eastAsia="ja-JP"/>
              </w:rPr>
            </w:pPr>
            <w:r>
              <w:rPr>
                <w:i/>
                <w:lang w:eastAsia="ja-JP"/>
              </w:rPr>
              <w:t>1</w:t>
            </w:r>
            <w:r w:rsidRPr="00FD4AC9">
              <w:rPr>
                <w:i/>
                <w:lang w:eastAsia="ja-JP"/>
              </w:rPr>
              <w:t>..&lt;maxnoofSSBAreas&gt;</w:t>
            </w:r>
          </w:p>
        </w:tc>
        <w:tc>
          <w:tcPr>
            <w:tcW w:w="1525"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CB1023">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CB102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40EFB">
            <w:pPr>
              <w:pStyle w:val="TAC"/>
              <w:rPr>
                <w:lang w:eastAsia="ja-JP"/>
              </w:rPr>
            </w:pPr>
          </w:p>
        </w:tc>
      </w:tr>
      <w:tr w:rsidR="00CB1023" w:rsidRPr="00DB4D57" w14:paraId="77BFBC65"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CB1023">
            <w:pPr>
              <w:pStyle w:val="TAL"/>
              <w:ind w:left="454"/>
              <w:rPr>
                <w:rFonts w:cs="Arial"/>
                <w:szCs w:val="18"/>
                <w:lang w:eastAsia="ja-JP"/>
              </w:rPr>
            </w:pPr>
            <w:r w:rsidRPr="00DE394F">
              <w:rPr>
                <w:lang w:val="en-US" w:eastAsia="ja-JP"/>
              </w:rPr>
              <w:t>&gt;&gt;&gt;&gt;SSB Index</w:t>
            </w:r>
          </w:p>
        </w:tc>
        <w:tc>
          <w:tcPr>
            <w:tcW w:w="1094"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CB1023">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CB1023">
            <w:pPr>
              <w:pStyle w:val="TAL"/>
              <w:rPr>
                <w:rFonts w:cs="Arial"/>
                <w:szCs w:val="18"/>
                <w:lang w:eastAsia="ja-JP"/>
              </w:rPr>
            </w:pPr>
            <w:r>
              <w:rPr>
                <w:rFonts w:cs="Arial"/>
                <w:szCs w:val="18"/>
                <w:lang w:eastAsia="ja-JP"/>
              </w:rPr>
              <w:t>INTEGER (0..63)</w:t>
            </w:r>
          </w:p>
        </w:tc>
        <w:tc>
          <w:tcPr>
            <w:tcW w:w="1877"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CB102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40EFB">
            <w:pPr>
              <w:pStyle w:val="TAC"/>
              <w:rPr>
                <w:lang w:eastAsia="ja-JP"/>
              </w:rPr>
            </w:pPr>
          </w:p>
        </w:tc>
      </w:tr>
      <w:tr w:rsidR="00CB1023" w:rsidRPr="00DB4D57" w14:paraId="2921E6E6"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CB1023">
            <w:pPr>
              <w:pStyle w:val="TAL"/>
              <w:ind w:left="454"/>
              <w:rPr>
                <w:rFonts w:cs="Arial"/>
                <w:szCs w:val="18"/>
                <w:lang w:eastAsia="ja-JP"/>
              </w:rPr>
            </w:pPr>
            <w:r w:rsidRPr="00DE394F">
              <w:rPr>
                <w:rFonts w:cs="Arial"/>
                <w:szCs w:val="18"/>
                <w:lang w:eastAsia="ja-JP"/>
              </w:rPr>
              <w:t>&gt;&gt;&gt;&gt;SSB Area DL GBR PRB usage</w:t>
            </w:r>
          </w:p>
        </w:tc>
        <w:tc>
          <w:tcPr>
            <w:tcW w:w="1094"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CB1023">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CB1023">
            <w:pPr>
              <w:pStyle w:val="TAL"/>
              <w:rPr>
                <w:szCs w:val="18"/>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CB1023">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40EFB">
            <w:pPr>
              <w:pStyle w:val="TAC"/>
              <w:rPr>
                <w:lang w:eastAsia="ja-JP"/>
              </w:rPr>
            </w:pPr>
          </w:p>
        </w:tc>
      </w:tr>
      <w:tr w:rsidR="00CB1023" w:rsidRPr="00DB4D57" w14:paraId="44298BC1"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CB1023">
            <w:pPr>
              <w:pStyle w:val="TAL"/>
              <w:ind w:left="454"/>
              <w:rPr>
                <w:rFonts w:cs="Arial"/>
                <w:szCs w:val="18"/>
                <w:lang w:eastAsia="ja-JP"/>
              </w:rPr>
            </w:pPr>
            <w:r w:rsidRPr="00DE394F">
              <w:rPr>
                <w:rFonts w:cs="Arial"/>
                <w:szCs w:val="18"/>
                <w:lang w:eastAsia="ja-JP"/>
              </w:rPr>
              <w:t>&gt;&gt;&gt;&gt;SSB Area UL GBR PRB usage</w:t>
            </w:r>
          </w:p>
        </w:tc>
        <w:tc>
          <w:tcPr>
            <w:tcW w:w="1094"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CB1023">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CB1023">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CB1023">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40EFB">
            <w:pPr>
              <w:pStyle w:val="TAC"/>
              <w:rPr>
                <w:lang w:eastAsia="ja-JP"/>
              </w:rPr>
            </w:pPr>
          </w:p>
        </w:tc>
      </w:tr>
      <w:tr w:rsidR="00CB1023" w:rsidRPr="00D40451" w14:paraId="7CFB6208"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394F" w:rsidRDefault="00CB1023" w:rsidP="00CB1023">
            <w:pPr>
              <w:pStyle w:val="TAL"/>
              <w:ind w:left="454"/>
              <w:rPr>
                <w:rFonts w:cs="Arial"/>
                <w:szCs w:val="18"/>
                <w:lang w:eastAsia="ja-JP"/>
              </w:rPr>
            </w:pPr>
            <w:r w:rsidRPr="00DE394F">
              <w:rPr>
                <w:rFonts w:cs="Arial"/>
                <w:szCs w:val="18"/>
                <w:lang w:eastAsia="ja-JP"/>
              </w:rPr>
              <w:t>&gt;&gt;&gt;&gt;SSB Area DL non-GBR PRB usage</w:t>
            </w:r>
          </w:p>
        </w:tc>
        <w:tc>
          <w:tcPr>
            <w:tcW w:w="1094"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CB1023">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CB1023">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CB1023">
            <w:pPr>
              <w:pStyle w:val="TAL"/>
              <w:rPr>
                <w:lang w:val="it-IT" w:eastAsia="ja-JP"/>
              </w:rPr>
            </w:pPr>
            <w:r w:rsidRPr="00D40451">
              <w:rPr>
                <w:lang w:val="it-IT" w:eastAsia="ja-JP"/>
              </w:rPr>
              <w:t>Per SSB area DL non-GBR PRB usage</w:t>
            </w:r>
          </w:p>
        </w:tc>
        <w:tc>
          <w:tcPr>
            <w:tcW w:w="1134"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40EFB">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40EFB">
            <w:pPr>
              <w:pStyle w:val="TAC"/>
              <w:rPr>
                <w:lang w:val="it-IT" w:eastAsia="ja-JP"/>
              </w:rPr>
            </w:pPr>
          </w:p>
        </w:tc>
      </w:tr>
      <w:tr w:rsidR="00CB1023" w:rsidRPr="00D40451" w14:paraId="7B262551"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394F" w:rsidRDefault="00CB1023" w:rsidP="00CB1023">
            <w:pPr>
              <w:pStyle w:val="TAL"/>
              <w:ind w:left="454"/>
              <w:rPr>
                <w:rFonts w:cs="Arial"/>
                <w:szCs w:val="18"/>
                <w:lang w:eastAsia="ja-JP"/>
              </w:rPr>
            </w:pPr>
            <w:r w:rsidRPr="00DE394F">
              <w:rPr>
                <w:rFonts w:cs="Arial"/>
                <w:szCs w:val="18"/>
                <w:lang w:eastAsia="ja-JP"/>
              </w:rPr>
              <w:t>&gt;&gt;&gt;&gt;SSB Area UL non-GBR PRB usage</w:t>
            </w:r>
          </w:p>
        </w:tc>
        <w:tc>
          <w:tcPr>
            <w:tcW w:w="1094"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CB1023">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CB1023">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CB1023">
            <w:pPr>
              <w:pStyle w:val="TAL"/>
              <w:rPr>
                <w:lang w:val="it-IT" w:eastAsia="ja-JP"/>
              </w:rPr>
            </w:pPr>
            <w:r w:rsidRPr="00D40451">
              <w:rPr>
                <w:lang w:val="it-IT" w:eastAsia="ja-JP"/>
              </w:rPr>
              <w:t>Per SSB area UL non-GBR PRB usage</w:t>
            </w:r>
          </w:p>
        </w:tc>
        <w:tc>
          <w:tcPr>
            <w:tcW w:w="1134"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40EFB">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40EFB">
            <w:pPr>
              <w:pStyle w:val="TAC"/>
              <w:rPr>
                <w:lang w:val="it-IT" w:eastAsia="ja-JP"/>
              </w:rPr>
            </w:pPr>
          </w:p>
        </w:tc>
      </w:tr>
      <w:tr w:rsidR="00CB1023" w:rsidRPr="00DB4D57" w14:paraId="527CC1F1"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CB1023">
            <w:pPr>
              <w:pStyle w:val="TAL"/>
              <w:ind w:left="454"/>
              <w:rPr>
                <w:rFonts w:cs="Arial"/>
                <w:szCs w:val="18"/>
                <w:lang w:eastAsia="ja-JP"/>
              </w:rPr>
            </w:pPr>
            <w:r w:rsidRPr="00DE394F">
              <w:rPr>
                <w:rFonts w:cs="Arial"/>
                <w:szCs w:val="18"/>
                <w:lang w:eastAsia="ja-JP"/>
              </w:rPr>
              <w:t>&gt;&gt;&gt;&gt;SSB Area DL Total PRB usage</w:t>
            </w:r>
          </w:p>
        </w:tc>
        <w:tc>
          <w:tcPr>
            <w:tcW w:w="1094"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CB1023">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CB1023">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CB1023">
            <w:pPr>
              <w:pStyle w:val="TAL"/>
              <w:rPr>
                <w:lang w:eastAsia="ja-JP"/>
              </w:rPr>
            </w:pPr>
            <w:r>
              <w:rPr>
                <w:lang w:eastAsia="ja-JP"/>
              </w:rPr>
              <w:t>Per SSB area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40EFB">
            <w:pPr>
              <w:pStyle w:val="TAC"/>
              <w:rPr>
                <w:lang w:eastAsia="ja-JP"/>
              </w:rPr>
            </w:pPr>
          </w:p>
        </w:tc>
      </w:tr>
      <w:tr w:rsidR="00CB1023" w:rsidRPr="00DB4D57" w14:paraId="03ED9328"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CB1023">
            <w:pPr>
              <w:pStyle w:val="TAL"/>
              <w:ind w:left="454"/>
              <w:rPr>
                <w:rFonts w:cs="Arial"/>
                <w:szCs w:val="18"/>
                <w:lang w:eastAsia="ja-JP"/>
              </w:rPr>
            </w:pPr>
            <w:r w:rsidRPr="00DE394F">
              <w:rPr>
                <w:rFonts w:cs="Arial"/>
                <w:szCs w:val="18"/>
                <w:lang w:eastAsia="ja-JP"/>
              </w:rPr>
              <w:t>&gt;&gt;&gt;&gt;SSB Area UL Total PRB usage</w:t>
            </w:r>
          </w:p>
        </w:tc>
        <w:tc>
          <w:tcPr>
            <w:tcW w:w="1094"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CB1023">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CB1023">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CB1023">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CB1023">
            <w:pPr>
              <w:pStyle w:val="TAL"/>
              <w:rPr>
                <w:lang w:eastAsia="ja-JP"/>
              </w:rPr>
            </w:pPr>
            <w:r>
              <w:rPr>
                <w:lang w:eastAsia="ja-JP"/>
              </w:rPr>
              <w:t>Per SSB area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40EFB">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40EFB">
            <w:pPr>
              <w:pStyle w:val="TAC"/>
              <w:rPr>
                <w:lang w:eastAsia="ja-JP"/>
              </w:rPr>
            </w:pPr>
          </w:p>
        </w:tc>
      </w:tr>
      <w:tr w:rsidR="00EC16C6" w:rsidRPr="00DB4D57" w14:paraId="1711F61B"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521482">
            <w:pPr>
              <w:pStyle w:val="TAL"/>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EC16C6">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EC16C6">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EC16C6">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EC16C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40EFB">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40EFB">
            <w:pPr>
              <w:pStyle w:val="TAC"/>
              <w:rPr>
                <w:lang w:eastAsia="ja-JP"/>
              </w:rPr>
            </w:pPr>
            <w:r>
              <w:rPr>
                <w:rFonts w:hint="eastAsia"/>
                <w:lang w:eastAsia="zh-CN"/>
              </w:rPr>
              <w:t>i</w:t>
            </w:r>
            <w:r>
              <w:rPr>
                <w:lang w:eastAsia="zh-CN"/>
              </w:rPr>
              <w:t>gnore</w:t>
            </w:r>
          </w:p>
        </w:tc>
      </w:tr>
      <w:tr w:rsidR="00EC16C6" w:rsidRPr="00DB4D57" w14:paraId="4A1EA7C1" w14:textId="77777777" w:rsidTr="00740EFB">
        <w:trPr>
          <w:jc w:val="center"/>
        </w:trPr>
        <w:tc>
          <w:tcPr>
            <w:tcW w:w="2444"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521482">
            <w:pPr>
              <w:pStyle w:val="TAL"/>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EC16C6">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EC16C6">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EC16C6">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EC16C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40EFB">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40EFB">
            <w:pPr>
              <w:pStyle w:val="TAC"/>
              <w:rPr>
                <w:lang w:eastAsia="ja-JP"/>
              </w:rPr>
            </w:pPr>
            <w:r>
              <w:rPr>
                <w:rFonts w:hint="eastAsia"/>
                <w:lang w:eastAsia="zh-CN"/>
              </w:rPr>
              <w:t>i</w:t>
            </w:r>
            <w:r>
              <w:rPr>
                <w:lang w:eastAsia="zh-CN"/>
              </w:rPr>
              <w:t>gnore</w:t>
            </w:r>
          </w:p>
        </w:tc>
      </w:tr>
    </w:tbl>
    <w:p w14:paraId="15166EEF" w14:textId="77777777" w:rsidR="00F9724E" w:rsidRPr="00DB4D57" w:rsidRDefault="00F9724E" w:rsidP="00F9724E"/>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B71DAA">
            <w:pPr>
              <w:pStyle w:val="TAH"/>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B71DAA">
            <w:pPr>
              <w:pStyle w:val="TAH"/>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B71DAA">
            <w:pPr>
              <w:pStyle w:val="TAL"/>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B71DAA">
            <w:pPr>
              <w:pStyle w:val="TAL"/>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195317">
      <w:pPr>
        <w:rPr>
          <w:lang w:val="en-US"/>
        </w:rPr>
      </w:pPr>
    </w:p>
    <w:p w14:paraId="5F833113" w14:textId="77777777" w:rsidR="00F9724E" w:rsidRPr="000C374A" w:rsidRDefault="00F9724E" w:rsidP="00F9724E">
      <w:pPr>
        <w:pStyle w:val="Heading4"/>
        <w:rPr>
          <w:lang w:val="fr-FR"/>
        </w:rPr>
      </w:pPr>
      <w:bookmarkStart w:id="5835" w:name="_Toc14207856"/>
      <w:bookmarkStart w:id="5836" w:name="_Hlk44423291"/>
      <w:bookmarkStart w:id="5837" w:name="_Toc44497639"/>
      <w:bookmarkStart w:id="5838" w:name="_Toc45108027"/>
      <w:bookmarkStart w:id="5839" w:name="_Toc45901647"/>
      <w:bookmarkStart w:id="5840" w:name="_Toc51850727"/>
      <w:bookmarkStart w:id="5841" w:name="_Toc56693730"/>
      <w:bookmarkStart w:id="5842" w:name="_Toc64447273"/>
      <w:bookmarkStart w:id="5843" w:name="_Toc66286767"/>
      <w:bookmarkStart w:id="5844" w:name="_Toc74151462"/>
      <w:bookmarkStart w:id="5845" w:name="_Toc88653935"/>
      <w:bookmarkStart w:id="5846" w:name="_Toc97904291"/>
      <w:bookmarkStart w:id="5847" w:name="_Toc105175332"/>
      <w:bookmarkStart w:id="5848" w:name="_Toc113826362"/>
      <w:bookmarkStart w:id="5849" w:name="_Toc120032488"/>
      <w:r w:rsidRPr="000C374A">
        <w:rPr>
          <w:lang w:val="fr-FR"/>
        </w:rPr>
        <w:t>9.2.2.</w:t>
      </w:r>
      <w:bookmarkEnd w:id="5836"/>
      <w:r w:rsidR="00086BAB">
        <w:rPr>
          <w:lang w:val="fr-FR"/>
        </w:rPr>
        <w:t>51</w:t>
      </w:r>
      <w:r w:rsidRPr="000C374A">
        <w:rPr>
          <w:lang w:val="fr-FR"/>
        </w:rPr>
        <w:tab/>
        <w:t>Composite Available Capacity Group</w:t>
      </w:r>
      <w:bookmarkEnd w:id="5835"/>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6FE9EC3" w14:textId="77777777" w:rsidR="00F9724E" w:rsidRPr="0004367D" w:rsidRDefault="00F9724E" w:rsidP="00F9724E">
      <w:pPr>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723307" w:rsidRPr="00DB4D57" w14:paraId="33BCA1BF"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B71DAA">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B71DAA">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B71DAA">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B71DAA">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B71DAA">
            <w:pPr>
              <w:pStyle w:val="TAH"/>
              <w:rPr>
                <w:lang w:eastAsia="ja-JP"/>
              </w:rPr>
            </w:pPr>
            <w:r w:rsidRPr="0004367D">
              <w:rPr>
                <w:lang w:eastAsia="ja-JP"/>
              </w:rPr>
              <w:t>Semantics description</w:t>
            </w:r>
          </w:p>
        </w:tc>
      </w:tr>
      <w:tr w:rsidR="00723307" w:rsidRPr="00DB4D57" w14:paraId="3B186779"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B71DAA">
            <w:pPr>
              <w:pStyle w:val="TAL"/>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B71DAA">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B71DAA">
            <w:pPr>
              <w:pStyle w:val="TAL"/>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B71DAA">
            <w:pPr>
              <w:pStyle w:val="TAL"/>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B71DAA">
            <w:pPr>
              <w:pStyle w:val="TAL"/>
              <w:rPr>
                <w:rFonts w:cs="Arial"/>
                <w:szCs w:val="18"/>
                <w:lang w:eastAsia="ja-JP"/>
              </w:rPr>
            </w:pPr>
            <w:r w:rsidRPr="0004367D">
              <w:rPr>
                <w:rFonts w:cs="Arial"/>
                <w:szCs w:val="18"/>
                <w:lang w:eastAsia="ja-JP"/>
              </w:rPr>
              <w:t>For the Downlink</w:t>
            </w:r>
          </w:p>
        </w:tc>
      </w:tr>
      <w:tr w:rsidR="00723307" w:rsidRPr="00DB4D57" w14:paraId="145DA3A0"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B71DAA">
            <w:pPr>
              <w:pStyle w:val="TAL"/>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B71DAA">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B71DAA">
            <w:pPr>
              <w:pStyle w:val="TAL"/>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B71DAA">
            <w:pPr>
              <w:pStyle w:val="TAL"/>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B71DAA">
            <w:pPr>
              <w:pStyle w:val="TAL"/>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195317">
      <w:pPr>
        <w:rPr>
          <w:lang w:val="en-US"/>
        </w:rPr>
      </w:pPr>
    </w:p>
    <w:p w14:paraId="24FAF9E1" w14:textId="77777777" w:rsidR="00F9724E" w:rsidRPr="0004367D" w:rsidRDefault="00F9724E" w:rsidP="00F9724E">
      <w:pPr>
        <w:pStyle w:val="Heading4"/>
        <w:rPr>
          <w:rFonts w:eastAsia="Batang"/>
        </w:rPr>
      </w:pPr>
      <w:bookmarkStart w:id="5850" w:name="_Toc14207857"/>
      <w:bookmarkStart w:id="5851" w:name="_Hlk44423334"/>
      <w:bookmarkStart w:id="5852" w:name="_Toc44497640"/>
      <w:bookmarkStart w:id="5853" w:name="_Toc45108028"/>
      <w:bookmarkStart w:id="5854" w:name="_Toc45901648"/>
      <w:bookmarkStart w:id="5855" w:name="_Toc51850728"/>
      <w:bookmarkStart w:id="5856" w:name="_Toc56693731"/>
      <w:bookmarkStart w:id="5857" w:name="_Toc64447274"/>
      <w:bookmarkStart w:id="5858" w:name="_Toc66286768"/>
      <w:bookmarkStart w:id="5859" w:name="_Toc74151463"/>
      <w:bookmarkStart w:id="5860" w:name="_Toc88653936"/>
      <w:bookmarkStart w:id="5861" w:name="_Toc97904292"/>
      <w:bookmarkStart w:id="5862" w:name="_Toc105175333"/>
      <w:bookmarkStart w:id="5863" w:name="_Toc113826363"/>
      <w:bookmarkStart w:id="5864" w:name="_Toc120032489"/>
      <w:r w:rsidRPr="000C374A">
        <w:rPr>
          <w:lang w:val="fr-FR"/>
        </w:rPr>
        <w:t>9.2.2.</w:t>
      </w:r>
      <w:bookmarkEnd w:id="5851"/>
      <w:r w:rsidR="00086BAB">
        <w:rPr>
          <w:lang w:val="fr-FR"/>
        </w:rPr>
        <w:t>52</w:t>
      </w:r>
      <w:r>
        <w:rPr>
          <w:lang w:val="fr-FR"/>
        </w:rPr>
        <w:tab/>
      </w:r>
      <w:r w:rsidRPr="000C374A">
        <w:rPr>
          <w:lang w:val="fr-FR"/>
        </w:rPr>
        <w:t>Composite Available Capacity</w:t>
      </w:r>
      <w:bookmarkEnd w:id="5850"/>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4B50E802" w14:textId="77777777" w:rsidR="00F9724E" w:rsidRPr="0004367D" w:rsidRDefault="00F9724E" w:rsidP="00F9724E">
      <w:pPr>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723307" w:rsidRPr="00DB4D57" w14:paraId="1132FDE3"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B71DAA">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B71DAA">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B71DAA">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B71DAA">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B71DAA">
            <w:pPr>
              <w:pStyle w:val="TAH"/>
              <w:rPr>
                <w:lang w:eastAsia="ja-JP"/>
              </w:rPr>
            </w:pPr>
            <w:r w:rsidRPr="0004367D">
              <w:rPr>
                <w:lang w:eastAsia="ja-JP"/>
              </w:rPr>
              <w:t>Semantics description</w:t>
            </w:r>
          </w:p>
        </w:tc>
      </w:tr>
      <w:tr w:rsidR="00723307" w:rsidRPr="00DB4D57" w14:paraId="313AA46F"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B71DAA">
            <w:pPr>
              <w:pStyle w:val="TAL"/>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B71DAA">
            <w:pPr>
              <w:pStyle w:val="TAL"/>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B71DAA">
            <w:pPr>
              <w:pStyle w:val="TAL"/>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B71DAA">
            <w:pPr>
              <w:pStyle w:val="TAL"/>
              <w:rPr>
                <w:rFonts w:cs="Arial"/>
                <w:szCs w:val="18"/>
                <w:lang w:eastAsia="ja-JP"/>
              </w:rPr>
            </w:pPr>
          </w:p>
        </w:tc>
      </w:tr>
      <w:tr w:rsidR="00723307" w:rsidRPr="00DB4D57" w14:paraId="622520E4"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B71DAA">
            <w:pPr>
              <w:pStyle w:val="TAL"/>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B71DAA">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B71DAA">
            <w:pPr>
              <w:pStyle w:val="TAL"/>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B71DAA">
            <w:pPr>
              <w:pStyle w:val="TAL"/>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F9724E"/>
    <w:p w14:paraId="51E31464" w14:textId="77777777" w:rsidR="00F9724E" w:rsidRPr="000C374A" w:rsidRDefault="00F9724E" w:rsidP="00F9724E">
      <w:pPr>
        <w:pStyle w:val="Heading4"/>
        <w:rPr>
          <w:lang w:val="fr-FR"/>
        </w:rPr>
      </w:pPr>
      <w:bookmarkStart w:id="5865" w:name="_Toc14207858"/>
      <w:bookmarkStart w:id="5866" w:name="_Hlk44423397"/>
      <w:bookmarkStart w:id="5867" w:name="_Toc44497641"/>
      <w:bookmarkStart w:id="5868" w:name="_Toc45108029"/>
      <w:bookmarkStart w:id="5869" w:name="_Toc45901649"/>
      <w:bookmarkStart w:id="5870" w:name="_Toc51850729"/>
      <w:bookmarkStart w:id="5871" w:name="_Toc56693732"/>
      <w:bookmarkStart w:id="5872" w:name="_Toc64447275"/>
      <w:bookmarkStart w:id="5873" w:name="_Toc66286769"/>
      <w:bookmarkStart w:id="5874" w:name="_Toc74151464"/>
      <w:bookmarkStart w:id="5875" w:name="_Toc88653937"/>
      <w:bookmarkStart w:id="5876" w:name="_Toc97904293"/>
      <w:bookmarkStart w:id="5877" w:name="_Toc105175334"/>
      <w:bookmarkStart w:id="5878" w:name="_Toc113826364"/>
      <w:bookmarkStart w:id="5879" w:name="_Toc120032490"/>
      <w:r w:rsidRPr="000C374A">
        <w:rPr>
          <w:lang w:val="fr-FR"/>
        </w:rPr>
        <w:t>9.2.2.</w:t>
      </w:r>
      <w:bookmarkEnd w:id="5866"/>
      <w:r w:rsidR="00086BAB">
        <w:rPr>
          <w:lang w:val="fr-FR"/>
        </w:rPr>
        <w:t>53</w:t>
      </w:r>
      <w:r>
        <w:rPr>
          <w:lang w:val="fr-FR"/>
        </w:rPr>
        <w:tab/>
      </w:r>
      <w:r w:rsidRPr="000C374A">
        <w:rPr>
          <w:lang w:val="fr-FR"/>
        </w:rPr>
        <w:t>Cell Capacity Class Value</w:t>
      </w:r>
      <w:bookmarkEnd w:id="5865"/>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0F92185F" w14:textId="77777777" w:rsidR="00F9724E" w:rsidRPr="0004367D" w:rsidRDefault="00F9724E" w:rsidP="00F9724E">
      <w:pPr>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723307" w:rsidRPr="00DB4D57" w14:paraId="2A523CD5" w14:textId="77777777" w:rsidTr="009354E2">
        <w:tc>
          <w:tcPr>
            <w:tcW w:w="2626"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B71DAA">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B71DAA">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B71DAA">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B71DAA">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B71DAA">
            <w:pPr>
              <w:pStyle w:val="TAH"/>
              <w:rPr>
                <w:lang w:eastAsia="ja-JP"/>
              </w:rPr>
            </w:pPr>
            <w:r w:rsidRPr="0004367D">
              <w:rPr>
                <w:lang w:eastAsia="ja-JP"/>
              </w:rPr>
              <w:t>Semantics description</w:t>
            </w:r>
          </w:p>
        </w:tc>
      </w:tr>
      <w:tr w:rsidR="00723307" w:rsidRPr="00DB4D57" w14:paraId="5FF05794" w14:textId="77777777" w:rsidTr="009354E2">
        <w:tc>
          <w:tcPr>
            <w:tcW w:w="2626"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B71DAA">
            <w:pPr>
              <w:pStyle w:val="TAL"/>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B71DAA">
            <w:pPr>
              <w:pStyle w:val="TAL"/>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B71DAA">
            <w:pPr>
              <w:pStyle w:val="TAL"/>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B71DAA">
            <w:pPr>
              <w:pStyle w:val="TAL"/>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F9724E"/>
    <w:p w14:paraId="5777DEBD" w14:textId="77777777" w:rsidR="00F9724E" w:rsidRPr="000C374A" w:rsidRDefault="00F9724E" w:rsidP="00F9724E">
      <w:pPr>
        <w:pStyle w:val="Heading4"/>
        <w:rPr>
          <w:lang w:val="fr-FR"/>
        </w:rPr>
      </w:pPr>
      <w:bookmarkStart w:id="5880" w:name="_Toc14207859"/>
      <w:bookmarkStart w:id="5881" w:name="_Toc44497642"/>
      <w:bookmarkStart w:id="5882" w:name="_Toc45108030"/>
      <w:bookmarkStart w:id="5883" w:name="_Toc45901650"/>
      <w:bookmarkStart w:id="5884" w:name="_Toc51850730"/>
      <w:bookmarkStart w:id="5885" w:name="_Toc56693733"/>
      <w:bookmarkStart w:id="5886" w:name="_Toc64447276"/>
      <w:bookmarkStart w:id="5887" w:name="_Toc66286770"/>
      <w:bookmarkStart w:id="5888" w:name="_Toc74151465"/>
      <w:bookmarkStart w:id="5889" w:name="_Toc88653938"/>
      <w:bookmarkStart w:id="5890" w:name="_Toc97904294"/>
      <w:bookmarkStart w:id="5891" w:name="_Toc105175335"/>
      <w:bookmarkStart w:id="5892" w:name="_Toc113826365"/>
      <w:bookmarkStart w:id="5893" w:name="_Toc120032491"/>
      <w:r w:rsidRPr="000C374A">
        <w:rPr>
          <w:lang w:val="fr-FR"/>
        </w:rPr>
        <w:t>9.2.2.</w:t>
      </w:r>
      <w:r w:rsidR="00086BAB">
        <w:rPr>
          <w:lang w:val="fr-FR"/>
        </w:rPr>
        <w:t>54</w:t>
      </w:r>
      <w:r>
        <w:rPr>
          <w:lang w:val="fr-FR"/>
        </w:rPr>
        <w:tab/>
      </w:r>
      <w:r w:rsidRPr="000C374A">
        <w:rPr>
          <w:lang w:val="fr-FR"/>
        </w:rPr>
        <w:t>Capacity Value</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2CA8D174" w14:textId="77777777" w:rsidR="00F9724E" w:rsidRPr="0004367D" w:rsidRDefault="00F9724E" w:rsidP="00F9724E">
      <w:pPr>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Change w:id="5894">
          <w:tblGrid>
            <w:gridCol w:w="2626"/>
            <w:gridCol w:w="1080"/>
            <w:gridCol w:w="900"/>
            <w:gridCol w:w="1260"/>
            <w:gridCol w:w="3598"/>
          </w:tblGrid>
        </w:tblGridChange>
      </w:tblGrid>
      <w:tr w:rsidR="00F9724E" w:rsidRPr="00DB4D57" w14:paraId="54B7F474"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B71DAA">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B71DAA">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B71DAA">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B71DAA">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B71DAA">
            <w:pPr>
              <w:pStyle w:val="TAH"/>
              <w:rPr>
                <w:lang w:eastAsia="ja-JP"/>
              </w:rPr>
            </w:pPr>
            <w:r w:rsidRPr="0004367D">
              <w:rPr>
                <w:lang w:eastAsia="ja-JP"/>
              </w:rPr>
              <w:t>Semantics description</w:t>
            </w:r>
          </w:p>
        </w:tc>
      </w:tr>
      <w:tr w:rsidR="00F9724E" w:rsidRPr="00DB4D57" w14:paraId="30F6AFC5" w14:textId="77777777" w:rsidTr="00B71DAA">
        <w:tc>
          <w:tcPr>
            <w:tcW w:w="2626"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B71DAA">
            <w:pPr>
              <w:pStyle w:val="TAL"/>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B71DAA">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B71DAA">
            <w:pPr>
              <w:pStyle w:val="TAL"/>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B71DAA">
            <w:pPr>
              <w:pStyle w:val="TAL"/>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B71DAA">
        <w:tc>
          <w:tcPr>
            <w:tcW w:w="2626"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B71DAA">
            <w:pPr>
              <w:pStyle w:val="TAL"/>
              <w:rPr>
                <w:rFonts w:hint="eastAsia"/>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B71DAA">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B71DAA">
            <w:pPr>
              <w:pStyle w:val="TAL"/>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B71DAA">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B71DAA">
            <w:pPr>
              <w:pStyle w:val="TAL"/>
              <w:rPr>
                <w:noProof/>
                <w:lang w:val="en-US" w:eastAsia="ja-JP"/>
              </w:rPr>
            </w:pPr>
          </w:p>
        </w:tc>
      </w:tr>
      <w:tr w:rsidR="00F9724E" w:rsidRPr="00DB4D57" w14:paraId="2AB1BDDA" w14:textId="77777777" w:rsidTr="00B71DAA">
        <w:tc>
          <w:tcPr>
            <w:tcW w:w="2626"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B71DAA">
            <w:pPr>
              <w:pStyle w:val="TAL"/>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B71DAA">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B71DAA">
            <w:pPr>
              <w:pStyle w:val="TAL"/>
              <w:rPr>
                <w:lang w:eastAsia="ja-JP"/>
              </w:rPr>
            </w:pPr>
            <w:r>
              <w:rPr>
                <w:i/>
                <w:lang w:eastAsia="ja-JP"/>
              </w:rPr>
              <w:t>1</w:t>
            </w:r>
            <w:r w:rsidR="00F9724E"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B71DAA">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B71DAA">
            <w:pPr>
              <w:pStyle w:val="TAL"/>
              <w:rPr>
                <w:noProof/>
                <w:lang w:val="en-US" w:eastAsia="ja-JP"/>
              </w:rPr>
            </w:pPr>
          </w:p>
        </w:tc>
      </w:tr>
      <w:tr w:rsidR="00F9724E" w:rsidRPr="00DB4D57" w14:paraId="4CB61390" w14:textId="77777777" w:rsidTr="00B71DAA">
        <w:tc>
          <w:tcPr>
            <w:tcW w:w="2626"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B71DAA">
            <w:pPr>
              <w:pStyle w:val="TAL"/>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B71DAA">
            <w:pPr>
              <w:pStyle w:val="TAL"/>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B71DAA">
            <w:pPr>
              <w:pStyle w:val="TAL"/>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B71DAA">
            <w:pPr>
              <w:pStyle w:val="TAL"/>
              <w:rPr>
                <w:noProof/>
                <w:lang w:val="en-US" w:eastAsia="ja-JP"/>
              </w:rPr>
            </w:pPr>
          </w:p>
        </w:tc>
      </w:tr>
      <w:tr w:rsidR="00F9724E" w:rsidRPr="00DB4D57" w14:paraId="32C9213A"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B71DAA">
            <w:pPr>
              <w:pStyle w:val="TAL"/>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B71DAA">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B71DAA">
            <w:pPr>
              <w:pStyle w:val="TAL"/>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B71DAA">
            <w:pPr>
              <w:pStyle w:val="TAL"/>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807"/>
    </w:tbl>
    <w:p w14:paraId="690C7241" w14:textId="77777777" w:rsidR="00F9724E" w:rsidRDefault="00F9724E" w:rsidP="00F9724E">
      <w:pPr>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B71DAA">
            <w:pPr>
              <w:keepNext/>
              <w:keepLines/>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B71DAA">
            <w:pPr>
              <w:keepNext/>
              <w:keepLines/>
              <w:spacing w:after="0"/>
              <w:jc w:val="center"/>
              <w:rPr>
                <w:rFonts w:ascii="Arial" w:hAnsi="Arial"/>
                <w:b/>
                <w:sz w:val="18"/>
                <w:lang w:eastAsia="ja-JP"/>
              </w:rPr>
            </w:pPr>
            <w:r w:rsidRPr="0085292D">
              <w:rPr>
                <w:rFonts w:ascii="Arial" w:hAnsi="Arial"/>
                <w:b/>
                <w:sz w:val="18"/>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6528DA" w:rsidRDefault="00F9724E" w:rsidP="00B71DAA">
            <w:pPr>
              <w:keepNext/>
              <w:keepLines/>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85292D" w:rsidRDefault="00F9724E" w:rsidP="00B71DAA">
            <w:pPr>
              <w:keepNext/>
              <w:keepLines/>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5EB603BE" w14:textId="77777777" w:rsidR="00F9724E" w:rsidRPr="00F1709D" w:rsidRDefault="00F9724E" w:rsidP="00F9724E">
      <w:pPr>
        <w:rPr>
          <w:lang w:val="en-US" w:eastAsia="zh-CN"/>
        </w:rPr>
      </w:pPr>
    </w:p>
    <w:p w14:paraId="07BA6A77" w14:textId="77777777" w:rsidR="00F9724E" w:rsidRPr="00315AFC" w:rsidRDefault="00F9724E" w:rsidP="00F9724E">
      <w:pPr>
        <w:pStyle w:val="Heading4"/>
      </w:pPr>
      <w:bookmarkStart w:id="5895" w:name="_Toc44497643"/>
      <w:bookmarkStart w:id="5896" w:name="_Toc45108031"/>
      <w:bookmarkStart w:id="5897" w:name="_Toc45901651"/>
      <w:bookmarkStart w:id="5898" w:name="_Toc51850731"/>
      <w:bookmarkStart w:id="5899" w:name="_Toc56693734"/>
      <w:bookmarkStart w:id="5900" w:name="_Toc64447277"/>
      <w:bookmarkStart w:id="5901" w:name="_Toc66286771"/>
      <w:bookmarkStart w:id="5902" w:name="_Toc74151466"/>
      <w:bookmarkStart w:id="5903" w:name="_Toc88653939"/>
      <w:bookmarkStart w:id="5904" w:name="_Toc97904295"/>
      <w:bookmarkStart w:id="5905" w:name="_Toc105175336"/>
      <w:bookmarkStart w:id="5906" w:name="_Toc113826366"/>
      <w:bookmarkStart w:id="5907" w:name="_Toc120032492"/>
      <w:r w:rsidRPr="00315AFC">
        <w:t>9.2.2.</w:t>
      </w:r>
      <w:r w:rsidR="00086BAB">
        <w:t>55</w:t>
      </w:r>
      <w:r w:rsidRPr="00315AFC">
        <w:tab/>
        <w:t>Slice Available Capacity</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59313ED" w14:textId="77777777" w:rsidR="00F9724E" w:rsidRPr="005D5480" w:rsidRDefault="00F9724E" w:rsidP="00F9724E">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5D5480" w14:paraId="2EE376EC"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B71DAA">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B71DAA">
            <w:pPr>
              <w:pStyle w:val="TAH"/>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B71DAA">
            <w:pPr>
              <w:pStyle w:val="TAH"/>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B71DAA">
            <w:pPr>
              <w:pStyle w:val="TAH"/>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B71DAA">
            <w:pPr>
              <w:pStyle w:val="TAH"/>
              <w:rPr>
                <w:lang w:eastAsia="ja-JP"/>
              </w:rPr>
            </w:pPr>
            <w:r w:rsidRPr="005D5480">
              <w:rPr>
                <w:lang w:eastAsia="ja-JP"/>
              </w:rPr>
              <w:t>Semantics description</w:t>
            </w:r>
          </w:p>
        </w:tc>
      </w:tr>
      <w:tr w:rsidR="00F9724E" w:rsidRPr="005D5480" w14:paraId="43606E89" w14:textId="77777777" w:rsidTr="00B71DAA">
        <w:tc>
          <w:tcPr>
            <w:tcW w:w="2626"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B71DAA">
            <w:pPr>
              <w:pStyle w:val="TAL"/>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B71DAA">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B71DAA">
            <w:pPr>
              <w:pStyle w:val="TAL"/>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B71DAA">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B71DAA">
            <w:pPr>
              <w:pStyle w:val="TAL"/>
              <w:rPr>
                <w:noProof/>
                <w:lang w:val="en-US" w:eastAsia="ja-JP"/>
              </w:rPr>
            </w:pPr>
          </w:p>
        </w:tc>
      </w:tr>
      <w:tr w:rsidR="00F9724E" w:rsidRPr="005D5480" w14:paraId="3C4BD9E4" w14:textId="77777777" w:rsidTr="00B71DAA">
        <w:tc>
          <w:tcPr>
            <w:tcW w:w="2626"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B71DAA">
            <w:pPr>
              <w:pStyle w:val="TAL"/>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B71DAA">
            <w:pPr>
              <w:pStyle w:val="TAL"/>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B71DAA">
            <w:pPr>
              <w:pStyle w:val="TAL"/>
              <w:rPr>
                <w:noProof/>
                <w:lang w:eastAsia="ja-JP"/>
              </w:rPr>
            </w:pPr>
            <w:r w:rsidRPr="00304A4C">
              <w:rPr>
                <w:noProof/>
                <w:lang w:eastAsia="ja-JP"/>
              </w:rPr>
              <w:t>9.</w:t>
            </w:r>
            <w:r w:rsidR="0034011F">
              <w:rPr>
                <w:noProof/>
                <w:lang w:eastAsia="ja-JP"/>
              </w:rPr>
              <w:t>2.2.4</w:t>
            </w:r>
          </w:p>
        </w:tc>
        <w:tc>
          <w:tcPr>
            <w:tcW w:w="3456"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B71DAA">
            <w:pPr>
              <w:pStyle w:val="TAL"/>
              <w:rPr>
                <w:noProof/>
                <w:lang w:val="en-US" w:eastAsia="ja-JP"/>
              </w:rPr>
            </w:pPr>
            <w:r w:rsidRPr="00304A4C">
              <w:rPr>
                <w:noProof/>
                <w:lang w:val="en-US" w:eastAsia="ja-JP"/>
              </w:rPr>
              <w:t>Broadcast PLMN</w:t>
            </w:r>
          </w:p>
        </w:tc>
      </w:tr>
      <w:tr w:rsidR="00F9724E" w:rsidRPr="005D5480" w14:paraId="2EED6CA3" w14:textId="77777777" w:rsidTr="00B71DAA">
        <w:tc>
          <w:tcPr>
            <w:tcW w:w="2626"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B71DAA">
            <w:pPr>
              <w:pStyle w:val="TAL"/>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B71DAA">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B71DAA">
            <w:pPr>
              <w:pStyle w:val="TAL"/>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B71DAA">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B71DAA">
            <w:pPr>
              <w:pStyle w:val="TAL"/>
              <w:rPr>
                <w:noProof/>
                <w:lang w:val="en-US" w:eastAsia="ja-JP"/>
              </w:rPr>
            </w:pPr>
          </w:p>
        </w:tc>
      </w:tr>
      <w:tr w:rsidR="00F9724E" w:rsidRPr="005D5480" w14:paraId="654D9AAD" w14:textId="77777777" w:rsidTr="00B71DAA">
        <w:tc>
          <w:tcPr>
            <w:tcW w:w="2626"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B71DAA">
            <w:pPr>
              <w:pStyle w:val="TAL"/>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B71DAA">
            <w:pPr>
              <w:pStyle w:val="TAL"/>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B71DAA">
            <w:pPr>
              <w:pStyle w:val="TAL"/>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B71DAA">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B71DAA">
            <w:pPr>
              <w:pStyle w:val="TAL"/>
              <w:rPr>
                <w:noProof/>
                <w:lang w:val="en-US" w:eastAsia="ja-JP"/>
              </w:rPr>
            </w:pPr>
          </w:p>
        </w:tc>
      </w:tr>
      <w:tr w:rsidR="00F9724E" w:rsidRPr="005D5480" w14:paraId="010D0FC4" w14:textId="77777777" w:rsidTr="00B71DAA">
        <w:tc>
          <w:tcPr>
            <w:tcW w:w="2626"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B71DAA">
            <w:pPr>
              <w:pStyle w:val="TAL"/>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B71DAA">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B71DAA">
            <w:pPr>
              <w:pStyle w:val="TAL"/>
              <w:rPr>
                <w:noProof/>
                <w:lang w:eastAsia="ja-JP"/>
              </w:rPr>
            </w:pPr>
            <w:r w:rsidRPr="00B91274">
              <w:rPr>
                <w:lang w:eastAsia="ja-JP"/>
              </w:rPr>
              <w:t>9.</w:t>
            </w:r>
            <w:r w:rsidR="0034011F">
              <w:rPr>
                <w:lang w:eastAsia="ja-JP"/>
              </w:rPr>
              <w:t>2.3.21</w:t>
            </w:r>
          </w:p>
        </w:tc>
        <w:tc>
          <w:tcPr>
            <w:tcW w:w="3456"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B71DAA">
            <w:pPr>
              <w:pStyle w:val="TAL"/>
              <w:rPr>
                <w:noProof/>
                <w:lang w:val="en-US" w:eastAsia="ja-JP"/>
              </w:rPr>
            </w:pPr>
          </w:p>
        </w:tc>
      </w:tr>
      <w:tr w:rsidR="00F9724E" w:rsidRPr="005D5480" w14:paraId="5B36B498"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B71DAA">
            <w:pPr>
              <w:pStyle w:val="TAL"/>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B71DAA">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B71DAA">
            <w:pPr>
              <w:pStyle w:val="TAL"/>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B71DAA">
            <w:pPr>
              <w:pStyle w:val="TAL"/>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B71DAA">
        <w:tc>
          <w:tcPr>
            <w:tcW w:w="2626"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B71DAA">
            <w:pPr>
              <w:pStyle w:val="TAL"/>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B71DAA">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B71DAA">
            <w:pPr>
              <w:pStyle w:val="TAL"/>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B71DAA">
            <w:pPr>
              <w:pStyle w:val="TAL"/>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F9724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B71DAA">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B71DAA">
            <w:pPr>
              <w:pStyle w:val="TAH"/>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B71DAA">
            <w:pPr>
              <w:pStyle w:val="TAL"/>
              <w:rPr>
                <w:rFonts w:hint="eastAsia"/>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B71DAA">
            <w:pPr>
              <w:pStyle w:val="TAL"/>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B71DAA">
            <w:pPr>
              <w:pStyle w:val="TAL"/>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B71DAA">
            <w:pPr>
              <w:pStyle w:val="TAL"/>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F9724E">
      <w:pPr>
        <w:rPr>
          <w:lang w:eastAsia="zh-CN"/>
        </w:rPr>
      </w:pPr>
    </w:p>
    <w:p w14:paraId="1CC162EE" w14:textId="77777777" w:rsidR="00F9724E" w:rsidRPr="00616627" w:rsidRDefault="00F9724E" w:rsidP="00F9724E">
      <w:pPr>
        <w:pStyle w:val="Heading4"/>
      </w:pPr>
      <w:bookmarkStart w:id="5908" w:name="OLE_LINK15"/>
      <w:bookmarkStart w:id="5909" w:name="_Toc44497644"/>
      <w:bookmarkStart w:id="5910" w:name="_Toc45108032"/>
      <w:bookmarkStart w:id="5911" w:name="_Toc45901652"/>
      <w:bookmarkStart w:id="5912" w:name="_Toc51850732"/>
      <w:bookmarkStart w:id="5913" w:name="_Toc56693735"/>
      <w:bookmarkStart w:id="5914" w:name="_Toc64447278"/>
      <w:bookmarkStart w:id="5915" w:name="_Toc66286772"/>
      <w:bookmarkStart w:id="5916" w:name="_Toc74151467"/>
      <w:bookmarkStart w:id="5917" w:name="_Toc88653940"/>
      <w:bookmarkStart w:id="5918" w:name="_Toc97904296"/>
      <w:bookmarkStart w:id="5919" w:name="_Toc105175337"/>
      <w:bookmarkStart w:id="5920" w:name="_Toc113826367"/>
      <w:bookmarkStart w:id="5921" w:name="_Toc120032493"/>
      <w:r w:rsidRPr="00616627">
        <w:t>9.2.2.</w:t>
      </w:r>
      <w:bookmarkEnd w:id="5908"/>
      <w:r w:rsidR="00086BAB">
        <w:t>56</w:t>
      </w:r>
      <w:r w:rsidRPr="00616627">
        <w:tab/>
      </w:r>
      <w:r w:rsidRPr="00616627">
        <w:rPr>
          <w:rFonts w:hint="eastAsia"/>
        </w:rPr>
        <w:t>RRC Connections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41FCF949" w14:textId="77777777" w:rsidR="00F9724E" w:rsidRPr="00B1604E" w:rsidRDefault="00F9724E" w:rsidP="00F9724E">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B1604E" w14:paraId="5E1FC176"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B71DAA">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B71DAA">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B71DAA">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B71DAA">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B71DAA">
            <w:pPr>
              <w:pStyle w:val="TAH"/>
              <w:rPr>
                <w:lang w:eastAsia="ja-JP"/>
              </w:rPr>
            </w:pPr>
            <w:r w:rsidRPr="00B1604E">
              <w:rPr>
                <w:lang w:eastAsia="ja-JP"/>
              </w:rPr>
              <w:t>Semantics description</w:t>
            </w:r>
          </w:p>
        </w:tc>
      </w:tr>
      <w:tr w:rsidR="00F9724E" w:rsidRPr="00B1604E" w14:paraId="19088249"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B71DAA">
            <w:pPr>
              <w:pStyle w:val="TAL"/>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B71DAA">
            <w:pPr>
              <w:pStyle w:val="TAL"/>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B71DAA">
            <w:pPr>
              <w:pStyle w:val="TAL"/>
              <w:rPr>
                <w:lang w:eastAsia="zh-CN"/>
              </w:rPr>
            </w:pPr>
            <w:r>
              <w:rPr>
                <w:rFonts w:hint="eastAsia"/>
                <w:lang w:eastAsia="zh-CN"/>
              </w:rPr>
              <w:t>9.2.</w:t>
            </w:r>
            <w:r>
              <w:rPr>
                <w:lang w:eastAsia="zh-CN"/>
              </w:rPr>
              <w:t>2.</w:t>
            </w:r>
            <w:r w:rsidR="00081792">
              <w:rPr>
                <w:lang w:eastAsia="zh-CN"/>
              </w:rPr>
              <w:t>57</w:t>
            </w:r>
          </w:p>
        </w:tc>
        <w:tc>
          <w:tcPr>
            <w:tcW w:w="3456"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B71DAA">
            <w:pPr>
              <w:pStyle w:val="TAL"/>
              <w:rPr>
                <w:rFonts w:cs="Arial"/>
                <w:szCs w:val="18"/>
                <w:lang w:eastAsia="ja-JP"/>
              </w:rPr>
            </w:pPr>
          </w:p>
        </w:tc>
      </w:tr>
      <w:tr w:rsidR="00F9724E" w:rsidRPr="00B1604E" w14:paraId="54345E40"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B71DAA">
            <w:pPr>
              <w:pStyle w:val="TAL"/>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B71DAA">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B71DAA">
            <w:pPr>
              <w:pStyle w:val="TAL"/>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3456"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B71DAA">
            <w:pPr>
              <w:pStyle w:val="TAL"/>
              <w:rPr>
                <w:rFonts w:cs="Arial"/>
                <w:szCs w:val="18"/>
                <w:lang w:eastAsia="ja-JP"/>
              </w:rPr>
            </w:pPr>
          </w:p>
        </w:tc>
      </w:tr>
    </w:tbl>
    <w:p w14:paraId="7810A27A" w14:textId="77777777" w:rsidR="00F9724E" w:rsidRDefault="00F9724E" w:rsidP="00F9724E">
      <w:pPr>
        <w:rPr>
          <w:lang w:eastAsia="zh-CN"/>
        </w:rPr>
      </w:pPr>
    </w:p>
    <w:p w14:paraId="31360B5F" w14:textId="77777777" w:rsidR="00F9724E" w:rsidRPr="00195317" w:rsidRDefault="00F9724E" w:rsidP="00F9724E">
      <w:pPr>
        <w:pStyle w:val="Heading4"/>
        <w:rPr>
          <w:lang w:eastAsia="en-GB"/>
        </w:rPr>
      </w:pPr>
      <w:bookmarkStart w:id="5922" w:name="_Hlk44423724"/>
      <w:bookmarkStart w:id="5923" w:name="_Toc44497645"/>
      <w:bookmarkStart w:id="5924" w:name="_Toc45108033"/>
      <w:bookmarkStart w:id="5925" w:name="_Toc45901653"/>
      <w:bookmarkStart w:id="5926" w:name="_Toc51850733"/>
      <w:bookmarkStart w:id="5927" w:name="_Toc56693736"/>
      <w:bookmarkStart w:id="5928" w:name="_Toc64447279"/>
      <w:bookmarkStart w:id="5929" w:name="_Toc66286773"/>
      <w:bookmarkStart w:id="5930" w:name="_Toc74151468"/>
      <w:bookmarkStart w:id="5931" w:name="_Toc88653941"/>
      <w:bookmarkStart w:id="5932" w:name="_Toc97904297"/>
      <w:bookmarkStart w:id="5933" w:name="_Toc105175338"/>
      <w:bookmarkStart w:id="5934" w:name="_Toc113826368"/>
      <w:bookmarkStart w:id="5935" w:name="_Toc120032494"/>
      <w:r w:rsidRPr="00616627">
        <w:t>9.2.2.</w:t>
      </w:r>
      <w:bookmarkEnd w:id="5922"/>
      <w:r w:rsidR="00086BAB">
        <w:t>57</w:t>
      </w:r>
      <w:r w:rsidRPr="00616627">
        <w:tab/>
      </w:r>
      <w:r w:rsidRPr="00616627">
        <w:rPr>
          <w:rFonts w:hint="eastAsia"/>
        </w:rPr>
        <w:t>Number of RRC Connections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15F0878" w14:textId="77777777" w:rsidR="00F9724E" w:rsidRPr="00B1604E" w:rsidRDefault="00F9724E" w:rsidP="00F9724E">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B1604E" w14:paraId="25E2127E"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B71DAA">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B71DAA">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B71DAA">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B71DAA">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B71DAA">
            <w:pPr>
              <w:pStyle w:val="TAH"/>
              <w:rPr>
                <w:lang w:eastAsia="ja-JP"/>
              </w:rPr>
            </w:pPr>
            <w:r w:rsidRPr="00B1604E">
              <w:rPr>
                <w:lang w:eastAsia="ja-JP"/>
              </w:rPr>
              <w:t>Semantics description</w:t>
            </w:r>
          </w:p>
        </w:tc>
      </w:tr>
      <w:tr w:rsidR="00F9724E" w:rsidRPr="00B1604E" w14:paraId="6431D0C4" w14:textId="77777777" w:rsidTr="00B71DAA">
        <w:tc>
          <w:tcPr>
            <w:tcW w:w="2626"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B71DAA">
            <w:pPr>
              <w:pStyle w:val="TAL"/>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B71DAA">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B71DAA">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B71DAA">
            <w:pPr>
              <w:pStyle w:val="TAL"/>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B71DAA">
            <w:pPr>
              <w:pStyle w:val="TAL"/>
              <w:rPr>
                <w:rFonts w:cs="Arial"/>
                <w:noProof/>
                <w:szCs w:val="18"/>
                <w:lang w:eastAsia="ja-JP"/>
              </w:rPr>
            </w:pPr>
          </w:p>
        </w:tc>
      </w:tr>
    </w:tbl>
    <w:p w14:paraId="6622D1BB" w14:textId="77777777" w:rsidR="00F9724E" w:rsidRPr="00B1604E" w:rsidRDefault="00F9724E" w:rsidP="00F9724E">
      <w:pPr>
        <w:rPr>
          <w:lang w:eastAsia="zh-CN"/>
        </w:rPr>
      </w:pPr>
    </w:p>
    <w:p w14:paraId="60D4EDAA" w14:textId="77777777" w:rsidR="00F9724E" w:rsidRPr="00616627" w:rsidRDefault="00F9724E" w:rsidP="00F9724E">
      <w:pPr>
        <w:pStyle w:val="Heading4"/>
      </w:pPr>
      <w:bookmarkStart w:id="5936" w:name="_Hlk44423737"/>
      <w:bookmarkStart w:id="5937" w:name="_Toc44497646"/>
      <w:bookmarkStart w:id="5938" w:name="_Toc45108034"/>
      <w:bookmarkStart w:id="5939" w:name="_Toc45901654"/>
      <w:bookmarkStart w:id="5940" w:name="_Toc51850734"/>
      <w:bookmarkStart w:id="5941" w:name="_Toc56693737"/>
      <w:bookmarkStart w:id="5942" w:name="_Toc64447280"/>
      <w:bookmarkStart w:id="5943" w:name="_Toc66286774"/>
      <w:bookmarkStart w:id="5944" w:name="_Toc74151469"/>
      <w:bookmarkStart w:id="5945" w:name="_Toc88653942"/>
      <w:bookmarkStart w:id="5946" w:name="_Toc97904298"/>
      <w:bookmarkStart w:id="5947" w:name="_Toc105175339"/>
      <w:bookmarkStart w:id="5948" w:name="_Toc113826369"/>
      <w:bookmarkStart w:id="5949" w:name="_Toc120032495"/>
      <w:r w:rsidRPr="00616627">
        <w:t>9.2.2.</w:t>
      </w:r>
      <w:bookmarkEnd w:id="5936"/>
      <w:r w:rsidR="00086BAB">
        <w:t>58</w:t>
      </w:r>
      <w:r w:rsidRPr="00616627">
        <w:tab/>
      </w:r>
      <w:r w:rsidRPr="00616627">
        <w:rPr>
          <w:rFonts w:hint="eastAsia"/>
        </w:rPr>
        <w:t xml:space="preserve">Available RRC Connection </w:t>
      </w:r>
      <w:r w:rsidRPr="00616627">
        <w:t>Capacity Value</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3AE80D3" w14:textId="77777777" w:rsidR="00F9724E" w:rsidRPr="00B1604E" w:rsidRDefault="00F9724E" w:rsidP="00F9724E">
      <w:pPr>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9724E" w:rsidRPr="00B1604E" w14:paraId="47779CE4"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B71DAA">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B71DAA">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B71DAA">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B71DAA">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B71DAA">
            <w:pPr>
              <w:pStyle w:val="TAH"/>
              <w:rPr>
                <w:lang w:eastAsia="ja-JP"/>
              </w:rPr>
            </w:pPr>
            <w:r w:rsidRPr="00B1604E">
              <w:rPr>
                <w:lang w:eastAsia="ja-JP"/>
              </w:rPr>
              <w:t>Semantics description</w:t>
            </w:r>
          </w:p>
        </w:tc>
      </w:tr>
      <w:tr w:rsidR="00F9724E" w:rsidRPr="00B1604E" w14:paraId="06CD5747" w14:textId="77777777" w:rsidTr="00B71DAA">
        <w:tc>
          <w:tcPr>
            <w:tcW w:w="2626"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B71DAA">
            <w:pPr>
              <w:pStyle w:val="TAL"/>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B71DAA">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B71DAA">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B71DAA">
            <w:pPr>
              <w:pStyle w:val="TAL"/>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B71DAA">
            <w:pPr>
              <w:pStyle w:val="TAL"/>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F9724E">
      <w:pPr>
        <w:rPr>
          <w:lang w:eastAsia="zh-CN"/>
        </w:rPr>
      </w:pPr>
    </w:p>
    <w:p w14:paraId="434EEE78" w14:textId="77777777" w:rsidR="00F9724E" w:rsidRPr="007E741D" w:rsidRDefault="00F9724E" w:rsidP="00F9724E">
      <w:pPr>
        <w:keepNext/>
        <w:keepLines/>
        <w:spacing w:before="120"/>
        <w:ind w:left="1418" w:hanging="1418"/>
        <w:outlineLvl w:val="3"/>
        <w:rPr>
          <w:rFonts w:ascii="Arial" w:hAnsi="Arial"/>
          <w:sz w:val="24"/>
        </w:rPr>
      </w:pPr>
      <w:bookmarkStart w:id="5950" w:name="_Hlk44423750"/>
      <w:r w:rsidRPr="007E741D">
        <w:rPr>
          <w:rFonts w:ascii="Arial" w:hAnsi="Arial"/>
          <w:sz w:val="24"/>
        </w:rPr>
        <w:t>9.2.2.</w:t>
      </w:r>
      <w:bookmarkEnd w:id="5950"/>
      <w:r w:rsidR="00086BAB">
        <w:rPr>
          <w:rFonts w:ascii="Arial" w:hAnsi="Arial"/>
          <w:sz w:val="24"/>
        </w:rPr>
        <w:t>59</w:t>
      </w:r>
      <w:r w:rsidRPr="007E741D">
        <w:rPr>
          <w:rFonts w:ascii="Arial" w:hAnsi="Arial"/>
          <w:sz w:val="24"/>
        </w:rPr>
        <w:tab/>
        <w:t>UE RLF Report</w:t>
      </w:r>
      <w:r>
        <w:rPr>
          <w:rFonts w:ascii="Arial" w:hAnsi="Arial"/>
          <w:sz w:val="24"/>
        </w:rPr>
        <w:t xml:space="preserve"> </w:t>
      </w:r>
    </w:p>
    <w:p w14:paraId="461F5C71" w14:textId="77777777" w:rsidR="00F9724E" w:rsidRPr="007E741D" w:rsidRDefault="00F9724E" w:rsidP="00F9724E">
      <w:r w:rsidRPr="007E741D">
        <w:t>This IE contains the RLF Report to be transferred.</w:t>
      </w:r>
    </w:p>
    <w:tbl>
      <w:tblPr>
        <w:tblW w:w="103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134"/>
        <w:gridCol w:w="1134"/>
        <w:gridCol w:w="1559"/>
        <w:gridCol w:w="1843"/>
        <w:gridCol w:w="1134"/>
        <w:gridCol w:w="1134"/>
      </w:tblGrid>
      <w:tr w:rsidR="00175499" w:rsidRPr="007E741D" w14:paraId="3AF4017D" w14:textId="77777777" w:rsidTr="000B64A2">
        <w:tc>
          <w:tcPr>
            <w:tcW w:w="2364" w:type="dxa"/>
          </w:tcPr>
          <w:p w14:paraId="3C2A35A4" w14:textId="77777777" w:rsidR="00175499" w:rsidRPr="007E741D" w:rsidRDefault="00175499" w:rsidP="00175499">
            <w:pPr>
              <w:pStyle w:val="TAH"/>
              <w:rPr>
                <w:lang w:eastAsia="ja-JP"/>
              </w:rPr>
            </w:pPr>
            <w:r w:rsidRPr="007E741D">
              <w:rPr>
                <w:lang w:eastAsia="ja-JP"/>
              </w:rPr>
              <w:t>IE/Group Name</w:t>
            </w:r>
          </w:p>
        </w:tc>
        <w:tc>
          <w:tcPr>
            <w:tcW w:w="1134" w:type="dxa"/>
          </w:tcPr>
          <w:p w14:paraId="3A589F35" w14:textId="77777777" w:rsidR="00175499" w:rsidRPr="007E741D" w:rsidRDefault="00175499" w:rsidP="00175499">
            <w:pPr>
              <w:pStyle w:val="TAH"/>
              <w:rPr>
                <w:lang w:eastAsia="ja-JP"/>
              </w:rPr>
            </w:pPr>
            <w:r w:rsidRPr="007E741D">
              <w:rPr>
                <w:lang w:eastAsia="ja-JP"/>
              </w:rPr>
              <w:t>Presence</w:t>
            </w:r>
          </w:p>
        </w:tc>
        <w:tc>
          <w:tcPr>
            <w:tcW w:w="1134" w:type="dxa"/>
          </w:tcPr>
          <w:p w14:paraId="74E08ACB" w14:textId="77777777" w:rsidR="00175499" w:rsidRPr="007E741D" w:rsidRDefault="00175499" w:rsidP="00175499">
            <w:pPr>
              <w:pStyle w:val="TAH"/>
              <w:rPr>
                <w:lang w:eastAsia="ja-JP"/>
              </w:rPr>
            </w:pPr>
            <w:r w:rsidRPr="007E741D">
              <w:rPr>
                <w:lang w:eastAsia="ja-JP"/>
              </w:rPr>
              <w:t>Range</w:t>
            </w:r>
          </w:p>
        </w:tc>
        <w:tc>
          <w:tcPr>
            <w:tcW w:w="1559" w:type="dxa"/>
          </w:tcPr>
          <w:p w14:paraId="65398614" w14:textId="77777777" w:rsidR="00175499" w:rsidRPr="007E741D" w:rsidRDefault="00175499" w:rsidP="00175499">
            <w:pPr>
              <w:pStyle w:val="TAH"/>
              <w:rPr>
                <w:lang w:eastAsia="ja-JP"/>
              </w:rPr>
            </w:pPr>
            <w:r w:rsidRPr="007E741D">
              <w:rPr>
                <w:lang w:eastAsia="ja-JP"/>
              </w:rPr>
              <w:t>IE type and reference</w:t>
            </w:r>
          </w:p>
        </w:tc>
        <w:tc>
          <w:tcPr>
            <w:tcW w:w="1843" w:type="dxa"/>
          </w:tcPr>
          <w:p w14:paraId="6AD9A2AD" w14:textId="77777777" w:rsidR="00175499" w:rsidRPr="007E741D" w:rsidRDefault="00175499" w:rsidP="00175499">
            <w:pPr>
              <w:pStyle w:val="TAH"/>
              <w:rPr>
                <w:lang w:eastAsia="ja-JP"/>
              </w:rPr>
            </w:pPr>
            <w:r w:rsidRPr="007E741D">
              <w:rPr>
                <w:lang w:eastAsia="ja-JP"/>
              </w:rPr>
              <w:t>Semantics description</w:t>
            </w:r>
          </w:p>
        </w:tc>
        <w:tc>
          <w:tcPr>
            <w:tcW w:w="1134" w:type="dxa"/>
          </w:tcPr>
          <w:p w14:paraId="3A42B8E4" w14:textId="77777777" w:rsidR="00175499" w:rsidRPr="007E741D" w:rsidRDefault="00175499" w:rsidP="00175499">
            <w:pPr>
              <w:pStyle w:val="TAH"/>
              <w:rPr>
                <w:lang w:eastAsia="ja-JP"/>
              </w:rPr>
            </w:pPr>
            <w:r w:rsidRPr="00FD0425">
              <w:rPr>
                <w:lang w:eastAsia="ja-JP"/>
              </w:rPr>
              <w:t>Criticality</w:t>
            </w:r>
          </w:p>
        </w:tc>
        <w:tc>
          <w:tcPr>
            <w:tcW w:w="1134" w:type="dxa"/>
          </w:tcPr>
          <w:p w14:paraId="2CBBC7FD" w14:textId="77777777" w:rsidR="00175499" w:rsidRPr="007E741D" w:rsidRDefault="00175499" w:rsidP="00175499">
            <w:pPr>
              <w:pStyle w:val="TAH"/>
              <w:rPr>
                <w:lang w:eastAsia="ja-JP"/>
              </w:rPr>
            </w:pPr>
            <w:r w:rsidRPr="00FD0425">
              <w:rPr>
                <w:lang w:eastAsia="ja-JP"/>
              </w:rPr>
              <w:t>Assigned Criticality</w:t>
            </w:r>
          </w:p>
        </w:tc>
      </w:tr>
      <w:tr w:rsidR="00175499" w:rsidRPr="007E741D" w14:paraId="767F28F5" w14:textId="77777777" w:rsidTr="000B64A2">
        <w:tc>
          <w:tcPr>
            <w:tcW w:w="2364" w:type="dxa"/>
          </w:tcPr>
          <w:p w14:paraId="3DE9E450" w14:textId="77777777" w:rsidR="00175499" w:rsidRPr="007E741D" w:rsidRDefault="00175499" w:rsidP="00175499">
            <w:pPr>
              <w:pStyle w:val="TAL"/>
              <w:rPr>
                <w:lang w:eastAsia="ja-JP"/>
              </w:rPr>
            </w:pPr>
            <w:r w:rsidRPr="007E741D">
              <w:rPr>
                <w:lang w:eastAsia="ja-JP"/>
              </w:rPr>
              <w:t xml:space="preserve">CHOICE </w:t>
            </w:r>
            <w:r w:rsidRPr="007E741D">
              <w:rPr>
                <w:i/>
                <w:lang w:eastAsia="ja-JP"/>
              </w:rPr>
              <w:t>type</w:t>
            </w:r>
          </w:p>
        </w:tc>
        <w:tc>
          <w:tcPr>
            <w:tcW w:w="1134" w:type="dxa"/>
          </w:tcPr>
          <w:p w14:paraId="50E8AAFA" w14:textId="77777777" w:rsidR="00175499" w:rsidRPr="007E741D" w:rsidRDefault="00175499" w:rsidP="00175499">
            <w:pPr>
              <w:pStyle w:val="TAL"/>
              <w:rPr>
                <w:lang w:eastAsia="ja-JP"/>
              </w:rPr>
            </w:pPr>
            <w:r w:rsidRPr="007E741D">
              <w:rPr>
                <w:lang w:eastAsia="ja-JP"/>
              </w:rPr>
              <w:t>M</w:t>
            </w:r>
          </w:p>
        </w:tc>
        <w:tc>
          <w:tcPr>
            <w:tcW w:w="1134" w:type="dxa"/>
          </w:tcPr>
          <w:p w14:paraId="08F41177" w14:textId="77777777" w:rsidR="00175499" w:rsidRPr="007E741D" w:rsidRDefault="00175499" w:rsidP="00175499">
            <w:pPr>
              <w:pStyle w:val="TAL"/>
              <w:rPr>
                <w:i/>
                <w:lang w:eastAsia="ja-JP"/>
              </w:rPr>
            </w:pPr>
          </w:p>
        </w:tc>
        <w:tc>
          <w:tcPr>
            <w:tcW w:w="1559" w:type="dxa"/>
          </w:tcPr>
          <w:p w14:paraId="164EB123" w14:textId="77777777" w:rsidR="00175499" w:rsidRPr="007E741D" w:rsidRDefault="00175499" w:rsidP="00175499">
            <w:pPr>
              <w:pStyle w:val="TAL"/>
              <w:rPr>
                <w:lang w:eastAsia="ja-JP"/>
              </w:rPr>
            </w:pPr>
          </w:p>
        </w:tc>
        <w:tc>
          <w:tcPr>
            <w:tcW w:w="1843" w:type="dxa"/>
          </w:tcPr>
          <w:p w14:paraId="63EE5A50" w14:textId="77777777" w:rsidR="00175499" w:rsidRPr="007E741D" w:rsidRDefault="00175499" w:rsidP="00175499">
            <w:pPr>
              <w:pStyle w:val="TAL"/>
              <w:rPr>
                <w:lang w:eastAsia="ja-JP"/>
              </w:rPr>
            </w:pPr>
          </w:p>
        </w:tc>
        <w:tc>
          <w:tcPr>
            <w:tcW w:w="1134" w:type="dxa"/>
          </w:tcPr>
          <w:p w14:paraId="4A0B9DA8" w14:textId="77777777" w:rsidR="00175499" w:rsidRPr="007E741D" w:rsidRDefault="00175499" w:rsidP="000B64A2">
            <w:pPr>
              <w:pStyle w:val="TAC"/>
              <w:rPr>
                <w:lang w:eastAsia="ja-JP"/>
              </w:rPr>
            </w:pPr>
            <w:r w:rsidRPr="00FD0425">
              <w:rPr>
                <w:lang w:eastAsia="ja-JP"/>
              </w:rPr>
              <w:t>–</w:t>
            </w:r>
          </w:p>
        </w:tc>
        <w:tc>
          <w:tcPr>
            <w:tcW w:w="1134" w:type="dxa"/>
          </w:tcPr>
          <w:p w14:paraId="3AAC13C4" w14:textId="77777777" w:rsidR="00175499" w:rsidRPr="007E741D" w:rsidRDefault="00175499" w:rsidP="000B64A2">
            <w:pPr>
              <w:pStyle w:val="TAC"/>
              <w:rPr>
                <w:lang w:eastAsia="ja-JP"/>
              </w:rPr>
            </w:pPr>
          </w:p>
        </w:tc>
      </w:tr>
      <w:tr w:rsidR="00175499" w:rsidRPr="007E741D" w14:paraId="016A15A5" w14:textId="77777777" w:rsidTr="000B64A2">
        <w:tc>
          <w:tcPr>
            <w:tcW w:w="2364" w:type="dxa"/>
          </w:tcPr>
          <w:p w14:paraId="07532848" w14:textId="77777777" w:rsidR="00175499" w:rsidRPr="007E741D" w:rsidRDefault="00175499" w:rsidP="00175499">
            <w:pPr>
              <w:pStyle w:val="TAL"/>
              <w:ind w:left="113"/>
              <w:rPr>
                <w:lang w:eastAsia="ja-JP"/>
              </w:rPr>
            </w:pPr>
            <w:r w:rsidRPr="007E741D">
              <w:rPr>
                <w:lang w:eastAsia="ja-JP"/>
              </w:rPr>
              <w:t>&gt;</w:t>
            </w:r>
            <w:r>
              <w:rPr>
                <w:i/>
                <w:lang w:eastAsia="ja-JP"/>
              </w:rPr>
              <w:t>NR</w:t>
            </w:r>
          </w:p>
        </w:tc>
        <w:tc>
          <w:tcPr>
            <w:tcW w:w="1134" w:type="dxa"/>
          </w:tcPr>
          <w:p w14:paraId="1C3D0D94" w14:textId="77777777" w:rsidR="00175499" w:rsidRPr="007E741D" w:rsidRDefault="00175499" w:rsidP="00175499">
            <w:pPr>
              <w:pStyle w:val="TAL"/>
              <w:rPr>
                <w:lang w:eastAsia="ja-JP"/>
              </w:rPr>
            </w:pPr>
          </w:p>
        </w:tc>
        <w:tc>
          <w:tcPr>
            <w:tcW w:w="1134" w:type="dxa"/>
          </w:tcPr>
          <w:p w14:paraId="6D3E9BD0" w14:textId="77777777" w:rsidR="00175499" w:rsidRPr="007E741D" w:rsidRDefault="00175499" w:rsidP="00175499">
            <w:pPr>
              <w:pStyle w:val="TAL"/>
              <w:rPr>
                <w:i/>
                <w:lang w:eastAsia="ja-JP"/>
              </w:rPr>
            </w:pPr>
          </w:p>
        </w:tc>
        <w:tc>
          <w:tcPr>
            <w:tcW w:w="1559" w:type="dxa"/>
          </w:tcPr>
          <w:p w14:paraId="15EC6B7B" w14:textId="77777777" w:rsidR="00175499" w:rsidRPr="007E741D" w:rsidRDefault="00175499" w:rsidP="00175499">
            <w:pPr>
              <w:pStyle w:val="TAL"/>
              <w:rPr>
                <w:lang w:eastAsia="ja-JP"/>
              </w:rPr>
            </w:pPr>
          </w:p>
        </w:tc>
        <w:tc>
          <w:tcPr>
            <w:tcW w:w="1843" w:type="dxa"/>
          </w:tcPr>
          <w:p w14:paraId="29E41D56" w14:textId="77777777" w:rsidR="00175499" w:rsidRPr="007E741D" w:rsidRDefault="00175499" w:rsidP="00175499">
            <w:pPr>
              <w:pStyle w:val="TAL"/>
              <w:rPr>
                <w:lang w:eastAsia="ja-JP"/>
              </w:rPr>
            </w:pPr>
          </w:p>
        </w:tc>
        <w:tc>
          <w:tcPr>
            <w:tcW w:w="1134" w:type="dxa"/>
          </w:tcPr>
          <w:p w14:paraId="2F4622F1" w14:textId="77777777" w:rsidR="00175499" w:rsidRPr="007E741D" w:rsidRDefault="00175499" w:rsidP="000B64A2">
            <w:pPr>
              <w:pStyle w:val="TAC"/>
              <w:rPr>
                <w:lang w:eastAsia="ja-JP"/>
              </w:rPr>
            </w:pPr>
            <w:r w:rsidRPr="00FD0425">
              <w:rPr>
                <w:lang w:eastAsia="ja-JP"/>
              </w:rPr>
              <w:t>–</w:t>
            </w:r>
          </w:p>
        </w:tc>
        <w:tc>
          <w:tcPr>
            <w:tcW w:w="1134" w:type="dxa"/>
          </w:tcPr>
          <w:p w14:paraId="30B741F5" w14:textId="77777777" w:rsidR="00175499" w:rsidRPr="007E741D" w:rsidRDefault="00175499" w:rsidP="000B64A2">
            <w:pPr>
              <w:pStyle w:val="TAC"/>
              <w:rPr>
                <w:lang w:eastAsia="ja-JP"/>
              </w:rPr>
            </w:pPr>
          </w:p>
        </w:tc>
      </w:tr>
      <w:tr w:rsidR="00175499" w:rsidRPr="007E741D" w14:paraId="087FE542" w14:textId="77777777" w:rsidTr="000B64A2">
        <w:tc>
          <w:tcPr>
            <w:tcW w:w="2364" w:type="dxa"/>
          </w:tcPr>
          <w:p w14:paraId="5DCD12E9" w14:textId="77777777" w:rsidR="00175499" w:rsidRPr="007E741D" w:rsidRDefault="00175499" w:rsidP="00175499">
            <w:pPr>
              <w:pStyle w:val="TAL"/>
              <w:ind w:left="227"/>
              <w:rPr>
                <w:lang w:eastAsia="ja-JP"/>
              </w:rPr>
            </w:pPr>
            <w:r w:rsidRPr="007E741D">
              <w:rPr>
                <w:lang w:eastAsia="ja-JP"/>
              </w:rPr>
              <w:t>&gt;&gt;</w:t>
            </w:r>
            <w:r>
              <w:rPr>
                <w:lang w:eastAsia="ja-JP"/>
              </w:rPr>
              <w:t xml:space="preserve">NR </w:t>
            </w:r>
            <w:r w:rsidRPr="007E741D">
              <w:rPr>
                <w:lang w:eastAsia="ja-JP"/>
              </w:rPr>
              <w:t>UE RLF Report Container</w:t>
            </w:r>
          </w:p>
        </w:tc>
        <w:tc>
          <w:tcPr>
            <w:tcW w:w="1134" w:type="dxa"/>
          </w:tcPr>
          <w:p w14:paraId="1F5B68C9" w14:textId="77777777" w:rsidR="00175499" w:rsidRPr="007E741D" w:rsidRDefault="00175499" w:rsidP="00175499">
            <w:pPr>
              <w:pStyle w:val="TAL"/>
              <w:rPr>
                <w:lang w:eastAsia="ja-JP"/>
              </w:rPr>
            </w:pPr>
            <w:r w:rsidRPr="007E741D">
              <w:rPr>
                <w:lang w:eastAsia="ja-JP"/>
              </w:rPr>
              <w:t>M</w:t>
            </w:r>
          </w:p>
        </w:tc>
        <w:tc>
          <w:tcPr>
            <w:tcW w:w="1134" w:type="dxa"/>
          </w:tcPr>
          <w:p w14:paraId="10CFBACB" w14:textId="77777777" w:rsidR="00175499" w:rsidRPr="007E741D" w:rsidRDefault="00175499" w:rsidP="00175499">
            <w:pPr>
              <w:pStyle w:val="TAL"/>
              <w:rPr>
                <w:i/>
                <w:lang w:eastAsia="ja-JP"/>
              </w:rPr>
            </w:pPr>
          </w:p>
        </w:tc>
        <w:tc>
          <w:tcPr>
            <w:tcW w:w="1559" w:type="dxa"/>
          </w:tcPr>
          <w:p w14:paraId="0C3DB413" w14:textId="77777777" w:rsidR="00175499" w:rsidRPr="007E741D" w:rsidRDefault="00175499" w:rsidP="00175499">
            <w:pPr>
              <w:pStyle w:val="TAL"/>
              <w:rPr>
                <w:lang w:eastAsia="ja-JP"/>
              </w:rPr>
            </w:pPr>
            <w:r w:rsidRPr="007E741D">
              <w:rPr>
                <w:lang w:eastAsia="ja-JP"/>
              </w:rPr>
              <w:t>OCTET STRING</w:t>
            </w:r>
          </w:p>
        </w:tc>
        <w:tc>
          <w:tcPr>
            <w:tcW w:w="1843" w:type="dxa"/>
          </w:tcPr>
          <w:p w14:paraId="3631E477" w14:textId="77777777" w:rsidR="00175499" w:rsidRPr="00BC48B5" w:rsidRDefault="00175499" w:rsidP="00175499">
            <w:pPr>
              <w:pStyle w:val="TAL"/>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134" w:type="dxa"/>
          </w:tcPr>
          <w:p w14:paraId="33167F79" w14:textId="77777777" w:rsidR="00175499" w:rsidRPr="00D40451" w:rsidRDefault="00175499" w:rsidP="000B64A2">
            <w:pPr>
              <w:pStyle w:val="TAC"/>
              <w:rPr>
                <w:i/>
                <w:lang w:eastAsia="ja-JP"/>
              </w:rPr>
            </w:pPr>
            <w:r>
              <w:rPr>
                <w:lang w:eastAsia="ja-JP"/>
              </w:rPr>
              <w:t>–</w:t>
            </w:r>
          </w:p>
        </w:tc>
        <w:tc>
          <w:tcPr>
            <w:tcW w:w="1134" w:type="dxa"/>
          </w:tcPr>
          <w:p w14:paraId="0125216C" w14:textId="77777777" w:rsidR="00175499" w:rsidRPr="00D40451" w:rsidRDefault="00175499" w:rsidP="000B64A2">
            <w:pPr>
              <w:pStyle w:val="TAC"/>
              <w:rPr>
                <w:i/>
                <w:lang w:eastAsia="ja-JP"/>
              </w:rPr>
            </w:pPr>
          </w:p>
        </w:tc>
      </w:tr>
      <w:tr w:rsidR="00175499" w:rsidRPr="007E741D" w14:paraId="3E3FA8D7" w14:textId="77777777" w:rsidTr="000B64A2">
        <w:tc>
          <w:tcPr>
            <w:tcW w:w="2364" w:type="dxa"/>
          </w:tcPr>
          <w:p w14:paraId="2D8AD139" w14:textId="77777777" w:rsidR="00175499" w:rsidRPr="007E741D" w:rsidRDefault="00175499" w:rsidP="00175499">
            <w:pPr>
              <w:pStyle w:val="TAL"/>
              <w:ind w:left="113"/>
              <w:rPr>
                <w:lang w:eastAsia="ja-JP"/>
              </w:rPr>
            </w:pPr>
            <w:r w:rsidRPr="007E741D">
              <w:rPr>
                <w:lang w:eastAsia="ja-JP"/>
              </w:rPr>
              <w:t>&gt;</w:t>
            </w:r>
            <w:r>
              <w:rPr>
                <w:i/>
                <w:lang w:eastAsia="ja-JP"/>
              </w:rPr>
              <w:t>LTE</w:t>
            </w:r>
          </w:p>
        </w:tc>
        <w:tc>
          <w:tcPr>
            <w:tcW w:w="1134" w:type="dxa"/>
          </w:tcPr>
          <w:p w14:paraId="4189382F" w14:textId="77777777" w:rsidR="00175499" w:rsidRPr="007E741D" w:rsidRDefault="00175499" w:rsidP="00175499">
            <w:pPr>
              <w:pStyle w:val="TAL"/>
              <w:rPr>
                <w:lang w:eastAsia="ja-JP"/>
              </w:rPr>
            </w:pPr>
          </w:p>
        </w:tc>
        <w:tc>
          <w:tcPr>
            <w:tcW w:w="1134" w:type="dxa"/>
          </w:tcPr>
          <w:p w14:paraId="483D354F" w14:textId="77777777" w:rsidR="00175499" w:rsidRPr="007E741D" w:rsidRDefault="00175499" w:rsidP="00175499">
            <w:pPr>
              <w:pStyle w:val="TAL"/>
              <w:rPr>
                <w:i/>
                <w:lang w:eastAsia="ja-JP"/>
              </w:rPr>
            </w:pPr>
          </w:p>
        </w:tc>
        <w:tc>
          <w:tcPr>
            <w:tcW w:w="1559" w:type="dxa"/>
          </w:tcPr>
          <w:p w14:paraId="6F32EBC4" w14:textId="77777777" w:rsidR="00175499" w:rsidRPr="007E741D" w:rsidRDefault="00175499" w:rsidP="00175499">
            <w:pPr>
              <w:pStyle w:val="TAL"/>
              <w:rPr>
                <w:lang w:eastAsia="ja-JP"/>
              </w:rPr>
            </w:pPr>
          </w:p>
        </w:tc>
        <w:tc>
          <w:tcPr>
            <w:tcW w:w="1843" w:type="dxa"/>
          </w:tcPr>
          <w:p w14:paraId="0F8BB6C4" w14:textId="77777777" w:rsidR="00175499" w:rsidRPr="00D40451" w:rsidRDefault="00175499" w:rsidP="00175499">
            <w:pPr>
              <w:pStyle w:val="TAL"/>
              <w:rPr>
                <w:i/>
                <w:lang w:eastAsia="ja-JP"/>
              </w:rPr>
            </w:pPr>
          </w:p>
        </w:tc>
        <w:tc>
          <w:tcPr>
            <w:tcW w:w="1134" w:type="dxa"/>
          </w:tcPr>
          <w:p w14:paraId="7DEF3AB7" w14:textId="77777777" w:rsidR="00175499" w:rsidRPr="00D40451" w:rsidRDefault="00175499" w:rsidP="000B64A2">
            <w:pPr>
              <w:pStyle w:val="TAC"/>
              <w:rPr>
                <w:i/>
                <w:lang w:eastAsia="ja-JP"/>
              </w:rPr>
            </w:pPr>
            <w:bookmarkStart w:id="5951" w:name="OLE_LINK223"/>
            <w:bookmarkStart w:id="5952" w:name="OLE_LINK224"/>
            <w:r>
              <w:rPr>
                <w:lang w:eastAsia="ja-JP"/>
              </w:rPr>
              <w:t>–</w:t>
            </w:r>
            <w:bookmarkEnd w:id="5951"/>
            <w:bookmarkEnd w:id="5952"/>
          </w:p>
        </w:tc>
        <w:tc>
          <w:tcPr>
            <w:tcW w:w="1134" w:type="dxa"/>
          </w:tcPr>
          <w:p w14:paraId="5DAC838D" w14:textId="77777777" w:rsidR="00175499" w:rsidRPr="00D40451" w:rsidRDefault="00175499" w:rsidP="000B64A2">
            <w:pPr>
              <w:pStyle w:val="TAC"/>
              <w:rPr>
                <w:i/>
                <w:lang w:eastAsia="ja-JP"/>
              </w:rPr>
            </w:pPr>
          </w:p>
        </w:tc>
      </w:tr>
      <w:tr w:rsidR="00175499" w:rsidRPr="007E741D" w14:paraId="5D26E2E5" w14:textId="77777777" w:rsidTr="000B64A2">
        <w:tc>
          <w:tcPr>
            <w:tcW w:w="2364" w:type="dxa"/>
          </w:tcPr>
          <w:p w14:paraId="2B3D1A2C" w14:textId="77777777" w:rsidR="00175499" w:rsidRPr="007E741D" w:rsidRDefault="00175499" w:rsidP="00175499">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134" w:type="dxa"/>
          </w:tcPr>
          <w:p w14:paraId="6221CA32" w14:textId="77777777" w:rsidR="00175499" w:rsidRPr="007E741D" w:rsidRDefault="00175499" w:rsidP="00175499">
            <w:pPr>
              <w:pStyle w:val="TAL"/>
              <w:rPr>
                <w:lang w:eastAsia="ja-JP"/>
              </w:rPr>
            </w:pPr>
            <w:r w:rsidRPr="007E741D">
              <w:rPr>
                <w:lang w:eastAsia="ja-JP"/>
              </w:rPr>
              <w:t>M</w:t>
            </w:r>
          </w:p>
        </w:tc>
        <w:tc>
          <w:tcPr>
            <w:tcW w:w="1134" w:type="dxa"/>
          </w:tcPr>
          <w:p w14:paraId="4556D38E" w14:textId="77777777" w:rsidR="00175499" w:rsidRPr="007E741D" w:rsidRDefault="00175499" w:rsidP="00175499">
            <w:pPr>
              <w:pStyle w:val="TAL"/>
              <w:rPr>
                <w:i/>
                <w:lang w:eastAsia="ja-JP"/>
              </w:rPr>
            </w:pPr>
          </w:p>
        </w:tc>
        <w:tc>
          <w:tcPr>
            <w:tcW w:w="1559" w:type="dxa"/>
          </w:tcPr>
          <w:p w14:paraId="2EFEBDF0" w14:textId="77777777" w:rsidR="00175499" w:rsidRPr="007E741D" w:rsidRDefault="00175499" w:rsidP="00175499">
            <w:pPr>
              <w:pStyle w:val="TAL"/>
              <w:rPr>
                <w:lang w:eastAsia="ja-JP"/>
              </w:rPr>
            </w:pPr>
            <w:r w:rsidRPr="007E741D">
              <w:rPr>
                <w:lang w:eastAsia="ja-JP"/>
              </w:rPr>
              <w:t>OCTET STRING</w:t>
            </w:r>
          </w:p>
        </w:tc>
        <w:tc>
          <w:tcPr>
            <w:tcW w:w="1843" w:type="dxa"/>
          </w:tcPr>
          <w:p w14:paraId="7DC9615F" w14:textId="77777777" w:rsidR="00175499" w:rsidRPr="00DB0C03" w:rsidRDefault="00175499" w:rsidP="00175499">
            <w:pPr>
              <w:pStyle w:val="TAL"/>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134" w:type="dxa"/>
          </w:tcPr>
          <w:p w14:paraId="31A97AC4" w14:textId="77777777" w:rsidR="00175499" w:rsidRPr="00D40451" w:rsidRDefault="00175499" w:rsidP="000B64A2">
            <w:pPr>
              <w:pStyle w:val="TAC"/>
              <w:rPr>
                <w:i/>
                <w:szCs w:val="18"/>
              </w:rPr>
            </w:pPr>
            <w:bookmarkStart w:id="5953" w:name="OLE_LINK225"/>
            <w:bookmarkStart w:id="5954" w:name="OLE_LINK226"/>
            <w:r>
              <w:rPr>
                <w:lang w:eastAsia="ja-JP"/>
              </w:rPr>
              <w:t>–</w:t>
            </w:r>
            <w:bookmarkEnd w:id="5953"/>
            <w:bookmarkEnd w:id="5954"/>
          </w:p>
        </w:tc>
        <w:tc>
          <w:tcPr>
            <w:tcW w:w="1134" w:type="dxa"/>
          </w:tcPr>
          <w:p w14:paraId="4DD7716B" w14:textId="77777777" w:rsidR="00175499" w:rsidRPr="00D40451" w:rsidRDefault="00175499" w:rsidP="000B64A2">
            <w:pPr>
              <w:pStyle w:val="TAC"/>
              <w:rPr>
                <w:i/>
                <w:szCs w:val="18"/>
              </w:rPr>
            </w:pPr>
          </w:p>
        </w:tc>
      </w:tr>
      <w:tr w:rsidR="00175499" w:rsidRPr="007E741D" w14:paraId="01EEBE08" w14:textId="77777777" w:rsidTr="000B64A2">
        <w:tc>
          <w:tcPr>
            <w:tcW w:w="2364" w:type="dxa"/>
          </w:tcPr>
          <w:p w14:paraId="37DB60E8" w14:textId="77777777" w:rsidR="00175499" w:rsidRPr="007E741D" w:rsidRDefault="00175499" w:rsidP="000B64A2">
            <w:pPr>
              <w:pStyle w:val="TAL"/>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134" w:type="dxa"/>
          </w:tcPr>
          <w:p w14:paraId="76216577" w14:textId="77777777" w:rsidR="00175499" w:rsidRPr="007E741D" w:rsidRDefault="00175499" w:rsidP="00175499">
            <w:pPr>
              <w:pStyle w:val="TAL"/>
              <w:rPr>
                <w:lang w:eastAsia="ja-JP"/>
              </w:rPr>
            </w:pPr>
          </w:p>
        </w:tc>
        <w:tc>
          <w:tcPr>
            <w:tcW w:w="1134" w:type="dxa"/>
          </w:tcPr>
          <w:p w14:paraId="7A3E877B" w14:textId="77777777" w:rsidR="00175499" w:rsidRPr="007E741D" w:rsidRDefault="00175499" w:rsidP="00175499">
            <w:pPr>
              <w:pStyle w:val="TAL"/>
              <w:rPr>
                <w:i/>
                <w:lang w:eastAsia="ja-JP"/>
              </w:rPr>
            </w:pPr>
          </w:p>
        </w:tc>
        <w:tc>
          <w:tcPr>
            <w:tcW w:w="1559" w:type="dxa"/>
          </w:tcPr>
          <w:p w14:paraId="4BE06043" w14:textId="77777777" w:rsidR="00175499" w:rsidRPr="007E741D" w:rsidRDefault="00175499" w:rsidP="00175499">
            <w:pPr>
              <w:pStyle w:val="TAL"/>
              <w:rPr>
                <w:lang w:eastAsia="ja-JP"/>
              </w:rPr>
            </w:pPr>
          </w:p>
        </w:tc>
        <w:tc>
          <w:tcPr>
            <w:tcW w:w="1843" w:type="dxa"/>
          </w:tcPr>
          <w:p w14:paraId="79D9B770" w14:textId="77777777" w:rsidR="00175499" w:rsidRPr="00D40451" w:rsidRDefault="00175499" w:rsidP="00175499">
            <w:pPr>
              <w:pStyle w:val="TAL"/>
              <w:rPr>
                <w:i/>
                <w:szCs w:val="18"/>
              </w:rPr>
            </w:pPr>
          </w:p>
        </w:tc>
        <w:tc>
          <w:tcPr>
            <w:tcW w:w="1134" w:type="dxa"/>
          </w:tcPr>
          <w:p w14:paraId="305F405F" w14:textId="77777777" w:rsidR="00175499" w:rsidRPr="00D40451" w:rsidRDefault="00175499" w:rsidP="000B64A2">
            <w:pPr>
              <w:pStyle w:val="TAC"/>
              <w:rPr>
                <w:i/>
                <w:szCs w:val="18"/>
              </w:rPr>
            </w:pPr>
            <w:r w:rsidRPr="00655AA5">
              <w:rPr>
                <w:rFonts w:hint="eastAsia"/>
                <w:szCs w:val="18"/>
                <w:lang w:eastAsia="zh-CN"/>
              </w:rPr>
              <w:t>Y</w:t>
            </w:r>
            <w:r>
              <w:rPr>
                <w:szCs w:val="18"/>
                <w:lang w:eastAsia="zh-CN"/>
              </w:rPr>
              <w:t>ES</w:t>
            </w:r>
          </w:p>
        </w:tc>
        <w:tc>
          <w:tcPr>
            <w:tcW w:w="1134" w:type="dxa"/>
          </w:tcPr>
          <w:p w14:paraId="51353994" w14:textId="77777777" w:rsidR="00175499" w:rsidRPr="00D40451" w:rsidRDefault="00175499" w:rsidP="000B64A2">
            <w:pPr>
              <w:pStyle w:val="TAC"/>
              <w:rPr>
                <w:i/>
                <w:szCs w:val="18"/>
              </w:rPr>
            </w:pPr>
            <w:r w:rsidRPr="00655AA5">
              <w:rPr>
                <w:rFonts w:hint="eastAsia"/>
                <w:szCs w:val="18"/>
                <w:lang w:eastAsia="zh-CN"/>
              </w:rPr>
              <w:t>ignore</w:t>
            </w:r>
          </w:p>
        </w:tc>
      </w:tr>
      <w:tr w:rsidR="00175499" w:rsidRPr="007E741D" w14:paraId="0CBC747E" w14:textId="77777777" w:rsidTr="000B64A2">
        <w:tc>
          <w:tcPr>
            <w:tcW w:w="2364" w:type="dxa"/>
          </w:tcPr>
          <w:p w14:paraId="3EFCF586" w14:textId="77777777" w:rsidR="00175499" w:rsidRPr="007E741D" w:rsidRDefault="00175499" w:rsidP="00175499">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134" w:type="dxa"/>
          </w:tcPr>
          <w:p w14:paraId="0963ED80" w14:textId="77777777" w:rsidR="00175499" w:rsidRPr="007E741D" w:rsidRDefault="00175499" w:rsidP="00175499">
            <w:pPr>
              <w:pStyle w:val="TAL"/>
              <w:rPr>
                <w:lang w:eastAsia="ja-JP"/>
              </w:rPr>
            </w:pPr>
            <w:r w:rsidRPr="007E741D">
              <w:rPr>
                <w:lang w:eastAsia="ja-JP"/>
              </w:rPr>
              <w:t>M</w:t>
            </w:r>
          </w:p>
        </w:tc>
        <w:tc>
          <w:tcPr>
            <w:tcW w:w="1134" w:type="dxa"/>
          </w:tcPr>
          <w:p w14:paraId="599B0D7B" w14:textId="77777777" w:rsidR="00175499" w:rsidRPr="007E741D" w:rsidRDefault="00175499" w:rsidP="00175499">
            <w:pPr>
              <w:pStyle w:val="TAL"/>
              <w:rPr>
                <w:i/>
                <w:lang w:eastAsia="ja-JP"/>
              </w:rPr>
            </w:pPr>
          </w:p>
        </w:tc>
        <w:tc>
          <w:tcPr>
            <w:tcW w:w="1559" w:type="dxa"/>
          </w:tcPr>
          <w:p w14:paraId="2C611A8D" w14:textId="77777777" w:rsidR="00175499" w:rsidRPr="007E741D" w:rsidRDefault="00175499" w:rsidP="00175499">
            <w:pPr>
              <w:pStyle w:val="TAL"/>
              <w:rPr>
                <w:lang w:eastAsia="ja-JP"/>
              </w:rPr>
            </w:pPr>
            <w:r w:rsidRPr="007E741D">
              <w:rPr>
                <w:lang w:eastAsia="ja-JP"/>
              </w:rPr>
              <w:t>OCTET STRING</w:t>
            </w:r>
          </w:p>
        </w:tc>
        <w:tc>
          <w:tcPr>
            <w:tcW w:w="1843" w:type="dxa"/>
          </w:tcPr>
          <w:p w14:paraId="24445829" w14:textId="77777777" w:rsidR="00175499" w:rsidRPr="00D40451" w:rsidRDefault="00175499" w:rsidP="00175499">
            <w:pPr>
              <w:pStyle w:val="TAL"/>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134" w:type="dxa"/>
          </w:tcPr>
          <w:p w14:paraId="6CF6D490" w14:textId="77777777" w:rsidR="00175499" w:rsidRPr="00D40451" w:rsidRDefault="00175499" w:rsidP="000B64A2">
            <w:pPr>
              <w:pStyle w:val="TAC"/>
              <w:rPr>
                <w:i/>
                <w:szCs w:val="18"/>
              </w:rPr>
            </w:pPr>
            <w:r>
              <w:rPr>
                <w:lang w:eastAsia="ja-JP"/>
              </w:rPr>
              <w:t>–</w:t>
            </w:r>
          </w:p>
        </w:tc>
        <w:tc>
          <w:tcPr>
            <w:tcW w:w="1134" w:type="dxa"/>
          </w:tcPr>
          <w:p w14:paraId="544596F1" w14:textId="77777777" w:rsidR="00175499" w:rsidRPr="00D40451" w:rsidRDefault="00175499" w:rsidP="000B64A2">
            <w:pPr>
              <w:pStyle w:val="TAC"/>
              <w:rPr>
                <w:i/>
                <w:szCs w:val="18"/>
              </w:rPr>
            </w:pPr>
          </w:p>
        </w:tc>
      </w:tr>
      <w:tr w:rsidR="00175499" w:rsidRPr="007E741D" w14:paraId="3B0632BE" w14:textId="77777777" w:rsidTr="000B64A2">
        <w:tc>
          <w:tcPr>
            <w:tcW w:w="2364" w:type="dxa"/>
          </w:tcPr>
          <w:p w14:paraId="34CDD08E" w14:textId="77777777" w:rsidR="00175499" w:rsidRPr="007E741D" w:rsidRDefault="00175499" w:rsidP="00175499">
            <w:pPr>
              <w:pStyle w:val="TAL"/>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134" w:type="dxa"/>
          </w:tcPr>
          <w:p w14:paraId="56C695B3" w14:textId="77777777" w:rsidR="00175499" w:rsidRPr="007E741D" w:rsidRDefault="00175499" w:rsidP="00175499">
            <w:pPr>
              <w:pStyle w:val="TAL"/>
              <w:rPr>
                <w:lang w:eastAsia="ja-JP"/>
              </w:rPr>
            </w:pPr>
            <w:r>
              <w:rPr>
                <w:rFonts w:cs="Arial"/>
                <w:lang w:eastAsia="zh-CN"/>
              </w:rPr>
              <w:t>M</w:t>
            </w:r>
          </w:p>
        </w:tc>
        <w:tc>
          <w:tcPr>
            <w:tcW w:w="1134" w:type="dxa"/>
          </w:tcPr>
          <w:p w14:paraId="1B69E41F" w14:textId="77777777" w:rsidR="00175499" w:rsidRPr="007E741D" w:rsidRDefault="00175499" w:rsidP="00175499">
            <w:pPr>
              <w:pStyle w:val="TAL"/>
              <w:rPr>
                <w:i/>
                <w:lang w:eastAsia="ja-JP"/>
              </w:rPr>
            </w:pPr>
          </w:p>
        </w:tc>
        <w:tc>
          <w:tcPr>
            <w:tcW w:w="1559" w:type="dxa"/>
          </w:tcPr>
          <w:p w14:paraId="486148E9" w14:textId="77777777" w:rsidR="00175499" w:rsidRPr="007E741D" w:rsidRDefault="00175499" w:rsidP="00175499">
            <w:pPr>
              <w:pStyle w:val="TAL"/>
              <w:rPr>
                <w:lang w:eastAsia="ja-JP"/>
              </w:rPr>
            </w:pPr>
            <w:r w:rsidRPr="00F67C4D">
              <w:rPr>
                <w:lang w:eastAsia="ja-JP"/>
              </w:rPr>
              <w:t>OCTET STRING</w:t>
            </w:r>
          </w:p>
        </w:tc>
        <w:tc>
          <w:tcPr>
            <w:tcW w:w="1843" w:type="dxa"/>
          </w:tcPr>
          <w:p w14:paraId="5736EFB4" w14:textId="77777777" w:rsidR="00175499" w:rsidRPr="00D40451" w:rsidRDefault="00175499" w:rsidP="00175499">
            <w:pPr>
              <w:pStyle w:val="TAL"/>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134" w:type="dxa"/>
          </w:tcPr>
          <w:p w14:paraId="7196BD28" w14:textId="77777777" w:rsidR="00175499" w:rsidRPr="00D40451" w:rsidRDefault="00175499" w:rsidP="000B64A2">
            <w:pPr>
              <w:pStyle w:val="TAC"/>
              <w:rPr>
                <w:i/>
                <w:szCs w:val="18"/>
              </w:rPr>
            </w:pPr>
            <w:r>
              <w:rPr>
                <w:lang w:eastAsia="ja-JP"/>
              </w:rPr>
              <w:t>–</w:t>
            </w:r>
          </w:p>
        </w:tc>
        <w:tc>
          <w:tcPr>
            <w:tcW w:w="1134" w:type="dxa"/>
          </w:tcPr>
          <w:p w14:paraId="3EE38F88" w14:textId="77777777" w:rsidR="00175499" w:rsidRPr="00D40451" w:rsidRDefault="00175499" w:rsidP="000B64A2">
            <w:pPr>
              <w:pStyle w:val="TAC"/>
              <w:rPr>
                <w:i/>
                <w:szCs w:val="18"/>
              </w:rPr>
            </w:pPr>
          </w:p>
        </w:tc>
      </w:tr>
    </w:tbl>
    <w:p w14:paraId="77D570CC" w14:textId="77777777" w:rsidR="00F9724E" w:rsidRDefault="00F9724E" w:rsidP="00F9724E">
      <w:pPr>
        <w:rPr>
          <w:lang w:val="en-US" w:eastAsia="zh-CN"/>
        </w:rPr>
      </w:pPr>
    </w:p>
    <w:p w14:paraId="525530C7" w14:textId="77777777" w:rsidR="00F9724E" w:rsidRPr="00AC628F" w:rsidRDefault="00F9724E" w:rsidP="00F9724E">
      <w:pPr>
        <w:keepNext/>
        <w:keepLines/>
        <w:spacing w:before="120"/>
        <w:ind w:left="1418" w:hanging="1418"/>
        <w:outlineLvl w:val="3"/>
        <w:rPr>
          <w:rFonts w:ascii="Arial" w:hAnsi="Arial"/>
          <w:sz w:val="24"/>
        </w:rPr>
      </w:pPr>
      <w:bookmarkStart w:id="5955" w:name="_Toc14207860"/>
      <w:bookmarkStart w:id="5956" w:name="_Hlk44423768"/>
      <w:r w:rsidRPr="00AC628F">
        <w:rPr>
          <w:rFonts w:ascii="Arial" w:hAnsi="Arial"/>
          <w:sz w:val="24"/>
        </w:rPr>
        <w:t>9.2.2.</w:t>
      </w:r>
      <w:bookmarkEnd w:id="5956"/>
      <w:r w:rsidR="00086BAB">
        <w:rPr>
          <w:rFonts w:ascii="Arial" w:hAnsi="Arial"/>
          <w:sz w:val="24"/>
        </w:rPr>
        <w:t>60</w:t>
      </w:r>
      <w:r w:rsidRPr="00AC628F">
        <w:rPr>
          <w:rFonts w:ascii="Arial" w:hAnsi="Arial"/>
          <w:sz w:val="24"/>
        </w:rPr>
        <w:tab/>
      </w:r>
      <w:bookmarkStart w:id="5957" w:name="OLE_LINK22"/>
      <w:r w:rsidRPr="00AC628F">
        <w:rPr>
          <w:rFonts w:ascii="Arial" w:hAnsi="Arial"/>
          <w:sz w:val="24"/>
        </w:rPr>
        <w:t>Mobility Parameters Information</w:t>
      </w:r>
      <w:bookmarkEnd w:id="5955"/>
      <w:bookmarkEnd w:id="5957"/>
    </w:p>
    <w:p w14:paraId="293D2713" w14:textId="77777777" w:rsidR="00F9724E" w:rsidRPr="00AC628F" w:rsidRDefault="00F9724E" w:rsidP="00F9724E">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9724E" w:rsidRPr="00AC628F" w14:paraId="4125FE1E"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B71DAA">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B71DAA">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B71DAA">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B71DAA">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B71DAA">
            <w:pPr>
              <w:pStyle w:val="TAH"/>
              <w:rPr>
                <w:lang w:eastAsia="fr-FR"/>
              </w:rPr>
            </w:pPr>
            <w:r w:rsidRPr="00AC628F">
              <w:rPr>
                <w:lang w:eastAsia="fr-FR"/>
              </w:rPr>
              <w:t>Semantics description</w:t>
            </w:r>
          </w:p>
        </w:tc>
      </w:tr>
      <w:tr w:rsidR="00F9724E" w:rsidRPr="00AC628F" w14:paraId="29C5D917"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B71DAA">
            <w:pPr>
              <w:pStyle w:val="TAL"/>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B71DAA">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B71DAA">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B71DAA">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B71DAA">
            <w:pPr>
              <w:pStyle w:val="TAL"/>
              <w:rPr>
                <w:lang w:eastAsia="ja-JP"/>
              </w:rPr>
            </w:pPr>
            <w:r w:rsidRPr="00D40451">
              <w:rPr>
                <w:lang w:eastAsia="ja-JP"/>
              </w:rPr>
              <w:t>The actual value is IE value * 0.5 dB.</w:t>
            </w:r>
          </w:p>
        </w:tc>
      </w:tr>
    </w:tbl>
    <w:p w14:paraId="26260CF7" w14:textId="77777777" w:rsidR="00F9724E" w:rsidRPr="00AC628F" w:rsidRDefault="00F9724E" w:rsidP="00F9724E"/>
    <w:p w14:paraId="1CCC2FC2" w14:textId="77777777" w:rsidR="00F9724E" w:rsidRPr="00AC628F" w:rsidRDefault="00F9724E" w:rsidP="00F9724E">
      <w:pPr>
        <w:keepNext/>
        <w:keepLines/>
        <w:spacing w:before="120"/>
        <w:ind w:left="1418" w:hanging="1418"/>
        <w:outlineLvl w:val="3"/>
        <w:rPr>
          <w:rFonts w:ascii="Arial" w:hAnsi="Arial"/>
          <w:sz w:val="24"/>
        </w:rPr>
      </w:pPr>
      <w:bookmarkStart w:id="5958" w:name="_Toc14207861"/>
      <w:bookmarkStart w:id="5959" w:name="_Hlk44423784"/>
      <w:r w:rsidRPr="00AC628F">
        <w:rPr>
          <w:rFonts w:ascii="Arial" w:hAnsi="Arial"/>
          <w:sz w:val="24"/>
        </w:rPr>
        <w:t>9.2.2.</w:t>
      </w:r>
      <w:bookmarkEnd w:id="5959"/>
      <w:r w:rsidR="00086BAB">
        <w:rPr>
          <w:rFonts w:ascii="Arial" w:hAnsi="Arial"/>
          <w:sz w:val="24"/>
        </w:rPr>
        <w:t>61</w:t>
      </w:r>
      <w:r w:rsidRPr="00AC628F">
        <w:rPr>
          <w:rFonts w:ascii="Arial" w:hAnsi="Arial"/>
          <w:sz w:val="24"/>
        </w:rPr>
        <w:tab/>
        <w:t>Mobility Parameters Modification Range</w:t>
      </w:r>
      <w:bookmarkEnd w:id="5958"/>
    </w:p>
    <w:p w14:paraId="6050D8A7" w14:textId="77777777" w:rsidR="00F9724E" w:rsidRPr="00AC628F" w:rsidRDefault="00F9724E" w:rsidP="00F9724E">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9724E" w:rsidRPr="00AC628F" w14:paraId="7E6F7774"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B71DAA">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B71DAA">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B71DAA">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B71DAA">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B71DAA">
            <w:pPr>
              <w:pStyle w:val="TAH"/>
              <w:rPr>
                <w:lang w:eastAsia="fr-FR"/>
              </w:rPr>
            </w:pPr>
            <w:r w:rsidRPr="00AC628F">
              <w:rPr>
                <w:lang w:eastAsia="fr-FR"/>
              </w:rPr>
              <w:t>Semantics description</w:t>
            </w:r>
          </w:p>
        </w:tc>
      </w:tr>
      <w:tr w:rsidR="00F9724E" w:rsidRPr="00AC628F" w14:paraId="5F2DBCF9"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B71DAA">
            <w:pPr>
              <w:pStyle w:val="TAL"/>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B71DAA">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B71DAA">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B71DAA">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B71DAA">
            <w:pPr>
              <w:pStyle w:val="TAL"/>
              <w:rPr>
                <w:lang w:eastAsia="ja-JP"/>
              </w:rPr>
            </w:pPr>
            <w:r w:rsidRPr="00D40451">
              <w:rPr>
                <w:lang w:eastAsia="ja-JP"/>
              </w:rPr>
              <w:t>The actual value is IE value * 0.5 dB.</w:t>
            </w:r>
          </w:p>
        </w:tc>
      </w:tr>
      <w:tr w:rsidR="00F9724E" w:rsidRPr="00AC628F" w14:paraId="72953FF2" w14:textId="77777777" w:rsidTr="00B71DAA">
        <w:trPr>
          <w:jc w:val="center"/>
        </w:trPr>
        <w:tc>
          <w:tcPr>
            <w:tcW w:w="2552"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B71DAA">
            <w:pPr>
              <w:pStyle w:val="TAL"/>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B71DAA">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B71DAA">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B71DAA">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B71DAA">
            <w:pPr>
              <w:pStyle w:val="TAL"/>
              <w:rPr>
                <w:lang w:eastAsia="ja-JP"/>
              </w:rPr>
            </w:pPr>
            <w:r w:rsidRPr="00D40451">
              <w:rPr>
                <w:lang w:eastAsia="ja-JP"/>
              </w:rPr>
              <w:t>The actual value is IE value * 0.5 dB.</w:t>
            </w:r>
          </w:p>
        </w:tc>
      </w:tr>
    </w:tbl>
    <w:p w14:paraId="62C308FE" w14:textId="77777777" w:rsidR="00F9724E" w:rsidRPr="00AC628F" w:rsidRDefault="00F9724E" w:rsidP="00F9724E"/>
    <w:p w14:paraId="6F3CEFA2" w14:textId="77777777" w:rsidR="00F9724E" w:rsidRDefault="00F9724E" w:rsidP="00F9724E">
      <w:pPr>
        <w:keepNext/>
        <w:keepLines/>
        <w:spacing w:before="120"/>
        <w:ind w:left="1418" w:hanging="1418"/>
        <w:outlineLvl w:val="3"/>
        <w:rPr>
          <w:rFonts w:ascii="Arial" w:hAnsi="Arial"/>
          <w:sz w:val="24"/>
        </w:rPr>
      </w:pPr>
      <w:bookmarkStart w:id="5960"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5960"/>
      <w:r w:rsidR="00086BAB">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FC20142" w14:textId="77777777" w:rsidR="00F9724E" w:rsidRDefault="00F9724E" w:rsidP="00F9724E">
      <w:pPr>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F9724E" w:rsidRPr="00D0552F" w14:paraId="7864807C" w14:textId="77777777" w:rsidTr="00B71DAA">
        <w:tc>
          <w:tcPr>
            <w:tcW w:w="2626"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B71DAA">
            <w:pPr>
              <w:pStyle w:val="TAH"/>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B71DAA">
            <w:pPr>
              <w:pStyle w:val="TAH"/>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B71DAA">
            <w:pPr>
              <w:pStyle w:val="TAH"/>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B71DAA">
            <w:pPr>
              <w:pStyle w:val="TAH"/>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B71DAA">
            <w:pPr>
              <w:pStyle w:val="TAH"/>
              <w:rPr>
                <w:lang w:eastAsia="ja-JP"/>
              </w:rPr>
            </w:pPr>
            <w:r w:rsidRPr="00D0552F">
              <w:rPr>
                <w:lang w:eastAsia="ja-JP"/>
              </w:rPr>
              <w:t>Semantics description</w:t>
            </w:r>
          </w:p>
        </w:tc>
      </w:tr>
      <w:tr w:rsidR="00F9724E" w:rsidRPr="00D0552F" w14:paraId="3134B8EB" w14:textId="77777777" w:rsidTr="00B71DAA">
        <w:tc>
          <w:tcPr>
            <w:tcW w:w="2626"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B71DAA">
            <w:pPr>
              <w:pStyle w:val="TAL"/>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B71DAA">
            <w:pPr>
              <w:pStyle w:val="TAL"/>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B71DAA">
            <w:pPr>
              <w:pStyle w:val="TAL"/>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B71DAA">
            <w:pPr>
              <w:pStyle w:val="TAL"/>
            </w:pPr>
            <w:r w:rsidRPr="00826BC3">
              <w:t>INTEGER</w:t>
            </w:r>
            <w:r w:rsidR="00267B69">
              <w:t xml:space="preserve"> </w:t>
            </w:r>
            <w:r w:rsidRPr="00826BC3">
              <w:t>(0..16777215, ...)</w:t>
            </w:r>
          </w:p>
        </w:tc>
        <w:tc>
          <w:tcPr>
            <w:tcW w:w="374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B71DAA">
            <w:pPr>
              <w:pStyle w:val="TAL"/>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F9724E">
      <w:pPr>
        <w:rPr>
          <w:rFonts w:hint="eastAsia"/>
          <w:noProof/>
          <w:lang w:val="en-US"/>
        </w:rPr>
      </w:pPr>
    </w:p>
    <w:p w14:paraId="70231E44" w14:textId="77777777" w:rsidR="00F9724E" w:rsidRPr="00FD0425" w:rsidRDefault="00F9724E" w:rsidP="00F9724E">
      <w:pPr>
        <w:pStyle w:val="Heading4"/>
        <w:rPr>
          <w:lang w:val="fr-FR"/>
        </w:rPr>
      </w:pPr>
      <w:bookmarkStart w:id="5961" w:name="_Hlk44423814"/>
      <w:bookmarkStart w:id="5962" w:name="_Toc44497647"/>
      <w:bookmarkStart w:id="5963" w:name="_Toc45108035"/>
      <w:bookmarkStart w:id="5964" w:name="_Toc45901655"/>
      <w:bookmarkStart w:id="5965" w:name="_Toc51850735"/>
      <w:bookmarkStart w:id="5966" w:name="_Toc56693738"/>
      <w:bookmarkStart w:id="5967" w:name="_Toc64447281"/>
      <w:bookmarkStart w:id="5968" w:name="_Toc66286775"/>
      <w:bookmarkStart w:id="5969" w:name="_Toc74151470"/>
      <w:bookmarkStart w:id="5970" w:name="_Toc88653943"/>
      <w:bookmarkStart w:id="5971" w:name="_Toc97904299"/>
      <w:bookmarkStart w:id="5972" w:name="_Toc105175340"/>
      <w:bookmarkStart w:id="5973" w:name="_Toc113826370"/>
      <w:bookmarkStart w:id="5974" w:name="_Toc120032496"/>
      <w:r w:rsidRPr="00FD0425">
        <w:rPr>
          <w:lang w:val="fr-FR"/>
        </w:rPr>
        <w:t>9.2.2.</w:t>
      </w:r>
      <w:bookmarkEnd w:id="5961"/>
      <w:r w:rsidR="000051EC">
        <w:rPr>
          <w:lang w:val="fr-FR"/>
        </w:rPr>
        <w:t>63</w:t>
      </w:r>
      <w:r w:rsidRPr="00FD0425">
        <w:rPr>
          <w:lang w:val="fr-FR"/>
        </w:rPr>
        <w:tab/>
        <w:t xml:space="preserve">NR </w:t>
      </w:r>
      <w:r>
        <w:rPr>
          <w:lang w:val="fr-FR"/>
        </w:rPr>
        <w:t>Carrier List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0E4D10D7" w14:textId="77777777" w:rsidR="00F9724E" w:rsidRPr="00FD0425" w:rsidRDefault="00F9724E" w:rsidP="00F9724E">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9724E" w:rsidRPr="00FD0425" w14:paraId="19BA7E35" w14:textId="77777777" w:rsidTr="00B71DAA">
        <w:tc>
          <w:tcPr>
            <w:tcW w:w="2518" w:type="dxa"/>
          </w:tcPr>
          <w:p w14:paraId="3D8BBE94" w14:textId="77777777" w:rsidR="00F9724E" w:rsidRPr="00FD0425" w:rsidRDefault="00F9724E" w:rsidP="00B71DAA">
            <w:pPr>
              <w:pStyle w:val="TAH"/>
              <w:rPr>
                <w:lang w:eastAsia="ja-JP"/>
              </w:rPr>
            </w:pPr>
            <w:r w:rsidRPr="00FD0425">
              <w:rPr>
                <w:szCs w:val="18"/>
                <w:lang w:eastAsia="ja-JP"/>
              </w:rPr>
              <w:t>IE/Group Name</w:t>
            </w:r>
          </w:p>
        </w:tc>
        <w:tc>
          <w:tcPr>
            <w:tcW w:w="1134" w:type="dxa"/>
          </w:tcPr>
          <w:p w14:paraId="351B0FA1" w14:textId="77777777" w:rsidR="00F9724E" w:rsidRPr="00FD0425" w:rsidRDefault="00F9724E" w:rsidP="00B71DAA">
            <w:pPr>
              <w:pStyle w:val="TAH"/>
              <w:rPr>
                <w:lang w:eastAsia="ja-JP"/>
              </w:rPr>
            </w:pPr>
            <w:r w:rsidRPr="00FD0425">
              <w:rPr>
                <w:szCs w:val="18"/>
                <w:lang w:eastAsia="ja-JP"/>
              </w:rPr>
              <w:t>Presence</w:t>
            </w:r>
          </w:p>
        </w:tc>
        <w:tc>
          <w:tcPr>
            <w:tcW w:w="1418" w:type="dxa"/>
          </w:tcPr>
          <w:p w14:paraId="6A33617D" w14:textId="77777777" w:rsidR="00F9724E" w:rsidRPr="00FD0425" w:rsidRDefault="00F9724E" w:rsidP="00B71DAA">
            <w:pPr>
              <w:pStyle w:val="TAH"/>
              <w:rPr>
                <w:lang w:eastAsia="ja-JP"/>
              </w:rPr>
            </w:pPr>
            <w:r w:rsidRPr="00FD0425">
              <w:rPr>
                <w:szCs w:val="18"/>
                <w:lang w:eastAsia="ja-JP"/>
              </w:rPr>
              <w:t>Range</w:t>
            </w:r>
          </w:p>
        </w:tc>
        <w:tc>
          <w:tcPr>
            <w:tcW w:w="1842" w:type="dxa"/>
          </w:tcPr>
          <w:p w14:paraId="502FD59F" w14:textId="77777777" w:rsidR="00F9724E" w:rsidRPr="00FD0425" w:rsidRDefault="00F9724E" w:rsidP="00B71DAA">
            <w:pPr>
              <w:pStyle w:val="TAH"/>
              <w:rPr>
                <w:lang w:eastAsia="ja-JP"/>
              </w:rPr>
            </w:pPr>
            <w:r w:rsidRPr="00FD0425">
              <w:rPr>
                <w:szCs w:val="18"/>
                <w:lang w:eastAsia="ja-JP"/>
              </w:rPr>
              <w:t>IE Type and Reference</w:t>
            </w:r>
          </w:p>
        </w:tc>
        <w:tc>
          <w:tcPr>
            <w:tcW w:w="2444" w:type="dxa"/>
          </w:tcPr>
          <w:p w14:paraId="56230D1A" w14:textId="77777777" w:rsidR="00F9724E" w:rsidRPr="00FD0425" w:rsidRDefault="00F9724E" w:rsidP="00B71DAA">
            <w:pPr>
              <w:pStyle w:val="TAH"/>
              <w:rPr>
                <w:lang w:eastAsia="ja-JP"/>
              </w:rPr>
            </w:pPr>
            <w:r w:rsidRPr="00FD0425">
              <w:rPr>
                <w:szCs w:val="18"/>
                <w:lang w:eastAsia="ja-JP"/>
              </w:rPr>
              <w:t>Semantics Description</w:t>
            </w:r>
          </w:p>
        </w:tc>
      </w:tr>
      <w:tr w:rsidR="00F9724E" w:rsidRPr="0058293E" w14:paraId="56186393" w14:textId="77777777" w:rsidTr="00B71DAA">
        <w:tc>
          <w:tcPr>
            <w:tcW w:w="251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B71DAA">
            <w:pPr>
              <w:pStyle w:val="TAL"/>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B71DA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B71DAA">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B71DAA">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B71DAA">
            <w:pPr>
              <w:pStyle w:val="TAL"/>
            </w:pPr>
          </w:p>
        </w:tc>
      </w:tr>
      <w:tr w:rsidR="00F9724E" w:rsidRPr="0058293E" w14:paraId="5246ABCE" w14:textId="77777777" w:rsidTr="00B71DAA">
        <w:tc>
          <w:tcPr>
            <w:tcW w:w="251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B71DAA">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B71DAA">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B71DAA">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B71DAA">
            <w:pPr>
              <w:pStyle w:val="TAL"/>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B71DAA">
            <w:pPr>
              <w:pStyle w:val="TAL"/>
              <w:rPr>
                <w:lang w:eastAsia="zh-CN"/>
              </w:rPr>
            </w:pPr>
            <w:r>
              <w:rPr>
                <w:rFonts w:hint="eastAsia"/>
                <w:lang w:eastAsia="zh-CN"/>
              </w:rPr>
              <w:t>S</w:t>
            </w:r>
            <w:r>
              <w:rPr>
                <w:lang w:eastAsia="zh-CN"/>
              </w:rPr>
              <w:t>CS for the corresponding carrier.</w:t>
            </w:r>
          </w:p>
        </w:tc>
      </w:tr>
      <w:tr w:rsidR="00F9724E" w:rsidRPr="0058293E" w14:paraId="700E9CD2" w14:textId="77777777" w:rsidTr="00B71DAA">
        <w:tc>
          <w:tcPr>
            <w:tcW w:w="251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B71DAA">
            <w:pPr>
              <w:pStyle w:val="TAL"/>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B71DAA">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B71DAA">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B71DAA">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B71DAA">
            <w:pPr>
              <w:pStyle w:val="TAL"/>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B71DAA">
        <w:tc>
          <w:tcPr>
            <w:tcW w:w="251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B71DAA">
            <w:pPr>
              <w:pStyle w:val="TAL"/>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B71DAA">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B71DAA">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B71DAA">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B71DAA">
            <w:pPr>
              <w:pStyle w:val="TAL"/>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F9724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B71DAA">
            <w:pPr>
              <w:pStyle w:val="TAH"/>
            </w:pPr>
            <w:r w:rsidRPr="00FD0425">
              <w:t>Range bound</w:t>
            </w:r>
          </w:p>
        </w:tc>
        <w:tc>
          <w:tcPr>
            <w:tcW w:w="5670" w:type="dxa"/>
          </w:tcPr>
          <w:p w14:paraId="3797EF36" w14:textId="77777777" w:rsidR="00F9724E" w:rsidRPr="00FD0425" w:rsidRDefault="00F9724E" w:rsidP="00B71DAA">
            <w:pPr>
              <w:pStyle w:val="TAH"/>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B71DAA">
            <w:pPr>
              <w:pStyle w:val="TAL"/>
            </w:pPr>
            <w:r w:rsidRPr="002E1B0B">
              <w:t>max</w:t>
            </w:r>
            <w:r>
              <w:t>noof</w:t>
            </w:r>
            <w:r w:rsidRPr="002E1B0B">
              <w:t>NRSCSs</w:t>
            </w:r>
          </w:p>
        </w:tc>
        <w:tc>
          <w:tcPr>
            <w:tcW w:w="5670" w:type="dxa"/>
          </w:tcPr>
          <w:p w14:paraId="50C751DE" w14:textId="77777777" w:rsidR="00F9724E" w:rsidRPr="00FD0425" w:rsidRDefault="00F9724E" w:rsidP="00B71DAA">
            <w:pPr>
              <w:pStyle w:val="TAL"/>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B71DAA">
            <w:pPr>
              <w:pStyle w:val="TAL"/>
            </w:pPr>
            <w:r w:rsidRPr="00D7134F">
              <w:rPr>
                <w:rFonts w:cs="Arial"/>
                <w:bCs/>
                <w:lang w:eastAsia="ja-JP"/>
              </w:rPr>
              <w:t>maxnoofPhysicalResourceBlocks</w:t>
            </w:r>
          </w:p>
        </w:tc>
        <w:tc>
          <w:tcPr>
            <w:tcW w:w="5670" w:type="dxa"/>
          </w:tcPr>
          <w:p w14:paraId="17254AAF" w14:textId="77777777" w:rsidR="00F9724E" w:rsidRPr="00FD0425" w:rsidRDefault="00F9724E" w:rsidP="00B71DAA">
            <w:pPr>
              <w:pStyle w:val="TAL"/>
            </w:pPr>
            <w:r w:rsidRPr="00D7134F">
              <w:rPr>
                <w:rFonts w:cs="Arial"/>
                <w:lang w:eastAsia="ja-JP"/>
              </w:rPr>
              <w:t>Maximum no. of Physical Resource Blocks. Value is 275.</w:t>
            </w:r>
          </w:p>
        </w:tc>
      </w:tr>
    </w:tbl>
    <w:p w14:paraId="2C3DF562" w14:textId="77777777" w:rsidR="00F9724E" w:rsidRPr="00FD0425" w:rsidRDefault="00F9724E" w:rsidP="00F9724E">
      <w:pPr>
        <w:rPr>
          <w:lang w:eastAsia="zh-CN"/>
        </w:rPr>
      </w:pPr>
    </w:p>
    <w:p w14:paraId="5FFB8053" w14:textId="77777777" w:rsidR="00F9724E" w:rsidRPr="00FD0425" w:rsidRDefault="00F9724E" w:rsidP="00F9724E">
      <w:pPr>
        <w:pStyle w:val="Heading4"/>
        <w:rPr>
          <w:lang w:val="fr-FR" w:eastAsia="zh-CN"/>
        </w:rPr>
      </w:pPr>
      <w:bookmarkStart w:id="5975" w:name="_Hlk44423878"/>
      <w:bookmarkStart w:id="5976" w:name="_Toc44497648"/>
      <w:bookmarkStart w:id="5977" w:name="_Toc45108036"/>
      <w:bookmarkStart w:id="5978" w:name="_Toc45901656"/>
      <w:bookmarkStart w:id="5979" w:name="_Toc51850736"/>
      <w:bookmarkStart w:id="5980" w:name="_Toc56693739"/>
      <w:bookmarkStart w:id="5981" w:name="_Toc64447282"/>
      <w:bookmarkStart w:id="5982" w:name="_Toc66286776"/>
      <w:bookmarkStart w:id="5983" w:name="_Toc74151471"/>
      <w:bookmarkStart w:id="5984" w:name="_Toc88653944"/>
      <w:bookmarkStart w:id="5985" w:name="_Toc97904300"/>
      <w:bookmarkStart w:id="5986" w:name="_Toc105175341"/>
      <w:bookmarkStart w:id="5987" w:name="_Toc113826371"/>
      <w:bookmarkStart w:id="5988" w:name="_Toc120032497"/>
      <w:r w:rsidRPr="00FD0425">
        <w:rPr>
          <w:lang w:val="fr-FR"/>
        </w:rPr>
        <w:t>9.2.2.</w:t>
      </w:r>
      <w:bookmarkEnd w:id="5975"/>
      <w:r w:rsidR="000051EC">
        <w:rPr>
          <w:lang w:val="fr-FR"/>
        </w:rPr>
        <w:t>64</w:t>
      </w:r>
      <w:r w:rsidRPr="00FD0425">
        <w:rPr>
          <w:lang w:val="fr-FR"/>
        </w:rPr>
        <w:tab/>
      </w:r>
      <w:r>
        <w:rPr>
          <w:rFonts w:hint="eastAsia"/>
          <w:lang w:val="fr-FR" w:eastAsia="zh-CN"/>
        </w:rPr>
        <w:t>SSB Positions In Burst</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4E76D42E" w14:textId="77777777" w:rsidR="00F9724E" w:rsidRPr="00FD0425" w:rsidRDefault="00F9724E" w:rsidP="00F9724E">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9724E" w:rsidRPr="00FD0425" w14:paraId="1587370F" w14:textId="77777777" w:rsidTr="00F9724E">
        <w:tc>
          <w:tcPr>
            <w:tcW w:w="2518" w:type="dxa"/>
          </w:tcPr>
          <w:p w14:paraId="3FB6D55B" w14:textId="77777777" w:rsidR="00F9724E" w:rsidRPr="00FD0425" w:rsidRDefault="00F9724E" w:rsidP="00B71DAA">
            <w:pPr>
              <w:pStyle w:val="TAH"/>
              <w:rPr>
                <w:lang w:eastAsia="ja-JP"/>
              </w:rPr>
            </w:pPr>
            <w:r w:rsidRPr="00FD0425">
              <w:rPr>
                <w:szCs w:val="18"/>
                <w:lang w:eastAsia="ja-JP"/>
              </w:rPr>
              <w:t>IE/Group Name</w:t>
            </w:r>
          </w:p>
        </w:tc>
        <w:tc>
          <w:tcPr>
            <w:tcW w:w="1134" w:type="dxa"/>
          </w:tcPr>
          <w:p w14:paraId="6423EC6F" w14:textId="77777777" w:rsidR="00F9724E" w:rsidRPr="00FD0425" w:rsidRDefault="00F9724E" w:rsidP="00B71DAA">
            <w:pPr>
              <w:pStyle w:val="TAH"/>
              <w:rPr>
                <w:lang w:eastAsia="ja-JP"/>
              </w:rPr>
            </w:pPr>
            <w:r w:rsidRPr="00FD0425">
              <w:rPr>
                <w:szCs w:val="18"/>
                <w:lang w:eastAsia="ja-JP"/>
              </w:rPr>
              <w:t>Presence</w:t>
            </w:r>
          </w:p>
        </w:tc>
        <w:tc>
          <w:tcPr>
            <w:tcW w:w="1418" w:type="dxa"/>
          </w:tcPr>
          <w:p w14:paraId="51323923" w14:textId="77777777" w:rsidR="00F9724E" w:rsidRPr="00FD0425" w:rsidRDefault="00F9724E" w:rsidP="00B71DAA">
            <w:pPr>
              <w:pStyle w:val="TAH"/>
              <w:rPr>
                <w:lang w:eastAsia="ja-JP"/>
              </w:rPr>
            </w:pPr>
            <w:r w:rsidRPr="00FD0425">
              <w:rPr>
                <w:szCs w:val="18"/>
                <w:lang w:eastAsia="ja-JP"/>
              </w:rPr>
              <w:t>Range</w:t>
            </w:r>
          </w:p>
        </w:tc>
        <w:tc>
          <w:tcPr>
            <w:tcW w:w="1842" w:type="dxa"/>
          </w:tcPr>
          <w:p w14:paraId="0EC6D340" w14:textId="77777777" w:rsidR="00F9724E" w:rsidRPr="00FD0425" w:rsidRDefault="00F9724E" w:rsidP="00B71DAA">
            <w:pPr>
              <w:pStyle w:val="TAH"/>
              <w:rPr>
                <w:lang w:eastAsia="ja-JP"/>
              </w:rPr>
            </w:pPr>
            <w:r w:rsidRPr="00FD0425">
              <w:rPr>
                <w:szCs w:val="18"/>
                <w:lang w:eastAsia="ja-JP"/>
              </w:rPr>
              <w:t>IE Type and Reference</w:t>
            </w:r>
          </w:p>
        </w:tc>
        <w:tc>
          <w:tcPr>
            <w:tcW w:w="2444" w:type="dxa"/>
          </w:tcPr>
          <w:p w14:paraId="7CA3086D" w14:textId="77777777" w:rsidR="00F9724E" w:rsidRPr="00FD0425" w:rsidRDefault="00F9724E" w:rsidP="00B71DAA">
            <w:pPr>
              <w:pStyle w:val="TAH"/>
              <w:rPr>
                <w:lang w:eastAsia="ja-JP"/>
              </w:rPr>
            </w:pPr>
            <w:r w:rsidRPr="00FD0425">
              <w:rPr>
                <w:szCs w:val="18"/>
                <w:lang w:eastAsia="ja-JP"/>
              </w:rPr>
              <w:t>Semantics Description</w:t>
            </w:r>
          </w:p>
        </w:tc>
      </w:tr>
      <w:tr w:rsidR="00F9724E" w:rsidRPr="0058293E" w14:paraId="1120C02A" w14:textId="77777777" w:rsidTr="00F9724E">
        <w:tc>
          <w:tcPr>
            <w:tcW w:w="251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B71DAA">
            <w:pPr>
              <w:pStyle w:val="TAL"/>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B71DAA">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B71DAA">
            <w:pPr>
              <w:pStyle w:val="TAL"/>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B71DAA">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B71DAA">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F9724E">
        <w:tc>
          <w:tcPr>
            <w:tcW w:w="251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B71DAA">
            <w:pPr>
              <w:pStyle w:val="TAL"/>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B71DA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B71DAA">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B71DAA">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B71DAA">
            <w:pPr>
              <w:pStyle w:val="TAL"/>
              <w:rPr>
                <w:lang w:eastAsia="zh-CN"/>
              </w:rPr>
            </w:pPr>
          </w:p>
        </w:tc>
      </w:tr>
      <w:tr w:rsidR="00F9724E" w:rsidRPr="0058293E" w14:paraId="63260E25" w14:textId="77777777" w:rsidTr="00F9724E">
        <w:tc>
          <w:tcPr>
            <w:tcW w:w="251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B71DAA">
            <w:pPr>
              <w:pStyle w:val="TAL"/>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B71DAA">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B71DAA">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B71DAA">
            <w:pPr>
              <w:pStyle w:val="TAL"/>
              <w:rPr>
                <w:lang w:eastAsia="ja-JP"/>
              </w:rPr>
            </w:pPr>
            <w:r w:rsidRPr="00220BAA">
              <w:rPr>
                <w:lang w:eastAsia="ja-JP"/>
              </w:rPr>
              <w:t>BIT STRING (SIZE(</w:t>
            </w:r>
            <w:r>
              <w:rPr>
                <w:rFonts w:hint="eastAsia"/>
                <w:lang w:eastAsia="zh-CN"/>
              </w:rPr>
              <w:t>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B71DAA">
            <w:pPr>
              <w:pStyle w:val="TAL"/>
              <w:rPr>
                <w:lang w:eastAsia="zh-CN"/>
              </w:rPr>
            </w:pPr>
          </w:p>
        </w:tc>
      </w:tr>
      <w:tr w:rsidR="00F9724E" w:rsidRPr="0058293E" w14:paraId="526716B0" w14:textId="77777777" w:rsidTr="00F9724E">
        <w:tc>
          <w:tcPr>
            <w:tcW w:w="251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B71DAA">
            <w:pPr>
              <w:pStyle w:val="TAL"/>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B71DA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B71DAA">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B71DAA">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B71DAA">
            <w:pPr>
              <w:pStyle w:val="TAL"/>
            </w:pPr>
          </w:p>
        </w:tc>
      </w:tr>
      <w:tr w:rsidR="00F9724E" w:rsidRPr="0058293E" w14:paraId="73891E23" w14:textId="77777777" w:rsidTr="00F9724E">
        <w:tc>
          <w:tcPr>
            <w:tcW w:w="251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B71DAA">
            <w:pPr>
              <w:pStyle w:val="TAL"/>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B71DAA">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B71DAA">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B71DAA">
            <w:pPr>
              <w:pStyle w:val="TAL"/>
              <w:rPr>
                <w:lang w:eastAsia="ja-JP"/>
              </w:rPr>
            </w:pPr>
            <w:r w:rsidRPr="00220BAA">
              <w:rPr>
                <w:lang w:eastAsia="ja-JP"/>
              </w:rPr>
              <w:t>BIT STRING (SIZE(</w:t>
            </w:r>
            <w:r>
              <w:rPr>
                <w:rFonts w:hint="eastAsia"/>
                <w:lang w:eastAsia="zh-CN"/>
              </w:rPr>
              <w:t>8</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B71DAA">
            <w:pPr>
              <w:pStyle w:val="TAL"/>
              <w:rPr>
                <w:lang w:eastAsia="zh-CN"/>
              </w:rPr>
            </w:pPr>
          </w:p>
        </w:tc>
      </w:tr>
      <w:tr w:rsidR="00F9724E" w:rsidRPr="0058293E" w14:paraId="355C5A84" w14:textId="77777777" w:rsidTr="00F9724E">
        <w:tc>
          <w:tcPr>
            <w:tcW w:w="251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B71DAA">
            <w:pPr>
              <w:pStyle w:val="TAL"/>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B71DA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B71DAA">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B71DAA">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B71DAA">
            <w:pPr>
              <w:pStyle w:val="TAL"/>
            </w:pPr>
          </w:p>
        </w:tc>
      </w:tr>
      <w:tr w:rsidR="00F9724E" w:rsidRPr="0058293E" w14:paraId="2BA393DD" w14:textId="77777777" w:rsidTr="00F9724E">
        <w:tc>
          <w:tcPr>
            <w:tcW w:w="251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B71DAA">
            <w:pPr>
              <w:pStyle w:val="TAL"/>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B71DAA">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B71DAA">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B71DAA">
            <w:pPr>
              <w:pStyle w:val="TAL"/>
              <w:rPr>
                <w:lang w:eastAsia="ja-JP"/>
              </w:rPr>
            </w:pPr>
            <w:r w:rsidRPr="00220BAA">
              <w:rPr>
                <w:lang w:eastAsia="ja-JP"/>
              </w:rPr>
              <w:t>BIT STRING (SIZE(</w:t>
            </w:r>
            <w:r>
              <w:rPr>
                <w:rFonts w:hint="eastAsia"/>
                <w:lang w:eastAsia="zh-CN"/>
              </w:rPr>
              <w:t>64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B71DAA">
            <w:pPr>
              <w:pStyle w:val="TAL"/>
              <w:rPr>
                <w:lang w:eastAsia="zh-CN"/>
              </w:rPr>
            </w:pPr>
          </w:p>
        </w:tc>
      </w:tr>
    </w:tbl>
    <w:p w14:paraId="3D6C413A" w14:textId="77777777" w:rsidR="00F9724E" w:rsidRPr="00FD0425" w:rsidRDefault="00F9724E" w:rsidP="00F9724E">
      <w:pPr>
        <w:rPr>
          <w:lang w:eastAsia="zh-CN"/>
        </w:rPr>
      </w:pPr>
    </w:p>
    <w:p w14:paraId="7D0F33E5" w14:textId="77777777" w:rsidR="002F40C6" w:rsidRPr="009F5A10" w:rsidRDefault="002F40C6" w:rsidP="002F40C6">
      <w:pPr>
        <w:pStyle w:val="Heading4"/>
      </w:pPr>
      <w:bookmarkStart w:id="5989" w:name="_Hlk44446555"/>
      <w:bookmarkStart w:id="5990" w:name="_Toc44497649"/>
      <w:bookmarkStart w:id="5991" w:name="_Toc45108037"/>
      <w:bookmarkStart w:id="5992" w:name="_Toc45901657"/>
      <w:bookmarkStart w:id="5993" w:name="_Toc51850737"/>
      <w:bookmarkStart w:id="5994" w:name="_Toc56693740"/>
      <w:bookmarkStart w:id="5995" w:name="_Toc64447283"/>
      <w:bookmarkStart w:id="5996" w:name="_Toc66286777"/>
      <w:bookmarkStart w:id="5997" w:name="_Toc74151472"/>
      <w:bookmarkStart w:id="5998" w:name="_Toc88653945"/>
      <w:bookmarkStart w:id="5999" w:name="_Toc97904301"/>
      <w:bookmarkStart w:id="6000" w:name="_Toc105175342"/>
      <w:bookmarkStart w:id="6001" w:name="_Toc113826372"/>
      <w:bookmarkStart w:id="6002" w:name="_Toc120032498"/>
      <w:r w:rsidRPr="009F5A10">
        <w:t>9.</w:t>
      </w:r>
      <w:r>
        <w:t>2.2</w:t>
      </w:r>
      <w:r w:rsidRPr="009F5A10">
        <w:t>.</w:t>
      </w:r>
      <w:bookmarkEnd w:id="5989"/>
      <w:r>
        <w:t>65</w:t>
      </w:r>
      <w:r w:rsidRPr="009F5A10">
        <w:tab/>
      </w:r>
      <w:r>
        <w:t>NID</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4B46D2A0" w14:textId="77777777" w:rsidR="002F40C6" w:rsidRPr="00A632BE" w:rsidRDefault="002F40C6" w:rsidP="002F40C6">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1745A8">
            <w:pPr>
              <w:pStyle w:val="TAH"/>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1745A8">
            <w:pPr>
              <w:pStyle w:val="TAH"/>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1745A8">
            <w:pPr>
              <w:pStyle w:val="TAH"/>
              <w:rPr>
                <w:rFonts w:cs="Arial"/>
                <w:lang w:eastAsia="ja-JP"/>
              </w:rPr>
            </w:pPr>
            <w:r w:rsidRPr="009F5A10">
              <w:rPr>
                <w:rFonts w:cs="Arial"/>
                <w:lang w:eastAsia="ja-JP"/>
              </w:rPr>
              <w:t>Range</w:t>
            </w:r>
          </w:p>
        </w:tc>
        <w:tc>
          <w:tcPr>
            <w:tcW w:w="1872" w:type="dxa"/>
          </w:tcPr>
          <w:p w14:paraId="559934F7" w14:textId="77777777" w:rsidR="002F40C6" w:rsidRPr="009F5A10" w:rsidRDefault="002F40C6" w:rsidP="001745A8">
            <w:pPr>
              <w:pStyle w:val="TAH"/>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1745A8">
            <w:pPr>
              <w:pStyle w:val="TAH"/>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1745A8">
            <w:pPr>
              <w:pStyle w:val="TAL"/>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1745A8">
            <w:pPr>
              <w:pStyle w:val="TAL"/>
              <w:rPr>
                <w:rFonts w:cs="Arial"/>
                <w:lang w:eastAsia="ja-JP"/>
              </w:rPr>
            </w:pPr>
            <w:r w:rsidRPr="009F5A10">
              <w:rPr>
                <w:rFonts w:cs="Arial"/>
                <w:lang w:eastAsia="ja-JP"/>
              </w:rPr>
              <w:t>M</w:t>
            </w:r>
          </w:p>
        </w:tc>
        <w:tc>
          <w:tcPr>
            <w:tcW w:w="1440" w:type="dxa"/>
          </w:tcPr>
          <w:p w14:paraId="29BF4DF6" w14:textId="77777777" w:rsidR="002F40C6" w:rsidRPr="009F5A10" w:rsidRDefault="002F40C6" w:rsidP="001745A8">
            <w:pPr>
              <w:pStyle w:val="TAL"/>
              <w:rPr>
                <w:i/>
                <w:lang w:eastAsia="ja-JP"/>
              </w:rPr>
            </w:pPr>
          </w:p>
        </w:tc>
        <w:tc>
          <w:tcPr>
            <w:tcW w:w="1872" w:type="dxa"/>
          </w:tcPr>
          <w:p w14:paraId="2B1E92D6" w14:textId="77777777" w:rsidR="002F40C6" w:rsidRPr="00EA2822" w:rsidRDefault="002F40C6" w:rsidP="001745A8">
            <w:pPr>
              <w:pStyle w:val="TAL"/>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1745A8">
            <w:pPr>
              <w:pStyle w:val="TAL"/>
              <w:rPr>
                <w:highlight w:val="yellow"/>
                <w:lang w:eastAsia="ja-JP"/>
              </w:rPr>
            </w:pPr>
          </w:p>
        </w:tc>
      </w:tr>
    </w:tbl>
    <w:p w14:paraId="52444526" w14:textId="77777777" w:rsidR="002F40C6" w:rsidRDefault="002F40C6" w:rsidP="002F40C6"/>
    <w:p w14:paraId="201DB453" w14:textId="77777777" w:rsidR="002F40C6" w:rsidRPr="009F5A10" w:rsidRDefault="002F40C6" w:rsidP="002F40C6">
      <w:pPr>
        <w:pStyle w:val="Heading4"/>
      </w:pPr>
      <w:bookmarkStart w:id="6003" w:name="_Toc44497650"/>
      <w:bookmarkStart w:id="6004" w:name="_Toc45108038"/>
      <w:bookmarkStart w:id="6005" w:name="_Toc45901658"/>
      <w:bookmarkStart w:id="6006" w:name="_Toc51850738"/>
      <w:bookmarkStart w:id="6007" w:name="_Toc56693741"/>
      <w:bookmarkStart w:id="6008" w:name="_Toc64447284"/>
      <w:bookmarkStart w:id="6009" w:name="_Toc66286778"/>
      <w:bookmarkStart w:id="6010" w:name="_Toc74151473"/>
      <w:bookmarkStart w:id="6011" w:name="_Toc88653946"/>
      <w:bookmarkStart w:id="6012" w:name="_Toc97904302"/>
      <w:bookmarkStart w:id="6013" w:name="_Toc105175343"/>
      <w:bookmarkStart w:id="6014" w:name="_Toc113826373"/>
      <w:bookmarkStart w:id="6015" w:name="_Toc120032499"/>
      <w:r w:rsidRPr="009F5A10">
        <w:t>9.</w:t>
      </w:r>
      <w:r>
        <w:t>2.2</w:t>
      </w:r>
      <w:r w:rsidRPr="009F5A10">
        <w:t>.</w:t>
      </w:r>
      <w:r>
        <w:t>66</w:t>
      </w:r>
      <w:r w:rsidRPr="009F5A10">
        <w:tab/>
      </w:r>
      <w:r>
        <w:t>CAG-Identifier</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E9B8EBF" w14:textId="77777777" w:rsidR="002F40C6" w:rsidRPr="00A632BE" w:rsidRDefault="002F40C6" w:rsidP="002F40C6">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1745A8">
            <w:pPr>
              <w:pStyle w:val="TAH"/>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1745A8">
            <w:pPr>
              <w:pStyle w:val="TAH"/>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1745A8">
            <w:pPr>
              <w:pStyle w:val="TAH"/>
              <w:rPr>
                <w:rFonts w:cs="Arial"/>
                <w:lang w:eastAsia="ja-JP"/>
              </w:rPr>
            </w:pPr>
            <w:r w:rsidRPr="009F5A10">
              <w:rPr>
                <w:rFonts w:cs="Arial"/>
                <w:lang w:eastAsia="ja-JP"/>
              </w:rPr>
              <w:t>Range</w:t>
            </w:r>
          </w:p>
        </w:tc>
        <w:tc>
          <w:tcPr>
            <w:tcW w:w="1872" w:type="dxa"/>
          </w:tcPr>
          <w:p w14:paraId="132FBC33" w14:textId="77777777" w:rsidR="002F40C6" w:rsidRPr="009F5A10" w:rsidRDefault="002F40C6" w:rsidP="001745A8">
            <w:pPr>
              <w:pStyle w:val="TAH"/>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1745A8">
            <w:pPr>
              <w:pStyle w:val="TAH"/>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1745A8">
            <w:pPr>
              <w:pStyle w:val="TAL"/>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1745A8">
            <w:pPr>
              <w:pStyle w:val="TAL"/>
              <w:rPr>
                <w:rFonts w:cs="Arial"/>
                <w:lang w:eastAsia="ja-JP"/>
              </w:rPr>
            </w:pPr>
            <w:r w:rsidRPr="009F5A10">
              <w:rPr>
                <w:rFonts w:cs="Arial"/>
                <w:lang w:eastAsia="ja-JP"/>
              </w:rPr>
              <w:t>M</w:t>
            </w:r>
          </w:p>
        </w:tc>
        <w:tc>
          <w:tcPr>
            <w:tcW w:w="1440" w:type="dxa"/>
          </w:tcPr>
          <w:p w14:paraId="6FB54DBB" w14:textId="77777777" w:rsidR="002F40C6" w:rsidRPr="009F5A10" w:rsidRDefault="002F40C6" w:rsidP="001745A8">
            <w:pPr>
              <w:pStyle w:val="TAL"/>
              <w:rPr>
                <w:i/>
                <w:lang w:eastAsia="ja-JP"/>
              </w:rPr>
            </w:pPr>
          </w:p>
        </w:tc>
        <w:tc>
          <w:tcPr>
            <w:tcW w:w="1872" w:type="dxa"/>
          </w:tcPr>
          <w:p w14:paraId="197402BC" w14:textId="77777777" w:rsidR="002F40C6" w:rsidRPr="00EA2822" w:rsidRDefault="002F40C6" w:rsidP="001745A8">
            <w:pPr>
              <w:pStyle w:val="TAL"/>
            </w:pPr>
            <w:r w:rsidRPr="00EA2822">
              <w:t>BIT STRING (SIZE(32))</w:t>
            </w:r>
          </w:p>
        </w:tc>
        <w:tc>
          <w:tcPr>
            <w:tcW w:w="2880" w:type="dxa"/>
          </w:tcPr>
          <w:p w14:paraId="1299AD42" w14:textId="77777777" w:rsidR="002F40C6" w:rsidRPr="00EA2822" w:rsidRDefault="002F40C6" w:rsidP="001745A8">
            <w:pPr>
              <w:pStyle w:val="TAL"/>
              <w:rPr>
                <w:highlight w:val="yellow"/>
                <w:lang w:eastAsia="ja-JP"/>
              </w:rPr>
            </w:pPr>
          </w:p>
        </w:tc>
      </w:tr>
    </w:tbl>
    <w:p w14:paraId="6F3302E8" w14:textId="77777777" w:rsidR="002F40C6" w:rsidRDefault="002F40C6" w:rsidP="002F40C6"/>
    <w:p w14:paraId="13036131" w14:textId="77777777" w:rsidR="002F40C6" w:rsidRPr="009354E2" w:rsidRDefault="002F40C6" w:rsidP="002F40C6">
      <w:pPr>
        <w:pStyle w:val="Heading4"/>
      </w:pPr>
      <w:bookmarkStart w:id="6016" w:name="_Hlk44446584"/>
      <w:bookmarkStart w:id="6017" w:name="_Toc44497651"/>
      <w:bookmarkStart w:id="6018" w:name="_Toc45108039"/>
      <w:bookmarkStart w:id="6019" w:name="_Toc45901659"/>
      <w:bookmarkStart w:id="6020" w:name="_Toc51850739"/>
      <w:bookmarkStart w:id="6021" w:name="_Toc56693742"/>
      <w:bookmarkStart w:id="6022" w:name="_Toc64447285"/>
      <w:bookmarkStart w:id="6023" w:name="_Toc66286779"/>
      <w:bookmarkStart w:id="6024" w:name="_Toc74151474"/>
      <w:bookmarkStart w:id="6025" w:name="_Toc88653947"/>
      <w:bookmarkStart w:id="6026" w:name="_Toc97904303"/>
      <w:bookmarkStart w:id="6027" w:name="_Toc105175344"/>
      <w:bookmarkStart w:id="6028" w:name="_Toc113826374"/>
      <w:bookmarkStart w:id="6029" w:name="_Toc120032500"/>
      <w:r w:rsidRPr="009354E2">
        <w:t>9.2.2.</w:t>
      </w:r>
      <w:r>
        <w:t>67</w:t>
      </w:r>
      <w:r w:rsidRPr="009354E2">
        <w:tab/>
      </w:r>
      <w:bookmarkEnd w:id="6016"/>
      <w:r w:rsidRPr="009354E2">
        <w:t>Broadcast NID List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03B43F4A" w14:textId="77777777" w:rsidR="002F40C6" w:rsidRPr="009354E2" w:rsidRDefault="002F40C6" w:rsidP="002F40C6">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1745A8">
            <w:pPr>
              <w:pStyle w:val="TAH"/>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1745A8">
            <w:pPr>
              <w:pStyle w:val="TAH"/>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1745A8">
            <w:pPr>
              <w:pStyle w:val="TAH"/>
              <w:rPr>
                <w:rFonts w:cs="Arial"/>
                <w:lang w:eastAsia="ja-JP"/>
              </w:rPr>
            </w:pPr>
            <w:r w:rsidRPr="009354E2">
              <w:rPr>
                <w:rFonts w:cs="Arial"/>
                <w:lang w:eastAsia="ja-JP"/>
              </w:rPr>
              <w:t>Range</w:t>
            </w:r>
          </w:p>
        </w:tc>
        <w:tc>
          <w:tcPr>
            <w:tcW w:w="1872" w:type="dxa"/>
          </w:tcPr>
          <w:p w14:paraId="6892ED62" w14:textId="77777777" w:rsidR="002F40C6" w:rsidRPr="009354E2" w:rsidRDefault="002F40C6" w:rsidP="001745A8">
            <w:pPr>
              <w:pStyle w:val="TAH"/>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1745A8">
            <w:pPr>
              <w:pStyle w:val="TAH"/>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1745A8">
            <w:pPr>
              <w:pStyle w:val="TAL"/>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1745A8">
            <w:pPr>
              <w:pStyle w:val="TAL"/>
              <w:rPr>
                <w:rFonts w:cs="Arial"/>
                <w:lang w:eastAsia="ja-JP"/>
              </w:rPr>
            </w:pPr>
          </w:p>
        </w:tc>
        <w:tc>
          <w:tcPr>
            <w:tcW w:w="1440" w:type="dxa"/>
          </w:tcPr>
          <w:p w14:paraId="5854EE4B" w14:textId="77777777" w:rsidR="002F40C6" w:rsidRPr="009354E2" w:rsidRDefault="002F40C6" w:rsidP="001745A8">
            <w:pPr>
              <w:pStyle w:val="TAL"/>
              <w:rPr>
                <w:i/>
                <w:lang w:eastAsia="ja-JP"/>
              </w:rPr>
            </w:pPr>
            <w:r w:rsidRPr="009354E2">
              <w:rPr>
                <w:i/>
                <w:lang w:eastAsia="ja-JP"/>
              </w:rPr>
              <w:t>1..&lt;maxnoofNIDs&gt;</w:t>
            </w:r>
          </w:p>
        </w:tc>
        <w:tc>
          <w:tcPr>
            <w:tcW w:w="1872" w:type="dxa"/>
          </w:tcPr>
          <w:p w14:paraId="4D469C38" w14:textId="77777777" w:rsidR="002F40C6" w:rsidRPr="009354E2" w:rsidRDefault="002F40C6" w:rsidP="001745A8">
            <w:pPr>
              <w:pStyle w:val="TAL"/>
              <w:rPr>
                <w:lang w:eastAsia="ja-JP"/>
              </w:rPr>
            </w:pPr>
          </w:p>
        </w:tc>
        <w:tc>
          <w:tcPr>
            <w:tcW w:w="2880" w:type="dxa"/>
          </w:tcPr>
          <w:p w14:paraId="28E3FC8B" w14:textId="77777777" w:rsidR="002F40C6" w:rsidRPr="009354E2" w:rsidRDefault="002F40C6" w:rsidP="001745A8">
            <w:pPr>
              <w:pStyle w:val="TAL"/>
              <w:rPr>
                <w:lang w:eastAsia="ja-JP"/>
              </w:rPr>
            </w:pPr>
          </w:p>
        </w:tc>
      </w:tr>
      <w:tr w:rsidR="002F40C6" w:rsidRPr="009354E2" w14:paraId="7E676291" w14:textId="77777777" w:rsidTr="001745A8">
        <w:tc>
          <w:tcPr>
            <w:tcW w:w="2448" w:type="dxa"/>
          </w:tcPr>
          <w:p w14:paraId="622075FD" w14:textId="77777777" w:rsidR="002F40C6" w:rsidRPr="009354E2" w:rsidRDefault="002F40C6" w:rsidP="00407E71">
            <w:pPr>
              <w:pStyle w:val="TAL"/>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1745A8">
            <w:pPr>
              <w:pStyle w:val="TAL"/>
              <w:rPr>
                <w:rFonts w:cs="Arial"/>
                <w:lang w:eastAsia="ja-JP"/>
              </w:rPr>
            </w:pPr>
            <w:r w:rsidRPr="009354E2">
              <w:rPr>
                <w:rFonts w:cs="Arial"/>
                <w:lang w:eastAsia="ja-JP"/>
              </w:rPr>
              <w:t>M</w:t>
            </w:r>
          </w:p>
        </w:tc>
        <w:tc>
          <w:tcPr>
            <w:tcW w:w="1440" w:type="dxa"/>
          </w:tcPr>
          <w:p w14:paraId="52ED8579" w14:textId="77777777" w:rsidR="002F40C6" w:rsidRPr="009354E2" w:rsidRDefault="002F40C6" w:rsidP="001745A8">
            <w:pPr>
              <w:pStyle w:val="TAL"/>
              <w:rPr>
                <w:rFonts w:cs="Arial"/>
                <w:i/>
                <w:lang w:eastAsia="ja-JP"/>
              </w:rPr>
            </w:pPr>
          </w:p>
        </w:tc>
        <w:tc>
          <w:tcPr>
            <w:tcW w:w="1872" w:type="dxa"/>
          </w:tcPr>
          <w:p w14:paraId="7D264E97" w14:textId="77777777" w:rsidR="002F40C6" w:rsidRPr="009354E2" w:rsidRDefault="002F40C6" w:rsidP="001745A8">
            <w:pPr>
              <w:pStyle w:val="TAL"/>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1745A8">
            <w:pPr>
              <w:pStyle w:val="TAL"/>
              <w:rPr>
                <w:rFonts w:cs="Arial"/>
                <w:lang w:eastAsia="ja-JP"/>
              </w:rPr>
            </w:pPr>
          </w:p>
        </w:tc>
      </w:tr>
    </w:tbl>
    <w:p w14:paraId="5F3D6031" w14:textId="77777777" w:rsidR="002F40C6" w:rsidRPr="009354E2" w:rsidRDefault="002F40C6" w:rsidP="002F40C6"/>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1745A8">
            <w:pPr>
              <w:pStyle w:val="TAH"/>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1745A8">
            <w:pPr>
              <w:pStyle w:val="TAH"/>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1745A8">
            <w:pPr>
              <w:pStyle w:val="TAL"/>
            </w:pPr>
            <w:r w:rsidRPr="009354E2">
              <w:t>maxnoofNIDs</w:t>
            </w:r>
          </w:p>
        </w:tc>
        <w:tc>
          <w:tcPr>
            <w:tcW w:w="6192" w:type="dxa"/>
          </w:tcPr>
          <w:p w14:paraId="26F9EAEB" w14:textId="77777777" w:rsidR="002F40C6" w:rsidRPr="009F5A10" w:rsidRDefault="002F40C6" w:rsidP="001745A8">
            <w:pPr>
              <w:pStyle w:val="TAL"/>
            </w:pPr>
            <w:r w:rsidRPr="009354E2">
              <w:t>Maximum no. of NIDs broadcast in a cell. Value is 12.</w:t>
            </w:r>
          </w:p>
        </w:tc>
      </w:tr>
    </w:tbl>
    <w:p w14:paraId="4D12128F" w14:textId="77777777" w:rsidR="002F40C6" w:rsidRPr="009F5A10" w:rsidRDefault="002F40C6" w:rsidP="002F40C6"/>
    <w:p w14:paraId="495EE33F" w14:textId="77777777" w:rsidR="002F40C6" w:rsidRPr="009F5A10" w:rsidRDefault="002F40C6" w:rsidP="002F40C6">
      <w:pPr>
        <w:pStyle w:val="Heading4"/>
      </w:pPr>
      <w:bookmarkStart w:id="6030" w:name="_Hlk44446606"/>
      <w:bookmarkStart w:id="6031" w:name="_Toc44497652"/>
      <w:bookmarkStart w:id="6032" w:name="_Toc45108040"/>
      <w:bookmarkStart w:id="6033" w:name="_Toc45901660"/>
      <w:bookmarkStart w:id="6034" w:name="_Toc51850740"/>
      <w:bookmarkStart w:id="6035" w:name="_Toc56693743"/>
      <w:bookmarkStart w:id="6036" w:name="_Toc64447286"/>
      <w:bookmarkStart w:id="6037" w:name="_Toc66286780"/>
      <w:bookmarkStart w:id="6038" w:name="_Toc74151475"/>
      <w:bookmarkStart w:id="6039" w:name="_Toc88653948"/>
      <w:bookmarkStart w:id="6040" w:name="_Toc97904304"/>
      <w:bookmarkStart w:id="6041" w:name="_Toc105175345"/>
      <w:bookmarkStart w:id="6042" w:name="_Toc113826375"/>
      <w:bookmarkStart w:id="6043" w:name="_Toc120032501"/>
      <w:r w:rsidRPr="009F5A10">
        <w:t>9.</w:t>
      </w:r>
      <w:r>
        <w:t>2</w:t>
      </w:r>
      <w:r w:rsidRPr="009F5A10">
        <w:t>.</w:t>
      </w:r>
      <w:r>
        <w:t>2</w:t>
      </w:r>
      <w:r w:rsidRPr="009F5A10">
        <w:t>.</w:t>
      </w:r>
      <w:bookmarkEnd w:id="6030"/>
      <w:r>
        <w:t>68</w:t>
      </w:r>
      <w:r w:rsidRPr="009F5A10">
        <w:tab/>
      </w:r>
      <w:r>
        <w:t>Broadcast SNPN ID List</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5840C5EC" w14:textId="77777777" w:rsidR="002F40C6" w:rsidRPr="008B54BB" w:rsidRDefault="002F40C6" w:rsidP="002F40C6">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1745A8">
            <w:pPr>
              <w:pStyle w:val="TAH"/>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1745A8">
            <w:pPr>
              <w:pStyle w:val="TAH"/>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1745A8">
            <w:pPr>
              <w:pStyle w:val="TAH"/>
              <w:rPr>
                <w:rFonts w:cs="Arial"/>
                <w:lang w:eastAsia="ja-JP"/>
              </w:rPr>
            </w:pPr>
            <w:r w:rsidRPr="009F5A10">
              <w:rPr>
                <w:rFonts w:cs="Arial"/>
                <w:lang w:eastAsia="ja-JP"/>
              </w:rPr>
              <w:t>Range</w:t>
            </w:r>
          </w:p>
        </w:tc>
        <w:tc>
          <w:tcPr>
            <w:tcW w:w="1872" w:type="dxa"/>
          </w:tcPr>
          <w:p w14:paraId="32936A37" w14:textId="77777777" w:rsidR="002F40C6" w:rsidRPr="009F5A10" w:rsidRDefault="002F40C6" w:rsidP="001745A8">
            <w:pPr>
              <w:pStyle w:val="TAH"/>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1745A8">
            <w:pPr>
              <w:pStyle w:val="TAH"/>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1745A8">
            <w:pPr>
              <w:pStyle w:val="TAL"/>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1745A8">
            <w:pPr>
              <w:pStyle w:val="TAL"/>
              <w:rPr>
                <w:rFonts w:cs="Arial"/>
                <w:lang w:eastAsia="ja-JP"/>
              </w:rPr>
            </w:pPr>
          </w:p>
        </w:tc>
        <w:tc>
          <w:tcPr>
            <w:tcW w:w="1440" w:type="dxa"/>
          </w:tcPr>
          <w:p w14:paraId="1956171F" w14:textId="77777777" w:rsidR="002F40C6" w:rsidRPr="009F5A10" w:rsidRDefault="002F40C6" w:rsidP="001745A8">
            <w:pPr>
              <w:pStyle w:val="TAL"/>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1745A8">
            <w:pPr>
              <w:pStyle w:val="TAL"/>
              <w:rPr>
                <w:lang w:eastAsia="ja-JP"/>
              </w:rPr>
            </w:pPr>
          </w:p>
        </w:tc>
        <w:tc>
          <w:tcPr>
            <w:tcW w:w="2880" w:type="dxa"/>
          </w:tcPr>
          <w:p w14:paraId="22E7CB01" w14:textId="77777777" w:rsidR="002F40C6" w:rsidRPr="009F5A10" w:rsidRDefault="002F40C6" w:rsidP="001745A8">
            <w:pPr>
              <w:pStyle w:val="TAL"/>
              <w:rPr>
                <w:lang w:eastAsia="ja-JP"/>
              </w:rPr>
            </w:pPr>
          </w:p>
        </w:tc>
      </w:tr>
      <w:tr w:rsidR="002F40C6" w:rsidRPr="009F5A10" w14:paraId="57F1AFE5" w14:textId="77777777" w:rsidTr="001745A8">
        <w:tc>
          <w:tcPr>
            <w:tcW w:w="2448" w:type="dxa"/>
          </w:tcPr>
          <w:p w14:paraId="55AEB8FB" w14:textId="77777777" w:rsidR="002F40C6" w:rsidRPr="009F5A10" w:rsidRDefault="002F40C6" w:rsidP="00407E71">
            <w:pPr>
              <w:pStyle w:val="TAL"/>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1745A8">
            <w:pPr>
              <w:pStyle w:val="TAL"/>
              <w:rPr>
                <w:rFonts w:cs="Arial"/>
                <w:lang w:eastAsia="ja-JP"/>
              </w:rPr>
            </w:pPr>
            <w:r>
              <w:rPr>
                <w:rFonts w:cs="Arial"/>
                <w:lang w:eastAsia="ja-JP"/>
              </w:rPr>
              <w:t>M</w:t>
            </w:r>
          </w:p>
        </w:tc>
        <w:tc>
          <w:tcPr>
            <w:tcW w:w="1440" w:type="dxa"/>
          </w:tcPr>
          <w:p w14:paraId="0A017D97" w14:textId="77777777" w:rsidR="002F40C6" w:rsidRPr="009F5A10" w:rsidRDefault="002F40C6" w:rsidP="001745A8">
            <w:pPr>
              <w:pStyle w:val="TAL"/>
              <w:rPr>
                <w:rFonts w:cs="Arial"/>
                <w:i/>
                <w:lang w:eastAsia="ja-JP"/>
              </w:rPr>
            </w:pPr>
          </w:p>
        </w:tc>
        <w:tc>
          <w:tcPr>
            <w:tcW w:w="1872" w:type="dxa"/>
          </w:tcPr>
          <w:p w14:paraId="763BCC50" w14:textId="77777777" w:rsidR="002F40C6" w:rsidRDefault="002F40C6" w:rsidP="001745A8">
            <w:pPr>
              <w:pStyle w:val="TAL"/>
              <w:rPr>
                <w:rFonts w:cs="Arial"/>
                <w:lang w:eastAsia="ja-JP"/>
              </w:rPr>
            </w:pPr>
            <w:r>
              <w:rPr>
                <w:rFonts w:cs="Arial"/>
                <w:lang w:eastAsia="ja-JP"/>
              </w:rPr>
              <w:t>9.2.2.4</w:t>
            </w:r>
          </w:p>
        </w:tc>
        <w:tc>
          <w:tcPr>
            <w:tcW w:w="2880" w:type="dxa"/>
          </w:tcPr>
          <w:p w14:paraId="6F1A1DAF" w14:textId="77777777" w:rsidR="002F40C6" w:rsidRPr="009F5A10" w:rsidRDefault="002F40C6" w:rsidP="001745A8">
            <w:pPr>
              <w:pStyle w:val="TAL"/>
              <w:rPr>
                <w:rFonts w:cs="Arial"/>
                <w:lang w:eastAsia="ja-JP"/>
              </w:rPr>
            </w:pPr>
          </w:p>
        </w:tc>
      </w:tr>
      <w:tr w:rsidR="002F40C6" w:rsidRPr="009F5A10" w14:paraId="1CAB39D0" w14:textId="77777777" w:rsidTr="001745A8">
        <w:tc>
          <w:tcPr>
            <w:tcW w:w="2448" w:type="dxa"/>
          </w:tcPr>
          <w:p w14:paraId="6DF5BEA1" w14:textId="77777777" w:rsidR="002F40C6" w:rsidRDefault="002F40C6" w:rsidP="00407E71">
            <w:pPr>
              <w:pStyle w:val="TAL"/>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1745A8">
            <w:pPr>
              <w:pStyle w:val="TAL"/>
              <w:rPr>
                <w:rFonts w:cs="Arial"/>
                <w:lang w:eastAsia="ja-JP"/>
              </w:rPr>
            </w:pPr>
            <w:r>
              <w:rPr>
                <w:rFonts w:cs="Arial"/>
                <w:lang w:eastAsia="ja-JP"/>
              </w:rPr>
              <w:t>M</w:t>
            </w:r>
          </w:p>
        </w:tc>
        <w:tc>
          <w:tcPr>
            <w:tcW w:w="1440" w:type="dxa"/>
          </w:tcPr>
          <w:p w14:paraId="7B3DF86D" w14:textId="77777777" w:rsidR="002F40C6" w:rsidRPr="009F5A10" w:rsidRDefault="002F40C6" w:rsidP="001745A8">
            <w:pPr>
              <w:pStyle w:val="TAL"/>
              <w:rPr>
                <w:rFonts w:cs="Arial"/>
                <w:i/>
                <w:lang w:eastAsia="ja-JP"/>
              </w:rPr>
            </w:pPr>
          </w:p>
        </w:tc>
        <w:tc>
          <w:tcPr>
            <w:tcW w:w="1872" w:type="dxa"/>
          </w:tcPr>
          <w:p w14:paraId="1370731F" w14:textId="77777777" w:rsidR="002F40C6" w:rsidRDefault="002F40C6" w:rsidP="001745A8">
            <w:pPr>
              <w:pStyle w:val="TAL"/>
              <w:rPr>
                <w:rFonts w:cs="Arial"/>
                <w:lang w:eastAsia="ja-JP"/>
              </w:rPr>
            </w:pPr>
            <w:r>
              <w:rPr>
                <w:rFonts w:cs="Arial"/>
                <w:lang w:eastAsia="ja-JP"/>
              </w:rPr>
              <w:t>9.2.2.67</w:t>
            </w:r>
          </w:p>
        </w:tc>
        <w:tc>
          <w:tcPr>
            <w:tcW w:w="2880" w:type="dxa"/>
          </w:tcPr>
          <w:p w14:paraId="5BFD3A1C" w14:textId="77777777" w:rsidR="002F40C6" w:rsidRPr="009F5A10" w:rsidRDefault="002F40C6" w:rsidP="001745A8">
            <w:pPr>
              <w:pStyle w:val="TAL"/>
              <w:rPr>
                <w:rFonts w:cs="Arial"/>
                <w:lang w:eastAsia="ja-JP"/>
              </w:rPr>
            </w:pPr>
          </w:p>
        </w:tc>
      </w:tr>
    </w:tbl>
    <w:p w14:paraId="6FD59AC7" w14:textId="77777777" w:rsidR="002F40C6" w:rsidRPr="009F5A10" w:rsidRDefault="002F40C6" w:rsidP="002F40C6"/>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1745A8">
            <w:pPr>
              <w:pStyle w:val="TAH"/>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1745A8">
            <w:pPr>
              <w:pStyle w:val="TAH"/>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1745A8">
            <w:pPr>
              <w:pStyle w:val="TAL"/>
            </w:pPr>
            <w:r w:rsidRPr="009F5A10">
              <w:rPr>
                <w:i/>
                <w:lang w:eastAsia="ja-JP"/>
              </w:rPr>
              <w:t>maxnoof</w:t>
            </w:r>
            <w:r>
              <w:rPr>
                <w:i/>
                <w:lang w:eastAsia="ja-JP"/>
              </w:rPr>
              <w:t>SNPNIDs</w:t>
            </w:r>
          </w:p>
        </w:tc>
        <w:tc>
          <w:tcPr>
            <w:tcW w:w="6192" w:type="dxa"/>
          </w:tcPr>
          <w:p w14:paraId="49D349BC" w14:textId="77777777" w:rsidR="002F40C6" w:rsidRPr="009F5A10" w:rsidRDefault="002F40C6" w:rsidP="001745A8">
            <w:pPr>
              <w:pStyle w:val="TAL"/>
            </w:pPr>
            <w:r w:rsidRPr="009F5A10">
              <w:t xml:space="preserve">Maximum no. of </w:t>
            </w:r>
            <w:r>
              <w:t>SNPN IDs broadcast in a cell</w:t>
            </w:r>
            <w:r w:rsidRPr="009F5A10">
              <w:t>. Value is 12.</w:t>
            </w:r>
          </w:p>
        </w:tc>
      </w:tr>
    </w:tbl>
    <w:p w14:paraId="78480AAC" w14:textId="77777777" w:rsidR="002F40C6" w:rsidRPr="009F5A10" w:rsidRDefault="002F40C6" w:rsidP="002F40C6"/>
    <w:p w14:paraId="7ECE5B6C" w14:textId="77777777" w:rsidR="002F40C6" w:rsidRPr="009F5A10" w:rsidRDefault="002F40C6" w:rsidP="002F40C6">
      <w:pPr>
        <w:pStyle w:val="Heading4"/>
      </w:pPr>
      <w:bookmarkStart w:id="6044" w:name="_Hlk44446624"/>
      <w:bookmarkStart w:id="6045" w:name="_Toc44497653"/>
      <w:bookmarkStart w:id="6046" w:name="_Toc45108041"/>
      <w:bookmarkStart w:id="6047" w:name="_Toc45901661"/>
      <w:bookmarkStart w:id="6048" w:name="_Toc51850741"/>
      <w:bookmarkStart w:id="6049" w:name="_Toc56693744"/>
      <w:bookmarkStart w:id="6050" w:name="_Toc64447287"/>
      <w:bookmarkStart w:id="6051" w:name="_Toc66286781"/>
      <w:bookmarkStart w:id="6052" w:name="_Toc74151476"/>
      <w:bookmarkStart w:id="6053" w:name="_Toc88653949"/>
      <w:bookmarkStart w:id="6054" w:name="_Toc97904305"/>
      <w:bookmarkStart w:id="6055" w:name="_Toc105175346"/>
      <w:bookmarkStart w:id="6056" w:name="_Toc113826376"/>
      <w:bookmarkStart w:id="6057" w:name="_Toc120032502"/>
      <w:r w:rsidRPr="009F5A10">
        <w:t>9.</w:t>
      </w:r>
      <w:r>
        <w:t>2</w:t>
      </w:r>
      <w:r w:rsidRPr="009F5A10">
        <w:t>.</w:t>
      </w:r>
      <w:r>
        <w:t>2</w:t>
      </w:r>
      <w:r w:rsidRPr="009F5A10">
        <w:t>.</w:t>
      </w:r>
      <w:bookmarkEnd w:id="6044"/>
      <w:r>
        <w:t>69</w:t>
      </w:r>
      <w:r w:rsidRPr="009F5A10">
        <w:tab/>
      </w:r>
      <w:r>
        <w:t>Broadcast CAG-Identifier List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4D9630A6" w14:textId="77777777" w:rsidR="002F40C6" w:rsidRPr="008B54BB" w:rsidRDefault="002F40C6" w:rsidP="002F40C6">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1745A8">
            <w:pPr>
              <w:pStyle w:val="TAH"/>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1745A8">
            <w:pPr>
              <w:pStyle w:val="TAH"/>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1745A8">
            <w:pPr>
              <w:pStyle w:val="TAH"/>
              <w:rPr>
                <w:rFonts w:cs="Arial"/>
                <w:lang w:eastAsia="ja-JP"/>
              </w:rPr>
            </w:pPr>
            <w:r w:rsidRPr="009F5A10">
              <w:rPr>
                <w:rFonts w:cs="Arial"/>
                <w:lang w:eastAsia="ja-JP"/>
              </w:rPr>
              <w:t>Range</w:t>
            </w:r>
          </w:p>
        </w:tc>
        <w:tc>
          <w:tcPr>
            <w:tcW w:w="1872" w:type="dxa"/>
          </w:tcPr>
          <w:p w14:paraId="30CDDC72" w14:textId="77777777" w:rsidR="002F40C6" w:rsidRPr="009F5A10" w:rsidRDefault="002F40C6" w:rsidP="001745A8">
            <w:pPr>
              <w:pStyle w:val="TAH"/>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1745A8">
            <w:pPr>
              <w:pStyle w:val="TAH"/>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1745A8">
            <w:pPr>
              <w:pStyle w:val="TAL"/>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1745A8">
            <w:pPr>
              <w:pStyle w:val="TAL"/>
              <w:rPr>
                <w:rFonts w:cs="Arial"/>
                <w:lang w:eastAsia="ja-JP"/>
              </w:rPr>
            </w:pPr>
          </w:p>
        </w:tc>
        <w:tc>
          <w:tcPr>
            <w:tcW w:w="1440" w:type="dxa"/>
          </w:tcPr>
          <w:p w14:paraId="0DDE21DE" w14:textId="77777777" w:rsidR="002F40C6" w:rsidRPr="009F5A10" w:rsidRDefault="002F40C6" w:rsidP="001745A8">
            <w:pPr>
              <w:pStyle w:val="TAL"/>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1745A8">
            <w:pPr>
              <w:pStyle w:val="TAL"/>
              <w:rPr>
                <w:lang w:eastAsia="ja-JP"/>
              </w:rPr>
            </w:pPr>
          </w:p>
        </w:tc>
        <w:tc>
          <w:tcPr>
            <w:tcW w:w="2880" w:type="dxa"/>
          </w:tcPr>
          <w:p w14:paraId="50C0C29F" w14:textId="77777777" w:rsidR="002F40C6" w:rsidRPr="009F5A10" w:rsidRDefault="002F40C6" w:rsidP="001745A8">
            <w:pPr>
              <w:pStyle w:val="TAL"/>
              <w:rPr>
                <w:lang w:eastAsia="ja-JP"/>
              </w:rPr>
            </w:pPr>
          </w:p>
        </w:tc>
      </w:tr>
      <w:tr w:rsidR="002F40C6" w:rsidRPr="009F5A10" w14:paraId="24250649" w14:textId="77777777" w:rsidTr="001745A8">
        <w:tc>
          <w:tcPr>
            <w:tcW w:w="2448" w:type="dxa"/>
          </w:tcPr>
          <w:p w14:paraId="5DB7109E" w14:textId="77777777" w:rsidR="002F40C6" w:rsidRPr="009F5A10" w:rsidRDefault="002F40C6" w:rsidP="00407E71">
            <w:pPr>
              <w:pStyle w:val="TAL"/>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1745A8">
            <w:pPr>
              <w:pStyle w:val="TAL"/>
              <w:rPr>
                <w:rFonts w:cs="Arial"/>
                <w:lang w:eastAsia="ja-JP"/>
              </w:rPr>
            </w:pPr>
            <w:r>
              <w:rPr>
                <w:rFonts w:cs="Arial"/>
                <w:lang w:eastAsia="ja-JP"/>
              </w:rPr>
              <w:t>M</w:t>
            </w:r>
          </w:p>
        </w:tc>
        <w:tc>
          <w:tcPr>
            <w:tcW w:w="1440" w:type="dxa"/>
          </w:tcPr>
          <w:p w14:paraId="0EDF519C" w14:textId="77777777" w:rsidR="002F40C6" w:rsidRPr="009F5A10" w:rsidRDefault="002F40C6" w:rsidP="001745A8">
            <w:pPr>
              <w:pStyle w:val="TAL"/>
              <w:rPr>
                <w:rFonts w:cs="Arial"/>
                <w:i/>
                <w:lang w:eastAsia="ja-JP"/>
              </w:rPr>
            </w:pPr>
          </w:p>
        </w:tc>
        <w:tc>
          <w:tcPr>
            <w:tcW w:w="1872" w:type="dxa"/>
          </w:tcPr>
          <w:p w14:paraId="284A996D" w14:textId="77777777" w:rsidR="002F40C6" w:rsidRDefault="002F40C6" w:rsidP="001745A8">
            <w:pPr>
              <w:pStyle w:val="TAL"/>
              <w:rPr>
                <w:rFonts w:cs="Arial"/>
                <w:lang w:eastAsia="ja-JP"/>
              </w:rPr>
            </w:pPr>
            <w:r>
              <w:rPr>
                <w:rFonts w:cs="Arial"/>
                <w:lang w:eastAsia="ja-JP"/>
              </w:rPr>
              <w:t>9.2.2.66</w:t>
            </w:r>
          </w:p>
        </w:tc>
        <w:tc>
          <w:tcPr>
            <w:tcW w:w="2880" w:type="dxa"/>
          </w:tcPr>
          <w:p w14:paraId="50ECB693" w14:textId="77777777" w:rsidR="002F40C6" w:rsidRPr="009F5A10" w:rsidRDefault="002F40C6" w:rsidP="001745A8">
            <w:pPr>
              <w:pStyle w:val="TAL"/>
              <w:rPr>
                <w:rFonts w:cs="Arial"/>
                <w:lang w:eastAsia="ja-JP"/>
              </w:rPr>
            </w:pPr>
          </w:p>
        </w:tc>
      </w:tr>
    </w:tbl>
    <w:p w14:paraId="3B6EF30A" w14:textId="77777777" w:rsidR="002F40C6" w:rsidRPr="009F5A10" w:rsidRDefault="002F40C6" w:rsidP="002F40C6"/>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1745A8">
            <w:pPr>
              <w:pStyle w:val="TAH"/>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1745A8">
            <w:pPr>
              <w:pStyle w:val="TAH"/>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1745A8">
            <w:pPr>
              <w:pStyle w:val="TAL"/>
            </w:pPr>
            <w:r w:rsidRPr="009F5A10">
              <w:t>maxnoof</w:t>
            </w:r>
            <w:r>
              <w:t>CAGs</w:t>
            </w:r>
          </w:p>
        </w:tc>
        <w:tc>
          <w:tcPr>
            <w:tcW w:w="6192" w:type="dxa"/>
          </w:tcPr>
          <w:p w14:paraId="77A9C3B0" w14:textId="77777777" w:rsidR="002F40C6" w:rsidRPr="009F5A10" w:rsidRDefault="002F40C6" w:rsidP="001745A8">
            <w:pPr>
              <w:pStyle w:val="TAL"/>
            </w:pPr>
            <w:r w:rsidRPr="009F5A10">
              <w:t xml:space="preserve">Maximum no. of </w:t>
            </w:r>
            <w:r>
              <w:t>CAG-Identifiers broadcast in a cell</w:t>
            </w:r>
            <w:r w:rsidRPr="009F5A10">
              <w:t>. Value is 12.</w:t>
            </w:r>
          </w:p>
        </w:tc>
      </w:tr>
    </w:tbl>
    <w:p w14:paraId="14A24BB1" w14:textId="77777777" w:rsidR="002F40C6" w:rsidRPr="009F5A10" w:rsidRDefault="002F40C6" w:rsidP="002F40C6"/>
    <w:p w14:paraId="313E91E1" w14:textId="77777777" w:rsidR="002F40C6" w:rsidRPr="009F5A10" w:rsidRDefault="002F40C6" w:rsidP="002F40C6">
      <w:pPr>
        <w:pStyle w:val="Heading4"/>
      </w:pPr>
      <w:bookmarkStart w:id="6058" w:name="_Hlk44446665"/>
      <w:bookmarkStart w:id="6059" w:name="_Toc44497654"/>
      <w:bookmarkStart w:id="6060" w:name="_Toc45108042"/>
      <w:bookmarkStart w:id="6061" w:name="_Toc45901662"/>
      <w:bookmarkStart w:id="6062" w:name="_Toc51850742"/>
      <w:bookmarkStart w:id="6063" w:name="_Toc56693745"/>
      <w:bookmarkStart w:id="6064" w:name="_Toc64447288"/>
      <w:bookmarkStart w:id="6065" w:name="_Toc66286782"/>
      <w:bookmarkStart w:id="6066" w:name="_Toc74151477"/>
      <w:bookmarkStart w:id="6067" w:name="_Toc88653950"/>
      <w:bookmarkStart w:id="6068" w:name="_Toc97904306"/>
      <w:bookmarkStart w:id="6069" w:name="_Toc105175347"/>
      <w:bookmarkStart w:id="6070" w:name="_Toc113826377"/>
      <w:bookmarkStart w:id="6071" w:name="_Toc120032503"/>
      <w:r w:rsidRPr="009F5A10">
        <w:t>9.</w:t>
      </w:r>
      <w:r>
        <w:t>2</w:t>
      </w:r>
      <w:r w:rsidRPr="009F5A10">
        <w:t>.</w:t>
      </w:r>
      <w:r>
        <w:t>2</w:t>
      </w:r>
      <w:r w:rsidRPr="009F5A10">
        <w:t>.</w:t>
      </w:r>
      <w:bookmarkEnd w:id="6058"/>
      <w:r>
        <w:t>70</w:t>
      </w:r>
      <w:r w:rsidRPr="009F5A10">
        <w:tab/>
      </w:r>
      <w:r>
        <w:t>Broadcast PNI-NPN ID Information</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486F30A4" w14:textId="77777777" w:rsidR="002F40C6" w:rsidRPr="008B54BB" w:rsidRDefault="002F40C6" w:rsidP="002F40C6">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1745A8">
            <w:pPr>
              <w:pStyle w:val="TAH"/>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1745A8">
            <w:pPr>
              <w:pStyle w:val="TAH"/>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1745A8">
            <w:pPr>
              <w:pStyle w:val="TAH"/>
              <w:rPr>
                <w:rFonts w:cs="Arial"/>
                <w:lang w:eastAsia="ja-JP"/>
              </w:rPr>
            </w:pPr>
            <w:r w:rsidRPr="009F5A10">
              <w:rPr>
                <w:rFonts w:cs="Arial"/>
                <w:lang w:eastAsia="ja-JP"/>
              </w:rPr>
              <w:t>Range</w:t>
            </w:r>
          </w:p>
        </w:tc>
        <w:tc>
          <w:tcPr>
            <w:tcW w:w="1872" w:type="dxa"/>
          </w:tcPr>
          <w:p w14:paraId="30FA56C4" w14:textId="77777777" w:rsidR="002F40C6" w:rsidRPr="009F5A10" w:rsidRDefault="002F40C6" w:rsidP="001745A8">
            <w:pPr>
              <w:pStyle w:val="TAH"/>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1745A8">
            <w:pPr>
              <w:pStyle w:val="TAH"/>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1745A8">
            <w:pPr>
              <w:pStyle w:val="TAL"/>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1745A8">
            <w:pPr>
              <w:pStyle w:val="TAL"/>
              <w:rPr>
                <w:lang w:eastAsia="ja-JP"/>
              </w:rPr>
            </w:pPr>
          </w:p>
        </w:tc>
        <w:tc>
          <w:tcPr>
            <w:tcW w:w="1440" w:type="dxa"/>
          </w:tcPr>
          <w:p w14:paraId="1A55F2AC" w14:textId="77777777" w:rsidR="002F40C6" w:rsidRPr="009F5A10" w:rsidRDefault="002F40C6" w:rsidP="001745A8">
            <w:pPr>
              <w:pStyle w:val="TAL"/>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1745A8">
            <w:pPr>
              <w:pStyle w:val="TAL"/>
              <w:rPr>
                <w:lang w:eastAsia="ja-JP"/>
              </w:rPr>
            </w:pPr>
          </w:p>
        </w:tc>
        <w:tc>
          <w:tcPr>
            <w:tcW w:w="2880" w:type="dxa"/>
          </w:tcPr>
          <w:p w14:paraId="5F93EB87" w14:textId="77777777" w:rsidR="002F40C6" w:rsidRPr="009F5A10" w:rsidRDefault="002F40C6" w:rsidP="001745A8">
            <w:pPr>
              <w:pStyle w:val="TAL"/>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1745A8">
            <w:pPr>
              <w:pStyle w:val="TAL"/>
              <w:ind w:left="113"/>
              <w:rPr>
                <w:rFonts w:cs="Arial"/>
                <w:lang w:eastAsia="zh-CN"/>
              </w:rPr>
            </w:pPr>
            <w:r w:rsidRPr="007E6716">
              <w:t>&gt;PLMN Identity</w:t>
            </w:r>
          </w:p>
        </w:tc>
        <w:tc>
          <w:tcPr>
            <w:tcW w:w="1080" w:type="dxa"/>
          </w:tcPr>
          <w:p w14:paraId="47EBC512" w14:textId="77777777" w:rsidR="002F40C6" w:rsidRDefault="002F40C6" w:rsidP="001745A8">
            <w:pPr>
              <w:pStyle w:val="TAL"/>
              <w:rPr>
                <w:lang w:eastAsia="ja-JP"/>
              </w:rPr>
            </w:pPr>
            <w:r w:rsidRPr="007E6716">
              <w:rPr>
                <w:rFonts w:cs="Arial"/>
                <w:lang w:eastAsia="ja-JP"/>
              </w:rPr>
              <w:t>M</w:t>
            </w:r>
          </w:p>
        </w:tc>
        <w:tc>
          <w:tcPr>
            <w:tcW w:w="1440" w:type="dxa"/>
          </w:tcPr>
          <w:p w14:paraId="3AF40BD8" w14:textId="77777777" w:rsidR="002F40C6" w:rsidRPr="009F5A10" w:rsidRDefault="002F40C6" w:rsidP="001745A8">
            <w:pPr>
              <w:pStyle w:val="TAL"/>
              <w:rPr>
                <w:i/>
                <w:lang w:eastAsia="ja-JP"/>
              </w:rPr>
            </w:pPr>
          </w:p>
        </w:tc>
        <w:tc>
          <w:tcPr>
            <w:tcW w:w="1872" w:type="dxa"/>
          </w:tcPr>
          <w:p w14:paraId="3F77422C" w14:textId="77777777" w:rsidR="002F40C6" w:rsidRPr="009F5A10" w:rsidRDefault="002F40C6" w:rsidP="001745A8">
            <w:pPr>
              <w:pStyle w:val="TAL"/>
              <w:rPr>
                <w:lang w:eastAsia="ja-JP"/>
              </w:rPr>
            </w:pPr>
            <w:r w:rsidRPr="007E6716">
              <w:rPr>
                <w:rFonts w:eastAsia="SimSun" w:cs="Arial"/>
                <w:lang w:eastAsia="zh-CN"/>
              </w:rPr>
              <w:t>9.2.2.4</w:t>
            </w:r>
          </w:p>
        </w:tc>
        <w:tc>
          <w:tcPr>
            <w:tcW w:w="2880" w:type="dxa"/>
          </w:tcPr>
          <w:p w14:paraId="5D32709E" w14:textId="77777777" w:rsidR="002F40C6" w:rsidRPr="009F5A10" w:rsidRDefault="002F40C6" w:rsidP="001745A8">
            <w:pPr>
              <w:pStyle w:val="TAL"/>
              <w:rPr>
                <w:lang w:eastAsia="ja-JP"/>
              </w:rPr>
            </w:pPr>
          </w:p>
        </w:tc>
      </w:tr>
      <w:tr w:rsidR="002F40C6" w:rsidRPr="009F5A10" w14:paraId="0D65352A" w14:textId="77777777" w:rsidTr="001745A8">
        <w:tc>
          <w:tcPr>
            <w:tcW w:w="2448" w:type="dxa"/>
          </w:tcPr>
          <w:p w14:paraId="5F0D758B" w14:textId="77777777" w:rsidR="002F40C6" w:rsidRPr="008B54BB" w:rsidRDefault="002F40C6" w:rsidP="001745A8">
            <w:pPr>
              <w:pStyle w:val="TAL"/>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1745A8">
            <w:pPr>
              <w:pStyle w:val="TAL"/>
              <w:rPr>
                <w:rFonts w:cs="Arial"/>
                <w:lang w:eastAsia="ja-JP"/>
              </w:rPr>
            </w:pPr>
            <w:r>
              <w:rPr>
                <w:lang w:eastAsia="ja-JP"/>
              </w:rPr>
              <w:t>M</w:t>
            </w:r>
          </w:p>
        </w:tc>
        <w:tc>
          <w:tcPr>
            <w:tcW w:w="1440" w:type="dxa"/>
          </w:tcPr>
          <w:p w14:paraId="53F8F272" w14:textId="77777777" w:rsidR="002F40C6" w:rsidRPr="009F5A10" w:rsidRDefault="002F40C6" w:rsidP="001745A8">
            <w:pPr>
              <w:pStyle w:val="TAL"/>
              <w:rPr>
                <w:i/>
                <w:lang w:eastAsia="ja-JP"/>
              </w:rPr>
            </w:pPr>
          </w:p>
        </w:tc>
        <w:tc>
          <w:tcPr>
            <w:tcW w:w="1872" w:type="dxa"/>
          </w:tcPr>
          <w:p w14:paraId="1079DF40" w14:textId="77777777" w:rsidR="002F40C6" w:rsidRPr="009F5A10" w:rsidRDefault="002F40C6" w:rsidP="001745A8">
            <w:pPr>
              <w:pStyle w:val="TAL"/>
              <w:rPr>
                <w:lang w:eastAsia="ja-JP"/>
              </w:rPr>
            </w:pPr>
            <w:r>
              <w:rPr>
                <w:lang w:eastAsia="ja-JP"/>
              </w:rPr>
              <w:t>9.2.2.69</w:t>
            </w:r>
          </w:p>
        </w:tc>
        <w:tc>
          <w:tcPr>
            <w:tcW w:w="2880" w:type="dxa"/>
          </w:tcPr>
          <w:p w14:paraId="2E7659F1" w14:textId="77777777" w:rsidR="002F40C6" w:rsidRPr="009F5A10" w:rsidRDefault="002F40C6" w:rsidP="001745A8">
            <w:pPr>
              <w:pStyle w:val="TAL"/>
              <w:rPr>
                <w:lang w:eastAsia="ja-JP"/>
              </w:rPr>
            </w:pPr>
          </w:p>
        </w:tc>
      </w:tr>
    </w:tbl>
    <w:p w14:paraId="7EB55216" w14:textId="77777777" w:rsidR="002F40C6" w:rsidRPr="009F5A10" w:rsidRDefault="002F40C6" w:rsidP="002F40C6"/>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1745A8">
            <w:pPr>
              <w:pStyle w:val="TAH"/>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1745A8">
            <w:pPr>
              <w:pStyle w:val="TAH"/>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1745A8">
            <w:pPr>
              <w:pStyle w:val="TAL"/>
            </w:pPr>
            <w:r w:rsidRPr="00EA2822">
              <w:rPr>
                <w:rFonts w:cs="Arial"/>
                <w:lang w:eastAsia="ja-JP"/>
              </w:rPr>
              <w:t>maxnoofBPLMNs</w:t>
            </w:r>
          </w:p>
        </w:tc>
        <w:tc>
          <w:tcPr>
            <w:tcW w:w="6192" w:type="dxa"/>
          </w:tcPr>
          <w:p w14:paraId="20E85E56" w14:textId="77777777" w:rsidR="002F40C6" w:rsidRPr="009F5A10" w:rsidRDefault="002F40C6" w:rsidP="001745A8">
            <w:pPr>
              <w:pStyle w:val="TAL"/>
            </w:pPr>
            <w:r w:rsidRPr="007E6716">
              <w:rPr>
                <w:lang w:eastAsia="ja-JP"/>
              </w:rPr>
              <w:t>Maximum no. of broadcast PLMNs by a cell. Value is 12.</w:t>
            </w:r>
          </w:p>
        </w:tc>
      </w:tr>
    </w:tbl>
    <w:p w14:paraId="45E02CE5" w14:textId="77777777" w:rsidR="002F40C6" w:rsidRPr="009F5A10" w:rsidRDefault="002F40C6" w:rsidP="002F40C6"/>
    <w:p w14:paraId="44272648" w14:textId="77777777" w:rsidR="002F40C6" w:rsidRPr="009F5A10" w:rsidRDefault="002F40C6" w:rsidP="002F40C6">
      <w:pPr>
        <w:pStyle w:val="Heading4"/>
      </w:pPr>
      <w:bookmarkStart w:id="6072" w:name="_Hlk44446687"/>
      <w:bookmarkStart w:id="6073" w:name="_Toc44497655"/>
      <w:bookmarkStart w:id="6074" w:name="_Toc45108043"/>
      <w:bookmarkStart w:id="6075" w:name="_Toc45901663"/>
      <w:bookmarkStart w:id="6076" w:name="_Toc51850743"/>
      <w:bookmarkStart w:id="6077" w:name="_Toc56693746"/>
      <w:bookmarkStart w:id="6078" w:name="_Toc64447289"/>
      <w:bookmarkStart w:id="6079" w:name="_Toc66286783"/>
      <w:bookmarkStart w:id="6080" w:name="_Toc74151478"/>
      <w:bookmarkStart w:id="6081" w:name="_Toc88653951"/>
      <w:bookmarkStart w:id="6082" w:name="_Toc97904307"/>
      <w:bookmarkStart w:id="6083" w:name="_Toc105175348"/>
      <w:bookmarkStart w:id="6084" w:name="_Toc113826378"/>
      <w:bookmarkStart w:id="6085" w:name="_Toc120032504"/>
      <w:r w:rsidRPr="009F5A10">
        <w:t>9.</w:t>
      </w:r>
      <w:r>
        <w:t>2</w:t>
      </w:r>
      <w:r w:rsidRPr="009F5A10">
        <w:t>.</w:t>
      </w:r>
      <w:r>
        <w:t>2</w:t>
      </w:r>
      <w:r w:rsidRPr="009F5A10">
        <w:t>.</w:t>
      </w:r>
      <w:bookmarkEnd w:id="6072"/>
      <w:r>
        <w:t>71</w:t>
      </w:r>
      <w:r w:rsidRPr="009F5A10">
        <w:tab/>
      </w:r>
      <w:r>
        <w:t>NPN Broadcast Information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2CF470DF" w14:textId="77777777" w:rsidR="002F40C6" w:rsidRPr="008B54BB" w:rsidRDefault="002F40C6" w:rsidP="002F40C6">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1745A8">
            <w:pPr>
              <w:pStyle w:val="TAH"/>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1745A8">
            <w:pPr>
              <w:pStyle w:val="TAH"/>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1745A8">
            <w:pPr>
              <w:pStyle w:val="TAH"/>
              <w:rPr>
                <w:rFonts w:cs="Arial"/>
                <w:lang w:eastAsia="ja-JP"/>
              </w:rPr>
            </w:pPr>
            <w:r w:rsidRPr="009F5A10">
              <w:rPr>
                <w:rFonts w:cs="Arial"/>
                <w:lang w:eastAsia="ja-JP"/>
              </w:rPr>
              <w:t>Range</w:t>
            </w:r>
          </w:p>
        </w:tc>
        <w:tc>
          <w:tcPr>
            <w:tcW w:w="1872" w:type="dxa"/>
          </w:tcPr>
          <w:p w14:paraId="71B65A58" w14:textId="77777777" w:rsidR="002F40C6" w:rsidRPr="009F5A10" w:rsidRDefault="002F40C6" w:rsidP="001745A8">
            <w:pPr>
              <w:pStyle w:val="TAH"/>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1745A8">
            <w:pPr>
              <w:pStyle w:val="TAH"/>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1745A8">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1745A8">
            <w:pPr>
              <w:pStyle w:val="TAL"/>
              <w:rPr>
                <w:rFonts w:cs="Arial"/>
                <w:lang w:eastAsia="ja-JP"/>
              </w:rPr>
            </w:pPr>
            <w:r>
              <w:rPr>
                <w:lang w:eastAsia="ja-JP"/>
              </w:rPr>
              <w:t>M</w:t>
            </w:r>
          </w:p>
        </w:tc>
        <w:tc>
          <w:tcPr>
            <w:tcW w:w="1440" w:type="dxa"/>
          </w:tcPr>
          <w:p w14:paraId="49102526" w14:textId="77777777" w:rsidR="002F40C6" w:rsidRPr="009F5A10" w:rsidRDefault="002F40C6" w:rsidP="001745A8">
            <w:pPr>
              <w:pStyle w:val="TAL"/>
              <w:rPr>
                <w:i/>
                <w:lang w:eastAsia="ja-JP"/>
              </w:rPr>
            </w:pPr>
          </w:p>
        </w:tc>
        <w:tc>
          <w:tcPr>
            <w:tcW w:w="1872" w:type="dxa"/>
          </w:tcPr>
          <w:p w14:paraId="0B6E09FC" w14:textId="77777777" w:rsidR="002F40C6" w:rsidRPr="009F5A10" w:rsidRDefault="002F40C6" w:rsidP="001745A8">
            <w:pPr>
              <w:pStyle w:val="TAL"/>
              <w:rPr>
                <w:lang w:eastAsia="ja-JP"/>
              </w:rPr>
            </w:pPr>
          </w:p>
        </w:tc>
        <w:tc>
          <w:tcPr>
            <w:tcW w:w="2880" w:type="dxa"/>
          </w:tcPr>
          <w:p w14:paraId="1781C099" w14:textId="77777777" w:rsidR="002F40C6" w:rsidRPr="009F5A10" w:rsidRDefault="002F40C6" w:rsidP="001745A8">
            <w:pPr>
              <w:pStyle w:val="TAL"/>
              <w:rPr>
                <w:lang w:eastAsia="ja-JP"/>
              </w:rPr>
            </w:pPr>
          </w:p>
        </w:tc>
      </w:tr>
      <w:tr w:rsidR="002F40C6" w:rsidRPr="009F5A10" w14:paraId="2C56A85C" w14:textId="77777777" w:rsidTr="001745A8">
        <w:tc>
          <w:tcPr>
            <w:tcW w:w="2448" w:type="dxa"/>
          </w:tcPr>
          <w:p w14:paraId="3FC2D6EA" w14:textId="77777777" w:rsidR="002F40C6" w:rsidRPr="009F5A10" w:rsidRDefault="002F40C6" w:rsidP="001745A8">
            <w:pPr>
              <w:pStyle w:val="TAL"/>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1745A8">
            <w:pPr>
              <w:pStyle w:val="TAL"/>
              <w:rPr>
                <w:rFonts w:cs="Arial"/>
                <w:lang w:eastAsia="ja-JP"/>
              </w:rPr>
            </w:pPr>
          </w:p>
        </w:tc>
        <w:tc>
          <w:tcPr>
            <w:tcW w:w="1440" w:type="dxa"/>
          </w:tcPr>
          <w:p w14:paraId="2BF88B1B" w14:textId="77777777" w:rsidR="002F40C6" w:rsidRPr="009F5A10" w:rsidRDefault="002F40C6" w:rsidP="001745A8">
            <w:pPr>
              <w:pStyle w:val="TAL"/>
              <w:rPr>
                <w:rFonts w:cs="Arial"/>
                <w:i/>
                <w:lang w:eastAsia="ja-JP"/>
              </w:rPr>
            </w:pPr>
          </w:p>
        </w:tc>
        <w:tc>
          <w:tcPr>
            <w:tcW w:w="1872" w:type="dxa"/>
          </w:tcPr>
          <w:p w14:paraId="78FD5FD9" w14:textId="77777777" w:rsidR="002F40C6" w:rsidRDefault="002F40C6" w:rsidP="001745A8">
            <w:pPr>
              <w:pStyle w:val="TAL"/>
              <w:rPr>
                <w:rFonts w:cs="Arial"/>
                <w:lang w:eastAsia="ja-JP"/>
              </w:rPr>
            </w:pPr>
          </w:p>
        </w:tc>
        <w:tc>
          <w:tcPr>
            <w:tcW w:w="2880" w:type="dxa"/>
          </w:tcPr>
          <w:p w14:paraId="2B530E41" w14:textId="77777777" w:rsidR="002F40C6" w:rsidRPr="009F5A10" w:rsidRDefault="002F40C6" w:rsidP="001745A8">
            <w:pPr>
              <w:pStyle w:val="TAL"/>
              <w:rPr>
                <w:rFonts w:cs="Arial"/>
                <w:lang w:eastAsia="ja-JP"/>
              </w:rPr>
            </w:pPr>
          </w:p>
        </w:tc>
      </w:tr>
      <w:tr w:rsidR="002F40C6" w:rsidRPr="009F5A10" w14:paraId="48FC0DF1" w14:textId="77777777" w:rsidTr="001745A8">
        <w:tc>
          <w:tcPr>
            <w:tcW w:w="2448" w:type="dxa"/>
          </w:tcPr>
          <w:p w14:paraId="1385959C" w14:textId="77777777" w:rsidR="002F40C6" w:rsidRDefault="002F40C6" w:rsidP="001745A8">
            <w:pPr>
              <w:pStyle w:val="TAL"/>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1745A8">
            <w:pPr>
              <w:pStyle w:val="TAL"/>
              <w:rPr>
                <w:rFonts w:cs="Arial"/>
                <w:lang w:eastAsia="ja-JP"/>
              </w:rPr>
            </w:pPr>
            <w:r w:rsidRPr="00A17E2E">
              <w:rPr>
                <w:rFonts w:cs="Arial"/>
                <w:bCs/>
                <w:lang w:eastAsia="ja-JP"/>
              </w:rPr>
              <w:t>M</w:t>
            </w:r>
          </w:p>
        </w:tc>
        <w:tc>
          <w:tcPr>
            <w:tcW w:w="1440" w:type="dxa"/>
          </w:tcPr>
          <w:p w14:paraId="71B7F113" w14:textId="77777777" w:rsidR="002F40C6" w:rsidRPr="009F5A10" w:rsidRDefault="002F40C6" w:rsidP="001745A8">
            <w:pPr>
              <w:pStyle w:val="TAL"/>
              <w:rPr>
                <w:rFonts w:cs="Arial"/>
                <w:i/>
                <w:lang w:eastAsia="ja-JP"/>
              </w:rPr>
            </w:pPr>
          </w:p>
        </w:tc>
        <w:tc>
          <w:tcPr>
            <w:tcW w:w="1872" w:type="dxa"/>
          </w:tcPr>
          <w:p w14:paraId="38A8614F" w14:textId="77777777" w:rsidR="002F40C6" w:rsidRDefault="002F40C6" w:rsidP="001745A8">
            <w:pPr>
              <w:pStyle w:val="TAL"/>
              <w:rPr>
                <w:rFonts w:cs="Arial"/>
                <w:lang w:eastAsia="ja-JP"/>
              </w:rPr>
            </w:pPr>
            <w:r>
              <w:rPr>
                <w:rFonts w:cs="Arial"/>
                <w:bCs/>
                <w:lang w:eastAsia="ja-JP"/>
              </w:rPr>
              <w:t>9.2.2.68</w:t>
            </w:r>
          </w:p>
        </w:tc>
        <w:tc>
          <w:tcPr>
            <w:tcW w:w="2880" w:type="dxa"/>
          </w:tcPr>
          <w:p w14:paraId="2EA9F3D5" w14:textId="77777777" w:rsidR="002F40C6" w:rsidRPr="009F5A10" w:rsidRDefault="002F40C6" w:rsidP="001745A8">
            <w:pPr>
              <w:pStyle w:val="TAL"/>
              <w:rPr>
                <w:rFonts w:cs="Arial"/>
                <w:lang w:eastAsia="ja-JP"/>
              </w:rPr>
            </w:pPr>
          </w:p>
        </w:tc>
      </w:tr>
      <w:tr w:rsidR="002F40C6" w:rsidRPr="009F5A10" w14:paraId="1E52FD45" w14:textId="77777777" w:rsidTr="001745A8">
        <w:tc>
          <w:tcPr>
            <w:tcW w:w="2448" w:type="dxa"/>
          </w:tcPr>
          <w:p w14:paraId="08AFAF0B" w14:textId="77777777" w:rsidR="002F40C6" w:rsidRDefault="002F40C6" w:rsidP="001745A8">
            <w:pPr>
              <w:pStyle w:val="TAL"/>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1745A8">
            <w:pPr>
              <w:pStyle w:val="TAL"/>
              <w:rPr>
                <w:rFonts w:cs="Arial"/>
                <w:lang w:eastAsia="ja-JP"/>
              </w:rPr>
            </w:pPr>
          </w:p>
        </w:tc>
        <w:tc>
          <w:tcPr>
            <w:tcW w:w="1440" w:type="dxa"/>
          </w:tcPr>
          <w:p w14:paraId="2AA86D5C" w14:textId="77777777" w:rsidR="002F40C6" w:rsidRPr="009F5A10" w:rsidRDefault="002F40C6" w:rsidP="001745A8">
            <w:pPr>
              <w:pStyle w:val="TAL"/>
              <w:rPr>
                <w:rFonts w:cs="Arial"/>
                <w:i/>
                <w:lang w:eastAsia="ja-JP"/>
              </w:rPr>
            </w:pPr>
          </w:p>
        </w:tc>
        <w:tc>
          <w:tcPr>
            <w:tcW w:w="1872" w:type="dxa"/>
          </w:tcPr>
          <w:p w14:paraId="1A7829E8" w14:textId="77777777" w:rsidR="002F40C6" w:rsidRDefault="002F40C6" w:rsidP="001745A8">
            <w:pPr>
              <w:pStyle w:val="TAL"/>
              <w:rPr>
                <w:rFonts w:cs="Arial"/>
                <w:lang w:eastAsia="ja-JP"/>
              </w:rPr>
            </w:pPr>
          </w:p>
        </w:tc>
        <w:tc>
          <w:tcPr>
            <w:tcW w:w="2880" w:type="dxa"/>
          </w:tcPr>
          <w:p w14:paraId="0EEC67B3" w14:textId="77777777" w:rsidR="002F40C6" w:rsidRPr="009F5A10" w:rsidRDefault="002F40C6" w:rsidP="001745A8">
            <w:pPr>
              <w:pStyle w:val="TAL"/>
              <w:rPr>
                <w:rFonts w:cs="Arial"/>
                <w:lang w:eastAsia="ja-JP"/>
              </w:rPr>
            </w:pPr>
          </w:p>
        </w:tc>
      </w:tr>
      <w:tr w:rsidR="002F40C6" w:rsidRPr="009F5A10" w14:paraId="4C7CE680" w14:textId="77777777" w:rsidTr="001745A8">
        <w:tc>
          <w:tcPr>
            <w:tcW w:w="2448" w:type="dxa"/>
          </w:tcPr>
          <w:p w14:paraId="70CAFF3A" w14:textId="77777777" w:rsidR="002F40C6" w:rsidRDefault="002F40C6" w:rsidP="001745A8">
            <w:pPr>
              <w:pStyle w:val="TAL"/>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1745A8">
            <w:pPr>
              <w:pStyle w:val="TAL"/>
              <w:rPr>
                <w:rFonts w:cs="Arial"/>
                <w:lang w:eastAsia="ja-JP"/>
              </w:rPr>
            </w:pPr>
            <w:r>
              <w:rPr>
                <w:rFonts w:cs="Arial"/>
                <w:bCs/>
                <w:lang w:eastAsia="ja-JP"/>
              </w:rPr>
              <w:t>M</w:t>
            </w:r>
          </w:p>
        </w:tc>
        <w:tc>
          <w:tcPr>
            <w:tcW w:w="1440" w:type="dxa"/>
          </w:tcPr>
          <w:p w14:paraId="5998EB1A" w14:textId="77777777" w:rsidR="002F40C6" w:rsidRPr="009F5A10" w:rsidRDefault="002F40C6" w:rsidP="001745A8">
            <w:pPr>
              <w:pStyle w:val="TAL"/>
              <w:rPr>
                <w:rFonts w:cs="Arial"/>
                <w:i/>
                <w:lang w:eastAsia="ja-JP"/>
              </w:rPr>
            </w:pPr>
          </w:p>
        </w:tc>
        <w:tc>
          <w:tcPr>
            <w:tcW w:w="1872" w:type="dxa"/>
          </w:tcPr>
          <w:p w14:paraId="5A8034B0" w14:textId="77777777" w:rsidR="002F40C6" w:rsidRDefault="002F40C6" w:rsidP="001745A8">
            <w:pPr>
              <w:pStyle w:val="TAL"/>
              <w:rPr>
                <w:rFonts w:cs="Arial"/>
                <w:lang w:eastAsia="ja-JP"/>
              </w:rPr>
            </w:pPr>
            <w:r>
              <w:rPr>
                <w:rFonts w:cs="Arial"/>
                <w:bCs/>
                <w:lang w:eastAsia="ja-JP"/>
              </w:rPr>
              <w:t>9.2.2.70</w:t>
            </w:r>
          </w:p>
        </w:tc>
        <w:tc>
          <w:tcPr>
            <w:tcW w:w="2880" w:type="dxa"/>
          </w:tcPr>
          <w:p w14:paraId="03722187" w14:textId="77777777" w:rsidR="002F40C6" w:rsidRPr="009F5A10" w:rsidRDefault="002F40C6" w:rsidP="001745A8">
            <w:pPr>
              <w:pStyle w:val="TAL"/>
              <w:rPr>
                <w:rFonts w:cs="Arial"/>
                <w:lang w:eastAsia="ja-JP"/>
              </w:rPr>
            </w:pPr>
          </w:p>
        </w:tc>
      </w:tr>
    </w:tbl>
    <w:p w14:paraId="6EA387A7" w14:textId="77777777" w:rsidR="002F40C6" w:rsidRPr="009F5A10" w:rsidRDefault="002F40C6" w:rsidP="002F40C6"/>
    <w:p w14:paraId="1297F2A1" w14:textId="77777777" w:rsidR="002F40C6" w:rsidRPr="0046022C" w:rsidRDefault="002F40C6" w:rsidP="002F40C6">
      <w:pPr>
        <w:pStyle w:val="Heading4"/>
        <w:rPr>
          <w:rFonts w:eastAsia="SimSun"/>
        </w:rPr>
      </w:pPr>
      <w:bookmarkStart w:id="6086" w:name="_Hlk44446715"/>
      <w:bookmarkStart w:id="6087" w:name="_Toc44497656"/>
      <w:bookmarkStart w:id="6088" w:name="_Toc45108044"/>
      <w:bookmarkStart w:id="6089" w:name="_Toc45901664"/>
      <w:bookmarkStart w:id="6090" w:name="_Toc51850744"/>
      <w:bookmarkStart w:id="6091" w:name="_Toc56693747"/>
      <w:bookmarkStart w:id="6092" w:name="_Toc64447290"/>
      <w:bookmarkStart w:id="6093" w:name="_Toc66286784"/>
      <w:bookmarkStart w:id="6094" w:name="_Toc74151479"/>
      <w:bookmarkStart w:id="6095" w:name="_Toc88653952"/>
      <w:bookmarkStart w:id="6096" w:name="_Toc97904308"/>
      <w:bookmarkStart w:id="6097" w:name="_Toc105175349"/>
      <w:bookmarkStart w:id="6098" w:name="_Toc113826379"/>
      <w:bookmarkStart w:id="6099" w:name="_Toc120032505"/>
      <w:r w:rsidRPr="00750353">
        <w:rPr>
          <w:rFonts w:eastAsia="SimSun"/>
        </w:rPr>
        <w:t>9.</w:t>
      </w:r>
      <w:r w:rsidRPr="00DD545E">
        <w:rPr>
          <w:rFonts w:eastAsia="SimSun"/>
        </w:rPr>
        <w:t>2.2.</w:t>
      </w:r>
      <w:bookmarkEnd w:id="6086"/>
      <w:r>
        <w:rPr>
          <w:rFonts w:eastAsia="SimSun"/>
        </w:rPr>
        <w:t>72</w:t>
      </w:r>
      <w:r w:rsidRPr="00DD545E">
        <w:rPr>
          <w:rFonts w:eastAsia="SimSun"/>
        </w:rPr>
        <w:tab/>
        <w:t>NPN Sup</w:t>
      </w:r>
      <w:r w:rsidRPr="0046022C">
        <w:rPr>
          <w:rFonts w:eastAsia="SimSun"/>
        </w:rPr>
        <w:t>port</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A43BFC3" w14:textId="77777777" w:rsidR="002F40C6" w:rsidRPr="00750353" w:rsidRDefault="002F40C6" w:rsidP="002F40C6">
      <w:pPr>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1745A8">
            <w:pPr>
              <w:pStyle w:val="TAH"/>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1745A8">
            <w:pPr>
              <w:pStyle w:val="TAH"/>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1745A8">
            <w:pPr>
              <w:pStyle w:val="TAH"/>
              <w:rPr>
                <w:rFonts w:cs="Arial"/>
                <w:lang w:eastAsia="ja-JP"/>
              </w:rPr>
            </w:pPr>
            <w:r w:rsidRPr="0046022C">
              <w:rPr>
                <w:rFonts w:cs="Arial"/>
                <w:lang w:eastAsia="ja-JP"/>
              </w:rPr>
              <w:t>Range</w:t>
            </w:r>
          </w:p>
        </w:tc>
        <w:tc>
          <w:tcPr>
            <w:tcW w:w="1872" w:type="dxa"/>
          </w:tcPr>
          <w:p w14:paraId="2484F735" w14:textId="77777777" w:rsidR="002F40C6" w:rsidRPr="0096236D" w:rsidRDefault="002F40C6" w:rsidP="001745A8">
            <w:pPr>
              <w:pStyle w:val="TAH"/>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1745A8">
            <w:pPr>
              <w:pStyle w:val="TAH"/>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1745A8">
            <w:pPr>
              <w:pStyle w:val="TAL"/>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1745A8">
            <w:pPr>
              <w:pStyle w:val="TAL"/>
              <w:rPr>
                <w:lang w:eastAsia="ja-JP"/>
              </w:rPr>
            </w:pPr>
            <w:r w:rsidRPr="009354E2">
              <w:rPr>
                <w:lang w:eastAsia="ja-JP"/>
              </w:rPr>
              <w:t>M</w:t>
            </w:r>
          </w:p>
        </w:tc>
        <w:tc>
          <w:tcPr>
            <w:tcW w:w="1440" w:type="dxa"/>
          </w:tcPr>
          <w:p w14:paraId="4874E9B1" w14:textId="77777777" w:rsidR="002F40C6" w:rsidRPr="009354E2" w:rsidRDefault="002F40C6" w:rsidP="001745A8">
            <w:pPr>
              <w:pStyle w:val="TAL"/>
              <w:rPr>
                <w:lang w:eastAsia="ja-JP"/>
              </w:rPr>
            </w:pPr>
          </w:p>
        </w:tc>
        <w:tc>
          <w:tcPr>
            <w:tcW w:w="1872" w:type="dxa"/>
          </w:tcPr>
          <w:p w14:paraId="4836024B" w14:textId="77777777" w:rsidR="002F40C6" w:rsidRPr="009354E2" w:rsidRDefault="002F40C6" w:rsidP="001745A8">
            <w:pPr>
              <w:pStyle w:val="TAL"/>
              <w:rPr>
                <w:lang w:eastAsia="ja-JP"/>
              </w:rPr>
            </w:pPr>
          </w:p>
        </w:tc>
        <w:tc>
          <w:tcPr>
            <w:tcW w:w="2880" w:type="dxa"/>
          </w:tcPr>
          <w:p w14:paraId="5B02CCAA" w14:textId="77777777" w:rsidR="002F40C6" w:rsidRPr="009354E2" w:rsidRDefault="002F40C6" w:rsidP="001745A8">
            <w:pPr>
              <w:pStyle w:val="TAL"/>
              <w:rPr>
                <w:lang w:eastAsia="ja-JP"/>
              </w:rPr>
            </w:pPr>
          </w:p>
        </w:tc>
      </w:tr>
      <w:tr w:rsidR="002F40C6" w:rsidRPr="009354E2" w14:paraId="741443BF" w14:textId="77777777" w:rsidTr="001745A8">
        <w:tc>
          <w:tcPr>
            <w:tcW w:w="2448" w:type="dxa"/>
          </w:tcPr>
          <w:p w14:paraId="62978D99" w14:textId="77777777" w:rsidR="002F40C6" w:rsidRPr="009354E2" w:rsidRDefault="002F40C6" w:rsidP="009354E2">
            <w:pPr>
              <w:pStyle w:val="TAL"/>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1745A8">
            <w:pPr>
              <w:pStyle w:val="TAL"/>
              <w:rPr>
                <w:lang w:eastAsia="ja-JP"/>
              </w:rPr>
            </w:pPr>
          </w:p>
        </w:tc>
        <w:tc>
          <w:tcPr>
            <w:tcW w:w="1440" w:type="dxa"/>
          </w:tcPr>
          <w:p w14:paraId="466F38E3" w14:textId="77777777" w:rsidR="002F40C6" w:rsidRPr="009354E2" w:rsidRDefault="002F40C6" w:rsidP="001745A8">
            <w:pPr>
              <w:pStyle w:val="TAL"/>
              <w:rPr>
                <w:lang w:eastAsia="ja-JP"/>
              </w:rPr>
            </w:pPr>
          </w:p>
        </w:tc>
        <w:tc>
          <w:tcPr>
            <w:tcW w:w="1872" w:type="dxa"/>
          </w:tcPr>
          <w:p w14:paraId="33E642E5" w14:textId="77777777" w:rsidR="002F40C6" w:rsidRPr="009354E2" w:rsidRDefault="002F40C6" w:rsidP="001745A8">
            <w:pPr>
              <w:pStyle w:val="TAL"/>
              <w:rPr>
                <w:lang w:eastAsia="ja-JP"/>
              </w:rPr>
            </w:pPr>
          </w:p>
        </w:tc>
        <w:tc>
          <w:tcPr>
            <w:tcW w:w="2880" w:type="dxa"/>
          </w:tcPr>
          <w:p w14:paraId="23A10A48" w14:textId="77777777" w:rsidR="002F40C6" w:rsidRPr="009354E2" w:rsidRDefault="002F40C6" w:rsidP="001745A8">
            <w:pPr>
              <w:pStyle w:val="TAL"/>
              <w:rPr>
                <w:lang w:eastAsia="ja-JP"/>
              </w:rPr>
            </w:pPr>
          </w:p>
        </w:tc>
      </w:tr>
      <w:tr w:rsidR="002F40C6" w:rsidRPr="00FA22D3" w14:paraId="2BDD58A2" w14:textId="77777777" w:rsidTr="001745A8">
        <w:tc>
          <w:tcPr>
            <w:tcW w:w="2448" w:type="dxa"/>
          </w:tcPr>
          <w:p w14:paraId="4877DD30" w14:textId="77777777" w:rsidR="002F40C6" w:rsidRPr="009354E2" w:rsidRDefault="002F40C6" w:rsidP="009354E2">
            <w:pPr>
              <w:pStyle w:val="TAL"/>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1745A8">
            <w:pPr>
              <w:pStyle w:val="TAL"/>
              <w:rPr>
                <w:lang w:eastAsia="ja-JP"/>
              </w:rPr>
            </w:pPr>
            <w:r w:rsidRPr="009354E2">
              <w:rPr>
                <w:lang w:eastAsia="ja-JP"/>
              </w:rPr>
              <w:t>M</w:t>
            </w:r>
          </w:p>
        </w:tc>
        <w:tc>
          <w:tcPr>
            <w:tcW w:w="1440" w:type="dxa"/>
          </w:tcPr>
          <w:p w14:paraId="337D6B80" w14:textId="77777777" w:rsidR="002F40C6" w:rsidRPr="00DD545E" w:rsidRDefault="002F40C6" w:rsidP="001745A8">
            <w:pPr>
              <w:pStyle w:val="TAL"/>
              <w:rPr>
                <w:lang w:eastAsia="ja-JP"/>
              </w:rPr>
            </w:pPr>
          </w:p>
        </w:tc>
        <w:tc>
          <w:tcPr>
            <w:tcW w:w="1872" w:type="dxa"/>
          </w:tcPr>
          <w:p w14:paraId="6D91CFCF" w14:textId="77777777" w:rsidR="002F40C6" w:rsidRPr="00DD545E" w:rsidRDefault="002F40C6" w:rsidP="001745A8">
            <w:pPr>
              <w:pStyle w:val="TAL"/>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1745A8">
            <w:pPr>
              <w:pStyle w:val="TAL"/>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1745A8">
            <w:pPr>
              <w:pStyle w:val="TAL"/>
            </w:pPr>
            <w:r w:rsidRPr="009354E2">
              <w:t>Together with the PLMN Identity it identifiers the SNPN supported in the corresponding Tracking Area by the NG-RAN node.</w:t>
            </w:r>
          </w:p>
        </w:tc>
      </w:tr>
    </w:tbl>
    <w:p w14:paraId="659E03DC" w14:textId="77777777" w:rsidR="00A9432F" w:rsidRPr="009F5A10" w:rsidRDefault="00A9432F" w:rsidP="00A9432F"/>
    <w:p w14:paraId="7A06F3EC" w14:textId="77777777" w:rsidR="00C06B51" w:rsidRPr="00FD0425" w:rsidRDefault="00C06B51" w:rsidP="00C06B51">
      <w:pPr>
        <w:pStyle w:val="Heading4"/>
      </w:pPr>
      <w:bookmarkStart w:id="6100" w:name="_Toc44497658"/>
      <w:bookmarkStart w:id="6101" w:name="_Toc45108045"/>
      <w:bookmarkStart w:id="6102" w:name="_Toc45901665"/>
      <w:bookmarkStart w:id="6103" w:name="_Toc51850745"/>
      <w:bookmarkStart w:id="6104" w:name="_Toc56693748"/>
      <w:bookmarkStart w:id="6105" w:name="_Toc64447291"/>
      <w:bookmarkStart w:id="6106" w:name="_Toc66286785"/>
      <w:bookmarkStart w:id="6107" w:name="_Toc74151480"/>
      <w:bookmarkStart w:id="6108" w:name="_Toc88653953"/>
      <w:bookmarkStart w:id="6109" w:name="_Toc97904309"/>
      <w:bookmarkStart w:id="6110" w:name="_Toc105175350"/>
      <w:bookmarkStart w:id="6111" w:name="_Toc113826380"/>
      <w:bookmarkStart w:id="6112" w:name="_Toc12003250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103"/>
      <w:bookmarkEnd w:id="6104"/>
      <w:bookmarkEnd w:id="6105"/>
      <w:bookmarkEnd w:id="6106"/>
      <w:bookmarkEnd w:id="6107"/>
      <w:bookmarkEnd w:id="6108"/>
      <w:bookmarkEnd w:id="6109"/>
      <w:bookmarkEnd w:id="6110"/>
      <w:bookmarkEnd w:id="6111"/>
      <w:bookmarkEnd w:id="6112"/>
    </w:p>
    <w:p w14:paraId="77C89F3D" w14:textId="77777777" w:rsidR="00C06B51" w:rsidRPr="00FD0425" w:rsidRDefault="00C06B51" w:rsidP="00C06B51">
      <w:pPr>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C06B51" w:rsidRPr="00AA20DC" w14:paraId="19FC3239" w14:textId="77777777" w:rsidTr="00E73BBB">
        <w:tc>
          <w:tcPr>
            <w:tcW w:w="2160" w:type="dxa"/>
          </w:tcPr>
          <w:p w14:paraId="6691E6C3" w14:textId="77777777" w:rsidR="00C06B51" w:rsidRPr="00AA20DC" w:rsidRDefault="00C06B51" w:rsidP="00E73BBB">
            <w:pPr>
              <w:pStyle w:val="TAH"/>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E73BBB">
            <w:pPr>
              <w:pStyle w:val="TAH"/>
              <w:rPr>
                <w:rFonts w:cs="Arial"/>
                <w:lang w:eastAsia="ja-JP"/>
              </w:rPr>
            </w:pPr>
            <w:r w:rsidRPr="00AA20DC">
              <w:rPr>
                <w:rFonts w:cs="Arial"/>
                <w:lang w:eastAsia="ja-JP"/>
              </w:rPr>
              <w:t>Presence</w:t>
            </w:r>
          </w:p>
        </w:tc>
        <w:tc>
          <w:tcPr>
            <w:tcW w:w="1080" w:type="dxa"/>
          </w:tcPr>
          <w:p w14:paraId="13656EA4" w14:textId="77777777" w:rsidR="00C06B51" w:rsidRPr="00AA20DC" w:rsidRDefault="00C06B51" w:rsidP="00E73BBB">
            <w:pPr>
              <w:pStyle w:val="TAH"/>
              <w:rPr>
                <w:rFonts w:cs="Arial"/>
                <w:lang w:eastAsia="ja-JP"/>
              </w:rPr>
            </w:pPr>
            <w:r w:rsidRPr="00AA20DC">
              <w:rPr>
                <w:rFonts w:cs="Arial"/>
                <w:lang w:eastAsia="ja-JP"/>
              </w:rPr>
              <w:t>Range</w:t>
            </w:r>
          </w:p>
        </w:tc>
        <w:tc>
          <w:tcPr>
            <w:tcW w:w="2343" w:type="dxa"/>
          </w:tcPr>
          <w:p w14:paraId="355250B0" w14:textId="77777777" w:rsidR="00C06B51" w:rsidRPr="00AA20DC" w:rsidRDefault="00C06B51" w:rsidP="00E73BBB">
            <w:pPr>
              <w:pStyle w:val="TAH"/>
              <w:rPr>
                <w:rFonts w:cs="Arial"/>
                <w:lang w:eastAsia="ja-JP"/>
              </w:rPr>
            </w:pPr>
            <w:r w:rsidRPr="00AA20DC">
              <w:rPr>
                <w:rFonts w:cs="Arial"/>
                <w:lang w:eastAsia="ja-JP"/>
              </w:rPr>
              <w:t>IE type and reference</w:t>
            </w:r>
          </w:p>
        </w:tc>
        <w:tc>
          <w:tcPr>
            <w:tcW w:w="3118" w:type="dxa"/>
          </w:tcPr>
          <w:p w14:paraId="31EE31E0" w14:textId="77777777" w:rsidR="00C06B51" w:rsidRPr="00AA20DC" w:rsidRDefault="00C06B51" w:rsidP="00E73BBB">
            <w:pPr>
              <w:pStyle w:val="TAH"/>
              <w:rPr>
                <w:rFonts w:cs="Arial"/>
                <w:lang w:eastAsia="ja-JP"/>
              </w:rPr>
            </w:pPr>
            <w:r w:rsidRPr="00AA20DC">
              <w:rPr>
                <w:rFonts w:cs="Arial"/>
                <w:lang w:eastAsia="ja-JP"/>
              </w:rPr>
              <w:t>Semantics description</w:t>
            </w:r>
          </w:p>
        </w:tc>
      </w:tr>
      <w:tr w:rsidR="00C06B51" w:rsidRPr="00AA20DC" w14:paraId="3AAC60A2" w14:textId="77777777" w:rsidTr="00E73BBB">
        <w:tc>
          <w:tcPr>
            <w:tcW w:w="2160" w:type="dxa"/>
          </w:tcPr>
          <w:p w14:paraId="7B1F71FF" w14:textId="77777777" w:rsidR="00C06B51" w:rsidRPr="00AA20DC" w:rsidRDefault="00C06B51" w:rsidP="00E73BBB">
            <w:pPr>
              <w:pStyle w:val="TAL"/>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E73BBB">
            <w:pPr>
              <w:pStyle w:val="TAL"/>
              <w:rPr>
                <w:lang w:eastAsia="zh-CN"/>
              </w:rPr>
            </w:pPr>
            <w:r w:rsidRPr="00EA57B7">
              <w:rPr>
                <w:rFonts w:eastAsia="SimSun" w:cs="Arial"/>
                <w:lang w:eastAsia="ja-JP"/>
              </w:rPr>
              <w:t>M</w:t>
            </w:r>
          </w:p>
        </w:tc>
        <w:tc>
          <w:tcPr>
            <w:tcW w:w="1080" w:type="dxa"/>
          </w:tcPr>
          <w:p w14:paraId="45813C87" w14:textId="77777777" w:rsidR="00C06B51" w:rsidRPr="00AA20DC" w:rsidRDefault="00C06B51" w:rsidP="00E73BBB">
            <w:pPr>
              <w:pStyle w:val="TAL"/>
              <w:rPr>
                <w:lang w:eastAsia="ja-JP"/>
              </w:rPr>
            </w:pPr>
          </w:p>
        </w:tc>
        <w:tc>
          <w:tcPr>
            <w:tcW w:w="2343" w:type="dxa"/>
          </w:tcPr>
          <w:p w14:paraId="09FBE6F5" w14:textId="77777777" w:rsidR="00C06B51" w:rsidRPr="00AA20DC" w:rsidRDefault="00C06B51" w:rsidP="00E73BBB">
            <w:pPr>
              <w:pStyle w:val="TAL"/>
              <w:rPr>
                <w:lang w:eastAsia="ja-JP"/>
              </w:rPr>
            </w:pPr>
            <w:r w:rsidRPr="00EA57B7">
              <w:rPr>
                <w:rFonts w:eastAsia="SimSun"/>
                <w:lang w:eastAsia="ja-JP"/>
              </w:rPr>
              <w:t>9.2.2.4</w:t>
            </w:r>
          </w:p>
        </w:tc>
        <w:tc>
          <w:tcPr>
            <w:tcW w:w="3118" w:type="dxa"/>
          </w:tcPr>
          <w:p w14:paraId="1FD7F3B0" w14:textId="77777777" w:rsidR="00C06B51" w:rsidRPr="00AA20DC" w:rsidRDefault="00C06B51" w:rsidP="00E73BBB">
            <w:pPr>
              <w:pStyle w:val="TAL"/>
              <w:rPr>
                <w:lang w:eastAsia="zh-CN"/>
              </w:rPr>
            </w:pPr>
          </w:p>
        </w:tc>
      </w:tr>
      <w:tr w:rsidR="00C06B51" w14:paraId="075B45DB" w14:textId="77777777" w:rsidTr="00E73BBB">
        <w:tc>
          <w:tcPr>
            <w:tcW w:w="2160"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E73BBB">
            <w:pPr>
              <w:pStyle w:val="TAL"/>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E73BBB">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E73BBB">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E73BBB">
            <w:pPr>
              <w:pStyle w:val="TAL"/>
              <w:rPr>
                <w:lang w:eastAsia="zh-CN"/>
              </w:rPr>
            </w:pPr>
          </w:p>
        </w:tc>
      </w:tr>
      <w:tr w:rsidR="00C06B51" w14:paraId="29F4D7A9" w14:textId="77777777" w:rsidTr="00E73BBB">
        <w:tc>
          <w:tcPr>
            <w:tcW w:w="2160"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407E71">
            <w:pPr>
              <w:pStyle w:val="TAL"/>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E73BB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E73BBB">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E73BBB">
            <w:pPr>
              <w:pStyle w:val="TAL"/>
              <w:rPr>
                <w:lang w:eastAsia="zh-CN"/>
              </w:rPr>
            </w:pPr>
          </w:p>
        </w:tc>
      </w:tr>
      <w:tr w:rsidR="00C06B51" w14:paraId="5219EE43" w14:textId="77777777" w:rsidTr="00E73BBB">
        <w:tc>
          <w:tcPr>
            <w:tcW w:w="2160"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407E71">
            <w:pPr>
              <w:pStyle w:val="TAL"/>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E73BBB">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E73BBB">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E73BBB">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E73BBB">
        <w:tc>
          <w:tcPr>
            <w:tcW w:w="2160"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407E71">
            <w:pPr>
              <w:pStyle w:val="TAL"/>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E73BB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E73BBB">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E73BBB">
            <w:pPr>
              <w:pStyle w:val="TAL"/>
              <w:rPr>
                <w:lang w:eastAsia="zh-CN"/>
              </w:rPr>
            </w:pPr>
          </w:p>
        </w:tc>
      </w:tr>
      <w:tr w:rsidR="00C06B51" w14:paraId="1ECB441B" w14:textId="77777777" w:rsidTr="00E73BBB">
        <w:tc>
          <w:tcPr>
            <w:tcW w:w="2160"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407E71">
            <w:pPr>
              <w:pStyle w:val="TAL"/>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E73BBB">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E73BBB">
            <w:pPr>
              <w:pStyle w:val="TAL"/>
              <w:rPr>
                <w:lang w:eastAsia="ja-JP"/>
              </w:rPr>
            </w:pPr>
            <w:r>
              <w:rPr>
                <w:lang w:eastAsia="ja-JP"/>
              </w:rPr>
              <w:t>BIT STRING (SIZE(36))</w:t>
            </w:r>
          </w:p>
        </w:tc>
        <w:tc>
          <w:tcPr>
            <w:tcW w:w="3118"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E73BBB">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E73BBB">
        <w:tc>
          <w:tcPr>
            <w:tcW w:w="2160"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407E71">
            <w:pPr>
              <w:pStyle w:val="TAL"/>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E73BB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E73BBB">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E73BBB">
            <w:pPr>
              <w:pStyle w:val="TAL"/>
              <w:rPr>
                <w:lang w:eastAsia="zh-CN"/>
              </w:rPr>
            </w:pPr>
          </w:p>
        </w:tc>
      </w:tr>
      <w:tr w:rsidR="00C06B51" w14:paraId="1736E448" w14:textId="77777777" w:rsidTr="00E73BBB">
        <w:tc>
          <w:tcPr>
            <w:tcW w:w="2160"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407E71">
            <w:pPr>
              <w:pStyle w:val="TAL"/>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E73BBB">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E73BBB">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E73BBB">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E73BBB">
            <w:pPr>
              <w:pStyle w:val="TAL"/>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C06B51">
      <w:pPr>
        <w:rPr>
          <w:rFonts w:eastAsia="SimSun"/>
        </w:rPr>
      </w:pPr>
    </w:p>
    <w:p w14:paraId="5003D358" w14:textId="77777777" w:rsidR="001F2308" w:rsidRPr="001F2308" w:rsidRDefault="001F2308" w:rsidP="001F2308">
      <w:pPr>
        <w:pStyle w:val="Heading4"/>
        <w:rPr>
          <w:rFonts w:eastAsia="Malgun Gothic"/>
          <w:lang w:eastAsia="en-US"/>
        </w:rPr>
      </w:pPr>
      <w:bookmarkStart w:id="6113" w:name="_Toc51850746"/>
      <w:bookmarkStart w:id="6114" w:name="_Toc20953694"/>
      <w:bookmarkStart w:id="6115" w:name="_Toc29390871"/>
      <w:bookmarkStart w:id="6116" w:name="_Toc56693749"/>
      <w:bookmarkStart w:id="6117" w:name="_Toc64447292"/>
      <w:bookmarkStart w:id="6118" w:name="_Toc66286786"/>
      <w:bookmarkStart w:id="6119" w:name="_Toc74151481"/>
      <w:bookmarkStart w:id="6120" w:name="_Toc88653954"/>
      <w:bookmarkStart w:id="6121" w:name="_Toc97904310"/>
      <w:bookmarkStart w:id="6122" w:name="_Toc105175351"/>
      <w:bookmarkStart w:id="6123" w:name="_Toc113826381"/>
      <w:bookmarkStart w:id="6124" w:name="_Toc120032507"/>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116"/>
      <w:bookmarkEnd w:id="6117"/>
      <w:bookmarkEnd w:id="6118"/>
      <w:bookmarkEnd w:id="6119"/>
      <w:bookmarkEnd w:id="6120"/>
      <w:bookmarkEnd w:id="6121"/>
      <w:bookmarkEnd w:id="6122"/>
      <w:bookmarkEnd w:id="6123"/>
      <w:bookmarkEnd w:id="6124"/>
    </w:p>
    <w:p w14:paraId="3DCFBCA6" w14:textId="77777777" w:rsidR="001F2308" w:rsidRPr="001F2308" w:rsidRDefault="001F2308" w:rsidP="001F2308">
      <w:pPr>
        <w:rPr>
          <w:rFonts w:eastAsia="Malgun Gothic"/>
          <w:lang w:eastAsia="zh-CN"/>
        </w:rPr>
      </w:pPr>
      <w:r>
        <w:t>Th</w:t>
      </w:r>
      <w:r>
        <w:rPr>
          <w:lang w:eastAsia="zh-CN"/>
        </w:rPr>
        <w:t>is</w:t>
      </w:r>
      <w:r>
        <w:t xml:space="preserve"> </w:t>
      </w:r>
      <w:r>
        <w:rPr>
          <w:lang w:eastAsia="zh-CN"/>
        </w:rPr>
        <w:t>IE indicates the NPRACH Configuration.</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1F2308" w14:paraId="3B1D14DE"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pPr>
              <w:pStyle w:val="TAH"/>
              <w:rPr>
                <w:lang w:val="fr-FR" w:eastAsia="ja-JP"/>
              </w:rPr>
            </w:pPr>
            <w:r>
              <w:rPr>
                <w:lang w:val="fr-FR" w:eastAsia="ja-JP"/>
              </w:rPr>
              <w:t>IE/Group Name</w:t>
            </w:r>
          </w:p>
        </w:tc>
        <w:tc>
          <w:tcPr>
            <w:tcW w:w="1078"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pPr>
              <w:pStyle w:val="TAH"/>
              <w:rPr>
                <w:lang w:val="fr-FR" w:eastAsia="ja-JP"/>
              </w:rPr>
            </w:pPr>
            <w:r>
              <w:rPr>
                <w:lang w:val="fr-FR"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pPr>
              <w:pStyle w:val="TAH"/>
              <w:rPr>
                <w:lang w:val="fr-FR" w:eastAsia="ja-JP"/>
              </w:rPr>
            </w:pPr>
            <w:r>
              <w:rPr>
                <w:lang w:val="fr-FR" w:eastAsia="ja-JP"/>
              </w:rPr>
              <w:t>Range</w:t>
            </w:r>
          </w:p>
        </w:tc>
        <w:tc>
          <w:tcPr>
            <w:tcW w:w="2343"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pPr>
              <w:pStyle w:val="TAH"/>
              <w:rPr>
                <w:lang w:val="fr-FR" w:eastAsia="ja-JP"/>
              </w:rPr>
            </w:pPr>
            <w:r>
              <w:rPr>
                <w:lang w:val="fr-FR" w:eastAsia="ja-JP"/>
              </w:rPr>
              <w:t>IE type and reference</w:t>
            </w:r>
          </w:p>
        </w:tc>
        <w:tc>
          <w:tcPr>
            <w:tcW w:w="3121"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pPr>
              <w:pStyle w:val="TAH"/>
              <w:rPr>
                <w:lang w:val="fr-FR" w:eastAsia="ja-JP"/>
              </w:rPr>
            </w:pPr>
            <w:r>
              <w:rPr>
                <w:lang w:val="fr-FR" w:eastAsia="ja-JP"/>
              </w:rPr>
              <w:t>Semantics description</w:t>
            </w:r>
          </w:p>
        </w:tc>
      </w:tr>
      <w:tr w:rsidR="001F2308" w14:paraId="56E0DB42" w14:textId="77777777" w:rsidTr="00740EFB">
        <w:trPr>
          <w:trHeight w:val="328"/>
        </w:trPr>
        <w:tc>
          <w:tcPr>
            <w:tcW w:w="2161"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pPr>
              <w:pStyle w:val="TAL"/>
              <w:rPr>
                <w:szCs w:val="22"/>
                <w:lang w:val="en-US" w:eastAsia="ja-JP"/>
              </w:rPr>
            </w:pPr>
            <w:r>
              <w:rPr>
                <w:lang w:val="fr-FR" w:eastAsia="zh-CN"/>
              </w:rPr>
              <w:t xml:space="preserve">CHOICE </w:t>
            </w:r>
            <w:r>
              <w:rPr>
                <w:i/>
                <w:lang w:val="en-US" w:eastAsia="zh-CN"/>
              </w:rPr>
              <w:t>FDDorTDD</w:t>
            </w:r>
          </w:p>
        </w:tc>
        <w:tc>
          <w:tcPr>
            <w:tcW w:w="1078"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pPr>
              <w:pStyle w:val="TAL"/>
              <w:rPr>
                <w:szCs w:val="22"/>
                <w:lang w:val="fr-FR" w:eastAsia="ja-JP"/>
              </w:rPr>
            </w:pPr>
          </w:p>
        </w:tc>
      </w:tr>
      <w:tr w:rsidR="001F2308" w14:paraId="338356D8" w14:textId="77777777" w:rsidTr="00740EFB">
        <w:trPr>
          <w:trHeight w:val="211"/>
        </w:trPr>
        <w:tc>
          <w:tcPr>
            <w:tcW w:w="2161"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40EFB">
            <w:pPr>
              <w:pStyle w:val="TAL"/>
              <w:ind w:left="113"/>
              <w:rPr>
                <w:lang w:val="en-US" w:eastAsia="zh-CN"/>
              </w:rPr>
            </w:pPr>
            <w:r>
              <w:rPr>
                <w:lang w:val="en-US" w:eastAsia="zh-CN"/>
              </w:rPr>
              <w:t>&gt;</w:t>
            </w:r>
            <w:r>
              <w:rPr>
                <w:i/>
                <w:iCs/>
                <w:lang w:val="en-US" w:eastAsia="zh-CN"/>
              </w:rPr>
              <w:t>FDD</w:t>
            </w:r>
          </w:p>
        </w:tc>
        <w:tc>
          <w:tcPr>
            <w:tcW w:w="1078"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pPr>
              <w:pStyle w:val="TAL"/>
              <w:rPr>
                <w:szCs w:val="22"/>
                <w:lang w:val="en-US" w:eastAsia="ja-JP"/>
              </w:rPr>
            </w:pPr>
          </w:p>
        </w:tc>
        <w:tc>
          <w:tcPr>
            <w:tcW w:w="1078"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pPr>
              <w:pStyle w:val="TAL"/>
              <w:rPr>
                <w:szCs w:val="22"/>
                <w:lang w:val="fr-FR" w:eastAsia="ja-JP"/>
              </w:rPr>
            </w:pPr>
          </w:p>
        </w:tc>
      </w:tr>
      <w:tr w:rsidR="001F2308" w14:paraId="307654F4" w14:textId="77777777" w:rsidTr="00740EFB">
        <w:trPr>
          <w:trHeight w:val="960"/>
        </w:trPr>
        <w:tc>
          <w:tcPr>
            <w:tcW w:w="2161"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40EFB">
            <w:pPr>
              <w:pStyle w:val="TAL"/>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78"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pPr>
              <w:pStyle w:val="TAL"/>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3121"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pPr>
              <w:pStyle w:val="TAL"/>
              <w:rPr>
                <w:szCs w:val="22"/>
                <w:lang w:val="fr-FR" w:eastAsia="ja-JP"/>
              </w:rPr>
            </w:pPr>
          </w:p>
        </w:tc>
      </w:tr>
      <w:tr w:rsidR="001F2308" w14:paraId="0CBAEB27"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40EFB">
            <w:pPr>
              <w:pStyle w:val="TAL"/>
              <w:ind w:left="227"/>
              <w:rPr>
                <w:lang w:val="fr-FR" w:eastAsia="zh-CN"/>
              </w:rPr>
            </w:pPr>
            <w:r>
              <w:rPr>
                <w:lang w:val="en-US" w:eastAsia="zh-CN"/>
              </w:rPr>
              <w:t>&gt;&gt;</w:t>
            </w:r>
            <w:r>
              <w:rPr>
                <w:lang w:val="fr-FR" w:eastAsia="zh-CN"/>
              </w:rPr>
              <w:t>Anchor Carrier 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pPr>
              <w:pStyle w:val="TAL"/>
              <w:rPr>
                <w:lang w:val="fr-FR" w:eastAsia="ja-JP"/>
              </w:rPr>
            </w:pPr>
            <w:r>
              <w:rPr>
                <w:lang w:val="fr-FR" w:eastAsia="ja-JP"/>
              </w:rPr>
              <w:t>M</w:t>
            </w:r>
          </w:p>
        </w:tc>
        <w:tc>
          <w:tcPr>
            <w:tcW w:w="1078"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pPr>
              <w:pStyle w:val="TAL"/>
              <w:rPr>
                <w:rFonts w:cs="Arial"/>
                <w:szCs w:val="18"/>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DA20C34" w14:textId="77777777" w:rsidR="001F2308" w:rsidRDefault="001F2308">
            <w:pPr>
              <w:pStyle w:val="TAL"/>
              <w:rPr>
                <w:lang w:val="fr-FR" w:eastAsia="zh-CN"/>
              </w:rPr>
            </w:pPr>
            <w:r>
              <w:rPr>
                <w:rFonts w:cs="Arial"/>
                <w:lang w:val="en-US" w:eastAsia="zh-CN"/>
              </w:rPr>
              <w:t>I</w:t>
            </w:r>
            <w:r>
              <w:rPr>
                <w:rFonts w:cs="Arial"/>
                <w:lang w:val="fr-FR" w:eastAsia="ja-JP"/>
              </w:rPr>
              <w:t xml:space="preserve">ncludes the </w:t>
            </w:r>
            <w:r>
              <w:rPr>
                <w:rFonts w:cs="Courier New"/>
                <w:i/>
                <w:iCs/>
                <w:szCs w:val="16"/>
                <w:lang w:val="fr-FR"/>
              </w:rPr>
              <w:t>NPRACH-ParametersList-NB-r13</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1F2308" w14:paraId="4BC92E3A"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40EFB">
            <w:pPr>
              <w:pStyle w:val="TAL"/>
              <w:ind w:left="227"/>
              <w:rPr>
                <w:lang w:val="en-US" w:eastAsia="zh-CN"/>
              </w:rPr>
            </w:pPr>
            <w:r>
              <w:rPr>
                <w:lang w:val="en-US" w:eastAsia="zh-CN"/>
              </w:rPr>
              <w:t>&gt;&gt;</w:t>
            </w:r>
            <w:r>
              <w:rPr>
                <w:lang w:val="fr-FR" w:eastAsia="zh-CN"/>
              </w:rPr>
              <w:t xml:space="preserve">Anchor Carrier </w:t>
            </w:r>
            <w:r>
              <w:rPr>
                <w:lang w:val="en-US" w:eastAsia="zh-CN"/>
              </w:rPr>
              <w:t xml:space="preserve">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1F2308" w14:paraId="6495F907"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40EFB">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pPr>
              <w:pStyle w:val="TAL"/>
              <w:rPr>
                <w:lang w:val="fr-FR" w:eastAsia="ja-JP"/>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sidR="00900178">
              <w:rPr>
                <w:rFonts w:cs="Arial"/>
                <w:lang w:val="fr-FR" w:eastAsia="ja-JP"/>
              </w:rPr>
              <w:t>.</w:t>
            </w:r>
          </w:p>
        </w:tc>
      </w:tr>
      <w:tr w:rsidR="001F2308" w14:paraId="0A15749D" w14:textId="77777777" w:rsidTr="00740EFB">
        <w:tc>
          <w:tcPr>
            <w:tcW w:w="2161"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40EFB">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sidR="00900178">
              <w:rPr>
                <w:rFonts w:cs="Arial"/>
                <w:lang w:val="fr-FR" w:eastAsia="ja-JP"/>
              </w:rPr>
              <w:t>.</w:t>
            </w:r>
          </w:p>
        </w:tc>
      </w:tr>
      <w:tr w:rsidR="001F2308" w14:paraId="1CDB16D9"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40EFB">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78"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pPr>
              <w:pStyle w:val="TAL"/>
              <w:rPr>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D9A206E" w14:textId="77777777" w:rsidR="001F2308" w:rsidRDefault="001F2308">
            <w:pPr>
              <w:pStyle w:val="TAL"/>
              <w:rPr>
                <w:lang w:val="fr-FR" w:eastAsia="zh-CN"/>
              </w:rPr>
            </w:pPr>
            <w:r>
              <w:rPr>
                <w:rFonts w:cs="Arial"/>
                <w:lang w:val="fr-FR" w:eastAsia="ja-JP"/>
              </w:rPr>
              <w:t xml:space="preserve">Includes the </w:t>
            </w:r>
            <w:r>
              <w:rPr>
                <w:i/>
                <w:iCs/>
                <w:lang w:val="fr-FR"/>
              </w:rPr>
              <w:t>UL-ConfigCommonList-NB-r14</w:t>
            </w:r>
            <w:r>
              <w:rPr>
                <w:lang w:val="en-US" w:eastAsia="zh-CN"/>
              </w:rPr>
              <w:t xml:space="preserve"> IE</w:t>
            </w:r>
            <w:r>
              <w:rPr>
                <w:rFonts w:cs="Arial"/>
                <w:szCs w:val="22"/>
                <w:lang w:val="en-US" w:eastAsia="ja-JP"/>
              </w:rPr>
              <w:t xml:space="preserv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1F2308" w14:paraId="7CE36997"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40EFB">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7135CFF" w14:textId="77777777" w:rsidR="001F2308" w:rsidRDefault="001F2308">
            <w:pPr>
              <w:pStyle w:val="TAL"/>
              <w:rPr>
                <w:rFonts w:cs="Arial"/>
                <w:lang w:val="fr-FR" w:eastAsia="ja-JP"/>
              </w:rPr>
            </w:pPr>
            <w:r>
              <w:rPr>
                <w:rFonts w:cs="Arial"/>
                <w:lang w:val="fr-FR" w:eastAsia="ja-JP"/>
              </w:rPr>
              <w:t xml:space="preserve">Includes the </w:t>
            </w:r>
            <w:r>
              <w:rPr>
                <w:i/>
                <w:iCs/>
                <w:lang w:val="fr-FR"/>
              </w:rPr>
              <w:t>UL-ConfigCommonList-NB-v1530</w:t>
            </w:r>
            <w:r>
              <w:rPr>
                <w:rFonts w:cs="Arial"/>
                <w:szCs w:val="22"/>
                <w:lang w:val="en-US" w:eastAsia="zh-CN"/>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1F2308" w14:paraId="7B63D7F9" w14:textId="77777777" w:rsidTr="00740EFB">
        <w:trPr>
          <w:trHeight w:val="272"/>
        </w:trPr>
        <w:tc>
          <w:tcPr>
            <w:tcW w:w="2161"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40EFB">
            <w:pPr>
              <w:pStyle w:val="TAL"/>
              <w:ind w:left="113"/>
              <w:rPr>
                <w:lang w:val="fr-FR" w:eastAsia="zh-CN"/>
              </w:rPr>
            </w:pPr>
            <w:r>
              <w:rPr>
                <w:lang w:val="en-US" w:eastAsia="zh-CN"/>
              </w:rPr>
              <w:t>&gt;</w:t>
            </w:r>
            <w:r>
              <w:rPr>
                <w:i/>
                <w:iCs/>
                <w:lang w:val="en-US" w:eastAsia="zh-CN"/>
              </w:rPr>
              <w:t>TDD</w:t>
            </w:r>
          </w:p>
        </w:tc>
        <w:tc>
          <w:tcPr>
            <w:tcW w:w="1078"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pPr>
              <w:pStyle w:val="TAL"/>
              <w:rPr>
                <w:rFonts w:cs="Arial"/>
                <w:lang w:val="fr-FR" w:eastAsia="ja-JP"/>
              </w:rPr>
            </w:pPr>
          </w:p>
        </w:tc>
      </w:tr>
      <w:tr w:rsidR="00F15D66" w14:paraId="0A09CE46"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40EFB">
            <w:pPr>
              <w:pStyle w:val="TAL"/>
              <w:ind w:left="227"/>
              <w:rPr>
                <w:lang w:val="en-US" w:eastAsia="zh-CN"/>
              </w:rPr>
            </w:pPr>
            <w:r>
              <w:rPr>
                <w:lang w:val="en-US" w:eastAsia="zh-CN"/>
              </w:rPr>
              <w:t>&gt;&gt;NPRACH</w:t>
            </w:r>
            <w:r>
              <w:rPr>
                <w:lang w:val="fr-FR"/>
              </w:rPr>
              <w:t>-PreambleFormat</w:t>
            </w:r>
          </w:p>
        </w:tc>
        <w:tc>
          <w:tcPr>
            <w:tcW w:w="1078"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F15D66">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F15D66">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A4428DB" w14:textId="77777777" w:rsidR="00F15D66" w:rsidRDefault="00F15D66" w:rsidP="00F15D66">
            <w:pPr>
              <w:pStyle w:val="TAL"/>
              <w:rPr>
                <w:rFonts w:cs="Arial"/>
                <w:lang w:val="fr-FR" w:eastAsia="ja-JP"/>
              </w:rPr>
            </w:pPr>
            <w:r>
              <w:rPr>
                <w:lang w:val="fr-FR"/>
              </w:rPr>
              <w:t>ENUMERATED (fmt0, fmt1, fmt2, fmt0-a, fmt1-a, …)</w:t>
            </w:r>
          </w:p>
        </w:tc>
        <w:tc>
          <w:tcPr>
            <w:tcW w:w="3121" w:type="dxa"/>
            <w:tcBorders>
              <w:top w:val="single" w:sz="4" w:space="0" w:color="auto"/>
              <w:left w:val="single" w:sz="4" w:space="0" w:color="auto"/>
              <w:bottom w:val="single" w:sz="4" w:space="0" w:color="auto"/>
              <w:right w:val="single" w:sz="4" w:space="0" w:color="auto"/>
            </w:tcBorders>
          </w:tcPr>
          <w:p w14:paraId="43E02C21" w14:textId="77777777" w:rsidR="00F15D66" w:rsidRDefault="00F15D66" w:rsidP="00F15D66">
            <w:pPr>
              <w:pStyle w:val="TAL"/>
              <w:rPr>
                <w:rFonts w:cs="Arial"/>
                <w:lang w:val="fr-FR" w:eastAsia="ja-JP"/>
              </w:rPr>
            </w:pPr>
          </w:p>
        </w:tc>
      </w:tr>
      <w:tr w:rsidR="00F15D66" w14:paraId="3343391B"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40EFB">
            <w:pPr>
              <w:pStyle w:val="TAL"/>
              <w:ind w:left="227"/>
              <w:rPr>
                <w:lang w:val="en-US" w:eastAsia="zh-CN"/>
              </w:rPr>
            </w:pPr>
            <w:r>
              <w:rPr>
                <w:lang w:val="en-US" w:eastAsia="zh-CN"/>
              </w:rPr>
              <w:t>&gt;&gt;</w:t>
            </w:r>
            <w:r>
              <w:rPr>
                <w:lang w:val="fr-FR" w:eastAsia="zh-CN"/>
              </w:rPr>
              <w:t>Anchor Carrier NPRACH Configuration</w:t>
            </w:r>
            <w:r>
              <w:rPr>
                <w:lang w:val="en-US" w:eastAsia="zh-CN"/>
              </w:rPr>
              <w:t xml:space="preserve"> TDD</w:t>
            </w:r>
          </w:p>
        </w:tc>
        <w:tc>
          <w:tcPr>
            <w:tcW w:w="1078"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F15D66">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F15D66">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F15D66">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4F9C1E4C" w14:textId="77777777" w:rsidR="00F15D66" w:rsidRDefault="00F15D66" w:rsidP="00F15D66">
            <w:pPr>
              <w:pStyle w:val="TAL"/>
              <w:rPr>
                <w:rFonts w:cs="Arial"/>
                <w:lang w:val="fr-FR" w:eastAsia="ja-JP"/>
              </w:rPr>
            </w:pPr>
            <w:r>
              <w:rPr>
                <w:rFonts w:cs="Arial"/>
                <w:lang w:val="en-US" w:eastAsia="zh-CN"/>
              </w:rPr>
              <w:t>I</w:t>
            </w:r>
            <w:r>
              <w:rPr>
                <w:rFonts w:cs="Arial"/>
                <w:lang w:val="fr-FR" w:eastAsia="ja-JP"/>
              </w:rPr>
              <w:t xml:space="preserve">ncludes the </w:t>
            </w:r>
            <w:r>
              <w:rPr>
                <w:i/>
                <w:iCs/>
                <w:lang w:val="fr-FR"/>
              </w:rPr>
              <w:t>NPRACH-ParametersListTDD-NB-r15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sidR="00900178">
              <w:rPr>
                <w:rFonts w:cs="Arial"/>
                <w:lang w:val="fr-FR" w:eastAsia="ja-JP"/>
              </w:rPr>
              <w:t>.</w:t>
            </w:r>
          </w:p>
        </w:tc>
      </w:tr>
      <w:tr w:rsidR="00F15D66" w14:paraId="3B5ADB1D"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40EFB">
            <w:pPr>
              <w:pStyle w:val="TAL"/>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78"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F15D66">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F15D66">
            <w:pPr>
              <w:pStyle w:val="TAL"/>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2343"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F15D66">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F15D66">
            <w:pPr>
              <w:pStyle w:val="TAL"/>
              <w:rPr>
                <w:rFonts w:cs="Arial"/>
                <w:lang w:val="en-US" w:eastAsia="zh-CN"/>
              </w:rPr>
            </w:pPr>
          </w:p>
        </w:tc>
      </w:tr>
      <w:tr w:rsidR="00F15D66" w14:paraId="2B463A97"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40EFB">
            <w:pPr>
              <w:pStyle w:val="TAL"/>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78"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F15D66">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F15D66">
            <w:pPr>
              <w:pStyle w:val="TAL"/>
              <w:rPr>
                <w:lang w:val="en-US" w:eastAsia="zh-CN"/>
              </w:rPr>
            </w:pPr>
          </w:p>
        </w:tc>
        <w:tc>
          <w:tcPr>
            <w:tcW w:w="2343"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F15D66">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F15D66">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DL-CarrierConfigCommon-NB-r14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sidR="00900178">
              <w:rPr>
                <w:rFonts w:cs="Arial"/>
                <w:lang w:val="fr-FR" w:eastAsia="ja-JP"/>
              </w:rPr>
              <w:t>.</w:t>
            </w:r>
          </w:p>
        </w:tc>
      </w:tr>
      <w:tr w:rsidR="00F15D66" w14:paraId="12335734" w14:textId="77777777" w:rsidTr="00740EFB">
        <w:trPr>
          <w:trHeight w:val="732"/>
        </w:trPr>
        <w:tc>
          <w:tcPr>
            <w:tcW w:w="2161"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40EFB">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78"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F15D66">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F15D66">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F15D66">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544F9E4" w14:textId="77777777" w:rsidR="00F15D66" w:rsidRDefault="00F15D66" w:rsidP="00F15D66">
            <w:pPr>
              <w:pStyle w:val="TAL"/>
              <w:rPr>
                <w:rFonts w:cs="Arial"/>
                <w:lang w:val="fr-FR" w:eastAsia="ja-JP"/>
              </w:rPr>
            </w:pPr>
            <w:r>
              <w:rPr>
                <w:rFonts w:cs="Arial"/>
                <w:lang w:val="fr-FR" w:eastAsia="ja-JP"/>
              </w:rPr>
              <w:t xml:space="preserve">Includes the </w:t>
            </w:r>
            <w:r>
              <w:rPr>
                <w:i/>
                <w:iCs/>
                <w:lang w:val="fr-FR"/>
              </w:rPr>
              <w:t>UL-ConfigCommonListTDD-NB-r15</w:t>
            </w:r>
            <w:r>
              <w:rPr>
                <w:rFonts w:cs="Arial"/>
                <w:szCs w:val="22"/>
                <w:lang w:val="fr-FR" w:eastAsia="ja-JP"/>
              </w:rPr>
              <w:t xml:space="preserve"> </w:t>
            </w:r>
            <w:r>
              <w:rPr>
                <w:rFonts w:cs="Arial"/>
                <w:szCs w:val="22"/>
                <w:lang w:val="en-US" w:eastAsia="zh-CN"/>
              </w:rPr>
              <w:t xml:space="preserve">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bl>
    <w:p w14:paraId="56A52248" w14:textId="77777777" w:rsidR="001F2308" w:rsidRDefault="001F2308" w:rsidP="00500447">
      <w:pPr>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pPr>
              <w:pStyle w:val="TAH"/>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pPr>
              <w:pStyle w:val="TAH"/>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pPr>
              <w:pStyle w:val="TAL"/>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pPr>
              <w:pStyle w:val="TAL"/>
              <w:rPr>
                <w:lang w:val="en-US" w:eastAsia="ja-JP"/>
              </w:rPr>
            </w:pPr>
            <w:r>
              <w:rPr>
                <w:rFonts w:cs="Arial"/>
                <w:bCs/>
                <w:lang w:val="fr-FR" w:eastAsia="ja-JP"/>
              </w:rPr>
              <w:t>Maximum no. of non-Anchor Carrier Frequency Configurations. Value is 15.</w:t>
            </w:r>
          </w:p>
        </w:tc>
      </w:tr>
      <w:bookmarkEnd w:id="6114"/>
      <w:bookmarkEnd w:id="6115"/>
    </w:tbl>
    <w:p w14:paraId="0998A5F8" w14:textId="77777777" w:rsidR="001F2308" w:rsidRDefault="001F2308" w:rsidP="001F2308">
      <w:pPr>
        <w:rPr>
          <w:lang w:eastAsia="zh-CN"/>
        </w:rPr>
      </w:pPr>
    </w:p>
    <w:p w14:paraId="4023DA7C" w14:textId="77777777" w:rsidR="00106221" w:rsidRDefault="00106221" w:rsidP="00106221">
      <w:pPr>
        <w:pStyle w:val="Heading4"/>
        <w:rPr>
          <w:lang w:eastAsia="zh-CN"/>
        </w:rPr>
      </w:pPr>
      <w:bookmarkStart w:id="6125" w:name="_Toc56693750"/>
      <w:bookmarkStart w:id="6126" w:name="_Toc64447294"/>
      <w:bookmarkStart w:id="6127" w:name="_Toc5646299"/>
      <w:bookmarkStart w:id="6128" w:name="_Toc66286787"/>
      <w:bookmarkStart w:id="6129" w:name="_Toc74151482"/>
      <w:bookmarkStart w:id="6130" w:name="_Toc88653955"/>
      <w:bookmarkStart w:id="6131" w:name="_Toc97904311"/>
      <w:bookmarkStart w:id="6132" w:name="_Toc105175352"/>
      <w:bookmarkStart w:id="6133" w:name="_Toc113826382"/>
      <w:bookmarkStart w:id="6134" w:name="_Toc120032508"/>
      <w:r>
        <w:rPr>
          <w:lang w:eastAsia="zh-CN"/>
        </w:rPr>
        <w:t>9.2.2.75</w:t>
      </w:r>
      <w:r>
        <w:rPr>
          <w:lang w:eastAsia="zh-CN"/>
        </w:rPr>
        <w:tab/>
      </w:r>
      <w:bookmarkEnd w:id="6127"/>
      <w:r>
        <w:rPr>
          <w:lang w:eastAsia="zh-CN"/>
        </w:rPr>
        <w:t>SFN Offset</w:t>
      </w:r>
      <w:bookmarkEnd w:id="6128"/>
      <w:bookmarkEnd w:id="6129"/>
      <w:bookmarkEnd w:id="6130"/>
      <w:bookmarkEnd w:id="6131"/>
      <w:bookmarkEnd w:id="6132"/>
      <w:bookmarkEnd w:id="6133"/>
      <w:bookmarkEnd w:id="6134"/>
    </w:p>
    <w:p w14:paraId="3A819426" w14:textId="77777777" w:rsidR="00106221" w:rsidRDefault="00106221" w:rsidP="00106221">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8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752357" w14:paraId="735B9427" w14:textId="77777777" w:rsidTr="00752357">
        <w:tc>
          <w:tcPr>
            <w:tcW w:w="2160"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6F599E">
            <w:pPr>
              <w:pStyle w:val="TAH"/>
              <w:rPr>
                <w:lang w:val="fr-FR" w:eastAsia="ja-JP"/>
              </w:rPr>
            </w:pPr>
            <w:r>
              <w:rPr>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6F599E">
            <w:pPr>
              <w:pStyle w:val="TAH"/>
              <w:rPr>
                <w:lang w:val="fr-FR" w:eastAsia="ja-JP"/>
              </w:rPr>
            </w:pPr>
            <w:r>
              <w:rPr>
                <w:lang w:val="fr-FR"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6F599E">
            <w:pPr>
              <w:pStyle w:val="TAH"/>
              <w:rPr>
                <w:lang w:val="fr-FR" w:eastAsia="ja-JP"/>
              </w:rPr>
            </w:pPr>
            <w:r>
              <w:rPr>
                <w:lang w:val="fr-FR" w:eastAsia="ja-JP"/>
              </w:rPr>
              <w:t>Range</w:t>
            </w:r>
          </w:p>
        </w:tc>
        <w:tc>
          <w:tcPr>
            <w:tcW w:w="234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6F599E">
            <w:pPr>
              <w:pStyle w:val="TAH"/>
              <w:rPr>
                <w:lang w:val="fr-FR" w:eastAsia="ja-JP"/>
              </w:rPr>
            </w:pPr>
            <w:r>
              <w:rPr>
                <w:lang w:val="fr-FR"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6F599E">
            <w:pPr>
              <w:pStyle w:val="TAH"/>
              <w:rPr>
                <w:lang w:val="fr-FR" w:eastAsia="ja-JP"/>
              </w:rPr>
            </w:pPr>
            <w:r>
              <w:rPr>
                <w:lang w:val="fr-FR" w:eastAsia="ja-JP"/>
              </w:rPr>
              <w:t>Semantics description</w:t>
            </w:r>
          </w:p>
        </w:tc>
      </w:tr>
      <w:tr w:rsidR="00752357" w14:paraId="72F44606" w14:textId="77777777" w:rsidTr="00752357">
        <w:tc>
          <w:tcPr>
            <w:tcW w:w="2160"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B764D4">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B764D4">
            <w:pPr>
              <w:pStyle w:val="TAL"/>
              <w:rPr>
                <w:rFonts w:cs="Arial"/>
                <w:szCs w:val="18"/>
                <w:lang w:val="fr-FR" w:eastAsia="ja-JP"/>
              </w:rPr>
            </w:pPr>
            <w:r>
              <w:rPr>
                <w:lang w:val="fr-FR" w:eastAsia="zh-CN"/>
              </w:rPr>
              <w:t>M</w:t>
            </w:r>
          </w:p>
        </w:tc>
        <w:tc>
          <w:tcPr>
            <w:tcW w:w="1077"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B764D4">
            <w:pPr>
              <w:pStyle w:val="TAL"/>
              <w:rPr>
                <w:rFonts w:cs="Arial"/>
                <w:szCs w:val="18"/>
                <w:lang w:val="fr-FR" w:eastAsia="ja-JP"/>
              </w:rPr>
            </w:pPr>
          </w:p>
        </w:tc>
        <w:tc>
          <w:tcPr>
            <w:tcW w:w="234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B764D4">
            <w:pPr>
              <w:pStyle w:val="TAC"/>
              <w:rPr>
                <w:lang w:val="fr-FR" w:eastAsia="ja-JP"/>
              </w:rPr>
            </w:pPr>
            <w:r>
              <w:rPr>
                <w:lang w:val="fr-FR" w:eastAsia="ja-JP"/>
              </w:rPr>
              <w:t>BIT STRING (SIZE(24))</w:t>
            </w:r>
          </w:p>
        </w:tc>
        <w:tc>
          <w:tcPr>
            <w:tcW w:w="3119" w:type="dxa"/>
            <w:tcBorders>
              <w:top w:val="single" w:sz="4" w:space="0" w:color="auto"/>
              <w:left w:val="single" w:sz="4" w:space="0" w:color="auto"/>
              <w:bottom w:val="single" w:sz="4" w:space="0" w:color="auto"/>
              <w:right w:val="single" w:sz="4" w:space="0" w:color="auto"/>
            </w:tcBorders>
            <w:hideMark/>
          </w:tcPr>
          <w:p w14:paraId="2465DDA2" w14:textId="77777777" w:rsidR="00752357" w:rsidRDefault="00752357" w:rsidP="00B764D4">
            <w:pPr>
              <w:pStyle w:val="TAL"/>
              <w:rPr>
                <w:rFonts w:eastAsia="Malgun Gothic"/>
                <w:lang w:val="fr-FR"/>
              </w:rPr>
            </w:pPr>
            <w:r>
              <w:rPr>
                <w:rFonts w:eastAsia="Malgun Gothic"/>
                <w:lang w:val="fr-FR"/>
              </w:rPr>
              <w:t>Time offset in microseconds between the absolute time reference "</w:t>
            </w:r>
            <w:r>
              <w:rPr>
                <w:lang w:val="en-US"/>
              </w:rPr>
              <w:t>1980-01-06 T00:00:19 International Atomic Time (TAI)”</w:t>
            </w:r>
            <w:r>
              <w:rPr>
                <w:rFonts w:eastAsia="Malgun Gothic"/>
                <w:lang w:val="fr-FR"/>
              </w:rPr>
              <w:t xml:space="preserve"> and the SFN0 start. The maximum usable value is (1024*10^4-1). Values higher than the maximum are discarded.</w:t>
            </w:r>
          </w:p>
        </w:tc>
      </w:tr>
    </w:tbl>
    <w:p w14:paraId="202F3A89" w14:textId="77777777" w:rsidR="00106221" w:rsidRDefault="00106221" w:rsidP="00106221">
      <w:pPr>
        <w:rPr>
          <w:noProof/>
        </w:rPr>
      </w:pPr>
    </w:p>
    <w:p w14:paraId="4EE5520A" w14:textId="77777777" w:rsidR="00F02090" w:rsidRPr="00FD0425" w:rsidRDefault="00F02090" w:rsidP="00F02090">
      <w:pPr>
        <w:pStyle w:val="Heading3"/>
      </w:pPr>
      <w:bookmarkStart w:id="6135" w:name="_Toc66286788"/>
      <w:bookmarkStart w:id="6136" w:name="_Toc74151483"/>
      <w:bookmarkStart w:id="6137" w:name="_Toc88653956"/>
      <w:bookmarkStart w:id="6138" w:name="_Toc97904312"/>
      <w:bookmarkStart w:id="6139" w:name="_Toc105175353"/>
      <w:bookmarkStart w:id="6140" w:name="_Toc113826383"/>
      <w:bookmarkStart w:id="6141" w:name="_Toc120032509"/>
      <w:r w:rsidRPr="00FD0425">
        <w:t>9.2.3</w:t>
      </w:r>
      <w:r w:rsidRPr="00FD0425">
        <w:tab/>
        <w:t>General IE definitions</w:t>
      </w:r>
      <w:bookmarkEnd w:id="5777"/>
      <w:bookmarkEnd w:id="5778"/>
      <w:bookmarkEnd w:id="5779"/>
      <w:bookmarkEnd w:id="6100"/>
      <w:bookmarkEnd w:id="6101"/>
      <w:bookmarkEnd w:id="6102"/>
      <w:bookmarkEnd w:id="6113"/>
      <w:bookmarkEnd w:id="6125"/>
      <w:bookmarkEnd w:id="6126"/>
      <w:bookmarkEnd w:id="6135"/>
      <w:bookmarkEnd w:id="6136"/>
      <w:bookmarkEnd w:id="6137"/>
      <w:bookmarkEnd w:id="6138"/>
      <w:bookmarkEnd w:id="6139"/>
      <w:bookmarkEnd w:id="6140"/>
      <w:bookmarkEnd w:id="6141"/>
    </w:p>
    <w:p w14:paraId="4E893348" w14:textId="77777777" w:rsidR="00F02090" w:rsidRPr="00FD0425" w:rsidRDefault="00F02090" w:rsidP="00F02090">
      <w:pPr>
        <w:pStyle w:val="Heading4"/>
      </w:pPr>
      <w:bookmarkStart w:id="6142" w:name="_Toc20955310"/>
      <w:bookmarkStart w:id="6143" w:name="_Toc29991513"/>
      <w:bookmarkStart w:id="6144" w:name="_Toc36555914"/>
      <w:bookmarkStart w:id="6145" w:name="_Toc44497659"/>
      <w:bookmarkStart w:id="6146" w:name="_Toc45108046"/>
      <w:bookmarkStart w:id="6147" w:name="_Toc45901666"/>
      <w:bookmarkStart w:id="6148" w:name="_Toc51850747"/>
      <w:bookmarkStart w:id="6149" w:name="_Toc56693751"/>
      <w:bookmarkStart w:id="6150" w:name="_Toc64447295"/>
      <w:bookmarkStart w:id="6151" w:name="_Toc66286789"/>
      <w:bookmarkStart w:id="6152" w:name="_Toc74151484"/>
      <w:bookmarkStart w:id="6153" w:name="_Toc88653957"/>
      <w:bookmarkStart w:id="6154" w:name="_Toc97904313"/>
      <w:bookmarkStart w:id="6155" w:name="_Toc105175354"/>
      <w:bookmarkStart w:id="6156" w:name="_Toc113826384"/>
      <w:bookmarkStart w:id="6157" w:name="_Toc120032510"/>
      <w:r w:rsidRPr="00FD0425">
        <w:t>9.2.3.1</w:t>
      </w:r>
      <w:r w:rsidRPr="00FD0425">
        <w:tab/>
        <w:t>Message Type</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0812F58" w14:textId="77777777" w:rsidR="00F02090" w:rsidRPr="00FD0425" w:rsidRDefault="00F02090" w:rsidP="00F02090">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F02090" w:rsidRPr="00FD0425" w14:paraId="17C2838A" w14:textId="77777777" w:rsidTr="00694C97">
        <w:tblPrEx>
          <w:tblCellMar>
            <w:top w:w="0" w:type="dxa"/>
            <w:bottom w:w="0" w:type="dxa"/>
          </w:tblCellMar>
        </w:tblPrEx>
        <w:tc>
          <w:tcPr>
            <w:tcW w:w="2552" w:type="dxa"/>
          </w:tcPr>
          <w:p w14:paraId="770202CE" w14:textId="77777777" w:rsidR="00F02090" w:rsidRPr="00FD0425" w:rsidRDefault="00F02090" w:rsidP="00694C97">
            <w:pPr>
              <w:pStyle w:val="TAH"/>
              <w:rPr>
                <w:lang w:eastAsia="ja-JP"/>
              </w:rPr>
            </w:pPr>
            <w:r w:rsidRPr="00FD0425">
              <w:rPr>
                <w:lang w:eastAsia="ja-JP"/>
              </w:rPr>
              <w:t>IE/Group Name</w:t>
            </w:r>
          </w:p>
        </w:tc>
        <w:tc>
          <w:tcPr>
            <w:tcW w:w="1134" w:type="dxa"/>
          </w:tcPr>
          <w:p w14:paraId="23328FC0" w14:textId="77777777" w:rsidR="00F02090" w:rsidRPr="00FD0425" w:rsidRDefault="00F02090" w:rsidP="00694C97">
            <w:pPr>
              <w:pStyle w:val="TAH"/>
              <w:rPr>
                <w:lang w:eastAsia="ja-JP"/>
              </w:rPr>
            </w:pPr>
            <w:r w:rsidRPr="00FD0425">
              <w:rPr>
                <w:lang w:eastAsia="ja-JP"/>
              </w:rPr>
              <w:t>Presence</w:t>
            </w:r>
          </w:p>
        </w:tc>
        <w:tc>
          <w:tcPr>
            <w:tcW w:w="850" w:type="dxa"/>
          </w:tcPr>
          <w:p w14:paraId="65C181F4" w14:textId="77777777" w:rsidR="00F02090" w:rsidRPr="00FD0425" w:rsidRDefault="00F02090" w:rsidP="00694C97">
            <w:pPr>
              <w:pStyle w:val="TAH"/>
              <w:rPr>
                <w:lang w:eastAsia="ja-JP"/>
              </w:rPr>
            </w:pPr>
            <w:r w:rsidRPr="00FD0425">
              <w:rPr>
                <w:lang w:eastAsia="ja-JP"/>
              </w:rPr>
              <w:t>Range</w:t>
            </w:r>
          </w:p>
        </w:tc>
        <w:tc>
          <w:tcPr>
            <w:tcW w:w="2127" w:type="dxa"/>
          </w:tcPr>
          <w:p w14:paraId="4BA3593D" w14:textId="77777777" w:rsidR="00F02090" w:rsidRPr="00FD0425" w:rsidRDefault="00F02090" w:rsidP="00694C97">
            <w:pPr>
              <w:pStyle w:val="TAH"/>
              <w:rPr>
                <w:lang w:eastAsia="ja-JP"/>
              </w:rPr>
            </w:pPr>
            <w:r w:rsidRPr="00FD0425">
              <w:rPr>
                <w:lang w:eastAsia="ja-JP"/>
              </w:rPr>
              <w:t>IE type and reference</w:t>
            </w:r>
          </w:p>
        </w:tc>
        <w:tc>
          <w:tcPr>
            <w:tcW w:w="2693" w:type="dxa"/>
          </w:tcPr>
          <w:p w14:paraId="54A34CB4" w14:textId="77777777" w:rsidR="00F02090" w:rsidRPr="00FD0425" w:rsidRDefault="00F02090" w:rsidP="00694C97">
            <w:pPr>
              <w:pStyle w:val="TAH"/>
              <w:rPr>
                <w:lang w:eastAsia="ja-JP"/>
              </w:rPr>
            </w:pPr>
            <w:r w:rsidRPr="00FD0425">
              <w:rPr>
                <w:lang w:eastAsia="ja-JP"/>
              </w:rPr>
              <w:t>Semantics description</w:t>
            </w:r>
          </w:p>
        </w:tc>
      </w:tr>
      <w:tr w:rsidR="00F02090" w:rsidRPr="00FD0425" w14:paraId="10CE3EDE" w14:textId="77777777" w:rsidTr="00694C97">
        <w:tblPrEx>
          <w:tblCellMar>
            <w:top w:w="0" w:type="dxa"/>
            <w:bottom w:w="0" w:type="dxa"/>
          </w:tblCellMar>
        </w:tblPrEx>
        <w:tc>
          <w:tcPr>
            <w:tcW w:w="2552" w:type="dxa"/>
          </w:tcPr>
          <w:p w14:paraId="1C3CF910" w14:textId="77777777" w:rsidR="00F02090" w:rsidRPr="00FD0425" w:rsidRDefault="00F02090" w:rsidP="00694C97">
            <w:pPr>
              <w:pStyle w:val="TAL"/>
              <w:rPr>
                <w:b/>
                <w:lang w:eastAsia="ja-JP"/>
              </w:rPr>
            </w:pPr>
            <w:r w:rsidRPr="00FD0425">
              <w:rPr>
                <w:lang w:eastAsia="ja-JP"/>
              </w:rPr>
              <w:t>Procedure Code</w:t>
            </w:r>
          </w:p>
        </w:tc>
        <w:tc>
          <w:tcPr>
            <w:tcW w:w="1134" w:type="dxa"/>
          </w:tcPr>
          <w:p w14:paraId="6A2B8991" w14:textId="77777777" w:rsidR="00F02090" w:rsidRPr="00FD0425" w:rsidRDefault="00F02090" w:rsidP="00694C97">
            <w:pPr>
              <w:pStyle w:val="TAL"/>
              <w:rPr>
                <w:lang w:eastAsia="ja-JP"/>
              </w:rPr>
            </w:pPr>
            <w:r w:rsidRPr="00FD0425">
              <w:rPr>
                <w:lang w:eastAsia="ja-JP"/>
              </w:rPr>
              <w:t>M</w:t>
            </w:r>
          </w:p>
        </w:tc>
        <w:tc>
          <w:tcPr>
            <w:tcW w:w="850" w:type="dxa"/>
          </w:tcPr>
          <w:p w14:paraId="234966B4" w14:textId="77777777" w:rsidR="00F02090" w:rsidRPr="00FD0425" w:rsidRDefault="00F02090" w:rsidP="00694C97">
            <w:pPr>
              <w:pStyle w:val="TAL"/>
              <w:rPr>
                <w:lang w:eastAsia="ja-JP"/>
              </w:rPr>
            </w:pPr>
          </w:p>
        </w:tc>
        <w:tc>
          <w:tcPr>
            <w:tcW w:w="2127" w:type="dxa"/>
          </w:tcPr>
          <w:p w14:paraId="51F5D7DD" w14:textId="77777777" w:rsidR="00F02090" w:rsidRPr="00FD0425" w:rsidRDefault="00F02090" w:rsidP="00694C97">
            <w:pPr>
              <w:pStyle w:val="TAL"/>
              <w:rPr>
                <w:lang w:eastAsia="ja-JP"/>
              </w:rPr>
            </w:pPr>
            <w:r w:rsidRPr="00FD0425">
              <w:rPr>
                <w:lang w:eastAsia="ja-JP"/>
              </w:rPr>
              <w:t>INTEGER (0..255)</w:t>
            </w:r>
          </w:p>
        </w:tc>
        <w:tc>
          <w:tcPr>
            <w:tcW w:w="2693" w:type="dxa"/>
          </w:tcPr>
          <w:p w14:paraId="5F671645" w14:textId="77777777" w:rsidR="00F02090" w:rsidRPr="00FD0425" w:rsidRDefault="00F02090" w:rsidP="00694C97">
            <w:pPr>
              <w:pStyle w:val="TAL"/>
              <w:rPr>
                <w:lang w:eastAsia="ja-JP"/>
              </w:rPr>
            </w:pPr>
          </w:p>
        </w:tc>
      </w:tr>
      <w:tr w:rsidR="00F02090" w:rsidRPr="00FD0425" w14:paraId="6B5E7F0E" w14:textId="77777777" w:rsidTr="00694C97">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694C97">
            <w:pPr>
              <w:pStyle w:val="TAL"/>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694C97">
            <w:pPr>
              <w:pStyle w:val="TAL"/>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694C97">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694C97">
            <w:pPr>
              <w:pStyle w:val="TAL"/>
              <w:rPr>
                <w:lang w:eastAsia="ja-JP"/>
              </w:rPr>
            </w:pPr>
            <w:r w:rsidRPr="00FD0425">
              <w:rPr>
                <w:lang w:eastAsia="ja-JP"/>
              </w:rPr>
              <w:t>CHOICE (Initiating Message, Successful Outcome, Unsuccessful Outcome,</w:t>
            </w:r>
          </w:p>
          <w:p w14:paraId="5D756CDB" w14:textId="77777777" w:rsidR="00F02090" w:rsidRPr="00FD0425" w:rsidRDefault="00F02090" w:rsidP="00694C97">
            <w:pPr>
              <w:pStyle w:val="TAL"/>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694C97">
            <w:pPr>
              <w:pStyle w:val="TAL"/>
              <w:rPr>
                <w:lang w:eastAsia="ja-JP"/>
              </w:rPr>
            </w:pPr>
          </w:p>
        </w:tc>
      </w:tr>
    </w:tbl>
    <w:p w14:paraId="233D3758" w14:textId="77777777" w:rsidR="00F02090" w:rsidRPr="00FD0425" w:rsidRDefault="00F02090" w:rsidP="00F02090">
      <w:pPr>
        <w:rPr>
          <w:rFonts w:hint="eastAsia"/>
          <w:lang w:eastAsia="zh-CN"/>
        </w:rPr>
      </w:pPr>
    </w:p>
    <w:p w14:paraId="7E80FD29" w14:textId="77777777" w:rsidR="00F02090" w:rsidRPr="00FD0425" w:rsidRDefault="00F02090" w:rsidP="00F02090">
      <w:pPr>
        <w:pStyle w:val="Heading4"/>
      </w:pPr>
      <w:bookmarkStart w:id="6158" w:name="_Toc20955311"/>
      <w:bookmarkStart w:id="6159" w:name="_Toc29991514"/>
      <w:bookmarkStart w:id="6160" w:name="_Toc36555915"/>
      <w:bookmarkStart w:id="6161" w:name="_Toc44497660"/>
      <w:bookmarkStart w:id="6162" w:name="_Toc45108047"/>
      <w:bookmarkStart w:id="6163" w:name="_Toc45901667"/>
      <w:bookmarkStart w:id="6164" w:name="_Toc51850748"/>
      <w:bookmarkStart w:id="6165" w:name="_Toc56693752"/>
      <w:bookmarkStart w:id="6166" w:name="_Toc64447296"/>
      <w:bookmarkStart w:id="6167" w:name="_Toc66286790"/>
      <w:bookmarkStart w:id="6168" w:name="_Toc74151485"/>
      <w:bookmarkStart w:id="6169" w:name="_Toc88653958"/>
      <w:bookmarkStart w:id="6170" w:name="_Toc97904314"/>
      <w:bookmarkStart w:id="6171" w:name="_Toc105175355"/>
      <w:bookmarkStart w:id="6172" w:name="_Toc113826385"/>
      <w:bookmarkStart w:id="6173" w:name="_Toc120032511"/>
      <w:r w:rsidRPr="00FD0425">
        <w:t>9.2.3.2</w:t>
      </w:r>
      <w:r w:rsidRPr="00FD0425">
        <w:tab/>
        <w:t>Cause</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357D1810" w14:textId="77777777" w:rsidR="00F02090" w:rsidRPr="00FD0425" w:rsidRDefault="00F02090" w:rsidP="00F02090">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02090" w:rsidRPr="00FD0425" w14:paraId="1F88F71F" w14:textId="77777777" w:rsidTr="00694C97">
        <w:tc>
          <w:tcPr>
            <w:tcW w:w="1526" w:type="dxa"/>
          </w:tcPr>
          <w:p w14:paraId="1B10F58E"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74A916F5" w14:textId="77777777" w:rsidR="00F02090" w:rsidRPr="00FD0425" w:rsidRDefault="00F02090" w:rsidP="00694C97">
            <w:pPr>
              <w:pStyle w:val="TAH"/>
              <w:rPr>
                <w:rFonts w:cs="Arial"/>
                <w:lang w:eastAsia="ja-JP"/>
              </w:rPr>
            </w:pPr>
            <w:r w:rsidRPr="00FD0425">
              <w:rPr>
                <w:rFonts w:cs="Arial"/>
                <w:lang w:eastAsia="ja-JP"/>
              </w:rPr>
              <w:t>Presence</w:t>
            </w:r>
          </w:p>
        </w:tc>
        <w:tc>
          <w:tcPr>
            <w:tcW w:w="850" w:type="dxa"/>
          </w:tcPr>
          <w:p w14:paraId="15E2B50F" w14:textId="77777777" w:rsidR="00F02090" w:rsidRPr="00FD0425" w:rsidRDefault="00F02090" w:rsidP="00694C97">
            <w:pPr>
              <w:pStyle w:val="TAH"/>
              <w:rPr>
                <w:rFonts w:cs="Arial"/>
                <w:lang w:eastAsia="ja-JP"/>
              </w:rPr>
            </w:pPr>
            <w:r w:rsidRPr="00FD0425">
              <w:rPr>
                <w:rFonts w:cs="Arial"/>
                <w:lang w:eastAsia="ja-JP"/>
              </w:rPr>
              <w:t>Range</w:t>
            </w:r>
          </w:p>
        </w:tc>
        <w:tc>
          <w:tcPr>
            <w:tcW w:w="4536" w:type="dxa"/>
          </w:tcPr>
          <w:p w14:paraId="3548C443"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1276" w:type="dxa"/>
          </w:tcPr>
          <w:p w14:paraId="439E0094"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48149467" w14:textId="77777777" w:rsidTr="00694C97">
        <w:tc>
          <w:tcPr>
            <w:tcW w:w="1526" w:type="dxa"/>
          </w:tcPr>
          <w:p w14:paraId="647D336E" w14:textId="77777777" w:rsidR="00F02090" w:rsidRPr="00FD0425" w:rsidRDefault="00F02090" w:rsidP="00694C97">
            <w:pPr>
              <w:pStyle w:val="TAL"/>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322AF4A1" w14:textId="77777777" w:rsidR="00F02090" w:rsidRPr="00FD0425" w:rsidRDefault="00F02090" w:rsidP="00694C97">
            <w:pPr>
              <w:pStyle w:val="TAL"/>
              <w:rPr>
                <w:rFonts w:cs="Arial"/>
                <w:lang w:eastAsia="ja-JP"/>
              </w:rPr>
            </w:pPr>
            <w:r w:rsidRPr="00FD0425">
              <w:rPr>
                <w:rFonts w:cs="Arial"/>
                <w:lang w:eastAsia="ja-JP"/>
              </w:rPr>
              <w:t>M</w:t>
            </w:r>
          </w:p>
        </w:tc>
        <w:tc>
          <w:tcPr>
            <w:tcW w:w="850" w:type="dxa"/>
          </w:tcPr>
          <w:p w14:paraId="34F78D05" w14:textId="77777777" w:rsidR="00F02090" w:rsidRPr="00FD0425" w:rsidRDefault="00F02090" w:rsidP="00694C97">
            <w:pPr>
              <w:pStyle w:val="TAL"/>
              <w:rPr>
                <w:rFonts w:cs="Arial"/>
                <w:lang w:eastAsia="ja-JP"/>
              </w:rPr>
            </w:pPr>
          </w:p>
        </w:tc>
        <w:tc>
          <w:tcPr>
            <w:tcW w:w="4536" w:type="dxa"/>
          </w:tcPr>
          <w:p w14:paraId="17E9CC11" w14:textId="77777777" w:rsidR="00F02090" w:rsidRPr="00FD0425" w:rsidRDefault="00F02090" w:rsidP="00694C97">
            <w:pPr>
              <w:pStyle w:val="TAL"/>
              <w:rPr>
                <w:rFonts w:cs="Arial"/>
                <w:lang w:eastAsia="ja-JP"/>
              </w:rPr>
            </w:pPr>
          </w:p>
        </w:tc>
        <w:tc>
          <w:tcPr>
            <w:tcW w:w="1276" w:type="dxa"/>
          </w:tcPr>
          <w:p w14:paraId="7F465415" w14:textId="77777777" w:rsidR="00F02090" w:rsidRPr="00FD0425" w:rsidRDefault="00F02090" w:rsidP="00694C97">
            <w:pPr>
              <w:pStyle w:val="TAL"/>
              <w:rPr>
                <w:rFonts w:cs="Arial"/>
                <w:lang w:eastAsia="ja-JP"/>
              </w:rPr>
            </w:pPr>
          </w:p>
        </w:tc>
      </w:tr>
      <w:tr w:rsidR="00F02090" w:rsidRPr="00FD0425" w14:paraId="3EB544C8" w14:textId="77777777" w:rsidTr="00694C97">
        <w:tc>
          <w:tcPr>
            <w:tcW w:w="1526" w:type="dxa"/>
          </w:tcPr>
          <w:p w14:paraId="588E071D" w14:textId="77777777" w:rsidR="00F02090" w:rsidRPr="00FD0425" w:rsidRDefault="00F02090" w:rsidP="00694C97">
            <w:pPr>
              <w:pStyle w:val="TAL"/>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5BB3B940" w14:textId="77777777" w:rsidR="00F02090" w:rsidRPr="00FD0425" w:rsidRDefault="00F02090" w:rsidP="00694C97">
            <w:pPr>
              <w:pStyle w:val="TAL"/>
              <w:rPr>
                <w:rFonts w:cs="Arial"/>
                <w:lang w:eastAsia="ja-JP"/>
              </w:rPr>
            </w:pPr>
          </w:p>
        </w:tc>
        <w:tc>
          <w:tcPr>
            <w:tcW w:w="850" w:type="dxa"/>
          </w:tcPr>
          <w:p w14:paraId="18D6C4AA" w14:textId="77777777" w:rsidR="00F02090" w:rsidRPr="00FD0425" w:rsidRDefault="00F02090" w:rsidP="00694C97">
            <w:pPr>
              <w:pStyle w:val="TAL"/>
              <w:rPr>
                <w:rFonts w:cs="Arial"/>
                <w:lang w:eastAsia="ja-JP"/>
              </w:rPr>
            </w:pPr>
          </w:p>
        </w:tc>
        <w:tc>
          <w:tcPr>
            <w:tcW w:w="4536" w:type="dxa"/>
          </w:tcPr>
          <w:p w14:paraId="02435D44" w14:textId="77777777" w:rsidR="00F02090" w:rsidRPr="00FD0425" w:rsidRDefault="00F02090" w:rsidP="00694C97">
            <w:pPr>
              <w:pStyle w:val="TAL"/>
              <w:rPr>
                <w:rFonts w:cs="Arial"/>
                <w:lang w:eastAsia="ja-JP"/>
              </w:rPr>
            </w:pPr>
          </w:p>
        </w:tc>
        <w:tc>
          <w:tcPr>
            <w:tcW w:w="1276" w:type="dxa"/>
          </w:tcPr>
          <w:p w14:paraId="6D5DB352" w14:textId="77777777" w:rsidR="00F02090" w:rsidRPr="00FD0425" w:rsidRDefault="00F02090" w:rsidP="00694C97">
            <w:pPr>
              <w:pStyle w:val="TAL"/>
              <w:rPr>
                <w:rFonts w:cs="Arial"/>
                <w:lang w:eastAsia="ja-JP"/>
              </w:rPr>
            </w:pPr>
          </w:p>
        </w:tc>
      </w:tr>
      <w:tr w:rsidR="00F02090" w:rsidRPr="00FD0425" w14:paraId="58534ED0" w14:textId="77777777" w:rsidTr="00694C97">
        <w:tc>
          <w:tcPr>
            <w:tcW w:w="1526" w:type="dxa"/>
          </w:tcPr>
          <w:p w14:paraId="4B1C7E1A" w14:textId="77777777" w:rsidR="00F02090" w:rsidRPr="00FD0425" w:rsidRDefault="00F02090" w:rsidP="00694C97">
            <w:pPr>
              <w:pStyle w:val="TAL"/>
              <w:ind w:left="227"/>
              <w:rPr>
                <w:rFonts w:cs="Arial"/>
                <w:lang w:eastAsia="ja-JP"/>
              </w:rPr>
            </w:pPr>
            <w:r w:rsidRPr="00FD0425">
              <w:rPr>
                <w:rFonts w:cs="Arial"/>
                <w:lang w:eastAsia="ja-JP"/>
              </w:rPr>
              <w:t xml:space="preserve">&gt;&gt;Radio Network Layer Cause </w:t>
            </w:r>
          </w:p>
        </w:tc>
        <w:tc>
          <w:tcPr>
            <w:tcW w:w="1134" w:type="dxa"/>
          </w:tcPr>
          <w:p w14:paraId="1F1E964C" w14:textId="77777777" w:rsidR="00F02090" w:rsidRPr="00FD0425" w:rsidRDefault="00F02090" w:rsidP="00694C97">
            <w:pPr>
              <w:pStyle w:val="TAL"/>
              <w:rPr>
                <w:rFonts w:cs="Arial"/>
                <w:lang w:eastAsia="ja-JP"/>
              </w:rPr>
            </w:pPr>
            <w:r w:rsidRPr="00FD0425">
              <w:rPr>
                <w:rFonts w:cs="Arial"/>
                <w:lang w:eastAsia="ja-JP"/>
              </w:rPr>
              <w:t>M</w:t>
            </w:r>
          </w:p>
        </w:tc>
        <w:tc>
          <w:tcPr>
            <w:tcW w:w="850" w:type="dxa"/>
          </w:tcPr>
          <w:p w14:paraId="737895D5" w14:textId="77777777" w:rsidR="00F02090" w:rsidRPr="00FD0425" w:rsidRDefault="00F02090" w:rsidP="00694C97">
            <w:pPr>
              <w:pStyle w:val="TAL"/>
              <w:rPr>
                <w:rFonts w:cs="Arial"/>
                <w:lang w:eastAsia="ja-JP"/>
              </w:rPr>
            </w:pPr>
          </w:p>
        </w:tc>
        <w:tc>
          <w:tcPr>
            <w:tcW w:w="4536" w:type="dxa"/>
          </w:tcPr>
          <w:p w14:paraId="7418FD5E" w14:textId="77777777" w:rsidR="00F02090" w:rsidRPr="00FD0425" w:rsidRDefault="00F02090" w:rsidP="00694C97">
            <w:pPr>
              <w:pStyle w:val="TAL"/>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694C97">
            <w:pPr>
              <w:pStyle w:val="TAL"/>
              <w:rPr>
                <w:rFonts w:cs="Arial"/>
                <w:lang w:eastAsia="ja-JP"/>
              </w:rPr>
            </w:pPr>
            <w:r w:rsidRPr="00FD0425">
              <w:rPr>
                <w:rFonts w:cs="Arial"/>
                <w:lang w:eastAsia="ja-JP"/>
              </w:rPr>
              <w:t>Cell not Available,</w:t>
            </w:r>
          </w:p>
          <w:p w14:paraId="561E7722" w14:textId="77777777" w:rsidR="00F02090" w:rsidRPr="00FD0425" w:rsidRDefault="00F02090" w:rsidP="00694C97">
            <w:pPr>
              <w:pStyle w:val="TAL"/>
              <w:rPr>
                <w:rFonts w:cs="Arial"/>
                <w:lang w:eastAsia="ja-JP"/>
              </w:rPr>
            </w:pPr>
            <w:r w:rsidRPr="00FD0425">
              <w:rPr>
                <w:rFonts w:cs="Arial"/>
                <w:lang w:eastAsia="ja-JP"/>
              </w:rPr>
              <w:t>Handover Desirable for Radio Reasons,</w:t>
            </w:r>
          </w:p>
          <w:p w14:paraId="69CD294B" w14:textId="77777777" w:rsidR="00F02090" w:rsidRPr="00FD0425" w:rsidRDefault="00F02090" w:rsidP="00694C97">
            <w:pPr>
              <w:pStyle w:val="TAL"/>
              <w:rPr>
                <w:rFonts w:cs="Arial"/>
                <w:lang w:eastAsia="ja-JP"/>
              </w:rPr>
            </w:pPr>
            <w:r w:rsidRPr="00FD0425">
              <w:rPr>
                <w:rFonts w:cs="Arial"/>
                <w:lang w:eastAsia="ja-JP"/>
              </w:rPr>
              <w:t>Handover Target not Allowed,</w:t>
            </w:r>
          </w:p>
          <w:p w14:paraId="7EB60932" w14:textId="77777777" w:rsidR="00F02090" w:rsidRPr="00FD0425" w:rsidRDefault="00F02090" w:rsidP="00694C97">
            <w:pPr>
              <w:pStyle w:val="TAL"/>
              <w:rPr>
                <w:rFonts w:cs="Arial"/>
                <w:lang w:eastAsia="ja-JP"/>
              </w:rPr>
            </w:pPr>
            <w:r w:rsidRPr="00FD0425">
              <w:rPr>
                <w:rFonts w:cs="Arial"/>
                <w:lang w:eastAsia="ja-JP"/>
              </w:rPr>
              <w:t>Invalid AMF Set ID,</w:t>
            </w:r>
          </w:p>
          <w:p w14:paraId="288BB309" w14:textId="77777777" w:rsidR="00F02090" w:rsidRPr="00FD0425" w:rsidRDefault="00F02090" w:rsidP="00694C97">
            <w:pPr>
              <w:pStyle w:val="TAL"/>
              <w:rPr>
                <w:rFonts w:cs="Arial"/>
                <w:lang w:eastAsia="ja-JP"/>
              </w:rPr>
            </w:pPr>
            <w:r w:rsidRPr="00FD0425">
              <w:rPr>
                <w:rFonts w:cs="Arial"/>
                <w:lang w:eastAsia="ja-JP"/>
              </w:rPr>
              <w:t>No Radio Resources Available in Target Cell,</w:t>
            </w:r>
          </w:p>
          <w:p w14:paraId="12601B17" w14:textId="77777777" w:rsidR="00F02090" w:rsidRPr="00FD0425" w:rsidRDefault="00F02090" w:rsidP="00694C97">
            <w:pPr>
              <w:pStyle w:val="TAL"/>
              <w:rPr>
                <w:rFonts w:cs="Arial"/>
                <w:lang w:eastAsia="ja-JP"/>
              </w:rPr>
            </w:pPr>
            <w:r w:rsidRPr="00FD0425">
              <w:rPr>
                <w:rFonts w:cs="Arial"/>
                <w:lang w:eastAsia="ja-JP"/>
              </w:rPr>
              <w:t>Partial Handover,</w:t>
            </w:r>
          </w:p>
          <w:p w14:paraId="0BFC0B63" w14:textId="77777777" w:rsidR="00F02090" w:rsidRPr="00FD0425" w:rsidRDefault="00F02090" w:rsidP="00694C97">
            <w:pPr>
              <w:pStyle w:val="TAL"/>
              <w:rPr>
                <w:rFonts w:cs="Arial"/>
                <w:lang w:eastAsia="ja-JP"/>
              </w:rPr>
            </w:pPr>
            <w:r w:rsidRPr="00FD0425">
              <w:rPr>
                <w:rFonts w:cs="Arial"/>
                <w:lang w:eastAsia="ja-JP"/>
              </w:rPr>
              <w:t>Reduce Load in Serving Cell,</w:t>
            </w:r>
          </w:p>
          <w:p w14:paraId="5F4D9A1F" w14:textId="77777777" w:rsidR="00F02090" w:rsidRPr="00FD0425" w:rsidRDefault="00F02090" w:rsidP="00694C97">
            <w:pPr>
              <w:pStyle w:val="TAL"/>
              <w:rPr>
                <w:rFonts w:cs="Arial"/>
                <w:lang w:eastAsia="ja-JP"/>
              </w:rPr>
            </w:pPr>
            <w:r w:rsidRPr="00FD0425">
              <w:rPr>
                <w:rFonts w:cs="Arial"/>
                <w:lang w:eastAsia="ja-JP"/>
              </w:rPr>
              <w:t>Resource Optimisation Handover,</w:t>
            </w:r>
          </w:p>
          <w:p w14:paraId="3F1E8A34" w14:textId="77777777" w:rsidR="00F02090" w:rsidRPr="00FD0425" w:rsidRDefault="00F02090" w:rsidP="00694C97">
            <w:pPr>
              <w:pStyle w:val="TAL"/>
              <w:rPr>
                <w:rFonts w:cs="Arial"/>
                <w:lang w:eastAsia="ja-JP"/>
              </w:rPr>
            </w:pPr>
            <w:r w:rsidRPr="00FD0425">
              <w:rPr>
                <w:rFonts w:cs="Arial"/>
                <w:lang w:eastAsia="ja-JP"/>
              </w:rPr>
              <w:t>Time Critical Handover,</w:t>
            </w:r>
          </w:p>
          <w:p w14:paraId="11A8B8CC" w14:textId="77777777" w:rsidR="00F02090" w:rsidRPr="00FD0425" w:rsidRDefault="00F02090" w:rsidP="00694C97">
            <w:pPr>
              <w:pStyle w:val="TAL"/>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694C97">
            <w:pPr>
              <w:pStyle w:val="TAL"/>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694C97">
            <w:pPr>
              <w:pStyle w:val="TAL"/>
              <w:rPr>
                <w:rFonts w:cs="Arial"/>
                <w:lang w:eastAsia="ja-JP"/>
              </w:rPr>
            </w:pPr>
            <w:r w:rsidRPr="00FD0425">
              <w:rPr>
                <w:rFonts w:cs="Arial"/>
                <w:lang w:eastAsia="ja-JP"/>
              </w:rPr>
              <w:t>Unknown GUAMI ID,</w:t>
            </w:r>
          </w:p>
          <w:p w14:paraId="3469EF8A" w14:textId="77777777" w:rsidR="00F02090" w:rsidRPr="00FD0425" w:rsidRDefault="00F02090" w:rsidP="00694C97">
            <w:pPr>
              <w:pStyle w:val="TAL"/>
              <w:rPr>
                <w:rFonts w:cs="Arial"/>
                <w:lang w:eastAsia="ja-JP"/>
              </w:rPr>
            </w:pPr>
            <w:r w:rsidRPr="00FD0425">
              <w:rPr>
                <w:rFonts w:cs="Arial"/>
                <w:lang w:eastAsia="ja-JP"/>
              </w:rPr>
              <w:t>Unknown Local NG-RAN node UE XnAP ID,</w:t>
            </w:r>
          </w:p>
          <w:p w14:paraId="5F174FBB" w14:textId="77777777" w:rsidR="00F02090" w:rsidRPr="00FD0425" w:rsidRDefault="00F02090" w:rsidP="00694C97">
            <w:pPr>
              <w:pStyle w:val="TAL"/>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694C97">
            <w:pPr>
              <w:pStyle w:val="TAL"/>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694C97">
            <w:pPr>
              <w:pStyle w:val="TAL"/>
              <w:rPr>
                <w:rFonts w:cs="Arial"/>
                <w:lang w:eastAsia="ja-JP"/>
              </w:rPr>
            </w:pPr>
            <w:r w:rsidRPr="00FD0425">
              <w:rPr>
                <w:rFonts w:cs="Arial"/>
                <w:lang w:eastAsia="ja-JP"/>
              </w:rPr>
              <w:t>Protection Algorithms Not Supported,</w:t>
            </w:r>
          </w:p>
          <w:p w14:paraId="29388C0D" w14:textId="77777777" w:rsidR="00F02090" w:rsidRPr="00FD0425" w:rsidRDefault="00F02090" w:rsidP="00694C97">
            <w:pPr>
              <w:pStyle w:val="TAL"/>
              <w:rPr>
                <w:rFonts w:cs="Arial"/>
                <w:lang w:eastAsia="ja-JP"/>
              </w:rPr>
            </w:pPr>
            <w:r w:rsidRPr="00FD0425">
              <w:rPr>
                <w:rFonts w:cs="Arial"/>
                <w:lang w:eastAsia="ja-JP"/>
              </w:rPr>
              <w:t>Multiple PDU Session ID Instances,</w:t>
            </w:r>
          </w:p>
          <w:p w14:paraId="796191A1" w14:textId="77777777" w:rsidR="00F02090" w:rsidRPr="00FD0425" w:rsidRDefault="00F02090" w:rsidP="00694C97">
            <w:pPr>
              <w:pStyle w:val="TAL"/>
              <w:rPr>
                <w:rFonts w:cs="Arial"/>
                <w:lang w:eastAsia="ja-JP"/>
              </w:rPr>
            </w:pPr>
            <w:r w:rsidRPr="00FD0425">
              <w:rPr>
                <w:rFonts w:cs="Arial"/>
                <w:lang w:eastAsia="ja-JP"/>
              </w:rPr>
              <w:t>Unknown PDU Session ID,</w:t>
            </w:r>
          </w:p>
          <w:p w14:paraId="2F1CD58F" w14:textId="77777777" w:rsidR="00F02090" w:rsidRPr="00FD0425" w:rsidRDefault="00F02090" w:rsidP="00694C97">
            <w:pPr>
              <w:pStyle w:val="TAL"/>
              <w:rPr>
                <w:rFonts w:cs="Arial"/>
                <w:lang w:eastAsia="ja-JP"/>
              </w:rPr>
            </w:pPr>
            <w:r w:rsidRPr="00FD0425">
              <w:rPr>
                <w:rFonts w:cs="Arial"/>
                <w:lang w:eastAsia="ja-JP"/>
              </w:rPr>
              <w:t>Unknown QoS Flow ID,</w:t>
            </w:r>
          </w:p>
          <w:p w14:paraId="0039A366" w14:textId="77777777" w:rsidR="00F02090" w:rsidRPr="00FD0425" w:rsidRDefault="00F02090" w:rsidP="00694C97">
            <w:pPr>
              <w:pStyle w:val="TAL"/>
              <w:rPr>
                <w:rFonts w:cs="Arial"/>
                <w:lang w:eastAsia="ja-JP"/>
              </w:rPr>
            </w:pPr>
            <w:r w:rsidRPr="00FD0425">
              <w:rPr>
                <w:rFonts w:cs="Arial"/>
                <w:lang w:eastAsia="ja-JP"/>
              </w:rPr>
              <w:t>Multiple QoS Flow ID Instances,</w:t>
            </w:r>
          </w:p>
          <w:p w14:paraId="3E3E285E" w14:textId="77777777" w:rsidR="00F02090" w:rsidRPr="00FD0425" w:rsidRDefault="00F02090" w:rsidP="00694C97">
            <w:pPr>
              <w:pStyle w:val="TAL"/>
              <w:rPr>
                <w:rFonts w:cs="Arial"/>
                <w:lang w:eastAsia="ja-JP"/>
              </w:rPr>
            </w:pPr>
            <w:r w:rsidRPr="00FD0425">
              <w:rPr>
                <w:rFonts w:cs="Arial"/>
                <w:lang w:eastAsia="ja-JP"/>
              </w:rPr>
              <w:t>Switch Off Ongoing,</w:t>
            </w:r>
          </w:p>
          <w:p w14:paraId="719F6D59" w14:textId="77777777" w:rsidR="00F02090" w:rsidRPr="00FD0425" w:rsidRDefault="00F02090" w:rsidP="00694C97">
            <w:pPr>
              <w:pStyle w:val="TAL"/>
              <w:rPr>
                <w:rFonts w:cs="Arial"/>
                <w:lang w:eastAsia="ja-JP"/>
              </w:rPr>
            </w:pPr>
            <w:r w:rsidRPr="00FD0425">
              <w:rPr>
                <w:rFonts w:cs="Arial"/>
                <w:lang w:eastAsia="ja-JP"/>
              </w:rPr>
              <w:t>Not supported 5QI value,</w:t>
            </w:r>
          </w:p>
          <w:p w14:paraId="0C32D756" w14:textId="77777777" w:rsidR="00F02090" w:rsidRPr="00FD0425" w:rsidRDefault="00F02090" w:rsidP="00694C97">
            <w:pPr>
              <w:pStyle w:val="TAL"/>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694C97">
            <w:pPr>
              <w:pStyle w:val="TAL"/>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694C97">
            <w:pPr>
              <w:pStyle w:val="TAL"/>
              <w:rPr>
                <w:rFonts w:cs="Arial"/>
                <w:lang w:eastAsia="ja-JP"/>
              </w:rPr>
            </w:pPr>
            <w:r w:rsidRPr="00FD0425">
              <w:rPr>
                <w:rFonts w:cs="Arial"/>
                <w:lang w:eastAsia="ja-JP"/>
              </w:rPr>
              <w:t>Action Desirable for Radio Reasons,</w:t>
            </w:r>
          </w:p>
          <w:p w14:paraId="0EF0BFC9" w14:textId="77777777" w:rsidR="00F02090" w:rsidRPr="00FD0425" w:rsidRDefault="00F02090" w:rsidP="00694C97">
            <w:pPr>
              <w:pStyle w:val="TAL"/>
              <w:rPr>
                <w:rFonts w:cs="Arial"/>
                <w:lang w:eastAsia="ja-JP"/>
              </w:rPr>
            </w:pPr>
            <w:r w:rsidRPr="00FD0425">
              <w:rPr>
                <w:rFonts w:cs="Arial"/>
                <w:lang w:eastAsia="ja-JP"/>
              </w:rPr>
              <w:t>Reduce Load,</w:t>
            </w:r>
          </w:p>
          <w:p w14:paraId="44FA405C" w14:textId="77777777" w:rsidR="00F02090" w:rsidRPr="00FD0425" w:rsidRDefault="00F02090" w:rsidP="00694C97">
            <w:pPr>
              <w:pStyle w:val="TAL"/>
              <w:rPr>
                <w:rFonts w:cs="Arial"/>
                <w:lang w:eastAsia="ja-JP"/>
              </w:rPr>
            </w:pPr>
            <w:r w:rsidRPr="00FD0425">
              <w:rPr>
                <w:rFonts w:cs="Arial"/>
                <w:lang w:eastAsia="ja-JP"/>
              </w:rPr>
              <w:t>Resource Optimisation,</w:t>
            </w:r>
          </w:p>
          <w:p w14:paraId="4F83E80E" w14:textId="77777777" w:rsidR="00F02090" w:rsidRPr="00FD0425" w:rsidRDefault="00F02090" w:rsidP="00694C97">
            <w:pPr>
              <w:pStyle w:val="TAL"/>
              <w:rPr>
                <w:rFonts w:cs="Arial"/>
                <w:lang w:eastAsia="ja-JP"/>
              </w:rPr>
            </w:pPr>
            <w:r w:rsidRPr="00FD0425">
              <w:rPr>
                <w:rFonts w:cs="Arial"/>
                <w:lang w:eastAsia="ja-JP"/>
              </w:rPr>
              <w:t>Time Critical action,</w:t>
            </w:r>
          </w:p>
          <w:p w14:paraId="126A4ABD" w14:textId="77777777" w:rsidR="00F02090" w:rsidRPr="00FD0425" w:rsidRDefault="00F02090" w:rsidP="00694C97">
            <w:pPr>
              <w:pStyle w:val="TAL"/>
              <w:rPr>
                <w:rFonts w:cs="Arial"/>
                <w:lang w:eastAsia="ja-JP"/>
              </w:rPr>
            </w:pPr>
            <w:r w:rsidRPr="00FD0425">
              <w:rPr>
                <w:rFonts w:cs="Arial"/>
                <w:lang w:eastAsia="ja-JP"/>
              </w:rPr>
              <w:t>Target not Allowed,</w:t>
            </w:r>
          </w:p>
          <w:p w14:paraId="12C1EC7C" w14:textId="77777777" w:rsidR="00F02090" w:rsidRPr="00FD0425" w:rsidRDefault="00F02090" w:rsidP="00694C97">
            <w:pPr>
              <w:pStyle w:val="TAL"/>
              <w:rPr>
                <w:rFonts w:cs="Arial"/>
                <w:lang w:eastAsia="ja-JP"/>
              </w:rPr>
            </w:pPr>
            <w:r w:rsidRPr="00FD0425">
              <w:rPr>
                <w:rFonts w:cs="Arial"/>
                <w:lang w:eastAsia="ja-JP"/>
              </w:rPr>
              <w:t>No Radio Resources Available,</w:t>
            </w:r>
          </w:p>
          <w:p w14:paraId="349A10E3" w14:textId="77777777" w:rsidR="00F02090" w:rsidRPr="00FD0425" w:rsidRDefault="00F02090" w:rsidP="00694C97">
            <w:pPr>
              <w:pStyle w:val="TAL"/>
              <w:rPr>
                <w:rFonts w:cs="Arial"/>
                <w:lang w:eastAsia="ja-JP"/>
              </w:rPr>
            </w:pPr>
            <w:r w:rsidRPr="00FD0425">
              <w:rPr>
                <w:rFonts w:cs="Arial"/>
                <w:lang w:eastAsia="ja-JP"/>
              </w:rPr>
              <w:t>Invalid QoS combination,</w:t>
            </w:r>
          </w:p>
          <w:p w14:paraId="1586A504" w14:textId="77777777" w:rsidR="00F02090" w:rsidRPr="00FD0425" w:rsidRDefault="00F02090" w:rsidP="00694C97">
            <w:pPr>
              <w:pStyle w:val="TAL"/>
              <w:rPr>
                <w:rFonts w:cs="Arial"/>
                <w:lang w:eastAsia="ja-JP"/>
              </w:rPr>
            </w:pPr>
            <w:r w:rsidRPr="00FD0425">
              <w:rPr>
                <w:rFonts w:cs="Arial"/>
                <w:lang w:eastAsia="ja-JP"/>
              </w:rPr>
              <w:t>Encryption Algorithms Not Supported,</w:t>
            </w:r>
          </w:p>
          <w:p w14:paraId="6975480B" w14:textId="77777777" w:rsidR="00F02090" w:rsidRPr="00FD0425" w:rsidRDefault="00F02090" w:rsidP="00694C97">
            <w:pPr>
              <w:pStyle w:val="TAL"/>
              <w:rPr>
                <w:rFonts w:cs="Arial"/>
                <w:lang w:eastAsia="ja-JP"/>
              </w:rPr>
            </w:pPr>
            <w:r w:rsidRPr="00FD0425">
              <w:rPr>
                <w:rFonts w:cs="Arial"/>
                <w:lang w:eastAsia="ja-JP"/>
              </w:rPr>
              <w:t>Procedure cancelled,</w:t>
            </w:r>
          </w:p>
          <w:p w14:paraId="5359B3AC" w14:textId="77777777" w:rsidR="00F02090" w:rsidRPr="00FD0425" w:rsidRDefault="00F02090" w:rsidP="00694C97">
            <w:pPr>
              <w:pStyle w:val="TAL"/>
              <w:rPr>
                <w:rFonts w:cs="Arial"/>
                <w:lang w:eastAsia="ja-JP"/>
              </w:rPr>
            </w:pPr>
            <w:r w:rsidRPr="00FD0425">
              <w:rPr>
                <w:rFonts w:cs="Arial"/>
                <w:lang w:eastAsia="ja-JP"/>
              </w:rPr>
              <w:t>RRM purpose,</w:t>
            </w:r>
          </w:p>
          <w:p w14:paraId="334EB9FB" w14:textId="77777777" w:rsidR="00F02090" w:rsidRPr="00FD0425" w:rsidRDefault="00F02090" w:rsidP="00694C97">
            <w:pPr>
              <w:pStyle w:val="TAL"/>
              <w:rPr>
                <w:rFonts w:cs="Arial"/>
                <w:lang w:eastAsia="ja-JP"/>
              </w:rPr>
            </w:pPr>
            <w:r w:rsidRPr="00FD0425">
              <w:rPr>
                <w:rFonts w:cs="Arial"/>
                <w:lang w:eastAsia="ja-JP"/>
              </w:rPr>
              <w:t>Improve User Bit Rate,</w:t>
            </w:r>
          </w:p>
          <w:p w14:paraId="6E41AC9F" w14:textId="77777777" w:rsidR="00F02090" w:rsidRPr="00FD0425" w:rsidRDefault="00F02090" w:rsidP="00694C97">
            <w:pPr>
              <w:pStyle w:val="TAL"/>
              <w:rPr>
                <w:rFonts w:cs="Arial"/>
                <w:lang w:eastAsia="ja-JP"/>
              </w:rPr>
            </w:pPr>
            <w:r w:rsidRPr="00FD0425">
              <w:rPr>
                <w:rFonts w:cs="Arial"/>
                <w:lang w:eastAsia="ja-JP"/>
              </w:rPr>
              <w:t>User Inactivity,</w:t>
            </w:r>
          </w:p>
          <w:p w14:paraId="688832D1" w14:textId="77777777" w:rsidR="00F02090" w:rsidRPr="00FD0425" w:rsidRDefault="00F02090" w:rsidP="00694C97">
            <w:pPr>
              <w:pStyle w:val="TAL"/>
              <w:rPr>
                <w:rFonts w:cs="Arial"/>
                <w:lang w:eastAsia="ja-JP"/>
              </w:rPr>
            </w:pPr>
            <w:r w:rsidRPr="00FD0425">
              <w:rPr>
                <w:rFonts w:cs="Arial"/>
                <w:lang w:eastAsia="ja-JP"/>
              </w:rPr>
              <w:t>Radio Connection With UE Lost,</w:t>
            </w:r>
          </w:p>
          <w:p w14:paraId="4C125ADC" w14:textId="77777777" w:rsidR="00F02090" w:rsidRPr="00FD0425" w:rsidRDefault="00F02090" w:rsidP="00694C97">
            <w:pPr>
              <w:pStyle w:val="TAL"/>
              <w:rPr>
                <w:rFonts w:cs="Arial"/>
                <w:lang w:eastAsia="ja-JP"/>
              </w:rPr>
            </w:pPr>
            <w:r w:rsidRPr="00FD0425">
              <w:rPr>
                <w:rFonts w:cs="Arial"/>
                <w:lang w:eastAsia="ja-JP"/>
              </w:rPr>
              <w:t>Failure in the Radio Interface Procedure,</w:t>
            </w:r>
          </w:p>
          <w:p w14:paraId="77348914" w14:textId="77777777" w:rsidR="00F02090" w:rsidRPr="00FD0425" w:rsidRDefault="00F02090" w:rsidP="00694C97">
            <w:pPr>
              <w:pStyle w:val="TAL"/>
              <w:rPr>
                <w:rFonts w:cs="Arial"/>
                <w:lang w:eastAsia="ja-JP"/>
              </w:rPr>
            </w:pPr>
            <w:r w:rsidRPr="00FD0425">
              <w:rPr>
                <w:rFonts w:cs="Arial"/>
                <w:lang w:eastAsia="ja-JP"/>
              </w:rPr>
              <w:t>Bearer Option not Supported,</w:t>
            </w:r>
          </w:p>
          <w:p w14:paraId="357BB855" w14:textId="77777777" w:rsidR="00F02090" w:rsidRPr="00FD0425" w:rsidRDefault="00F02090" w:rsidP="00694C97">
            <w:pPr>
              <w:pStyle w:val="TAL"/>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694C97">
            <w:pPr>
              <w:pStyle w:val="TAL"/>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694C97">
            <w:pPr>
              <w:pStyle w:val="TAL"/>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694C97">
            <w:pPr>
              <w:pStyle w:val="TAL"/>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694C97">
            <w:pPr>
              <w:pStyle w:val="TAL"/>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694C97">
            <w:pPr>
              <w:pStyle w:val="TAL"/>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694C97">
            <w:pPr>
              <w:pStyle w:val="TAL"/>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694C97">
            <w:pPr>
              <w:pStyle w:val="TAL"/>
              <w:rPr>
                <w:rFonts w:eastAsia="MS Mincho"/>
                <w:lang w:eastAsia="ja-JP"/>
              </w:rPr>
            </w:pPr>
            <w:r w:rsidRPr="00FD0425">
              <w:rPr>
                <w:rFonts w:eastAsia="MS Mincho"/>
                <w:lang w:eastAsia="ja-JP"/>
              </w:rPr>
              <w:t>SN Mobility,</w:t>
            </w:r>
          </w:p>
          <w:p w14:paraId="2986BFBD" w14:textId="77777777" w:rsidR="00F02090" w:rsidRPr="00FD0425" w:rsidRDefault="00F02090" w:rsidP="00694C97">
            <w:pPr>
              <w:pStyle w:val="TAL"/>
              <w:rPr>
                <w:rFonts w:eastAsia="MS Mincho"/>
                <w:lang w:eastAsia="ja-JP"/>
              </w:rPr>
            </w:pPr>
            <w:r w:rsidRPr="00FD0425">
              <w:rPr>
                <w:rFonts w:eastAsia="MS Mincho"/>
                <w:lang w:eastAsia="ja-JP"/>
              </w:rPr>
              <w:t>Count reaches max value,</w:t>
            </w:r>
          </w:p>
          <w:p w14:paraId="31766CE2" w14:textId="77777777" w:rsidR="00F02090" w:rsidRPr="00FD0425" w:rsidRDefault="00F02090" w:rsidP="00694C97">
            <w:pPr>
              <w:pStyle w:val="TAL"/>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694C97">
            <w:pPr>
              <w:pStyle w:val="TAL"/>
              <w:rPr>
                <w:lang w:eastAsia="zh-CN"/>
              </w:rPr>
            </w:pPr>
            <w:r w:rsidRPr="00FD0425">
              <w:rPr>
                <w:lang w:eastAsia="zh-CN"/>
              </w:rPr>
              <w:t>PDCP Overload,</w:t>
            </w:r>
          </w:p>
          <w:p w14:paraId="41499EE3" w14:textId="77777777" w:rsidR="00F02090" w:rsidRPr="00FD0425" w:rsidRDefault="00F02090" w:rsidP="00694C97">
            <w:pPr>
              <w:pStyle w:val="TAL"/>
              <w:rPr>
                <w:rFonts w:cs="Arial"/>
                <w:noProof/>
                <w:szCs w:val="18"/>
                <w:lang w:eastAsia="ja-JP"/>
              </w:rPr>
            </w:pPr>
            <w:r w:rsidRPr="00FD0425">
              <w:rPr>
                <w:lang w:eastAsia="zh-CN"/>
              </w:rPr>
              <w:t>DRB ID not available,</w:t>
            </w:r>
          </w:p>
          <w:p w14:paraId="40614B6C" w14:textId="77777777" w:rsidR="00F02090" w:rsidRPr="00FD0425" w:rsidRDefault="00F02090" w:rsidP="00694C97">
            <w:pPr>
              <w:pStyle w:val="TAL"/>
              <w:rPr>
                <w:rFonts w:cs="Arial"/>
                <w:lang w:eastAsia="ja-JP"/>
              </w:rPr>
            </w:pPr>
            <w:r w:rsidRPr="00FD0425">
              <w:rPr>
                <w:rFonts w:cs="Arial"/>
                <w:lang w:eastAsia="ja-JP"/>
              </w:rPr>
              <w:t>Unspecified,</w:t>
            </w:r>
          </w:p>
          <w:p w14:paraId="6F9749B8" w14:textId="77777777" w:rsidR="008F7487" w:rsidRPr="00FD0425" w:rsidRDefault="00F02090" w:rsidP="008F7487">
            <w:pPr>
              <w:pStyle w:val="TAL"/>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8F7487">
            <w:pPr>
              <w:pStyle w:val="TAL"/>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8F7487">
            <w:pPr>
              <w:pStyle w:val="TAL"/>
              <w:rPr>
                <w:lang w:eastAsia="zh-CN"/>
              </w:rPr>
            </w:pPr>
            <w:r w:rsidRPr="00E770A4">
              <w:rPr>
                <w:lang w:eastAsia="zh-CN"/>
              </w:rPr>
              <w:t>RSN not available for the UP</w:t>
            </w:r>
            <w:r w:rsidR="00A9432F">
              <w:rPr>
                <w:lang w:eastAsia="zh-CN"/>
              </w:rPr>
              <w:t>,</w:t>
            </w:r>
          </w:p>
          <w:p w14:paraId="48A8606F" w14:textId="77777777" w:rsidR="00E1669B" w:rsidRDefault="00A9432F" w:rsidP="00E1669B">
            <w:pPr>
              <w:pStyle w:val="TAL"/>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E1669B">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E1669B">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E1669B">
            <w:pPr>
              <w:pStyle w:val="TAL"/>
              <w:rPr>
                <w:lang w:eastAsia="ja-JP"/>
              </w:rPr>
            </w:pPr>
            <w:r>
              <w:rPr>
                <w:lang w:eastAsia="ja-JP"/>
              </w:rPr>
              <w:t>Measurement Temporarily not Available,</w:t>
            </w:r>
          </w:p>
          <w:p w14:paraId="386FD046" w14:textId="77777777" w:rsidR="00C97A92" w:rsidRDefault="00E1669B" w:rsidP="00E1669B">
            <w:pPr>
              <w:pStyle w:val="TAL"/>
            </w:pPr>
            <w:r>
              <w:t>Measurement not Supported For The Object</w:t>
            </w:r>
            <w:r w:rsidR="00C97A92">
              <w:t>,</w:t>
            </w:r>
          </w:p>
          <w:p w14:paraId="3495DFED" w14:textId="77777777" w:rsidR="0034011F" w:rsidRDefault="00C97A92" w:rsidP="0034011F">
            <w:pPr>
              <w:pStyle w:val="TAL"/>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56623C">
            <w:pPr>
              <w:pStyle w:val="TAL"/>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56623C">
            <w:pPr>
              <w:pStyle w:val="TAL"/>
              <w:rPr>
                <w:rFonts w:cs="Arial"/>
                <w:lang w:eastAsia="ja-JP"/>
              </w:rPr>
            </w:pPr>
            <w:r>
              <w:rPr>
                <w:rFonts w:cs="Arial"/>
                <w:lang w:eastAsia="ja-JP"/>
              </w:rPr>
              <w:t>Value out of allowed range</w:t>
            </w:r>
            <w:r w:rsidR="00F02090" w:rsidRPr="00FD0425">
              <w:rPr>
                <w:rFonts w:cs="Arial"/>
                <w:lang w:eastAsia="ja-JP"/>
              </w:rPr>
              <w:t>)</w:t>
            </w:r>
          </w:p>
        </w:tc>
        <w:tc>
          <w:tcPr>
            <w:tcW w:w="1276" w:type="dxa"/>
          </w:tcPr>
          <w:p w14:paraId="1070F428" w14:textId="77777777" w:rsidR="00F02090" w:rsidRPr="00FD0425" w:rsidRDefault="00F02090" w:rsidP="00694C97">
            <w:pPr>
              <w:pStyle w:val="TAL"/>
              <w:rPr>
                <w:rFonts w:cs="Arial"/>
                <w:lang w:eastAsia="ja-JP"/>
              </w:rPr>
            </w:pPr>
          </w:p>
        </w:tc>
      </w:tr>
      <w:tr w:rsidR="00F02090" w:rsidRPr="00FD0425" w14:paraId="2119FF9D" w14:textId="77777777" w:rsidTr="00694C97">
        <w:tc>
          <w:tcPr>
            <w:tcW w:w="1526" w:type="dxa"/>
          </w:tcPr>
          <w:p w14:paraId="0F0368D1" w14:textId="77777777" w:rsidR="00F02090" w:rsidRPr="00FD0425" w:rsidRDefault="00F02090" w:rsidP="00694C97">
            <w:pPr>
              <w:pStyle w:val="TAL"/>
              <w:ind w:left="113"/>
              <w:rPr>
                <w:rFonts w:cs="Arial"/>
                <w:i/>
                <w:lang w:eastAsia="ja-JP"/>
              </w:rPr>
            </w:pPr>
            <w:r w:rsidRPr="00FD0425">
              <w:rPr>
                <w:rFonts w:cs="Arial"/>
                <w:i/>
                <w:lang w:eastAsia="ja-JP"/>
              </w:rPr>
              <w:t>&gt;Transport Layer</w:t>
            </w:r>
          </w:p>
        </w:tc>
        <w:tc>
          <w:tcPr>
            <w:tcW w:w="1134" w:type="dxa"/>
          </w:tcPr>
          <w:p w14:paraId="10D8D8F2" w14:textId="77777777" w:rsidR="00F02090" w:rsidRPr="00FD0425" w:rsidRDefault="00F02090" w:rsidP="00694C97">
            <w:pPr>
              <w:pStyle w:val="TAL"/>
              <w:rPr>
                <w:rFonts w:cs="Arial"/>
                <w:lang w:eastAsia="ja-JP"/>
              </w:rPr>
            </w:pPr>
          </w:p>
        </w:tc>
        <w:tc>
          <w:tcPr>
            <w:tcW w:w="850" w:type="dxa"/>
          </w:tcPr>
          <w:p w14:paraId="6A07662C" w14:textId="77777777" w:rsidR="00F02090" w:rsidRPr="00FD0425" w:rsidRDefault="00F02090" w:rsidP="00694C97">
            <w:pPr>
              <w:pStyle w:val="TAL"/>
              <w:rPr>
                <w:rFonts w:cs="Arial"/>
                <w:lang w:eastAsia="ja-JP"/>
              </w:rPr>
            </w:pPr>
          </w:p>
        </w:tc>
        <w:tc>
          <w:tcPr>
            <w:tcW w:w="4536" w:type="dxa"/>
          </w:tcPr>
          <w:p w14:paraId="38E790E8" w14:textId="77777777" w:rsidR="00F02090" w:rsidRPr="00FD0425" w:rsidRDefault="00F02090" w:rsidP="00694C97">
            <w:pPr>
              <w:pStyle w:val="TAL"/>
              <w:rPr>
                <w:rFonts w:cs="Arial"/>
                <w:lang w:eastAsia="ja-JP"/>
              </w:rPr>
            </w:pPr>
          </w:p>
        </w:tc>
        <w:tc>
          <w:tcPr>
            <w:tcW w:w="1276" w:type="dxa"/>
          </w:tcPr>
          <w:p w14:paraId="26AEF5D7" w14:textId="77777777" w:rsidR="00F02090" w:rsidRPr="00FD0425" w:rsidRDefault="00F02090" w:rsidP="00694C97">
            <w:pPr>
              <w:pStyle w:val="TAL"/>
              <w:rPr>
                <w:rFonts w:cs="Arial"/>
                <w:lang w:eastAsia="ja-JP"/>
              </w:rPr>
            </w:pPr>
          </w:p>
        </w:tc>
      </w:tr>
      <w:tr w:rsidR="00F02090" w:rsidRPr="00FD0425" w14:paraId="1550AE32" w14:textId="77777777" w:rsidTr="00694C97">
        <w:tc>
          <w:tcPr>
            <w:tcW w:w="1526" w:type="dxa"/>
          </w:tcPr>
          <w:p w14:paraId="7D7000F3" w14:textId="77777777" w:rsidR="00F02090" w:rsidRPr="00FD0425" w:rsidRDefault="00F02090" w:rsidP="00694C97">
            <w:pPr>
              <w:pStyle w:val="TAL"/>
              <w:ind w:left="227"/>
              <w:rPr>
                <w:rFonts w:cs="Arial"/>
                <w:lang w:eastAsia="ja-JP"/>
              </w:rPr>
            </w:pPr>
            <w:r w:rsidRPr="00FD0425">
              <w:rPr>
                <w:rFonts w:cs="Arial"/>
                <w:lang w:eastAsia="ja-JP"/>
              </w:rPr>
              <w:t>&gt;&gt;Transport Layer Cause</w:t>
            </w:r>
          </w:p>
        </w:tc>
        <w:tc>
          <w:tcPr>
            <w:tcW w:w="1134" w:type="dxa"/>
          </w:tcPr>
          <w:p w14:paraId="4CE15F17" w14:textId="77777777" w:rsidR="00F02090" w:rsidRPr="00FD0425" w:rsidRDefault="00F02090" w:rsidP="00694C97">
            <w:pPr>
              <w:pStyle w:val="TAL"/>
              <w:rPr>
                <w:rFonts w:cs="Arial"/>
                <w:lang w:eastAsia="ja-JP"/>
              </w:rPr>
            </w:pPr>
            <w:r w:rsidRPr="00FD0425">
              <w:rPr>
                <w:rFonts w:cs="Arial"/>
                <w:lang w:eastAsia="ja-JP"/>
              </w:rPr>
              <w:t>M</w:t>
            </w:r>
          </w:p>
        </w:tc>
        <w:tc>
          <w:tcPr>
            <w:tcW w:w="850" w:type="dxa"/>
          </w:tcPr>
          <w:p w14:paraId="7D09D616" w14:textId="77777777" w:rsidR="00F02090" w:rsidRPr="00FD0425" w:rsidRDefault="00F02090" w:rsidP="00694C97">
            <w:pPr>
              <w:pStyle w:val="TAL"/>
              <w:rPr>
                <w:rFonts w:cs="Arial"/>
                <w:lang w:eastAsia="ja-JP"/>
              </w:rPr>
            </w:pPr>
          </w:p>
        </w:tc>
        <w:tc>
          <w:tcPr>
            <w:tcW w:w="4536" w:type="dxa"/>
          </w:tcPr>
          <w:p w14:paraId="7D66F6EF" w14:textId="77777777" w:rsidR="00F02090" w:rsidRPr="00FD0425" w:rsidRDefault="00F02090" w:rsidP="00694C97">
            <w:pPr>
              <w:pStyle w:val="TAL"/>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694C97">
            <w:pPr>
              <w:pStyle w:val="TAL"/>
              <w:rPr>
                <w:rFonts w:cs="Arial"/>
                <w:lang w:eastAsia="ja-JP"/>
              </w:rPr>
            </w:pPr>
            <w:r w:rsidRPr="00FD0425">
              <w:rPr>
                <w:rFonts w:cs="Arial"/>
                <w:lang w:eastAsia="ja-JP"/>
              </w:rPr>
              <w:t>Unspecified,</w:t>
            </w:r>
            <w:r w:rsidRPr="00FD0425">
              <w:rPr>
                <w:rFonts w:cs="Arial"/>
                <w:lang w:eastAsia="ja-JP"/>
              </w:rPr>
              <w:br/>
              <w:t>…)</w:t>
            </w:r>
          </w:p>
        </w:tc>
        <w:tc>
          <w:tcPr>
            <w:tcW w:w="1276" w:type="dxa"/>
          </w:tcPr>
          <w:p w14:paraId="3EE5EA0C" w14:textId="77777777" w:rsidR="00F02090" w:rsidRPr="00FD0425" w:rsidRDefault="00F02090" w:rsidP="00694C97">
            <w:pPr>
              <w:pStyle w:val="TAL"/>
              <w:rPr>
                <w:rFonts w:cs="Arial"/>
                <w:lang w:eastAsia="ja-JP"/>
              </w:rPr>
            </w:pPr>
          </w:p>
        </w:tc>
      </w:tr>
      <w:tr w:rsidR="00F02090" w:rsidRPr="00FD0425" w14:paraId="4657F1BB" w14:textId="77777777" w:rsidTr="00694C97">
        <w:tc>
          <w:tcPr>
            <w:tcW w:w="1526" w:type="dxa"/>
          </w:tcPr>
          <w:p w14:paraId="533773DA" w14:textId="77777777" w:rsidR="00F02090" w:rsidRPr="00FD0425" w:rsidRDefault="00F02090" w:rsidP="00694C97">
            <w:pPr>
              <w:pStyle w:val="TAL"/>
              <w:ind w:left="113"/>
              <w:rPr>
                <w:rFonts w:cs="Arial"/>
                <w:i/>
                <w:lang w:eastAsia="ja-JP"/>
              </w:rPr>
            </w:pPr>
            <w:r w:rsidRPr="00FD0425">
              <w:rPr>
                <w:rFonts w:cs="Arial"/>
                <w:i/>
                <w:lang w:eastAsia="ja-JP"/>
              </w:rPr>
              <w:t>&gt;Protocol</w:t>
            </w:r>
          </w:p>
        </w:tc>
        <w:tc>
          <w:tcPr>
            <w:tcW w:w="1134" w:type="dxa"/>
          </w:tcPr>
          <w:p w14:paraId="11645B2C" w14:textId="77777777" w:rsidR="00F02090" w:rsidRPr="00FD0425" w:rsidRDefault="00F02090" w:rsidP="00694C97">
            <w:pPr>
              <w:pStyle w:val="TAL"/>
              <w:rPr>
                <w:rFonts w:cs="Arial"/>
                <w:lang w:eastAsia="ja-JP"/>
              </w:rPr>
            </w:pPr>
          </w:p>
        </w:tc>
        <w:tc>
          <w:tcPr>
            <w:tcW w:w="850" w:type="dxa"/>
          </w:tcPr>
          <w:p w14:paraId="520A6CD1" w14:textId="77777777" w:rsidR="00F02090" w:rsidRPr="00FD0425" w:rsidRDefault="00F02090" w:rsidP="00694C97">
            <w:pPr>
              <w:pStyle w:val="TAL"/>
              <w:rPr>
                <w:rFonts w:cs="Arial"/>
                <w:lang w:eastAsia="ja-JP"/>
              </w:rPr>
            </w:pPr>
          </w:p>
        </w:tc>
        <w:tc>
          <w:tcPr>
            <w:tcW w:w="4536" w:type="dxa"/>
          </w:tcPr>
          <w:p w14:paraId="74FD72DA" w14:textId="77777777" w:rsidR="00F02090" w:rsidRPr="00FD0425" w:rsidRDefault="00F02090" w:rsidP="00694C97">
            <w:pPr>
              <w:pStyle w:val="TAL"/>
              <w:rPr>
                <w:rFonts w:cs="Arial"/>
                <w:lang w:eastAsia="ja-JP"/>
              </w:rPr>
            </w:pPr>
          </w:p>
        </w:tc>
        <w:tc>
          <w:tcPr>
            <w:tcW w:w="1276" w:type="dxa"/>
          </w:tcPr>
          <w:p w14:paraId="3A2C08BC" w14:textId="77777777" w:rsidR="00F02090" w:rsidRPr="00FD0425" w:rsidRDefault="00F02090" w:rsidP="00694C97">
            <w:pPr>
              <w:pStyle w:val="TAL"/>
              <w:rPr>
                <w:rFonts w:cs="Arial"/>
                <w:lang w:eastAsia="ja-JP"/>
              </w:rPr>
            </w:pPr>
          </w:p>
        </w:tc>
      </w:tr>
      <w:tr w:rsidR="00F02090" w:rsidRPr="00FD0425" w14:paraId="782776EE" w14:textId="77777777" w:rsidTr="00694C97">
        <w:tc>
          <w:tcPr>
            <w:tcW w:w="1526" w:type="dxa"/>
          </w:tcPr>
          <w:p w14:paraId="36E1802E" w14:textId="77777777" w:rsidR="00F02090" w:rsidRPr="00FD0425" w:rsidRDefault="00F02090" w:rsidP="00694C97">
            <w:pPr>
              <w:pStyle w:val="TAL"/>
              <w:ind w:left="227"/>
              <w:rPr>
                <w:rFonts w:cs="Arial"/>
                <w:lang w:eastAsia="ja-JP"/>
              </w:rPr>
            </w:pPr>
            <w:r w:rsidRPr="00FD0425">
              <w:rPr>
                <w:rFonts w:cs="Arial"/>
                <w:lang w:eastAsia="ja-JP"/>
              </w:rPr>
              <w:t>&gt;&gt;Protocol Cause</w:t>
            </w:r>
          </w:p>
        </w:tc>
        <w:tc>
          <w:tcPr>
            <w:tcW w:w="1134" w:type="dxa"/>
          </w:tcPr>
          <w:p w14:paraId="03FF381C" w14:textId="77777777" w:rsidR="00F02090" w:rsidRPr="00FD0425" w:rsidRDefault="00F02090" w:rsidP="00694C97">
            <w:pPr>
              <w:pStyle w:val="TAL"/>
              <w:rPr>
                <w:rFonts w:cs="Arial"/>
                <w:lang w:eastAsia="ja-JP"/>
              </w:rPr>
            </w:pPr>
            <w:r w:rsidRPr="00FD0425">
              <w:rPr>
                <w:rFonts w:cs="Arial"/>
                <w:lang w:eastAsia="ja-JP"/>
              </w:rPr>
              <w:t>M</w:t>
            </w:r>
          </w:p>
        </w:tc>
        <w:tc>
          <w:tcPr>
            <w:tcW w:w="850" w:type="dxa"/>
          </w:tcPr>
          <w:p w14:paraId="71184404" w14:textId="77777777" w:rsidR="00F02090" w:rsidRPr="00FD0425" w:rsidRDefault="00F02090" w:rsidP="00694C97">
            <w:pPr>
              <w:pStyle w:val="TAL"/>
              <w:rPr>
                <w:rFonts w:cs="Arial"/>
                <w:lang w:eastAsia="ja-JP"/>
              </w:rPr>
            </w:pPr>
          </w:p>
        </w:tc>
        <w:tc>
          <w:tcPr>
            <w:tcW w:w="4536" w:type="dxa"/>
          </w:tcPr>
          <w:p w14:paraId="4AF62FFC" w14:textId="77777777" w:rsidR="00F02090" w:rsidRPr="00FD0425" w:rsidRDefault="00F02090" w:rsidP="00694C97">
            <w:pPr>
              <w:pStyle w:val="TAL"/>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694C97">
            <w:pPr>
              <w:pStyle w:val="TAL"/>
              <w:rPr>
                <w:rFonts w:cs="Arial"/>
                <w:lang w:eastAsia="ja-JP"/>
              </w:rPr>
            </w:pPr>
            <w:r w:rsidRPr="00FD0425">
              <w:rPr>
                <w:rFonts w:cs="Arial"/>
                <w:lang w:eastAsia="ja-JP"/>
              </w:rPr>
              <w:t>Semantic Error,</w:t>
            </w:r>
          </w:p>
          <w:p w14:paraId="2BFBA0F3" w14:textId="77777777" w:rsidR="00F02090" w:rsidRPr="00FD0425" w:rsidRDefault="00F02090" w:rsidP="00694C97">
            <w:pPr>
              <w:pStyle w:val="TAL"/>
              <w:rPr>
                <w:rFonts w:cs="Arial"/>
                <w:lang w:eastAsia="ja-JP"/>
              </w:rPr>
            </w:pPr>
            <w:r w:rsidRPr="00FD0425">
              <w:rPr>
                <w:rFonts w:cs="Arial"/>
                <w:lang w:eastAsia="ja-JP"/>
              </w:rPr>
              <w:t>Abstract Syntax Error (Falsely Constructed Message), Unspecified, …)</w:t>
            </w:r>
          </w:p>
        </w:tc>
        <w:tc>
          <w:tcPr>
            <w:tcW w:w="1276" w:type="dxa"/>
          </w:tcPr>
          <w:p w14:paraId="6F5A5979" w14:textId="77777777" w:rsidR="00F02090" w:rsidRPr="00FD0425" w:rsidRDefault="00F02090" w:rsidP="00694C97">
            <w:pPr>
              <w:pStyle w:val="TAL"/>
              <w:rPr>
                <w:rFonts w:cs="Arial"/>
                <w:lang w:eastAsia="ja-JP"/>
              </w:rPr>
            </w:pPr>
          </w:p>
        </w:tc>
      </w:tr>
      <w:tr w:rsidR="00F02090" w:rsidRPr="00FD0425" w14:paraId="222E9228" w14:textId="77777777" w:rsidTr="00694C97">
        <w:tc>
          <w:tcPr>
            <w:tcW w:w="1526" w:type="dxa"/>
          </w:tcPr>
          <w:p w14:paraId="1D0A91F5" w14:textId="77777777" w:rsidR="00F02090" w:rsidRPr="00FD0425" w:rsidRDefault="00F02090" w:rsidP="00694C97">
            <w:pPr>
              <w:pStyle w:val="TAL"/>
              <w:ind w:left="113"/>
              <w:rPr>
                <w:rFonts w:cs="Arial"/>
                <w:i/>
                <w:lang w:eastAsia="ja-JP"/>
              </w:rPr>
            </w:pPr>
            <w:r w:rsidRPr="00FD0425">
              <w:rPr>
                <w:rFonts w:cs="Arial"/>
                <w:i/>
                <w:lang w:eastAsia="ja-JP"/>
              </w:rPr>
              <w:t>&gt;Misc</w:t>
            </w:r>
          </w:p>
        </w:tc>
        <w:tc>
          <w:tcPr>
            <w:tcW w:w="1134" w:type="dxa"/>
          </w:tcPr>
          <w:p w14:paraId="398E2378" w14:textId="77777777" w:rsidR="00F02090" w:rsidRPr="00FD0425" w:rsidRDefault="00F02090" w:rsidP="00694C97">
            <w:pPr>
              <w:pStyle w:val="TAL"/>
              <w:rPr>
                <w:rFonts w:cs="Arial"/>
                <w:lang w:eastAsia="ja-JP"/>
              </w:rPr>
            </w:pPr>
          </w:p>
        </w:tc>
        <w:tc>
          <w:tcPr>
            <w:tcW w:w="850" w:type="dxa"/>
          </w:tcPr>
          <w:p w14:paraId="1CF386AA" w14:textId="77777777" w:rsidR="00F02090" w:rsidRPr="00FD0425" w:rsidRDefault="00F02090" w:rsidP="00694C97">
            <w:pPr>
              <w:pStyle w:val="TAL"/>
              <w:rPr>
                <w:rFonts w:cs="Arial"/>
                <w:lang w:eastAsia="ja-JP"/>
              </w:rPr>
            </w:pPr>
          </w:p>
        </w:tc>
        <w:tc>
          <w:tcPr>
            <w:tcW w:w="4536" w:type="dxa"/>
          </w:tcPr>
          <w:p w14:paraId="4581F9F4" w14:textId="77777777" w:rsidR="00F02090" w:rsidRPr="00FD0425" w:rsidRDefault="00F02090" w:rsidP="00694C97">
            <w:pPr>
              <w:pStyle w:val="TAL"/>
              <w:rPr>
                <w:rFonts w:cs="Arial"/>
                <w:lang w:eastAsia="ja-JP"/>
              </w:rPr>
            </w:pPr>
          </w:p>
        </w:tc>
        <w:tc>
          <w:tcPr>
            <w:tcW w:w="1276" w:type="dxa"/>
          </w:tcPr>
          <w:p w14:paraId="265EE972" w14:textId="77777777" w:rsidR="00F02090" w:rsidRPr="00FD0425" w:rsidRDefault="00F02090" w:rsidP="00694C97">
            <w:pPr>
              <w:pStyle w:val="TAL"/>
              <w:rPr>
                <w:rFonts w:cs="Arial"/>
                <w:lang w:eastAsia="ja-JP"/>
              </w:rPr>
            </w:pPr>
          </w:p>
        </w:tc>
      </w:tr>
      <w:tr w:rsidR="00F02090" w:rsidRPr="00FD0425" w14:paraId="7B058709" w14:textId="77777777" w:rsidTr="00694C97">
        <w:tc>
          <w:tcPr>
            <w:tcW w:w="1526" w:type="dxa"/>
          </w:tcPr>
          <w:p w14:paraId="6FA9D6E7" w14:textId="77777777" w:rsidR="00F02090" w:rsidRPr="00FD0425" w:rsidRDefault="00F02090" w:rsidP="00694C97">
            <w:pPr>
              <w:pStyle w:val="TAL"/>
              <w:ind w:left="227"/>
              <w:rPr>
                <w:rFonts w:cs="Arial"/>
                <w:lang w:eastAsia="ja-JP"/>
              </w:rPr>
            </w:pPr>
            <w:r w:rsidRPr="00FD0425">
              <w:rPr>
                <w:rFonts w:cs="Arial"/>
                <w:lang w:eastAsia="ja-JP"/>
              </w:rPr>
              <w:t>&gt;&gt;Miscellaneous Cause</w:t>
            </w:r>
          </w:p>
        </w:tc>
        <w:tc>
          <w:tcPr>
            <w:tcW w:w="1134" w:type="dxa"/>
          </w:tcPr>
          <w:p w14:paraId="61A65BF8" w14:textId="77777777" w:rsidR="00F02090" w:rsidRPr="00FD0425" w:rsidRDefault="00F02090" w:rsidP="00694C97">
            <w:pPr>
              <w:pStyle w:val="TAL"/>
              <w:rPr>
                <w:rFonts w:cs="Arial"/>
                <w:lang w:eastAsia="ja-JP"/>
              </w:rPr>
            </w:pPr>
            <w:r w:rsidRPr="00FD0425">
              <w:rPr>
                <w:rFonts w:cs="Arial"/>
                <w:lang w:eastAsia="ja-JP"/>
              </w:rPr>
              <w:t>M</w:t>
            </w:r>
          </w:p>
        </w:tc>
        <w:tc>
          <w:tcPr>
            <w:tcW w:w="850" w:type="dxa"/>
          </w:tcPr>
          <w:p w14:paraId="46232344" w14:textId="77777777" w:rsidR="00F02090" w:rsidRPr="00FD0425" w:rsidRDefault="00F02090" w:rsidP="00694C97">
            <w:pPr>
              <w:pStyle w:val="TAL"/>
              <w:rPr>
                <w:rFonts w:cs="Arial"/>
                <w:lang w:eastAsia="ja-JP"/>
              </w:rPr>
            </w:pPr>
          </w:p>
        </w:tc>
        <w:tc>
          <w:tcPr>
            <w:tcW w:w="4536" w:type="dxa"/>
          </w:tcPr>
          <w:p w14:paraId="4D0CD04D" w14:textId="77777777" w:rsidR="00F02090" w:rsidRPr="00FD0425" w:rsidRDefault="00F02090" w:rsidP="00694C97">
            <w:pPr>
              <w:pStyle w:val="TAL"/>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694C97">
            <w:pPr>
              <w:pStyle w:val="TAL"/>
              <w:rPr>
                <w:lang w:eastAsia="ja-JP"/>
              </w:rPr>
            </w:pPr>
            <w:r w:rsidRPr="00FD0425">
              <w:rPr>
                <w:lang w:eastAsia="ja-JP"/>
              </w:rPr>
              <w:t>O&amp;M Intervention,</w:t>
            </w:r>
          </w:p>
          <w:p w14:paraId="39A09E79" w14:textId="77777777" w:rsidR="00F02090" w:rsidRPr="00FD0425" w:rsidRDefault="00F02090" w:rsidP="00694C97">
            <w:pPr>
              <w:pStyle w:val="TAL"/>
              <w:rPr>
                <w:lang w:eastAsia="ja-JP"/>
              </w:rPr>
            </w:pPr>
            <w:r w:rsidRPr="00FD0425">
              <w:rPr>
                <w:lang w:eastAsia="ja-JP"/>
              </w:rPr>
              <w:t>Not enough User Plane Processing Resources,</w:t>
            </w:r>
          </w:p>
          <w:p w14:paraId="61EC5368" w14:textId="77777777" w:rsidR="00F02090" w:rsidRPr="00FD0425" w:rsidRDefault="00F02090" w:rsidP="00694C97">
            <w:pPr>
              <w:pStyle w:val="TAL"/>
              <w:rPr>
                <w:rFonts w:cs="Arial"/>
                <w:lang w:eastAsia="ja-JP"/>
              </w:rPr>
            </w:pPr>
            <w:r w:rsidRPr="00FD0425">
              <w:rPr>
                <w:lang w:eastAsia="ja-JP"/>
              </w:rPr>
              <w:t>Unspecified</w:t>
            </w:r>
            <w:r w:rsidRPr="00FD0425">
              <w:rPr>
                <w:rFonts w:cs="Arial"/>
                <w:lang w:eastAsia="ja-JP"/>
              </w:rPr>
              <w:t>, …)</w:t>
            </w:r>
          </w:p>
        </w:tc>
        <w:tc>
          <w:tcPr>
            <w:tcW w:w="1276" w:type="dxa"/>
          </w:tcPr>
          <w:p w14:paraId="4248B99D" w14:textId="77777777" w:rsidR="00F02090" w:rsidRPr="00FD0425" w:rsidRDefault="00F02090" w:rsidP="00694C97">
            <w:pPr>
              <w:pStyle w:val="TAL"/>
              <w:rPr>
                <w:rFonts w:cs="Arial"/>
                <w:lang w:eastAsia="ja-JP"/>
              </w:rPr>
            </w:pPr>
          </w:p>
        </w:tc>
      </w:tr>
    </w:tbl>
    <w:p w14:paraId="1E1A5DA8" w14:textId="77777777" w:rsidR="00F02090" w:rsidRPr="00FD0425" w:rsidRDefault="00F02090" w:rsidP="00F02090">
      <w:pPr>
        <w:rPr>
          <w:rFonts w:eastAsia="MS Mincho"/>
        </w:rPr>
      </w:pPr>
    </w:p>
    <w:p w14:paraId="7487B365" w14:textId="77777777" w:rsidR="00F02090" w:rsidRPr="00FD0425" w:rsidRDefault="00F02090" w:rsidP="00F02090">
      <w:pPr>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694C97">
        <w:tc>
          <w:tcPr>
            <w:tcW w:w="2977" w:type="dxa"/>
          </w:tcPr>
          <w:p w14:paraId="14FA20D5" w14:textId="77777777" w:rsidR="00F02090" w:rsidRPr="00FD0425" w:rsidRDefault="00F02090" w:rsidP="00694C97">
            <w:pPr>
              <w:pStyle w:val="TAH"/>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694C97">
            <w:pPr>
              <w:pStyle w:val="TAH"/>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694C97">
            <w:pPr>
              <w:pStyle w:val="TAL"/>
              <w:rPr>
                <w:lang w:eastAsia="ja-JP"/>
              </w:rPr>
            </w:pPr>
            <w:r w:rsidRPr="00FD0425">
              <w:rPr>
                <w:lang w:eastAsia="ja-JP"/>
              </w:rPr>
              <w:t>Cell not Available</w:t>
            </w:r>
          </w:p>
        </w:tc>
        <w:tc>
          <w:tcPr>
            <w:tcW w:w="5245" w:type="dxa"/>
          </w:tcPr>
          <w:p w14:paraId="731E7A69" w14:textId="77777777" w:rsidR="00F02090" w:rsidRPr="00FD0425" w:rsidRDefault="00F02090" w:rsidP="00694C97">
            <w:pPr>
              <w:pStyle w:val="TAL"/>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694C97">
            <w:pPr>
              <w:pStyle w:val="TAL"/>
              <w:rPr>
                <w:lang w:eastAsia="ja-JP"/>
              </w:rPr>
            </w:pPr>
            <w:r w:rsidRPr="00FD0425">
              <w:rPr>
                <w:lang w:eastAsia="ja-JP"/>
              </w:rPr>
              <w:t>Handover Desirable for Radio Reasons</w:t>
            </w:r>
          </w:p>
        </w:tc>
        <w:tc>
          <w:tcPr>
            <w:tcW w:w="5245" w:type="dxa"/>
          </w:tcPr>
          <w:p w14:paraId="60A6ECC0" w14:textId="77777777" w:rsidR="00F02090" w:rsidRPr="00FD0425" w:rsidRDefault="00F02090" w:rsidP="00694C97">
            <w:pPr>
              <w:pStyle w:val="TAL"/>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694C97">
            <w:pPr>
              <w:pStyle w:val="TAL"/>
              <w:rPr>
                <w:lang w:eastAsia="ja-JP"/>
              </w:rPr>
            </w:pPr>
            <w:r w:rsidRPr="00FD0425">
              <w:rPr>
                <w:lang w:eastAsia="ja-JP"/>
              </w:rPr>
              <w:t>Handover Target not A</w:t>
            </w:r>
            <w:r w:rsidRPr="00FD0425">
              <w:rPr>
                <w:lang w:eastAsia="ja-JP"/>
              </w:rPr>
              <w:t>l</w:t>
            </w:r>
            <w:r w:rsidRPr="00FD0425">
              <w:rPr>
                <w:lang w:eastAsia="ja-JP"/>
              </w:rPr>
              <w:t>lowed</w:t>
            </w:r>
          </w:p>
        </w:tc>
        <w:tc>
          <w:tcPr>
            <w:tcW w:w="5245" w:type="dxa"/>
          </w:tcPr>
          <w:p w14:paraId="4A5A879E" w14:textId="77777777" w:rsidR="00F02090" w:rsidRPr="00FD0425" w:rsidRDefault="00F02090" w:rsidP="00694C97">
            <w:pPr>
              <w:pStyle w:val="TAL"/>
              <w:rPr>
                <w:lang w:eastAsia="ja-JP"/>
              </w:rPr>
            </w:pPr>
            <w:r w:rsidRPr="00FD0425">
              <w:rPr>
                <w:lang w:eastAsia="ja-JP"/>
              </w:rPr>
              <w:t>Handover to the indicated target cell is not allowed for the UE in que</w:t>
            </w:r>
            <w:r w:rsidRPr="00FD0425">
              <w:rPr>
                <w:lang w:eastAsia="ja-JP"/>
              </w:rPr>
              <w:t>s</w:t>
            </w:r>
            <w:r w:rsidRPr="00FD0425">
              <w:rPr>
                <w:lang w:eastAsia="ja-JP"/>
              </w:rPr>
              <w:t>tion.</w:t>
            </w:r>
          </w:p>
        </w:tc>
      </w:tr>
      <w:tr w:rsidR="00F02090" w:rsidRPr="00FD0425" w14:paraId="5E12C134" w14:textId="77777777" w:rsidTr="00694C97">
        <w:tc>
          <w:tcPr>
            <w:tcW w:w="2977" w:type="dxa"/>
          </w:tcPr>
          <w:p w14:paraId="5263687F" w14:textId="77777777" w:rsidR="00F02090" w:rsidRPr="00FD0425" w:rsidRDefault="00F02090" w:rsidP="00694C97">
            <w:pPr>
              <w:pStyle w:val="TAL"/>
              <w:rPr>
                <w:lang w:eastAsia="ja-JP"/>
              </w:rPr>
            </w:pPr>
            <w:r w:rsidRPr="00FD0425">
              <w:rPr>
                <w:lang w:eastAsia="ja-JP"/>
              </w:rPr>
              <w:t>Invalid AMF Set ID</w:t>
            </w:r>
          </w:p>
        </w:tc>
        <w:tc>
          <w:tcPr>
            <w:tcW w:w="5245" w:type="dxa"/>
          </w:tcPr>
          <w:p w14:paraId="4AACB118" w14:textId="77777777" w:rsidR="00F02090" w:rsidRPr="00FD0425" w:rsidRDefault="00F02090" w:rsidP="00694C97">
            <w:pPr>
              <w:pStyle w:val="TAL"/>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694C97">
            <w:pPr>
              <w:pStyle w:val="TAL"/>
              <w:rPr>
                <w:lang w:eastAsia="ja-JP"/>
              </w:rPr>
            </w:pPr>
            <w:r w:rsidRPr="00FD0425">
              <w:rPr>
                <w:lang w:eastAsia="ja-JP"/>
              </w:rPr>
              <w:t>No Radio Resources Avai</w:t>
            </w:r>
            <w:r w:rsidRPr="00FD0425">
              <w:rPr>
                <w:lang w:eastAsia="ja-JP"/>
              </w:rPr>
              <w:t>l</w:t>
            </w:r>
            <w:r w:rsidRPr="00FD0425">
              <w:rPr>
                <w:lang w:eastAsia="ja-JP"/>
              </w:rPr>
              <w:t>able in Target Cell</w:t>
            </w:r>
          </w:p>
        </w:tc>
        <w:tc>
          <w:tcPr>
            <w:tcW w:w="5245" w:type="dxa"/>
          </w:tcPr>
          <w:p w14:paraId="3AB7A0BF" w14:textId="77777777" w:rsidR="00F02090" w:rsidRPr="00FD0425" w:rsidRDefault="00F02090" w:rsidP="00694C97">
            <w:pPr>
              <w:pStyle w:val="TAL"/>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694C97">
            <w:pPr>
              <w:pStyle w:val="TAL"/>
              <w:rPr>
                <w:lang w:eastAsia="ja-JP"/>
              </w:rPr>
            </w:pPr>
            <w:r w:rsidRPr="00FD0425">
              <w:rPr>
                <w:lang w:eastAsia="ja-JP"/>
              </w:rPr>
              <w:t>Partial Handover</w:t>
            </w:r>
          </w:p>
        </w:tc>
        <w:tc>
          <w:tcPr>
            <w:tcW w:w="5245" w:type="dxa"/>
          </w:tcPr>
          <w:p w14:paraId="74601055" w14:textId="77777777" w:rsidR="00F02090" w:rsidRPr="00FD0425" w:rsidRDefault="00F02090" w:rsidP="00694C97">
            <w:pPr>
              <w:pStyle w:val="TAL"/>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694C97">
            <w:pPr>
              <w:pStyle w:val="TAL"/>
              <w:rPr>
                <w:lang w:eastAsia="ja-JP"/>
              </w:rPr>
            </w:pPr>
            <w:r w:rsidRPr="00FD0425">
              <w:rPr>
                <w:lang w:eastAsia="ja-JP"/>
              </w:rPr>
              <w:t>Reduce Load in Serving Cell</w:t>
            </w:r>
          </w:p>
        </w:tc>
        <w:tc>
          <w:tcPr>
            <w:tcW w:w="5245" w:type="dxa"/>
          </w:tcPr>
          <w:p w14:paraId="6B2B84C7" w14:textId="77777777" w:rsidR="00F02090" w:rsidRPr="00FD0425" w:rsidRDefault="00F02090" w:rsidP="00694C97">
            <w:pPr>
              <w:pStyle w:val="TAL"/>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694C97">
            <w:pPr>
              <w:pStyle w:val="TAL"/>
              <w:rPr>
                <w:lang w:eastAsia="ja-JP"/>
              </w:rPr>
            </w:pPr>
            <w:r w:rsidRPr="00FD0425">
              <w:rPr>
                <w:lang w:eastAsia="ja-JP"/>
              </w:rPr>
              <w:t>Resource Optimisation Handover</w:t>
            </w:r>
          </w:p>
        </w:tc>
        <w:tc>
          <w:tcPr>
            <w:tcW w:w="5245" w:type="dxa"/>
          </w:tcPr>
          <w:p w14:paraId="5A183818" w14:textId="77777777" w:rsidR="00F02090" w:rsidRPr="00FD0425" w:rsidRDefault="00F02090" w:rsidP="00694C97">
            <w:pPr>
              <w:pStyle w:val="TAL"/>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56623C">
            <w:pPr>
              <w:pStyle w:val="TAL"/>
              <w:rPr>
                <w:lang w:eastAsia="ja-JP"/>
              </w:rPr>
            </w:pPr>
            <w:r w:rsidRPr="00C37D2B">
              <w:rPr>
                <w:lang w:eastAsia="zh-CN"/>
              </w:rPr>
              <w:t>Value out of allowed range</w:t>
            </w:r>
          </w:p>
        </w:tc>
        <w:tc>
          <w:tcPr>
            <w:tcW w:w="5245" w:type="dxa"/>
          </w:tcPr>
          <w:p w14:paraId="405D75D7" w14:textId="77777777" w:rsidR="0056623C" w:rsidRPr="00FD0425" w:rsidRDefault="0056623C" w:rsidP="0056623C">
            <w:pPr>
              <w:pStyle w:val="TAL"/>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694C97">
            <w:pPr>
              <w:pStyle w:val="TAL"/>
              <w:rPr>
                <w:lang w:eastAsia="ja-JP"/>
              </w:rPr>
            </w:pPr>
            <w:r w:rsidRPr="00FD0425">
              <w:rPr>
                <w:lang w:eastAsia="ja-JP"/>
              </w:rPr>
              <w:t>Time Critical Handover</w:t>
            </w:r>
          </w:p>
        </w:tc>
        <w:tc>
          <w:tcPr>
            <w:tcW w:w="5245" w:type="dxa"/>
          </w:tcPr>
          <w:p w14:paraId="1F05A3B5" w14:textId="77777777" w:rsidR="00F02090" w:rsidRPr="00FD0425" w:rsidRDefault="00F02090" w:rsidP="00694C97">
            <w:pPr>
              <w:pStyle w:val="TAL"/>
              <w:rPr>
                <w:lang w:eastAsia="ja-JP"/>
              </w:rPr>
            </w:pPr>
            <w:r w:rsidRPr="00FD0425">
              <w:rPr>
                <w:lang w:eastAsia="ja-JP"/>
              </w:rPr>
              <w:t>Handover is requested for time critical reason i.e. this cause value is reserved to represent all critical cases where the connection is likely to be dropped if handover is not pe</w:t>
            </w:r>
            <w:r w:rsidRPr="00FD0425">
              <w:rPr>
                <w:lang w:eastAsia="ja-JP"/>
              </w:rPr>
              <w:t>r</w:t>
            </w:r>
            <w:r w:rsidRPr="00FD0425">
              <w:rPr>
                <w:lang w:eastAsia="ja-JP"/>
              </w:rPr>
              <w:t>formed.</w:t>
            </w:r>
          </w:p>
        </w:tc>
      </w:tr>
      <w:tr w:rsidR="00F02090" w:rsidRPr="00FD0425" w14:paraId="28E052FF" w14:textId="77777777" w:rsidTr="00694C97">
        <w:tc>
          <w:tcPr>
            <w:tcW w:w="2977" w:type="dxa"/>
          </w:tcPr>
          <w:p w14:paraId="07DC1A7C" w14:textId="77777777" w:rsidR="00F02090" w:rsidRPr="00FD0425" w:rsidRDefault="00F02090" w:rsidP="00694C97">
            <w:pPr>
              <w:pStyle w:val="TAL"/>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694C97">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694C97">
            <w:pPr>
              <w:pStyle w:val="TAL"/>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694C97">
            <w:pPr>
              <w:pStyle w:val="TAL"/>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694C97">
            <w:pPr>
              <w:pStyle w:val="TAL"/>
              <w:rPr>
                <w:lang w:eastAsia="ja-JP"/>
              </w:rPr>
            </w:pPr>
            <w:r w:rsidRPr="00FD0425">
              <w:rPr>
                <w:lang w:eastAsia="ja-JP"/>
              </w:rPr>
              <w:t>Unknown GUAMI ID</w:t>
            </w:r>
          </w:p>
        </w:tc>
        <w:tc>
          <w:tcPr>
            <w:tcW w:w="5245" w:type="dxa"/>
          </w:tcPr>
          <w:p w14:paraId="38D05F76" w14:textId="77777777" w:rsidR="00F02090" w:rsidRPr="00FD0425" w:rsidRDefault="00F02090" w:rsidP="00694C97">
            <w:pPr>
              <w:pStyle w:val="TAL"/>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694C97">
            <w:pPr>
              <w:pStyle w:val="TAL"/>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694C97">
            <w:pPr>
              <w:pStyle w:val="TAL"/>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694C97">
            <w:pPr>
              <w:pStyle w:val="TAL"/>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694C97">
            <w:pPr>
              <w:pStyle w:val="TAL"/>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694C97">
            <w:pPr>
              <w:pStyle w:val="TAL"/>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694C97">
            <w:pPr>
              <w:pStyle w:val="TAL"/>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FD0425" w:rsidRDefault="00F02090" w:rsidP="00694C97">
            <w:pPr>
              <w:pStyle w:val="TAL"/>
              <w:rPr>
                <w:lang w:eastAsia="ja-JP"/>
              </w:rPr>
            </w:pPr>
            <w:r w:rsidRPr="00FD0425">
              <w:rPr>
                <w:lang w:eastAsia="ja-JP"/>
              </w:rPr>
              <w:t>Multiple PDU Session ID Instances</w:t>
            </w:r>
          </w:p>
        </w:tc>
        <w:tc>
          <w:tcPr>
            <w:tcW w:w="5245" w:type="dxa"/>
          </w:tcPr>
          <w:p w14:paraId="18D338F1" w14:textId="77777777" w:rsidR="00F02090" w:rsidRPr="00FD0425" w:rsidRDefault="00F02090" w:rsidP="00694C97">
            <w:pPr>
              <w:pStyle w:val="TAL"/>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694C97">
            <w:pPr>
              <w:pStyle w:val="TAL"/>
              <w:rPr>
                <w:lang w:eastAsia="ja-JP"/>
              </w:rPr>
            </w:pPr>
            <w:r w:rsidRPr="00FD0425">
              <w:rPr>
                <w:rFonts w:cs="Arial"/>
                <w:lang w:eastAsia="ja-JP"/>
              </w:rPr>
              <w:t>Unknown PDU Session ID</w:t>
            </w:r>
          </w:p>
        </w:tc>
        <w:tc>
          <w:tcPr>
            <w:tcW w:w="5245" w:type="dxa"/>
          </w:tcPr>
          <w:p w14:paraId="50984B88" w14:textId="77777777" w:rsidR="00F02090" w:rsidRPr="00FD0425" w:rsidRDefault="00F02090" w:rsidP="00694C97">
            <w:pPr>
              <w:pStyle w:val="TAL"/>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694C97">
            <w:pPr>
              <w:pStyle w:val="TAL"/>
              <w:rPr>
                <w:lang w:eastAsia="ja-JP"/>
              </w:rPr>
            </w:pPr>
            <w:r w:rsidRPr="00FD0425">
              <w:rPr>
                <w:rFonts w:cs="Arial"/>
                <w:lang w:eastAsia="ja-JP"/>
              </w:rPr>
              <w:t>Unknown QoS Flow ID</w:t>
            </w:r>
          </w:p>
        </w:tc>
        <w:tc>
          <w:tcPr>
            <w:tcW w:w="5245" w:type="dxa"/>
          </w:tcPr>
          <w:p w14:paraId="53A3C0FE" w14:textId="77777777" w:rsidR="00F02090" w:rsidRPr="00FD0425" w:rsidRDefault="00F02090" w:rsidP="00694C97">
            <w:pPr>
              <w:pStyle w:val="TAL"/>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694C97">
            <w:pPr>
              <w:pStyle w:val="TAL"/>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694C97">
            <w:pPr>
              <w:pStyle w:val="TAL"/>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694C97">
            <w:pPr>
              <w:pStyle w:val="TAL"/>
              <w:rPr>
                <w:lang w:eastAsia="ja-JP"/>
              </w:rPr>
            </w:pPr>
            <w:r w:rsidRPr="00FD0425">
              <w:rPr>
                <w:lang w:eastAsia="ja-JP"/>
              </w:rPr>
              <w:t>Switch Off Ongoing</w:t>
            </w:r>
          </w:p>
        </w:tc>
        <w:tc>
          <w:tcPr>
            <w:tcW w:w="5245" w:type="dxa"/>
          </w:tcPr>
          <w:p w14:paraId="1AB97AF3" w14:textId="77777777" w:rsidR="00F02090" w:rsidRPr="00FD0425" w:rsidRDefault="00F02090" w:rsidP="00694C97">
            <w:pPr>
              <w:pStyle w:val="TAL"/>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694C97">
            <w:pPr>
              <w:pStyle w:val="TAL"/>
              <w:rPr>
                <w:lang w:eastAsia="ja-JP"/>
              </w:rPr>
            </w:pPr>
            <w:r w:rsidRPr="00FD0425">
              <w:rPr>
                <w:lang w:eastAsia="ja-JP"/>
              </w:rPr>
              <w:t>Not supported 5QI value</w:t>
            </w:r>
          </w:p>
        </w:tc>
        <w:tc>
          <w:tcPr>
            <w:tcW w:w="5245" w:type="dxa"/>
          </w:tcPr>
          <w:p w14:paraId="1E4552DE" w14:textId="77777777" w:rsidR="00F02090" w:rsidRPr="00FD0425" w:rsidRDefault="00F02090" w:rsidP="00694C97">
            <w:pPr>
              <w:pStyle w:val="TAL"/>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694C97">
            <w:pPr>
              <w:pStyle w:val="TAL"/>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694C97">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694C97">
            <w:pPr>
              <w:pStyle w:val="TAL"/>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694C97">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694C97">
            <w:pPr>
              <w:pStyle w:val="TAL"/>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694C97">
            <w:pPr>
              <w:pStyle w:val="TAL"/>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694C97">
            <w:pPr>
              <w:pStyle w:val="TAL"/>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694C97">
            <w:pPr>
              <w:pStyle w:val="TAL"/>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694C97">
            <w:pPr>
              <w:pStyle w:val="TAL"/>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694C97">
            <w:pPr>
              <w:pStyle w:val="TAL"/>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694C97">
            <w:pPr>
              <w:pStyle w:val="TAL"/>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694C97">
            <w:pPr>
              <w:pStyle w:val="TAL"/>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w:t>
            </w:r>
            <w:r w:rsidRPr="00FD0425">
              <w:rPr>
                <w:lang w:eastAsia="ja-JP"/>
              </w:rPr>
              <w:t>r</w:t>
            </w:r>
            <w:r w:rsidRPr="00FD0425">
              <w:rPr>
                <w:lang w:eastAsia="ja-JP"/>
              </w:rPr>
              <w:t>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694C97">
            <w:pPr>
              <w:pStyle w:val="TAL"/>
              <w:rPr>
                <w:lang w:eastAsia="ja-JP"/>
              </w:rPr>
            </w:pPr>
            <w:r w:rsidRPr="00FD0425">
              <w:rPr>
                <w:lang w:eastAsia="ja-JP"/>
              </w:rPr>
              <w:t>Target not A</w:t>
            </w:r>
            <w:r w:rsidRPr="00FD0425">
              <w:rPr>
                <w:lang w:eastAsia="ja-JP"/>
              </w:rPr>
              <w:t>l</w:t>
            </w:r>
            <w:r w:rsidRPr="00FD0425">
              <w:rPr>
                <w:lang w:eastAsia="ja-JP"/>
              </w:rPr>
              <w:t>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694C97">
            <w:pPr>
              <w:pStyle w:val="TAL"/>
              <w:rPr>
                <w:lang w:eastAsia="ja-JP"/>
              </w:rPr>
            </w:pPr>
            <w:r w:rsidRPr="00FD0425">
              <w:rPr>
                <w:lang w:eastAsia="ja-JP"/>
              </w:rPr>
              <w:t>Requested action towards the indicated target cell is not allowed for the UE in que</w:t>
            </w:r>
            <w:r w:rsidRPr="00FD0425">
              <w:rPr>
                <w:lang w:eastAsia="ja-JP"/>
              </w:rPr>
              <w:t>s</w:t>
            </w:r>
            <w:r w:rsidRPr="00FD0425">
              <w:rPr>
                <w:lang w:eastAsia="ja-JP"/>
              </w:rPr>
              <w:t>tion.</w:t>
            </w:r>
          </w:p>
          <w:p w14:paraId="4B65258E"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694C97">
            <w:pPr>
              <w:pStyle w:val="TAL"/>
              <w:rPr>
                <w:lang w:eastAsia="ja-JP"/>
              </w:rPr>
            </w:pPr>
            <w:r w:rsidRPr="00FD0425">
              <w:rPr>
                <w:lang w:eastAsia="ja-JP"/>
              </w:rPr>
              <w:t>No Radio Resources Avai</w:t>
            </w:r>
            <w:r w:rsidRPr="00FD0425">
              <w:rPr>
                <w:lang w:eastAsia="ja-JP"/>
              </w:rPr>
              <w:t>l</w:t>
            </w:r>
            <w:r w:rsidRPr="00FD0425">
              <w:rPr>
                <w:lang w:eastAsia="ja-JP"/>
              </w:rPr>
              <w:t>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694C97">
            <w:pPr>
              <w:pStyle w:val="TAL"/>
              <w:rPr>
                <w:lang w:eastAsia="ja-JP"/>
              </w:rPr>
            </w:pPr>
            <w:r w:rsidRPr="00FD0425">
              <w:rPr>
                <w:lang w:eastAsia="ja-JP"/>
              </w:rPr>
              <w:t>The cell(s) in the requested node don’t have sufficient radio resources available.</w:t>
            </w:r>
          </w:p>
          <w:p w14:paraId="16DAF722"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694C97">
            <w:pPr>
              <w:pStyle w:val="TAL"/>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694C97">
            <w:pPr>
              <w:pStyle w:val="TAL"/>
              <w:rPr>
                <w:lang w:eastAsia="ja-JP"/>
              </w:rPr>
            </w:pPr>
            <w:r w:rsidRPr="00FD0425">
              <w:rPr>
                <w:lang w:eastAsia="ja-JP"/>
              </w:rPr>
              <w:t>The action was failed because of invalid QoS combination.</w:t>
            </w:r>
          </w:p>
          <w:p w14:paraId="0DBF2808"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694C97">
            <w:pPr>
              <w:pStyle w:val="TAL"/>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694C97">
            <w:pPr>
              <w:pStyle w:val="TAL"/>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694C97">
            <w:pPr>
              <w:pStyle w:val="TAL"/>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694C97">
            <w:pPr>
              <w:pStyle w:val="TAL"/>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694C97">
            <w:pPr>
              <w:pStyle w:val="TAL"/>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694C97">
            <w:pPr>
              <w:pStyle w:val="TAL"/>
              <w:rPr>
                <w:lang w:eastAsia="ja-JP"/>
              </w:rPr>
            </w:pPr>
            <w:r w:rsidRPr="00FD0425">
              <w:rPr>
                <w:lang w:eastAsia="ja-JP"/>
              </w:rPr>
              <w:t>The procedure is initiated due to node internal RRM purposes.</w:t>
            </w:r>
          </w:p>
          <w:p w14:paraId="243B64B7"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694C97">
            <w:pPr>
              <w:pStyle w:val="TAL"/>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694C97">
            <w:pPr>
              <w:pStyle w:val="TAL"/>
              <w:rPr>
                <w:lang w:eastAsia="ja-JP"/>
              </w:rPr>
            </w:pPr>
            <w:r w:rsidRPr="00FD0425">
              <w:rPr>
                <w:lang w:eastAsia="ja-JP"/>
              </w:rPr>
              <w:t>The reason for requesting this action is to improve the user bit rate.</w:t>
            </w:r>
          </w:p>
          <w:p w14:paraId="73611CF3"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694C97">
            <w:pPr>
              <w:pStyle w:val="TAL"/>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694C97">
            <w:pPr>
              <w:pStyle w:val="TAL"/>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694C97">
            <w:pPr>
              <w:pStyle w:val="TAL"/>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694C97">
            <w:pPr>
              <w:pStyle w:val="TAL"/>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694C97">
            <w:pPr>
              <w:pStyle w:val="TAL"/>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694C97">
            <w:pPr>
              <w:pStyle w:val="TAL"/>
              <w:rPr>
                <w:lang w:eastAsia="ja-JP"/>
              </w:rPr>
            </w:pPr>
            <w:r w:rsidRPr="00FD0425">
              <w:rPr>
                <w:lang w:eastAsia="ja-JP"/>
              </w:rPr>
              <w:t>The action is requested due to losing the radio connection to the UE.</w:t>
            </w:r>
          </w:p>
          <w:p w14:paraId="51DC8A25"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694C97">
            <w:pPr>
              <w:pStyle w:val="TAL"/>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694C97">
            <w:pPr>
              <w:pStyle w:val="TAL"/>
              <w:rPr>
                <w:lang w:eastAsia="ja-JP"/>
              </w:rPr>
            </w:pPr>
            <w:r w:rsidRPr="00FD0425">
              <w:rPr>
                <w:lang w:eastAsia="ja-JP"/>
              </w:rPr>
              <w:t>Radio interface procedure has failed.</w:t>
            </w:r>
          </w:p>
          <w:p w14:paraId="375BDCC8"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694C97">
            <w:pPr>
              <w:pStyle w:val="TAL"/>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694C97">
            <w:pPr>
              <w:pStyle w:val="TAL"/>
              <w:rPr>
                <w:lang w:eastAsia="ja-JP"/>
              </w:rPr>
            </w:pPr>
            <w:r w:rsidRPr="00FD0425">
              <w:rPr>
                <w:lang w:eastAsia="ja-JP"/>
              </w:rPr>
              <w:t>The requested bearer option is not supported by the sending node.</w:t>
            </w:r>
          </w:p>
          <w:p w14:paraId="71FE5CAB" w14:textId="77777777" w:rsidR="00F02090" w:rsidRPr="00FD0425" w:rsidRDefault="00F02090" w:rsidP="00694C97">
            <w:pPr>
              <w:pStyle w:val="TAL"/>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694C97">
            <w:pPr>
              <w:pStyle w:val="TAL"/>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694C97">
            <w:pPr>
              <w:pStyle w:val="TAL"/>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694C97">
            <w:pPr>
              <w:pStyle w:val="TAL"/>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694C97">
            <w:pPr>
              <w:pStyle w:val="TAL"/>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694C97">
            <w:pPr>
              <w:pStyle w:val="TAL"/>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694C97">
            <w:pPr>
              <w:pStyle w:val="TAL"/>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694C97">
            <w:pPr>
              <w:pStyle w:val="TAL"/>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694C97">
            <w:pPr>
              <w:pStyle w:val="TAL"/>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694C97">
            <w:pPr>
              <w:pStyle w:val="TAL"/>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694C97">
            <w:pPr>
              <w:pStyle w:val="TAL"/>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694C97">
            <w:pPr>
              <w:pStyle w:val="TAL"/>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694C97">
            <w:pPr>
              <w:pStyle w:val="TAL"/>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694C97">
            <w:pPr>
              <w:pStyle w:val="TAL"/>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694C97">
            <w:pPr>
              <w:pStyle w:val="TAL"/>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694C97">
            <w:pPr>
              <w:pStyle w:val="TAL"/>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694C97">
            <w:pPr>
              <w:pStyle w:val="TAL"/>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694C97">
            <w:pPr>
              <w:pStyle w:val="TAL"/>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694C97">
            <w:pPr>
              <w:pStyle w:val="TAL"/>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694C97">
            <w:pPr>
              <w:pStyle w:val="TAL"/>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694C97">
            <w:pPr>
              <w:pStyle w:val="TAL"/>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694C97">
            <w:pPr>
              <w:pStyle w:val="TAL"/>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694C97">
            <w:pPr>
              <w:pStyle w:val="TAL"/>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694C97">
            <w:pPr>
              <w:pStyle w:val="TAL"/>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694C97">
            <w:pPr>
              <w:pStyle w:val="TAL"/>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694C97">
            <w:pPr>
              <w:pStyle w:val="TAL"/>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694C97">
            <w:pPr>
              <w:pStyle w:val="TAL"/>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694C97">
            <w:pPr>
              <w:pStyle w:val="TAL"/>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694C97">
            <w:pPr>
              <w:pStyle w:val="TAL"/>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8F7487">
            <w:pPr>
              <w:pStyle w:val="TAL"/>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8F7487">
            <w:pPr>
              <w:pStyle w:val="TAL"/>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8F7487">
            <w:pPr>
              <w:pStyle w:val="TAL"/>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8F7487">
            <w:pPr>
              <w:pStyle w:val="TAL"/>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3D676C">
            <w:pPr>
              <w:pStyle w:val="TAL"/>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3D676C">
            <w:pPr>
              <w:pStyle w:val="TAL"/>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AE1789">
            <w:pPr>
              <w:pStyle w:val="TAL"/>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AE1789">
            <w:pPr>
              <w:pStyle w:val="TAL"/>
              <w:rPr>
                <w:rFonts w:cs="Arial" w:hint="eastAsia"/>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A9432F">
            <w:pPr>
              <w:pStyle w:val="TAL"/>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A9432F">
            <w:pPr>
              <w:pStyle w:val="TAL"/>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E1669B">
            <w:pPr>
              <w:pStyle w:val="TAL"/>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E1669B">
            <w:pPr>
              <w:pStyle w:val="TAL"/>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E1669B">
            <w:pPr>
              <w:pStyle w:val="TAL"/>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E1669B">
            <w:pPr>
              <w:pStyle w:val="TAL"/>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E1669B">
            <w:pPr>
              <w:pStyle w:val="TAL"/>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E1669B">
            <w:pPr>
              <w:pStyle w:val="TAL"/>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E1669B">
            <w:pPr>
              <w:pStyle w:val="TAL"/>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E1669B">
            <w:pPr>
              <w:pStyle w:val="TAL"/>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E1669B">
            <w:pPr>
              <w:pStyle w:val="TAL"/>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E1669B">
            <w:pPr>
              <w:pStyle w:val="TAL"/>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C97A92">
            <w:pPr>
              <w:pStyle w:val="TAL"/>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C97A92">
            <w:pPr>
              <w:pStyle w:val="TAL"/>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34011F">
            <w:pPr>
              <w:pStyle w:val="TAL"/>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34011F">
            <w:pPr>
              <w:pStyle w:val="TAL"/>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32120A">
            <w:pPr>
              <w:pStyle w:val="TAL"/>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32120A">
            <w:pPr>
              <w:pStyle w:val="TAL"/>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6816DA">
            <w:pPr>
              <w:pStyle w:val="TAL"/>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6816DA">
            <w:pPr>
              <w:pStyle w:val="TAL"/>
              <w:rPr>
                <w:rFonts w:cs="Arial"/>
                <w:szCs w:val="18"/>
                <w:lang w:eastAsia="ja-JP"/>
              </w:rPr>
            </w:pPr>
            <w:r w:rsidRPr="009000CF">
              <w:rPr>
                <w:lang w:eastAsia="ja-JP"/>
              </w:rPr>
              <w:t>The release is due to normal reasons.</w:t>
            </w:r>
          </w:p>
        </w:tc>
      </w:tr>
    </w:tbl>
    <w:p w14:paraId="310CA4A2" w14:textId="77777777" w:rsidR="00F02090" w:rsidRPr="00FD0425"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694C97">
            <w:pPr>
              <w:pStyle w:val="TAH"/>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694C97">
            <w:pPr>
              <w:pStyle w:val="TAH"/>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BE6FC6">
            <w:pPr>
              <w:pStyle w:val="TAL"/>
              <w:rPr>
                <w:rFonts w:cs="Arial"/>
                <w:lang w:eastAsia="ja-JP"/>
              </w:rPr>
            </w:pPr>
            <w:r w:rsidRPr="00FD0425">
              <w:t>Transport resource unavailable</w:t>
            </w:r>
          </w:p>
        </w:tc>
        <w:tc>
          <w:tcPr>
            <w:tcW w:w="5208" w:type="dxa"/>
          </w:tcPr>
          <w:p w14:paraId="0B240A74" w14:textId="77777777" w:rsidR="005A20AF" w:rsidRPr="00FD0425" w:rsidRDefault="005A20AF" w:rsidP="00BE6FC6">
            <w:pPr>
              <w:pStyle w:val="TAL"/>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694C97">
            <w:pPr>
              <w:pStyle w:val="TAL"/>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694C97">
            <w:pPr>
              <w:pStyle w:val="TAL"/>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694C97">
            <w:pPr>
              <w:pStyle w:val="TAH"/>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694C97">
            <w:pPr>
              <w:pStyle w:val="TAH"/>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694C97">
            <w:pPr>
              <w:pStyle w:val="TAL"/>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694C97">
            <w:pPr>
              <w:pStyle w:val="TAL"/>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694C97">
        <w:tc>
          <w:tcPr>
            <w:tcW w:w="3060" w:type="dxa"/>
          </w:tcPr>
          <w:p w14:paraId="665067AC" w14:textId="77777777" w:rsidR="00F02090" w:rsidRPr="00FD0425" w:rsidRDefault="00F02090" w:rsidP="00694C97">
            <w:pPr>
              <w:pStyle w:val="TAH"/>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694C97">
            <w:pPr>
              <w:pStyle w:val="TAH"/>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694C97">
            <w:pPr>
              <w:pStyle w:val="TAL"/>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694C97">
            <w:pPr>
              <w:pStyle w:val="TAL"/>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694C97">
            <w:pPr>
              <w:pStyle w:val="TAL"/>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694C97">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694C97">
            <w:pPr>
              <w:pStyle w:val="TAL"/>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694C97">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694C97">
            <w:pPr>
              <w:pStyle w:val="TAL"/>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694C97">
            <w:pPr>
              <w:pStyle w:val="TAL"/>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694C97">
            <w:pPr>
              <w:pStyle w:val="TAL"/>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694C97">
            <w:pPr>
              <w:pStyle w:val="TAL"/>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694C97">
            <w:pPr>
              <w:pStyle w:val="TAL"/>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694C97">
            <w:pPr>
              <w:pStyle w:val="TAL"/>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694C97">
            <w:pPr>
              <w:pStyle w:val="TAL"/>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694C97">
            <w:pPr>
              <w:pStyle w:val="TAL"/>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F0209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694C97">
            <w:pPr>
              <w:pStyle w:val="TAH"/>
              <w:keepNext w:val="0"/>
              <w:keepLines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694C97">
            <w:pPr>
              <w:pStyle w:val="TAH"/>
              <w:keepNext w:val="0"/>
              <w:keepLines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694C97">
            <w:pPr>
              <w:pStyle w:val="TAL"/>
              <w:keepNext w:val="0"/>
              <w:keepLines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694C97">
            <w:pPr>
              <w:pStyle w:val="TAL"/>
              <w:keepNext w:val="0"/>
              <w:keepLines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694C97">
            <w:pPr>
              <w:pStyle w:val="TAL"/>
              <w:keepNext w:val="0"/>
              <w:keepLines w:val="0"/>
              <w:rPr>
                <w:lang w:eastAsia="ja-JP"/>
              </w:rPr>
            </w:pPr>
            <w:r w:rsidRPr="00FD0425">
              <w:rPr>
                <w:lang w:eastAsia="ja-JP"/>
              </w:rPr>
              <w:t>Hardware Failure</w:t>
            </w:r>
          </w:p>
        </w:tc>
        <w:tc>
          <w:tcPr>
            <w:tcW w:w="5175" w:type="dxa"/>
          </w:tcPr>
          <w:p w14:paraId="4B030A7B" w14:textId="77777777" w:rsidR="00F02090" w:rsidRPr="00FD0425" w:rsidRDefault="00F02090" w:rsidP="00694C97">
            <w:pPr>
              <w:pStyle w:val="TAL"/>
              <w:keepNext w:val="0"/>
              <w:keepLines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694C97">
            <w:pPr>
              <w:pStyle w:val="TAL"/>
              <w:keepNext w:val="0"/>
              <w:keepLines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694C97">
            <w:pPr>
              <w:pStyle w:val="TAL"/>
              <w:keepNext w:val="0"/>
              <w:keepLines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694C97">
            <w:pPr>
              <w:pStyle w:val="TAL"/>
              <w:keepNext w:val="0"/>
              <w:keepLines w:val="0"/>
              <w:rPr>
                <w:lang w:eastAsia="ja-JP"/>
              </w:rPr>
            </w:pPr>
            <w:r w:rsidRPr="00FD0425">
              <w:rPr>
                <w:lang w:eastAsia="ja-JP"/>
              </w:rPr>
              <w:t>O&amp;M Intervention</w:t>
            </w:r>
          </w:p>
        </w:tc>
        <w:tc>
          <w:tcPr>
            <w:tcW w:w="5175" w:type="dxa"/>
          </w:tcPr>
          <w:p w14:paraId="0D5288D6" w14:textId="77777777" w:rsidR="00F02090" w:rsidRPr="00FD0425" w:rsidRDefault="00F02090" w:rsidP="00694C97">
            <w:pPr>
              <w:pStyle w:val="TAL"/>
              <w:keepNext w:val="0"/>
              <w:keepLines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694C97">
            <w:pPr>
              <w:pStyle w:val="TAL"/>
              <w:keepNext w:val="0"/>
              <w:keepLines w:val="0"/>
              <w:rPr>
                <w:lang w:eastAsia="ja-JP"/>
              </w:rPr>
            </w:pPr>
            <w:r w:rsidRPr="00FD0425">
              <w:rPr>
                <w:lang w:eastAsia="ja-JP"/>
              </w:rPr>
              <w:t>Unspecified</w:t>
            </w:r>
          </w:p>
        </w:tc>
        <w:tc>
          <w:tcPr>
            <w:tcW w:w="5175" w:type="dxa"/>
          </w:tcPr>
          <w:p w14:paraId="608389DD" w14:textId="77777777" w:rsidR="00F02090" w:rsidRPr="00FD0425" w:rsidRDefault="00F02090" w:rsidP="00694C97">
            <w:pPr>
              <w:pStyle w:val="TAL"/>
              <w:keepNext w:val="0"/>
              <w:keepLines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F02090"/>
    <w:p w14:paraId="631A4DD3" w14:textId="77777777" w:rsidR="00F02090" w:rsidRPr="00FD0425" w:rsidRDefault="00F02090" w:rsidP="00F02090">
      <w:pPr>
        <w:pStyle w:val="Heading4"/>
        <w:rPr>
          <w:rFonts w:eastAsia="MS Mincho"/>
        </w:rPr>
      </w:pPr>
      <w:bookmarkStart w:id="6174" w:name="_Toc20955312"/>
      <w:bookmarkStart w:id="6175" w:name="_Toc29991515"/>
      <w:bookmarkStart w:id="6176" w:name="_Toc36555916"/>
      <w:bookmarkStart w:id="6177" w:name="_Toc44497661"/>
      <w:bookmarkStart w:id="6178" w:name="_Toc45108048"/>
      <w:bookmarkStart w:id="6179" w:name="_Toc45901668"/>
      <w:bookmarkStart w:id="6180" w:name="_Toc51850749"/>
      <w:bookmarkStart w:id="6181" w:name="_Toc56693753"/>
      <w:bookmarkStart w:id="6182" w:name="_Toc64447297"/>
      <w:bookmarkStart w:id="6183" w:name="_Toc66286791"/>
      <w:bookmarkStart w:id="6184" w:name="_Toc74151486"/>
      <w:bookmarkStart w:id="6185" w:name="_Toc88653959"/>
      <w:bookmarkStart w:id="6186" w:name="_Toc97904315"/>
      <w:bookmarkStart w:id="6187" w:name="_Toc105175356"/>
      <w:bookmarkStart w:id="6188" w:name="_Toc113826386"/>
      <w:bookmarkStart w:id="6189" w:name="_Toc120032512"/>
      <w:r w:rsidRPr="00FD0425">
        <w:t>9.2.3.3</w:t>
      </w:r>
      <w:r w:rsidRPr="00FD0425">
        <w:tab/>
        <w:t>Criticality Diagnostics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328723F" w14:textId="77777777" w:rsidR="00F02090" w:rsidRPr="00FD0425" w:rsidRDefault="00F02090" w:rsidP="00F02090">
      <w:pPr>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F02090" w:rsidRPr="00FD0425" w14:paraId="78C62D6A" w14:textId="77777777" w:rsidTr="00694C97">
        <w:tblPrEx>
          <w:tblCellMar>
            <w:top w:w="0" w:type="dxa"/>
            <w:bottom w:w="0" w:type="dxa"/>
          </w:tblCellMar>
        </w:tblPrEx>
        <w:trPr>
          <w:jc w:val="center"/>
        </w:trPr>
        <w:tc>
          <w:tcPr>
            <w:tcW w:w="2198" w:type="dxa"/>
          </w:tcPr>
          <w:p w14:paraId="41B37F27" w14:textId="77777777" w:rsidR="00F02090" w:rsidRPr="00FD0425" w:rsidRDefault="00F02090" w:rsidP="00694C97">
            <w:pPr>
              <w:pStyle w:val="TAH"/>
              <w:rPr>
                <w:lang w:eastAsia="ja-JP"/>
              </w:rPr>
            </w:pPr>
            <w:r w:rsidRPr="00FD0425">
              <w:rPr>
                <w:lang w:eastAsia="ja-JP"/>
              </w:rPr>
              <w:t>IE/Group Name</w:t>
            </w:r>
          </w:p>
        </w:tc>
        <w:tc>
          <w:tcPr>
            <w:tcW w:w="1080" w:type="dxa"/>
          </w:tcPr>
          <w:p w14:paraId="1E21D1B7" w14:textId="77777777" w:rsidR="00F02090" w:rsidRPr="00FD0425" w:rsidRDefault="00F02090" w:rsidP="00694C97">
            <w:pPr>
              <w:pStyle w:val="TAH"/>
              <w:rPr>
                <w:lang w:eastAsia="ja-JP"/>
              </w:rPr>
            </w:pPr>
            <w:r w:rsidRPr="00FD0425">
              <w:rPr>
                <w:lang w:eastAsia="ja-JP"/>
              </w:rPr>
              <w:t>Presence</w:t>
            </w:r>
          </w:p>
        </w:tc>
        <w:tc>
          <w:tcPr>
            <w:tcW w:w="1683" w:type="dxa"/>
          </w:tcPr>
          <w:p w14:paraId="12771C18" w14:textId="77777777" w:rsidR="00F02090" w:rsidRPr="00FD0425" w:rsidRDefault="00F02090" w:rsidP="00694C97">
            <w:pPr>
              <w:pStyle w:val="TAH"/>
              <w:rPr>
                <w:lang w:eastAsia="ja-JP"/>
              </w:rPr>
            </w:pPr>
            <w:r w:rsidRPr="00FD0425">
              <w:rPr>
                <w:lang w:eastAsia="ja-JP"/>
              </w:rPr>
              <w:t>Range</w:t>
            </w:r>
          </w:p>
        </w:tc>
        <w:tc>
          <w:tcPr>
            <w:tcW w:w="2127" w:type="dxa"/>
          </w:tcPr>
          <w:p w14:paraId="7E7D8A8C" w14:textId="77777777" w:rsidR="00F02090" w:rsidRPr="00FD0425" w:rsidRDefault="00F02090" w:rsidP="00694C97">
            <w:pPr>
              <w:pStyle w:val="TAH"/>
              <w:rPr>
                <w:lang w:eastAsia="ja-JP"/>
              </w:rPr>
            </w:pPr>
            <w:r w:rsidRPr="00FD0425">
              <w:rPr>
                <w:lang w:eastAsia="ja-JP"/>
              </w:rPr>
              <w:t>IE type and reference</w:t>
            </w:r>
          </w:p>
        </w:tc>
        <w:tc>
          <w:tcPr>
            <w:tcW w:w="2268" w:type="dxa"/>
          </w:tcPr>
          <w:p w14:paraId="31392827" w14:textId="77777777" w:rsidR="00F02090" w:rsidRPr="00FD0425" w:rsidRDefault="00F02090" w:rsidP="00694C97">
            <w:pPr>
              <w:pStyle w:val="TAH"/>
              <w:rPr>
                <w:lang w:eastAsia="ja-JP"/>
              </w:rPr>
            </w:pPr>
            <w:r w:rsidRPr="00FD0425">
              <w:rPr>
                <w:lang w:eastAsia="ja-JP"/>
              </w:rPr>
              <w:t>Semantics description</w:t>
            </w:r>
          </w:p>
        </w:tc>
      </w:tr>
      <w:tr w:rsidR="00F02090" w:rsidRPr="00FD0425" w14:paraId="658ABB29" w14:textId="77777777" w:rsidTr="00694C97">
        <w:tblPrEx>
          <w:tblCellMar>
            <w:top w:w="0" w:type="dxa"/>
            <w:bottom w:w="0" w:type="dxa"/>
          </w:tblCellMar>
        </w:tblPrEx>
        <w:trPr>
          <w:jc w:val="center"/>
        </w:trPr>
        <w:tc>
          <w:tcPr>
            <w:tcW w:w="2198" w:type="dxa"/>
          </w:tcPr>
          <w:p w14:paraId="65C94620" w14:textId="77777777" w:rsidR="00F02090" w:rsidRPr="00FD0425" w:rsidRDefault="00F02090" w:rsidP="00694C97">
            <w:pPr>
              <w:pStyle w:val="TAL"/>
              <w:rPr>
                <w:lang w:eastAsia="ja-JP"/>
              </w:rPr>
            </w:pPr>
            <w:r w:rsidRPr="00FD0425">
              <w:rPr>
                <w:lang w:eastAsia="ja-JP"/>
              </w:rPr>
              <w:t>Procedure Code</w:t>
            </w:r>
          </w:p>
        </w:tc>
        <w:tc>
          <w:tcPr>
            <w:tcW w:w="1080" w:type="dxa"/>
          </w:tcPr>
          <w:p w14:paraId="759414F6" w14:textId="77777777" w:rsidR="00F02090" w:rsidRPr="00FD0425" w:rsidRDefault="00F02090" w:rsidP="00694C97">
            <w:pPr>
              <w:pStyle w:val="TAL"/>
              <w:rPr>
                <w:lang w:eastAsia="ja-JP"/>
              </w:rPr>
            </w:pPr>
            <w:r w:rsidRPr="00FD0425">
              <w:rPr>
                <w:lang w:eastAsia="ja-JP"/>
              </w:rPr>
              <w:t>O</w:t>
            </w:r>
          </w:p>
        </w:tc>
        <w:tc>
          <w:tcPr>
            <w:tcW w:w="1683" w:type="dxa"/>
          </w:tcPr>
          <w:p w14:paraId="4CF50B51" w14:textId="77777777" w:rsidR="00F02090" w:rsidRPr="00FD0425" w:rsidRDefault="00F02090" w:rsidP="00694C97">
            <w:pPr>
              <w:pStyle w:val="TAL"/>
              <w:rPr>
                <w:i/>
                <w:lang w:eastAsia="ja-JP"/>
              </w:rPr>
            </w:pPr>
          </w:p>
        </w:tc>
        <w:tc>
          <w:tcPr>
            <w:tcW w:w="2127" w:type="dxa"/>
          </w:tcPr>
          <w:p w14:paraId="6FBFF645" w14:textId="77777777" w:rsidR="00F02090" w:rsidRPr="00FD0425" w:rsidRDefault="00F02090" w:rsidP="00694C97">
            <w:pPr>
              <w:pStyle w:val="TAL"/>
              <w:rPr>
                <w:lang w:eastAsia="ja-JP"/>
              </w:rPr>
            </w:pPr>
            <w:r w:rsidRPr="00FD0425">
              <w:rPr>
                <w:snapToGrid w:val="0"/>
                <w:lang w:eastAsia="ja-JP"/>
              </w:rPr>
              <w:t>INTEGER (0..255)</w:t>
            </w:r>
          </w:p>
        </w:tc>
        <w:tc>
          <w:tcPr>
            <w:tcW w:w="2268" w:type="dxa"/>
          </w:tcPr>
          <w:p w14:paraId="325798B9" w14:textId="77777777" w:rsidR="00F02090" w:rsidRPr="00FD0425" w:rsidRDefault="00F02090" w:rsidP="00694C97">
            <w:pPr>
              <w:pStyle w:val="TAL"/>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694C97">
        <w:tblPrEx>
          <w:tblCellMar>
            <w:top w:w="0" w:type="dxa"/>
            <w:bottom w:w="0" w:type="dxa"/>
          </w:tblCellMar>
        </w:tblPrEx>
        <w:trPr>
          <w:jc w:val="center"/>
        </w:trPr>
        <w:tc>
          <w:tcPr>
            <w:tcW w:w="2198" w:type="dxa"/>
          </w:tcPr>
          <w:p w14:paraId="163AF874" w14:textId="77777777" w:rsidR="00F02090" w:rsidRPr="00FD0425" w:rsidRDefault="00F02090" w:rsidP="00694C97">
            <w:pPr>
              <w:pStyle w:val="TAL"/>
              <w:rPr>
                <w:lang w:eastAsia="ja-JP"/>
              </w:rPr>
            </w:pPr>
            <w:r w:rsidRPr="00FD0425">
              <w:rPr>
                <w:lang w:eastAsia="ja-JP"/>
              </w:rPr>
              <w:t xml:space="preserve">Triggering Message </w:t>
            </w:r>
          </w:p>
        </w:tc>
        <w:tc>
          <w:tcPr>
            <w:tcW w:w="1080" w:type="dxa"/>
          </w:tcPr>
          <w:p w14:paraId="6F5A2479" w14:textId="77777777" w:rsidR="00F02090" w:rsidRPr="00FD0425" w:rsidRDefault="00F02090" w:rsidP="00694C97">
            <w:pPr>
              <w:pStyle w:val="TAL"/>
              <w:rPr>
                <w:lang w:eastAsia="ja-JP"/>
              </w:rPr>
            </w:pPr>
            <w:r w:rsidRPr="00FD0425">
              <w:rPr>
                <w:lang w:eastAsia="ja-JP"/>
              </w:rPr>
              <w:t>O</w:t>
            </w:r>
          </w:p>
        </w:tc>
        <w:tc>
          <w:tcPr>
            <w:tcW w:w="1683" w:type="dxa"/>
          </w:tcPr>
          <w:p w14:paraId="703627D8" w14:textId="77777777" w:rsidR="00F02090" w:rsidRPr="00FD0425" w:rsidRDefault="00F02090" w:rsidP="00694C97">
            <w:pPr>
              <w:pStyle w:val="TAL"/>
              <w:rPr>
                <w:i/>
                <w:lang w:eastAsia="ja-JP"/>
              </w:rPr>
            </w:pPr>
          </w:p>
        </w:tc>
        <w:tc>
          <w:tcPr>
            <w:tcW w:w="2127" w:type="dxa"/>
          </w:tcPr>
          <w:p w14:paraId="68A38D44" w14:textId="77777777" w:rsidR="00F02090" w:rsidRPr="00FD0425" w:rsidRDefault="00F02090" w:rsidP="00694C97">
            <w:pPr>
              <w:pStyle w:val="TAL"/>
              <w:rPr>
                <w:snapToGrid w:val="0"/>
                <w:lang w:eastAsia="ja-JP"/>
              </w:rPr>
            </w:pPr>
            <w:r w:rsidRPr="00FD0425">
              <w:rPr>
                <w:snapToGrid w:val="0"/>
                <w:lang w:eastAsia="ja-JP"/>
              </w:rPr>
              <w:t>ENUMERATED (initiating message, successful outcome, unsuccessful outcome)</w:t>
            </w:r>
          </w:p>
        </w:tc>
        <w:tc>
          <w:tcPr>
            <w:tcW w:w="2268" w:type="dxa"/>
          </w:tcPr>
          <w:p w14:paraId="656F5706" w14:textId="77777777" w:rsidR="00F02090" w:rsidRPr="00FD0425" w:rsidRDefault="00F02090" w:rsidP="00694C97">
            <w:pPr>
              <w:pStyle w:val="TAL"/>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694C97">
        <w:tblPrEx>
          <w:tblCellMar>
            <w:top w:w="0" w:type="dxa"/>
            <w:bottom w:w="0" w:type="dxa"/>
          </w:tblCellMar>
        </w:tblPrEx>
        <w:trPr>
          <w:jc w:val="center"/>
        </w:trPr>
        <w:tc>
          <w:tcPr>
            <w:tcW w:w="2198" w:type="dxa"/>
          </w:tcPr>
          <w:p w14:paraId="3A46BF95" w14:textId="77777777" w:rsidR="00F02090" w:rsidRPr="00FD0425" w:rsidRDefault="00F02090" w:rsidP="00694C97">
            <w:pPr>
              <w:pStyle w:val="TAL"/>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694C97">
            <w:pPr>
              <w:pStyle w:val="TAL"/>
              <w:rPr>
                <w:lang w:eastAsia="ja-JP"/>
              </w:rPr>
            </w:pPr>
            <w:r w:rsidRPr="00FD0425">
              <w:rPr>
                <w:lang w:eastAsia="ja-JP"/>
              </w:rPr>
              <w:t>O</w:t>
            </w:r>
          </w:p>
        </w:tc>
        <w:tc>
          <w:tcPr>
            <w:tcW w:w="1683" w:type="dxa"/>
          </w:tcPr>
          <w:p w14:paraId="2E94FBFD" w14:textId="77777777" w:rsidR="00F02090" w:rsidRPr="00FD0425" w:rsidRDefault="00F02090" w:rsidP="00694C97">
            <w:pPr>
              <w:pStyle w:val="TAL"/>
              <w:rPr>
                <w:i/>
                <w:lang w:eastAsia="ja-JP"/>
              </w:rPr>
            </w:pPr>
          </w:p>
        </w:tc>
        <w:tc>
          <w:tcPr>
            <w:tcW w:w="2127" w:type="dxa"/>
          </w:tcPr>
          <w:p w14:paraId="2493EE41" w14:textId="77777777" w:rsidR="00F02090" w:rsidRPr="00FD0425" w:rsidRDefault="00F02090" w:rsidP="00694C97">
            <w:pPr>
              <w:pStyle w:val="TAL"/>
              <w:rPr>
                <w:snapToGrid w:val="0"/>
                <w:lang w:eastAsia="ja-JP"/>
              </w:rPr>
            </w:pPr>
            <w:r w:rsidRPr="00FD0425">
              <w:rPr>
                <w:snapToGrid w:val="0"/>
                <w:lang w:eastAsia="ja-JP"/>
              </w:rPr>
              <w:t>ENUMERATED (reject, ignore, notify)</w:t>
            </w:r>
          </w:p>
        </w:tc>
        <w:tc>
          <w:tcPr>
            <w:tcW w:w="2268" w:type="dxa"/>
          </w:tcPr>
          <w:p w14:paraId="5A28092E" w14:textId="77777777" w:rsidR="00F02090" w:rsidRPr="00FD0425" w:rsidRDefault="00F02090" w:rsidP="00694C97">
            <w:pPr>
              <w:pStyle w:val="TAL"/>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694C97">
        <w:tblPrEx>
          <w:tblCellMar>
            <w:top w:w="0" w:type="dxa"/>
            <w:bottom w:w="0" w:type="dxa"/>
          </w:tblCellMar>
        </w:tblPrEx>
        <w:trPr>
          <w:jc w:val="center"/>
        </w:trPr>
        <w:tc>
          <w:tcPr>
            <w:tcW w:w="2198" w:type="dxa"/>
          </w:tcPr>
          <w:p w14:paraId="71142D2E" w14:textId="77777777" w:rsidR="00F02090" w:rsidRPr="00FD0425" w:rsidRDefault="00F02090" w:rsidP="00694C97">
            <w:pPr>
              <w:pStyle w:val="TAL"/>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694C97">
            <w:pPr>
              <w:pStyle w:val="TAL"/>
              <w:rPr>
                <w:b/>
                <w:lang w:eastAsia="ja-JP"/>
              </w:rPr>
            </w:pPr>
          </w:p>
        </w:tc>
        <w:tc>
          <w:tcPr>
            <w:tcW w:w="1683" w:type="dxa"/>
          </w:tcPr>
          <w:p w14:paraId="27210272" w14:textId="77777777" w:rsidR="00F02090" w:rsidRPr="00FD0425" w:rsidRDefault="00F02090" w:rsidP="00694C97">
            <w:pPr>
              <w:pStyle w:val="TAL"/>
              <w:rPr>
                <w:i/>
                <w:lang w:eastAsia="ja-JP"/>
              </w:rPr>
            </w:pPr>
            <w:r w:rsidRPr="00FD0425">
              <w:rPr>
                <w:i/>
                <w:lang w:eastAsia="ja-JP"/>
              </w:rPr>
              <w:t>0..&lt;maxNrOfErrors&gt;</w:t>
            </w:r>
          </w:p>
        </w:tc>
        <w:tc>
          <w:tcPr>
            <w:tcW w:w="2127" w:type="dxa"/>
          </w:tcPr>
          <w:p w14:paraId="38679399" w14:textId="77777777" w:rsidR="00F02090" w:rsidRPr="00FD0425" w:rsidRDefault="00F02090" w:rsidP="00694C97">
            <w:pPr>
              <w:pStyle w:val="TAL"/>
              <w:rPr>
                <w:snapToGrid w:val="0"/>
                <w:lang w:eastAsia="ja-JP"/>
              </w:rPr>
            </w:pPr>
          </w:p>
        </w:tc>
        <w:tc>
          <w:tcPr>
            <w:tcW w:w="2268" w:type="dxa"/>
          </w:tcPr>
          <w:p w14:paraId="789639A8" w14:textId="77777777" w:rsidR="00F02090" w:rsidRPr="00FD0425" w:rsidRDefault="00F02090" w:rsidP="00694C97">
            <w:pPr>
              <w:pStyle w:val="TAL"/>
              <w:rPr>
                <w:snapToGrid w:val="0"/>
                <w:lang w:eastAsia="ja-JP"/>
              </w:rPr>
            </w:pPr>
          </w:p>
        </w:tc>
      </w:tr>
      <w:tr w:rsidR="00F02090" w:rsidRPr="00FD0425" w14:paraId="13C4A2BC" w14:textId="77777777" w:rsidTr="00694C97">
        <w:tblPrEx>
          <w:tblCellMar>
            <w:top w:w="0" w:type="dxa"/>
            <w:bottom w:w="0" w:type="dxa"/>
          </w:tblCellMar>
        </w:tblPrEx>
        <w:trPr>
          <w:jc w:val="center"/>
        </w:trPr>
        <w:tc>
          <w:tcPr>
            <w:tcW w:w="2198" w:type="dxa"/>
          </w:tcPr>
          <w:p w14:paraId="3FDAC745" w14:textId="77777777" w:rsidR="00F02090" w:rsidRPr="00FD0425" w:rsidRDefault="00F02090" w:rsidP="00694C97">
            <w:pPr>
              <w:pStyle w:val="TAL"/>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694C97">
            <w:pPr>
              <w:pStyle w:val="TAL"/>
              <w:rPr>
                <w:lang w:eastAsia="ja-JP"/>
              </w:rPr>
            </w:pPr>
            <w:r w:rsidRPr="00FD0425">
              <w:rPr>
                <w:lang w:eastAsia="ja-JP"/>
              </w:rPr>
              <w:t>M</w:t>
            </w:r>
          </w:p>
        </w:tc>
        <w:tc>
          <w:tcPr>
            <w:tcW w:w="1683" w:type="dxa"/>
          </w:tcPr>
          <w:p w14:paraId="055BDA39" w14:textId="77777777" w:rsidR="00F02090" w:rsidRPr="00FD0425" w:rsidRDefault="00F02090" w:rsidP="00694C97">
            <w:pPr>
              <w:pStyle w:val="TAL"/>
              <w:rPr>
                <w:i/>
                <w:lang w:eastAsia="ja-JP"/>
              </w:rPr>
            </w:pPr>
          </w:p>
        </w:tc>
        <w:tc>
          <w:tcPr>
            <w:tcW w:w="2127" w:type="dxa"/>
          </w:tcPr>
          <w:p w14:paraId="2FCF72F5" w14:textId="77777777" w:rsidR="00F02090" w:rsidRPr="00FD0425" w:rsidRDefault="00F02090" w:rsidP="00694C97">
            <w:pPr>
              <w:pStyle w:val="TAL"/>
              <w:rPr>
                <w:snapToGrid w:val="0"/>
                <w:lang w:eastAsia="ja-JP"/>
              </w:rPr>
            </w:pPr>
            <w:r w:rsidRPr="00FD0425">
              <w:rPr>
                <w:snapToGrid w:val="0"/>
                <w:lang w:eastAsia="ja-JP"/>
              </w:rPr>
              <w:t>ENUMERATED (reject, ignore, notify)</w:t>
            </w:r>
          </w:p>
        </w:tc>
        <w:tc>
          <w:tcPr>
            <w:tcW w:w="2268" w:type="dxa"/>
          </w:tcPr>
          <w:p w14:paraId="4479E7F6" w14:textId="77777777" w:rsidR="00F02090" w:rsidRPr="00FD0425" w:rsidRDefault="00F02090" w:rsidP="00694C97">
            <w:pPr>
              <w:pStyle w:val="TAL"/>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694C97">
        <w:tblPrEx>
          <w:tblCellMar>
            <w:top w:w="0" w:type="dxa"/>
            <w:bottom w:w="0" w:type="dxa"/>
          </w:tblCellMar>
        </w:tblPrEx>
        <w:trPr>
          <w:jc w:val="center"/>
        </w:trPr>
        <w:tc>
          <w:tcPr>
            <w:tcW w:w="2198" w:type="dxa"/>
          </w:tcPr>
          <w:p w14:paraId="79A3BC04" w14:textId="77777777" w:rsidR="00F02090" w:rsidRPr="00FD0425" w:rsidRDefault="00F02090" w:rsidP="00694C97">
            <w:pPr>
              <w:pStyle w:val="TAL"/>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694C97">
            <w:pPr>
              <w:pStyle w:val="TAL"/>
              <w:rPr>
                <w:lang w:eastAsia="ja-JP"/>
              </w:rPr>
            </w:pPr>
            <w:r w:rsidRPr="00FD0425">
              <w:rPr>
                <w:lang w:eastAsia="ja-JP"/>
              </w:rPr>
              <w:t>M</w:t>
            </w:r>
          </w:p>
        </w:tc>
        <w:tc>
          <w:tcPr>
            <w:tcW w:w="1683" w:type="dxa"/>
          </w:tcPr>
          <w:p w14:paraId="1C83000F" w14:textId="77777777" w:rsidR="00F02090" w:rsidRPr="00FD0425" w:rsidRDefault="00F02090" w:rsidP="00694C97">
            <w:pPr>
              <w:pStyle w:val="TAL"/>
              <w:rPr>
                <w:i/>
                <w:lang w:eastAsia="ja-JP"/>
              </w:rPr>
            </w:pPr>
          </w:p>
        </w:tc>
        <w:tc>
          <w:tcPr>
            <w:tcW w:w="2127" w:type="dxa"/>
          </w:tcPr>
          <w:p w14:paraId="68A5F28C" w14:textId="77777777" w:rsidR="00F02090" w:rsidRPr="00FD0425" w:rsidRDefault="00F02090" w:rsidP="00694C97">
            <w:pPr>
              <w:pStyle w:val="TAL"/>
              <w:rPr>
                <w:snapToGrid w:val="0"/>
                <w:lang w:eastAsia="ja-JP"/>
              </w:rPr>
            </w:pPr>
            <w:r w:rsidRPr="00FD0425">
              <w:rPr>
                <w:snapToGrid w:val="0"/>
                <w:lang w:eastAsia="ja-JP"/>
              </w:rPr>
              <w:t>INTEGER (0..65535)</w:t>
            </w:r>
          </w:p>
        </w:tc>
        <w:tc>
          <w:tcPr>
            <w:tcW w:w="2268" w:type="dxa"/>
          </w:tcPr>
          <w:p w14:paraId="4156E06B" w14:textId="77777777" w:rsidR="00F02090" w:rsidRPr="00FD0425" w:rsidRDefault="00F02090" w:rsidP="00694C97">
            <w:pPr>
              <w:pStyle w:val="TAL"/>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694C97">
        <w:tblPrEx>
          <w:tblCellMar>
            <w:top w:w="0" w:type="dxa"/>
            <w:bottom w:w="0" w:type="dxa"/>
          </w:tblCellMar>
        </w:tblPrEx>
        <w:trPr>
          <w:jc w:val="center"/>
        </w:trPr>
        <w:tc>
          <w:tcPr>
            <w:tcW w:w="2198" w:type="dxa"/>
          </w:tcPr>
          <w:p w14:paraId="4C0D9137" w14:textId="77777777" w:rsidR="00F02090" w:rsidRPr="00FD0425" w:rsidRDefault="00F02090" w:rsidP="00694C97">
            <w:pPr>
              <w:pStyle w:val="TAL"/>
              <w:ind w:left="113"/>
              <w:rPr>
                <w:lang w:eastAsia="ja-JP"/>
              </w:rPr>
            </w:pPr>
            <w:r w:rsidRPr="00FD0425">
              <w:rPr>
                <w:lang w:eastAsia="ja-JP"/>
              </w:rPr>
              <w:t>&gt;Type Of Error</w:t>
            </w:r>
          </w:p>
        </w:tc>
        <w:tc>
          <w:tcPr>
            <w:tcW w:w="1080" w:type="dxa"/>
          </w:tcPr>
          <w:p w14:paraId="3F88C857" w14:textId="77777777" w:rsidR="00F02090" w:rsidRPr="00FD0425" w:rsidRDefault="00F02090" w:rsidP="00694C97">
            <w:pPr>
              <w:pStyle w:val="TAL"/>
              <w:rPr>
                <w:lang w:eastAsia="ja-JP"/>
              </w:rPr>
            </w:pPr>
            <w:r w:rsidRPr="00FD0425">
              <w:rPr>
                <w:lang w:eastAsia="ja-JP"/>
              </w:rPr>
              <w:t>M</w:t>
            </w:r>
          </w:p>
        </w:tc>
        <w:tc>
          <w:tcPr>
            <w:tcW w:w="1683" w:type="dxa"/>
          </w:tcPr>
          <w:p w14:paraId="7D7A97E1" w14:textId="77777777" w:rsidR="00F02090" w:rsidRPr="00FD0425" w:rsidRDefault="00F02090" w:rsidP="00694C97">
            <w:pPr>
              <w:pStyle w:val="TAL"/>
              <w:rPr>
                <w:i/>
                <w:lang w:eastAsia="ja-JP"/>
              </w:rPr>
            </w:pPr>
          </w:p>
        </w:tc>
        <w:tc>
          <w:tcPr>
            <w:tcW w:w="2127" w:type="dxa"/>
          </w:tcPr>
          <w:p w14:paraId="6321909E" w14:textId="77777777" w:rsidR="00F02090" w:rsidRPr="00FD0425" w:rsidRDefault="00F02090" w:rsidP="00694C97">
            <w:pPr>
              <w:pStyle w:val="TAL"/>
              <w:rPr>
                <w:snapToGrid w:val="0"/>
                <w:lang w:eastAsia="ja-JP"/>
              </w:rPr>
            </w:pPr>
            <w:r w:rsidRPr="00FD0425">
              <w:rPr>
                <w:snapToGrid w:val="0"/>
                <w:lang w:eastAsia="ja-JP"/>
              </w:rPr>
              <w:t>ENUMERATED(not understood, missing, …)</w:t>
            </w:r>
          </w:p>
        </w:tc>
        <w:tc>
          <w:tcPr>
            <w:tcW w:w="2268" w:type="dxa"/>
          </w:tcPr>
          <w:p w14:paraId="19B5DD3C" w14:textId="77777777" w:rsidR="00F02090" w:rsidRPr="00FD0425" w:rsidRDefault="00F02090" w:rsidP="00694C97">
            <w:pPr>
              <w:pStyle w:val="TAL"/>
              <w:spacing w:line="0" w:lineRule="atLeast"/>
              <w:rPr>
                <w:snapToGrid w:val="0"/>
                <w:lang w:eastAsia="ja-JP"/>
              </w:rPr>
            </w:pPr>
          </w:p>
        </w:tc>
      </w:tr>
    </w:tbl>
    <w:p w14:paraId="0306AC07" w14:textId="77777777" w:rsidR="00F02090" w:rsidRPr="00FD0425" w:rsidRDefault="00F02090" w:rsidP="00F0209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blPrEx>
          <w:tblCellMar>
            <w:top w:w="0" w:type="dxa"/>
            <w:bottom w:w="0" w:type="dxa"/>
          </w:tblCellMar>
        </w:tblPrEx>
        <w:trPr>
          <w:jc w:val="center"/>
        </w:trPr>
        <w:tc>
          <w:tcPr>
            <w:tcW w:w="3686" w:type="dxa"/>
          </w:tcPr>
          <w:p w14:paraId="32022817" w14:textId="77777777" w:rsidR="00F02090" w:rsidRPr="00FD0425" w:rsidRDefault="00F02090" w:rsidP="00694C97">
            <w:pPr>
              <w:pStyle w:val="TAH"/>
              <w:rPr>
                <w:lang w:eastAsia="ja-JP"/>
              </w:rPr>
            </w:pPr>
            <w:r w:rsidRPr="00FD0425">
              <w:rPr>
                <w:lang w:eastAsia="ja-JP"/>
              </w:rPr>
              <w:t>Range bound</w:t>
            </w:r>
          </w:p>
        </w:tc>
        <w:tc>
          <w:tcPr>
            <w:tcW w:w="5670" w:type="dxa"/>
          </w:tcPr>
          <w:p w14:paraId="17C8BFE5" w14:textId="77777777" w:rsidR="00F02090" w:rsidRPr="00FD0425" w:rsidRDefault="00F02090" w:rsidP="00694C97">
            <w:pPr>
              <w:pStyle w:val="TAH"/>
              <w:rPr>
                <w:lang w:eastAsia="ja-JP"/>
              </w:rPr>
            </w:pPr>
            <w:r w:rsidRPr="00FD0425">
              <w:rPr>
                <w:lang w:eastAsia="ja-JP"/>
              </w:rPr>
              <w:t>Explanation</w:t>
            </w:r>
          </w:p>
        </w:tc>
      </w:tr>
      <w:tr w:rsidR="00F02090" w:rsidRPr="00FD0425" w14:paraId="1829DAC6" w14:textId="77777777" w:rsidTr="00694C97">
        <w:tblPrEx>
          <w:tblCellMar>
            <w:top w:w="0" w:type="dxa"/>
            <w:bottom w:w="0" w:type="dxa"/>
          </w:tblCellMar>
        </w:tblPrEx>
        <w:trPr>
          <w:jc w:val="center"/>
        </w:trPr>
        <w:tc>
          <w:tcPr>
            <w:tcW w:w="3686" w:type="dxa"/>
          </w:tcPr>
          <w:p w14:paraId="5962720F" w14:textId="77777777" w:rsidR="00F02090" w:rsidRPr="00FD0425" w:rsidRDefault="00F02090" w:rsidP="00694C97">
            <w:pPr>
              <w:pStyle w:val="TAL"/>
              <w:rPr>
                <w:lang w:eastAsia="ja-JP"/>
              </w:rPr>
            </w:pPr>
            <w:r w:rsidRPr="00FD0425">
              <w:rPr>
                <w:lang w:eastAsia="ja-JP"/>
              </w:rPr>
              <w:t>maxNrOfErrors</w:t>
            </w:r>
          </w:p>
        </w:tc>
        <w:tc>
          <w:tcPr>
            <w:tcW w:w="5670" w:type="dxa"/>
          </w:tcPr>
          <w:p w14:paraId="30BE8610" w14:textId="77777777" w:rsidR="00F02090" w:rsidRPr="00FD0425" w:rsidRDefault="00F02090" w:rsidP="00694C97">
            <w:pPr>
              <w:pStyle w:val="TAL"/>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F02090"/>
    <w:p w14:paraId="487D338C" w14:textId="77777777" w:rsidR="00F02090" w:rsidRPr="00FD0425" w:rsidRDefault="00F02090" w:rsidP="00F02090">
      <w:pPr>
        <w:pStyle w:val="Heading4"/>
      </w:pPr>
      <w:bookmarkStart w:id="6190" w:name="_Toc20955313"/>
      <w:bookmarkStart w:id="6191" w:name="_Toc29991516"/>
      <w:bookmarkStart w:id="6192" w:name="_Toc36555917"/>
      <w:bookmarkStart w:id="6193" w:name="_Toc44497662"/>
      <w:bookmarkStart w:id="6194" w:name="_Toc45108049"/>
      <w:bookmarkStart w:id="6195" w:name="_Toc45901669"/>
      <w:bookmarkStart w:id="6196" w:name="_Toc51850750"/>
      <w:bookmarkStart w:id="6197" w:name="_Toc56693754"/>
      <w:bookmarkStart w:id="6198" w:name="_Toc64447298"/>
      <w:bookmarkStart w:id="6199" w:name="_Toc66286792"/>
      <w:bookmarkStart w:id="6200" w:name="_Toc74151487"/>
      <w:bookmarkStart w:id="6201" w:name="_Toc88653960"/>
      <w:bookmarkStart w:id="6202" w:name="_Toc97904316"/>
      <w:bookmarkStart w:id="6203" w:name="_Toc105175357"/>
      <w:bookmarkStart w:id="6204" w:name="_Toc113826387"/>
      <w:bookmarkStart w:id="6205" w:name="_Toc120032513"/>
      <w:r w:rsidRPr="00FD0425">
        <w:t>9.2.3.4</w:t>
      </w:r>
      <w:r w:rsidRPr="00FD0425">
        <w:tab/>
        <w:t>Bit Rate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062F64C5" w14:textId="77777777" w:rsidR="00F02090" w:rsidRPr="00FD0425" w:rsidRDefault="00F02090" w:rsidP="00F02090">
      <w:r w:rsidRPr="00FD0425">
        <w:t>This IE indicates the number of bits deli</w:t>
      </w:r>
      <w:r w:rsidRPr="00FD0425">
        <w:t>v</w:t>
      </w:r>
      <w:r w:rsidRPr="00FD0425">
        <w:t xml:space="preserve">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F02090" w:rsidRPr="00FD0425" w14:paraId="35C23F7E" w14:textId="77777777" w:rsidTr="00694C97">
        <w:tblPrEx>
          <w:tblCellMar>
            <w:top w:w="0" w:type="dxa"/>
            <w:bottom w:w="0" w:type="dxa"/>
          </w:tblCellMar>
        </w:tblPrEx>
        <w:trPr>
          <w:jc w:val="center"/>
        </w:trPr>
        <w:tc>
          <w:tcPr>
            <w:tcW w:w="2552" w:type="dxa"/>
          </w:tcPr>
          <w:p w14:paraId="6339840D" w14:textId="77777777" w:rsidR="00F02090" w:rsidRPr="00FD0425" w:rsidRDefault="00F02090" w:rsidP="00694C97">
            <w:pPr>
              <w:pStyle w:val="TAH"/>
              <w:rPr>
                <w:lang w:eastAsia="ja-JP"/>
              </w:rPr>
            </w:pPr>
            <w:r w:rsidRPr="00FD0425">
              <w:rPr>
                <w:lang w:eastAsia="ja-JP"/>
              </w:rPr>
              <w:t>IE/Group Name</w:t>
            </w:r>
          </w:p>
        </w:tc>
        <w:tc>
          <w:tcPr>
            <w:tcW w:w="1134" w:type="dxa"/>
          </w:tcPr>
          <w:p w14:paraId="308BC030" w14:textId="77777777" w:rsidR="00F02090" w:rsidRPr="00FD0425" w:rsidRDefault="00F02090" w:rsidP="00694C97">
            <w:pPr>
              <w:pStyle w:val="TAH"/>
              <w:rPr>
                <w:lang w:eastAsia="ja-JP"/>
              </w:rPr>
            </w:pPr>
            <w:r w:rsidRPr="00FD0425">
              <w:rPr>
                <w:lang w:eastAsia="ja-JP"/>
              </w:rPr>
              <w:t>Presence</w:t>
            </w:r>
          </w:p>
        </w:tc>
        <w:tc>
          <w:tcPr>
            <w:tcW w:w="1032" w:type="dxa"/>
          </w:tcPr>
          <w:p w14:paraId="7C58C6A1" w14:textId="77777777" w:rsidR="00F02090" w:rsidRPr="00FD0425" w:rsidRDefault="00F02090" w:rsidP="00694C97">
            <w:pPr>
              <w:pStyle w:val="TAH"/>
              <w:rPr>
                <w:lang w:eastAsia="ja-JP"/>
              </w:rPr>
            </w:pPr>
            <w:r w:rsidRPr="00FD0425">
              <w:rPr>
                <w:lang w:eastAsia="ja-JP"/>
              </w:rPr>
              <w:t>Range</w:t>
            </w:r>
          </w:p>
        </w:tc>
        <w:tc>
          <w:tcPr>
            <w:tcW w:w="2086" w:type="dxa"/>
          </w:tcPr>
          <w:p w14:paraId="74C8FC7B" w14:textId="77777777" w:rsidR="00F02090" w:rsidRPr="00FD0425" w:rsidRDefault="00F02090" w:rsidP="00694C97">
            <w:pPr>
              <w:pStyle w:val="TAH"/>
              <w:rPr>
                <w:lang w:eastAsia="ja-JP"/>
              </w:rPr>
            </w:pPr>
            <w:r w:rsidRPr="00FD0425">
              <w:rPr>
                <w:lang w:eastAsia="ja-JP"/>
              </w:rPr>
              <w:t>IE type and reference</w:t>
            </w:r>
          </w:p>
        </w:tc>
        <w:tc>
          <w:tcPr>
            <w:tcW w:w="2552" w:type="dxa"/>
          </w:tcPr>
          <w:p w14:paraId="5D8AED66" w14:textId="77777777" w:rsidR="00F02090" w:rsidRPr="00FD0425" w:rsidRDefault="00F02090" w:rsidP="00694C97">
            <w:pPr>
              <w:pStyle w:val="TAH"/>
              <w:rPr>
                <w:lang w:eastAsia="ja-JP"/>
              </w:rPr>
            </w:pPr>
            <w:r w:rsidRPr="00FD0425">
              <w:rPr>
                <w:lang w:eastAsia="ja-JP"/>
              </w:rPr>
              <w:t>Semantics description</w:t>
            </w:r>
          </w:p>
        </w:tc>
      </w:tr>
      <w:tr w:rsidR="00F02090" w:rsidRPr="00FD0425" w14:paraId="6D9E4939" w14:textId="77777777" w:rsidTr="00694C97">
        <w:tblPrEx>
          <w:tblCellMar>
            <w:top w:w="0" w:type="dxa"/>
            <w:bottom w:w="0" w:type="dxa"/>
          </w:tblCellMar>
        </w:tblPrEx>
        <w:trPr>
          <w:jc w:val="center"/>
        </w:trPr>
        <w:tc>
          <w:tcPr>
            <w:tcW w:w="2552" w:type="dxa"/>
          </w:tcPr>
          <w:p w14:paraId="780A8BA7" w14:textId="77777777" w:rsidR="00F02090" w:rsidRPr="00FD0425" w:rsidRDefault="00F02090" w:rsidP="00694C97">
            <w:pPr>
              <w:pStyle w:val="TAL"/>
              <w:rPr>
                <w:lang w:eastAsia="ja-JP"/>
              </w:rPr>
            </w:pPr>
            <w:r w:rsidRPr="00FD0425">
              <w:rPr>
                <w:rFonts w:cs="Arial"/>
                <w:szCs w:val="18"/>
                <w:lang w:eastAsia="ja-JP"/>
              </w:rPr>
              <w:t>Bit Rate</w:t>
            </w:r>
          </w:p>
        </w:tc>
        <w:tc>
          <w:tcPr>
            <w:tcW w:w="1134" w:type="dxa"/>
          </w:tcPr>
          <w:p w14:paraId="479C7F6D" w14:textId="77777777" w:rsidR="00F02090" w:rsidRPr="00FD0425" w:rsidRDefault="00F02090" w:rsidP="00694C97">
            <w:pPr>
              <w:pStyle w:val="TAL"/>
              <w:rPr>
                <w:lang w:eastAsia="ja-JP"/>
              </w:rPr>
            </w:pPr>
            <w:r w:rsidRPr="00FD0425">
              <w:rPr>
                <w:lang w:eastAsia="ja-JP"/>
              </w:rPr>
              <w:t>M</w:t>
            </w:r>
          </w:p>
        </w:tc>
        <w:tc>
          <w:tcPr>
            <w:tcW w:w="1032" w:type="dxa"/>
          </w:tcPr>
          <w:p w14:paraId="59D158E1" w14:textId="77777777" w:rsidR="00F02090" w:rsidRPr="00FD0425" w:rsidRDefault="00F02090" w:rsidP="00694C97">
            <w:pPr>
              <w:pStyle w:val="TAL"/>
              <w:rPr>
                <w:lang w:eastAsia="ja-JP"/>
              </w:rPr>
            </w:pPr>
          </w:p>
        </w:tc>
        <w:tc>
          <w:tcPr>
            <w:tcW w:w="2086" w:type="dxa"/>
          </w:tcPr>
          <w:p w14:paraId="4F4B993D" w14:textId="77777777" w:rsidR="00F02090" w:rsidRPr="00FD0425" w:rsidRDefault="00F02090" w:rsidP="00694C97">
            <w:pPr>
              <w:pStyle w:val="TAL"/>
              <w:rPr>
                <w:lang w:eastAsia="ja-JP"/>
              </w:rPr>
            </w:pPr>
            <w:r w:rsidRPr="00FD0425">
              <w:rPr>
                <w:rFonts w:cs="Arial"/>
                <w:szCs w:val="18"/>
                <w:lang w:eastAsia="ja-JP"/>
              </w:rPr>
              <w:t>INTEGER (0..4,000,000,000,000,…)</w:t>
            </w:r>
          </w:p>
        </w:tc>
        <w:tc>
          <w:tcPr>
            <w:tcW w:w="2552" w:type="dxa"/>
          </w:tcPr>
          <w:p w14:paraId="22428969" w14:textId="77777777" w:rsidR="00F02090" w:rsidRPr="00FD0425" w:rsidRDefault="00F02090" w:rsidP="00694C97">
            <w:pPr>
              <w:pStyle w:val="TAL"/>
            </w:pPr>
            <w:r w:rsidRPr="00FD0425">
              <w:t>The unit is: bit/s</w:t>
            </w:r>
          </w:p>
        </w:tc>
      </w:tr>
    </w:tbl>
    <w:p w14:paraId="6C6C05DE" w14:textId="77777777" w:rsidR="00F02090" w:rsidRPr="00FD0425" w:rsidRDefault="00F02090" w:rsidP="00F02090"/>
    <w:p w14:paraId="072A00BA" w14:textId="77777777" w:rsidR="00F02090" w:rsidRPr="00FD0425" w:rsidRDefault="00F02090" w:rsidP="00F02090">
      <w:pPr>
        <w:pStyle w:val="Heading4"/>
      </w:pPr>
      <w:bookmarkStart w:id="6206" w:name="_Toc20955314"/>
      <w:bookmarkStart w:id="6207" w:name="_Toc29991517"/>
      <w:bookmarkStart w:id="6208" w:name="_Toc36555918"/>
      <w:bookmarkStart w:id="6209" w:name="_Toc44497663"/>
      <w:bookmarkStart w:id="6210" w:name="_Toc45108050"/>
      <w:bookmarkStart w:id="6211" w:name="_Toc45901670"/>
      <w:bookmarkStart w:id="6212" w:name="_Toc51850751"/>
      <w:bookmarkStart w:id="6213" w:name="_Toc56693755"/>
      <w:bookmarkStart w:id="6214" w:name="_Toc64447299"/>
      <w:bookmarkStart w:id="6215" w:name="_Toc66286793"/>
      <w:bookmarkStart w:id="6216" w:name="_Toc74151488"/>
      <w:bookmarkStart w:id="6217" w:name="_Toc88653961"/>
      <w:bookmarkStart w:id="6218" w:name="_Toc97904317"/>
      <w:bookmarkStart w:id="6219" w:name="_Toc105175358"/>
      <w:bookmarkStart w:id="6220" w:name="_Toc113826388"/>
      <w:bookmarkStart w:id="6221" w:name="_Toc120032514"/>
      <w:r w:rsidRPr="00FD0425">
        <w:t>9.2.3.5</w:t>
      </w:r>
      <w:r w:rsidRPr="00FD0425">
        <w:tab/>
        <w:t>QoS Flow</w:t>
      </w:r>
      <w:r w:rsidRPr="00FD0425">
        <w:rPr>
          <w:rFonts w:eastAsia="Batang"/>
        </w:rPr>
        <w:t xml:space="preserve"> Level QoS Parameters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16A8269" w14:textId="77777777" w:rsidR="00F02090" w:rsidRPr="00FD0425" w:rsidRDefault="00F02090" w:rsidP="00F02090">
      <w:r w:rsidRPr="00FD0425">
        <w:t>This IE defines the QoS Parameters to be applied to a QoS flow.</w:t>
      </w: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2001"/>
        <w:gridCol w:w="1176"/>
        <w:gridCol w:w="1140"/>
        <w:tblGridChange w:id="6222">
          <w:tblGrid>
            <w:gridCol w:w="2328"/>
            <w:gridCol w:w="1080"/>
            <w:gridCol w:w="900"/>
            <w:gridCol w:w="1814"/>
            <w:gridCol w:w="2001"/>
            <w:gridCol w:w="1176"/>
            <w:gridCol w:w="1140"/>
          </w:tblGrid>
        </w:tblGridChange>
      </w:tblGrid>
      <w:tr w:rsidR="008A2516" w:rsidRPr="00FD0425" w14:paraId="20C017DB" w14:textId="77777777" w:rsidTr="00B21406">
        <w:tblPrEx>
          <w:tblCellMar>
            <w:top w:w="0" w:type="dxa"/>
            <w:bottom w:w="0" w:type="dxa"/>
          </w:tblCellMar>
        </w:tblPrEx>
        <w:trPr>
          <w:jc w:val="center"/>
        </w:trPr>
        <w:tc>
          <w:tcPr>
            <w:tcW w:w="2328" w:type="dxa"/>
          </w:tcPr>
          <w:p w14:paraId="1E19E1BE" w14:textId="77777777" w:rsidR="008A2516" w:rsidRPr="00FD0425" w:rsidRDefault="008A2516" w:rsidP="008A2516">
            <w:pPr>
              <w:pStyle w:val="TAH"/>
              <w:rPr>
                <w:lang w:eastAsia="ja-JP"/>
              </w:rPr>
            </w:pPr>
            <w:r w:rsidRPr="00FD0425">
              <w:rPr>
                <w:lang w:eastAsia="ja-JP"/>
              </w:rPr>
              <w:t>IE/Group Name</w:t>
            </w:r>
          </w:p>
        </w:tc>
        <w:tc>
          <w:tcPr>
            <w:tcW w:w="1080" w:type="dxa"/>
          </w:tcPr>
          <w:p w14:paraId="61F60991" w14:textId="77777777" w:rsidR="008A2516" w:rsidRPr="00FD0425" w:rsidRDefault="008A2516" w:rsidP="008A2516">
            <w:pPr>
              <w:pStyle w:val="TAH"/>
              <w:rPr>
                <w:lang w:eastAsia="ja-JP"/>
              </w:rPr>
            </w:pPr>
            <w:r w:rsidRPr="00FD0425">
              <w:rPr>
                <w:lang w:eastAsia="ja-JP"/>
              </w:rPr>
              <w:t>Presence</w:t>
            </w:r>
          </w:p>
        </w:tc>
        <w:tc>
          <w:tcPr>
            <w:tcW w:w="900" w:type="dxa"/>
          </w:tcPr>
          <w:p w14:paraId="36D9EDD2" w14:textId="77777777" w:rsidR="008A2516" w:rsidRPr="00FD0425" w:rsidRDefault="008A2516" w:rsidP="008A2516">
            <w:pPr>
              <w:pStyle w:val="TAH"/>
              <w:rPr>
                <w:lang w:eastAsia="ja-JP"/>
              </w:rPr>
            </w:pPr>
            <w:r w:rsidRPr="00FD0425">
              <w:rPr>
                <w:lang w:eastAsia="ja-JP"/>
              </w:rPr>
              <w:t>Range</w:t>
            </w:r>
          </w:p>
        </w:tc>
        <w:tc>
          <w:tcPr>
            <w:tcW w:w="1814" w:type="dxa"/>
          </w:tcPr>
          <w:p w14:paraId="61856B93" w14:textId="77777777" w:rsidR="008A2516" w:rsidRPr="00FD0425" w:rsidRDefault="008A2516" w:rsidP="008A2516">
            <w:pPr>
              <w:pStyle w:val="TAH"/>
              <w:rPr>
                <w:lang w:eastAsia="ja-JP"/>
              </w:rPr>
            </w:pPr>
            <w:r w:rsidRPr="00FD0425">
              <w:rPr>
                <w:lang w:eastAsia="ja-JP"/>
              </w:rPr>
              <w:t>IE type and reference</w:t>
            </w:r>
          </w:p>
        </w:tc>
        <w:tc>
          <w:tcPr>
            <w:tcW w:w="2001" w:type="dxa"/>
          </w:tcPr>
          <w:p w14:paraId="567CE1E2" w14:textId="77777777" w:rsidR="008A2516" w:rsidRPr="00FD0425" w:rsidRDefault="008A2516" w:rsidP="008A2516">
            <w:pPr>
              <w:pStyle w:val="TAH"/>
              <w:rPr>
                <w:lang w:eastAsia="ja-JP"/>
              </w:rPr>
            </w:pPr>
            <w:r w:rsidRPr="00FD0425">
              <w:rPr>
                <w:lang w:eastAsia="ja-JP"/>
              </w:rPr>
              <w:t>Semantics description</w:t>
            </w:r>
          </w:p>
        </w:tc>
        <w:tc>
          <w:tcPr>
            <w:tcW w:w="1176" w:type="dxa"/>
          </w:tcPr>
          <w:p w14:paraId="0FF28222" w14:textId="77777777" w:rsidR="008A2516" w:rsidRPr="00FD0425" w:rsidRDefault="008A2516" w:rsidP="008A2516">
            <w:pPr>
              <w:pStyle w:val="TAH"/>
              <w:rPr>
                <w:lang w:eastAsia="ja-JP"/>
              </w:rPr>
            </w:pPr>
            <w:r w:rsidRPr="00FD0425">
              <w:rPr>
                <w:rFonts w:cs="Arial"/>
                <w:bCs/>
                <w:szCs w:val="18"/>
                <w:lang w:eastAsia="ja-JP"/>
              </w:rPr>
              <w:t>Criticality</w:t>
            </w:r>
          </w:p>
        </w:tc>
        <w:tc>
          <w:tcPr>
            <w:tcW w:w="1140" w:type="dxa"/>
          </w:tcPr>
          <w:p w14:paraId="6576FC76" w14:textId="77777777" w:rsidR="008A2516" w:rsidRPr="00FD0425" w:rsidRDefault="008A2516" w:rsidP="008A2516">
            <w:pPr>
              <w:pStyle w:val="TAH"/>
              <w:rPr>
                <w:lang w:eastAsia="ja-JP"/>
              </w:rPr>
            </w:pPr>
            <w:r w:rsidRPr="00FD0425">
              <w:rPr>
                <w:rFonts w:cs="Arial"/>
                <w:bCs/>
                <w:szCs w:val="18"/>
                <w:lang w:eastAsia="ja-JP"/>
              </w:rPr>
              <w:t>Assigned Criticality</w:t>
            </w:r>
          </w:p>
        </w:tc>
      </w:tr>
      <w:tr w:rsidR="008A2516" w:rsidRPr="00FD0425" w14:paraId="42BCE481" w14:textId="77777777" w:rsidTr="00B21406">
        <w:tblPrEx>
          <w:tblCellMar>
            <w:top w:w="0" w:type="dxa"/>
            <w:bottom w:w="0" w:type="dxa"/>
          </w:tblCellMar>
        </w:tblPrEx>
        <w:trPr>
          <w:jc w:val="center"/>
        </w:trPr>
        <w:tc>
          <w:tcPr>
            <w:tcW w:w="2328" w:type="dxa"/>
          </w:tcPr>
          <w:p w14:paraId="045FEFFF" w14:textId="77777777" w:rsidR="008A2516" w:rsidRPr="00FD0425" w:rsidRDefault="008A2516" w:rsidP="008A2516">
            <w:pPr>
              <w:pStyle w:val="TAL"/>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8A2516">
            <w:pPr>
              <w:pStyle w:val="TAL"/>
              <w:rPr>
                <w:lang w:eastAsia="ja-JP"/>
              </w:rPr>
            </w:pPr>
            <w:r w:rsidRPr="00FD0425">
              <w:rPr>
                <w:lang w:eastAsia="ja-JP"/>
              </w:rPr>
              <w:t>M</w:t>
            </w:r>
          </w:p>
        </w:tc>
        <w:tc>
          <w:tcPr>
            <w:tcW w:w="900" w:type="dxa"/>
          </w:tcPr>
          <w:p w14:paraId="21CF33A7" w14:textId="77777777" w:rsidR="008A2516" w:rsidRPr="00FD0425" w:rsidRDefault="008A2516" w:rsidP="008A2516">
            <w:pPr>
              <w:pStyle w:val="TAL"/>
              <w:rPr>
                <w:lang w:eastAsia="ja-JP"/>
              </w:rPr>
            </w:pPr>
          </w:p>
        </w:tc>
        <w:tc>
          <w:tcPr>
            <w:tcW w:w="1814" w:type="dxa"/>
          </w:tcPr>
          <w:p w14:paraId="24FD5F1E" w14:textId="77777777" w:rsidR="008A2516" w:rsidRPr="00FD0425" w:rsidRDefault="008A2516" w:rsidP="008A2516">
            <w:pPr>
              <w:pStyle w:val="TAL"/>
              <w:rPr>
                <w:rFonts w:cs="Arial"/>
                <w:szCs w:val="18"/>
                <w:lang w:eastAsia="ja-JP"/>
              </w:rPr>
            </w:pPr>
          </w:p>
        </w:tc>
        <w:tc>
          <w:tcPr>
            <w:tcW w:w="2001" w:type="dxa"/>
          </w:tcPr>
          <w:p w14:paraId="2736C662" w14:textId="77777777" w:rsidR="008A2516" w:rsidRPr="00FD0425" w:rsidDel="005E072B" w:rsidRDefault="008A2516" w:rsidP="008A2516">
            <w:pPr>
              <w:pStyle w:val="TAL"/>
              <w:rPr>
                <w:lang w:eastAsia="ja-JP"/>
              </w:rPr>
            </w:pPr>
          </w:p>
        </w:tc>
        <w:tc>
          <w:tcPr>
            <w:tcW w:w="1176" w:type="dxa"/>
          </w:tcPr>
          <w:p w14:paraId="7B657830" w14:textId="77777777" w:rsidR="008A2516" w:rsidRPr="00FD0425" w:rsidDel="005E072B" w:rsidRDefault="005D5320" w:rsidP="00B21406">
            <w:pPr>
              <w:pStyle w:val="TAC"/>
              <w:rPr>
                <w:lang w:eastAsia="ja-JP"/>
              </w:rPr>
            </w:pPr>
            <w:bookmarkStart w:id="6223" w:name="OLE_LINK178"/>
            <w:r w:rsidRPr="007F64C3">
              <w:rPr>
                <w:lang w:eastAsia="ja-JP"/>
              </w:rPr>
              <w:t>–</w:t>
            </w:r>
            <w:bookmarkEnd w:id="6223"/>
          </w:p>
        </w:tc>
        <w:tc>
          <w:tcPr>
            <w:tcW w:w="1140" w:type="dxa"/>
          </w:tcPr>
          <w:p w14:paraId="7EC0BA6D" w14:textId="77777777" w:rsidR="008A2516" w:rsidRPr="00FD0425" w:rsidDel="005E072B" w:rsidRDefault="008A2516" w:rsidP="00B21406">
            <w:pPr>
              <w:pStyle w:val="TAC"/>
              <w:rPr>
                <w:lang w:eastAsia="ja-JP"/>
              </w:rPr>
            </w:pPr>
          </w:p>
        </w:tc>
      </w:tr>
      <w:tr w:rsidR="008A2516" w:rsidRPr="00FD0425" w14:paraId="4ECAB22B" w14:textId="77777777" w:rsidTr="00B21406">
        <w:tblPrEx>
          <w:tblCellMar>
            <w:top w:w="0" w:type="dxa"/>
            <w:bottom w:w="0" w:type="dxa"/>
          </w:tblCellMar>
        </w:tblPrEx>
        <w:trPr>
          <w:jc w:val="center"/>
        </w:trPr>
        <w:tc>
          <w:tcPr>
            <w:tcW w:w="2328" w:type="dxa"/>
          </w:tcPr>
          <w:p w14:paraId="6396FAE8" w14:textId="77777777" w:rsidR="008A2516" w:rsidRPr="00FD0425" w:rsidRDefault="008A2516" w:rsidP="008A2516">
            <w:pPr>
              <w:pStyle w:val="TAL"/>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8A2516">
            <w:pPr>
              <w:pStyle w:val="TAL"/>
              <w:rPr>
                <w:lang w:eastAsia="ja-JP"/>
              </w:rPr>
            </w:pPr>
          </w:p>
        </w:tc>
        <w:tc>
          <w:tcPr>
            <w:tcW w:w="900" w:type="dxa"/>
          </w:tcPr>
          <w:p w14:paraId="40158B93" w14:textId="77777777" w:rsidR="008A2516" w:rsidRPr="00FD0425" w:rsidRDefault="008A2516" w:rsidP="008A2516">
            <w:pPr>
              <w:pStyle w:val="TAL"/>
              <w:rPr>
                <w:lang w:eastAsia="ja-JP"/>
              </w:rPr>
            </w:pPr>
          </w:p>
        </w:tc>
        <w:tc>
          <w:tcPr>
            <w:tcW w:w="1814" w:type="dxa"/>
          </w:tcPr>
          <w:p w14:paraId="15985408" w14:textId="77777777" w:rsidR="008A2516" w:rsidRPr="00FD0425" w:rsidRDefault="008A2516" w:rsidP="008A2516">
            <w:pPr>
              <w:pStyle w:val="TAL"/>
              <w:rPr>
                <w:rFonts w:cs="Arial"/>
                <w:szCs w:val="18"/>
                <w:lang w:eastAsia="ja-JP"/>
              </w:rPr>
            </w:pPr>
          </w:p>
        </w:tc>
        <w:tc>
          <w:tcPr>
            <w:tcW w:w="2001" w:type="dxa"/>
          </w:tcPr>
          <w:p w14:paraId="0FDC7147" w14:textId="77777777" w:rsidR="008A2516" w:rsidRPr="00FD0425" w:rsidDel="005E072B" w:rsidRDefault="008A2516" w:rsidP="008A2516">
            <w:pPr>
              <w:pStyle w:val="TAL"/>
              <w:rPr>
                <w:lang w:eastAsia="ja-JP"/>
              </w:rPr>
            </w:pPr>
          </w:p>
        </w:tc>
        <w:tc>
          <w:tcPr>
            <w:tcW w:w="1176" w:type="dxa"/>
          </w:tcPr>
          <w:p w14:paraId="16F27761" w14:textId="77777777" w:rsidR="008A2516" w:rsidRPr="00FD0425" w:rsidDel="005E072B" w:rsidRDefault="008A2516" w:rsidP="00B21406">
            <w:pPr>
              <w:pStyle w:val="TAC"/>
              <w:rPr>
                <w:lang w:eastAsia="ja-JP"/>
              </w:rPr>
            </w:pPr>
          </w:p>
        </w:tc>
        <w:tc>
          <w:tcPr>
            <w:tcW w:w="1140" w:type="dxa"/>
          </w:tcPr>
          <w:p w14:paraId="6EDA7BC2" w14:textId="77777777" w:rsidR="008A2516" w:rsidRPr="00FD0425" w:rsidDel="005E072B" w:rsidRDefault="008A2516" w:rsidP="00B21406">
            <w:pPr>
              <w:pStyle w:val="TAC"/>
              <w:rPr>
                <w:lang w:eastAsia="ja-JP"/>
              </w:rPr>
            </w:pPr>
          </w:p>
        </w:tc>
      </w:tr>
      <w:tr w:rsidR="008A2516" w:rsidRPr="00FD0425" w14:paraId="435F5272" w14:textId="77777777" w:rsidTr="00B21406">
        <w:tblPrEx>
          <w:tblCellMar>
            <w:top w:w="0" w:type="dxa"/>
            <w:bottom w:w="0" w:type="dxa"/>
          </w:tblCellMar>
        </w:tblPrEx>
        <w:trPr>
          <w:jc w:val="center"/>
        </w:trPr>
        <w:tc>
          <w:tcPr>
            <w:tcW w:w="2328" w:type="dxa"/>
          </w:tcPr>
          <w:p w14:paraId="5121FCA7" w14:textId="77777777" w:rsidR="008A2516" w:rsidRPr="00FD0425" w:rsidRDefault="008A2516" w:rsidP="008A2516">
            <w:pPr>
              <w:pStyle w:val="TAL"/>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8A2516">
            <w:pPr>
              <w:pStyle w:val="TAL"/>
              <w:rPr>
                <w:lang w:eastAsia="ja-JP"/>
              </w:rPr>
            </w:pPr>
            <w:r w:rsidRPr="00FD0425">
              <w:rPr>
                <w:lang w:eastAsia="ja-JP"/>
              </w:rPr>
              <w:t>M</w:t>
            </w:r>
          </w:p>
        </w:tc>
        <w:tc>
          <w:tcPr>
            <w:tcW w:w="900" w:type="dxa"/>
          </w:tcPr>
          <w:p w14:paraId="67281A06" w14:textId="77777777" w:rsidR="008A2516" w:rsidRPr="00FD0425" w:rsidRDefault="008A2516" w:rsidP="008A2516">
            <w:pPr>
              <w:pStyle w:val="TAL"/>
              <w:rPr>
                <w:lang w:eastAsia="ja-JP"/>
              </w:rPr>
            </w:pPr>
          </w:p>
        </w:tc>
        <w:tc>
          <w:tcPr>
            <w:tcW w:w="1814" w:type="dxa"/>
          </w:tcPr>
          <w:p w14:paraId="087B4A60" w14:textId="77777777" w:rsidR="008A2516" w:rsidRPr="00FD0425" w:rsidRDefault="008A2516" w:rsidP="008A2516">
            <w:pPr>
              <w:pStyle w:val="TAL"/>
              <w:rPr>
                <w:rFonts w:cs="Arial"/>
                <w:szCs w:val="18"/>
                <w:lang w:eastAsia="ja-JP"/>
              </w:rPr>
            </w:pPr>
            <w:r w:rsidRPr="00FD0425">
              <w:rPr>
                <w:rFonts w:cs="Arial"/>
                <w:szCs w:val="18"/>
                <w:lang w:eastAsia="ja-JP"/>
              </w:rPr>
              <w:t>9.2.3.8</w:t>
            </w:r>
          </w:p>
        </w:tc>
        <w:tc>
          <w:tcPr>
            <w:tcW w:w="2001" w:type="dxa"/>
          </w:tcPr>
          <w:p w14:paraId="7CE0F174" w14:textId="77777777" w:rsidR="008A2516" w:rsidRPr="00FD0425" w:rsidDel="005E072B" w:rsidRDefault="008A2516" w:rsidP="008A2516">
            <w:pPr>
              <w:pStyle w:val="TAL"/>
              <w:rPr>
                <w:lang w:eastAsia="ja-JP"/>
              </w:rPr>
            </w:pPr>
          </w:p>
        </w:tc>
        <w:tc>
          <w:tcPr>
            <w:tcW w:w="1176" w:type="dxa"/>
          </w:tcPr>
          <w:p w14:paraId="5C9BF244" w14:textId="77777777" w:rsidR="008A2516" w:rsidRPr="00FD0425" w:rsidDel="005E072B" w:rsidRDefault="005D5320" w:rsidP="00B21406">
            <w:pPr>
              <w:pStyle w:val="TAC"/>
              <w:rPr>
                <w:lang w:eastAsia="ja-JP"/>
              </w:rPr>
            </w:pPr>
            <w:r w:rsidRPr="007F64C3">
              <w:rPr>
                <w:lang w:eastAsia="ja-JP"/>
              </w:rPr>
              <w:t>–</w:t>
            </w:r>
          </w:p>
        </w:tc>
        <w:tc>
          <w:tcPr>
            <w:tcW w:w="1140" w:type="dxa"/>
          </w:tcPr>
          <w:p w14:paraId="65A9EFBF" w14:textId="77777777" w:rsidR="008A2516" w:rsidRPr="00FD0425" w:rsidDel="005E072B" w:rsidRDefault="008A2516" w:rsidP="00B21406">
            <w:pPr>
              <w:pStyle w:val="TAC"/>
              <w:rPr>
                <w:lang w:eastAsia="ja-JP"/>
              </w:rPr>
            </w:pPr>
          </w:p>
        </w:tc>
      </w:tr>
      <w:tr w:rsidR="008A2516" w:rsidRPr="00FD0425" w14:paraId="2193261F" w14:textId="77777777" w:rsidTr="00B21406">
        <w:tblPrEx>
          <w:tblCellMar>
            <w:top w:w="0" w:type="dxa"/>
            <w:bottom w:w="0" w:type="dxa"/>
          </w:tblCellMar>
        </w:tblPrEx>
        <w:trPr>
          <w:jc w:val="center"/>
        </w:trPr>
        <w:tc>
          <w:tcPr>
            <w:tcW w:w="2328" w:type="dxa"/>
          </w:tcPr>
          <w:p w14:paraId="3AEAB402" w14:textId="77777777" w:rsidR="008A2516" w:rsidRPr="00FD0425" w:rsidRDefault="008A2516" w:rsidP="008A2516">
            <w:pPr>
              <w:pStyle w:val="TAL"/>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8A2516">
            <w:pPr>
              <w:pStyle w:val="TAL"/>
              <w:rPr>
                <w:lang w:eastAsia="ja-JP"/>
              </w:rPr>
            </w:pPr>
          </w:p>
        </w:tc>
        <w:tc>
          <w:tcPr>
            <w:tcW w:w="900" w:type="dxa"/>
          </w:tcPr>
          <w:p w14:paraId="38230990" w14:textId="77777777" w:rsidR="008A2516" w:rsidRPr="00FD0425" w:rsidRDefault="008A2516" w:rsidP="008A2516">
            <w:pPr>
              <w:pStyle w:val="TAL"/>
              <w:rPr>
                <w:lang w:eastAsia="ja-JP"/>
              </w:rPr>
            </w:pPr>
          </w:p>
        </w:tc>
        <w:tc>
          <w:tcPr>
            <w:tcW w:w="1814" w:type="dxa"/>
          </w:tcPr>
          <w:p w14:paraId="3332B3AD" w14:textId="77777777" w:rsidR="008A2516" w:rsidRPr="00FD0425" w:rsidRDefault="008A2516" w:rsidP="008A2516">
            <w:pPr>
              <w:pStyle w:val="TAL"/>
              <w:rPr>
                <w:rFonts w:cs="Arial"/>
                <w:szCs w:val="18"/>
                <w:lang w:eastAsia="ja-JP"/>
              </w:rPr>
            </w:pPr>
          </w:p>
        </w:tc>
        <w:tc>
          <w:tcPr>
            <w:tcW w:w="2001" w:type="dxa"/>
          </w:tcPr>
          <w:p w14:paraId="3B23CFEF" w14:textId="77777777" w:rsidR="008A2516" w:rsidRPr="00FD0425" w:rsidDel="005E072B" w:rsidRDefault="008A2516" w:rsidP="008A2516">
            <w:pPr>
              <w:pStyle w:val="TAL"/>
              <w:rPr>
                <w:lang w:eastAsia="ja-JP"/>
              </w:rPr>
            </w:pPr>
          </w:p>
        </w:tc>
        <w:tc>
          <w:tcPr>
            <w:tcW w:w="1176" w:type="dxa"/>
          </w:tcPr>
          <w:p w14:paraId="67ECE6BA" w14:textId="77777777" w:rsidR="008A2516" w:rsidRPr="00FD0425" w:rsidDel="005E072B" w:rsidRDefault="008A2516" w:rsidP="00B21406">
            <w:pPr>
              <w:pStyle w:val="TAC"/>
              <w:rPr>
                <w:lang w:eastAsia="ja-JP"/>
              </w:rPr>
            </w:pPr>
          </w:p>
        </w:tc>
        <w:tc>
          <w:tcPr>
            <w:tcW w:w="1140" w:type="dxa"/>
          </w:tcPr>
          <w:p w14:paraId="065C64C9" w14:textId="77777777" w:rsidR="008A2516" w:rsidRPr="00FD0425" w:rsidDel="005E072B" w:rsidRDefault="008A2516" w:rsidP="00B21406">
            <w:pPr>
              <w:pStyle w:val="TAC"/>
              <w:rPr>
                <w:lang w:eastAsia="ja-JP"/>
              </w:rPr>
            </w:pPr>
          </w:p>
        </w:tc>
      </w:tr>
      <w:tr w:rsidR="005D5320" w:rsidRPr="00FD0425" w14:paraId="7D67BC4E" w14:textId="77777777" w:rsidTr="00B21406">
        <w:tblPrEx>
          <w:tblCellMar>
            <w:top w:w="0" w:type="dxa"/>
            <w:bottom w:w="0" w:type="dxa"/>
          </w:tblCellMar>
        </w:tblPrEx>
        <w:trPr>
          <w:jc w:val="center"/>
        </w:trPr>
        <w:tc>
          <w:tcPr>
            <w:tcW w:w="2328" w:type="dxa"/>
          </w:tcPr>
          <w:p w14:paraId="252A4875" w14:textId="77777777" w:rsidR="005D5320" w:rsidRPr="00FD0425" w:rsidRDefault="005D5320" w:rsidP="005D5320">
            <w:pPr>
              <w:pStyle w:val="TAL"/>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5D5320">
            <w:pPr>
              <w:pStyle w:val="TAL"/>
              <w:rPr>
                <w:lang w:eastAsia="ja-JP"/>
              </w:rPr>
            </w:pPr>
            <w:r w:rsidRPr="00FD0425">
              <w:rPr>
                <w:lang w:eastAsia="ja-JP"/>
              </w:rPr>
              <w:t>M</w:t>
            </w:r>
          </w:p>
        </w:tc>
        <w:tc>
          <w:tcPr>
            <w:tcW w:w="900" w:type="dxa"/>
          </w:tcPr>
          <w:p w14:paraId="124FA312" w14:textId="77777777" w:rsidR="005D5320" w:rsidRPr="00FD0425" w:rsidRDefault="005D5320" w:rsidP="005D5320">
            <w:pPr>
              <w:pStyle w:val="TAL"/>
              <w:rPr>
                <w:lang w:eastAsia="ja-JP"/>
              </w:rPr>
            </w:pPr>
          </w:p>
        </w:tc>
        <w:tc>
          <w:tcPr>
            <w:tcW w:w="1814" w:type="dxa"/>
          </w:tcPr>
          <w:p w14:paraId="142FA08A" w14:textId="77777777" w:rsidR="005D5320" w:rsidRPr="00FD0425" w:rsidRDefault="005D5320" w:rsidP="005D5320">
            <w:pPr>
              <w:pStyle w:val="TAL"/>
              <w:rPr>
                <w:rFonts w:cs="Arial"/>
                <w:szCs w:val="18"/>
                <w:lang w:eastAsia="ja-JP"/>
              </w:rPr>
            </w:pPr>
            <w:r w:rsidRPr="00FD0425">
              <w:rPr>
                <w:rFonts w:cs="Arial"/>
                <w:szCs w:val="18"/>
                <w:lang w:eastAsia="ja-JP"/>
              </w:rPr>
              <w:t>9.2.3.9</w:t>
            </w:r>
          </w:p>
        </w:tc>
        <w:tc>
          <w:tcPr>
            <w:tcW w:w="2001" w:type="dxa"/>
          </w:tcPr>
          <w:p w14:paraId="022E8E0D" w14:textId="77777777" w:rsidR="005D5320" w:rsidRPr="00FD0425" w:rsidDel="005E072B" w:rsidRDefault="005D5320" w:rsidP="005D5320">
            <w:pPr>
              <w:pStyle w:val="TAL"/>
              <w:rPr>
                <w:lang w:eastAsia="ja-JP"/>
              </w:rPr>
            </w:pPr>
          </w:p>
        </w:tc>
        <w:tc>
          <w:tcPr>
            <w:tcW w:w="1176" w:type="dxa"/>
          </w:tcPr>
          <w:p w14:paraId="4F0C39E0" w14:textId="77777777" w:rsidR="005D5320" w:rsidRPr="00FD0425" w:rsidDel="005E072B" w:rsidRDefault="005D5320" w:rsidP="005D5320">
            <w:pPr>
              <w:pStyle w:val="TAC"/>
              <w:rPr>
                <w:lang w:eastAsia="ja-JP"/>
              </w:rPr>
            </w:pPr>
            <w:r w:rsidRPr="00275322">
              <w:rPr>
                <w:lang w:eastAsia="ja-JP"/>
              </w:rPr>
              <w:t>–</w:t>
            </w:r>
          </w:p>
        </w:tc>
        <w:tc>
          <w:tcPr>
            <w:tcW w:w="1140" w:type="dxa"/>
          </w:tcPr>
          <w:p w14:paraId="23152636" w14:textId="77777777" w:rsidR="005D5320" w:rsidRPr="00FD0425" w:rsidDel="005E072B" w:rsidRDefault="005D5320" w:rsidP="005D5320">
            <w:pPr>
              <w:pStyle w:val="TAC"/>
              <w:rPr>
                <w:lang w:eastAsia="ja-JP"/>
              </w:rPr>
            </w:pPr>
          </w:p>
        </w:tc>
      </w:tr>
      <w:tr w:rsidR="005D5320" w:rsidRPr="00FD0425" w14:paraId="1E85E03D" w14:textId="77777777" w:rsidTr="00B21406">
        <w:tblPrEx>
          <w:tblCellMar>
            <w:top w:w="0" w:type="dxa"/>
            <w:bottom w:w="0" w:type="dxa"/>
          </w:tblCellMar>
        </w:tblPrEx>
        <w:trPr>
          <w:jc w:val="center"/>
        </w:trPr>
        <w:tc>
          <w:tcPr>
            <w:tcW w:w="2328" w:type="dxa"/>
          </w:tcPr>
          <w:p w14:paraId="0FB0029C" w14:textId="77777777" w:rsidR="005D5320" w:rsidRPr="00FD0425" w:rsidRDefault="005D5320" w:rsidP="005D5320">
            <w:pPr>
              <w:pStyle w:val="TAL"/>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5D5320">
            <w:pPr>
              <w:pStyle w:val="TAL"/>
              <w:rPr>
                <w:lang w:eastAsia="ja-JP"/>
              </w:rPr>
            </w:pPr>
            <w:r w:rsidRPr="00FD0425">
              <w:rPr>
                <w:lang w:eastAsia="ja-JP"/>
              </w:rPr>
              <w:t xml:space="preserve">M </w:t>
            </w:r>
          </w:p>
        </w:tc>
        <w:tc>
          <w:tcPr>
            <w:tcW w:w="900" w:type="dxa"/>
          </w:tcPr>
          <w:p w14:paraId="15B1385F" w14:textId="77777777" w:rsidR="005D5320" w:rsidRPr="00FD0425" w:rsidRDefault="005D5320" w:rsidP="005D5320">
            <w:pPr>
              <w:pStyle w:val="TAL"/>
              <w:rPr>
                <w:lang w:eastAsia="ja-JP"/>
              </w:rPr>
            </w:pPr>
          </w:p>
        </w:tc>
        <w:tc>
          <w:tcPr>
            <w:tcW w:w="1814" w:type="dxa"/>
          </w:tcPr>
          <w:p w14:paraId="4ACC5ADE" w14:textId="77777777" w:rsidR="005D5320" w:rsidRPr="00FD0425" w:rsidRDefault="005D5320" w:rsidP="005D5320">
            <w:pPr>
              <w:pStyle w:val="TAL"/>
              <w:rPr>
                <w:lang w:eastAsia="ja-JP"/>
              </w:rPr>
            </w:pPr>
            <w:r w:rsidRPr="00FD0425">
              <w:rPr>
                <w:snapToGrid w:val="0"/>
                <w:lang w:eastAsia="ja-JP"/>
              </w:rPr>
              <w:t>9.2.3.7</w:t>
            </w:r>
          </w:p>
        </w:tc>
        <w:tc>
          <w:tcPr>
            <w:tcW w:w="2001" w:type="dxa"/>
          </w:tcPr>
          <w:p w14:paraId="1CC6E5FF" w14:textId="77777777" w:rsidR="005D5320" w:rsidRPr="00FD0425" w:rsidRDefault="005D5320" w:rsidP="005D5320">
            <w:pPr>
              <w:pStyle w:val="TAL"/>
              <w:rPr>
                <w:lang w:eastAsia="ja-JP"/>
              </w:rPr>
            </w:pPr>
          </w:p>
        </w:tc>
        <w:tc>
          <w:tcPr>
            <w:tcW w:w="1176" w:type="dxa"/>
          </w:tcPr>
          <w:p w14:paraId="157217F8" w14:textId="77777777" w:rsidR="005D5320" w:rsidRPr="00FD0425" w:rsidRDefault="005D5320" w:rsidP="005D5320">
            <w:pPr>
              <w:pStyle w:val="TAC"/>
              <w:rPr>
                <w:lang w:eastAsia="ja-JP"/>
              </w:rPr>
            </w:pPr>
            <w:r w:rsidRPr="00275322">
              <w:rPr>
                <w:lang w:eastAsia="ja-JP"/>
              </w:rPr>
              <w:t>–</w:t>
            </w:r>
          </w:p>
        </w:tc>
        <w:tc>
          <w:tcPr>
            <w:tcW w:w="1140" w:type="dxa"/>
          </w:tcPr>
          <w:p w14:paraId="550E3EA3" w14:textId="77777777" w:rsidR="005D5320" w:rsidRPr="00FD0425" w:rsidRDefault="005D5320" w:rsidP="005D5320">
            <w:pPr>
              <w:pStyle w:val="TAC"/>
              <w:rPr>
                <w:lang w:eastAsia="ja-JP"/>
              </w:rPr>
            </w:pPr>
          </w:p>
        </w:tc>
      </w:tr>
      <w:tr w:rsidR="005D5320" w:rsidRPr="00FD0425" w14:paraId="4F8B1091" w14:textId="77777777" w:rsidTr="00B21406">
        <w:tblPrEx>
          <w:tblCellMar>
            <w:top w:w="0" w:type="dxa"/>
            <w:bottom w:w="0" w:type="dxa"/>
          </w:tblCellMar>
        </w:tblPrEx>
        <w:trPr>
          <w:jc w:val="center"/>
        </w:trPr>
        <w:tc>
          <w:tcPr>
            <w:tcW w:w="2328" w:type="dxa"/>
          </w:tcPr>
          <w:p w14:paraId="10F842A7" w14:textId="77777777" w:rsidR="005D5320" w:rsidRPr="00FD0425" w:rsidRDefault="005D5320" w:rsidP="005D5320">
            <w:pPr>
              <w:pStyle w:val="TAL"/>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5D5320">
            <w:pPr>
              <w:pStyle w:val="TAL"/>
              <w:rPr>
                <w:lang w:eastAsia="ja-JP"/>
              </w:rPr>
            </w:pPr>
            <w:r w:rsidRPr="00FD0425">
              <w:rPr>
                <w:lang w:eastAsia="ja-JP"/>
              </w:rPr>
              <w:t>O</w:t>
            </w:r>
          </w:p>
        </w:tc>
        <w:tc>
          <w:tcPr>
            <w:tcW w:w="900" w:type="dxa"/>
          </w:tcPr>
          <w:p w14:paraId="6DD760C8" w14:textId="77777777" w:rsidR="005D5320" w:rsidRPr="00FD0425" w:rsidRDefault="005D5320" w:rsidP="005D5320">
            <w:pPr>
              <w:pStyle w:val="TAL"/>
              <w:rPr>
                <w:lang w:eastAsia="ja-JP"/>
              </w:rPr>
            </w:pPr>
          </w:p>
        </w:tc>
        <w:tc>
          <w:tcPr>
            <w:tcW w:w="1814" w:type="dxa"/>
          </w:tcPr>
          <w:p w14:paraId="7AA8B796" w14:textId="77777777" w:rsidR="005D5320" w:rsidRPr="00FD0425" w:rsidRDefault="005D5320" w:rsidP="005D5320">
            <w:pPr>
              <w:pStyle w:val="TAL"/>
              <w:rPr>
                <w:snapToGrid w:val="0"/>
                <w:lang w:eastAsia="ja-JP"/>
              </w:rPr>
            </w:pPr>
            <w:r w:rsidRPr="00FD0425">
              <w:rPr>
                <w:rFonts w:cs="Arial"/>
                <w:szCs w:val="18"/>
                <w:lang w:eastAsia="ja-JP"/>
              </w:rPr>
              <w:t>9.2.3.6</w:t>
            </w:r>
          </w:p>
        </w:tc>
        <w:tc>
          <w:tcPr>
            <w:tcW w:w="2001" w:type="dxa"/>
          </w:tcPr>
          <w:p w14:paraId="3597FB17" w14:textId="77777777" w:rsidR="005D5320" w:rsidRPr="00FD0425" w:rsidRDefault="005D5320" w:rsidP="005D5320">
            <w:pPr>
              <w:pStyle w:val="TAL"/>
              <w:rPr>
                <w:rFonts w:cs="Arial"/>
                <w:szCs w:val="18"/>
                <w:lang w:eastAsia="ja-JP"/>
              </w:rPr>
            </w:pPr>
            <w:r w:rsidRPr="00FD0425">
              <w:rPr>
                <w:rFonts w:cs="Arial"/>
                <w:szCs w:val="18"/>
                <w:lang w:eastAsia="ja-JP"/>
              </w:rPr>
              <w:t>This IE shall be present for GBR QoS flows and is ignored otherwise.</w:t>
            </w:r>
          </w:p>
        </w:tc>
        <w:tc>
          <w:tcPr>
            <w:tcW w:w="1176" w:type="dxa"/>
          </w:tcPr>
          <w:p w14:paraId="2288761A" w14:textId="77777777" w:rsidR="005D5320" w:rsidRPr="00FD0425" w:rsidRDefault="005D5320" w:rsidP="005D5320">
            <w:pPr>
              <w:pStyle w:val="TAC"/>
              <w:rPr>
                <w:rFonts w:cs="Arial"/>
                <w:szCs w:val="18"/>
                <w:lang w:eastAsia="ja-JP"/>
              </w:rPr>
            </w:pPr>
            <w:r w:rsidRPr="00321E95">
              <w:rPr>
                <w:lang w:eastAsia="ja-JP"/>
              </w:rPr>
              <w:t>–</w:t>
            </w:r>
          </w:p>
        </w:tc>
        <w:tc>
          <w:tcPr>
            <w:tcW w:w="1140" w:type="dxa"/>
          </w:tcPr>
          <w:p w14:paraId="682787A1" w14:textId="77777777" w:rsidR="005D5320" w:rsidRPr="00FD0425" w:rsidRDefault="005D5320" w:rsidP="005D5320">
            <w:pPr>
              <w:pStyle w:val="TAC"/>
              <w:rPr>
                <w:rFonts w:cs="Arial"/>
                <w:szCs w:val="18"/>
                <w:lang w:eastAsia="ja-JP"/>
              </w:rPr>
            </w:pPr>
          </w:p>
        </w:tc>
      </w:tr>
      <w:tr w:rsidR="005D5320" w:rsidRPr="00FD0425" w14:paraId="0D9D83CD" w14:textId="77777777" w:rsidTr="00B21406">
        <w:tblPrEx>
          <w:tblCellMar>
            <w:top w:w="0" w:type="dxa"/>
            <w:bottom w:w="0" w:type="dxa"/>
          </w:tblCellMar>
        </w:tblPrEx>
        <w:trPr>
          <w:jc w:val="center"/>
        </w:trPr>
        <w:tc>
          <w:tcPr>
            <w:tcW w:w="2328" w:type="dxa"/>
          </w:tcPr>
          <w:p w14:paraId="250765CA" w14:textId="77777777" w:rsidR="005D5320" w:rsidRPr="00FD0425" w:rsidRDefault="005D5320" w:rsidP="005D5320">
            <w:pPr>
              <w:pStyle w:val="TAL"/>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5D5320">
            <w:pPr>
              <w:pStyle w:val="TAL"/>
              <w:rPr>
                <w:lang w:eastAsia="ja-JP"/>
              </w:rPr>
            </w:pPr>
            <w:r w:rsidRPr="00FD0425">
              <w:rPr>
                <w:rFonts w:cs="Arial"/>
              </w:rPr>
              <w:t>O</w:t>
            </w:r>
          </w:p>
        </w:tc>
        <w:tc>
          <w:tcPr>
            <w:tcW w:w="900" w:type="dxa"/>
          </w:tcPr>
          <w:p w14:paraId="4300F4A8" w14:textId="77777777" w:rsidR="005D5320" w:rsidRPr="00FD0425" w:rsidRDefault="005D5320" w:rsidP="005D5320">
            <w:pPr>
              <w:pStyle w:val="TAL"/>
              <w:rPr>
                <w:lang w:eastAsia="ja-JP"/>
              </w:rPr>
            </w:pPr>
          </w:p>
        </w:tc>
        <w:tc>
          <w:tcPr>
            <w:tcW w:w="1814" w:type="dxa"/>
          </w:tcPr>
          <w:p w14:paraId="16B6A5A1" w14:textId="77777777" w:rsidR="005D5320" w:rsidRPr="00FD0425" w:rsidRDefault="005D5320" w:rsidP="005D5320">
            <w:pPr>
              <w:pStyle w:val="TAL"/>
              <w:rPr>
                <w:rFonts w:cs="Arial"/>
                <w:szCs w:val="18"/>
                <w:lang w:eastAsia="ja-JP"/>
              </w:rPr>
            </w:pPr>
            <w:r w:rsidRPr="00FD0425">
              <w:rPr>
                <w:rFonts w:cs="Arial"/>
                <w:szCs w:val="18"/>
              </w:rPr>
              <w:t>ENUMERATED (subject to, ...)</w:t>
            </w:r>
          </w:p>
        </w:tc>
        <w:tc>
          <w:tcPr>
            <w:tcW w:w="2001" w:type="dxa"/>
          </w:tcPr>
          <w:p w14:paraId="77FCC7BC" w14:textId="77777777" w:rsidR="005D5320" w:rsidRPr="00FD0425" w:rsidRDefault="005D5320" w:rsidP="005D5320">
            <w:pPr>
              <w:pStyle w:val="TAL"/>
              <w:rPr>
                <w:rFonts w:cs="Arial"/>
                <w:szCs w:val="18"/>
                <w:lang w:eastAsia="ja-JP"/>
              </w:rPr>
            </w:pPr>
            <w:r w:rsidRPr="00FD0425">
              <w:rPr>
                <w:rFonts w:cs="Arial"/>
                <w:szCs w:val="18"/>
              </w:rPr>
              <w:t>Reflective QoS is specified in TS 23.501 [7]. This IE applies to Non-GBR bearers only and is ignored otherwise.</w:t>
            </w:r>
          </w:p>
        </w:tc>
        <w:tc>
          <w:tcPr>
            <w:tcW w:w="1176" w:type="dxa"/>
          </w:tcPr>
          <w:p w14:paraId="3787649E" w14:textId="77777777" w:rsidR="005D5320" w:rsidRPr="00FD0425" w:rsidRDefault="005D5320" w:rsidP="005D5320">
            <w:pPr>
              <w:pStyle w:val="TAC"/>
              <w:rPr>
                <w:rFonts w:cs="Arial"/>
                <w:szCs w:val="18"/>
              </w:rPr>
            </w:pPr>
            <w:r w:rsidRPr="00321E95">
              <w:rPr>
                <w:lang w:eastAsia="ja-JP"/>
              </w:rPr>
              <w:t>–</w:t>
            </w:r>
          </w:p>
        </w:tc>
        <w:tc>
          <w:tcPr>
            <w:tcW w:w="1140" w:type="dxa"/>
          </w:tcPr>
          <w:p w14:paraId="602BDBD6" w14:textId="77777777" w:rsidR="005D5320" w:rsidRPr="00FD0425" w:rsidRDefault="005D5320" w:rsidP="005D5320">
            <w:pPr>
              <w:pStyle w:val="TAC"/>
              <w:rPr>
                <w:rFonts w:cs="Arial"/>
                <w:szCs w:val="18"/>
              </w:rPr>
            </w:pPr>
          </w:p>
        </w:tc>
      </w:tr>
      <w:tr w:rsidR="005D5320" w:rsidRPr="00FD0425" w14:paraId="3AF1FD44" w14:textId="77777777" w:rsidTr="00B21406">
        <w:tblPrEx>
          <w:tblCellMar>
            <w:top w:w="0" w:type="dxa"/>
            <w:bottom w:w="0" w:type="dxa"/>
          </w:tblCellMar>
        </w:tblPrEx>
        <w:trPr>
          <w:jc w:val="center"/>
        </w:trPr>
        <w:tc>
          <w:tcPr>
            <w:tcW w:w="2328"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5D5320">
            <w:pPr>
              <w:pStyle w:val="TAL"/>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5D5320">
            <w:pPr>
              <w:pStyle w:val="TAL"/>
              <w:rPr>
                <w:rFonts w:cs="Arial"/>
              </w:rPr>
            </w:pPr>
            <w:r w:rsidRPr="00FD0425">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5D5320">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5D5320">
            <w:pPr>
              <w:pStyle w:val="TAL"/>
              <w:rPr>
                <w:rFonts w:cs="Arial"/>
                <w:szCs w:val="18"/>
              </w:rPr>
            </w:pPr>
            <w:r w:rsidRPr="00FD0425">
              <w:rPr>
                <w:rFonts w:cs="Arial" w:hint="eastAsia"/>
                <w:szCs w:val="18"/>
              </w:rPr>
              <w:t>ENUMERATED (</w:t>
            </w:r>
            <w:r w:rsidRPr="00FD0425">
              <w:rPr>
                <w:rFonts w:cs="Arial"/>
                <w:szCs w:val="18"/>
              </w:rPr>
              <w:t>more likely, …)</w:t>
            </w:r>
          </w:p>
        </w:tc>
        <w:tc>
          <w:tcPr>
            <w:tcW w:w="2001"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5D5320">
            <w:pPr>
              <w:pStyle w:val="TAL"/>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76"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5D5320">
            <w:pPr>
              <w:pStyle w:val="TAC"/>
              <w:rPr>
                <w:rFonts w:cs="Arial"/>
                <w:szCs w:val="18"/>
              </w:rPr>
            </w:pPr>
            <w:r w:rsidRPr="00321E95">
              <w:rPr>
                <w:lang w:eastAsia="ja-JP"/>
              </w:rPr>
              <w:t>–</w:t>
            </w:r>
          </w:p>
        </w:tc>
        <w:tc>
          <w:tcPr>
            <w:tcW w:w="114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5D5320">
            <w:pPr>
              <w:pStyle w:val="TAC"/>
              <w:rPr>
                <w:rFonts w:cs="Arial"/>
                <w:szCs w:val="18"/>
              </w:rPr>
            </w:pPr>
          </w:p>
        </w:tc>
      </w:tr>
      <w:tr w:rsidR="008A2516" w:rsidRPr="00FD0425" w14:paraId="5B4ABF1A" w14:textId="77777777" w:rsidTr="008A2516">
        <w:tblPrEx>
          <w:tblCellMar>
            <w:top w:w="0" w:type="dxa"/>
            <w:bottom w:w="0" w:type="dxa"/>
          </w:tblCellMar>
        </w:tblPrEx>
        <w:trPr>
          <w:jc w:val="center"/>
        </w:trPr>
        <w:tc>
          <w:tcPr>
            <w:tcW w:w="2328"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8A2516">
            <w:pPr>
              <w:pStyle w:val="TAL"/>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8A2516">
            <w:pPr>
              <w:pStyle w:val="TAL"/>
              <w:rPr>
                <w:rFonts w:cs="Arial"/>
              </w:rPr>
            </w:pPr>
            <w:r>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8A2516">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8A2516">
            <w:pPr>
              <w:pStyle w:val="TAL"/>
              <w:rPr>
                <w:rFonts w:cs="Arial" w:hint="eastAsia"/>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2001"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8A2516">
            <w:pPr>
              <w:pStyle w:val="TAL"/>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76"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8A2516">
            <w:pPr>
              <w:pStyle w:val="TAC"/>
              <w:rPr>
                <w:lang w:eastAsia="ja-JP"/>
              </w:rPr>
            </w:pPr>
            <w:r w:rsidRPr="00FE30EE">
              <w:rPr>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8A2516">
            <w:pPr>
              <w:pStyle w:val="TAC"/>
              <w:rPr>
                <w:rFonts w:cs="Arial"/>
                <w:szCs w:val="18"/>
              </w:rPr>
            </w:pPr>
            <w:r>
              <w:rPr>
                <w:lang w:eastAsia="ja-JP"/>
              </w:rPr>
              <w:t>ignore</w:t>
            </w:r>
          </w:p>
        </w:tc>
      </w:tr>
      <w:tr w:rsidR="003E491F" w:rsidRPr="00FD0425" w14:paraId="19A6600C" w14:textId="77777777" w:rsidTr="008A2516">
        <w:tblPrEx>
          <w:tblCellMar>
            <w:top w:w="0" w:type="dxa"/>
            <w:bottom w:w="0" w:type="dxa"/>
          </w:tblCellMar>
        </w:tblPrEx>
        <w:trPr>
          <w:jc w:val="center"/>
        </w:trPr>
        <w:tc>
          <w:tcPr>
            <w:tcW w:w="2328"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3E491F">
            <w:pPr>
              <w:pStyle w:val="TAL"/>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3E491F">
            <w:pPr>
              <w:pStyle w:val="TAL"/>
              <w:rPr>
                <w:rFonts w:eastAsia="Batang"/>
                <w:lang w:eastAsia="ja-JP"/>
              </w:rPr>
            </w:pPr>
            <w:r w:rsidRPr="00C46A6D">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621C39">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621C39">
            <w:pPr>
              <w:pStyle w:val="TAL"/>
              <w:rPr>
                <w:lang w:eastAsia="ja-JP"/>
              </w:rPr>
            </w:pPr>
            <w:r w:rsidRPr="00484B6D">
              <w:rPr>
                <w:lang w:eastAsia="ja-JP"/>
              </w:rPr>
              <w:t>INTEGER (1.. 1800, …)</w:t>
            </w:r>
          </w:p>
        </w:tc>
        <w:tc>
          <w:tcPr>
            <w:tcW w:w="2001"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40EFB">
            <w:pPr>
              <w:pStyle w:val="TAL"/>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3E491F">
            <w:pPr>
              <w:pStyle w:val="TAL"/>
              <w:rPr>
                <w:lang w:eastAsia="ja-JP"/>
              </w:rPr>
            </w:pPr>
            <w:r>
              <w:rPr>
                <w:lang w:eastAsia="zh-CN"/>
              </w:rPr>
              <w:t>Unit: second</w:t>
            </w:r>
          </w:p>
        </w:tc>
        <w:tc>
          <w:tcPr>
            <w:tcW w:w="1176"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3E491F">
            <w:pPr>
              <w:pStyle w:val="TAC"/>
              <w:rPr>
                <w:lang w:eastAsia="ja-JP"/>
              </w:rPr>
            </w:pPr>
            <w:r w:rsidRPr="00C46A6D">
              <w:rPr>
                <w:rFonts w:cs="Arial"/>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3E491F">
            <w:pPr>
              <w:pStyle w:val="TAC"/>
              <w:rPr>
                <w:lang w:eastAsia="ja-JP"/>
              </w:rPr>
            </w:pPr>
            <w:r w:rsidRPr="00C46A6D">
              <w:rPr>
                <w:rFonts w:cs="Arial"/>
                <w:lang w:eastAsia="ja-JP"/>
              </w:rPr>
              <w:t>ignore</w:t>
            </w:r>
          </w:p>
        </w:tc>
      </w:tr>
      <w:tr w:rsidR="00752357" w:rsidRPr="00FD0425" w14:paraId="721C370A" w14:textId="77777777" w:rsidTr="008A2516">
        <w:tblPrEx>
          <w:tblCellMar>
            <w:top w:w="0" w:type="dxa"/>
            <w:bottom w:w="0" w:type="dxa"/>
          </w:tblCellMar>
        </w:tblPrEx>
        <w:trPr>
          <w:jc w:val="center"/>
        </w:trPr>
        <w:tc>
          <w:tcPr>
            <w:tcW w:w="2328"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52357">
            <w:pPr>
              <w:pStyle w:val="TAL"/>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52357">
            <w:pPr>
              <w:pStyle w:val="TAL"/>
              <w:rPr>
                <w:rFonts w:eastAsia="Batang"/>
                <w:lang w:eastAsia="ja-JP"/>
              </w:rPr>
            </w:pPr>
            <w:r>
              <w:rPr>
                <w:rFonts w:eastAsia="SimSun"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52357">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52357">
            <w:pPr>
              <w:pStyle w:val="TAL"/>
              <w:rPr>
                <w:lang w:eastAsia="ja-JP"/>
              </w:rPr>
            </w:pPr>
            <w:r>
              <w:rPr>
                <w:rFonts w:eastAsia="Batang"/>
              </w:rPr>
              <w:t>ENUMERATED(true, ...)</w:t>
            </w:r>
          </w:p>
        </w:tc>
        <w:tc>
          <w:tcPr>
            <w:tcW w:w="2001"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52357">
            <w:pPr>
              <w:pStyle w:val="TAL"/>
              <w:rPr>
                <w:rFonts w:hint="eastAsia"/>
                <w:lang w:eastAsia="zh-CN"/>
              </w:rPr>
            </w:pPr>
            <w:r>
              <w:rPr>
                <w:rFonts w:eastAsia="SimSun" w:cs="Arial" w:hint="eastAsia"/>
                <w:szCs w:val="18"/>
                <w:lang w:val="en-US" w:eastAsia="zh-CN"/>
              </w:rPr>
              <w:t>Indicates to stop the QoS monitoring.</w:t>
            </w:r>
          </w:p>
        </w:tc>
        <w:tc>
          <w:tcPr>
            <w:tcW w:w="1176"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52357">
            <w:pPr>
              <w:pStyle w:val="TAC"/>
              <w:rPr>
                <w:rFonts w:cs="Arial"/>
                <w:lang w:eastAsia="ja-JP"/>
              </w:rPr>
            </w:pPr>
            <w:r>
              <w:rPr>
                <w:rFonts w:eastAsia="SimSun" w:cs="Arial" w:hint="eastAsia"/>
                <w:szCs w:val="18"/>
                <w:lang w:val="en-US" w:eastAsia="zh-CN"/>
              </w:rPr>
              <w:t>YES</w:t>
            </w:r>
          </w:p>
        </w:tc>
        <w:tc>
          <w:tcPr>
            <w:tcW w:w="114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52357">
            <w:pPr>
              <w:pStyle w:val="TAC"/>
              <w:rPr>
                <w:rFonts w:cs="Arial"/>
                <w:lang w:eastAsia="ja-JP"/>
              </w:rPr>
            </w:pPr>
            <w:r>
              <w:rPr>
                <w:lang w:eastAsia="ja-JP"/>
              </w:rPr>
              <w:t>ignore</w:t>
            </w:r>
          </w:p>
        </w:tc>
      </w:tr>
    </w:tbl>
    <w:p w14:paraId="3F7865EF" w14:textId="77777777" w:rsidR="008A2516" w:rsidRPr="00FD0425" w:rsidRDefault="008A2516" w:rsidP="00F02090">
      <w:pPr>
        <w:rPr>
          <w:lang w:eastAsia="ja-JP"/>
        </w:rPr>
      </w:pPr>
    </w:p>
    <w:p w14:paraId="08EB5094" w14:textId="77777777" w:rsidR="00F02090" w:rsidRPr="00FD0425" w:rsidRDefault="00F02090" w:rsidP="00F02090">
      <w:pPr>
        <w:pStyle w:val="Heading4"/>
      </w:pPr>
      <w:bookmarkStart w:id="6224" w:name="_Toc20955315"/>
      <w:bookmarkStart w:id="6225" w:name="_Toc29991518"/>
      <w:bookmarkStart w:id="6226" w:name="_Toc36555919"/>
      <w:bookmarkStart w:id="6227" w:name="_Toc44497664"/>
      <w:bookmarkStart w:id="6228" w:name="_Toc45108051"/>
      <w:bookmarkStart w:id="6229" w:name="_Toc45901671"/>
      <w:bookmarkStart w:id="6230" w:name="_Toc51850752"/>
      <w:bookmarkStart w:id="6231" w:name="_Toc56693756"/>
      <w:bookmarkStart w:id="6232" w:name="_Toc64447300"/>
      <w:bookmarkStart w:id="6233" w:name="_Toc66286794"/>
      <w:bookmarkStart w:id="6234" w:name="_Toc74151489"/>
      <w:bookmarkStart w:id="6235" w:name="_Toc88653962"/>
      <w:bookmarkStart w:id="6236" w:name="_Toc97904318"/>
      <w:bookmarkStart w:id="6237" w:name="_Toc105175359"/>
      <w:bookmarkStart w:id="6238" w:name="_Toc113826389"/>
      <w:bookmarkStart w:id="6239" w:name="_Toc120032515"/>
      <w:r w:rsidRPr="00FD0425">
        <w:t>9.2.3.6</w:t>
      </w:r>
      <w:r w:rsidRPr="00FD0425">
        <w:tab/>
        <w:t>GBR QoS Flow Information</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467EED92" w14:textId="77777777" w:rsidR="00F02090" w:rsidRPr="00FD0425" w:rsidRDefault="00F02090" w:rsidP="00F02090">
      <w:r w:rsidRPr="00FD0425">
        <w:t>This IE indicates QoS Parameters for a GBR QoS Flow for downlink and uplink.</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1275"/>
        <w:gridCol w:w="2835"/>
        <w:gridCol w:w="1134"/>
        <w:gridCol w:w="1134"/>
      </w:tblGrid>
      <w:tr w:rsidR="008041F2" w:rsidRPr="00FD0425" w14:paraId="201FF7E6" w14:textId="77777777" w:rsidTr="009354E2">
        <w:tblPrEx>
          <w:tblCellMar>
            <w:top w:w="0" w:type="dxa"/>
            <w:bottom w:w="0" w:type="dxa"/>
          </w:tblCellMar>
        </w:tblPrEx>
        <w:tc>
          <w:tcPr>
            <w:tcW w:w="2518" w:type="dxa"/>
          </w:tcPr>
          <w:p w14:paraId="0E6CCF89" w14:textId="77777777" w:rsidR="00E6030C" w:rsidRPr="00FD0425" w:rsidRDefault="00E6030C" w:rsidP="00E6030C">
            <w:pPr>
              <w:pStyle w:val="TAH"/>
              <w:rPr>
                <w:lang w:eastAsia="ja-JP"/>
              </w:rPr>
            </w:pPr>
            <w:r w:rsidRPr="00FD0425">
              <w:rPr>
                <w:lang w:eastAsia="ja-JP"/>
              </w:rPr>
              <w:t>IE/Group Name</w:t>
            </w:r>
          </w:p>
        </w:tc>
        <w:tc>
          <w:tcPr>
            <w:tcW w:w="1134" w:type="dxa"/>
          </w:tcPr>
          <w:p w14:paraId="7F6277E8" w14:textId="77777777" w:rsidR="00E6030C" w:rsidRPr="00FD0425" w:rsidRDefault="00E6030C" w:rsidP="00E6030C">
            <w:pPr>
              <w:pStyle w:val="TAH"/>
              <w:rPr>
                <w:lang w:eastAsia="ja-JP"/>
              </w:rPr>
            </w:pPr>
            <w:r w:rsidRPr="00FD0425">
              <w:rPr>
                <w:lang w:eastAsia="ja-JP"/>
              </w:rPr>
              <w:t>Presence</w:t>
            </w:r>
          </w:p>
        </w:tc>
        <w:tc>
          <w:tcPr>
            <w:tcW w:w="851" w:type="dxa"/>
          </w:tcPr>
          <w:p w14:paraId="7F9F07DF" w14:textId="77777777" w:rsidR="00E6030C" w:rsidRPr="00FD0425" w:rsidRDefault="00E6030C" w:rsidP="00E6030C">
            <w:pPr>
              <w:pStyle w:val="TAH"/>
              <w:rPr>
                <w:lang w:eastAsia="ja-JP"/>
              </w:rPr>
            </w:pPr>
            <w:r w:rsidRPr="00FD0425">
              <w:rPr>
                <w:lang w:eastAsia="ja-JP"/>
              </w:rPr>
              <w:t>Range</w:t>
            </w:r>
          </w:p>
        </w:tc>
        <w:tc>
          <w:tcPr>
            <w:tcW w:w="1275" w:type="dxa"/>
          </w:tcPr>
          <w:p w14:paraId="12FDFB50" w14:textId="77777777" w:rsidR="00E6030C" w:rsidRPr="00FD0425" w:rsidRDefault="00E6030C" w:rsidP="00E6030C">
            <w:pPr>
              <w:pStyle w:val="TAH"/>
              <w:rPr>
                <w:lang w:eastAsia="ja-JP"/>
              </w:rPr>
            </w:pPr>
            <w:r w:rsidRPr="00FD0425">
              <w:rPr>
                <w:lang w:eastAsia="ja-JP"/>
              </w:rPr>
              <w:t>IE type and reference</w:t>
            </w:r>
          </w:p>
        </w:tc>
        <w:tc>
          <w:tcPr>
            <w:tcW w:w="2835" w:type="dxa"/>
          </w:tcPr>
          <w:p w14:paraId="349EE4EF" w14:textId="77777777" w:rsidR="00E6030C" w:rsidRPr="00FD0425" w:rsidRDefault="00E6030C" w:rsidP="00E6030C">
            <w:pPr>
              <w:pStyle w:val="TAH"/>
              <w:rPr>
                <w:lang w:eastAsia="ja-JP"/>
              </w:rPr>
            </w:pPr>
            <w:r w:rsidRPr="00FD0425">
              <w:rPr>
                <w:lang w:eastAsia="ja-JP"/>
              </w:rPr>
              <w:t>Semantics description</w:t>
            </w:r>
          </w:p>
        </w:tc>
        <w:tc>
          <w:tcPr>
            <w:tcW w:w="1134" w:type="dxa"/>
          </w:tcPr>
          <w:p w14:paraId="4EC1797E" w14:textId="77777777" w:rsidR="00E6030C" w:rsidRPr="00FD0425" w:rsidRDefault="00E6030C" w:rsidP="00E6030C">
            <w:pPr>
              <w:pStyle w:val="TAH"/>
              <w:rPr>
                <w:lang w:eastAsia="ja-JP"/>
              </w:rPr>
            </w:pPr>
            <w:r w:rsidRPr="00C42F7A">
              <w:rPr>
                <w:lang w:eastAsia="ja-JP"/>
              </w:rPr>
              <w:t>Criticality</w:t>
            </w:r>
          </w:p>
        </w:tc>
        <w:tc>
          <w:tcPr>
            <w:tcW w:w="1134" w:type="dxa"/>
          </w:tcPr>
          <w:p w14:paraId="6F5EBA5A" w14:textId="77777777" w:rsidR="00E6030C" w:rsidRPr="00FD0425" w:rsidRDefault="00E6030C" w:rsidP="00E6030C">
            <w:pPr>
              <w:pStyle w:val="TAH"/>
              <w:rPr>
                <w:lang w:eastAsia="ja-JP"/>
              </w:rPr>
            </w:pPr>
            <w:r w:rsidRPr="00C42F7A">
              <w:rPr>
                <w:lang w:eastAsia="ja-JP"/>
              </w:rPr>
              <w:t>Assigned Criticality</w:t>
            </w:r>
          </w:p>
        </w:tc>
      </w:tr>
      <w:tr w:rsidR="008041F2" w:rsidRPr="00FD0425" w14:paraId="37E9FC5D" w14:textId="77777777" w:rsidTr="009354E2">
        <w:tblPrEx>
          <w:tblCellMar>
            <w:top w:w="0" w:type="dxa"/>
            <w:bottom w:w="0" w:type="dxa"/>
          </w:tblCellMar>
        </w:tblPrEx>
        <w:tc>
          <w:tcPr>
            <w:tcW w:w="2518" w:type="dxa"/>
          </w:tcPr>
          <w:p w14:paraId="0575E6EF" w14:textId="77777777" w:rsidR="00E6030C" w:rsidRPr="00FD0425" w:rsidRDefault="00E6030C" w:rsidP="00E6030C">
            <w:pPr>
              <w:pStyle w:val="TAL"/>
              <w:rPr>
                <w:lang w:eastAsia="ja-JP"/>
              </w:rPr>
            </w:pPr>
            <w:r w:rsidRPr="00FD0425">
              <w:rPr>
                <w:lang w:eastAsia="ja-JP"/>
              </w:rPr>
              <w:t>Maximum Flow Bit Rate Downlink</w:t>
            </w:r>
          </w:p>
        </w:tc>
        <w:tc>
          <w:tcPr>
            <w:tcW w:w="1134" w:type="dxa"/>
          </w:tcPr>
          <w:p w14:paraId="17291107" w14:textId="77777777" w:rsidR="00E6030C" w:rsidRPr="00FD0425" w:rsidRDefault="00E6030C" w:rsidP="00E6030C">
            <w:pPr>
              <w:pStyle w:val="TAL"/>
              <w:rPr>
                <w:lang w:eastAsia="ja-JP"/>
              </w:rPr>
            </w:pPr>
            <w:r w:rsidRPr="00FD0425">
              <w:rPr>
                <w:lang w:eastAsia="ja-JP"/>
              </w:rPr>
              <w:t>M</w:t>
            </w:r>
          </w:p>
        </w:tc>
        <w:tc>
          <w:tcPr>
            <w:tcW w:w="851" w:type="dxa"/>
          </w:tcPr>
          <w:p w14:paraId="1D7F07D8" w14:textId="77777777" w:rsidR="00E6030C" w:rsidRPr="00FD0425" w:rsidRDefault="00E6030C" w:rsidP="00E6030C">
            <w:pPr>
              <w:pStyle w:val="TAL"/>
              <w:rPr>
                <w:lang w:eastAsia="ja-JP"/>
              </w:rPr>
            </w:pPr>
          </w:p>
        </w:tc>
        <w:tc>
          <w:tcPr>
            <w:tcW w:w="1275" w:type="dxa"/>
          </w:tcPr>
          <w:p w14:paraId="2D5CBC31" w14:textId="77777777" w:rsidR="00E6030C" w:rsidRPr="00FD0425" w:rsidRDefault="00E6030C" w:rsidP="00E6030C">
            <w:pPr>
              <w:pStyle w:val="TAL"/>
              <w:rPr>
                <w:lang w:eastAsia="ja-JP"/>
              </w:rPr>
            </w:pPr>
            <w:r w:rsidRPr="00FD0425">
              <w:rPr>
                <w:lang w:eastAsia="ja-JP"/>
              </w:rPr>
              <w:t>Bit Rate</w:t>
            </w:r>
          </w:p>
          <w:p w14:paraId="59AC6BA8" w14:textId="77777777" w:rsidR="00E6030C" w:rsidRPr="00FD0425" w:rsidRDefault="00E6030C" w:rsidP="00E6030C">
            <w:pPr>
              <w:pStyle w:val="TAL"/>
              <w:rPr>
                <w:lang w:eastAsia="ja-JP"/>
              </w:rPr>
            </w:pPr>
            <w:r w:rsidRPr="00FD0425">
              <w:rPr>
                <w:lang w:eastAsia="ja-JP"/>
              </w:rPr>
              <w:t>9.2.3.4</w:t>
            </w:r>
          </w:p>
        </w:tc>
        <w:tc>
          <w:tcPr>
            <w:tcW w:w="2835" w:type="dxa"/>
          </w:tcPr>
          <w:p w14:paraId="46AAED4A" w14:textId="77777777" w:rsidR="00E6030C" w:rsidRPr="00FD0425" w:rsidRDefault="00E6030C" w:rsidP="00E6030C">
            <w:pPr>
              <w:pStyle w:val="TAL"/>
              <w:rPr>
                <w:lang w:eastAsia="ja-JP"/>
              </w:rPr>
            </w:pPr>
            <w:r w:rsidRPr="00FD0425">
              <w:rPr>
                <w:lang w:eastAsia="ja-JP"/>
              </w:rPr>
              <w:t>Maximum Bit Rate in DL.</w:t>
            </w:r>
          </w:p>
          <w:p w14:paraId="265E00E2" w14:textId="77777777" w:rsidR="00E6030C" w:rsidRPr="00FD0425" w:rsidRDefault="00E6030C" w:rsidP="00E6030C">
            <w:pPr>
              <w:pStyle w:val="TAL"/>
              <w:rPr>
                <w:lang w:eastAsia="ja-JP"/>
              </w:rPr>
            </w:pPr>
            <w:r w:rsidRPr="00FD0425">
              <w:rPr>
                <w:lang w:eastAsia="ja-JP"/>
              </w:rPr>
              <w:t>Flow Bit Rates are specified in TS 23.501 [7].</w:t>
            </w:r>
          </w:p>
        </w:tc>
        <w:tc>
          <w:tcPr>
            <w:tcW w:w="1134" w:type="dxa"/>
          </w:tcPr>
          <w:p w14:paraId="7F549F23" w14:textId="77777777" w:rsidR="00E6030C" w:rsidRPr="00FD0425" w:rsidRDefault="00E6030C" w:rsidP="009354E2">
            <w:pPr>
              <w:pStyle w:val="TAC"/>
              <w:rPr>
                <w:lang w:eastAsia="ja-JP"/>
              </w:rPr>
            </w:pPr>
            <w:r w:rsidRPr="009354E2">
              <w:rPr>
                <w:lang w:eastAsia="ja-JP"/>
              </w:rPr>
              <w:t>–</w:t>
            </w:r>
          </w:p>
        </w:tc>
        <w:tc>
          <w:tcPr>
            <w:tcW w:w="1134" w:type="dxa"/>
          </w:tcPr>
          <w:p w14:paraId="6C69F507" w14:textId="77777777" w:rsidR="00E6030C" w:rsidRPr="00FD0425" w:rsidRDefault="00E6030C" w:rsidP="009354E2">
            <w:pPr>
              <w:pStyle w:val="TAC"/>
              <w:rPr>
                <w:lang w:eastAsia="ja-JP"/>
              </w:rPr>
            </w:pPr>
          </w:p>
        </w:tc>
      </w:tr>
      <w:tr w:rsidR="008041F2" w:rsidRPr="00FD0425" w14:paraId="394CA4A9" w14:textId="77777777" w:rsidTr="009354E2">
        <w:tblPrEx>
          <w:tblCellMar>
            <w:top w:w="0" w:type="dxa"/>
            <w:bottom w:w="0" w:type="dxa"/>
          </w:tblCellMar>
        </w:tblPrEx>
        <w:tc>
          <w:tcPr>
            <w:tcW w:w="2518" w:type="dxa"/>
          </w:tcPr>
          <w:p w14:paraId="26834824" w14:textId="77777777" w:rsidR="00E6030C" w:rsidRPr="00FD0425" w:rsidRDefault="00E6030C" w:rsidP="00E6030C">
            <w:pPr>
              <w:pStyle w:val="TAL"/>
              <w:rPr>
                <w:lang w:eastAsia="ja-JP"/>
              </w:rPr>
            </w:pPr>
            <w:r w:rsidRPr="00FD0425">
              <w:rPr>
                <w:lang w:eastAsia="ja-JP"/>
              </w:rPr>
              <w:t>Maximum Flow Bit Rate Uplink</w:t>
            </w:r>
          </w:p>
        </w:tc>
        <w:tc>
          <w:tcPr>
            <w:tcW w:w="1134" w:type="dxa"/>
          </w:tcPr>
          <w:p w14:paraId="15734414" w14:textId="77777777" w:rsidR="00E6030C" w:rsidRPr="00FD0425" w:rsidRDefault="00E6030C" w:rsidP="00E6030C">
            <w:pPr>
              <w:pStyle w:val="TAL"/>
              <w:rPr>
                <w:lang w:eastAsia="ja-JP"/>
              </w:rPr>
            </w:pPr>
            <w:r w:rsidRPr="00FD0425">
              <w:rPr>
                <w:lang w:eastAsia="ja-JP"/>
              </w:rPr>
              <w:t>M</w:t>
            </w:r>
          </w:p>
        </w:tc>
        <w:tc>
          <w:tcPr>
            <w:tcW w:w="851" w:type="dxa"/>
          </w:tcPr>
          <w:p w14:paraId="0207732F" w14:textId="77777777" w:rsidR="00E6030C" w:rsidRPr="00FD0425" w:rsidRDefault="00E6030C" w:rsidP="00E6030C">
            <w:pPr>
              <w:pStyle w:val="TAL"/>
              <w:rPr>
                <w:lang w:eastAsia="ja-JP"/>
              </w:rPr>
            </w:pPr>
          </w:p>
        </w:tc>
        <w:tc>
          <w:tcPr>
            <w:tcW w:w="1275" w:type="dxa"/>
          </w:tcPr>
          <w:p w14:paraId="72DA8339" w14:textId="77777777" w:rsidR="00E6030C" w:rsidRPr="00FD0425" w:rsidRDefault="00E6030C" w:rsidP="00E6030C">
            <w:pPr>
              <w:pStyle w:val="TAL"/>
              <w:rPr>
                <w:lang w:eastAsia="ja-JP"/>
              </w:rPr>
            </w:pPr>
            <w:r w:rsidRPr="00FD0425">
              <w:rPr>
                <w:lang w:eastAsia="ja-JP"/>
              </w:rPr>
              <w:t>Bit Rate</w:t>
            </w:r>
          </w:p>
          <w:p w14:paraId="43E927E8" w14:textId="77777777" w:rsidR="00E6030C" w:rsidRPr="00FD0425" w:rsidRDefault="00E6030C" w:rsidP="00E6030C">
            <w:pPr>
              <w:pStyle w:val="TAL"/>
              <w:rPr>
                <w:lang w:eastAsia="ja-JP"/>
              </w:rPr>
            </w:pPr>
            <w:r w:rsidRPr="00FD0425">
              <w:rPr>
                <w:lang w:eastAsia="ja-JP"/>
              </w:rPr>
              <w:t>9.2.3.4</w:t>
            </w:r>
          </w:p>
        </w:tc>
        <w:tc>
          <w:tcPr>
            <w:tcW w:w="2835" w:type="dxa"/>
          </w:tcPr>
          <w:p w14:paraId="62ACC5F9" w14:textId="77777777" w:rsidR="00E6030C" w:rsidRPr="00FD0425" w:rsidRDefault="00E6030C" w:rsidP="00E6030C">
            <w:pPr>
              <w:pStyle w:val="TAL"/>
              <w:rPr>
                <w:lang w:eastAsia="ja-JP"/>
              </w:rPr>
            </w:pPr>
            <w:r w:rsidRPr="00FD0425">
              <w:rPr>
                <w:lang w:eastAsia="ja-JP"/>
              </w:rPr>
              <w:t>Maximum Bit Rate in UL.</w:t>
            </w:r>
          </w:p>
          <w:p w14:paraId="1933C15E" w14:textId="77777777" w:rsidR="00E6030C" w:rsidRPr="00FD0425" w:rsidRDefault="00E6030C" w:rsidP="00E6030C">
            <w:pPr>
              <w:pStyle w:val="TAL"/>
              <w:rPr>
                <w:lang w:eastAsia="ja-JP"/>
              </w:rPr>
            </w:pPr>
            <w:r w:rsidRPr="00FD0425">
              <w:rPr>
                <w:lang w:eastAsia="ja-JP"/>
              </w:rPr>
              <w:t>Flow Bit Rates are specified in TS 23.501 [7].</w:t>
            </w:r>
          </w:p>
        </w:tc>
        <w:tc>
          <w:tcPr>
            <w:tcW w:w="1134" w:type="dxa"/>
          </w:tcPr>
          <w:p w14:paraId="718DF9CE" w14:textId="77777777" w:rsidR="00E6030C" w:rsidRPr="00FD0425" w:rsidRDefault="00E6030C" w:rsidP="009354E2">
            <w:pPr>
              <w:pStyle w:val="TAC"/>
              <w:rPr>
                <w:lang w:eastAsia="ja-JP"/>
              </w:rPr>
            </w:pPr>
            <w:r w:rsidRPr="009354E2">
              <w:rPr>
                <w:lang w:eastAsia="ja-JP"/>
              </w:rPr>
              <w:t>–</w:t>
            </w:r>
          </w:p>
        </w:tc>
        <w:tc>
          <w:tcPr>
            <w:tcW w:w="1134" w:type="dxa"/>
          </w:tcPr>
          <w:p w14:paraId="6EB538B0" w14:textId="77777777" w:rsidR="00E6030C" w:rsidRPr="00FD0425" w:rsidRDefault="00E6030C" w:rsidP="009354E2">
            <w:pPr>
              <w:pStyle w:val="TAC"/>
              <w:rPr>
                <w:lang w:eastAsia="ja-JP"/>
              </w:rPr>
            </w:pPr>
          </w:p>
        </w:tc>
      </w:tr>
      <w:tr w:rsidR="008041F2" w:rsidRPr="00FD0425" w14:paraId="14FA647C" w14:textId="77777777" w:rsidTr="009354E2">
        <w:tblPrEx>
          <w:tblCellMar>
            <w:top w:w="0" w:type="dxa"/>
            <w:bottom w:w="0" w:type="dxa"/>
          </w:tblCellMar>
        </w:tblPrEx>
        <w:tc>
          <w:tcPr>
            <w:tcW w:w="2518" w:type="dxa"/>
          </w:tcPr>
          <w:p w14:paraId="4C55B073" w14:textId="77777777" w:rsidR="00E6030C" w:rsidRPr="00FD0425" w:rsidRDefault="00E6030C" w:rsidP="00E6030C">
            <w:pPr>
              <w:pStyle w:val="TAL"/>
              <w:rPr>
                <w:lang w:eastAsia="ja-JP"/>
              </w:rPr>
            </w:pPr>
            <w:r w:rsidRPr="00FD0425">
              <w:rPr>
                <w:lang w:eastAsia="ja-JP"/>
              </w:rPr>
              <w:t>Guaranteed Flow Bit Rate Downlink</w:t>
            </w:r>
          </w:p>
        </w:tc>
        <w:tc>
          <w:tcPr>
            <w:tcW w:w="1134" w:type="dxa"/>
          </w:tcPr>
          <w:p w14:paraId="0E5F0971" w14:textId="77777777" w:rsidR="00E6030C" w:rsidRPr="00FD0425" w:rsidRDefault="00E6030C" w:rsidP="00E6030C">
            <w:pPr>
              <w:pStyle w:val="TAL"/>
              <w:rPr>
                <w:lang w:eastAsia="ja-JP"/>
              </w:rPr>
            </w:pPr>
            <w:r w:rsidRPr="00FD0425">
              <w:rPr>
                <w:lang w:eastAsia="ja-JP"/>
              </w:rPr>
              <w:t>M</w:t>
            </w:r>
          </w:p>
        </w:tc>
        <w:tc>
          <w:tcPr>
            <w:tcW w:w="851" w:type="dxa"/>
          </w:tcPr>
          <w:p w14:paraId="6EF9E979" w14:textId="77777777" w:rsidR="00E6030C" w:rsidRPr="00FD0425" w:rsidRDefault="00E6030C" w:rsidP="00E6030C">
            <w:pPr>
              <w:pStyle w:val="TAL"/>
              <w:rPr>
                <w:lang w:eastAsia="ja-JP"/>
              </w:rPr>
            </w:pPr>
          </w:p>
        </w:tc>
        <w:tc>
          <w:tcPr>
            <w:tcW w:w="1275" w:type="dxa"/>
          </w:tcPr>
          <w:p w14:paraId="047EB45B" w14:textId="77777777" w:rsidR="00E6030C" w:rsidRPr="00FD0425" w:rsidRDefault="00E6030C" w:rsidP="00E6030C">
            <w:pPr>
              <w:pStyle w:val="TAL"/>
              <w:rPr>
                <w:lang w:eastAsia="ja-JP"/>
              </w:rPr>
            </w:pPr>
            <w:r w:rsidRPr="00FD0425">
              <w:rPr>
                <w:lang w:eastAsia="ja-JP"/>
              </w:rPr>
              <w:t>Bit Rate</w:t>
            </w:r>
          </w:p>
          <w:p w14:paraId="0BD9C208" w14:textId="77777777" w:rsidR="00E6030C" w:rsidRPr="00FD0425" w:rsidRDefault="00E6030C" w:rsidP="00E6030C">
            <w:pPr>
              <w:pStyle w:val="TAL"/>
              <w:rPr>
                <w:lang w:eastAsia="ja-JP"/>
              </w:rPr>
            </w:pPr>
            <w:r w:rsidRPr="00FD0425">
              <w:rPr>
                <w:lang w:eastAsia="ja-JP"/>
              </w:rPr>
              <w:t>9.2.3.4</w:t>
            </w:r>
          </w:p>
        </w:tc>
        <w:tc>
          <w:tcPr>
            <w:tcW w:w="2835" w:type="dxa"/>
          </w:tcPr>
          <w:p w14:paraId="3BF55E82" w14:textId="77777777" w:rsidR="00E6030C" w:rsidRPr="00FD0425" w:rsidRDefault="00E6030C" w:rsidP="00E6030C">
            <w:pPr>
              <w:pStyle w:val="TAL"/>
              <w:rPr>
                <w:lang w:eastAsia="ja-JP"/>
              </w:rPr>
            </w:pPr>
            <w:r w:rsidRPr="00FD0425">
              <w:rPr>
                <w:lang w:eastAsia="ja-JP"/>
              </w:rPr>
              <w:t>Guaranteed Bit Rate (provided that there is data to deliver) in DL.</w:t>
            </w:r>
          </w:p>
          <w:p w14:paraId="4F378482" w14:textId="77777777" w:rsidR="00E6030C" w:rsidRPr="00FD0425" w:rsidRDefault="00E6030C" w:rsidP="00E6030C">
            <w:pPr>
              <w:pStyle w:val="TAL"/>
              <w:rPr>
                <w:lang w:eastAsia="ja-JP"/>
              </w:rPr>
            </w:pPr>
            <w:r w:rsidRPr="00FD0425">
              <w:rPr>
                <w:lang w:eastAsia="ja-JP"/>
              </w:rPr>
              <w:t>Flow Bit Rates are specified in TS 23.501 [7].</w:t>
            </w:r>
          </w:p>
        </w:tc>
        <w:tc>
          <w:tcPr>
            <w:tcW w:w="1134" w:type="dxa"/>
          </w:tcPr>
          <w:p w14:paraId="1FE33C8E" w14:textId="77777777" w:rsidR="00E6030C" w:rsidRPr="00FD0425" w:rsidRDefault="00E6030C" w:rsidP="009354E2">
            <w:pPr>
              <w:pStyle w:val="TAC"/>
              <w:rPr>
                <w:lang w:eastAsia="ja-JP"/>
              </w:rPr>
            </w:pPr>
            <w:r w:rsidRPr="009354E2">
              <w:rPr>
                <w:lang w:eastAsia="ja-JP"/>
              </w:rPr>
              <w:t>–</w:t>
            </w:r>
          </w:p>
        </w:tc>
        <w:tc>
          <w:tcPr>
            <w:tcW w:w="1134" w:type="dxa"/>
          </w:tcPr>
          <w:p w14:paraId="6B96D871" w14:textId="77777777" w:rsidR="00E6030C" w:rsidRPr="00FD0425" w:rsidRDefault="00E6030C" w:rsidP="009354E2">
            <w:pPr>
              <w:pStyle w:val="TAC"/>
              <w:rPr>
                <w:lang w:eastAsia="ja-JP"/>
              </w:rPr>
            </w:pPr>
          </w:p>
        </w:tc>
      </w:tr>
      <w:tr w:rsidR="008041F2" w:rsidRPr="00FD0425" w14:paraId="10DC735F" w14:textId="77777777" w:rsidTr="009354E2">
        <w:tblPrEx>
          <w:tblCellMar>
            <w:top w:w="0" w:type="dxa"/>
            <w:bottom w:w="0" w:type="dxa"/>
          </w:tblCellMar>
        </w:tblPrEx>
        <w:tc>
          <w:tcPr>
            <w:tcW w:w="2518" w:type="dxa"/>
          </w:tcPr>
          <w:p w14:paraId="64ED9F38" w14:textId="77777777" w:rsidR="00E6030C" w:rsidRPr="00FD0425" w:rsidRDefault="00E6030C" w:rsidP="00E6030C">
            <w:pPr>
              <w:pStyle w:val="TAL"/>
              <w:rPr>
                <w:lang w:eastAsia="ja-JP"/>
              </w:rPr>
            </w:pPr>
            <w:r w:rsidRPr="00FD0425">
              <w:rPr>
                <w:lang w:eastAsia="ja-JP"/>
              </w:rPr>
              <w:t>Guaranteed Flow Bit Rate Uplink</w:t>
            </w:r>
          </w:p>
        </w:tc>
        <w:tc>
          <w:tcPr>
            <w:tcW w:w="1134" w:type="dxa"/>
          </w:tcPr>
          <w:p w14:paraId="0B020DB3" w14:textId="77777777" w:rsidR="00E6030C" w:rsidRPr="00FD0425" w:rsidRDefault="00E6030C" w:rsidP="00E6030C">
            <w:pPr>
              <w:pStyle w:val="TAL"/>
              <w:rPr>
                <w:lang w:eastAsia="ja-JP"/>
              </w:rPr>
            </w:pPr>
            <w:r w:rsidRPr="00FD0425">
              <w:rPr>
                <w:lang w:eastAsia="ja-JP"/>
              </w:rPr>
              <w:t>M</w:t>
            </w:r>
          </w:p>
        </w:tc>
        <w:tc>
          <w:tcPr>
            <w:tcW w:w="851" w:type="dxa"/>
          </w:tcPr>
          <w:p w14:paraId="68D44425" w14:textId="77777777" w:rsidR="00E6030C" w:rsidRPr="00FD0425" w:rsidRDefault="00E6030C" w:rsidP="00E6030C">
            <w:pPr>
              <w:pStyle w:val="TAL"/>
              <w:rPr>
                <w:lang w:eastAsia="ja-JP"/>
              </w:rPr>
            </w:pPr>
          </w:p>
        </w:tc>
        <w:tc>
          <w:tcPr>
            <w:tcW w:w="1275" w:type="dxa"/>
          </w:tcPr>
          <w:p w14:paraId="32474185" w14:textId="77777777" w:rsidR="00E6030C" w:rsidRPr="00FD0425" w:rsidRDefault="00E6030C" w:rsidP="00E6030C">
            <w:pPr>
              <w:pStyle w:val="TAL"/>
              <w:rPr>
                <w:lang w:eastAsia="ja-JP"/>
              </w:rPr>
            </w:pPr>
            <w:r w:rsidRPr="00FD0425">
              <w:rPr>
                <w:lang w:eastAsia="ja-JP"/>
              </w:rPr>
              <w:t>Bit Rate</w:t>
            </w:r>
          </w:p>
          <w:p w14:paraId="72A94B61" w14:textId="77777777" w:rsidR="00E6030C" w:rsidRPr="00FD0425" w:rsidRDefault="00E6030C" w:rsidP="00E6030C">
            <w:pPr>
              <w:pStyle w:val="TAL"/>
              <w:rPr>
                <w:lang w:eastAsia="ja-JP"/>
              </w:rPr>
            </w:pPr>
            <w:r w:rsidRPr="00FD0425">
              <w:rPr>
                <w:lang w:eastAsia="ja-JP"/>
              </w:rPr>
              <w:t>9.2.3.4</w:t>
            </w:r>
          </w:p>
        </w:tc>
        <w:tc>
          <w:tcPr>
            <w:tcW w:w="2835" w:type="dxa"/>
          </w:tcPr>
          <w:p w14:paraId="63BDADB0" w14:textId="77777777" w:rsidR="00E6030C" w:rsidRPr="00FD0425" w:rsidRDefault="00E6030C" w:rsidP="00E6030C">
            <w:pPr>
              <w:pStyle w:val="TAL"/>
              <w:rPr>
                <w:lang w:eastAsia="ja-JP"/>
              </w:rPr>
            </w:pPr>
            <w:r w:rsidRPr="00FD0425">
              <w:rPr>
                <w:lang w:eastAsia="ja-JP"/>
              </w:rPr>
              <w:t>Guaranteed Bit Rate (provided that there is data to deliver).</w:t>
            </w:r>
          </w:p>
          <w:p w14:paraId="7EBD370A" w14:textId="77777777" w:rsidR="00E6030C" w:rsidRPr="00FD0425" w:rsidRDefault="00E6030C" w:rsidP="00E6030C">
            <w:pPr>
              <w:pStyle w:val="TAL"/>
              <w:rPr>
                <w:lang w:eastAsia="ja-JP"/>
              </w:rPr>
            </w:pPr>
            <w:r w:rsidRPr="00FD0425">
              <w:rPr>
                <w:lang w:eastAsia="ja-JP"/>
              </w:rPr>
              <w:t>Flow Bit Rates are specified in TS 23.501 [7].</w:t>
            </w:r>
          </w:p>
        </w:tc>
        <w:tc>
          <w:tcPr>
            <w:tcW w:w="1134" w:type="dxa"/>
          </w:tcPr>
          <w:p w14:paraId="3BF56F5F" w14:textId="77777777" w:rsidR="00E6030C" w:rsidRPr="00FD0425" w:rsidRDefault="00E6030C" w:rsidP="009354E2">
            <w:pPr>
              <w:pStyle w:val="TAC"/>
              <w:rPr>
                <w:lang w:eastAsia="ja-JP"/>
              </w:rPr>
            </w:pPr>
            <w:r w:rsidRPr="009354E2">
              <w:rPr>
                <w:lang w:eastAsia="ja-JP"/>
              </w:rPr>
              <w:t>–</w:t>
            </w:r>
          </w:p>
        </w:tc>
        <w:tc>
          <w:tcPr>
            <w:tcW w:w="1134" w:type="dxa"/>
          </w:tcPr>
          <w:p w14:paraId="51BE695A" w14:textId="77777777" w:rsidR="00E6030C" w:rsidRPr="00FD0425" w:rsidRDefault="00E6030C" w:rsidP="009354E2">
            <w:pPr>
              <w:pStyle w:val="TAC"/>
              <w:rPr>
                <w:lang w:eastAsia="ja-JP"/>
              </w:rPr>
            </w:pPr>
          </w:p>
        </w:tc>
      </w:tr>
      <w:tr w:rsidR="008041F2" w:rsidRPr="00FD0425" w14:paraId="3B03359F" w14:textId="77777777" w:rsidTr="009354E2">
        <w:tblPrEx>
          <w:tblCellMar>
            <w:top w:w="0" w:type="dxa"/>
            <w:bottom w:w="0" w:type="dxa"/>
          </w:tblCellMar>
        </w:tblPrEx>
        <w:tc>
          <w:tcPr>
            <w:tcW w:w="2518" w:type="dxa"/>
          </w:tcPr>
          <w:p w14:paraId="7442B689" w14:textId="77777777" w:rsidR="00E6030C" w:rsidRPr="00FD0425" w:rsidRDefault="00E6030C" w:rsidP="00E6030C">
            <w:pPr>
              <w:pStyle w:val="TAL"/>
              <w:rPr>
                <w:lang w:eastAsia="ja-JP"/>
              </w:rPr>
            </w:pPr>
            <w:r w:rsidRPr="00FD0425">
              <w:rPr>
                <w:lang w:eastAsia="ja-JP"/>
              </w:rPr>
              <w:t>Notification Control</w:t>
            </w:r>
          </w:p>
        </w:tc>
        <w:tc>
          <w:tcPr>
            <w:tcW w:w="1134" w:type="dxa"/>
          </w:tcPr>
          <w:p w14:paraId="3E619A5C" w14:textId="77777777" w:rsidR="00E6030C" w:rsidRPr="00FD0425" w:rsidRDefault="00E6030C" w:rsidP="00E6030C">
            <w:pPr>
              <w:pStyle w:val="TAL"/>
              <w:rPr>
                <w:lang w:eastAsia="ja-JP"/>
              </w:rPr>
            </w:pPr>
            <w:r w:rsidRPr="00FD0425">
              <w:rPr>
                <w:lang w:eastAsia="ja-JP"/>
              </w:rPr>
              <w:t>O</w:t>
            </w:r>
          </w:p>
        </w:tc>
        <w:tc>
          <w:tcPr>
            <w:tcW w:w="851" w:type="dxa"/>
          </w:tcPr>
          <w:p w14:paraId="416B872D" w14:textId="77777777" w:rsidR="00E6030C" w:rsidRPr="00FD0425" w:rsidRDefault="00E6030C" w:rsidP="00E6030C">
            <w:pPr>
              <w:pStyle w:val="TAL"/>
              <w:rPr>
                <w:lang w:eastAsia="ja-JP"/>
              </w:rPr>
            </w:pPr>
          </w:p>
        </w:tc>
        <w:tc>
          <w:tcPr>
            <w:tcW w:w="1275" w:type="dxa"/>
          </w:tcPr>
          <w:p w14:paraId="552D9553" w14:textId="77777777" w:rsidR="00E6030C" w:rsidRPr="00FD0425" w:rsidRDefault="00E6030C" w:rsidP="00E6030C">
            <w:pPr>
              <w:pStyle w:val="TAL"/>
              <w:rPr>
                <w:lang w:eastAsia="ja-JP"/>
              </w:rPr>
            </w:pPr>
            <w:r w:rsidRPr="00FD0425">
              <w:rPr>
                <w:rFonts w:cs="Arial"/>
                <w:szCs w:val="18"/>
              </w:rPr>
              <w:t>ENUMERATED (notification requested, ...)</w:t>
            </w:r>
          </w:p>
        </w:tc>
        <w:tc>
          <w:tcPr>
            <w:tcW w:w="2835" w:type="dxa"/>
          </w:tcPr>
          <w:p w14:paraId="50C67209" w14:textId="77777777" w:rsidR="00E6030C" w:rsidRPr="00FD0425" w:rsidRDefault="00E6030C" w:rsidP="00E6030C">
            <w:pPr>
              <w:pStyle w:val="TAL"/>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4" w:type="dxa"/>
          </w:tcPr>
          <w:p w14:paraId="681197C9" w14:textId="77777777" w:rsidR="00E6030C" w:rsidRPr="00FD0425" w:rsidRDefault="00E6030C" w:rsidP="009354E2">
            <w:pPr>
              <w:pStyle w:val="TAC"/>
              <w:rPr>
                <w:lang w:eastAsia="ja-JP"/>
              </w:rPr>
            </w:pPr>
            <w:r w:rsidRPr="009354E2">
              <w:rPr>
                <w:lang w:eastAsia="ja-JP"/>
              </w:rPr>
              <w:t>–</w:t>
            </w:r>
          </w:p>
        </w:tc>
        <w:tc>
          <w:tcPr>
            <w:tcW w:w="1134" w:type="dxa"/>
          </w:tcPr>
          <w:p w14:paraId="05F8F608" w14:textId="77777777" w:rsidR="00E6030C" w:rsidRPr="00FD0425" w:rsidRDefault="00E6030C" w:rsidP="009354E2">
            <w:pPr>
              <w:pStyle w:val="TAC"/>
              <w:rPr>
                <w:lang w:eastAsia="ja-JP"/>
              </w:rPr>
            </w:pPr>
          </w:p>
        </w:tc>
      </w:tr>
      <w:tr w:rsidR="008041F2" w:rsidRPr="00FD0425" w14:paraId="73764D8D" w14:textId="77777777" w:rsidTr="009354E2">
        <w:tblPrEx>
          <w:tblCellMar>
            <w:top w:w="0" w:type="dxa"/>
            <w:bottom w:w="0" w:type="dxa"/>
          </w:tblCellMar>
        </w:tblPrEx>
        <w:tc>
          <w:tcPr>
            <w:tcW w:w="2518" w:type="dxa"/>
          </w:tcPr>
          <w:p w14:paraId="052CEEC1" w14:textId="77777777" w:rsidR="00E6030C" w:rsidRPr="00FD0425" w:rsidRDefault="00E6030C" w:rsidP="00E6030C">
            <w:pPr>
              <w:pStyle w:val="TAL"/>
              <w:rPr>
                <w:lang w:eastAsia="ja-JP"/>
              </w:rPr>
            </w:pPr>
            <w:r w:rsidRPr="00FD0425">
              <w:t>Maximum Packet Loss Rate Downlink</w:t>
            </w:r>
          </w:p>
        </w:tc>
        <w:tc>
          <w:tcPr>
            <w:tcW w:w="1134" w:type="dxa"/>
          </w:tcPr>
          <w:p w14:paraId="27D01B5C" w14:textId="77777777" w:rsidR="00E6030C" w:rsidRPr="00FD0425" w:rsidRDefault="00E6030C" w:rsidP="00E6030C">
            <w:pPr>
              <w:pStyle w:val="TAL"/>
              <w:rPr>
                <w:lang w:eastAsia="ja-JP"/>
              </w:rPr>
            </w:pPr>
            <w:r w:rsidRPr="00FD0425">
              <w:rPr>
                <w:lang w:eastAsia="ja-JP"/>
              </w:rPr>
              <w:t>O</w:t>
            </w:r>
          </w:p>
        </w:tc>
        <w:tc>
          <w:tcPr>
            <w:tcW w:w="851" w:type="dxa"/>
          </w:tcPr>
          <w:p w14:paraId="75B66991" w14:textId="77777777" w:rsidR="00E6030C" w:rsidRPr="00FD0425" w:rsidRDefault="00E6030C" w:rsidP="00E6030C">
            <w:pPr>
              <w:pStyle w:val="TAL"/>
              <w:rPr>
                <w:lang w:eastAsia="ja-JP"/>
              </w:rPr>
            </w:pPr>
          </w:p>
        </w:tc>
        <w:tc>
          <w:tcPr>
            <w:tcW w:w="1275" w:type="dxa"/>
          </w:tcPr>
          <w:p w14:paraId="71FCD503" w14:textId="77777777" w:rsidR="00E6030C" w:rsidRPr="00FD0425" w:rsidRDefault="00E6030C" w:rsidP="00E6030C">
            <w:pPr>
              <w:pStyle w:val="TAL"/>
            </w:pPr>
            <w:r w:rsidRPr="00FD0425">
              <w:t>Packet Loss Rate</w:t>
            </w:r>
          </w:p>
          <w:p w14:paraId="0B84BF51" w14:textId="77777777" w:rsidR="00E6030C" w:rsidRPr="00FD0425" w:rsidRDefault="00E6030C" w:rsidP="00E6030C">
            <w:pPr>
              <w:pStyle w:val="TAL"/>
              <w:rPr>
                <w:lang w:eastAsia="ja-JP"/>
              </w:rPr>
            </w:pPr>
            <w:r w:rsidRPr="00FD0425">
              <w:rPr>
                <w:lang w:eastAsia="ja-JP"/>
              </w:rPr>
              <w:t>9.2.3.11</w:t>
            </w:r>
          </w:p>
        </w:tc>
        <w:tc>
          <w:tcPr>
            <w:tcW w:w="2835" w:type="dxa"/>
          </w:tcPr>
          <w:p w14:paraId="7EAC3733" w14:textId="77777777" w:rsidR="00E6030C" w:rsidRPr="00FD0425" w:rsidRDefault="00E6030C" w:rsidP="00E6030C">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2FCEA93F" w14:textId="77777777" w:rsidR="00E6030C" w:rsidRPr="00FD0425" w:rsidRDefault="00E6030C" w:rsidP="009354E2">
            <w:pPr>
              <w:pStyle w:val="TAC"/>
              <w:rPr>
                <w:lang w:eastAsia="ja-JP"/>
              </w:rPr>
            </w:pPr>
            <w:r w:rsidRPr="009354E2">
              <w:rPr>
                <w:lang w:eastAsia="ja-JP"/>
              </w:rPr>
              <w:t>–</w:t>
            </w:r>
          </w:p>
        </w:tc>
        <w:tc>
          <w:tcPr>
            <w:tcW w:w="1134" w:type="dxa"/>
          </w:tcPr>
          <w:p w14:paraId="263FAA55" w14:textId="77777777" w:rsidR="00E6030C" w:rsidRPr="00FD0425" w:rsidRDefault="00E6030C" w:rsidP="009354E2">
            <w:pPr>
              <w:pStyle w:val="TAC"/>
              <w:rPr>
                <w:lang w:eastAsia="ja-JP"/>
              </w:rPr>
            </w:pPr>
          </w:p>
        </w:tc>
      </w:tr>
      <w:tr w:rsidR="008041F2" w:rsidRPr="00FD0425" w14:paraId="119E909C" w14:textId="77777777" w:rsidTr="009354E2">
        <w:tblPrEx>
          <w:tblCellMar>
            <w:top w:w="0" w:type="dxa"/>
            <w:bottom w:w="0" w:type="dxa"/>
          </w:tblCellMar>
        </w:tblPrEx>
        <w:tc>
          <w:tcPr>
            <w:tcW w:w="2518" w:type="dxa"/>
          </w:tcPr>
          <w:p w14:paraId="1C8A0FCA" w14:textId="77777777" w:rsidR="00E6030C" w:rsidRPr="00FD0425" w:rsidRDefault="00E6030C" w:rsidP="00E6030C">
            <w:pPr>
              <w:pStyle w:val="TAL"/>
              <w:rPr>
                <w:lang w:eastAsia="ja-JP"/>
              </w:rPr>
            </w:pPr>
            <w:r w:rsidRPr="00FD0425">
              <w:t>Maximum Packet Loss Rate Uplink</w:t>
            </w:r>
          </w:p>
        </w:tc>
        <w:tc>
          <w:tcPr>
            <w:tcW w:w="1134" w:type="dxa"/>
          </w:tcPr>
          <w:p w14:paraId="778C6BB5" w14:textId="77777777" w:rsidR="00E6030C" w:rsidRPr="00FD0425" w:rsidRDefault="00E6030C" w:rsidP="00E6030C">
            <w:pPr>
              <w:pStyle w:val="TAL"/>
              <w:rPr>
                <w:lang w:eastAsia="ja-JP"/>
              </w:rPr>
            </w:pPr>
            <w:r w:rsidRPr="00FD0425">
              <w:rPr>
                <w:lang w:eastAsia="ja-JP"/>
              </w:rPr>
              <w:t>O</w:t>
            </w:r>
          </w:p>
        </w:tc>
        <w:tc>
          <w:tcPr>
            <w:tcW w:w="851" w:type="dxa"/>
          </w:tcPr>
          <w:p w14:paraId="610CE8DA" w14:textId="77777777" w:rsidR="00E6030C" w:rsidRPr="00FD0425" w:rsidRDefault="00E6030C" w:rsidP="00E6030C">
            <w:pPr>
              <w:pStyle w:val="TAL"/>
              <w:rPr>
                <w:lang w:eastAsia="ja-JP"/>
              </w:rPr>
            </w:pPr>
          </w:p>
        </w:tc>
        <w:tc>
          <w:tcPr>
            <w:tcW w:w="1275" w:type="dxa"/>
          </w:tcPr>
          <w:p w14:paraId="474DD4D4" w14:textId="77777777" w:rsidR="00E6030C" w:rsidRPr="00FD0425" w:rsidRDefault="00E6030C" w:rsidP="00E6030C">
            <w:pPr>
              <w:pStyle w:val="TAL"/>
            </w:pPr>
            <w:r w:rsidRPr="00FD0425">
              <w:t>Packet Loss Rate</w:t>
            </w:r>
          </w:p>
          <w:p w14:paraId="0FEA967F" w14:textId="77777777" w:rsidR="00E6030C" w:rsidRPr="00FD0425" w:rsidRDefault="00E6030C" w:rsidP="00E6030C">
            <w:pPr>
              <w:pStyle w:val="TAL"/>
              <w:rPr>
                <w:lang w:eastAsia="ja-JP"/>
              </w:rPr>
            </w:pPr>
            <w:r w:rsidRPr="00FD0425">
              <w:rPr>
                <w:lang w:eastAsia="ja-JP"/>
              </w:rPr>
              <w:t>9.2.3.11</w:t>
            </w:r>
          </w:p>
        </w:tc>
        <w:tc>
          <w:tcPr>
            <w:tcW w:w="2835" w:type="dxa"/>
          </w:tcPr>
          <w:p w14:paraId="359C3292" w14:textId="77777777" w:rsidR="00E6030C" w:rsidRPr="00FD0425" w:rsidRDefault="00E6030C" w:rsidP="00E6030C">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444CD9DD" w14:textId="77777777" w:rsidR="00E6030C" w:rsidRPr="00FD0425" w:rsidRDefault="00E6030C" w:rsidP="009354E2">
            <w:pPr>
              <w:pStyle w:val="TAC"/>
              <w:rPr>
                <w:lang w:eastAsia="ja-JP"/>
              </w:rPr>
            </w:pPr>
            <w:r w:rsidRPr="009354E2">
              <w:rPr>
                <w:lang w:eastAsia="ja-JP"/>
              </w:rPr>
              <w:t>–</w:t>
            </w:r>
          </w:p>
        </w:tc>
        <w:tc>
          <w:tcPr>
            <w:tcW w:w="1134" w:type="dxa"/>
          </w:tcPr>
          <w:p w14:paraId="534ED06C" w14:textId="77777777" w:rsidR="00E6030C" w:rsidRPr="00FD0425" w:rsidRDefault="00E6030C" w:rsidP="009354E2">
            <w:pPr>
              <w:pStyle w:val="TAC"/>
              <w:rPr>
                <w:lang w:eastAsia="ja-JP"/>
              </w:rPr>
            </w:pPr>
          </w:p>
        </w:tc>
      </w:tr>
      <w:tr w:rsidR="00E6030C" w:rsidRPr="00FD0425" w14:paraId="178AA239" w14:textId="77777777" w:rsidTr="009354E2">
        <w:tblPrEx>
          <w:tblCellMar>
            <w:top w:w="0" w:type="dxa"/>
            <w:bottom w:w="0" w:type="dxa"/>
          </w:tblCellMar>
        </w:tblPrEx>
        <w:tc>
          <w:tcPr>
            <w:tcW w:w="2518" w:type="dxa"/>
          </w:tcPr>
          <w:p w14:paraId="0B1E6E31" w14:textId="77777777" w:rsidR="00E6030C" w:rsidRPr="00FD0425" w:rsidRDefault="00E6030C" w:rsidP="00E6030C">
            <w:pPr>
              <w:pStyle w:val="TAL"/>
            </w:pPr>
            <w:r w:rsidRPr="00C42F7A">
              <w:t>Alternative QoS Parameters Set List</w:t>
            </w:r>
          </w:p>
        </w:tc>
        <w:tc>
          <w:tcPr>
            <w:tcW w:w="1134" w:type="dxa"/>
          </w:tcPr>
          <w:p w14:paraId="29760626" w14:textId="77777777" w:rsidR="00E6030C" w:rsidRPr="00FD0425" w:rsidRDefault="00E6030C" w:rsidP="00E6030C">
            <w:pPr>
              <w:pStyle w:val="TAL"/>
              <w:rPr>
                <w:lang w:eastAsia="ja-JP"/>
              </w:rPr>
            </w:pPr>
            <w:r w:rsidRPr="00C42F7A">
              <w:rPr>
                <w:lang w:eastAsia="ja-JP"/>
              </w:rPr>
              <w:t>O</w:t>
            </w:r>
          </w:p>
        </w:tc>
        <w:tc>
          <w:tcPr>
            <w:tcW w:w="851" w:type="dxa"/>
          </w:tcPr>
          <w:p w14:paraId="2FD6AA0F" w14:textId="77777777" w:rsidR="00E6030C" w:rsidRPr="00FD0425" w:rsidRDefault="00E6030C" w:rsidP="00E6030C">
            <w:pPr>
              <w:pStyle w:val="TAL"/>
              <w:rPr>
                <w:lang w:eastAsia="ja-JP"/>
              </w:rPr>
            </w:pPr>
          </w:p>
        </w:tc>
        <w:tc>
          <w:tcPr>
            <w:tcW w:w="1275" w:type="dxa"/>
          </w:tcPr>
          <w:p w14:paraId="5946DB83" w14:textId="77777777" w:rsidR="00E6030C" w:rsidRPr="00FD0425" w:rsidRDefault="00E6030C" w:rsidP="00E6030C">
            <w:pPr>
              <w:pStyle w:val="TAL"/>
            </w:pPr>
            <w:bookmarkStart w:id="6240" w:name="_Hlk44414488"/>
            <w:r w:rsidRPr="00C42F7A">
              <w:t>9.2.3.</w:t>
            </w:r>
            <w:bookmarkEnd w:id="6240"/>
            <w:r w:rsidR="00863083">
              <w:t>102</w:t>
            </w:r>
          </w:p>
        </w:tc>
        <w:tc>
          <w:tcPr>
            <w:tcW w:w="2835" w:type="dxa"/>
          </w:tcPr>
          <w:p w14:paraId="0E60172C" w14:textId="77777777" w:rsidR="00E6030C" w:rsidRPr="00FD0425" w:rsidRDefault="00E6030C" w:rsidP="00E6030C">
            <w:pPr>
              <w:pStyle w:val="TAL"/>
              <w:rPr>
                <w:rFonts w:cs="Arial"/>
                <w:szCs w:val="18"/>
              </w:rPr>
            </w:pPr>
            <w:r w:rsidRPr="00C42F7A">
              <w:rPr>
                <w:rFonts w:cs="Arial"/>
                <w:szCs w:val="18"/>
              </w:rPr>
              <w:t xml:space="preserve">Indicates alternative sets of QoS Parameters for the QoS flow. </w:t>
            </w:r>
          </w:p>
        </w:tc>
        <w:tc>
          <w:tcPr>
            <w:tcW w:w="1134" w:type="dxa"/>
          </w:tcPr>
          <w:p w14:paraId="176599A6" w14:textId="77777777" w:rsidR="00E6030C" w:rsidRPr="00FD0425" w:rsidRDefault="00E6030C" w:rsidP="009354E2">
            <w:pPr>
              <w:pStyle w:val="TAC"/>
              <w:rPr>
                <w:lang w:eastAsia="ja-JP"/>
              </w:rPr>
            </w:pPr>
            <w:r w:rsidRPr="009354E2">
              <w:rPr>
                <w:lang w:eastAsia="ja-JP"/>
              </w:rPr>
              <w:t>YES</w:t>
            </w:r>
          </w:p>
        </w:tc>
        <w:tc>
          <w:tcPr>
            <w:tcW w:w="1134" w:type="dxa"/>
          </w:tcPr>
          <w:p w14:paraId="2FC444A8" w14:textId="77777777" w:rsidR="00E6030C" w:rsidRPr="00FD0425" w:rsidRDefault="00E6030C" w:rsidP="009354E2">
            <w:pPr>
              <w:pStyle w:val="TAC"/>
              <w:rPr>
                <w:lang w:eastAsia="ja-JP"/>
              </w:rPr>
            </w:pPr>
            <w:r w:rsidRPr="009354E2">
              <w:rPr>
                <w:lang w:eastAsia="ja-JP"/>
              </w:rPr>
              <w:t>ignore</w:t>
            </w:r>
          </w:p>
        </w:tc>
      </w:tr>
    </w:tbl>
    <w:p w14:paraId="3C7E193B" w14:textId="77777777" w:rsidR="00F02090" w:rsidRPr="00FD0425" w:rsidRDefault="00F02090" w:rsidP="00F02090"/>
    <w:p w14:paraId="4C9AD2EF" w14:textId="77777777" w:rsidR="00F02090" w:rsidRPr="00FD0425" w:rsidRDefault="00F02090" w:rsidP="00F02090">
      <w:pPr>
        <w:pStyle w:val="Heading4"/>
        <w:rPr>
          <w:lang w:val="fr-FR"/>
        </w:rPr>
      </w:pPr>
      <w:bookmarkStart w:id="6241" w:name="_Toc20955316"/>
      <w:bookmarkStart w:id="6242" w:name="_Toc29991519"/>
      <w:bookmarkStart w:id="6243" w:name="_Toc36555920"/>
      <w:bookmarkStart w:id="6244" w:name="_Toc44497665"/>
      <w:bookmarkStart w:id="6245" w:name="_Toc45108052"/>
      <w:bookmarkStart w:id="6246" w:name="_Toc45901672"/>
      <w:bookmarkStart w:id="6247" w:name="_Toc51850753"/>
      <w:bookmarkStart w:id="6248" w:name="_Toc56693757"/>
      <w:bookmarkStart w:id="6249" w:name="_Toc64447301"/>
      <w:bookmarkStart w:id="6250" w:name="_Toc66286795"/>
      <w:bookmarkStart w:id="6251" w:name="_Toc74151490"/>
      <w:bookmarkStart w:id="6252" w:name="_Toc88653963"/>
      <w:bookmarkStart w:id="6253" w:name="_Toc97904319"/>
      <w:bookmarkStart w:id="6254" w:name="_Toc105175360"/>
      <w:bookmarkStart w:id="6255" w:name="_Toc113826390"/>
      <w:bookmarkStart w:id="6256" w:name="_Toc120032516"/>
      <w:r w:rsidRPr="00FD0425">
        <w:rPr>
          <w:lang w:val="fr-FR"/>
        </w:rPr>
        <w:t>9.2.3.7</w:t>
      </w:r>
      <w:r w:rsidRPr="00FD0425">
        <w:rPr>
          <w:lang w:val="fr-FR"/>
        </w:rPr>
        <w:tab/>
        <w:t>Allocation and Retention Priority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A9B073E" w14:textId="77777777" w:rsidR="00F02090" w:rsidRPr="00FD0425" w:rsidRDefault="00F02090" w:rsidP="00F02090">
      <w:r w:rsidRPr="00FD0425">
        <w:t>This IE specifies the relative importance compared to other QoS flows for alloc</w:t>
      </w:r>
      <w:r w:rsidRPr="00FD0425">
        <w:t>a</w:t>
      </w:r>
      <w:r w:rsidRPr="00FD0425">
        <w:t>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F02090" w:rsidRPr="00FD0425" w14:paraId="4C2B3327" w14:textId="77777777" w:rsidTr="00694C97">
        <w:tblPrEx>
          <w:tblCellMar>
            <w:top w:w="0" w:type="dxa"/>
            <w:bottom w:w="0" w:type="dxa"/>
          </w:tblCellMar>
        </w:tblPrEx>
        <w:trPr>
          <w:jc w:val="center"/>
        </w:trPr>
        <w:tc>
          <w:tcPr>
            <w:tcW w:w="2552" w:type="dxa"/>
          </w:tcPr>
          <w:p w14:paraId="5871CF5B" w14:textId="77777777" w:rsidR="00F02090" w:rsidRPr="00FD0425" w:rsidRDefault="00F02090" w:rsidP="00694C97">
            <w:pPr>
              <w:pStyle w:val="TAH"/>
            </w:pPr>
            <w:r w:rsidRPr="00FD0425">
              <w:t>IE/Group Name</w:t>
            </w:r>
          </w:p>
        </w:tc>
        <w:tc>
          <w:tcPr>
            <w:tcW w:w="1086" w:type="dxa"/>
          </w:tcPr>
          <w:p w14:paraId="212CBD3D" w14:textId="77777777" w:rsidR="00F02090" w:rsidRPr="00FD0425" w:rsidRDefault="00F02090" w:rsidP="00694C97">
            <w:pPr>
              <w:pStyle w:val="TAH"/>
            </w:pPr>
            <w:r w:rsidRPr="00FD0425">
              <w:t>Presence</w:t>
            </w:r>
          </w:p>
        </w:tc>
        <w:tc>
          <w:tcPr>
            <w:tcW w:w="900" w:type="dxa"/>
          </w:tcPr>
          <w:p w14:paraId="4C648535" w14:textId="77777777" w:rsidR="00F02090" w:rsidRPr="00FD0425" w:rsidRDefault="00F02090" w:rsidP="00694C97">
            <w:pPr>
              <w:pStyle w:val="TAH"/>
            </w:pPr>
            <w:r w:rsidRPr="00FD0425">
              <w:t>Range</w:t>
            </w:r>
          </w:p>
        </w:tc>
        <w:tc>
          <w:tcPr>
            <w:tcW w:w="1620" w:type="dxa"/>
          </w:tcPr>
          <w:p w14:paraId="475716FF" w14:textId="77777777" w:rsidR="00F02090" w:rsidRPr="00FD0425" w:rsidRDefault="00F02090" w:rsidP="00694C97">
            <w:pPr>
              <w:pStyle w:val="TAH"/>
            </w:pPr>
            <w:r w:rsidRPr="00FD0425">
              <w:t>IE type and reference</w:t>
            </w:r>
          </w:p>
        </w:tc>
        <w:tc>
          <w:tcPr>
            <w:tcW w:w="3198" w:type="dxa"/>
          </w:tcPr>
          <w:p w14:paraId="731A1F2F" w14:textId="77777777" w:rsidR="00F02090" w:rsidRPr="00FD0425" w:rsidRDefault="00F02090" w:rsidP="00694C97">
            <w:pPr>
              <w:pStyle w:val="TAH"/>
            </w:pPr>
            <w:r w:rsidRPr="00FD0425">
              <w:t>Semantics description</w:t>
            </w:r>
          </w:p>
        </w:tc>
      </w:tr>
      <w:tr w:rsidR="00F02090" w:rsidRPr="00FD0425" w14:paraId="35DF5237" w14:textId="77777777" w:rsidTr="00694C97">
        <w:tblPrEx>
          <w:tblCellMar>
            <w:top w:w="0" w:type="dxa"/>
            <w:bottom w:w="0" w:type="dxa"/>
          </w:tblCellMar>
        </w:tblPrEx>
        <w:trPr>
          <w:jc w:val="center"/>
        </w:trPr>
        <w:tc>
          <w:tcPr>
            <w:tcW w:w="2552" w:type="dxa"/>
          </w:tcPr>
          <w:p w14:paraId="30563A5B" w14:textId="77777777" w:rsidR="00F02090" w:rsidRPr="00FD0425" w:rsidRDefault="00F02090" w:rsidP="00694C97">
            <w:pPr>
              <w:pStyle w:val="TAL"/>
              <w:rPr>
                <w:b/>
              </w:rPr>
            </w:pPr>
            <w:r w:rsidRPr="00FD0425">
              <w:rPr>
                <w:b/>
              </w:rPr>
              <w:t xml:space="preserve">Allocation/Retention </w:t>
            </w:r>
            <w:r w:rsidRPr="00FD0425">
              <w:rPr>
                <w:rFonts w:eastAsia="MS Mincho"/>
                <w:b/>
              </w:rPr>
              <w:t>P</w:t>
            </w:r>
            <w:r w:rsidRPr="00FD0425">
              <w:rPr>
                <w:b/>
              </w:rPr>
              <w:t>rio</w:t>
            </w:r>
            <w:r w:rsidRPr="00FD0425">
              <w:rPr>
                <w:b/>
              </w:rPr>
              <w:t>r</w:t>
            </w:r>
            <w:r w:rsidRPr="00FD0425">
              <w:rPr>
                <w:b/>
              </w:rPr>
              <w:t>ity</w:t>
            </w:r>
          </w:p>
        </w:tc>
        <w:tc>
          <w:tcPr>
            <w:tcW w:w="1086" w:type="dxa"/>
          </w:tcPr>
          <w:p w14:paraId="77099111" w14:textId="77777777" w:rsidR="00F02090" w:rsidRPr="00FD0425" w:rsidRDefault="00F02090" w:rsidP="00694C97">
            <w:pPr>
              <w:pStyle w:val="TAL"/>
            </w:pPr>
          </w:p>
        </w:tc>
        <w:tc>
          <w:tcPr>
            <w:tcW w:w="900" w:type="dxa"/>
          </w:tcPr>
          <w:p w14:paraId="450F3B7A" w14:textId="77777777" w:rsidR="00F02090" w:rsidRPr="00FD0425" w:rsidRDefault="00F02090" w:rsidP="00694C97">
            <w:pPr>
              <w:pStyle w:val="TAL"/>
              <w:rPr>
                <w:i/>
              </w:rPr>
            </w:pPr>
            <w:r w:rsidRPr="00FD0425">
              <w:rPr>
                <w:i/>
              </w:rPr>
              <w:t>1</w:t>
            </w:r>
          </w:p>
        </w:tc>
        <w:tc>
          <w:tcPr>
            <w:tcW w:w="1620" w:type="dxa"/>
          </w:tcPr>
          <w:p w14:paraId="74698C5C" w14:textId="77777777" w:rsidR="00F02090" w:rsidRPr="00FD0425" w:rsidRDefault="00F02090" w:rsidP="00694C97">
            <w:pPr>
              <w:pStyle w:val="TAL"/>
              <w:rPr>
                <w:sz w:val="16"/>
              </w:rPr>
            </w:pPr>
          </w:p>
        </w:tc>
        <w:tc>
          <w:tcPr>
            <w:tcW w:w="3198" w:type="dxa"/>
          </w:tcPr>
          <w:p w14:paraId="103AABD9" w14:textId="77777777" w:rsidR="00F02090" w:rsidRPr="00FD0425" w:rsidRDefault="00F02090" w:rsidP="00694C97">
            <w:pPr>
              <w:pStyle w:val="TAL"/>
            </w:pPr>
          </w:p>
        </w:tc>
      </w:tr>
      <w:tr w:rsidR="00F02090" w:rsidRPr="00FD0425" w14:paraId="33F82ABA" w14:textId="77777777" w:rsidTr="00694C97">
        <w:tblPrEx>
          <w:tblCellMar>
            <w:top w:w="0" w:type="dxa"/>
            <w:bottom w:w="0" w:type="dxa"/>
          </w:tblCellMar>
        </w:tblPrEx>
        <w:trPr>
          <w:jc w:val="center"/>
        </w:trPr>
        <w:tc>
          <w:tcPr>
            <w:tcW w:w="2552" w:type="dxa"/>
          </w:tcPr>
          <w:p w14:paraId="5361CC2A" w14:textId="77777777" w:rsidR="00F02090" w:rsidRPr="00FD0425" w:rsidRDefault="00F02090" w:rsidP="00694C97">
            <w:pPr>
              <w:pStyle w:val="TAL"/>
              <w:ind w:left="113"/>
            </w:pPr>
            <w:r w:rsidRPr="00FD0425">
              <w:t xml:space="preserve">&gt;Priority </w:t>
            </w:r>
            <w:r w:rsidRPr="00FD0425">
              <w:rPr>
                <w:rFonts w:eastAsia="MS Mincho"/>
              </w:rPr>
              <w:t>L</w:t>
            </w:r>
            <w:r w:rsidRPr="00FD0425">
              <w:t>evel</w:t>
            </w:r>
          </w:p>
        </w:tc>
        <w:tc>
          <w:tcPr>
            <w:tcW w:w="1086" w:type="dxa"/>
          </w:tcPr>
          <w:p w14:paraId="69E24C55" w14:textId="77777777" w:rsidR="00F02090" w:rsidRPr="00FD0425" w:rsidRDefault="00F02090" w:rsidP="00694C97">
            <w:pPr>
              <w:pStyle w:val="TAL"/>
            </w:pPr>
            <w:r w:rsidRPr="00FD0425">
              <w:t>M</w:t>
            </w:r>
          </w:p>
        </w:tc>
        <w:tc>
          <w:tcPr>
            <w:tcW w:w="900" w:type="dxa"/>
          </w:tcPr>
          <w:p w14:paraId="29975A5B" w14:textId="77777777" w:rsidR="00F02090" w:rsidRPr="00FD0425" w:rsidRDefault="00F02090" w:rsidP="00694C97">
            <w:pPr>
              <w:pStyle w:val="TAL"/>
            </w:pPr>
          </w:p>
        </w:tc>
        <w:tc>
          <w:tcPr>
            <w:tcW w:w="1620" w:type="dxa"/>
          </w:tcPr>
          <w:p w14:paraId="2E722A1B" w14:textId="77777777" w:rsidR="00F02090" w:rsidRPr="00FD0425" w:rsidRDefault="00F02090" w:rsidP="00694C97">
            <w:pPr>
              <w:pStyle w:val="TAL"/>
              <w:rPr>
                <w:sz w:val="16"/>
              </w:rPr>
            </w:pPr>
            <w:r w:rsidRPr="00FD0425">
              <w:rPr>
                <w:rFonts w:eastAsia="MS Mincho"/>
                <w:szCs w:val="18"/>
              </w:rPr>
              <w:t>INTEGER</w:t>
            </w:r>
            <w:r w:rsidRPr="00FD0425">
              <w:rPr>
                <w:szCs w:val="18"/>
              </w:rPr>
              <w:t xml:space="preserve"> (0..15, ...)</w:t>
            </w:r>
          </w:p>
        </w:tc>
        <w:tc>
          <w:tcPr>
            <w:tcW w:w="3198" w:type="dxa"/>
          </w:tcPr>
          <w:p w14:paraId="6CC60780" w14:textId="77777777" w:rsidR="00F02090" w:rsidRPr="00FD0425" w:rsidRDefault="00F02090" w:rsidP="00694C97">
            <w:pPr>
              <w:pStyle w:val="TAL"/>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57" w:name="OLE_LINK464"/>
            <w:bookmarkStart w:id="6258" w:name="OLE_LINK465"/>
            <w:bookmarkStart w:id="6259" w:name="OLE_LINK466"/>
            <w:bookmarkStart w:id="6260" w:name="OLE_LINK467"/>
            <w:bookmarkStart w:id="6261" w:name="OLE_LINK468"/>
            <w:r w:rsidRPr="00FD0425">
              <w:rPr>
                <w:rFonts w:cs="Arial"/>
                <w:szCs w:val="18"/>
              </w:rPr>
              <w:t>23.501</w:t>
            </w:r>
            <w:bookmarkEnd w:id="6257"/>
            <w:bookmarkEnd w:id="6258"/>
            <w:bookmarkEnd w:id="6259"/>
            <w:bookmarkEnd w:id="6260"/>
            <w:bookmarkEnd w:id="6261"/>
            <w:r w:rsidRPr="00FD0425">
              <w:rPr>
                <w:rFonts w:cs="Arial"/>
                <w:szCs w:val="18"/>
              </w:rPr>
              <w:t xml:space="preserve"> [7]).</w:t>
            </w:r>
          </w:p>
          <w:p w14:paraId="041AB476" w14:textId="77777777" w:rsidR="00F02090" w:rsidRPr="00FD0425" w:rsidRDefault="00F02090" w:rsidP="00694C97">
            <w:pPr>
              <w:pStyle w:val="TAL"/>
              <w:rPr>
                <w:b/>
                <w:szCs w:val="18"/>
              </w:rPr>
            </w:pPr>
            <w:r w:rsidRPr="00FD0425">
              <w:rPr>
                <w:b/>
                <w:szCs w:val="18"/>
              </w:rPr>
              <w:t>Usage:</w:t>
            </w:r>
          </w:p>
          <w:p w14:paraId="0F89C932" w14:textId="77777777" w:rsidR="00F02090" w:rsidRPr="00FD0425" w:rsidRDefault="00F02090" w:rsidP="00694C97">
            <w:pPr>
              <w:pStyle w:val="TAL"/>
            </w:pPr>
            <w:r w:rsidRPr="00FD0425">
              <w:rPr>
                <w:szCs w:val="18"/>
              </w:rPr>
              <w:t>Values between 1 and 15 are ordered in decreasing order of priority, i.e., 1 is the highest and 15 is the lowest.</w:t>
            </w:r>
          </w:p>
        </w:tc>
      </w:tr>
      <w:tr w:rsidR="00F02090" w:rsidRPr="00FD0425" w14:paraId="014A632B" w14:textId="77777777" w:rsidTr="00694C97">
        <w:tblPrEx>
          <w:tblCellMar>
            <w:top w:w="0" w:type="dxa"/>
            <w:bottom w:w="0" w:type="dxa"/>
          </w:tblCellMar>
        </w:tblPrEx>
        <w:trPr>
          <w:jc w:val="center"/>
        </w:trPr>
        <w:tc>
          <w:tcPr>
            <w:tcW w:w="2552" w:type="dxa"/>
          </w:tcPr>
          <w:p w14:paraId="528BF7D0" w14:textId="77777777" w:rsidR="00F02090" w:rsidRPr="00FD0425" w:rsidRDefault="00F02090" w:rsidP="00694C97">
            <w:pPr>
              <w:pStyle w:val="TAL"/>
              <w:ind w:left="113"/>
              <w:rPr>
                <w:szCs w:val="18"/>
              </w:rPr>
            </w:pPr>
            <w:r w:rsidRPr="00FD0425">
              <w:rPr>
                <w:szCs w:val="18"/>
              </w:rPr>
              <w:t>&gt;Pre-emption Capability</w:t>
            </w:r>
          </w:p>
        </w:tc>
        <w:tc>
          <w:tcPr>
            <w:tcW w:w="1086" w:type="dxa"/>
          </w:tcPr>
          <w:p w14:paraId="5EAEC306" w14:textId="77777777" w:rsidR="00F02090" w:rsidRPr="00FD0425" w:rsidRDefault="00F02090" w:rsidP="00694C97">
            <w:pPr>
              <w:pStyle w:val="TAL"/>
              <w:rPr>
                <w:szCs w:val="18"/>
              </w:rPr>
            </w:pPr>
            <w:r w:rsidRPr="00FD0425">
              <w:rPr>
                <w:szCs w:val="18"/>
              </w:rPr>
              <w:t>M</w:t>
            </w:r>
          </w:p>
        </w:tc>
        <w:tc>
          <w:tcPr>
            <w:tcW w:w="900" w:type="dxa"/>
          </w:tcPr>
          <w:p w14:paraId="717C9C90" w14:textId="77777777" w:rsidR="00F02090" w:rsidRPr="00FD0425" w:rsidRDefault="00F02090" w:rsidP="00694C97">
            <w:pPr>
              <w:pStyle w:val="TAL"/>
              <w:rPr>
                <w:szCs w:val="18"/>
              </w:rPr>
            </w:pPr>
          </w:p>
        </w:tc>
        <w:tc>
          <w:tcPr>
            <w:tcW w:w="1620" w:type="dxa"/>
          </w:tcPr>
          <w:p w14:paraId="548F22EB" w14:textId="77777777" w:rsidR="00F02090" w:rsidRPr="00FD0425" w:rsidRDefault="00F02090" w:rsidP="00694C97">
            <w:pPr>
              <w:pStyle w:val="TAL"/>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123B6CB6" w14:textId="77777777" w:rsidR="00F02090" w:rsidRPr="00FD0425" w:rsidRDefault="00F02090" w:rsidP="00694C97">
            <w:pPr>
              <w:pStyle w:val="TAL"/>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694C97">
            <w:pPr>
              <w:pStyle w:val="TAL"/>
              <w:rPr>
                <w:b/>
                <w:szCs w:val="18"/>
              </w:rPr>
            </w:pPr>
            <w:r w:rsidRPr="00FD0425">
              <w:rPr>
                <w:b/>
                <w:szCs w:val="18"/>
              </w:rPr>
              <w:t>Usage:</w:t>
            </w:r>
          </w:p>
          <w:p w14:paraId="2D6CDE16" w14:textId="77777777" w:rsidR="00F02090" w:rsidRPr="00FD0425" w:rsidRDefault="00F02090" w:rsidP="00694C97">
            <w:pPr>
              <w:pStyle w:val="TAL"/>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694C97">
            <w:pPr>
              <w:pStyle w:val="TAL"/>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w:t>
            </w:r>
            <w:r w:rsidR="00F02090" w:rsidRPr="00FD0425">
              <w:rPr>
                <w:szCs w:val="18"/>
              </w:rPr>
              <w:t>e</w:t>
            </w:r>
            <w:r w:rsidR="00F02090" w:rsidRPr="00FD0425">
              <w:rPr>
                <w:szCs w:val="18"/>
              </w:rPr>
              <w:t>sources for a QoS flow and as such it provides the trigger to the pre</w:t>
            </w:r>
            <w:r w:rsidR="00F02090" w:rsidRPr="00FD0425">
              <w:rPr>
                <w:rFonts w:eastAsia="MS Mincho"/>
                <w:szCs w:val="18"/>
              </w:rPr>
              <w:t>-</w:t>
            </w:r>
            <w:r w:rsidR="00F02090" w:rsidRPr="00FD0425">
              <w:rPr>
                <w:szCs w:val="18"/>
              </w:rPr>
              <w:t>em</w:t>
            </w:r>
            <w:r w:rsidR="00F02090" w:rsidRPr="00FD0425">
              <w:rPr>
                <w:szCs w:val="18"/>
              </w:rPr>
              <w:t>p</w:t>
            </w:r>
            <w:r w:rsidR="00F02090" w:rsidRPr="00FD0425">
              <w:rPr>
                <w:szCs w:val="18"/>
              </w:rPr>
              <w:t>tion procedures/processes of the gNB.</w:t>
            </w:r>
          </w:p>
        </w:tc>
      </w:tr>
      <w:tr w:rsidR="00F02090" w:rsidRPr="00FD0425" w14:paraId="1B339842" w14:textId="77777777" w:rsidTr="00694C97">
        <w:tblPrEx>
          <w:tblCellMar>
            <w:top w:w="0" w:type="dxa"/>
            <w:bottom w:w="0" w:type="dxa"/>
          </w:tblCellMar>
        </w:tblPrEx>
        <w:trPr>
          <w:jc w:val="center"/>
        </w:trPr>
        <w:tc>
          <w:tcPr>
            <w:tcW w:w="2552" w:type="dxa"/>
          </w:tcPr>
          <w:p w14:paraId="1DCB1821" w14:textId="77777777" w:rsidR="00F02090" w:rsidRPr="00FD0425" w:rsidRDefault="00F02090" w:rsidP="00694C97">
            <w:pPr>
              <w:pStyle w:val="TAL"/>
              <w:ind w:left="113"/>
              <w:rPr>
                <w:szCs w:val="18"/>
              </w:rPr>
            </w:pPr>
            <w:r w:rsidRPr="00FD0425">
              <w:rPr>
                <w:szCs w:val="18"/>
              </w:rPr>
              <w:t>&gt;Pre-emption Vulnerability</w:t>
            </w:r>
          </w:p>
        </w:tc>
        <w:tc>
          <w:tcPr>
            <w:tcW w:w="1086" w:type="dxa"/>
          </w:tcPr>
          <w:p w14:paraId="1369639D" w14:textId="77777777" w:rsidR="00F02090" w:rsidRPr="00FD0425" w:rsidRDefault="00F02090" w:rsidP="00694C97">
            <w:pPr>
              <w:pStyle w:val="TAL"/>
              <w:rPr>
                <w:szCs w:val="18"/>
              </w:rPr>
            </w:pPr>
            <w:r w:rsidRPr="00FD0425">
              <w:rPr>
                <w:szCs w:val="18"/>
              </w:rPr>
              <w:t>M</w:t>
            </w:r>
          </w:p>
        </w:tc>
        <w:tc>
          <w:tcPr>
            <w:tcW w:w="900" w:type="dxa"/>
          </w:tcPr>
          <w:p w14:paraId="4D1F30CC" w14:textId="77777777" w:rsidR="00F02090" w:rsidRPr="00FD0425" w:rsidRDefault="00F02090" w:rsidP="00694C97">
            <w:pPr>
              <w:pStyle w:val="TAL"/>
              <w:rPr>
                <w:szCs w:val="18"/>
              </w:rPr>
            </w:pPr>
          </w:p>
        </w:tc>
        <w:tc>
          <w:tcPr>
            <w:tcW w:w="1620" w:type="dxa"/>
          </w:tcPr>
          <w:p w14:paraId="409FF17E" w14:textId="77777777" w:rsidR="00F02090" w:rsidRPr="00FD0425" w:rsidRDefault="00F02090" w:rsidP="00694C97">
            <w:pPr>
              <w:pStyle w:val="TAL"/>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530035CE" w14:textId="77777777" w:rsidR="00F02090" w:rsidRPr="00FD0425" w:rsidRDefault="00F02090" w:rsidP="00694C97">
            <w:pPr>
              <w:pStyle w:val="TAL"/>
              <w:rPr>
                <w:szCs w:val="18"/>
              </w:rPr>
            </w:pPr>
            <w:r w:rsidRPr="00FD0425">
              <w:rPr>
                <w:b/>
                <w:szCs w:val="18"/>
              </w:rPr>
              <w:t>Desc.:</w:t>
            </w:r>
            <w:r w:rsidRPr="00FD0425">
              <w:rPr>
                <w:szCs w:val="18"/>
              </w:rPr>
              <w:t xml:space="preserve"> This IE indicates the vulne</w:t>
            </w:r>
            <w:r w:rsidRPr="00FD0425">
              <w:rPr>
                <w:szCs w:val="18"/>
              </w:rPr>
              <w:t>r</w:t>
            </w:r>
            <w:r w:rsidRPr="00FD0425">
              <w:rPr>
                <w:szCs w:val="18"/>
              </w:rPr>
              <w:t>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694C97">
            <w:pPr>
              <w:pStyle w:val="TAL"/>
              <w:rPr>
                <w:szCs w:val="18"/>
              </w:rPr>
            </w:pPr>
            <w:r w:rsidRPr="00FD0425">
              <w:rPr>
                <w:b/>
                <w:szCs w:val="18"/>
              </w:rPr>
              <w:t>Usage</w:t>
            </w:r>
            <w:r w:rsidRPr="00FD0425">
              <w:rPr>
                <w:szCs w:val="18"/>
              </w:rPr>
              <w:t>:</w:t>
            </w:r>
          </w:p>
          <w:p w14:paraId="55C2A696" w14:textId="77777777" w:rsidR="00F02090" w:rsidRPr="00FD0425" w:rsidRDefault="00F02090" w:rsidP="00694C97">
            <w:pPr>
              <w:pStyle w:val="TAL"/>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694C97">
            <w:pPr>
              <w:pStyle w:val="TAL"/>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w:t>
            </w:r>
            <w:r w:rsidR="00F02090" w:rsidRPr="00FD0425">
              <w:rPr>
                <w:szCs w:val="18"/>
              </w:rPr>
              <w:t>e</w:t>
            </w:r>
            <w:r w:rsidR="00F02090" w:rsidRPr="00FD0425">
              <w:rPr>
                <w:szCs w:val="18"/>
              </w:rPr>
              <w:t>dures/processes of the gNB.</w:t>
            </w:r>
          </w:p>
        </w:tc>
      </w:tr>
    </w:tbl>
    <w:p w14:paraId="2564E0D6" w14:textId="77777777" w:rsidR="00F02090" w:rsidRPr="00FD0425" w:rsidRDefault="00F02090" w:rsidP="00F02090">
      <w:pPr>
        <w:rPr>
          <w:lang w:eastAsia="zh-CN"/>
        </w:rPr>
      </w:pPr>
    </w:p>
    <w:p w14:paraId="2A1248CF" w14:textId="77777777" w:rsidR="00F02090" w:rsidRPr="00FD0425" w:rsidRDefault="00F02090" w:rsidP="00F02090">
      <w:pPr>
        <w:pStyle w:val="Heading4"/>
        <w:rPr>
          <w:lang w:val="fr-FR"/>
        </w:rPr>
      </w:pPr>
      <w:bookmarkStart w:id="6262" w:name="_Toc20955317"/>
      <w:bookmarkStart w:id="6263" w:name="_Toc29991520"/>
      <w:bookmarkStart w:id="6264" w:name="_Toc36555921"/>
      <w:bookmarkStart w:id="6265" w:name="_Toc44497666"/>
      <w:bookmarkStart w:id="6266" w:name="_Toc45108053"/>
      <w:bookmarkStart w:id="6267" w:name="_Toc45901673"/>
      <w:bookmarkStart w:id="6268" w:name="_Toc51850754"/>
      <w:bookmarkStart w:id="6269" w:name="_Toc56693758"/>
      <w:bookmarkStart w:id="6270" w:name="_Toc64447302"/>
      <w:bookmarkStart w:id="6271" w:name="_Toc66286796"/>
      <w:bookmarkStart w:id="6272" w:name="_Toc74151491"/>
      <w:bookmarkStart w:id="6273" w:name="_Toc88653964"/>
      <w:bookmarkStart w:id="6274" w:name="_Toc97904320"/>
      <w:bookmarkStart w:id="6275" w:name="_Toc105175361"/>
      <w:bookmarkStart w:id="6276" w:name="_Toc113826391"/>
      <w:bookmarkStart w:id="6277" w:name="_Toc120032517"/>
      <w:r w:rsidRPr="00FD0425">
        <w:rPr>
          <w:lang w:val="fr-FR"/>
        </w:rPr>
        <w:t>9.2.3.8</w:t>
      </w:r>
      <w:r w:rsidRPr="00FD0425">
        <w:rPr>
          <w:lang w:val="fr-FR"/>
        </w:rPr>
        <w:tab/>
        <w:t>Non dynamic 5QI Descriptor</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A800997" w14:textId="77777777" w:rsidR="00F02090" w:rsidRPr="00FD0425" w:rsidRDefault="00F02090" w:rsidP="00F02090">
      <w:pPr>
        <w:rPr>
          <w:rFonts w:hint="eastAsia"/>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17"/>
        <w:gridCol w:w="767"/>
        <w:gridCol w:w="1051"/>
        <w:gridCol w:w="1985"/>
        <w:gridCol w:w="1134"/>
        <w:gridCol w:w="1276"/>
      </w:tblGrid>
      <w:tr w:rsidR="003B49D7" w:rsidRPr="00FD0425" w14:paraId="035026D8"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3B49D7">
            <w:pPr>
              <w:pStyle w:val="TAH"/>
            </w:pPr>
            <w:r w:rsidRPr="00FD0425">
              <w:t>IE/Group Name</w:t>
            </w:r>
          </w:p>
        </w:tc>
        <w:tc>
          <w:tcPr>
            <w:tcW w:w="1017" w:type="dxa"/>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3B49D7">
            <w:pPr>
              <w:pStyle w:val="TAH"/>
            </w:pPr>
            <w:r w:rsidRPr="00FD0425">
              <w:t>Presence</w:t>
            </w:r>
          </w:p>
        </w:tc>
        <w:tc>
          <w:tcPr>
            <w:tcW w:w="0" w:type="auto"/>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3B49D7">
            <w:pPr>
              <w:pStyle w:val="TAH"/>
            </w:pPr>
            <w:r w:rsidRPr="00FD0425">
              <w:t>Range</w:t>
            </w:r>
          </w:p>
        </w:tc>
        <w:tc>
          <w:tcPr>
            <w:tcW w:w="1051" w:type="dxa"/>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3B49D7">
            <w:pPr>
              <w:pStyle w:val="TAH"/>
            </w:pPr>
            <w:r w:rsidRPr="00FD0425">
              <w:t>IE type and reference</w:t>
            </w:r>
          </w:p>
        </w:tc>
        <w:tc>
          <w:tcPr>
            <w:tcW w:w="1985" w:type="dxa"/>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3B49D7">
            <w:pPr>
              <w:pStyle w:val="TAH"/>
            </w:pPr>
            <w:r w:rsidRPr="00FD0425">
              <w:t>Semantics description</w:t>
            </w:r>
          </w:p>
        </w:tc>
        <w:tc>
          <w:tcPr>
            <w:tcW w:w="1134" w:type="dxa"/>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3B49D7">
            <w:pPr>
              <w:pStyle w:val="TAH"/>
            </w:pPr>
            <w:r>
              <w:rPr>
                <w:rFonts w:cs="Arial"/>
                <w:lang w:eastAsia="ja-JP"/>
              </w:rPr>
              <w:t>Criticality</w:t>
            </w:r>
          </w:p>
        </w:tc>
        <w:tc>
          <w:tcPr>
            <w:tcW w:w="1276" w:type="dxa"/>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3B49D7">
            <w:pPr>
              <w:pStyle w:val="TAH"/>
            </w:pPr>
            <w:r>
              <w:rPr>
                <w:rFonts w:cs="Arial"/>
                <w:lang w:eastAsia="ja-JP"/>
              </w:rPr>
              <w:t>Assigned Criticality</w:t>
            </w:r>
          </w:p>
        </w:tc>
      </w:tr>
      <w:tr w:rsidR="00004997" w:rsidRPr="00FD0425" w14:paraId="5AA46AD7"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004997">
            <w:pPr>
              <w:pStyle w:val="TAL"/>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004997">
            <w:pPr>
              <w:pStyle w:val="TAL"/>
            </w:pPr>
            <w:r w:rsidRPr="00FD0425">
              <w:t>M</w:t>
            </w:r>
          </w:p>
        </w:tc>
        <w:tc>
          <w:tcPr>
            <w:tcW w:w="0" w:type="auto"/>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004997">
            <w:pPr>
              <w:pStyle w:val="TAC"/>
            </w:pPr>
          </w:p>
        </w:tc>
        <w:tc>
          <w:tcPr>
            <w:tcW w:w="1051" w:type="dxa"/>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004997">
            <w:pPr>
              <w:pStyle w:val="TAL"/>
            </w:pPr>
            <w:r w:rsidRPr="00FD0425">
              <w:t>INTEGER (0..255, ...)</w:t>
            </w:r>
          </w:p>
        </w:tc>
        <w:tc>
          <w:tcPr>
            <w:tcW w:w="1985" w:type="dxa"/>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004997">
            <w:pPr>
              <w:pStyle w:val="TAL"/>
              <w:rPr>
                <w:szCs w:val="22"/>
              </w:rPr>
            </w:pPr>
            <w:r w:rsidRPr="00FD0425">
              <w:rPr>
                <w:szCs w:val="22"/>
              </w:rPr>
              <w:t>This IE contains the standardized or pre-configured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9354E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9354E2">
            <w:pPr>
              <w:pStyle w:val="TAC"/>
              <w:rPr>
                <w:szCs w:val="22"/>
              </w:rPr>
            </w:pPr>
          </w:p>
        </w:tc>
      </w:tr>
      <w:tr w:rsidR="00004997" w:rsidRPr="00FD0425" w14:paraId="3F5A37D0"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004997">
            <w:pPr>
              <w:pStyle w:val="TAL"/>
            </w:pPr>
            <w:r w:rsidRPr="00FD0425">
              <w:t>Priority Level</w:t>
            </w:r>
          </w:p>
        </w:tc>
        <w:tc>
          <w:tcPr>
            <w:tcW w:w="1017" w:type="dxa"/>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004997">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004997">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004997">
            <w:pPr>
              <w:pStyle w:val="TAL"/>
            </w:pPr>
            <w:r w:rsidRPr="00FD0425">
              <w:t>9.2.3.62</w:t>
            </w:r>
          </w:p>
        </w:tc>
        <w:tc>
          <w:tcPr>
            <w:tcW w:w="1985" w:type="dxa"/>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004997">
            <w:pPr>
              <w:pStyle w:val="TAL"/>
            </w:pPr>
            <w:r w:rsidRPr="00FD0425">
              <w:rPr>
                <w:szCs w:val="22"/>
              </w:rPr>
              <w:t xml:space="preserve">Priority level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9354E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9354E2">
            <w:pPr>
              <w:pStyle w:val="TAC"/>
              <w:rPr>
                <w:szCs w:val="22"/>
              </w:rPr>
            </w:pPr>
          </w:p>
        </w:tc>
      </w:tr>
      <w:tr w:rsidR="00004997" w:rsidRPr="00FD0425" w14:paraId="6B8F3F82"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004997">
            <w:pPr>
              <w:pStyle w:val="TAL"/>
            </w:pPr>
            <w:r w:rsidRPr="00FD0425">
              <w:t>Averaging Window</w:t>
            </w:r>
          </w:p>
        </w:tc>
        <w:tc>
          <w:tcPr>
            <w:tcW w:w="1017" w:type="dxa"/>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004997">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004997">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004997">
            <w:pPr>
              <w:pStyle w:val="TAL"/>
            </w:pPr>
            <w:r w:rsidRPr="00FD0425">
              <w:t>9.2.3.14</w:t>
            </w:r>
          </w:p>
        </w:tc>
        <w:tc>
          <w:tcPr>
            <w:tcW w:w="1985" w:type="dxa"/>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004997">
            <w:pPr>
              <w:pStyle w:val="TAL"/>
            </w:pPr>
            <w:r w:rsidRPr="00FD0425">
              <w:rPr>
                <w:szCs w:val="22"/>
              </w:rPr>
              <w:t xml:space="preserve">Averaging window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9354E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9354E2">
            <w:pPr>
              <w:pStyle w:val="TAC"/>
              <w:rPr>
                <w:szCs w:val="22"/>
              </w:rPr>
            </w:pPr>
          </w:p>
        </w:tc>
      </w:tr>
      <w:tr w:rsidR="00004997" w:rsidRPr="00FD0425" w14:paraId="6C54CF03"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004997">
            <w:pPr>
              <w:pStyle w:val="TAL"/>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004997">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004997">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004997">
            <w:pPr>
              <w:pStyle w:val="TAL"/>
            </w:pPr>
            <w:r w:rsidRPr="00FD0425">
              <w:t>9.2.3.15</w:t>
            </w:r>
          </w:p>
        </w:tc>
        <w:tc>
          <w:tcPr>
            <w:tcW w:w="1985" w:type="dxa"/>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004997">
            <w:pPr>
              <w:pStyle w:val="TAL"/>
            </w:pPr>
            <w:r w:rsidRPr="00FD0425">
              <w:rPr>
                <w:szCs w:val="22"/>
              </w:rPr>
              <w:t xml:space="preserve">Maximum Data Burst Volume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9354E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9354E2">
            <w:pPr>
              <w:pStyle w:val="TAC"/>
              <w:rPr>
                <w:szCs w:val="22"/>
              </w:rPr>
            </w:pPr>
          </w:p>
        </w:tc>
      </w:tr>
      <w:tr w:rsidR="00004997" w:rsidRPr="00FD0425" w14:paraId="24715296"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004997">
            <w:pPr>
              <w:pStyle w:val="TAL"/>
            </w:pPr>
            <w:r>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004997">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9354E2">
            <w:pPr>
              <w:pStyle w:val="TAL"/>
            </w:pPr>
          </w:p>
        </w:tc>
        <w:tc>
          <w:tcPr>
            <w:tcW w:w="1051" w:type="dxa"/>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9354E2">
            <w:pPr>
              <w:pStyle w:val="TAL"/>
              <w:rPr>
                <w:lang w:eastAsia="ja-JP"/>
              </w:rPr>
            </w:pPr>
            <w:r w:rsidRPr="000F7162">
              <w:t>Extended Packet Delay Budget</w:t>
            </w:r>
          </w:p>
          <w:p w14:paraId="169FDD9D" w14:textId="77777777" w:rsidR="00004997" w:rsidRPr="00FD0425" w:rsidRDefault="00004997" w:rsidP="009354E2">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0E05806F" w14:textId="77777777" w:rsidR="00004997" w:rsidRDefault="00004997" w:rsidP="009354E2">
            <w:pPr>
              <w:pStyle w:val="TAL"/>
            </w:pPr>
            <w:r>
              <w:t>Core Network Packet Delay Budget is specified in TS 23.501 [7].</w:t>
            </w:r>
          </w:p>
          <w:p w14:paraId="041CD398" w14:textId="77777777" w:rsidR="00004997" w:rsidRPr="00FD0425" w:rsidRDefault="00004997" w:rsidP="009354E2">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9354E2">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9354E2">
            <w:pPr>
              <w:pStyle w:val="TAC"/>
            </w:pPr>
            <w:r w:rsidRPr="009354E2">
              <w:t>ignore</w:t>
            </w:r>
          </w:p>
        </w:tc>
      </w:tr>
      <w:tr w:rsidR="00004997" w:rsidRPr="00FD0425" w14:paraId="7A425F53" w14:textId="77777777" w:rsidTr="009354E2">
        <w:trPr>
          <w:jc w:val="center"/>
        </w:trPr>
        <w:tc>
          <w:tcPr>
            <w:tcW w:w="1602" w:type="dxa"/>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004997">
            <w:pPr>
              <w:pStyle w:val="TAL"/>
            </w:pPr>
            <w:r>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004997">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9354E2">
            <w:pPr>
              <w:pStyle w:val="TAL"/>
            </w:pPr>
          </w:p>
        </w:tc>
        <w:tc>
          <w:tcPr>
            <w:tcW w:w="1051" w:type="dxa"/>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9354E2">
            <w:pPr>
              <w:pStyle w:val="TAL"/>
              <w:rPr>
                <w:lang w:eastAsia="ja-JP"/>
              </w:rPr>
            </w:pPr>
            <w:r w:rsidRPr="000F7162">
              <w:t>Extended Packet Delay Budget</w:t>
            </w:r>
          </w:p>
          <w:p w14:paraId="0CEF95DD" w14:textId="77777777" w:rsidR="00004997" w:rsidRPr="00FD0425" w:rsidRDefault="00004997" w:rsidP="009354E2">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5E5501AC" w14:textId="77777777" w:rsidR="00004997" w:rsidRDefault="00004997" w:rsidP="009354E2">
            <w:pPr>
              <w:pStyle w:val="TAL"/>
            </w:pPr>
            <w:r>
              <w:t>Core Network Packet Delay Budget is specified in TS 23.501 [7].</w:t>
            </w:r>
          </w:p>
          <w:p w14:paraId="7E2DFAC6" w14:textId="77777777" w:rsidR="00004997" w:rsidRPr="00FD0425" w:rsidRDefault="00004997" w:rsidP="009354E2">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9354E2">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9354E2">
            <w:pPr>
              <w:pStyle w:val="TAC"/>
            </w:pPr>
            <w:r w:rsidRPr="009354E2">
              <w:t>ignore</w:t>
            </w:r>
          </w:p>
        </w:tc>
      </w:tr>
    </w:tbl>
    <w:p w14:paraId="5F4FE9E9" w14:textId="77777777" w:rsidR="00F02090" w:rsidRPr="00FD0425" w:rsidRDefault="00F02090" w:rsidP="00F02090">
      <w:pPr>
        <w:rPr>
          <w:rFonts w:eastAsia="Malgun Gothic"/>
        </w:rPr>
      </w:pPr>
    </w:p>
    <w:p w14:paraId="17CD8C1A" w14:textId="77777777" w:rsidR="00F02090" w:rsidRPr="00FD0425" w:rsidRDefault="00F02090" w:rsidP="00F02090">
      <w:pPr>
        <w:pStyle w:val="Heading4"/>
        <w:rPr>
          <w:lang w:val="fr-FR"/>
        </w:rPr>
      </w:pPr>
      <w:bookmarkStart w:id="6278" w:name="_Toc20955318"/>
      <w:bookmarkStart w:id="6279" w:name="_Toc29991521"/>
      <w:bookmarkStart w:id="6280" w:name="_Toc36555922"/>
      <w:bookmarkStart w:id="6281" w:name="_Toc44497667"/>
      <w:bookmarkStart w:id="6282" w:name="_Toc45108054"/>
      <w:bookmarkStart w:id="6283" w:name="_Toc45901674"/>
      <w:bookmarkStart w:id="6284" w:name="_Toc51850755"/>
      <w:bookmarkStart w:id="6285" w:name="_Toc56693759"/>
      <w:bookmarkStart w:id="6286" w:name="_Toc64447303"/>
      <w:bookmarkStart w:id="6287" w:name="_Toc66286797"/>
      <w:bookmarkStart w:id="6288" w:name="_Toc74151492"/>
      <w:bookmarkStart w:id="6289" w:name="_Toc88653965"/>
      <w:bookmarkStart w:id="6290" w:name="_Toc97904321"/>
      <w:bookmarkStart w:id="6291" w:name="_Toc105175362"/>
      <w:bookmarkStart w:id="6292" w:name="_Toc113826392"/>
      <w:bookmarkStart w:id="6293" w:name="_Toc120032518"/>
      <w:r w:rsidRPr="00FD0425">
        <w:rPr>
          <w:lang w:val="fr-FR"/>
        </w:rPr>
        <w:t>9.2.3.9</w:t>
      </w:r>
      <w:r w:rsidRPr="00FD0425">
        <w:rPr>
          <w:lang w:val="fr-FR"/>
        </w:rPr>
        <w:tab/>
        <w:t>Dynamic 5QI Descriptor</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43848FF8" w14:textId="77777777" w:rsidR="00F02090" w:rsidRPr="00FD0425" w:rsidRDefault="00F02090" w:rsidP="00F02090">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017"/>
        <w:gridCol w:w="767"/>
        <w:gridCol w:w="1477"/>
        <w:gridCol w:w="1777"/>
        <w:gridCol w:w="1134"/>
        <w:gridCol w:w="1084"/>
      </w:tblGrid>
      <w:tr w:rsidR="003B49D7" w:rsidRPr="00FD0425" w14:paraId="42AC513B"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3B49D7">
            <w:pPr>
              <w:pStyle w:val="TAH"/>
              <w:rPr>
                <w:lang w:eastAsia="ja-JP"/>
              </w:rPr>
            </w:pPr>
            <w:r w:rsidRPr="00FD0425">
              <w:rPr>
                <w:lang w:eastAsia="ja-JP"/>
              </w:rPr>
              <w:t>IE/Group Name</w:t>
            </w:r>
          </w:p>
        </w:tc>
        <w:tc>
          <w:tcPr>
            <w:tcW w:w="1017" w:type="dxa"/>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3B49D7">
            <w:pPr>
              <w:pStyle w:val="TAH"/>
              <w:rPr>
                <w:lang w:eastAsia="ja-JP"/>
              </w:rPr>
            </w:pPr>
            <w:r w:rsidRPr="00FD0425">
              <w:rPr>
                <w:lang w:eastAsia="ja-JP"/>
              </w:rPr>
              <w:t>Presence</w:t>
            </w:r>
          </w:p>
        </w:tc>
        <w:tc>
          <w:tcPr>
            <w:tcW w:w="767" w:type="dxa"/>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3B49D7">
            <w:pPr>
              <w:pStyle w:val="TAH"/>
              <w:rPr>
                <w:lang w:eastAsia="ja-JP"/>
              </w:rPr>
            </w:pPr>
            <w:r w:rsidRPr="00FD0425">
              <w:rPr>
                <w:lang w:eastAsia="ja-JP"/>
              </w:rPr>
              <w:t>Range</w:t>
            </w:r>
          </w:p>
        </w:tc>
        <w:tc>
          <w:tcPr>
            <w:tcW w:w="1477" w:type="dxa"/>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3B49D7">
            <w:pPr>
              <w:pStyle w:val="TAH"/>
              <w:rPr>
                <w:lang w:eastAsia="ja-JP"/>
              </w:rPr>
            </w:pPr>
            <w:r w:rsidRPr="00FD0425">
              <w:rPr>
                <w:lang w:eastAsia="ja-JP"/>
              </w:rPr>
              <w:t>IE type and reference</w:t>
            </w:r>
          </w:p>
        </w:tc>
        <w:tc>
          <w:tcPr>
            <w:tcW w:w="1777" w:type="dxa"/>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3B49D7">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3B49D7">
            <w:pPr>
              <w:pStyle w:val="TAH"/>
              <w:rPr>
                <w:lang w:eastAsia="ja-JP"/>
              </w:rPr>
            </w:pPr>
            <w:r>
              <w:rPr>
                <w:rFonts w:cs="Arial"/>
                <w:lang w:eastAsia="ja-JP"/>
              </w:rPr>
              <w:t>Criticality</w:t>
            </w:r>
          </w:p>
        </w:tc>
        <w:tc>
          <w:tcPr>
            <w:tcW w:w="1084" w:type="dxa"/>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3B49D7">
            <w:pPr>
              <w:pStyle w:val="TAH"/>
              <w:rPr>
                <w:lang w:eastAsia="ja-JP"/>
              </w:rPr>
            </w:pPr>
            <w:r>
              <w:rPr>
                <w:rFonts w:cs="Arial"/>
                <w:lang w:eastAsia="ja-JP"/>
              </w:rPr>
              <w:t>Assigned Criticality</w:t>
            </w:r>
          </w:p>
        </w:tc>
      </w:tr>
      <w:tr w:rsidR="00004997" w:rsidRPr="00FD0425" w14:paraId="0ED2C3A4"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004997">
            <w:pPr>
              <w:pStyle w:val="TAL"/>
              <w:rPr>
                <w:lang w:eastAsia="ja-JP"/>
              </w:rPr>
            </w:pPr>
            <w:r w:rsidRPr="00FD0425">
              <w:rPr>
                <w:lang w:eastAsia="ja-JP"/>
              </w:rPr>
              <w:t>Priority Level</w:t>
            </w:r>
          </w:p>
        </w:tc>
        <w:tc>
          <w:tcPr>
            <w:tcW w:w="1017" w:type="dxa"/>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004997">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004997">
            <w:pPr>
              <w:pStyle w:val="TAL"/>
              <w:rPr>
                <w:lang w:eastAsia="ja-JP"/>
              </w:rPr>
            </w:pPr>
            <w:r w:rsidRPr="00FD0425">
              <w:rPr>
                <w:lang w:eastAsia="ja-JP"/>
              </w:rPr>
              <w:t>9.2.3.62</w:t>
            </w:r>
          </w:p>
        </w:tc>
        <w:tc>
          <w:tcPr>
            <w:tcW w:w="1777" w:type="dxa"/>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004997">
            <w:pPr>
              <w:pStyle w:val="TAL"/>
              <w:rPr>
                <w:lang w:eastAsia="ja-JP"/>
              </w:rPr>
            </w:pPr>
            <w:r w:rsidRPr="00FD0425">
              <w:rPr>
                <w:szCs w:val="22"/>
              </w:rPr>
              <w:t xml:space="preserve">Priority level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9354E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9354E2">
            <w:pPr>
              <w:pStyle w:val="TAC"/>
              <w:rPr>
                <w:szCs w:val="22"/>
              </w:rPr>
            </w:pPr>
          </w:p>
        </w:tc>
      </w:tr>
      <w:tr w:rsidR="00004997" w:rsidRPr="00FD0425" w14:paraId="36E2692A"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004997">
            <w:pPr>
              <w:pStyle w:val="TAL"/>
              <w:rPr>
                <w:lang w:eastAsia="ja-JP"/>
              </w:rPr>
            </w:pPr>
            <w:r w:rsidRPr="00FD0425">
              <w:rPr>
                <w:lang w:eastAsia="ja-JP"/>
              </w:rPr>
              <w:t>Packet Delay Budget</w:t>
            </w:r>
          </w:p>
        </w:tc>
        <w:tc>
          <w:tcPr>
            <w:tcW w:w="1017" w:type="dxa"/>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004997">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004997">
            <w:pPr>
              <w:pStyle w:val="TAL"/>
              <w:rPr>
                <w:lang w:eastAsia="ja-JP"/>
              </w:rPr>
            </w:pPr>
            <w:r w:rsidRPr="00FD0425">
              <w:rPr>
                <w:lang w:eastAsia="ja-JP"/>
              </w:rPr>
              <w:t>9.2.3.12</w:t>
            </w:r>
          </w:p>
        </w:tc>
        <w:tc>
          <w:tcPr>
            <w:tcW w:w="1777" w:type="dxa"/>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004997">
            <w:pPr>
              <w:pStyle w:val="TAL"/>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004997">
            <w:pPr>
              <w:pStyle w:val="TAL"/>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9354E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9354E2">
            <w:pPr>
              <w:pStyle w:val="TAC"/>
            </w:pPr>
          </w:p>
        </w:tc>
      </w:tr>
      <w:tr w:rsidR="00004997" w:rsidRPr="00FD0425" w14:paraId="7F8B07D6"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004997">
            <w:pPr>
              <w:pStyle w:val="TAL"/>
              <w:rPr>
                <w:lang w:eastAsia="ja-JP"/>
              </w:rPr>
            </w:pPr>
            <w:r w:rsidRPr="00FD0425">
              <w:rPr>
                <w:lang w:eastAsia="ja-JP"/>
              </w:rPr>
              <w:t>Packet Error Rate</w:t>
            </w:r>
          </w:p>
        </w:tc>
        <w:tc>
          <w:tcPr>
            <w:tcW w:w="1017" w:type="dxa"/>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004997">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004997">
            <w:pPr>
              <w:pStyle w:val="TAL"/>
              <w:rPr>
                <w:lang w:eastAsia="ja-JP"/>
              </w:rPr>
            </w:pPr>
            <w:r w:rsidRPr="00FD0425">
              <w:rPr>
                <w:lang w:eastAsia="ja-JP"/>
              </w:rPr>
              <w:t>9.2.3.13</w:t>
            </w:r>
          </w:p>
        </w:tc>
        <w:tc>
          <w:tcPr>
            <w:tcW w:w="1777" w:type="dxa"/>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004997">
            <w:pPr>
              <w:pStyle w:val="TAL"/>
              <w:rPr>
                <w:lang w:eastAsia="ja-JP"/>
              </w:rPr>
            </w:pPr>
            <w:r w:rsidRPr="00FD0425">
              <w:t>Packet Error Rate</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9354E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9354E2">
            <w:pPr>
              <w:pStyle w:val="TAC"/>
            </w:pPr>
          </w:p>
        </w:tc>
      </w:tr>
      <w:tr w:rsidR="00004997" w:rsidRPr="00FD0425" w14:paraId="12FC0ACC"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004997">
            <w:pPr>
              <w:pStyle w:val="TAL"/>
              <w:rPr>
                <w:lang w:eastAsia="ja-JP"/>
              </w:rPr>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004997">
            <w:pPr>
              <w:pStyle w:val="TAL"/>
              <w:rPr>
                <w:lang w:eastAsia="ja-JP"/>
              </w:rPr>
            </w:pPr>
            <w:r w:rsidRPr="00FD0425">
              <w:t>O</w:t>
            </w:r>
          </w:p>
        </w:tc>
        <w:tc>
          <w:tcPr>
            <w:tcW w:w="767" w:type="dxa"/>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004997">
            <w:pPr>
              <w:pStyle w:val="TAL"/>
              <w:rPr>
                <w:lang w:eastAsia="ja-JP"/>
              </w:rPr>
            </w:pPr>
            <w:r w:rsidRPr="00FD0425">
              <w:t>INTEGER (0..255, ...)</w:t>
            </w:r>
          </w:p>
        </w:tc>
        <w:tc>
          <w:tcPr>
            <w:tcW w:w="1777" w:type="dxa"/>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004997">
            <w:pPr>
              <w:pStyle w:val="TAL"/>
            </w:pPr>
            <w:r w:rsidRPr="00FD0425">
              <w:rPr>
                <w:szCs w:val="22"/>
              </w:rPr>
              <w:t>This IE contains the dynamically assigned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9354E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9354E2">
            <w:pPr>
              <w:pStyle w:val="TAC"/>
              <w:rPr>
                <w:szCs w:val="22"/>
              </w:rPr>
            </w:pPr>
          </w:p>
        </w:tc>
      </w:tr>
      <w:tr w:rsidR="00004997" w:rsidRPr="00FD0425" w14:paraId="3275C8F3"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004997">
            <w:pPr>
              <w:pStyle w:val="TAL"/>
              <w:rPr>
                <w:lang w:eastAsia="ja-JP"/>
              </w:rPr>
            </w:pPr>
            <w:r w:rsidRPr="00FD0425">
              <w:rPr>
                <w:lang w:eastAsia="ja-JP"/>
              </w:rPr>
              <w:t>Delay Critical</w:t>
            </w:r>
          </w:p>
        </w:tc>
        <w:tc>
          <w:tcPr>
            <w:tcW w:w="1017" w:type="dxa"/>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004997">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004997">
            <w:pPr>
              <w:pStyle w:val="TAL"/>
              <w:rPr>
                <w:lang w:eastAsia="ja-JP"/>
              </w:rPr>
            </w:pPr>
            <w:r w:rsidRPr="00FD0425">
              <w:rPr>
                <w:lang w:eastAsia="ja-JP"/>
              </w:rPr>
              <w:t>ENUMERATED (Delay critical, Non-delay critical, ...)</w:t>
            </w:r>
          </w:p>
        </w:tc>
        <w:tc>
          <w:tcPr>
            <w:tcW w:w="1777" w:type="dxa"/>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004997">
            <w:pPr>
              <w:pStyle w:val="TAL"/>
              <w:rPr>
                <w:szCs w:val="22"/>
              </w:rPr>
            </w:pPr>
            <w:r w:rsidRPr="00FD0425">
              <w:rPr>
                <w:szCs w:val="22"/>
              </w:rPr>
              <w:t xml:space="preserve">This IE indicates whether the GBR QoS flow is delay critical as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9354E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9354E2">
            <w:pPr>
              <w:pStyle w:val="TAC"/>
              <w:rPr>
                <w:szCs w:val="22"/>
              </w:rPr>
            </w:pPr>
          </w:p>
        </w:tc>
      </w:tr>
      <w:tr w:rsidR="00004997" w:rsidRPr="00FD0425" w14:paraId="7E8EF621"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004997">
            <w:pPr>
              <w:pStyle w:val="TAL"/>
              <w:rPr>
                <w:lang w:eastAsia="ja-JP"/>
              </w:rPr>
            </w:pPr>
            <w:r w:rsidRPr="00FD0425">
              <w:rPr>
                <w:lang w:eastAsia="ja-JP"/>
              </w:rPr>
              <w:t>Averaging Window</w:t>
            </w:r>
          </w:p>
        </w:tc>
        <w:tc>
          <w:tcPr>
            <w:tcW w:w="1017" w:type="dxa"/>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004997">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004997">
            <w:pPr>
              <w:pStyle w:val="TAL"/>
              <w:rPr>
                <w:lang w:eastAsia="ja-JP"/>
              </w:rPr>
            </w:pPr>
            <w:r w:rsidRPr="00FD0425">
              <w:rPr>
                <w:lang w:eastAsia="ja-JP"/>
              </w:rPr>
              <w:t>9.2.3.14</w:t>
            </w:r>
          </w:p>
        </w:tc>
        <w:tc>
          <w:tcPr>
            <w:tcW w:w="1777" w:type="dxa"/>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004997">
            <w:pPr>
              <w:pStyle w:val="TAL"/>
              <w:rPr>
                <w:lang w:eastAsia="ja-JP"/>
              </w:rPr>
            </w:pPr>
            <w:r w:rsidRPr="00FD0425">
              <w:t>Averaging window</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9354E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9354E2">
            <w:pPr>
              <w:pStyle w:val="TAC"/>
            </w:pPr>
          </w:p>
        </w:tc>
      </w:tr>
      <w:tr w:rsidR="00004997" w:rsidRPr="00FD0425" w14:paraId="39BE7216"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004997">
            <w:pPr>
              <w:pStyle w:val="TAL"/>
              <w:rPr>
                <w:lang w:eastAsia="ja-JP"/>
              </w:rPr>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004997">
            <w:pPr>
              <w:pStyle w:val="TAL"/>
              <w:rPr>
                <w:lang w:eastAsia="ja-JP"/>
              </w:rPr>
            </w:pPr>
            <w:r w:rsidRPr="00FD0425">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004997">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004997">
            <w:pPr>
              <w:pStyle w:val="TAL"/>
              <w:rPr>
                <w:lang w:eastAsia="ja-JP"/>
              </w:rPr>
            </w:pPr>
            <w:r w:rsidRPr="00FD0425">
              <w:rPr>
                <w:lang w:eastAsia="ja-JP"/>
              </w:rPr>
              <w:t>9.2.3.15</w:t>
            </w:r>
          </w:p>
        </w:tc>
        <w:tc>
          <w:tcPr>
            <w:tcW w:w="1777" w:type="dxa"/>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004997">
            <w:pPr>
              <w:pStyle w:val="TAL"/>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1134" w:type="dxa"/>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9354E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9354E2">
            <w:pPr>
              <w:pStyle w:val="TAC"/>
            </w:pPr>
          </w:p>
        </w:tc>
      </w:tr>
      <w:tr w:rsidR="00004997" w:rsidRPr="00FD0425" w14:paraId="263BDF57"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004997">
            <w:pPr>
              <w:pStyle w:val="TAL"/>
            </w:pPr>
            <w:r w:rsidRPr="00E50E51">
              <w:rPr>
                <w:lang w:eastAsia="ja-JP"/>
              </w:rPr>
              <w:t>Extended Packet Delay Budget</w:t>
            </w:r>
          </w:p>
        </w:tc>
        <w:tc>
          <w:tcPr>
            <w:tcW w:w="1017" w:type="dxa"/>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004997">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9354E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9354E2">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9354E2">
            <w:pPr>
              <w:pStyle w:val="TAL"/>
            </w:pPr>
            <w:r w:rsidRPr="00E50E51">
              <w:rPr>
                <w:szCs w:val="18"/>
              </w:rPr>
              <w:t>Packet Delay Budget is specified in TS 23.501 [7].</w:t>
            </w:r>
          </w:p>
        </w:tc>
        <w:tc>
          <w:tcPr>
            <w:tcW w:w="1134" w:type="dxa"/>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9354E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9354E2">
            <w:pPr>
              <w:pStyle w:val="TAC"/>
            </w:pPr>
            <w:r w:rsidRPr="009354E2">
              <w:t>ignore</w:t>
            </w:r>
          </w:p>
        </w:tc>
      </w:tr>
      <w:tr w:rsidR="00004997" w:rsidRPr="00FD0425" w14:paraId="33EA74CE"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004997">
            <w:pPr>
              <w:pStyle w:val="TAL"/>
            </w:pPr>
            <w:r w:rsidRPr="00E50E51">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004997">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9354E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9354E2">
            <w:pPr>
              <w:pStyle w:val="TAL"/>
              <w:rPr>
                <w:lang w:eastAsia="ja-JP"/>
              </w:rPr>
            </w:pPr>
            <w:r w:rsidRPr="00E50E51">
              <w:t>Extended Packet Delay Budget</w:t>
            </w:r>
          </w:p>
          <w:p w14:paraId="546722FA" w14:textId="77777777" w:rsidR="00004997" w:rsidRPr="00FD0425" w:rsidRDefault="00004997" w:rsidP="009354E2">
            <w:pPr>
              <w:pStyle w:val="TAL"/>
              <w:rPr>
                <w:lang w:eastAsia="ja-JP"/>
              </w:rPr>
            </w:pPr>
            <w:r w:rsidRPr="00E50E51">
              <w:rPr>
                <w:lang w:eastAsia="ja-JP"/>
              </w:rPr>
              <w:t>9.2.3.</w:t>
            </w:r>
            <w:r>
              <w:rPr>
                <w:lang w:eastAsia="ja-JP"/>
              </w:rPr>
              <w:t>113</w:t>
            </w:r>
            <w:r w:rsidRPr="00E50E51">
              <w:t xml:space="preserve"> </w:t>
            </w:r>
          </w:p>
        </w:tc>
        <w:tc>
          <w:tcPr>
            <w:tcW w:w="1777" w:type="dxa"/>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9354E2">
            <w:pPr>
              <w:pStyle w:val="TAL"/>
            </w:pPr>
            <w:r w:rsidRPr="00E50E51">
              <w:t>Core Network Packet Delay Budget is specified in TS 23.501 [7].</w:t>
            </w:r>
          </w:p>
          <w:p w14:paraId="3AE54CA1" w14:textId="77777777" w:rsidR="00004997" w:rsidRPr="00FD0425" w:rsidRDefault="00004997" w:rsidP="009354E2">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9354E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9354E2">
            <w:pPr>
              <w:pStyle w:val="TAC"/>
            </w:pPr>
            <w:r w:rsidRPr="009354E2">
              <w:t>ignore</w:t>
            </w:r>
          </w:p>
        </w:tc>
      </w:tr>
      <w:tr w:rsidR="00004997" w:rsidRPr="00FD0425" w14:paraId="77149661" w14:textId="77777777" w:rsidTr="009354E2">
        <w:trPr>
          <w:jc w:val="center"/>
        </w:trPr>
        <w:tc>
          <w:tcPr>
            <w:tcW w:w="1694" w:type="dxa"/>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004997">
            <w:pPr>
              <w:pStyle w:val="TAL"/>
            </w:pPr>
            <w:r w:rsidRPr="00E50E51">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004997">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9354E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9354E2">
            <w:pPr>
              <w:pStyle w:val="TAL"/>
              <w:rPr>
                <w:lang w:eastAsia="ja-JP"/>
              </w:rPr>
            </w:pPr>
            <w:r w:rsidRPr="00E50E51">
              <w:t>Extended Packet Delay Budget</w:t>
            </w:r>
          </w:p>
          <w:p w14:paraId="1A3EA8C1" w14:textId="77777777" w:rsidR="00004997" w:rsidRPr="00FD0425" w:rsidRDefault="00004997" w:rsidP="009354E2">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9354E2">
            <w:pPr>
              <w:pStyle w:val="TAL"/>
            </w:pPr>
            <w:r w:rsidRPr="00E50E51">
              <w:t>Core Network Packet Delay Budget is specified in TS 23.501 [7].</w:t>
            </w:r>
          </w:p>
          <w:p w14:paraId="60071022" w14:textId="77777777" w:rsidR="00004997" w:rsidRPr="00FD0425" w:rsidRDefault="00004997" w:rsidP="009354E2">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9354E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9354E2">
            <w:pPr>
              <w:pStyle w:val="TAC"/>
            </w:pPr>
            <w:r w:rsidRPr="009354E2">
              <w:t>ignore</w:t>
            </w:r>
          </w:p>
        </w:tc>
      </w:tr>
    </w:tbl>
    <w:p w14:paraId="6BDA0C29" w14:textId="77777777" w:rsidR="00F02090" w:rsidRPr="00FD0425" w:rsidRDefault="00F02090" w:rsidP="00F02090">
      <w:pPr>
        <w:rPr>
          <w:rFonts w:eastAsia="Malgun Gothic" w:hint="eastAsia"/>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blPrEx>
          <w:tblCellMar>
            <w:top w:w="0" w:type="dxa"/>
            <w:bottom w:w="0" w:type="dxa"/>
          </w:tblCellMar>
        </w:tblPrEx>
        <w:tc>
          <w:tcPr>
            <w:tcW w:w="3244" w:type="dxa"/>
          </w:tcPr>
          <w:p w14:paraId="271163BA" w14:textId="77777777" w:rsidR="00F02090" w:rsidRPr="00FD0425" w:rsidRDefault="00F02090" w:rsidP="00694C97">
            <w:pPr>
              <w:pStyle w:val="TAH"/>
            </w:pPr>
            <w:r w:rsidRPr="00FD0425">
              <w:rPr>
                <w:lang w:eastAsia="ja-JP"/>
              </w:rPr>
              <w:t>Condition</w:t>
            </w:r>
          </w:p>
        </w:tc>
        <w:tc>
          <w:tcPr>
            <w:tcW w:w="6192" w:type="dxa"/>
          </w:tcPr>
          <w:p w14:paraId="612BA086" w14:textId="77777777" w:rsidR="00F02090" w:rsidRPr="00FD0425" w:rsidRDefault="00F02090" w:rsidP="00694C97">
            <w:pPr>
              <w:pStyle w:val="TAH"/>
              <w:rPr>
                <w:lang w:eastAsia="ja-JP"/>
              </w:rPr>
            </w:pPr>
            <w:r w:rsidRPr="00FD0425">
              <w:t>Explanation</w:t>
            </w:r>
          </w:p>
        </w:tc>
      </w:tr>
      <w:tr w:rsidR="00F02090" w:rsidRPr="00FD0425" w14:paraId="25673932" w14:textId="77777777" w:rsidTr="00694C97">
        <w:tblPrEx>
          <w:tblCellMar>
            <w:top w:w="0" w:type="dxa"/>
            <w:bottom w:w="0" w:type="dxa"/>
          </w:tblCellMar>
        </w:tblPrEx>
        <w:tc>
          <w:tcPr>
            <w:tcW w:w="3244" w:type="dxa"/>
          </w:tcPr>
          <w:p w14:paraId="3B66E37F" w14:textId="77777777" w:rsidR="00F02090" w:rsidRPr="00FD0425" w:rsidRDefault="00F02090" w:rsidP="00694C97">
            <w:pPr>
              <w:pStyle w:val="TAL"/>
              <w:rPr>
                <w:rFonts w:cs="Arial"/>
              </w:rPr>
            </w:pPr>
            <w:r w:rsidRPr="00FD0425">
              <w:rPr>
                <w:rFonts w:cs="Arial"/>
                <w:lang w:eastAsia="zh-CN"/>
              </w:rPr>
              <w:t>ifGBRflow</w:t>
            </w:r>
          </w:p>
        </w:tc>
        <w:tc>
          <w:tcPr>
            <w:tcW w:w="6192" w:type="dxa"/>
          </w:tcPr>
          <w:p w14:paraId="75324AA9" w14:textId="77777777" w:rsidR="00F02090" w:rsidRPr="00FD0425" w:rsidRDefault="00F02090" w:rsidP="00694C97">
            <w:pPr>
              <w:pStyle w:val="TAL"/>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F02090"/>
    <w:p w14:paraId="0DCD51A1" w14:textId="77777777" w:rsidR="00F02090" w:rsidRPr="00FD0425" w:rsidRDefault="00F02090" w:rsidP="00F02090">
      <w:pPr>
        <w:pStyle w:val="Heading4"/>
        <w:rPr>
          <w:rFonts w:eastAsia="Batang"/>
        </w:rPr>
      </w:pPr>
      <w:bookmarkStart w:id="6294" w:name="_Toc20955319"/>
      <w:bookmarkStart w:id="6295" w:name="_Toc29991522"/>
      <w:bookmarkStart w:id="6296" w:name="_Toc36555923"/>
      <w:bookmarkStart w:id="6297" w:name="_Toc44497668"/>
      <w:bookmarkStart w:id="6298" w:name="_Toc45108055"/>
      <w:bookmarkStart w:id="6299" w:name="_Toc45901675"/>
      <w:bookmarkStart w:id="6300" w:name="_Toc51850756"/>
      <w:bookmarkStart w:id="6301" w:name="_Toc56693760"/>
      <w:bookmarkStart w:id="6302" w:name="_Toc64447304"/>
      <w:bookmarkStart w:id="6303" w:name="_Toc66286798"/>
      <w:bookmarkStart w:id="6304" w:name="_Toc74151493"/>
      <w:bookmarkStart w:id="6305" w:name="_Toc88653966"/>
      <w:bookmarkStart w:id="6306" w:name="_Toc97904322"/>
      <w:bookmarkStart w:id="6307" w:name="_Toc105175363"/>
      <w:bookmarkStart w:id="6308" w:name="_Toc113826393"/>
      <w:bookmarkStart w:id="6309" w:name="_Toc120032519"/>
      <w:r w:rsidRPr="00FD0425">
        <w:rPr>
          <w:rFonts w:eastAsia="Batang"/>
        </w:rPr>
        <w:t>9.2.3.10</w:t>
      </w:r>
      <w:r w:rsidRPr="00FD0425">
        <w:rPr>
          <w:rFonts w:eastAsia="Batang"/>
        </w:rPr>
        <w:tab/>
        <w:t xml:space="preserve">QoS Flow </w:t>
      </w:r>
      <w:r w:rsidRPr="00FD0425">
        <w:rPr>
          <w:rFonts w:cs="Arial"/>
          <w:bCs/>
          <w:iCs/>
          <w:lang w:eastAsia="ja-JP"/>
        </w:rPr>
        <w:t>Identifier</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18C14337" w14:textId="77777777" w:rsidR="00F02090" w:rsidRPr="00FD0425" w:rsidRDefault="00F02090" w:rsidP="00F02090">
      <w:pPr>
        <w:keepNext/>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1C3C9501" w14:textId="77777777" w:rsidTr="00694C97">
        <w:tblPrEx>
          <w:tblCellMar>
            <w:top w:w="0" w:type="dxa"/>
            <w:bottom w:w="0" w:type="dxa"/>
          </w:tblCellMar>
        </w:tblPrEx>
        <w:tc>
          <w:tcPr>
            <w:tcW w:w="2304" w:type="dxa"/>
          </w:tcPr>
          <w:p w14:paraId="493C5186"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4F3ADE82"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2076F66C"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0ED854DF"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2E1E5AA7" w14:textId="77777777" w:rsidTr="00694C97">
        <w:tblPrEx>
          <w:tblCellMar>
            <w:top w:w="0" w:type="dxa"/>
            <w:bottom w:w="0" w:type="dxa"/>
          </w:tblCellMar>
        </w:tblPrEx>
        <w:tc>
          <w:tcPr>
            <w:tcW w:w="2304" w:type="dxa"/>
          </w:tcPr>
          <w:p w14:paraId="5B2CFE5C" w14:textId="77777777" w:rsidR="00F02090" w:rsidRPr="00FD0425" w:rsidRDefault="00F02090" w:rsidP="00694C97">
            <w:pPr>
              <w:pStyle w:val="TAL"/>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39ACAB8B" w14:textId="77777777" w:rsidR="00F02090" w:rsidRPr="00FD0425" w:rsidRDefault="00F02090" w:rsidP="00694C97">
            <w:pPr>
              <w:pStyle w:val="TAL"/>
              <w:rPr>
                <w:i/>
                <w:lang w:eastAsia="ja-JP"/>
              </w:rPr>
            </w:pPr>
          </w:p>
        </w:tc>
        <w:tc>
          <w:tcPr>
            <w:tcW w:w="2592" w:type="dxa"/>
          </w:tcPr>
          <w:p w14:paraId="303DD355" w14:textId="77777777" w:rsidR="00F02090" w:rsidRPr="00FD0425" w:rsidRDefault="00F02090" w:rsidP="00694C97">
            <w:pPr>
              <w:pStyle w:val="TAL"/>
              <w:rPr>
                <w:lang w:eastAsia="ja-JP"/>
              </w:rPr>
            </w:pPr>
            <w:r w:rsidRPr="00FD0425">
              <w:rPr>
                <w:rFonts w:cs="Arial"/>
                <w:lang w:eastAsia="ja-JP"/>
              </w:rPr>
              <w:t>INTEGER (0 ..63, ...)</w:t>
            </w:r>
          </w:p>
        </w:tc>
        <w:tc>
          <w:tcPr>
            <w:tcW w:w="2520" w:type="dxa"/>
          </w:tcPr>
          <w:p w14:paraId="4EE12391" w14:textId="77777777" w:rsidR="00F02090" w:rsidRPr="00FD0425" w:rsidRDefault="00F02090" w:rsidP="00694C97">
            <w:pPr>
              <w:pStyle w:val="TAL"/>
              <w:rPr>
                <w:lang w:eastAsia="ja-JP"/>
              </w:rPr>
            </w:pPr>
          </w:p>
        </w:tc>
      </w:tr>
    </w:tbl>
    <w:p w14:paraId="5D887E80" w14:textId="77777777" w:rsidR="00F02090" w:rsidRPr="00FD0425" w:rsidRDefault="00F02090" w:rsidP="00F02090">
      <w:pPr>
        <w:rPr>
          <w:rFonts w:eastAsia="Batang"/>
        </w:rPr>
      </w:pPr>
    </w:p>
    <w:p w14:paraId="5869D96D" w14:textId="77777777" w:rsidR="00F02090" w:rsidRPr="00FD0425" w:rsidRDefault="00F02090" w:rsidP="00F02090">
      <w:pPr>
        <w:pStyle w:val="Heading4"/>
      </w:pPr>
      <w:bookmarkStart w:id="6310" w:name="_Toc20955320"/>
      <w:bookmarkStart w:id="6311" w:name="_Toc29991523"/>
      <w:bookmarkStart w:id="6312" w:name="_Toc36555924"/>
      <w:bookmarkStart w:id="6313" w:name="_Toc44497669"/>
      <w:bookmarkStart w:id="6314" w:name="_Toc45108056"/>
      <w:bookmarkStart w:id="6315" w:name="_Toc45901676"/>
      <w:bookmarkStart w:id="6316" w:name="_Toc51850757"/>
      <w:bookmarkStart w:id="6317" w:name="_Toc56693761"/>
      <w:bookmarkStart w:id="6318" w:name="_Toc64447305"/>
      <w:bookmarkStart w:id="6319" w:name="_Toc66286799"/>
      <w:bookmarkStart w:id="6320" w:name="_Toc74151494"/>
      <w:bookmarkStart w:id="6321" w:name="_Toc88653967"/>
      <w:bookmarkStart w:id="6322" w:name="_Toc97904323"/>
      <w:bookmarkStart w:id="6323" w:name="_Toc105175364"/>
      <w:bookmarkStart w:id="6324" w:name="_Toc113826394"/>
      <w:bookmarkStart w:id="6325" w:name="_Toc120032520"/>
      <w:r w:rsidRPr="00FD0425">
        <w:t>9.2.3.11</w:t>
      </w:r>
      <w:r w:rsidRPr="00FD0425">
        <w:tab/>
        <w:t>Packet Loss Rate</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6FC71E22" w14:textId="77777777" w:rsidR="00F02090" w:rsidRPr="00FD0425" w:rsidRDefault="00F02090" w:rsidP="00F02090">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77BC388" w14:textId="77777777" w:rsidTr="00694C97">
        <w:tc>
          <w:tcPr>
            <w:tcW w:w="2304" w:type="dxa"/>
          </w:tcPr>
          <w:p w14:paraId="44DC0200" w14:textId="77777777" w:rsidR="00F02090" w:rsidRPr="00FD0425" w:rsidRDefault="00F02090" w:rsidP="00694C97">
            <w:pPr>
              <w:pStyle w:val="TAH"/>
              <w:rPr>
                <w:lang w:eastAsia="ja-JP"/>
              </w:rPr>
            </w:pPr>
            <w:r w:rsidRPr="00FD0425">
              <w:rPr>
                <w:lang w:eastAsia="ja-JP"/>
              </w:rPr>
              <w:t>IE/Group Name</w:t>
            </w:r>
          </w:p>
        </w:tc>
        <w:tc>
          <w:tcPr>
            <w:tcW w:w="1080" w:type="dxa"/>
          </w:tcPr>
          <w:p w14:paraId="47459962" w14:textId="77777777" w:rsidR="00F02090" w:rsidRPr="00FD0425" w:rsidRDefault="00F02090" w:rsidP="00694C97">
            <w:pPr>
              <w:pStyle w:val="TAH"/>
              <w:rPr>
                <w:lang w:eastAsia="ja-JP"/>
              </w:rPr>
            </w:pPr>
            <w:r w:rsidRPr="00FD0425">
              <w:rPr>
                <w:lang w:eastAsia="ja-JP"/>
              </w:rPr>
              <w:t>Presence</w:t>
            </w:r>
          </w:p>
        </w:tc>
        <w:tc>
          <w:tcPr>
            <w:tcW w:w="1080" w:type="dxa"/>
          </w:tcPr>
          <w:p w14:paraId="541A2735" w14:textId="77777777" w:rsidR="00F02090" w:rsidRPr="00FD0425" w:rsidRDefault="00F02090" w:rsidP="00694C97">
            <w:pPr>
              <w:pStyle w:val="TAH"/>
              <w:rPr>
                <w:lang w:eastAsia="ja-JP"/>
              </w:rPr>
            </w:pPr>
            <w:r w:rsidRPr="00FD0425">
              <w:rPr>
                <w:lang w:eastAsia="ja-JP"/>
              </w:rPr>
              <w:t>Range</w:t>
            </w:r>
          </w:p>
        </w:tc>
        <w:tc>
          <w:tcPr>
            <w:tcW w:w="2592" w:type="dxa"/>
          </w:tcPr>
          <w:p w14:paraId="0A5EF798" w14:textId="77777777" w:rsidR="00F02090" w:rsidRPr="00FD0425" w:rsidRDefault="00F02090" w:rsidP="00694C97">
            <w:pPr>
              <w:pStyle w:val="TAH"/>
              <w:rPr>
                <w:lang w:eastAsia="ja-JP"/>
              </w:rPr>
            </w:pPr>
            <w:r w:rsidRPr="00FD0425">
              <w:rPr>
                <w:lang w:eastAsia="ja-JP"/>
              </w:rPr>
              <w:t>IE type and reference</w:t>
            </w:r>
          </w:p>
        </w:tc>
        <w:tc>
          <w:tcPr>
            <w:tcW w:w="2520" w:type="dxa"/>
          </w:tcPr>
          <w:p w14:paraId="784D45CD" w14:textId="77777777" w:rsidR="00F02090" w:rsidRPr="00FD0425" w:rsidRDefault="00F02090" w:rsidP="00694C97">
            <w:pPr>
              <w:pStyle w:val="TAH"/>
              <w:rPr>
                <w:lang w:eastAsia="ja-JP"/>
              </w:rPr>
            </w:pPr>
            <w:r w:rsidRPr="00FD0425">
              <w:rPr>
                <w:lang w:eastAsia="ja-JP"/>
              </w:rPr>
              <w:t>Semantics description</w:t>
            </w:r>
          </w:p>
        </w:tc>
      </w:tr>
      <w:tr w:rsidR="00F02090" w:rsidRPr="00FD0425" w14:paraId="39680075" w14:textId="77777777" w:rsidTr="00694C97">
        <w:tc>
          <w:tcPr>
            <w:tcW w:w="2304" w:type="dxa"/>
          </w:tcPr>
          <w:p w14:paraId="72090E32" w14:textId="77777777" w:rsidR="00F02090" w:rsidRPr="00FD0425" w:rsidRDefault="00F02090" w:rsidP="00694C97">
            <w:pPr>
              <w:pStyle w:val="TAL"/>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26930D3F" w14:textId="77777777" w:rsidR="00F02090" w:rsidRPr="00FD0425" w:rsidRDefault="00F02090" w:rsidP="00694C97">
            <w:pPr>
              <w:pStyle w:val="TAL"/>
              <w:rPr>
                <w:rFonts w:cs="Arial"/>
                <w:lang w:eastAsia="ja-JP"/>
              </w:rPr>
            </w:pPr>
          </w:p>
        </w:tc>
        <w:tc>
          <w:tcPr>
            <w:tcW w:w="2592" w:type="dxa"/>
          </w:tcPr>
          <w:p w14:paraId="726FE3E1" w14:textId="77777777" w:rsidR="00F02090" w:rsidRPr="00FD0425" w:rsidRDefault="00F02090" w:rsidP="00694C97">
            <w:pPr>
              <w:pStyle w:val="TAL"/>
              <w:rPr>
                <w:rFonts w:cs="Arial"/>
                <w:lang w:eastAsia="ja-JP"/>
              </w:rPr>
            </w:pPr>
            <w:r w:rsidRPr="00FD0425">
              <w:rPr>
                <w:rFonts w:cs="Arial"/>
                <w:lang w:eastAsia="ja-JP"/>
              </w:rPr>
              <w:t>INTEGER (0..1000, ...)</w:t>
            </w:r>
          </w:p>
        </w:tc>
        <w:tc>
          <w:tcPr>
            <w:tcW w:w="2520" w:type="dxa"/>
          </w:tcPr>
          <w:p w14:paraId="49861F35" w14:textId="77777777" w:rsidR="00F02090" w:rsidRPr="00FD0425" w:rsidRDefault="00F02090" w:rsidP="00694C97">
            <w:pPr>
              <w:pStyle w:val="TAL"/>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F02090"/>
    <w:p w14:paraId="50C80D9E" w14:textId="77777777" w:rsidR="00F02090" w:rsidRPr="00FD0425" w:rsidRDefault="00F02090" w:rsidP="00F02090">
      <w:pPr>
        <w:pStyle w:val="Heading4"/>
      </w:pPr>
      <w:bookmarkStart w:id="6326" w:name="_Toc20955321"/>
      <w:bookmarkStart w:id="6327" w:name="_Toc29991524"/>
      <w:bookmarkStart w:id="6328" w:name="_Toc36555925"/>
      <w:bookmarkStart w:id="6329" w:name="_Toc44497670"/>
      <w:bookmarkStart w:id="6330" w:name="_Toc45108057"/>
      <w:bookmarkStart w:id="6331" w:name="_Toc45901677"/>
      <w:bookmarkStart w:id="6332" w:name="_Toc51850758"/>
      <w:bookmarkStart w:id="6333" w:name="_Toc56693762"/>
      <w:bookmarkStart w:id="6334" w:name="_Toc64447306"/>
      <w:bookmarkStart w:id="6335" w:name="_Toc66286800"/>
      <w:bookmarkStart w:id="6336" w:name="_Toc74151495"/>
      <w:bookmarkStart w:id="6337" w:name="_Toc88653968"/>
      <w:bookmarkStart w:id="6338" w:name="_Toc97904324"/>
      <w:bookmarkStart w:id="6339" w:name="_Toc105175365"/>
      <w:bookmarkStart w:id="6340" w:name="_Toc113826395"/>
      <w:bookmarkStart w:id="6341" w:name="_Toc120032521"/>
      <w:r w:rsidRPr="00FD0425">
        <w:t>9.2.3.12</w:t>
      </w:r>
      <w:r w:rsidRPr="00FD0425">
        <w:tab/>
        <w:t>Packet Delay Budget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5BF3D2B" w14:textId="77777777" w:rsidR="00F02090" w:rsidRPr="00FD0425" w:rsidRDefault="00F02090" w:rsidP="00F02090">
      <w:pPr>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051017E0" w14:textId="77777777" w:rsidTr="00694C97">
        <w:tc>
          <w:tcPr>
            <w:tcW w:w="2304" w:type="dxa"/>
          </w:tcPr>
          <w:p w14:paraId="349A5B23" w14:textId="77777777" w:rsidR="00F02090" w:rsidRPr="00FD0425" w:rsidRDefault="00F02090" w:rsidP="00694C97">
            <w:pPr>
              <w:pStyle w:val="TAH"/>
              <w:rPr>
                <w:lang w:eastAsia="ja-JP"/>
              </w:rPr>
            </w:pPr>
            <w:r w:rsidRPr="00FD0425">
              <w:rPr>
                <w:lang w:eastAsia="ja-JP"/>
              </w:rPr>
              <w:t>IE/Group Name</w:t>
            </w:r>
          </w:p>
        </w:tc>
        <w:tc>
          <w:tcPr>
            <w:tcW w:w="1080" w:type="dxa"/>
          </w:tcPr>
          <w:p w14:paraId="20A71041" w14:textId="77777777" w:rsidR="00F02090" w:rsidRPr="00FD0425" w:rsidRDefault="00F02090" w:rsidP="00694C97">
            <w:pPr>
              <w:pStyle w:val="TAH"/>
              <w:rPr>
                <w:lang w:eastAsia="ja-JP"/>
              </w:rPr>
            </w:pPr>
            <w:r w:rsidRPr="00FD0425">
              <w:rPr>
                <w:lang w:eastAsia="ja-JP"/>
              </w:rPr>
              <w:t>Presence</w:t>
            </w:r>
          </w:p>
        </w:tc>
        <w:tc>
          <w:tcPr>
            <w:tcW w:w="1080" w:type="dxa"/>
          </w:tcPr>
          <w:p w14:paraId="44274C7A" w14:textId="77777777" w:rsidR="00F02090" w:rsidRPr="00FD0425" w:rsidRDefault="00F02090" w:rsidP="00694C97">
            <w:pPr>
              <w:pStyle w:val="TAH"/>
              <w:rPr>
                <w:lang w:eastAsia="ja-JP"/>
              </w:rPr>
            </w:pPr>
            <w:r w:rsidRPr="00FD0425">
              <w:rPr>
                <w:lang w:eastAsia="ja-JP"/>
              </w:rPr>
              <w:t>Range</w:t>
            </w:r>
          </w:p>
        </w:tc>
        <w:tc>
          <w:tcPr>
            <w:tcW w:w="2592" w:type="dxa"/>
          </w:tcPr>
          <w:p w14:paraId="32ADCD5F" w14:textId="77777777" w:rsidR="00F02090" w:rsidRPr="00FD0425" w:rsidRDefault="00F02090" w:rsidP="00694C97">
            <w:pPr>
              <w:pStyle w:val="TAH"/>
              <w:rPr>
                <w:lang w:eastAsia="ja-JP"/>
              </w:rPr>
            </w:pPr>
            <w:r w:rsidRPr="00FD0425">
              <w:rPr>
                <w:lang w:eastAsia="ja-JP"/>
              </w:rPr>
              <w:t>IE type and reference</w:t>
            </w:r>
          </w:p>
        </w:tc>
        <w:tc>
          <w:tcPr>
            <w:tcW w:w="2520" w:type="dxa"/>
          </w:tcPr>
          <w:p w14:paraId="50AC8250" w14:textId="77777777" w:rsidR="00F02090" w:rsidRPr="00FD0425" w:rsidRDefault="00F02090" w:rsidP="00694C97">
            <w:pPr>
              <w:pStyle w:val="TAH"/>
              <w:rPr>
                <w:lang w:eastAsia="ja-JP"/>
              </w:rPr>
            </w:pPr>
            <w:r w:rsidRPr="00FD0425">
              <w:rPr>
                <w:lang w:eastAsia="ja-JP"/>
              </w:rPr>
              <w:t>Semantics description</w:t>
            </w:r>
          </w:p>
        </w:tc>
      </w:tr>
      <w:tr w:rsidR="00F02090" w:rsidRPr="00FD0425" w14:paraId="4AAD2D2B" w14:textId="77777777" w:rsidTr="00694C97">
        <w:tc>
          <w:tcPr>
            <w:tcW w:w="2304" w:type="dxa"/>
          </w:tcPr>
          <w:p w14:paraId="55709390" w14:textId="77777777" w:rsidR="00F02090" w:rsidRPr="00FD0425" w:rsidRDefault="00F02090" w:rsidP="00694C97">
            <w:pPr>
              <w:pStyle w:val="TAL"/>
              <w:rPr>
                <w:szCs w:val="22"/>
              </w:rPr>
            </w:pPr>
            <w:r w:rsidRPr="00FD0425">
              <w:rPr>
                <w:szCs w:val="22"/>
              </w:rPr>
              <w:t>Packet Delay Budget</w:t>
            </w:r>
          </w:p>
        </w:tc>
        <w:tc>
          <w:tcPr>
            <w:tcW w:w="1080" w:type="dxa"/>
          </w:tcPr>
          <w:p w14:paraId="5AD9D513" w14:textId="77777777" w:rsidR="00F02090" w:rsidRPr="00FD0425" w:rsidRDefault="00F02090" w:rsidP="00694C97">
            <w:pPr>
              <w:pStyle w:val="TAL"/>
              <w:rPr>
                <w:szCs w:val="22"/>
              </w:rPr>
            </w:pPr>
            <w:r w:rsidRPr="00FD0425">
              <w:rPr>
                <w:szCs w:val="22"/>
              </w:rPr>
              <w:t>M</w:t>
            </w:r>
          </w:p>
        </w:tc>
        <w:tc>
          <w:tcPr>
            <w:tcW w:w="1080" w:type="dxa"/>
          </w:tcPr>
          <w:p w14:paraId="71D02AF7" w14:textId="77777777" w:rsidR="00F02090" w:rsidRPr="00FD0425" w:rsidRDefault="00F02090" w:rsidP="00694C97">
            <w:pPr>
              <w:pStyle w:val="TAL"/>
              <w:rPr>
                <w:szCs w:val="22"/>
              </w:rPr>
            </w:pPr>
          </w:p>
        </w:tc>
        <w:tc>
          <w:tcPr>
            <w:tcW w:w="2592" w:type="dxa"/>
          </w:tcPr>
          <w:p w14:paraId="5A0D499A" w14:textId="77777777" w:rsidR="00F02090" w:rsidRPr="00FD0425" w:rsidRDefault="00F02090" w:rsidP="00694C97">
            <w:pPr>
              <w:pStyle w:val="TAL"/>
              <w:rPr>
                <w:szCs w:val="22"/>
              </w:rPr>
            </w:pPr>
            <w:r w:rsidRPr="00FD0425">
              <w:rPr>
                <w:szCs w:val="22"/>
              </w:rPr>
              <w:t>INTEGER (0..1023, ...)</w:t>
            </w:r>
          </w:p>
        </w:tc>
        <w:tc>
          <w:tcPr>
            <w:tcW w:w="2520" w:type="dxa"/>
          </w:tcPr>
          <w:p w14:paraId="4ACD8D29" w14:textId="77777777" w:rsidR="00F02090" w:rsidRPr="00FD0425" w:rsidRDefault="00F02090" w:rsidP="00694C97">
            <w:pPr>
              <w:pStyle w:val="TAL"/>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F02090"/>
    <w:p w14:paraId="5E76C8E6" w14:textId="77777777" w:rsidR="00F02090" w:rsidRPr="00FD0425" w:rsidRDefault="00F02090" w:rsidP="00F02090">
      <w:pPr>
        <w:pStyle w:val="Heading4"/>
      </w:pPr>
      <w:bookmarkStart w:id="6342" w:name="_Toc20955322"/>
      <w:bookmarkStart w:id="6343" w:name="_Toc29991525"/>
      <w:bookmarkStart w:id="6344" w:name="_Toc36555926"/>
      <w:bookmarkStart w:id="6345" w:name="_Toc44497671"/>
      <w:bookmarkStart w:id="6346" w:name="_Toc45108058"/>
      <w:bookmarkStart w:id="6347" w:name="_Toc45901678"/>
      <w:bookmarkStart w:id="6348" w:name="_Toc51850759"/>
      <w:bookmarkStart w:id="6349" w:name="_Toc56693763"/>
      <w:bookmarkStart w:id="6350" w:name="_Toc64447307"/>
      <w:bookmarkStart w:id="6351" w:name="_Toc66286801"/>
      <w:bookmarkStart w:id="6352" w:name="_Toc74151496"/>
      <w:bookmarkStart w:id="6353" w:name="_Toc88653969"/>
      <w:bookmarkStart w:id="6354" w:name="_Toc97904325"/>
      <w:bookmarkStart w:id="6355" w:name="_Toc105175366"/>
      <w:bookmarkStart w:id="6356" w:name="_Toc113826396"/>
      <w:bookmarkStart w:id="6357" w:name="_Toc120032522"/>
      <w:r w:rsidRPr="00FD0425">
        <w:t>9.2.3.13</w:t>
      </w:r>
      <w:r w:rsidRPr="00FD0425">
        <w:tab/>
        <w:t>Packet Error Rate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E0605AF" w14:textId="77777777" w:rsidR="00F02090" w:rsidRPr="00FD0425" w:rsidRDefault="00F02090" w:rsidP="00F02090">
      <w:pPr>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BCE8C70" w14:textId="77777777" w:rsidTr="00694C97">
        <w:tc>
          <w:tcPr>
            <w:tcW w:w="2304" w:type="dxa"/>
          </w:tcPr>
          <w:p w14:paraId="1814D428" w14:textId="77777777" w:rsidR="00F02090" w:rsidRPr="00FD0425" w:rsidRDefault="00F02090" w:rsidP="00694C97">
            <w:pPr>
              <w:pStyle w:val="TAH"/>
              <w:rPr>
                <w:lang w:eastAsia="ja-JP"/>
              </w:rPr>
            </w:pPr>
            <w:r w:rsidRPr="00FD0425">
              <w:rPr>
                <w:lang w:eastAsia="ja-JP"/>
              </w:rPr>
              <w:t>IE/Group Name</w:t>
            </w:r>
          </w:p>
        </w:tc>
        <w:tc>
          <w:tcPr>
            <w:tcW w:w="1080" w:type="dxa"/>
          </w:tcPr>
          <w:p w14:paraId="721BC43E" w14:textId="77777777" w:rsidR="00F02090" w:rsidRPr="00FD0425" w:rsidRDefault="00F02090" w:rsidP="00694C97">
            <w:pPr>
              <w:pStyle w:val="TAH"/>
              <w:rPr>
                <w:lang w:eastAsia="ja-JP"/>
              </w:rPr>
            </w:pPr>
            <w:r w:rsidRPr="00FD0425">
              <w:rPr>
                <w:lang w:eastAsia="ja-JP"/>
              </w:rPr>
              <w:t>Presence</w:t>
            </w:r>
          </w:p>
        </w:tc>
        <w:tc>
          <w:tcPr>
            <w:tcW w:w="1080" w:type="dxa"/>
          </w:tcPr>
          <w:p w14:paraId="2E4463D4" w14:textId="77777777" w:rsidR="00F02090" w:rsidRPr="00FD0425" w:rsidRDefault="00F02090" w:rsidP="00694C97">
            <w:pPr>
              <w:pStyle w:val="TAH"/>
              <w:rPr>
                <w:lang w:eastAsia="ja-JP"/>
              </w:rPr>
            </w:pPr>
            <w:r w:rsidRPr="00FD0425">
              <w:rPr>
                <w:lang w:eastAsia="ja-JP"/>
              </w:rPr>
              <w:t>Range</w:t>
            </w:r>
          </w:p>
        </w:tc>
        <w:tc>
          <w:tcPr>
            <w:tcW w:w="2592" w:type="dxa"/>
          </w:tcPr>
          <w:p w14:paraId="10B685AC" w14:textId="77777777" w:rsidR="00F02090" w:rsidRPr="00FD0425" w:rsidRDefault="00F02090" w:rsidP="00694C97">
            <w:pPr>
              <w:pStyle w:val="TAH"/>
              <w:rPr>
                <w:lang w:eastAsia="ja-JP"/>
              </w:rPr>
            </w:pPr>
            <w:r w:rsidRPr="00FD0425">
              <w:rPr>
                <w:lang w:eastAsia="ja-JP"/>
              </w:rPr>
              <w:t>IE type and reference</w:t>
            </w:r>
          </w:p>
        </w:tc>
        <w:tc>
          <w:tcPr>
            <w:tcW w:w="2520" w:type="dxa"/>
          </w:tcPr>
          <w:p w14:paraId="4532E02A" w14:textId="77777777" w:rsidR="00F02090" w:rsidRPr="00FD0425" w:rsidRDefault="00F02090" w:rsidP="00694C97">
            <w:pPr>
              <w:pStyle w:val="TAH"/>
              <w:rPr>
                <w:lang w:eastAsia="ja-JP"/>
              </w:rPr>
            </w:pPr>
            <w:r w:rsidRPr="00FD0425">
              <w:rPr>
                <w:lang w:eastAsia="ja-JP"/>
              </w:rPr>
              <w:t>Semantics description</w:t>
            </w:r>
          </w:p>
        </w:tc>
      </w:tr>
      <w:tr w:rsidR="00F02090" w:rsidRPr="00FD0425" w14:paraId="0F10E6D4" w14:textId="77777777" w:rsidTr="00694C97">
        <w:tc>
          <w:tcPr>
            <w:tcW w:w="2304" w:type="dxa"/>
          </w:tcPr>
          <w:p w14:paraId="4DEE9514" w14:textId="77777777" w:rsidR="00F02090" w:rsidRPr="00FD0425" w:rsidRDefault="00F02090" w:rsidP="00694C97">
            <w:pPr>
              <w:pStyle w:val="TAL"/>
              <w:rPr>
                <w:szCs w:val="22"/>
              </w:rPr>
            </w:pPr>
            <w:r w:rsidRPr="00FD0425">
              <w:rPr>
                <w:szCs w:val="22"/>
              </w:rPr>
              <w:t>Scalar</w:t>
            </w:r>
          </w:p>
        </w:tc>
        <w:tc>
          <w:tcPr>
            <w:tcW w:w="1080" w:type="dxa"/>
          </w:tcPr>
          <w:p w14:paraId="54DA0BC9" w14:textId="77777777" w:rsidR="00F02090" w:rsidRPr="00FD0425" w:rsidRDefault="00F02090" w:rsidP="00694C97">
            <w:pPr>
              <w:pStyle w:val="TAL"/>
              <w:rPr>
                <w:szCs w:val="22"/>
              </w:rPr>
            </w:pPr>
            <w:r w:rsidRPr="00FD0425">
              <w:rPr>
                <w:szCs w:val="22"/>
              </w:rPr>
              <w:t>M</w:t>
            </w:r>
          </w:p>
        </w:tc>
        <w:tc>
          <w:tcPr>
            <w:tcW w:w="1080" w:type="dxa"/>
          </w:tcPr>
          <w:p w14:paraId="4C0310F6" w14:textId="77777777" w:rsidR="00F02090" w:rsidRPr="00FD0425" w:rsidRDefault="00F02090" w:rsidP="00694C97">
            <w:pPr>
              <w:pStyle w:val="TAL"/>
              <w:rPr>
                <w:szCs w:val="22"/>
              </w:rPr>
            </w:pPr>
          </w:p>
        </w:tc>
        <w:tc>
          <w:tcPr>
            <w:tcW w:w="2592" w:type="dxa"/>
          </w:tcPr>
          <w:p w14:paraId="2CAE7945" w14:textId="77777777" w:rsidR="00F02090" w:rsidRPr="00FD0425" w:rsidRDefault="00F02090" w:rsidP="00694C97">
            <w:pPr>
              <w:pStyle w:val="TAL"/>
              <w:rPr>
                <w:szCs w:val="22"/>
              </w:rPr>
            </w:pPr>
            <w:r w:rsidRPr="00FD0425">
              <w:rPr>
                <w:szCs w:val="22"/>
              </w:rPr>
              <w:t>INTEGER (0..9,…)</w:t>
            </w:r>
          </w:p>
        </w:tc>
        <w:tc>
          <w:tcPr>
            <w:tcW w:w="2520" w:type="dxa"/>
          </w:tcPr>
          <w:p w14:paraId="3C6F25FB" w14:textId="77777777" w:rsidR="00F02090" w:rsidRPr="00FD0425" w:rsidRDefault="00F02090" w:rsidP="00694C97">
            <w:pPr>
              <w:pStyle w:val="TAL"/>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694C97">
        <w:tc>
          <w:tcPr>
            <w:tcW w:w="2304" w:type="dxa"/>
          </w:tcPr>
          <w:p w14:paraId="167401EC" w14:textId="77777777" w:rsidR="00F02090" w:rsidRPr="00FD0425" w:rsidRDefault="00F02090" w:rsidP="00694C97">
            <w:pPr>
              <w:pStyle w:val="TAL"/>
              <w:rPr>
                <w:szCs w:val="22"/>
              </w:rPr>
            </w:pPr>
            <w:r w:rsidRPr="00FD0425">
              <w:rPr>
                <w:szCs w:val="22"/>
              </w:rPr>
              <w:t>Exponent</w:t>
            </w:r>
          </w:p>
        </w:tc>
        <w:tc>
          <w:tcPr>
            <w:tcW w:w="1080" w:type="dxa"/>
          </w:tcPr>
          <w:p w14:paraId="7B7A8955" w14:textId="77777777" w:rsidR="00F02090" w:rsidRPr="00FD0425" w:rsidRDefault="00F02090" w:rsidP="00694C97">
            <w:pPr>
              <w:pStyle w:val="TAL"/>
              <w:rPr>
                <w:szCs w:val="22"/>
              </w:rPr>
            </w:pPr>
            <w:r w:rsidRPr="00FD0425">
              <w:rPr>
                <w:szCs w:val="22"/>
              </w:rPr>
              <w:t>M</w:t>
            </w:r>
          </w:p>
        </w:tc>
        <w:tc>
          <w:tcPr>
            <w:tcW w:w="1080" w:type="dxa"/>
          </w:tcPr>
          <w:p w14:paraId="26F3707A" w14:textId="77777777" w:rsidR="00F02090" w:rsidRPr="00FD0425" w:rsidRDefault="00F02090" w:rsidP="00694C97">
            <w:pPr>
              <w:pStyle w:val="TAL"/>
              <w:rPr>
                <w:szCs w:val="22"/>
              </w:rPr>
            </w:pPr>
          </w:p>
        </w:tc>
        <w:tc>
          <w:tcPr>
            <w:tcW w:w="2592" w:type="dxa"/>
          </w:tcPr>
          <w:p w14:paraId="642EAFB1" w14:textId="77777777" w:rsidR="00F02090" w:rsidRPr="00FD0425" w:rsidRDefault="00F02090" w:rsidP="00694C97">
            <w:pPr>
              <w:pStyle w:val="TAL"/>
              <w:rPr>
                <w:szCs w:val="22"/>
              </w:rPr>
            </w:pPr>
            <w:r w:rsidRPr="00FD0425">
              <w:rPr>
                <w:szCs w:val="22"/>
              </w:rPr>
              <w:t>INTEGER (0..9, ...)</w:t>
            </w:r>
          </w:p>
        </w:tc>
        <w:tc>
          <w:tcPr>
            <w:tcW w:w="2520" w:type="dxa"/>
          </w:tcPr>
          <w:p w14:paraId="6E16FC0E" w14:textId="77777777" w:rsidR="00F02090" w:rsidRPr="00FD0425" w:rsidRDefault="00F02090" w:rsidP="00694C97">
            <w:pPr>
              <w:pStyle w:val="TAL"/>
              <w:rPr>
                <w:szCs w:val="22"/>
              </w:rPr>
            </w:pPr>
          </w:p>
        </w:tc>
      </w:tr>
    </w:tbl>
    <w:p w14:paraId="15F24135" w14:textId="77777777" w:rsidR="00F02090" w:rsidRPr="00FD0425" w:rsidRDefault="00F02090" w:rsidP="00F02090">
      <w:pPr>
        <w:rPr>
          <w:lang w:eastAsia="zh-CN"/>
        </w:rPr>
      </w:pPr>
    </w:p>
    <w:p w14:paraId="09BC434F" w14:textId="77777777" w:rsidR="00F02090" w:rsidRPr="00FD0425" w:rsidRDefault="00F02090" w:rsidP="00F02090">
      <w:pPr>
        <w:pStyle w:val="Heading4"/>
      </w:pPr>
      <w:bookmarkStart w:id="6358" w:name="_Toc20955323"/>
      <w:bookmarkStart w:id="6359" w:name="_Toc29991526"/>
      <w:bookmarkStart w:id="6360" w:name="_Toc36555927"/>
      <w:bookmarkStart w:id="6361" w:name="_Toc44497672"/>
      <w:bookmarkStart w:id="6362" w:name="_Toc45108059"/>
      <w:bookmarkStart w:id="6363" w:name="_Toc45901679"/>
      <w:bookmarkStart w:id="6364" w:name="_Toc51850760"/>
      <w:bookmarkStart w:id="6365" w:name="_Toc56693764"/>
      <w:bookmarkStart w:id="6366" w:name="_Toc64447308"/>
      <w:bookmarkStart w:id="6367" w:name="_Toc66286802"/>
      <w:bookmarkStart w:id="6368" w:name="_Toc74151497"/>
      <w:bookmarkStart w:id="6369" w:name="_Toc88653970"/>
      <w:bookmarkStart w:id="6370" w:name="_Toc97904326"/>
      <w:bookmarkStart w:id="6371" w:name="_Toc105175367"/>
      <w:bookmarkStart w:id="6372" w:name="_Toc113826397"/>
      <w:bookmarkStart w:id="6373" w:name="_Toc120032523"/>
      <w:r w:rsidRPr="00FD0425">
        <w:t>9.2.3.14</w:t>
      </w:r>
      <w:r w:rsidRPr="00FD0425">
        <w:tab/>
        <w:t>Averaging Window</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166EE8E5" w14:textId="77777777" w:rsidR="00F02090" w:rsidRPr="00FD0425" w:rsidRDefault="00F02090" w:rsidP="00F02090">
      <w:pPr>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515BA54A" w14:textId="77777777" w:rsidTr="00694C97">
        <w:tc>
          <w:tcPr>
            <w:tcW w:w="2304" w:type="dxa"/>
          </w:tcPr>
          <w:p w14:paraId="37E95FB3" w14:textId="77777777" w:rsidR="00F02090" w:rsidRPr="00FD0425" w:rsidRDefault="00F02090" w:rsidP="00694C97">
            <w:pPr>
              <w:pStyle w:val="TAH"/>
              <w:rPr>
                <w:lang w:eastAsia="ja-JP"/>
              </w:rPr>
            </w:pPr>
            <w:r w:rsidRPr="00FD0425">
              <w:rPr>
                <w:lang w:eastAsia="ja-JP"/>
              </w:rPr>
              <w:t>IE/Group Name</w:t>
            </w:r>
          </w:p>
        </w:tc>
        <w:tc>
          <w:tcPr>
            <w:tcW w:w="1080" w:type="dxa"/>
          </w:tcPr>
          <w:p w14:paraId="0F092CF3" w14:textId="77777777" w:rsidR="00F02090" w:rsidRPr="00FD0425" w:rsidRDefault="00F02090" w:rsidP="00694C97">
            <w:pPr>
              <w:pStyle w:val="TAH"/>
              <w:rPr>
                <w:lang w:eastAsia="ja-JP"/>
              </w:rPr>
            </w:pPr>
            <w:r w:rsidRPr="00FD0425">
              <w:rPr>
                <w:lang w:eastAsia="ja-JP"/>
              </w:rPr>
              <w:t>Presence</w:t>
            </w:r>
          </w:p>
        </w:tc>
        <w:tc>
          <w:tcPr>
            <w:tcW w:w="1080" w:type="dxa"/>
          </w:tcPr>
          <w:p w14:paraId="6E0E0E5D" w14:textId="77777777" w:rsidR="00F02090" w:rsidRPr="00FD0425" w:rsidRDefault="00F02090" w:rsidP="00694C97">
            <w:pPr>
              <w:pStyle w:val="TAH"/>
              <w:rPr>
                <w:lang w:eastAsia="ja-JP"/>
              </w:rPr>
            </w:pPr>
            <w:r w:rsidRPr="00FD0425">
              <w:rPr>
                <w:lang w:eastAsia="ja-JP"/>
              </w:rPr>
              <w:t>Range</w:t>
            </w:r>
          </w:p>
        </w:tc>
        <w:tc>
          <w:tcPr>
            <w:tcW w:w="2592" w:type="dxa"/>
          </w:tcPr>
          <w:p w14:paraId="2C49E672" w14:textId="77777777" w:rsidR="00F02090" w:rsidRPr="00FD0425" w:rsidRDefault="00F02090" w:rsidP="00694C97">
            <w:pPr>
              <w:pStyle w:val="TAH"/>
              <w:rPr>
                <w:lang w:eastAsia="ja-JP"/>
              </w:rPr>
            </w:pPr>
            <w:r w:rsidRPr="00FD0425">
              <w:rPr>
                <w:lang w:eastAsia="ja-JP"/>
              </w:rPr>
              <w:t>IE type and reference</w:t>
            </w:r>
          </w:p>
        </w:tc>
        <w:tc>
          <w:tcPr>
            <w:tcW w:w="2520" w:type="dxa"/>
          </w:tcPr>
          <w:p w14:paraId="2A1A632E" w14:textId="77777777" w:rsidR="00F02090" w:rsidRPr="00FD0425" w:rsidRDefault="00F02090" w:rsidP="00694C97">
            <w:pPr>
              <w:pStyle w:val="TAH"/>
              <w:rPr>
                <w:lang w:eastAsia="ja-JP"/>
              </w:rPr>
            </w:pPr>
            <w:r w:rsidRPr="00FD0425">
              <w:rPr>
                <w:lang w:eastAsia="ja-JP"/>
              </w:rPr>
              <w:t>Semantics description</w:t>
            </w:r>
          </w:p>
        </w:tc>
      </w:tr>
      <w:tr w:rsidR="00F02090" w:rsidRPr="00FD0425" w14:paraId="7AF4717F" w14:textId="77777777" w:rsidTr="00694C97">
        <w:tc>
          <w:tcPr>
            <w:tcW w:w="2304" w:type="dxa"/>
          </w:tcPr>
          <w:p w14:paraId="43E0EFF5" w14:textId="77777777" w:rsidR="00F02090" w:rsidRPr="00FD0425" w:rsidRDefault="00F02090" w:rsidP="00694C97">
            <w:pPr>
              <w:pStyle w:val="TAL"/>
              <w:rPr>
                <w:szCs w:val="22"/>
              </w:rPr>
            </w:pPr>
            <w:r w:rsidRPr="00FD0425">
              <w:rPr>
                <w:szCs w:val="22"/>
              </w:rPr>
              <w:t>Averaging Window</w:t>
            </w:r>
          </w:p>
        </w:tc>
        <w:tc>
          <w:tcPr>
            <w:tcW w:w="1080" w:type="dxa"/>
          </w:tcPr>
          <w:p w14:paraId="27626F4F" w14:textId="77777777" w:rsidR="00F02090" w:rsidRPr="00FD0425" w:rsidRDefault="00F02090" w:rsidP="00694C97">
            <w:pPr>
              <w:pStyle w:val="TAL"/>
              <w:rPr>
                <w:szCs w:val="22"/>
              </w:rPr>
            </w:pPr>
            <w:r w:rsidRPr="00FD0425">
              <w:rPr>
                <w:szCs w:val="22"/>
              </w:rPr>
              <w:t>M</w:t>
            </w:r>
          </w:p>
        </w:tc>
        <w:tc>
          <w:tcPr>
            <w:tcW w:w="1080" w:type="dxa"/>
          </w:tcPr>
          <w:p w14:paraId="0654F35C" w14:textId="77777777" w:rsidR="00F02090" w:rsidRPr="00FD0425" w:rsidRDefault="00F02090" w:rsidP="00694C97">
            <w:pPr>
              <w:pStyle w:val="TAL"/>
              <w:rPr>
                <w:szCs w:val="22"/>
              </w:rPr>
            </w:pPr>
          </w:p>
        </w:tc>
        <w:tc>
          <w:tcPr>
            <w:tcW w:w="2592" w:type="dxa"/>
          </w:tcPr>
          <w:p w14:paraId="0408B2BE" w14:textId="77777777" w:rsidR="00F02090" w:rsidRPr="00FD0425" w:rsidRDefault="00F02090" w:rsidP="00694C97">
            <w:pPr>
              <w:pStyle w:val="TAL"/>
              <w:rPr>
                <w:szCs w:val="22"/>
              </w:rPr>
            </w:pPr>
            <w:r w:rsidRPr="00FD0425">
              <w:rPr>
                <w:szCs w:val="22"/>
              </w:rPr>
              <w:t>INTEGER (0..4095, ...)</w:t>
            </w:r>
          </w:p>
        </w:tc>
        <w:tc>
          <w:tcPr>
            <w:tcW w:w="2520" w:type="dxa"/>
          </w:tcPr>
          <w:p w14:paraId="5CBDDDD7" w14:textId="77777777" w:rsidR="00F02090" w:rsidRPr="00FD0425" w:rsidRDefault="00F02090" w:rsidP="00694C97">
            <w:pPr>
              <w:pStyle w:val="TAL"/>
              <w:rPr>
                <w:szCs w:val="22"/>
              </w:rPr>
            </w:pPr>
            <w:r w:rsidRPr="00FD0425">
              <w:rPr>
                <w:szCs w:val="22"/>
              </w:rPr>
              <w:t>Unit: ms.</w:t>
            </w:r>
          </w:p>
        </w:tc>
      </w:tr>
    </w:tbl>
    <w:p w14:paraId="0EB300AA" w14:textId="77777777" w:rsidR="00F02090" w:rsidRPr="00FD0425" w:rsidRDefault="00F02090" w:rsidP="00F02090">
      <w:pPr>
        <w:rPr>
          <w:lang w:eastAsia="zh-CN"/>
        </w:rPr>
      </w:pPr>
    </w:p>
    <w:p w14:paraId="042D200D" w14:textId="77777777" w:rsidR="00F02090" w:rsidRPr="00FD0425" w:rsidRDefault="00F02090" w:rsidP="00F02090">
      <w:pPr>
        <w:pStyle w:val="Heading4"/>
      </w:pPr>
      <w:bookmarkStart w:id="6374" w:name="_Toc20955324"/>
      <w:bookmarkStart w:id="6375" w:name="_Toc29991527"/>
      <w:bookmarkStart w:id="6376" w:name="_Toc36555928"/>
      <w:bookmarkStart w:id="6377" w:name="_Toc44497673"/>
      <w:bookmarkStart w:id="6378" w:name="_Toc45108060"/>
      <w:bookmarkStart w:id="6379" w:name="_Toc45901680"/>
      <w:bookmarkStart w:id="6380" w:name="_Toc51850761"/>
      <w:bookmarkStart w:id="6381" w:name="_Toc56693765"/>
      <w:bookmarkStart w:id="6382" w:name="_Toc64447309"/>
      <w:bookmarkStart w:id="6383" w:name="_Toc66286803"/>
      <w:bookmarkStart w:id="6384" w:name="_Toc74151498"/>
      <w:bookmarkStart w:id="6385" w:name="_Toc88653971"/>
      <w:bookmarkStart w:id="6386" w:name="_Toc97904327"/>
      <w:bookmarkStart w:id="6387" w:name="_Toc105175368"/>
      <w:bookmarkStart w:id="6388" w:name="_Toc113826398"/>
      <w:bookmarkStart w:id="6389" w:name="_Toc120032524"/>
      <w:r w:rsidRPr="00FD0425">
        <w:t>9.2.3.15</w:t>
      </w:r>
      <w:r w:rsidRPr="00FD0425">
        <w:tab/>
        <w:t>Maximum Data Burst Volume</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52333F3B" w14:textId="77777777" w:rsidR="00F02090" w:rsidRPr="00FD0425" w:rsidRDefault="00F02090" w:rsidP="00F02090">
      <w:pPr>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41D384DD" w14:textId="77777777" w:rsidTr="00694C97">
        <w:tc>
          <w:tcPr>
            <w:tcW w:w="2304" w:type="dxa"/>
          </w:tcPr>
          <w:p w14:paraId="130D903B" w14:textId="77777777" w:rsidR="00F02090" w:rsidRPr="00FD0425" w:rsidRDefault="00F02090" w:rsidP="00694C97">
            <w:pPr>
              <w:pStyle w:val="TAH"/>
              <w:rPr>
                <w:lang w:eastAsia="ja-JP"/>
              </w:rPr>
            </w:pPr>
            <w:r w:rsidRPr="00FD0425">
              <w:rPr>
                <w:lang w:eastAsia="ja-JP"/>
              </w:rPr>
              <w:t>IE/Group Name</w:t>
            </w:r>
          </w:p>
        </w:tc>
        <w:tc>
          <w:tcPr>
            <w:tcW w:w="1080" w:type="dxa"/>
          </w:tcPr>
          <w:p w14:paraId="0A62DA17" w14:textId="77777777" w:rsidR="00F02090" w:rsidRPr="00FD0425" w:rsidRDefault="00F02090" w:rsidP="00694C97">
            <w:pPr>
              <w:pStyle w:val="TAH"/>
              <w:rPr>
                <w:lang w:eastAsia="ja-JP"/>
              </w:rPr>
            </w:pPr>
            <w:r w:rsidRPr="00FD0425">
              <w:rPr>
                <w:lang w:eastAsia="ja-JP"/>
              </w:rPr>
              <w:t>Presence</w:t>
            </w:r>
          </w:p>
        </w:tc>
        <w:tc>
          <w:tcPr>
            <w:tcW w:w="1080" w:type="dxa"/>
          </w:tcPr>
          <w:p w14:paraId="0D554FBE" w14:textId="77777777" w:rsidR="00F02090" w:rsidRPr="00FD0425" w:rsidRDefault="00F02090" w:rsidP="00694C97">
            <w:pPr>
              <w:pStyle w:val="TAH"/>
              <w:rPr>
                <w:lang w:eastAsia="ja-JP"/>
              </w:rPr>
            </w:pPr>
            <w:r w:rsidRPr="00FD0425">
              <w:rPr>
                <w:lang w:eastAsia="ja-JP"/>
              </w:rPr>
              <w:t>Range</w:t>
            </w:r>
          </w:p>
        </w:tc>
        <w:tc>
          <w:tcPr>
            <w:tcW w:w="2592" w:type="dxa"/>
          </w:tcPr>
          <w:p w14:paraId="1CE0E605" w14:textId="77777777" w:rsidR="00F02090" w:rsidRPr="00FD0425" w:rsidRDefault="00F02090" w:rsidP="00694C97">
            <w:pPr>
              <w:pStyle w:val="TAH"/>
              <w:rPr>
                <w:lang w:eastAsia="ja-JP"/>
              </w:rPr>
            </w:pPr>
            <w:r w:rsidRPr="00FD0425">
              <w:rPr>
                <w:lang w:eastAsia="ja-JP"/>
              </w:rPr>
              <w:t>IE type and reference</w:t>
            </w:r>
          </w:p>
        </w:tc>
        <w:tc>
          <w:tcPr>
            <w:tcW w:w="2520" w:type="dxa"/>
          </w:tcPr>
          <w:p w14:paraId="7AE517EB" w14:textId="77777777" w:rsidR="00F02090" w:rsidRPr="00FD0425" w:rsidRDefault="00F02090" w:rsidP="00694C97">
            <w:pPr>
              <w:pStyle w:val="TAH"/>
              <w:rPr>
                <w:lang w:eastAsia="ja-JP"/>
              </w:rPr>
            </w:pPr>
            <w:r w:rsidRPr="00FD0425">
              <w:rPr>
                <w:lang w:eastAsia="ja-JP"/>
              </w:rPr>
              <w:t>Semantics description</w:t>
            </w:r>
          </w:p>
        </w:tc>
      </w:tr>
      <w:tr w:rsidR="00F02090" w:rsidRPr="00FD0425" w14:paraId="4F1D6C56" w14:textId="77777777" w:rsidTr="00694C97">
        <w:tc>
          <w:tcPr>
            <w:tcW w:w="2304" w:type="dxa"/>
          </w:tcPr>
          <w:p w14:paraId="6A9CDABD" w14:textId="77777777" w:rsidR="00F02090" w:rsidRPr="00FD0425" w:rsidRDefault="00F02090" w:rsidP="00694C97">
            <w:pPr>
              <w:pStyle w:val="TAL"/>
              <w:rPr>
                <w:szCs w:val="22"/>
              </w:rPr>
            </w:pPr>
            <w:r w:rsidRPr="00FD0425">
              <w:rPr>
                <w:szCs w:val="22"/>
              </w:rPr>
              <w:t>Maximum Data Burst Volume</w:t>
            </w:r>
          </w:p>
        </w:tc>
        <w:tc>
          <w:tcPr>
            <w:tcW w:w="1080" w:type="dxa"/>
          </w:tcPr>
          <w:p w14:paraId="1E80774E" w14:textId="77777777" w:rsidR="00F02090" w:rsidRPr="00FD0425" w:rsidRDefault="00F02090" w:rsidP="00694C97">
            <w:pPr>
              <w:pStyle w:val="TAL"/>
              <w:rPr>
                <w:szCs w:val="22"/>
              </w:rPr>
            </w:pPr>
            <w:r w:rsidRPr="00FD0425">
              <w:rPr>
                <w:szCs w:val="22"/>
              </w:rPr>
              <w:t>M</w:t>
            </w:r>
          </w:p>
        </w:tc>
        <w:tc>
          <w:tcPr>
            <w:tcW w:w="1080" w:type="dxa"/>
          </w:tcPr>
          <w:p w14:paraId="416D9B5D" w14:textId="77777777" w:rsidR="00F02090" w:rsidRPr="00FD0425" w:rsidRDefault="00F02090" w:rsidP="00694C97">
            <w:pPr>
              <w:pStyle w:val="TAL"/>
              <w:rPr>
                <w:szCs w:val="22"/>
              </w:rPr>
            </w:pPr>
          </w:p>
        </w:tc>
        <w:tc>
          <w:tcPr>
            <w:tcW w:w="2592" w:type="dxa"/>
          </w:tcPr>
          <w:p w14:paraId="24EE292F" w14:textId="77777777" w:rsidR="00F02090" w:rsidRPr="00FD0425" w:rsidRDefault="00F02090" w:rsidP="00694C97">
            <w:pPr>
              <w:pStyle w:val="TAL"/>
              <w:rPr>
                <w:szCs w:val="22"/>
              </w:rPr>
            </w:pPr>
            <w:r w:rsidRPr="00FD0425">
              <w:rPr>
                <w:szCs w:val="22"/>
              </w:rPr>
              <w:t>INTEGER (0..4095, ...</w:t>
            </w:r>
            <w:r w:rsidR="002A3D1E" w:rsidRPr="00FD0425">
              <w:rPr>
                <w:szCs w:val="22"/>
              </w:rPr>
              <w:t>, 4096.. 2000000</w:t>
            </w:r>
            <w:r w:rsidRPr="00FD0425">
              <w:rPr>
                <w:szCs w:val="22"/>
              </w:rPr>
              <w:t>)</w:t>
            </w:r>
          </w:p>
        </w:tc>
        <w:tc>
          <w:tcPr>
            <w:tcW w:w="2520" w:type="dxa"/>
          </w:tcPr>
          <w:p w14:paraId="5FAEC737" w14:textId="77777777" w:rsidR="00F02090" w:rsidRPr="00FD0425" w:rsidRDefault="00F02090" w:rsidP="00694C97">
            <w:pPr>
              <w:pStyle w:val="TAL"/>
              <w:rPr>
                <w:szCs w:val="22"/>
              </w:rPr>
            </w:pPr>
            <w:r w:rsidRPr="00FD0425">
              <w:rPr>
                <w:szCs w:val="22"/>
              </w:rPr>
              <w:t>Unit: byte,</w:t>
            </w:r>
          </w:p>
        </w:tc>
      </w:tr>
    </w:tbl>
    <w:p w14:paraId="36D1F38A" w14:textId="77777777" w:rsidR="00F02090" w:rsidRPr="00FD0425" w:rsidRDefault="00F02090" w:rsidP="00F02090">
      <w:pPr>
        <w:rPr>
          <w:lang w:eastAsia="zh-CN"/>
        </w:rPr>
      </w:pPr>
    </w:p>
    <w:p w14:paraId="2F78B5DF" w14:textId="77777777" w:rsidR="00F02090" w:rsidRPr="00FD0425" w:rsidRDefault="00F02090" w:rsidP="00F02090">
      <w:pPr>
        <w:pStyle w:val="Heading4"/>
        <w:rPr>
          <w:rFonts w:eastAsia="Batang"/>
        </w:rPr>
      </w:pPr>
      <w:bookmarkStart w:id="6390" w:name="_Toc20955325"/>
      <w:bookmarkStart w:id="6391" w:name="_Toc29991528"/>
      <w:bookmarkStart w:id="6392" w:name="_Toc36555929"/>
      <w:bookmarkStart w:id="6393" w:name="_Toc44497674"/>
      <w:bookmarkStart w:id="6394" w:name="_Toc45108061"/>
      <w:bookmarkStart w:id="6395" w:name="_Toc45901681"/>
      <w:bookmarkStart w:id="6396" w:name="_Toc51850762"/>
      <w:bookmarkStart w:id="6397" w:name="_Toc56693766"/>
      <w:bookmarkStart w:id="6398" w:name="_Toc64447310"/>
      <w:bookmarkStart w:id="6399" w:name="_Toc66286804"/>
      <w:bookmarkStart w:id="6400" w:name="_Toc74151499"/>
      <w:bookmarkStart w:id="6401" w:name="_Toc88653972"/>
      <w:bookmarkStart w:id="6402" w:name="_Toc97904328"/>
      <w:bookmarkStart w:id="6403" w:name="_Toc105175369"/>
      <w:bookmarkStart w:id="6404" w:name="_Toc113826399"/>
      <w:bookmarkStart w:id="6405" w:name="_Toc120032525"/>
      <w:r w:rsidRPr="00FD0425">
        <w:rPr>
          <w:rFonts w:eastAsia="Batang"/>
        </w:rPr>
        <w:t>9.2.3.16</w:t>
      </w:r>
      <w:r w:rsidRPr="00FD0425">
        <w:rPr>
          <w:rFonts w:eastAsia="Batang"/>
        </w:rPr>
        <w:tab/>
        <w:t>NG-RAN node UE XnAP ID</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44E60374" w14:textId="77777777" w:rsidR="00F02090" w:rsidRPr="00FD0425" w:rsidRDefault="00F02090" w:rsidP="00F02090">
      <w:pPr>
        <w:keepNext/>
      </w:pPr>
      <w:r w:rsidRPr="00FD0425">
        <w:t>The NG-RAN node UE XnAP ID uniquely identifies a UE over the Xn interface within the NG-RAN node.</w:t>
      </w:r>
    </w:p>
    <w:p w14:paraId="471F5201" w14:textId="77777777" w:rsidR="00F02090" w:rsidRPr="00FD0425" w:rsidRDefault="00F02090" w:rsidP="00F02090">
      <w:r w:rsidRPr="00FD0425">
        <w:t>The use of this IE is defined in TS 38.401 [2].</w:t>
      </w:r>
    </w:p>
    <w:p w14:paraId="1799DA8A" w14:textId="77777777" w:rsidR="002C6443" w:rsidRPr="00FD0425" w:rsidRDefault="002C6443" w:rsidP="00216DC6">
      <w:pPr>
        <w:pStyle w:val="NO"/>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3AD1A8FF" w14:textId="77777777" w:rsidTr="00694C97">
        <w:tblPrEx>
          <w:tblCellMar>
            <w:top w:w="0" w:type="dxa"/>
            <w:bottom w:w="0" w:type="dxa"/>
          </w:tblCellMar>
        </w:tblPrEx>
        <w:tc>
          <w:tcPr>
            <w:tcW w:w="2304" w:type="dxa"/>
          </w:tcPr>
          <w:p w14:paraId="0461A260"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59FF1AD1"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2AB4B598"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71A750BF"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4FAF134E" w14:textId="77777777" w:rsidTr="00694C97">
        <w:tblPrEx>
          <w:tblCellMar>
            <w:top w:w="0" w:type="dxa"/>
            <w:bottom w:w="0" w:type="dxa"/>
          </w:tblCellMar>
        </w:tblPrEx>
        <w:tc>
          <w:tcPr>
            <w:tcW w:w="2304" w:type="dxa"/>
          </w:tcPr>
          <w:p w14:paraId="184D10FC" w14:textId="77777777" w:rsidR="00F02090" w:rsidRPr="00FD0425" w:rsidRDefault="00F02090" w:rsidP="00694C97">
            <w:pPr>
              <w:pStyle w:val="TAL"/>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6F37998" w14:textId="77777777" w:rsidR="00F02090" w:rsidRPr="00FD0425" w:rsidRDefault="00F02090" w:rsidP="00694C97">
            <w:pPr>
              <w:pStyle w:val="TAL"/>
              <w:rPr>
                <w:i/>
                <w:lang w:eastAsia="ja-JP"/>
              </w:rPr>
            </w:pPr>
          </w:p>
        </w:tc>
        <w:tc>
          <w:tcPr>
            <w:tcW w:w="2592" w:type="dxa"/>
          </w:tcPr>
          <w:p w14:paraId="258CB1B5" w14:textId="77777777" w:rsidR="00F02090" w:rsidRPr="00FD0425" w:rsidRDefault="00F02090" w:rsidP="00694C97">
            <w:pPr>
              <w:pStyle w:val="TAL"/>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218A3F67" w14:textId="77777777" w:rsidR="00F02090" w:rsidRPr="00FD0425" w:rsidRDefault="00F02090" w:rsidP="00694C97">
            <w:pPr>
              <w:pStyle w:val="TAL"/>
              <w:rPr>
                <w:lang w:eastAsia="ja-JP"/>
              </w:rPr>
            </w:pPr>
          </w:p>
        </w:tc>
      </w:tr>
    </w:tbl>
    <w:p w14:paraId="0A847CB8" w14:textId="77777777" w:rsidR="00F02090" w:rsidRPr="00FD0425" w:rsidRDefault="00F02090" w:rsidP="00F02090">
      <w:pPr>
        <w:rPr>
          <w:rFonts w:eastAsia="Batang"/>
        </w:rPr>
      </w:pPr>
    </w:p>
    <w:p w14:paraId="17B1491B" w14:textId="77777777" w:rsidR="00F02090" w:rsidRPr="00FD0425" w:rsidRDefault="00F02090" w:rsidP="00F02090">
      <w:pPr>
        <w:pStyle w:val="Heading4"/>
        <w:rPr>
          <w:rFonts w:eastAsia="Malgun Gothic"/>
        </w:rPr>
      </w:pPr>
      <w:bookmarkStart w:id="6406" w:name="_Toc20955326"/>
      <w:bookmarkStart w:id="6407" w:name="_Toc29991529"/>
      <w:bookmarkStart w:id="6408" w:name="_Toc36555930"/>
      <w:bookmarkStart w:id="6409" w:name="_Toc44497675"/>
      <w:bookmarkStart w:id="6410" w:name="_Toc45108062"/>
      <w:bookmarkStart w:id="6411" w:name="_Toc45901682"/>
      <w:bookmarkStart w:id="6412" w:name="_Toc51850763"/>
      <w:bookmarkStart w:id="6413" w:name="_Toc56693767"/>
      <w:bookmarkStart w:id="6414" w:name="_Toc64447311"/>
      <w:bookmarkStart w:id="6415" w:name="_Toc66286805"/>
      <w:bookmarkStart w:id="6416" w:name="_Toc74151500"/>
      <w:bookmarkStart w:id="6417" w:name="_Toc88653973"/>
      <w:bookmarkStart w:id="6418" w:name="_Toc97904329"/>
      <w:bookmarkStart w:id="6419" w:name="_Toc105175370"/>
      <w:bookmarkStart w:id="6420" w:name="_Toc113826400"/>
      <w:bookmarkStart w:id="6421" w:name="_Toc120032526"/>
      <w:r w:rsidRPr="00FD0425">
        <w:rPr>
          <w:rFonts w:eastAsia="Malgun Gothic"/>
        </w:rPr>
        <w:t>9.2.3.17</w:t>
      </w:r>
      <w:r w:rsidRPr="00FD0425">
        <w:rPr>
          <w:rFonts w:eastAsia="Malgun Gothic"/>
        </w:rPr>
        <w:tab/>
        <w:t>UE Aggregate Maximum Bit Rate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074E555F" w14:textId="77777777" w:rsidR="00F02090" w:rsidRPr="00FD0425" w:rsidRDefault="00F02090" w:rsidP="00F02090">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02090" w:rsidRPr="00FD0425" w14:paraId="3E5B2698" w14:textId="77777777" w:rsidTr="00694C97">
        <w:tblPrEx>
          <w:tblCellMar>
            <w:top w:w="0" w:type="dxa"/>
            <w:bottom w:w="0" w:type="dxa"/>
          </w:tblCellMar>
        </w:tblPrEx>
        <w:trPr>
          <w:jc w:val="center"/>
        </w:trPr>
        <w:tc>
          <w:tcPr>
            <w:tcW w:w="2552" w:type="dxa"/>
          </w:tcPr>
          <w:p w14:paraId="632DD8B4"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70DF5E42" w14:textId="77777777" w:rsidR="00F02090" w:rsidRPr="00FD0425" w:rsidRDefault="00F02090" w:rsidP="00694C97">
            <w:pPr>
              <w:pStyle w:val="TAH"/>
              <w:rPr>
                <w:rFonts w:cs="Arial"/>
                <w:lang w:eastAsia="ja-JP"/>
              </w:rPr>
            </w:pPr>
            <w:r w:rsidRPr="00FD0425">
              <w:rPr>
                <w:rFonts w:cs="Arial"/>
                <w:lang w:eastAsia="ja-JP"/>
              </w:rPr>
              <w:t>Presence</w:t>
            </w:r>
          </w:p>
        </w:tc>
        <w:tc>
          <w:tcPr>
            <w:tcW w:w="1701" w:type="dxa"/>
          </w:tcPr>
          <w:p w14:paraId="44300742" w14:textId="77777777" w:rsidR="00F02090" w:rsidRPr="00FD0425" w:rsidRDefault="00F02090" w:rsidP="00694C97">
            <w:pPr>
              <w:pStyle w:val="TAH"/>
              <w:rPr>
                <w:rFonts w:cs="Arial"/>
                <w:lang w:eastAsia="ja-JP"/>
              </w:rPr>
            </w:pPr>
            <w:r w:rsidRPr="00FD0425">
              <w:rPr>
                <w:rFonts w:cs="Arial"/>
                <w:lang w:eastAsia="ja-JP"/>
              </w:rPr>
              <w:t>Range</w:t>
            </w:r>
          </w:p>
        </w:tc>
        <w:tc>
          <w:tcPr>
            <w:tcW w:w="1276" w:type="dxa"/>
          </w:tcPr>
          <w:p w14:paraId="01933D6E"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693" w:type="dxa"/>
          </w:tcPr>
          <w:p w14:paraId="08A85F42"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3F9D290D" w14:textId="77777777" w:rsidTr="00694C97">
        <w:tblPrEx>
          <w:tblCellMar>
            <w:top w:w="0" w:type="dxa"/>
            <w:bottom w:w="0" w:type="dxa"/>
          </w:tblCellMar>
        </w:tblPrEx>
        <w:trPr>
          <w:jc w:val="center"/>
        </w:trPr>
        <w:tc>
          <w:tcPr>
            <w:tcW w:w="2552" w:type="dxa"/>
          </w:tcPr>
          <w:p w14:paraId="49E45C5D" w14:textId="77777777" w:rsidR="00F02090" w:rsidRPr="00FD0425" w:rsidRDefault="00F02090" w:rsidP="00694C97">
            <w:pPr>
              <w:pStyle w:val="TAL"/>
              <w:rPr>
                <w:rFonts w:cs="Arial"/>
                <w:b/>
                <w:lang w:eastAsia="ja-JP"/>
              </w:rPr>
            </w:pPr>
            <w:r w:rsidRPr="00FD0425">
              <w:rPr>
                <w:rFonts w:cs="Arial"/>
                <w:b/>
                <w:lang w:eastAsia="ja-JP"/>
              </w:rPr>
              <w:t>UE Aggregate Maximum Bit Rate</w:t>
            </w:r>
          </w:p>
        </w:tc>
        <w:tc>
          <w:tcPr>
            <w:tcW w:w="1134" w:type="dxa"/>
          </w:tcPr>
          <w:p w14:paraId="58B83459" w14:textId="77777777" w:rsidR="00F02090" w:rsidRPr="00FD0425" w:rsidRDefault="00F02090" w:rsidP="00694C97">
            <w:pPr>
              <w:pStyle w:val="TAL"/>
              <w:rPr>
                <w:rFonts w:cs="Arial"/>
                <w:lang w:eastAsia="ja-JP"/>
              </w:rPr>
            </w:pPr>
          </w:p>
        </w:tc>
        <w:tc>
          <w:tcPr>
            <w:tcW w:w="1701" w:type="dxa"/>
          </w:tcPr>
          <w:p w14:paraId="2DBD2EFF" w14:textId="77777777" w:rsidR="00F02090" w:rsidRPr="00FD0425" w:rsidRDefault="00F02090" w:rsidP="00694C97">
            <w:pPr>
              <w:pStyle w:val="TAL"/>
              <w:rPr>
                <w:rFonts w:cs="Arial"/>
                <w:i/>
                <w:lang w:eastAsia="ja-JP"/>
              </w:rPr>
            </w:pPr>
            <w:r w:rsidRPr="00FD0425">
              <w:rPr>
                <w:rFonts w:cs="Arial"/>
                <w:i/>
                <w:lang w:eastAsia="ja-JP"/>
              </w:rPr>
              <w:t>1</w:t>
            </w:r>
          </w:p>
        </w:tc>
        <w:tc>
          <w:tcPr>
            <w:tcW w:w="1276" w:type="dxa"/>
          </w:tcPr>
          <w:p w14:paraId="4DC0BF5B" w14:textId="77777777" w:rsidR="00F02090" w:rsidRPr="00FD0425" w:rsidRDefault="00F02090" w:rsidP="00694C97">
            <w:pPr>
              <w:pStyle w:val="TAL"/>
              <w:rPr>
                <w:rFonts w:cs="Arial"/>
                <w:lang w:eastAsia="ja-JP"/>
              </w:rPr>
            </w:pPr>
          </w:p>
        </w:tc>
        <w:tc>
          <w:tcPr>
            <w:tcW w:w="2693" w:type="dxa"/>
          </w:tcPr>
          <w:p w14:paraId="7679F446" w14:textId="77777777" w:rsidR="00F02090" w:rsidRPr="00FD0425" w:rsidRDefault="00F02090" w:rsidP="00694C97">
            <w:pPr>
              <w:pStyle w:val="TAL"/>
              <w:rPr>
                <w:rFonts w:cs="Arial"/>
                <w:lang w:eastAsia="ja-JP"/>
              </w:rPr>
            </w:pPr>
            <w:r w:rsidRPr="00FD0425">
              <w:rPr>
                <w:rFonts w:cs="Arial"/>
                <w:lang w:eastAsia="ja-JP"/>
              </w:rPr>
              <w:t>Applicable for Non-GBR QoS flows.</w:t>
            </w:r>
          </w:p>
        </w:tc>
      </w:tr>
      <w:tr w:rsidR="00F02090" w:rsidRPr="00FD0425" w14:paraId="487BC62B" w14:textId="77777777" w:rsidTr="00694C97">
        <w:tblPrEx>
          <w:tblCellMar>
            <w:top w:w="0" w:type="dxa"/>
            <w:bottom w:w="0" w:type="dxa"/>
          </w:tblCellMar>
        </w:tblPrEx>
        <w:trPr>
          <w:jc w:val="center"/>
        </w:trPr>
        <w:tc>
          <w:tcPr>
            <w:tcW w:w="2552" w:type="dxa"/>
          </w:tcPr>
          <w:p w14:paraId="0B3CA8E0" w14:textId="77777777" w:rsidR="00F02090" w:rsidRPr="00FD0425" w:rsidRDefault="00F02090" w:rsidP="00694C97">
            <w:pPr>
              <w:pStyle w:val="TAL"/>
              <w:ind w:left="113"/>
              <w:rPr>
                <w:rFonts w:cs="Arial"/>
                <w:lang w:eastAsia="ja-JP"/>
              </w:rPr>
            </w:pPr>
            <w:r w:rsidRPr="00FD0425">
              <w:rPr>
                <w:rFonts w:cs="Arial"/>
                <w:lang w:eastAsia="ja-JP"/>
              </w:rPr>
              <w:t>&gt;UE Aggregate Maximum Bit Rate Downlink</w:t>
            </w:r>
          </w:p>
        </w:tc>
        <w:tc>
          <w:tcPr>
            <w:tcW w:w="1134" w:type="dxa"/>
          </w:tcPr>
          <w:p w14:paraId="312741FD" w14:textId="77777777" w:rsidR="00F02090" w:rsidRPr="00FD0425" w:rsidRDefault="00F02090" w:rsidP="00694C97">
            <w:pPr>
              <w:pStyle w:val="TAL"/>
              <w:rPr>
                <w:rFonts w:cs="Arial"/>
                <w:lang w:eastAsia="ja-JP"/>
              </w:rPr>
            </w:pPr>
            <w:r w:rsidRPr="00FD0425">
              <w:rPr>
                <w:rFonts w:cs="Arial"/>
                <w:lang w:eastAsia="ja-JP"/>
              </w:rPr>
              <w:t>M</w:t>
            </w:r>
          </w:p>
        </w:tc>
        <w:tc>
          <w:tcPr>
            <w:tcW w:w="1701" w:type="dxa"/>
          </w:tcPr>
          <w:p w14:paraId="4A1B4B9E" w14:textId="77777777" w:rsidR="00F02090" w:rsidRPr="00FD0425" w:rsidRDefault="00F02090" w:rsidP="00694C97">
            <w:pPr>
              <w:pStyle w:val="TAL"/>
              <w:rPr>
                <w:rFonts w:cs="Arial"/>
                <w:lang w:eastAsia="ja-JP"/>
              </w:rPr>
            </w:pPr>
          </w:p>
        </w:tc>
        <w:tc>
          <w:tcPr>
            <w:tcW w:w="1276" w:type="dxa"/>
          </w:tcPr>
          <w:p w14:paraId="1430DBE5" w14:textId="77777777" w:rsidR="00F02090" w:rsidRPr="00FD0425" w:rsidRDefault="00F02090" w:rsidP="00694C97">
            <w:pPr>
              <w:pStyle w:val="TAL"/>
              <w:rPr>
                <w:rFonts w:cs="Arial"/>
                <w:lang w:eastAsia="ja-JP"/>
              </w:rPr>
            </w:pPr>
            <w:r w:rsidRPr="00FD0425">
              <w:rPr>
                <w:rFonts w:cs="Arial"/>
                <w:lang w:eastAsia="ja-JP"/>
              </w:rPr>
              <w:t>Bit Rate 9.2.3.4</w:t>
            </w:r>
          </w:p>
        </w:tc>
        <w:tc>
          <w:tcPr>
            <w:tcW w:w="2693" w:type="dxa"/>
          </w:tcPr>
          <w:p w14:paraId="31709E75" w14:textId="77777777" w:rsidR="00F02090" w:rsidRPr="00FD0425" w:rsidRDefault="00F02090" w:rsidP="00694C97">
            <w:pPr>
              <w:pStyle w:val="TAL"/>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694C97">
        <w:tblPrEx>
          <w:tblCellMar>
            <w:top w:w="0" w:type="dxa"/>
            <w:bottom w:w="0" w:type="dxa"/>
          </w:tblCellMar>
        </w:tblPrEx>
        <w:trPr>
          <w:jc w:val="center"/>
        </w:trPr>
        <w:tc>
          <w:tcPr>
            <w:tcW w:w="2552" w:type="dxa"/>
          </w:tcPr>
          <w:p w14:paraId="4F6E4D64" w14:textId="77777777" w:rsidR="00F02090" w:rsidRPr="00FD0425" w:rsidRDefault="00F02090" w:rsidP="00694C97">
            <w:pPr>
              <w:pStyle w:val="TAL"/>
              <w:ind w:left="113"/>
              <w:rPr>
                <w:rFonts w:cs="Arial"/>
                <w:lang w:eastAsia="ja-JP"/>
              </w:rPr>
            </w:pPr>
            <w:r w:rsidRPr="00FD0425">
              <w:rPr>
                <w:rFonts w:cs="Arial"/>
                <w:lang w:eastAsia="ja-JP"/>
              </w:rPr>
              <w:t>&gt;UE Aggregate Maximum Bit Rate Uplink</w:t>
            </w:r>
          </w:p>
        </w:tc>
        <w:tc>
          <w:tcPr>
            <w:tcW w:w="1134" w:type="dxa"/>
          </w:tcPr>
          <w:p w14:paraId="559BD323" w14:textId="77777777" w:rsidR="00F02090" w:rsidRPr="00FD0425" w:rsidRDefault="00F02090" w:rsidP="00694C97">
            <w:pPr>
              <w:pStyle w:val="TAL"/>
              <w:rPr>
                <w:rFonts w:cs="Arial"/>
                <w:lang w:eastAsia="ja-JP"/>
              </w:rPr>
            </w:pPr>
            <w:r w:rsidRPr="00FD0425">
              <w:rPr>
                <w:rFonts w:cs="Arial"/>
                <w:lang w:eastAsia="ja-JP"/>
              </w:rPr>
              <w:t>M</w:t>
            </w:r>
          </w:p>
        </w:tc>
        <w:tc>
          <w:tcPr>
            <w:tcW w:w="1701" w:type="dxa"/>
          </w:tcPr>
          <w:p w14:paraId="55FFCF70" w14:textId="77777777" w:rsidR="00F02090" w:rsidRPr="00FD0425" w:rsidRDefault="00F02090" w:rsidP="00694C97">
            <w:pPr>
              <w:pStyle w:val="TAL"/>
              <w:rPr>
                <w:rFonts w:cs="Arial"/>
                <w:lang w:eastAsia="ja-JP"/>
              </w:rPr>
            </w:pPr>
          </w:p>
        </w:tc>
        <w:tc>
          <w:tcPr>
            <w:tcW w:w="1276" w:type="dxa"/>
          </w:tcPr>
          <w:p w14:paraId="51C5E0D7" w14:textId="77777777" w:rsidR="00F02090" w:rsidRPr="00FD0425" w:rsidRDefault="00F02090" w:rsidP="00694C97">
            <w:pPr>
              <w:pStyle w:val="TAL"/>
              <w:rPr>
                <w:rFonts w:cs="Arial"/>
                <w:lang w:eastAsia="ja-JP"/>
              </w:rPr>
            </w:pPr>
            <w:r w:rsidRPr="00FD0425">
              <w:rPr>
                <w:rFonts w:cs="Arial"/>
                <w:lang w:eastAsia="ja-JP"/>
              </w:rPr>
              <w:t>Bit Rate 9.2.3.4</w:t>
            </w:r>
          </w:p>
        </w:tc>
        <w:tc>
          <w:tcPr>
            <w:tcW w:w="2693" w:type="dxa"/>
          </w:tcPr>
          <w:p w14:paraId="2F4F7A30" w14:textId="77777777" w:rsidR="00F02090" w:rsidRPr="00FD0425" w:rsidRDefault="00F02090" w:rsidP="00694C97">
            <w:pPr>
              <w:pStyle w:val="TAL"/>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F02090">
      <w:pPr>
        <w:rPr>
          <w:rFonts w:eastAsia="Malgun Gothic"/>
        </w:rPr>
      </w:pPr>
    </w:p>
    <w:p w14:paraId="00FFFBA3" w14:textId="77777777" w:rsidR="00F02090" w:rsidRPr="00FD0425" w:rsidRDefault="00F02090" w:rsidP="00F02090">
      <w:pPr>
        <w:pStyle w:val="Heading4"/>
        <w:rPr>
          <w:rFonts w:eastAsia="Batang"/>
        </w:rPr>
      </w:pPr>
      <w:bookmarkStart w:id="6422" w:name="_Toc20955327"/>
      <w:bookmarkStart w:id="6423" w:name="_Toc29991530"/>
      <w:bookmarkStart w:id="6424" w:name="_Toc36555931"/>
      <w:bookmarkStart w:id="6425" w:name="_Toc44497676"/>
      <w:bookmarkStart w:id="6426" w:name="_Toc45108063"/>
      <w:bookmarkStart w:id="6427" w:name="_Toc45901683"/>
      <w:bookmarkStart w:id="6428" w:name="_Toc51850764"/>
      <w:bookmarkStart w:id="6429" w:name="_Toc56693768"/>
      <w:bookmarkStart w:id="6430" w:name="_Toc64447312"/>
      <w:bookmarkStart w:id="6431" w:name="_Toc66286806"/>
      <w:bookmarkStart w:id="6432" w:name="_Toc74151501"/>
      <w:bookmarkStart w:id="6433" w:name="_Toc88653974"/>
      <w:bookmarkStart w:id="6434" w:name="_Toc97904330"/>
      <w:bookmarkStart w:id="6435" w:name="_Toc105175371"/>
      <w:bookmarkStart w:id="6436" w:name="_Toc113826401"/>
      <w:bookmarkStart w:id="6437" w:name="_Toc120032527"/>
      <w:r w:rsidRPr="00FD0425">
        <w:rPr>
          <w:rFonts w:eastAsia="Batang"/>
        </w:rPr>
        <w:t>9.2.3.18</w:t>
      </w:r>
      <w:r w:rsidRPr="00FD0425">
        <w:rPr>
          <w:rFonts w:eastAsia="Batang"/>
        </w:rPr>
        <w:tab/>
        <w:t>PDU Session ID</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7653DDB" w14:textId="77777777" w:rsidR="00F02090" w:rsidRPr="00FD0425" w:rsidRDefault="00F02090" w:rsidP="00F02090">
      <w:pPr>
        <w:keepNext/>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6654871A" w14:textId="77777777" w:rsidTr="00694C97">
        <w:tblPrEx>
          <w:tblCellMar>
            <w:top w:w="0" w:type="dxa"/>
            <w:bottom w:w="0" w:type="dxa"/>
          </w:tblCellMar>
        </w:tblPrEx>
        <w:tc>
          <w:tcPr>
            <w:tcW w:w="2304" w:type="dxa"/>
          </w:tcPr>
          <w:p w14:paraId="0202E9C2"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3D152DE3"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708E258B"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18433BA9"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4F575E8C" w14:textId="77777777" w:rsidTr="00694C97">
        <w:tblPrEx>
          <w:tblCellMar>
            <w:top w:w="0" w:type="dxa"/>
            <w:bottom w:w="0" w:type="dxa"/>
          </w:tblCellMar>
        </w:tblPrEx>
        <w:tc>
          <w:tcPr>
            <w:tcW w:w="2304" w:type="dxa"/>
          </w:tcPr>
          <w:p w14:paraId="53CFDFF0" w14:textId="77777777" w:rsidR="00F02090" w:rsidRPr="00FD0425" w:rsidRDefault="00F02090" w:rsidP="00694C97">
            <w:pPr>
              <w:pStyle w:val="TAL"/>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6346CF97" w14:textId="77777777" w:rsidR="00F02090" w:rsidRPr="00FD0425" w:rsidRDefault="00F02090" w:rsidP="00694C97">
            <w:pPr>
              <w:pStyle w:val="TAL"/>
              <w:rPr>
                <w:i/>
                <w:lang w:eastAsia="ja-JP"/>
              </w:rPr>
            </w:pPr>
          </w:p>
        </w:tc>
        <w:tc>
          <w:tcPr>
            <w:tcW w:w="2592" w:type="dxa"/>
          </w:tcPr>
          <w:p w14:paraId="2E96C1A0" w14:textId="77777777" w:rsidR="00F02090" w:rsidRPr="00FD0425" w:rsidRDefault="00F02090" w:rsidP="00694C97">
            <w:pPr>
              <w:pStyle w:val="TAL"/>
              <w:rPr>
                <w:lang w:eastAsia="ja-JP"/>
              </w:rPr>
            </w:pPr>
            <w:r w:rsidRPr="00FD0425">
              <w:rPr>
                <w:rFonts w:cs="Arial"/>
                <w:lang w:eastAsia="ja-JP"/>
              </w:rPr>
              <w:t>INTEGER (0 ..255)</w:t>
            </w:r>
          </w:p>
        </w:tc>
        <w:tc>
          <w:tcPr>
            <w:tcW w:w="2520" w:type="dxa"/>
          </w:tcPr>
          <w:p w14:paraId="688EF4EF" w14:textId="77777777" w:rsidR="00F02090" w:rsidRPr="00FD0425" w:rsidRDefault="00F02090" w:rsidP="00694C97">
            <w:pPr>
              <w:pStyle w:val="TAL"/>
            </w:pPr>
          </w:p>
        </w:tc>
      </w:tr>
    </w:tbl>
    <w:p w14:paraId="65D30603" w14:textId="77777777" w:rsidR="00F02090" w:rsidRPr="00FD0425" w:rsidRDefault="00F02090" w:rsidP="00F02090">
      <w:pPr>
        <w:rPr>
          <w:rFonts w:eastAsia="Batang"/>
        </w:rPr>
      </w:pPr>
    </w:p>
    <w:p w14:paraId="6B9A832B" w14:textId="77777777" w:rsidR="00F02090" w:rsidRPr="00FD0425" w:rsidRDefault="00F02090" w:rsidP="00F02090">
      <w:pPr>
        <w:pStyle w:val="Heading4"/>
        <w:rPr>
          <w:rFonts w:eastAsia="Batang"/>
        </w:rPr>
      </w:pPr>
      <w:bookmarkStart w:id="6438" w:name="_Toc20955328"/>
      <w:bookmarkStart w:id="6439" w:name="_Toc29991531"/>
      <w:bookmarkStart w:id="6440" w:name="_Toc36555932"/>
      <w:bookmarkStart w:id="6441" w:name="_Toc44497677"/>
      <w:bookmarkStart w:id="6442" w:name="_Toc45108064"/>
      <w:bookmarkStart w:id="6443" w:name="_Toc45901684"/>
      <w:bookmarkStart w:id="6444" w:name="_Toc51850765"/>
      <w:bookmarkStart w:id="6445" w:name="_Toc56693769"/>
      <w:bookmarkStart w:id="6446" w:name="_Toc64447313"/>
      <w:bookmarkStart w:id="6447" w:name="_Toc66286807"/>
      <w:bookmarkStart w:id="6448" w:name="_Toc74151502"/>
      <w:bookmarkStart w:id="6449" w:name="_Toc88653975"/>
      <w:bookmarkStart w:id="6450" w:name="_Toc97904331"/>
      <w:bookmarkStart w:id="6451" w:name="_Toc105175372"/>
      <w:bookmarkStart w:id="6452" w:name="_Toc113826402"/>
      <w:bookmarkStart w:id="6453" w:name="_Toc120032528"/>
      <w:r w:rsidRPr="00FD0425">
        <w:rPr>
          <w:rFonts w:eastAsia="Batang"/>
        </w:rPr>
        <w:t>9.2.3.19</w:t>
      </w:r>
      <w:r w:rsidRPr="00FD0425">
        <w:rPr>
          <w:rFonts w:eastAsia="Batang"/>
        </w:rPr>
        <w:tab/>
        <w:t>PDU Session Type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A6FFE9" w14:textId="77777777" w:rsidR="00F02090" w:rsidRPr="00FD0425" w:rsidRDefault="00F02090" w:rsidP="00F02090">
      <w:pPr>
        <w:keepNext/>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2F480279" w14:textId="77777777" w:rsidTr="00694C97">
        <w:tblPrEx>
          <w:tblCellMar>
            <w:top w:w="0" w:type="dxa"/>
            <w:bottom w:w="0" w:type="dxa"/>
          </w:tblCellMar>
        </w:tblPrEx>
        <w:tc>
          <w:tcPr>
            <w:tcW w:w="2304" w:type="dxa"/>
          </w:tcPr>
          <w:p w14:paraId="1EB447B7" w14:textId="77777777" w:rsidR="00F02090" w:rsidRPr="00FD0425" w:rsidRDefault="00F02090" w:rsidP="00694C97">
            <w:pPr>
              <w:pStyle w:val="TAH"/>
            </w:pPr>
            <w:r w:rsidRPr="00FD0425">
              <w:t>IE/Group Name</w:t>
            </w:r>
          </w:p>
        </w:tc>
        <w:tc>
          <w:tcPr>
            <w:tcW w:w="1080" w:type="dxa"/>
          </w:tcPr>
          <w:p w14:paraId="0530088F" w14:textId="77777777" w:rsidR="00F02090" w:rsidRPr="00FD0425" w:rsidRDefault="00F02090" w:rsidP="00694C97">
            <w:pPr>
              <w:pStyle w:val="TAH"/>
            </w:pPr>
            <w:r w:rsidRPr="00FD0425">
              <w:t>Presence</w:t>
            </w:r>
          </w:p>
        </w:tc>
        <w:tc>
          <w:tcPr>
            <w:tcW w:w="1080" w:type="dxa"/>
          </w:tcPr>
          <w:p w14:paraId="1EC4F798" w14:textId="77777777" w:rsidR="00F02090" w:rsidRPr="00FD0425" w:rsidRDefault="00F02090" w:rsidP="00694C97">
            <w:pPr>
              <w:pStyle w:val="TAH"/>
            </w:pPr>
            <w:r w:rsidRPr="00FD0425">
              <w:t>Range</w:t>
            </w:r>
          </w:p>
        </w:tc>
        <w:tc>
          <w:tcPr>
            <w:tcW w:w="2592" w:type="dxa"/>
          </w:tcPr>
          <w:p w14:paraId="055B4B0E" w14:textId="77777777" w:rsidR="00F02090" w:rsidRPr="00FD0425" w:rsidRDefault="00F02090" w:rsidP="00694C97">
            <w:pPr>
              <w:pStyle w:val="TAH"/>
            </w:pPr>
            <w:r w:rsidRPr="00FD0425">
              <w:t>IE type and reference</w:t>
            </w:r>
          </w:p>
        </w:tc>
        <w:tc>
          <w:tcPr>
            <w:tcW w:w="2520" w:type="dxa"/>
          </w:tcPr>
          <w:p w14:paraId="1A5AFA7B" w14:textId="77777777" w:rsidR="00F02090" w:rsidRPr="00FD0425" w:rsidRDefault="00F02090" w:rsidP="00694C97">
            <w:pPr>
              <w:pStyle w:val="TAH"/>
            </w:pPr>
            <w:r w:rsidRPr="00FD0425">
              <w:t>Semantics description</w:t>
            </w:r>
          </w:p>
        </w:tc>
      </w:tr>
      <w:tr w:rsidR="00F02090" w:rsidRPr="00FD0425" w14:paraId="1A038DC1" w14:textId="77777777" w:rsidTr="00694C97">
        <w:tblPrEx>
          <w:tblCellMar>
            <w:top w:w="0" w:type="dxa"/>
            <w:bottom w:w="0" w:type="dxa"/>
          </w:tblCellMar>
        </w:tblPrEx>
        <w:tc>
          <w:tcPr>
            <w:tcW w:w="2304" w:type="dxa"/>
          </w:tcPr>
          <w:p w14:paraId="7893A1DD" w14:textId="77777777" w:rsidR="00F02090" w:rsidRPr="00FD0425" w:rsidRDefault="00F02090" w:rsidP="00694C97">
            <w:pPr>
              <w:pStyle w:val="TAL"/>
              <w:rPr>
                <w:rFonts w:eastAsia="Batang"/>
              </w:rPr>
            </w:pPr>
            <w:r w:rsidRPr="00FD0425">
              <w:t>PDU Session Type</w:t>
            </w:r>
          </w:p>
        </w:tc>
        <w:tc>
          <w:tcPr>
            <w:tcW w:w="1080" w:type="dxa"/>
          </w:tcPr>
          <w:p w14:paraId="52B5872E" w14:textId="77777777" w:rsidR="00F02090" w:rsidRPr="00FD0425" w:rsidRDefault="00F02090" w:rsidP="00694C97">
            <w:pPr>
              <w:pStyle w:val="TAL"/>
            </w:pPr>
            <w:r w:rsidRPr="00FD0425">
              <w:t>M</w:t>
            </w:r>
          </w:p>
        </w:tc>
        <w:tc>
          <w:tcPr>
            <w:tcW w:w="1080" w:type="dxa"/>
          </w:tcPr>
          <w:p w14:paraId="190FDF22" w14:textId="77777777" w:rsidR="00F02090" w:rsidRPr="00FD0425" w:rsidRDefault="00F02090" w:rsidP="00694C97">
            <w:pPr>
              <w:pStyle w:val="TAL"/>
              <w:rPr>
                <w:i/>
              </w:rPr>
            </w:pPr>
          </w:p>
        </w:tc>
        <w:tc>
          <w:tcPr>
            <w:tcW w:w="2592" w:type="dxa"/>
          </w:tcPr>
          <w:p w14:paraId="10EFD2A7" w14:textId="77777777" w:rsidR="00F02090" w:rsidRPr="00FD0425" w:rsidRDefault="00F02090" w:rsidP="00694C97">
            <w:pPr>
              <w:pStyle w:val="TAL"/>
            </w:pPr>
            <w:r w:rsidRPr="00FD0425">
              <w:t>ENUMERATED (IPv4, IPv6, IPv4v6, Ethernet, Unstructured, ...)</w:t>
            </w:r>
          </w:p>
        </w:tc>
        <w:tc>
          <w:tcPr>
            <w:tcW w:w="2520" w:type="dxa"/>
          </w:tcPr>
          <w:p w14:paraId="5B710617" w14:textId="77777777" w:rsidR="00F02090" w:rsidRPr="00FD0425" w:rsidRDefault="00F02090" w:rsidP="00694C97">
            <w:pPr>
              <w:pStyle w:val="TAL"/>
            </w:pPr>
          </w:p>
        </w:tc>
      </w:tr>
    </w:tbl>
    <w:p w14:paraId="1561E016" w14:textId="77777777" w:rsidR="00F02090" w:rsidRPr="00FD0425" w:rsidRDefault="00F02090" w:rsidP="00F02090">
      <w:pPr>
        <w:rPr>
          <w:lang w:eastAsia="zh-CN"/>
        </w:rPr>
      </w:pPr>
    </w:p>
    <w:p w14:paraId="66DE5D98" w14:textId="77777777" w:rsidR="00F02090" w:rsidRPr="00FD0425" w:rsidRDefault="00F02090" w:rsidP="00F02090">
      <w:pPr>
        <w:pStyle w:val="Heading4"/>
      </w:pPr>
      <w:bookmarkStart w:id="6454" w:name="_Toc20955329"/>
      <w:bookmarkStart w:id="6455" w:name="_Toc29991532"/>
      <w:bookmarkStart w:id="6456" w:name="_Toc36555933"/>
      <w:bookmarkStart w:id="6457" w:name="_Toc44497678"/>
      <w:bookmarkStart w:id="6458" w:name="_Toc45108065"/>
      <w:bookmarkStart w:id="6459" w:name="_Toc45901685"/>
      <w:bookmarkStart w:id="6460" w:name="_Toc51850766"/>
      <w:bookmarkStart w:id="6461" w:name="_Toc56693770"/>
      <w:bookmarkStart w:id="6462" w:name="_Toc64447314"/>
      <w:bookmarkStart w:id="6463" w:name="_Toc66286808"/>
      <w:bookmarkStart w:id="6464" w:name="_Toc74151503"/>
      <w:bookmarkStart w:id="6465" w:name="_Toc88653976"/>
      <w:bookmarkStart w:id="6466" w:name="_Toc97904332"/>
      <w:bookmarkStart w:id="6467" w:name="_Toc105175373"/>
      <w:bookmarkStart w:id="6468" w:name="_Toc113826403"/>
      <w:bookmarkStart w:id="6469" w:name="_Toc120032529"/>
      <w:r w:rsidRPr="00FD0425">
        <w:t>9.2.3.20</w:t>
      </w:r>
      <w:r w:rsidRPr="00FD0425">
        <w:tab/>
        <w:t>TAI Support List</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7BB9737F" w14:textId="77777777" w:rsidR="00F02090" w:rsidRPr="00FD0425" w:rsidRDefault="00F02090" w:rsidP="00F02090">
      <w:pPr>
        <w:pStyle w:val="TAHChar"/>
      </w:pPr>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993"/>
        <w:gridCol w:w="1275"/>
        <w:gridCol w:w="1843"/>
        <w:gridCol w:w="1756"/>
        <w:gridCol w:w="1037"/>
        <w:gridCol w:w="1144"/>
        <w:tblGridChange w:id="6470">
          <w:tblGrid>
            <w:gridCol w:w="1809"/>
            <w:gridCol w:w="993"/>
            <w:gridCol w:w="1275"/>
            <w:gridCol w:w="1843"/>
            <w:gridCol w:w="1756"/>
            <w:gridCol w:w="1037"/>
            <w:gridCol w:w="1144"/>
          </w:tblGrid>
        </w:tblGridChange>
      </w:tblGrid>
      <w:tr w:rsidR="000E2D60" w:rsidRPr="00FD0425" w14:paraId="5D133A62" w14:textId="77777777" w:rsidTr="009354E2">
        <w:tblPrEx>
          <w:tblCellMar>
            <w:top w:w="0" w:type="dxa"/>
            <w:bottom w:w="0" w:type="dxa"/>
          </w:tblCellMar>
        </w:tblPrEx>
        <w:tc>
          <w:tcPr>
            <w:tcW w:w="1809" w:type="dxa"/>
          </w:tcPr>
          <w:p w14:paraId="1490C2D4" w14:textId="77777777" w:rsidR="000E2D60" w:rsidRPr="00FD0425" w:rsidRDefault="000E2D60" w:rsidP="000E2D60">
            <w:pPr>
              <w:pStyle w:val="TAH"/>
            </w:pPr>
            <w:r w:rsidRPr="00FD0425">
              <w:t>IE/Group Name</w:t>
            </w:r>
          </w:p>
        </w:tc>
        <w:tc>
          <w:tcPr>
            <w:tcW w:w="993" w:type="dxa"/>
          </w:tcPr>
          <w:p w14:paraId="108F03E1" w14:textId="77777777" w:rsidR="000E2D60" w:rsidRPr="00FD0425" w:rsidRDefault="000E2D60" w:rsidP="000E2D60">
            <w:pPr>
              <w:pStyle w:val="TAH"/>
            </w:pPr>
            <w:r w:rsidRPr="00FD0425">
              <w:t>Presence</w:t>
            </w:r>
          </w:p>
        </w:tc>
        <w:tc>
          <w:tcPr>
            <w:tcW w:w="1275" w:type="dxa"/>
          </w:tcPr>
          <w:p w14:paraId="59947F71" w14:textId="77777777" w:rsidR="000E2D60" w:rsidRPr="00FD0425" w:rsidRDefault="000E2D60" w:rsidP="000E2D60">
            <w:pPr>
              <w:pStyle w:val="TAH"/>
            </w:pPr>
            <w:r w:rsidRPr="00FD0425">
              <w:t>Range</w:t>
            </w:r>
          </w:p>
        </w:tc>
        <w:tc>
          <w:tcPr>
            <w:tcW w:w="1843" w:type="dxa"/>
          </w:tcPr>
          <w:p w14:paraId="30E9EE70" w14:textId="77777777" w:rsidR="000E2D60" w:rsidRPr="00FD0425" w:rsidRDefault="000E2D60" w:rsidP="000E2D60">
            <w:pPr>
              <w:pStyle w:val="TAH"/>
            </w:pPr>
            <w:r w:rsidRPr="00FD0425">
              <w:t>IE type and reference</w:t>
            </w:r>
          </w:p>
        </w:tc>
        <w:tc>
          <w:tcPr>
            <w:tcW w:w="1756" w:type="dxa"/>
          </w:tcPr>
          <w:p w14:paraId="196D171B" w14:textId="77777777" w:rsidR="000E2D60" w:rsidRPr="00FD0425" w:rsidRDefault="000E2D60" w:rsidP="000E2D60">
            <w:pPr>
              <w:pStyle w:val="TAH"/>
            </w:pPr>
            <w:r w:rsidRPr="00FD0425">
              <w:t>Semantics description</w:t>
            </w:r>
          </w:p>
        </w:tc>
        <w:tc>
          <w:tcPr>
            <w:tcW w:w="1037" w:type="dxa"/>
          </w:tcPr>
          <w:p w14:paraId="091C272D" w14:textId="77777777" w:rsidR="000E2D60" w:rsidRPr="00FD0425" w:rsidRDefault="000E2D60" w:rsidP="000E2D60">
            <w:pPr>
              <w:pStyle w:val="TAH"/>
            </w:pPr>
            <w:r>
              <w:t>Criticality</w:t>
            </w:r>
          </w:p>
        </w:tc>
        <w:tc>
          <w:tcPr>
            <w:tcW w:w="1144" w:type="dxa"/>
          </w:tcPr>
          <w:p w14:paraId="18179DF3" w14:textId="77777777" w:rsidR="000E2D60" w:rsidRPr="00FD0425" w:rsidRDefault="000E2D60" w:rsidP="000E2D60">
            <w:pPr>
              <w:pStyle w:val="TAH"/>
            </w:pPr>
            <w:r>
              <w:t>Assigned Criticality</w:t>
            </w:r>
          </w:p>
        </w:tc>
      </w:tr>
      <w:tr w:rsidR="000E2D60" w:rsidRPr="00FD0425" w14:paraId="5887E4ED" w14:textId="77777777" w:rsidTr="009354E2">
        <w:tblPrEx>
          <w:tblCellMar>
            <w:top w:w="0" w:type="dxa"/>
            <w:bottom w:w="0" w:type="dxa"/>
          </w:tblCellMar>
        </w:tblPrEx>
        <w:tc>
          <w:tcPr>
            <w:tcW w:w="1809" w:type="dxa"/>
          </w:tcPr>
          <w:p w14:paraId="45B3A9E7" w14:textId="77777777" w:rsidR="000E2D60" w:rsidRPr="00FD0425" w:rsidRDefault="000E2D60" w:rsidP="000E2D60">
            <w:pPr>
              <w:pStyle w:val="TAL"/>
              <w:rPr>
                <w:lang w:eastAsia="ja-JP"/>
              </w:rPr>
            </w:pPr>
            <w:r w:rsidRPr="00FD0425">
              <w:rPr>
                <w:b/>
              </w:rPr>
              <w:t xml:space="preserve">TAI Support </w:t>
            </w:r>
            <w:r w:rsidRPr="00FD0425">
              <w:rPr>
                <w:rFonts w:eastAsia="MS Mincho"/>
                <w:b/>
              </w:rPr>
              <w:t>Item</w:t>
            </w:r>
          </w:p>
        </w:tc>
        <w:tc>
          <w:tcPr>
            <w:tcW w:w="993" w:type="dxa"/>
          </w:tcPr>
          <w:p w14:paraId="1889D6C4" w14:textId="77777777" w:rsidR="000E2D60" w:rsidRPr="00FD0425" w:rsidRDefault="000E2D60" w:rsidP="000E2D60">
            <w:pPr>
              <w:pStyle w:val="TAC"/>
              <w:rPr>
                <w:lang w:eastAsia="ja-JP"/>
              </w:rPr>
            </w:pPr>
          </w:p>
        </w:tc>
        <w:tc>
          <w:tcPr>
            <w:tcW w:w="1275" w:type="dxa"/>
          </w:tcPr>
          <w:p w14:paraId="7B00DA7E" w14:textId="77777777" w:rsidR="000E2D60" w:rsidRPr="00FD0425" w:rsidRDefault="000E2D60" w:rsidP="000E2D60">
            <w:pPr>
              <w:pStyle w:val="TAL"/>
              <w:rPr>
                <w:lang w:eastAsia="ja-JP"/>
              </w:rPr>
            </w:pPr>
            <w:r w:rsidRPr="00FD0425">
              <w:rPr>
                <w:bCs/>
                <w:i/>
                <w:szCs w:val="18"/>
              </w:rPr>
              <w:t>1..&lt;maxnoofsupportedTACs&gt;</w:t>
            </w:r>
          </w:p>
        </w:tc>
        <w:tc>
          <w:tcPr>
            <w:tcW w:w="1843" w:type="dxa"/>
          </w:tcPr>
          <w:p w14:paraId="6ACB03F0" w14:textId="77777777" w:rsidR="000E2D60" w:rsidRPr="00FD0425" w:rsidRDefault="000E2D60" w:rsidP="000E2D60">
            <w:pPr>
              <w:pStyle w:val="TAL"/>
              <w:rPr>
                <w:lang w:eastAsia="ja-JP"/>
              </w:rPr>
            </w:pPr>
          </w:p>
        </w:tc>
        <w:tc>
          <w:tcPr>
            <w:tcW w:w="1756" w:type="dxa"/>
          </w:tcPr>
          <w:p w14:paraId="09630B3F" w14:textId="77777777" w:rsidR="000E2D60" w:rsidRPr="00FD0425" w:rsidRDefault="000E2D60" w:rsidP="000E2D60">
            <w:pPr>
              <w:pStyle w:val="TAL"/>
            </w:pPr>
          </w:p>
        </w:tc>
        <w:tc>
          <w:tcPr>
            <w:tcW w:w="1037" w:type="dxa"/>
          </w:tcPr>
          <w:p w14:paraId="37B32982" w14:textId="77777777" w:rsidR="000E2D60" w:rsidRPr="00FD0425" w:rsidRDefault="000E2D60" w:rsidP="009354E2">
            <w:pPr>
              <w:pStyle w:val="TAC"/>
            </w:pPr>
            <w:r w:rsidRPr="008D6A7F">
              <w:rPr>
                <w:lang w:eastAsia="ja-JP"/>
              </w:rPr>
              <w:t>–</w:t>
            </w:r>
          </w:p>
        </w:tc>
        <w:tc>
          <w:tcPr>
            <w:tcW w:w="1144" w:type="dxa"/>
          </w:tcPr>
          <w:p w14:paraId="6F4C2DDA" w14:textId="77777777" w:rsidR="000E2D60" w:rsidRPr="00FD0425" w:rsidRDefault="000E2D60" w:rsidP="009354E2">
            <w:pPr>
              <w:pStyle w:val="TAC"/>
            </w:pPr>
          </w:p>
        </w:tc>
      </w:tr>
      <w:tr w:rsidR="000E2D60" w:rsidRPr="00FD0425" w14:paraId="2434C839" w14:textId="77777777" w:rsidTr="009354E2">
        <w:tblPrEx>
          <w:tblCellMar>
            <w:top w:w="0" w:type="dxa"/>
            <w:bottom w:w="0" w:type="dxa"/>
          </w:tblCellMar>
        </w:tblPrEx>
        <w:tc>
          <w:tcPr>
            <w:tcW w:w="1809" w:type="dxa"/>
          </w:tcPr>
          <w:p w14:paraId="7066451E" w14:textId="77777777" w:rsidR="000E2D60" w:rsidRPr="00FD0425" w:rsidRDefault="000E2D60" w:rsidP="000E2D60">
            <w:pPr>
              <w:pStyle w:val="TAL"/>
              <w:ind w:left="113"/>
              <w:rPr>
                <w:b/>
              </w:rPr>
            </w:pPr>
            <w:r w:rsidRPr="00FD0425">
              <w:rPr>
                <w:rFonts w:eastAsia="Batang"/>
              </w:rPr>
              <w:t>&gt;TAC</w:t>
            </w:r>
          </w:p>
        </w:tc>
        <w:tc>
          <w:tcPr>
            <w:tcW w:w="993" w:type="dxa"/>
          </w:tcPr>
          <w:p w14:paraId="1E7674C1" w14:textId="77777777" w:rsidR="000E2D60" w:rsidRPr="00FD0425" w:rsidRDefault="000E2D60" w:rsidP="000E2D60">
            <w:pPr>
              <w:pStyle w:val="TAC"/>
              <w:rPr>
                <w:lang w:eastAsia="ja-JP"/>
              </w:rPr>
            </w:pPr>
            <w:r w:rsidRPr="00FD0425">
              <w:rPr>
                <w:lang w:eastAsia="ja-JP"/>
              </w:rPr>
              <w:t>M</w:t>
            </w:r>
          </w:p>
        </w:tc>
        <w:tc>
          <w:tcPr>
            <w:tcW w:w="1275" w:type="dxa"/>
          </w:tcPr>
          <w:p w14:paraId="4169D679" w14:textId="77777777" w:rsidR="000E2D60" w:rsidRPr="00FD0425" w:rsidRDefault="000E2D60" w:rsidP="000E2D60">
            <w:pPr>
              <w:pStyle w:val="TAL"/>
              <w:rPr>
                <w:bCs/>
                <w:i/>
                <w:szCs w:val="18"/>
              </w:rPr>
            </w:pPr>
          </w:p>
        </w:tc>
        <w:tc>
          <w:tcPr>
            <w:tcW w:w="1843" w:type="dxa"/>
          </w:tcPr>
          <w:p w14:paraId="1455A8F1" w14:textId="77777777" w:rsidR="000E2D60" w:rsidRPr="00FD0425" w:rsidRDefault="000E2D60" w:rsidP="000E2D60">
            <w:pPr>
              <w:pStyle w:val="TAL"/>
              <w:rPr>
                <w:lang w:eastAsia="ja-JP"/>
              </w:rPr>
            </w:pPr>
            <w:r w:rsidRPr="00FD0425">
              <w:rPr>
                <w:lang w:eastAsia="ja-JP"/>
              </w:rPr>
              <w:t>9.2.2.5</w:t>
            </w:r>
          </w:p>
        </w:tc>
        <w:tc>
          <w:tcPr>
            <w:tcW w:w="1756" w:type="dxa"/>
          </w:tcPr>
          <w:p w14:paraId="353ED5E1" w14:textId="77777777" w:rsidR="000E2D60" w:rsidRPr="00FD0425" w:rsidRDefault="000E2D60" w:rsidP="000E2D60">
            <w:pPr>
              <w:pStyle w:val="TAL"/>
            </w:pPr>
            <w:r w:rsidRPr="00FD0425">
              <w:t>Broadcast TAC</w:t>
            </w:r>
          </w:p>
        </w:tc>
        <w:tc>
          <w:tcPr>
            <w:tcW w:w="1037" w:type="dxa"/>
          </w:tcPr>
          <w:p w14:paraId="469FF8A5" w14:textId="77777777" w:rsidR="000E2D60" w:rsidRPr="00FD0425" w:rsidRDefault="000E2D60" w:rsidP="009354E2">
            <w:pPr>
              <w:pStyle w:val="TAC"/>
            </w:pPr>
            <w:r w:rsidRPr="008D6A7F">
              <w:rPr>
                <w:lang w:eastAsia="ja-JP"/>
              </w:rPr>
              <w:t>–</w:t>
            </w:r>
          </w:p>
        </w:tc>
        <w:tc>
          <w:tcPr>
            <w:tcW w:w="1144" w:type="dxa"/>
          </w:tcPr>
          <w:p w14:paraId="0212BEF7" w14:textId="77777777" w:rsidR="000E2D60" w:rsidRPr="00FD0425" w:rsidRDefault="000E2D60" w:rsidP="009354E2">
            <w:pPr>
              <w:pStyle w:val="TAC"/>
            </w:pPr>
          </w:p>
        </w:tc>
      </w:tr>
      <w:tr w:rsidR="000E2D60" w:rsidRPr="00FD0425" w14:paraId="7C81DE74" w14:textId="77777777" w:rsidTr="009354E2">
        <w:tblPrEx>
          <w:tblCellMar>
            <w:top w:w="0" w:type="dxa"/>
            <w:bottom w:w="0" w:type="dxa"/>
          </w:tblCellMar>
        </w:tblPrEx>
        <w:tc>
          <w:tcPr>
            <w:tcW w:w="1809" w:type="dxa"/>
          </w:tcPr>
          <w:p w14:paraId="17F1F8EC" w14:textId="77777777" w:rsidR="000E2D60" w:rsidRPr="00FD0425" w:rsidRDefault="000E2D60" w:rsidP="000E2D60">
            <w:pPr>
              <w:pStyle w:val="TAL"/>
              <w:ind w:left="113"/>
              <w:rPr>
                <w:b/>
              </w:rPr>
            </w:pPr>
            <w:r w:rsidRPr="00FD0425">
              <w:rPr>
                <w:rFonts w:eastAsia="Batang"/>
                <w:b/>
              </w:rPr>
              <w:t>&gt;Broadcast PLMNs</w:t>
            </w:r>
          </w:p>
        </w:tc>
        <w:tc>
          <w:tcPr>
            <w:tcW w:w="993" w:type="dxa"/>
          </w:tcPr>
          <w:p w14:paraId="38E7216B" w14:textId="77777777" w:rsidR="000E2D60" w:rsidRPr="00FD0425" w:rsidRDefault="000E2D60" w:rsidP="000E2D60">
            <w:pPr>
              <w:pStyle w:val="TAC"/>
              <w:rPr>
                <w:lang w:eastAsia="ja-JP"/>
              </w:rPr>
            </w:pPr>
          </w:p>
        </w:tc>
        <w:tc>
          <w:tcPr>
            <w:tcW w:w="1275" w:type="dxa"/>
          </w:tcPr>
          <w:p w14:paraId="15F9DBBE" w14:textId="77777777" w:rsidR="000E2D60" w:rsidRPr="00FD0425" w:rsidRDefault="000E2D60" w:rsidP="000E2D60">
            <w:pPr>
              <w:pStyle w:val="TAL"/>
              <w:rPr>
                <w:bCs/>
                <w:i/>
                <w:szCs w:val="18"/>
              </w:rPr>
            </w:pPr>
            <w:r w:rsidRPr="00FD0425">
              <w:rPr>
                <w:i/>
              </w:rPr>
              <w:t>1..&lt;maxnoofsupportedPLMNs&gt;</w:t>
            </w:r>
          </w:p>
        </w:tc>
        <w:tc>
          <w:tcPr>
            <w:tcW w:w="1843" w:type="dxa"/>
          </w:tcPr>
          <w:p w14:paraId="2D6FC1A5" w14:textId="77777777" w:rsidR="000E2D60" w:rsidRPr="00FD0425" w:rsidRDefault="000E2D60" w:rsidP="000E2D60">
            <w:pPr>
              <w:pStyle w:val="TAL"/>
              <w:rPr>
                <w:lang w:eastAsia="ja-JP"/>
              </w:rPr>
            </w:pPr>
          </w:p>
        </w:tc>
        <w:tc>
          <w:tcPr>
            <w:tcW w:w="1756" w:type="dxa"/>
          </w:tcPr>
          <w:p w14:paraId="3364A491" w14:textId="77777777" w:rsidR="000E2D60" w:rsidRPr="00FD0425" w:rsidRDefault="000E2D60" w:rsidP="000E2D60">
            <w:pPr>
              <w:pStyle w:val="TAL"/>
            </w:pPr>
          </w:p>
        </w:tc>
        <w:tc>
          <w:tcPr>
            <w:tcW w:w="1037" w:type="dxa"/>
          </w:tcPr>
          <w:p w14:paraId="370A2F69" w14:textId="77777777" w:rsidR="000E2D60" w:rsidRPr="00FD0425" w:rsidRDefault="000E2D60" w:rsidP="009354E2">
            <w:pPr>
              <w:pStyle w:val="TAC"/>
            </w:pPr>
            <w:r w:rsidRPr="008D6A7F">
              <w:rPr>
                <w:lang w:eastAsia="ja-JP"/>
              </w:rPr>
              <w:t>–</w:t>
            </w:r>
          </w:p>
        </w:tc>
        <w:tc>
          <w:tcPr>
            <w:tcW w:w="1144" w:type="dxa"/>
          </w:tcPr>
          <w:p w14:paraId="1CC995BB" w14:textId="77777777" w:rsidR="000E2D60" w:rsidRPr="00FD0425" w:rsidRDefault="000E2D60" w:rsidP="009354E2">
            <w:pPr>
              <w:pStyle w:val="TAC"/>
            </w:pPr>
          </w:p>
        </w:tc>
      </w:tr>
      <w:tr w:rsidR="000E2D60" w:rsidRPr="00FD0425" w14:paraId="151731B2" w14:textId="77777777" w:rsidTr="009354E2">
        <w:tblPrEx>
          <w:tblCellMar>
            <w:top w:w="0" w:type="dxa"/>
            <w:bottom w:w="0" w:type="dxa"/>
          </w:tblCellMar>
        </w:tblPrEx>
        <w:tc>
          <w:tcPr>
            <w:tcW w:w="1809" w:type="dxa"/>
          </w:tcPr>
          <w:p w14:paraId="1D3FF8D6" w14:textId="77777777" w:rsidR="000E2D60" w:rsidRPr="00FD0425" w:rsidRDefault="000E2D60" w:rsidP="000E2D60">
            <w:pPr>
              <w:pStyle w:val="TAL"/>
              <w:ind w:left="227"/>
              <w:rPr>
                <w:b/>
              </w:rPr>
            </w:pPr>
            <w:r w:rsidRPr="00FD0425">
              <w:rPr>
                <w:rFonts w:eastAsia="Batang"/>
              </w:rPr>
              <w:t>&gt;&gt;PLMN Identity</w:t>
            </w:r>
          </w:p>
        </w:tc>
        <w:tc>
          <w:tcPr>
            <w:tcW w:w="993" w:type="dxa"/>
          </w:tcPr>
          <w:p w14:paraId="3A39E469" w14:textId="77777777" w:rsidR="000E2D60" w:rsidRPr="00FD0425" w:rsidRDefault="000E2D60" w:rsidP="000E2D60">
            <w:pPr>
              <w:pStyle w:val="TAC"/>
              <w:rPr>
                <w:lang w:eastAsia="ja-JP"/>
              </w:rPr>
            </w:pPr>
            <w:r w:rsidRPr="00FD0425">
              <w:rPr>
                <w:lang w:eastAsia="ja-JP"/>
              </w:rPr>
              <w:t>M</w:t>
            </w:r>
          </w:p>
        </w:tc>
        <w:tc>
          <w:tcPr>
            <w:tcW w:w="1275" w:type="dxa"/>
          </w:tcPr>
          <w:p w14:paraId="59FC7299" w14:textId="77777777" w:rsidR="000E2D60" w:rsidRPr="00FD0425" w:rsidRDefault="000E2D60" w:rsidP="000E2D60">
            <w:pPr>
              <w:pStyle w:val="TAL"/>
              <w:rPr>
                <w:bCs/>
                <w:i/>
                <w:szCs w:val="18"/>
              </w:rPr>
            </w:pPr>
          </w:p>
        </w:tc>
        <w:tc>
          <w:tcPr>
            <w:tcW w:w="1843" w:type="dxa"/>
          </w:tcPr>
          <w:p w14:paraId="44C54B59" w14:textId="77777777" w:rsidR="000E2D60" w:rsidRPr="00FD0425" w:rsidRDefault="000E2D60" w:rsidP="000E2D60">
            <w:pPr>
              <w:pStyle w:val="TAL"/>
              <w:rPr>
                <w:lang w:eastAsia="ja-JP"/>
              </w:rPr>
            </w:pPr>
            <w:r w:rsidRPr="00FD0425">
              <w:rPr>
                <w:rFonts w:eastAsia="MS Mincho"/>
              </w:rPr>
              <w:t>9.2.2.4</w:t>
            </w:r>
          </w:p>
        </w:tc>
        <w:tc>
          <w:tcPr>
            <w:tcW w:w="1756" w:type="dxa"/>
          </w:tcPr>
          <w:p w14:paraId="5FE86128" w14:textId="77777777" w:rsidR="000E2D60" w:rsidRPr="00FD0425" w:rsidRDefault="000E2D60" w:rsidP="000E2D60">
            <w:pPr>
              <w:pStyle w:val="TAL"/>
            </w:pPr>
            <w:r w:rsidRPr="00FD0425">
              <w:t>Broadcast PLMN</w:t>
            </w:r>
          </w:p>
        </w:tc>
        <w:tc>
          <w:tcPr>
            <w:tcW w:w="1037" w:type="dxa"/>
          </w:tcPr>
          <w:p w14:paraId="70E434D6" w14:textId="77777777" w:rsidR="000E2D60" w:rsidRPr="00FD0425" w:rsidRDefault="000E2D60" w:rsidP="009354E2">
            <w:pPr>
              <w:pStyle w:val="TAC"/>
            </w:pPr>
            <w:r w:rsidRPr="008D6A7F">
              <w:rPr>
                <w:lang w:eastAsia="ja-JP"/>
              </w:rPr>
              <w:t>–</w:t>
            </w:r>
          </w:p>
        </w:tc>
        <w:tc>
          <w:tcPr>
            <w:tcW w:w="1144" w:type="dxa"/>
          </w:tcPr>
          <w:p w14:paraId="7DCBF8DD" w14:textId="77777777" w:rsidR="000E2D60" w:rsidRPr="00FD0425" w:rsidRDefault="000E2D60" w:rsidP="009354E2">
            <w:pPr>
              <w:pStyle w:val="TAC"/>
            </w:pPr>
          </w:p>
        </w:tc>
      </w:tr>
      <w:tr w:rsidR="000E2D60" w:rsidRPr="00FD0425" w14:paraId="0FE8BAE7" w14:textId="77777777" w:rsidTr="009354E2">
        <w:tblPrEx>
          <w:tblCellMar>
            <w:top w:w="0" w:type="dxa"/>
            <w:bottom w:w="0" w:type="dxa"/>
          </w:tblCellMar>
        </w:tblPrEx>
        <w:tc>
          <w:tcPr>
            <w:tcW w:w="1809" w:type="dxa"/>
          </w:tcPr>
          <w:p w14:paraId="35DA336F" w14:textId="77777777" w:rsidR="000E2D60" w:rsidRPr="00FD0425" w:rsidRDefault="000E2D60" w:rsidP="000E2D60">
            <w:pPr>
              <w:pStyle w:val="TAL"/>
              <w:ind w:left="227"/>
              <w:rPr>
                <w:b/>
              </w:rPr>
            </w:pPr>
            <w:r w:rsidRPr="00FD0425">
              <w:rPr>
                <w:rFonts w:eastAsia="Batang"/>
              </w:rPr>
              <w:t>&gt;&gt;TAI Slice Support List</w:t>
            </w:r>
          </w:p>
        </w:tc>
        <w:tc>
          <w:tcPr>
            <w:tcW w:w="993" w:type="dxa"/>
          </w:tcPr>
          <w:p w14:paraId="0EF404E4" w14:textId="77777777" w:rsidR="000E2D60" w:rsidRPr="00FD0425" w:rsidRDefault="000E2D60" w:rsidP="000E2D60">
            <w:pPr>
              <w:pStyle w:val="TAC"/>
              <w:rPr>
                <w:lang w:eastAsia="ja-JP"/>
              </w:rPr>
            </w:pPr>
            <w:r w:rsidRPr="00FD0425">
              <w:rPr>
                <w:lang w:eastAsia="ja-JP"/>
              </w:rPr>
              <w:t>M</w:t>
            </w:r>
          </w:p>
        </w:tc>
        <w:tc>
          <w:tcPr>
            <w:tcW w:w="1275" w:type="dxa"/>
          </w:tcPr>
          <w:p w14:paraId="426C50F5" w14:textId="77777777" w:rsidR="000E2D60" w:rsidRPr="00FD0425" w:rsidRDefault="000E2D60" w:rsidP="000E2D60">
            <w:pPr>
              <w:pStyle w:val="TAL"/>
              <w:rPr>
                <w:bCs/>
                <w:i/>
                <w:szCs w:val="18"/>
              </w:rPr>
            </w:pPr>
          </w:p>
        </w:tc>
        <w:tc>
          <w:tcPr>
            <w:tcW w:w="1843" w:type="dxa"/>
          </w:tcPr>
          <w:p w14:paraId="506A8E56" w14:textId="77777777" w:rsidR="000E2D60" w:rsidRPr="00FD0425" w:rsidRDefault="000E2D60" w:rsidP="000E2D60">
            <w:pPr>
              <w:pStyle w:val="TAL"/>
              <w:rPr>
                <w:lang w:eastAsia="ja-JP"/>
              </w:rPr>
            </w:pPr>
            <w:r w:rsidRPr="00FD0425">
              <w:t>Slice Support List</w:t>
            </w:r>
            <w:r w:rsidRPr="00FD0425">
              <w:br/>
              <w:t>9.2.3.22</w:t>
            </w:r>
          </w:p>
        </w:tc>
        <w:tc>
          <w:tcPr>
            <w:tcW w:w="1756" w:type="dxa"/>
          </w:tcPr>
          <w:p w14:paraId="22E35016" w14:textId="77777777" w:rsidR="000E2D60" w:rsidRPr="00FD0425" w:rsidRDefault="000E2D60" w:rsidP="000E2D60">
            <w:pPr>
              <w:pStyle w:val="TAL"/>
            </w:pPr>
            <w:r w:rsidRPr="00FD0425">
              <w:t xml:space="preserve">Supported S-NSSAIs </w:t>
            </w:r>
            <w:r w:rsidR="00F10D3C" w:rsidRPr="00A00B45">
              <w:t>per TAC, per PLMN or per SNPN</w:t>
            </w:r>
            <w:r w:rsidR="00F10D3C">
              <w:t>.</w:t>
            </w:r>
          </w:p>
        </w:tc>
        <w:tc>
          <w:tcPr>
            <w:tcW w:w="1037" w:type="dxa"/>
          </w:tcPr>
          <w:p w14:paraId="0584237A" w14:textId="77777777" w:rsidR="000E2D60" w:rsidRPr="00FD0425" w:rsidRDefault="000E2D60" w:rsidP="009354E2">
            <w:pPr>
              <w:pStyle w:val="TAC"/>
            </w:pPr>
            <w:r w:rsidRPr="008D6A7F">
              <w:rPr>
                <w:lang w:eastAsia="ja-JP"/>
              </w:rPr>
              <w:t>–</w:t>
            </w:r>
          </w:p>
        </w:tc>
        <w:tc>
          <w:tcPr>
            <w:tcW w:w="1144" w:type="dxa"/>
          </w:tcPr>
          <w:p w14:paraId="3951BDBC" w14:textId="77777777" w:rsidR="000E2D60" w:rsidRPr="00FD0425" w:rsidRDefault="000E2D60" w:rsidP="009354E2">
            <w:pPr>
              <w:pStyle w:val="TAC"/>
            </w:pPr>
          </w:p>
        </w:tc>
      </w:tr>
      <w:tr w:rsidR="000E2D60" w:rsidRPr="00FD0425" w14:paraId="6BAF85E9" w14:textId="77777777" w:rsidTr="009354E2">
        <w:tblPrEx>
          <w:tblCellMar>
            <w:top w:w="0" w:type="dxa"/>
            <w:bottom w:w="0" w:type="dxa"/>
          </w:tblCellMar>
        </w:tblPrEx>
        <w:tc>
          <w:tcPr>
            <w:tcW w:w="1809" w:type="dxa"/>
          </w:tcPr>
          <w:p w14:paraId="6E56EF14" w14:textId="77777777" w:rsidR="000E2D60" w:rsidRPr="00FD0425" w:rsidRDefault="000E2D60" w:rsidP="000E2D60">
            <w:pPr>
              <w:pStyle w:val="TAL"/>
              <w:ind w:left="227"/>
              <w:rPr>
                <w:rFonts w:eastAsia="Batang"/>
              </w:rPr>
            </w:pPr>
            <w:r w:rsidRPr="00E1626E">
              <w:rPr>
                <w:rFonts w:eastAsia="Batang"/>
              </w:rPr>
              <w:t>&gt;&gt;NPN Support</w:t>
            </w:r>
          </w:p>
        </w:tc>
        <w:tc>
          <w:tcPr>
            <w:tcW w:w="993" w:type="dxa"/>
          </w:tcPr>
          <w:p w14:paraId="181ED731" w14:textId="77777777" w:rsidR="000E2D60" w:rsidRPr="00FD0425" w:rsidRDefault="000E2D60" w:rsidP="000E2D60">
            <w:pPr>
              <w:pStyle w:val="TAC"/>
              <w:rPr>
                <w:lang w:eastAsia="ja-JP"/>
              </w:rPr>
            </w:pPr>
            <w:r w:rsidRPr="00E1626E">
              <w:rPr>
                <w:lang w:eastAsia="ja-JP"/>
              </w:rPr>
              <w:t>O</w:t>
            </w:r>
          </w:p>
        </w:tc>
        <w:tc>
          <w:tcPr>
            <w:tcW w:w="1275" w:type="dxa"/>
          </w:tcPr>
          <w:p w14:paraId="72322F44" w14:textId="77777777" w:rsidR="000E2D60" w:rsidRPr="00FD0425" w:rsidRDefault="000E2D60" w:rsidP="000E2D60">
            <w:pPr>
              <w:pStyle w:val="TAL"/>
              <w:rPr>
                <w:bCs/>
                <w:i/>
                <w:szCs w:val="18"/>
              </w:rPr>
            </w:pPr>
          </w:p>
        </w:tc>
        <w:tc>
          <w:tcPr>
            <w:tcW w:w="1843" w:type="dxa"/>
          </w:tcPr>
          <w:p w14:paraId="0A4C33F3" w14:textId="77777777" w:rsidR="000E2D60" w:rsidRPr="00FD0425" w:rsidRDefault="000E2D60" w:rsidP="000E2D60">
            <w:pPr>
              <w:pStyle w:val="TAL"/>
            </w:pPr>
            <w:r w:rsidRPr="00E1626E">
              <w:t>9.2.2.</w:t>
            </w:r>
            <w:r>
              <w:t>72</w:t>
            </w:r>
          </w:p>
        </w:tc>
        <w:tc>
          <w:tcPr>
            <w:tcW w:w="1756" w:type="dxa"/>
          </w:tcPr>
          <w:p w14:paraId="2871A8A7" w14:textId="77777777" w:rsidR="000E2D60" w:rsidRPr="00FD0425" w:rsidRDefault="000E2D60" w:rsidP="000E2D60">
            <w:pPr>
              <w:pStyle w:val="TAL"/>
            </w:pPr>
          </w:p>
        </w:tc>
        <w:tc>
          <w:tcPr>
            <w:tcW w:w="1037" w:type="dxa"/>
          </w:tcPr>
          <w:p w14:paraId="2B5FCB10" w14:textId="77777777" w:rsidR="000E2D60" w:rsidRPr="00FD0425" w:rsidRDefault="000E2D60" w:rsidP="009354E2">
            <w:pPr>
              <w:pStyle w:val="TAC"/>
            </w:pPr>
            <w:r w:rsidRPr="00E1626E">
              <w:t>YES</w:t>
            </w:r>
          </w:p>
        </w:tc>
        <w:tc>
          <w:tcPr>
            <w:tcW w:w="1144" w:type="dxa"/>
          </w:tcPr>
          <w:p w14:paraId="14FDE7BA" w14:textId="77777777" w:rsidR="000E2D60" w:rsidRPr="00FD0425" w:rsidRDefault="000E2D60" w:rsidP="009354E2">
            <w:pPr>
              <w:pStyle w:val="TAC"/>
            </w:pPr>
            <w:r w:rsidRPr="00E1626E">
              <w:t>reject</w:t>
            </w:r>
          </w:p>
        </w:tc>
      </w:tr>
      <w:tr w:rsidR="00B157A2" w:rsidRPr="00FD0425" w14:paraId="065FD9A4" w14:textId="77777777" w:rsidTr="000E2D60">
        <w:tblPrEx>
          <w:tblCellMar>
            <w:top w:w="0" w:type="dxa"/>
            <w:bottom w:w="0" w:type="dxa"/>
          </w:tblCellMar>
        </w:tblPrEx>
        <w:tc>
          <w:tcPr>
            <w:tcW w:w="1809" w:type="dxa"/>
          </w:tcPr>
          <w:p w14:paraId="47B13674" w14:textId="77777777" w:rsidR="00B157A2" w:rsidRPr="00E1626E" w:rsidRDefault="00B157A2" w:rsidP="00B157A2">
            <w:pPr>
              <w:pStyle w:val="TAL"/>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993" w:type="dxa"/>
          </w:tcPr>
          <w:p w14:paraId="7482CEE3" w14:textId="77777777" w:rsidR="00B157A2" w:rsidRPr="00E1626E" w:rsidRDefault="00B157A2" w:rsidP="00B157A2">
            <w:pPr>
              <w:pStyle w:val="TAC"/>
              <w:rPr>
                <w:lang w:eastAsia="ja-JP"/>
              </w:rPr>
            </w:pPr>
            <w:r>
              <w:rPr>
                <w:lang w:eastAsia="ja-JP"/>
              </w:rPr>
              <w:t>O</w:t>
            </w:r>
          </w:p>
        </w:tc>
        <w:tc>
          <w:tcPr>
            <w:tcW w:w="1275" w:type="dxa"/>
          </w:tcPr>
          <w:p w14:paraId="5947D6FF" w14:textId="77777777" w:rsidR="00B157A2" w:rsidRPr="00FD0425" w:rsidRDefault="00B157A2" w:rsidP="00B157A2">
            <w:pPr>
              <w:pStyle w:val="TAL"/>
              <w:rPr>
                <w:bCs/>
                <w:i/>
                <w:szCs w:val="18"/>
              </w:rPr>
            </w:pPr>
          </w:p>
        </w:tc>
        <w:tc>
          <w:tcPr>
            <w:tcW w:w="1843" w:type="dxa"/>
          </w:tcPr>
          <w:p w14:paraId="340FCA48" w14:textId="77777777" w:rsidR="00B157A2" w:rsidRPr="00E1626E" w:rsidRDefault="00B157A2" w:rsidP="00B157A2">
            <w:pPr>
              <w:pStyle w:val="TAL"/>
            </w:pPr>
            <w:r>
              <w:t xml:space="preserve">Extended Slice </w:t>
            </w:r>
            <w:r w:rsidRPr="008054E8">
              <w:t>Support List</w:t>
            </w:r>
            <w:r w:rsidRPr="008054E8">
              <w:br/>
              <w:t>9.2.3.</w:t>
            </w:r>
            <w:r>
              <w:t>139</w:t>
            </w:r>
          </w:p>
        </w:tc>
        <w:tc>
          <w:tcPr>
            <w:tcW w:w="1756" w:type="dxa"/>
          </w:tcPr>
          <w:p w14:paraId="5CCFF73C" w14:textId="77777777" w:rsidR="00B157A2" w:rsidRPr="00FD0425" w:rsidRDefault="00B157A2" w:rsidP="00B157A2">
            <w:pPr>
              <w:pStyle w:val="TAL"/>
            </w:pPr>
            <w:r>
              <w:t xml:space="preserve">Additional </w:t>
            </w:r>
            <w:r w:rsidRPr="008054E8">
              <w:t xml:space="preserve">Supported S-NSSAIs </w:t>
            </w:r>
            <w:r w:rsidR="00F10D3C" w:rsidRPr="00A00B45">
              <w:t>per TAC, per PLMN or per SNPN</w:t>
            </w:r>
            <w:r w:rsidR="00F10D3C">
              <w:t>.</w:t>
            </w:r>
          </w:p>
        </w:tc>
        <w:tc>
          <w:tcPr>
            <w:tcW w:w="1037" w:type="dxa"/>
          </w:tcPr>
          <w:p w14:paraId="314C92C9" w14:textId="77777777" w:rsidR="00B157A2" w:rsidRPr="00B157A2" w:rsidRDefault="00B157A2" w:rsidP="009354E2">
            <w:pPr>
              <w:pStyle w:val="TAC"/>
            </w:pPr>
            <w:r w:rsidRPr="009354E2">
              <w:t>YES</w:t>
            </w:r>
          </w:p>
        </w:tc>
        <w:tc>
          <w:tcPr>
            <w:tcW w:w="1144" w:type="dxa"/>
          </w:tcPr>
          <w:p w14:paraId="61A808A0" w14:textId="77777777" w:rsidR="00B157A2" w:rsidRPr="00B157A2" w:rsidRDefault="00B157A2" w:rsidP="009354E2">
            <w:pPr>
              <w:pStyle w:val="TAC"/>
            </w:pPr>
            <w:r w:rsidRPr="009354E2">
              <w:t>reject</w:t>
            </w:r>
          </w:p>
        </w:tc>
      </w:tr>
    </w:tbl>
    <w:p w14:paraId="262D1131"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6471">
          <w:tblGrid>
            <w:gridCol w:w="3686"/>
            <w:gridCol w:w="5670"/>
          </w:tblGrid>
        </w:tblGridChange>
      </w:tblGrid>
      <w:tr w:rsidR="00F02090" w:rsidRPr="00FD0425" w14:paraId="3C4A4A79" w14:textId="77777777" w:rsidTr="00694C97">
        <w:tblPrEx>
          <w:tblCellMar>
            <w:top w:w="0" w:type="dxa"/>
            <w:bottom w:w="0" w:type="dxa"/>
          </w:tblCellMar>
        </w:tblPrEx>
        <w:tc>
          <w:tcPr>
            <w:tcW w:w="3686" w:type="dxa"/>
          </w:tcPr>
          <w:p w14:paraId="29F94983" w14:textId="77777777" w:rsidR="00F02090" w:rsidRPr="00FD0425" w:rsidRDefault="00F02090" w:rsidP="00694C97">
            <w:pPr>
              <w:pStyle w:val="TAH"/>
              <w:rPr>
                <w:lang w:eastAsia="ja-JP"/>
              </w:rPr>
            </w:pPr>
            <w:r w:rsidRPr="00FD0425">
              <w:rPr>
                <w:lang w:eastAsia="ja-JP"/>
              </w:rPr>
              <w:t>Range bound</w:t>
            </w:r>
          </w:p>
        </w:tc>
        <w:tc>
          <w:tcPr>
            <w:tcW w:w="5670" w:type="dxa"/>
          </w:tcPr>
          <w:p w14:paraId="5B85EFB8" w14:textId="77777777" w:rsidR="00F02090" w:rsidRPr="00FD0425" w:rsidRDefault="00F02090" w:rsidP="00694C97">
            <w:pPr>
              <w:pStyle w:val="TAH"/>
              <w:rPr>
                <w:lang w:eastAsia="ja-JP"/>
              </w:rPr>
            </w:pPr>
            <w:r w:rsidRPr="00FD0425">
              <w:rPr>
                <w:lang w:eastAsia="ja-JP"/>
              </w:rPr>
              <w:t>Explanation</w:t>
            </w:r>
          </w:p>
        </w:tc>
      </w:tr>
      <w:tr w:rsidR="00F02090" w:rsidRPr="00FD0425" w14:paraId="118B4F38" w14:textId="77777777" w:rsidTr="00694C97">
        <w:tblPrEx>
          <w:tblCellMar>
            <w:top w:w="0" w:type="dxa"/>
            <w:bottom w:w="0" w:type="dxa"/>
          </w:tblCellMar>
        </w:tblPrEx>
        <w:tc>
          <w:tcPr>
            <w:tcW w:w="3686" w:type="dxa"/>
          </w:tcPr>
          <w:p w14:paraId="0917DBA0" w14:textId="77777777" w:rsidR="00F02090" w:rsidRPr="00FD0425" w:rsidRDefault="00F02090" w:rsidP="00694C97">
            <w:pPr>
              <w:pStyle w:val="TAL"/>
              <w:rPr>
                <w:lang w:eastAsia="ja-JP"/>
              </w:rPr>
            </w:pPr>
            <w:r w:rsidRPr="00FD0425">
              <w:rPr>
                <w:lang w:eastAsia="ja-JP"/>
              </w:rPr>
              <w:t>maxnoofsupportedTACs</w:t>
            </w:r>
          </w:p>
        </w:tc>
        <w:tc>
          <w:tcPr>
            <w:tcW w:w="5670" w:type="dxa"/>
          </w:tcPr>
          <w:p w14:paraId="73515087" w14:textId="77777777" w:rsidR="00F02090" w:rsidRPr="00FD0425" w:rsidRDefault="00F02090" w:rsidP="00694C97">
            <w:pPr>
              <w:pStyle w:val="TAL"/>
              <w:rPr>
                <w:lang w:eastAsia="ja-JP"/>
              </w:rPr>
            </w:pPr>
            <w:r w:rsidRPr="00FD0425">
              <w:rPr>
                <w:lang w:eastAsia="ja-JP"/>
              </w:rPr>
              <w:t>Maximum no. of TACs supported by an NG-RAN node. Value is 256.</w:t>
            </w:r>
          </w:p>
        </w:tc>
      </w:tr>
      <w:tr w:rsidR="00F02090" w:rsidRPr="00FD0425" w14:paraId="28688694" w14:textId="77777777" w:rsidTr="00694C97">
        <w:tblPrEx>
          <w:tblCellMar>
            <w:top w:w="0" w:type="dxa"/>
            <w:bottom w:w="0" w:type="dxa"/>
          </w:tblCellMar>
        </w:tblPrEx>
        <w:tc>
          <w:tcPr>
            <w:tcW w:w="3686" w:type="dxa"/>
          </w:tcPr>
          <w:p w14:paraId="286ADAB5" w14:textId="77777777" w:rsidR="00F02090" w:rsidRPr="00FD0425" w:rsidRDefault="00F02090" w:rsidP="00694C97">
            <w:pPr>
              <w:pStyle w:val="TAL"/>
              <w:rPr>
                <w:lang w:eastAsia="ja-JP"/>
              </w:rPr>
            </w:pPr>
            <w:r w:rsidRPr="00FD0425">
              <w:rPr>
                <w:lang w:eastAsia="ja-JP"/>
              </w:rPr>
              <w:t>maxnoofsupportedPLMNs</w:t>
            </w:r>
          </w:p>
        </w:tc>
        <w:tc>
          <w:tcPr>
            <w:tcW w:w="5670" w:type="dxa"/>
          </w:tcPr>
          <w:p w14:paraId="2655108C" w14:textId="77777777" w:rsidR="00F02090" w:rsidRPr="00FD0425" w:rsidRDefault="00F02090" w:rsidP="00694C97">
            <w:pPr>
              <w:pStyle w:val="TAL"/>
              <w:rPr>
                <w:lang w:eastAsia="ja-JP"/>
              </w:rPr>
            </w:pPr>
            <w:r w:rsidRPr="00FD0425">
              <w:rPr>
                <w:lang w:eastAsia="ja-JP"/>
              </w:rPr>
              <w:t>Maximum no. of PLMNs supported by an NG-RAN node. Value is 12.</w:t>
            </w:r>
          </w:p>
        </w:tc>
      </w:tr>
    </w:tbl>
    <w:p w14:paraId="4CFFACB0" w14:textId="77777777" w:rsidR="00F02090" w:rsidRPr="00FD0425" w:rsidRDefault="00F02090" w:rsidP="00F02090"/>
    <w:p w14:paraId="0790BC60" w14:textId="77777777" w:rsidR="00F02090" w:rsidRPr="00FD0425" w:rsidRDefault="00F02090" w:rsidP="00F02090">
      <w:pPr>
        <w:pStyle w:val="Heading4"/>
      </w:pPr>
      <w:bookmarkStart w:id="6472" w:name="_Hlk505089225"/>
      <w:bookmarkStart w:id="6473" w:name="_Toc20955330"/>
      <w:bookmarkStart w:id="6474" w:name="_Toc29991533"/>
      <w:bookmarkStart w:id="6475" w:name="_Toc36555934"/>
      <w:bookmarkStart w:id="6476" w:name="_Toc44497679"/>
      <w:bookmarkStart w:id="6477" w:name="_Toc45108066"/>
      <w:bookmarkStart w:id="6478" w:name="_Toc45901686"/>
      <w:bookmarkStart w:id="6479" w:name="_Toc51850767"/>
      <w:bookmarkStart w:id="6480" w:name="_Toc56693771"/>
      <w:bookmarkStart w:id="6481" w:name="_Toc64447315"/>
      <w:bookmarkStart w:id="6482" w:name="_Toc66286809"/>
      <w:bookmarkStart w:id="6483" w:name="_Toc74151504"/>
      <w:bookmarkStart w:id="6484" w:name="_Toc88653977"/>
      <w:bookmarkStart w:id="6485" w:name="_Toc97904333"/>
      <w:bookmarkStart w:id="6486" w:name="_Toc105175374"/>
      <w:bookmarkStart w:id="6487" w:name="_Toc113826404"/>
      <w:bookmarkStart w:id="6488" w:name="_Toc120032530"/>
      <w:r w:rsidRPr="00FD0425">
        <w:t>9.2.3.21</w:t>
      </w:r>
      <w:r w:rsidRPr="00FD0425">
        <w:tab/>
        <w:t>S-NSSAI</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56975995" w14:textId="77777777" w:rsidR="00F02090" w:rsidRPr="00FD0425" w:rsidRDefault="00F02090" w:rsidP="00F02090">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F02090" w:rsidRPr="00FD0425" w14:paraId="30CAF0F7" w14:textId="77777777" w:rsidTr="00694C97">
        <w:tc>
          <w:tcPr>
            <w:tcW w:w="270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694C97">
            <w:pPr>
              <w:pStyle w:val="TAH"/>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694C97">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694C97">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694C97">
            <w:pPr>
              <w:pStyle w:val="TAH"/>
            </w:pPr>
            <w:r w:rsidRPr="00FD0425">
              <w:t>Semantics Description</w:t>
            </w:r>
          </w:p>
        </w:tc>
      </w:tr>
      <w:tr w:rsidR="00F02090" w:rsidRPr="00FD0425" w14:paraId="586E9246" w14:textId="77777777" w:rsidTr="00694C97">
        <w:tc>
          <w:tcPr>
            <w:tcW w:w="270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694C97">
            <w:pPr>
              <w:pStyle w:val="TAL"/>
              <w:rPr>
                <w:rFonts w:hint="eastAsia"/>
              </w:rPr>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694C97">
            <w:pPr>
              <w:pStyle w:val="TAL"/>
            </w:pPr>
            <w:r w:rsidRPr="00FD0425">
              <w:t>M</w:t>
            </w:r>
          </w:p>
        </w:tc>
        <w:tc>
          <w:tcPr>
            <w:tcW w:w="978"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694C97">
            <w:pPr>
              <w:pStyle w:val="TAL"/>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694C97">
            <w:pPr>
              <w:pStyle w:val="TAL"/>
              <w:rPr>
                <w:rFonts w:eastAsia="SimSun"/>
              </w:rPr>
            </w:pPr>
          </w:p>
        </w:tc>
      </w:tr>
      <w:tr w:rsidR="00F02090" w:rsidRPr="00FD0425" w14:paraId="4104DC75" w14:textId="77777777" w:rsidTr="00694C97">
        <w:tc>
          <w:tcPr>
            <w:tcW w:w="270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694C97">
            <w:pPr>
              <w:pStyle w:val="TAL"/>
              <w:rPr>
                <w:rFonts w:hint="eastAsia"/>
              </w:rPr>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694C97">
            <w:pPr>
              <w:pStyle w:val="TAL"/>
            </w:pPr>
            <w:r w:rsidRPr="00FD0425">
              <w:t>O</w:t>
            </w:r>
          </w:p>
        </w:tc>
        <w:tc>
          <w:tcPr>
            <w:tcW w:w="978"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694C97">
            <w:pPr>
              <w:pStyle w:val="TAL"/>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694C97">
            <w:pPr>
              <w:pStyle w:val="TAL"/>
              <w:rPr>
                <w:rFonts w:eastAsia="SimSun"/>
              </w:rPr>
            </w:pPr>
          </w:p>
        </w:tc>
      </w:tr>
    </w:tbl>
    <w:p w14:paraId="728A5888" w14:textId="77777777" w:rsidR="00F02090" w:rsidRPr="00FD0425" w:rsidRDefault="00F02090" w:rsidP="00F02090">
      <w:pPr>
        <w:rPr>
          <w:rFonts w:hint="eastAsia"/>
          <w:lang w:eastAsia="zh-CN"/>
        </w:rPr>
      </w:pPr>
    </w:p>
    <w:p w14:paraId="4073460D" w14:textId="77777777" w:rsidR="00F02090" w:rsidRPr="00FD0425" w:rsidRDefault="00F02090" w:rsidP="00F02090">
      <w:pPr>
        <w:pStyle w:val="Heading4"/>
      </w:pPr>
      <w:bookmarkStart w:id="6489" w:name="_Toc20955331"/>
      <w:bookmarkStart w:id="6490" w:name="_Toc29991534"/>
      <w:bookmarkStart w:id="6491" w:name="_Toc36555935"/>
      <w:bookmarkStart w:id="6492" w:name="_Toc44497680"/>
      <w:bookmarkStart w:id="6493" w:name="_Toc45108067"/>
      <w:bookmarkStart w:id="6494" w:name="_Toc45901687"/>
      <w:bookmarkStart w:id="6495" w:name="_Toc51850768"/>
      <w:bookmarkStart w:id="6496" w:name="_Toc56693772"/>
      <w:bookmarkStart w:id="6497" w:name="_Toc64447316"/>
      <w:bookmarkStart w:id="6498" w:name="_Toc66286810"/>
      <w:bookmarkStart w:id="6499" w:name="_Toc74151505"/>
      <w:bookmarkStart w:id="6500" w:name="_Toc88653978"/>
      <w:bookmarkStart w:id="6501" w:name="_Toc97904334"/>
      <w:bookmarkStart w:id="6502" w:name="_Toc105175375"/>
      <w:bookmarkStart w:id="6503" w:name="_Toc113826405"/>
      <w:bookmarkStart w:id="6504" w:name="_Toc120032531"/>
      <w:bookmarkEnd w:id="6472"/>
      <w:r w:rsidRPr="00FD0425">
        <w:t>9.2.3.22</w:t>
      </w:r>
      <w:r w:rsidRPr="00FD0425">
        <w:tab/>
        <w:t>Slice Support List</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1534940" w14:textId="77777777" w:rsidR="00F02090" w:rsidRPr="00FD0425" w:rsidRDefault="00F02090" w:rsidP="00F02090">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02090" w:rsidRPr="00FD0425" w14:paraId="753BDEBB" w14:textId="77777777" w:rsidTr="00694C97">
        <w:tblPrEx>
          <w:tblCellMar>
            <w:top w:w="0" w:type="dxa"/>
            <w:bottom w:w="0" w:type="dxa"/>
          </w:tblCellMar>
        </w:tblPrEx>
        <w:tc>
          <w:tcPr>
            <w:tcW w:w="2448" w:type="dxa"/>
          </w:tcPr>
          <w:p w14:paraId="132DDEA4" w14:textId="77777777" w:rsidR="00F02090" w:rsidRPr="00FD0425" w:rsidRDefault="00F02090" w:rsidP="00694C97">
            <w:pPr>
              <w:pStyle w:val="TAH"/>
            </w:pPr>
            <w:r w:rsidRPr="00FD0425">
              <w:t>IE/Group Name</w:t>
            </w:r>
          </w:p>
        </w:tc>
        <w:tc>
          <w:tcPr>
            <w:tcW w:w="1080" w:type="dxa"/>
          </w:tcPr>
          <w:p w14:paraId="61C2EA81" w14:textId="77777777" w:rsidR="00F02090" w:rsidRPr="00FD0425" w:rsidRDefault="00F02090" w:rsidP="00694C97">
            <w:pPr>
              <w:pStyle w:val="TAH"/>
            </w:pPr>
            <w:r w:rsidRPr="00FD0425">
              <w:t>Presence</w:t>
            </w:r>
          </w:p>
        </w:tc>
        <w:tc>
          <w:tcPr>
            <w:tcW w:w="1542" w:type="dxa"/>
          </w:tcPr>
          <w:p w14:paraId="0DAB4829" w14:textId="77777777" w:rsidR="00F02090" w:rsidRPr="00FD0425" w:rsidRDefault="00F02090" w:rsidP="00694C97">
            <w:pPr>
              <w:pStyle w:val="TAH"/>
            </w:pPr>
            <w:r w:rsidRPr="00FD0425">
              <w:t>Range</w:t>
            </w:r>
          </w:p>
        </w:tc>
        <w:tc>
          <w:tcPr>
            <w:tcW w:w="1842" w:type="dxa"/>
          </w:tcPr>
          <w:p w14:paraId="7EFBF294" w14:textId="77777777" w:rsidR="00F02090" w:rsidRPr="00FD0425" w:rsidRDefault="00F02090" w:rsidP="00694C97">
            <w:pPr>
              <w:pStyle w:val="TAH"/>
            </w:pPr>
            <w:r w:rsidRPr="00FD0425">
              <w:t>IE type and reference</w:t>
            </w:r>
          </w:p>
        </w:tc>
        <w:tc>
          <w:tcPr>
            <w:tcW w:w="2694" w:type="dxa"/>
          </w:tcPr>
          <w:p w14:paraId="229625FB" w14:textId="77777777" w:rsidR="00F02090" w:rsidRPr="00FD0425" w:rsidRDefault="00F02090" w:rsidP="00694C97">
            <w:pPr>
              <w:pStyle w:val="TAH"/>
            </w:pPr>
            <w:r w:rsidRPr="00FD0425">
              <w:t>Semantics description</w:t>
            </w:r>
          </w:p>
        </w:tc>
      </w:tr>
      <w:tr w:rsidR="00F02090" w:rsidRPr="00FD0425" w14:paraId="6A110032" w14:textId="77777777" w:rsidTr="00694C97">
        <w:tblPrEx>
          <w:tblCellMar>
            <w:top w:w="0" w:type="dxa"/>
            <w:bottom w:w="0" w:type="dxa"/>
          </w:tblCellMar>
        </w:tblPrEx>
        <w:tc>
          <w:tcPr>
            <w:tcW w:w="2448" w:type="dxa"/>
          </w:tcPr>
          <w:p w14:paraId="14DC8FE4" w14:textId="77777777" w:rsidR="00F02090" w:rsidRPr="00FD0425" w:rsidRDefault="00F02090" w:rsidP="00694C97">
            <w:pPr>
              <w:pStyle w:val="TAL"/>
              <w:rPr>
                <w:lang w:eastAsia="ja-JP"/>
              </w:rPr>
            </w:pPr>
            <w:r w:rsidRPr="00FD0425">
              <w:rPr>
                <w:b/>
              </w:rPr>
              <w:t>Slice Support Item</w:t>
            </w:r>
          </w:p>
        </w:tc>
        <w:tc>
          <w:tcPr>
            <w:tcW w:w="1080" w:type="dxa"/>
          </w:tcPr>
          <w:p w14:paraId="6C88DD4A" w14:textId="77777777" w:rsidR="00F02090" w:rsidRPr="00FD0425" w:rsidRDefault="00F02090" w:rsidP="00694C97">
            <w:pPr>
              <w:pStyle w:val="TAL"/>
              <w:rPr>
                <w:lang w:eastAsia="ja-JP"/>
              </w:rPr>
            </w:pPr>
          </w:p>
        </w:tc>
        <w:tc>
          <w:tcPr>
            <w:tcW w:w="1542" w:type="dxa"/>
          </w:tcPr>
          <w:p w14:paraId="599E5A50" w14:textId="77777777" w:rsidR="00F02090" w:rsidRPr="00FD0425" w:rsidRDefault="00F02090" w:rsidP="00694C97">
            <w:pPr>
              <w:pStyle w:val="TAL"/>
              <w:rPr>
                <w:lang w:eastAsia="ja-JP"/>
              </w:rPr>
            </w:pPr>
            <w:r w:rsidRPr="00FD0425">
              <w:rPr>
                <w:i/>
              </w:rPr>
              <w:t>1..&lt;maxnoofSliceItems&gt;</w:t>
            </w:r>
          </w:p>
        </w:tc>
        <w:tc>
          <w:tcPr>
            <w:tcW w:w="1842" w:type="dxa"/>
          </w:tcPr>
          <w:p w14:paraId="2AFBA7C6" w14:textId="77777777" w:rsidR="00F02090" w:rsidRPr="00FD0425" w:rsidRDefault="00F02090" w:rsidP="00694C97">
            <w:pPr>
              <w:pStyle w:val="TAL"/>
              <w:rPr>
                <w:lang w:eastAsia="ja-JP"/>
              </w:rPr>
            </w:pPr>
          </w:p>
        </w:tc>
        <w:tc>
          <w:tcPr>
            <w:tcW w:w="2694" w:type="dxa"/>
          </w:tcPr>
          <w:p w14:paraId="13602250" w14:textId="77777777" w:rsidR="00F02090" w:rsidRPr="00FD0425" w:rsidRDefault="00F02090" w:rsidP="00694C97">
            <w:pPr>
              <w:pStyle w:val="TAL"/>
            </w:pPr>
          </w:p>
        </w:tc>
      </w:tr>
      <w:tr w:rsidR="00F02090" w:rsidRPr="00FD0425" w14:paraId="788F9A67" w14:textId="77777777" w:rsidTr="00694C97">
        <w:tblPrEx>
          <w:tblCellMar>
            <w:top w:w="0" w:type="dxa"/>
            <w:bottom w:w="0" w:type="dxa"/>
          </w:tblCellMar>
        </w:tblPrEx>
        <w:tc>
          <w:tcPr>
            <w:tcW w:w="2448" w:type="dxa"/>
          </w:tcPr>
          <w:p w14:paraId="294173A7" w14:textId="77777777" w:rsidR="00F02090" w:rsidRPr="00FD0425" w:rsidRDefault="00F02090" w:rsidP="00694C97">
            <w:pPr>
              <w:pStyle w:val="TAL"/>
              <w:ind w:left="113"/>
            </w:pPr>
            <w:r w:rsidRPr="00FD0425">
              <w:rPr>
                <w:rFonts w:eastAsia="Batang"/>
              </w:rPr>
              <w:t>&gt;S-NSSAI</w:t>
            </w:r>
          </w:p>
        </w:tc>
        <w:tc>
          <w:tcPr>
            <w:tcW w:w="1080" w:type="dxa"/>
          </w:tcPr>
          <w:p w14:paraId="4EFEA050" w14:textId="77777777" w:rsidR="00F02090" w:rsidRPr="00FD0425" w:rsidRDefault="00F02090" w:rsidP="00694C97">
            <w:pPr>
              <w:pStyle w:val="TAL"/>
              <w:rPr>
                <w:lang w:eastAsia="ja-JP"/>
              </w:rPr>
            </w:pPr>
            <w:r w:rsidRPr="00FD0425">
              <w:rPr>
                <w:lang w:eastAsia="ja-JP"/>
              </w:rPr>
              <w:t>M</w:t>
            </w:r>
          </w:p>
        </w:tc>
        <w:tc>
          <w:tcPr>
            <w:tcW w:w="1542" w:type="dxa"/>
          </w:tcPr>
          <w:p w14:paraId="19590451" w14:textId="77777777" w:rsidR="00F02090" w:rsidRPr="00FD0425" w:rsidRDefault="00F02090" w:rsidP="00694C97">
            <w:pPr>
              <w:pStyle w:val="TAL"/>
              <w:rPr>
                <w:bCs/>
                <w:i/>
                <w:szCs w:val="18"/>
              </w:rPr>
            </w:pPr>
          </w:p>
        </w:tc>
        <w:tc>
          <w:tcPr>
            <w:tcW w:w="1842" w:type="dxa"/>
          </w:tcPr>
          <w:p w14:paraId="07075672" w14:textId="77777777" w:rsidR="00F02090" w:rsidRPr="00FD0425" w:rsidRDefault="00F02090" w:rsidP="00694C97">
            <w:pPr>
              <w:pStyle w:val="TAL"/>
              <w:rPr>
                <w:lang w:eastAsia="ja-JP"/>
              </w:rPr>
            </w:pPr>
            <w:r w:rsidRPr="00FD0425">
              <w:rPr>
                <w:lang w:eastAsia="ja-JP"/>
              </w:rPr>
              <w:t>9.2.3.21</w:t>
            </w:r>
          </w:p>
        </w:tc>
        <w:tc>
          <w:tcPr>
            <w:tcW w:w="2694" w:type="dxa"/>
          </w:tcPr>
          <w:p w14:paraId="3F8BFDAD" w14:textId="77777777" w:rsidR="00F02090" w:rsidRPr="00FD0425" w:rsidRDefault="00F02090" w:rsidP="00694C97">
            <w:pPr>
              <w:pStyle w:val="TAL"/>
            </w:pPr>
          </w:p>
        </w:tc>
      </w:tr>
    </w:tbl>
    <w:p w14:paraId="38236957" w14:textId="77777777" w:rsidR="00F02090" w:rsidRPr="00FD0425"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blPrEx>
          <w:tblCellMar>
            <w:top w:w="0" w:type="dxa"/>
            <w:bottom w:w="0" w:type="dxa"/>
          </w:tblCellMar>
        </w:tblPrEx>
        <w:tc>
          <w:tcPr>
            <w:tcW w:w="3528" w:type="dxa"/>
          </w:tcPr>
          <w:p w14:paraId="418CF543" w14:textId="77777777" w:rsidR="00F02090" w:rsidRPr="00FD0425" w:rsidRDefault="00F02090" w:rsidP="00694C97">
            <w:pPr>
              <w:pStyle w:val="TAH"/>
            </w:pPr>
            <w:r w:rsidRPr="00FD0425">
              <w:t>Range bound</w:t>
            </w:r>
          </w:p>
        </w:tc>
        <w:tc>
          <w:tcPr>
            <w:tcW w:w="6192" w:type="dxa"/>
          </w:tcPr>
          <w:p w14:paraId="57A9F031" w14:textId="77777777" w:rsidR="00F02090" w:rsidRPr="00FD0425" w:rsidRDefault="00F02090" w:rsidP="00694C97">
            <w:pPr>
              <w:pStyle w:val="TAH"/>
            </w:pPr>
            <w:r w:rsidRPr="00FD0425">
              <w:t>Explanation</w:t>
            </w:r>
          </w:p>
        </w:tc>
      </w:tr>
      <w:tr w:rsidR="00F02090" w:rsidRPr="00FD0425" w14:paraId="6859967E" w14:textId="77777777" w:rsidTr="00694C97">
        <w:tblPrEx>
          <w:tblCellMar>
            <w:top w:w="0" w:type="dxa"/>
            <w:bottom w:w="0" w:type="dxa"/>
          </w:tblCellMar>
        </w:tblPrEx>
        <w:tc>
          <w:tcPr>
            <w:tcW w:w="3528" w:type="dxa"/>
          </w:tcPr>
          <w:p w14:paraId="4E2D41EB" w14:textId="77777777" w:rsidR="00F02090" w:rsidRPr="00FD0425" w:rsidRDefault="00F02090" w:rsidP="00694C97">
            <w:pPr>
              <w:pStyle w:val="TAL"/>
              <w:rPr>
                <w:rFonts w:cs="Arial"/>
              </w:rPr>
            </w:pPr>
            <w:r w:rsidRPr="00FD0425">
              <w:t>maxnoofSliceItems</w:t>
            </w:r>
          </w:p>
        </w:tc>
        <w:tc>
          <w:tcPr>
            <w:tcW w:w="6192" w:type="dxa"/>
          </w:tcPr>
          <w:p w14:paraId="3946B34E" w14:textId="77777777" w:rsidR="00F02090" w:rsidRPr="00FD0425" w:rsidRDefault="00F02090" w:rsidP="00694C97">
            <w:pPr>
              <w:pStyle w:val="TAL"/>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F02090"/>
    <w:p w14:paraId="2B702072" w14:textId="77777777" w:rsidR="00F02090" w:rsidRPr="00FD0425" w:rsidRDefault="00F02090" w:rsidP="00F02090">
      <w:pPr>
        <w:pStyle w:val="Heading4"/>
      </w:pPr>
      <w:bookmarkStart w:id="6505" w:name="_Toc20955332"/>
      <w:bookmarkStart w:id="6506" w:name="_Toc29991535"/>
      <w:bookmarkStart w:id="6507" w:name="_Toc36555936"/>
      <w:bookmarkStart w:id="6508" w:name="_Toc44497681"/>
      <w:bookmarkStart w:id="6509" w:name="_Toc45108068"/>
      <w:bookmarkStart w:id="6510" w:name="_Toc45901688"/>
      <w:bookmarkStart w:id="6511" w:name="_Toc51850769"/>
      <w:bookmarkStart w:id="6512" w:name="_Toc56693773"/>
      <w:bookmarkStart w:id="6513" w:name="_Toc64447317"/>
      <w:bookmarkStart w:id="6514" w:name="_Toc66286811"/>
      <w:bookmarkStart w:id="6515" w:name="_Toc74151506"/>
      <w:bookmarkStart w:id="6516" w:name="_Toc88653979"/>
      <w:bookmarkStart w:id="6517" w:name="_Toc97904335"/>
      <w:bookmarkStart w:id="6518" w:name="_Toc105175376"/>
      <w:bookmarkStart w:id="6519" w:name="_Toc113826406"/>
      <w:bookmarkStart w:id="6520" w:name="_Toc120032532"/>
      <w:r w:rsidRPr="00FD0425">
        <w:t>9.2.3.23</w:t>
      </w:r>
      <w:r w:rsidRPr="00FD0425">
        <w:tab/>
        <w:t>Index to RAT/Frequency Selection Priority</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079977E1" w14:textId="77777777" w:rsidR="00F02090" w:rsidRPr="00FD0425" w:rsidRDefault="00F02090" w:rsidP="00F02090">
      <w:pPr>
        <w:keepNext/>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02090" w:rsidRPr="00FD0425" w14:paraId="65B1A567" w14:textId="77777777" w:rsidTr="00694C97">
        <w:tc>
          <w:tcPr>
            <w:tcW w:w="2552" w:type="dxa"/>
          </w:tcPr>
          <w:p w14:paraId="2598AAA3"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6CD6F605" w14:textId="77777777" w:rsidR="00F02090" w:rsidRPr="00FD0425" w:rsidRDefault="00F02090" w:rsidP="00694C97">
            <w:pPr>
              <w:pStyle w:val="TAH"/>
              <w:rPr>
                <w:rFonts w:cs="Arial"/>
                <w:lang w:eastAsia="ja-JP"/>
              </w:rPr>
            </w:pPr>
            <w:r w:rsidRPr="00FD0425">
              <w:rPr>
                <w:rFonts w:cs="Arial"/>
                <w:lang w:eastAsia="ja-JP"/>
              </w:rPr>
              <w:t>Presence</w:t>
            </w:r>
          </w:p>
        </w:tc>
        <w:tc>
          <w:tcPr>
            <w:tcW w:w="1242" w:type="dxa"/>
          </w:tcPr>
          <w:p w14:paraId="0DA9109C" w14:textId="77777777" w:rsidR="00F02090" w:rsidRPr="00FD0425" w:rsidRDefault="00F02090" w:rsidP="00694C97">
            <w:pPr>
              <w:pStyle w:val="TAH"/>
              <w:rPr>
                <w:rFonts w:cs="Arial"/>
                <w:lang w:eastAsia="ja-JP"/>
              </w:rPr>
            </w:pPr>
            <w:r w:rsidRPr="00FD0425">
              <w:rPr>
                <w:rFonts w:cs="Arial"/>
                <w:lang w:eastAsia="ja-JP"/>
              </w:rPr>
              <w:t>Range</w:t>
            </w:r>
          </w:p>
        </w:tc>
        <w:tc>
          <w:tcPr>
            <w:tcW w:w="1843" w:type="dxa"/>
          </w:tcPr>
          <w:p w14:paraId="29EEEEA4"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85" w:type="dxa"/>
          </w:tcPr>
          <w:p w14:paraId="4E45C55F"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1F1E0C0A" w14:textId="77777777" w:rsidTr="00694C97">
        <w:tc>
          <w:tcPr>
            <w:tcW w:w="2552" w:type="dxa"/>
          </w:tcPr>
          <w:p w14:paraId="6B233CBA" w14:textId="77777777" w:rsidR="00F02090" w:rsidRPr="00FD0425" w:rsidRDefault="00F02090" w:rsidP="00694C97">
            <w:pPr>
              <w:pStyle w:val="TAL"/>
              <w:rPr>
                <w:rFonts w:cs="Arial"/>
                <w:lang w:eastAsia="ja-JP"/>
              </w:rPr>
            </w:pPr>
            <w:r w:rsidRPr="00FD0425">
              <w:t>Index to RAT/Frequency Selection Priority</w:t>
            </w:r>
          </w:p>
        </w:tc>
        <w:tc>
          <w:tcPr>
            <w:tcW w:w="1134" w:type="dxa"/>
          </w:tcPr>
          <w:p w14:paraId="41DDA362" w14:textId="77777777" w:rsidR="00F02090" w:rsidRPr="00FD0425" w:rsidRDefault="00F02090" w:rsidP="00694C97">
            <w:pPr>
              <w:pStyle w:val="TAL"/>
              <w:rPr>
                <w:rFonts w:cs="Arial"/>
                <w:lang w:eastAsia="ja-JP"/>
              </w:rPr>
            </w:pPr>
            <w:r w:rsidRPr="00FD0425">
              <w:rPr>
                <w:rFonts w:cs="Arial"/>
                <w:lang w:eastAsia="ja-JP"/>
              </w:rPr>
              <w:t>M</w:t>
            </w:r>
          </w:p>
        </w:tc>
        <w:tc>
          <w:tcPr>
            <w:tcW w:w="1242" w:type="dxa"/>
          </w:tcPr>
          <w:p w14:paraId="6ED1AB29" w14:textId="77777777" w:rsidR="00F02090" w:rsidRPr="00FD0425" w:rsidRDefault="00F02090" w:rsidP="00694C97">
            <w:pPr>
              <w:pStyle w:val="TAL"/>
              <w:rPr>
                <w:rFonts w:cs="Arial"/>
                <w:lang w:eastAsia="ja-JP"/>
              </w:rPr>
            </w:pPr>
          </w:p>
        </w:tc>
        <w:tc>
          <w:tcPr>
            <w:tcW w:w="1843" w:type="dxa"/>
          </w:tcPr>
          <w:p w14:paraId="7CA02573" w14:textId="77777777" w:rsidR="00F02090" w:rsidRPr="00FD0425" w:rsidRDefault="00F02090" w:rsidP="00694C97">
            <w:pPr>
              <w:pStyle w:val="TAL"/>
              <w:rPr>
                <w:rFonts w:cs="Arial"/>
                <w:lang w:eastAsia="ja-JP"/>
              </w:rPr>
            </w:pPr>
            <w:r w:rsidRPr="00FD0425">
              <w:rPr>
                <w:rFonts w:cs="Arial"/>
                <w:lang w:eastAsia="ja-JP"/>
              </w:rPr>
              <w:t>INTEGER (1..256)</w:t>
            </w:r>
          </w:p>
        </w:tc>
        <w:tc>
          <w:tcPr>
            <w:tcW w:w="2585" w:type="dxa"/>
          </w:tcPr>
          <w:p w14:paraId="26C999CD" w14:textId="77777777" w:rsidR="00F02090" w:rsidRPr="00FD0425" w:rsidRDefault="00F02090" w:rsidP="00694C97">
            <w:pPr>
              <w:pStyle w:val="TAL"/>
              <w:rPr>
                <w:rFonts w:cs="Arial"/>
                <w:lang w:eastAsia="ja-JP"/>
              </w:rPr>
            </w:pPr>
          </w:p>
        </w:tc>
      </w:tr>
    </w:tbl>
    <w:p w14:paraId="5EC0A8CF" w14:textId="77777777" w:rsidR="00F02090" w:rsidRPr="00FD0425" w:rsidRDefault="00F02090" w:rsidP="00F02090">
      <w:pPr>
        <w:rPr>
          <w:bCs/>
        </w:rPr>
      </w:pPr>
    </w:p>
    <w:p w14:paraId="2018EA7D" w14:textId="77777777" w:rsidR="00F02090" w:rsidRPr="00FD0425" w:rsidRDefault="00F02090" w:rsidP="00F02090">
      <w:pPr>
        <w:pStyle w:val="Heading4"/>
        <w:rPr>
          <w:lang w:val="fr-FR"/>
        </w:rPr>
      </w:pPr>
      <w:bookmarkStart w:id="6521" w:name="_Toc20955333"/>
      <w:bookmarkStart w:id="6522" w:name="_Toc29991536"/>
      <w:bookmarkStart w:id="6523" w:name="_Toc36555937"/>
      <w:bookmarkStart w:id="6524" w:name="_Toc44497682"/>
      <w:bookmarkStart w:id="6525" w:name="_Toc45108069"/>
      <w:bookmarkStart w:id="6526" w:name="_Toc45901689"/>
      <w:bookmarkStart w:id="6527" w:name="_Toc51850770"/>
      <w:bookmarkStart w:id="6528" w:name="_Toc56693774"/>
      <w:bookmarkStart w:id="6529" w:name="_Toc64447318"/>
      <w:bookmarkStart w:id="6530" w:name="_Toc66286812"/>
      <w:bookmarkStart w:id="6531" w:name="_Toc74151507"/>
      <w:bookmarkStart w:id="6532" w:name="_Toc88653980"/>
      <w:bookmarkStart w:id="6533" w:name="_Toc97904336"/>
      <w:bookmarkStart w:id="6534" w:name="_Toc105175377"/>
      <w:bookmarkStart w:id="6535" w:name="_Toc113826407"/>
      <w:bookmarkStart w:id="6536" w:name="_Toc120032533"/>
      <w:r w:rsidRPr="00FD0425">
        <w:rPr>
          <w:lang w:val="fr-FR"/>
        </w:rPr>
        <w:t>9.2.3.24</w:t>
      </w:r>
      <w:r w:rsidRPr="00FD0425">
        <w:rPr>
          <w:lang w:val="fr-FR"/>
        </w:rPr>
        <w:tab/>
        <w:t>GUAMI</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76E8765A" w14:textId="77777777" w:rsidR="00F02090" w:rsidRPr="00FD0425" w:rsidRDefault="00F02090" w:rsidP="00F02090">
      <w:pPr>
        <w:rPr>
          <w:rFonts w:hint="eastAsia"/>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F02090" w:rsidRPr="00FD0425" w14:paraId="4DB9210F" w14:textId="77777777" w:rsidTr="00694C97">
        <w:tblPrEx>
          <w:tblCellMar>
            <w:top w:w="0" w:type="dxa"/>
            <w:bottom w:w="0" w:type="dxa"/>
          </w:tblCellMar>
        </w:tblPrEx>
        <w:tc>
          <w:tcPr>
            <w:tcW w:w="2160" w:type="dxa"/>
          </w:tcPr>
          <w:p w14:paraId="4F115CB2"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60C786B4" w14:textId="77777777" w:rsidR="00F02090" w:rsidRPr="00FD0425" w:rsidRDefault="00F02090" w:rsidP="00694C97">
            <w:pPr>
              <w:pStyle w:val="TAH"/>
              <w:rPr>
                <w:rFonts w:cs="Arial"/>
                <w:lang w:eastAsia="ja-JP"/>
              </w:rPr>
            </w:pPr>
            <w:r w:rsidRPr="00FD0425">
              <w:rPr>
                <w:rFonts w:cs="Arial"/>
                <w:lang w:eastAsia="ja-JP"/>
              </w:rPr>
              <w:t>Range</w:t>
            </w:r>
          </w:p>
        </w:tc>
        <w:tc>
          <w:tcPr>
            <w:tcW w:w="2484" w:type="dxa"/>
          </w:tcPr>
          <w:p w14:paraId="6187A0D9"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977" w:type="dxa"/>
          </w:tcPr>
          <w:p w14:paraId="2B328F88"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54F2A136" w14:textId="77777777" w:rsidTr="00694C97">
        <w:tblPrEx>
          <w:tblCellMar>
            <w:top w:w="0" w:type="dxa"/>
            <w:bottom w:w="0" w:type="dxa"/>
          </w:tblCellMar>
        </w:tblPrEx>
        <w:tc>
          <w:tcPr>
            <w:tcW w:w="2160" w:type="dxa"/>
          </w:tcPr>
          <w:p w14:paraId="52360F52" w14:textId="77777777" w:rsidR="00F02090" w:rsidRPr="00FD0425" w:rsidRDefault="00F02090" w:rsidP="00694C97">
            <w:pPr>
              <w:pStyle w:val="TAL"/>
              <w:rPr>
                <w:rFonts w:hint="eastAsia"/>
              </w:rPr>
            </w:pPr>
            <w:r w:rsidRPr="00FD0425">
              <w:t>PLMN Identity</w:t>
            </w:r>
          </w:p>
        </w:tc>
        <w:tc>
          <w:tcPr>
            <w:tcW w:w="1080" w:type="dxa"/>
          </w:tcPr>
          <w:p w14:paraId="7EF69294" w14:textId="77777777" w:rsidR="00F02090" w:rsidRPr="00FD0425" w:rsidRDefault="00F02090" w:rsidP="00694C97">
            <w:pPr>
              <w:pStyle w:val="TAL"/>
              <w:rPr>
                <w:rFonts w:hint="eastAsia"/>
                <w:lang w:eastAsia="zh-CN"/>
              </w:rPr>
            </w:pPr>
            <w:r w:rsidRPr="00FD0425">
              <w:rPr>
                <w:rFonts w:cs="Arial"/>
                <w:lang w:eastAsia="ja-JP"/>
              </w:rPr>
              <w:t>M</w:t>
            </w:r>
          </w:p>
        </w:tc>
        <w:tc>
          <w:tcPr>
            <w:tcW w:w="1080" w:type="dxa"/>
          </w:tcPr>
          <w:p w14:paraId="54623725" w14:textId="77777777" w:rsidR="00F02090" w:rsidRPr="00FD0425" w:rsidRDefault="00F02090" w:rsidP="00694C97">
            <w:pPr>
              <w:pStyle w:val="TAL"/>
              <w:rPr>
                <w:lang w:eastAsia="ja-JP"/>
              </w:rPr>
            </w:pPr>
          </w:p>
        </w:tc>
        <w:tc>
          <w:tcPr>
            <w:tcW w:w="2484" w:type="dxa"/>
          </w:tcPr>
          <w:p w14:paraId="56EA5830" w14:textId="77777777" w:rsidR="00F02090" w:rsidRPr="00FD0425" w:rsidRDefault="00F02090" w:rsidP="00694C97">
            <w:pPr>
              <w:pStyle w:val="TAL"/>
              <w:rPr>
                <w:lang w:eastAsia="ja-JP"/>
              </w:rPr>
            </w:pPr>
            <w:r w:rsidRPr="00FD0425">
              <w:rPr>
                <w:rFonts w:cs="Arial"/>
                <w:lang w:eastAsia="ja-JP"/>
              </w:rPr>
              <w:t>9.2.2.4</w:t>
            </w:r>
          </w:p>
        </w:tc>
        <w:tc>
          <w:tcPr>
            <w:tcW w:w="2977" w:type="dxa"/>
          </w:tcPr>
          <w:p w14:paraId="774609CB" w14:textId="77777777" w:rsidR="00F02090" w:rsidRPr="00FD0425" w:rsidRDefault="00F02090" w:rsidP="00694C97">
            <w:pPr>
              <w:pStyle w:val="TAL"/>
              <w:rPr>
                <w:rFonts w:hint="eastAsia"/>
                <w:lang w:eastAsia="zh-CN"/>
              </w:rPr>
            </w:pPr>
          </w:p>
        </w:tc>
      </w:tr>
      <w:tr w:rsidR="00F02090" w:rsidRPr="00FD0425" w14:paraId="0AEB6273" w14:textId="77777777" w:rsidTr="00694C97">
        <w:tblPrEx>
          <w:tblCellMar>
            <w:top w:w="0" w:type="dxa"/>
            <w:bottom w:w="0" w:type="dxa"/>
          </w:tblCellMar>
        </w:tblPrEx>
        <w:tc>
          <w:tcPr>
            <w:tcW w:w="2160" w:type="dxa"/>
          </w:tcPr>
          <w:p w14:paraId="7B1F872E" w14:textId="77777777" w:rsidR="00F02090" w:rsidRPr="00FD0425" w:rsidRDefault="00F02090" w:rsidP="00694C97">
            <w:pPr>
              <w:pStyle w:val="TAL"/>
              <w:rPr>
                <w:rFonts w:eastAsia="Batang"/>
                <w:b/>
              </w:rPr>
            </w:pPr>
            <w:r w:rsidRPr="00FD0425">
              <w:rPr>
                <w:b/>
              </w:rPr>
              <w:t>AMF Identifier</w:t>
            </w:r>
          </w:p>
        </w:tc>
        <w:tc>
          <w:tcPr>
            <w:tcW w:w="1080" w:type="dxa"/>
          </w:tcPr>
          <w:p w14:paraId="0391E581" w14:textId="77777777" w:rsidR="00F02090" w:rsidRPr="00FD0425" w:rsidRDefault="00F02090" w:rsidP="00694C97">
            <w:pPr>
              <w:pStyle w:val="TAL"/>
              <w:rPr>
                <w:rFonts w:hint="eastAsia"/>
                <w:lang w:eastAsia="zh-CN"/>
              </w:rPr>
            </w:pPr>
          </w:p>
        </w:tc>
        <w:tc>
          <w:tcPr>
            <w:tcW w:w="1080" w:type="dxa"/>
          </w:tcPr>
          <w:p w14:paraId="0F1E27A9" w14:textId="77777777" w:rsidR="00F02090" w:rsidRPr="00FD0425" w:rsidRDefault="00F02090" w:rsidP="00694C97">
            <w:pPr>
              <w:pStyle w:val="TAL"/>
              <w:rPr>
                <w:i/>
                <w:lang w:eastAsia="ja-JP"/>
              </w:rPr>
            </w:pPr>
            <w:r w:rsidRPr="00FD0425">
              <w:rPr>
                <w:i/>
                <w:lang w:eastAsia="ja-JP"/>
              </w:rPr>
              <w:t>1</w:t>
            </w:r>
          </w:p>
        </w:tc>
        <w:tc>
          <w:tcPr>
            <w:tcW w:w="2484" w:type="dxa"/>
          </w:tcPr>
          <w:p w14:paraId="12E42ECD" w14:textId="77777777" w:rsidR="00F02090" w:rsidRPr="00FD0425" w:rsidRDefault="00F02090" w:rsidP="00694C97">
            <w:pPr>
              <w:pStyle w:val="TAL"/>
              <w:rPr>
                <w:lang w:eastAsia="ja-JP"/>
              </w:rPr>
            </w:pPr>
          </w:p>
        </w:tc>
        <w:tc>
          <w:tcPr>
            <w:tcW w:w="2977" w:type="dxa"/>
          </w:tcPr>
          <w:p w14:paraId="56E42EFC" w14:textId="77777777" w:rsidR="00F02090" w:rsidRPr="00FD0425" w:rsidRDefault="00F02090" w:rsidP="00694C97">
            <w:pPr>
              <w:pStyle w:val="TAL"/>
              <w:rPr>
                <w:rFonts w:hint="eastAsia"/>
                <w:lang w:eastAsia="zh-CN"/>
              </w:rPr>
            </w:pPr>
          </w:p>
        </w:tc>
      </w:tr>
      <w:tr w:rsidR="00F02090" w:rsidRPr="00FD0425" w14:paraId="08B97866" w14:textId="77777777" w:rsidTr="00694C97">
        <w:tblPrEx>
          <w:tblCellMar>
            <w:top w:w="0" w:type="dxa"/>
            <w:bottom w:w="0" w:type="dxa"/>
          </w:tblCellMar>
        </w:tblPrEx>
        <w:tc>
          <w:tcPr>
            <w:tcW w:w="2160" w:type="dxa"/>
          </w:tcPr>
          <w:p w14:paraId="032C94A5" w14:textId="77777777" w:rsidR="00F02090" w:rsidRPr="00FD0425" w:rsidRDefault="00F02090" w:rsidP="00694C97">
            <w:pPr>
              <w:pStyle w:val="TAL"/>
              <w:ind w:left="113"/>
            </w:pPr>
            <w:r w:rsidRPr="00FD0425">
              <w:t>&gt;AMF Region ID</w:t>
            </w:r>
          </w:p>
        </w:tc>
        <w:tc>
          <w:tcPr>
            <w:tcW w:w="1080" w:type="dxa"/>
          </w:tcPr>
          <w:p w14:paraId="604F40A0" w14:textId="77777777" w:rsidR="00F02090" w:rsidRPr="00FD0425" w:rsidRDefault="00F02090" w:rsidP="00694C97">
            <w:pPr>
              <w:pStyle w:val="TAL"/>
            </w:pPr>
            <w:r w:rsidRPr="00FD0425">
              <w:t>M</w:t>
            </w:r>
          </w:p>
        </w:tc>
        <w:tc>
          <w:tcPr>
            <w:tcW w:w="1080" w:type="dxa"/>
          </w:tcPr>
          <w:p w14:paraId="5B6F2D4A" w14:textId="77777777" w:rsidR="00F02090" w:rsidRPr="00FD0425" w:rsidRDefault="00F02090" w:rsidP="00694C97">
            <w:pPr>
              <w:pStyle w:val="TAL"/>
            </w:pPr>
          </w:p>
        </w:tc>
        <w:tc>
          <w:tcPr>
            <w:tcW w:w="2484" w:type="dxa"/>
          </w:tcPr>
          <w:p w14:paraId="532967B1" w14:textId="77777777" w:rsidR="00F02090" w:rsidRPr="00FD0425" w:rsidRDefault="00F02090" w:rsidP="00694C97">
            <w:pPr>
              <w:pStyle w:val="TAL"/>
              <w:rPr>
                <w:rFonts w:eastAsia="SimSun"/>
              </w:rPr>
            </w:pPr>
            <w:r w:rsidRPr="00FD0425">
              <w:t>BIT STRING (SIZE (8))</w:t>
            </w:r>
          </w:p>
        </w:tc>
        <w:tc>
          <w:tcPr>
            <w:tcW w:w="2977" w:type="dxa"/>
          </w:tcPr>
          <w:p w14:paraId="767BDC25" w14:textId="77777777" w:rsidR="00F02090" w:rsidRPr="00FD0425" w:rsidRDefault="00F02090" w:rsidP="00694C97">
            <w:pPr>
              <w:pStyle w:val="TAL"/>
              <w:rPr>
                <w:rFonts w:hint="eastAsia"/>
              </w:rPr>
            </w:pPr>
          </w:p>
        </w:tc>
      </w:tr>
      <w:tr w:rsidR="00F02090" w:rsidRPr="00FD0425" w14:paraId="73148BCF" w14:textId="77777777" w:rsidTr="00694C97">
        <w:tblPrEx>
          <w:tblCellMar>
            <w:top w:w="0" w:type="dxa"/>
            <w:bottom w:w="0" w:type="dxa"/>
          </w:tblCellMar>
        </w:tblPrEx>
        <w:tc>
          <w:tcPr>
            <w:tcW w:w="2160" w:type="dxa"/>
          </w:tcPr>
          <w:p w14:paraId="4E4C8565" w14:textId="77777777" w:rsidR="00F02090" w:rsidRPr="00FD0425" w:rsidRDefault="00F02090" w:rsidP="00694C97">
            <w:pPr>
              <w:pStyle w:val="TAL"/>
              <w:ind w:left="113"/>
            </w:pPr>
            <w:r w:rsidRPr="00FD0425">
              <w:t>&gt;AMF Set ID</w:t>
            </w:r>
          </w:p>
        </w:tc>
        <w:tc>
          <w:tcPr>
            <w:tcW w:w="1080" w:type="dxa"/>
          </w:tcPr>
          <w:p w14:paraId="68A65133"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4F8605BE" w14:textId="77777777" w:rsidR="00F02090" w:rsidRPr="00FD0425" w:rsidRDefault="00F02090" w:rsidP="00694C97">
            <w:pPr>
              <w:pStyle w:val="TAL"/>
              <w:rPr>
                <w:lang w:eastAsia="ja-JP"/>
              </w:rPr>
            </w:pPr>
          </w:p>
        </w:tc>
        <w:tc>
          <w:tcPr>
            <w:tcW w:w="2484" w:type="dxa"/>
          </w:tcPr>
          <w:p w14:paraId="6397194C" w14:textId="77777777" w:rsidR="00F02090" w:rsidRPr="00FD0425" w:rsidRDefault="00F02090" w:rsidP="00694C97">
            <w:pPr>
              <w:pStyle w:val="TAL"/>
              <w:rPr>
                <w:rFonts w:eastAsia="SimSun" w:cs="Arial"/>
                <w:lang w:eastAsia="zh-CN"/>
              </w:rPr>
            </w:pPr>
            <w:r w:rsidRPr="00FD0425">
              <w:rPr>
                <w:rFonts w:cs="Arial"/>
              </w:rPr>
              <w:t>BIT STRING (SIZE (10))</w:t>
            </w:r>
          </w:p>
        </w:tc>
        <w:tc>
          <w:tcPr>
            <w:tcW w:w="2977" w:type="dxa"/>
          </w:tcPr>
          <w:p w14:paraId="36B25931" w14:textId="77777777" w:rsidR="00F02090" w:rsidRPr="00FD0425" w:rsidRDefault="00F02090" w:rsidP="00694C97">
            <w:pPr>
              <w:pStyle w:val="TAL"/>
              <w:rPr>
                <w:rFonts w:hint="eastAsia"/>
                <w:lang w:eastAsia="zh-CN"/>
              </w:rPr>
            </w:pPr>
          </w:p>
        </w:tc>
      </w:tr>
      <w:tr w:rsidR="00F02090" w:rsidRPr="00FD0425" w14:paraId="6FF2607D" w14:textId="77777777" w:rsidTr="00694C97">
        <w:tblPrEx>
          <w:tblCellMar>
            <w:top w:w="0" w:type="dxa"/>
            <w:bottom w:w="0" w:type="dxa"/>
          </w:tblCellMar>
        </w:tblPrEx>
        <w:tc>
          <w:tcPr>
            <w:tcW w:w="2160" w:type="dxa"/>
          </w:tcPr>
          <w:p w14:paraId="76446A53" w14:textId="77777777" w:rsidR="00F02090" w:rsidRPr="00FD0425" w:rsidRDefault="00F02090" w:rsidP="00694C97">
            <w:pPr>
              <w:pStyle w:val="TAL"/>
              <w:ind w:left="113"/>
            </w:pPr>
            <w:r w:rsidRPr="00FD0425">
              <w:rPr>
                <w:rFonts w:cs="Arial"/>
                <w:lang w:eastAsia="ja-JP"/>
              </w:rPr>
              <w:t>&gt;AMF Pointer</w:t>
            </w:r>
          </w:p>
        </w:tc>
        <w:tc>
          <w:tcPr>
            <w:tcW w:w="1080" w:type="dxa"/>
          </w:tcPr>
          <w:p w14:paraId="39AFE22C" w14:textId="77777777" w:rsidR="00F02090" w:rsidRPr="00FD0425" w:rsidRDefault="00F02090" w:rsidP="00694C97">
            <w:pPr>
              <w:pStyle w:val="TAL"/>
              <w:rPr>
                <w:rFonts w:cs="Arial"/>
                <w:lang w:eastAsia="ja-JP"/>
              </w:rPr>
            </w:pPr>
            <w:r w:rsidRPr="00FD0425">
              <w:rPr>
                <w:rFonts w:cs="Arial"/>
              </w:rPr>
              <w:t>M</w:t>
            </w:r>
          </w:p>
        </w:tc>
        <w:tc>
          <w:tcPr>
            <w:tcW w:w="1080" w:type="dxa"/>
          </w:tcPr>
          <w:p w14:paraId="2B847ABE" w14:textId="77777777" w:rsidR="00F02090" w:rsidRPr="00FD0425" w:rsidRDefault="00F02090" w:rsidP="00694C97">
            <w:pPr>
              <w:pStyle w:val="TAL"/>
              <w:rPr>
                <w:lang w:eastAsia="ja-JP"/>
              </w:rPr>
            </w:pPr>
          </w:p>
        </w:tc>
        <w:tc>
          <w:tcPr>
            <w:tcW w:w="2484" w:type="dxa"/>
          </w:tcPr>
          <w:p w14:paraId="14658CD0" w14:textId="77777777" w:rsidR="00F02090" w:rsidRPr="00FD0425" w:rsidRDefault="00F02090" w:rsidP="00694C97">
            <w:pPr>
              <w:pStyle w:val="TAL"/>
              <w:rPr>
                <w:rFonts w:eastAsia="SimSun" w:cs="Arial"/>
                <w:lang w:eastAsia="zh-CN"/>
              </w:rPr>
            </w:pPr>
            <w:r w:rsidRPr="00FD0425">
              <w:rPr>
                <w:rFonts w:cs="Arial"/>
              </w:rPr>
              <w:t>BIT STRING (SIZE (6))</w:t>
            </w:r>
          </w:p>
        </w:tc>
        <w:tc>
          <w:tcPr>
            <w:tcW w:w="2977" w:type="dxa"/>
          </w:tcPr>
          <w:p w14:paraId="16D7CD79" w14:textId="77777777" w:rsidR="00F02090" w:rsidRPr="00FD0425" w:rsidRDefault="00F02090" w:rsidP="00694C97">
            <w:pPr>
              <w:pStyle w:val="TAL"/>
              <w:rPr>
                <w:rFonts w:hint="eastAsia"/>
                <w:lang w:eastAsia="zh-CN"/>
              </w:rPr>
            </w:pPr>
          </w:p>
        </w:tc>
      </w:tr>
    </w:tbl>
    <w:p w14:paraId="406C8AD4" w14:textId="77777777" w:rsidR="00F02090" w:rsidRPr="00FD0425" w:rsidRDefault="00F02090" w:rsidP="00F02090">
      <w:pPr>
        <w:rPr>
          <w:lang w:eastAsia="zh-CN"/>
        </w:rPr>
      </w:pPr>
    </w:p>
    <w:p w14:paraId="1F16C4C1" w14:textId="77777777" w:rsidR="00F02090" w:rsidRPr="00FD0425" w:rsidRDefault="00F02090" w:rsidP="00F02090">
      <w:pPr>
        <w:pStyle w:val="Heading4"/>
        <w:rPr>
          <w:lang w:val="fr-FR"/>
        </w:rPr>
      </w:pPr>
      <w:bookmarkStart w:id="6537" w:name="_Toc20955334"/>
      <w:bookmarkStart w:id="6538" w:name="_Toc29991537"/>
      <w:bookmarkStart w:id="6539" w:name="_Toc36555938"/>
      <w:bookmarkStart w:id="6540" w:name="_Toc44497683"/>
      <w:bookmarkStart w:id="6541" w:name="_Toc45108070"/>
      <w:bookmarkStart w:id="6542" w:name="_Toc45901690"/>
      <w:bookmarkStart w:id="6543" w:name="_Toc51850771"/>
      <w:bookmarkStart w:id="6544" w:name="_Toc56693775"/>
      <w:bookmarkStart w:id="6545" w:name="_Toc64447319"/>
      <w:bookmarkStart w:id="6546" w:name="_Toc66286813"/>
      <w:bookmarkStart w:id="6547" w:name="_Toc74151508"/>
      <w:bookmarkStart w:id="6548" w:name="_Toc88653981"/>
      <w:bookmarkStart w:id="6549" w:name="_Toc97904337"/>
      <w:bookmarkStart w:id="6550" w:name="_Toc105175378"/>
      <w:bookmarkStart w:id="6551" w:name="_Toc113826408"/>
      <w:bookmarkStart w:id="6552" w:name="_Toc120032534"/>
      <w:r w:rsidRPr="00FD0425">
        <w:rPr>
          <w:lang w:val="fr-FR"/>
        </w:rPr>
        <w:t>9.2.3.25</w:t>
      </w:r>
      <w:r w:rsidRPr="00FD0425">
        <w:rPr>
          <w:lang w:val="fr-FR"/>
        </w:rPr>
        <w:tab/>
        <w:t>Target Cell Global ID</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4786DC81" w14:textId="77777777" w:rsidR="00F02090" w:rsidRPr="00FD0425" w:rsidRDefault="00F02090" w:rsidP="00F02090">
      <w:pPr>
        <w:rPr>
          <w:rFonts w:hint="eastAsia"/>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02090" w:rsidRPr="00FD0425" w14:paraId="2C00B460" w14:textId="77777777" w:rsidTr="00694C97">
        <w:tblPrEx>
          <w:tblCellMar>
            <w:top w:w="0" w:type="dxa"/>
            <w:bottom w:w="0" w:type="dxa"/>
          </w:tblCellMar>
        </w:tblPrEx>
        <w:tc>
          <w:tcPr>
            <w:tcW w:w="2160" w:type="dxa"/>
          </w:tcPr>
          <w:p w14:paraId="1BC62A24"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130B9DAE" w14:textId="77777777" w:rsidR="00F02090" w:rsidRPr="00FD0425" w:rsidRDefault="00F02090" w:rsidP="00694C97">
            <w:pPr>
              <w:pStyle w:val="TAH"/>
              <w:rPr>
                <w:rFonts w:cs="Arial"/>
                <w:lang w:eastAsia="ja-JP"/>
              </w:rPr>
            </w:pPr>
            <w:r w:rsidRPr="00FD0425">
              <w:rPr>
                <w:rFonts w:cs="Arial"/>
                <w:lang w:eastAsia="ja-JP"/>
              </w:rPr>
              <w:t>Range</w:t>
            </w:r>
          </w:p>
        </w:tc>
        <w:tc>
          <w:tcPr>
            <w:tcW w:w="2343" w:type="dxa"/>
          </w:tcPr>
          <w:p w14:paraId="3FACEAE3"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118" w:type="dxa"/>
          </w:tcPr>
          <w:p w14:paraId="67BBD5A9"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58DFBACC" w14:textId="77777777" w:rsidTr="00694C97">
        <w:tblPrEx>
          <w:tblCellMar>
            <w:top w:w="0" w:type="dxa"/>
            <w:bottom w:w="0" w:type="dxa"/>
          </w:tblCellMar>
        </w:tblPrEx>
        <w:tc>
          <w:tcPr>
            <w:tcW w:w="2160" w:type="dxa"/>
          </w:tcPr>
          <w:p w14:paraId="321483A5" w14:textId="77777777" w:rsidR="00F02090" w:rsidRPr="00FD0425" w:rsidRDefault="00F02090" w:rsidP="00694C97">
            <w:pPr>
              <w:pStyle w:val="TAL"/>
              <w:rPr>
                <w:rFonts w:hint="eastAsia"/>
              </w:rPr>
            </w:pPr>
            <w:r w:rsidRPr="00FD0425">
              <w:t xml:space="preserve">CHOICE </w:t>
            </w:r>
            <w:r w:rsidRPr="00FD0425">
              <w:rPr>
                <w:i/>
              </w:rPr>
              <w:t>Target Cell</w:t>
            </w:r>
          </w:p>
        </w:tc>
        <w:tc>
          <w:tcPr>
            <w:tcW w:w="1080" w:type="dxa"/>
          </w:tcPr>
          <w:p w14:paraId="580B1054" w14:textId="77777777" w:rsidR="00F02090" w:rsidRPr="00FD0425" w:rsidRDefault="00F02090" w:rsidP="00694C97">
            <w:pPr>
              <w:pStyle w:val="TAL"/>
              <w:rPr>
                <w:rFonts w:hint="eastAsia"/>
                <w:lang w:eastAsia="zh-CN"/>
              </w:rPr>
            </w:pPr>
            <w:r w:rsidRPr="00FD0425">
              <w:rPr>
                <w:rFonts w:cs="Arial"/>
                <w:lang w:eastAsia="ja-JP"/>
              </w:rPr>
              <w:t>M</w:t>
            </w:r>
          </w:p>
        </w:tc>
        <w:tc>
          <w:tcPr>
            <w:tcW w:w="1080" w:type="dxa"/>
          </w:tcPr>
          <w:p w14:paraId="3B7E59FB" w14:textId="77777777" w:rsidR="00F02090" w:rsidRPr="00FD0425" w:rsidRDefault="00F02090" w:rsidP="00694C97">
            <w:pPr>
              <w:pStyle w:val="TAL"/>
              <w:rPr>
                <w:lang w:eastAsia="ja-JP"/>
              </w:rPr>
            </w:pPr>
          </w:p>
        </w:tc>
        <w:tc>
          <w:tcPr>
            <w:tcW w:w="2343" w:type="dxa"/>
          </w:tcPr>
          <w:p w14:paraId="794EC87F" w14:textId="77777777" w:rsidR="00F02090" w:rsidRPr="00FD0425" w:rsidRDefault="00F02090" w:rsidP="00694C97">
            <w:pPr>
              <w:pStyle w:val="TAL"/>
              <w:rPr>
                <w:lang w:eastAsia="ja-JP"/>
              </w:rPr>
            </w:pPr>
          </w:p>
        </w:tc>
        <w:tc>
          <w:tcPr>
            <w:tcW w:w="3118" w:type="dxa"/>
          </w:tcPr>
          <w:p w14:paraId="5E6EB9EE" w14:textId="77777777" w:rsidR="00F02090" w:rsidRPr="00FD0425" w:rsidRDefault="00F02090" w:rsidP="00694C97">
            <w:pPr>
              <w:pStyle w:val="TAL"/>
              <w:rPr>
                <w:rFonts w:hint="eastAsia"/>
                <w:lang w:eastAsia="zh-CN"/>
              </w:rPr>
            </w:pPr>
          </w:p>
        </w:tc>
      </w:tr>
      <w:tr w:rsidR="00F02090" w:rsidRPr="00FD0425" w14:paraId="5EDD93B9" w14:textId="77777777" w:rsidTr="00694C97">
        <w:tblPrEx>
          <w:tblCellMar>
            <w:top w:w="0" w:type="dxa"/>
            <w:bottom w:w="0" w:type="dxa"/>
          </w:tblCellMar>
        </w:tblPrEx>
        <w:tc>
          <w:tcPr>
            <w:tcW w:w="2160" w:type="dxa"/>
          </w:tcPr>
          <w:p w14:paraId="1A0E0E10" w14:textId="77777777" w:rsidR="00F02090" w:rsidRPr="00FD0425" w:rsidRDefault="00F02090" w:rsidP="00694C97">
            <w:pPr>
              <w:pStyle w:val="TAL"/>
              <w:ind w:left="113"/>
              <w:rPr>
                <w:i/>
              </w:rPr>
            </w:pPr>
            <w:r w:rsidRPr="00FD0425">
              <w:rPr>
                <w:i/>
              </w:rPr>
              <w:t>&gt;NR</w:t>
            </w:r>
          </w:p>
        </w:tc>
        <w:tc>
          <w:tcPr>
            <w:tcW w:w="1080" w:type="dxa"/>
          </w:tcPr>
          <w:p w14:paraId="283E2925" w14:textId="77777777" w:rsidR="00F02090" w:rsidRPr="00FD0425" w:rsidRDefault="00F02090" w:rsidP="00694C97">
            <w:pPr>
              <w:pStyle w:val="TAL"/>
              <w:rPr>
                <w:rFonts w:cs="Arial"/>
                <w:lang w:eastAsia="ja-JP"/>
              </w:rPr>
            </w:pPr>
          </w:p>
        </w:tc>
        <w:tc>
          <w:tcPr>
            <w:tcW w:w="1080" w:type="dxa"/>
          </w:tcPr>
          <w:p w14:paraId="73BD4628" w14:textId="77777777" w:rsidR="00F02090" w:rsidRPr="00FD0425" w:rsidRDefault="00F02090" w:rsidP="00694C97">
            <w:pPr>
              <w:pStyle w:val="TAL"/>
              <w:rPr>
                <w:lang w:eastAsia="ja-JP"/>
              </w:rPr>
            </w:pPr>
          </w:p>
        </w:tc>
        <w:tc>
          <w:tcPr>
            <w:tcW w:w="2343" w:type="dxa"/>
          </w:tcPr>
          <w:p w14:paraId="3F3964F1" w14:textId="77777777" w:rsidR="00F02090" w:rsidRPr="00FD0425" w:rsidRDefault="00F02090" w:rsidP="00694C97">
            <w:pPr>
              <w:pStyle w:val="TAL"/>
              <w:rPr>
                <w:lang w:eastAsia="ja-JP"/>
              </w:rPr>
            </w:pPr>
          </w:p>
        </w:tc>
        <w:tc>
          <w:tcPr>
            <w:tcW w:w="3118" w:type="dxa"/>
          </w:tcPr>
          <w:p w14:paraId="17E2477F" w14:textId="77777777" w:rsidR="00F02090" w:rsidRPr="00FD0425" w:rsidRDefault="00F02090" w:rsidP="00694C97">
            <w:pPr>
              <w:pStyle w:val="TAL"/>
              <w:rPr>
                <w:rFonts w:hint="eastAsia"/>
                <w:lang w:eastAsia="zh-CN"/>
              </w:rPr>
            </w:pPr>
          </w:p>
        </w:tc>
      </w:tr>
      <w:tr w:rsidR="00F02090" w:rsidRPr="00FD0425" w14:paraId="1B95189C" w14:textId="77777777" w:rsidTr="00694C97">
        <w:tblPrEx>
          <w:tblCellMar>
            <w:top w:w="0" w:type="dxa"/>
            <w:bottom w:w="0" w:type="dxa"/>
          </w:tblCellMar>
        </w:tblPrEx>
        <w:tc>
          <w:tcPr>
            <w:tcW w:w="2160" w:type="dxa"/>
          </w:tcPr>
          <w:p w14:paraId="75791012" w14:textId="77777777" w:rsidR="00F02090" w:rsidRPr="00FD0425" w:rsidRDefault="00F02090" w:rsidP="00694C97">
            <w:pPr>
              <w:pStyle w:val="TAL"/>
              <w:ind w:left="227"/>
            </w:pPr>
            <w:r w:rsidRPr="00FD0425">
              <w:t>&gt;&gt;NR CGI</w:t>
            </w:r>
          </w:p>
        </w:tc>
        <w:tc>
          <w:tcPr>
            <w:tcW w:w="1080" w:type="dxa"/>
          </w:tcPr>
          <w:p w14:paraId="406A8A02"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523D5826" w14:textId="77777777" w:rsidR="00F02090" w:rsidRPr="00FD0425" w:rsidRDefault="00F02090" w:rsidP="00694C97">
            <w:pPr>
              <w:pStyle w:val="TAL"/>
              <w:rPr>
                <w:lang w:eastAsia="ja-JP"/>
              </w:rPr>
            </w:pPr>
          </w:p>
        </w:tc>
        <w:tc>
          <w:tcPr>
            <w:tcW w:w="2343" w:type="dxa"/>
          </w:tcPr>
          <w:p w14:paraId="166B9973" w14:textId="77777777" w:rsidR="00F02090" w:rsidRPr="00FD0425" w:rsidRDefault="00F02090" w:rsidP="00694C97">
            <w:pPr>
              <w:pStyle w:val="TAL"/>
              <w:rPr>
                <w:lang w:eastAsia="ja-JP"/>
              </w:rPr>
            </w:pPr>
            <w:r w:rsidRPr="00FD0425">
              <w:rPr>
                <w:lang w:eastAsia="ja-JP"/>
              </w:rPr>
              <w:t>9.2.2.7</w:t>
            </w:r>
          </w:p>
        </w:tc>
        <w:tc>
          <w:tcPr>
            <w:tcW w:w="3118" w:type="dxa"/>
          </w:tcPr>
          <w:p w14:paraId="38EA9CFB" w14:textId="77777777" w:rsidR="00F02090" w:rsidRPr="00FD0425" w:rsidRDefault="00F02090" w:rsidP="00694C97">
            <w:pPr>
              <w:pStyle w:val="TAL"/>
              <w:rPr>
                <w:rFonts w:hint="eastAsia"/>
                <w:lang w:eastAsia="zh-CN"/>
              </w:rPr>
            </w:pPr>
          </w:p>
        </w:tc>
      </w:tr>
      <w:tr w:rsidR="00F02090" w:rsidRPr="00FD0425" w14:paraId="1DF86842" w14:textId="77777777" w:rsidTr="00694C97">
        <w:tblPrEx>
          <w:tblCellMar>
            <w:top w:w="0" w:type="dxa"/>
            <w:bottom w:w="0" w:type="dxa"/>
          </w:tblCellMar>
        </w:tblPrEx>
        <w:tc>
          <w:tcPr>
            <w:tcW w:w="2160" w:type="dxa"/>
          </w:tcPr>
          <w:p w14:paraId="41DDE0D4" w14:textId="77777777" w:rsidR="00F02090" w:rsidRPr="00FD0425" w:rsidRDefault="00F02090" w:rsidP="00694C97">
            <w:pPr>
              <w:pStyle w:val="TAL"/>
              <w:ind w:left="113"/>
              <w:rPr>
                <w:i/>
              </w:rPr>
            </w:pPr>
            <w:r w:rsidRPr="00FD0425">
              <w:rPr>
                <w:i/>
              </w:rPr>
              <w:t>&gt;E-UTRA</w:t>
            </w:r>
          </w:p>
        </w:tc>
        <w:tc>
          <w:tcPr>
            <w:tcW w:w="1080" w:type="dxa"/>
          </w:tcPr>
          <w:p w14:paraId="7806FBC8" w14:textId="77777777" w:rsidR="00F02090" w:rsidRPr="00FD0425" w:rsidRDefault="00F02090" w:rsidP="00694C97">
            <w:pPr>
              <w:pStyle w:val="TAL"/>
              <w:rPr>
                <w:rFonts w:cs="Arial"/>
                <w:lang w:eastAsia="ja-JP"/>
              </w:rPr>
            </w:pPr>
          </w:p>
        </w:tc>
        <w:tc>
          <w:tcPr>
            <w:tcW w:w="1080" w:type="dxa"/>
          </w:tcPr>
          <w:p w14:paraId="3EF60E88" w14:textId="77777777" w:rsidR="00F02090" w:rsidRPr="00FD0425" w:rsidRDefault="00F02090" w:rsidP="00694C97">
            <w:pPr>
              <w:pStyle w:val="TAL"/>
              <w:rPr>
                <w:lang w:eastAsia="ja-JP"/>
              </w:rPr>
            </w:pPr>
          </w:p>
        </w:tc>
        <w:tc>
          <w:tcPr>
            <w:tcW w:w="2343" w:type="dxa"/>
          </w:tcPr>
          <w:p w14:paraId="00986063" w14:textId="77777777" w:rsidR="00F02090" w:rsidRPr="00FD0425" w:rsidRDefault="00F02090" w:rsidP="00694C97">
            <w:pPr>
              <w:pStyle w:val="TAL"/>
              <w:rPr>
                <w:lang w:eastAsia="ja-JP"/>
              </w:rPr>
            </w:pPr>
          </w:p>
        </w:tc>
        <w:tc>
          <w:tcPr>
            <w:tcW w:w="3118" w:type="dxa"/>
          </w:tcPr>
          <w:p w14:paraId="70B6556F" w14:textId="77777777" w:rsidR="00F02090" w:rsidRPr="00FD0425" w:rsidRDefault="00F02090" w:rsidP="00694C97">
            <w:pPr>
              <w:pStyle w:val="TAL"/>
              <w:rPr>
                <w:rFonts w:hint="eastAsia"/>
                <w:lang w:eastAsia="zh-CN"/>
              </w:rPr>
            </w:pPr>
          </w:p>
        </w:tc>
      </w:tr>
      <w:tr w:rsidR="00F02090" w:rsidRPr="00FD0425" w14:paraId="4181DAB5" w14:textId="77777777" w:rsidTr="00694C97">
        <w:tblPrEx>
          <w:tblCellMar>
            <w:top w:w="0" w:type="dxa"/>
            <w:bottom w:w="0" w:type="dxa"/>
          </w:tblCellMar>
        </w:tblPrEx>
        <w:tc>
          <w:tcPr>
            <w:tcW w:w="2160" w:type="dxa"/>
          </w:tcPr>
          <w:p w14:paraId="5DC45E67" w14:textId="77777777" w:rsidR="00F02090" w:rsidRPr="00FD0425" w:rsidRDefault="00F02090" w:rsidP="00694C97">
            <w:pPr>
              <w:pStyle w:val="TAL"/>
              <w:ind w:left="227"/>
              <w:rPr>
                <w:rFonts w:eastAsia="Batang"/>
              </w:rPr>
            </w:pPr>
            <w:r w:rsidRPr="00FD0425">
              <w:t>&gt;&gt;E-UTRA CGI</w:t>
            </w:r>
          </w:p>
        </w:tc>
        <w:tc>
          <w:tcPr>
            <w:tcW w:w="1080" w:type="dxa"/>
          </w:tcPr>
          <w:p w14:paraId="5166789F" w14:textId="77777777" w:rsidR="00F02090" w:rsidRPr="00FD0425" w:rsidRDefault="00F02090" w:rsidP="00694C97">
            <w:pPr>
              <w:pStyle w:val="TAL"/>
              <w:rPr>
                <w:rFonts w:hint="eastAsia"/>
                <w:lang w:eastAsia="zh-CN"/>
              </w:rPr>
            </w:pPr>
            <w:r w:rsidRPr="00FD0425">
              <w:rPr>
                <w:rFonts w:cs="Arial"/>
                <w:lang w:eastAsia="ja-JP"/>
              </w:rPr>
              <w:t>M</w:t>
            </w:r>
          </w:p>
        </w:tc>
        <w:tc>
          <w:tcPr>
            <w:tcW w:w="1080" w:type="dxa"/>
          </w:tcPr>
          <w:p w14:paraId="632E587B" w14:textId="77777777" w:rsidR="00F02090" w:rsidRPr="00FD0425" w:rsidRDefault="00F02090" w:rsidP="00694C97">
            <w:pPr>
              <w:pStyle w:val="TAL"/>
              <w:rPr>
                <w:lang w:eastAsia="ja-JP"/>
              </w:rPr>
            </w:pPr>
          </w:p>
        </w:tc>
        <w:tc>
          <w:tcPr>
            <w:tcW w:w="2343" w:type="dxa"/>
          </w:tcPr>
          <w:p w14:paraId="04055608" w14:textId="77777777" w:rsidR="00F02090" w:rsidRPr="00FD0425" w:rsidRDefault="00F02090" w:rsidP="00694C97">
            <w:pPr>
              <w:pStyle w:val="TAL"/>
              <w:rPr>
                <w:lang w:eastAsia="ja-JP"/>
              </w:rPr>
            </w:pPr>
            <w:r w:rsidRPr="00FD0425">
              <w:rPr>
                <w:rFonts w:eastAsia="SimSun" w:cs="Arial"/>
                <w:lang w:eastAsia="zh-CN"/>
              </w:rPr>
              <w:t>9.2.2.8</w:t>
            </w:r>
          </w:p>
        </w:tc>
        <w:tc>
          <w:tcPr>
            <w:tcW w:w="3118" w:type="dxa"/>
          </w:tcPr>
          <w:p w14:paraId="5BC2213C" w14:textId="77777777" w:rsidR="00F02090" w:rsidRPr="00FD0425" w:rsidRDefault="00F02090" w:rsidP="00694C97">
            <w:pPr>
              <w:pStyle w:val="TAL"/>
              <w:rPr>
                <w:rFonts w:hint="eastAsia"/>
                <w:lang w:eastAsia="zh-CN"/>
              </w:rPr>
            </w:pPr>
          </w:p>
        </w:tc>
      </w:tr>
    </w:tbl>
    <w:p w14:paraId="2DB0186A" w14:textId="77777777" w:rsidR="00F02090" w:rsidRPr="00FD0425" w:rsidRDefault="00F02090" w:rsidP="00F02090">
      <w:pPr>
        <w:rPr>
          <w:lang w:eastAsia="zh-CN"/>
        </w:rPr>
      </w:pPr>
    </w:p>
    <w:p w14:paraId="57A558FF" w14:textId="77777777" w:rsidR="00F02090" w:rsidRPr="00FD0425" w:rsidRDefault="00F02090" w:rsidP="00F02090">
      <w:pPr>
        <w:pStyle w:val="Heading4"/>
        <w:rPr>
          <w:rFonts w:eastAsia="Batang"/>
        </w:rPr>
      </w:pPr>
      <w:bookmarkStart w:id="6553" w:name="_Toc20955335"/>
      <w:bookmarkStart w:id="6554" w:name="_Toc29991538"/>
      <w:bookmarkStart w:id="6555" w:name="_Toc36555939"/>
      <w:bookmarkStart w:id="6556" w:name="_Toc44497684"/>
      <w:bookmarkStart w:id="6557" w:name="_Toc45108071"/>
      <w:bookmarkStart w:id="6558" w:name="_Toc45901691"/>
      <w:bookmarkStart w:id="6559" w:name="_Toc51850772"/>
      <w:bookmarkStart w:id="6560" w:name="_Toc56693776"/>
      <w:bookmarkStart w:id="6561" w:name="_Toc64447320"/>
      <w:bookmarkStart w:id="6562" w:name="_Toc66286814"/>
      <w:bookmarkStart w:id="6563" w:name="_Toc74151509"/>
      <w:bookmarkStart w:id="6564" w:name="_Toc88653982"/>
      <w:bookmarkStart w:id="6565" w:name="_Toc97904338"/>
      <w:bookmarkStart w:id="6566" w:name="_Toc105175379"/>
      <w:bookmarkStart w:id="6567" w:name="_Toc113826409"/>
      <w:bookmarkStart w:id="6568" w:name="_Toc120032535"/>
      <w:r w:rsidRPr="00FD0425">
        <w:rPr>
          <w:rFonts w:eastAsia="Batang"/>
        </w:rPr>
        <w:t>9.2.3.26</w:t>
      </w:r>
      <w:r w:rsidRPr="00FD0425">
        <w:rPr>
          <w:rFonts w:eastAsia="Batang"/>
        </w:rPr>
        <w:tab/>
        <w:t>AMF UE NGAP ID</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7D541B34" w14:textId="77777777" w:rsidR="00F02090" w:rsidRPr="00FD0425" w:rsidRDefault="00F02090" w:rsidP="00216DC6">
      <w:r w:rsidRPr="00FD0425">
        <w:t xml:space="preserve">This IE is defined in TS 38.413 [5] and used to </w:t>
      </w:r>
      <w:r w:rsidR="009C648C"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0190A2C7" w14:textId="77777777" w:rsidTr="00694C97">
        <w:tblPrEx>
          <w:tblCellMar>
            <w:top w:w="0" w:type="dxa"/>
            <w:bottom w:w="0" w:type="dxa"/>
          </w:tblCellMar>
        </w:tblPrEx>
        <w:tc>
          <w:tcPr>
            <w:tcW w:w="2304" w:type="dxa"/>
          </w:tcPr>
          <w:p w14:paraId="1EA4A1AA"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5C8508AC"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76AAA28C"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0B2ABC90"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6D6FCCFC" w14:textId="77777777" w:rsidTr="00694C97">
        <w:tblPrEx>
          <w:tblCellMar>
            <w:top w:w="0" w:type="dxa"/>
            <w:bottom w:w="0" w:type="dxa"/>
          </w:tblCellMar>
        </w:tblPrEx>
        <w:tc>
          <w:tcPr>
            <w:tcW w:w="2304" w:type="dxa"/>
          </w:tcPr>
          <w:p w14:paraId="24C16431" w14:textId="77777777" w:rsidR="00F02090" w:rsidRPr="00FD0425" w:rsidRDefault="00F02090" w:rsidP="00694C97">
            <w:pPr>
              <w:pStyle w:val="TAL"/>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694C97">
            <w:pPr>
              <w:pStyle w:val="TAL"/>
              <w:rPr>
                <w:rFonts w:cs="Arial"/>
                <w:lang w:eastAsia="ja-JP"/>
              </w:rPr>
            </w:pPr>
            <w:r w:rsidRPr="00FD0425">
              <w:rPr>
                <w:rFonts w:cs="Arial"/>
                <w:lang w:eastAsia="ja-JP"/>
              </w:rPr>
              <w:t>M</w:t>
            </w:r>
          </w:p>
        </w:tc>
        <w:tc>
          <w:tcPr>
            <w:tcW w:w="1080" w:type="dxa"/>
          </w:tcPr>
          <w:p w14:paraId="2C92A29A" w14:textId="77777777" w:rsidR="00F02090" w:rsidRPr="00FD0425" w:rsidRDefault="00F02090" w:rsidP="00694C97">
            <w:pPr>
              <w:pStyle w:val="TAL"/>
              <w:rPr>
                <w:i/>
                <w:lang w:eastAsia="ja-JP"/>
              </w:rPr>
            </w:pPr>
          </w:p>
        </w:tc>
        <w:tc>
          <w:tcPr>
            <w:tcW w:w="2592" w:type="dxa"/>
          </w:tcPr>
          <w:p w14:paraId="1074BA90" w14:textId="77777777" w:rsidR="00F02090" w:rsidRPr="00FD0425" w:rsidRDefault="00F02090" w:rsidP="00694C97">
            <w:pPr>
              <w:pStyle w:val="TAL"/>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6925E284" w14:textId="77777777" w:rsidR="00F02090" w:rsidRPr="00FD0425" w:rsidRDefault="00F02090" w:rsidP="00694C97">
            <w:pPr>
              <w:pStyle w:val="TAL"/>
              <w:rPr>
                <w:lang w:eastAsia="ja-JP"/>
              </w:rPr>
            </w:pPr>
          </w:p>
        </w:tc>
      </w:tr>
    </w:tbl>
    <w:p w14:paraId="7517DEC6" w14:textId="77777777" w:rsidR="00F02090" w:rsidRPr="00FD0425" w:rsidRDefault="00F02090" w:rsidP="00F02090">
      <w:pPr>
        <w:rPr>
          <w:rFonts w:eastAsia="Batang"/>
        </w:rPr>
      </w:pPr>
    </w:p>
    <w:p w14:paraId="2FCA3C41" w14:textId="77777777" w:rsidR="00F02090" w:rsidRPr="00FD0425" w:rsidRDefault="00F02090" w:rsidP="00F02090">
      <w:pPr>
        <w:pStyle w:val="Heading4"/>
      </w:pPr>
      <w:bookmarkStart w:id="6569" w:name="_Toc20955336"/>
      <w:bookmarkStart w:id="6570" w:name="_Toc29991539"/>
      <w:bookmarkStart w:id="6571" w:name="_Toc36555940"/>
      <w:bookmarkStart w:id="6572" w:name="_Toc44497685"/>
      <w:bookmarkStart w:id="6573" w:name="_Toc45108072"/>
      <w:bookmarkStart w:id="6574" w:name="_Toc45901692"/>
      <w:bookmarkStart w:id="6575" w:name="_Toc51850773"/>
      <w:bookmarkStart w:id="6576" w:name="_Toc56693777"/>
      <w:bookmarkStart w:id="6577" w:name="_Toc64447321"/>
      <w:bookmarkStart w:id="6578" w:name="_Toc66286815"/>
      <w:bookmarkStart w:id="6579" w:name="_Toc74151510"/>
      <w:bookmarkStart w:id="6580" w:name="_Toc88653983"/>
      <w:bookmarkStart w:id="6581" w:name="_Toc97904339"/>
      <w:bookmarkStart w:id="6582" w:name="_Toc105175380"/>
      <w:bookmarkStart w:id="6583" w:name="_Toc113826410"/>
      <w:bookmarkStart w:id="6584" w:name="_Toc120032536"/>
      <w:r w:rsidRPr="00FD0425">
        <w:t>9.2.3.27</w:t>
      </w:r>
      <w:r w:rsidRPr="00FD0425">
        <w:tab/>
        <w:t xml:space="preserve">SCG Configuration </w:t>
      </w:r>
      <w:r w:rsidRPr="00FD0425">
        <w:rPr>
          <w:rFonts w:hint="eastAsia"/>
          <w:lang w:eastAsia="zh-TW"/>
        </w:rPr>
        <w:t>Query</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7C7659DC" w14:textId="77777777" w:rsidR="00F02090" w:rsidRPr="00FD0425" w:rsidRDefault="00F02090" w:rsidP="00F02090">
      <w:pPr>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2256998B" w14:textId="77777777" w:rsidTr="00694C97">
        <w:tc>
          <w:tcPr>
            <w:tcW w:w="2518" w:type="dxa"/>
          </w:tcPr>
          <w:p w14:paraId="63623B5D" w14:textId="77777777" w:rsidR="00F02090" w:rsidRPr="00FD0425" w:rsidRDefault="00F02090" w:rsidP="00694C97">
            <w:pPr>
              <w:pStyle w:val="TAH"/>
              <w:rPr>
                <w:lang w:eastAsia="ja-JP"/>
              </w:rPr>
            </w:pPr>
            <w:r w:rsidRPr="00FD0425">
              <w:rPr>
                <w:szCs w:val="18"/>
                <w:lang w:eastAsia="ja-JP"/>
              </w:rPr>
              <w:t>IE/Group Name</w:t>
            </w:r>
          </w:p>
        </w:tc>
        <w:tc>
          <w:tcPr>
            <w:tcW w:w="1134" w:type="dxa"/>
          </w:tcPr>
          <w:p w14:paraId="4A8C5519" w14:textId="77777777" w:rsidR="00F02090" w:rsidRPr="00FD0425" w:rsidRDefault="00F02090" w:rsidP="00694C97">
            <w:pPr>
              <w:pStyle w:val="TAH"/>
              <w:rPr>
                <w:lang w:eastAsia="ja-JP"/>
              </w:rPr>
            </w:pPr>
            <w:r w:rsidRPr="00FD0425">
              <w:rPr>
                <w:szCs w:val="18"/>
                <w:lang w:eastAsia="ja-JP"/>
              </w:rPr>
              <w:t>Presence</w:t>
            </w:r>
          </w:p>
        </w:tc>
        <w:tc>
          <w:tcPr>
            <w:tcW w:w="851" w:type="dxa"/>
          </w:tcPr>
          <w:p w14:paraId="04A972A8" w14:textId="77777777" w:rsidR="00F02090" w:rsidRPr="00FD0425" w:rsidRDefault="00F02090" w:rsidP="00694C97">
            <w:pPr>
              <w:pStyle w:val="TAH"/>
              <w:rPr>
                <w:lang w:eastAsia="ja-JP"/>
              </w:rPr>
            </w:pPr>
            <w:r w:rsidRPr="00FD0425">
              <w:rPr>
                <w:szCs w:val="18"/>
                <w:lang w:eastAsia="ja-JP"/>
              </w:rPr>
              <w:t>Range</w:t>
            </w:r>
          </w:p>
        </w:tc>
        <w:tc>
          <w:tcPr>
            <w:tcW w:w="2409" w:type="dxa"/>
          </w:tcPr>
          <w:p w14:paraId="73A050F3" w14:textId="77777777" w:rsidR="00F02090" w:rsidRPr="00FD0425" w:rsidRDefault="00F02090" w:rsidP="00694C97">
            <w:pPr>
              <w:pStyle w:val="TAH"/>
              <w:rPr>
                <w:lang w:eastAsia="ja-JP"/>
              </w:rPr>
            </w:pPr>
            <w:r w:rsidRPr="00FD0425">
              <w:rPr>
                <w:szCs w:val="18"/>
                <w:lang w:eastAsia="ja-JP"/>
              </w:rPr>
              <w:t>IE Type and Reference</w:t>
            </w:r>
          </w:p>
        </w:tc>
        <w:tc>
          <w:tcPr>
            <w:tcW w:w="2444" w:type="dxa"/>
          </w:tcPr>
          <w:p w14:paraId="684E63C6" w14:textId="77777777" w:rsidR="00F02090" w:rsidRPr="00FD0425" w:rsidRDefault="00F02090" w:rsidP="00694C97">
            <w:pPr>
              <w:pStyle w:val="TAH"/>
              <w:rPr>
                <w:lang w:eastAsia="ja-JP"/>
              </w:rPr>
            </w:pPr>
            <w:r w:rsidRPr="00FD0425">
              <w:rPr>
                <w:szCs w:val="18"/>
                <w:lang w:eastAsia="ja-JP"/>
              </w:rPr>
              <w:t>Semantics Description</w:t>
            </w:r>
          </w:p>
        </w:tc>
      </w:tr>
      <w:tr w:rsidR="00F02090" w:rsidRPr="00FD0425" w14:paraId="2AB13CE4" w14:textId="77777777" w:rsidTr="00694C97">
        <w:tc>
          <w:tcPr>
            <w:tcW w:w="2518" w:type="dxa"/>
          </w:tcPr>
          <w:p w14:paraId="6F4D3193" w14:textId="77777777" w:rsidR="00F02090" w:rsidRPr="00FD0425" w:rsidRDefault="00F02090" w:rsidP="00694C97">
            <w:pPr>
              <w:pStyle w:val="TAL"/>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7F73CA90" w14:textId="77777777" w:rsidR="00F02090" w:rsidRPr="00FD0425" w:rsidRDefault="00F02090" w:rsidP="00694C97">
            <w:pPr>
              <w:pStyle w:val="TAL"/>
              <w:rPr>
                <w:rFonts w:eastAsia="PMingLiU" w:hint="eastAsia"/>
                <w:lang w:eastAsia="zh-TW"/>
              </w:rPr>
            </w:pPr>
            <w:r w:rsidRPr="00FD0425">
              <w:rPr>
                <w:lang w:eastAsia="ja-JP"/>
              </w:rPr>
              <w:t>M</w:t>
            </w:r>
          </w:p>
        </w:tc>
        <w:tc>
          <w:tcPr>
            <w:tcW w:w="851" w:type="dxa"/>
          </w:tcPr>
          <w:p w14:paraId="182EE163" w14:textId="77777777" w:rsidR="00F02090" w:rsidRPr="00FD0425" w:rsidRDefault="00F02090" w:rsidP="00694C97">
            <w:pPr>
              <w:pStyle w:val="TAL"/>
              <w:rPr>
                <w:lang w:eastAsia="ja-JP"/>
              </w:rPr>
            </w:pPr>
          </w:p>
        </w:tc>
        <w:tc>
          <w:tcPr>
            <w:tcW w:w="2409" w:type="dxa"/>
          </w:tcPr>
          <w:p w14:paraId="59895C2B" w14:textId="77777777" w:rsidR="00F02090" w:rsidRPr="00FD0425" w:rsidRDefault="00F02090" w:rsidP="00694C97">
            <w:pPr>
              <w:pStyle w:val="TAL"/>
              <w:rPr>
                <w:lang w:eastAsia="ja-JP"/>
              </w:rPr>
            </w:pPr>
            <w:r w:rsidRPr="00FD0425">
              <w:rPr>
                <w:lang w:eastAsia="ja-JP"/>
              </w:rPr>
              <w:t>ENUMERATED</w:t>
            </w:r>
            <w:r w:rsidRPr="00FD0425">
              <w:rPr>
                <w:lang w:eastAsia="zh-CN"/>
              </w:rPr>
              <w:t xml:space="preserve"> (True, …)</w:t>
            </w:r>
          </w:p>
        </w:tc>
        <w:tc>
          <w:tcPr>
            <w:tcW w:w="2444" w:type="dxa"/>
          </w:tcPr>
          <w:p w14:paraId="05A1C939" w14:textId="77777777" w:rsidR="00F02090" w:rsidRPr="00FD0425" w:rsidRDefault="00F02090" w:rsidP="00694C97">
            <w:pPr>
              <w:pStyle w:val="TAL"/>
              <w:rPr>
                <w:lang w:eastAsia="zh-CN"/>
              </w:rPr>
            </w:pPr>
          </w:p>
        </w:tc>
      </w:tr>
    </w:tbl>
    <w:p w14:paraId="6C79BE9B" w14:textId="77777777" w:rsidR="00F02090" w:rsidRPr="00FD0425" w:rsidRDefault="00F02090" w:rsidP="00F02090">
      <w:pPr>
        <w:rPr>
          <w:rFonts w:hint="eastAsia"/>
          <w:lang w:eastAsia="zh-CN"/>
        </w:rPr>
      </w:pPr>
    </w:p>
    <w:p w14:paraId="159240F7" w14:textId="77777777" w:rsidR="00F02090" w:rsidRPr="00FD0425" w:rsidRDefault="00F02090" w:rsidP="00F02090">
      <w:pPr>
        <w:pStyle w:val="Heading4"/>
      </w:pPr>
      <w:bookmarkStart w:id="6585" w:name="_Toc20955337"/>
      <w:bookmarkStart w:id="6586" w:name="_Toc29991540"/>
      <w:bookmarkStart w:id="6587" w:name="_Toc36555941"/>
      <w:bookmarkStart w:id="6588" w:name="_Toc44497686"/>
      <w:bookmarkStart w:id="6589" w:name="_Toc45108073"/>
      <w:bookmarkStart w:id="6590" w:name="_Toc45901693"/>
      <w:bookmarkStart w:id="6591" w:name="_Toc51850774"/>
      <w:bookmarkStart w:id="6592" w:name="_Toc56693778"/>
      <w:bookmarkStart w:id="6593" w:name="_Toc64447322"/>
      <w:bookmarkStart w:id="6594" w:name="_Toc66286816"/>
      <w:bookmarkStart w:id="6595" w:name="_Toc74151511"/>
      <w:bookmarkStart w:id="6596" w:name="_Toc88653984"/>
      <w:bookmarkStart w:id="6597" w:name="_Toc97904340"/>
      <w:bookmarkStart w:id="6598" w:name="_Toc105175381"/>
      <w:bookmarkStart w:id="6599" w:name="_Toc113826411"/>
      <w:bookmarkStart w:id="6600" w:name="_Toc120032537"/>
      <w:r w:rsidRPr="00FD0425">
        <w:t>9.2.3.28</w:t>
      </w:r>
      <w:r w:rsidRPr="00FD0425">
        <w:tab/>
        <w:t>RLC Mode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6D2F290" w14:textId="77777777" w:rsidR="00F02090" w:rsidRPr="00FD0425" w:rsidRDefault="00F02090" w:rsidP="00F02090">
      <w:r w:rsidRPr="00FD0425">
        <w:t xml:space="preserve">The </w:t>
      </w:r>
      <w:r w:rsidRPr="00FD0425">
        <w:rPr>
          <w:i/>
        </w:rPr>
        <w:t xml:space="preserve">RLC Mode </w:t>
      </w:r>
      <w:r w:rsidRPr="00FD0425">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F02090" w:rsidRPr="00FD0425" w14:paraId="3ACAB2D8" w14:textId="77777777" w:rsidTr="00694C97">
        <w:tc>
          <w:tcPr>
            <w:tcW w:w="2518" w:type="dxa"/>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694C97">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694C97">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694C97">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694C97">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694C97">
            <w:pPr>
              <w:pStyle w:val="TAH"/>
            </w:pPr>
            <w:r w:rsidRPr="00FD0425">
              <w:t>Semantics Description</w:t>
            </w:r>
          </w:p>
        </w:tc>
      </w:tr>
      <w:tr w:rsidR="00F02090" w:rsidRPr="00FD0425" w14:paraId="042B395B" w14:textId="77777777" w:rsidTr="00694C97">
        <w:tc>
          <w:tcPr>
            <w:tcW w:w="2518" w:type="dxa"/>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694C97">
            <w:pPr>
              <w:pStyle w:val="TAL"/>
            </w:pPr>
            <w:r w:rsidRPr="00FD0425">
              <w:rPr>
                <w:bCs/>
              </w:rPr>
              <w:t>RLC Mode</w:t>
            </w:r>
          </w:p>
        </w:tc>
        <w:tc>
          <w:tcPr>
            <w:tcW w:w="1134" w:type="dxa"/>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694C97">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694C97">
            <w:pPr>
              <w:pStyle w:val="TAL"/>
            </w:pPr>
          </w:p>
        </w:tc>
        <w:tc>
          <w:tcPr>
            <w:tcW w:w="2551" w:type="dxa"/>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694C97">
            <w:pPr>
              <w:pStyle w:val="TAL"/>
            </w:pPr>
            <w:r w:rsidRPr="00FD0425">
              <w:t>ENUMERATED (</w:t>
            </w:r>
          </w:p>
          <w:p w14:paraId="180EFB58" w14:textId="77777777" w:rsidR="00F02090" w:rsidRPr="00FD0425" w:rsidRDefault="00F02090" w:rsidP="00694C97">
            <w:pPr>
              <w:pStyle w:val="TAL"/>
            </w:pPr>
            <w:r w:rsidRPr="00FD0425">
              <w:t>RLC-AM,</w:t>
            </w:r>
          </w:p>
          <w:p w14:paraId="11CD15E5" w14:textId="77777777" w:rsidR="00F02090" w:rsidRPr="00FD0425" w:rsidRDefault="00F02090" w:rsidP="00694C97">
            <w:pPr>
              <w:pStyle w:val="TAL"/>
            </w:pPr>
            <w:r w:rsidRPr="00FD0425">
              <w:t>RLC-UM-</w:t>
            </w:r>
            <w:r w:rsidRPr="00FD0425">
              <w:rPr>
                <w:noProof/>
              </w:rPr>
              <w:t xml:space="preserve">Bidirectional, </w:t>
            </w:r>
            <w:r w:rsidRPr="00FD0425">
              <w:rPr>
                <w:noProof/>
              </w:rPr>
              <w:br/>
              <w:t>RLC-UM-Unidirectional-UL, RLC-UM-Unidirectional-DL, …</w:t>
            </w:r>
            <w:r w:rsidRPr="00FD0425">
              <w:t>)</w:t>
            </w:r>
          </w:p>
        </w:tc>
        <w:tc>
          <w:tcPr>
            <w:tcW w:w="2454" w:type="dxa"/>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694C97">
            <w:pPr>
              <w:numPr>
                <w:ilvl w:val="12"/>
                <w:numId w:val="0"/>
              </w:numPr>
              <w:spacing w:after="0"/>
              <w:rPr>
                <w:rFonts w:ascii="Arial" w:hAnsi="Arial"/>
                <w:i/>
                <w:sz w:val="18"/>
              </w:rPr>
            </w:pPr>
          </w:p>
        </w:tc>
      </w:tr>
    </w:tbl>
    <w:p w14:paraId="09441128" w14:textId="77777777" w:rsidR="00F02090" w:rsidRPr="00FD0425" w:rsidRDefault="00F02090" w:rsidP="00F02090"/>
    <w:p w14:paraId="1352EEBF" w14:textId="77777777" w:rsidR="00F02090" w:rsidRPr="00FD0425" w:rsidRDefault="00F02090" w:rsidP="00F02090">
      <w:pPr>
        <w:pStyle w:val="Heading4"/>
        <w:rPr>
          <w:noProof/>
          <w:lang w:eastAsia="ja-JP"/>
        </w:rPr>
      </w:pPr>
      <w:bookmarkStart w:id="6601" w:name="_Toc20955338"/>
      <w:bookmarkStart w:id="6602" w:name="_Toc29991541"/>
      <w:bookmarkStart w:id="6603" w:name="_Toc36555942"/>
      <w:bookmarkStart w:id="6604" w:name="_Toc44497687"/>
      <w:bookmarkStart w:id="6605" w:name="_Toc45108074"/>
      <w:bookmarkStart w:id="6606" w:name="_Toc45901694"/>
      <w:bookmarkStart w:id="6607" w:name="_Toc51850775"/>
      <w:bookmarkStart w:id="6608" w:name="_Toc56693779"/>
      <w:bookmarkStart w:id="6609" w:name="_Toc64447323"/>
      <w:bookmarkStart w:id="6610" w:name="_Toc66286817"/>
      <w:bookmarkStart w:id="6611" w:name="_Toc74151512"/>
      <w:bookmarkStart w:id="6612" w:name="_Toc88653985"/>
      <w:bookmarkStart w:id="6613" w:name="_Toc97904341"/>
      <w:bookmarkStart w:id="6614" w:name="_Toc105175382"/>
      <w:bookmarkStart w:id="6615" w:name="_Toc113826412"/>
      <w:bookmarkStart w:id="6616" w:name="_Toc120032538"/>
      <w:r w:rsidRPr="00FD0425">
        <w:rPr>
          <w:noProof/>
          <w:lang w:eastAsia="ja-JP"/>
        </w:rPr>
        <w:t>9.2.3.29</w:t>
      </w:r>
      <w:r w:rsidRPr="00FD0425">
        <w:rPr>
          <w:noProof/>
          <w:lang w:eastAsia="ja-JP"/>
        </w:rPr>
        <w:tab/>
        <w:t>Transport Layer Address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6F9DC63D" w14:textId="77777777" w:rsidR="00F02090" w:rsidRPr="00FD0425" w:rsidRDefault="00F02090" w:rsidP="00F02090">
      <w:pPr>
        <w:keepNext/>
      </w:pPr>
      <w:r w:rsidRPr="00FD0425">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6F0AC7CA" w14:textId="77777777" w:rsidTr="00694C97">
        <w:tblPrEx>
          <w:tblCellMar>
            <w:top w:w="0" w:type="dxa"/>
            <w:bottom w:w="0" w:type="dxa"/>
          </w:tblCellMar>
        </w:tblPrEx>
        <w:tc>
          <w:tcPr>
            <w:tcW w:w="2304" w:type="dxa"/>
          </w:tcPr>
          <w:p w14:paraId="12CAFC7D"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3FE9B8B1" w14:textId="77777777" w:rsidR="00F02090" w:rsidRPr="00FD0425" w:rsidRDefault="00F02090" w:rsidP="00694C97">
            <w:pPr>
              <w:pStyle w:val="TAH"/>
              <w:rPr>
                <w:rFonts w:cs="Arial"/>
                <w:lang w:eastAsia="ja-JP"/>
              </w:rPr>
            </w:pPr>
            <w:r w:rsidRPr="00FD0425">
              <w:rPr>
                <w:rFonts w:cs="Arial"/>
                <w:lang w:eastAsia="ja-JP"/>
              </w:rPr>
              <w:t>Range</w:t>
            </w:r>
          </w:p>
        </w:tc>
        <w:tc>
          <w:tcPr>
            <w:tcW w:w="2592" w:type="dxa"/>
          </w:tcPr>
          <w:p w14:paraId="045F2E1A"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52786014"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EFDACAE" w14:textId="77777777" w:rsidTr="00694C97">
        <w:tblPrEx>
          <w:tblCellMar>
            <w:top w:w="0" w:type="dxa"/>
            <w:bottom w:w="0" w:type="dxa"/>
          </w:tblCellMar>
        </w:tblPrEx>
        <w:tc>
          <w:tcPr>
            <w:tcW w:w="2304" w:type="dxa"/>
          </w:tcPr>
          <w:p w14:paraId="0B9F7923" w14:textId="77777777" w:rsidR="00F02090" w:rsidRPr="00FD0425" w:rsidRDefault="00F02090" w:rsidP="00694C97">
            <w:pPr>
              <w:pStyle w:val="TAL"/>
              <w:rPr>
                <w:i/>
              </w:rPr>
            </w:pPr>
            <w:r w:rsidRPr="00FD0425">
              <w:t>Transport Layer Address</w:t>
            </w:r>
          </w:p>
        </w:tc>
        <w:tc>
          <w:tcPr>
            <w:tcW w:w="1080" w:type="dxa"/>
          </w:tcPr>
          <w:p w14:paraId="7FF6E4CA" w14:textId="77777777" w:rsidR="00F02090" w:rsidRPr="00FD0425" w:rsidRDefault="00F02090" w:rsidP="00694C97">
            <w:pPr>
              <w:pStyle w:val="TAL"/>
              <w:rPr>
                <w:noProof/>
                <w:lang w:eastAsia="ja-JP"/>
              </w:rPr>
            </w:pPr>
            <w:r w:rsidRPr="00FD0425">
              <w:rPr>
                <w:noProof/>
                <w:lang w:eastAsia="ja-JP"/>
              </w:rPr>
              <w:t>M</w:t>
            </w:r>
          </w:p>
        </w:tc>
        <w:tc>
          <w:tcPr>
            <w:tcW w:w="1080" w:type="dxa"/>
          </w:tcPr>
          <w:p w14:paraId="3DB4189D" w14:textId="77777777" w:rsidR="00F02090" w:rsidRPr="00FD0425" w:rsidRDefault="00F02090" w:rsidP="00694C97">
            <w:pPr>
              <w:pStyle w:val="TAL"/>
              <w:rPr>
                <w:i/>
                <w:lang w:eastAsia="ja-JP"/>
              </w:rPr>
            </w:pPr>
          </w:p>
        </w:tc>
        <w:tc>
          <w:tcPr>
            <w:tcW w:w="2592" w:type="dxa"/>
          </w:tcPr>
          <w:p w14:paraId="412102FF" w14:textId="77777777" w:rsidR="00F02090" w:rsidRPr="00FD0425" w:rsidRDefault="00F02090" w:rsidP="00694C97">
            <w:pPr>
              <w:pStyle w:val="TAL"/>
              <w:rPr>
                <w:snapToGrid w:val="0"/>
                <w:lang w:eastAsia="ja-JP"/>
              </w:rPr>
            </w:pPr>
            <w:r w:rsidRPr="00FD0425">
              <w:rPr>
                <w:snapToGrid w:val="0"/>
                <w:lang w:eastAsia="ja-JP"/>
              </w:rPr>
              <w:t>BIT STRING (1..160, ...)</w:t>
            </w:r>
          </w:p>
        </w:tc>
        <w:tc>
          <w:tcPr>
            <w:tcW w:w="2520" w:type="dxa"/>
          </w:tcPr>
          <w:p w14:paraId="2A7CC0D0" w14:textId="77777777" w:rsidR="00F02090" w:rsidRPr="00FD0425" w:rsidRDefault="00F02090" w:rsidP="00694C97">
            <w:pPr>
              <w:pStyle w:val="TAL"/>
              <w:rPr>
                <w:rFonts w:cs="Arial"/>
                <w:szCs w:val="18"/>
                <w:lang w:eastAsia="ja-JP"/>
              </w:rPr>
            </w:pPr>
          </w:p>
        </w:tc>
      </w:tr>
    </w:tbl>
    <w:p w14:paraId="34D63CC5" w14:textId="77777777" w:rsidR="00F02090" w:rsidRPr="00FD0425" w:rsidRDefault="00F02090" w:rsidP="00F02090"/>
    <w:p w14:paraId="19E615D4" w14:textId="77777777" w:rsidR="00F02090" w:rsidRPr="00FD0425" w:rsidRDefault="00F02090" w:rsidP="00F02090">
      <w:pPr>
        <w:pStyle w:val="Heading4"/>
        <w:rPr>
          <w:noProof/>
          <w:lang w:eastAsia="ja-JP"/>
        </w:rPr>
      </w:pPr>
      <w:bookmarkStart w:id="6617" w:name="_Toc20955339"/>
      <w:bookmarkStart w:id="6618" w:name="_Toc29991542"/>
      <w:bookmarkStart w:id="6619" w:name="_Toc36555943"/>
      <w:bookmarkStart w:id="6620" w:name="_Toc44497688"/>
      <w:bookmarkStart w:id="6621" w:name="_Toc45108075"/>
      <w:bookmarkStart w:id="6622" w:name="_Toc45901695"/>
      <w:bookmarkStart w:id="6623" w:name="_Toc51850776"/>
      <w:bookmarkStart w:id="6624" w:name="_Toc56693780"/>
      <w:bookmarkStart w:id="6625" w:name="_Toc64447324"/>
      <w:bookmarkStart w:id="6626" w:name="_Toc66286818"/>
      <w:bookmarkStart w:id="6627" w:name="_Toc74151513"/>
      <w:bookmarkStart w:id="6628" w:name="_Toc88653986"/>
      <w:bookmarkStart w:id="6629" w:name="_Toc97904342"/>
      <w:bookmarkStart w:id="6630" w:name="_Toc105175383"/>
      <w:bookmarkStart w:id="6631" w:name="_Toc113826413"/>
      <w:bookmarkStart w:id="6632" w:name="_Toc120032539"/>
      <w:r w:rsidRPr="00FD0425">
        <w:rPr>
          <w:noProof/>
          <w:lang w:eastAsia="ja-JP"/>
        </w:rPr>
        <w:t>9.2.3.30</w:t>
      </w:r>
      <w:r w:rsidRPr="00FD0425">
        <w:rPr>
          <w:noProof/>
          <w:lang w:eastAsia="ja-JP"/>
        </w:rPr>
        <w:tab/>
        <w:t>UP Transport Layer Information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2AE02BB3" w14:textId="77777777" w:rsidR="00F02090" w:rsidRPr="00FD0425" w:rsidRDefault="00F02090" w:rsidP="00F02090">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844445" w:rsidRPr="00FD0425" w14:paraId="39793D9D" w14:textId="77777777" w:rsidTr="00521482">
        <w:tblPrEx>
          <w:tblCellMar>
            <w:top w:w="0" w:type="dxa"/>
            <w:bottom w:w="0" w:type="dxa"/>
          </w:tblCellMar>
        </w:tblPrEx>
        <w:tc>
          <w:tcPr>
            <w:tcW w:w="2409" w:type="dxa"/>
          </w:tcPr>
          <w:p w14:paraId="74F94904" w14:textId="77777777" w:rsidR="00844445" w:rsidRPr="00FD0425" w:rsidRDefault="00844445" w:rsidP="00844445">
            <w:pPr>
              <w:pStyle w:val="TAH"/>
              <w:rPr>
                <w:rFonts w:cs="Arial"/>
                <w:lang w:eastAsia="ja-JP"/>
              </w:rPr>
            </w:pPr>
            <w:r w:rsidRPr="00FD0425">
              <w:rPr>
                <w:rFonts w:cs="Arial"/>
                <w:lang w:eastAsia="ja-JP"/>
              </w:rPr>
              <w:t>IE/Group Name</w:t>
            </w:r>
          </w:p>
        </w:tc>
        <w:tc>
          <w:tcPr>
            <w:tcW w:w="1134" w:type="dxa"/>
          </w:tcPr>
          <w:p w14:paraId="1A731A3D" w14:textId="77777777" w:rsidR="00844445" w:rsidRPr="00FD0425" w:rsidRDefault="00844445" w:rsidP="00844445">
            <w:pPr>
              <w:pStyle w:val="TAH"/>
              <w:rPr>
                <w:rFonts w:cs="Arial"/>
                <w:lang w:eastAsia="ja-JP"/>
              </w:rPr>
            </w:pPr>
            <w:r w:rsidRPr="00FD0425">
              <w:rPr>
                <w:rFonts w:cs="Arial"/>
                <w:lang w:eastAsia="ja-JP"/>
              </w:rPr>
              <w:t>Presence</w:t>
            </w:r>
          </w:p>
        </w:tc>
        <w:tc>
          <w:tcPr>
            <w:tcW w:w="851" w:type="dxa"/>
          </w:tcPr>
          <w:p w14:paraId="4CC24C55" w14:textId="77777777" w:rsidR="00844445" w:rsidRPr="00FD0425" w:rsidRDefault="00844445" w:rsidP="00844445">
            <w:pPr>
              <w:pStyle w:val="TAH"/>
              <w:rPr>
                <w:rFonts w:cs="Arial"/>
                <w:lang w:eastAsia="ja-JP"/>
              </w:rPr>
            </w:pPr>
            <w:r w:rsidRPr="00FD0425">
              <w:rPr>
                <w:rFonts w:cs="Arial"/>
                <w:lang w:eastAsia="ja-JP"/>
              </w:rPr>
              <w:t>Range</w:t>
            </w:r>
          </w:p>
        </w:tc>
        <w:tc>
          <w:tcPr>
            <w:tcW w:w="2268" w:type="dxa"/>
          </w:tcPr>
          <w:p w14:paraId="54F73F3B" w14:textId="77777777" w:rsidR="00844445" w:rsidRPr="00FD0425" w:rsidRDefault="00844445" w:rsidP="00844445">
            <w:pPr>
              <w:pStyle w:val="TAH"/>
              <w:rPr>
                <w:rFonts w:cs="Arial"/>
                <w:lang w:eastAsia="ja-JP"/>
              </w:rPr>
            </w:pPr>
            <w:r w:rsidRPr="00FD0425">
              <w:rPr>
                <w:rFonts w:cs="Arial"/>
                <w:lang w:eastAsia="ja-JP"/>
              </w:rPr>
              <w:t>IE type and reference</w:t>
            </w:r>
          </w:p>
        </w:tc>
        <w:tc>
          <w:tcPr>
            <w:tcW w:w="1418" w:type="dxa"/>
          </w:tcPr>
          <w:p w14:paraId="2C4198EB" w14:textId="77777777" w:rsidR="00844445" w:rsidRPr="00FD0425" w:rsidRDefault="00844445" w:rsidP="00844445">
            <w:pPr>
              <w:pStyle w:val="TAH"/>
              <w:rPr>
                <w:rFonts w:cs="Arial"/>
                <w:lang w:eastAsia="ja-JP"/>
              </w:rPr>
            </w:pPr>
            <w:r w:rsidRPr="00FD0425">
              <w:rPr>
                <w:rFonts w:cs="Arial"/>
                <w:lang w:eastAsia="ja-JP"/>
              </w:rPr>
              <w:t>Semantics description</w:t>
            </w:r>
          </w:p>
        </w:tc>
        <w:tc>
          <w:tcPr>
            <w:tcW w:w="1134" w:type="dxa"/>
          </w:tcPr>
          <w:p w14:paraId="6B944B15" w14:textId="77777777" w:rsidR="00844445" w:rsidRPr="00FD0425" w:rsidRDefault="00844445" w:rsidP="00844445">
            <w:pPr>
              <w:pStyle w:val="TAH"/>
              <w:rPr>
                <w:rFonts w:cs="Arial"/>
                <w:lang w:eastAsia="ja-JP"/>
              </w:rPr>
            </w:pPr>
            <w:r w:rsidRPr="00FF1BAF">
              <w:rPr>
                <w:lang w:eastAsia="ja-JP"/>
              </w:rPr>
              <w:t>Criticality</w:t>
            </w:r>
          </w:p>
        </w:tc>
        <w:tc>
          <w:tcPr>
            <w:tcW w:w="1134" w:type="dxa"/>
          </w:tcPr>
          <w:p w14:paraId="33114B0F" w14:textId="77777777" w:rsidR="00844445" w:rsidRPr="00FD0425" w:rsidRDefault="00844445" w:rsidP="00844445">
            <w:pPr>
              <w:pStyle w:val="TAH"/>
              <w:rPr>
                <w:rFonts w:cs="Arial"/>
                <w:lang w:eastAsia="ja-JP"/>
              </w:rPr>
            </w:pPr>
            <w:r w:rsidRPr="00FF1BAF">
              <w:rPr>
                <w:lang w:eastAsia="ja-JP"/>
              </w:rPr>
              <w:t>Assigned Criticality</w:t>
            </w:r>
          </w:p>
        </w:tc>
      </w:tr>
      <w:tr w:rsidR="00844445" w:rsidRPr="00FD0425" w14:paraId="04CA6DD9" w14:textId="77777777" w:rsidTr="00521482">
        <w:tblPrEx>
          <w:tblCellMar>
            <w:top w:w="0" w:type="dxa"/>
            <w:bottom w:w="0" w:type="dxa"/>
          </w:tblCellMar>
        </w:tblPrEx>
        <w:tc>
          <w:tcPr>
            <w:tcW w:w="2409" w:type="dxa"/>
          </w:tcPr>
          <w:p w14:paraId="7B3D8E97" w14:textId="77777777" w:rsidR="00844445" w:rsidRPr="00FD0425" w:rsidRDefault="00844445" w:rsidP="00694C97">
            <w:pPr>
              <w:pStyle w:val="TAL"/>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134" w:type="dxa"/>
          </w:tcPr>
          <w:p w14:paraId="03943FE7" w14:textId="77777777" w:rsidR="00844445" w:rsidRPr="00FD0425" w:rsidRDefault="00844445" w:rsidP="00694C97">
            <w:pPr>
              <w:pStyle w:val="TAL"/>
              <w:rPr>
                <w:rFonts w:cs="Arial"/>
                <w:lang w:eastAsia="ja-JP"/>
              </w:rPr>
            </w:pPr>
            <w:r w:rsidRPr="00FD0425">
              <w:rPr>
                <w:noProof/>
                <w:lang w:eastAsia="ja-JP"/>
              </w:rPr>
              <w:t>M</w:t>
            </w:r>
          </w:p>
        </w:tc>
        <w:tc>
          <w:tcPr>
            <w:tcW w:w="851" w:type="dxa"/>
          </w:tcPr>
          <w:p w14:paraId="69643CEF" w14:textId="77777777" w:rsidR="00844445" w:rsidRPr="00FD0425" w:rsidRDefault="00844445" w:rsidP="00694C97">
            <w:pPr>
              <w:pStyle w:val="TAL"/>
              <w:rPr>
                <w:i/>
                <w:lang w:eastAsia="ja-JP"/>
              </w:rPr>
            </w:pPr>
          </w:p>
        </w:tc>
        <w:tc>
          <w:tcPr>
            <w:tcW w:w="2268" w:type="dxa"/>
          </w:tcPr>
          <w:p w14:paraId="4582899F" w14:textId="77777777" w:rsidR="00844445" w:rsidRPr="00FD0425" w:rsidRDefault="00844445" w:rsidP="00694C97">
            <w:pPr>
              <w:pStyle w:val="TAL"/>
              <w:rPr>
                <w:lang w:eastAsia="ja-JP"/>
              </w:rPr>
            </w:pPr>
          </w:p>
        </w:tc>
        <w:tc>
          <w:tcPr>
            <w:tcW w:w="1418" w:type="dxa"/>
          </w:tcPr>
          <w:p w14:paraId="3BE668B6" w14:textId="77777777" w:rsidR="00844445" w:rsidRPr="00FD0425" w:rsidRDefault="00844445" w:rsidP="00694C97">
            <w:pPr>
              <w:pStyle w:val="TAL"/>
              <w:rPr>
                <w:lang w:eastAsia="ja-JP"/>
              </w:rPr>
            </w:pPr>
          </w:p>
        </w:tc>
        <w:tc>
          <w:tcPr>
            <w:tcW w:w="1134" w:type="dxa"/>
          </w:tcPr>
          <w:p w14:paraId="114BE0B1" w14:textId="77777777" w:rsidR="00844445" w:rsidRPr="00FD0425" w:rsidRDefault="00844445" w:rsidP="00521482">
            <w:pPr>
              <w:pStyle w:val="TAC"/>
              <w:rPr>
                <w:lang w:eastAsia="ja-JP"/>
              </w:rPr>
            </w:pPr>
          </w:p>
        </w:tc>
        <w:tc>
          <w:tcPr>
            <w:tcW w:w="1134" w:type="dxa"/>
          </w:tcPr>
          <w:p w14:paraId="26F7A039" w14:textId="77777777" w:rsidR="00844445" w:rsidRPr="00FD0425" w:rsidRDefault="00844445" w:rsidP="00521482">
            <w:pPr>
              <w:pStyle w:val="TAC"/>
              <w:rPr>
                <w:lang w:eastAsia="ja-JP"/>
              </w:rPr>
            </w:pPr>
          </w:p>
        </w:tc>
      </w:tr>
      <w:tr w:rsidR="003D3741" w:rsidRPr="00FD0425" w14:paraId="03FC038D" w14:textId="77777777" w:rsidTr="00521482">
        <w:tblPrEx>
          <w:tblCellMar>
            <w:top w:w="0" w:type="dxa"/>
            <w:bottom w:w="0" w:type="dxa"/>
          </w:tblCellMar>
        </w:tblPrEx>
        <w:tc>
          <w:tcPr>
            <w:tcW w:w="2409" w:type="dxa"/>
          </w:tcPr>
          <w:p w14:paraId="64E4C7B7" w14:textId="77777777" w:rsidR="003D3741" w:rsidRPr="00FD0425" w:rsidRDefault="003D3741" w:rsidP="003D3741">
            <w:pPr>
              <w:pStyle w:val="TAL"/>
              <w:ind w:left="113"/>
              <w:rPr>
                <w:rFonts w:eastAsia="Batang"/>
                <w:i/>
              </w:rPr>
            </w:pPr>
            <w:r w:rsidRPr="00FD0425">
              <w:rPr>
                <w:i/>
              </w:rPr>
              <w:t>&gt;GTP tunnel</w:t>
            </w:r>
          </w:p>
        </w:tc>
        <w:tc>
          <w:tcPr>
            <w:tcW w:w="1134" w:type="dxa"/>
          </w:tcPr>
          <w:p w14:paraId="37CEA5ED" w14:textId="77777777" w:rsidR="003D3741" w:rsidRPr="00FD0425" w:rsidRDefault="003D3741" w:rsidP="003D3741">
            <w:pPr>
              <w:pStyle w:val="TAL"/>
              <w:rPr>
                <w:rFonts w:cs="Arial"/>
                <w:lang w:eastAsia="ja-JP"/>
              </w:rPr>
            </w:pPr>
          </w:p>
        </w:tc>
        <w:tc>
          <w:tcPr>
            <w:tcW w:w="851" w:type="dxa"/>
          </w:tcPr>
          <w:p w14:paraId="0DC044E6" w14:textId="77777777" w:rsidR="003D3741" w:rsidRPr="00FD0425" w:rsidRDefault="003D3741" w:rsidP="003D3741">
            <w:pPr>
              <w:pStyle w:val="TAL"/>
              <w:rPr>
                <w:i/>
                <w:lang w:eastAsia="ja-JP"/>
              </w:rPr>
            </w:pPr>
          </w:p>
        </w:tc>
        <w:tc>
          <w:tcPr>
            <w:tcW w:w="2268" w:type="dxa"/>
          </w:tcPr>
          <w:p w14:paraId="241FF031" w14:textId="77777777" w:rsidR="003D3741" w:rsidRPr="00FD0425" w:rsidRDefault="003D3741" w:rsidP="003D3741">
            <w:pPr>
              <w:pStyle w:val="TAL"/>
              <w:rPr>
                <w:lang w:eastAsia="ja-JP"/>
              </w:rPr>
            </w:pPr>
          </w:p>
        </w:tc>
        <w:tc>
          <w:tcPr>
            <w:tcW w:w="1418" w:type="dxa"/>
          </w:tcPr>
          <w:p w14:paraId="784E49F6" w14:textId="77777777" w:rsidR="003D3741" w:rsidRPr="00FD0425" w:rsidRDefault="003D3741" w:rsidP="003D3741">
            <w:pPr>
              <w:pStyle w:val="TAL"/>
              <w:rPr>
                <w:rFonts w:cs="Arial"/>
                <w:szCs w:val="18"/>
                <w:lang w:eastAsia="ja-JP"/>
              </w:rPr>
            </w:pPr>
          </w:p>
        </w:tc>
        <w:tc>
          <w:tcPr>
            <w:tcW w:w="1134" w:type="dxa"/>
          </w:tcPr>
          <w:p w14:paraId="6E784B1D" w14:textId="77777777" w:rsidR="003D3741" w:rsidRPr="00FD0425" w:rsidRDefault="003D3741" w:rsidP="00521482">
            <w:pPr>
              <w:pStyle w:val="TAC"/>
              <w:rPr>
                <w:rFonts w:cs="Arial"/>
                <w:szCs w:val="18"/>
                <w:lang w:eastAsia="ja-JP"/>
              </w:rPr>
            </w:pPr>
            <w:r w:rsidRPr="008D6A7F">
              <w:rPr>
                <w:lang w:eastAsia="ja-JP"/>
              </w:rPr>
              <w:t>–</w:t>
            </w:r>
          </w:p>
        </w:tc>
        <w:tc>
          <w:tcPr>
            <w:tcW w:w="1134" w:type="dxa"/>
          </w:tcPr>
          <w:p w14:paraId="17E69558" w14:textId="77777777" w:rsidR="003D3741" w:rsidRPr="00FD0425" w:rsidRDefault="003D3741" w:rsidP="00521482">
            <w:pPr>
              <w:pStyle w:val="TAC"/>
              <w:rPr>
                <w:rFonts w:cs="Arial"/>
                <w:szCs w:val="18"/>
                <w:lang w:eastAsia="ja-JP"/>
              </w:rPr>
            </w:pPr>
          </w:p>
        </w:tc>
      </w:tr>
      <w:tr w:rsidR="003D3741" w:rsidRPr="00FD0425" w14:paraId="7F3DA757" w14:textId="77777777" w:rsidTr="00521482">
        <w:tblPrEx>
          <w:tblCellMar>
            <w:top w:w="0" w:type="dxa"/>
            <w:bottom w:w="0" w:type="dxa"/>
          </w:tblCellMar>
        </w:tblPrEx>
        <w:tc>
          <w:tcPr>
            <w:tcW w:w="2409" w:type="dxa"/>
          </w:tcPr>
          <w:p w14:paraId="7620DCA3" w14:textId="77777777" w:rsidR="003D3741" w:rsidRPr="00FD0425" w:rsidRDefault="003D3741" w:rsidP="003D3741">
            <w:pPr>
              <w:pStyle w:val="TAL"/>
              <w:ind w:left="227"/>
            </w:pPr>
            <w:r w:rsidRPr="00FD0425">
              <w:t>&gt;&gt;Transport Layer Address</w:t>
            </w:r>
          </w:p>
        </w:tc>
        <w:tc>
          <w:tcPr>
            <w:tcW w:w="1134" w:type="dxa"/>
          </w:tcPr>
          <w:p w14:paraId="65BD3DB1" w14:textId="77777777" w:rsidR="003D3741" w:rsidRPr="00FD0425" w:rsidRDefault="003D3741" w:rsidP="003D3741">
            <w:pPr>
              <w:pStyle w:val="TAL"/>
              <w:rPr>
                <w:rFonts w:cs="Arial"/>
                <w:lang w:eastAsia="ja-JP"/>
              </w:rPr>
            </w:pPr>
            <w:r w:rsidRPr="00FD0425">
              <w:rPr>
                <w:noProof/>
                <w:lang w:eastAsia="ja-JP"/>
              </w:rPr>
              <w:t>M</w:t>
            </w:r>
          </w:p>
        </w:tc>
        <w:tc>
          <w:tcPr>
            <w:tcW w:w="851" w:type="dxa"/>
          </w:tcPr>
          <w:p w14:paraId="27F49F78" w14:textId="77777777" w:rsidR="003D3741" w:rsidRPr="00FD0425" w:rsidRDefault="003D3741" w:rsidP="003D3741">
            <w:pPr>
              <w:pStyle w:val="TAL"/>
              <w:rPr>
                <w:i/>
                <w:lang w:eastAsia="ja-JP"/>
              </w:rPr>
            </w:pPr>
          </w:p>
        </w:tc>
        <w:tc>
          <w:tcPr>
            <w:tcW w:w="2268" w:type="dxa"/>
          </w:tcPr>
          <w:p w14:paraId="6E969535" w14:textId="77777777" w:rsidR="003D3741" w:rsidRPr="00FD0425" w:rsidRDefault="003D3741" w:rsidP="003D3741">
            <w:pPr>
              <w:pStyle w:val="TAL"/>
              <w:rPr>
                <w:rFonts w:cs="Arial"/>
                <w:lang w:eastAsia="ja-JP"/>
              </w:rPr>
            </w:pPr>
            <w:r w:rsidRPr="00FD0425">
              <w:rPr>
                <w:snapToGrid w:val="0"/>
                <w:lang w:eastAsia="ja-JP"/>
              </w:rPr>
              <w:t>9.2.3.29</w:t>
            </w:r>
          </w:p>
        </w:tc>
        <w:tc>
          <w:tcPr>
            <w:tcW w:w="1418" w:type="dxa"/>
          </w:tcPr>
          <w:p w14:paraId="21E7118F" w14:textId="77777777" w:rsidR="003D3741" w:rsidRPr="00FD0425" w:rsidRDefault="003D3741" w:rsidP="003D3741">
            <w:pPr>
              <w:pStyle w:val="TAL"/>
              <w:rPr>
                <w:rFonts w:cs="Arial"/>
                <w:lang w:eastAsia="ja-JP"/>
              </w:rPr>
            </w:pPr>
            <w:r w:rsidRPr="00FD0425">
              <w:rPr>
                <w:rFonts w:cs="Arial"/>
                <w:szCs w:val="18"/>
                <w:lang w:eastAsia="ja-JP"/>
              </w:rPr>
              <w:t>The Transport Layer Address is specified in TS 38.424 [19] and TS 38.414 [20].</w:t>
            </w:r>
          </w:p>
        </w:tc>
        <w:tc>
          <w:tcPr>
            <w:tcW w:w="1134" w:type="dxa"/>
          </w:tcPr>
          <w:p w14:paraId="389965CE" w14:textId="77777777" w:rsidR="003D3741" w:rsidRPr="00FD0425" w:rsidRDefault="003D3741" w:rsidP="00521482">
            <w:pPr>
              <w:pStyle w:val="TAC"/>
              <w:rPr>
                <w:rFonts w:cs="Arial"/>
                <w:szCs w:val="18"/>
                <w:lang w:eastAsia="ja-JP"/>
              </w:rPr>
            </w:pPr>
            <w:r w:rsidRPr="008D6A7F">
              <w:rPr>
                <w:lang w:eastAsia="ja-JP"/>
              </w:rPr>
              <w:t>–</w:t>
            </w:r>
          </w:p>
        </w:tc>
        <w:tc>
          <w:tcPr>
            <w:tcW w:w="1134" w:type="dxa"/>
          </w:tcPr>
          <w:p w14:paraId="6FE354EB" w14:textId="77777777" w:rsidR="003D3741" w:rsidRPr="00FD0425" w:rsidRDefault="003D3741" w:rsidP="00521482">
            <w:pPr>
              <w:pStyle w:val="TAC"/>
              <w:rPr>
                <w:rFonts w:cs="Arial"/>
                <w:szCs w:val="18"/>
                <w:lang w:eastAsia="ja-JP"/>
              </w:rPr>
            </w:pPr>
          </w:p>
        </w:tc>
      </w:tr>
      <w:tr w:rsidR="003D3741" w:rsidRPr="00FD0425" w14:paraId="69D2D62F" w14:textId="77777777" w:rsidTr="00521482">
        <w:tblPrEx>
          <w:tblCellMar>
            <w:top w:w="0" w:type="dxa"/>
            <w:bottom w:w="0" w:type="dxa"/>
          </w:tblCellMar>
        </w:tblPrEx>
        <w:tc>
          <w:tcPr>
            <w:tcW w:w="2409" w:type="dxa"/>
          </w:tcPr>
          <w:p w14:paraId="7B49AB10" w14:textId="77777777" w:rsidR="003D3741" w:rsidRPr="00FD0425" w:rsidRDefault="003D3741" w:rsidP="003D3741">
            <w:pPr>
              <w:pStyle w:val="TAL"/>
              <w:ind w:left="227"/>
            </w:pPr>
            <w:r w:rsidRPr="00FD0425">
              <w:t>&gt;&gt;GTP-TEID</w:t>
            </w:r>
          </w:p>
        </w:tc>
        <w:tc>
          <w:tcPr>
            <w:tcW w:w="1134" w:type="dxa"/>
          </w:tcPr>
          <w:p w14:paraId="54348BC2" w14:textId="77777777" w:rsidR="003D3741" w:rsidRPr="00FD0425" w:rsidRDefault="003D3741" w:rsidP="003D3741">
            <w:pPr>
              <w:pStyle w:val="TAL"/>
              <w:rPr>
                <w:rFonts w:cs="Arial"/>
                <w:lang w:eastAsia="ja-JP"/>
              </w:rPr>
            </w:pPr>
            <w:r w:rsidRPr="00FD0425">
              <w:rPr>
                <w:noProof/>
                <w:lang w:eastAsia="ja-JP"/>
              </w:rPr>
              <w:t>M</w:t>
            </w:r>
          </w:p>
        </w:tc>
        <w:tc>
          <w:tcPr>
            <w:tcW w:w="851" w:type="dxa"/>
          </w:tcPr>
          <w:p w14:paraId="7EE2708F" w14:textId="77777777" w:rsidR="003D3741" w:rsidRPr="00FD0425" w:rsidRDefault="003D3741" w:rsidP="003D3741">
            <w:pPr>
              <w:pStyle w:val="TAL"/>
              <w:rPr>
                <w:i/>
                <w:lang w:eastAsia="ja-JP"/>
              </w:rPr>
            </w:pPr>
          </w:p>
        </w:tc>
        <w:tc>
          <w:tcPr>
            <w:tcW w:w="2268" w:type="dxa"/>
          </w:tcPr>
          <w:p w14:paraId="50050B0B" w14:textId="77777777" w:rsidR="003D3741" w:rsidRPr="00FD0425" w:rsidRDefault="003D3741" w:rsidP="003D3741">
            <w:pPr>
              <w:pStyle w:val="TAL"/>
              <w:rPr>
                <w:rFonts w:cs="Arial"/>
                <w:lang w:eastAsia="ja-JP"/>
              </w:rPr>
            </w:pPr>
            <w:r w:rsidRPr="00FD0425">
              <w:rPr>
                <w:snapToGrid w:val="0"/>
                <w:lang w:eastAsia="ja-JP"/>
              </w:rPr>
              <w:t>OCTET STRING (4)</w:t>
            </w:r>
          </w:p>
        </w:tc>
        <w:tc>
          <w:tcPr>
            <w:tcW w:w="1418" w:type="dxa"/>
          </w:tcPr>
          <w:p w14:paraId="6C8590D1" w14:textId="77777777" w:rsidR="003D3741" w:rsidRPr="00FD0425" w:rsidRDefault="003D3741" w:rsidP="003D3741">
            <w:pPr>
              <w:pStyle w:val="TAL"/>
              <w:rPr>
                <w:rFonts w:cs="Arial"/>
                <w:lang w:eastAsia="ja-JP"/>
              </w:rPr>
            </w:pPr>
            <w:r w:rsidRPr="00FD0425">
              <w:rPr>
                <w:lang w:eastAsia="ja-JP"/>
              </w:rPr>
              <w:t>The Tunnel Endpoint Identifier (TEID) is specified in TS 29.281 [18]</w:t>
            </w:r>
          </w:p>
        </w:tc>
        <w:tc>
          <w:tcPr>
            <w:tcW w:w="1134" w:type="dxa"/>
          </w:tcPr>
          <w:p w14:paraId="5B118A60" w14:textId="77777777" w:rsidR="003D3741" w:rsidRPr="00FD0425" w:rsidRDefault="003D3741" w:rsidP="00521482">
            <w:pPr>
              <w:pStyle w:val="TAC"/>
              <w:rPr>
                <w:lang w:eastAsia="ja-JP"/>
              </w:rPr>
            </w:pPr>
            <w:r w:rsidRPr="008D6A7F">
              <w:rPr>
                <w:lang w:eastAsia="ja-JP"/>
              </w:rPr>
              <w:t>–</w:t>
            </w:r>
          </w:p>
        </w:tc>
        <w:tc>
          <w:tcPr>
            <w:tcW w:w="1134" w:type="dxa"/>
          </w:tcPr>
          <w:p w14:paraId="4AF666CE" w14:textId="77777777" w:rsidR="003D3741" w:rsidRPr="00FD0425" w:rsidRDefault="003D3741" w:rsidP="00521482">
            <w:pPr>
              <w:pStyle w:val="TAC"/>
              <w:rPr>
                <w:lang w:eastAsia="ja-JP"/>
              </w:rPr>
            </w:pPr>
          </w:p>
        </w:tc>
      </w:tr>
      <w:tr w:rsidR="00844445" w:rsidRPr="00FD0425" w14:paraId="0B7E7F61" w14:textId="77777777" w:rsidTr="00521482">
        <w:tblPrEx>
          <w:tblCellMar>
            <w:top w:w="0" w:type="dxa"/>
            <w:bottom w:w="0" w:type="dxa"/>
          </w:tblCellMar>
        </w:tblPrEx>
        <w:tc>
          <w:tcPr>
            <w:tcW w:w="2409" w:type="dxa"/>
          </w:tcPr>
          <w:p w14:paraId="586FB1BF" w14:textId="77777777" w:rsidR="00844445" w:rsidRPr="00FD0425" w:rsidRDefault="00844445" w:rsidP="00844445">
            <w:pPr>
              <w:pStyle w:val="TAL"/>
              <w:ind w:left="227"/>
            </w:pPr>
            <w:r w:rsidRPr="00FD0425">
              <w:t>&gt;&gt;</w:t>
            </w:r>
            <w:r w:rsidRPr="00243AF7">
              <w:rPr>
                <w:rFonts w:hint="eastAsia"/>
                <w:lang w:eastAsia="ja-JP"/>
              </w:rPr>
              <w:t>Q</w:t>
            </w:r>
            <w:r w:rsidRPr="00243AF7">
              <w:rPr>
                <w:lang w:eastAsia="ja-JP"/>
              </w:rPr>
              <w:t>oS Mapping Information</w:t>
            </w:r>
          </w:p>
        </w:tc>
        <w:tc>
          <w:tcPr>
            <w:tcW w:w="1134" w:type="dxa"/>
          </w:tcPr>
          <w:p w14:paraId="5002E313" w14:textId="77777777" w:rsidR="00844445" w:rsidRPr="00FD0425" w:rsidRDefault="00844445" w:rsidP="00844445">
            <w:pPr>
              <w:pStyle w:val="TAL"/>
              <w:rPr>
                <w:noProof/>
                <w:lang w:eastAsia="ja-JP"/>
              </w:rPr>
            </w:pPr>
            <w:r>
              <w:rPr>
                <w:noProof/>
                <w:lang w:eastAsia="ja-JP"/>
              </w:rPr>
              <w:t>O</w:t>
            </w:r>
          </w:p>
        </w:tc>
        <w:tc>
          <w:tcPr>
            <w:tcW w:w="851" w:type="dxa"/>
          </w:tcPr>
          <w:p w14:paraId="19CE1EF4" w14:textId="77777777" w:rsidR="00844445" w:rsidRPr="00FD0425" w:rsidRDefault="00844445" w:rsidP="00844445">
            <w:pPr>
              <w:pStyle w:val="TAL"/>
              <w:rPr>
                <w:i/>
                <w:lang w:eastAsia="ja-JP"/>
              </w:rPr>
            </w:pPr>
          </w:p>
        </w:tc>
        <w:tc>
          <w:tcPr>
            <w:tcW w:w="2268" w:type="dxa"/>
          </w:tcPr>
          <w:p w14:paraId="13864252" w14:textId="77777777" w:rsidR="00844445" w:rsidRPr="00FD0425" w:rsidRDefault="00844445" w:rsidP="00844445">
            <w:pPr>
              <w:pStyle w:val="TAL"/>
              <w:rPr>
                <w:snapToGrid w:val="0"/>
                <w:lang w:eastAsia="ja-JP"/>
              </w:rPr>
            </w:pPr>
            <w:r>
              <w:rPr>
                <w:snapToGrid w:val="0"/>
                <w:lang w:eastAsia="ja-JP"/>
              </w:rPr>
              <w:t>9.2.3.144</w:t>
            </w:r>
          </w:p>
        </w:tc>
        <w:tc>
          <w:tcPr>
            <w:tcW w:w="1418" w:type="dxa"/>
          </w:tcPr>
          <w:p w14:paraId="20AB08CD" w14:textId="77777777" w:rsidR="00844445" w:rsidRPr="00FD0425" w:rsidRDefault="00844445" w:rsidP="00844445">
            <w:pPr>
              <w:pStyle w:val="TAL"/>
              <w:rPr>
                <w:lang w:eastAsia="ja-JP"/>
              </w:rPr>
            </w:pPr>
          </w:p>
        </w:tc>
        <w:tc>
          <w:tcPr>
            <w:tcW w:w="1134" w:type="dxa"/>
          </w:tcPr>
          <w:p w14:paraId="5C7D5F1C" w14:textId="77777777" w:rsidR="00844445" w:rsidRPr="00FD0425" w:rsidRDefault="00844445" w:rsidP="00521482">
            <w:pPr>
              <w:pStyle w:val="TAC"/>
              <w:rPr>
                <w:lang w:eastAsia="ja-JP"/>
              </w:rPr>
            </w:pPr>
            <w:r>
              <w:rPr>
                <w:lang w:eastAsia="ja-JP"/>
              </w:rPr>
              <w:t>YES</w:t>
            </w:r>
          </w:p>
        </w:tc>
        <w:tc>
          <w:tcPr>
            <w:tcW w:w="1134" w:type="dxa"/>
          </w:tcPr>
          <w:p w14:paraId="50B6AFAE" w14:textId="77777777" w:rsidR="00844445" w:rsidRPr="00FD0425" w:rsidRDefault="00844445" w:rsidP="00521482">
            <w:pPr>
              <w:pStyle w:val="TAC"/>
              <w:rPr>
                <w:lang w:eastAsia="ja-JP"/>
              </w:rPr>
            </w:pPr>
            <w:r>
              <w:rPr>
                <w:lang w:eastAsia="ja-JP"/>
              </w:rPr>
              <w:t>reject</w:t>
            </w:r>
          </w:p>
        </w:tc>
      </w:tr>
    </w:tbl>
    <w:p w14:paraId="0EE96590" w14:textId="77777777" w:rsidR="00F02090" w:rsidRPr="00FD0425" w:rsidRDefault="00F02090" w:rsidP="00F02090">
      <w:pPr>
        <w:rPr>
          <w:lang w:eastAsia="zh-CN"/>
        </w:rPr>
      </w:pPr>
    </w:p>
    <w:p w14:paraId="2AE9F711" w14:textId="77777777" w:rsidR="00F02090" w:rsidRPr="00FD0425" w:rsidRDefault="00F02090" w:rsidP="00F02090">
      <w:pPr>
        <w:pStyle w:val="Heading4"/>
        <w:rPr>
          <w:noProof/>
          <w:lang w:eastAsia="ja-JP"/>
        </w:rPr>
      </w:pPr>
      <w:bookmarkStart w:id="6633" w:name="_Toc20955340"/>
      <w:bookmarkStart w:id="6634" w:name="_Toc29991543"/>
      <w:bookmarkStart w:id="6635" w:name="_Toc36555944"/>
      <w:bookmarkStart w:id="6636" w:name="_Toc44497689"/>
      <w:bookmarkStart w:id="6637" w:name="_Toc45108076"/>
      <w:bookmarkStart w:id="6638" w:name="_Toc45901696"/>
      <w:bookmarkStart w:id="6639" w:name="_Toc51850777"/>
      <w:bookmarkStart w:id="6640" w:name="_Toc56693781"/>
      <w:bookmarkStart w:id="6641" w:name="_Toc64447325"/>
      <w:bookmarkStart w:id="6642" w:name="_Toc66286819"/>
      <w:bookmarkStart w:id="6643" w:name="_Toc74151514"/>
      <w:bookmarkStart w:id="6644" w:name="_Toc88653987"/>
      <w:bookmarkStart w:id="6645" w:name="_Toc97904343"/>
      <w:bookmarkStart w:id="6646" w:name="_Toc105175384"/>
      <w:bookmarkStart w:id="6647" w:name="_Toc113826414"/>
      <w:bookmarkStart w:id="6648" w:name="_Toc120032540"/>
      <w:r w:rsidRPr="00FD0425">
        <w:rPr>
          <w:noProof/>
          <w:lang w:eastAsia="ja-JP"/>
        </w:rPr>
        <w:t>9.2.3.31</w:t>
      </w:r>
      <w:r w:rsidRPr="00FD0425">
        <w:rPr>
          <w:noProof/>
          <w:lang w:eastAsia="ja-JP"/>
        </w:rPr>
        <w:tab/>
        <w:t>CP Transport Layer Information</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CB81207" w14:textId="77777777" w:rsidR="00F02090" w:rsidRPr="00FD0425" w:rsidRDefault="00F02090" w:rsidP="00F02090">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D44A30" w:rsidRPr="00FD0425" w14:paraId="56132397" w14:textId="77777777" w:rsidTr="00D44A30">
        <w:tc>
          <w:tcPr>
            <w:tcW w:w="2410" w:type="dxa"/>
          </w:tcPr>
          <w:p w14:paraId="6C9881FD" w14:textId="77777777" w:rsidR="00D44A30" w:rsidRPr="00FD0425" w:rsidRDefault="00D44A30" w:rsidP="00D44A30">
            <w:pPr>
              <w:pStyle w:val="TAH"/>
              <w:rPr>
                <w:rFonts w:cs="Arial"/>
                <w:lang w:eastAsia="ja-JP"/>
              </w:rPr>
            </w:pPr>
            <w:r w:rsidRPr="00FD0425">
              <w:rPr>
                <w:rFonts w:cs="Arial"/>
                <w:lang w:eastAsia="ja-JP"/>
              </w:rPr>
              <w:t>IE/Group Name</w:t>
            </w:r>
          </w:p>
        </w:tc>
        <w:tc>
          <w:tcPr>
            <w:tcW w:w="1134" w:type="dxa"/>
          </w:tcPr>
          <w:p w14:paraId="31BFB308" w14:textId="77777777" w:rsidR="00D44A30" w:rsidRPr="00FD0425" w:rsidRDefault="00D44A30" w:rsidP="00D44A30">
            <w:pPr>
              <w:pStyle w:val="TAH"/>
              <w:rPr>
                <w:rFonts w:cs="Arial"/>
                <w:lang w:eastAsia="ja-JP"/>
              </w:rPr>
            </w:pPr>
            <w:r w:rsidRPr="00FD0425">
              <w:rPr>
                <w:rFonts w:cs="Arial"/>
                <w:lang w:eastAsia="ja-JP"/>
              </w:rPr>
              <w:t>Presence</w:t>
            </w:r>
          </w:p>
        </w:tc>
        <w:tc>
          <w:tcPr>
            <w:tcW w:w="851" w:type="dxa"/>
          </w:tcPr>
          <w:p w14:paraId="224417F2" w14:textId="77777777" w:rsidR="00D44A30" w:rsidRPr="00FD0425" w:rsidRDefault="00D44A30" w:rsidP="00D44A30">
            <w:pPr>
              <w:pStyle w:val="TAH"/>
              <w:rPr>
                <w:rFonts w:cs="Arial"/>
                <w:lang w:eastAsia="ja-JP"/>
              </w:rPr>
            </w:pPr>
            <w:r w:rsidRPr="00FD0425">
              <w:rPr>
                <w:rFonts w:cs="Arial"/>
                <w:lang w:eastAsia="ja-JP"/>
              </w:rPr>
              <w:t>Range</w:t>
            </w:r>
          </w:p>
        </w:tc>
        <w:tc>
          <w:tcPr>
            <w:tcW w:w="2268" w:type="dxa"/>
          </w:tcPr>
          <w:p w14:paraId="295750D1" w14:textId="77777777" w:rsidR="00D44A30" w:rsidRPr="00FD0425" w:rsidRDefault="00D44A30" w:rsidP="00D44A30">
            <w:pPr>
              <w:pStyle w:val="TAH"/>
              <w:rPr>
                <w:rFonts w:cs="Arial"/>
                <w:lang w:eastAsia="ja-JP"/>
              </w:rPr>
            </w:pPr>
            <w:r w:rsidRPr="00FD0425">
              <w:rPr>
                <w:rFonts w:cs="Arial"/>
                <w:lang w:eastAsia="ja-JP"/>
              </w:rPr>
              <w:t>IE type and reference</w:t>
            </w:r>
          </w:p>
        </w:tc>
        <w:tc>
          <w:tcPr>
            <w:tcW w:w="1418" w:type="dxa"/>
          </w:tcPr>
          <w:p w14:paraId="15C43AB8" w14:textId="77777777" w:rsidR="00D44A30" w:rsidRPr="00FD0425" w:rsidRDefault="00D44A30" w:rsidP="00D44A30">
            <w:pPr>
              <w:pStyle w:val="TAH"/>
              <w:rPr>
                <w:rFonts w:cs="Arial"/>
                <w:lang w:eastAsia="ja-JP"/>
              </w:rPr>
            </w:pPr>
            <w:r w:rsidRPr="00FD0425">
              <w:rPr>
                <w:rFonts w:cs="Arial"/>
                <w:lang w:eastAsia="ja-JP"/>
              </w:rPr>
              <w:t>Semantics description</w:t>
            </w:r>
          </w:p>
        </w:tc>
        <w:tc>
          <w:tcPr>
            <w:tcW w:w="1133" w:type="dxa"/>
          </w:tcPr>
          <w:p w14:paraId="240D61B0" w14:textId="77777777" w:rsidR="00D44A30" w:rsidRPr="00FD0425" w:rsidRDefault="00D44A30" w:rsidP="00D44A30">
            <w:pPr>
              <w:pStyle w:val="TAH"/>
              <w:rPr>
                <w:rFonts w:cs="Arial"/>
                <w:lang w:eastAsia="ja-JP"/>
              </w:rPr>
            </w:pPr>
            <w:r w:rsidRPr="00FD0425">
              <w:rPr>
                <w:rFonts w:cs="Arial"/>
                <w:bCs/>
                <w:szCs w:val="18"/>
                <w:lang w:eastAsia="ja-JP"/>
              </w:rPr>
              <w:t>Criticality</w:t>
            </w:r>
          </w:p>
        </w:tc>
        <w:tc>
          <w:tcPr>
            <w:tcW w:w="1134" w:type="dxa"/>
          </w:tcPr>
          <w:p w14:paraId="3069634C" w14:textId="77777777" w:rsidR="00D44A30" w:rsidRPr="00FD0425" w:rsidRDefault="00D44A30" w:rsidP="00D44A30">
            <w:pPr>
              <w:pStyle w:val="TAH"/>
              <w:rPr>
                <w:rFonts w:cs="Arial"/>
                <w:lang w:eastAsia="ja-JP"/>
              </w:rPr>
            </w:pPr>
            <w:r w:rsidRPr="00FD0425">
              <w:rPr>
                <w:rFonts w:cs="Arial"/>
                <w:bCs/>
                <w:szCs w:val="18"/>
                <w:lang w:eastAsia="ja-JP"/>
              </w:rPr>
              <w:t>Assigned Criticality</w:t>
            </w:r>
          </w:p>
        </w:tc>
      </w:tr>
      <w:tr w:rsidR="00D44A30" w:rsidRPr="00FD0425" w14:paraId="03B4D03E" w14:textId="77777777" w:rsidTr="00D44A30">
        <w:tc>
          <w:tcPr>
            <w:tcW w:w="2410" w:type="dxa"/>
          </w:tcPr>
          <w:p w14:paraId="37492E8C" w14:textId="77777777" w:rsidR="00D44A30" w:rsidRPr="00FD0425" w:rsidRDefault="00D44A30" w:rsidP="00D44A30">
            <w:pPr>
              <w:pStyle w:val="TAL"/>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0D8B90C5" w14:textId="77777777" w:rsidR="00D44A30" w:rsidRPr="00FD0425" w:rsidRDefault="00D44A30" w:rsidP="00D44A30">
            <w:pPr>
              <w:pStyle w:val="TAL"/>
              <w:rPr>
                <w:rFonts w:cs="Arial"/>
                <w:lang w:eastAsia="ja-JP"/>
              </w:rPr>
            </w:pPr>
          </w:p>
        </w:tc>
        <w:tc>
          <w:tcPr>
            <w:tcW w:w="851" w:type="dxa"/>
          </w:tcPr>
          <w:p w14:paraId="3E3D9C39" w14:textId="77777777" w:rsidR="00D44A30" w:rsidRPr="00FD0425" w:rsidRDefault="00D44A30" w:rsidP="00D44A30">
            <w:pPr>
              <w:pStyle w:val="TAL"/>
              <w:rPr>
                <w:i/>
                <w:lang w:eastAsia="ja-JP"/>
              </w:rPr>
            </w:pPr>
          </w:p>
        </w:tc>
        <w:tc>
          <w:tcPr>
            <w:tcW w:w="2268" w:type="dxa"/>
          </w:tcPr>
          <w:p w14:paraId="5C9F1B8F" w14:textId="77777777" w:rsidR="00D44A30" w:rsidRPr="00FD0425" w:rsidRDefault="00D44A30" w:rsidP="00D44A30">
            <w:pPr>
              <w:pStyle w:val="TAL"/>
              <w:rPr>
                <w:lang w:eastAsia="ja-JP"/>
              </w:rPr>
            </w:pPr>
          </w:p>
        </w:tc>
        <w:tc>
          <w:tcPr>
            <w:tcW w:w="1418" w:type="dxa"/>
          </w:tcPr>
          <w:p w14:paraId="5EF12985" w14:textId="77777777" w:rsidR="00D44A30" w:rsidRPr="00FD0425" w:rsidRDefault="00D44A30" w:rsidP="00D44A30">
            <w:pPr>
              <w:pStyle w:val="TAL"/>
              <w:rPr>
                <w:lang w:eastAsia="ja-JP"/>
              </w:rPr>
            </w:pPr>
          </w:p>
        </w:tc>
        <w:tc>
          <w:tcPr>
            <w:tcW w:w="1133" w:type="dxa"/>
          </w:tcPr>
          <w:p w14:paraId="64D2B4B9" w14:textId="77777777" w:rsidR="00D44A30" w:rsidRPr="00FD0425" w:rsidRDefault="00D44A30" w:rsidP="00D44A30">
            <w:pPr>
              <w:pStyle w:val="TAC"/>
              <w:rPr>
                <w:lang w:eastAsia="ja-JP"/>
              </w:rPr>
            </w:pPr>
          </w:p>
        </w:tc>
        <w:tc>
          <w:tcPr>
            <w:tcW w:w="1134" w:type="dxa"/>
          </w:tcPr>
          <w:p w14:paraId="026BFC25" w14:textId="77777777" w:rsidR="00D44A30" w:rsidRPr="00FD0425" w:rsidRDefault="00D44A30" w:rsidP="00D44A30">
            <w:pPr>
              <w:pStyle w:val="TAC"/>
              <w:rPr>
                <w:lang w:eastAsia="ja-JP"/>
              </w:rPr>
            </w:pPr>
          </w:p>
        </w:tc>
      </w:tr>
      <w:tr w:rsidR="00D44A30" w:rsidRPr="00FD0425" w14:paraId="5FC4E42C" w14:textId="77777777" w:rsidTr="00D44A30">
        <w:tc>
          <w:tcPr>
            <w:tcW w:w="2410" w:type="dxa"/>
          </w:tcPr>
          <w:p w14:paraId="4AA581DD" w14:textId="77777777" w:rsidR="00D44A30" w:rsidRPr="00FD0425" w:rsidRDefault="00D44A30" w:rsidP="00407E71">
            <w:pPr>
              <w:pStyle w:val="TAL"/>
              <w:ind w:left="113"/>
              <w:rPr>
                <w:rFonts w:cs="Arial"/>
                <w:lang w:eastAsia="ja-JP"/>
              </w:rPr>
            </w:pPr>
            <w:r w:rsidRPr="00FD0425">
              <w:rPr>
                <w:rFonts w:cs="Arial"/>
                <w:lang w:eastAsia="ja-JP"/>
              </w:rPr>
              <w:t>&gt;</w:t>
            </w:r>
            <w:r w:rsidRPr="00FD0425">
              <w:rPr>
                <w:rFonts w:cs="Arial"/>
                <w:i/>
                <w:lang w:eastAsia="ja-JP"/>
              </w:rPr>
              <w:t>Endpoint-IP-address</w:t>
            </w:r>
          </w:p>
        </w:tc>
        <w:tc>
          <w:tcPr>
            <w:tcW w:w="1134" w:type="dxa"/>
          </w:tcPr>
          <w:p w14:paraId="4A73D39E" w14:textId="77777777" w:rsidR="00D44A30" w:rsidRPr="00FD0425" w:rsidRDefault="00D44A30" w:rsidP="00D44A30">
            <w:pPr>
              <w:pStyle w:val="TAL"/>
              <w:rPr>
                <w:rFonts w:cs="Arial"/>
                <w:lang w:eastAsia="ja-JP"/>
              </w:rPr>
            </w:pPr>
          </w:p>
        </w:tc>
        <w:tc>
          <w:tcPr>
            <w:tcW w:w="851" w:type="dxa"/>
          </w:tcPr>
          <w:p w14:paraId="588A24DF" w14:textId="77777777" w:rsidR="00D44A30" w:rsidRPr="00FD0425" w:rsidRDefault="00D44A30" w:rsidP="00D44A30">
            <w:pPr>
              <w:pStyle w:val="TAL"/>
              <w:rPr>
                <w:i/>
                <w:lang w:eastAsia="ja-JP"/>
              </w:rPr>
            </w:pPr>
          </w:p>
        </w:tc>
        <w:tc>
          <w:tcPr>
            <w:tcW w:w="2268" w:type="dxa"/>
          </w:tcPr>
          <w:p w14:paraId="46B55BFF" w14:textId="77777777" w:rsidR="00D44A30" w:rsidRPr="00FD0425" w:rsidRDefault="00D44A30" w:rsidP="00D44A30">
            <w:pPr>
              <w:pStyle w:val="TAL"/>
              <w:rPr>
                <w:rFonts w:cs="Arial"/>
                <w:lang w:eastAsia="ja-JP"/>
              </w:rPr>
            </w:pPr>
          </w:p>
        </w:tc>
        <w:tc>
          <w:tcPr>
            <w:tcW w:w="1418" w:type="dxa"/>
          </w:tcPr>
          <w:p w14:paraId="36972F70" w14:textId="77777777" w:rsidR="00D44A30" w:rsidRPr="00FD0425" w:rsidRDefault="00D44A30" w:rsidP="00D44A30">
            <w:pPr>
              <w:pStyle w:val="TAL"/>
              <w:rPr>
                <w:rFonts w:cs="Arial"/>
                <w:lang w:eastAsia="ja-JP"/>
              </w:rPr>
            </w:pPr>
          </w:p>
        </w:tc>
        <w:tc>
          <w:tcPr>
            <w:tcW w:w="1133" w:type="dxa"/>
          </w:tcPr>
          <w:p w14:paraId="6103A172" w14:textId="77777777" w:rsidR="00D44A30" w:rsidRPr="00FD0425" w:rsidRDefault="00D44A30" w:rsidP="00D44A30">
            <w:pPr>
              <w:pStyle w:val="TAC"/>
              <w:rPr>
                <w:rFonts w:cs="Arial"/>
                <w:lang w:eastAsia="ja-JP"/>
              </w:rPr>
            </w:pPr>
            <w:r w:rsidRPr="00FD0425">
              <w:rPr>
                <w:rFonts w:cs="Arial"/>
                <w:lang w:eastAsia="ja-JP"/>
              </w:rPr>
              <w:t>-</w:t>
            </w:r>
          </w:p>
        </w:tc>
        <w:tc>
          <w:tcPr>
            <w:tcW w:w="1134" w:type="dxa"/>
          </w:tcPr>
          <w:p w14:paraId="6355705F" w14:textId="77777777" w:rsidR="00D44A30" w:rsidRPr="00FD0425" w:rsidRDefault="00D44A30" w:rsidP="00D44A30">
            <w:pPr>
              <w:pStyle w:val="TAC"/>
              <w:rPr>
                <w:rFonts w:cs="Arial"/>
                <w:lang w:eastAsia="ja-JP"/>
              </w:rPr>
            </w:pPr>
          </w:p>
        </w:tc>
      </w:tr>
      <w:tr w:rsidR="00D44A30" w:rsidRPr="00FD0425" w14:paraId="6ADB09A5" w14:textId="77777777" w:rsidTr="00D44A30">
        <w:tc>
          <w:tcPr>
            <w:tcW w:w="2410" w:type="dxa"/>
          </w:tcPr>
          <w:p w14:paraId="1F7248E6" w14:textId="77777777" w:rsidR="00D44A30" w:rsidRPr="00FD0425" w:rsidRDefault="00D44A30" w:rsidP="00407E71">
            <w:pPr>
              <w:pStyle w:val="TAL"/>
              <w:ind w:left="227"/>
              <w:rPr>
                <w:rFonts w:cs="Arial"/>
                <w:lang w:eastAsia="ja-JP"/>
              </w:rPr>
            </w:pPr>
            <w:r w:rsidRPr="00FD0425">
              <w:rPr>
                <w:rFonts w:cs="Arial"/>
                <w:lang w:eastAsia="ja-JP"/>
              </w:rPr>
              <w:t>&gt;&gt;Endpoint IP Address</w:t>
            </w:r>
          </w:p>
        </w:tc>
        <w:tc>
          <w:tcPr>
            <w:tcW w:w="1134" w:type="dxa"/>
          </w:tcPr>
          <w:p w14:paraId="7E635C05" w14:textId="77777777" w:rsidR="00D44A30" w:rsidRPr="00FD0425" w:rsidRDefault="00D44A30" w:rsidP="00D44A30">
            <w:pPr>
              <w:pStyle w:val="TAL"/>
              <w:rPr>
                <w:rFonts w:cs="Arial"/>
                <w:lang w:eastAsia="ja-JP"/>
              </w:rPr>
            </w:pPr>
            <w:r w:rsidRPr="00FD0425">
              <w:rPr>
                <w:rFonts w:cs="Arial"/>
                <w:lang w:eastAsia="ja-JP"/>
              </w:rPr>
              <w:t>M</w:t>
            </w:r>
          </w:p>
        </w:tc>
        <w:tc>
          <w:tcPr>
            <w:tcW w:w="851" w:type="dxa"/>
          </w:tcPr>
          <w:p w14:paraId="44CE1C0F" w14:textId="77777777" w:rsidR="00D44A30" w:rsidRPr="00FD0425" w:rsidRDefault="00D44A30" w:rsidP="00D44A30">
            <w:pPr>
              <w:pStyle w:val="TAL"/>
              <w:rPr>
                <w:i/>
                <w:lang w:eastAsia="ja-JP"/>
              </w:rPr>
            </w:pPr>
          </w:p>
        </w:tc>
        <w:tc>
          <w:tcPr>
            <w:tcW w:w="2268" w:type="dxa"/>
          </w:tcPr>
          <w:p w14:paraId="32174930" w14:textId="77777777" w:rsidR="00D44A30" w:rsidRPr="00FD0425" w:rsidRDefault="00D44A30" w:rsidP="00D44A30">
            <w:pPr>
              <w:pStyle w:val="TAL"/>
              <w:rPr>
                <w:rFonts w:cs="Arial"/>
                <w:lang w:eastAsia="ja-JP"/>
              </w:rPr>
            </w:pPr>
            <w:r w:rsidRPr="00FD0425">
              <w:rPr>
                <w:rFonts w:cs="Arial"/>
                <w:lang w:eastAsia="ja-JP"/>
              </w:rPr>
              <w:t>Transport Layer Address</w:t>
            </w:r>
          </w:p>
          <w:p w14:paraId="425F72D4" w14:textId="77777777" w:rsidR="00D44A30" w:rsidRPr="00FD0425" w:rsidRDefault="00D44A30" w:rsidP="00D44A30">
            <w:pPr>
              <w:pStyle w:val="TAL"/>
              <w:rPr>
                <w:rFonts w:cs="Arial"/>
                <w:lang w:eastAsia="ja-JP"/>
              </w:rPr>
            </w:pPr>
            <w:r w:rsidRPr="00FD0425">
              <w:rPr>
                <w:rFonts w:cs="Arial"/>
                <w:lang w:eastAsia="ja-JP"/>
              </w:rPr>
              <w:t>9.2.3.29</w:t>
            </w:r>
          </w:p>
        </w:tc>
        <w:tc>
          <w:tcPr>
            <w:tcW w:w="1418" w:type="dxa"/>
          </w:tcPr>
          <w:p w14:paraId="62C5184A" w14:textId="77777777" w:rsidR="00D44A30" w:rsidRPr="00FD0425" w:rsidRDefault="00D44A30" w:rsidP="00D44A30">
            <w:pPr>
              <w:pStyle w:val="TAL"/>
              <w:rPr>
                <w:rFonts w:cs="Arial"/>
                <w:lang w:eastAsia="ja-JP"/>
              </w:rPr>
            </w:pPr>
          </w:p>
        </w:tc>
        <w:tc>
          <w:tcPr>
            <w:tcW w:w="1133" w:type="dxa"/>
          </w:tcPr>
          <w:p w14:paraId="3E41B097" w14:textId="77777777" w:rsidR="00D44A30" w:rsidRPr="00FD0425" w:rsidRDefault="00D44A30" w:rsidP="00D44A30">
            <w:pPr>
              <w:pStyle w:val="TAC"/>
              <w:rPr>
                <w:rFonts w:cs="Arial"/>
                <w:lang w:eastAsia="ja-JP"/>
              </w:rPr>
            </w:pPr>
            <w:r w:rsidRPr="00FD0425">
              <w:rPr>
                <w:rFonts w:cs="Arial"/>
                <w:lang w:eastAsia="ja-JP"/>
              </w:rPr>
              <w:t>-</w:t>
            </w:r>
          </w:p>
        </w:tc>
        <w:tc>
          <w:tcPr>
            <w:tcW w:w="1134" w:type="dxa"/>
          </w:tcPr>
          <w:p w14:paraId="7920654C" w14:textId="77777777" w:rsidR="00D44A30" w:rsidRPr="00FD0425" w:rsidRDefault="00D44A30" w:rsidP="00D44A30">
            <w:pPr>
              <w:pStyle w:val="TAC"/>
              <w:rPr>
                <w:rFonts w:cs="Arial"/>
                <w:lang w:eastAsia="ja-JP"/>
              </w:rPr>
            </w:pPr>
          </w:p>
        </w:tc>
      </w:tr>
      <w:tr w:rsidR="00D44A30" w:rsidRPr="00FD0425" w14:paraId="19D9586B" w14:textId="77777777" w:rsidTr="00D44A30">
        <w:tc>
          <w:tcPr>
            <w:tcW w:w="241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407E71">
            <w:pPr>
              <w:pStyle w:val="TAL"/>
              <w:ind w:left="113"/>
              <w:rPr>
                <w:rFonts w:cs="Arial"/>
                <w:lang w:eastAsia="ja-JP"/>
              </w:rPr>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D44A30">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D44A3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D44A30">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D44A3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D44A30">
            <w:pPr>
              <w:pStyle w:val="TAC"/>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D44A30">
            <w:pPr>
              <w:pStyle w:val="TAC"/>
              <w:rPr>
                <w:rFonts w:cs="Arial"/>
                <w:lang w:eastAsia="ja-JP"/>
              </w:rPr>
            </w:pPr>
            <w:r w:rsidRPr="00FD0425">
              <w:rPr>
                <w:rFonts w:cs="Arial"/>
                <w:lang w:eastAsia="ja-JP"/>
              </w:rPr>
              <w:t>reject</w:t>
            </w:r>
          </w:p>
        </w:tc>
      </w:tr>
      <w:tr w:rsidR="00D44A30" w:rsidRPr="00FD0425" w14:paraId="4A3C41D5" w14:textId="77777777" w:rsidTr="00D44A30">
        <w:tc>
          <w:tcPr>
            <w:tcW w:w="2410" w:type="dxa"/>
            <w:tcBorders>
              <w:top w:val="single" w:sz="4" w:space="0" w:color="auto"/>
              <w:left w:val="single" w:sz="4" w:space="0" w:color="auto"/>
              <w:bottom w:val="single" w:sz="4" w:space="0" w:color="auto"/>
              <w:right w:val="single" w:sz="4" w:space="0" w:color="auto"/>
            </w:tcBorders>
          </w:tcPr>
          <w:p w14:paraId="4221B698" w14:textId="77777777" w:rsidR="00D44A30" w:rsidRPr="00FD0425" w:rsidRDefault="00D44A30" w:rsidP="00407E71">
            <w:pPr>
              <w:pStyle w:val="TAL"/>
              <w:ind w:left="227"/>
              <w:rPr>
                <w:rFonts w:cs="Arial"/>
                <w:lang w:eastAsia="ja-JP"/>
              </w:rPr>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2266C820" w14:textId="77777777" w:rsidR="00D44A30" w:rsidRPr="00FD0425" w:rsidRDefault="00D44A30" w:rsidP="00D44A30">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5C184479" w14:textId="77777777" w:rsidR="00D44A30" w:rsidRPr="00FD0425" w:rsidRDefault="00D44A30" w:rsidP="00D44A3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2A07AF6C" w14:textId="77777777" w:rsidR="00D44A30" w:rsidRPr="00FD0425" w:rsidRDefault="00D44A30" w:rsidP="00D44A30">
            <w:pPr>
              <w:pStyle w:val="TAL"/>
              <w:rPr>
                <w:rFonts w:cs="Arial"/>
                <w:lang w:eastAsia="ja-JP"/>
              </w:rPr>
            </w:pPr>
            <w:r w:rsidRPr="00FD0425">
              <w:rPr>
                <w:rFonts w:cs="Arial"/>
                <w:lang w:eastAsia="ja-JP"/>
              </w:rPr>
              <w:t>Transport Layer Address</w:t>
            </w:r>
          </w:p>
          <w:p w14:paraId="03E1976F" w14:textId="77777777" w:rsidR="00D44A30" w:rsidRPr="00FD0425" w:rsidRDefault="00D44A30" w:rsidP="00D44A30">
            <w:pPr>
              <w:pStyle w:val="TAL"/>
              <w:rPr>
                <w:rFonts w:cs="Arial"/>
                <w:lang w:eastAsia="ja-JP"/>
              </w:rPr>
            </w:pPr>
            <w:r w:rsidRPr="00FD0425">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007B1E99" w14:textId="77777777" w:rsidR="00D44A30" w:rsidRPr="00FD0425" w:rsidRDefault="00D44A30" w:rsidP="00D44A3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E517993" w14:textId="77777777" w:rsidR="00D44A30" w:rsidRPr="00FD0425" w:rsidRDefault="00D44A30" w:rsidP="00D44A30">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1B366" w14:textId="77777777" w:rsidR="00D44A30" w:rsidRPr="00FD0425" w:rsidRDefault="00D44A30" w:rsidP="00D44A30">
            <w:pPr>
              <w:pStyle w:val="TAC"/>
              <w:rPr>
                <w:rFonts w:cs="Arial"/>
                <w:lang w:eastAsia="ja-JP"/>
              </w:rPr>
            </w:pPr>
          </w:p>
        </w:tc>
      </w:tr>
      <w:tr w:rsidR="00D44A30" w:rsidRPr="00FD0425" w14:paraId="7A4FF84F" w14:textId="77777777" w:rsidTr="00D44A30">
        <w:tc>
          <w:tcPr>
            <w:tcW w:w="2410" w:type="dxa"/>
            <w:tcBorders>
              <w:top w:val="single" w:sz="4" w:space="0" w:color="auto"/>
              <w:left w:val="single" w:sz="4" w:space="0" w:color="auto"/>
              <w:bottom w:val="single" w:sz="4" w:space="0" w:color="auto"/>
              <w:right w:val="single" w:sz="4" w:space="0" w:color="auto"/>
            </w:tcBorders>
          </w:tcPr>
          <w:p w14:paraId="04B66E96" w14:textId="77777777" w:rsidR="00D44A30" w:rsidRPr="00FD0425" w:rsidRDefault="00D44A30" w:rsidP="00407E71">
            <w:pPr>
              <w:pStyle w:val="TAL"/>
              <w:ind w:left="227"/>
              <w:rPr>
                <w:rFonts w:cs="Arial"/>
                <w:lang w:eastAsia="ja-JP"/>
              </w:rPr>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65BD1AAD" w14:textId="77777777" w:rsidR="00D44A30" w:rsidRPr="00FD0425" w:rsidRDefault="00D44A30" w:rsidP="00D44A30">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2B542CE" w14:textId="77777777" w:rsidR="00D44A30" w:rsidRPr="00FD0425" w:rsidRDefault="00D44A30" w:rsidP="00D44A30">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1ED09827" w14:textId="77777777" w:rsidR="00D44A30" w:rsidRPr="00FD0425" w:rsidRDefault="00D44A30" w:rsidP="00D44A30">
            <w:pPr>
              <w:pStyle w:val="TAL"/>
              <w:rPr>
                <w:rFonts w:cs="Arial"/>
                <w:lang w:eastAsia="ja-JP"/>
              </w:rPr>
            </w:pPr>
            <w:r w:rsidRPr="00FD0425">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4369D64D" w14:textId="77777777" w:rsidR="00D44A30" w:rsidRPr="00FD0425" w:rsidRDefault="00D44A30" w:rsidP="00D44A30">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E4F2269" w14:textId="77777777" w:rsidR="00D44A30" w:rsidRPr="00FD0425" w:rsidRDefault="00D44A30" w:rsidP="00D44A30">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E7F933" w14:textId="77777777" w:rsidR="00D44A30" w:rsidRPr="00FD0425" w:rsidRDefault="00D44A30" w:rsidP="00D44A30">
            <w:pPr>
              <w:pStyle w:val="TAC"/>
              <w:rPr>
                <w:rFonts w:cs="Arial"/>
                <w:lang w:eastAsia="ja-JP"/>
              </w:rPr>
            </w:pPr>
          </w:p>
        </w:tc>
      </w:tr>
    </w:tbl>
    <w:p w14:paraId="68F5E648" w14:textId="77777777" w:rsidR="00F02090" w:rsidRPr="00FD0425" w:rsidRDefault="00F02090" w:rsidP="00F02090">
      <w:pPr>
        <w:rPr>
          <w:lang w:eastAsia="zh-CN"/>
        </w:rPr>
      </w:pPr>
    </w:p>
    <w:p w14:paraId="3C905476" w14:textId="77777777" w:rsidR="00F02090" w:rsidRPr="00FD0425" w:rsidRDefault="00F02090" w:rsidP="00F02090">
      <w:pPr>
        <w:pStyle w:val="Heading4"/>
        <w:rPr>
          <w:lang w:eastAsia="zh-CN"/>
        </w:rPr>
      </w:pPr>
      <w:bookmarkStart w:id="6649" w:name="_Toc20955341"/>
      <w:bookmarkStart w:id="6650" w:name="_Toc29991544"/>
      <w:bookmarkStart w:id="6651" w:name="_Toc36555945"/>
      <w:bookmarkStart w:id="6652" w:name="_Toc44497690"/>
      <w:bookmarkStart w:id="6653" w:name="_Toc45108077"/>
      <w:bookmarkStart w:id="6654" w:name="_Toc45901697"/>
      <w:bookmarkStart w:id="6655" w:name="_Toc51850778"/>
      <w:bookmarkStart w:id="6656" w:name="_Toc56693782"/>
      <w:bookmarkStart w:id="6657" w:name="_Toc64447326"/>
      <w:bookmarkStart w:id="6658" w:name="_Toc66286820"/>
      <w:bookmarkStart w:id="6659" w:name="_Toc74151515"/>
      <w:bookmarkStart w:id="6660" w:name="_Toc88653988"/>
      <w:bookmarkStart w:id="6661" w:name="_Toc97904344"/>
      <w:bookmarkStart w:id="6662" w:name="_Toc105175385"/>
      <w:bookmarkStart w:id="6663" w:name="_Toc113826415"/>
      <w:bookmarkStart w:id="6664" w:name="_Toc120032541"/>
      <w:r w:rsidRPr="00FD0425">
        <w:t>9.2.3.32</w:t>
      </w:r>
      <w:r w:rsidRPr="00FD0425">
        <w:tab/>
      </w:r>
      <w:r w:rsidRPr="00FD0425">
        <w:rPr>
          <w:lang w:eastAsia="zh-CN"/>
        </w:rPr>
        <w:t>Masked IMEISV</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080519D3" w14:textId="77777777" w:rsidR="00F02090" w:rsidRPr="00FD0425" w:rsidRDefault="00F02090" w:rsidP="00F02090">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F02090" w:rsidRPr="00FD0425" w14:paraId="07DCB0F5" w14:textId="77777777" w:rsidTr="00694C97">
        <w:tblPrEx>
          <w:tblCellMar>
            <w:top w:w="0" w:type="dxa"/>
            <w:bottom w:w="0" w:type="dxa"/>
          </w:tblCellMar>
        </w:tblPrEx>
        <w:tc>
          <w:tcPr>
            <w:tcW w:w="1728" w:type="dxa"/>
          </w:tcPr>
          <w:p w14:paraId="46BC56CB" w14:textId="77777777" w:rsidR="00F02090" w:rsidRPr="00FD0425" w:rsidRDefault="00F02090" w:rsidP="00694C97">
            <w:pPr>
              <w:pStyle w:val="TAH"/>
              <w:rPr>
                <w:lang w:eastAsia="ja-JP"/>
              </w:rPr>
            </w:pPr>
            <w:r w:rsidRPr="00FD0425">
              <w:rPr>
                <w:lang w:eastAsia="ja-JP"/>
              </w:rPr>
              <w:t>IE/Group Name</w:t>
            </w:r>
          </w:p>
        </w:tc>
        <w:tc>
          <w:tcPr>
            <w:tcW w:w="1080" w:type="dxa"/>
          </w:tcPr>
          <w:p w14:paraId="425A8ADA" w14:textId="77777777" w:rsidR="00F02090" w:rsidRPr="00FD0425" w:rsidRDefault="00F02090" w:rsidP="00694C97">
            <w:pPr>
              <w:pStyle w:val="TAH"/>
              <w:rPr>
                <w:lang w:eastAsia="ja-JP"/>
              </w:rPr>
            </w:pPr>
            <w:r w:rsidRPr="00FD0425">
              <w:rPr>
                <w:lang w:eastAsia="ja-JP"/>
              </w:rPr>
              <w:t>Presence</w:t>
            </w:r>
          </w:p>
        </w:tc>
        <w:tc>
          <w:tcPr>
            <w:tcW w:w="900" w:type="dxa"/>
          </w:tcPr>
          <w:p w14:paraId="268DB69F" w14:textId="77777777" w:rsidR="00F02090" w:rsidRPr="00FD0425" w:rsidRDefault="00F02090" w:rsidP="00694C97">
            <w:pPr>
              <w:pStyle w:val="TAH"/>
              <w:rPr>
                <w:lang w:eastAsia="ja-JP"/>
              </w:rPr>
            </w:pPr>
            <w:r w:rsidRPr="00FD0425">
              <w:rPr>
                <w:lang w:eastAsia="ja-JP"/>
              </w:rPr>
              <w:t>Range</w:t>
            </w:r>
          </w:p>
        </w:tc>
        <w:tc>
          <w:tcPr>
            <w:tcW w:w="1620" w:type="dxa"/>
          </w:tcPr>
          <w:p w14:paraId="25A3BB0B" w14:textId="77777777" w:rsidR="00F02090" w:rsidRPr="00FD0425" w:rsidRDefault="00F02090" w:rsidP="00694C97">
            <w:pPr>
              <w:pStyle w:val="TAH"/>
              <w:rPr>
                <w:lang w:eastAsia="ja-JP"/>
              </w:rPr>
            </w:pPr>
            <w:r w:rsidRPr="00FD0425">
              <w:rPr>
                <w:lang w:eastAsia="ja-JP"/>
              </w:rPr>
              <w:t>IE type and reference</w:t>
            </w:r>
          </w:p>
        </w:tc>
        <w:tc>
          <w:tcPr>
            <w:tcW w:w="4419" w:type="dxa"/>
          </w:tcPr>
          <w:p w14:paraId="154B6133" w14:textId="77777777" w:rsidR="00F02090" w:rsidRPr="00FD0425" w:rsidRDefault="00F02090" w:rsidP="00694C97">
            <w:pPr>
              <w:pStyle w:val="TAH"/>
              <w:rPr>
                <w:lang w:eastAsia="ja-JP"/>
              </w:rPr>
            </w:pPr>
            <w:r w:rsidRPr="00FD0425">
              <w:rPr>
                <w:lang w:eastAsia="ja-JP"/>
              </w:rPr>
              <w:t>Semantics description</w:t>
            </w:r>
          </w:p>
        </w:tc>
      </w:tr>
      <w:tr w:rsidR="00F02090" w:rsidRPr="00FD0425" w14:paraId="342F5EF5" w14:textId="77777777" w:rsidTr="00694C97">
        <w:tblPrEx>
          <w:tblCellMar>
            <w:top w:w="0" w:type="dxa"/>
            <w:bottom w:w="0" w:type="dxa"/>
          </w:tblCellMar>
        </w:tblPrEx>
        <w:tc>
          <w:tcPr>
            <w:tcW w:w="1728" w:type="dxa"/>
          </w:tcPr>
          <w:p w14:paraId="387D48CC" w14:textId="77777777" w:rsidR="00F02090" w:rsidRPr="00FD0425" w:rsidRDefault="00F02090" w:rsidP="00694C97">
            <w:pPr>
              <w:pStyle w:val="TAL"/>
              <w:rPr>
                <w:lang w:eastAsia="zh-CN"/>
              </w:rPr>
            </w:pPr>
            <w:r w:rsidRPr="00FD0425">
              <w:rPr>
                <w:lang w:eastAsia="zh-CN"/>
              </w:rPr>
              <w:t>Masked IMEISV</w:t>
            </w:r>
          </w:p>
        </w:tc>
        <w:tc>
          <w:tcPr>
            <w:tcW w:w="1080" w:type="dxa"/>
          </w:tcPr>
          <w:p w14:paraId="395E90E1" w14:textId="77777777" w:rsidR="00F02090" w:rsidRPr="00FD0425" w:rsidRDefault="00F02090" w:rsidP="00694C97">
            <w:pPr>
              <w:pStyle w:val="TAL"/>
              <w:rPr>
                <w:lang w:eastAsia="ja-JP"/>
              </w:rPr>
            </w:pPr>
            <w:r w:rsidRPr="00FD0425">
              <w:rPr>
                <w:lang w:eastAsia="ja-JP"/>
              </w:rPr>
              <w:t>M</w:t>
            </w:r>
          </w:p>
        </w:tc>
        <w:tc>
          <w:tcPr>
            <w:tcW w:w="900" w:type="dxa"/>
          </w:tcPr>
          <w:p w14:paraId="7BE8C840" w14:textId="77777777" w:rsidR="00F02090" w:rsidRPr="00FD0425" w:rsidRDefault="00F02090" w:rsidP="00694C97">
            <w:pPr>
              <w:pStyle w:val="TAL"/>
              <w:rPr>
                <w:lang w:eastAsia="ja-JP"/>
              </w:rPr>
            </w:pPr>
          </w:p>
        </w:tc>
        <w:tc>
          <w:tcPr>
            <w:tcW w:w="1620" w:type="dxa"/>
          </w:tcPr>
          <w:p w14:paraId="2C572827" w14:textId="77777777" w:rsidR="00F02090" w:rsidRPr="00FD0425" w:rsidRDefault="00F02090" w:rsidP="00694C97">
            <w:pPr>
              <w:pStyle w:val="TAL"/>
              <w:rPr>
                <w:lang w:eastAsia="ja-JP"/>
              </w:rPr>
            </w:pPr>
            <w:r w:rsidRPr="00FD0425">
              <w:rPr>
                <w:lang w:eastAsia="ja-JP"/>
              </w:rPr>
              <w:t xml:space="preserve"> BIT STRING (SIZE(64))</w:t>
            </w:r>
          </w:p>
        </w:tc>
        <w:tc>
          <w:tcPr>
            <w:tcW w:w="4419" w:type="dxa"/>
          </w:tcPr>
          <w:p w14:paraId="26AC1F09" w14:textId="77777777" w:rsidR="00F02090" w:rsidRPr="00FD0425" w:rsidRDefault="00F02090" w:rsidP="00694C97">
            <w:pPr>
              <w:pStyle w:val="TAL"/>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F02090"/>
    <w:p w14:paraId="693124A4" w14:textId="77777777" w:rsidR="00F02090" w:rsidRPr="00FD0425" w:rsidRDefault="00F02090" w:rsidP="00F02090">
      <w:pPr>
        <w:pStyle w:val="Heading4"/>
        <w:rPr>
          <w:rFonts w:eastAsia="Batang"/>
        </w:rPr>
      </w:pPr>
      <w:bookmarkStart w:id="6665" w:name="_Toc20955342"/>
      <w:bookmarkStart w:id="6666" w:name="_Toc29991545"/>
      <w:bookmarkStart w:id="6667" w:name="_Toc36555946"/>
      <w:bookmarkStart w:id="6668" w:name="_Toc44497691"/>
      <w:bookmarkStart w:id="6669" w:name="_Toc45108078"/>
      <w:bookmarkStart w:id="6670" w:name="_Toc45901698"/>
      <w:bookmarkStart w:id="6671" w:name="_Toc51850779"/>
      <w:bookmarkStart w:id="6672" w:name="_Toc56693783"/>
      <w:bookmarkStart w:id="6673" w:name="_Toc64447327"/>
      <w:bookmarkStart w:id="6674" w:name="_Toc66286821"/>
      <w:bookmarkStart w:id="6675" w:name="_Toc74151516"/>
      <w:bookmarkStart w:id="6676" w:name="_Toc88653989"/>
      <w:bookmarkStart w:id="6677" w:name="_Toc97904345"/>
      <w:bookmarkStart w:id="6678" w:name="_Toc105175386"/>
      <w:bookmarkStart w:id="6679" w:name="_Toc113826416"/>
      <w:bookmarkStart w:id="6680" w:name="_Toc120032542"/>
      <w:r w:rsidRPr="00FD0425">
        <w:rPr>
          <w:rFonts w:eastAsia="Batang"/>
        </w:rPr>
        <w:t>9.2.3.33</w:t>
      </w:r>
      <w:r w:rsidRPr="00FD0425">
        <w:rPr>
          <w:rFonts w:eastAsia="Batang"/>
        </w:rPr>
        <w:tab/>
        <w:t>DRB ID</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D579B7F" w14:textId="77777777" w:rsidR="00F02090" w:rsidRPr="00FD0425" w:rsidRDefault="00F02090" w:rsidP="00F02090">
      <w:pPr>
        <w:keepNext/>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02090" w:rsidRPr="00FD0425" w14:paraId="7354B150" w14:textId="77777777" w:rsidTr="00694C97">
        <w:tblPrEx>
          <w:tblCellMar>
            <w:top w:w="0" w:type="dxa"/>
            <w:bottom w:w="0" w:type="dxa"/>
          </w:tblCellMar>
        </w:tblPrEx>
        <w:tc>
          <w:tcPr>
            <w:tcW w:w="2304" w:type="dxa"/>
          </w:tcPr>
          <w:p w14:paraId="44F50A8A" w14:textId="77777777" w:rsidR="00F02090" w:rsidRPr="00FD0425" w:rsidRDefault="00F02090" w:rsidP="00694C97">
            <w:pPr>
              <w:pStyle w:val="TAH"/>
            </w:pPr>
            <w:r w:rsidRPr="00FD0425">
              <w:t>IE/Group Name</w:t>
            </w:r>
          </w:p>
        </w:tc>
        <w:tc>
          <w:tcPr>
            <w:tcW w:w="1080" w:type="dxa"/>
          </w:tcPr>
          <w:p w14:paraId="07A21AD7" w14:textId="77777777" w:rsidR="00F02090" w:rsidRPr="00FD0425" w:rsidRDefault="00F02090" w:rsidP="00694C97">
            <w:pPr>
              <w:pStyle w:val="TAH"/>
            </w:pPr>
            <w:r w:rsidRPr="00FD0425">
              <w:t>Presence</w:t>
            </w:r>
          </w:p>
        </w:tc>
        <w:tc>
          <w:tcPr>
            <w:tcW w:w="1080" w:type="dxa"/>
          </w:tcPr>
          <w:p w14:paraId="70EC6140" w14:textId="77777777" w:rsidR="00F02090" w:rsidRPr="00FD0425" w:rsidRDefault="00F02090" w:rsidP="00694C97">
            <w:pPr>
              <w:pStyle w:val="TAH"/>
            </w:pPr>
            <w:r w:rsidRPr="00FD0425">
              <w:t>Range</w:t>
            </w:r>
          </w:p>
        </w:tc>
        <w:tc>
          <w:tcPr>
            <w:tcW w:w="2592" w:type="dxa"/>
          </w:tcPr>
          <w:p w14:paraId="375BC877" w14:textId="77777777" w:rsidR="00F02090" w:rsidRPr="00FD0425" w:rsidRDefault="00F02090" w:rsidP="00694C97">
            <w:pPr>
              <w:pStyle w:val="TAH"/>
            </w:pPr>
            <w:r w:rsidRPr="00FD0425">
              <w:t>IE type and reference</w:t>
            </w:r>
          </w:p>
        </w:tc>
        <w:tc>
          <w:tcPr>
            <w:tcW w:w="2520" w:type="dxa"/>
          </w:tcPr>
          <w:p w14:paraId="57264C94" w14:textId="77777777" w:rsidR="00F02090" w:rsidRPr="00FD0425" w:rsidRDefault="00F02090" w:rsidP="00694C97">
            <w:pPr>
              <w:pStyle w:val="TAH"/>
            </w:pPr>
            <w:r w:rsidRPr="00FD0425">
              <w:t>Semantics description</w:t>
            </w:r>
          </w:p>
        </w:tc>
      </w:tr>
      <w:tr w:rsidR="00F02090" w:rsidRPr="00FD0425" w14:paraId="3A022605" w14:textId="77777777" w:rsidTr="00694C97">
        <w:tblPrEx>
          <w:tblCellMar>
            <w:top w:w="0" w:type="dxa"/>
            <w:bottom w:w="0" w:type="dxa"/>
          </w:tblCellMar>
        </w:tblPrEx>
        <w:tc>
          <w:tcPr>
            <w:tcW w:w="2304" w:type="dxa"/>
          </w:tcPr>
          <w:p w14:paraId="13234B51" w14:textId="77777777" w:rsidR="00F02090" w:rsidRPr="00FD0425" w:rsidRDefault="00F02090" w:rsidP="00694C97">
            <w:pPr>
              <w:pStyle w:val="TAL"/>
              <w:rPr>
                <w:rFonts w:eastAsia="Batang"/>
              </w:rPr>
            </w:pPr>
            <w:r w:rsidRPr="00FD0425">
              <w:t>DRB ID</w:t>
            </w:r>
          </w:p>
        </w:tc>
        <w:tc>
          <w:tcPr>
            <w:tcW w:w="1080" w:type="dxa"/>
          </w:tcPr>
          <w:p w14:paraId="4C0D22A4" w14:textId="77777777" w:rsidR="00F02090" w:rsidRPr="00FD0425" w:rsidRDefault="00F02090" w:rsidP="00694C97">
            <w:pPr>
              <w:pStyle w:val="TAL"/>
            </w:pPr>
            <w:r w:rsidRPr="00FD0425">
              <w:t>M</w:t>
            </w:r>
          </w:p>
        </w:tc>
        <w:tc>
          <w:tcPr>
            <w:tcW w:w="1080" w:type="dxa"/>
          </w:tcPr>
          <w:p w14:paraId="2EF6BA9B" w14:textId="77777777" w:rsidR="00F02090" w:rsidRPr="00FD0425" w:rsidRDefault="00F02090" w:rsidP="00694C97">
            <w:pPr>
              <w:pStyle w:val="TAL"/>
              <w:rPr>
                <w:i/>
              </w:rPr>
            </w:pPr>
          </w:p>
        </w:tc>
        <w:tc>
          <w:tcPr>
            <w:tcW w:w="2592" w:type="dxa"/>
          </w:tcPr>
          <w:p w14:paraId="4A619BA8" w14:textId="77777777" w:rsidR="00F02090" w:rsidRPr="00FD0425" w:rsidRDefault="00F02090" w:rsidP="00694C97">
            <w:pPr>
              <w:pStyle w:val="TAL"/>
            </w:pPr>
            <w:r w:rsidRPr="00FD0425">
              <w:t>INTEGER (1..32, ...)</w:t>
            </w:r>
          </w:p>
        </w:tc>
        <w:tc>
          <w:tcPr>
            <w:tcW w:w="2520" w:type="dxa"/>
          </w:tcPr>
          <w:p w14:paraId="1D9D6396" w14:textId="77777777" w:rsidR="00F02090" w:rsidRPr="00FD0425" w:rsidRDefault="00F02090" w:rsidP="00694C97">
            <w:pPr>
              <w:pStyle w:val="TAL"/>
            </w:pPr>
          </w:p>
        </w:tc>
      </w:tr>
    </w:tbl>
    <w:p w14:paraId="7F794DF4" w14:textId="77777777" w:rsidR="00F02090" w:rsidRPr="00FD0425" w:rsidRDefault="00F02090" w:rsidP="00F02090">
      <w:pPr>
        <w:rPr>
          <w:lang w:eastAsia="zh-CN"/>
        </w:rPr>
      </w:pPr>
    </w:p>
    <w:p w14:paraId="6BB0760F" w14:textId="77777777" w:rsidR="00F02090" w:rsidRPr="00FD0425" w:rsidRDefault="00F02090" w:rsidP="00F02090">
      <w:pPr>
        <w:pStyle w:val="Heading4"/>
      </w:pPr>
      <w:bookmarkStart w:id="6681" w:name="_Toc20955343"/>
      <w:bookmarkStart w:id="6682" w:name="_Toc29991546"/>
      <w:bookmarkStart w:id="6683" w:name="_Toc36555947"/>
      <w:bookmarkStart w:id="6684" w:name="_Toc44497692"/>
      <w:bookmarkStart w:id="6685" w:name="_Toc45108079"/>
      <w:bookmarkStart w:id="6686" w:name="_Toc45901699"/>
      <w:bookmarkStart w:id="6687" w:name="_Toc51850780"/>
      <w:bookmarkStart w:id="6688" w:name="_Toc56693784"/>
      <w:bookmarkStart w:id="6689" w:name="_Toc64447328"/>
      <w:bookmarkStart w:id="6690" w:name="_Toc66286822"/>
      <w:bookmarkStart w:id="6691" w:name="_Toc74151517"/>
      <w:bookmarkStart w:id="6692" w:name="_Toc88653990"/>
      <w:bookmarkStart w:id="6693" w:name="_Toc97904346"/>
      <w:bookmarkStart w:id="6694" w:name="_Toc105175387"/>
      <w:bookmarkStart w:id="6695" w:name="_Toc113826417"/>
      <w:bookmarkStart w:id="6696" w:name="_Toc120032543"/>
      <w:r w:rsidRPr="00FD0425">
        <w:t>9.2.3.34</w:t>
      </w:r>
      <w:r w:rsidRPr="00FD0425">
        <w:tab/>
        <w:t>DL Forwarding</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6BAE175B" w14:textId="77777777" w:rsidR="00F02090" w:rsidRPr="00FD0425" w:rsidRDefault="00F02090" w:rsidP="00F02090">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02090" w:rsidRPr="00FD0425" w14:paraId="0FE6AADC" w14:textId="77777777" w:rsidTr="00694C97">
        <w:tblPrEx>
          <w:tblCellMar>
            <w:top w:w="0" w:type="dxa"/>
            <w:bottom w:w="0" w:type="dxa"/>
          </w:tblCellMar>
        </w:tblPrEx>
        <w:trPr>
          <w:jc w:val="center"/>
        </w:trPr>
        <w:tc>
          <w:tcPr>
            <w:tcW w:w="2552" w:type="dxa"/>
          </w:tcPr>
          <w:p w14:paraId="10C2EC48" w14:textId="77777777" w:rsidR="00F02090" w:rsidRPr="00FD0425" w:rsidRDefault="00F02090" w:rsidP="00694C97">
            <w:pPr>
              <w:pStyle w:val="TAH"/>
              <w:rPr>
                <w:lang w:eastAsia="ja-JP"/>
              </w:rPr>
            </w:pPr>
            <w:r w:rsidRPr="00FD0425">
              <w:rPr>
                <w:lang w:eastAsia="ja-JP"/>
              </w:rPr>
              <w:t>IE/Group Name</w:t>
            </w:r>
          </w:p>
        </w:tc>
        <w:tc>
          <w:tcPr>
            <w:tcW w:w="1134" w:type="dxa"/>
          </w:tcPr>
          <w:p w14:paraId="20EF4121" w14:textId="77777777" w:rsidR="00F02090" w:rsidRPr="00FD0425" w:rsidRDefault="00F02090" w:rsidP="00694C97">
            <w:pPr>
              <w:pStyle w:val="TAH"/>
              <w:rPr>
                <w:lang w:eastAsia="ja-JP"/>
              </w:rPr>
            </w:pPr>
            <w:r w:rsidRPr="00FD0425">
              <w:rPr>
                <w:lang w:eastAsia="ja-JP"/>
              </w:rPr>
              <w:t>Presence</w:t>
            </w:r>
          </w:p>
        </w:tc>
        <w:tc>
          <w:tcPr>
            <w:tcW w:w="1701" w:type="dxa"/>
          </w:tcPr>
          <w:p w14:paraId="15A24098" w14:textId="77777777" w:rsidR="00F02090" w:rsidRPr="00FD0425" w:rsidRDefault="00F02090" w:rsidP="00694C97">
            <w:pPr>
              <w:pStyle w:val="TAH"/>
              <w:rPr>
                <w:lang w:eastAsia="ja-JP"/>
              </w:rPr>
            </w:pPr>
            <w:r w:rsidRPr="00FD0425">
              <w:rPr>
                <w:lang w:eastAsia="ja-JP"/>
              </w:rPr>
              <w:t>Range</w:t>
            </w:r>
          </w:p>
        </w:tc>
        <w:tc>
          <w:tcPr>
            <w:tcW w:w="1559" w:type="dxa"/>
          </w:tcPr>
          <w:p w14:paraId="0C94C424" w14:textId="77777777" w:rsidR="00F02090" w:rsidRPr="00FD0425" w:rsidRDefault="00F02090" w:rsidP="00694C97">
            <w:pPr>
              <w:pStyle w:val="TAH"/>
              <w:rPr>
                <w:lang w:eastAsia="ja-JP"/>
              </w:rPr>
            </w:pPr>
            <w:r w:rsidRPr="00FD0425">
              <w:rPr>
                <w:lang w:eastAsia="ja-JP"/>
              </w:rPr>
              <w:t>IE type and reference</w:t>
            </w:r>
          </w:p>
        </w:tc>
        <w:tc>
          <w:tcPr>
            <w:tcW w:w="2410" w:type="dxa"/>
          </w:tcPr>
          <w:p w14:paraId="4235400B" w14:textId="77777777" w:rsidR="00F02090" w:rsidRPr="00FD0425" w:rsidRDefault="00F02090" w:rsidP="00694C97">
            <w:pPr>
              <w:pStyle w:val="TAH"/>
              <w:rPr>
                <w:lang w:eastAsia="ja-JP"/>
              </w:rPr>
            </w:pPr>
            <w:r w:rsidRPr="00FD0425">
              <w:rPr>
                <w:lang w:eastAsia="ja-JP"/>
              </w:rPr>
              <w:t>Semantics description</w:t>
            </w:r>
          </w:p>
        </w:tc>
      </w:tr>
      <w:tr w:rsidR="00F02090" w:rsidRPr="00FD0425" w14:paraId="48B858C4" w14:textId="77777777" w:rsidTr="00694C97">
        <w:tblPrEx>
          <w:tblCellMar>
            <w:top w:w="0" w:type="dxa"/>
            <w:bottom w:w="0" w:type="dxa"/>
          </w:tblCellMar>
        </w:tblPrEx>
        <w:trPr>
          <w:jc w:val="center"/>
        </w:trPr>
        <w:tc>
          <w:tcPr>
            <w:tcW w:w="2552" w:type="dxa"/>
          </w:tcPr>
          <w:p w14:paraId="1F356AA1" w14:textId="77777777" w:rsidR="00F02090" w:rsidRPr="00FD0425" w:rsidRDefault="00F02090" w:rsidP="00694C97">
            <w:pPr>
              <w:pStyle w:val="TAL"/>
              <w:rPr>
                <w:b/>
                <w:lang w:eastAsia="ja-JP"/>
              </w:rPr>
            </w:pPr>
            <w:r w:rsidRPr="00FD0425">
              <w:rPr>
                <w:bCs/>
                <w:lang w:eastAsia="ja-JP"/>
              </w:rPr>
              <w:t>DL Forwarding</w:t>
            </w:r>
          </w:p>
        </w:tc>
        <w:tc>
          <w:tcPr>
            <w:tcW w:w="1134" w:type="dxa"/>
          </w:tcPr>
          <w:p w14:paraId="5F485883" w14:textId="77777777" w:rsidR="00F02090" w:rsidRPr="00FD0425" w:rsidRDefault="00F02090" w:rsidP="00694C97">
            <w:pPr>
              <w:pStyle w:val="TAL"/>
              <w:rPr>
                <w:lang w:eastAsia="ja-JP"/>
              </w:rPr>
            </w:pPr>
            <w:r w:rsidRPr="00FD0425">
              <w:rPr>
                <w:lang w:eastAsia="ja-JP"/>
              </w:rPr>
              <w:t>M</w:t>
            </w:r>
          </w:p>
        </w:tc>
        <w:tc>
          <w:tcPr>
            <w:tcW w:w="1701" w:type="dxa"/>
          </w:tcPr>
          <w:p w14:paraId="75787201" w14:textId="77777777" w:rsidR="00F02090" w:rsidRPr="00FD0425" w:rsidRDefault="00F02090" w:rsidP="00694C97">
            <w:pPr>
              <w:pStyle w:val="TAL"/>
              <w:rPr>
                <w:lang w:eastAsia="ja-JP"/>
              </w:rPr>
            </w:pPr>
          </w:p>
        </w:tc>
        <w:tc>
          <w:tcPr>
            <w:tcW w:w="1559" w:type="dxa"/>
          </w:tcPr>
          <w:p w14:paraId="28BA7717" w14:textId="77777777" w:rsidR="00F02090" w:rsidRPr="00FD0425" w:rsidRDefault="00F02090" w:rsidP="00694C97">
            <w:pPr>
              <w:pStyle w:val="TAL"/>
              <w:rPr>
                <w:lang w:eastAsia="ja-JP"/>
              </w:rPr>
            </w:pPr>
            <w:r w:rsidRPr="00FD0425">
              <w:rPr>
                <w:lang w:eastAsia="ja-JP"/>
              </w:rPr>
              <w:t>ENUMERATED (DL forwarding proposed, …)</w:t>
            </w:r>
          </w:p>
        </w:tc>
        <w:tc>
          <w:tcPr>
            <w:tcW w:w="2410" w:type="dxa"/>
          </w:tcPr>
          <w:p w14:paraId="14778865" w14:textId="77777777" w:rsidR="00F02090" w:rsidRPr="00FD0425" w:rsidRDefault="00F02090" w:rsidP="00694C97">
            <w:pPr>
              <w:pStyle w:val="TAL"/>
              <w:rPr>
                <w:lang w:eastAsia="ja-JP"/>
              </w:rPr>
            </w:pPr>
          </w:p>
        </w:tc>
      </w:tr>
    </w:tbl>
    <w:p w14:paraId="63323B61" w14:textId="77777777" w:rsidR="00F02090" w:rsidRPr="00FD0425" w:rsidRDefault="00F02090" w:rsidP="00F02090"/>
    <w:p w14:paraId="191CF2D3" w14:textId="77777777" w:rsidR="00F02090" w:rsidRPr="00FD0425" w:rsidRDefault="00F02090" w:rsidP="00F02090">
      <w:pPr>
        <w:pStyle w:val="Heading4"/>
      </w:pPr>
      <w:bookmarkStart w:id="6697" w:name="_Toc20955344"/>
      <w:bookmarkStart w:id="6698" w:name="_Toc29991547"/>
      <w:bookmarkStart w:id="6699" w:name="_Toc36555948"/>
      <w:bookmarkStart w:id="6700" w:name="_Toc44497693"/>
      <w:bookmarkStart w:id="6701" w:name="_Toc45108080"/>
      <w:bookmarkStart w:id="6702" w:name="_Toc45901700"/>
      <w:bookmarkStart w:id="6703" w:name="_Toc51850781"/>
      <w:bookmarkStart w:id="6704" w:name="_Toc56693785"/>
      <w:bookmarkStart w:id="6705" w:name="_Toc64447329"/>
      <w:bookmarkStart w:id="6706" w:name="_Toc66286823"/>
      <w:bookmarkStart w:id="6707" w:name="_Toc74151518"/>
      <w:bookmarkStart w:id="6708" w:name="_Toc88653991"/>
      <w:bookmarkStart w:id="6709" w:name="_Toc97904347"/>
      <w:bookmarkStart w:id="6710" w:name="_Toc105175388"/>
      <w:bookmarkStart w:id="6711" w:name="_Toc113826418"/>
      <w:bookmarkStart w:id="6712" w:name="_Toc120032544"/>
      <w:r w:rsidRPr="00FD0425">
        <w:t>9.2.3.35</w:t>
      </w:r>
      <w:r w:rsidRPr="00FD0425">
        <w:tab/>
        <w:t>Data Forwarding Accepted</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069C426D" w14:textId="77777777" w:rsidR="00F02090" w:rsidRPr="00FD0425" w:rsidRDefault="00F02090" w:rsidP="00F02090">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02090" w:rsidRPr="00FD0425" w14:paraId="2DE3C472" w14:textId="77777777" w:rsidTr="00694C97">
        <w:tblPrEx>
          <w:tblCellMar>
            <w:top w:w="0" w:type="dxa"/>
            <w:bottom w:w="0" w:type="dxa"/>
          </w:tblCellMar>
        </w:tblPrEx>
        <w:trPr>
          <w:jc w:val="center"/>
        </w:trPr>
        <w:tc>
          <w:tcPr>
            <w:tcW w:w="2552" w:type="dxa"/>
          </w:tcPr>
          <w:p w14:paraId="33AD04CC" w14:textId="77777777" w:rsidR="00F02090" w:rsidRPr="00FD0425" w:rsidRDefault="00F02090" w:rsidP="00694C97">
            <w:pPr>
              <w:pStyle w:val="TAH"/>
              <w:rPr>
                <w:lang w:eastAsia="ja-JP"/>
              </w:rPr>
            </w:pPr>
            <w:r w:rsidRPr="00FD0425">
              <w:rPr>
                <w:lang w:eastAsia="ja-JP"/>
              </w:rPr>
              <w:t>IE/Group Name</w:t>
            </w:r>
          </w:p>
        </w:tc>
        <w:tc>
          <w:tcPr>
            <w:tcW w:w="1134" w:type="dxa"/>
          </w:tcPr>
          <w:p w14:paraId="0F9DDE9A" w14:textId="77777777" w:rsidR="00F02090" w:rsidRPr="00FD0425" w:rsidRDefault="00F02090" w:rsidP="00694C97">
            <w:pPr>
              <w:pStyle w:val="TAH"/>
              <w:rPr>
                <w:lang w:eastAsia="ja-JP"/>
              </w:rPr>
            </w:pPr>
            <w:r w:rsidRPr="00FD0425">
              <w:rPr>
                <w:lang w:eastAsia="ja-JP"/>
              </w:rPr>
              <w:t>Presence</w:t>
            </w:r>
          </w:p>
        </w:tc>
        <w:tc>
          <w:tcPr>
            <w:tcW w:w="1701" w:type="dxa"/>
          </w:tcPr>
          <w:p w14:paraId="36718147" w14:textId="77777777" w:rsidR="00F02090" w:rsidRPr="00FD0425" w:rsidRDefault="00F02090" w:rsidP="00694C97">
            <w:pPr>
              <w:pStyle w:val="TAH"/>
              <w:rPr>
                <w:lang w:eastAsia="ja-JP"/>
              </w:rPr>
            </w:pPr>
            <w:r w:rsidRPr="00FD0425">
              <w:rPr>
                <w:lang w:eastAsia="ja-JP"/>
              </w:rPr>
              <w:t>Range</w:t>
            </w:r>
          </w:p>
        </w:tc>
        <w:tc>
          <w:tcPr>
            <w:tcW w:w="1559" w:type="dxa"/>
          </w:tcPr>
          <w:p w14:paraId="3B7957A3" w14:textId="77777777" w:rsidR="00F02090" w:rsidRPr="00FD0425" w:rsidRDefault="00F02090" w:rsidP="00694C97">
            <w:pPr>
              <w:pStyle w:val="TAH"/>
              <w:rPr>
                <w:lang w:eastAsia="ja-JP"/>
              </w:rPr>
            </w:pPr>
            <w:r w:rsidRPr="00FD0425">
              <w:rPr>
                <w:lang w:eastAsia="ja-JP"/>
              </w:rPr>
              <w:t>IE type and reference</w:t>
            </w:r>
          </w:p>
        </w:tc>
        <w:tc>
          <w:tcPr>
            <w:tcW w:w="2410" w:type="dxa"/>
          </w:tcPr>
          <w:p w14:paraId="3923CFB2" w14:textId="77777777" w:rsidR="00F02090" w:rsidRPr="00FD0425" w:rsidRDefault="00F02090" w:rsidP="00694C97">
            <w:pPr>
              <w:pStyle w:val="TAH"/>
              <w:rPr>
                <w:lang w:eastAsia="ja-JP"/>
              </w:rPr>
            </w:pPr>
            <w:r w:rsidRPr="00FD0425">
              <w:rPr>
                <w:lang w:eastAsia="ja-JP"/>
              </w:rPr>
              <w:t>Semantics description</w:t>
            </w:r>
          </w:p>
        </w:tc>
      </w:tr>
      <w:tr w:rsidR="00F02090" w:rsidRPr="00FD0425" w14:paraId="0BA66C45" w14:textId="77777777" w:rsidTr="00694C97">
        <w:tblPrEx>
          <w:tblCellMar>
            <w:top w:w="0" w:type="dxa"/>
            <w:bottom w:w="0" w:type="dxa"/>
          </w:tblCellMar>
        </w:tblPrEx>
        <w:trPr>
          <w:jc w:val="center"/>
        </w:trPr>
        <w:tc>
          <w:tcPr>
            <w:tcW w:w="2552" w:type="dxa"/>
          </w:tcPr>
          <w:p w14:paraId="15F408A8" w14:textId="77777777" w:rsidR="00F02090" w:rsidRPr="00FD0425" w:rsidRDefault="00F02090" w:rsidP="00694C97">
            <w:pPr>
              <w:pStyle w:val="TAL"/>
              <w:rPr>
                <w:b/>
                <w:lang w:eastAsia="ja-JP"/>
              </w:rPr>
            </w:pPr>
            <w:r w:rsidRPr="00FD0425">
              <w:rPr>
                <w:bCs/>
                <w:lang w:eastAsia="ja-JP"/>
              </w:rPr>
              <w:t>Data Forwarding Accepted</w:t>
            </w:r>
          </w:p>
        </w:tc>
        <w:tc>
          <w:tcPr>
            <w:tcW w:w="1134" w:type="dxa"/>
          </w:tcPr>
          <w:p w14:paraId="4DFCD432" w14:textId="77777777" w:rsidR="00F02090" w:rsidRPr="00FD0425" w:rsidRDefault="00F02090" w:rsidP="00694C97">
            <w:pPr>
              <w:pStyle w:val="TAL"/>
              <w:rPr>
                <w:lang w:eastAsia="ja-JP"/>
              </w:rPr>
            </w:pPr>
            <w:r w:rsidRPr="00FD0425">
              <w:rPr>
                <w:lang w:eastAsia="ja-JP"/>
              </w:rPr>
              <w:t>M</w:t>
            </w:r>
          </w:p>
        </w:tc>
        <w:tc>
          <w:tcPr>
            <w:tcW w:w="1701" w:type="dxa"/>
          </w:tcPr>
          <w:p w14:paraId="776560B8" w14:textId="77777777" w:rsidR="00F02090" w:rsidRPr="00FD0425" w:rsidRDefault="00F02090" w:rsidP="00694C97">
            <w:pPr>
              <w:pStyle w:val="TAL"/>
              <w:rPr>
                <w:lang w:eastAsia="ja-JP"/>
              </w:rPr>
            </w:pPr>
          </w:p>
        </w:tc>
        <w:tc>
          <w:tcPr>
            <w:tcW w:w="1559" w:type="dxa"/>
          </w:tcPr>
          <w:p w14:paraId="073C7BE4" w14:textId="77777777" w:rsidR="00F02090" w:rsidRPr="00FD0425" w:rsidRDefault="00F02090" w:rsidP="00694C97">
            <w:pPr>
              <w:pStyle w:val="TAL"/>
              <w:rPr>
                <w:lang w:eastAsia="ja-JP"/>
              </w:rPr>
            </w:pPr>
            <w:r w:rsidRPr="00FD0425">
              <w:rPr>
                <w:lang w:eastAsia="ja-JP"/>
              </w:rPr>
              <w:t>ENUMERATED (data forwarding accepted, …)</w:t>
            </w:r>
          </w:p>
        </w:tc>
        <w:tc>
          <w:tcPr>
            <w:tcW w:w="2410" w:type="dxa"/>
          </w:tcPr>
          <w:p w14:paraId="366995D9" w14:textId="77777777" w:rsidR="00F02090" w:rsidRPr="00FD0425" w:rsidRDefault="00F02090" w:rsidP="00694C97">
            <w:pPr>
              <w:pStyle w:val="TAL"/>
              <w:rPr>
                <w:lang w:eastAsia="ja-JP"/>
              </w:rPr>
            </w:pPr>
          </w:p>
        </w:tc>
      </w:tr>
    </w:tbl>
    <w:p w14:paraId="0A943CA8" w14:textId="77777777" w:rsidR="00F02090" w:rsidRPr="00FD0425" w:rsidRDefault="00F02090" w:rsidP="00F02090"/>
    <w:p w14:paraId="73E7A53C" w14:textId="77777777" w:rsidR="00F02090" w:rsidRPr="00FD0425" w:rsidRDefault="00F02090" w:rsidP="00F02090">
      <w:pPr>
        <w:pStyle w:val="Heading4"/>
      </w:pPr>
      <w:bookmarkStart w:id="6713" w:name="_Toc20955345"/>
      <w:bookmarkStart w:id="6714" w:name="_Toc29991548"/>
      <w:bookmarkStart w:id="6715" w:name="_Toc36555949"/>
      <w:bookmarkStart w:id="6716" w:name="_Toc44497694"/>
      <w:bookmarkStart w:id="6717" w:name="_Toc45108081"/>
      <w:bookmarkStart w:id="6718" w:name="_Toc45901701"/>
      <w:bookmarkStart w:id="6719" w:name="_Toc51850782"/>
      <w:bookmarkStart w:id="6720" w:name="_Toc56693786"/>
      <w:bookmarkStart w:id="6721" w:name="_Toc64447330"/>
      <w:bookmarkStart w:id="6722" w:name="_Toc66286824"/>
      <w:bookmarkStart w:id="6723" w:name="_Toc74151519"/>
      <w:bookmarkStart w:id="6724" w:name="_Toc88653992"/>
      <w:bookmarkStart w:id="6725" w:name="_Toc97904348"/>
      <w:bookmarkStart w:id="6726" w:name="_Toc105175389"/>
      <w:bookmarkStart w:id="6727" w:name="_Toc113826419"/>
      <w:bookmarkStart w:id="6728" w:name="_Toc120032545"/>
      <w:r w:rsidRPr="00FD0425">
        <w:t>9.2.3.36</w:t>
      </w:r>
      <w:r w:rsidRPr="00FD0425">
        <w:tab/>
        <w:t>COUNT Value for PDCP SN Length 12</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8BAF572" w14:textId="77777777" w:rsidR="00F02090" w:rsidRPr="00FD0425" w:rsidRDefault="00F02090" w:rsidP="00F02090">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02090" w:rsidRPr="00FD0425" w14:paraId="44A32F6F" w14:textId="77777777" w:rsidTr="00694C97">
        <w:tblPrEx>
          <w:tblCellMar>
            <w:top w:w="0" w:type="dxa"/>
            <w:bottom w:w="0" w:type="dxa"/>
          </w:tblCellMar>
        </w:tblPrEx>
        <w:tc>
          <w:tcPr>
            <w:tcW w:w="2688" w:type="dxa"/>
          </w:tcPr>
          <w:p w14:paraId="5766D9A0" w14:textId="77777777" w:rsidR="00F02090" w:rsidRPr="00FD0425" w:rsidRDefault="00F02090" w:rsidP="00694C97">
            <w:pPr>
              <w:pStyle w:val="TAH"/>
              <w:rPr>
                <w:lang w:eastAsia="ja-JP"/>
              </w:rPr>
            </w:pPr>
            <w:r w:rsidRPr="00FD0425">
              <w:rPr>
                <w:lang w:eastAsia="ja-JP"/>
              </w:rPr>
              <w:t>IE/Group Name</w:t>
            </w:r>
          </w:p>
        </w:tc>
        <w:tc>
          <w:tcPr>
            <w:tcW w:w="1080" w:type="dxa"/>
          </w:tcPr>
          <w:p w14:paraId="1FB7A658" w14:textId="77777777" w:rsidR="00F02090" w:rsidRPr="00FD0425" w:rsidRDefault="00F02090" w:rsidP="00694C97">
            <w:pPr>
              <w:pStyle w:val="TAH"/>
              <w:rPr>
                <w:lang w:eastAsia="ja-JP"/>
              </w:rPr>
            </w:pPr>
            <w:r w:rsidRPr="00FD0425">
              <w:rPr>
                <w:lang w:eastAsia="ja-JP"/>
              </w:rPr>
              <w:t>Presence</w:t>
            </w:r>
          </w:p>
        </w:tc>
        <w:tc>
          <w:tcPr>
            <w:tcW w:w="900" w:type="dxa"/>
          </w:tcPr>
          <w:p w14:paraId="637541ED" w14:textId="77777777" w:rsidR="00F02090" w:rsidRPr="00FD0425" w:rsidRDefault="00F02090" w:rsidP="00694C97">
            <w:pPr>
              <w:pStyle w:val="TAH"/>
              <w:rPr>
                <w:lang w:eastAsia="ja-JP"/>
              </w:rPr>
            </w:pPr>
            <w:r w:rsidRPr="00FD0425">
              <w:rPr>
                <w:lang w:eastAsia="ja-JP"/>
              </w:rPr>
              <w:t>Range</w:t>
            </w:r>
          </w:p>
        </w:tc>
        <w:tc>
          <w:tcPr>
            <w:tcW w:w="2304" w:type="dxa"/>
          </w:tcPr>
          <w:p w14:paraId="246F17A3" w14:textId="77777777" w:rsidR="00F02090" w:rsidRPr="00FD0425" w:rsidRDefault="00F02090" w:rsidP="00694C97">
            <w:pPr>
              <w:pStyle w:val="TAH"/>
              <w:rPr>
                <w:lang w:eastAsia="ja-JP"/>
              </w:rPr>
            </w:pPr>
            <w:r w:rsidRPr="00FD0425">
              <w:rPr>
                <w:lang w:eastAsia="ja-JP"/>
              </w:rPr>
              <w:t>IE type and reference</w:t>
            </w:r>
          </w:p>
        </w:tc>
        <w:tc>
          <w:tcPr>
            <w:tcW w:w="2694" w:type="dxa"/>
          </w:tcPr>
          <w:p w14:paraId="54EA8954" w14:textId="77777777" w:rsidR="00F02090" w:rsidRPr="00FD0425" w:rsidRDefault="00F02090" w:rsidP="00694C97">
            <w:pPr>
              <w:pStyle w:val="TAH"/>
              <w:rPr>
                <w:lang w:eastAsia="ja-JP"/>
              </w:rPr>
            </w:pPr>
            <w:r w:rsidRPr="00FD0425">
              <w:rPr>
                <w:lang w:eastAsia="ja-JP"/>
              </w:rPr>
              <w:t>Semantics description</w:t>
            </w:r>
          </w:p>
        </w:tc>
      </w:tr>
      <w:tr w:rsidR="00F02090" w:rsidRPr="00FD0425" w14:paraId="3BFCE1EE" w14:textId="77777777" w:rsidTr="00694C97">
        <w:tblPrEx>
          <w:tblCellMar>
            <w:top w:w="0" w:type="dxa"/>
            <w:bottom w:w="0" w:type="dxa"/>
          </w:tblCellMar>
        </w:tblPrEx>
        <w:tc>
          <w:tcPr>
            <w:tcW w:w="2688" w:type="dxa"/>
          </w:tcPr>
          <w:p w14:paraId="435F9FF3" w14:textId="77777777" w:rsidR="00F02090" w:rsidRPr="00FD0425" w:rsidRDefault="00F02090" w:rsidP="00694C97">
            <w:pPr>
              <w:pStyle w:val="TAL"/>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694C97">
            <w:pPr>
              <w:pStyle w:val="TAL"/>
              <w:rPr>
                <w:lang w:eastAsia="ja-JP"/>
              </w:rPr>
            </w:pPr>
            <w:r w:rsidRPr="00FD0425">
              <w:rPr>
                <w:lang w:eastAsia="ja-JP"/>
              </w:rPr>
              <w:t>M</w:t>
            </w:r>
          </w:p>
        </w:tc>
        <w:tc>
          <w:tcPr>
            <w:tcW w:w="900" w:type="dxa"/>
          </w:tcPr>
          <w:p w14:paraId="68809E5B" w14:textId="77777777" w:rsidR="00F02090" w:rsidRPr="00FD0425" w:rsidRDefault="00F02090" w:rsidP="00694C97">
            <w:pPr>
              <w:pStyle w:val="TAL"/>
              <w:rPr>
                <w:lang w:eastAsia="ja-JP"/>
              </w:rPr>
            </w:pPr>
          </w:p>
        </w:tc>
        <w:tc>
          <w:tcPr>
            <w:tcW w:w="2304" w:type="dxa"/>
          </w:tcPr>
          <w:p w14:paraId="294804D8" w14:textId="77777777" w:rsidR="00F02090" w:rsidRPr="00FD0425" w:rsidRDefault="00F02090" w:rsidP="00694C97">
            <w:pPr>
              <w:pStyle w:val="TAL"/>
              <w:rPr>
                <w:lang w:eastAsia="ja-JP"/>
              </w:rPr>
            </w:pPr>
            <w:r w:rsidRPr="00FD0425">
              <w:rPr>
                <w:lang w:eastAsia="ja-JP"/>
              </w:rPr>
              <w:t>INTEGER (0..4095)</w:t>
            </w:r>
          </w:p>
        </w:tc>
        <w:tc>
          <w:tcPr>
            <w:tcW w:w="2694" w:type="dxa"/>
          </w:tcPr>
          <w:p w14:paraId="4AEE88A4" w14:textId="77777777" w:rsidR="00F02090" w:rsidRPr="00FD0425" w:rsidRDefault="00F02090" w:rsidP="00694C97">
            <w:pPr>
              <w:pStyle w:val="TAL"/>
              <w:rPr>
                <w:lang w:eastAsia="ja-JP"/>
              </w:rPr>
            </w:pPr>
          </w:p>
        </w:tc>
      </w:tr>
      <w:tr w:rsidR="00F02090" w:rsidRPr="00FD0425" w14:paraId="640B297D" w14:textId="77777777" w:rsidTr="00694C97">
        <w:tblPrEx>
          <w:tblCellMar>
            <w:top w:w="0" w:type="dxa"/>
            <w:bottom w:w="0" w:type="dxa"/>
          </w:tblCellMar>
        </w:tblPrEx>
        <w:tc>
          <w:tcPr>
            <w:tcW w:w="2688" w:type="dxa"/>
          </w:tcPr>
          <w:p w14:paraId="6F7445F1" w14:textId="77777777" w:rsidR="00F02090" w:rsidRPr="00FD0425" w:rsidRDefault="00F02090" w:rsidP="00694C97">
            <w:pPr>
              <w:pStyle w:val="TAL"/>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694C97">
            <w:pPr>
              <w:pStyle w:val="TAL"/>
              <w:rPr>
                <w:lang w:eastAsia="ja-JP"/>
              </w:rPr>
            </w:pPr>
            <w:r w:rsidRPr="00FD0425">
              <w:rPr>
                <w:lang w:eastAsia="ja-JP"/>
              </w:rPr>
              <w:t>M</w:t>
            </w:r>
          </w:p>
        </w:tc>
        <w:tc>
          <w:tcPr>
            <w:tcW w:w="900" w:type="dxa"/>
          </w:tcPr>
          <w:p w14:paraId="1AD2508E" w14:textId="77777777" w:rsidR="00F02090" w:rsidRPr="00FD0425" w:rsidRDefault="00F02090" w:rsidP="00694C97">
            <w:pPr>
              <w:pStyle w:val="TAL"/>
              <w:rPr>
                <w:lang w:eastAsia="ja-JP"/>
              </w:rPr>
            </w:pPr>
          </w:p>
        </w:tc>
        <w:tc>
          <w:tcPr>
            <w:tcW w:w="2304" w:type="dxa"/>
          </w:tcPr>
          <w:p w14:paraId="116916AE" w14:textId="77777777" w:rsidR="00F02090" w:rsidRPr="00FD0425" w:rsidRDefault="00F02090" w:rsidP="00694C97">
            <w:pPr>
              <w:pStyle w:val="TAL"/>
              <w:rPr>
                <w:lang w:eastAsia="ja-JP"/>
              </w:rPr>
            </w:pPr>
            <w:r w:rsidRPr="00FD0425">
              <w:rPr>
                <w:lang w:eastAsia="ja-JP"/>
              </w:rPr>
              <w:t>INTEGER (0..1048575)</w:t>
            </w:r>
          </w:p>
        </w:tc>
        <w:tc>
          <w:tcPr>
            <w:tcW w:w="2694" w:type="dxa"/>
          </w:tcPr>
          <w:p w14:paraId="0797C271" w14:textId="77777777" w:rsidR="00F02090" w:rsidRPr="00FD0425" w:rsidRDefault="00F02090" w:rsidP="00694C97">
            <w:pPr>
              <w:pStyle w:val="TAL"/>
              <w:rPr>
                <w:b/>
                <w:sz w:val="16"/>
                <w:szCs w:val="16"/>
                <w:lang w:eastAsia="ja-JP"/>
              </w:rPr>
            </w:pPr>
          </w:p>
        </w:tc>
      </w:tr>
    </w:tbl>
    <w:p w14:paraId="1B438258" w14:textId="77777777" w:rsidR="00F02090" w:rsidRPr="00FD0425" w:rsidRDefault="00F02090" w:rsidP="00F02090">
      <w:pPr>
        <w:rPr>
          <w:lang w:eastAsia="zh-CN"/>
        </w:rPr>
      </w:pPr>
    </w:p>
    <w:p w14:paraId="07EC2CF5" w14:textId="77777777" w:rsidR="00F02090" w:rsidRPr="00FD0425" w:rsidRDefault="00F02090" w:rsidP="00F02090">
      <w:pPr>
        <w:pStyle w:val="Heading4"/>
      </w:pPr>
      <w:bookmarkStart w:id="6729" w:name="_Toc20955346"/>
      <w:bookmarkStart w:id="6730" w:name="_Toc29991549"/>
      <w:bookmarkStart w:id="6731" w:name="_Toc36555950"/>
      <w:bookmarkStart w:id="6732" w:name="_Toc44497695"/>
      <w:bookmarkStart w:id="6733" w:name="_Toc45108082"/>
      <w:bookmarkStart w:id="6734" w:name="_Toc45901702"/>
      <w:bookmarkStart w:id="6735" w:name="_Toc51850783"/>
      <w:bookmarkStart w:id="6736" w:name="_Toc56693787"/>
      <w:bookmarkStart w:id="6737" w:name="_Toc64447331"/>
      <w:bookmarkStart w:id="6738" w:name="_Toc66286825"/>
      <w:bookmarkStart w:id="6739" w:name="_Toc74151520"/>
      <w:bookmarkStart w:id="6740" w:name="_Toc88653993"/>
      <w:bookmarkStart w:id="6741" w:name="_Toc97904349"/>
      <w:bookmarkStart w:id="6742" w:name="_Toc105175390"/>
      <w:bookmarkStart w:id="6743" w:name="_Toc113826420"/>
      <w:bookmarkStart w:id="6744" w:name="_Toc120032546"/>
      <w:r w:rsidRPr="00FD0425">
        <w:t>9.2.3.37</w:t>
      </w:r>
      <w:r w:rsidRPr="00FD0425">
        <w:tab/>
        <w:t>COUNT Value for PDCP SN Length 18</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0A857552" w14:textId="77777777" w:rsidR="00F02090" w:rsidRPr="00FD0425" w:rsidDel="00CF5EB6" w:rsidRDefault="00F02090" w:rsidP="00F02090">
      <w:pPr>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02090" w:rsidRPr="00FD0425" w14:paraId="0A1198D8" w14:textId="77777777" w:rsidTr="00694C97">
        <w:tblPrEx>
          <w:tblCellMar>
            <w:top w:w="0" w:type="dxa"/>
            <w:bottom w:w="0" w:type="dxa"/>
          </w:tblCellMar>
        </w:tblPrEx>
        <w:tc>
          <w:tcPr>
            <w:tcW w:w="2688" w:type="dxa"/>
          </w:tcPr>
          <w:p w14:paraId="3CF274C0" w14:textId="77777777" w:rsidR="00F02090" w:rsidRPr="00FD0425" w:rsidRDefault="00F02090" w:rsidP="00694C97">
            <w:pPr>
              <w:pStyle w:val="TAH"/>
              <w:rPr>
                <w:lang w:eastAsia="ja-JP"/>
              </w:rPr>
            </w:pPr>
            <w:r w:rsidRPr="00FD0425">
              <w:rPr>
                <w:lang w:eastAsia="ja-JP"/>
              </w:rPr>
              <w:t>IE/Group Name</w:t>
            </w:r>
          </w:p>
        </w:tc>
        <w:tc>
          <w:tcPr>
            <w:tcW w:w="1080" w:type="dxa"/>
          </w:tcPr>
          <w:p w14:paraId="3C75B8CD" w14:textId="77777777" w:rsidR="00F02090" w:rsidRPr="00FD0425" w:rsidRDefault="00F02090" w:rsidP="00694C97">
            <w:pPr>
              <w:pStyle w:val="TAH"/>
              <w:rPr>
                <w:lang w:eastAsia="ja-JP"/>
              </w:rPr>
            </w:pPr>
            <w:r w:rsidRPr="00FD0425">
              <w:rPr>
                <w:lang w:eastAsia="ja-JP"/>
              </w:rPr>
              <w:t>Presence</w:t>
            </w:r>
          </w:p>
        </w:tc>
        <w:tc>
          <w:tcPr>
            <w:tcW w:w="900" w:type="dxa"/>
          </w:tcPr>
          <w:p w14:paraId="0B3F5C27" w14:textId="77777777" w:rsidR="00F02090" w:rsidRPr="00FD0425" w:rsidRDefault="00F02090" w:rsidP="00694C97">
            <w:pPr>
              <w:pStyle w:val="TAH"/>
              <w:rPr>
                <w:lang w:eastAsia="ja-JP"/>
              </w:rPr>
            </w:pPr>
            <w:r w:rsidRPr="00FD0425">
              <w:rPr>
                <w:lang w:eastAsia="ja-JP"/>
              </w:rPr>
              <w:t>Range</w:t>
            </w:r>
          </w:p>
        </w:tc>
        <w:tc>
          <w:tcPr>
            <w:tcW w:w="2304" w:type="dxa"/>
          </w:tcPr>
          <w:p w14:paraId="18BF092E" w14:textId="77777777" w:rsidR="00F02090" w:rsidRPr="00FD0425" w:rsidRDefault="00F02090" w:rsidP="00694C97">
            <w:pPr>
              <w:pStyle w:val="TAH"/>
              <w:rPr>
                <w:lang w:eastAsia="ja-JP"/>
              </w:rPr>
            </w:pPr>
            <w:r w:rsidRPr="00FD0425">
              <w:rPr>
                <w:lang w:eastAsia="ja-JP"/>
              </w:rPr>
              <w:t>IE type and reference</w:t>
            </w:r>
          </w:p>
        </w:tc>
        <w:tc>
          <w:tcPr>
            <w:tcW w:w="2694" w:type="dxa"/>
          </w:tcPr>
          <w:p w14:paraId="73CFE859" w14:textId="77777777" w:rsidR="00F02090" w:rsidRPr="00FD0425" w:rsidRDefault="00F02090" w:rsidP="00694C97">
            <w:pPr>
              <w:pStyle w:val="TAH"/>
              <w:rPr>
                <w:lang w:eastAsia="ja-JP"/>
              </w:rPr>
            </w:pPr>
            <w:r w:rsidRPr="00FD0425">
              <w:rPr>
                <w:lang w:eastAsia="ja-JP"/>
              </w:rPr>
              <w:t>Semantics description</w:t>
            </w:r>
          </w:p>
        </w:tc>
      </w:tr>
      <w:tr w:rsidR="00F02090" w:rsidRPr="00FD0425" w14:paraId="2E0B74AF" w14:textId="77777777" w:rsidTr="00694C97">
        <w:tblPrEx>
          <w:tblCellMar>
            <w:top w:w="0" w:type="dxa"/>
            <w:bottom w:w="0" w:type="dxa"/>
          </w:tblCellMar>
        </w:tblPrEx>
        <w:tc>
          <w:tcPr>
            <w:tcW w:w="2688" w:type="dxa"/>
          </w:tcPr>
          <w:p w14:paraId="60214958" w14:textId="77777777" w:rsidR="00F02090" w:rsidRPr="00FD0425" w:rsidRDefault="00F02090" w:rsidP="00694C97">
            <w:pPr>
              <w:pStyle w:val="TAL"/>
            </w:pPr>
            <w:r w:rsidRPr="00FD0425">
              <w:rPr>
                <w:lang w:eastAsia="ja-JP"/>
              </w:rPr>
              <w:t>PDCP-SN Length 18</w:t>
            </w:r>
          </w:p>
        </w:tc>
        <w:tc>
          <w:tcPr>
            <w:tcW w:w="1080" w:type="dxa"/>
          </w:tcPr>
          <w:p w14:paraId="78079B9E" w14:textId="77777777" w:rsidR="00F02090" w:rsidRPr="00FD0425" w:rsidRDefault="00F02090" w:rsidP="00694C97">
            <w:pPr>
              <w:pStyle w:val="TAL"/>
              <w:rPr>
                <w:lang w:eastAsia="ja-JP"/>
              </w:rPr>
            </w:pPr>
            <w:r w:rsidRPr="00FD0425">
              <w:rPr>
                <w:lang w:eastAsia="ja-JP"/>
              </w:rPr>
              <w:t>M</w:t>
            </w:r>
          </w:p>
        </w:tc>
        <w:tc>
          <w:tcPr>
            <w:tcW w:w="900" w:type="dxa"/>
          </w:tcPr>
          <w:p w14:paraId="56E9F6C1" w14:textId="77777777" w:rsidR="00F02090" w:rsidRPr="00FD0425" w:rsidRDefault="00F02090" w:rsidP="00694C97">
            <w:pPr>
              <w:pStyle w:val="TAL"/>
              <w:rPr>
                <w:lang w:eastAsia="ja-JP"/>
              </w:rPr>
            </w:pPr>
          </w:p>
        </w:tc>
        <w:tc>
          <w:tcPr>
            <w:tcW w:w="2304" w:type="dxa"/>
          </w:tcPr>
          <w:p w14:paraId="68AC3BC7" w14:textId="77777777" w:rsidR="00F02090" w:rsidRPr="00FD0425" w:rsidRDefault="00F02090" w:rsidP="00694C97">
            <w:pPr>
              <w:pStyle w:val="TAL"/>
              <w:rPr>
                <w:lang w:eastAsia="ja-JP"/>
              </w:rPr>
            </w:pPr>
            <w:r w:rsidRPr="00FD0425">
              <w:rPr>
                <w:lang w:eastAsia="ja-JP"/>
              </w:rPr>
              <w:t>INTEGER (0..</w:t>
            </w:r>
            <w:r w:rsidRPr="00FD0425">
              <w:t>262143</w:t>
            </w:r>
            <w:r w:rsidRPr="00FD0425">
              <w:rPr>
                <w:lang w:eastAsia="ja-JP"/>
              </w:rPr>
              <w:t>)</w:t>
            </w:r>
          </w:p>
        </w:tc>
        <w:tc>
          <w:tcPr>
            <w:tcW w:w="2694" w:type="dxa"/>
          </w:tcPr>
          <w:p w14:paraId="327E3030" w14:textId="77777777" w:rsidR="00F02090" w:rsidRPr="00FD0425" w:rsidRDefault="00F02090" w:rsidP="00694C97">
            <w:pPr>
              <w:pStyle w:val="TAL"/>
              <w:rPr>
                <w:lang w:eastAsia="ja-JP"/>
              </w:rPr>
            </w:pPr>
          </w:p>
        </w:tc>
      </w:tr>
      <w:tr w:rsidR="00F02090" w:rsidRPr="00FD0425" w14:paraId="4FDCCB97" w14:textId="77777777" w:rsidTr="00694C97">
        <w:tblPrEx>
          <w:tblCellMar>
            <w:top w:w="0" w:type="dxa"/>
            <w:bottom w:w="0" w:type="dxa"/>
          </w:tblCellMar>
        </w:tblPrEx>
        <w:tc>
          <w:tcPr>
            <w:tcW w:w="2688" w:type="dxa"/>
          </w:tcPr>
          <w:p w14:paraId="08882FD9" w14:textId="77777777" w:rsidR="00F02090" w:rsidRPr="00FD0425" w:rsidRDefault="00F02090" w:rsidP="00694C97">
            <w:pPr>
              <w:pStyle w:val="TAL"/>
            </w:pPr>
            <w:r w:rsidRPr="00FD0425">
              <w:rPr>
                <w:lang w:eastAsia="ja-JP"/>
              </w:rPr>
              <w:t>HFN for PDCP-SN Length 18</w:t>
            </w:r>
          </w:p>
        </w:tc>
        <w:tc>
          <w:tcPr>
            <w:tcW w:w="1080" w:type="dxa"/>
          </w:tcPr>
          <w:p w14:paraId="6BA05C3D" w14:textId="77777777" w:rsidR="00F02090" w:rsidRPr="00FD0425" w:rsidRDefault="00F02090" w:rsidP="00694C97">
            <w:pPr>
              <w:pStyle w:val="TAL"/>
              <w:rPr>
                <w:lang w:eastAsia="ja-JP"/>
              </w:rPr>
            </w:pPr>
            <w:r w:rsidRPr="00FD0425">
              <w:rPr>
                <w:lang w:eastAsia="ja-JP"/>
              </w:rPr>
              <w:t>M</w:t>
            </w:r>
          </w:p>
        </w:tc>
        <w:tc>
          <w:tcPr>
            <w:tcW w:w="900" w:type="dxa"/>
          </w:tcPr>
          <w:p w14:paraId="01FF8A26" w14:textId="77777777" w:rsidR="00F02090" w:rsidRPr="00FD0425" w:rsidRDefault="00F02090" w:rsidP="00694C97">
            <w:pPr>
              <w:pStyle w:val="TAL"/>
              <w:rPr>
                <w:lang w:eastAsia="ja-JP"/>
              </w:rPr>
            </w:pPr>
          </w:p>
        </w:tc>
        <w:tc>
          <w:tcPr>
            <w:tcW w:w="2304" w:type="dxa"/>
          </w:tcPr>
          <w:p w14:paraId="43637C31" w14:textId="77777777" w:rsidR="00F02090" w:rsidRPr="00FD0425" w:rsidRDefault="00F02090" w:rsidP="00694C97">
            <w:pPr>
              <w:pStyle w:val="TAL"/>
              <w:rPr>
                <w:lang w:eastAsia="ja-JP"/>
              </w:rPr>
            </w:pPr>
            <w:r w:rsidRPr="00FD0425">
              <w:rPr>
                <w:lang w:eastAsia="ja-JP"/>
              </w:rPr>
              <w:t>INTEGER (0..16383)</w:t>
            </w:r>
          </w:p>
        </w:tc>
        <w:tc>
          <w:tcPr>
            <w:tcW w:w="2694" w:type="dxa"/>
          </w:tcPr>
          <w:p w14:paraId="5AA039F8" w14:textId="77777777" w:rsidR="00F02090" w:rsidRPr="00FD0425" w:rsidRDefault="00F02090" w:rsidP="00694C97">
            <w:pPr>
              <w:pStyle w:val="TAL"/>
              <w:rPr>
                <w:b/>
                <w:sz w:val="16"/>
                <w:szCs w:val="16"/>
                <w:lang w:eastAsia="ja-JP"/>
              </w:rPr>
            </w:pPr>
          </w:p>
        </w:tc>
      </w:tr>
    </w:tbl>
    <w:p w14:paraId="647B3A4B" w14:textId="77777777" w:rsidR="00F02090" w:rsidRPr="00FD0425" w:rsidRDefault="00F02090" w:rsidP="00F02090">
      <w:pPr>
        <w:rPr>
          <w:rFonts w:hint="eastAsia"/>
          <w:lang w:eastAsia="zh-CN"/>
        </w:rPr>
      </w:pPr>
    </w:p>
    <w:p w14:paraId="6678324D" w14:textId="77777777" w:rsidR="00F02090" w:rsidRPr="00FD0425" w:rsidRDefault="00F02090" w:rsidP="00F02090">
      <w:pPr>
        <w:pStyle w:val="Heading4"/>
        <w:rPr>
          <w:rFonts w:hint="eastAsia"/>
          <w:lang w:eastAsia="zh-CN"/>
        </w:rPr>
      </w:pPr>
      <w:bookmarkStart w:id="6745" w:name="_Toc20955347"/>
      <w:bookmarkStart w:id="6746" w:name="_Toc29991550"/>
      <w:bookmarkStart w:id="6747" w:name="_Toc36555951"/>
      <w:bookmarkStart w:id="6748" w:name="_Toc44497696"/>
      <w:bookmarkStart w:id="6749" w:name="_Toc45108083"/>
      <w:bookmarkStart w:id="6750" w:name="_Toc45901703"/>
      <w:bookmarkStart w:id="6751" w:name="_Toc51850784"/>
      <w:bookmarkStart w:id="6752" w:name="_Toc56693788"/>
      <w:bookmarkStart w:id="6753" w:name="_Toc64447332"/>
      <w:bookmarkStart w:id="6754" w:name="_Toc66286826"/>
      <w:bookmarkStart w:id="6755" w:name="_Toc74151521"/>
      <w:bookmarkStart w:id="6756" w:name="_Toc88653994"/>
      <w:bookmarkStart w:id="6757" w:name="_Toc97904350"/>
      <w:bookmarkStart w:id="6758" w:name="_Toc105175391"/>
      <w:bookmarkStart w:id="6759" w:name="_Toc113826421"/>
      <w:bookmarkStart w:id="6760" w:name="_Toc120032547"/>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2C2E92C2" w14:textId="77777777" w:rsidR="00F02090" w:rsidRPr="00FD0425" w:rsidRDefault="00F02090" w:rsidP="00F02090">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Change w:id="6761">
          <w:tblGrid>
            <w:gridCol w:w="2304"/>
            <w:gridCol w:w="1080"/>
            <w:gridCol w:w="2145"/>
            <w:gridCol w:w="1527"/>
            <w:gridCol w:w="2520"/>
          </w:tblGrid>
        </w:tblGridChange>
      </w:tblGrid>
      <w:tr w:rsidR="00F02090" w:rsidRPr="00FD0425" w14:paraId="78016BC0" w14:textId="77777777" w:rsidTr="00694C97">
        <w:tblPrEx>
          <w:tblCellMar>
            <w:top w:w="0" w:type="dxa"/>
            <w:bottom w:w="0" w:type="dxa"/>
          </w:tblCellMar>
        </w:tblPrEx>
        <w:tc>
          <w:tcPr>
            <w:tcW w:w="2304" w:type="dxa"/>
          </w:tcPr>
          <w:p w14:paraId="11C0EDB4"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694C97">
            <w:pPr>
              <w:pStyle w:val="TAH"/>
              <w:rPr>
                <w:rFonts w:cs="Arial"/>
                <w:lang w:eastAsia="ja-JP"/>
              </w:rPr>
            </w:pPr>
            <w:r w:rsidRPr="00FD0425">
              <w:rPr>
                <w:rFonts w:cs="Arial"/>
                <w:lang w:eastAsia="ja-JP"/>
              </w:rPr>
              <w:t>Presence</w:t>
            </w:r>
          </w:p>
        </w:tc>
        <w:tc>
          <w:tcPr>
            <w:tcW w:w="2145" w:type="dxa"/>
          </w:tcPr>
          <w:p w14:paraId="0DFD2E0C" w14:textId="77777777" w:rsidR="00F02090" w:rsidRPr="00FD0425" w:rsidRDefault="00F02090" w:rsidP="00694C97">
            <w:pPr>
              <w:pStyle w:val="TAH"/>
              <w:rPr>
                <w:rFonts w:cs="Arial"/>
                <w:lang w:eastAsia="ja-JP"/>
              </w:rPr>
            </w:pPr>
            <w:r w:rsidRPr="00FD0425">
              <w:rPr>
                <w:rFonts w:cs="Arial"/>
                <w:lang w:eastAsia="ja-JP"/>
              </w:rPr>
              <w:t>Range</w:t>
            </w:r>
          </w:p>
        </w:tc>
        <w:tc>
          <w:tcPr>
            <w:tcW w:w="1527" w:type="dxa"/>
          </w:tcPr>
          <w:p w14:paraId="44DC4BDD"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520" w:type="dxa"/>
          </w:tcPr>
          <w:p w14:paraId="52573E64"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334CC750" w14:textId="77777777" w:rsidTr="00694C97">
        <w:tblPrEx>
          <w:tblCellMar>
            <w:top w:w="0" w:type="dxa"/>
            <w:bottom w:w="0" w:type="dxa"/>
          </w:tblCellMar>
        </w:tblPrEx>
        <w:tc>
          <w:tcPr>
            <w:tcW w:w="2304" w:type="dxa"/>
          </w:tcPr>
          <w:p w14:paraId="698F9464" w14:textId="77777777" w:rsidR="00F02090" w:rsidRPr="00FD0425" w:rsidRDefault="00F02090" w:rsidP="00694C97">
            <w:pPr>
              <w:pStyle w:val="TAL"/>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694C97">
            <w:pPr>
              <w:pStyle w:val="TAL"/>
              <w:rPr>
                <w:lang w:eastAsia="ja-JP"/>
              </w:rPr>
            </w:pPr>
            <w:r w:rsidRPr="00FD0425">
              <w:rPr>
                <w:lang w:eastAsia="ja-JP"/>
              </w:rPr>
              <w:t>M</w:t>
            </w:r>
          </w:p>
        </w:tc>
        <w:tc>
          <w:tcPr>
            <w:tcW w:w="2145" w:type="dxa"/>
          </w:tcPr>
          <w:p w14:paraId="67AD8A5B" w14:textId="77777777" w:rsidR="00F02090" w:rsidRPr="00FD0425" w:rsidRDefault="00F02090" w:rsidP="00694C97">
            <w:pPr>
              <w:pStyle w:val="TAL"/>
              <w:rPr>
                <w:lang w:eastAsia="ja-JP"/>
              </w:rPr>
            </w:pPr>
          </w:p>
        </w:tc>
        <w:tc>
          <w:tcPr>
            <w:tcW w:w="1527" w:type="dxa"/>
          </w:tcPr>
          <w:p w14:paraId="07A1AB57" w14:textId="77777777" w:rsidR="00F02090" w:rsidRPr="00FD0425" w:rsidRDefault="00F02090" w:rsidP="00694C97">
            <w:pPr>
              <w:pStyle w:val="TAL"/>
              <w:rPr>
                <w:lang w:eastAsia="ja-JP"/>
              </w:rPr>
            </w:pPr>
            <w:r w:rsidRPr="00FD0425">
              <w:rPr>
                <w:lang w:eastAsia="ja-JP"/>
              </w:rPr>
              <w:t>9.2.2.4</w:t>
            </w:r>
          </w:p>
        </w:tc>
        <w:tc>
          <w:tcPr>
            <w:tcW w:w="2520" w:type="dxa"/>
          </w:tcPr>
          <w:p w14:paraId="6036D9C2" w14:textId="77777777" w:rsidR="00F02090" w:rsidRPr="00FD0425" w:rsidRDefault="00F02090" w:rsidP="00694C97">
            <w:pPr>
              <w:pStyle w:val="TAL"/>
              <w:rPr>
                <w:lang w:eastAsia="ja-JP"/>
              </w:rPr>
            </w:pPr>
          </w:p>
        </w:tc>
      </w:tr>
      <w:tr w:rsidR="00F02090" w:rsidRPr="00FD0425" w14:paraId="7CF7A561" w14:textId="77777777" w:rsidTr="00694C97">
        <w:tblPrEx>
          <w:tblCellMar>
            <w:top w:w="0" w:type="dxa"/>
            <w:bottom w:w="0" w:type="dxa"/>
          </w:tblCellMar>
        </w:tblPrEx>
        <w:tc>
          <w:tcPr>
            <w:tcW w:w="2304" w:type="dxa"/>
          </w:tcPr>
          <w:p w14:paraId="238707C1" w14:textId="77777777" w:rsidR="00F02090" w:rsidRPr="00FD0425" w:rsidRDefault="00F02090" w:rsidP="00694C97">
            <w:pPr>
              <w:pStyle w:val="TAL"/>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694C97">
            <w:pPr>
              <w:pStyle w:val="TAL"/>
              <w:rPr>
                <w:lang w:eastAsia="ja-JP"/>
              </w:rPr>
            </w:pPr>
            <w:r w:rsidRPr="00FD0425">
              <w:rPr>
                <w:lang w:eastAsia="ja-JP"/>
              </w:rPr>
              <w:t>M</w:t>
            </w:r>
          </w:p>
        </w:tc>
        <w:tc>
          <w:tcPr>
            <w:tcW w:w="2145" w:type="dxa"/>
          </w:tcPr>
          <w:p w14:paraId="77505A67" w14:textId="77777777" w:rsidR="00F02090" w:rsidRPr="00FD0425" w:rsidRDefault="00F02090" w:rsidP="00694C97">
            <w:pPr>
              <w:pStyle w:val="TAL"/>
              <w:rPr>
                <w:i/>
                <w:lang w:eastAsia="ja-JP"/>
              </w:rPr>
            </w:pPr>
          </w:p>
        </w:tc>
        <w:tc>
          <w:tcPr>
            <w:tcW w:w="1527" w:type="dxa"/>
          </w:tcPr>
          <w:p w14:paraId="60A90658" w14:textId="77777777" w:rsidR="00F02090" w:rsidRPr="00FD0425" w:rsidRDefault="00F02090" w:rsidP="00694C97">
            <w:pPr>
              <w:pStyle w:val="TAL"/>
              <w:rPr>
                <w:lang w:eastAsia="ja-JP"/>
              </w:rPr>
            </w:pPr>
          </w:p>
        </w:tc>
        <w:tc>
          <w:tcPr>
            <w:tcW w:w="2520" w:type="dxa"/>
          </w:tcPr>
          <w:p w14:paraId="4F655195" w14:textId="77777777" w:rsidR="00F02090" w:rsidRPr="00FD0425" w:rsidRDefault="00F02090" w:rsidP="00694C97">
            <w:pPr>
              <w:pStyle w:val="TAL"/>
              <w:rPr>
                <w:szCs w:val="18"/>
                <w:lang w:eastAsia="ja-JP"/>
              </w:rPr>
            </w:pPr>
          </w:p>
        </w:tc>
      </w:tr>
      <w:tr w:rsidR="00F02090" w:rsidRPr="00FD0425" w14:paraId="0BA7D74E" w14:textId="77777777" w:rsidTr="00694C97">
        <w:tblPrEx>
          <w:tblCellMar>
            <w:top w:w="0" w:type="dxa"/>
            <w:bottom w:w="0" w:type="dxa"/>
          </w:tblCellMar>
        </w:tblPrEx>
        <w:tc>
          <w:tcPr>
            <w:tcW w:w="2304" w:type="dxa"/>
          </w:tcPr>
          <w:p w14:paraId="43907BCA" w14:textId="77777777" w:rsidR="00F02090" w:rsidRPr="00FD0425" w:rsidRDefault="00F02090" w:rsidP="00694C97">
            <w:pPr>
              <w:pStyle w:val="TAL"/>
              <w:ind w:left="113"/>
              <w:rPr>
                <w:rFonts w:eastAsia="Batang" w:hint="eastAsia"/>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694C97">
            <w:pPr>
              <w:pStyle w:val="TAL"/>
              <w:rPr>
                <w:lang w:eastAsia="ja-JP"/>
              </w:rPr>
            </w:pPr>
          </w:p>
        </w:tc>
        <w:tc>
          <w:tcPr>
            <w:tcW w:w="2145" w:type="dxa"/>
          </w:tcPr>
          <w:p w14:paraId="5CEF6E7F" w14:textId="77777777" w:rsidR="00F02090" w:rsidRPr="00FD0425" w:rsidRDefault="00F02090" w:rsidP="00694C97">
            <w:pPr>
              <w:pStyle w:val="TAL"/>
              <w:rPr>
                <w:i/>
                <w:lang w:eastAsia="ja-JP"/>
              </w:rPr>
            </w:pPr>
          </w:p>
        </w:tc>
        <w:tc>
          <w:tcPr>
            <w:tcW w:w="1527" w:type="dxa"/>
          </w:tcPr>
          <w:p w14:paraId="686EF558" w14:textId="77777777" w:rsidR="00F02090" w:rsidRPr="00FD0425" w:rsidRDefault="00F02090" w:rsidP="00694C97">
            <w:pPr>
              <w:pStyle w:val="TAL"/>
              <w:rPr>
                <w:lang w:eastAsia="ja-JP"/>
              </w:rPr>
            </w:pPr>
          </w:p>
        </w:tc>
        <w:tc>
          <w:tcPr>
            <w:tcW w:w="2520" w:type="dxa"/>
          </w:tcPr>
          <w:p w14:paraId="03C730CD" w14:textId="77777777" w:rsidR="00F02090" w:rsidRPr="00FD0425" w:rsidRDefault="00F02090" w:rsidP="00694C97">
            <w:pPr>
              <w:pStyle w:val="TAL"/>
              <w:rPr>
                <w:szCs w:val="18"/>
                <w:lang w:eastAsia="ja-JP"/>
              </w:rPr>
            </w:pPr>
          </w:p>
        </w:tc>
      </w:tr>
      <w:tr w:rsidR="00F02090" w:rsidRPr="00FD0425" w14:paraId="4C256966" w14:textId="77777777" w:rsidTr="00694C97">
        <w:tblPrEx>
          <w:tblCellMar>
            <w:top w:w="0" w:type="dxa"/>
            <w:bottom w:w="0" w:type="dxa"/>
          </w:tblCellMar>
        </w:tblPrEx>
        <w:tc>
          <w:tcPr>
            <w:tcW w:w="2304" w:type="dxa"/>
          </w:tcPr>
          <w:p w14:paraId="40FB92F8" w14:textId="77777777" w:rsidR="00F02090" w:rsidRPr="00FD0425" w:rsidRDefault="00F02090" w:rsidP="00694C97">
            <w:pPr>
              <w:pStyle w:val="TAL"/>
              <w:ind w:left="227"/>
              <w:rPr>
                <w:rFonts w:hint="eastAsia"/>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694C97">
            <w:pPr>
              <w:pStyle w:val="TAL"/>
              <w:rPr>
                <w:lang w:eastAsia="ja-JP"/>
              </w:rPr>
            </w:pPr>
          </w:p>
        </w:tc>
        <w:tc>
          <w:tcPr>
            <w:tcW w:w="2145" w:type="dxa"/>
          </w:tcPr>
          <w:p w14:paraId="1517F2C7" w14:textId="77777777" w:rsidR="00F02090" w:rsidRPr="00FD0425" w:rsidRDefault="00F02090" w:rsidP="00694C97">
            <w:pPr>
              <w:pStyle w:val="TAL"/>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52C97C35" w14:textId="77777777" w:rsidR="00F02090" w:rsidRPr="00FD0425" w:rsidRDefault="00F02090" w:rsidP="00694C97">
            <w:pPr>
              <w:pStyle w:val="TAL"/>
              <w:rPr>
                <w:lang w:eastAsia="ja-JP"/>
              </w:rPr>
            </w:pPr>
          </w:p>
        </w:tc>
        <w:tc>
          <w:tcPr>
            <w:tcW w:w="2520" w:type="dxa"/>
          </w:tcPr>
          <w:p w14:paraId="16AED4C6" w14:textId="77777777" w:rsidR="00F02090" w:rsidRPr="00FD0425" w:rsidRDefault="00F02090" w:rsidP="00694C97">
            <w:pPr>
              <w:pStyle w:val="TAL"/>
              <w:rPr>
                <w:szCs w:val="18"/>
                <w:lang w:eastAsia="ja-JP"/>
              </w:rPr>
            </w:pPr>
          </w:p>
        </w:tc>
      </w:tr>
      <w:tr w:rsidR="00F02090" w:rsidRPr="00FD0425" w14:paraId="77C249C1" w14:textId="77777777" w:rsidTr="00694C97">
        <w:tblPrEx>
          <w:tblCellMar>
            <w:top w:w="0" w:type="dxa"/>
            <w:bottom w:w="0" w:type="dxa"/>
          </w:tblCellMar>
        </w:tblPrEx>
        <w:tc>
          <w:tcPr>
            <w:tcW w:w="2304" w:type="dxa"/>
          </w:tcPr>
          <w:p w14:paraId="5249541B" w14:textId="77777777" w:rsidR="00F02090" w:rsidRPr="00FD0425" w:rsidRDefault="00F02090" w:rsidP="00694C97">
            <w:pPr>
              <w:pStyle w:val="TAL"/>
              <w:ind w:left="340"/>
              <w:rPr>
                <w:rFonts w:eastAsia="Batang" w:hint="eastAsia"/>
                <w:lang w:eastAsia="zh-CN"/>
              </w:rPr>
            </w:pPr>
            <w:r w:rsidRPr="00FD0425">
              <w:rPr>
                <w:lang w:eastAsia="ja-JP"/>
              </w:rPr>
              <w:t>&gt;&gt;&gt;NG-RAN Cell Identity</w:t>
            </w:r>
          </w:p>
        </w:tc>
        <w:tc>
          <w:tcPr>
            <w:tcW w:w="1080" w:type="dxa"/>
          </w:tcPr>
          <w:p w14:paraId="622C78C8" w14:textId="77777777" w:rsidR="00F02090" w:rsidRPr="00FD0425" w:rsidRDefault="00F02090" w:rsidP="00694C97">
            <w:pPr>
              <w:pStyle w:val="TAL"/>
              <w:rPr>
                <w:lang w:eastAsia="ja-JP"/>
              </w:rPr>
            </w:pPr>
            <w:bookmarkStart w:id="6762" w:name="OLE_LINK48"/>
            <w:r w:rsidRPr="00FD0425">
              <w:rPr>
                <w:lang w:eastAsia="ja-JP"/>
              </w:rPr>
              <w:t>M</w:t>
            </w:r>
            <w:bookmarkEnd w:id="6762"/>
          </w:p>
        </w:tc>
        <w:tc>
          <w:tcPr>
            <w:tcW w:w="2145" w:type="dxa"/>
          </w:tcPr>
          <w:p w14:paraId="5F227CDA" w14:textId="77777777" w:rsidR="00F02090" w:rsidRPr="00FD0425" w:rsidRDefault="00F02090" w:rsidP="00694C97">
            <w:pPr>
              <w:pStyle w:val="TAL"/>
              <w:rPr>
                <w:i/>
                <w:lang w:eastAsia="ja-JP"/>
              </w:rPr>
            </w:pPr>
          </w:p>
        </w:tc>
        <w:tc>
          <w:tcPr>
            <w:tcW w:w="1527" w:type="dxa"/>
          </w:tcPr>
          <w:p w14:paraId="491C9C20" w14:textId="77777777" w:rsidR="00F02090" w:rsidRPr="00FD0425" w:rsidRDefault="00F02090" w:rsidP="00694C97">
            <w:pPr>
              <w:pStyle w:val="TAL"/>
              <w:rPr>
                <w:lang w:eastAsia="ja-JP"/>
              </w:rPr>
            </w:pPr>
            <w:r w:rsidRPr="00FD0425">
              <w:rPr>
                <w:lang w:eastAsia="ja-JP"/>
              </w:rPr>
              <w:t>9.2.2.9</w:t>
            </w:r>
          </w:p>
        </w:tc>
        <w:tc>
          <w:tcPr>
            <w:tcW w:w="2520" w:type="dxa"/>
          </w:tcPr>
          <w:p w14:paraId="699E44CD" w14:textId="77777777" w:rsidR="00F02090" w:rsidRPr="00FD0425" w:rsidRDefault="00F02090" w:rsidP="00694C97">
            <w:pPr>
              <w:pStyle w:val="TAL"/>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694C97">
        <w:tblPrEx>
          <w:tblCellMar>
            <w:top w:w="0" w:type="dxa"/>
            <w:bottom w:w="0" w:type="dxa"/>
          </w:tblCellMar>
        </w:tblPrEx>
        <w:tc>
          <w:tcPr>
            <w:tcW w:w="2304" w:type="dxa"/>
          </w:tcPr>
          <w:p w14:paraId="739476C8" w14:textId="77777777" w:rsidR="00F02090" w:rsidRPr="00FD0425" w:rsidRDefault="00F02090" w:rsidP="00694C97">
            <w:pPr>
              <w:pStyle w:val="TAL"/>
              <w:ind w:left="113"/>
              <w:rPr>
                <w:rFonts w:hint="eastAsia"/>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694C97">
            <w:pPr>
              <w:pStyle w:val="TAL"/>
              <w:rPr>
                <w:lang w:eastAsia="ja-JP"/>
              </w:rPr>
            </w:pPr>
          </w:p>
        </w:tc>
        <w:tc>
          <w:tcPr>
            <w:tcW w:w="2145" w:type="dxa"/>
          </w:tcPr>
          <w:p w14:paraId="3F8D8491" w14:textId="77777777" w:rsidR="00F02090" w:rsidRPr="00FD0425" w:rsidRDefault="00F02090" w:rsidP="00694C97">
            <w:pPr>
              <w:pStyle w:val="TAL"/>
              <w:rPr>
                <w:i/>
                <w:lang w:eastAsia="ja-JP"/>
              </w:rPr>
            </w:pPr>
          </w:p>
        </w:tc>
        <w:tc>
          <w:tcPr>
            <w:tcW w:w="1527" w:type="dxa"/>
          </w:tcPr>
          <w:p w14:paraId="332378DB" w14:textId="77777777" w:rsidR="00F02090" w:rsidRPr="00FD0425" w:rsidRDefault="00F02090" w:rsidP="00694C97">
            <w:pPr>
              <w:pStyle w:val="TAL"/>
              <w:rPr>
                <w:lang w:eastAsia="ja-JP"/>
              </w:rPr>
            </w:pPr>
          </w:p>
        </w:tc>
        <w:tc>
          <w:tcPr>
            <w:tcW w:w="2520" w:type="dxa"/>
          </w:tcPr>
          <w:p w14:paraId="72E03CA7" w14:textId="77777777" w:rsidR="00F02090" w:rsidRPr="00FD0425" w:rsidRDefault="00F02090" w:rsidP="00694C97">
            <w:pPr>
              <w:pStyle w:val="TAL"/>
              <w:rPr>
                <w:lang w:eastAsia="ja-JP"/>
              </w:rPr>
            </w:pPr>
          </w:p>
        </w:tc>
      </w:tr>
      <w:tr w:rsidR="00F02090" w:rsidRPr="00FD0425" w14:paraId="0EE8AD75" w14:textId="77777777" w:rsidTr="00694C97">
        <w:tblPrEx>
          <w:tblCellMar>
            <w:top w:w="0" w:type="dxa"/>
            <w:bottom w:w="0" w:type="dxa"/>
          </w:tblCellMar>
        </w:tblPrEx>
        <w:tc>
          <w:tcPr>
            <w:tcW w:w="2304" w:type="dxa"/>
          </w:tcPr>
          <w:p w14:paraId="1C048BCD" w14:textId="77777777" w:rsidR="00F02090" w:rsidRPr="00FD0425" w:rsidRDefault="00F02090" w:rsidP="00694C97">
            <w:pPr>
              <w:pStyle w:val="TAL"/>
              <w:ind w:left="227"/>
              <w:rPr>
                <w:rFonts w:hint="eastAsia"/>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694C97">
            <w:pPr>
              <w:pStyle w:val="TAL"/>
              <w:rPr>
                <w:lang w:eastAsia="ja-JP"/>
              </w:rPr>
            </w:pPr>
          </w:p>
        </w:tc>
        <w:tc>
          <w:tcPr>
            <w:tcW w:w="2145" w:type="dxa"/>
          </w:tcPr>
          <w:p w14:paraId="7FBDA7C2" w14:textId="77777777" w:rsidR="00F02090" w:rsidRPr="00FD0425" w:rsidRDefault="00F02090" w:rsidP="00694C97">
            <w:pPr>
              <w:pStyle w:val="TAL"/>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29D9BCEE" w14:textId="77777777" w:rsidR="00F02090" w:rsidRPr="00FD0425" w:rsidRDefault="00F02090" w:rsidP="00694C97">
            <w:pPr>
              <w:pStyle w:val="TAL"/>
              <w:rPr>
                <w:lang w:eastAsia="ja-JP"/>
              </w:rPr>
            </w:pPr>
          </w:p>
        </w:tc>
        <w:tc>
          <w:tcPr>
            <w:tcW w:w="2520" w:type="dxa"/>
          </w:tcPr>
          <w:p w14:paraId="2131CF41" w14:textId="77777777" w:rsidR="00F02090" w:rsidRPr="00FD0425" w:rsidRDefault="00F02090" w:rsidP="00694C97">
            <w:pPr>
              <w:pStyle w:val="TAL"/>
              <w:rPr>
                <w:lang w:eastAsia="ja-JP"/>
              </w:rPr>
            </w:pPr>
          </w:p>
        </w:tc>
      </w:tr>
      <w:tr w:rsidR="00F02090" w:rsidRPr="00FD0425" w14:paraId="52F291CC" w14:textId="77777777" w:rsidTr="00694C97">
        <w:tblPrEx>
          <w:tblCellMar>
            <w:top w:w="0" w:type="dxa"/>
            <w:bottom w:w="0" w:type="dxa"/>
          </w:tblCellMar>
        </w:tblPrEx>
        <w:tc>
          <w:tcPr>
            <w:tcW w:w="2304" w:type="dxa"/>
          </w:tcPr>
          <w:p w14:paraId="0F5327DD" w14:textId="77777777" w:rsidR="00F02090" w:rsidRPr="00FD0425" w:rsidRDefault="00F02090" w:rsidP="00694C97">
            <w:pPr>
              <w:pStyle w:val="TAL"/>
              <w:ind w:left="340"/>
              <w:rPr>
                <w:rFonts w:hint="eastAsia"/>
                <w:lang w:eastAsia="ja-JP"/>
              </w:rPr>
            </w:pPr>
            <w:r w:rsidRPr="00FD0425">
              <w:rPr>
                <w:lang w:eastAsia="ja-JP"/>
              </w:rPr>
              <w:t>&gt;&gt;&gt;RAN Area ID</w:t>
            </w:r>
          </w:p>
        </w:tc>
        <w:tc>
          <w:tcPr>
            <w:tcW w:w="1080" w:type="dxa"/>
          </w:tcPr>
          <w:p w14:paraId="042D1245" w14:textId="77777777" w:rsidR="00F02090" w:rsidRPr="00FD0425" w:rsidRDefault="00F02090" w:rsidP="00694C97">
            <w:pPr>
              <w:pStyle w:val="TAL"/>
              <w:rPr>
                <w:lang w:eastAsia="ja-JP"/>
              </w:rPr>
            </w:pPr>
            <w:r w:rsidRPr="00FD0425">
              <w:rPr>
                <w:lang w:eastAsia="ja-JP"/>
              </w:rPr>
              <w:t>M</w:t>
            </w:r>
          </w:p>
        </w:tc>
        <w:tc>
          <w:tcPr>
            <w:tcW w:w="2145" w:type="dxa"/>
          </w:tcPr>
          <w:p w14:paraId="50229165" w14:textId="77777777" w:rsidR="00F02090" w:rsidRPr="00FD0425" w:rsidRDefault="00F02090" w:rsidP="00694C97">
            <w:pPr>
              <w:pStyle w:val="TAL"/>
              <w:rPr>
                <w:i/>
                <w:lang w:eastAsia="ja-JP"/>
              </w:rPr>
            </w:pPr>
          </w:p>
        </w:tc>
        <w:tc>
          <w:tcPr>
            <w:tcW w:w="1527" w:type="dxa"/>
          </w:tcPr>
          <w:p w14:paraId="5930AF99" w14:textId="77777777" w:rsidR="00F02090" w:rsidRPr="00FD0425" w:rsidRDefault="00F02090" w:rsidP="00694C97">
            <w:pPr>
              <w:pStyle w:val="TAL"/>
              <w:rPr>
                <w:lang w:eastAsia="ja-JP"/>
              </w:rPr>
            </w:pPr>
            <w:r w:rsidRPr="00FD0425">
              <w:rPr>
                <w:rFonts w:hint="eastAsia"/>
                <w:lang w:eastAsia="zh-CN"/>
              </w:rPr>
              <w:t>9.2.</w:t>
            </w:r>
            <w:r w:rsidRPr="00FD0425">
              <w:rPr>
                <w:lang w:eastAsia="zh-CN"/>
              </w:rPr>
              <w:t>3.39</w:t>
            </w:r>
          </w:p>
        </w:tc>
        <w:tc>
          <w:tcPr>
            <w:tcW w:w="2520" w:type="dxa"/>
          </w:tcPr>
          <w:p w14:paraId="3BCD6D9A" w14:textId="77777777" w:rsidR="00F02090" w:rsidRPr="00FD0425" w:rsidRDefault="00F02090" w:rsidP="00694C97">
            <w:pPr>
              <w:pStyle w:val="TAL"/>
              <w:rPr>
                <w:lang w:eastAsia="ja-JP"/>
              </w:rPr>
            </w:pPr>
          </w:p>
        </w:tc>
      </w:tr>
    </w:tbl>
    <w:p w14:paraId="3ED02BAE" w14:textId="77777777" w:rsidR="00F02090" w:rsidRPr="00FD0425" w:rsidRDefault="00F02090" w:rsidP="00F02090">
      <w:pPr>
        <w:rPr>
          <w:rFonts w:hint="eastAsia"/>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blPrEx>
          <w:tblCellMar>
            <w:top w:w="0" w:type="dxa"/>
            <w:bottom w:w="0" w:type="dxa"/>
          </w:tblCellMar>
        </w:tblPrEx>
        <w:tc>
          <w:tcPr>
            <w:tcW w:w="3227" w:type="dxa"/>
          </w:tcPr>
          <w:p w14:paraId="5328939E" w14:textId="77777777" w:rsidR="00F02090" w:rsidRPr="00FD0425" w:rsidRDefault="00F02090" w:rsidP="00694C97">
            <w:pPr>
              <w:pStyle w:val="TAH"/>
              <w:rPr>
                <w:lang w:eastAsia="ja-JP"/>
              </w:rPr>
            </w:pPr>
            <w:r w:rsidRPr="00FD0425">
              <w:rPr>
                <w:lang w:eastAsia="ja-JP"/>
              </w:rPr>
              <w:t>Range bound</w:t>
            </w:r>
          </w:p>
        </w:tc>
        <w:tc>
          <w:tcPr>
            <w:tcW w:w="6129" w:type="dxa"/>
          </w:tcPr>
          <w:p w14:paraId="56B3F355" w14:textId="77777777" w:rsidR="00F02090" w:rsidRPr="00FD0425" w:rsidRDefault="00F02090" w:rsidP="00694C97">
            <w:pPr>
              <w:pStyle w:val="TAH"/>
              <w:rPr>
                <w:lang w:eastAsia="ja-JP"/>
              </w:rPr>
            </w:pPr>
            <w:r w:rsidRPr="00FD0425">
              <w:rPr>
                <w:lang w:eastAsia="ja-JP"/>
              </w:rPr>
              <w:t>Explanation</w:t>
            </w:r>
          </w:p>
        </w:tc>
      </w:tr>
      <w:tr w:rsidR="00F02090" w:rsidRPr="00FD0425" w14:paraId="2EED8E97" w14:textId="77777777" w:rsidTr="00694C97">
        <w:tblPrEx>
          <w:tblCellMar>
            <w:top w:w="0" w:type="dxa"/>
            <w:bottom w:w="0" w:type="dxa"/>
          </w:tblCellMar>
        </w:tblPrEx>
        <w:tc>
          <w:tcPr>
            <w:tcW w:w="3227" w:type="dxa"/>
          </w:tcPr>
          <w:p w14:paraId="7B34C455" w14:textId="77777777" w:rsidR="00F02090" w:rsidRPr="00FD0425" w:rsidRDefault="00F02090" w:rsidP="00694C97">
            <w:pPr>
              <w:pStyle w:val="TAL"/>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694C97">
            <w:pPr>
              <w:pStyle w:val="TAL"/>
              <w:rPr>
                <w:rFonts w:hint="eastAsia"/>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blPrEx>
          <w:tblCellMar>
            <w:top w:w="0" w:type="dxa"/>
            <w:bottom w:w="0" w:type="dxa"/>
          </w:tblCellMar>
        </w:tblPrEx>
        <w:tc>
          <w:tcPr>
            <w:tcW w:w="3227" w:type="dxa"/>
          </w:tcPr>
          <w:p w14:paraId="6A84151D" w14:textId="77777777" w:rsidR="00F02090" w:rsidRPr="00FD0425" w:rsidRDefault="00F02090" w:rsidP="00694C97">
            <w:pPr>
              <w:pStyle w:val="TAL"/>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694C97">
            <w:pPr>
              <w:pStyle w:val="TAL"/>
              <w:rPr>
                <w:rFonts w:hint="eastAsia"/>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F02090">
      <w:pPr>
        <w:rPr>
          <w:lang w:eastAsia="zh-CN"/>
        </w:rPr>
      </w:pPr>
    </w:p>
    <w:p w14:paraId="5F2F30CA" w14:textId="77777777" w:rsidR="00F02090" w:rsidRPr="00FD0425" w:rsidRDefault="00F02090" w:rsidP="00F02090">
      <w:pPr>
        <w:pStyle w:val="Heading4"/>
      </w:pPr>
      <w:bookmarkStart w:id="6763" w:name="_Toc20955348"/>
      <w:bookmarkStart w:id="6764" w:name="_Toc29991551"/>
      <w:bookmarkStart w:id="6765" w:name="_Toc36555952"/>
      <w:bookmarkStart w:id="6766" w:name="_Toc44497697"/>
      <w:bookmarkStart w:id="6767" w:name="_Toc45108084"/>
      <w:bookmarkStart w:id="6768" w:name="_Toc45901704"/>
      <w:bookmarkStart w:id="6769" w:name="_Toc51850785"/>
      <w:bookmarkStart w:id="6770" w:name="_Toc56693789"/>
      <w:bookmarkStart w:id="6771" w:name="_Toc64447333"/>
      <w:bookmarkStart w:id="6772" w:name="_Toc66286827"/>
      <w:bookmarkStart w:id="6773" w:name="_Toc74151522"/>
      <w:bookmarkStart w:id="6774" w:name="_Toc88653995"/>
      <w:bookmarkStart w:id="6775" w:name="_Toc97904351"/>
      <w:bookmarkStart w:id="6776" w:name="_Toc105175392"/>
      <w:bookmarkStart w:id="6777" w:name="_Toc113826422"/>
      <w:bookmarkStart w:id="6778" w:name="_Toc120032548"/>
      <w:r w:rsidRPr="00FD0425">
        <w:t>9.2.3.39</w:t>
      </w:r>
      <w:r w:rsidRPr="00FD0425">
        <w:tab/>
        <w:t>RAN Area ID</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06F8D6D" w14:textId="77777777" w:rsidR="00F02090" w:rsidRPr="00FD0425" w:rsidRDefault="00F02090" w:rsidP="00F02090">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F02090" w:rsidRPr="00FD0425" w14:paraId="55C1511B" w14:textId="77777777" w:rsidTr="00694C97">
        <w:tc>
          <w:tcPr>
            <w:tcW w:w="270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694C97">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694C97">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694C97">
            <w:pPr>
              <w:pStyle w:val="TAH"/>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694C97">
            <w:pPr>
              <w:pStyle w:val="TAH"/>
            </w:pPr>
            <w:r w:rsidRPr="00FD0425">
              <w:t>Semantics Description</w:t>
            </w:r>
          </w:p>
        </w:tc>
      </w:tr>
      <w:tr w:rsidR="00F02090" w:rsidRPr="00FD0425" w14:paraId="3896838B" w14:textId="77777777" w:rsidTr="00694C97">
        <w:tc>
          <w:tcPr>
            <w:tcW w:w="270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694C97">
            <w:pPr>
              <w:pStyle w:val="TAL"/>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694C97">
            <w:pPr>
              <w:pStyle w:val="TAL"/>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694C97">
            <w:pPr>
              <w:pStyle w:val="TAL"/>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694C97">
            <w:pPr>
              <w:pStyle w:val="TAL"/>
              <w:rPr>
                <w:rFonts w:cs="Arial"/>
                <w:lang w:eastAsia="zh-CN"/>
              </w:rPr>
            </w:pPr>
            <w:r w:rsidRPr="00FD0425">
              <w:rPr>
                <w:rFonts w:cs="Arial"/>
                <w:lang w:eastAsia="ja-JP"/>
              </w:rPr>
              <w:t>Tracking Area Code</w:t>
            </w:r>
          </w:p>
        </w:tc>
      </w:tr>
      <w:tr w:rsidR="00F02090" w:rsidRPr="00FD0425" w14:paraId="2870D5EC" w14:textId="77777777" w:rsidTr="00694C97">
        <w:tc>
          <w:tcPr>
            <w:tcW w:w="270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694C97">
            <w:pPr>
              <w:pStyle w:val="TAL"/>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694C97">
            <w:pPr>
              <w:pStyle w:val="TAL"/>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694C97">
            <w:pPr>
              <w:pStyle w:val="TAL"/>
            </w:pPr>
            <w:r w:rsidRPr="00FD0425">
              <w:t>RAN Area Code</w:t>
            </w:r>
          </w:p>
          <w:p w14:paraId="3A97FAA0" w14:textId="77777777" w:rsidR="00F02090" w:rsidRPr="00FD0425" w:rsidRDefault="00F02090" w:rsidP="00694C97">
            <w:pPr>
              <w:pStyle w:val="TAL"/>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694C97">
            <w:pPr>
              <w:pStyle w:val="TAL"/>
            </w:pPr>
          </w:p>
        </w:tc>
      </w:tr>
    </w:tbl>
    <w:p w14:paraId="0BCB9415" w14:textId="77777777" w:rsidR="00F02090" w:rsidRPr="00FD0425" w:rsidRDefault="00F02090" w:rsidP="00F02090">
      <w:pPr>
        <w:rPr>
          <w:rFonts w:hint="eastAsia"/>
          <w:lang w:eastAsia="zh-CN"/>
        </w:rPr>
      </w:pPr>
    </w:p>
    <w:p w14:paraId="1BFC98D6" w14:textId="77777777" w:rsidR="00F02090" w:rsidRPr="00FD0425" w:rsidRDefault="00F02090" w:rsidP="00F02090">
      <w:pPr>
        <w:pStyle w:val="Heading4"/>
      </w:pPr>
      <w:bookmarkStart w:id="6779" w:name="_Toc20955349"/>
      <w:bookmarkStart w:id="6780" w:name="_Toc29991552"/>
      <w:bookmarkStart w:id="6781" w:name="_Toc36555953"/>
      <w:bookmarkStart w:id="6782" w:name="_Toc44497698"/>
      <w:bookmarkStart w:id="6783" w:name="_Toc45108085"/>
      <w:bookmarkStart w:id="6784" w:name="_Toc45901705"/>
      <w:bookmarkStart w:id="6785" w:name="_Toc51850786"/>
      <w:bookmarkStart w:id="6786" w:name="_Toc56693790"/>
      <w:bookmarkStart w:id="6787" w:name="_Toc64447334"/>
      <w:bookmarkStart w:id="6788" w:name="_Toc66286828"/>
      <w:bookmarkStart w:id="6789" w:name="_Toc74151523"/>
      <w:bookmarkStart w:id="6790" w:name="_Toc88653996"/>
      <w:bookmarkStart w:id="6791" w:name="_Toc97904352"/>
      <w:bookmarkStart w:id="6792" w:name="_Toc105175393"/>
      <w:bookmarkStart w:id="6793" w:name="_Toc113826423"/>
      <w:bookmarkStart w:id="6794" w:name="_Toc120032549"/>
      <w:r w:rsidRPr="00FD0425">
        <w:t>9.2.3.40</w:t>
      </w:r>
      <w:r w:rsidRPr="00FD0425">
        <w:tab/>
      </w:r>
      <w:r w:rsidRPr="00FD0425">
        <w:rPr>
          <w:rFonts w:eastAsia="SimSun" w:hint="eastAsia"/>
          <w:lang w:eastAsia="zh-CN"/>
        </w:rPr>
        <w:t>UE Context 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4800DDA" w14:textId="77777777" w:rsidR="00F02090" w:rsidRPr="00FD0425" w:rsidRDefault="00F02090" w:rsidP="00F02090">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F02090" w:rsidRPr="00FD0425" w14:paraId="47733535" w14:textId="77777777" w:rsidTr="00694C97">
        <w:tblPrEx>
          <w:tblCellMar>
            <w:top w:w="0" w:type="dxa"/>
            <w:bottom w:w="0" w:type="dxa"/>
          </w:tblCellMar>
        </w:tblPrEx>
        <w:tc>
          <w:tcPr>
            <w:tcW w:w="2448" w:type="dxa"/>
          </w:tcPr>
          <w:p w14:paraId="7FA0424D" w14:textId="77777777" w:rsidR="00F02090" w:rsidRPr="00FD0425" w:rsidRDefault="00F02090" w:rsidP="00694C97">
            <w:pPr>
              <w:pStyle w:val="TAH"/>
            </w:pPr>
            <w:r w:rsidRPr="00FD0425">
              <w:t>IE/Group Name</w:t>
            </w:r>
          </w:p>
        </w:tc>
        <w:tc>
          <w:tcPr>
            <w:tcW w:w="1080" w:type="dxa"/>
          </w:tcPr>
          <w:p w14:paraId="421C8992" w14:textId="77777777" w:rsidR="00F02090" w:rsidRPr="00FD0425" w:rsidRDefault="00F02090" w:rsidP="00694C97">
            <w:pPr>
              <w:pStyle w:val="TAH"/>
            </w:pPr>
            <w:r w:rsidRPr="00FD0425">
              <w:t>Presence</w:t>
            </w:r>
          </w:p>
        </w:tc>
        <w:tc>
          <w:tcPr>
            <w:tcW w:w="1258" w:type="dxa"/>
          </w:tcPr>
          <w:p w14:paraId="5BD67AC8" w14:textId="77777777" w:rsidR="00F02090" w:rsidRPr="00FD0425" w:rsidRDefault="00F02090" w:rsidP="00694C97">
            <w:pPr>
              <w:pStyle w:val="TAH"/>
            </w:pPr>
            <w:r w:rsidRPr="00FD0425">
              <w:t>Range</w:t>
            </w:r>
          </w:p>
        </w:tc>
        <w:tc>
          <w:tcPr>
            <w:tcW w:w="1418" w:type="dxa"/>
          </w:tcPr>
          <w:p w14:paraId="4E313534" w14:textId="77777777" w:rsidR="00F02090" w:rsidRPr="00FD0425" w:rsidRDefault="00F02090" w:rsidP="00694C97">
            <w:pPr>
              <w:pStyle w:val="TAH"/>
            </w:pPr>
            <w:r w:rsidRPr="00FD0425">
              <w:t>IE type and reference</w:t>
            </w:r>
          </w:p>
        </w:tc>
        <w:tc>
          <w:tcPr>
            <w:tcW w:w="3543" w:type="dxa"/>
          </w:tcPr>
          <w:p w14:paraId="50D2F0F8" w14:textId="77777777" w:rsidR="00F02090" w:rsidRPr="00FD0425" w:rsidRDefault="00F02090" w:rsidP="00694C97">
            <w:pPr>
              <w:pStyle w:val="TAH"/>
            </w:pPr>
            <w:r w:rsidRPr="00FD0425">
              <w:t>Semantics description</w:t>
            </w:r>
          </w:p>
        </w:tc>
      </w:tr>
      <w:tr w:rsidR="00F02090" w:rsidRPr="00FD0425" w14:paraId="5BD10D36" w14:textId="77777777" w:rsidTr="00694C97">
        <w:tblPrEx>
          <w:tblCellMar>
            <w:top w:w="0" w:type="dxa"/>
            <w:bottom w:w="0" w:type="dxa"/>
          </w:tblCellMar>
        </w:tblPrEx>
        <w:tc>
          <w:tcPr>
            <w:tcW w:w="2448" w:type="dxa"/>
          </w:tcPr>
          <w:p w14:paraId="29CD074D" w14:textId="77777777" w:rsidR="00F02090" w:rsidRPr="00FD0425" w:rsidRDefault="00F02090" w:rsidP="00694C97">
            <w:pPr>
              <w:pStyle w:val="TAL"/>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694C97">
            <w:pPr>
              <w:pStyle w:val="TAL"/>
              <w:rPr>
                <w:lang w:eastAsia="ja-JP"/>
              </w:rPr>
            </w:pPr>
            <w:r w:rsidRPr="00FD0425">
              <w:rPr>
                <w:lang w:eastAsia="ja-JP"/>
              </w:rPr>
              <w:t>M</w:t>
            </w:r>
          </w:p>
        </w:tc>
        <w:tc>
          <w:tcPr>
            <w:tcW w:w="1258" w:type="dxa"/>
          </w:tcPr>
          <w:p w14:paraId="760E4AB6" w14:textId="77777777" w:rsidR="00F02090" w:rsidRPr="00FD0425" w:rsidRDefault="00F02090" w:rsidP="00694C97">
            <w:pPr>
              <w:pStyle w:val="TAL"/>
              <w:rPr>
                <w:lang w:eastAsia="ja-JP"/>
              </w:rPr>
            </w:pPr>
          </w:p>
        </w:tc>
        <w:tc>
          <w:tcPr>
            <w:tcW w:w="1418" w:type="dxa"/>
          </w:tcPr>
          <w:p w14:paraId="1D552B18" w14:textId="77777777" w:rsidR="00F02090" w:rsidRPr="00FD0425" w:rsidRDefault="00F02090" w:rsidP="00694C97">
            <w:pPr>
              <w:pStyle w:val="TAL"/>
              <w:rPr>
                <w:lang w:eastAsia="ja-JP"/>
              </w:rPr>
            </w:pPr>
          </w:p>
        </w:tc>
        <w:tc>
          <w:tcPr>
            <w:tcW w:w="3543" w:type="dxa"/>
          </w:tcPr>
          <w:p w14:paraId="6762FEAC" w14:textId="77777777" w:rsidR="00F02090" w:rsidRPr="00FD0425" w:rsidRDefault="00F02090" w:rsidP="00694C97">
            <w:pPr>
              <w:pStyle w:val="TAL"/>
            </w:pPr>
          </w:p>
        </w:tc>
      </w:tr>
      <w:tr w:rsidR="00F02090" w:rsidRPr="00FD0425" w14:paraId="328D8684" w14:textId="77777777" w:rsidTr="00694C97">
        <w:tblPrEx>
          <w:tblCellMar>
            <w:top w:w="0" w:type="dxa"/>
            <w:bottom w:w="0" w:type="dxa"/>
          </w:tblCellMar>
        </w:tblPrEx>
        <w:tc>
          <w:tcPr>
            <w:tcW w:w="2448" w:type="dxa"/>
          </w:tcPr>
          <w:p w14:paraId="7DF4ACB3" w14:textId="77777777" w:rsidR="00F02090" w:rsidRPr="00FD0425" w:rsidRDefault="00F02090" w:rsidP="00694C97">
            <w:pPr>
              <w:pStyle w:val="TAL"/>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694C97">
            <w:pPr>
              <w:pStyle w:val="TAL"/>
              <w:rPr>
                <w:lang w:eastAsia="ja-JP"/>
              </w:rPr>
            </w:pPr>
          </w:p>
        </w:tc>
        <w:tc>
          <w:tcPr>
            <w:tcW w:w="1258" w:type="dxa"/>
          </w:tcPr>
          <w:p w14:paraId="3F522C75" w14:textId="77777777" w:rsidR="00F02090" w:rsidRPr="00FD0425" w:rsidRDefault="00F02090" w:rsidP="00694C97">
            <w:pPr>
              <w:pStyle w:val="TAL"/>
              <w:rPr>
                <w:bCs/>
                <w:szCs w:val="18"/>
              </w:rPr>
            </w:pPr>
          </w:p>
        </w:tc>
        <w:tc>
          <w:tcPr>
            <w:tcW w:w="1418" w:type="dxa"/>
          </w:tcPr>
          <w:p w14:paraId="4E805DF8" w14:textId="77777777" w:rsidR="00F02090" w:rsidRPr="00FD0425" w:rsidRDefault="00F02090" w:rsidP="00694C97">
            <w:pPr>
              <w:pStyle w:val="TAL"/>
              <w:rPr>
                <w:lang w:eastAsia="ja-JP"/>
              </w:rPr>
            </w:pPr>
          </w:p>
        </w:tc>
        <w:tc>
          <w:tcPr>
            <w:tcW w:w="3543" w:type="dxa"/>
          </w:tcPr>
          <w:p w14:paraId="2DA1C84A" w14:textId="77777777" w:rsidR="00F02090" w:rsidRPr="00FD0425" w:rsidRDefault="00F02090" w:rsidP="00694C97">
            <w:pPr>
              <w:pStyle w:val="TAL"/>
            </w:pPr>
          </w:p>
        </w:tc>
      </w:tr>
      <w:tr w:rsidR="00F02090" w:rsidRPr="00FD0425" w14:paraId="0C06E714" w14:textId="77777777" w:rsidTr="00694C97">
        <w:tblPrEx>
          <w:tblCellMar>
            <w:top w:w="0" w:type="dxa"/>
            <w:bottom w:w="0" w:type="dxa"/>
          </w:tblCellMar>
        </w:tblPrEx>
        <w:tc>
          <w:tcPr>
            <w:tcW w:w="2448" w:type="dxa"/>
          </w:tcPr>
          <w:p w14:paraId="7A6E424D" w14:textId="77777777" w:rsidR="00F02090" w:rsidRPr="00FD0425" w:rsidRDefault="00F02090" w:rsidP="00694C97">
            <w:pPr>
              <w:pStyle w:val="TAL"/>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694C97">
            <w:pPr>
              <w:pStyle w:val="TAL"/>
              <w:rPr>
                <w:lang w:eastAsia="ja-JP"/>
              </w:rPr>
            </w:pPr>
            <w:r w:rsidRPr="00FD0425">
              <w:rPr>
                <w:lang w:eastAsia="ja-JP"/>
              </w:rPr>
              <w:t>M</w:t>
            </w:r>
          </w:p>
        </w:tc>
        <w:tc>
          <w:tcPr>
            <w:tcW w:w="1258" w:type="dxa"/>
          </w:tcPr>
          <w:p w14:paraId="5D4C9E17" w14:textId="77777777" w:rsidR="00F02090" w:rsidRPr="00FD0425" w:rsidRDefault="00F02090" w:rsidP="00694C97">
            <w:pPr>
              <w:pStyle w:val="TAL"/>
              <w:rPr>
                <w:bCs/>
                <w:szCs w:val="18"/>
              </w:rPr>
            </w:pPr>
          </w:p>
        </w:tc>
        <w:tc>
          <w:tcPr>
            <w:tcW w:w="1418" w:type="dxa"/>
          </w:tcPr>
          <w:p w14:paraId="5F59BDE2" w14:textId="77777777" w:rsidR="00F02090" w:rsidRPr="00FD0425" w:rsidRDefault="00F02090" w:rsidP="00694C97">
            <w:pPr>
              <w:pStyle w:val="TAL"/>
              <w:rPr>
                <w:lang w:eastAsia="ja-JP"/>
              </w:rPr>
            </w:pPr>
            <w:r w:rsidRPr="00FD0425">
              <w:rPr>
                <w:lang w:eastAsia="ja-JP"/>
              </w:rPr>
              <w:t>9.2.3.46</w:t>
            </w:r>
          </w:p>
        </w:tc>
        <w:tc>
          <w:tcPr>
            <w:tcW w:w="3543" w:type="dxa"/>
          </w:tcPr>
          <w:p w14:paraId="10D665AA" w14:textId="77777777" w:rsidR="00F02090" w:rsidRPr="00FD0425" w:rsidRDefault="009B0885" w:rsidP="00694C97">
            <w:pPr>
              <w:pStyle w:val="TAL"/>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694C97">
        <w:tblPrEx>
          <w:tblCellMar>
            <w:top w:w="0" w:type="dxa"/>
            <w:bottom w:w="0" w:type="dxa"/>
          </w:tblCellMar>
        </w:tblPrEx>
        <w:tc>
          <w:tcPr>
            <w:tcW w:w="2448" w:type="dxa"/>
          </w:tcPr>
          <w:p w14:paraId="7FDBA634" w14:textId="77777777" w:rsidR="00F02090" w:rsidRPr="00FD0425" w:rsidRDefault="00F02090" w:rsidP="00694C97">
            <w:pPr>
              <w:pStyle w:val="TAL"/>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694C97">
            <w:pPr>
              <w:pStyle w:val="TAL"/>
              <w:rPr>
                <w:lang w:eastAsia="ja-JP"/>
              </w:rPr>
            </w:pPr>
            <w:r w:rsidRPr="00FD0425">
              <w:rPr>
                <w:rFonts w:hint="eastAsia"/>
                <w:lang w:eastAsia="zh-CN"/>
              </w:rPr>
              <w:t>M</w:t>
            </w:r>
          </w:p>
        </w:tc>
        <w:tc>
          <w:tcPr>
            <w:tcW w:w="1258" w:type="dxa"/>
          </w:tcPr>
          <w:p w14:paraId="708F6AC5" w14:textId="77777777" w:rsidR="00F02090" w:rsidRPr="00FD0425" w:rsidRDefault="00F02090" w:rsidP="00694C97">
            <w:pPr>
              <w:pStyle w:val="TAL"/>
              <w:rPr>
                <w:bCs/>
                <w:szCs w:val="18"/>
              </w:rPr>
            </w:pPr>
          </w:p>
        </w:tc>
        <w:tc>
          <w:tcPr>
            <w:tcW w:w="1418" w:type="dxa"/>
          </w:tcPr>
          <w:p w14:paraId="49000718" w14:textId="77777777" w:rsidR="00F02090" w:rsidRPr="00FD0425" w:rsidRDefault="00F02090" w:rsidP="00694C97">
            <w:pPr>
              <w:pStyle w:val="TAL"/>
              <w:rPr>
                <w:lang w:eastAsia="ja-JP"/>
              </w:rPr>
            </w:pPr>
            <w:r w:rsidRPr="00FD0425">
              <w:rPr>
                <w:lang w:eastAsia="ja-JP"/>
              </w:rPr>
              <w:t>BIT STRING (SIZE (16))</w:t>
            </w:r>
          </w:p>
        </w:tc>
        <w:tc>
          <w:tcPr>
            <w:tcW w:w="3543" w:type="dxa"/>
          </w:tcPr>
          <w:p w14:paraId="211D038E" w14:textId="77777777" w:rsidR="00F02090" w:rsidRPr="00FD0425" w:rsidRDefault="00F02090" w:rsidP="00694C97">
            <w:pPr>
              <w:pStyle w:val="TAL"/>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694C97">
        <w:tblPrEx>
          <w:tblCellMar>
            <w:top w:w="0" w:type="dxa"/>
            <w:bottom w:w="0" w:type="dxa"/>
          </w:tblCellMar>
        </w:tblPrEx>
        <w:tc>
          <w:tcPr>
            <w:tcW w:w="2448" w:type="dxa"/>
          </w:tcPr>
          <w:p w14:paraId="2B7C4C68" w14:textId="77777777" w:rsidR="00F02090" w:rsidRPr="00FD0425" w:rsidRDefault="00F02090" w:rsidP="00694C97">
            <w:pPr>
              <w:pStyle w:val="TAL"/>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694C97">
            <w:pPr>
              <w:pStyle w:val="TAL"/>
              <w:rPr>
                <w:lang w:eastAsia="ja-JP"/>
              </w:rPr>
            </w:pPr>
            <w:r w:rsidRPr="00FD0425">
              <w:rPr>
                <w:rFonts w:cs="Arial"/>
                <w:lang w:eastAsia="ja-JP"/>
              </w:rPr>
              <w:t>M</w:t>
            </w:r>
          </w:p>
        </w:tc>
        <w:tc>
          <w:tcPr>
            <w:tcW w:w="1258" w:type="dxa"/>
          </w:tcPr>
          <w:p w14:paraId="46AA06D6" w14:textId="77777777" w:rsidR="00F02090" w:rsidRPr="00FD0425" w:rsidRDefault="00F02090" w:rsidP="00694C97">
            <w:pPr>
              <w:pStyle w:val="TAL"/>
              <w:rPr>
                <w:bCs/>
                <w:szCs w:val="18"/>
              </w:rPr>
            </w:pPr>
          </w:p>
        </w:tc>
        <w:tc>
          <w:tcPr>
            <w:tcW w:w="1418" w:type="dxa"/>
          </w:tcPr>
          <w:p w14:paraId="03D508CD" w14:textId="77777777" w:rsidR="00F02090" w:rsidRPr="00FD0425" w:rsidRDefault="00F02090" w:rsidP="00694C97">
            <w:pPr>
              <w:pStyle w:val="TAL"/>
              <w:rPr>
                <w:rFonts w:hint="eastAsia"/>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694C97">
            <w:pPr>
              <w:pStyle w:val="TAL"/>
              <w:rPr>
                <w:lang w:eastAsia="ja-JP"/>
              </w:rPr>
            </w:pPr>
            <w:r w:rsidRPr="00FD0425">
              <w:rPr>
                <w:lang w:eastAsia="ja-JP"/>
              </w:rPr>
              <w:t>9.2.2.10</w:t>
            </w:r>
          </w:p>
        </w:tc>
        <w:tc>
          <w:tcPr>
            <w:tcW w:w="3543" w:type="dxa"/>
          </w:tcPr>
          <w:p w14:paraId="2D96FC5B" w14:textId="77777777" w:rsidR="00F02090" w:rsidRPr="00FD0425" w:rsidRDefault="00F02090" w:rsidP="00694C97">
            <w:pPr>
              <w:pStyle w:val="TAL"/>
              <w:rPr>
                <w:lang w:eastAsia="ja-JP"/>
              </w:rPr>
            </w:pPr>
            <w:r w:rsidRPr="00FD0425">
              <w:rPr>
                <w:lang w:eastAsia="ja-JP"/>
              </w:rPr>
              <w:t>The cell PCI where the RRC connection has been requested to be resumed.</w:t>
            </w:r>
          </w:p>
        </w:tc>
      </w:tr>
      <w:tr w:rsidR="00F02090" w:rsidRPr="00FD0425" w14:paraId="2A305FF0" w14:textId="77777777" w:rsidTr="00694C97">
        <w:tblPrEx>
          <w:tblCellMar>
            <w:top w:w="0" w:type="dxa"/>
            <w:bottom w:w="0" w:type="dxa"/>
          </w:tblCellMar>
        </w:tblPrEx>
        <w:tc>
          <w:tcPr>
            <w:tcW w:w="2448" w:type="dxa"/>
          </w:tcPr>
          <w:p w14:paraId="26FCB1B0" w14:textId="77777777" w:rsidR="00F02090" w:rsidRPr="00FD0425" w:rsidRDefault="00F02090" w:rsidP="00694C97">
            <w:pPr>
              <w:pStyle w:val="TAL"/>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694C97">
            <w:pPr>
              <w:pStyle w:val="TAL"/>
              <w:rPr>
                <w:lang w:eastAsia="ja-JP"/>
              </w:rPr>
            </w:pPr>
          </w:p>
        </w:tc>
        <w:tc>
          <w:tcPr>
            <w:tcW w:w="1258" w:type="dxa"/>
          </w:tcPr>
          <w:p w14:paraId="04AC7534" w14:textId="77777777" w:rsidR="00F02090" w:rsidRPr="00FD0425" w:rsidRDefault="00F02090" w:rsidP="00694C97">
            <w:pPr>
              <w:pStyle w:val="TAL"/>
              <w:rPr>
                <w:bCs/>
                <w:szCs w:val="18"/>
              </w:rPr>
            </w:pPr>
          </w:p>
        </w:tc>
        <w:tc>
          <w:tcPr>
            <w:tcW w:w="1418" w:type="dxa"/>
          </w:tcPr>
          <w:p w14:paraId="6718F2DA" w14:textId="77777777" w:rsidR="00F02090" w:rsidRPr="00FD0425" w:rsidRDefault="00F02090" w:rsidP="00694C97">
            <w:pPr>
              <w:pStyle w:val="TAL"/>
              <w:rPr>
                <w:lang w:eastAsia="ja-JP"/>
              </w:rPr>
            </w:pPr>
          </w:p>
        </w:tc>
        <w:tc>
          <w:tcPr>
            <w:tcW w:w="3543" w:type="dxa"/>
          </w:tcPr>
          <w:p w14:paraId="4329806B" w14:textId="77777777" w:rsidR="00F02090" w:rsidRPr="00FD0425" w:rsidRDefault="00F02090" w:rsidP="00694C97">
            <w:pPr>
              <w:pStyle w:val="TAL"/>
            </w:pPr>
          </w:p>
        </w:tc>
      </w:tr>
      <w:tr w:rsidR="00F02090" w:rsidRPr="00FD0425" w14:paraId="0F953033" w14:textId="77777777" w:rsidTr="00694C97">
        <w:tblPrEx>
          <w:tblCellMar>
            <w:top w:w="0" w:type="dxa"/>
            <w:bottom w:w="0" w:type="dxa"/>
          </w:tblCellMar>
        </w:tblPrEx>
        <w:tc>
          <w:tcPr>
            <w:tcW w:w="2448" w:type="dxa"/>
          </w:tcPr>
          <w:p w14:paraId="1CDD5694" w14:textId="77777777" w:rsidR="00F02090" w:rsidRPr="00FD0425" w:rsidRDefault="00F02090" w:rsidP="00694C97">
            <w:pPr>
              <w:pStyle w:val="TAL"/>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694C97">
            <w:pPr>
              <w:pStyle w:val="TAL"/>
              <w:rPr>
                <w:lang w:eastAsia="ja-JP"/>
              </w:rPr>
            </w:pPr>
            <w:r w:rsidRPr="00FD0425">
              <w:rPr>
                <w:rFonts w:eastAsia="SimSun" w:hint="eastAsia"/>
                <w:lang w:eastAsia="zh-CN"/>
              </w:rPr>
              <w:t>M</w:t>
            </w:r>
          </w:p>
        </w:tc>
        <w:tc>
          <w:tcPr>
            <w:tcW w:w="1258" w:type="dxa"/>
          </w:tcPr>
          <w:p w14:paraId="6037C1A7" w14:textId="77777777" w:rsidR="00F02090" w:rsidRPr="00FD0425" w:rsidRDefault="00F02090" w:rsidP="00694C97">
            <w:pPr>
              <w:pStyle w:val="TAL"/>
              <w:rPr>
                <w:bCs/>
                <w:szCs w:val="18"/>
              </w:rPr>
            </w:pPr>
          </w:p>
        </w:tc>
        <w:tc>
          <w:tcPr>
            <w:tcW w:w="1418" w:type="dxa"/>
          </w:tcPr>
          <w:p w14:paraId="560CFEB4" w14:textId="77777777" w:rsidR="00F02090" w:rsidRPr="00FD0425" w:rsidRDefault="00F02090" w:rsidP="00694C97">
            <w:pPr>
              <w:pStyle w:val="TAL"/>
              <w:rPr>
                <w:lang w:eastAsia="ja-JP"/>
              </w:rPr>
            </w:pPr>
            <w:r w:rsidRPr="00FD0425">
              <w:rPr>
                <w:lang w:eastAsia="ja-JP"/>
              </w:rPr>
              <w:t>BIT STRING (SIZE (16))</w:t>
            </w:r>
          </w:p>
        </w:tc>
        <w:tc>
          <w:tcPr>
            <w:tcW w:w="3543" w:type="dxa"/>
          </w:tcPr>
          <w:p w14:paraId="4B9433D4" w14:textId="77777777" w:rsidR="00F02090" w:rsidRPr="00FD0425" w:rsidRDefault="00F02090" w:rsidP="00694C97">
            <w:pPr>
              <w:pStyle w:val="TAL"/>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694C97">
        <w:tblPrEx>
          <w:tblCellMar>
            <w:top w:w="0" w:type="dxa"/>
            <w:bottom w:w="0" w:type="dxa"/>
          </w:tblCellMar>
        </w:tblPrEx>
        <w:tc>
          <w:tcPr>
            <w:tcW w:w="2448" w:type="dxa"/>
          </w:tcPr>
          <w:p w14:paraId="6966C262" w14:textId="77777777" w:rsidR="00F02090" w:rsidRPr="00FD0425" w:rsidRDefault="00F02090" w:rsidP="00694C97">
            <w:pPr>
              <w:pStyle w:val="TAL"/>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694C97">
            <w:pPr>
              <w:pStyle w:val="TAL"/>
              <w:rPr>
                <w:lang w:eastAsia="ja-JP"/>
              </w:rPr>
            </w:pPr>
            <w:r w:rsidRPr="00FD0425">
              <w:rPr>
                <w:rFonts w:cs="Arial"/>
                <w:lang w:eastAsia="ja-JP"/>
              </w:rPr>
              <w:t>M</w:t>
            </w:r>
          </w:p>
        </w:tc>
        <w:tc>
          <w:tcPr>
            <w:tcW w:w="1258" w:type="dxa"/>
          </w:tcPr>
          <w:p w14:paraId="684E4CDB" w14:textId="77777777" w:rsidR="00F02090" w:rsidRPr="00FD0425" w:rsidRDefault="00F02090" w:rsidP="00694C97">
            <w:pPr>
              <w:pStyle w:val="TAL"/>
              <w:rPr>
                <w:bCs/>
                <w:szCs w:val="18"/>
              </w:rPr>
            </w:pPr>
          </w:p>
        </w:tc>
        <w:tc>
          <w:tcPr>
            <w:tcW w:w="1418" w:type="dxa"/>
          </w:tcPr>
          <w:p w14:paraId="1EE76C6A" w14:textId="77777777" w:rsidR="00F02090" w:rsidRPr="00FD0425" w:rsidRDefault="00F02090" w:rsidP="00694C97">
            <w:pPr>
              <w:pStyle w:val="TAL"/>
              <w:rPr>
                <w:rFonts w:eastAsia="SimSun" w:hint="eastAsia"/>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694C97">
            <w:pPr>
              <w:pStyle w:val="TAL"/>
              <w:rPr>
                <w:rFonts w:eastAsia="SimSun" w:hint="eastAsia"/>
                <w:lang w:eastAsia="zh-CN"/>
              </w:rPr>
            </w:pPr>
            <w:r w:rsidRPr="00FD0425">
              <w:rPr>
                <w:lang w:eastAsia="ja-JP"/>
              </w:rPr>
              <w:t>9.2.2.10</w:t>
            </w:r>
          </w:p>
        </w:tc>
        <w:tc>
          <w:tcPr>
            <w:tcW w:w="3543" w:type="dxa"/>
          </w:tcPr>
          <w:p w14:paraId="681C3FF2" w14:textId="77777777" w:rsidR="00F02090" w:rsidRPr="00FD0425" w:rsidRDefault="00F02090" w:rsidP="00694C97">
            <w:pPr>
              <w:pStyle w:val="TAL"/>
            </w:pPr>
          </w:p>
        </w:tc>
      </w:tr>
    </w:tbl>
    <w:p w14:paraId="62FF3B41" w14:textId="77777777" w:rsidR="00F02090" w:rsidRPr="00FD0425" w:rsidRDefault="00F02090" w:rsidP="00F02090">
      <w:pPr>
        <w:rPr>
          <w:rFonts w:eastAsia="SimSun" w:hint="eastAsia"/>
          <w:lang w:eastAsia="zh-CN"/>
        </w:rPr>
      </w:pPr>
    </w:p>
    <w:p w14:paraId="74911237" w14:textId="77777777" w:rsidR="00F02090" w:rsidRPr="00FD0425" w:rsidRDefault="00F02090" w:rsidP="00F02090">
      <w:pPr>
        <w:pStyle w:val="Heading4"/>
      </w:pPr>
      <w:bookmarkStart w:id="6795" w:name="_Toc20955350"/>
      <w:bookmarkStart w:id="6796" w:name="_Toc29991553"/>
      <w:bookmarkStart w:id="6797" w:name="_Toc36555954"/>
      <w:bookmarkStart w:id="6798" w:name="_Toc44497699"/>
      <w:bookmarkStart w:id="6799" w:name="_Toc45108086"/>
      <w:bookmarkStart w:id="6800" w:name="_Toc45901706"/>
      <w:bookmarkStart w:id="6801" w:name="_Toc51850787"/>
      <w:bookmarkStart w:id="6802" w:name="_Toc56693791"/>
      <w:bookmarkStart w:id="6803" w:name="_Toc64447335"/>
      <w:bookmarkStart w:id="6804" w:name="_Toc66286829"/>
      <w:bookmarkStart w:id="6805" w:name="_Toc74151524"/>
      <w:bookmarkStart w:id="6806" w:name="_Toc88653997"/>
      <w:bookmarkStart w:id="6807" w:name="_Toc97904353"/>
      <w:bookmarkStart w:id="6808" w:name="_Toc105175394"/>
      <w:bookmarkStart w:id="6809" w:name="_Toc113826424"/>
      <w:bookmarkStart w:id="6810" w:name="_Toc120032550"/>
      <w:r w:rsidRPr="00FD0425">
        <w:t>9.2.3.41</w:t>
      </w:r>
      <w:r w:rsidRPr="00FD0425">
        <w:tab/>
        <w:t>Assistance Data for RAN Paging</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7C74AD81" w14:textId="77777777" w:rsidR="00F02090" w:rsidRPr="00FD0425" w:rsidRDefault="00F02090" w:rsidP="00F02090">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0"/>
        <w:gridCol w:w="1017"/>
        <w:gridCol w:w="767"/>
        <w:gridCol w:w="1626"/>
        <w:gridCol w:w="1751"/>
        <w:gridCol w:w="1037"/>
        <w:gridCol w:w="1413"/>
      </w:tblGrid>
      <w:tr w:rsidR="00A9432F" w:rsidRPr="00FD0425" w14:paraId="6AB02F08" w14:textId="77777777" w:rsidTr="009354E2">
        <w:tblPrEx>
          <w:tblCellMar>
            <w:top w:w="0" w:type="dxa"/>
            <w:bottom w:w="0" w:type="dxa"/>
          </w:tblCellMar>
        </w:tblPrEx>
        <w:tc>
          <w:tcPr>
            <w:tcW w:w="0" w:type="auto"/>
          </w:tcPr>
          <w:p w14:paraId="233132DD" w14:textId="77777777" w:rsidR="00A9432F" w:rsidRPr="00FD0425" w:rsidRDefault="00A9432F" w:rsidP="00A9432F">
            <w:pPr>
              <w:pStyle w:val="TAH"/>
            </w:pPr>
            <w:r w:rsidRPr="00FD0425">
              <w:t>IE/Group Name</w:t>
            </w:r>
          </w:p>
        </w:tc>
        <w:tc>
          <w:tcPr>
            <w:tcW w:w="0" w:type="auto"/>
          </w:tcPr>
          <w:p w14:paraId="31790BA6" w14:textId="77777777" w:rsidR="00A9432F" w:rsidRPr="00FD0425" w:rsidRDefault="00A9432F" w:rsidP="00A9432F">
            <w:pPr>
              <w:pStyle w:val="TAH"/>
            </w:pPr>
            <w:r w:rsidRPr="00FD0425">
              <w:t>Presence</w:t>
            </w:r>
          </w:p>
        </w:tc>
        <w:tc>
          <w:tcPr>
            <w:tcW w:w="0" w:type="auto"/>
          </w:tcPr>
          <w:p w14:paraId="0BC09E19" w14:textId="77777777" w:rsidR="00A9432F" w:rsidRPr="00FD0425" w:rsidRDefault="00A9432F" w:rsidP="00A9432F">
            <w:pPr>
              <w:pStyle w:val="TAH"/>
            </w:pPr>
            <w:r w:rsidRPr="00FD0425">
              <w:t>Range</w:t>
            </w:r>
          </w:p>
        </w:tc>
        <w:tc>
          <w:tcPr>
            <w:tcW w:w="0" w:type="auto"/>
          </w:tcPr>
          <w:p w14:paraId="777DE0CC" w14:textId="77777777" w:rsidR="00A9432F" w:rsidRPr="00FD0425" w:rsidRDefault="00A9432F" w:rsidP="00A9432F">
            <w:pPr>
              <w:pStyle w:val="TAH"/>
            </w:pPr>
            <w:r w:rsidRPr="00FD0425">
              <w:t>IE type and reference</w:t>
            </w:r>
          </w:p>
        </w:tc>
        <w:tc>
          <w:tcPr>
            <w:tcW w:w="0" w:type="auto"/>
          </w:tcPr>
          <w:p w14:paraId="3325E965" w14:textId="77777777" w:rsidR="00A9432F" w:rsidRPr="00FD0425" w:rsidRDefault="00A9432F" w:rsidP="00A9432F">
            <w:pPr>
              <w:pStyle w:val="TAH"/>
            </w:pPr>
            <w:r w:rsidRPr="00FD0425">
              <w:t>Semantics description</w:t>
            </w:r>
          </w:p>
        </w:tc>
        <w:tc>
          <w:tcPr>
            <w:tcW w:w="0" w:type="auto"/>
          </w:tcPr>
          <w:p w14:paraId="5077A820" w14:textId="77777777" w:rsidR="00A9432F" w:rsidRPr="00FD0425" w:rsidRDefault="00A9432F" w:rsidP="00DD545E">
            <w:pPr>
              <w:pStyle w:val="TAH"/>
            </w:pPr>
            <w:r>
              <w:t>Criticality</w:t>
            </w:r>
          </w:p>
        </w:tc>
        <w:tc>
          <w:tcPr>
            <w:tcW w:w="1413" w:type="dxa"/>
          </w:tcPr>
          <w:p w14:paraId="1979A4B3" w14:textId="77777777" w:rsidR="00A9432F" w:rsidRPr="00FD0425" w:rsidRDefault="00A9432F" w:rsidP="0046022C">
            <w:pPr>
              <w:pStyle w:val="TAH"/>
            </w:pPr>
            <w:r>
              <w:t>Assigned Criticality</w:t>
            </w:r>
          </w:p>
        </w:tc>
      </w:tr>
      <w:tr w:rsidR="00A9432F" w:rsidRPr="00FD0425" w14:paraId="16FD3B1A" w14:textId="77777777" w:rsidTr="009354E2">
        <w:tblPrEx>
          <w:tblCellMar>
            <w:top w:w="0" w:type="dxa"/>
            <w:bottom w:w="0" w:type="dxa"/>
          </w:tblCellMar>
        </w:tblPrEx>
        <w:tc>
          <w:tcPr>
            <w:tcW w:w="0" w:type="auto"/>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A9432F">
            <w:pPr>
              <w:pStyle w:val="TAL"/>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A9432F">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A9432F">
            <w:pPr>
              <w:pStyle w:val="TAL"/>
            </w:pPr>
          </w:p>
        </w:tc>
        <w:tc>
          <w:tcPr>
            <w:tcW w:w="0" w:type="auto"/>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A9432F">
            <w:pPr>
              <w:pStyle w:val="TAL"/>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A9432F">
            <w:pPr>
              <w:pStyle w:val="TAL"/>
            </w:pPr>
          </w:p>
        </w:tc>
        <w:tc>
          <w:tcPr>
            <w:tcW w:w="0" w:type="auto"/>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9354E2">
            <w:pPr>
              <w:pStyle w:val="TAC"/>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9354E2">
            <w:pPr>
              <w:pStyle w:val="TAC"/>
            </w:pPr>
          </w:p>
        </w:tc>
      </w:tr>
      <w:tr w:rsidR="00A9432F" w:rsidRPr="00FD0425" w14:paraId="36EF789B" w14:textId="77777777" w:rsidTr="009354E2">
        <w:tblPrEx>
          <w:tblCellMar>
            <w:top w:w="0" w:type="dxa"/>
            <w:bottom w:w="0" w:type="dxa"/>
          </w:tblCellMar>
        </w:tblPrEx>
        <w:tc>
          <w:tcPr>
            <w:tcW w:w="0" w:type="auto"/>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A9432F">
            <w:pPr>
              <w:pStyle w:val="TAL"/>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A9432F">
            <w:pPr>
              <w:pStyle w:val="TAL"/>
            </w:pPr>
            <w:r>
              <w:t>O</w:t>
            </w:r>
          </w:p>
        </w:tc>
        <w:tc>
          <w:tcPr>
            <w:tcW w:w="0" w:type="auto"/>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A9432F">
            <w:pPr>
              <w:pStyle w:val="TAL"/>
            </w:pPr>
          </w:p>
        </w:tc>
        <w:tc>
          <w:tcPr>
            <w:tcW w:w="0" w:type="auto"/>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A9432F">
            <w:pPr>
              <w:pStyle w:val="TAL"/>
            </w:pPr>
            <w:r>
              <w:t>9.2.3.</w:t>
            </w:r>
            <w:r w:rsidR="009C4C80">
              <w:t>121</w:t>
            </w:r>
          </w:p>
        </w:tc>
        <w:tc>
          <w:tcPr>
            <w:tcW w:w="0" w:type="auto"/>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A9432F">
            <w:pPr>
              <w:pStyle w:val="TAL"/>
            </w:pPr>
          </w:p>
        </w:tc>
        <w:tc>
          <w:tcPr>
            <w:tcW w:w="0" w:type="auto"/>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9354E2">
            <w:pPr>
              <w:pStyle w:val="TAC"/>
            </w:pPr>
            <w:r>
              <w:t>YES</w:t>
            </w:r>
          </w:p>
        </w:tc>
        <w:tc>
          <w:tcPr>
            <w:tcW w:w="1413"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9354E2">
            <w:pPr>
              <w:pStyle w:val="TAC"/>
            </w:pPr>
            <w:r>
              <w:t>ignore</w:t>
            </w:r>
          </w:p>
        </w:tc>
      </w:tr>
    </w:tbl>
    <w:p w14:paraId="1BF29778" w14:textId="77777777" w:rsidR="00F02090" w:rsidRPr="00FD0425" w:rsidRDefault="00F02090" w:rsidP="00F02090"/>
    <w:p w14:paraId="44A9A32C" w14:textId="77777777" w:rsidR="00F02090" w:rsidRPr="00FD0425" w:rsidRDefault="00F02090" w:rsidP="00F02090">
      <w:pPr>
        <w:pStyle w:val="Heading4"/>
      </w:pPr>
      <w:bookmarkStart w:id="6811" w:name="_Toc20955351"/>
      <w:bookmarkStart w:id="6812" w:name="_Toc29991554"/>
      <w:bookmarkStart w:id="6813" w:name="_Toc36555955"/>
      <w:bookmarkStart w:id="6814" w:name="_Toc44497700"/>
      <w:bookmarkStart w:id="6815" w:name="_Toc45108087"/>
      <w:bookmarkStart w:id="6816" w:name="_Toc45901707"/>
      <w:bookmarkStart w:id="6817" w:name="_Toc51850788"/>
      <w:bookmarkStart w:id="6818" w:name="_Toc56693792"/>
      <w:bookmarkStart w:id="6819" w:name="_Toc64447336"/>
      <w:bookmarkStart w:id="6820" w:name="_Toc66286830"/>
      <w:bookmarkStart w:id="6821" w:name="_Toc74151525"/>
      <w:bookmarkStart w:id="6822" w:name="_Toc88653998"/>
      <w:bookmarkStart w:id="6823" w:name="_Toc97904354"/>
      <w:bookmarkStart w:id="6824" w:name="_Toc105175395"/>
      <w:bookmarkStart w:id="6825" w:name="_Toc113826425"/>
      <w:bookmarkStart w:id="6826" w:name="_Toc120032551"/>
      <w:r w:rsidRPr="00FD0425">
        <w:t>9.2.3.42</w:t>
      </w:r>
      <w:r w:rsidRPr="00FD0425">
        <w:tab/>
        <w:t>RAN Paging Attempt Information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3AE59AE3" w14:textId="77777777" w:rsidR="00F02090" w:rsidRPr="00FD0425" w:rsidRDefault="00F02090" w:rsidP="00F02090">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F02090" w:rsidRPr="00FD0425" w14:paraId="71F7581F" w14:textId="77777777" w:rsidTr="00694C97">
        <w:tblPrEx>
          <w:tblCellMar>
            <w:top w:w="0" w:type="dxa"/>
            <w:bottom w:w="0" w:type="dxa"/>
          </w:tblCellMar>
        </w:tblPrEx>
        <w:tc>
          <w:tcPr>
            <w:tcW w:w="2694" w:type="dxa"/>
          </w:tcPr>
          <w:p w14:paraId="1573D062" w14:textId="77777777" w:rsidR="00F02090" w:rsidRPr="00FD0425" w:rsidRDefault="00F02090" w:rsidP="00694C97">
            <w:pPr>
              <w:pStyle w:val="TAH"/>
            </w:pPr>
            <w:r w:rsidRPr="00FD0425">
              <w:t>IE/Group Name</w:t>
            </w:r>
          </w:p>
        </w:tc>
        <w:tc>
          <w:tcPr>
            <w:tcW w:w="1134" w:type="dxa"/>
          </w:tcPr>
          <w:p w14:paraId="170DF1E2" w14:textId="77777777" w:rsidR="00F02090" w:rsidRPr="00FD0425" w:rsidRDefault="00F02090" w:rsidP="00694C97">
            <w:pPr>
              <w:pStyle w:val="TAH"/>
            </w:pPr>
            <w:r w:rsidRPr="00FD0425">
              <w:t>Presence</w:t>
            </w:r>
          </w:p>
        </w:tc>
        <w:tc>
          <w:tcPr>
            <w:tcW w:w="1417" w:type="dxa"/>
          </w:tcPr>
          <w:p w14:paraId="0D051A03" w14:textId="77777777" w:rsidR="00F02090" w:rsidRPr="00FD0425" w:rsidRDefault="00F02090" w:rsidP="00694C97">
            <w:pPr>
              <w:pStyle w:val="TAH"/>
            </w:pPr>
            <w:r w:rsidRPr="00FD0425">
              <w:t>Range</w:t>
            </w:r>
          </w:p>
        </w:tc>
        <w:tc>
          <w:tcPr>
            <w:tcW w:w="2127" w:type="dxa"/>
          </w:tcPr>
          <w:p w14:paraId="17C38D54" w14:textId="77777777" w:rsidR="00F02090" w:rsidRPr="00FD0425" w:rsidRDefault="00F02090" w:rsidP="00694C97">
            <w:pPr>
              <w:pStyle w:val="TAH"/>
            </w:pPr>
            <w:r w:rsidRPr="00FD0425">
              <w:t>IE type and reference</w:t>
            </w:r>
          </w:p>
        </w:tc>
        <w:tc>
          <w:tcPr>
            <w:tcW w:w="2409" w:type="dxa"/>
          </w:tcPr>
          <w:p w14:paraId="441197BF" w14:textId="77777777" w:rsidR="00F02090" w:rsidRPr="00FD0425" w:rsidRDefault="00F02090" w:rsidP="00694C97">
            <w:pPr>
              <w:pStyle w:val="TAH"/>
            </w:pPr>
            <w:r w:rsidRPr="00FD0425">
              <w:t>Semantics description</w:t>
            </w:r>
          </w:p>
        </w:tc>
      </w:tr>
      <w:tr w:rsidR="00F02090" w:rsidRPr="00FD0425" w14:paraId="490418AE" w14:textId="77777777" w:rsidTr="00694C97">
        <w:tblPrEx>
          <w:tblCellMar>
            <w:top w:w="0" w:type="dxa"/>
            <w:bottom w:w="0" w:type="dxa"/>
          </w:tblCellMar>
        </w:tblPrEx>
        <w:tc>
          <w:tcPr>
            <w:tcW w:w="2694" w:type="dxa"/>
          </w:tcPr>
          <w:p w14:paraId="38FC8005" w14:textId="77777777" w:rsidR="00F02090" w:rsidRPr="00FD0425" w:rsidRDefault="00F02090" w:rsidP="00694C97">
            <w:pPr>
              <w:pStyle w:val="TAL"/>
            </w:pPr>
            <w:r w:rsidRPr="00FD0425">
              <w:t>Paging Attempt Count</w:t>
            </w:r>
          </w:p>
        </w:tc>
        <w:tc>
          <w:tcPr>
            <w:tcW w:w="1134" w:type="dxa"/>
          </w:tcPr>
          <w:p w14:paraId="49C802E1" w14:textId="77777777" w:rsidR="00F02090" w:rsidRPr="00FD0425" w:rsidRDefault="00F02090" w:rsidP="00694C97">
            <w:pPr>
              <w:pStyle w:val="TAL"/>
            </w:pPr>
            <w:r w:rsidRPr="00FD0425">
              <w:t>M</w:t>
            </w:r>
          </w:p>
        </w:tc>
        <w:tc>
          <w:tcPr>
            <w:tcW w:w="1417" w:type="dxa"/>
          </w:tcPr>
          <w:p w14:paraId="19233B05" w14:textId="77777777" w:rsidR="00F02090" w:rsidRPr="00FD0425" w:rsidRDefault="00F02090" w:rsidP="00694C97">
            <w:pPr>
              <w:pStyle w:val="TAL"/>
              <w:rPr>
                <w:i/>
              </w:rPr>
            </w:pPr>
          </w:p>
        </w:tc>
        <w:tc>
          <w:tcPr>
            <w:tcW w:w="2127" w:type="dxa"/>
          </w:tcPr>
          <w:p w14:paraId="779BFB04" w14:textId="77777777" w:rsidR="00F02090" w:rsidRPr="00FD0425" w:rsidRDefault="00F02090" w:rsidP="00694C97">
            <w:pPr>
              <w:pStyle w:val="TAL"/>
              <w:rPr>
                <w:snapToGrid w:val="0"/>
              </w:rPr>
            </w:pPr>
            <w:r w:rsidRPr="00FD0425">
              <w:t>INTEGER (1..16,...)</w:t>
            </w:r>
          </w:p>
        </w:tc>
        <w:tc>
          <w:tcPr>
            <w:tcW w:w="2409" w:type="dxa"/>
          </w:tcPr>
          <w:p w14:paraId="35F9BE3E" w14:textId="77777777" w:rsidR="00F02090" w:rsidRPr="00FD0425" w:rsidRDefault="00F02090" w:rsidP="00694C97">
            <w:pPr>
              <w:pStyle w:val="TAL"/>
            </w:pPr>
            <w:r w:rsidRPr="00FD0425">
              <w:t>Number of the RAN paging attempt.</w:t>
            </w:r>
          </w:p>
        </w:tc>
      </w:tr>
      <w:tr w:rsidR="00F02090" w:rsidRPr="00FD0425" w14:paraId="588E632A" w14:textId="77777777" w:rsidTr="00694C97">
        <w:tblPrEx>
          <w:tblCellMar>
            <w:top w:w="0" w:type="dxa"/>
            <w:bottom w:w="0" w:type="dxa"/>
          </w:tblCellMar>
        </w:tblPrEx>
        <w:tc>
          <w:tcPr>
            <w:tcW w:w="2694" w:type="dxa"/>
          </w:tcPr>
          <w:p w14:paraId="3D33A1FA" w14:textId="77777777" w:rsidR="00F02090" w:rsidRPr="00FD0425" w:rsidRDefault="00F02090" w:rsidP="00694C97">
            <w:pPr>
              <w:pStyle w:val="TAL"/>
            </w:pPr>
            <w:r w:rsidRPr="00FD0425">
              <w:rPr>
                <w:lang w:eastAsia="zh-CN"/>
              </w:rPr>
              <w:t>Intended Number of Paging Attempts</w:t>
            </w:r>
          </w:p>
        </w:tc>
        <w:tc>
          <w:tcPr>
            <w:tcW w:w="1134" w:type="dxa"/>
          </w:tcPr>
          <w:p w14:paraId="00D9DAB3" w14:textId="77777777" w:rsidR="00F02090" w:rsidRPr="00FD0425" w:rsidRDefault="00F02090" w:rsidP="00694C97">
            <w:pPr>
              <w:pStyle w:val="TAL"/>
            </w:pPr>
            <w:r w:rsidRPr="00FD0425">
              <w:t>M</w:t>
            </w:r>
          </w:p>
        </w:tc>
        <w:tc>
          <w:tcPr>
            <w:tcW w:w="1417" w:type="dxa"/>
          </w:tcPr>
          <w:p w14:paraId="40A7C790" w14:textId="77777777" w:rsidR="00F02090" w:rsidRPr="00FD0425" w:rsidRDefault="00F02090" w:rsidP="00694C97">
            <w:pPr>
              <w:pStyle w:val="TAL"/>
              <w:rPr>
                <w:i/>
              </w:rPr>
            </w:pPr>
          </w:p>
        </w:tc>
        <w:tc>
          <w:tcPr>
            <w:tcW w:w="2127" w:type="dxa"/>
          </w:tcPr>
          <w:p w14:paraId="7F9FC48A" w14:textId="77777777" w:rsidR="00F02090" w:rsidRPr="00FD0425" w:rsidRDefault="00F02090" w:rsidP="00694C97">
            <w:pPr>
              <w:pStyle w:val="TAL"/>
            </w:pPr>
            <w:r w:rsidRPr="00FD0425">
              <w:t>INTEGER (1..16,…)</w:t>
            </w:r>
          </w:p>
        </w:tc>
        <w:tc>
          <w:tcPr>
            <w:tcW w:w="2409" w:type="dxa"/>
          </w:tcPr>
          <w:p w14:paraId="2F43D6A6" w14:textId="77777777" w:rsidR="00F02090" w:rsidRPr="00FD0425" w:rsidRDefault="00F02090" w:rsidP="00694C97">
            <w:pPr>
              <w:pStyle w:val="TAL"/>
            </w:pPr>
            <w:r w:rsidRPr="00FD0425">
              <w:t>Intended number of RAN paging attempts.</w:t>
            </w:r>
          </w:p>
        </w:tc>
      </w:tr>
      <w:tr w:rsidR="00F02090" w:rsidRPr="00FD0425" w14:paraId="5BE1A89C" w14:textId="77777777" w:rsidTr="00694C97">
        <w:tblPrEx>
          <w:tblCellMar>
            <w:top w:w="0" w:type="dxa"/>
            <w:bottom w:w="0" w:type="dxa"/>
          </w:tblCellMar>
        </w:tblPrEx>
        <w:tc>
          <w:tcPr>
            <w:tcW w:w="2694"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694C97">
            <w:pPr>
              <w:pStyle w:val="TAL"/>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694C97">
            <w:pPr>
              <w:pStyle w:val="TAL"/>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694C97">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694C97">
            <w:pPr>
              <w:pStyle w:val="TAL"/>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694C97">
            <w:pPr>
              <w:pStyle w:val="TAL"/>
            </w:pPr>
            <w:r w:rsidRPr="00FD0425">
              <w:t>Indicates whether the RAN paging area scope will change at next RAN paging attempt.</w:t>
            </w:r>
          </w:p>
        </w:tc>
      </w:tr>
    </w:tbl>
    <w:p w14:paraId="7B0E50F8" w14:textId="77777777" w:rsidR="00F02090" w:rsidRPr="00FD0425" w:rsidRDefault="00F02090" w:rsidP="00F02090"/>
    <w:p w14:paraId="6F45344D" w14:textId="77777777" w:rsidR="00F02090" w:rsidRPr="00FD0425" w:rsidRDefault="00F02090" w:rsidP="00F02090">
      <w:pPr>
        <w:pStyle w:val="Heading4"/>
      </w:pPr>
      <w:bookmarkStart w:id="6827" w:name="_Toc20955352"/>
      <w:bookmarkStart w:id="6828" w:name="_Toc29991555"/>
      <w:bookmarkStart w:id="6829" w:name="_Toc36555956"/>
      <w:bookmarkStart w:id="6830" w:name="_Toc44497701"/>
      <w:bookmarkStart w:id="6831" w:name="_Toc45108088"/>
      <w:bookmarkStart w:id="6832" w:name="_Toc45901708"/>
      <w:bookmarkStart w:id="6833" w:name="_Toc51850789"/>
      <w:bookmarkStart w:id="6834" w:name="_Toc56693793"/>
      <w:bookmarkStart w:id="6835" w:name="_Toc64447337"/>
      <w:bookmarkStart w:id="6836" w:name="_Toc66286831"/>
      <w:bookmarkStart w:id="6837" w:name="_Toc74151526"/>
      <w:bookmarkStart w:id="6838" w:name="_Toc88653999"/>
      <w:bookmarkStart w:id="6839" w:name="_Toc97904355"/>
      <w:bookmarkStart w:id="6840" w:name="_Toc105175396"/>
      <w:bookmarkStart w:id="6841" w:name="_Toc113826426"/>
      <w:bookmarkStart w:id="6842" w:name="_Toc120032552"/>
      <w:r w:rsidRPr="00FD0425">
        <w:t>9.2.3.43</w:t>
      </w:r>
      <w:r w:rsidRPr="00FD0425">
        <w:tab/>
        <w:t>UE RAN Paging Identity</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4CF451B4" w14:textId="77777777" w:rsidR="00F02090" w:rsidRPr="00FD0425" w:rsidRDefault="00F02090" w:rsidP="00F02090">
      <w:pPr>
        <w:keepNext/>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FD0425" w14:paraId="783062DA" w14:textId="77777777" w:rsidTr="00694C97">
        <w:tblPrEx>
          <w:tblCellMar>
            <w:top w:w="0" w:type="dxa"/>
            <w:bottom w:w="0" w:type="dxa"/>
          </w:tblCellMar>
        </w:tblPrEx>
        <w:tc>
          <w:tcPr>
            <w:tcW w:w="2552" w:type="dxa"/>
          </w:tcPr>
          <w:p w14:paraId="53EF373D"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1B26F8A1" w14:textId="77777777" w:rsidR="00F02090" w:rsidRPr="00FD0425" w:rsidRDefault="00F02090" w:rsidP="00694C97">
            <w:pPr>
              <w:pStyle w:val="TAH"/>
              <w:rPr>
                <w:rFonts w:cs="Arial"/>
                <w:lang w:eastAsia="ja-JP"/>
              </w:rPr>
            </w:pPr>
            <w:r w:rsidRPr="00FD0425">
              <w:rPr>
                <w:rFonts w:cs="Arial"/>
                <w:lang w:eastAsia="ja-JP"/>
              </w:rPr>
              <w:t>Presence</w:t>
            </w:r>
          </w:p>
        </w:tc>
        <w:tc>
          <w:tcPr>
            <w:tcW w:w="817" w:type="dxa"/>
          </w:tcPr>
          <w:p w14:paraId="411CE752" w14:textId="77777777" w:rsidR="00F02090" w:rsidRPr="00FD0425" w:rsidRDefault="00F02090" w:rsidP="00694C97">
            <w:pPr>
              <w:pStyle w:val="TAH"/>
              <w:rPr>
                <w:rFonts w:cs="Arial"/>
                <w:lang w:eastAsia="ja-JP"/>
              </w:rPr>
            </w:pPr>
            <w:r w:rsidRPr="00FD0425">
              <w:rPr>
                <w:rFonts w:cs="Arial"/>
                <w:lang w:eastAsia="ja-JP"/>
              </w:rPr>
              <w:t>Range</w:t>
            </w:r>
          </w:p>
        </w:tc>
        <w:tc>
          <w:tcPr>
            <w:tcW w:w="2409" w:type="dxa"/>
          </w:tcPr>
          <w:p w14:paraId="0CE2FC6D"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444" w:type="dxa"/>
          </w:tcPr>
          <w:p w14:paraId="7AFA8795"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1AF9D478" w14:textId="77777777" w:rsidTr="00694C97">
        <w:tblPrEx>
          <w:tblCellMar>
            <w:top w:w="0" w:type="dxa"/>
            <w:bottom w:w="0" w:type="dxa"/>
          </w:tblCellMar>
        </w:tblPrEx>
        <w:tc>
          <w:tcPr>
            <w:tcW w:w="2552" w:type="dxa"/>
          </w:tcPr>
          <w:p w14:paraId="734D2B9F" w14:textId="77777777" w:rsidR="00F02090" w:rsidRPr="00FD0425" w:rsidRDefault="00F02090" w:rsidP="00694C97">
            <w:pPr>
              <w:pStyle w:val="TAL"/>
              <w:rPr>
                <w:rFonts w:cs="Arial"/>
                <w:lang w:eastAsia="ja-JP"/>
              </w:rPr>
            </w:pPr>
            <w:r w:rsidRPr="00FD0425">
              <w:rPr>
                <w:rFonts w:cs="Arial"/>
                <w:lang w:eastAsia="ja-JP"/>
              </w:rPr>
              <w:t>CHOICE UE RAN Paging Identity</w:t>
            </w:r>
          </w:p>
        </w:tc>
        <w:tc>
          <w:tcPr>
            <w:tcW w:w="1134" w:type="dxa"/>
          </w:tcPr>
          <w:p w14:paraId="728F5849" w14:textId="77777777" w:rsidR="00F02090" w:rsidRPr="00FD0425" w:rsidRDefault="00F02090" w:rsidP="00694C97">
            <w:pPr>
              <w:pStyle w:val="TAL"/>
              <w:rPr>
                <w:rFonts w:cs="Arial"/>
                <w:lang w:eastAsia="ja-JP"/>
              </w:rPr>
            </w:pPr>
            <w:r w:rsidRPr="00FD0425">
              <w:rPr>
                <w:rFonts w:cs="Arial"/>
                <w:lang w:eastAsia="ja-JP"/>
              </w:rPr>
              <w:t>M</w:t>
            </w:r>
          </w:p>
        </w:tc>
        <w:tc>
          <w:tcPr>
            <w:tcW w:w="817" w:type="dxa"/>
          </w:tcPr>
          <w:p w14:paraId="003AED85" w14:textId="77777777" w:rsidR="00F02090" w:rsidRPr="00FD0425" w:rsidRDefault="00F02090" w:rsidP="00694C97">
            <w:pPr>
              <w:pStyle w:val="TAL"/>
              <w:rPr>
                <w:rFonts w:cs="Arial"/>
                <w:lang w:eastAsia="ja-JP"/>
              </w:rPr>
            </w:pPr>
          </w:p>
        </w:tc>
        <w:tc>
          <w:tcPr>
            <w:tcW w:w="2409" w:type="dxa"/>
          </w:tcPr>
          <w:p w14:paraId="6FB6CAAD" w14:textId="77777777" w:rsidR="00F02090" w:rsidRPr="00FD0425" w:rsidRDefault="00F02090" w:rsidP="00694C97">
            <w:pPr>
              <w:pStyle w:val="TAL"/>
              <w:rPr>
                <w:rFonts w:cs="Arial"/>
                <w:lang w:eastAsia="ja-JP"/>
              </w:rPr>
            </w:pPr>
          </w:p>
        </w:tc>
        <w:tc>
          <w:tcPr>
            <w:tcW w:w="2444" w:type="dxa"/>
          </w:tcPr>
          <w:p w14:paraId="528A3400" w14:textId="77777777" w:rsidR="00F02090" w:rsidRPr="00FD0425" w:rsidRDefault="00F02090" w:rsidP="00694C97">
            <w:pPr>
              <w:pStyle w:val="TAL"/>
            </w:pPr>
          </w:p>
        </w:tc>
      </w:tr>
      <w:tr w:rsidR="00F02090" w:rsidRPr="00FD0425" w14:paraId="62EF4117" w14:textId="77777777" w:rsidTr="00694C97">
        <w:tblPrEx>
          <w:tblCellMar>
            <w:top w:w="0" w:type="dxa"/>
            <w:bottom w:w="0" w:type="dxa"/>
          </w:tblCellMar>
        </w:tblPrEx>
        <w:tc>
          <w:tcPr>
            <w:tcW w:w="2552" w:type="dxa"/>
          </w:tcPr>
          <w:p w14:paraId="7D58CBB8" w14:textId="77777777" w:rsidR="00F02090" w:rsidRPr="00FD0425" w:rsidRDefault="00F02090" w:rsidP="00694C97">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528C40A9" w14:textId="77777777" w:rsidR="00F02090" w:rsidRPr="00FD0425" w:rsidRDefault="00F02090" w:rsidP="00694C97">
            <w:pPr>
              <w:pStyle w:val="TAL"/>
              <w:rPr>
                <w:rFonts w:cs="Arial"/>
                <w:lang w:eastAsia="ja-JP"/>
              </w:rPr>
            </w:pPr>
          </w:p>
        </w:tc>
        <w:tc>
          <w:tcPr>
            <w:tcW w:w="817" w:type="dxa"/>
          </w:tcPr>
          <w:p w14:paraId="6999861C" w14:textId="77777777" w:rsidR="00F02090" w:rsidRPr="00FD0425" w:rsidRDefault="00F02090" w:rsidP="00694C97">
            <w:pPr>
              <w:pStyle w:val="TAL"/>
              <w:rPr>
                <w:rFonts w:cs="Arial"/>
                <w:lang w:eastAsia="ja-JP"/>
              </w:rPr>
            </w:pPr>
          </w:p>
        </w:tc>
        <w:tc>
          <w:tcPr>
            <w:tcW w:w="2409" w:type="dxa"/>
          </w:tcPr>
          <w:p w14:paraId="41BABD88" w14:textId="77777777" w:rsidR="00F02090" w:rsidRPr="00FD0425" w:rsidRDefault="00F02090" w:rsidP="00694C97">
            <w:pPr>
              <w:pStyle w:val="TAL"/>
              <w:rPr>
                <w:rFonts w:cs="Arial"/>
                <w:lang w:eastAsia="ja-JP"/>
              </w:rPr>
            </w:pPr>
          </w:p>
        </w:tc>
        <w:tc>
          <w:tcPr>
            <w:tcW w:w="2444" w:type="dxa"/>
          </w:tcPr>
          <w:p w14:paraId="3405F0AF" w14:textId="77777777" w:rsidR="00F02090" w:rsidRPr="00FD0425" w:rsidRDefault="00F02090" w:rsidP="00694C97">
            <w:pPr>
              <w:pStyle w:val="TAL"/>
            </w:pPr>
          </w:p>
        </w:tc>
      </w:tr>
      <w:tr w:rsidR="00F02090" w:rsidRPr="00FD0425" w14:paraId="528578E2" w14:textId="77777777" w:rsidTr="00694C97">
        <w:tblPrEx>
          <w:tblCellMar>
            <w:top w:w="0" w:type="dxa"/>
            <w:bottom w:w="0" w:type="dxa"/>
          </w:tblCellMar>
        </w:tblPrEx>
        <w:tc>
          <w:tcPr>
            <w:tcW w:w="2552" w:type="dxa"/>
          </w:tcPr>
          <w:p w14:paraId="0FA0EF31" w14:textId="77777777" w:rsidR="00F02090" w:rsidRPr="00FD0425" w:rsidRDefault="00F02090" w:rsidP="00694C97">
            <w:pPr>
              <w:pStyle w:val="TAL"/>
              <w:ind w:left="227"/>
              <w:rPr>
                <w:rFonts w:cs="Arial"/>
                <w:lang w:eastAsia="ja-JP"/>
              </w:rPr>
            </w:pPr>
            <w:r w:rsidRPr="00FD0425">
              <w:rPr>
                <w:rFonts w:cs="Arial"/>
                <w:lang w:eastAsia="ja-JP"/>
              </w:rPr>
              <w:t>&gt;&gt;I-RNTI full</w:t>
            </w:r>
          </w:p>
        </w:tc>
        <w:tc>
          <w:tcPr>
            <w:tcW w:w="1134" w:type="dxa"/>
          </w:tcPr>
          <w:p w14:paraId="2C04EA7E" w14:textId="77777777" w:rsidR="00F02090" w:rsidRPr="00FD0425" w:rsidRDefault="00F02090" w:rsidP="00694C97">
            <w:pPr>
              <w:pStyle w:val="TAL"/>
              <w:rPr>
                <w:rFonts w:cs="Arial"/>
                <w:lang w:eastAsia="ja-JP"/>
              </w:rPr>
            </w:pPr>
            <w:r w:rsidRPr="00FD0425">
              <w:rPr>
                <w:rFonts w:cs="Arial"/>
                <w:lang w:eastAsia="ja-JP"/>
              </w:rPr>
              <w:t>M</w:t>
            </w:r>
          </w:p>
        </w:tc>
        <w:tc>
          <w:tcPr>
            <w:tcW w:w="817" w:type="dxa"/>
          </w:tcPr>
          <w:p w14:paraId="53A4A662" w14:textId="77777777" w:rsidR="00F02090" w:rsidRPr="00FD0425" w:rsidRDefault="00F02090" w:rsidP="00694C97">
            <w:pPr>
              <w:pStyle w:val="TAL"/>
              <w:rPr>
                <w:rFonts w:cs="Arial"/>
                <w:lang w:eastAsia="ja-JP"/>
              </w:rPr>
            </w:pPr>
          </w:p>
        </w:tc>
        <w:tc>
          <w:tcPr>
            <w:tcW w:w="2409" w:type="dxa"/>
          </w:tcPr>
          <w:p w14:paraId="6E8FE9CC" w14:textId="77777777" w:rsidR="00F02090" w:rsidRPr="00FD0425" w:rsidRDefault="00F02090" w:rsidP="00694C97">
            <w:pPr>
              <w:pStyle w:val="TAL"/>
              <w:rPr>
                <w:rFonts w:cs="Arial"/>
                <w:lang w:eastAsia="ja-JP"/>
              </w:rPr>
            </w:pPr>
            <w:r w:rsidRPr="00FD0425">
              <w:rPr>
                <w:rFonts w:cs="Arial"/>
                <w:lang w:eastAsia="ja-JP"/>
              </w:rPr>
              <w:t xml:space="preserve"> BIT STRING (SIZE (40))</w:t>
            </w:r>
          </w:p>
        </w:tc>
        <w:tc>
          <w:tcPr>
            <w:tcW w:w="2444" w:type="dxa"/>
          </w:tcPr>
          <w:p w14:paraId="22091C0A" w14:textId="77777777" w:rsidR="00F02090" w:rsidRPr="00FD0425" w:rsidRDefault="00F02090" w:rsidP="00694C97">
            <w:pPr>
              <w:pStyle w:val="TAL"/>
            </w:pPr>
          </w:p>
        </w:tc>
      </w:tr>
    </w:tbl>
    <w:p w14:paraId="657B5A5B" w14:textId="77777777" w:rsidR="00F02090" w:rsidRPr="00FD0425" w:rsidRDefault="00F02090" w:rsidP="00F02090">
      <w:pPr>
        <w:rPr>
          <w:rFonts w:hint="eastAsia"/>
          <w:lang w:eastAsia="zh-CN"/>
        </w:rPr>
      </w:pPr>
    </w:p>
    <w:p w14:paraId="4846303F" w14:textId="77777777" w:rsidR="00F02090" w:rsidRPr="00FD0425" w:rsidRDefault="00F02090" w:rsidP="00F02090">
      <w:pPr>
        <w:pStyle w:val="Heading4"/>
        <w:rPr>
          <w:rFonts w:eastAsia="Batang"/>
        </w:rPr>
      </w:pPr>
      <w:bookmarkStart w:id="6843" w:name="_Toc20955353"/>
      <w:bookmarkStart w:id="6844" w:name="_Toc29991556"/>
      <w:bookmarkStart w:id="6845" w:name="_Toc36555957"/>
      <w:bookmarkStart w:id="6846" w:name="_Toc44497702"/>
      <w:bookmarkStart w:id="6847" w:name="_Toc45108089"/>
      <w:bookmarkStart w:id="6848" w:name="_Toc45901709"/>
      <w:bookmarkStart w:id="6849" w:name="_Toc51850790"/>
      <w:bookmarkStart w:id="6850" w:name="_Toc56693794"/>
      <w:bookmarkStart w:id="6851" w:name="_Toc64447338"/>
      <w:bookmarkStart w:id="6852" w:name="_Toc66286832"/>
      <w:bookmarkStart w:id="6853" w:name="_Toc74151527"/>
      <w:bookmarkStart w:id="6854" w:name="_Toc88654000"/>
      <w:bookmarkStart w:id="6855" w:name="_Toc97904356"/>
      <w:bookmarkStart w:id="6856" w:name="_Toc105175397"/>
      <w:bookmarkStart w:id="6857" w:name="_Toc113826427"/>
      <w:bookmarkStart w:id="6858" w:name="_Toc120032553"/>
      <w:r w:rsidRPr="00FD0425">
        <w:rPr>
          <w:rFonts w:eastAsia="Batang"/>
        </w:rPr>
        <w:t>9.2.3.44</w:t>
      </w:r>
      <w:r w:rsidRPr="00FD0425">
        <w:rPr>
          <w:rFonts w:eastAsia="Batang"/>
        </w:rPr>
        <w:tab/>
        <w:t>Paging Priority</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47B5BCE6" w14:textId="77777777" w:rsidR="00F02090" w:rsidRPr="00FD0425" w:rsidRDefault="00F02090" w:rsidP="00F02090">
      <w:pPr>
        <w:keepNext/>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F02090" w:rsidRPr="00FD0425" w14:paraId="004528E5" w14:textId="77777777" w:rsidTr="00694C97">
        <w:tblPrEx>
          <w:tblCellMar>
            <w:top w:w="0" w:type="dxa"/>
            <w:bottom w:w="0" w:type="dxa"/>
          </w:tblCellMar>
        </w:tblPrEx>
        <w:tc>
          <w:tcPr>
            <w:tcW w:w="2304" w:type="dxa"/>
          </w:tcPr>
          <w:p w14:paraId="221C9F7E" w14:textId="77777777" w:rsidR="00F02090" w:rsidRPr="00FD0425" w:rsidRDefault="00F02090" w:rsidP="00694C97">
            <w:pPr>
              <w:pStyle w:val="TAH"/>
            </w:pPr>
            <w:r w:rsidRPr="00FD0425">
              <w:t>IE/Group Name</w:t>
            </w:r>
          </w:p>
        </w:tc>
        <w:tc>
          <w:tcPr>
            <w:tcW w:w="1080" w:type="dxa"/>
          </w:tcPr>
          <w:p w14:paraId="3F1F79BE" w14:textId="77777777" w:rsidR="00F02090" w:rsidRPr="00FD0425" w:rsidRDefault="00F02090" w:rsidP="00694C97">
            <w:pPr>
              <w:pStyle w:val="TAH"/>
            </w:pPr>
            <w:r w:rsidRPr="00FD0425">
              <w:t>Presence</w:t>
            </w:r>
          </w:p>
        </w:tc>
        <w:tc>
          <w:tcPr>
            <w:tcW w:w="1080" w:type="dxa"/>
          </w:tcPr>
          <w:p w14:paraId="358E471D" w14:textId="77777777" w:rsidR="00F02090" w:rsidRPr="00FD0425" w:rsidRDefault="00F02090" w:rsidP="00694C97">
            <w:pPr>
              <w:pStyle w:val="TAH"/>
            </w:pPr>
            <w:r w:rsidRPr="00FD0425">
              <w:t>Range</w:t>
            </w:r>
          </w:p>
        </w:tc>
        <w:tc>
          <w:tcPr>
            <w:tcW w:w="1915" w:type="dxa"/>
          </w:tcPr>
          <w:p w14:paraId="2E4AFC40" w14:textId="77777777" w:rsidR="00F02090" w:rsidRPr="00FD0425" w:rsidRDefault="00F02090" w:rsidP="00694C97">
            <w:pPr>
              <w:pStyle w:val="TAH"/>
            </w:pPr>
            <w:r w:rsidRPr="00FD0425">
              <w:t>IE type and reference</w:t>
            </w:r>
          </w:p>
        </w:tc>
        <w:tc>
          <w:tcPr>
            <w:tcW w:w="3260" w:type="dxa"/>
          </w:tcPr>
          <w:p w14:paraId="0DBBFF7D" w14:textId="77777777" w:rsidR="00F02090" w:rsidRPr="00FD0425" w:rsidRDefault="00F02090" w:rsidP="00694C97">
            <w:pPr>
              <w:pStyle w:val="TAH"/>
            </w:pPr>
            <w:r w:rsidRPr="00FD0425">
              <w:t>Semantics description</w:t>
            </w:r>
          </w:p>
        </w:tc>
      </w:tr>
      <w:tr w:rsidR="00F02090" w:rsidRPr="00FD0425" w14:paraId="1327CDC4" w14:textId="77777777" w:rsidTr="00694C97">
        <w:tblPrEx>
          <w:tblCellMar>
            <w:top w:w="0" w:type="dxa"/>
            <w:bottom w:w="0" w:type="dxa"/>
          </w:tblCellMar>
        </w:tblPrEx>
        <w:tc>
          <w:tcPr>
            <w:tcW w:w="2304" w:type="dxa"/>
          </w:tcPr>
          <w:p w14:paraId="783E7B6E" w14:textId="77777777" w:rsidR="00F02090" w:rsidRPr="00FD0425" w:rsidRDefault="00F02090" w:rsidP="00694C97">
            <w:pPr>
              <w:pStyle w:val="TAL"/>
              <w:rPr>
                <w:rFonts w:eastAsia="Batang"/>
              </w:rPr>
            </w:pPr>
            <w:r w:rsidRPr="00FD0425">
              <w:t>Paging Priority</w:t>
            </w:r>
          </w:p>
        </w:tc>
        <w:tc>
          <w:tcPr>
            <w:tcW w:w="1080" w:type="dxa"/>
          </w:tcPr>
          <w:p w14:paraId="10122B8B" w14:textId="77777777" w:rsidR="00F02090" w:rsidRPr="00FD0425" w:rsidRDefault="00F02090" w:rsidP="00694C97">
            <w:pPr>
              <w:pStyle w:val="TAL"/>
            </w:pPr>
            <w:r w:rsidRPr="00FD0425">
              <w:t>M</w:t>
            </w:r>
          </w:p>
        </w:tc>
        <w:tc>
          <w:tcPr>
            <w:tcW w:w="1080" w:type="dxa"/>
          </w:tcPr>
          <w:p w14:paraId="241D29AC" w14:textId="77777777" w:rsidR="00F02090" w:rsidRPr="00FD0425" w:rsidRDefault="00F02090" w:rsidP="00694C97">
            <w:pPr>
              <w:pStyle w:val="TAL"/>
              <w:rPr>
                <w:i/>
              </w:rPr>
            </w:pPr>
          </w:p>
        </w:tc>
        <w:tc>
          <w:tcPr>
            <w:tcW w:w="1915" w:type="dxa"/>
          </w:tcPr>
          <w:p w14:paraId="0DD46B7A" w14:textId="77777777" w:rsidR="00F02090" w:rsidRPr="00FD0425" w:rsidRDefault="00F02090" w:rsidP="00694C97">
            <w:pPr>
              <w:pStyle w:val="TAL"/>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292BDF71" w14:textId="77777777" w:rsidR="00F02090" w:rsidRPr="00FD0425" w:rsidRDefault="00F02090" w:rsidP="00694C97">
            <w:pPr>
              <w:pStyle w:val="TAL"/>
            </w:pPr>
            <w:r w:rsidRPr="00FD0425">
              <w:rPr>
                <w:rFonts w:cs="Arial"/>
                <w:lang w:eastAsia="ja-JP"/>
              </w:rPr>
              <w:t>Lower value codepoint indicates higher priority.</w:t>
            </w:r>
          </w:p>
        </w:tc>
      </w:tr>
    </w:tbl>
    <w:p w14:paraId="790D9843" w14:textId="77777777" w:rsidR="00F02090" w:rsidRPr="00FD0425" w:rsidRDefault="00F02090" w:rsidP="00F02090">
      <w:pPr>
        <w:rPr>
          <w:lang w:eastAsia="zh-CN"/>
        </w:rPr>
      </w:pPr>
    </w:p>
    <w:p w14:paraId="19974E29" w14:textId="77777777" w:rsidR="00F02090" w:rsidRPr="00FD0425" w:rsidRDefault="00F02090" w:rsidP="00F02090">
      <w:pPr>
        <w:pStyle w:val="Heading4"/>
      </w:pPr>
      <w:bookmarkStart w:id="6859" w:name="_Toc20955354"/>
      <w:bookmarkStart w:id="6860" w:name="_Toc29991557"/>
      <w:bookmarkStart w:id="6861" w:name="_Toc36555958"/>
      <w:bookmarkStart w:id="6862" w:name="_Toc44497703"/>
      <w:bookmarkStart w:id="6863" w:name="_Toc45108090"/>
      <w:bookmarkStart w:id="6864" w:name="_Toc45901710"/>
      <w:bookmarkStart w:id="6865" w:name="_Toc51850791"/>
      <w:bookmarkStart w:id="6866" w:name="_Toc56693795"/>
      <w:bookmarkStart w:id="6867" w:name="_Toc64447339"/>
      <w:bookmarkStart w:id="6868" w:name="_Toc66286833"/>
      <w:bookmarkStart w:id="6869" w:name="_Toc74151528"/>
      <w:bookmarkStart w:id="6870" w:name="_Toc88654001"/>
      <w:bookmarkStart w:id="6871" w:name="_Toc97904357"/>
      <w:bookmarkStart w:id="6872" w:name="_Toc105175398"/>
      <w:bookmarkStart w:id="6873" w:name="_Toc113826428"/>
      <w:bookmarkStart w:id="6874" w:name="_Toc120032554"/>
      <w:r w:rsidRPr="00FD0425">
        <w:t>9.2.3.45</w:t>
      </w:r>
      <w:r w:rsidRPr="00FD0425">
        <w:tab/>
        <w:t>Delivery Status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5C9E2C45" w14:textId="77777777" w:rsidR="00F02090" w:rsidRPr="00FD0425" w:rsidRDefault="00F02090" w:rsidP="00F02090">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Change w:id="6875">
          <w:tblGrid>
            <w:gridCol w:w="2708"/>
            <w:gridCol w:w="1100"/>
            <w:gridCol w:w="867"/>
            <w:gridCol w:w="2409"/>
            <w:gridCol w:w="2410"/>
          </w:tblGrid>
        </w:tblGridChange>
      </w:tblGrid>
      <w:tr w:rsidR="00F02090" w:rsidRPr="00FD0425" w14:paraId="1208BB34" w14:textId="77777777" w:rsidTr="00694C97">
        <w:tc>
          <w:tcPr>
            <w:tcW w:w="270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694C97">
            <w:pPr>
              <w:pStyle w:val="TAH"/>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694C97">
            <w:pPr>
              <w:pStyle w:val="TAH"/>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694C97">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694C97">
            <w:pPr>
              <w:pStyle w:val="TAH"/>
            </w:pPr>
            <w:r w:rsidRPr="00FD0425">
              <w:t>Semantics Description</w:t>
            </w:r>
          </w:p>
        </w:tc>
      </w:tr>
      <w:tr w:rsidR="00F02090" w:rsidRPr="00FD0425" w14:paraId="757E14AF" w14:textId="77777777" w:rsidTr="00694C97">
        <w:tc>
          <w:tcPr>
            <w:tcW w:w="270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694C97">
            <w:pPr>
              <w:pStyle w:val="TAL"/>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694C97">
            <w:pPr>
              <w:pStyle w:val="TAL"/>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694C97">
            <w:pPr>
              <w:pStyle w:val="TAL"/>
            </w:pPr>
          </w:p>
        </w:tc>
        <w:tc>
          <w:tcPr>
            <w:tcW w:w="2409"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694C97">
            <w:pPr>
              <w:pStyle w:val="TAL"/>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694C97">
            <w:pPr>
              <w:pStyle w:val="TAL"/>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F02090">
      <w:pPr>
        <w:rPr>
          <w:rFonts w:hint="eastAsia"/>
          <w:lang w:eastAsia="zh-CN"/>
        </w:rPr>
      </w:pPr>
    </w:p>
    <w:p w14:paraId="0BF2896C" w14:textId="77777777" w:rsidR="00F02090" w:rsidRPr="00FD0425" w:rsidRDefault="00F02090" w:rsidP="00F02090">
      <w:pPr>
        <w:pStyle w:val="Heading4"/>
      </w:pPr>
      <w:bookmarkStart w:id="6876" w:name="_Toc20955355"/>
      <w:bookmarkStart w:id="6877" w:name="_Toc29991558"/>
      <w:bookmarkStart w:id="6878" w:name="_Toc36555959"/>
      <w:bookmarkStart w:id="6879" w:name="_Toc44497704"/>
      <w:bookmarkStart w:id="6880" w:name="_Toc45108091"/>
      <w:bookmarkStart w:id="6881" w:name="_Toc45901711"/>
      <w:bookmarkStart w:id="6882" w:name="_Toc51850792"/>
      <w:bookmarkStart w:id="6883" w:name="_Toc56693796"/>
      <w:bookmarkStart w:id="6884" w:name="_Toc64447340"/>
      <w:bookmarkStart w:id="6885" w:name="_Toc66286834"/>
      <w:bookmarkStart w:id="6886" w:name="_Toc74151529"/>
      <w:bookmarkStart w:id="6887" w:name="_Toc88654002"/>
      <w:bookmarkStart w:id="6888" w:name="_Toc97904358"/>
      <w:bookmarkStart w:id="6889" w:name="_Toc105175399"/>
      <w:bookmarkStart w:id="6890" w:name="_Toc113826429"/>
      <w:bookmarkStart w:id="6891" w:name="_Toc120032555"/>
      <w:r w:rsidRPr="00FD0425">
        <w:t>9.2.3.46</w:t>
      </w:r>
      <w:r w:rsidRPr="00FD0425">
        <w:tab/>
        <w:t>I-RNTI</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728EADED" w14:textId="77777777" w:rsidR="00F02090" w:rsidRPr="00FD0425" w:rsidRDefault="00F02090" w:rsidP="00F02090">
      <w:pPr>
        <w:keepNext/>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02090" w:rsidRPr="00FD0425" w14:paraId="4892D6FA" w14:textId="77777777" w:rsidTr="00694C97">
        <w:tblPrEx>
          <w:tblCellMar>
            <w:top w:w="0" w:type="dxa"/>
            <w:bottom w:w="0" w:type="dxa"/>
          </w:tblCellMar>
        </w:tblPrEx>
        <w:tc>
          <w:tcPr>
            <w:tcW w:w="2552" w:type="dxa"/>
          </w:tcPr>
          <w:p w14:paraId="66B3638E"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0AFF29F6" w14:textId="77777777" w:rsidR="00F02090" w:rsidRPr="00FD0425" w:rsidRDefault="00F02090" w:rsidP="00694C97">
            <w:pPr>
              <w:pStyle w:val="TAH"/>
              <w:rPr>
                <w:rFonts w:cs="Arial"/>
                <w:lang w:eastAsia="ja-JP"/>
              </w:rPr>
            </w:pPr>
            <w:r w:rsidRPr="00FD0425">
              <w:rPr>
                <w:rFonts w:cs="Arial"/>
                <w:lang w:eastAsia="ja-JP"/>
              </w:rPr>
              <w:t>Presence</w:t>
            </w:r>
          </w:p>
        </w:tc>
        <w:tc>
          <w:tcPr>
            <w:tcW w:w="817" w:type="dxa"/>
          </w:tcPr>
          <w:p w14:paraId="79F98101" w14:textId="77777777" w:rsidR="00F02090" w:rsidRPr="00FD0425" w:rsidRDefault="00F02090" w:rsidP="00694C97">
            <w:pPr>
              <w:pStyle w:val="TAH"/>
              <w:rPr>
                <w:rFonts w:cs="Arial"/>
                <w:lang w:eastAsia="ja-JP"/>
              </w:rPr>
            </w:pPr>
            <w:r w:rsidRPr="00FD0425">
              <w:rPr>
                <w:rFonts w:cs="Arial"/>
                <w:lang w:eastAsia="ja-JP"/>
              </w:rPr>
              <w:t>Range</w:t>
            </w:r>
          </w:p>
        </w:tc>
        <w:tc>
          <w:tcPr>
            <w:tcW w:w="2409" w:type="dxa"/>
          </w:tcPr>
          <w:p w14:paraId="73D6FDDE"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444" w:type="dxa"/>
          </w:tcPr>
          <w:p w14:paraId="19D62D41"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DB2075C" w14:textId="77777777" w:rsidTr="00694C97">
        <w:tblPrEx>
          <w:tblCellMar>
            <w:top w:w="0" w:type="dxa"/>
            <w:bottom w:w="0" w:type="dxa"/>
          </w:tblCellMar>
        </w:tblPrEx>
        <w:tc>
          <w:tcPr>
            <w:tcW w:w="2552" w:type="dxa"/>
          </w:tcPr>
          <w:p w14:paraId="444E0FC9" w14:textId="77777777" w:rsidR="00F02090" w:rsidRPr="00FD0425" w:rsidRDefault="00F02090" w:rsidP="00694C97">
            <w:pPr>
              <w:pStyle w:val="TAL"/>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01C05921" w14:textId="77777777" w:rsidR="00F02090" w:rsidRPr="00FD0425" w:rsidRDefault="00F02090" w:rsidP="00694C97">
            <w:pPr>
              <w:pStyle w:val="TAL"/>
              <w:rPr>
                <w:rFonts w:cs="Arial"/>
                <w:lang w:eastAsia="ja-JP"/>
              </w:rPr>
            </w:pPr>
          </w:p>
        </w:tc>
        <w:tc>
          <w:tcPr>
            <w:tcW w:w="817" w:type="dxa"/>
          </w:tcPr>
          <w:p w14:paraId="4B2808ED" w14:textId="77777777" w:rsidR="00F02090" w:rsidRPr="00FD0425" w:rsidRDefault="00F02090" w:rsidP="00694C97">
            <w:pPr>
              <w:pStyle w:val="TAL"/>
              <w:rPr>
                <w:rFonts w:cs="Arial"/>
                <w:lang w:eastAsia="ja-JP"/>
              </w:rPr>
            </w:pPr>
          </w:p>
        </w:tc>
        <w:tc>
          <w:tcPr>
            <w:tcW w:w="2409" w:type="dxa"/>
          </w:tcPr>
          <w:p w14:paraId="59EB3FF2" w14:textId="77777777" w:rsidR="00F02090" w:rsidRPr="00FD0425" w:rsidRDefault="00F02090" w:rsidP="00694C97">
            <w:pPr>
              <w:pStyle w:val="TAL"/>
              <w:rPr>
                <w:rFonts w:cs="Arial"/>
                <w:lang w:eastAsia="ja-JP"/>
              </w:rPr>
            </w:pPr>
          </w:p>
        </w:tc>
        <w:tc>
          <w:tcPr>
            <w:tcW w:w="2444" w:type="dxa"/>
          </w:tcPr>
          <w:p w14:paraId="3100FB36" w14:textId="77777777" w:rsidR="00F02090" w:rsidRPr="00FD0425" w:rsidRDefault="00F02090" w:rsidP="00694C97">
            <w:pPr>
              <w:pStyle w:val="TAL"/>
            </w:pPr>
          </w:p>
        </w:tc>
      </w:tr>
      <w:tr w:rsidR="00F02090" w:rsidRPr="00FD0425" w14:paraId="03A9CC5E" w14:textId="77777777" w:rsidTr="00694C97">
        <w:tblPrEx>
          <w:tblCellMar>
            <w:top w:w="0" w:type="dxa"/>
            <w:bottom w:w="0" w:type="dxa"/>
          </w:tblCellMar>
        </w:tblPrEx>
        <w:tc>
          <w:tcPr>
            <w:tcW w:w="2552" w:type="dxa"/>
          </w:tcPr>
          <w:p w14:paraId="01D10581" w14:textId="77777777" w:rsidR="00F02090" w:rsidRPr="00FD0425" w:rsidRDefault="00F02090" w:rsidP="00694C97">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4ACCD85D" w14:textId="77777777" w:rsidR="00F02090" w:rsidRPr="00FD0425" w:rsidRDefault="00F02090" w:rsidP="00694C97">
            <w:pPr>
              <w:pStyle w:val="TAL"/>
              <w:rPr>
                <w:rFonts w:cs="Arial"/>
                <w:lang w:eastAsia="ja-JP"/>
              </w:rPr>
            </w:pPr>
          </w:p>
        </w:tc>
        <w:tc>
          <w:tcPr>
            <w:tcW w:w="817" w:type="dxa"/>
          </w:tcPr>
          <w:p w14:paraId="2F9551F6" w14:textId="77777777" w:rsidR="00F02090" w:rsidRPr="00FD0425" w:rsidRDefault="00F02090" w:rsidP="00694C97">
            <w:pPr>
              <w:pStyle w:val="TAL"/>
              <w:rPr>
                <w:rFonts w:cs="Arial"/>
                <w:lang w:eastAsia="ja-JP"/>
              </w:rPr>
            </w:pPr>
          </w:p>
        </w:tc>
        <w:tc>
          <w:tcPr>
            <w:tcW w:w="2409" w:type="dxa"/>
          </w:tcPr>
          <w:p w14:paraId="0E76239C" w14:textId="77777777" w:rsidR="00F02090" w:rsidRPr="00FD0425" w:rsidRDefault="00F02090" w:rsidP="00694C97">
            <w:pPr>
              <w:pStyle w:val="TAL"/>
              <w:rPr>
                <w:rFonts w:cs="Arial"/>
                <w:lang w:eastAsia="ja-JP"/>
              </w:rPr>
            </w:pPr>
          </w:p>
        </w:tc>
        <w:tc>
          <w:tcPr>
            <w:tcW w:w="2444" w:type="dxa"/>
          </w:tcPr>
          <w:p w14:paraId="6540D7F5" w14:textId="77777777" w:rsidR="00F02090" w:rsidRPr="00FD0425" w:rsidRDefault="00F02090" w:rsidP="00694C97">
            <w:pPr>
              <w:pStyle w:val="TAL"/>
            </w:pPr>
          </w:p>
        </w:tc>
      </w:tr>
      <w:tr w:rsidR="00F02090" w:rsidRPr="00FD0425" w14:paraId="736A135F" w14:textId="77777777" w:rsidTr="00694C97">
        <w:tblPrEx>
          <w:tblCellMar>
            <w:top w:w="0" w:type="dxa"/>
            <w:bottom w:w="0" w:type="dxa"/>
          </w:tblCellMar>
        </w:tblPrEx>
        <w:tc>
          <w:tcPr>
            <w:tcW w:w="2552" w:type="dxa"/>
          </w:tcPr>
          <w:p w14:paraId="2411D704" w14:textId="77777777" w:rsidR="00F02090" w:rsidRPr="00FD0425" w:rsidRDefault="00F02090" w:rsidP="00694C97">
            <w:pPr>
              <w:pStyle w:val="TAL"/>
              <w:ind w:left="227"/>
              <w:rPr>
                <w:rFonts w:cs="Arial"/>
                <w:lang w:eastAsia="ja-JP"/>
              </w:rPr>
            </w:pPr>
            <w:r w:rsidRPr="00FD0425">
              <w:rPr>
                <w:rFonts w:cs="Arial"/>
                <w:lang w:eastAsia="ja-JP"/>
              </w:rPr>
              <w:t>&gt;&gt;I-RNTI full</w:t>
            </w:r>
          </w:p>
        </w:tc>
        <w:tc>
          <w:tcPr>
            <w:tcW w:w="1134" w:type="dxa"/>
          </w:tcPr>
          <w:p w14:paraId="5B727604" w14:textId="77777777" w:rsidR="00F02090" w:rsidRPr="00FD0425" w:rsidRDefault="00F02090" w:rsidP="00694C97">
            <w:pPr>
              <w:pStyle w:val="TAL"/>
              <w:rPr>
                <w:rFonts w:cs="Arial"/>
                <w:lang w:eastAsia="ja-JP"/>
              </w:rPr>
            </w:pPr>
            <w:r w:rsidRPr="00FD0425">
              <w:rPr>
                <w:rFonts w:cs="Arial"/>
                <w:lang w:eastAsia="ja-JP"/>
              </w:rPr>
              <w:t>M</w:t>
            </w:r>
          </w:p>
        </w:tc>
        <w:tc>
          <w:tcPr>
            <w:tcW w:w="817" w:type="dxa"/>
          </w:tcPr>
          <w:p w14:paraId="51264ED2" w14:textId="77777777" w:rsidR="00F02090" w:rsidRPr="00FD0425" w:rsidRDefault="00F02090" w:rsidP="00694C97">
            <w:pPr>
              <w:pStyle w:val="TAL"/>
              <w:rPr>
                <w:rFonts w:cs="Arial"/>
                <w:lang w:eastAsia="ja-JP"/>
              </w:rPr>
            </w:pPr>
          </w:p>
        </w:tc>
        <w:tc>
          <w:tcPr>
            <w:tcW w:w="2409" w:type="dxa"/>
          </w:tcPr>
          <w:p w14:paraId="45AAA030" w14:textId="77777777" w:rsidR="00F02090" w:rsidRPr="00FD0425" w:rsidRDefault="00F02090" w:rsidP="00694C97">
            <w:pPr>
              <w:pStyle w:val="TAL"/>
              <w:rPr>
                <w:rFonts w:cs="Arial"/>
                <w:lang w:eastAsia="ja-JP"/>
              </w:rPr>
            </w:pPr>
            <w:r w:rsidRPr="00FD0425">
              <w:rPr>
                <w:rFonts w:cs="Arial"/>
                <w:lang w:eastAsia="ja-JP"/>
              </w:rPr>
              <w:t>BIT STRING (SIZE (40))</w:t>
            </w:r>
          </w:p>
        </w:tc>
        <w:tc>
          <w:tcPr>
            <w:tcW w:w="2444" w:type="dxa"/>
          </w:tcPr>
          <w:p w14:paraId="3DD0195E" w14:textId="77777777" w:rsidR="00F02090" w:rsidRPr="00FD0425" w:rsidRDefault="00F02090" w:rsidP="00694C97">
            <w:pPr>
              <w:pStyle w:val="TAL"/>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694C97">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694C97">
            <w:pPr>
              <w:pStyle w:val="TAL"/>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694C97">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694C97">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694C97">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694C97">
            <w:pPr>
              <w:pStyle w:val="TAL"/>
            </w:pPr>
          </w:p>
        </w:tc>
      </w:tr>
      <w:tr w:rsidR="00F02090" w:rsidRPr="00FD0425" w14:paraId="01E29FEE" w14:textId="77777777" w:rsidTr="00694C97">
        <w:tblPrEx>
          <w:tblCellMar>
            <w:top w:w="0" w:type="dxa"/>
            <w:bottom w:w="0" w:type="dxa"/>
          </w:tblCellMar>
        </w:tblPrEx>
        <w:tc>
          <w:tcPr>
            <w:tcW w:w="2552"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694C97">
            <w:pPr>
              <w:pStyle w:val="TAL"/>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694C97">
            <w:pPr>
              <w:pStyle w:val="TAL"/>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694C97">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694C97">
            <w:pPr>
              <w:pStyle w:val="TAL"/>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694C97">
            <w:pPr>
              <w:pStyle w:val="TAL"/>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F02090">
      <w:pPr>
        <w:rPr>
          <w:rFonts w:hint="eastAsia"/>
          <w:lang w:eastAsia="zh-CN"/>
        </w:rPr>
      </w:pPr>
    </w:p>
    <w:p w14:paraId="135E5A53" w14:textId="77777777" w:rsidR="00F02090" w:rsidRPr="00FD0425" w:rsidRDefault="00F02090" w:rsidP="00F02090">
      <w:pPr>
        <w:pStyle w:val="Heading4"/>
      </w:pPr>
      <w:bookmarkStart w:id="6892" w:name="_Toc20955356"/>
      <w:bookmarkStart w:id="6893" w:name="_Toc29991559"/>
      <w:bookmarkStart w:id="6894" w:name="_Toc36555960"/>
      <w:bookmarkStart w:id="6895" w:name="_Toc44497705"/>
      <w:bookmarkStart w:id="6896" w:name="_Toc45108092"/>
      <w:bookmarkStart w:id="6897" w:name="_Toc45901712"/>
      <w:bookmarkStart w:id="6898" w:name="_Toc51850793"/>
      <w:bookmarkStart w:id="6899" w:name="_Toc56693797"/>
      <w:bookmarkStart w:id="6900" w:name="_Toc64447341"/>
      <w:bookmarkStart w:id="6901" w:name="_Toc66286835"/>
      <w:bookmarkStart w:id="6902" w:name="_Toc74151530"/>
      <w:bookmarkStart w:id="6903" w:name="_Toc88654003"/>
      <w:bookmarkStart w:id="6904" w:name="_Toc97904359"/>
      <w:bookmarkStart w:id="6905" w:name="_Toc105175400"/>
      <w:bookmarkStart w:id="6906" w:name="_Toc113826430"/>
      <w:bookmarkStart w:id="6907" w:name="_Toc120032556"/>
      <w:r w:rsidRPr="00FD0425">
        <w:t>9.2.3.47</w:t>
      </w:r>
      <w:r w:rsidRPr="00FD0425">
        <w:tab/>
        <w:t>Location Reporting Information</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25BBD914" w14:textId="77777777" w:rsidR="00F02090" w:rsidRPr="00FD0425" w:rsidRDefault="00F02090" w:rsidP="00F02090">
      <w:r w:rsidRPr="00FD0425">
        <w:t>This information element indicates how the location information should be reported.</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8C2B83" w:rsidRPr="00FD0425" w14:paraId="5757F01D" w14:textId="77777777" w:rsidTr="000F2AFC">
        <w:tblPrEx>
          <w:tblCellMar>
            <w:top w:w="0" w:type="dxa"/>
            <w:bottom w:w="0" w:type="dxa"/>
          </w:tblCellMar>
        </w:tblPrEx>
        <w:tc>
          <w:tcPr>
            <w:tcW w:w="2410" w:type="dxa"/>
          </w:tcPr>
          <w:p w14:paraId="32838D36" w14:textId="77777777" w:rsidR="008C2B83" w:rsidRPr="00FD0425" w:rsidRDefault="008C2B83" w:rsidP="008C2B83">
            <w:pPr>
              <w:pStyle w:val="TAH"/>
              <w:rPr>
                <w:lang w:eastAsia="ja-JP"/>
              </w:rPr>
            </w:pPr>
            <w:r w:rsidRPr="00FD0425">
              <w:rPr>
                <w:lang w:eastAsia="ja-JP"/>
              </w:rPr>
              <w:t>IE/Group Name</w:t>
            </w:r>
          </w:p>
        </w:tc>
        <w:tc>
          <w:tcPr>
            <w:tcW w:w="1134" w:type="dxa"/>
          </w:tcPr>
          <w:p w14:paraId="7BCD2C40" w14:textId="77777777" w:rsidR="008C2B83" w:rsidRPr="00FD0425" w:rsidRDefault="008C2B83" w:rsidP="008C2B83">
            <w:pPr>
              <w:pStyle w:val="TAH"/>
              <w:rPr>
                <w:lang w:eastAsia="ja-JP"/>
              </w:rPr>
            </w:pPr>
            <w:r w:rsidRPr="00FD0425">
              <w:rPr>
                <w:lang w:eastAsia="ja-JP"/>
              </w:rPr>
              <w:t>Presence</w:t>
            </w:r>
          </w:p>
        </w:tc>
        <w:tc>
          <w:tcPr>
            <w:tcW w:w="851" w:type="dxa"/>
          </w:tcPr>
          <w:p w14:paraId="09279913" w14:textId="77777777" w:rsidR="008C2B83" w:rsidRPr="00FD0425" w:rsidRDefault="008C2B83" w:rsidP="008C2B83">
            <w:pPr>
              <w:pStyle w:val="TAH"/>
              <w:rPr>
                <w:lang w:eastAsia="ja-JP"/>
              </w:rPr>
            </w:pPr>
            <w:r w:rsidRPr="00FD0425">
              <w:rPr>
                <w:lang w:eastAsia="ja-JP"/>
              </w:rPr>
              <w:t>Range</w:t>
            </w:r>
          </w:p>
        </w:tc>
        <w:tc>
          <w:tcPr>
            <w:tcW w:w="2268" w:type="dxa"/>
          </w:tcPr>
          <w:p w14:paraId="4F283143" w14:textId="77777777" w:rsidR="008C2B83" w:rsidRPr="00FD0425" w:rsidRDefault="008C2B83" w:rsidP="008C2B83">
            <w:pPr>
              <w:pStyle w:val="TAH"/>
              <w:rPr>
                <w:lang w:eastAsia="ja-JP"/>
              </w:rPr>
            </w:pPr>
            <w:r w:rsidRPr="00FD0425">
              <w:rPr>
                <w:lang w:eastAsia="ja-JP"/>
              </w:rPr>
              <w:t>IE type and reference</w:t>
            </w:r>
          </w:p>
        </w:tc>
        <w:tc>
          <w:tcPr>
            <w:tcW w:w="1418" w:type="dxa"/>
          </w:tcPr>
          <w:p w14:paraId="53F6BC7E" w14:textId="77777777" w:rsidR="008C2B83" w:rsidRPr="00FD0425" w:rsidRDefault="008C2B83" w:rsidP="008C2B83">
            <w:pPr>
              <w:pStyle w:val="TAH"/>
              <w:rPr>
                <w:lang w:eastAsia="ja-JP"/>
              </w:rPr>
            </w:pPr>
            <w:r w:rsidRPr="00FD0425">
              <w:rPr>
                <w:lang w:eastAsia="ja-JP"/>
              </w:rPr>
              <w:t>Semantics description</w:t>
            </w:r>
          </w:p>
        </w:tc>
        <w:tc>
          <w:tcPr>
            <w:tcW w:w="1134" w:type="dxa"/>
          </w:tcPr>
          <w:p w14:paraId="3BAA0FDB" w14:textId="77777777" w:rsidR="008C2B83" w:rsidRPr="00FD0425" w:rsidRDefault="008C2B83" w:rsidP="008C2B83">
            <w:pPr>
              <w:pStyle w:val="TAH"/>
              <w:rPr>
                <w:lang w:eastAsia="ja-JP"/>
              </w:rPr>
            </w:pPr>
            <w:r>
              <w:t>Criticality</w:t>
            </w:r>
          </w:p>
        </w:tc>
        <w:tc>
          <w:tcPr>
            <w:tcW w:w="1134" w:type="dxa"/>
          </w:tcPr>
          <w:p w14:paraId="062F157C" w14:textId="77777777" w:rsidR="008C2B83" w:rsidRPr="00FD0425" w:rsidRDefault="008C2B83" w:rsidP="008C2B83">
            <w:pPr>
              <w:pStyle w:val="TAH"/>
              <w:rPr>
                <w:lang w:eastAsia="ja-JP"/>
              </w:rPr>
            </w:pPr>
            <w:r>
              <w:t>Assigned Criticality</w:t>
            </w:r>
          </w:p>
        </w:tc>
      </w:tr>
      <w:tr w:rsidR="008C2B83" w:rsidRPr="00FD0425" w14:paraId="5CE2F101" w14:textId="77777777" w:rsidTr="000F2AFC">
        <w:tblPrEx>
          <w:tblCellMar>
            <w:top w:w="0" w:type="dxa"/>
            <w:bottom w:w="0" w:type="dxa"/>
          </w:tblCellMar>
        </w:tblPrEx>
        <w:tc>
          <w:tcPr>
            <w:tcW w:w="2410" w:type="dxa"/>
          </w:tcPr>
          <w:p w14:paraId="63A37FF8" w14:textId="77777777" w:rsidR="008C2B83" w:rsidRPr="00FD0425" w:rsidRDefault="008C2B83" w:rsidP="008C2B83">
            <w:pPr>
              <w:pStyle w:val="TAL"/>
              <w:rPr>
                <w:lang w:eastAsia="ja-JP"/>
              </w:rPr>
            </w:pPr>
            <w:r w:rsidRPr="00FD0425">
              <w:rPr>
                <w:lang w:eastAsia="ja-JP"/>
              </w:rPr>
              <w:t>Event Type</w:t>
            </w:r>
          </w:p>
        </w:tc>
        <w:tc>
          <w:tcPr>
            <w:tcW w:w="1134" w:type="dxa"/>
          </w:tcPr>
          <w:p w14:paraId="12713B77" w14:textId="77777777" w:rsidR="008C2B83" w:rsidRPr="00FD0425" w:rsidRDefault="008C2B83" w:rsidP="008C2B83">
            <w:pPr>
              <w:pStyle w:val="TAL"/>
              <w:rPr>
                <w:lang w:eastAsia="ja-JP"/>
              </w:rPr>
            </w:pPr>
            <w:r w:rsidRPr="00FD0425">
              <w:rPr>
                <w:lang w:eastAsia="ja-JP"/>
              </w:rPr>
              <w:t>M</w:t>
            </w:r>
          </w:p>
        </w:tc>
        <w:tc>
          <w:tcPr>
            <w:tcW w:w="851" w:type="dxa"/>
          </w:tcPr>
          <w:p w14:paraId="1D030D10" w14:textId="77777777" w:rsidR="008C2B83" w:rsidRPr="00FD0425" w:rsidRDefault="008C2B83" w:rsidP="008C2B83">
            <w:pPr>
              <w:pStyle w:val="TAL"/>
              <w:rPr>
                <w:lang w:eastAsia="ja-JP"/>
              </w:rPr>
            </w:pPr>
          </w:p>
        </w:tc>
        <w:tc>
          <w:tcPr>
            <w:tcW w:w="2268" w:type="dxa"/>
          </w:tcPr>
          <w:p w14:paraId="1918E792" w14:textId="77777777" w:rsidR="008C2B83" w:rsidRPr="00FD0425" w:rsidRDefault="008C2B83" w:rsidP="008C2B83">
            <w:pPr>
              <w:pStyle w:val="TAL"/>
              <w:rPr>
                <w:rFonts w:cs="Arial"/>
                <w:lang w:eastAsia="ja-JP"/>
              </w:rPr>
            </w:pPr>
            <w:r w:rsidRPr="00FD0425">
              <w:rPr>
                <w:rFonts w:cs="Arial"/>
                <w:lang w:eastAsia="ja-JP"/>
              </w:rPr>
              <w:t>ENUMERATED (</w:t>
            </w:r>
          </w:p>
          <w:p w14:paraId="6B788DD3" w14:textId="77777777" w:rsidR="008C2B83" w:rsidRPr="00FD0425" w:rsidRDefault="008C2B83" w:rsidP="008C2B83">
            <w:pPr>
              <w:pStyle w:val="TAL"/>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8C2B83">
            <w:pPr>
              <w:pStyle w:val="TAL"/>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8C2B83">
            <w:pPr>
              <w:pStyle w:val="TAL"/>
              <w:rPr>
                <w:lang w:eastAsia="ja-JP"/>
              </w:rPr>
            </w:pPr>
          </w:p>
        </w:tc>
        <w:tc>
          <w:tcPr>
            <w:tcW w:w="1418" w:type="dxa"/>
          </w:tcPr>
          <w:p w14:paraId="52E58FC7" w14:textId="77777777" w:rsidR="008C2B83" w:rsidRPr="00FD0425" w:rsidRDefault="008C2B83" w:rsidP="008C2B83">
            <w:pPr>
              <w:pStyle w:val="TAL"/>
            </w:pPr>
          </w:p>
        </w:tc>
        <w:tc>
          <w:tcPr>
            <w:tcW w:w="1134" w:type="dxa"/>
          </w:tcPr>
          <w:p w14:paraId="4BC99ED5" w14:textId="77777777" w:rsidR="008C2B83" w:rsidRPr="00FD0425" w:rsidRDefault="008C2B83" w:rsidP="000F2AFC">
            <w:pPr>
              <w:pStyle w:val="TAC"/>
            </w:pPr>
            <w:r w:rsidRPr="009B06A7">
              <w:rPr>
                <w:lang w:eastAsia="ja-JP"/>
              </w:rPr>
              <w:t>–</w:t>
            </w:r>
          </w:p>
        </w:tc>
        <w:tc>
          <w:tcPr>
            <w:tcW w:w="1134" w:type="dxa"/>
          </w:tcPr>
          <w:p w14:paraId="10DF2D8B" w14:textId="77777777" w:rsidR="008C2B83" w:rsidRPr="00FD0425" w:rsidRDefault="008C2B83" w:rsidP="000F2AFC">
            <w:pPr>
              <w:pStyle w:val="TAC"/>
            </w:pPr>
          </w:p>
        </w:tc>
      </w:tr>
      <w:tr w:rsidR="008C2B83" w:rsidRPr="00FD0425" w14:paraId="01C571C3" w14:textId="77777777" w:rsidTr="000F2AFC">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8C2B83">
            <w:pPr>
              <w:pStyle w:val="TAL"/>
              <w:rPr>
                <w:bCs/>
                <w:lang w:eastAsia="ja-JP"/>
              </w:rPr>
            </w:pPr>
            <w:r w:rsidRPr="00FD0425">
              <w:rPr>
                <w:bCs/>
                <w:lang w:eastAsia="ja-JP"/>
              </w:rPr>
              <w:t>Report Area</w:t>
            </w:r>
          </w:p>
        </w:tc>
        <w:tc>
          <w:tcPr>
            <w:tcW w:w="1134"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8C2B83">
            <w:pPr>
              <w:pStyle w:val="TAL"/>
              <w:rPr>
                <w:lang w:eastAsia="ja-JP"/>
              </w:rPr>
            </w:pPr>
            <w:r w:rsidRPr="00FD0425">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8C2B8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8C2B83">
            <w:pPr>
              <w:pStyle w:val="TAL"/>
              <w:rPr>
                <w:bCs/>
                <w:lang w:eastAsia="ja-JP"/>
              </w:rPr>
            </w:pPr>
            <w:r w:rsidRPr="00FD0425">
              <w:rPr>
                <w:bCs/>
                <w:lang w:eastAsia="ja-JP"/>
              </w:rPr>
              <w:t>ENUMERATED (Cell, …)</w:t>
            </w:r>
          </w:p>
        </w:tc>
        <w:tc>
          <w:tcPr>
            <w:tcW w:w="141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8C2B83">
            <w:pPr>
              <w:pStyle w:val="TAL"/>
            </w:pPr>
          </w:p>
        </w:tc>
        <w:tc>
          <w:tcPr>
            <w:tcW w:w="1134"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0F2AFC">
            <w:pPr>
              <w:pStyle w:val="TAC"/>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0F2AFC">
            <w:pPr>
              <w:pStyle w:val="TAC"/>
            </w:pPr>
          </w:p>
        </w:tc>
      </w:tr>
      <w:tr w:rsidR="008C2B83" w:rsidRPr="00FD0425" w14:paraId="249AE6CA" w14:textId="77777777" w:rsidTr="000F2AFC">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8C2B83">
            <w:pPr>
              <w:pStyle w:val="TAL"/>
              <w:rPr>
                <w:bCs/>
                <w:lang w:eastAsia="ja-JP"/>
              </w:rPr>
            </w:pPr>
            <w:r w:rsidRPr="00FD0425">
              <w:rPr>
                <w:rFonts w:cs="Arial"/>
                <w:lang w:eastAsia="ja-JP"/>
              </w:rPr>
              <w:t>Area of Interest Information</w:t>
            </w:r>
          </w:p>
        </w:tc>
        <w:tc>
          <w:tcPr>
            <w:tcW w:w="1134"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8C2B83">
            <w:pPr>
              <w:pStyle w:val="TAL"/>
              <w:rPr>
                <w:lang w:eastAsia="ja-JP"/>
              </w:rPr>
            </w:pPr>
            <w:r w:rsidRPr="00FD0425">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8C2B8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8C2B83">
            <w:pPr>
              <w:pStyle w:val="TAL"/>
              <w:rPr>
                <w:bCs/>
                <w:lang w:eastAsia="ja-JP"/>
              </w:rPr>
            </w:pPr>
            <w:r w:rsidRPr="00FD0425">
              <w:t>9.2.3.48</w:t>
            </w:r>
          </w:p>
        </w:tc>
        <w:tc>
          <w:tcPr>
            <w:tcW w:w="141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8C2B83">
            <w:pPr>
              <w:pStyle w:val="TAL"/>
              <w:rPr>
                <w:rFonts w:hint="eastAsia"/>
              </w:rPr>
            </w:pPr>
          </w:p>
        </w:tc>
        <w:tc>
          <w:tcPr>
            <w:tcW w:w="1134"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0F2AFC">
            <w:pPr>
              <w:pStyle w:val="TAC"/>
              <w:rPr>
                <w:rFonts w:hint="eastAsia"/>
              </w:rPr>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0F2AFC">
            <w:pPr>
              <w:pStyle w:val="TAC"/>
              <w:rPr>
                <w:rFonts w:hint="eastAsia"/>
              </w:rPr>
            </w:pPr>
          </w:p>
        </w:tc>
      </w:tr>
      <w:tr w:rsidR="008C2B83" w:rsidRPr="00FD0425" w14:paraId="62676181" w14:textId="77777777" w:rsidTr="000F2AFC">
        <w:tblPrEx>
          <w:tblCellMar>
            <w:top w:w="0" w:type="dxa"/>
            <w:bottom w:w="0" w:type="dxa"/>
          </w:tblCellMar>
        </w:tblPrEx>
        <w:tc>
          <w:tcPr>
            <w:tcW w:w="241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8C2B83">
            <w:pPr>
              <w:pStyle w:val="TAL"/>
              <w:rPr>
                <w:rFonts w:cs="Arial"/>
                <w:lang w:eastAsia="ja-JP"/>
              </w:rPr>
            </w:pPr>
            <w:r w:rsidRPr="008711EA">
              <w:rPr>
                <w:rFonts w:cs="Arial"/>
                <w:lang w:eastAsia="ja-JP"/>
              </w:rPr>
              <w:t>Additional Location Information</w:t>
            </w:r>
          </w:p>
        </w:tc>
        <w:tc>
          <w:tcPr>
            <w:tcW w:w="1134"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8C2B83">
            <w:pPr>
              <w:pStyle w:val="TAL"/>
              <w:rPr>
                <w:rFonts w:cs="Arial"/>
                <w:lang w:eastAsia="ja-JP"/>
              </w:rPr>
            </w:pPr>
            <w:r w:rsidRPr="008711EA">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8C2B8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8C2B83">
            <w:pPr>
              <w:pStyle w:val="TAL"/>
            </w:pPr>
            <w:r w:rsidRPr="008711EA">
              <w:rPr>
                <w:rFonts w:cs="Arial"/>
                <w:lang w:eastAsia="zh-CN"/>
              </w:rPr>
              <w:t>ENUMERATED (Include PSCell, ...)</w:t>
            </w:r>
          </w:p>
        </w:tc>
        <w:tc>
          <w:tcPr>
            <w:tcW w:w="141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8C2B83">
            <w:pPr>
              <w:pStyle w:val="TAL"/>
              <w:rPr>
                <w:rFonts w:hint="eastAsia"/>
              </w:rPr>
            </w:pPr>
          </w:p>
        </w:tc>
        <w:tc>
          <w:tcPr>
            <w:tcW w:w="1134"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0F2AFC">
            <w:pPr>
              <w:pStyle w:val="TAC"/>
              <w:rPr>
                <w:rFonts w:hint="eastAsia"/>
              </w:rPr>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0F2AFC">
            <w:pPr>
              <w:pStyle w:val="TAC"/>
              <w:rPr>
                <w:rFonts w:hint="eastAsia"/>
              </w:rPr>
            </w:pPr>
            <w:r w:rsidRPr="008711EA">
              <w:rPr>
                <w:lang w:eastAsia="ja-JP"/>
              </w:rPr>
              <w:t>ignore</w:t>
            </w:r>
          </w:p>
        </w:tc>
      </w:tr>
    </w:tbl>
    <w:p w14:paraId="33147392" w14:textId="77777777" w:rsidR="00F02090" w:rsidRPr="00FD0425" w:rsidRDefault="00F02090" w:rsidP="00F02090"/>
    <w:p w14:paraId="32A27C7C" w14:textId="77777777" w:rsidR="00F02090" w:rsidRPr="00FD0425" w:rsidRDefault="00F02090" w:rsidP="00F02090">
      <w:pPr>
        <w:pStyle w:val="Heading4"/>
      </w:pPr>
      <w:bookmarkStart w:id="6908" w:name="OLE_LINK32"/>
      <w:bookmarkStart w:id="6909" w:name="_Toc20955357"/>
      <w:bookmarkStart w:id="6910" w:name="_Toc29991560"/>
      <w:bookmarkStart w:id="6911" w:name="_Toc36555961"/>
      <w:bookmarkStart w:id="6912" w:name="_Toc44497706"/>
      <w:bookmarkStart w:id="6913" w:name="_Toc45108093"/>
      <w:bookmarkStart w:id="6914" w:name="_Toc45901713"/>
      <w:bookmarkStart w:id="6915" w:name="_Toc51850794"/>
      <w:bookmarkStart w:id="6916" w:name="_Toc56693798"/>
      <w:bookmarkStart w:id="6917" w:name="_Toc64447342"/>
      <w:bookmarkStart w:id="6918" w:name="_Toc66286836"/>
      <w:bookmarkStart w:id="6919" w:name="_Toc74151531"/>
      <w:bookmarkStart w:id="6920" w:name="_Toc88654004"/>
      <w:bookmarkStart w:id="6921" w:name="_Toc97904360"/>
      <w:bookmarkStart w:id="6922" w:name="_Toc105175401"/>
      <w:bookmarkStart w:id="6923" w:name="_Toc113826431"/>
      <w:bookmarkStart w:id="6924" w:name="_Toc120032557"/>
      <w:r w:rsidRPr="00FD0425">
        <w:t>9.2.3.48</w:t>
      </w:r>
      <w:bookmarkEnd w:id="6908"/>
      <w:r w:rsidRPr="00FD0425">
        <w:tab/>
        <w:t>Area of Interest Information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1E8E6FB9" w14:textId="77777777" w:rsidR="00F02090" w:rsidRPr="00FD0425" w:rsidRDefault="00F02090" w:rsidP="00F02090">
      <w:pPr>
        <w:keepNext/>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F02090" w:rsidRPr="00FD0425" w14:paraId="72B70B4A" w14:textId="77777777" w:rsidTr="00694C97">
        <w:tc>
          <w:tcPr>
            <w:tcW w:w="2304"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694C97">
            <w:pPr>
              <w:pStyle w:val="TAH"/>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694C97">
            <w:pPr>
              <w:pStyle w:val="TAH"/>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21FABD6E" w14:textId="77777777" w:rsidTr="00694C97">
        <w:tc>
          <w:tcPr>
            <w:tcW w:w="2304"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694C97">
            <w:pPr>
              <w:pStyle w:val="TAL"/>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694C97">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694C97">
            <w:pPr>
              <w:pStyle w:val="TAL"/>
              <w:rPr>
                <w:i/>
                <w:lang w:eastAsia="ja-JP"/>
              </w:rPr>
            </w:pPr>
            <w:r w:rsidRPr="00FD0425">
              <w:rPr>
                <w:i/>
                <w:lang w:eastAsia="ja-JP"/>
              </w:rPr>
              <w:t>1..</w:t>
            </w:r>
          </w:p>
          <w:p w14:paraId="09B5FD21" w14:textId="77777777" w:rsidR="00F02090" w:rsidRPr="00FD0425" w:rsidRDefault="00F02090" w:rsidP="00694C97">
            <w:pPr>
              <w:pStyle w:val="TAL"/>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694C97">
            <w:pPr>
              <w:pStyle w:val="TAL"/>
              <w:rPr>
                <w:lang w:eastAsia="ja-JP"/>
              </w:rPr>
            </w:pPr>
          </w:p>
        </w:tc>
      </w:tr>
      <w:tr w:rsidR="00F02090" w:rsidRPr="00FD0425" w:rsidDel="00B31842" w14:paraId="76BCABB5" w14:textId="77777777" w:rsidTr="00694C97">
        <w:tc>
          <w:tcPr>
            <w:tcW w:w="2304"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694C97">
            <w:pPr>
              <w:pStyle w:val="TAL"/>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694C97">
            <w:pPr>
              <w:pStyle w:val="TAL"/>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694C97">
            <w:pPr>
              <w:pStyle w:val="TAL"/>
              <w:rPr>
                <w:lang w:eastAsia="ja-JP"/>
              </w:rPr>
            </w:pPr>
          </w:p>
        </w:tc>
      </w:tr>
      <w:tr w:rsidR="00F02090" w:rsidRPr="00FD0425" w14:paraId="69C14B30" w14:textId="77777777" w:rsidTr="00694C97">
        <w:tc>
          <w:tcPr>
            <w:tcW w:w="2304"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694C97">
            <w:pPr>
              <w:pStyle w:val="TAL"/>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694C97">
            <w:pPr>
              <w:pStyle w:val="TAL"/>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694C97">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694C97">
            <w:pPr>
              <w:pStyle w:val="TAL"/>
              <w:rPr>
                <w:lang w:eastAsia="ja-JP"/>
              </w:rPr>
            </w:pPr>
          </w:p>
        </w:tc>
      </w:tr>
      <w:tr w:rsidR="00F02090" w:rsidRPr="00FD0425" w14:paraId="7706FC87" w14:textId="77777777" w:rsidTr="00694C97">
        <w:tc>
          <w:tcPr>
            <w:tcW w:w="2304"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694C97">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694C97">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694C97">
            <w:pPr>
              <w:pStyle w:val="TAL"/>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694C97">
            <w:pPr>
              <w:pStyle w:val="TAL"/>
              <w:rPr>
                <w:lang w:eastAsia="ja-JP"/>
              </w:rPr>
            </w:pPr>
          </w:p>
        </w:tc>
      </w:tr>
      <w:tr w:rsidR="00F02090" w:rsidRPr="00FD0425" w14:paraId="388EC8C8" w14:textId="77777777" w:rsidTr="00694C97">
        <w:tc>
          <w:tcPr>
            <w:tcW w:w="2304"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694C97">
            <w:pPr>
              <w:pStyle w:val="TAL"/>
              <w:ind w:left="340"/>
              <w:rPr>
                <w:rFonts w:hint="eastAsia"/>
              </w:rPr>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694C97">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694C97">
            <w:pPr>
              <w:pStyle w:val="TAL"/>
              <w:rPr>
                <w:lang w:eastAsia="ja-JP"/>
              </w:rPr>
            </w:pPr>
            <w:bookmarkStart w:id="6925" w:name="OLE_LINK33"/>
            <w:r w:rsidRPr="00FD0425">
              <w:rPr>
                <w:lang w:eastAsia="ja-JP"/>
              </w:rPr>
              <w:t>9.2.2.5</w:t>
            </w:r>
            <w:bookmarkEnd w:id="6925"/>
          </w:p>
        </w:tc>
        <w:tc>
          <w:tcPr>
            <w:tcW w:w="2205"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694C97">
            <w:pPr>
              <w:pStyle w:val="TAL"/>
              <w:rPr>
                <w:lang w:eastAsia="ja-JP"/>
              </w:rPr>
            </w:pPr>
          </w:p>
        </w:tc>
      </w:tr>
      <w:tr w:rsidR="00F02090" w:rsidRPr="00FD0425" w14:paraId="1A08DB2D" w14:textId="77777777" w:rsidTr="00694C97">
        <w:tc>
          <w:tcPr>
            <w:tcW w:w="2304"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694C97">
            <w:pPr>
              <w:pStyle w:val="TAL"/>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694C97">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694C97">
            <w:pPr>
              <w:pStyle w:val="TAL"/>
              <w:rPr>
                <w:lang w:eastAsia="ja-JP"/>
              </w:rPr>
            </w:pPr>
            <w:r w:rsidRPr="00FD0425">
              <w:rPr>
                <w:lang w:eastAsia="ja-JP"/>
              </w:rPr>
              <w:t>This IE may need to be refined with SA2.</w:t>
            </w:r>
          </w:p>
        </w:tc>
      </w:tr>
      <w:tr w:rsidR="00F02090" w:rsidRPr="00FD0425" w14:paraId="2E027737" w14:textId="77777777" w:rsidTr="00694C97">
        <w:tc>
          <w:tcPr>
            <w:tcW w:w="2304"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694C97">
            <w:pPr>
              <w:pStyle w:val="TAL"/>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694C97">
            <w:pPr>
              <w:pStyle w:val="TAL"/>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694C97">
            <w:pPr>
              <w:pStyle w:val="TAL"/>
              <w:rPr>
                <w:lang w:eastAsia="ja-JP"/>
              </w:rPr>
            </w:pPr>
          </w:p>
        </w:tc>
      </w:tr>
      <w:tr w:rsidR="00F02090" w:rsidRPr="00FD0425" w14:paraId="3BD308EE" w14:textId="77777777" w:rsidTr="00694C97">
        <w:tc>
          <w:tcPr>
            <w:tcW w:w="2304"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694C97">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694C97">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694C97">
            <w:pPr>
              <w:pStyle w:val="TAL"/>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694C97">
            <w:pPr>
              <w:pStyle w:val="TAL"/>
              <w:rPr>
                <w:lang w:eastAsia="ja-JP"/>
              </w:rPr>
            </w:pPr>
          </w:p>
        </w:tc>
      </w:tr>
      <w:tr w:rsidR="00F02090" w:rsidRPr="00FD0425" w14:paraId="297D4742" w14:textId="77777777" w:rsidTr="00694C97">
        <w:tc>
          <w:tcPr>
            <w:tcW w:w="2304"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694C97">
            <w:pPr>
              <w:pStyle w:val="TAL"/>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694C97">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694C97">
            <w:pPr>
              <w:pStyle w:val="TAL"/>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694C97">
            <w:pPr>
              <w:pStyle w:val="TAL"/>
              <w:rPr>
                <w:lang w:eastAsia="ja-JP"/>
              </w:rPr>
            </w:pPr>
          </w:p>
        </w:tc>
      </w:tr>
      <w:tr w:rsidR="00F02090" w:rsidRPr="00FD0425" w14:paraId="4AB5C10F" w14:textId="77777777" w:rsidTr="00694C97">
        <w:tc>
          <w:tcPr>
            <w:tcW w:w="2304"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694C97">
            <w:pPr>
              <w:pStyle w:val="TAL"/>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694C97">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694C97">
            <w:pPr>
              <w:pStyle w:val="TAL"/>
              <w:rPr>
                <w:lang w:eastAsia="ja-JP"/>
              </w:rPr>
            </w:pPr>
          </w:p>
        </w:tc>
      </w:tr>
      <w:tr w:rsidR="00F02090" w:rsidRPr="00FD0425" w14:paraId="6EBA297E" w14:textId="77777777" w:rsidTr="00694C97">
        <w:tc>
          <w:tcPr>
            <w:tcW w:w="2304"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694C97">
            <w:pPr>
              <w:pStyle w:val="TAL"/>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694C97">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694C97">
            <w:pPr>
              <w:pStyle w:val="TAL"/>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694C97">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694C97">
            <w:pPr>
              <w:pStyle w:val="TAL"/>
              <w:rPr>
                <w:lang w:eastAsia="ja-JP"/>
              </w:rPr>
            </w:pPr>
          </w:p>
        </w:tc>
      </w:tr>
      <w:tr w:rsidR="00F02090" w:rsidRPr="00FD0425" w14:paraId="7FFB6D0A" w14:textId="77777777" w:rsidTr="00694C97">
        <w:tc>
          <w:tcPr>
            <w:tcW w:w="2304"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694C97">
            <w:pPr>
              <w:pStyle w:val="TAL"/>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694C97">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694C97">
            <w:pPr>
              <w:pStyle w:val="TAL"/>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694C97">
            <w:pPr>
              <w:pStyle w:val="TAL"/>
              <w:rPr>
                <w:lang w:eastAsia="ja-JP"/>
              </w:rPr>
            </w:pPr>
          </w:p>
        </w:tc>
      </w:tr>
      <w:tr w:rsidR="00F02090" w:rsidRPr="00FD0425" w:rsidDel="00B31842" w14:paraId="2C179F78" w14:textId="77777777" w:rsidTr="00694C97">
        <w:tc>
          <w:tcPr>
            <w:tcW w:w="2304"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694C97">
            <w:pPr>
              <w:pStyle w:val="TAL"/>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694C97">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694C97">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694C97">
            <w:pPr>
              <w:pStyle w:val="TAL"/>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694C97">
            <w:pPr>
              <w:pStyle w:val="TAL"/>
              <w:rPr>
                <w:lang w:eastAsia="ja-JP"/>
              </w:rPr>
            </w:pPr>
          </w:p>
        </w:tc>
      </w:tr>
    </w:tbl>
    <w:p w14:paraId="214D81F5" w14:textId="77777777" w:rsidR="00F02090" w:rsidRPr="00FD0425" w:rsidRDefault="00F02090" w:rsidP="00F02090">
      <w:pPr>
        <w:rPr>
          <w:rFonts w:hint="eastAsia"/>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blPrEx>
          <w:tblCellMar>
            <w:top w:w="0" w:type="dxa"/>
            <w:bottom w:w="0" w:type="dxa"/>
          </w:tblCellMar>
        </w:tblPrEx>
        <w:tc>
          <w:tcPr>
            <w:tcW w:w="3227" w:type="dxa"/>
          </w:tcPr>
          <w:p w14:paraId="357F52CB" w14:textId="77777777" w:rsidR="00F02090" w:rsidRPr="00FD0425" w:rsidRDefault="00F02090" w:rsidP="00694C97">
            <w:pPr>
              <w:pStyle w:val="TAH"/>
              <w:rPr>
                <w:lang w:eastAsia="ja-JP"/>
              </w:rPr>
            </w:pPr>
            <w:r w:rsidRPr="00FD0425">
              <w:rPr>
                <w:lang w:eastAsia="ja-JP"/>
              </w:rPr>
              <w:t>Range bound</w:t>
            </w:r>
          </w:p>
        </w:tc>
        <w:tc>
          <w:tcPr>
            <w:tcW w:w="6129" w:type="dxa"/>
          </w:tcPr>
          <w:p w14:paraId="709817D3" w14:textId="77777777" w:rsidR="00F02090" w:rsidRPr="00FD0425" w:rsidRDefault="00F02090" w:rsidP="00694C97">
            <w:pPr>
              <w:pStyle w:val="TAH"/>
              <w:rPr>
                <w:lang w:eastAsia="ja-JP"/>
              </w:rPr>
            </w:pPr>
            <w:r w:rsidRPr="00FD0425">
              <w:rPr>
                <w:lang w:eastAsia="ja-JP"/>
              </w:rPr>
              <w:t>Explanation</w:t>
            </w:r>
          </w:p>
        </w:tc>
      </w:tr>
      <w:tr w:rsidR="00F02090" w:rsidRPr="00FD0425" w14:paraId="619AECE5" w14:textId="77777777" w:rsidTr="00694C97">
        <w:tblPrEx>
          <w:tblCellMar>
            <w:top w:w="0" w:type="dxa"/>
            <w:bottom w:w="0" w:type="dxa"/>
          </w:tblCellMar>
        </w:tblPrEx>
        <w:tc>
          <w:tcPr>
            <w:tcW w:w="3227" w:type="dxa"/>
          </w:tcPr>
          <w:p w14:paraId="71E6079E" w14:textId="77777777" w:rsidR="00F02090" w:rsidRPr="00FD0425" w:rsidRDefault="00F02090" w:rsidP="00694C97">
            <w:pPr>
              <w:pStyle w:val="TAL"/>
              <w:rPr>
                <w:lang w:eastAsia="ja-JP"/>
              </w:rPr>
            </w:pPr>
            <w:bookmarkStart w:id="6926" w:name="OLE_LINK37"/>
            <w:r w:rsidRPr="00FD0425">
              <w:rPr>
                <w:lang w:eastAsia="ja-JP"/>
              </w:rPr>
              <w:t>maxnoofAOIs</w:t>
            </w:r>
            <w:bookmarkEnd w:id="6926"/>
          </w:p>
        </w:tc>
        <w:tc>
          <w:tcPr>
            <w:tcW w:w="6129" w:type="dxa"/>
          </w:tcPr>
          <w:p w14:paraId="20BF2FD6" w14:textId="77777777" w:rsidR="00F02090" w:rsidRPr="00FD0425" w:rsidRDefault="00F02090" w:rsidP="00694C97">
            <w:pPr>
              <w:pStyle w:val="TAL"/>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blPrEx>
          <w:tblCellMar>
            <w:top w:w="0" w:type="dxa"/>
            <w:bottom w:w="0" w:type="dxa"/>
          </w:tblCellMar>
        </w:tblPrEx>
        <w:tc>
          <w:tcPr>
            <w:tcW w:w="3227" w:type="dxa"/>
          </w:tcPr>
          <w:p w14:paraId="0F7F0A53" w14:textId="77777777" w:rsidR="00F02090" w:rsidRPr="00FD0425" w:rsidRDefault="00F02090" w:rsidP="00694C97">
            <w:pPr>
              <w:pStyle w:val="TAL"/>
              <w:rPr>
                <w:lang w:eastAsia="ja-JP"/>
              </w:rPr>
            </w:pPr>
            <w:bookmarkStart w:id="6927" w:name="OLE_LINK34"/>
            <w:r w:rsidRPr="00FD0425">
              <w:rPr>
                <w:lang w:eastAsia="ja-JP"/>
              </w:rPr>
              <w:t>maxnoofTAIsinAoI</w:t>
            </w:r>
            <w:bookmarkEnd w:id="6927"/>
          </w:p>
        </w:tc>
        <w:tc>
          <w:tcPr>
            <w:tcW w:w="6129" w:type="dxa"/>
          </w:tcPr>
          <w:p w14:paraId="17BBD2AB" w14:textId="77777777" w:rsidR="00F02090" w:rsidRPr="00FD0425" w:rsidRDefault="00F02090" w:rsidP="00694C97">
            <w:pPr>
              <w:pStyle w:val="TAL"/>
              <w:rPr>
                <w:rFonts w:hint="eastAsia"/>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blPrEx>
          <w:tblCellMar>
            <w:top w:w="0" w:type="dxa"/>
            <w:bottom w:w="0" w:type="dxa"/>
          </w:tblCellMar>
        </w:tblPrEx>
        <w:tc>
          <w:tcPr>
            <w:tcW w:w="3227" w:type="dxa"/>
          </w:tcPr>
          <w:p w14:paraId="25258E43" w14:textId="77777777" w:rsidR="00F02090" w:rsidRPr="00FD0425" w:rsidRDefault="00F02090" w:rsidP="00694C97">
            <w:pPr>
              <w:pStyle w:val="TAL"/>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694C97">
            <w:pPr>
              <w:pStyle w:val="TAL"/>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blPrEx>
          <w:tblCellMar>
            <w:top w:w="0" w:type="dxa"/>
            <w:bottom w:w="0" w:type="dxa"/>
          </w:tblCellMar>
        </w:tblPrEx>
        <w:tc>
          <w:tcPr>
            <w:tcW w:w="3227" w:type="dxa"/>
          </w:tcPr>
          <w:p w14:paraId="2543A0C7" w14:textId="77777777" w:rsidR="00F02090" w:rsidRPr="00FD0425" w:rsidRDefault="00F02090" w:rsidP="00694C97">
            <w:pPr>
              <w:pStyle w:val="TAL"/>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694C97">
            <w:pPr>
              <w:pStyle w:val="TAL"/>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F02090"/>
    <w:p w14:paraId="31356703" w14:textId="77777777" w:rsidR="00F02090" w:rsidRPr="00FD0425" w:rsidRDefault="00F02090" w:rsidP="00F02090">
      <w:pPr>
        <w:pStyle w:val="Heading4"/>
      </w:pPr>
      <w:bookmarkStart w:id="6928" w:name="_Toc20955358"/>
      <w:bookmarkStart w:id="6929" w:name="_Toc29991561"/>
      <w:bookmarkStart w:id="6930" w:name="_Toc36555962"/>
      <w:bookmarkStart w:id="6931" w:name="_Toc44497707"/>
      <w:bookmarkStart w:id="6932" w:name="_Toc45108094"/>
      <w:bookmarkStart w:id="6933" w:name="_Toc45901714"/>
      <w:bookmarkStart w:id="6934" w:name="_Toc51850795"/>
      <w:bookmarkStart w:id="6935" w:name="_Toc56693799"/>
      <w:bookmarkStart w:id="6936" w:name="_Toc64447343"/>
      <w:bookmarkStart w:id="6937" w:name="_Toc66286837"/>
      <w:bookmarkStart w:id="6938" w:name="_Toc74151532"/>
      <w:bookmarkStart w:id="6939" w:name="_Toc88654005"/>
      <w:bookmarkStart w:id="6940" w:name="_Toc97904361"/>
      <w:bookmarkStart w:id="6941" w:name="_Toc105175402"/>
      <w:bookmarkStart w:id="6942" w:name="_Toc113826432"/>
      <w:bookmarkStart w:id="6943" w:name="_Toc120032558"/>
      <w:r w:rsidRPr="00FD0425">
        <w:t>9.2.3.49</w:t>
      </w:r>
      <w:r w:rsidRPr="00FD0425">
        <w:tab/>
        <w:t>UE Security Capabilities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68BDABF0" w14:textId="77777777" w:rsidR="00F02090" w:rsidRPr="00FD0425" w:rsidRDefault="00F02090" w:rsidP="00F02090">
      <w:pPr>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F02090" w:rsidRPr="00FD0425" w14:paraId="557945C6" w14:textId="77777777" w:rsidTr="00694C97">
        <w:tblPrEx>
          <w:tblCellMar>
            <w:top w:w="0" w:type="dxa"/>
            <w:bottom w:w="0" w:type="dxa"/>
          </w:tblCellMar>
        </w:tblPrEx>
        <w:tc>
          <w:tcPr>
            <w:tcW w:w="2316"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694C97">
            <w:pPr>
              <w:pStyle w:val="TAH"/>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694C97">
            <w:pPr>
              <w:pStyle w:val="TAH"/>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FC8C65E" w14:textId="77777777" w:rsidTr="00694C97">
        <w:tblPrEx>
          <w:tblCellMar>
            <w:top w:w="0" w:type="dxa"/>
            <w:bottom w:w="0" w:type="dxa"/>
          </w:tblCellMar>
        </w:tblPrEx>
        <w:tc>
          <w:tcPr>
            <w:tcW w:w="2316" w:type="dxa"/>
          </w:tcPr>
          <w:p w14:paraId="2876A23C" w14:textId="77777777" w:rsidR="00F02090" w:rsidRPr="00FD0425" w:rsidRDefault="00F02090" w:rsidP="00694C97">
            <w:pPr>
              <w:pStyle w:val="TAL"/>
            </w:pPr>
            <w:r w:rsidRPr="00FD0425">
              <w:t>NR Encryption Algorithms</w:t>
            </w:r>
          </w:p>
        </w:tc>
        <w:tc>
          <w:tcPr>
            <w:tcW w:w="1104" w:type="dxa"/>
          </w:tcPr>
          <w:p w14:paraId="6A3AA173" w14:textId="77777777" w:rsidR="00F02090" w:rsidRPr="00FD0425" w:rsidRDefault="00F02090" w:rsidP="00694C97">
            <w:pPr>
              <w:pStyle w:val="TAL"/>
            </w:pPr>
            <w:r w:rsidRPr="00FD0425">
              <w:t>M</w:t>
            </w:r>
          </w:p>
        </w:tc>
        <w:tc>
          <w:tcPr>
            <w:tcW w:w="900" w:type="dxa"/>
          </w:tcPr>
          <w:p w14:paraId="6650A7D2" w14:textId="77777777" w:rsidR="00F02090" w:rsidRPr="00FD0425" w:rsidRDefault="00F02090" w:rsidP="00694C97">
            <w:pPr>
              <w:pStyle w:val="TAL"/>
            </w:pPr>
          </w:p>
        </w:tc>
        <w:tc>
          <w:tcPr>
            <w:tcW w:w="1620" w:type="dxa"/>
          </w:tcPr>
          <w:p w14:paraId="3F430479" w14:textId="77777777" w:rsidR="00F02090" w:rsidRPr="00FD0425" w:rsidRDefault="00F02090" w:rsidP="00694C97">
            <w:pPr>
              <w:pStyle w:val="TAL"/>
            </w:pPr>
            <w:r w:rsidRPr="00FD0425">
              <w:rPr>
                <w:rFonts w:eastAsia="SimSun"/>
              </w:rPr>
              <w:t>BIT STRING</w:t>
            </w:r>
            <w:r w:rsidRPr="00FD0425">
              <w:t xml:space="preserve"> {nea1-128(1), nea2-128(2), nea3-128(3)} (SIZE(16, …))</w:t>
            </w:r>
          </w:p>
        </w:tc>
        <w:tc>
          <w:tcPr>
            <w:tcW w:w="3273" w:type="dxa"/>
          </w:tcPr>
          <w:p w14:paraId="090F5FFD" w14:textId="77777777" w:rsidR="00F02090" w:rsidRPr="00FD0425" w:rsidRDefault="00F02090" w:rsidP="00694C97">
            <w:pPr>
              <w:pStyle w:val="TAL"/>
            </w:pPr>
            <w:r w:rsidRPr="00FD0425">
              <w:t>Each position in the bitmap represents an encryption algorithm:</w:t>
            </w:r>
          </w:p>
          <w:p w14:paraId="2DE23212" w14:textId="77777777" w:rsidR="00F02090" w:rsidRPr="00FD0425" w:rsidRDefault="00A62D72" w:rsidP="00694C97">
            <w:pPr>
              <w:pStyle w:val="TAL"/>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694C97">
            <w:pPr>
              <w:pStyle w:val="TAL"/>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694C97">
            <w:pPr>
              <w:pStyle w:val="TAL"/>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694C97">
            <w:pPr>
              <w:pStyle w:val="TAL"/>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694C97">
            <w:pPr>
              <w:pStyle w:val="TAL"/>
            </w:pPr>
            <w:r w:rsidRPr="00FD0425">
              <w:t>other bits reserved for future use. Value ‘1’ indicates support and value ‘0’ indicates no support of the algorithm.</w:t>
            </w:r>
          </w:p>
          <w:p w14:paraId="4C0C5294" w14:textId="77777777" w:rsidR="00F02090" w:rsidRPr="00FD0425" w:rsidRDefault="00F02090" w:rsidP="00694C97">
            <w:pPr>
              <w:pStyle w:val="TAL"/>
            </w:pPr>
            <w:r w:rsidRPr="00FD0425">
              <w:t>Algorithms are defined in TS 33.501 [28].</w:t>
            </w:r>
          </w:p>
        </w:tc>
      </w:tr>
      <w:tr w:rsidR="00F02090" w:rsidRPr="00FD0425" w14:paraId="3F82F1BD" w14:textId="77777777" w:rsidTr="00694C97">
        <w:tblPrEx>
          <w:tblCellMar>
            <w:top w:w="0" w:type="dxa"/>
            <w:bottom w:w="0" w:type="dxa"/>
          </w:tblCellMar>
        </w:tblPrEx>
        <w:tc>
          <w:tcPr>
            <w:tcW w:w="2316" w:type="dxa"/>
          </w:tcPr>
          <w:p w14:paraId="246ECC62" w14:textId="77777777" w:rsidR="00F02090" w:rsidRPr="00FD0425" w:rsidRDefault="00F02090" w:rsidP="00694C97">
            <w:pPr>
              <w:pStyle w:val="TAL"/>
            </w:pPr>
            <w:r w:rsidRPr="00FD0425">
              <w:t>NR Integrity Protection Algorithms</w:t>
            </w:r>
          </w:p>
        </w:tc>
        <w:tc>
          <w:tcPr>
            <w:tcW w:w="1104" w:type="dxa"/>
          </w:tcPr>
          <w:p w14:paraId="49A382F9" w14:textId="77777777" w:rsidR="00F02090" w:rsidRPr="00FD0425" w:rsidRDefault="00F02090" w:rsidP="00694C97">
            <w:pPr>
              <w:pStyle w:val="TAL"/>
            </w:pPr>
            <w:r w:rsidRPr="00FD0425">
              <w:t>M</w:t>
            </w:r>
          </w:p>
        </w:tc>
        <w:tc>
          <w:tcPr>
            <w:tcW w:w="900" w:type="dxa"/>
          </w:tcPr>
          <w:p w14:paraId="20E46D37" w14:textId="77777777" w:rsidR="00F02090" w:rsidRPr="00FD0425" w:rsidRDefault="00F02090" w:rsidP="00694C97">
            <w:pPr>
              <w:pStyle w:val="TAL"/>
            </w:pPr>
          </w:p>
        </w:tc>
        <w:tc>
          <w:tcPr>
            <w:tcW w:w="1620" w:type="dxa"/>
          </w:tcPr>
          <w:p w14:paraId="763E99E3" w14:textId="77777777" w:rsidR="00F02090" w:rsidRPr="00FD0425" w:rsidRDefault="00F02090" w:rsidP="00694C97">
            <w:pPr>
              <w:pStyle w:val="TAL"/>
            </w:pPr>
            <w:r w:rsidRPr="00FD0425">
              <w:rPr>
                <w:rFonts w:eastAsia="SimSun"/>
              </w:rPr>
              <w:t>BIT STRING</w:t>
            </w:r>
            <w:r w:rsidRPr="00FD0425">
              <w:t xml:space="preserve"> {nia1-128(1), nia2-128(2), nia3-128(3)} (SIZE(16, …))</w:t>
            </w:r>
          </w:p>
        </w:tc>
        <w:tc>
          <w:tcPr>
            <w:tcW w:w="3273" w:type="dxa"/>
          </w:tcPr>
          <w:p w14:paraId="5AA2A189" w14:textId="77777777" w:rsidR="00F02090" w:rsidRPr="00FD0425" w:rsidRDefault="00F02090" w:rsidP="00694C97">
            <w:pPr>
              <w:pStyle w:val="TAL"/>
            </w:pPr>
            <w:r w:rsidRPr="00FD0425">
              <w:t>Each position in the bitmap represents an integrity protection algorithm:</w:t>
            </w:r>
          </w:p>
          <w:p w14:paraId="2C1BD937" w14:textId="77777777" w:rsidR="00F02090" w:rsidRPr="00FD0425" w:rsidRDefault="00A62D72" w:rsidP="00694C97">
            <w:pPr>
              <w:pStyle w:val="TAL"/>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694C97">
            <w:pPr>
              <w:pStyle w:val="TAL"/>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694C97">
            <w:pPr>
              <w:pStyle w:val="TAL"/>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694C97">
            <w:pPr>
              <w:pStyle w:val="TAL"/>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694C97">
            <w:pPr>
              <w:pStyle w:val="TAL"/>
            </w:pPr>
            <w:r w:rsidRPr="00FD0425">
              <w:t>other bits reserved for future use.</w:t>
            </w:r>
          </w:p>
          <w:p w14:paraId="37E8CA2A" w14:textId="77777777" w:rsidR="00F02090" w:rsidRPr="00FD0425" w:rsidRDefault="00F02090" w:rsidP="00694C97">
            <w:pPr>
              <w:pStyle w:val="TAL"/>
            </w:pPr>
            <w:r w:rsidRPr="00FD0425">
              <w:t>Value ‘1’ indicates support and value ‘0’ indicates no support of the algorithm.</w:t>
            </w:r>
          </w:p>
          <w:p w14:paraId="78A07A5B" w14:textId="77777777" w:rsidR="00F02090" w:rsidRPr="00FD0425" w:rsidRDefault="00F02090" w:rsidP="00694C97">
            <w:pPr>
              <w:pStyle w:val="TAL"/>
            </w:pPr>
            <w:r w:rsidRPr="00FD0425">
              <w:t>Algorithms are defined in TS 33.501 [28].</w:t>
            </w:r>
          </w:p>
        </w:tc>
      </w:tr>
      <w:tr w:rsidR="00F02090" w:rsidRPr="00FD0425" w14:paraId="54A95FFF" w14:textId="77777777" w:rsidTr="00694C97">
        <w:tblPrEx>
          <w:tblCellMar>
            <w:top w:w="0" w:type="dxa"/>
            <w:bottom w:w="0" w:type="dxa"/>
          </w:tblCellMar>
        </w:tblPrEx>
        <w:tc>
          <w:tcPr>
            <w:tcW w:w="2316" w:type="dxa"/>
          </w:tcPr>
          <w:p w14:paraId="1D80C318" w14:textId="77777777" w:rsidR="00F02090" w:rsidRPr="00FD0425" w:rsidRDefault="00F02090" w:rsidP="00694C97">
            <w:pPr>
              <w:pStyle w:val="TAL"/>
            </w:pPr>
            <w:r w:rsidRPr="00FD0425">
              <w:t>E-UTRA Encryption Algorithms</w:t>
            </w:r>
          </w:p>
        </w:tc>
        <w:tc>
          <w:tcPr>
            <w:tcW w:w="1104" w:type="dxa"/>
          </w:tcPr>
          <w:p w14:paraId="6FC9249E" w14:textId="77777777" w:rsidR="00F02090" w:rsidRPr="00FD0425" w:rsidRDefault="00F02090" w:rsidP="00694C97">
            <w:pPr>
              <w:pStyle w:val="TAL"/>
            </w:pPr>
            <w:r w:rsidRPr="00FD0425">
              <w:t>M</w:t>
            </w:r>
          </w:p>
        </w:tc>
        <w:tc>
          <w:tcPr>
            <w:tcW w:w="900" w:type="dxa"/>
          </w:tcPr>
          <w:p w14:paraId="128EA462" w14:textId="77777777" w:rsidR="00F02090" w:rsidRPr="00FD0425" w:rsidRDefault="00F02090" w:rsidP="00694C97">
            <w:pPr>
              <w:pStyle w:val="TAL"/>
            </w:pPr>
          </w:p>
        </w:tc>
        <w:tc>
          <w:tcPr>
            <w:tcW w:w="1620" w:type="dxa"/>
          </w:tcPr>
          <w:p w14:paraId="0544F522" w14:textId="77777777" w:rsidR="00F02090" w:rsidRPr="00FD0425" w:rsidRDefault="00F02090" w:rsidP="00694C97">
            <w:pPr>
              <w:pStyle w:val="TAL"/>
            </w:pPr>
            <w:r w:rsidRPr="00FD0425">
              <w:rPr>
                <w:rFonts w:eastAsia="SimSun"/>
              </w:rPr>
              <w:t>BIT STRING</w:t>
            </w:r>
            <w:r w:rsidRPr="00FD0425">
              <w:t xml:space="preserve"> {eea1-128(1), eea2-128(2), eea3-128(3)} (SIZE(16, …))</w:t>
            </w:r>
          </w:p>
        </w:tc>
        <w:tc>
          <w:tcPr>
            <w:tcW w:w="3273" w:type="dxa"/>
          </w:tcPr>
          <w:p w14:paraId="417CCF4D" w14:textId="77777777" w:rsidR="00F02090" w:rsidRPr="00FD0425" w:rsidRDefault="00F02090" w:rsidP="00694C97">
            <w:pPr>
              <w:pStyle w:val="TAL"/>
            </w:pPr>
            <w:r w:rsidRPr="00FD0425">
              <w:t>Each position in the bitmap represents an encryption algorithm:</w:t>
            </w:r>
          </w:p>
          <w:p w14:paraId="6C298E6B" w14:textId="77777777" w:rsidR="00F02090" w:rsidRPr="00FD0425" w:rsidRDefault="00A62D72" w:rsidP="00694C97">
            <w:pPr>
              <w:pStyle w:val="TAL"/>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694C97">
            <w:pPr>
              <w:pStyle w:val="TAL"/>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694C97">
            <w:pPr>
              <w:pStyle w:val="TAL"/>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694C97">
            <w:pPr>
              <w:pStyle w:val="TAL"/>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694C97">
            <w:pPr>
              <w:pStyle w:val="TAL"/>
            </w:pPr>
            <w:r w:rsidRPr="00FD0425">
              <w:t>other bits reserved for future use. Value ‘1’ indicates support and value ‘0’ indicates no support of the algorithm.</w:t>
            </w:r>
          </w:p>
          <w:p w14:paraId="35D8AE74" w14:textId="77777777" w:rsidR="00F02090" w:rsidRPr="00FD0425" w:rsidRDefault="00F02090" w:rsidP="00694C97">
            <w:pPr>
              <w:pStyle w:val="TAL"/>
            </w:pPr>
            <w:r w:rsidRPr="00FD0425">
              <w:t>Algorithms are defined in TS 33.401 [29].</w:t>
            </w:r>
          </w:p>
        </w:tc>
      </w:tr>
      <w:tr w:rsidR="00F02090" w:rsidRPr="00FD0425" w14:paraId="192DB602" w14:textId="77777777" w:rsidTr="00694C97">
        <w:tblPrEx>
          <w:tblCellMar>
            <w:top w:w="0" w:type="dxa"/>
            <w:bottom w:w="0" w:type="dxa"/>
          </w:tblCellMar>
        </w:tblPrEx>
        <w:tc>
          <w:tcPr>
            <w:tcW w:w="2316" w:type="dxa"/>
          </w:tcPr>
          <w:p w14:paraId="00D49AE6" w14:textId="77777777" w:rsidR="00F02090" w:rsidRPr="00FD0425" w:rsidRDefault="00F02090" w:rsidP="00694C97">
            <w:pPr>
              <w:pStyle w:val="TAL"/>
            </w:pPr>
            <w:r w:rsidRPr="00FD0425">
              <w:t>E-UTRA Integrity Protection Algorithms</w:t>
            </w:r>
          </w:p>
        </w:tc>
        <w:tc>
          <w:tcPr>
            <w:tcW w:w="1104" w:type="dxa"/>
          </w:tcPr>
          <w:p w14:paraId="77471430" w14:textId="77777777" w:rsidR="00F02090" w:rsidRPr="00FD0425" w:rsidRDefault="00F02090" w:rsidP="00694C97">
            <w:pPr>
              <w:pStyle w:val="TAL"/>
            </w:pPr>
            <w:r w:rsidRPr="00FD0425">
              <w:t>M</w:t>
            </w:r>
          </w:p>
        </w:tc>
        <w:tc>
          <w:tcPr>
            <w:tcW w:w="900" w:type="dxa"/>
          </w:tcPr>
          <w:p w14:paraId="7CDE5CD6" w14:textId="77777777" w:rsidR="00F02090" w:rsidRPr="00FD0425" w:rsidRDefault="00F02090" w:rsidP="00694C97">
            <w:pPr>
              <w:pStyle w:val="TAL"/>
            </w:pPr>
          </w:p>
        </w:tc>
        <w:tc>
          <w:tcPr>
            <w:tcW w:w="1620" w:type="dxa"/>
          </w:tcPr>
          <w:p w14:paraId="799C7C98" w14:textId="77777777" w:rsidR="00F02090" w:rsidRPr="00FD0425" w:rsidRDefault="00F02090" w:rsidP="00694C97">
            <w:pPr>
              <w:pStyle w:val="TAL"/>
            </w:pPr>
            <w:r w:rsidRPr="00FD0425">
              <w:rPr>
                <w:rFonts w:eastAsia="SimSun"/>
              </w:rPr>
              <w:t>BIT STRING</w:t>
            </w:r>
            <w:r w:rsidRPr="00FD0425">
              <w:t xml:space="preserve"> {eia1-128(1), eia2-128(2), eia3-128(3)} (SIZE(16, …))</w:t>
            </w:r>
          </w:p>
        </w:tc>
        <w:tc>
          <w:tcPr>
            <w:tcW w:w="3273" w:type="dxa"/>
          </w:tcPr>
          <w:p w14:paraId="0364C0FE" w14:textId="77777777" w:rsidR="00F02090" w:rsidRPr="00FD0425" w:rsidRDefault="00F02090" w:rsidP="00694C97">
            <w:pPr>
              <w:pStyle w:val="TAL"/>
            </w:pPr>
            <w:r w:rsidRPr="00FD0425">
              <w:t>Each position in the bitmap represents an integrity protection algorithm:</w:t>
            </w:r>
          </w:p>
          <w:p w14:paraId="4B4C87CC" w14:textId="77777777" w:rsidR="00F02090" w:rsidRPr="00FD0425" w:rsidRDefault="00A62D72" w:rsidP="00694C97">
            <w:pPr>
              <w:pStyle w:val="TAL"/>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694C97">
            <w:pPr>
              <w:pStyle w:val="TAL"/>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694C97">
            <w:pPr>
              <w:pStyle w:val="TAL"/>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694C97">
            <w:pPr>
              <w:pStyle w:val="TAL"/>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694C97">
            <w:pPr>
              <w:pStyle w:val="TAL"/>
            </w:pPr>
            <w:r w:rsidRPr="00FD0425">
              <w:t>other bits reserved for future use.</w:t>
            </w:r>
          </w:p>
          <w:p w14:paraId="56050AB4" w14:textId="77777777" w:rsidR="00F02090" w:rsidRPr="00FD0425" w:rsidRDefault="00F02090" w:rsidP="00694C97">
            <w:pPr>
              <w:pStyle w:val="TAL"/>
            </w:pPr>
            <w:r w:rsidRPr="00FD0425">
              <w:t>Value ‘1’ indicates support and value ‘0’ indicates no support of the algorithm.</w:t>
            </w:r>
          </w:p>
          <w:p w14:paraId="1A786E57" w14:textId="77777777" w:rsidR="00F02090" w:rsidRPr="00FD0425" w:rsidRDefault="00F02090" w:rsidP="00694C97">
            <w:pPr>
              <w:pStyle w:val="TAL"/>
            </w:pPr>
            <w:r w:rsidRPr="00FD0425">
              <w:t>Algorithms are defined in TS 33.401 [29].</w:t>
            </w:r>
          </w:p>
        </w:tc>
      </w:tr>
    </w:tbl>
    <w:p w14:paraId="09AC1943" w14:textId="77777777" w:rsidR="00F02090" w:rsidRPr="00FD0425" w:rsidRDefault="00F02090" w:rsidP="00F02090"/>
    <w:p w14:paraId="2A51CB1A" w14:textId="77777777" w:rsidR="00F02090" w:rsidRPr="00FD0425" w:rsidRDefault="00F02090" w:rsidP="00F02090">
      <w:pPr>
        <w:pStyle w:val="Heading4"/>
      </w:pPr>
      <w:bookmarkStart w:id="6944" w:name="_Toc20955359"/>
      <w:bookmarkStart w:id="6945" w:name="_Toc29991562"/>
      <w:bookmarkStart w:id="6946" w:name="_Toc36555963"/>
      <w:bookmarkStart w:id="6947" w:name="_Toc44497708"/>
      <w:bookmarkStart w:id="6948" w:name="_Toc45108095"/>
      <w:bookmarkStart w:id="6949" w:name="_Toc45901715"/>
      <w:bookmarkStart w:id="6950" w:name="_Toc51850796"/>
      <w:bookmarkStart w:id="6951" w:name="_Toc56693800"/>
      <w:bookmarkStart w:id="6952" w:name="_Toc64447344"/>
      <w:bookmarkStart w:id="6953" w:name="_Toc66286838"/>
      <w:bookmarkStart w:id="6954" w:name="_Toc74151533"/>
      <w:bookmarkStart w:id="6955" w:name="_Toc88654006"/>
      <w:bookmarkStart w:id="6956" w:name="_Toc97904362"/>
      <w:bookmarkStart w:id="6957" w:name="_Toc105175403"/>
      <w:bookmarkStart w:id="6958" w:name="_Toc113826433"/>
      <w:bookmarkStart w:id="6959" w:name="_Toc120032559"/>
      <w:r w:rsidRPr="00FD0425">
        <w:t>9.2.3.50</w:t>
      </w:r>
      <w:r w:rsidRPr="00FD0425">
        <w:tab/>
        <w:t>AS Security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1EE95AEC" w14:textId="77777777" w:rsidR="00F02090" w:rsidRPr="00FD0425" w:rsidRDefault="00F02090" w:rsidP="00F02090">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F02090" w:rsidRPr="00FD0425" w14:paraId="4432B4AC" w14:textId="77777777" w:rsidTr="00694C97">
        <w:tblPrEx>
          <w:tblCellMar>
            <w:top w:w="0" w:type="dxa"/>
            <w:bottom w:w="0" w:type="dxa"/>
          </w:tblCellMar>
        </w:tblPrEx>
        <w:trPr>
          <w:jc w:val="center"/>
        </w:trPr>
        <w:tc>
          <w:tcPr>
            <w:tcW w:w="2339" w:type="dxa"/>
          </w:tcPr>
          <w:p w14:paraId="7951C53B" w14:textId="77777777" w:rsidR="00F02090" w:rsidRPr="00FD0425" w:rsidRDefault="00F02090" w:rsidP="00694C97">
            <w:pPr>
              <w:pStyle w:val="TAH"/>
            </w:pPr>
            <w:r w:rsidRPr="00FD0425">
              <w:t>IE/Group Name</w:t>
            </w:r>
          </w:p>
        </w:tc>
        <w:tc>
          <w:tcPr>
            <w:tcW w:w="1276" w:type="dxa"/>
          </w:tcPr>
          <w:p w14:paraId="51085CCC" w14:textId="77777777" w:rsidR="00F02090" w:rsidRPr="00FD0425" w:rsidRDefault="00F02090" w:rsidP="00694C97">
            <w:pPr>
              <w:pStyle w:val="TAH"/>
            </w:pPr>
            <w:r w:rsidRPr="00FD0425">
              <w:t>Presence</w:t>
            </w:r>
          </w:p>
        </w:tc>
        <w:tc>
          <w:tcPr>
            <w:tcW w:w="1032" w:type="dxa"/>
          </w:tcPr>
          <w:p w14:paraId="48DCDB65" w14:textId="77777777" w:rsidR="00F02090" w:rsidRPr="00FD0425" w:rsidRDefault="00F02090" w:rsidP="00694C97">
            <w:pPr>
              <w:pStyle w:val="TAH"/>
            </w:pPr>
            <w:r w:rsidRPr="00FD0425">
              <w:t>Range</w:t>
            </w:r>
          </w:p>
        </w:tc>
        <w:tc>
          <w:tcPr>
            <w:tcW w:w="1800" w:type="dxa"/>
          </w:tcPr>
          <w:p w14:paraId="5BD99100" w14:textId="77777777" w:rsidR="00F02090" w:rsidRPr="00FD0425" w:rsidRDefault="00F02090" w:rsidP="00694C97">
            <w:pPr>
              <w:pStyle w:val="TAH"/>
            </w:pPr>
            <w:r w:rsidRPr="00FD0425">
              <w:t>IE Type and Reference</w:t>
            </w:r>
          </w:p>
        </w:tc>
        <w:tc>
          <w:tcPr>
            <w:tcW w:w="2767" w:type="dxa"/>
          </w:tcPr>
          <w:p w14:paraId="449C88A3" w14:textId="77777777" w:rsidR="00F02090" w:rsidRPr="00FD0425" w:rsidRDefault="00F02090" w:rsidP="00694C97">
            <w:pPr>
              <w:pStyle w:val="TAH"/>
            </w:pPr>
            <w:r w:rsidRPr="00FD0425">
              <w:t>Semantics Description</w:t>
            </w:r>
          </w:p>
        </w:tc>
      </w:tr>
      <w:tr w:rsidR="00F02090" w:rsidRPr="00FD0425" w14:paraId="1AA23617" w14:textId="77777777" w:rsidTr="00694C97">
        <w:tblPrEx>
          <w:tblCellMar>
            <w:top w:w="0" w:type="dxa"/>
            <w:bottom w:w="0" w:type="dxa"/>
          </w:tblCellMar>
        </w:tblPrEx>
        <w:trPr>
          <w:jc w:val="center"/>
        </w:trPr>
        <w:tc>
          <w:tcPr>
            <w:tcW w:w="2339" w:type="dxa"/>
          </w:tcPr>
          <w:p w14:paraId="684A140E" w14:textId="77777777" w:rsidR="00F02090" w:rsidRPr="00FD0425" w:rsidRDefault="00F02090" w:rsidP="00694C97">
            <w:pPr>
              <w:pStyle w:val="TAL"/>
              <w:rPr>
                <w:lang w:eastAsia="ja-JP"/>
              </w:rPr>
            </w:pPr>
            <w:r w:rsidRPr="00FD0425">
              <w:rPr>
                <w:lang w:eastAsia="ja-JP"/>
              </w:rPr>
              <w:t>Key NG-RAN Star</w:t>
            </w:r>
          </w:p>
        </w:tc>
        <w:tc>
          <w:tcPr>
            <w:tcW w:w="1276" w:type="dxa"/>
          </w:tcPr>
          <w:p w14:paraId="7CF05AAA" w14:textId="77777777" w:rsidR="00F02090" w:rsidRPr="00FD0425" w:rsidRDefault="00F02090" w:rsidP="00694C97">
            <w:pPr>
              <w:pStyle w:val="TAL"/>
              <w:rPr>
                <w:lang w:eastAsia="ja-JP"/>
              </w:rPr>
            </w:pPr>
            <w:r w:rsidRPr="00FD0425">
              <w:rPr>
                <w:lang w:eastAsia="ja-JP"/>
              </w:rPr>
              <w:t>M</w:t>
            </w:r>
          </w:p>
        </w:tc>
        <w:tc>
          <w:tcPr>
            <w:tcW w:w="1032" w:type="dxa"/>
          </w:tcPr>
          <w:p w14:paraId="2BD31615" w14:textId="77777777" w:rsidR="00F02090" w:rsidRPr="00FD0425" w:rsidRDefault="00F02090" w:rsidP="00694C97">
            <w:pPr>
              <w:pStyle w:val="TAL"/>
              <w:rPr>
                <w:lang w:eastAsia="ja-JP"/>
              </w:rPr>
            </w:pPr>
          </w:p>
        </w:tc>
        <w:tc>
          <w:tcPr>
            <w:tcW w:w="1800" w:type="dxa"/>
          </w:tcPr>
          <w:p w14:paraId="5C02F3E0" w14:textId="77777777" w:rsidR="00F02090" w:rsidRPr="00FD0425" w:rsidRDefault="00F02090" w:rsidP="00694C97">
            <w:pPr>
              <w:pStyle w:val="TAL"/>
              <w:rPr>
                <w:lang w:eastAsia="ja-JP"/>
              </w:rPr>
            </w:pPr>
            <w:r w:rsidRPr="00FD0425">
              <w:rPr>
                <w:lang w:eastAsia="ja-JP"/>
              </w:rPr>
              <w:t>BIT STRING (256)</w:t>
            </w:r>
          </w:p>
        </w:tc>
        <w:tc>
          <w:tcPr>
            <w:tcW w:w="2767" w:type="dxa"/>
          </w:tcPr>
          <w:p w14:paraId="7852C6D1" w14:textId="77777777" w:rsidR="00F02090" w:rsidRPr="00FD0425" w:rsidRDefault="00F02090" w:rsidP="00694C97">
            <w:pPr>
              <w:pStyle w:val="TAL"/>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694C97">
        <w:tblPrEx>
          <w:tblCellMar>
            <w:top w:w="0" w:type="dxa"/>
            <w:bottom w:w="0" w:type="dxa"/>
          </w:tblCellMar>
        </w:tblPrEx>
        <w:trPr>
          <w:jc w:val="center"/>
        </w:trPr>
        <w:tc>
          <w:tcPr>
            <w:tcW w:w="2339" w:type="dxa"/>
          </w:tcPr>
          <w:p w14:paraId="5C01D510" w14:textId="77777777" w:rsidR="00F02090" w:rsidRPr="00FD0425" w:rsidRDefault="00F02090" w:rsidP="00694C97">
            <w:pPr>
              <w:pStyle w:val="TAL"/>
              <w:rPr>
                <w:lang w:eastAsia="ja-JP"/>
              </w:rPr>
            </w:pPr>
            <w:r w:rsidRPr="00FD0425">
              <w:rPr>
                <w:lang w:eastAsia="ja-JP"/>
              </w:rPr>
              <w:t>Next Hop Chaining Count</w:t>
            </w:r>
          </w:p>
        </w:tc>
        <w:tc>
          <w:tcPr>
            <w:tcW w:w="1276" w:type="dxa"/>
          </w:tcPr>
          <w:p w14:paraId="4D57B64E" w14:textId="77777777" w:rsidR="00F02090" w:rsidRPr="00FD0425" w:rsidRDefault="00F02090" w:rsidP="00694C97">
            <w:pPr>
              <w:pStyle w:val="TAL"/>
              <w:rPr>
                <w:lang w:eastAsia="ja-JP"/>
              </w:rPr>
            </w:pPr>
            <w:r w:rsidRPr="00FD0425">
              <w:rPr>
                <w:lang w:eastAsia="ja-JP"/>
              </w:rPr>
              <w:t>M</w:t>
            </w:r>
          </w:p>
        </w:tc>
        <w:tc>
          <w:tcPr>
            <w:tcW w:w="1032" w:type="dxa"/>
          </w:tcPr>
          <w:p w14:paraId="38F9B2F7" w14:textId="77777777" w:rsidR="00F02090" w:rsidRPr="00FD0425" w:rsidRDefault="00F02090" w:rsidP="00694C97">
            <w:pPr>
              <w:pStyle w:val="TAL"/>
              <w:rPr>
                <w:lang w:eastAsia="ja-JP"/>
              </w:rPr>
            </w:pPr>
          </w:p>
        </w:tc>
        <w:tc>
          <w:tcPr>
            <w:tcW w:w="1800" w:type="dxa"/>
          </w:tcPr>
          <w:p w14:paraId="5E538565" w14:textId="77777777" w:rsidR="00F02090" w:rsidRPr="00FD0425" w:rsidRDefault="00F02090" w:rsidP="00694C97">
            <w:pPr>
              <w:pStyle w:val="TAL"/>
              <w:rPr>
                <w:lang w:eastAsia="ja-JP"/>
              </w:rPr>
            </w:pPr>
            <w:r w:rsidRPr="00FD0425">
              <w:rPr>
                <w:lang w:eastAsia="ja-JP"/>
              </w:rPr>
              <w:t>INTEGER (0..7)</w:t>
            </w:r>
          </w:p>
        </w:tc>
        <w:tc>
          <w:tcPr>
            <w:tcW w:w="2767" w:type="dxa"/>
          </w:tcPr>
          <w:p w14:paraId="45316176" w14:textId="77777777" w:rsidR="00F02090" w:rsidRPr="00FD0425" w:rsidRDefault="00F02090" w:rsidP="00694C97">
            <w:pPr>
              <w:pStyle w:val="TAL"/>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F02090">
      <w:pPr>
        <w:rPr>
          <w:lang w:eastAsia="zh-CN"/>
        </w:rPr>
      </w:pPr>
    </w:p>
    <w:p w14:paraId="69195531" w14:textId="77777777" w:rsidR="00F02090" w:rsidRPr="00FD0425" w:rsidRDefault="00F02090" w:rsidP="00F02090">
      <w:pPr>
        <w:pStyle w:val="Heading4"/>
      </w:pPr>
      <w:bookmarkStart w:id="6960" w:name="_Toc20955360"/>
      <w:bookmarkStart w:id="6961" w:name="_Toc29991563"/>
      <w:bookmarkStart w:id="6962" w:name="_Toc36555964"/>
      <w:bookmarkStart w:id="6963" w:name="_Toc44497709"/>
      <w:bookmarkStart w:id="6964" w:name="_Toc45108096"/>
      <w:bookmarkStart w:id="6965" w:name="_Toc45901716"/>
      <w:bookmarkStart w:id="6966" w:name="_Toc51850797"/>
      <w:bookmarkStart w:id="6967" w:name="_Toc56693801"/>
      <w:bookmarkStart w:id="6968" w:name="_Toc64447345"/>
      <w:bookmarkStart w:id="6969" w:name="_Toc66286839"/>
      <w:bookmarkStart w:id="6970" w:name="_Toc74151534"/>
      <w:bookmarkStart w:id="6971" w:name="_Toc88654007"/>
      <w:bookmarkStart w:id="6972" w:name="_Toc97904363"/>
      <w:bookmarkStart w:id="6973" w:name="_Toc105175404"/>
      <w:bookmarkStart w:id="6974" w:name="_Toc113826434"/>
      <w:bookmarkStart w:id="6975" w:name="_Toc120032560"/>
      <w:r w:rsidRPr="00FD0425">
        <w:t>9.2.3.51</w:t>
      </w:r>
      <w:r w:rsidRPr="00FD0425">
        <w:tab/>
        <w:t>S-NG-RAN node Security Key</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BE61AE3" w14:textId="77777777" w:rsidR="00F02090" w:rsidRPr="00FD0425" w:rsidRDefault="00F02090" w:rsidP="00F02090">
      <w:pPr>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02090" w:rsidRPr="00FD0425" w14:paraId="068EAB41" w14:textId="77777777" w:rsidTr="00694C97">
        <w:trPr>
          <w:jc w:val="center"/>
        </w:trPr>
        <w:tc>
          <w:tcPr>
            <w:tcW w:w="1728" w:type="dxa"/>
          </w:tcPr>
          <w:p w14:paraId="15A22107" w14:textId="77777777" w:rsidR="00F02090" w:rsidRPr="00FD0425" w:rsidRDefault="00F02090" w:rsidP="00694C97">
            <w:pPr>
              <w:pStyle w:val="TAH"/>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694C97">
            <w:pPr>
              <w:pStyle w:val="TAH"/>
              <w:rPr>
                <w:rFonts w:cs="Arial"/>
                <w:lang w:eastAsia="ja-JP"/>
              </w:rPr>
            </w:pPr>
            <w:r w:rsidRPr="00FD0425">
              <w:rPr>
                <w:rFonts w:cs="Arial"/>
                <w:szCs w:val="18"/>
                <w:lang w:eastAsia="ja-JP"/>
              </w:rPr>
              <w:t>Presence</w:t>
            </w:r>
          </w:p>
        </w:tc>
        <w:tc>
          <w:tcPr>
            <w:tcW w:w="900" w:type="dxa"/>
          </w:tcPr>
          <w:p w14:paraId="48322F1B" w14:textId="77777777" w:rsidR="00F02090" w:rsidRPr="00FD0425" w:rsidRDefault="00F02090" w:rsidP="00694C97">
            <w:pPr>
              <w:pStyle w:val="TAH"/>
              <w:rPr>
                <w:rFonts w:cs="Arial"/>
                <w:lang w:eastAsia="ja-JP"/>
              </w:rPr>
            </w:pPr>
            <w:r w:rsidRPr="00FD0425">
              <w:rPr>
                <w:rFonts w:cs="Arial"/>
                <w:szCs w:val="18"/>
                <w:lang w:eastAsia="ja-JP"/>
              </w:rPr>
              <w:t>Range</w:t>
            </w:r>
          </w:p>
        </w:tc>
        <w:tc>
          <w:tcPr>
            <w:tcW w:w="1620" w:type="dxa"/>
          </w:tcPr>
          <w:p w14:paraId="48460D2E" w14:textId="77777777" w:rsidR="00F02090" w:rsidRPr="00FD0425" w:rsidRDefault="00F02090" w:rsidP="00694C97">
            <w:pPr>
              <w:pStyle w:val="TAH"/>
              <w:rPr>
                <w:rFonts w:cs="Arial"/>
                <w:lang w:eastAsia="ja-JP"/>
              </w:rPr>
            </w:pPr>
            <w:r w:rsidRPr="00FD0425">
              <w:rPr>
                <w:rFonts w:cs="Arial"/>
                <w:szCs w:val="18"/>
                <w:lang w:eastAsia="ja-JP"/>
              </w:rPr>
              <w:t>IE Type and Reference</w:t>
            </w:r>
          </w:p>
        </w:tc>
        <w:tc>
          <w:tcPr>
            <w:tcW w:w="4028" w:type="dxa"/>
          </w:tcPr>
          <w:p w14:paraId="4274668B" w14:textId="77777777" w:rsidR="00F02090" w:rsidRPr="00FD0425" w:rsidRDefault="00F02090" w:rsidP="00694C97">
            <w:pPr>
              <w:pStyle w:val="TAH"/>
              <w:rPr>
                <w:rFonts w:cs="Arial"/>
                <w:lang w:eastAsia="ja-JP"/>
              </w:rPr>
            </w:pPr>
            <w:r w:rsidRPr="00FD0425">
              <w:rPr>
                <w:rFonts w:cs="Arial"/>
                <w:szCs w:val="18"/>
                <w:lang w:eastAsia="ja-JP"/>
              </w:rPr>
              <w:t>Semantics Description</w:t>
            </w:r>
          </w:p>
        </w:tc>
      </w:tr>
      <w:tr w:rsidR="00F02090" w:rsidRPr="00FD0425" w14:paraId="0AFC296E" w14:textId="77777777" w:rsidTr="00694C97">
        <w:trPr>
          <w:jc w:val="center"/>
        </w:trPr>
        <w:tc>
          <w:tcPr>
            <w:tcW w:w="1728" w:type="dxa"/>
          </w:tcPr>
          <w:p w14:paraId="2A4C9E67" w14:textId="77777777" w:rsidR="00F02090" w:rsidRPr="00FD0425" w:rsidRDefault="00F02090" w:rsidP="00694C97">
            <w:pPr>
              <w:pStyle w:val="TAL"/>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694C97">
            <w:pPr>
              <w:pStyle w:val="TAL"/>
            </w:pPr>
            <w:r w:rsidRPr="00FD0425">
              <w:rPr>
                <w:lang w:eastAsia="zh-CN"/>
              </w:rPr>
              <w:t>M</w:t>
            </w:r>
          </w:p>
        </w:tc>
        <w:tc>
          <w:tcPr>
            <w:tcW w:w="900" w:type="dxa"/>
          </w:tcPr>
          <w:p w14:paraId="4D04AB0C" w14:textId="77777777" w:rsidR="00F02090" w:rsidRPr="00FD0425" w:rsidRDefault="00F02090" w:rsidP="00694C97">
            <w:pPr>
              <w:pStyle w:val="TAL"/>
              <w:rPr>
                <w:rFonts w:cs="Arial"/>
                <w:lang w:eastAsia="ja-JP"/>
              </w:rPr>
            </w:pPr>
          </w:p>
        </w:tc>
        <w:tc>
          <w:tcPr>
            <w:tcW w:w="1620" w:type="dxa"/>
          </w:tcPr>
          <w:p w14:paraId="4722DAC7" w14:textId="77777777" w:rsidR="00F02090" w:rsidRPr="00FD0425" w:rsidRDefault="00F02090" w:rsidP="00694C97">
            <w:pPr>
              <w:pStyle w:val="TAL"/>
              <w:rPr>
                <w:rFonts w:cs="Arial"/>
                <w:lang w:eastAsia="ja-JP"/>
              </w:rPr>
            </w:pPr>
            <w:r w:rsidRPr="00FD0425">
              <w:rPr>
                <w:rFonts w:cs="Arial"/>
                <w:lang w:eastAsia="ja-JP"/>
              </w:rPr>
              <w:t>BIT STRING (SIZE(256))</w:t>
            </w:r>
          </w:p>
        </w:tc>
        <w:tc>
          <w:tcPr>
            <w:tcW w:w="4028" w:type="dxa"/>
          </w:tcPr>
          <w:p w14:paraId="1F2FE1F5" w14:textId="77777777" w:rsidR="00F02090" w:rsidRPr="00FD0425" w:rsidRDefault="00F02090" w:rsidP="00694C97">
            <w:pPr>
              <w:pStyle w:val="TAL"/>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F02090">
      <w:pPr>
        <w:rPr>
          <w:lang w:eastAsia="zh-CN"/>
        </w:rPr>
      </w:pPr>
    </w:p>
    <w:p w14:paraId="2DE11C9B" w14:textId="77777777" w:rsidR="00F02090" w:rsidRPr="00FD0425" w:rsidRDefault="00F02090" w:rsidP="00F02090">
      <w:pPr>
        <w:pStyle w:val="Heading4"/>
      </w:pPr>
      <w:bookmarkStart w:id="6976" w:name="_Toc20955361"/>
      <w:bookmarkStart w:id="6977" w:name="_Toc29991564"/>
      <w:bookmarkStart w:id="6978" w:name="_Toc36555965"/>
      <w:bookmarkStart w:id="6979" w:name="_Toc44497710"/>
      <w:bookmarkStart w:id="6980" w:name="_Toc45108097"/>
      <w:bookmarkStart w:id="6981" w:name="_Toc45901717"/>
      <w:bookmarkStart w:id="6982" w:name="_Toc51850798"/>
      <w:bookmarkStart w:id="6983" w:name="_Toc56693802"/>
      <w:bookmarkStart w:id="6984" w:name="_Toc64447346"/>
      <w:bookmarkStart w:id="6985" w:name="_Toc66286840"/>
      <w:bookmarkStart w:id="6986" w:name="_Toc74151535"/>
      <w:bookmarkStart w:id="6987" w:name="_Toc88654008"/>
      <w:bookmarkStart w:id="6988" w:name="_Toc97904364"/>
      <w:bookmarkStart w:id="6989" w:name="_Toc105175405"/>
      <w:bookmarkStart w:id="6990" w:name="_Toc113826435"/>
      <w:bookmarkStart w:id="6991" w:name="_Toc120032561"/>
      <w:r w:rsidRPr="00FD0425">
        <w:t>9.2.3.52</w:t>
      </w:r>
      <w:r w:rsidRPr="00FD0425">
        <w:tab/>
        <w:t>Security Indication</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0133E47" w14:textId="77777777" w:rsidR="00F02090" w:rsidRPr="00FD0425" w:rsidRDefault="00A04633" w:rsidP="00F02090">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Change w:id="6992">
          <w:tblGrid>
            <w:gridCol w:w="2708"/>
            <w:gridCol w:w="1086"/>
            <w:gridCol w:w="850"/>
            <w:gridCol w:w="2268"/>
            <w:gridCol w:w="2410"/>
          </w:tblGrid>
        </w:tblGridChange>
      </w:tblGrid>
      <w:tr w:rsidR="00F02090" w:rsidRPr="00FD0425" w14:paraId="188A6819" w14:textId="77777777" w:rsidTr="00694C97">
        <w:tc>
          <w:tcPr>
            <w:tcW w:w="270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694C97">
            <w:pPr>
              <w:pStyle w:val="TAH"/>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694C97">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694C97">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694C97">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694C97">
            <w:pPr>
              <w:pStyle w:val="TAH"/>
            </w:pPr>
            <w:r w:rsidRPr="00FD0425">
              <w:t>Semantics Description</w:t>
            </w:r>
          </w:p>
        </w:tc>
      </w:tr>
      <w:tr w:rsidR="00F02090" w:rsidRPr="00FD0425" w14:paraId="147D5AFC" w14:textId="77777777" w:rsidTr="00694C97">
        <w:tc>
          <w:tcPr>
            <w:tcW w:w="270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694C97">
            <w:pPr>
              <w:pStyle w:val="TAL"/>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694C97">
            <w:pPr>
              <w:pStyle w:val="TAL"/>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694C97">
            <w:pPr>
              <w:pStyle w:val="TAL"/>
              <w:rPr>
                <w:lang w:eastAsia="ja-JP"/>
              </w:rPr>
            </w:pPr>
            <w:bookmarkStart w:id="6993" w:name="OLE_LINK140"/>
            <w:bookmarkStart w:id="6994"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6993"/>
          <w:bookmarkEnd w:id="6994"/>
          <w:p w14:paraId="58CF39C8" w14:textId="77777777" w:rsidR="00F02090" w:rsidRPr="00FD0425" w:rsidRDefault="00F02090" w:rsidP="00694C97">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694C97">
            <w:pPr>
              <w:pStyle w:val="TAL"/>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694C97">
        <w:tc>
          <w:tcPr>
            <w:tcW w:w="270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694C97">
            <w:pPr>
              <w:pStyle w:val="TAL"/>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694C97">
            <w:pPr>
              <w:pStyle w:val="TAL"/>
            </w:pPr>
            <w:r w:rsidRPr="00FD0425">
              <w:t>M</w:t>
            </w:r>
          </w:p>
        </w:tc>
        <w:tc>
          <w:tcPr>
            <w:tcW w:w="85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694C97">
            <w:pPr>
              <w:pStyle w:val="TAL"/>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694C97">
            <w:pPr>
              <w:pStyle w:val="TAL"/>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694C97">
        <w:tc>
          <w:tcPr>
            <w:tcW w:w="270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694C97">
            <w:pPr>
              <w:pStyle w:val="TAL"/>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694C97">
            <w:pPr>
              <w:pStyle w:val="TAL"/>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694C97">
            <w:pPr>
              <w:pStyle w:val="TAL"/>
            </w:pPr>
          </w:p>
        </w:tc>
        <w:tc>
          <w:tcPr>
            <w:tcW w:w="2268"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694C97">
            <w:pPr>
              <w:pStyle w:val="TAL"/>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694C97">
            <w:pPr>
              <w:pStyle w:val="TAL"/>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F02090">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Change w:id="6995">
          <w:tblGrid>
            <w:gridCol w:w="3544"/>
            <w:gridCol w:w="6237"/>
          </w:tblGrid>
        </w:tblGridChange>
      </w:tblGrid>
      <w:tr w:rsidR="00F02090" w:rsidRPr="00FD0425" w14:paraId="56CD5D7C" w14:textId="77777777" w:rsidTr="00694C97">
        <w:tblPrEx>
          <w:tblCellMar>
            <w:top w:w="0" w:type="dxa"/>
            <w:bottom w:w="0" w:type="dxa"/>
          </w:tblCellMar>
        </w:tblPrEx>
        <w:tc>
          <w:tcPr>
            <w:tcW w:w="3544" w:type="dxa"/>
          </w:tcPr>
          <w:p w14:paraId="0DB3DAED" w14:textId="77777777" w:rsidR="00F02090" w:rsidRPr="00FD0425" w:rsidRDefault="00F02090" w:rsidP="00694C97">
            <w:pPr>
              <w:pStyle w:val="TAH"/>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694C97">
            <w:pPr>
              <w:pStyle w:val="TAH"/>
              <w:rPr>
                <w:rFonts w:eastAsia="Malgun Gothic"/>
                <w:lang w:eastAsia="ja-JP"/>
              </w:rPr>
            </w:pPr>
            <w:r w:rsidRPr="00FD0425">
              <w:rPr>
                <w:rFonts w:eastAsia="Malgun Gothic"/>
                <w:lang w:eastAsia="ja-JP"/>
              </w:rPr>
              <w:t>Explanation</w:t>
            </w:r>
          </w:p>
        </w:tc>
      </w:tr>
      <w:tr w:rsidR="00F02090" w:rsidRPr="00FD0425" w14:paraId="32DAA5B3" w14:textId="77777777" w:rsidTr="00694C97">
        <w:tblPrEx>
          <w:tblCellMar>
            <w:top w:w="0" w:type="dxa"/>
            <w:bottom w:w="0" w:type="dxa"/>
          </w:tblCellMar>
        </w:tblPrEx>
        <w:tc>
          <w:tcPr>
            <w:tcW w:w="3544" w:type="dxa"/>
          </w:tcPr>
          <w:p w14:paraId="1F8834BE" w14:textId="77777777" w:rsidR="00F02090" w:rsidRPr="00FD0425" w:rsidRDefault="00F02090" w:rsidP="00694C97">
            <w:pPr>
              <w:pStyle w:val="TAL"/>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694C97">
            <w:pPr>
              <w:pStyle w:val="TAL"/>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F02090">
      <w:pPr>
        <w:rPr>
          <w:lang w:eastAsia="zh-CN"/>
        </w:rPr>
      </w:pPr>
    </w:p>
    <w:p w14:paraId="4C82EE86" w14:textId="77777777" w:rsidR="00F02090" w:rsidRPr="00FD0425" w:rsidRDefault="00F02090" w:rsidP="00F02090">
      <w:pPr>
        <w:pStyle w:val="Heading4"/>
      </w:pPr>
      <w:bookmarkStart w:id="6996" w:name="_Toc20955362"/>
      <w:bookmarkStart w:id="6997" w:name="_Toc29991565"/>
      <w:bookmarkStart w:id="6998" w:name="_Toc36555966"/>
      <w:bookmarkStart w:id="6999" w:name="_Toc44497711"/>
      <w:bookmarkStart w:id="7000" w:name="_Toc45108098"/>
      <w:bookmarkStart w:id="7001" w:name="_Toc45901718"/>
      <w:bookmarkStart w:id="7002" w:name="_Toc51850799"/>
      <w:bookmarkStart w:id="7003" w:name="_Toc56693803"/>
      <w:bookmarkStart w:id="7004" w:name="_Toc64447347"/>
      <w:bookmarkStart w:id="7005" w:name="_Toc66286841"/>
      <w:bookmarkStart w:id="7006" w:name="_Toc74151536"/>
      <w:bookmarkStart w:id="7007" w:name="_Toc88654009"/>
      <w:bookmarkStart w:id="7008" w:name="_Toc97904365"/>
      <w:bookmarkStart w:id="7009" w:name="_Toc105175406"/>
      <w:bookmarkStart w:id="7010" w:name="_Toc113826436"/>
      <w:bookmarkStart w:id="7011" w:name="_Toc120032562"/>
      <w:r w:rsidRPr="00FD0425">
        <w:t>9.2.3.53</w:t>
      </w:r>
      <w:r w:rsidRPr="00FD0425">
        <w:tab/>
        <w:t>Mobility Restriction List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6056C16" w14:textId="77777777" w:rsidR="00F02090" w:rsidRPr="00FD0425" w:rsidRDefault="00F02090" w:rsidP="00F02090">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9019B4" w:rsidRPr="00FD0425" w14:paraId="44C3B505"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694C97">
            <w:pPr>
              <w:pStyle w:val="TAH"/>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694C97">
            <w:pPr>
              <w:pStyle w:val="TAH"/>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694C97">
            <w:pPr>
              <w:pStyle w:val="TAH"/>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694C97">
            <w:pPr>
              <w:pStyle w:val="TAH"/>
              <w:rPr>
                <w:rFonts w:eastAsia="MS Mincho" w:cs="Arial"/>
                <w:lang w:eastAsia="ja-JP"/>
              </w:rPr>
            </w:pPr>
            <w:r w:rsidRPr="00FD0425">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694C97">
            <w:pPr>
              <w:pStyle w:val="TAH"/>
              <w:rPr>
                <w:rFonts w:cs="Arial"/>
                <w:lang w:eastAsia="ja-JP"/>
              </w:rPr>
            </w:pPr>
            <w:r w:rsidRPr="00FD0425">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694C97">
            <w:pPr>
              <w:pStyle w:val="TAH"/>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694C97">
            <w:pPr>
              <w:pStyle w:val="TAH"/>
              <w:rPr>
                <w:rFonts w:cs="Arial"/>
                <w:lang w:eastAsia="ja-JP"/>
              </w:rPr>
            </w:pPr>
            <w:r w:rsidRPr="00FD0425">
              <w:rPr>
                <w:rFonts w:cs="Arial"/>
                <w:lang w:eastAsia="ja-JP"/>
              </w:rPr>
              <w:t>Assigned Criticality</w:t>
            </w:r>
          </w:p>
        </w:tc>
      </w:tr>
      <w:tr w:rsidR="009019B4" w:rsidRPr="00FD0425" w14:paraId="347CDF30"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694C97">
            <w:pPr>
              <w:pStyle w:val="TAL"/>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694C97">
            <w:pPr>
              <w:pStyle w:val="TAL"/>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694C97">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694C97">
            <w:pPr>
              <w:pStyle w:val="TAL"/>
              <w:rPr>
                <w:rFonts w:cs="Arial"/>
                <w:bCs/>
                <w:lang w:eastAsia="ja-JP"/>
              </w:rPr>
            </w:pPr>
            <w:r w:rsidRPr="00FD0425">
              <w:rPr>
                <w:rFonts w:cs="Arial"/>
                <w:bCs/>
                <w:lang w:eastAsia="ja-JP"/>
              </w:rPr>
              <w:t>PLMN Identity</w:t>
            </w:r>
          </w:p>
          <w:p w14:paraId="619016C7" w14:textId="77777777" w:rsidR="009019B4" w:rsidRPr="00FD0425" w:rsidRDefault="009019B4" w:rsidP="00694C97">
            <w:pPr>
              <w:pStyle w:val="TAL"/>
              <w:rPr>
                <w:rFonts w:eastAsia="MS Mincho" w:cs="Arial"/>
                <w:bCs/>
                <w:lang w:eastAsia="ja-JP"/>
              </w:rPr>
            </w:pPr>
            <w:r w:rsidRPr="00FD0425">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694C97">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B746AF">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B746AF">
            <w:pPr>
              <w:pStyle w:val="TAC"/>
              <w:rPr>
                <w:lang w:eastAsia="ja-JP"/>
              </w:rPr>
            </w:pPr>
          </w:p>
        </w:tc>
      </w:tr>
      <w:tr w:rsidR="009019B4" w:rsidRPr="00FD0425" w14:paraId="653DA8CF" w14:textId="77777777" w:rsidTr="00B746AF">
        <w:tblPrEx>
          <w:tblCellMar>
            <w:top w:w="0" w:type="dxa"/>
            <w:bottom w:w="0" w:type="dxa"/>
          </w:tblCellMar>
        </w:tblPrEx>
        <w:tc>
          <w:tcPr>
            <w:tcW w:w="2201" w:type="dxa"/>
          </w:tcPr>
          <w:p w14:paraId="358B04D6" w14:textId="77777777" w:rsidR="009019B4" w:rsidRPr="00FD0425" w:rsidRDefault="009019B4" w:rsidP="009019B4">
            <w:pPr>
              <w:pStyle w:val="TAL"/>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9019B4">
            <w:pPr>
              <w:pStyle w:val="TAL"/>
              <w:rPr>
                <w:rFonts w:cs="Arial"/>
                <w:lang w:eastAsia="ja-JP"/>
              </w:rPr>
            </w:pPr>
          </w:p>
        </w:tc>
        <w:tc>
          <w:tcPr>
            <w:tcW w:w="1193" w:type="dxa"/>
          </w:tcPr>
          <w:p w14:paraId="4CDE0F65" w14:textId="77777777" w:rsidR="009019B4" w:rsidRPr="00FD0425" w:rsidRDefault="009019B4" w:rsidP="009019B4">
            <w:pPr>
              <w:pStyle w:val="TAL"/>
              <w:rPr>
                <w:rFonts w:cs="Arial"/>
                <w:i/>
                <w:lang w:eastAsia="ja-JP"/>
              </w:rPr>
            </w:pPr>
            <w:r w:rsidRPr="00FD0425">
              <w:rPr>
                <w:rFonts w:cs="Arial"/>
                <w:i/>
                <w:lang w:eastAsia="ja-JP"/>
              </w:rPr>
              <w:t>0..&lt;maxnoofEPLMNs&gt;</w:t>
            </w:r>
          </w:p>
        </w:tc>
        <w:tc>
          <w:tcPr>
            <w:tcW w:w="1276" w:type="dxa"/>
          </w:tcPr>
          <w:p w14:paraId="7E01816F" w14:textId="77777777" w:rsidR="009019B4" w:rsidRPr="00FD0425" w:rsidRDefault="009019B4" w:rsidP="009019B4">
            <w:pPr>
              <w:pStyle w:val="TAL"/>
              <w:rPr>
                <w:rFonts w:cs="Arial"/>
                <w:lang w:eastAsia="ja-JP"/>
              </w:rPr>
            </w:pPr>
          </w:p>
        </w:tc>
        <w:tc>
          <w:tcPr>
            <w:tcW w:w="2410" w:type="dxa"/>
          </w:tcPr>
          <w:p w14:paraId="1ACF872C" w14:textId="77777777" w:rsidR="009019B4" w:rsidRPr="00FD0425" w:rsidRDefault="009019B4" w:rsidP="009019B4">
            <w:pPr>
              <w:pStyle w:val="TAL"/>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9019B4">
            <w:pPr>
              <w:pStyle w:val="TAL"/>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9019B4">
            <w:pPr>
              <w:pStyle w:val="TAL"/>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3" w:type="dxa"/>
          </w:tcPr>
          <w:p w14:paraId="26CF8FD0" w14:textId="77777777" w:rsidR="009019B4" w:rsidRPr="00FD0425" w:rsidRDefault="009019B4" w:rsidP="00B746AF">
            <w:pPr>
              <w:pStyle w:val="TAC"/>
              <w:rPr>
                <w:lang w:eastAsia="zh-CN"/>
              </w:rPr>
            </w:pPr>
            <w:r w:rsidRPr="00FD0425">
              <w:rPr>
                <w:lang w:eastAsia="ja-JP"/>
              </w:rPr>
              <w:t>–</w:t>
            </w:r>
          </w:p>
        </w:tc>
        <w:tc>
          <w:tcPr>
            <w:tcW w:w="1134" w:type="dxa"/>
          </w:tcPr>
          <w:p w14:paraId="03CCDCC2" w14:textId="77777777" w:rsidR="009019B4" w:rsidRPr="00FD0425" w:rsidRDefault="009019B4" w:rsidP="00B746AF">
            <w:pPr>
              <w:pStyle w:val="TAC"/>
              <w:rPr>
                <w:lang w:eastAsia="zh-CN"/>
              </w:rPr>
            </w:pPr>
          </w:p>
        </w:tc>
      </w:tr>
      <w:tr w:rsidR="009019B4" w:rsidRPr="00FD0425" w14:paraId="758C0BB0" w14:textId="77777777" w:rsidTr="00B746AF">
        <w:tblPrEx>
          <w:tblCellMar>
            <w:top w:w="0" w:type="dxa"/>
            <w:bottom w:w="0" w:type="dxa"/>
          </w:tblCellMar>
        </w:tblPrEx>
        <w:tc>
          <w:tcPr>
            <w:tcW w:w="2201" w:type="dxa"/>
          </w:tcPr>
          <w:p w14:paraId="0981FF18" w14:textId="77777777" w:rsidR="009019B4" w:rsidRPr="00FD0425" w:rsidRDefault="009019B4" w:rsidP="009019B4">
            <w:pPr>
              <w:pStyle w:val="TAL"/>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9019B4">
            <w:pPr>
              <w:pStyle w:val="TAL"/>
              <w:rPr>
                <w:rFonts w:cs="Arial"/>
                <w:lang w:eastAsia="ja-JP"/>
              </w:rPr>
            </w:pPr>
            <w:r w:rsidRPr="00FD0425">
              <w:rPr>
                <w:rFonts w:cs="Arial"/>
                <w:lang w:eastAsia="ja-JP"/>
              </w:rPr>
              <w:t>M</w:t>
            </w:r>
          </w:p>
        </w:tc>
        <w:tc>
          <w:tcPr>
            <w:tcW w:w="1193" w:type="dxa"/>
          </w:tcPr>
          <w:p w14:paraId="0D261CA2" w14:textId="77777777" w:rsidR="009019B4" w:rsidRPr="00FD0425" w:rsidRDefault="009019B4" w:rsidP="009019B4">
            <w:pPr>
              <w:pStyle w:val="TAL"/>
              <w:rPr>
                <w:rFonts w:cs="Arial"/>
                <w:i/>
                <w:lang w:eastAsia="ja-JP"/>
              </w:rPr>
            </w:pPr>
          </w:p>
        </w:tc>
        <w:tc>
          <w:tcPr>
            <w:tcW w:w="1276" w:type="dxa"/>
          </w:tcPr>
          <w:p w14:paraId="0A251FE3" w14:textId="77777777" w:rsidR="009019B4" w:rsidRPr="00FD0425" w:rsidRDefault="009019B4" w:rsidP="009019B4">
            <w:pPr>
              <w:pStyle w:val="TAL"/>
              <w:rPr>
                <w:rFonts w:cs="Arial"/>
                <w:lang w:eastAsia="ja-JP"/>
              </w:rPr>
            </w:pPr>
            <w:r w:rsidRPr="00FD0425">
              <w:rPr>
                <w:rFonts w:cs="Arial"/>
                <w:lang w:eastAsia="ja-JP"/>
              </w:rPr>
              <w:t>9.2.2.4</w:t>
            </w:r>
          </w:p>
        </w:tc>
        <w:tc>
          <w:tcPr>
            <w:tcW w:w="2410" w:type="dxa"/>
          </w:tcPr>
          <w:p w14:paraId="4D45014F" w14:textId="77777777" w:rsidR="009019B4" w:rsidRPr="00FD0425" w:rsidRDefault="009019B4" w:rsidP="009019B4">
            <w:pPr>
              <w:pStyle w:val="TAL"/>
              <w:rPr>
                <w:rFonts w:cs="Arial"/>
                <w:lang w:eastAsia="ja-JP"/>
              </w:rPr>
            </w:pPr>
          </w:p>
        </w:tc>
        <w:tc>
          <w:tcPr>
            <w:tcW w:w="1133" w:type="dxa"/>
          </w:tcPr>
          <w:p w14:paraId="6B50163A" w14:textId="77777777" w:rsidR="009019B4" w:rsidRPr="00FD0425" w:rsidRDefault="009019B4" w:rsidP="00B746AF">
            <w:pPr>
              <w:pStyle w:val="TAC"/>
              <w:rPr>
                <w:lang w:eastAsia="ja-JP"/>
              </w:rPr>
            </w:pPr>
            <w:r w:rsidRPr="00FD0425">
              <w:rPr>
                <w:lang w:eastAsia="ja-JP"/>
              </w:rPr>
              <w:t>–</w:t>
            </w:r>
          </w:p>
        </w:tc>
        <w:tc>
          <w:tcPr>
            <w:tcW w:w="1134" w:type="dxa"/>
          </w:tcPr>
          <w:p w14:paraId="7A71A9CD" w14:textId="77777777" w:rsidR="009019B4" w:rsidRPr="00FD0425" w:rsidRDefault="009019B4" w:rsidP="00B746AF">
            <w:pPr>
              <w:pStyle w:val="TAC"/>
              <w:rPr>
                <w:lang w:eastAsia="ja-JP"/>
              </w:rPr>
            </w:pPr>
          </w:p>
        </w:tc>
      </w:tr>
      <w:tr w:rsidR="009019B4" w:rsidRPr="00FD0425" w14:paraId="1DC116FD"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9019B4">
            <w:pPr>
              <w:pStyle w:val="TAL"/>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9019B4">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9019B4">
            <w:pPr>
              <w:pStyle w:val="TAL"/>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9019B4">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9019B4">
            <w:pPr>
              <w:pStyle w:val="TAL"/>
              <w:rPr>
                <w:rFonts w:cs="Arial"/>
                <w:lang w:eastAsia="ja-JP"/>
              </w:rPr>
            </w:pPr>
            <w:r w:rsidRPr="00FD0425">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B746AF">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B746AF">
            <w:pPr>
              <w:pStyle w:val="TAC"/>
              <w:rPr>
                <w:lang w:eastAsia="zh-CN"/>
              </w:rPr>
            </w:pPr>
          </w:p>
        </w:tc>
      </w:tr>
      <w:tr w:rsidR="009019B4" w:rsidRPr="00FD0425" w14:paraId="376481BC"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9019B4">
            <w:pPr>
              <w:pStyle w:val="TAL"/>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9019B4">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9019B4">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9019B4">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9019B4">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B746AF">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B746AF">
            <w:pPr>
              <w:pStyle w:val="TAC"/>
              <w:rPr>
                <w:lang w:eastAsia="zh-CN"/>
              </w:rPr>
            </w:pPr>
          </w:p>
        </w:tc>
      </w:tr>
      <w:tr w:rsidR="009019B4" w:rsidRPr="00FD0425" w14:paraId="21396EA9"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9019B4">
            <w:pPr>
              <w:pStyle w:val="TAL"/>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9019B4">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9019B4">
            <w:pPr>
              <w:pStyle w:val="TAL"/>
              <w:rPr>
                <w:rFonts w:cs="Arial" w:hint="eastAsia"/>
                <w:i/>
                <w:lang w:eastAsia="ja-JP"/>
              </w:rPr>
            </w:pPr>
          </w:p>
        </w:tc>
        <w:tc>
          <w:tcPr>
            <w:tcW w:w="1276"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9019B4">
            <w:pPr>
              <w:pStyle w:val="TAL"/>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9019B4">
            <w:pPr>
              <w:pStyle w:val="TAL"/>
              <w:rPr>
                <w:lang w:eastAsia="ja-JP"/>
              </w:rPr>
            </w:pPr>
            <w:r w:rsidRPr="00FD0425">
              <w:rPr>
                <w:lang w:eastAsia="ja-JP"/>
              </w:rPr>
              <w:t>e-UTRA (0),</w:t>
            </w:r>
          </w:p>
          <w:p w14:paraId="41F54AE1" w14:textId="77777777" w:rsidR="009019B4" w:rsidRPr="00FD0425" w:rsidRDefault="009019B4" w:rsidP="009019B4">
            <w:pPr>
              <w:pStyle w:val="TAL"/>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9019B4">
            <w:pPr>
              <w:pStyle w:val="TAL"/>
              <w:rPr>
                <w:rFonts w:cs="Arial"/>
                <w:lang w:eastAsia="ja-JP"/>
              </w:rPr>
            </w:pPr>
            <w:r w:rsidRPr="00FD0425">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9019B4">
            <w:pPr>
              <w:pStyle w:val="TAL"/>
              <w:rPr>
                <w:lang w:eastAsia="ja-JP"/>
              </w:rPr>
            </w:pPr>
            <w:r w:rsidRPr="00FD0425">
              <w:rPr>
                <w:lang w:eastAsia="ja-JP"/>
              </w:rPr>
              <w:t>Each position in the bitmap represents a RAT.</w:t>
            </w:r>
          </w:p>
          <w:p w14:paraId="35629048" w14:textId="77777777" w:rsidR="009019B4" w:rsidRPr="00FD0425" w:rsidRDefault="009019B4" w:rsidP="009019B4">
            <w:pPr>
              <w:pStyle w:val="TAL"/>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020075">
            <w:pPr>
              <w:pStyle w:val="TAL"/>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133"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B746AF">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B746AF">
            <w:pPr>
              <w:pStyle w:val="TAC"/>
              <w:rPr>
                <w:lang w:eastAsia="ja-JP"/>
              </w:rPr>
            </w:pPr>
          </w:p>
        </w:tc>
      </w:tr>
      <w:tr w:rsidR="00F26C0D" w:rsidRPr="00FD0425" w14:paraId="6BAC1A3E"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F26C0D">
            <w:pPr>
              <w:pStyle w:val="TAL"/>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F26C0D">
            <w:pPr>
              <w:pStyle w:val="TAL"/>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F26C0D">
            <w:pPr>
              <w:pStyle w:val="TAL"/>
              <w:rPr>
                <w:rFonts w:cs="Arial" w:hint="eastAsia"/>
                <w:i/>
                <w:lang w:eastAsia="ja-JP"/>
              </w:rPr>
            </w:pPr>
          </w:p>
        </w:tc>
        <w:tc>
          <w:tcPr>
            <w:tcW w:w="1276"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F26C0D">
            <w:pPr>
              <w:pStyle w:val="TAL"/>
              <w:rPr>
                <w:rFonts w:eastAsia="SimSun" w:cs="Arial"/>
                <w:lang w:eastAsia="zh-CN"/>
              </w:rPr>
            </w:pPr>
            <w:r>
              <w:rPr>
                <w:rFonts w:eastAsia="SimSun" w:cs="Arial"/>
                <w:lang w:eastAsia="zh-CN"/>
              </w:rPr>
              <w:t>9.2.3.99</w:t>
            </w:r>
          </w:p>
        </w:tc>
        <w:tc>
          <w:tcPr>
            <w:tcW w:w="2410"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F26C0D">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3"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F26C0D">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F26C0D">
            <w:pPr>
              <w:pStyle w:val="TAC"/>
              <w:rPr>
                <w:lang w:eastAsia="ja-JP"/>
              </w:rPr>
            </w:pPr>
            <w:r>
              <w:rPr>
                <w:rFonts w:cs="Arial"/>
                <w:lang w:eastAsia="ja-JP"/>
              </w:rPr>
              <w:t>ignore</w:t>
            </w:r>
          </w:p>
        </w:tc>
      </w:tr>
      <w:tr w:rsidR="009019B4" w:rsidRPr="00FD0425" w14:paraId="6F0D4C3A" w14:textId="77777777" w:rsidTr="00B746AF">
        <w:tblPrEx>
          <w:tblCellMar>
            <w:top w:w="0" w:type="dxa"/>
            <w:bottom w:w="0" w:type="dxa"/>
          </w:tblCellMar>
        </w:tblPrEx>
        <w:tc>
          <w:tcPr>
            <w:tcW w:w="2201" w:type="dxa"/>
          </w:tcPr>
          <w:p w14:paraId="4477BF20" w14:textId="77777777" w:rsidR="009019B4" w:rsidRPr="00FD0425" w:rsidRDefault="009019B4" w:rsidP="009019B4">
            <w:pPr>
              <w:pStyle w:val="TAL"/>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9019B4">
            <w:pPr>
              <w:pStyle w:val="TAL"/>
              <w:rPr>
                <w:rFonts w:cs="Arial"/>
                <w:lang w:eastAsia="ja-JP"/>
              </w:rPr>
            </w:pPr>
          </w:p>
        </w:tc>
        <w:tc>
          <w:tcPr>
            <w:tcW w:w="1193" w:type="dxa"/>
          </w:tcPr>
          <w:p w14:paraId="37C32949" w14:textId="77777777" w:rsidR="009019B4" w:rsidRPr="00FD0425" w:rsidRDefault="009019B4" w:rsidP="009019B4">
            <w:pPr>
              <w:pStyle w:val="TAL"/>
              <w:rPr>
                <w:rFonts w:cs="Arial"/>
                <w:i/>
                <w:lang w:eastAsia="ja-JP"/>
              </w:rPr>
            </w:pPr>
            <w:r w:rsidRPr="00FD0425">
              <w:rPr>
                <w:rFonts w:cs="Arial"/>
                <w:i/>
                <w:lang w:eastAsia="ja-JP"/>
              </w:rPr>
              <w:t>0..&lt;maxnoofPLMNs&gt;</w:t>
            </w:r>
          </w:p>
        </w:tc>
        <w:tc>
          <w:tcPr>
            <w:tcW w:w="1276" w:type="dxa"/>
          </w:tcPr>
          <w:p w14:paraId="5513AB9C" w14:textId="77777777" w:rsidR="009019B4" w:rsidRPr="00FD0425" w:rsidRDefault="009019B4" w:rsidP="009019B4">
            <w:pPr>
              <w:pStyle w:val="TAL"/>
              <w:rPr>
                <w:rFonts w:eastAsia="MS Mincho" w:cs="Arial"/>
                <w:lang w:eastAsia="ja-JP"/>
              </w:rPr>
            </w:pPr>
          </w:p>
        </w:tc>
        <w:tc>
          <w:tcPr>
            <w:tcW w:w="2410" w:type="dxa"/>
          </w:tcPr>
          <w:p w14:paraId="6EAB748F" w14:textId="77777777" w:rsidR="009019B4" w:rsidRPr="00FD0425" w:rsidRDefault="009019B4" w:rsidP="009019B4">
            <w:pPr>
              <w:pStyle w:val="TAL"/>
              <w:rPr>
                <w:rFonts w:cs="Arial"/>
                <w:bCs/>
                <w:lang w:eastAsia="ja-JP"/>
              </w:rPr>
            </w:pPr>
            <w:r w:rsidRPr="00FD0425">
              <w:rPr>
                <w:rFonts w:cs="Arial"/>
                <w:bCs/>
                <w:lang w:eastAsia="zh-CN"/>
              </w:rPr>
              <w:t>This IE contains Forbidden Area information as specified in TS 23.501 [7].</w:t>
            </w:r>
          </w:p>
        </w:tc>
        <w:tc>
          <w:tcPr>
            <w:tcW w:w="1133" w:type="dxa"/>
          </w:tcPr>
          <w:p w14:paraId="42A37993" w14:textId="77777777" w:rsidR="009019B4" w:rsidRPr="00FD0425" w:rsidRDefault="009019B4" w:rsidP="00B746AF">
            <w:pPr>
              <w:pStyle w:val="TAC"/>
              <w:rPr>
                <w:lang w:eastAsia="zh-CN"/>
              </w:rPr>
            </w:pPr>
            <w:r w:rsidRPr="00FD0425">
              <w:rPr>
                <w:lang w:eastAsia="ja-JP"/>
              </w:rPr>
              <w:t>–</w:t>
            </w:r>
          </w:p>
        </w:tc>
        <w:tc>
          <w:tcPr>
            <w:tcW w:w="1134" w:type="dxa"/>
          </w:tcPr>
          <w:p w14:paraId="147BDE56" w14:textId="77777777" w:rsidR="009019B4" w:rsidRPr="00FD0425" w:rsidRDefault="009019B4" w:rsidP="00B746AF">
            <w:pPr>
              <w:pStyle w:val="TAC"/>
              <w:rPr>
                <w:lang w:eastAsia="zh-CN"/>
              </w:rPr>
            </w:pPr>
          </w:p>
        </w:tc>
      </w:tr>
      <w:tr w:rsidR="009019B4" w:rsidRPr="00FD0425" w14:paraId="4B2A075B" w14:textId="77777777" w:rsidTr="00B746AF">
        <w:tblPrEx>
          <w:tblCellMar>
            <w:top w:w="0" w:type="dxa"/>
            <w:bottom w:w="0" w:type="dxa"/>
          </w:tblCellMar>
        </w:tblPrEx>
        <w:tc>
          <w:tcPr>
            <w:tcW w:w="2201" w:type="dxa"/>
          </w:tcPr>
          <w:p w14:paraId="6C3235BE" w14:textId="77777777" w:rsidR="009019B4" w:rsidRPr="00FD0425" w:rsidRDefault="009019B4" w:rsidP="009019B4">
            <w:pPr>
              <w:pStyle w:val="TAL"/>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9019B4">
            <w:pPr>
              <w:pStyle w:val="TAL"/>
              <w:rPr>
                <w:rFonts w:cs="Arial"/>
                <w:lang w:eastAsia="ja-JP"/>
              </w:rPr>
            </w:pPr>
            <w:r w:rsidRPr="00FD0425">
              <w:rPr>
                <w:rFonts w:cs="Arial"/>
                <w:lang w:eastAsia="ja-JP"/>
              </w:rPr>
              <w:t>M</w:t>
            </w:r>
          </w:p>
        </w:tc>
        <w:tc>
          <w:tcPr>
            <w:tcW w:w="1193" w:type="dxa"/>
          </w:tcPr>
          <w:p w14:paraId="2F3EE51D" w14:textId="77777777" w:rsidR="009019B4" w:rsidRPr="00FD0425" w:rsidRDefault="009019B4" w:rsidP="009019B4">
            <w:pPr>
              <w:pStyle w:val="TAL"/>
              <w:rPr>
                <w:rFonts w:cs="Arial"/>
                <w:i/>
                <w:lang w:eastAsia="ja-JP"/>
              </w:rPr>
            </w:pPr>
          </w:p>
        </w:tc>
        <w:tc>
          <w:tcPr>
            <w:tcW w:w="1276" w:type="dxa"/>
          </w:tcPr>
          <w:p w14:paraId="1AE85810" w14:textId="77777777" w:rsidR="009019B4" w:rsidRPr="00FD0425" w:rsidRDefault="009019B4" w:rsidP="009019B4">
            <w:pPr>
              <w:pStyle w:val="TAL"/>
              <w:rPr>
                <w:rFonts w:cs="Arial"/>
                <w:lang w:eastAsia="ja-JP"/>
              </w:rPr>
            </w:pPr>
            <w:r w:rsidRPr="00FD0425">
              <w:rPr>
                <w:rFonts w:cs="Arial"/>
                <w:lang w:eastAsia="ja-JP"/>
              </w:rPr>
              <w:t>9.2.2.4</w:t>
            </w:r>
          </w:p>
        </w:tc>
        <w:tc>
          <w:tcPr>
            <w:tcW w:w="2410" w:type="dxa"/>
          </w:tcPr>
          <w:p w14:paraId="5E871F13" w14:textId="77777777" w:rsidR="009019B4" w:rsidRPr="00FD0425" w:rsidRDefault="009019B4" w:rsidP="009019B4">
            <w:pPr>
              <w:pStyle w:val="TAL"/>
              <w:rPr>
                <w:rFonts w:cs="Arial"/>
                <w:lang w:eastAsia="ja-JP"/>
              </w:rPr>
            </w:pPr>
          </w:p>
        </w:tc>
        <w:tc>
          <w:tcPr>
            <w:tcW w:w="1133" w:type="dxa"/>
          </w:tcPr>
          <w:p w14:paraId="00BFFDC3" w14:textId="77777777" w:rsidR="009019B4" w:rsidRPr="00FD0425" w:rsidRDefault="009019B4" w:rsidP="00B746AF">
            <w:pPr>
              <w:pStyle w:val="TAC"/>
              <w:rPr>
                <w:lang w:eastAsia="ja-JP"/>
              </w:rPr>
            </w:pPr>
            <w:r w:rsidRPr="00FD0425">
              <w:rPr>
                <w:lang w:eastAsia="ja-JP"/>
              </w:rPr>
              <w:t>–</w:t>
            </w:r>
          </w:p>
        </w:tc>
        <w:tc>
          <w:tcPr>
            <w:tcW w:w="1134" w:type="dxa"/>
          </w:tcPr>
          <w:p w14:paraId="6076DDDB" w14:textId="77777777" w:rsidR="009019B4" w:rsidRPr="00FD0425" w:rsidRDefault="009019B4" w:rsidP="00B746AF">
            <w:pPr>
              <w:pStyle w:val="TAC"/>
              <w:rPr>
                <w:lang w:eastAsia="ja-JP"/>
              </w:rPr>
            </w:pPr>
          </w:p>
        </w:tc>
      </w:tr>
      <w:tr w:rsidR="009019B4" w:rsidRPr="00FD0425" w14:paraId="5E934CDC" w14:textId="77777777" w:rsidTr="00B746AF">
        <w:tblPrEx>
          <w:tblCellMar>
            <w:top w:w="0" w:type="dxa"/>
            <w:bottom w:w="0" w:type="dxa"/>
          </w:tblCellMar>
        </w:tblPrEx>
        <w:tc>
          <w:tcPr>
            <w:tcW w:w="2201" w:type="dxa"/>
          </w:tcPr>
          <w:p w14:paraId="26690979" w14:textId="77777777" w:rsidR="009019B4" w:rsidRPr="00FD0425" w:rsidRDefault="009019B4" w:rsidP="009019B4">
            <w:pPr>
              <w:pStyle w:val="TAL"/>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9019B4">
            <w:pPr>
              <w:pStyle w:val="TAL"/>
              <w:rPr>
                <w:rFonts w:cs="Arial"/>
                <w:lang w:eastAsia="ja-JP"/>
              </w:rPr>
            </w:pPr>
          </w:p>
        </w:tc>
        <w:tc>
          <w:tcPr>
            <w:tcW w:w="1193" w:type="dxa"/>
          </w:tcPr>
          <w:p w14:paraId="77813E29" w14:textId="77777777" w:rsidR="009019B4" w:rsidRPr="00FD0425" w:rsidRDefault="009019B4" w:rsidP="009019B4">
            <w:pPr>
              <w:pStyle w:val="TAL"/>
              <w:rPr>
                <w:rFonts w:cs="Arial"/>
                <w:i/>
                <w:lang w:eastAsia="ja-JP"/>
              </w:rPr>
            </w:pPr>
            <w:r w:rsidRPr="00FD0425">
              <w:rPr>
                <w:rFonts w:cs="Arial"/>
                <w:i/>
                <w:lang w:eastAsia="ja-JP"/>
              </w:rPr>
              <w:t>1..&lt;maxnoofForbiddenTACs&gt;</w:t>
            </w:r>
          </w:p>
        </w:tc>
        <w:tc>
          <w:tcPr>
            <w:tcW w:w="1276" w:type="dxa"/>
          </w:tcPr>
          <w:p w14:paraId="343AA75A" w14:textId="77777777" w:rsidR="009019B4" w:rsidRPr="00FD0425" w:rsidRDefault="009019B4" w:rsidP="009019B4">
            <w:pPr>
              <w:pStyle w:val="TAL"/>
              <w:rPr>
                <w:rFonts w:cs="Arial"/>
                <w:lang w:eastAsia="ja-JP"/>
              </w:rPr>
            </w:pPr>
          </w:p>
        </w:tc>
        <w:tc>
          <w:tcPr>
            <w:tcW w:w="2410" w:type="dxa"/>
          </w:tcPr>
          <w:p w14:paraId="4932F64B" w14:textId="77777777" w:rsidR="009019B4" w:rsidRPr="00FD0425" w:rsidRDefault="009019B4" w:rsidP="009019B4">
            <w:pPr>
              <w:pStyle w:val="TAL"/>
              <w:rPr>
                <w:rFonts w:cs="Arial"/>
                <w:lang w:eastAsia="ja-JP"/>
              </w:rPr>
            </w:pPr>
          </w:p>
        </w:tc>
        <w:tc>
          <w:tcPr>
            <w:tcW w:w="1133" w:type="dxa"/>
          </w:tcPr>
          <w:p w14:paraId="431F89D7" w14:textId="77777777" w:rsidR="009019B4" w:rsidRPr="00FD0425" w:rsidRDefault="009019B4" w:rsidP="00B746AF">
            <w:pPr>
              <w:pStyle w:val="TAC"/>
              <w:rPr>
                <w:lang w:eastAsia="ja-JP"/>
              </w:rPr>
            </w:pPr>
            <w:r w:rsidRPr="00FD0425">
              <w:rPr>
                <w:lang w:eastAsia="ja-JP"/>
              </w:rPr>
              <w:t>–</w:t>
            </w:r>
          </w:p>
        </w:tc>
        <w:tc>
          <w:tcPr>
            <w:tcW w:w="1134" w:type="dxa"/>
          </w:tcPr>
          <w:p w14:paraId="2BF7DAD8" w14:textId="77777777" w:rsidR="009019B4" w:rsidRPr="00FD0425" w:rsidRDefault="009019B4" w:rsidP="00B746AF">
            <w:pPr>
              <w:pStyle w:val="TAC"/>
              <w:rPr>
                <w:lang w:eastAsia="ja-JP"/>
              </w:rPr>
            </w:pPr>
          </w:p>
        </w:tc>
      </w:tr>
      <w:tr w:rsidR="009019B4" w:rsidRPr="00FD0425" w14:paraId="70EE58ED" w14:textId="77777777" w:rsidTr="00B746AF">
        <w:tblPrEx>
          <w:tblCellMar>
            <w:top w:w="0" w:type="dxa"/>
            <w:bottom w:w="0" w:type="dxa"/>
          </w:tblCellMar>
        </w:tblPrEx>
        <w:tc>
          <w:tcPr>
            <w:tcW w:w="2201" w:type="dxa"/>
          </w:tcPr>
          <w:p w14:paraId="53F87D32" w14:textId="77777777" w:rsidR="009019B4" w:rsidRPr="00FD0425" w:rsidRDefault="009019B4" w:rsidP="009019B4">
            <w:pPr>
              <w:pStyle w:val="TAL"/>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9019B4">
            <w:pPr>
              <w:pStyle w:val="TAL"/>
              <w:rPr>
                <w:rFonts w:cs="Arial"/>
                <w:lang w:eastAsia="ja-JP"/>
              </w:rPr>
            </w:pPr>
            <w:r w:rsidRPr="00FD0425">
              <w:rPr>
                <w:rFonts w:cs="Arial"/>
                <w:lang w:eastAsia="ja-JP"/>
              </w:rPr>
              <w:t>M</w:t>
            </w:r>
          </w:p>
        </w:tc>
        <w:tc>
          <w:tcPr>
            <w:tcW w:w="1193" w:type="dxa"/>
          </w:tcPr>
          <w:p w14:paraId="1D11E775" w14:textId="77777777" w:rsidR="009019B4" w:rsidRPr="00FD0425" w:rsidRDefault="009019B4" w:rsidP="009019B4">
            <w:pPr>
              <w:pStyle w:val="TAL"/>
              <w:rPr>
                <w:rFonts w:cs="Arial"/>
                <w:i/>
                <w:lang w:eastAsia="ja-JP"/>
              </w:rPr>
            </w:pPr>
          </w:p>
        </w:tc>
        <w:tc>
          <w:tcPr>
            <w:tcW w:w="1276" w:type="dxa"/>
          </w:tcPr>
          <w:p w14:paraId="52E94241" w14:textId="77777777" w:rsidR="009019B4" w:rsidRPr="00FD0425" w:rsidRDefault="009019B4" w:rsidP="009019B4">
            <w:pPr>
              <w:pStyle w:val="TAL"/>
              <w:rPr>
                <w:rFonts w:eastAsia="MS Mincho" w:cs="Arial"/>
                <w:lang w:eastAsia="ja-JP"/>
              </w:rPr>
            </w:pPr>
            <w:r w:rsidRPr="00FD0425">
              <w:rPr>
                <w:rFonts w:cs="Arial"/>
                <w:lang w:eastAsia="ja-JP"/>
              </w:rPr>
              <w:t>9.2.2.5</w:t>
            </w:r>
          </w:p>
        </w:tc>
        <w:tc>
          <w:tcPr>
            <w:tcW w:w="2410" w:type="dxa"/>
          </w:tcPr>
          <w:p w14:paraId="599F8DC8" w14:textId="77777777" w:rsidR="009019B4" w:rsidRPr="00FD0425" w:rsidRDefault="009019B4" w:rsidP="009019B4">
            <w:pPr>
              <w:pStyle w:val="TAL"/>
              <w:rPr>
                <w:rFonts w:cs="Arial"/>
                <w:lang w:eastAsia="ja-JP"/>
              </w:rPr>
            </w:pPr>
            <w:r w:rsidRPr="00FD0425">
              <w:rPr>
                <w:rFonts w:cs="Arial"/>
                <w:lang w:eastAsia="ja-JP"/>
              </w:rPr>
              <w:t>The TAC of the forbidden TAI.</w:t>
            </w:r>
          </w:p>
        </w:tc>
        <w:tc>
          <w:tcPr>
            <w:tcW w:w="1133" w:type="dxa"/>
          </w:tcPr>
          <w:p w14:paraId="590F0726" w14:textId="77777777" w:rsidR="009019B4" w:rsidRPr="00FD0425" w:rsidRDefault="009019B4" w:rsidP="00B746AF">
            <w:pPr>
              <w:pStyle w:val="TAC"/>
              <w:rPr>
                <w:lang w:eastAsia="ja-JP"/>
              </w:rPr>
            </w:pPr>
            <w:r w:rsidRPr="00FD0425">
              <w:rPr>
                <w:lang w:eastAsia="ja-JP"/>
              </w:rPr>
              <w:t>–</w:t>
            </w:r>
          </w:p>
        </w:tc>
        <w:tc>
          <w:tcPr>
            <w:tcW w:w="1134" w:type="dxa"/>
          </w:tcPr>
          <w:p w14:paraId="30922050" w14:textId="77777777" w:rsidR="009019B4" w:rsidRPr="00FD0425" w:rsidRDefault="009019B4" w:rsidP="00B746AF">
            <w:pPr>
              <w:pStyle w:val="TAC"/>
              <w:rPr>
                <w:lang w:eastAsia="ja-JP"/>
              </w:rPr>
            </w:pPr>
          </w:p>
        </w:tc>
      </w:tr>
      <w:tr w:rsidR="009019B4" w:rsidRPr="00FD0425" w14:paraId="562DE266" w14:textId="77777777" w:rsidTr="00B746AF">
        <w:tblPrEx>
          <w:tblCellMar>
            <w:top w:w="0" w:type="dxa"/>
            <w:bottom w:w="0" w:type="dxa"/>
          </w:tblCellMar>
        </w:tblPrEx>
        <w:tc>
          <w:tcPr>
            <w:tcW w:w="2201" w:type="dxa"/>
          </w:tcPr>
          <w:p w14:paraId="02D68153" w14:textId="77777777" w:rsidR="009019B4" w:rsidRPr="00FD0425" w:rsidRDefault="009019B4" w:rsidP="009019B4">
            <w:pPr>
              <w:pStyle w:val="TAL"/>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9019B4">
            <w:pPr>
              <w:pStyle w:val="TAL"/>
              <w:rPr>
                <w:rFonts w:cs="Arial"/>
                <w:lang w:eastAsia="ja-JP"/>
              </w:rPr>
            </w:pPr>
          </w:p>
        </w:tc>
        <w:tc>
          <w:tcPr>
            <w:tcW w:w="1193" w:type="dxa"/>
          </w:tcPr>
          <w:p w14:paraId="04E774C1" w14:textId="77777777" w:rsidR="009019B4" w:rsidRPr="00FD0425" w:rsidRDefault="009019B4" w:rsidP="009019B4">
            <w:pPr>
              <w:pStyle w:val="TAL"/>
              <w:rPr>
                <w:rFonts w:cs="Arial"/>
                <w:i/>
                <w:lang w:eastAsia="ja-JP"/>
              </w:rPr>
            </w:pPr>
            <w:r w:rsidRPr="00FD0425">
              <w:rPr>
                <w:rFonts w:cs="Arial"/>
                <w:i/>
                <w:lang w:eastAsia="ja-JP"/>
              </w:rPr>
              <w:t>0..&lt;maxnoofPLMNs&gt;</w:t>
            </w:r>
          </w:p>
        </w:tc>
        <w:tc>
          <w:tcPr>
            <w:tcW w:w="1276" w:type="dxa"/>
          </w:tcPr>
          <w:p w14:paraId="3E76B98D" w14:textId="77777777" w:rsidR="009019B4" w:rsidRPr="00FD0425" w:rsidRDefault="009019B4" w:rsidP="009019B4">
            <w:pPr>
              <w:pStyle w:val="TAL"/>
              <w:rPr>
                <w:rFonts w:eastAsia="MS Mincho" w:cs="Arial"/>
                <w:lang w:eastAsia="ja-JP"/>
              </w:rPr>
            </w:pPr>
          </w:p>
        </w:tc>
        <w:tc>
          <w:tcPr>
            <w:tcW w:w="2410" w:type="dxa"/>
          </w:tcPr>
          <w:p w14:paraId="6BB91ADB" w14:textId="77777777" w:rsidR="009019B4" w:rsidRPr="00FD0425" w:rsidRDefault="009019B4" w:rsidP="009019B4">
            <w:pPr>
              <w:pStyle w:val="TAL"/>
              <w:rPr>
                <w:rFonts w:cs="Arial"/>
                <w:bCs/>
                <w:lang w:eastAsia="ja-JP"/>
              </w:rPr>
            </w:pPr>
            <w:r w:rsidRPr="00FD0425">
              <w:rPr>
                <w:rFonts w:cs="Arial"/>
                <w:bCs/>
                <w:lang w:eastAsia="zh-CN"/>
              </w:rPr>
              <w:t>This IE contains Service Area Restriction information as specified in TS 23.501 [7].</w:t>
            </w:r>
          </w:p>
        </w:tc>
        <w:tc>
          <w:tcPr>
            <w:tcW w:w="1133" w:type="dxa"/>
          </w:tcPr>
          <w:p w14:paraId="37482C16" w14:textId="77777777" w:rsidR="009019B4" w:rsidRPr="00FD0425" w:rsidRDefault="009019B4" w:rsidP="00B746AF">
            <w:pPr>
              <w:pStyle w:val="TAC"/>
              <w:rPr>
                <w:lang w:eastAsia="zh-CN"/>
              </w:rPr>
            </w:pPr>
            <w:r w:rsidRPr="00FD0425">
              <w:rPr>
                <w:lang w:eastAsia="ja-JP"/>
              </w:rPr>
              <w:t>–</w:t>
            </w:r>
          </w:p>
        </w:tc>
        <w:tc>
          <w:tcPr>
            <w:tcW w:w="1134" w:type="dxa"/>
          </w:tcPr>
          <w:p w14:paraId="66D00A74" w14:textId="77777777" w:rsidR="009019B4" w:rsidRPr="00FD0425" w:rsidRDefault="009019B4" w:rsidP="00B746AF">
            <w:pPr>
              <w:pStyle w:val="TAC"/>
              <w:rPr>
                <w:lang w:eastAsia="zh-CN"/>
              </w:rPr>
            </w:pPr>
          </w:p>
        </w:tc>
      </w:tr>
      <w:tr w:rsidR="009019B4" w:rsidRPr="00FD0425" w14:paraId="02DB1D5B" w14:textId="77777777" w:rsidTr="00B746AF">
        <w:tblPrEx>
          <w:tblCellMar>
            <w:top w:w="0" w:type="dxa"/>
            <w:bottom w:w="0" w:type="dxa"/>
          </w:tblCellMar>
        </w:tblPrEx>
        <w:tc>
          <w:tcPr>
            <w:tcW w:w="2201" w:type="dxa"/>
          </w:tcPr>
          <w:p w14:paraId="3953503A" w14:textId="77777777" w:rsidR="009019B4" w:rsidRPr="00FD0425" w:rsidRDefault="009019B4" w:rsidP="009019B4">
            <w:pPr>
              <w:pStyle w:val="TAL"/>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9019B4">
            <w:pPr>
              <w:pStyle w:val="TAL"/>
              <w:rPr>
                <w:rFonts w:cs="Arial"/>
                <w:lang w:eastAsia="ja-JP"/>
              </w:rPr>
            </w:pPr>
            <w:r w:rsidRPr="00FD0425">
              <w:rPr>
                <w:rFonts w:cs="Arial"/>
                <w:lang w:eastAsia="ja-JP"/>
              </w:rPr>
              <w:t>M</w:t>
            </w:r>
          </w:p>
        </w:tc>
        <w:tc>
          <w:tcPr>
            <w:tcW w:w="1193" w:type="dxa"/>
          </w:tcPr>
          <w:p w14:paraId="56F62577" w14:textId="77777777" w:rsidR="009019B4" w:rsidRPr="00FD0425" w:rsidRDefault="009019B4" w:rsidP="009019B4">
            <w:pPr>
              <w:pStyle w:val="TAL"/>
              <w:rPr>
                <w:rFonts w:cs="Arial"/>
                <w:i/>
                <w:lang w:eastAsia="ja-JP"/>
              </w:rPr>
            </w:pPr>
          </w:p>
        </w:tc>
        <w:tc>
          <w:tcPr>
            <w:tcW w:w="1276" w:type="dxa"/>
          </w:tcPr>
          <w:p w14:paraId="3C082863" w14:textId="77777777" w:rsidR="009019B4" w:rsidRPr="00FD0425" w:rsidRDefault="009019B4" w:rsidP="009019B4">
            <w:pPr>
              <w:pStyle w:val="TAL"/>
              <w:rPr>
                <w:rFonts w:eastAsia="MS Mincho" w:cs="Arial"/>
                <w:lang w:eastAsia="ja-JP"/>
              </w:rPr>
            </w:pPr>
            <w:r w:rsidRPr="00FD0425">
              <w:rPr>
                <w:rFonts w:cs="Arial"/>
                <w:lang w:eastAsia="ja-JP"/>
              </w:rPr>
              <w:t>9.2.2.4</w:t>
            </w:r>
          </w:p>
        </w:tc>
        <w:tc>
          <w:tcPr>
            <w:tcW w:w="2410" w:type="dxa"/>
          </w:tcPr>
          <w:p w14:paraId="200235DC" w14:textId="77777777" w:rsidR="009019B4" w:rsidRPr="00FD0425" w:rsidRDefault="009019B4" w:rsidP="009019B4">
            <w:pPr>
              <w:pStyle w:val="TAL"/>
              <w:rPr>
                <w:rFonts w:cs="Arial"/>
                <w:lang w:eastAsia="ja-JP"/>
              </w:rPr>
            </w:pPr>
          </w:p>
        </w:tc>
        <w:tc>
          <w:tcPr>
            <w:tcW w:w="1133" w:type="dxa"/>
          </w:tcPr>
          <w:p w14:paraId="0FD8EEE0" w14:textId="77777777" w:rsidR="009019B4" w:rsidRPr="00FD0425" w:rsidRDefault="009019B4" w:rsidP="00B746AF">
            <w:pPr>
              <w:pStyle w:val="TAC"/>
              <w:rPr>
                <w:lang w:eastAsia="ja-JP"/>
              </w:rPr>
            </w:pPr>
            <w:r w:rsidRPr="00FD0425">
              <w:rPr>
                <w:lang w:eastAsia="ja-JP"/>
              </w:rPr>
              <w:t>–</w:t>
            </w:r>
          </w:p>
        </w:tc>
        <w:tc>
          <w:tcPr>
            <w:tcW w:w="1134" w:type="dxa"/>
          </w:tcPr>
          <w:p w14:paraId="1050B276" w14:textId="77777777" w:rsidR="009019B4" w:rsidRPr="00FD0425" w:rsidRDefault="009019B4" w:rsidP="00B746AF">
            <w:pPr>
              <w:pStyle w:val="TAC"/>
              <w:rPr>
                <w:lang w:eastAsia="ja-JP"/>
              </w:rPr>
            </w:pPr>
          </w:p>
        </w:tc>
      </w:tr>
      <w:tr w:rsidR="009019B4" w:rsidRPr="00FD0425" w14:paraId="4E9C604B" w14:textId="77777777" w:rsidTr="00B746AF">
        <w:tblPrEx>
          <w:tblCellMar>
            <w:top w:w="0" w:type="dxa"/>
            <w:bottom w:w="0" w:type="dxa"/>
          </w:tblCellMar>
        </w:tblPrEx>
        <w:tc>
          <w:tcPr>
            <w:tcW w:w="2201" w:type="dxa"/>
          </w:tcPr>
          <w:p w14:paraId="2B01E049" w14:textId="77777777" w:rsidR="009019B4" w:rsidRPr="00FD0425" w:rsidRDefault="009019B4" w:rsidP="009019B4">
            <w:pPr>
              <w:pStyle w:val="TAL"/>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9019B4">
            <w:pPr>
              <w:pStyle w:val="TAL"/>
              <w:rPr>
                <w:rFonts w:cs="Arial"/>
                <w:lang w:eastAsia="ja-JP"/>
              </w:rPr>
            </w:pPr>
          </w:p>
        </w:tc>
        <w:tc>
          <w:tcPr>
            <w:tcW w:w="1193" w:type="dxa"/>
          </w:tcPr>
          <w:p w14:paraId="3F4C6E5A" w14:textId="77777777" w:rsidR="009019B4" w:rsidRPr="00FD0425" w:rsidRDefault="009019B4" w:rsidP="009019B4">
            <w:pPr>
              <w:pStyle w:val="TAL"/>
              <w:rPr>
                <w:rFonts w:cs="Arial"/>
                <w:i/>
                <w:lang w:eastAsia="ja-JP"/>
              </w:rPr>
            </w:pPr>
            <w:r w:rsidRPr="00FD0425">
              <w:rPr>
                <w:rFonts w:cs="Arial"/>
                <w:i/>
                <w:lang w:eastAsia="ja-JP"/>
              </w:rPr>
              <w:t>0..&lt;maxnooAllowedAreas&gt;</w:t>
            </w:r>
          </w:p>
        </w:tc>
        <w:tc>
          <w:tcPr>
            <w:tcW w:w="1276" w:type="dxa"/>
          </w:tcPr>
          <w:p w14:paraId="72323B9A" w14:textId="77777777" w:rsidR="009019B4" w:rsidRPr="00FD0425" w:rsidRDefault="009019B4" w:rsidP="009019B4">
            <w:pPr>
              <w:pStyle w:val="TAL"/>
              <w:rPr>
                <w:rFonts w:cs="Arial"/>
                <w:lang w:eastAsia="ja-JP"/>
              </w:rPr>
            </w:pPr>
          </w:p>
        </w:tc>
        <w:tc>
          <w:tcPr>
            <w:tcW w:w="2410" w:type="dxa"/>
          </w:tcPr>
          <w:p w14:paraId="0C2569AD" w14:textId="77777777" w:rsidR="009019B4" w:rsidRPr="00FD0425" w:rsidRDefault="009019B4" w:rsidP="009019B4">
            <w:pPr>
              <w:pStyle w:val="TAL"/>
              <w:rPr>
                <w:rFonts w:cs="Arial"/>
                <w:lang w:eastAsia="ja-JP"/>
              </w:rPr>
            </w:pPr>
          </w:p>
        </w:tc>
        <w:tc>
          <w:tcPr>
            <w:tcW w:w="1133" w:type="dxa"/>
          </w:tcPr>
          <w:p w14:paraId="1253C686" w14:textId="77777777" w:rsidR="009019B4" w:rsidRPr="00FD0425" w:rsidRDefault="009019B4" w:rsidP="00B746AF">
            <w:pPr>
              <w:pStyle w:val="TAC"/>
              <w:rPr>
                <w:lang w:eastAsia="ja-JP"/>
              </w:rPr>
            </w:pPr>
            <w:r w:rsidRPr="00FD0425">
              <w:rPr>
                <w:lang w:eastAsia="ja-JP"/>
              </w:rPr>
              <w:t>–</w:t>
            </w:r>
          </w:p>
        </w:tc>
        <w:tc>
          <w:tcPr>
            <w:tcW w:w="1134" w:type="dxa"/>
          </w:tcPr>
          <w:p w14:paraId="32F3D0C2" w14:textId="77777777" w:rsidR="009019B4" w:rsidRPr="00FD0425" w:rsidRDefault="009019B4" w:rsidP="00B746AF">
            <w:pPr>
              <w:pStyle w:val="TAC"/>
              <w:rPr>
                <w:lang w:eastAsia="ja-JP"/>
              </w:rPr>
            </w:pPr>
          </w:p>
        </w:tc>
      </w:tr>
      <w:tr w:rsidR="009019B4" w:rsidRPr="00FD0425" w14:paraId="56CA92FA" w14:textId="77777777" w:rsidTr="00B746AF">
        <w:tblPrEx>
          <w:tblCellMar>
            <w:top w:w="0" w:type="dxa"/>
            <w:bottom w:w="0" w:type="dxa"/>
          </w:tblCellMar>
        </w:tblPrEx>
        <w:tc>
          <w:tcPr>
            <w:tcW w:w="2201" w:type="dxa"/>
          </w:tcPr>
          <w:p w14:paraId="6026F177" w14:textId="77777777" w:rsidR="009019B4" w:rsidRPr="00FD0425" w:rsidRDefault="009019B4" w:rsidP="009019B4">
            <w:pPr>
              <w:pStyle w:val="TAL"/>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9019B4">
            <w:pPr>
              <w:pStyle w:val="TAL"/>
              <w:rPr>
                <w:rFonts w:cs="Arial"/>
                <w:lang w:eastAsia="ja-JP"/>
              </w:rPr>
            </w:pPr>
            <w:r w:rsidRPr="00FD0425">
              <w:rPr>
                <w:rFonts w:cs="Arial"/>
                <w:lang w:eastAsia="ja-JP"/>
              </w:rPr>
              <w:t>M</w:t>
            </w:r>
          </w:p>
        </w:tc>
        <w:tc>
          <w:tcPr>
            <w:tcW w:w="1193" w:type="dxa"/>
          </w:tcPr>
          <w:p w14:paraId="11A0C55A" w14:textId="77777777" w:rsidR="009019B4" w:rsidRPr="00FD0425" w:rsidRDefault="009019B4" w:rsidP="009019B4">
            <w:pPr>
              <w:pStyle w:val="TAL"/>
              <w:rPr>
                <w:rFonts w:cs="Arial"/>
                <w:i/>
                <w:lang w:eastAsia="ja-JP"/>
              </w:rPr>
            </w:pPr>
          </w:p>
        </w:tc>
        <w:tc>
          <w:tcPr>
            <w:tcW w:w="1276" w:type="dxa"/>
          </w:tcPr>
          <w:p w14:paraId="5FBFBFD2" w14:textId="77777777" w:rsidR="009019B4" w:rsidRPr="00FD0425" w:rsidRDefault="009019B4" w:rsidP="009019B4">
            <w:pPr>
              <w:pStyle w:val="TAL"/>
              <w:rPr>
                <w:rFonts w:eastAsia="MS Mincho" w:cs="Arial"/>
                <w:lang w:eastAsia="ja-JP"/>
              </w:rPr>
            </w:pPr>
            <w:r w:rsidRPr="00FD0425">
              <w:rPr>
                <w:rFonts w:cs="Arial"/>
                <w:lang w:eastAsia="ja-JP"/>
              </w:rPr>
              <w:t>9.2.2.5</w:t>
            </w:r>
          </w:p>
        </w:tc>
        <w:tc>
          <w:tcPr>
            <w:tcW w:w="2410" w:type="dxa"/>
          </w:tcPr>
          <w:p w14:paraId="5A2EC8FC" w14:textId="77777777" w:rsidR="009019B4" w:rsidRPr="00FD0425" w:rsidRDefault="009019B4" w:rsidP="009019B4">
            <w:pPr>
              <w:pStyle w:val="TAL"/>
              <w:rPr>
                <w:rFonts w:cs="Arial"/>
                <w:lang w:eastAsia="ja-JP"/>
              </w:rPr>
            </w:pPr>
            <w:r w:rsidRPr="00FD0425">
              <w:rPr>
                <w:rFonts w:cs="Arial"/>
                <w:lang w:eastAsia="ja-JP"/>
              </w:rPr>
              <w:t>The TAC of the allowed TAI.</w:t>
            </w:r>
          </w:p>
        </w:tc>
        <w:tc>
          <w:tcPr>
            <w:tcW w:w="1133" w:type="dxa"/>
          </w:tcPr>
          <w:p w14:paraId="4FE14263" w14:textId="77777777" w:rsidR="009019B4" w:rsidRPr="00FD0425" w:rsidRDefault="009019B4" w:rsidP="00B746AF">
            <w:pPr>
              <w:pStyle w:val="TAC"/>
              <w:rPr>
                <w:lang w:eastAsia="ja-JP"/>
              </w:rPr>
            </w:pPr>
            <w:r w:rsidRPr="00FD0425">
              <w:rPr>
                <w:lang w:eastAsia="ja-JP"/>
              </w:rPr>
              <w:t>–</w:t>
            </w:r>
          </w:p>
        </w:tc>
        <w:tc>
          <w:tcPr>
            <w:tcW w:w="1134" w:type="dxa"/>
          </w:tcPr>
          <w:p w14:paraId="0FBCBDD0" w14:textId="77777777" w:rsidR="009019B4" w:rsidRPr="00FD0425" w:rsidRDefault="009019B4" w:rsidP="00B746AF">
            <w:pPr>
              <w:pStyle w:val="TAC"/>
              <w:rPr>
                <w:lang w:eastAsia="ja-JP"/>
              </w:rPr>
            </w:pPr>
          </w:p>
        </w:tc>
      </w:tr>
      <w:tr w:rsidR="009019B4" w:rsidRPr="00FD0425" w14:paraId="4CA7D132" w14:textId="77777777" w:rsidTr="00B746AF">
        <w:tblPrEx>
          <w:tblCellMar>
            <w:top w:w="0" w:type="dxa"/>
            <w:bottom w:w="0" w:type="dxa"/>
          </w:tblCellMar>
        </w:tblPrEx>
        <w:tc>
          <w:tcPr>
            <w:tcW w:w="2201" w:type="dxa"/>
          </w:tcPr>
          <w:p w14:paraId="3475666D" w14:textId="77777777" w:rsidR="009019B4" w:rsidRPr="00FD0425" w:rsidRDefault="009019B4" w:rsidP="009019B4">
            <w:pPr>
              <w:pStyle w:val="TAL"/>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9019B4">
            <w:pPr>
              <w:pStyle w:val="TAL"/>
              <w:rPr>
                <w:rFonts w:cs="Arial"/>
                <w:lang w:eastAsia="ja-JP"/>
              </w:rPr>
            </w:pPr>
          </w:p>
        </w:tc>
        <w:tc>
          <w:tcPr>
            <w:tcW w:w="1193" w:type="dxa"/>
          </w:tcPr>
          <w:p w14:paraId="3C2D7166" w14:textId="77777777" w:rsidR="009019B4" w:rsidRPr="00FD0425" w:rsidRDefault="009019B4" w:rsidP="009019B4">
            <w:pPr>
              <w:pStyle w:val="TAL"/>
              <w:rPr>
                <w:rFonts w:cs="Arial"/>
                <w:i/>
                <w:lang w:eastAsia="ja-JP"/>
              </w:rPr>
            </w:pPr>
            <w:r w:rsidRPr="00FD0425">
              <w:rPr>
                <w:rFonts w:cs="Arial"/>
                <w:i/>
                <w:lang w:eastAsia="ja-JP"/>
              </w:rPr>
              <w:t>0..&lt;maxnooAllowedAreas&gt;</w:t>
            </w:r>
          </w:p>
        </w:tc>
        <w:tc>
          <w:tcPr>
            <w:tcW w:w="1276" w:type="dxa"/>
          </w:tcPr>
          <w:p w14:paraId="366438BC" w14:textId="77777777" w:rsidR="009019B4" w:rsidRPr="00FD0425" w:rsidRDefault="009019B4" w:rsidP="009019B4">
            <w:pPr>
              <w:pStyle w:val="TAL"/>
              <w:rPr>
                <w:rFonts w:cs="Arial"/>
                <w:lang w:eastAsia="ja-JP"/>
              </w:rPr>
            </w:pPr>
          </w:p>
        </w:tc>
        <w:tc>
          <w:tcPr>
            <w:tcW w:w="2410" w:type="dxa"/>
          </w:tcPr>
          <w:p w14:paraId="3DE1669A" w14:textId="77777777" w:rsidR="009019B4" w:rsidRPr="00FD0425" w:rsidRDefault="009019B4" w:rsidP="009019B4">
            <w:pPr>
              <w:pStyle w:val="TAL"/>
              <w:rPr>
                <w:rFonts w:cs="Arial"/>
                <w:lang w:eastAsia="ja-JP"/>
              </w:rPr>
            </w:pPr>
          </w:p>
        </w:tc>
        <w:tc>
          <w:tcPr>
            <w:tcW w:w="1133" w:type="dxa"/>
          </w:tcPr>
          <w:p w14:paraId="0B2A07C7" w14:textId="77777777" w:rsidR="009019B4" w:rsidRPr="00FD0425" w:rsidRDefault="009019B4" w:rsidP="00B746AF">
            <w:pPr>
              <w:pStyle w:val="TAC"/>
              <w:rPr>
                <w:lang w:eastAsia="ja-JP"/>
              </w:rPr>
            </w:pPr>
            <w:r w:rsidRPr="00FD0425">
              <w:rPr>
                <w:lang w:eastAsia="ja-JP"/>
              </w:rPr>
              <w:t>–</w:t>
            </w:r>
          </w:p>
        </w:tc>
        <w:tc>
          <w:tcPr>
            <w:tcW w:w="1134" w:type="dxa"/>
          </w:tcPr>
          <w:p w14:paraId="66790AFF" w14:textId="77777777" w:rsidR="009019B4" w:rsidRPr="00FD0425" w:rsidRDefault="009019B4" w:rsidP="00B746AF">
            <w:pPr>
              <w:pStyle w:val="TAC"/>
              <w:rPr>
                <w:lang w:eastAsia="ja-JP"/>
              </w:rPr>
            </w:pPr>
          </w:p>
        </w:tc>
      </w:tr>
      <w:tr w:rsidR="009019B4" w:rsidRPr="00FD0425" w14:paraId="09D8FB34" w14:textId="77777777" w:rsidTr="00B746AF">
        <w:tblPrEx>
          <w:tblCellMar>
            <w:top w:w="0" w:type="dxa"/>
            <w:bottom w:w="0" w:type="dxa"/>
          </w:tblCellMar>
        </w:tblPrEx>
        <w:tc>
          <w:tcPr>
            <w:tcW w:w="2201" w:type="dxa"/>
          </w:tcPr>
          <w:p w14:paraId="5D114EF8" w14:textId="77777777" w:rsidR="009019B4" w:rsidRPr="00FD0425" w:rsidRDefault="009019B4" w:rsidP="009019B4">
            <w:pPr>
              <w:pStyle w:val="TAL"/>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9019B4">
            <w:pPr>
              <w:pStyle w:val="TAL"/>
              <w:rPr>
                <w:rFonts w:cs="Arial"/>
                <w:lang w:eastAsia="ja-JP"/>
              </w:rPr>
            </w:pPr>
            <w:r w:rsidRPr="00FD0425">
              <w:rPr>
                <w:rFonts w:cs="Arial"/>
                <w:lang w:eastAsia="ja-JP"/>
              </w:rPr>
              <w:t>M</w:t>
            </w:r>
          </w:p>
        </w:tc>
        <w:tc>
          <w:tcPr>
            <w:tcW w:w="1193" w:type="dxa"/>
          </w:tcPr>
          <w:p w14:paraId="73A97B1D" w14:textId="77777777" w:rsidR="009019B4" w:rsidRPr="00FD0425" w:rsidRDefault="009019B4" w:rsidP="009019B4">
            <w:pPr>
              <w:pStyle w:val="TAL"/>
              <w:rPr>
                <w:rFonts w:cs="Arial"/>
                <w:i/>
                <w:lang w:eastAsia="ja-JP"/>
              </w:rPr>
            </w:pPr>
          </w:p>
        </w:tc>
        <w:tc>
          <w:tcPr>
            <w:tcW w:w="1276" w:type="dxa"/>
          </w:tcPr>
          <w:p w14:paraId="47E507BD" w14:textId="77777777" w:rsidR="009019B4" w:rsidRPr="00FD0425" w:rsidRDefault="009019B4" w:rsidP="009019B4">
            <w:pPr>
              <w:pStyle w:val="TAL"/>
              <w:rPr>
                <w:rFonts w:eastAsia="MS Mincho" w:cs="Arial"/>
                <w:lang w:eastAsia="ja-JP"/>
              </w:rPr>
            </w:pPr>
            <w:r w:rsidRPr="00FD0425">
              <w:rPr>
                <w:rFonts w:cs="Arial"/>
                <w:lang w:eastAsia="ja-JP"/>
              </w:rPr>
              <w:t>9.2.2.5</w:t>
            </w:r>
          </w:p>
        </w:tc>
        <w:tc>
          <w:tcPr>
            <w:tcW w:w="2410" w:type="dxa"/>
          </w:tcPr>
          <w:p w14:paraId="3866AF68" w14:textId="77777777" w:rsidR="009019B4" w:rsidRPr="00FD0425" w:rsidRDefault="009019B4" w:rsidP="009019B4">
            <w:pPr>
              <w:pStyle w:val="TAL"/>
              <w:rPr>
                <w:rFonts w:cs="Arial"/>
                <w:lang w:eastAsia="ja-JP"/>
              </w:rPr>
            </w:pPr>
            <w:r w:rsidRPr="00FD0425">
              <w:rPr>
                <w:rFonts w:cs="Arial"/>
                <w:lang w:eastAsia="ja-JP"/>
              </w:rPr>
              <w:t>The TAC of the not-allowed TAI.</w:t>
            </w:r>
          </w:p>
        </w:tc>
        <w:tc>
          <w:tcPr>
            <w:tcW w:w="1133" w:type="dxa"/>
          </w:tcPr>
          <w:p w14:paraId="56640923" w14:textId="77777777" w:rsidR="009019B4" w:rsidRPr="00FD0425" w:rsidRDefault="009019B4" w:rsidP="00B746AF">
            <w:pPr>
              <w:pStyle w:val="TAC"/>
              <w:rPr>
                <w:lang w:eastAsia="ja-JP"/>
              </w:rPr>
            </w:pPr>
            <w:r w:rsidRPr="00FD0425">
              <w:rPr>
                <w:lang w:eastAsia="ja-JP"/>
              </w:rPr>
              <w:t>–</w:t>
            </w:r>
          </w:p>
        </w:tc>
        <w:tc>
          <w:tcPr>
            <w:tcW w:w="1134" w:type="dxa"/>
          </w:tcPr>
          <w:p w14:paraId="56BF742E" w14:textId="77777777" w:rsidR="009019B4" w:rsidRPr="00FD0425" w:rsidRDefault="009019B4" w:rsidP="00B746AF">
            <w:pPr>
              <w:pStyle w:val="TAC"/>
              <w:rPr>
                <w:lang w:eastAsia="ja-JP"/>
              </w:rPr>
            </w:pPr>
          </w:p>
        </w:tc>
      </w:tr>
      <w:tr w:rsidR="009019B4" w:rsidRPr="00FD0425" w14:paraId="44008A96"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B746AF">
            <w:pPr>
              <w:pStyle w:val="TAL"/>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B362F4">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B362F4">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B362F4">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B362F4">
            <w:pPr>
              <w:pStyle w:val="TAL"/>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B746AF">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B746AF">
            <w:pPr>
              <w:pStyle w:val="TAC"/>
              <w:rPr>
                <w:lang w:eastAsia="ja-JP"/>
              </w:rPr>
            </w:pPr>
            <w:r w:rsidRPr="00FD0425">
              <w:rPr>
                <w:lang w:eastAsia="ja-JP"/>
              </w:rPr>
              <w:t>ignore</w:t>
            </w:r>
          </w:p>
        </w:tc>
      </w:tr>
      <w:tr w:rsidR="0020299A" w:rsidRPr="00FD0425" w14:paraId="7344617F"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20299A">
            <w:pPr>
              <w:pStyle w:val="TAL"/>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20299A">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20299A">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20299A">
            <w:pPr>
              <w:pStyle w:val="TAL"/>
              <w:rPr>
                <w:rFonts w:cs="Arial"/>
                <w:lang w:eastAsia="zh-CN"/>
              </w:rPr>
            </w:pPr>
            <w:r w:rsidRPr="00FD0425">
              <w:rPr>
                <w:rFonts w:cs="Arial"/>
                <w:lang w:eastAsia="zh-CN"/>
              </w:rPr>
              <w:t>ENUMERATED</w:t>
            </w:r>
          </w:p>
          <w:p w14:paraId="7DFA1127" w14:textId="77777777" w:rsidR="0020299A" w:rsidRPr="00FD0425" w:rsidRDefault="0020299A" w:rsidP="0020299A">
            <w:pPr>
              <w:pStyle w:val="TAL"/>
              <w:rPr>
                <w:rFonts w:cs="Arial"/>
                <w:lang w:eastAsia="ja-JP"/>
              </w:rPr>
            </w:pPr>
            <w:r w:rsidRPr="00FD0425">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20299A">
            <w:pPr>
              <w:pStyle w:val="TAL"/>
              <w:rPr>
                <w:rFonts w:cs="Arial"/>
                <w:lang w:eastAsia="ja-JP"/>
              </w:rPr>
            </w:pPr>
            <w:r w:rsidRPr="00FD0425">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20299A">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20299A">
            <w:pPr>
              <w:pStyle w:val="TAC"/>
              <w:rPr>
                <w:lang w:eastAsia="ja-JP"/>
              </w:rPr>
            </w:pPr>
            <w:r w:rsidRPr="00FD0425">
              <w:rPr>
                <w:lang w:eastAsia="ja-JP"/>
              </w:rPr>
              <w:t>ignore</w:t>
            </w:r>
          </w:p>
        </w:tc>
      </w:tr>
      <w:tr w:rsidR="0020299A" w:rsidRPr="00FD0425" w14:paraId="130EE8F2"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20299A">
            <w:pPr>
              <w:pStyle w:val="TAL"/>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20299A">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20299A">
            <w:pPr>
              <w:pStyle w:val="TAL"/>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20299A">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20299A">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20299A">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20299A">
            <w:pPr>
              <w:pStyle w:val="TAC"/>
              <w:rPr>
                <w:lang w:eastAsia="ja-JP"/>
              </w:rPr>
            </w:pPr>
            <w:r w:rsidRPr="00FD0425">
              <w:rPr>
                <w:lang w:eastAsia="ja-JP"/>
              </w:rPr>
              <w:t>ignore</w:t>
            </w:r>
          </w:p>
        </w:tc>
      </w:tr>
      <w:tr w:rsidR="0020299A" w:rsidRPr="00FD0425" w14:paraId="7018839E"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BE6FC6">
            <w:pPr>
              <w:pStyle w:val="TAL"/>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20299A">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20299A">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20299A">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20299A">
            <w:pPr>
              <w:pStyle w:val="TAL"/>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20299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20299A">
            <w:pPr>
              <w:pStyle w:val="TAC"/>
              <w:rPr>
                <w:lang w:eastAsia="ja-JP"/>
              </w:rPr>
            </w:pPr>
          </w:p>
        </w:tc>
      </w:tr>
      <w:tr w:rsidR="0020299A" w:rsidRPr="00FD0425" w14:paraId="4FB7C71D"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BE6FC6">
            <w:pPr>
              <w:pStyle w:val="TAL"/>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20299A">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20299A">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20299A">
            <w:pPr>
              <w:pStyle w:val="TAL"/>
              <w:rPr>
                <w:rFonts w:cs="Arial"/>
                <w:lang w:eastAsia="zh-CN"/>
              </w:rPr>
            </w:pPr>
            <w:r w:rsidRPr="00FD0425">
              <w:rPr>
                <w:rFonts w:cs="Arial"/>
                <w:lang w:eastAsia="zh-CN"/>
              </w:rPr>
              <w:t>ENUMERATED</w:t>
            </w:r>
          </w:p>
          <w:p w14:paraId="0E923584" w14:textId="77777777" w:rsidR="0020299A" w:rsidRPr="00FD0425" w:rsidRDefault="0020299A" w:rsidP="0020299A">
            <w:pPr>
              <w:pStyle w:val="TAL"/>
              <w:rPr>
                <w:rFonts w:cs="Arial"/>
                <w:lang w:eastAsia="ja-JP"/>
              </w:rPr>
            </w:pPr>
            <w:r w:rsidRPr="00FD0425">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20299A">
            <w:pPr>
              <w:pStyle w:val="TAL"/>
              <w:rPr>
                <w:rFonts w:cs="Arial"/>
                <w:lang w:eastAsia="ja-JP"/>
              </w:rPr>
            </w:pPr>
            <w:r w:rsidRPr="00FD0425">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20299A">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20299A">
            <w:pPr>
              <w:pStyle w:val="TAC"/>
              <w:rPr>
                <w:lang w:eastAsia="ja-JP"/>
              </w:rPr>
            </w:pPr>
          </w:p>
        </w:tc>
      </w:tr>
      <w:tr w:rsidR="00A9432F" w:rsidRPr="00FD0425" w14:paraId="04FDA50D" w14:textId="77777777" w:rsidTr="00B746AF">
        <w:tblPrEx>
          <w:tblCellMar>
            <w:top w:w="0" w:type="dxa"/>
            <w:bottom w:w="0" w:type="dxa"/>
          </w:tblCellMar>
        </w:tblPrEx>
        <w:tc>
          <w:tcPr>
            <w:tcW w:w="2201"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9354E2">
            <w:pPr>
              <w:pStyle w:val="TAL"/>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A9432F">
            <w:pPr>
              <w:pStyle w:val="TAL"/>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A9432F">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A9432F">
            <w:pPr>
              <w:pStyle w:val="TAL"/>
              <w:rPr>
                <w:rFonts w:cs="Arial"/>
                <w:lang w:eastAsia="zh-CN"/>
              </w:rPr>
            </w:pPr>
            <w:r>
              <w:rPr>
                <w:rFonts w:cs="Arial"/>
              </w:rPr>
              <w:t>9.2.3.</w:t>
            </w:r>
            <w:r w:rsidR="009C4C80">
              <w:rPr>
                <w:rFonts w:cs="Arial"/>
              </w:rPr>
              <w:t>119</w:t>
            </w:r>
          </w:p>
        </w:tc>
        <w:tc>
          <w:tcPr>
            <w:tcW w:w="2410"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A9432F">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A9432F">
            <w:pPr>
              <w:pStyle w:val="TAC"/>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A9432F">
            <w:pPr>
              <w:pStyle w:val="TAC"/>
              <w:rPr>
                <w:lang w:eastAsia="ja-JP"/>
              </w:rPr>
            </w:pPr>
            <w:r w:rsidRPr="00E21F83">
              <w:t>reject</w:t>
            </w:r>
          </w:p>
        </w:tc>
      </w:tr>
    </w:tbl>
    <w:p w14:paraId="11B19F98" w14:textId="77777777" w:rsidR="00F02090" w:rsidRPr="00FD0425" w:rsidRDefault="00F02090" w:rsidP="00F02090"/>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Change w:id="7012">
          <w:tblGrid>
            <w:gridCol w:w="3686"/>
            <w:gridCol w:w="5670"/>
          </w:tblGrid>
        </w:tblGridChange>
      </w:tblGrid>
      <w:tr w:rsidR="00F02090" w:rsidRPr="00FD0425" w14:paraId="61311E4E" w14:textId="77777777" w:rsidTr="00694C97">
        <w:tblPrEx>
          <w:tblCellMar>
            <w:top w:w="0" w:type="dxa"/>
            <w:bottom w:w="0" w:type="dxa"/>
          </w:tblCellMar>
        </w:tblPrEx>
        <w:tc>
          <w:tcPr>
            <w:tcW w:w="3686" w:type="dxa"/>
          </w:tcPr>
          <w:p w14:paraId="664442B6" w14:textId="77777777" w:rsidR="00F02090" w:rsidRPr="00FD0425" w:rsidRDefault="00F02090" w:rsidP="00694C97">
            <w:pPr>
              <w:pStyle w:val="TAH"/>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3B974D87" w14:textId="77777777" w:rsidTr="00694C97">
        <w:tblPrEx>
          <w:tblCellMar>
            <w:top w:w="0" w:type="dxa"/>
            <w:bottom w:w="0" w:type="dxa"/>
          </w:tblCellMar>
        </w:tblPrEx>
        <w:tc>
          <w:tcPr>
            <w:tcW w:w="3686" w:type="dxa"/>
          </w:tcPr>
          <w:p w14:paraId="34647DAA" w14:textId="77777777" w:rsidR="00F02090" w:rsidRPr="00FD0425" w:rsidRDefault="00F02090" w:rsidP="00694C97">
            <w:pPr>
              <w:pStyle w:val="TAL"/>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694C97">
            <w:pPr>
              <w:pStyle w:val="TAL"/>
              <w:rPr>
                <w:rFonts w:cs="Arial"/>
                <w:lang w:eastAsia="ja-JP"/>
              </w:rPr>
            </w:pPr>
            <w:r w:rsidRPr="00FD0425">
              <w:rPr>
                <w:rFonts w:cs="Arial"/>
                <w:lang w:eastAsia="ja-JP"/>
              </w:rPr>
              <w:t>Maximum no. of equivalent PLMNs. Value is 15.</w:t>
            </w:r>
          </w:p>
        </w:tc>
      </w:tr>
      <w:tr w:rsidR="00F02090" w:rsidRPr="00FD0425" w14:paraId="3435E5D3" w14:textId="77777777" w:rsidTr="00694C97">
        <w:tblPrEx>
          <w:tblCellMar>
            <w:top w:w="0" w:type="dxa"/>
            <w:bottom w:w="0" w:type="dxa"/>
          </w:tblCellMar>
        </w:tblPrEx>
        <w:tc>
          <w:tcPr>
            <w:tcW w:w="3686" w:type="dxa"/>
          </w:tcPr>
          <w:p w14:paraId="3685F8FA" w14:textId="77777777" w:rsidR="00F02090" w:rsidRPr="00FD0425" w:rsidRDefault="00F02090" w:rsidP="00694C97">
            <w:pPr>
              <w:pStyle w:val="TAL"/>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694C97">
            <w:pPr>
              <w:pStyle w:val="TAL"/>
              <w:rPr>
                <w:rFonts w:cs="Arial"/>
                <w:lang w:eastAsia="ja-JP"/>
              </w:rPr>
            </w:pPr>
            <w:r w:rsidRPr="00FD0425">
              <w:rPr>
                <w:rFonts w:cs="Arial"/>
                <w:lang w:eastAsia="ja-JP"/>
              </w:rPr>
              <w:t>Maximum no. of allowed PLMNs. Value is 16.</w:t>
            </w:r>
          </w:p>
        </w:tc>
      </w:tr>
      <w:tr w:rsidR="00F02090" w:rsidRPr="00FD0425" w14:paraId="33D1DC56" w14:textId="77777777" w:rsidTr="00694C97">
        <w:tblPrEx>
          <w:tblCellMar>
            <w:top w:w="0" w:type="dxa"/>
            <w:bottom w:w="0" w:type="dxa"/>
          </w:tblCellMar>
        </w:tblPrEx>
        <w:tc>
          <w:tcPr>
            <w:tcW w:w="3686" w:type="dxa"/>
          </w:tcPr>
          <w:p w14:paraId="12BEA872" w14:textId="77777777" w:rsidR="00F02090" w:rsidRPr="00FD0425" w:rsidRDefault="00F02090" w:rsidP="00694C97">
            <w:pPr>
              <w:pStyle w:val="TAL"/>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694C97">
            <w:pPr>
              <w:pStyle w:val="TAL"/>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blPrEx>
          <w:tblCellMar>
            <w:top w:w="0" w:type="dxa"/>
            <w:bottom w:w="0" w:type="dxa"/>
          </w:tblCellMar>
        </w:tblPrEx>
        <w:tc>
          <w:tcPr>
            <w:tcW w:w="3686" w:type="dxa"/>
          </w:tcPr>
          <w:p w14:paraId="14FE983A" w14:textId="77777777" w:rsidR="00F02090" w:rsidRPr="00FD0425" w:rsidRDefault="00F02090" w:rsidP="00694C97">
            <w:pPr>
              <w:pStyle w:val="TAL"/>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694C97">
            <w:pPr>
              <w:pStyle w:val="TAL"/>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F02090">
      <w:pPr>
        <w:rPr>
          <w:rFonts w:hint="eastAsia"/>
        </w:rPr>
      </w:pPr>
    </w:p>
    <w:p w14:paraId="0C0681E6" w14:textId="77777777" w:rsidR="00F02090" w:rsidRPr="00FD0425" w:rsidRDefault="00F02090" w:rsidP="00F02090">
      <w:pPr>
        <w:pStyle w:val="Heading4"/>
      </w:pPr>
      <w:bookmarkStart w:id="7013" w:name="_Toc20955363"/>
      <w:bookmarkStart w:id="7014" w:name="_Toc29991566"/>
      <w:bookmarkStart w:id="7015" w:name="_Toc36555967"/>
      <w:bookmarkStart w:id="7016" w:name="_Toc44497712"/>
      <w:bookmarkStart w:id="7017" w:name="_Toc45108099"/>
      <w:bookmarkStart w:id="7018" w:name="_Toc45901719"/>
      <w:bookmarkStart w:id="7019" w:name="_Toc51850800"/>
      <w:bookmarkStart w:id="7020" w:name="_Toc56693804"/>
      <w:bookmarkStart w:id="7021" w:name="_Toc64447348"/>
      <w:bookmarkStart w:id="7022" w:name="_Toc66286842"/>
      <w:bookmarkStart w:id="7023" w:name="_Toc74151537"/>
      <w:bookmarkStart w:id="7024" w:name="_Toc88654010"/>
      <w:bookmarkStart w:id="7025" w:name="_Toc97904366"/>
      <w:bookmarkStart w:id="7026" w:name="_Toc105175407"/>
      <w:bookmarkStart w:id="7027" w:name="_Toc113826437"/>
      <w:bookmarkStart w:id="7028" w:name="_Toc120032563"/>
      <w:r w:rsidRPr="00FD0425">
        <w:t>9.2.3.54</w:t>
      </w:r>
      <w:r w:rsidRPr="00FD0425">
        <w:tab/>
        <w:t>Xn Benefit Value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70B1FB5D" w14:textId="77777777" w:rsidR="00F02090" w:rsidRPr="00FD0425" w:rsidRDefault="00F02090" w:rsidP="00F02090">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02090" w:rsidRPr="00FD0425" w14:paraId="291E9E7F" w14:textId="77777777" w:rsidTr="00694C97">
        <w:tblPrEx>
          <w:tblCellMar>
            <w:top w:w="0" w:type="dxa"/>
            <w:bottom w:w="0" w:type="dxa"/>
          </w:tblCellMar>
        </w:tblPrEx>
        <w:tc>
          <w:tcPr>
            <w:tcW w:w="2328" w:type="dxa"/>
          </w:tcPr>
          <w:p w14:paraId="7705226E" w14:textId="77777777" w:rsidR="00F02090" w:rsidRPr="00FD0425" w:rsidRDefault="00F02090" w:rsidP="00694C97">
            <w:pPr>
              <w:pStyle w:val="TAH"/>
              <w:rPr>
                <w:lang w:eastAsia="ja-JP"/>
              </w:rPr>
            </w:pPr>
            <w:r w:rsidRPr="00FD0425">
              <w:rPr>
                <w:lang w:eastAsia="ja-JP"/>
              </w:rPr>
              <w:t>IE/Group Name</w:t>
            </w:r>
          </w:p>
        </w:tc>
        <w:tc>
          <w:tcPr>
            <w:tcW w:w="1080" w:type="dxa"/>
          </w:tcPr>
          <w:p w14:paraId="1B06DBB6" w14:textId="77777777" w:rsidR="00F02090" w:rsidRPr="00FD0425" w:rsidRDefault="00F02090" w:rsidP="00694C97">
            <w:pPr>
              <w:pStyle w:val="TAH"/>
              <w:rPr>
                <w:lang w:eastAsia="ja-JP"/>
              </w:rPr>
            </w:pPr>
            <w:r w:rsidRPr="00FD0425">
              <w:rPr>
                <w:lang w:eastAsia="ja-JP"/>
              </w:rPr>
              <w:t>Presence</w:t>
            </w:r>
          </w:p>
        </w:tc>
        <w:tc>
          <w:tcPr>
            <w:tcW w:w="1440" w:type="dxa"/>
          </w:tcPr>
          <w:p w14:paraId="7127916F" w14:textId="77777777" w:rsidR="00F02090" w:rsidRPr="00FD0425" w:rsidRDefault="00F02090" w:rsidP="00694C97">
            <w:pPr>
              <w:pStyle w:val="TAH"/>
              <w:rPr>
                <w:lang w:eastAsia="ja-JP"/>
              </w:rPr>
            </w:pPr>
            <w:r w:rsidRPr="00FD0425">
              <w:rPr>
                <w:lang w:eastAsia="ja-JP"/>
              </w:rPr>
              <w:t>Range</w:t>
            </w:r>
          </w:p>
        </w:tc>
        <w:tc>
          <w:tcPr>
            <w:tcW w:w="1841" w:type="dxa"/>
          </w:tcPr>
          <w:p w14:paraId="160331A2" w14:textId="77777777" w:rsidR="00F02090" w:rsidRPr="00FD0425" w:rsidRDefault="00F02090" w:rsidP="00694C97">
            <w:pPr>
              <w:pStyle w:val="TAH"/>
              <w:rPr>
                <w:lang w:eastAsia="ja-JP"/>
              </w:rPr>
            </w:pPr>
            <w:r w:rsidRPr="00FD0425">
              <w:rPr>
                <w:lang w:eastAsia="ja-JP"/>
              </w:rPr>
              <w:t>IE type and reference</w:t>
            </w:r>
          </w:p>
        </w:tc>
        <w:tc>
          <w:tcPr>
            <w:tcW w:w="2835" w:type="dxa"/>
          </w:tcPr>
          <w:p w14:paraId="1393D352" w14:textId="77777777" w:rsidR="00F02090" w:rsidRPr="00FD0425" w:rsidRDefault="00F02090" w:rsidP="00694C97">
            <w:pPr>
              <w:pStyle w:val="TAH"/>
              <w:rPr>
                <w:lang w:eastAsia="ja-JP"/>
              </w:rPr>
            </w:pPr>
            <w:r w:rsidRPr="00FD0425">
              <w:rPr>
                <w:lang w:eastAsia="ja-JP"/>
              </w:rPr>
              <w:t>Semantics description</w:t>
            </w:r>
          </w:p>
        </w:tc>
      </w:tr>
      <w:tr w:rsidR="00F02090" w:rsidRPr="00FD0425" w14:paraId="05A4F0E3" w14:textId="77777777" w:rsidTr="00694C97">
        <w:tblPrEx>
          <w:tblCellMar>
            <w:top w:w="0" w:type="dxa"/>
            <w:bottom w:w="0" w:type="dxa"/>
          </w:tblCellMar>
        </w:tblPrEx>
        <w:tc>
          <w:tcPr>
            <w:tcW w:w="2328" w:type="dxa"/>
          </w:tcPr>
          <w:p w14:paraId="16B34056" w14:textId="77777777" w:rsidR="00F02090" w:rsidRPr="00FD0425" w:rsidRDefault="00F02090" w:rsidP="00694C97">
            <w:pPr>
              <w:pStyle w:val="TAL"/>
              <w:rPr>
                <w:lang w:eastAsia="ja-JP"/>
              </w:rPr>
            </w:pPr>
            <w:r w:rsidRPr="00FD0425">
              <w:rPr>
                <w:lang w:eastAsia="ja-JP"/>
              </w:rPr>
              <w:t xml:space="preserve">Xn Benefit Value </w:t>
            </w:r>
          </w:p>
        </w:tc>
        <w:tc>
          <w:tcPr>
            <w:tcW w:w="1080" w:type="dxa"/>
          </w:tcPr>
          <w:p w14:paraId="75B7E0AE" w14:textId="77777777" w:rsidR="00F02090" w:rsidRPr="00FD0425" w:rsidRDefault="00F02090" w:rsidP="00694C97">
            <w:pPr>
              <w:pStyle w:val="TAL"/>
              <w:rPr>
                <w:lang w:eastAsia="ja-JP"/>
              </w:rPr>
            </w:pPr>
            <w:r w:rsidRPr="00FD0425">
              <w:rPr>
                <w:lang w:eastAsia="ja-JP"/>
              </w:rPr>
              <w:t>M</w:t>
            </w:r>
          </w:p>
        </w:tc>
        <w:tc>
          <w:tcPr>
            <w:tcW w:w="1440" w:type="dxa"/>
          </w:tcPr>
          <w:p w14:paraId="2A337151" w14:textId="77777777" w:rsidR="00F02090" w:rsidRPr="00FD0425" w:rsidRDefault="00F02090" w:rsidP="00694C97">
            <w:pPr>
              <w:pStyle w:val="TAL"/>
              <w:rPr>
                <w:lang w:eastAsia="ja-JP"/>
              </w:rPr>
            </w:pPr>
          </w:p>
        </w:tc>
        <w:tc>
          <w:tcPr>
            <w:tcW w:w="1841" w:type="dxa"/>
          </w:tcPr>
          <w:p w14:paraId="128EFEE1" w14:textId="77777777" w:rsidR="00F02090" w:rsidRPr="00FD0425" w:rsidRDefault="00F02090" w:rsidP="00694C97">
            <w:pPr>
              <w:pStyle w:val="TAL"/>
              <w:rPr>
                <w:lang w:eastAsia="ja-JP"/>
              </w:rPr>
            </w:pPr>
            <w:r w:rsidRPr="00FD0425">
              <w:t>INTEGER (1..8, …)</w:t>
            </w:r>
          </w:p>
        </w:tc>
        <w:tc>
          <w:tcPr>
            <w:tcW w:w="2835" w:type="dxa"/>
          </w:tcPr>
          <w:p w14:paraId="12D4B809" w14:textId="77777777" w:rsidR="00F02090" w:rsidRPr="00FD0425" w:rsidRDefault="00F02090" w:rsidP="00694C97">
            <w:pPr>
              <w:pStyle w:val="TAL"/>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F02090"/>
    <w:p w14:paraId="2F3D2C21" w14:textId="77777777" w:rsidR="00F02090" w:rsidRPr="00FD0425" w:rsidRDefault="00F02090" w:rsidP="00F02090">
      <w:pPr>
        <w:pStyle w:val="Heading4"/>
      </w:pPr>
      <w:bookmarkStart w:id="7029" w:name="_Toc20955364"/>
      <w:bookmarkStart w:id="7030" w:name="_Toc29991567"/>
      <w:bookmarkStart w:id="7031" w:name="_Toc36555968"/>
      <w:bookmarkStart w:id="7032" w:name="_Toc44497713"/>
      <w:bookmarkStart w:id="7033" w:name="_Toc45108100"/>
      <w:bookmarkStart w:id="7034" w:name="_Toc45901720"/>
      <w:bookmarkStart w:id="7035" w:name="_Toc51850801"/>
      <w:bookmarkStart w:id="7036" w:name="_Toc56693805"/>
      <w:bookmarkStart w:id="7037" w:name="_Toc64447349"/>
      <w:bookmarkStart w:id="7038" w:name="_Toc66286843"/>
      <w:bookmarkStart w:id="7039" w:name="_Toc74151538"/>
      <w:bookmarkStart w:id="7040" w:name="_Toc88654011"/>
      <w:bookmarkStart w:id="7041" w:name="_Toc97904367"/>
      <w:bookmarkStart w:id="7042" w:name="_Toc105175408"/>
      <w:bookmarkStart w:id="7043" w:name="_Toc113826438"/>
      <w:bookmarkStart w:id="7044" w:name="_Toc120032564"/>
      <w:r w:rsidRPr="00FD0425">
        <w:t>9.2.3.55</w:t>
      </w:r>
      <w:r w:rsidRPr="00FD0425">
        <w:tab/>
        <w:t>Trace Activation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8D2AC2D" w14:textId="77777777" w:rsidR="00F02090" w:rsidRPr="00FD0425" w:rsidRDefault="00F02090" w:rsidP="00F02090">
      <w:pPr>
        <w:keepNext/>
      </w:pPr>
      <w:r w:rsidRPr="00FD0425">
        <w:t>This IE defines parameters related to a trace activation.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850"/>
        <w:gridCol w:w="1985"/>
        <w:gridCol w:w="2447"/>
        <w:gridCol w:w="1037"/>
        <w:gridCol w:w="1037"/>
      </w:tblGrid>
      <w:tr w:rsidR="0046022C" w:rsidRPr="00FD0425" w14:paraId="30A2ECB9" w14:textId="77777777" w:rsidTr="009354E2">
        <w:tblPrEx>
          <w:tblCellMar>
            <w:top w:w="0" w:type="dxa"/>
            <w:bottom w:w="0" w:type="dxa"/>
          </w:tblCellMar>
        </w:tblPrEx>
        <w:tc>
          <w:tcPr>
            <w:tcW w:w="1701" w:type="dxa"/>
          </w:tcPr>
          <w:p w14:paraId="25243169" w14:textId="77777777" w:rsidR="0046022C" w:rsidRPr="00FD0425" w:rsidRDefault="0046022C" w:rsidP="0046022C">
            <w:pPr>
              <w:pStyle w:val="TAH"/>
              <w:rPr>
                <w:rFonts w:cs="Arial"/>
                <w:lang w:eastAsia="ja-JP"/>
              </w:rPr>
            </w:pPr>
            <w:r w:rsidRPr="00FD0425">
              <w:rPr>
                <w:rFonts w:cs="Arial"/>
                <w:lang w:eastAsia="ja-JP"/>
              </w:rPr>
              <w:t>IE/Group Name</w:t>
            </w:r>
          </w:p>
        </w:tc>
        <w:tc>
          <w:tcPr>
            <w:tcW w:w="993" w:type="dxa"/>
          </w:tcPr>
          <w:p w14:paraId="788854AB" w14:textId="77777777" w:rsidR="0046022C" w:rsidRPr="00FD0425" w:rsidRDefault="0046022C" w:rsidP="0046022C">
            <w:pPr>
              <w:pStyle w:val="TAH"/>
              <w:rPr>
                <w:rFonts w:cs="Arial"/>
                <w:lang w:eastAsia="ja-JP"/>
              </w:rPr>
            </w:pPr>
            <w:r w:rsidRPr="00FD0425">
              <w:rPr>
                <w:rFonts w:cs="Arial"/>
                <w:lang w:eastAsia="ja-JP"/>
              </w:rPr>
              <w:t>Presence</w:t>
            </w:r>
          </w:p>
        </w:tc>
        <w:tc>
          <w:tcPr>
            <w:tcW w:w="850" w:type="dxa"/>
          </w:tcPr>
          <w:p w14:paraId="212527EC" w14:textId="77777777" w:rsidR="0046022C" w:rsidRPr="00FD0425" w:rsidRDefault="0046022C" w:rsidP="0046022C">
            <w:pPr>
              <w:pStyle w:val="TAH"/>
              <w:rPr>
                <w:rFonts w:cs="Arial"/>
                <w:lang w:eastAsia="ja-JP"/>
              </w:rPr>
            </w:pPr>
            <w:r w:rsidRPr="00FD0425">
              <w:rPr>
                <w:rFonts w:cs="Arial"/>
                <w:lang w:eastAsia="ja-JP"/>
              </w:rPr>
              <w:t>Range</w:t>
            </w:r>
          </w:p>
        </w:tc>
        <w:tc>
          <w:tcPr>
            <w:tcW w:w="1985" w:type="dxa"/>
          </w:tcPr>
          <w:p w14:paraId="29794FB1" w14:textId="77777777" w:rsidR="0046022C" w:rsidRPr="00FD0425" w:rsidRDefault="0046022C" w:rsidP="0046022C">
            <w:pPr>
              <w:pStyle w:val="TAH"/>
              <w:rPr>
                <w:rFonts w:cs="Arial"/>
                <w:lang w:eastAsia="ja-JP"/>
              </w:rPr>
            </w:pPr>
            <w:r w:rsidRPr="00FD0425">
              <w:rPr>
                <w:rFonts w:cs="Arial"/>
                <w:lang w:eastAsia="ja-JP"/>
              </w:rPr>
              <w:t>IE type and reference</w:t>
            </w:r>
          </w:p>
        </w:tc>
        <w:tc>
          <w:tcPr>
            <w:tcW w:w="2447" w:type="dxa"/>
          </w:tcPr>
          <w:p w14:paraId="2DF313AA" w14:textId="77777777" w:rsidR="0046022C" w:rsidRPr="00FD0425" w:rsidRDefault="0046022C" w:rsidP="0046022C">
            <w:pPr>
              <w:pStyle w:val="TAH"/>
              <w:rPr>
                <w:rFonts w:cs="Arial"/>
                <w:lang w:eastAsia="ja-JP"/>
              </w:rPr>
            </w:pPr>
            <w:r w:rsidRPr="00FD0425">
              <w:rPr>
                <w:rFonts w:cs="Arial"/>
                <w:lang w:eastAsia="ja-JP"/>
              </w:rPr>
              <w:t>Semantics description</w:t>
            </w:r>
          </w:p>
        </w:tc>
        <w:tc>
          <w:tcPr>
            <w:tcW w:w="1037" w:type="dxa"/>
          </w:tcPr>
          <w:p w14:paraId="61463CD8" w14:textId="77777777" w:rsidR="0046022C" w:rsidRPr="00FD0425" w:rsidRDefault="0046022C" w:rsidP="0046022C">
            <w:pPr>
              <w:pStyle w:val="TAH"/>
              <w:rPr>
                <w:rFonts w:cs="Arial"/>
                <w:lang w:eastAsia="ja-JP"/>
              </w:rPr>
            </w:pPr>
            <w:r w:rsidRPr="006506CD">
              <w:rPr>
                <w:rFonts w:cs="Arial"/>
                <w:lang w:eastAsia="ja-JP"/>
              </w:rPr>
              <w:t>Criticality</w:t>
            </w:r>
          </w:p>
        </w:tc>
        <w:tc>
          <w:tcPr>
            <w:tcW w:w="1037" w:type="dxa"/>
          </w:tcPr>
          <w:p w14:paraId="5E990D5F" w14:textId="77777777" w:rsidR="0046022C" w:rsidRPr="00FD0425" w:rsidRDefault="0046022C" w:rsidP="0046022C">
            <w:pPr>
              <w:pStyle w:val="TAH"/>
              <w:rPr>
                <w:rFonts w:cs="Arial"/>
                <w:lang w:eastAsia="ja-JP"/>
              </w:rPr>
            </w:pPr>
            <w:r w:rsidRPr="006506CD">
              <w:rPr>
                <w:rFonts w:cs="Arial"/>
                <w:lang w:eastAsia="ja-JP"/>
              </w:rPr>
              <w:t>Assigned Criticality</w:t>
            </w:r>
          </w:p>
        </w:tc>
      </w:tr>
      <w:tr w:rsidR="0046022C" w:rsidRPr="00FD0425" w14:paraId="76533FAE" w14:textId="77777777" w:rsidTr="009354E2">
        <w:tblPrEx>
          <w:tblCellMar>
            <w:top w:w="0" w:type="dxa"/>
            <w:bottom w:w="0" w:type="dxa"/>
          </w:tblCellMar>
        </w:tblPrEx>
        <w:tc>
          <w:tcPr>
            <w:tcW w:w="1701" w:type="dxa"/>
          </w:tcPr>
          <w:p w14:paraId="75604EAB" w14:textId="77777777" w:rsidR="0046022C" w:rsidRPr="00FD0425" w:rsidRDefault="0046022C" w:rsidP="0046022C">
            <w:pPr>
              <w:pStyle w:val="TAL"/>
              <w:rPr>
                <w:rFonts w:eastAsia="Batang" w:cs="Arial"/>
                <w:lang w:eastAsia="ja-JP"/>
              </w:rPr>
            </w:pPr>
            <w:r w:rsidRPr="00FD0425">
              <w:rPr>
                <w:rFonts w:cs="Arial"/>
                <w:lang w:eastAsia="ja-JP"/>
              </w:rPr>
              <w:t>NG-RAN Trace ID</w:t>
            </w:r>
          </w:p>
        </w:tc>
        <w:tc>
          <w:tcPr>
            <w:tcW w:w="993" w:type="dxa"/>
          </w:tcPr>
          <w:p w14:paraId="0AB6F1AE" w14:textId="77777777" w:rsidR="0046022C" w:rsidRPr="00FD0425" w:rsidRDefault="0046022C" w:rsidP="0046022C">
            <w:pPr>
              <w:pStyle w:val="TAL"/>
              <w:rPr>
                <w:rFonts w:cs="Arial"/>
                <w:lang w:eastAsia="ja-JP"/>
              </w:rPr>
            </w:pPr>
            <w:r w:rsidRPr="00FD0425">
              <w:rPr>
                <w:rFonts w:cs="Arial"/>
                <w:lang w:eastAsia="ja-JP"/>
              </w:rPr>
              <w:t>M</w:t>
            </w:r>
          </w:p>
        </w:tc>
        <w:tc>
          <w:tcPr>
            <w:tcW w:w="850" w:type="dxa"/>
          </w:tcPr>
          <w:p w14:paraId="276267EB" w14:textId="77777777" w:rsidR="0046022C" w:rsidRPr="00FD0425" w:rsidRDefault="0046022C" w:rsidP="0046022C">
            <w:pPr>
              <w:pStyle w:val="TAL"/>
              <w:rPr>
                <w:i/>
                <w:lang w:eastAsia="ja-JP"/>
              </w:rPr>
            </w:pPr>
          </w:p>
        </w:tc>
        <w:tc>
          <w:tcPr>
            <w:tcW w:w="1985" w:type="dxa"/>
          </w:tcPr>
          <w:p w14:paraId="053975B2" w14:textId="77777777" w:rsidR="0046022C" w:rsidRPr="00FD0425" w:rsidRDefault="0046022C" w:rsidP="0046022C">
            <w:pPr>
              <w:pStyle w:val="TAL"/>
              <w:rPr>
                <w:lang w:eastAsia="ja-JP"/>
              </w:rPr>
            </w:pPr>
            <w:r w:rsidRPr="00FD0425">
              <w:rPr>
                <w:rFonts w:cs="Arial"/>
                <w:lang w:eastAsia="ja-JP"/>
              </w:rPr>
              <w:t>9.2.3.97</w:t>
            </w:r>
          </w:p>
        </w:tc>
        <w:tc>
          <w:tcPr>
            <w:tcW w:w="2447" w:type="dxa"/>
          </w:tcPr>
          <w:p w14:paraId="0864E08B" w14:textId="77777777" w:rsidR="0046022C" w:rsidRPr="00FD0425" w:rsidRDefault="0046022C" w:rsidP="0046022C">
            <w:pPr>
              <w:pStyle w:val="TAL"/>
              <w:rPr>
                <w:lang w:eastAsia="ja-JP"/>
              </w:rPr>
            </w:pPr>
          </w:p>
        </w:tc>
        <w:tc>
          <w:tcPr>
            <w:tcW w:w="1037" w:type="dxa"/>
          </w:tcPr>
          <w:p w14:paraId="2106F4C9" w14:textId="77777777" w:rsidR="0046022C" w:rsidRPr="00FD0425" w:rsidRDefault="0046022C" w:rsidP="009354E2">
            <w:pPr>
              <w:pStyle w:val="TAC"/>
              <w:rPr>
                <w:lang w:eastAsia="ja-JP"/>
              </w:rPr>
            </w:pPr>
            <w:r w:rsidRPr="006506CD">
              <w:rPr>
                <w:rFonts w:eastAsia="Batang"/>
                <w:lang w:eastAsia="ja-JP"/>
              </w:rPr>
              <w:t>–</w:t>
            </w:r>
          </w:p>
        </w:tc>
        <w:tc>
          <w:tcPr>
            <w:tcW w:w="1037" w:type="dxa"/>
          </w:tcPr>
          <w:p w14:paraId="22E99704" w14:textId="77777777" w:rsidR="0046022C" w:rsidRPr="00FD0425" w:rsidRDefault="0046022C" w:rsidP="009354E2">
            <w:pPr>
              <w:pStyle w:val="TAC"/>
              <w:rPr>
                <w:lang w:eastAsia="ja-JP"/>
              </w:rPr>
            </w:pPr>
          </w:p>
        </w:tc>
      </w:tr>
      <w:tr w:rsidR="0046022C" w:rsidRPr="00FD0425" w14:paraId="03E1AD77" w14:textId="77777777" w:rsidTr="009354E2">
        <w:tblPrEx>
          <w:tblCellMar>
            <w:top w:w="0" w:type="dxa"/>
            <w:bottom w:w="0" w:type="dxa"/>
          </w:tblCellMar>
        </w:tblPrEx>
        <w:tc>
          <w:tcPr>
            <w:tcW w:w="1701" w:type="dxa"/>
          </w:tcPr>
          <w:p w14:paraId="72BEDE22" w14:textId="77777777" w:rsidR="0046022C" w:rsidRPr="00FD0425" w:rsidRDefault="0046022C" w:rsidP="0046022C">
            <w:pPr>
              <w:pStyle w:val="TAL"/>
              <w:rPr>
                <w:rFonts w:eastAsia="Batang" w:cs="Arial"/>
                <w:lang w:eastAsia="ja-JP"/>
              </w:rPr>
            </w:pPr>
            <w:r w:rsidRPr="00FD0425">
              <w:rPr>
                <w:rFonts w:cs="Arial"/>
                <w:bCs/>
                <w:lang w:eastAsia="ja-JP"/>
              </w:rPr>
              <w:t>Interfaces To Trace</w:t>
            </w:r>
          </w:p>
        </w:tc>
        <w:tc>
          <w:tcPr>
            <w:tcW w:w="993" w:type="dxa"/>
          </w:tcPr>
          <w:p w14:paraId="1F5CBC29" w14:textId="77777777" w:rsidR="0046022C" w:rsidRPr="00FD0425" w:rsidRDefault="0046022C" w:rsidP="0046022C">
            <w:pPr>
              <w:pStyle w:val="TAL"/>
              <w:rPr>
                <w:rFonts w:cs="Arial"/>
                <w:lang w:eastAsia="ja-JP"/>
              </w:rPr>
            </w:pPr>
            <w:r w:rsidRPr="00FD0425">
              <w:rPr>
                <w:rFonts w:cs="Arial"/>
                <w:lang w:eastAsia="zh-CN"/>
              </w:rPr>
              <w:t>M</w:t>
            </w:r>
          </w:p>
        </w:tc>
        <w:tc>
          <w:tcPr>
            <w:tcW w:w="850" w:type="dxa"/>
          </w:tcPr>
          <w:p w14:paraId="43AB2379" w14:textId="77777777" w:rsidR="0046022C" w:rsidRPr="00FD0425" w:rsidRDefault="0046022C" w:rsidP="0046022C">
            <w:pPr>
              <w:pStyle w:val="TAL"/>
              <w:rPr>
                <w:i/>
                <w:lang w:eastAsia="ja-JP"/>
              </w:rPr>
            </w:pPr>
          </w:p>
        </w:tc>
        <w:tc>
          <w:tcPr>
            <w:tcW w:w="1985" w:type="dxa"/>
          </w:tcPr>
          <w:p w14:paraId="177CA3BD" w14:textId="77777777" w:rsidR="0046022C" w:rsidRPr="00FD0425" w:rsidRDefault="0046022C" w:rsidP="0046022C">
            <w:pPr>
              <w:pStyle w:val="TAL"/>
              <w:rPr>
                <w:lang w:eastAsia="ja-JP"/>
              </w:rPr>
            </w:pPr>
            <w:r w:rsidRPr="00FD0425">
              <w:rPr>
                <w:rFonts w:cs="Arial"/>
                <w:lang w:eastAsia="zh-CN"/>
              </w:rPr>
              <w:t>BIT STRING (SIZE(8))</w:t>
            </w:r>
          </w:p>
        </w:tc>
        <w:tc>
          <w:tcPr>
            <w:tcW w:w="2447" w:type="dxa"/>
          </w:tcPr>
          <w:p w14:paraId="23A247C7" w14:textId="77777777" w:rsidR="0046022C" w:rsidRPr="00FD0425" w:rsidRDefault="0046022C" w:rsidP="0046022C">
            <w:pPr>
              <w:pStyle w:val="TAL"/>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46022C">
            <w:pPr>
              <w:pStyle w:val="TAL"/>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46022C">
            <w:pPr>
              <w:pStyle w:val="TAL"/>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46022C">
            <w:pPr>
              <w:pStyle w:val="TAL"/>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46022C">
            <w:pPr>
              <w:pStyle w:val="TAL"/>
              <w:rPr>
                <w:rFonts w:cs="Arial"/>
                <w:lang w:eastAsia="zh-CN"/>
              </w:rPr>
            </w:pPr>
            <w:r w:rsidRPr="00FD0425">
              <w:rPr>
                <w:rFonts w:cs="Arial"/>
                <w:lang w:eastAsia="zh-CN"/>
              </w:rPr>
              <w:t>fourth bit = F1-C,</w:t>
            </w:r>
          </w:p>
          <w:p w14:paraId="18F75F20" w14:textId="77777777" w:rsidR="0046022C" w:rsidRPr="00FD0425" w:rsidRDefault="0046022C" w:rsidP="0046022C">
            <w:pPr>
              <w:pStyle w:val="TAL"/>
              <w:rPr>
                <w:rFonts w:cs="Arial"/>
                <w:lang w:eastAsia="zh-CN"/>
              </w:rPr>
            </w:pPr>
            <w:r w:rsidRPr="00FD0425">
              <w:rPr>
                <w:rFonts w:cs="Arial"/>
                <w:lang w:eastAsia="zh-CN"/>
              </w:rPr>
              <w:t>fifth bit = E1:</w:t>
            </w:r>
          </w:p>
          <w:p w14:paraId="65090698" w14:textId="77777777" w:rsidR="0046022C" w:rsidRPr="00FD0425" w:rsidRDefault="0046022C" w:rsidP="0046022C">
            <w:pPr>
              <w:pStyle w:val="TAL"/>
              <w:rPr>
                <w:rFonts w:cs="Arial"/>
                <w:lang w:eastAsia="ja-JP"/>
              </w:rPr>
            </w:pPr>
            <w:r w:rsidRPr="00FD0425">
              <w:rPr>
                <w:rFonts w:cs="Arial"/>
                <w:lang w:eastAsia="ja-JP"/>
              </w:rPr>
              <w:t>other bits reserved for future use.</w:t>
            </w:r>
          </w:p>
          <w:p w14:paraId="264EE95C" w14:textId="77777777" w:rsidR="0046022C" w:rsidRPr="00FD0425" w:rsidRDefault="0046022C" w:rsidP="0046022C">
            <w:pPr>
              <w:pStyle w:val="TAL"/>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46022C">
            <w:pPr>
              <w:pStyle w:val="TAL"/>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37" w:type="dxa"/>
          </w:tcPr>
          <w:p w14:paraId="124F6247" w14:textId="77777777" w:rsidR="0046022C" w:rsidRPr="00FD0425" w:rsidRDefault="0046022C" w:rsidP="009354E2">
            <w:pPr>
              <w:pStyle w:val="TAC"/>
              <w:rPr>
                <w:lang w:eastAsia="zh-CN"/>
              </w:rPr>
            </w:pPr>
            <w:r w:rsidRPr="006506CD">
              <w:rPr>
                <w:rFonts w:eastAsia="Batang"/>
                <w:lang w:eastAsia="ja-JP"/>
              </w:rPr>
              <w:t>–</w:t>
            </w:r>
          </w:p>
        </w:tc>
        <w:tc>
          <w:tcPr>
            <w:tcW w:w="1037" w:type="dxa"/>
          </w:tcPr>
          <w:p w14:paraId="0A79F611" w14:textId="77777777" w:rsidR="0046022C" w:rsidRPr="00FD0425" w:rsidRDefault="0046022C" w:rsidP="009354E2">
            <w:pPr>
              <w:pStyle w:val="TAC"/>
              <w:rPr>
                <w:lang w:eastAsia="zh-CN"/>
              </w:rPr>
            </w:pPr>
          </w:p>
        </w:tc>
      </w:tr>
      <w:tr w:rsidR="0046022C" w:rsidRPr="00FD0425" w14:paraId="684CD5A0" w14:textId="77777777" w:rsidTr="009354E2">
        <w:tblPrEx>
          <w:tblCellMar>
            <w:top w:w="0" w:type="dxa"/>
            <w:bottom w:w="0" w:type="dxa"/>
          </w:tblCellMar>
        </w:tblPrEx>
        <w:tc>
          <w:tcPr>
            <w:tcW w:w="1701" w:type="dxa"/>
          </w:tcPr>
          <w:p w14:paraId="03C8660E" w14:textId="77777777" w:rsidR="0046022C" w:rsidRPr="00FD0425" w:rsidRDefault="0046022C" w:rsidP="0046022C">
            <w:pPr>
              <w:pStyle w:val="TAL"/>
              <w:rPr>
                <w:rFonts w:cs="Arial"/>
                <w:lang w:eastAsia="ja-JP"/>
              </w:rPr>
            </w:pPr>
            <w:r w:rsidRPr="00FD0425">
              <w:rPr>
                <w:rFonts w:cs="Arial"/>
                <w:lang w:eastAsia="ja-JP"/>
              </w:rPr>
              <w:t>Trace Depth</w:t>
            </w:r>
          </w:p>
        </w:tc>
        <w:tc>
          <w:tcPr>
            <w:tcW w:w="993" w:type="dxa"/>
          </w:tcPr>
          <w:p w14:paraId="39FFE6ED" w14:textId="77777777" w:rsidR="0046022C" w:rsidRPr="00FD0425" w:rsidRDefault="0046022C" w:rsidP="0046022C">
            <w:pPr>
              <w:pStyle w:val="TAL"/>
              <w:rPr>
                <w:rFonts w:cs="Arial"/>
                <w:lang w:eastAsia="ja-JP"/>
              </w:rPr>
            </w:pPr>
            <w:r w:rsidRPr="00FD0425">
              <w:rPr>
                <w:rFonts w:cs="Arial"/>
                <w:lang w:eastAsia="ja-JP"/>
              </w:rPr>
              <w:t>M</w:t>
            </w:r>
          </w:p>
        </w:tc>
        <w:tc>
          <w:tcPr>
            <w:tcW w:w="850" w:type="dxa"/>
          </w:tcPr>
          <w:p w14:paraId="294AE2A6" w14:textId="77777777" w:rsidR="0046022C" w:rsidRPr="00FD0425" w:rsidRDefault="0046022C" w:rsidP="0046022C">
            <w:pPr>
              <w:pStyle w:val="TAL"/>
              <w:rPr>
                <w:i/>
                <w:lang w:eastAsia="ja-JP"/>
              </w:rPr>
            </w:pPr>
          </w:p>
        </w:tc>
        <w:tc>
          <w:tcPr>
            <w:tcW w:w="1985" w:type="dxa"/>
          </w:tcPr>
          <w:p w14:paraId="38E5B7E6" w14:textId="77777777" w:rsidR="0046022C" w:rsidRPr="00FD0425" w:rsidRDefault="0046022C" w:rsidP="0046022C">
            <w:pPr>
              <w:pStyle w:val="TAL"/>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46022C">
            <w:pPr>
              <w:pStyle w:val="TAL"/>
              <w:rPr>
                <w:rFonts w:cs="Arial"/>
                <w:lang w:eastAsia="zh-CN"/>
              </w:rPr>
            </w:pPr>
            <w:r w:rsidRPr="00FD0425">
              <w:rPr>
                <w:rFonts w:cs="Arial"/>
                <w:lang w:eastAsia="zh-CN"/>
              </w:rPr>
              <w:t>MediumWithoutVendorSpecificExtension,</w:t>
            </w:r>
          </w:p>
          <w:p w14:paraId="4AD07E25" w14:textId="77777777" w:rsidR="0046022C" w:rsidRPr="00FD0425" w:rsidRDefault="0046022C" w:rsidP="0046022C">
            <w:pPr>
              <w:pStyle w:val="TAL"/>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47" w:type="dxa"/>
          </w:tcPr>
          <w:p w14:paraId="3B842BE1" w14:textId="77777777" w:rsidR="0046022C" w:rsidRPr="00FD0425" w:rsidRDefault="0046022C" w:rsidP="0046022C">
            <w:pPr>
              <w:pStyle w:val="TAL"/>
              <w:rPr>
                <w:rFonts w:cs="Arial"/>
                <w:lang w:eastAsia="ja-JP"/>
              </w:rPr>
            </w:pPr>
            <w:r w:rsidRPr="00FD0425">
              <w:rPr>
                <w:rFonts w:cs="Arial"/>
                <w:lang w:eastAsia="ja-JP"/>
              </w:rPr>
              <w:t>Defined in TS 32.422 [23].</w:t>
            </w:r>
          </w:p>
        </w:tc>
        <w:tc>
          <w:tcPr>
            <w:tcW w:w="1037" w:type="dxa"/>
          </w:tcPr>
          <w:p w14:paraId="589439CB" w14:textId="77777777" w:rsidR="0046022C" w:rsidRPr="00FD0425" w:rsidRDefault="0046022C" w:rsidP="009354E2">
            <w:pPr>
              <w:pStyle w:val="TAC"/>
              <w:rPr>
                <w:lang w:eastAsia="ja-JP"/>
              </w:rPr>
            </w:pPr>
            <w:r w:rsidRPr="006506CD">
              <w:rPr>
                <w:rFonts w:eastAsia="Batang"/>
                <w:lang w:eastAsia="ja-JP"/>
              </w:rPr>
              <w:t>–</w:t>
            </w:r>
          </w:p>
        </w:tc>
        <w:tc>
          <w:tcPr>
            <w:tcW w:w="1037" w:type="dxa"/>
          </w:tcPr>
          <w:p w14:paraId="4979FF88" w14:textId="77777777" w:rsidR="0046022C" w:rsidRPr="00FD0425" w:rsidRDefault="0046022C" w:rsidP="009354E2">
            <w:pPr>
              <w:pStyle w:val="TAC"/>
              <w:rPr>
                <w:lang w:eastAsia="ja-JP"/>
              </w:rPr>
            </w:pPr>
          </w:p>
        </w:tc>
      </w:tr>
      <w:tr w:rsidR="0046022C" w:rsidRPr="00FD0425" w14:paraId="2E8714E5" w14:textId="77777777" w:rsidTr="009354E2">
        <w:tblPrEx>
          <w:tblCellMar>
            <w:top w:w="0" w:type="dxa"/>
            <w:bottom w:w="0" w:type="dxa"/>
          </w:tblCellMar>
        </w:tblPrEx>
        <w:trPr>
          <w:trHeight w:val="263"/>
        </w:trPr>
        <w:tc>
          <w:tcPr>
            <w:tcW w:w="1701" w:type="dxa"/>
          </w:tcPr>
          <w:p w14:paraId="66AC576E" w14:textId="77777777" w:rsidR="0046022C" w:rsidRPr="00FD0425" w:rsidRDefault="0046022C" w:rsidP="0046022C">
            <w:pPr>
              <w:pStyle w:val="TAL"/>
              <w:rPr>
                <w:rFonts w:cs="Arial"/>
                <w:lang w:eastAsia="ja-JP"/>
              </w:rPr>
            </w:pPr>
            <w:r w:rsidRPr="00FD0425">
              <w:rPr>
                <w:rFonts w:cs="Arial"/>
                <w:lang w:eastAsia="zh-CN"/>
              </w:rPr>
              <w:t>Trace Collection Entity IP Address</w:t>
            </w:r>
          </w:p>
        </w:tc>
        <w:tc>
          <w:tcPr>
            <w:tcW w:w="993" w:type="dxa"/>
          </w:tcPr>
          <w:p w14:paraId="7CA2FDE9" w14:textId="77777777" w:rsidR="0046022C" w:rsidRPr="00FD0425" w:rsidRDefault="0046022C" w:rsidP="0046022C">
            <w:pPr>
              <w:pStyle w:val="TAL"/>
              <w:rPr>
                <w:rFonts w:cs="Arial"/>
                <w:lang w:eastAsia="ja-JP"/>
              </w:rPr>
            </w:pPr>
            <w:r w:rsidRPr="00FD0425">
              <w:rPr>
                <w:rFonts w:cs="Arial"/>
                <w:lang w:eastAsia="zh-CN"/>
              </w:rPr>
              <w:t>M</w:t>
            </w:r>
          </w:p>
        </w:tc>
        <w:tc>
          <w:tcPr>
            <w:tcW w:w="850" w:type="dxa"/>
          </w:tcPr>
          <w:p w14:paraId="13F3C384" w14:textId="77777777" w:rsidR="0046022C" w:rsidRPr="00FD0425" w:rsidRDefault="0046022C" w:rsidP="0046022C">
            <w:pPr>
              <w:pStyle w:val="TAL"/>
              <w:rPr>
                <w:i/>
                <w:lang w:eastAsia="ja-JP"/>
              </w:rPr>
            </w:pPr>
          </w:p>
        </w:tc>
        <w:tc>
          <w:tcPr>
            <w:tcW w:w="1985" w:type="dxa"/>
          </w:tcPr>
          <w:p w14:paraId="09A059C7" w14:textId="77777777" w:rsidR="0046022C" w:rsidRPr="00FD0425" w:rsidRDefault="0046022C" w:rsidP="0046022C">
            <w:pPr>
              <w:pStyle w:val="TAL"/>
              <w:rPr>
                <w:rFonts w:cs="Arial"/>
                <w:lang w:eastAsia="zh-CN"/>
              </w:rPr>
            </w:pPr>
            <w:r w:rsidRPr="00FD0425">
              <w:rPr>
                <w:rFonts w:cs="Arial"/>
                <w:lang w:eastAsia="zh-CN"/>
              </w:rPr>
              <w:t>Transport Layer Address</w:t>
            </w:r>
          </w:p>
          <w:p w14:paraId="67A0CAF5" w14:textId="77777777" w:rsidR="0046022C" w:rsidRPr="00FD0425" w:rsidRDefault="0046022C" w:rsidP="0046022C">
            <w:pPr>
              <w:pStyle w:val="TAL"/>
              <w:rPr>
                <w:rFonts w:cs="Arial"/>
                <w:lang w:eastAsia="ja-JP"/>
              </w:rPr>
            </w:pPr>
            <w:r w:rsidRPr="00FD0425">
              <w:rPr>
                <w:rFonts w:cs="Arial"/>
                <w:lang w:eastAsia="zh-CN"/>
              </w:rPr>
              <w:t>9.2.3.29</w:t>
            </w:r>
          </w:p>
        </w:tc>
        <w:tc>
          <w:tcPr>
            <w:tcW w:w="2447" w:type="dxa"/>
          </w:tcPr>
          <w:p w14:paraId="1E970487" w14:textId="77777777" w:rsidR="0046022C" w:rsidRDefault="0046022C" w:rsidP="0046022C">
            <w:pPr>
              <w:pStyle w:val="TAL"/>
              <w:rPr>
                <w:rFonts w:cs="Arial"/>
                <w:lang w:eastAsia="zh-CN"/>
              </w:rPr>
            </w:pPr>
            <w:r>
              <w:rPr>
                <w:rFonts w:cs="Arial"/>
                <w:lang w:val="en-US" w:eastAsia="zh-CN"/>
              </w:rPr>
              <w:t>For File based Reporting.</w:t>
            </w:r>
          </w:p>
          <w:p w14:paraId="22957B9F" w14:textId="77777777" w:rsidR="0046022C" w:rsidRDefault="0046022C" w:rsidP="0046022C">
            <w:pPr>
              <w:pStyle w:val="TAL"/>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46022C">
            <w:pPr>
              <w:pStyle w:val="TAL"/>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37" w:type="dxa"/>
          </w:tcPr>
          <w:p w14:paraId="2F3AA9AC" w14:textId="77777777" w:rsidR="0046022C" w:rsidRPr="00FD0425" w:rsidRDefault="0046022C" w:rsidP="009354E2">
            <w:pPr>
              <w:pStyle w:val="TAC"/>
              <w:rPr>
                <w:lang w:eastAsia="zh-CN"/>
              </w:rPr>
            </w:pPr>
            <w:r w:rsidRPr="006506CD">
              <w:rPr>
                <w:rFonts w:eastAsia="Batang"/>
                <w:lang w:eastAsia="ja-JP"/>
              </w:rPr>
              <w:t>–</w:t>
            </w:r>
          </w:p>
        </w:tc>
        <w:tc>
          <w:tcPr>
            <w:tcW w:w="1037" w:type="dxa"/>
          </w:tcPr>
          <w:p w14:paraId="788C041F" w14:textId="77777777" w:rsidR="0046022C" w:rsidRPr="00FD0425" w:rsidRDefault="0046022C" w:rsidP="009354E2">
            <w:pPr>
              <w:pStyle w:val="TAC"/>
              <w:rPr>
                <w:lang w:eastAsia="zh-CN"/>
              </w:rPr>
            </w:pPr>
          </w:p>
        </w:tc>
      </w:tr>
      <w:tr w:rsidR="0046022C" w:rsidRPr="00FD0425" w14:paraId="69AE127B" w14:textId="77777777" w:rsidTr="009354E2">
        <w:tblPrEx>
          <w:tblCellMar>
            <w:top w:w="0" w:type="dxa"/>
            <w:bottom w:w="0" w:type="dxa"/>
          </w:tblCellMar>
        </w:tblPrEx>
        <w:trPr>
          <w:trHeight w:val="263"/>
        </w:trPr>
        <w:tc>
          <w:tcPr>
            <w:tcW w:w="1701" w:type="dxa"/>
          </w:tcPr>
          <w:p w14:paraId="0F3963F2" w14:textId="77777777" w:rsidR="0046022C" w:rsidRPr="00FD0425" w:rsidRDefault="0046022C" w:rsidP="0046022C">
            <w:pPr>
              <w:pStyle w:val="TAL"/>
              <w:rPr>
                <w:rFonts w:cs="Arial"/>
                <w:lang w:eastAsia="zh-CN"/>
              </w:rPr>
            </w:pPr>
            <w:r w:rsidRPr="001D2E49">
              <w:rPr>
                <w:rFonts w:cs="Arial"/>
                <w:lang w:eastAsia="zh-CN"/>
              </w:rPr>
              <w:t xml:space="preserve">Trace Collection Entity </w:t>
            </w:r>
            <w:r>
              <w:rPr>
                <w:rFonts w:cs="Arial"/>
                <w:lang w:val="en-US" w:eastAsia="zh-CN"/>
              </w:rPr>
              <w:t>URI</w:t>
            </w:r>
          </w:p>
        </w:tc>
        <w:tc>
          <w:tcPr>
            <w:tcW w:w="993" w:type="dxa"/>
          </w:tcPr>
          <w:p w14:paraId="27BBEAB8" w14:textId="77777777" w:rsidR="0046022C" w:rsidRPr="00FD0425" w:rsidRDefault="0046022C" w:rsidP="0046022C">
            <w:pPr>
              <w:pStyle w:val="TAL"/>
              <w:rPr>
                <w:rFonts w:cs="Arial"/>
                <w:lang w:eastAsia="zh-CN"/>
              </w:rPr>
            </w:pPr>
            <w:r>
              <w:rPr>
                <w:rFonts w:cs="Arial"/>
                <w:lang w:val="en-US" w:eastAsia="zh-CN"/>
              </w:rPr>
              <w:t>O</w:t>
            </w:r>
          </w:p>
        </w:tc>
        <w:tc>
          <w:tcPr>
            <w:tcW w:w="850" w:type="dxa"/>
          </w:tcPr>
          <w:p w14:paraId="6F286A56" w14:textId="77777777" w:rsidR="0046022C" w:rsidRPr="00FD0425" w:rsidRDefault="0046022C" w:rsidP="0046022C">
            <w:pPr>
              <w:pStyle w:val="TAL"/>
              <w:rPr>
                <w:i/>
                <w:lang w:eastAsia="ja-JP"/>
              </w:rPr>
            </w:pPr>
          </w:p>
        </w:tc>
        <w:tc>
          <w:tcPr>
            <w:tcW w:w="1985" w:type="dxa"/>
          </w:tcPr>
          <w:p w14:paraId="7C8448BE" w14:textId="77777777" w:rsidR="005D5320" w:rsidRDefault="005D5320" w:rsidP="005D5320">
            <w:pPr>
              <w:pStyle w:val="TAL"/>
              <w:rPr>
                <w:rFonts w:cs="Arial"/>
                <w:lang w:eastAsia="zh-CN"/>
              </w:rPr>
            </w:pPr>
            <w:r>
              <w:rPr>
                <w:rFonts w:cs="Arial"/>
                <w:lang w:eastAsia="zh-CN"/>
              </w:rPr>
              <w:t>URI</w:t>
            </w:r>
          </w:p>
          <w:p w14:paraId="79E7A99D" w14:textId="77777777" w:rsidR="0046022C" w:rsidRPr="00FD0425" w:rsidRDefault="0046022C" w:rsidP="0046022C">
            <w:pPr>
              <w:pStyle w:val="TAL"/>
              <w:rPr>
                <w:rFonts w:cs="Arial"/>
                <w:lang w:eastAsia="zh-CN"/>
              </w:rPr>
            </w:pPr>
            <w:r w:rsidRPr="00805BFB">
              <w:rPr>
                <w:rFonts w:cs="Arial"/>
                <w:lang w:eastAsia="zh-CN"/>
              </w:rPr>
              <w:t>9.2.3.</w:t>
            </w:r>
            <w:r w:rsidR="0009248B">
              <w:rPr>
                <w:rFonts w:cs="Arial"/>
                <w:lang w:eastAsia="zh-CN"/>
              </w:rPr>
              <w:t>124</w:t>
            </w:r>
          </w:p>
        </w:tc>
        <w:tc>
          <w:tcPr>
            <w:tcW w:w="2447" w:type="dxa"/>
          </w:tcPr>
          <w:p w14:paraId="4762F155" w14:textId="77777777" w:rsidR="0046022C" w:rsidRDefault="0046022C" w:rsidP="0046022C">
            <w:pPr>
              <w:pStyle w:val="TAL"/>
              <w:rPr>
                <w:rFonts w:cs="Arial"/>
                <w:lang w:val="en-US" w:eastAsia="zh-CN"/>
              </w:rPr>
            </w:pPr>
            <w:r>
              <w:rPr>
                <w:rFonts w:cs="Arial"/>
                <w:lang w:val="en-US" w:eastAsia="zh-CN"/>
              </w:rPr>
              <w:t>For Streaming based Reporting.</w:t>
            </w:r>
          </w:p>
          <w:p w14:paraId="39D1291D" w14:textId="77777777" w:rsidR="0046022C" w:rsidRDefault="0046022C" w:rsidP="0046022C">
            <w:pPr>
              <w:pStyle w:val="TAL"/>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46022C">
            <w:pPr>
              <w:pStyle w:val="TAL"/>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37" w:type="dxa"/>
          </w:tcPr>
          <w:p w14:paraId="647E3878" w14:textId="77777777" w:rsidR="0046022C" w:rsidRPr="00FD0425" w:rsidRDefault="0046022C" w:rsidP="009354E2">
            <w:pPr>
              <w:pStyle w:val="TAC"/>
              <w:rPr>
                <w:lang w:eastAsia="zh-CN"/>
              </w:rPr>
            </w:pPr>
            <w:r w:rsidRPr="006506CD">
              <w:rPr>
                <w:lang w:val="en-US" w:eastAsia="zh-CN"/>
              </w:rPr>
              <w:t>YES</w:t>
            </w:r>
          </w:p>
        </w:tc>
        <w:tc>
          <w:tcPr>
            <w:tcW w:w="1037" w:type="dxa"/>
          </w:tcPr>
          <w:p w14:paraId="59493CCB" w14:textId="77777777" w:rsidR="0046022C" w:rsidRPr="00FD0425" w:rsidRDefault="0046022C" w:rsidP="009354E2">
            <w:pPr>
              <w:pStyle w:val="TAC"/>
              <w:rPr>
                <w:lang w:eastAsia="zh-CN"/>
              </w:rPr>
            </w:pPr>
            <w:r w:rsidRPr="006506CD">
              <w:rPr>
                <w:lang w:val="en-US" w:eastAsia="zh-CN"/>
              </w:rPr>
              <w:t>ignore</w:t>
            </w:r>
          </w:p>
        </w:tc>
      </w:tr>
      <w:tr w:rsidR="0046022C" w:rsidRPr="00FD0425" w14:paraId="2EDE0935" w14:textId="77777777" w:rsidTr="009354E2">
        <w:tblPrEx>
          <w:tblCellMar>
            <w:top w:w="0" w:type="dxa"/>
            <w:bottom w:w="0" w:type="dxa"/>
          </w:tblCellMar>
        </w:tblPrEx>
        <w:trPr>
          <w:trHeight w:val="263"/>
        </w:trPr>
        <w:tc>
          <w:tcPr>
            <w:tcW w:w="1701" w:type="dxa"/>
          </w:tcPr>
          <w:p w14:paraId="5607F79C" w14:textId="77777777" w:rsidR="0046022C" w:rsidRPr="00FD0425" w:rsidRDefault="0046022C" w:rsidP="0046022C">
            <w:pPr>
              <w:pStyle w:val="TAL"/>
              <w:rPr>
                <w:rFonts w:cs="Arial"/>
                <w:lang w:eastAsia="zh-CN"/>
              </w:rPr>
            </w:pPr>
            <w:r>
              <w:rPr>
                <w:rFonts w:cs="Arial"/>
                <w:lang w:eastAsia="zh-CN"/>
              </w:rPr>
              <w:t>MDT Configuration</w:t>
            </w:r>
          </w:p>
        </w:tc>
        <w:tc>
          <w:tcPr>
            <w:tcW w:w="993" w:type="dxa"/>
          </w:tcPr>
          <w:p w14:paraId="0AB31057" w14:textId="77777777" w:rsidR="0046022C" w:rsidRPr="00FD0425" w:rsidRDefault="0046022C" w:rsidP="0046022C">
            <w:pPr>
              <w:pStyle w:val="TAL"/>
              <w:rPr>
                <w:rFonts w:cs="Arial"/>
                <w:lang w:eastAsia="zh-CN"/>
              </w:rPr>
            </w:pPr>
            <w:r>
              <w:rPr>
                <w:rFonts w:cs="Arial"/>
                <w:lang w:eastAsia="zh-CN"/>
              </w:rPr>
              <w:t>O</w:t>
            </w:r>
          </w:p>
        </w:tc>
        <w:tc>
          <w:tcPr>
            <w:tcW w:w="850" w:type="dxa"/>
          </w:tcPr>
          <w:p w14:paraId="128685F7" w14:textId="77777777" w:rsidR="0046022C" w:rsidRPr="00FD0425" w:rsidRDefault="0046022C" w:rsidP="0046022C">
            <w:pPr>
              <w:pStyle w:val="TAL"/>
              <w:rPr>
                <w:i/>
                <w:lang w:eastAsia="ja-JP"/>
              </w:rPr>
            </w:pPr>
          </w:p>
        </w:tc>
        <w:tc>
          <w:tcPr>
            <w:tcW w:w="1985" w:type="dxa"/>
          </w:tcPr>
          <w:p w14:paraId="4DCE1C96" w14:textId="77777777" w:rsidR="0046022C" w:rsidRPr="00FD0425" w:rsidRDefault="0046022C" w:rsidP="0046022C">
            <w:pPr>
              <w:pStyle w:val="TAL"/>
              <w:rPr>
                <w:rFonts w:cs="Arial"/>
                <w:lang w:eastAsia="zh-CN"/>
              </w:rPr>
            </w:pPr>
            <w:r>
              <w:rPr>
                <w:rFonts w:cs="Arial"/>
                <w:lang w:eastAsia="zh-CN"/>
              </w:rPr>
              <w:t>9.2.3.</w:t>
            </w:r>
            <w:r w:rsidR="0009248B">
              <w:rPr>
                <w:rFonts w:cs="Arial"/>
                <w:lang w:eastAsia="zh-CN"/>
              </w:rPr>
              <w:t>125</w:t>
            </w:r>
          </w:p>
        </w:tc>
        <w:tc>
          <w:tcPr>
            <w:tcW w:w="2447" w:type="dxa"/>
          </w:tcPr>
          <w:p w14:paraId="772B87BF" w14:textId="77777777" w:rsidR="0046022C" w:rsidRPr="00FD0425" w:rsidRDefault="0046022C" w:rsidP="0046022C">
            <w:pPr>
              <w:pStyle w:val="TAL"/>
              <w:rPr>
                <w:rFonts w:cs="Arial"/>
                <w:lang w:eastAsia="zh-CN"/>
              </w:rPr>
            </w:pPr>
            <w:r w:rsidRPr="00722984">
              <w:rPr>
                <w:rFonts w:cs="Arial"/>
                <w:lang w:eastAsia="zh-CN"/>
              </w:rPr>
              <w:t>This IE defines the MDT configuration parameters.</w:t>
            </w:r>
          </w:p>
        </w:tc>
        <w:tc>
          <w:tcPr>
            <w:tcW w:w="1037" w:type="dxa"/>
          </w:tcPr>
          <w:p w14:paraId="5C03A1BF" w14:textId="77777777" w:rsidR="0046022C" w:rsidRPr="00FD0425" w:rsidRDefault="0046022C" w:rsidP="009354E2">
            <w:pPr>
              <w:pStyle w:val="TAC"/>
              <w:rPr>
                <w:lang w:eastAsia="zh-CN"/>
              </w:rPr>
            </w:pPr>
            <w:r w:rsidRPr="006506CD">
              <w:rPr>
                <w:lang w:val="en-US" w:eastAsia="zh-CN"/>
              </w:rPr>
              <w:t>YES</w:t>
            </w:r>
          </w:p>
        </w:tc>
        <w:tc>
          <w:tcPr>
            <w:tcW w:w="1037" w:type="dxa"/>
          </w:tcPr>
          <w:p w14:paraId="126103DE" w14:textId="77777777" w:rsidR="0046022C" w:rsidRPr="00FD0425" w:rsidRDefault="0046022C" w:rsidP="009354E2">
            <w:pPr>
              <w:pStyle w:val="TAC"/>
              <w:rPr>
                <w:lang w:eastAsia="zh-CN"/>
              </w:rPr>
            </w:pPr>
            <w:r w:rsidRPr="006506CD">
              <w:rPr>
                <w:lang w:val="en-US" w:eastAsia="zh-CN"/>
              </w:rPr>
              <w:t>ignore</w:t>
            </w:r>
          </w:p>
        </w:tc>
      </w:tr>
    </w:tbl>
    <w:p w14:paraId="1713FA84" w14:textId="77777777" w:rsidR="00F02090" w:rsidRPr="00FD0425" w:rsidRDefault="00F02090" w:rsidP="00F02090"/>
    <w:p w14:paraId="747E5FA2" w14:textId="77777777" w:rsidR="00F02090" w:rsidRPr="00FD0425" w:rsidRDefault="00F02090" w:rsidP="00F02090">
      <w:pPr>
        <w:pStyle w:val="Heading4"/>
      </w:pPr>
      <w:bookmarkStart w:id="7045" w:name="_Toc20955365"/>
      <w:bookmarkStart w:id="7046" w:name="_Toc29991568"/>
      <w:bookmarkStart w:id="7047" w:name="_Toc36555969"/>
      <w:bookmarkStart w:id="7048" w:name="_Toc44497714"/>
      <w:bookmarkStart w:id="7049" w:name="_Toc45108101"/>
      <w:bookmarkStart w:id="7050" w:name="_Toc45901721"/>
      <w:bookmarkStart w:id="7051" w:name="_Toc51850802"/>
      <w:bookmarkStart w:id="7052" w:name="_Toc56693806"/>
      <w:bookmarkStart w:id="7053" w:name="_Toc64447350"/>
      <w:bookmarkStart w:id="7054" w:name="_Toc66286844"/>
      <w:bookmarkStart w:id="7055" w:name="_Toc74151539"/>
      <w:bookmarkStart w:id="7056" w:name="_Toc88654012"/>
      <w:bookmarkStart w:id="7057" w:name="_Toc97904368"/>
      <w:bookmarkStart w:id="7058" w:name="_Toc105175409"/>
      <w:bookmarkStart w:id="7059" w:name="_Toc113826439"/>
      <w:bookmarkStart w:id="7060" w:name="_Toc120032565"/>
      <w:r w:rsidRPr="00FD0425">
        <w:t>9.2.3.56</w:t>
      </w:r>
      <w:r w:rsidRPr="00FD0425">
        <w:tab/>
      </w:r>
      <w:r w:rsidRPr="00FD0425">
        <w:rPr>
          <w:rFonts w:eastAsia="Batang"/>
        </w:rPr>
        <w:t>Time To Wait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2F27C735" w14:textId="77777777" w:rsidR="00F02090" w:rsidRPr="00FD0425" w:rsidRDefault="00F02090" w:rsidP="00F02090">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F02090" w:rsidRPr="00FD0425" w14:paraId="3F7EA064" w14:textId="77777777" w:rsidTr="00694C97">
        <w:tc>
          <w:tcPr>
            <w:tcW w:w="270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694C97">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694C97">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694C97">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694C97">
            <w:pPr>
              <w:pStyle w:val="TAH"/>
            </w:pPr>
            <w:r w:rsidRPr="00FD0425">
              <w:t>Semantics Description</w:t>
            </w:r>
          </w:p>
        </w:tc>
      </w:tr>
      <w:tr w:rsidR="00F02090" w:rsidRPr="00FD0425" w14:paraId="64FC7A01" w14:textId="77777777" w:rsidTr="00694C97">
        <w:tc>
          <w:tcPr>
            <w:tcW w:w="270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694C97">
            <w:pPr>
              <w:pStyle w:val="TAL"/>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694C97">
            <w:pPr>
              <w:pStyle w:val="TAL"/>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694C97">
            <w:pPr>
              <w:pStyle w:val="TAL"/>
            </w:pPr>
          </w:p>
        </w:tc>
        <w:tc>
          <w:tcPr>
            <w:tcW w:w="1701"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694C97">
            <w:pPr>
              <w:pStyle w:val="TAL"/>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694C97">
            <w:pPr>
              <w:pStyle w:val="TAL"/>
            </w:pPr>
          </w:p>
        </w:tc>
      </w:tr>
    </w:tbl>
    <w:p w14:paraId="44E1610A" w14:textId="77777777" w:rsidR="00F02090" w:rsidRPr="00FD0425" w:rsidRDefault="00F02090" w:rsidP="00F02090">
      <w:pPr>
        <w:rPr>
          <w:rFonts w:hint="eastAsia"/>
          <w:lang w:eastAsia="zh-CN"/>
        </w:rPr>
      </w:pPr>
    </w:p>
    <w:p w14:paraId="15548CF5" w14:textId="77777777" w:rsidR="00F02090" w:rsidRPr="00FD0425" w:rsidRDefault="00F02090" w:rsidP="00F02090">
      <w:pPr>
        <w:pStyle w:val="Heading4"/>
      </w:pPr>
      <w:bookmarkStart w:id="7061" w:name="_Toc20955366"/>
      <w:bookmarkStart w:id="7062" w:name="_Toc29991569"/>
      <w:bookmarkStart w:id="7063" w:name="_Toc36555970"/>
      <w:bookmarkStart w:id="7064" w:name="_Toc44497715"/>
      <w:bookmarkStart w:id="7065" w:name="_Toc45108102"/>
      <w:bookmarkStart w:id="7066" w:name="_Toc45901722"/>
      <w:bookmarkStart w:id="7067" w:name="_Toc51850803"/>
      <w:bookmarkStart w:id="7068" w:name="_Toc56693807"/>
      <w:bookmarkStart w:id="7069" w:name="_Toc64447351"/>
      <w:bookmarkStart w:id="7070" w:name="_Toc66286845"/>
      <w:bookmarkStart w:id="7071" w:name="_Toc74151540"/>
      <w:bookmarkStart w:id="7072" w:name="_Toc88654013"/>
      <w:bookmarkStart w:id="7073" w:name="_Toc97904369"/>
      <w:bookmarkStart w:id="7074" w:name="_Toc105175410"/>
      <w:bookmarkStart w:id="7075" w:name="_Toc113826440"/>
      <w:bookmarkStart w:id="7076" w:name="_Toc120032566"/>
      <w:r w:rsidRPr="00FD0425">
        <w:t>9.2.3.57</w:t>
      </w:r>
      <w:r w:rsidRPr="00FD0425">
        <w:tab/>
        <w:t>QoS Flow Notification Control Indication Info</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67B0620D" w14:textId="77777777" w:rsidR="00F02090" w:rsidRPr="00FD0425" w:rsidRDefault="00F02090" w:rsidP="00F02090">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992"/>
        <w:gridCol w:w="1134"/>
        <w:gridCol w:w="1585"/>
        <w:gridCol w:w="1534"/>
        <w:gridCol w:w="1134"/>
        <w:gridCol w:w="1134"/>
        <w:tblGridChange w:id="7077">
          <w:tblGrid>
            <w:gridCol w:w="2552"/>
            <w:gridCol w:w="992"/>
            <w:gridCol w:w="1134"/>
            <w:gridCol w:w="1585"/>
            <w:gridCol w:w="1534"/>
            <w:gridCol w:w="1134"/>
            <w:gridCol w:w="1134"/>
          </w:tblGrid>
        </w:tblGridChange>
      </w:tblGrid>
      <w:tr w:rsidR="008041F2" w:rsidRPr="00FD0425" w14:paraId="13183808" w14:textId="77777777" w:rsidTr="008041F2">
        <w:tc>
          <w:tcPr>
            <w:tcW w:w="2552" w:type="dxa"/>
          </w:tcPr>
          <w:p w14:paraId="74AE7EC3" w14:textId="77777777" w:rsidR="008041F2" w:rsidRPr="00FD0425" w:rsidRDefault="008041F2" w:rsidP="008041F2">
            <w:pPr>
              <w:pStyle w:val="TAH"/>
              <w:rPr>
                <w:rFonts w:cs="Arial"/>
                <w:lang w:eastAsia="ja-JP"/>
              </w:rPr>
            </w:pPr>
            <w:r w:rsidRPr="00FD0425">
              <w:rPr>
                <w:rFonts w:cs="Arial"/>
                <w:lang w:eastAsia="ja-JP"/>
              </w:rPr>
              <w:t>IE/Group Name</w:t>
            </w:r>
          </w:p>
        </w:tc>
        <w:tc>
          <w:tcPr>
            <w:tcW w:w="992" w:type="dxa"/>
          </w:tcPr>
          <w:p w14:paraId="6541EA36" w14:textId="77777777" w:rsidR="008041F2" w:rsidRPr="00FD0425" w:rsidRDefault="008041F2" w:rsidP="008041F2">
            <w:pPr>
              <w:pStyle w:val="TAH"/>
              <w:rPr>
                <w:rFonts w:cs="Arial"/>
                <w:lang w:eastAsia="ja-JP"/>
              </w:rPr>
            </w:pPr>
            <w:r w:rsidRPr="00FD0425">
              <w:rPr>
                <w:rFonts w:cs="Arial"/>
                <w:lang w:eastAsia="ja-JP"/>
              </w:rPr>
              <w:t>Presence</w:t>
            </w:r>
          </w:p>
        </w:tc>
        <w:tc>
          <w:tcPr>
            <w:tcW w:w="1134" w:type="dxa"/>
          </w:tcPr>
          <w:p w14:paraId="2CC2FEB2" w14:textId="77777777" w:rsidR="008041F2" w:rsidRPr="00FD0425" w:rsidRDefault="008041F2" w:rsidP="008041F2">
            <w:pPr>
              <w:pStyle w:val="TAH"/>
              <w:rPr>
                <w:rFonts w:cs="Arial"/>
                <w:lang w:eastAsia="ja-JP"/>
              </w:rPr>
            </w:pPr>
            <w:r w:rsidRPr="00FD0425">
              <w:rPr>
                <w:rFonts w:cs="Arial"/>
                <w:lang w:eastAsia="ja-JP"/>
              </w:rPr>
              <w:t>Range</w:t>
            </w:r>
          </w:p>
        </w:tc>
        <w:tc>
          <w:tcPr>
            <w:tcW w:w="1585" w:type="dxa"/>
          </w:tcPr>
          <w:p w14:paraId="4FB1CDC7" w14:textId="77777777" w:rsidR="008041F2" w:rsidRPr="00FD0425" w:rsidRDefault="008041F2" w:rsidP="008041F2">
            <w:pPr>
              <w:pStyle w:val="TAH"/>
              <w:rPr>
                <w:rFonts w:cs="Arial"/>
                <w:lang w:eastAsia="ja-JP"/>
              </w:rPr>
            </w:pPr>
            <w:r w:rsidRPr="00FD0425">
              <w:rPr>
                <w:rFonts w:cs="Arial"/>
                <w:lang w:eastAsia="ja-JP"/>
              </w:rPr>
              <w:t>IE type and reference</w:t>
            </w:r>
          </w:p>
        </w:tc>
        <w:tc>
          <w:tcPr>
            <w:tcW w:w="1534" w:type="dxa"/>
          </w:tcPr>
          <w:p w14:paraId="73302055" w14:textId="77777777" w:rsidR="008041F2" w:rsidRPr="00FD0425" w:rsidRDefault="008041F2" w:rsidP="008041F2">
            <w:pPr>
              <w:pStyle w:val="TAH"/>
              <w:rPr>
                <w:rFonts w:cs="Arial"/>
                <w:lang w:eastAsia="ja-JP"/>
              </w:rPr>
            </w:pPr>
            <w:r w:rsidRPr="00FD0425">
              <w:rPr>
                <w:rFonts w:cs="Arial"/>
                <w:lang w:eastAsia="ja-JP"/>
              </w:rPr>
              <w:t>Semantics description</w:t>
            </w:r>
          </w:p>
        </w:tc>
        <w:tc>
          <w:tcPr>
            <w:tcW w:w="1134" w:type="dxa"/>
          </w:tcPr>
          <w:p w14:paraId="1855634E" w14:textId="77777777" w:rsidR="008041F2" w:rsidRPr="00FD0425" w:rsidRDefault="008041F2" w:rsidP="008041F2">
            <w:pPr>
              <w:pStyle w:val="TAH"/>
              <w:rPr>
                <w:rFonts w:cs="Arial"/>
                <w:lang w:eastAsia="ja-JP"/>
              </w:rPr>
            </w:pPr>
            <w:r w:rsidRPr="00C42F7A">
              <w:rPr>
                <w:rFonts w:eastAsia="DengXian"/>
                <w:lang w:eastAsia="x-none"/>
              </w:rPr>
              <w:t>Criticality</w:t>
            </w:r>
          </w:p>
        </w:tc>
        <w:tc>
          <w:tcPr>
            <w:tcW w:w="1134" w:type="dxa"/>
          </w:tcPr>
          <w:p w14:paraId="1ECF55B8" w14:textId="77777777" w:rsidR="008041F2" w:rsidRPr="00FD0425" w:rsidRDefault="008041F2" w:rsidP="008041F2">
            <w:pPr>
              <w:pStyle w:val="TAH"/>
              <w:rPr>
                <w:rFonts w:cs="Arial"/>
                <w:lang w:eastAsia="ja-JP"/>
              </w:rPr>
            </w:pPr>
            <w:r w:rsidRPr="00C42F7A">
              <w:rPr>
                <w:rFonts w:eastAsia="DengXian"/>
                <w:lang w:eastAsia="x-none"/>
              </w:rPr>
              <w:t>Assigned Criticality</w:t>
            </w:r>
          </w:p>
        </w:tc>
      </w:tr>
      <w:tr w:rsidR="008041F2" w:rsidRPr="00FD0425" w14:paraId="121D45CE" w14:textId="77777777" w:rsidTr="008041F2">
        <w:tc>
          <w:tcPr>
            <w:tcW w:w="2552" w:type="dxa"/>
          </w:tcPr>
          <w:p w14:paraId="232A49A0" w14:textId="77777777" w:rsidR="008041F2" w:rsidRPr="00FD0425" w:rsidRDefault="008041F2" w:rsidP="008041F2">
            <w:pPr>
              <w:pStyle w:val="TAL"/>
              <w:rPr>
                <w:b/>
                <w:lang w:eastAsia="ja-JP"/>
              </w:rPr>
            </w:pPr>
            <w:r w:rsidRPr="00FD0425">
              <w:rPr>
                <w:b/>
                <w:lang w:eastAsia="ja-JP"/>
              </w:rPr>
              <w:t>QoS Flow Notification Indication Info</w:t>
            </w:r>
          </w:p>
        </w:tc>
        <w:tc>
          <w:tcPr>
            <w:tcW w:w="992" w:type="dxa"/>
          </w:tcPr>
          <w:p w14:paraId="285733E0" w14:textId="77777777" w:rsidR="008041F2" w:rsidRPr="00FD0425" w:rsidRDefault="008041F2" w:rsidP="008041F2">
            <w:pPr>
              <w:pStyle w:val="TAL"/>
              <w:rPr>
                <w:lang w:eastAsia="ja-JP"/>
              </w:rPr>
            </w:pPr>
          </w:p>
        </w:tc>
        <w:tc>
          <w:tcPr>
            <w:tcW w:w="1134" w:type="dxa"/>
          </w:tcPr>
          <w:p w14:paraId="346DED6B" w14:textId="77777777" w:rsidR="008041F2" w:rsidRPr="00FD0425" w:rsidRDefault="008041F2" w:rsidP="008041F2">
            <w:pPr>
              <w:pStyle w:val="TAL"/>
              <w:rPr>
                <w:bCs/>
                <w:i/>
                <w:szCs w:val="18"/>
                <w:lang w:eastAsia="ja-JP"/>
              </w:rPr>
            </w:pPr>
            <w:r w:rsidRPr="00FD0425">
              <w:rPr>
                <w:rFonts w:cs="Arial"/>
                <w:i/>
                <w:lang w:eastAsia="ja-JP"/>
              </w:rPr>
              <w:t>1</w:t>
            </w:r>
          </w:p>
        </w:tc>
        <w:tc>
          <w:tcPr>
            <w:tcW w:w="1585" w:type="dxa"/>
          </w:tcPr>
          <w:p w14:paraId="783A01ED" w14:textId="77777777" w:rsidR="008041F2" w:rsidRPr="00FD0425" w:rsidRDefault="008041F2" w:rsidP="008041F2">
            <w:pPr>
              <w:pStyle w:val="TAL"/>
              <w:rPr>
                <w:lang w:eastAsia="ja-JP"/>
              </w:rPr>
            </w:pPr>
          </w:p>
        </w:tc>
        <w:tc>
          <w:tcPr>
            <w:tcW w:w="1534" w:type="dxa"/>
          </w:tcPr>
          <w:p w14:paraId="6468DC0E" w14:textId="77777777" w:rsidR="008041F2" w:rsidRPr="00FD0425" w:rsidRDefault="008041F2" w:rsidP="008041F2">
            <w:pPr>
              <w:pStyle w:val="TAL"/>
              <w:rPr>
                <w:lang w:eastAsia="ja-JP"/>
              </w:rPr>
            </w:pPr>
          </w:p>
        </w:tc>
        <w:tc>
          <w:tcPr>
            <w:tcW w:w="1134" w:type="dxa"/>
          </w:tcPr>
          <w:p w14:paraId="25CEE1C6" w14:textId="77777777" w:rsidR="008041F2" w:rsidRPr="00FD0425" w:rsidRDefault="008041F2" w:rsidP="009354E2">
            <w:pPr>
              <w:pStyle w:val="TAC"/>
              <w:rPr>
                <w:lang w:eastAsia="ja-JP"/>
              </w:rPr>
            </w:pPr>
            <w:r w:rsidRPr="002A3700">
              <w:rPr>
                <w:rFonts w:eastAsia="DengXian"/>
              </w:rPr>
              <w:t>–</w:t>
            </w:r>
          </w:p>
        </w:tc>
        <w:tc>
          <w:tcPr>
            <w:tcW w:w="1134" w:type="dxa"/>
          </w:tcPr>
          <w:p w14:paraId="0CB836DC" w14:textId="77777777" w:rsidR="008041F2" w:rsidRPr="00FD0425" w:rsidRDefault="008041F2" w:rsidP="009354E2">
            <w:pPr>
              <w:pStyle w:val="TAC"/>
              <w:rPr>
                <w:lang w:eastAsia="ja-JP"/>
              </w:rPr>
            </w:pPr>
          </w:p>
        </w:tc>
      </w:tr>
      <w:tr w:rsidR="008041F2" w:rsidRPr="00FD0425" w14:paraId="556EE747" w14:textId="77777777" w:rsidTr="008041F2">
        <w:tc>
          <w:tcPr>
            <w:tcW w:w="2552" w:type="dxa"/>
          </w:tcPr>
          <w:p w14:paraId="080BA5F0" w14:textId="77777777" w:rsidR="008041F2" w:rsidRPr="00FD0425" w:rsidRDefault="008041F2" w:rsidP="008041F2">
            <w:pPr>
              <w:pStyle w:val="TAL"/>
              <w:ind w:left="113"/>
              <w:rPr>
                <w:b/>
                <w:lang w:eastAsia="ja-JP"/>
              </w:rPr>
            </w:pPr>
            <w:r w:rsidRPr="00FD0425">
              <w:rPr>
                <w:b/>
                <w:lang w:eastAsia="ja-JP"/>
              </w:rPr>
              <w:t>&gt;QoS Flows Notify Item</w:t>
            </w:r>
          </w:p>
        </w:tc>
        <w:tc>
          <w:tcPr>
            <w:tcW w:w="992" w:type="dxa"/>
          </w:tcPr>
          <w:p w14:paraId="41E9A135" w14:textId="77777777" w:rsidR="008041F2" w:rsidRPr="00FD0425" w:rsidRDefault="008041F2" w:rsidP="008041F2">
            <w:pPr>
              <w:pStyle w:val="TAL"/>
              <w:rPr>
                <w:lang w:eastAsia="ja-JP"/>
              </w:rPr>
            </w:pPr>
          </w:p>
        </w:tc>
        <w:tc>
          <w:tcPr>
            <w:tcW w:w="1134" w:type="dxa"/>
          </w:tcPr>
          <w:p w14:paraId="3ADA50DC" w14:textId="77777777" w:rsidR="008041F2" w:rsidRPr="00FD0425" w:rsidRDefault="008041F2" w:rsidP="008041F2">
            <w:pPr>
              <w:pStyle w:val="TAL"/>
              <w:rPr>
                <w:bCs/>
                <w:i/>
                <w:szCs w:val="18"/>
                <w:lang w:eastAsia="ja-JP"/>
              </w:rPr>
            </w:pPr>
            <w:r w:rsidRPr="00FD0425">
              <w:rPr>
                <w:bCs/>
                <w:i/>
                <w:szCs w:val="18"/>
                <w:lang w:eastAsia="ja-JP"/>
              </w:rPr>
              <w:t>1..&lt;maxnoofQoSFlows&gt;</w:t>
            </w:r>
          </w:p>
        </w:tc>
        <w:tc>
          <w:tcPr>
            <w:tcW w:w="1585" w:type="dxa"/>
          </w:tcPr>
          <w:p w14:paraId="645CE342" w14:textId="77777777" w:rsidR="008041F2" w:rsidRPr="00FD0425" w:rsidRDefault="008041F2" w:rsidP="008041F2">
            <w:pPr>
              <w:pStyle w:val="TAL"/>
              <w:rPr>
                <w:lang w:eastAsia="ja-JP"/>
              </w:rPr>
            </w:pPr>
          </w:p>
        </w:tc>
        <w:tc>
          <w:tcPr>
            <w:tcW w:w="1534" w:type="dxa"/>
          </w:tcPr>
          <w:p w14:paraId="5A8744ED" w14:textId="77777777" w:rsidR="008041F2" w:rsidRPr="00FD0425" w:rsidRDefault="008041F2" w:rsidP="008041F2">
            <w:pPr>
              <w:pStyle w:val="TAL"/>
              <w:rPr>
                <w:lang w:eastAsia="ja-JP"/>
              </w:rPr>
            </w:pPr>
          </w:p>
        </w:tc>
        <w:tc>
          <w:tcPr>
            <w:tcW w:w="1134" w:type="dxa"/>
          </w:tcPr>
          <w:p w14:paraId="126C0BCC" w14:textId="77777777" w:rsidR="008041F2" w:rsidRPr="00FD0425" w:rsidRDefault="008041F2" w:rsidP="009354E2">
            <w:pPr>
              <w:pStyle w:val="TAC"/>
              <w:rPr>
                <w:lang w:eastAsia="ja-JP"/>
              </w:rPr>
            </w:pPr>
            <w:r w:rsidRPr="002A3700">
              <w:rPr>
                <w:rFonts w:eastAsia="DengXian"/>
              </w:rPr>
              <w:t>–</w:t>
            </w:r>
          </w:p>
        </w:tc>
        <w:tc>
          <w:tcPr>
            <w:tcW w:w="1134" w:type="dxa"/>
          </w:tcPr>
          <w:p w14:paraId="560D4077" w14:textId="77777777" w:rsidR="008041F2" w:rsidRPr="00FD0425" w:rsidRDefault="008041F2" w:rsidP="009354E2">
            <w:pPr>
              <w:pStyle w:val="TAC"/>
              <w:rPr>
                <w:lang w:eastAsia="ja-JP"/>
              </w:rPr>
            </w:pPr>
          </w:p>
        </w:tc>
      </w:tr>
      <w:tr w:rsidR="008041F2" w:rsidRPr="00FD0425" w14:paraId="0497C78E" w14:textId="77777777" w:rsidTr="008041F2">
        <w:tc>
          <w:tcPr>
            <w:tcW w:w="2552" w:type="dxa"/>
          </w:tcPr>
          <w:p w14:paraId="1AAB64AA" w14:textId="77777777" w:rsidR="008041F2" w:rsidRPr="00FD0425" w:rsidRDefault="008041F2" w:rsidP="008041F2">
            <w:pPr>
              <w:pStyle w:val="TAL"/>
              <w:ind w:left="227"/>
              <w:rPr>
                <w:lang w:eastAsia="ja-JP"/>
              </w:rPr>
            </w:pPr>
            <w:r w:rsidRPr="00FD0425">
              <w:rPr>
                <w:lang w:eastAsia="ja-JP"/>
              </w:rPr>
              <w:t xml:space="preserve">&gt;&gt;QoS Flow </w:t>
            </w:r>
            <w:r w:rsidRPr="00FD0425">
              <w:rPr>
                <w:rFonts w:cs="Arial"/>
                <w:bCs/>
                <w:iCs/>
                <w:lang w:eastAsia="ja-JP"/>
              </w:rPr>
              <w:t>Identifier</w:t>
            </w:r>
          </w:p>
        </w:tc>
        <w:tc>
          <w:tcPr>
            <w:tcW w:w="992" w:type="dxa"/>
          </w:tcPr>
          <w:p w14:paraId="3C418761" w14:textId="77777777" w:rsidR="008041F2" w:rsidRPr="00FD0425" w:rsidRDefault="008041F2" w:rsidP="008041F2">
            <w:pPr>
              <w:pStyle w:val="TAL"/>
              <w:rPr>
                <w:lang w:eastAsia="ja-JP"/>
              </w:rPr>
            </w:pPr>
            <w:r w:rsidRPr="00FD0425">
              <w:rPr>
                <w:lang w:eastAsia="ja-JP"/>
              </w:rPr>
              <w:t>M</w:t>
            </w:r>
          </w:p>
        </w:tc>
        <w:tc>
          <w:tcPr>
            <w:tcW w:w="1134" w:type="dxa"/>
          </w:tcPr>
          <w:p w14:paraId="38F361DD" w14:textId="77777777" w:rsidR="008041F2" w:rsidRPr="00FD0425" w:rsidRDefault="008041F2" w:rsidP="008041F2">
            <w:pPr>
              <w:pStyle w:val="TAL"/>
              <w:rPr>
                <w:bCs/>
                <w:i/>
                <w:szCs w:val="18"/>
                <w:lang w:eastAsia="ja-JP"/>
              </w:rPr>
            </w:pPr>
          </w:p>
        </w:tc>
        <w:tc>
          <w:tcPr>
            <w:tcW w:w="1585" w:type="dxa"/>
          </w:tcPr>
          <w:p w14:paraId="6BFE3C04" w14:textId="77777777" w:rsidR="008041F2" w:rsidRPr="00FD0425" w:rsidRDefault="008041F2" w:rsidP="008041F2">
            <w:pPr>
              <w:pStyle w:val="TAL"/>
              <w:rPr>
                <w:lang w:eastAsia="ja-JP"/>
              </w:rPr>
            </w:pPr>
            <w:r w:rsidRPr="00FD0425">
              <w:rPr>
                <w:lang w:eastAsia="ja-JP"/>
              </w:rPr>
              <w:t>9.2.3.10</w:t>
            </w:r>
          </w:p>
        </w:tc>
        <w:tc>
          <w:tcPr>
            <w:tcW w:w="1534" w:type="dxa"/>
          </w:tcPr>
          <w:p w14:paraId="13515267" w14:textId="77777777" w:rsidR="008041F2" w:rsidRPr="00FD0425" w:rsidRDefault="008041F2" w:rsidP="008041F2">
            <w:pPr>
              <w:pStyle w:val="TAL"/>
              <w:rPr>
                <w:lang w:eastAsia="ja-JP"/>
              </w:rPr>
            </w:pPr>
          </w:p>
        </w:tc>
        <w:tc>
          <w:tcPr>
            <w:tcW w:w="1134" w:type="dxa"/>
          </w:tcPr>
          <w:p w14:paraId="31D2F117" w14:textId="77777777" w:rsidR="008041F2" w:rsidRPr="00FD0425" w:rsidRDefault="008041F2" w:rsidP="009354E2">
            <w:pPr>
              <w:pStyle w:val="TAC"/>
              <w:rPr>
                <w:lang w:eastAsia="ja-JP"/>
              </w:rPr>
            </w:pPr>
            <w:r w:rsidRPr="002A3700">
              <w:rPr>
                <w:rFonts w:eastAsia="DengXian"/>
              </w:rPr>
              <w:t>–</w:t>
            </w:r>
          </w:p>
        </w:tc>
        <w:tc>
          <w:tcPr>
            <w:tcW w:w="1134" w:type="dxa"/>
          </w:tcPr>
          <w:p w14:paraId="0477D7A0" w14:textId="77777777" w:rsidR="008041F2" w:rsidRPr="00FD0425" w:rsidRDefault="008041F2" w:rsidP="009354E2">
            <w:pPr>
              <w:pStyle w:val="TAC"/>
              <w:rPr>
                <w:lang w:eastAsia="ja-JP"/>
              </w:rPr>
            </w:pPr>
          </w:p>
        </w:tc>
      </w:tr>
      <w:tr w:rsidR="008041F2" w:rsidRPr="00FD0425" w14:paraId="71374C1B" w14:textId="77777777" w:rsidTr="008041F2">
        <w:tc>
          <w:tcPr>
            <w:tcW w:w="2552" w:type="dxa"/>
          </w:tcPr>
          <w:p w14:paraId="4DCF4F6D" w14:textId="77777777" w:rsidR="008041F2" w:rsidRPr="00FD0425" w:rsidRDefault="008041F2" w:rsidP="008041F2">
            <w:pPr>
              <w:pStyle w:val="TAL"/>
              <w:ind w:left="227"/>
              <w:rPr>
                <w:lang w:eastAsia="ja-JP"/>
              </w:rPr>
            </w:pPr>
            <w:r w:rsidRPr="00FD0425">
              <w:rPr>
                <w:lang w:eastAsia="ja-JP"/>
              </w:rPr>
              <w:t>&gt;&gt;Notification Information</w:t>
            </w:r>
          </w:p>
        </w:tc>
        <w:tc>
          <w:tcPr>
            <w:tcW w:w="992" w:type="dxa"/>
          </w:tcPr>
          <w:p w14:paraId="2526F552" w14:textId="77777777" w:rsidR="008041F2" w:rsidRPr="00FD0425" w:rsidRDefault="008041F2" w:rsidP="008041F2">
            <w:pPr>
              <w:pStyle w:val="TAL"/>
              <w:rPr>
                <w:lang w:eastAsia="ja-JP"/>
              </w:rPr>
            </w:pPr>
            <w:r w:rsidRPr="00FD0425">
              <w:rPr>
                <w:lang w:eastAsia="ja-JP"/>
              </w:rPr>
              <w:t>M</w:t>
            </w:r>
          </w:p>
        </w:tc>
        <w:tc>
          <w:tcPr>
            <w:tcW w:w="1134" w:type="dxa"/>
          </w:tcPr>
          <w:p w14:paraId="629E13C4" w14:textId="77777777" w:rsidR="008041F2" w:rsidRPr="00FD0425" w:rsidRDefault="008041F2" w:rsidP="008041F2">
            <w:pPr>
              <w:pStyle w:val="TAL"/>
              <w:rPr>
                <w:bCs/>
                <w:i/>
                <w:szCs w:val="18"/>
                <w:lang w:eastAsia="ja-JP"/>
              </w:rPr>
            </w:pPr>
          </w:p>
        </w:tc>
        <w:tc>
          <w:tcPr>
            <w:tcW w:w="1585" w:type="dxa"/>
          </w:tcPr>
          <w:p w14:paraId="65694342" w14:textId="77777777" w:rsidR="008041F2" w:rsidRPr="00FD0425" w:rsidRDefault="008041F2" w:rsidP="008041F2">
            <w:pPr>
              <w:pStyle w:val="TAL"/>
              <w:rPr>
                <w:lang w:eastAsia="ja-JP"/>
              </w:rPr>
            </w:pPr>
            <w:r w:rsidRPr="00FD0425">
              <w:rPr>
                <w:lang w:eastAsia="ja-JP"/>
              </w:rPr>
              <w:t>ENUMERATED (fulfilled, not fulfilled, …)</w:t>
            </w:r>
          </w:p>
        </w:tc>
        <w:tc>
          <w:tcPr>
            <w:tcW w:w="1534" w:type="dxa"/>
          </w:tcPr>
          <w:p w14:paraId="12461AE3" w14:textId="77777777" w:rsidR="008041F2" w:rsidRPr="00FD0425" w:rsidRDefault="008041F2" w:rsidP="008041F2">
            <w:pPr>
              <w:pStyle w:val="TAL"/>
              <w:rPr>
                <w:lang w:eastAsia="ja-JP"/>
              </w:rPr>
            </w:pPr>
          </w:p>
        </w:tc>
        <w:tc>
          <w:tcPr>
            <w:tcW w:w="1134" w:type="dxa"/>
          </w:tcPr>
          <w:p w14:paraId="26823D20" w14:textId="77777777" w:rsidR="008041F2" w:rsidRPr="00FD0425" w:rsidRDefault="008041F2" w:rsidP="009354E2">
            <w:pPr>
              <w:pStyle w:val="TAC"/>
              <w:rPr>
                <w:lang w:eastAsia="ja-JP"/>
              </w:rPr>
            </w:pPr>
            <w:r w:rsidRPr="002A3700">
              <w:rPr>
                <w:rFonts w:eastAsia="DengXian"/>
              </w:rPr>
              <w:t>–</w:t>
            </w:r>
          </w:p>
        </w:tc>
        <w:tc>
          <w:tcPr>
            <w:tcW w:w="1134" w:type="dxa"/>
          </w:tcPr>
          <w:p w14:paraId="6D6FB31D" w14:textId="77777777" w:rsidR="008041F2" w:rsidRPr="00FD0425" w:rsidRDefault="008041F2" w:rsidP="009354E2">
            <w:pPr>
              <w:pStyle w:val="TAC"/>
              <w:rPr>
                <w:lang w:eastAsia="ja-JP"/>
              </w:rPr>
            </w:pPr>
          </w:p>
        </w:tc>
      </w:tr>
      <w:tr w:rsidR="008041F2" w:rsidRPr="00FD0425" w14:paraId="02703A27" w14:textId="77777777" w:rsidTr="008041F2">
        <w:tc>
          <w:tcPr>
            <w:tcW w:w="2552" w:type="dxa"/>
          </w:tcPr>
          <w:p w14:paraId="716F894A" w14:textId="77777777" w:rsidR="008041F2" w:rsidRPr="00FD0425" w:rsidRDefault="008041F2" w:rsidP="008041F2">
            <w:pPr>
              <w:pStyle w:val="TAL"/>
              <w:ind w:left="227"/>
              <w:rPr>
                <w:lang w:eastAsia="ja-JP"/>
              </w:rPr>
            </w:pPr>
            <w:r w:rsidRPr="00C42F7A">
              <w:rPr>
                <w:lang w:eastAsia="ja-JP"/>
              </w:rPr>
              <w:t>&gt;&gt;Current QoS Parameters Set Index</w:t>
            </w:r>
          </w:p>
        </w:tc>
        <w:tc>
          <w:tcPr>
            <w:tcW w:w="992" w:type="dxa"/>
          </w:tcPr>
          <w:p w14:paraId="5EF2C1DC" w14:textId="77777777" w:rsidR="008041F2" w:rsidRPr="00FD0425" w:rsidRDefault="008041F2" w:rsidP="008041F2">
            <w:pPr>
              <w:pStyle w:val="TAL"/>
              <w:rPr>
                <w:lang w:eastAsia="ja-JP"/>
              </w:rPr>
            </w:pPr>
            <w:r w:rsidRPr="00C42F7A">
              <w:rPr>
                <w:lang w:eastAsia="ja-JP"/>
              </w:rPr>
              <w:t>O</w:t>
            </w:r>
          </w:p>
        </w:tc>
        <w:tc>
          <w:tcPr>
            <w:tcW w:w="1134" w:type="dxa"/>
          </w:tcPr>
          <w:p w14:paraId="2203F701" w14:textId="77777777" w:rsidR="008041F2" w:rsidRPr="00FD0425" w:rsidRDefault="008041F2" w:rsidP="008041F2">
            <w:pPr>
              <w:pStyle w:val="TAL"/>
              <w:rPr>
                <w:bCs/>
                <w:i/>
                <w:szCs w:val="18"/>
                <w:lang w:eastAsia="ja-JP"/>
              </w:rPr>
            </w:pPr>
          </w:p>
        </w:tc>
        <w:tc>
          <w:tcPr>
            <w:tcW w:w="1585" w:type="dxa"/>
          </w:tcPr>
          <w:p w14:paraId="0D27B24A" w14:textId="77777777" w:rsidR="008041F2" w:rsidRPr="00F76765" w:rsidRDefault="008041F2" w:rsidP="009354E2">
            <w:pPr>
              <w:pStyle w:val="TAL"/>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A007D">
            <w:pPr>
              <w:pStyle w:val="TAL"/>
              <w:rPr>
                <w:lang w:eastAsia="ja-JP"/>
              </w:rPr>
            </w:pPr>
            <w:bookmarkStart w:id="7078" w:name="_Hlk44414974"/>
            <w:r w:rsidRPr="00C42F7A">
              <w:rPr>
                <w:lang w:eastAsia="ja-JP"/>
              </w:rPr>
              <w:t>9.2.3.</w:t>
            </w:r>
            <w:bookmarkEnd w:id="7078"/>
            <w:r w:rsidR="00863083">
              <w:rPr>
                <w:lang w:eastAsia="ja-JP"/>
              </w:rPr>
              <w:t>104</w:t>
            </w:r>
          </w:p>
        </w:tc>
        <w:tc>
          <w:tcPr>
            <w:tcW w:w="1534" w:type="dxa"/>
          </w:tcPr>
          <w:p w14:paraId="6C4CB3B6" w14:textId="77777777" w:rsidR="008041F2" w:rsidRPr="009354E2" w:rsidRDefault="008041F2" w:rsidP="007A007D">
            <w:pPr>
              <w:pStyle w:val="TAL"/>
            </w:pPr>
            <w:r w:rsidRPr="009354E2">
              <w:rPr>
                <w:rFonts w:eastAsia="Batang"/>
              </w:rPr>
              <w:t>Index to the currently fulfilled alternative QoS parameters set. Value 0 indicates that NG-RAN cannot even fulfil the lowest alternative parameter set.</w:t>
            </w:r>
          </w:p>
        </w:tc>
        <w:tc>
          <w:tcPr>
            <w:tcW w:w="1134" w:type="dxa"/>
          </w:tcPr>
          <w:p w14:paraId="55973B7C" w14:textId="77777777" w:rsidR="008041F2" w:rsidRPr="00FD0425" w:rsidRDefault="008041F2" w:rsidP="009354E2">
            <w:pPr>
              <w:pStyle w:val="TAC"/>
              <w:rPr>
                <w:lang w:eastAsia="ja-JP"/>
              </w:rPr>
            </w:pPr>
            <w:r w:rsidRPr="00C42F7A">
              <w:rPr>
                <w:lang w:eastAsia="ja-JP"/>
              </w:rPr>
              <w:t>YES</w:t>
            </w:r>
          </w:p>
        </w:tc>
        <w:tc>
          <w:tcPr>
            <w:tcW w:w="1134" w:type="dxa"/>
          </w:tcPr>
          <w:p w14:paraId="25D1F351" w14:textId="77777777" w:rsidR="008041F2" w:rsidRPr="00FD0425" w:rsidRDefault="007A007D" w:rsidP="009354E2">
            <w:pPr>
              <w:pStyle w:val="TAC"/>
              <w:rPr>
                <w:lang w:eastAsia="ja-JP"/>
              </w:rPr>
            </w:pPr>
            <w:r>
              <w:rPr>
                <w:lang w:eastAsia="ja-JP"/>
              </w:rPr>
              <w:t>i</w:t>
            </w:r>
            <w:r w:rsidR="008041F2" w:rsidRPr="00C42F7A">
              <w:rPr>
                <w:lang w:eastAsia="ja-JP"/>
              </w:rPr>
              <w:t>gnore</w:t>
            </w:r>
          </w:p>
        </w:tc>
      </w:tr>
    </w:tbl>
    <w:p w14:paraId="2673A7D6" w14:textId="77777777" w:rsidR="00F02090" w:rsidRPr="00FD0425" w:rsidRDefault="00F02090" w:rsidP="00F02090">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694C97">
            <w:pPr>
              <w:pStyle w:val="TAL"/>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694C97">
            <w:pPr>
              <w:pStyle w:val="TAL"/>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F02090"/>
    <w:p w14:paraId="7E5DA51D" w14:textId="77777777" w:rsidR="00F02090" w:rsidRPr="00FD0425" w:rsidRDefault="00F02090" w:rsidP="00F02090">
      <w:pPr>
        <w:pStyle w:val="Heading4"/>
      </w:pPr>
      <w:bookmarkStart w:id="7079" w:name="_Toc20955367"/>
      <w:bookmarkStart w:id="7080" w:name="_Toc29991570"/>
      <w:bookmarkStart w:id="7081" w:name="_Toc36555971"/>
      <w:bookmarkStart w:id="7082" w:name="_Toc44497716"/>
      <w:bookmarkStart w:id="7083" w:name="_Toc45108103"/>
      <w:bookmarkStart w:id="7084" w:name="_Toc45901723"/>
      <w:bookmarkStart w:id="7085" w:name="_Toc51850804"/>
      <w:bookmarkStart w:id="7086" w:name="_Toc56693808"/>
      <w:bookmarkStart w:id="7087" w:name="_Toc64447352"/>
      <w:bookmarkStart w:id="7088" w:name="_Toc66286846"/>
      <w:bookmarkStart w:id="7089" w:name="_Toc74151541"/>
      <w:bookmarkStart w:id="7090" w:name="_Toc88654014"/>
      <w:bookmarkStart w:id="7091" w:name="_Toc97904370"/>
      <w:bookmarkStart w:id="7092" w:name="_Toc105175411"/>
      <w:bookmarkStart w:id="7093" w:name="_Toc113826441"/>
      <w:bookmarkStart w:id="7094" w:name="_Toc120032567"/>
      <w:r w:rsidRPr="00FD0425">
        <w:t>9.2.3.58</w:t>
      </w:r>
      <w:r w:rsidRPr="00FD0425">
        <w:tab/>
        <w:t>Request</w:t>
      </w:r>
      <w:r w:rsidRPr="00FD0425">
        <w:rPr>
          <w:rFonts w:cs="Arial"/>
          <w:lang w:eastAsia="zh-CN"/>
        </w:rPr>
        <w:t xml:space="preserve"> Reporting Reference ID</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6994464A" w14:textId="77777777" w:rsidR="00F02090" w:rsidRPr="00FD0425" w:rsidRDefault="00F02090" w:rsidP="00F02090">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F02090" w:rsidRPr="00FD0425" w14:paraId="0D148782" w14:textId="77777777" w:rsidTr="00694C97">
        <w:tc>
          <w:tcPr>
            <w:tcW w:w="2943"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694C97">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694C97">
            <w:pPr>
              <w:pStyle w:val="TAH"/>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694C97">
            <w:pPr>
              <w:pStyle w:val="TAH"/>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694C97">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694C97">
            <w:pPr>
              <w:pStyle w:val="TAH"/>
            </w:pPr>
            <w:r w:rsidRPr="00FD0425">
              <w:t>Semantics Description</w:t>
            </w:r>
          </w:p>
        </w:tc>
      </w:tr>
      <w:tr w:rsidR="00F02090" w:rsidRPr="00FD0425" w14:paraId="0B47B387" w14:textId="77777777" w:rsidTr="00694C97">
        <w:tc>
          <w:tcPr>
            <w:tcW w:w="2943"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694C97">
            <w:pPr>
              <w:pStyle w:val="TAL"/>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694C97">
            <w:pPr>
              <w:pStyle w:val="TAL"/>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694C97">
            <w:pPr>
              <w:pStyle w:val="TAL"/>
            </w:pPr>
          </w:p>
        </w:tc>
        <w:tc>
          <w:tcPr>
            <w:tcW w:w="1984"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694C97">
            <w:pPr>
              <w:pStyle w:val="TAL"/>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694C97">
            <w:pPr>
              <w:pStyle w:val="TAL"/>
            </w:pPr>
          </w:p>
        </w:tc>
      </w:tr>
    </w:tbl>
    <w:p w14:paraId="58BEECAD" w14:textId="77777777" w:rsidR="00F02090" w:rsidRPr="00FD0425" w:rsidRDefault="00F02090" w:rsidP="00F02090">
      <w:pPr>
        <w:rPr>
          <w:rFonts w:hint="eastAsia"/>
          <w:lang w:eastAsia="zh-CN"/>
        </w:rPr>
      </w:pPr>
    </w:p>
    <w:p w14:paraId="2F8A9040" w14:textId="77777777" w:rsidR="00F02090" w:rsidRPr="00FD0425" w:rsidRDefault="00F02090" w:rsidP="00F02090">
      <w:pPr>
        <w:pStyle w:val="Heading4"/>
      </w:pPr>
      <w:bookmarkStart w:id="7095" w:name="_Toc20955368"/>
      <w:bookmarkStart w:id="7096" w:name="_Toc29991571"/>
      <w:bookmarkStart w:id="7097" w:name="_Toc36555972"/>
      <w:bookmarkStart w:id="7098" w:name="_Toc44497717"/>
      <w:bookmarkStart w:id="7099" w:name="_Toc45108104"/>
      <w:bookmarkStart w:id="7100" w:name="_Toc45901724"/>
      <w:bookmarkStart w:id="7101" w:name="_Toc51850805"/>
      <w:bookmarkStart w:id="7102" w:name="_Toc56693809"/>
      <w:bookmarkStart w:id="7103" w:name="_Toc64447353"/>
      <w:bookmarkStart w:id="7104" w:name="_Toc66286847"/>
      <w:bookmarkStart w:id="7105" w:name="_Toc74151542"/>
      <w:bookmarkStart w:id="7106" w:name="_Toc88654015"/>
      <w:bookmarkStart w:id="7107" w:name="_Toc97904371"/>
      <w:bookmarkStart w:id="7108" w:name="_Toc105175412"/>
      <w:bookmarkStart w:id="7109" w:name="_Toc113826442"/>
      <w:bookmarkStart w:id="7110" w:name="_Toc120032568"/>
      <w:r w:rsidRPr="00FD0425">
        <w:t>9.2.3.59</w:t>
      </w:r>
      <w:r w:rsidRPr="00FD0425">
        <w:tab/>
        <w:t>User plane traffic activity report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71CCB433" w14:textId="77777777" w:rsidR="00F02090" w:rsidRPr="00FD0425" w:rsidRDefault="00F02090" w:rsidP="00F02090">
      <w:r w:rsidRPr="00FD0425">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02090" w:rsidRPr="00FD0425" w14:paraId="25F827AA" w14:textId="77777777" w:rsidTr="00694C97">
        <w:tc>
          <w:tcPr>
            <w:tcW w:w="2160" w:type="dxa"/>
          </w:tcPr>
          <w:p w14:paraId="5529F745"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08BBD5EB" w14:textId="77777777" w:rsidR="00F02090" w:rsidRPr="00FD0425" w:rsidRDefault="00F02090" w:rsidP="00694C97">
            <w:pPr>
              <w:pStyle w:val="TAH"/>
              <w:rPr>
                <w:rFonts w:cs="Arial"/>
                <w:lang w:eastAsia="ja-JP"/>
              </w:rPr>
            </w:pPr>
            <w:r w:rsidRPr="00FD0425">
              <w:rPr>
                <w:rFonts w:cs="Arial"/>
                <w:lang w:eastAsia="ja-JP"/>
              </w:rPr>
              <w:t>Range</w:t>
            </w:r>
          </w:p>
        </w:tc>
        <w:tc>
          <w:tcPr>
            <w:tcW w:w="1512" w:type="dxa"/>
          </w:tcPr>
          <w:p w14:paraId="290A53CA"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382" w:type="dxa"/>
          </w:tcPr>
          <w:p w14:paraId="0C3D47CC"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296BB678" w14:textId="77777777" w:rsidTr="00694C97">
        <w:tc>
          <w:tcPr>
            <w:tcW w:w="2160" w:type="dxa"/>
          </w:tcPr>
          <w:p w14:paraId="3C167455" w14:textId="77777777" w:rsidR="00F02090" w:rsidRPr="00FD0425" w:rsidRDefault="00F02090" w:rsidP="00694C97">
            <w:pPr>
              <w:pStyle w:val="TAL"/>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694C97">
            <w:pPr>
              <w:pStyle w:val="TAL"/>
              <w:rPr>
                <w:lang w:eastAsia="ja-JP"/>
              </w:rPr>
            </w:pPr>
            <w:r w:rsidRPr="00FD0425">
              <w:rPr>
                <w:lang w:eastAsia="ja-JP"/>
              </w:rPr>
              <w:t>M</w:t>
            </w:r>
          </w:p>
        </w:tc>
        <w:tc>
          <w:tcPr>
            <w:tcW w:w="1080" w:type="dxa"/>
          </w:tcPr>
          <w:p w14:paraId="0C6D3CFC" w14:textId="77777777" w:rsidR="00F02090" w:rsidRPr="00FD0425" w:rsidRDefault="00F02090" w:rsidP="00694C97">
            <w:pPr>
              <w:pStyle w:val="TAL"/>
              <w:rPr>
                <w:bCs/>
                <w:i/>
                <w:szCs w:val="18"/>
                <w:lang w:eastAsia="ja-JP"/>
              </w:rPr>
            </w:pPr>
          </w:p>
        </w:tc>
        <w:tc>
          <w:tcPr>
            <w:tcW w:w="1512" w:type="dxa"/>
          </w:tcPr>
          <w:p w14:paraId="55C950CF" w14:textId="77777777" w:rsidR="00F02090" w:rsidRPr="00FD0425" w:rsidRDefault="00F02090" w:rsidP="00694C97">
            <w:pPr>
              <w:pStyle w:val="TAL"/>
              <w:rPr>
                <w:lang w:eastAsia="ja-JP"/>
              </w:rPr>
            </w:pPr>
            <w:r w:rsidRPr="00FD0425">
              <w:rPr>
                <w:lang w:eastAsia="ja-JP"/>
              </w:rPr>
              <w:t>ENUMERATED (inactive, re-activated, …)</w:t>
            </w:r>
          </w:p>
        </w:tc>
        <w:tc>
          <w:tcPr>
            <w:tcW w:w="3382" w:type="dxa"/>
          </w:tcPr>
          <w:p w14:paraId="272DF70F" w14:textId="77777777" w:rsidR="00F02090" w:rsidRPr="00FD0425" w:rsidRDefault="00F02090" w:rsidP="00694C97">
            <w:pPr>
              <w:pStyle w:val="TAL"/>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F02090">
      <w:pPr>
        <w:rPr>
          <w:b/>
        </w:rPr>
      </w:pPr>
    </w:p>
    <w:p w14:paraId="5AF63C7D" w14:textId="77777777" w:rsidR="00F02090" w:rsidRPr="00FD0425" w:rsidRDefault="00F02090" w:rsidP="00F02090">
      <w:pPr>
        <w:pStyle w:val="Heading4"/>
      </w:pPr>
      <w:bookmarkStart w:id="7111" w:name="_Toc20955369"/>
      <w:bookmarkStart w:id="7112" w:name="_Toc29991572"/>
      <w:bookmarkStart w:id="7113" w:name="_Toc36555973"/>
      <w:bookmarkStart w:id="7114" w:name="_Toc44497718"/>
      <w:bookmarkStart w:id="7115" w:name="_Toc45108105"/>
      <w:bookmarkStart w:id="7116" w:name="_Toc45901725"/>
      <w:bookmarkStart w:id="7117" w:name="_Toc51850806"/>
      <w:bookmarkStart w:id="7118" w:name="_Toc56693810"/>
      <w:bookmarkStart w:id="7119" w:name="_Toc64447354"/>
      <w:bookmarkStart w:id="7120" w:name="_Toc66286848"/>
      <w:bookmarkStart w:id="7121" w:name="_Toc74151543"/>
      <w:bookmarkStart w:id="7122" w:name="_Toc88654016"/>
      <w:bookmarkStart w:id="7123" w:name="_Toc97904372"/>
      <w:bookmarkStart w:id="7124" w:name="_Toc105175413"/>
      <w:bookmarkStart w:id="7125" w:name="_Toc113826443"/>
      <w:bookmarkStart w:id="7126" w:name="_Toc120032569"/>
      <w:r w:rsidRPr="00FD0425">
        <w:t>9.2.3.60</w:t>
      </w:r>
      <w:r w:rsidRPr="00FD0425">
        <w:tab/>
        <w:t>Lower Layer presence status change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337B8058" w14:textId="77777777" w:rsidR="00F02090" w:rsidRPr="00FD0425" w:rsidRDefault="00F02090" w:rsidP="00F02090">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02090" w:rsidRPr="00FD0425" w14:paraId="6D0D717C" w14:textId="77777777" w:rsidTr="00694C97">
        <w:tc>
          <w:tcPr>
            <w:tcW w:w="2160" w:type="dxa"/>
          </w:tcPr>
          <w:p w14:paraId="23F79041"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694C97">
            <w:pPr>
              <w:pStyle w:val="TAH"/>
              <w:rPr>
                <w:rFonts w:cs="Arial"/>
                <w:lang w:eastAsia="ja-JP"/>
              </w:rPr>
            </w:pPr>
            <w:r w:rsidRPr="00FD0425">
              <w:rPr>
                <w:rFonts w:cs="Arial"/>
                <w:lang w:eastAsia="ja-JP"/>
              </w:rPr>
              <w:t>Presence</w:t>
            </w:r>
          </w:p>
        </w:tc>
        <w:tc>
          <w:tcPr>
            <w:tcW w:w="1080" w:type="dxa"/>
          </w:tcPr>
          <w:p w14:paraId="3C062600" w14:textId="77777777" w:rsidR="00F02090" w:rsidRPr="00FD0425" w:rsidRDefault="00F02090" w:rsidP="00694C97">
            <w:pPr>
              <w:pStyle w:val="TAH"/>
              <w:rPr>
                <w:rFonts w:cs="Arial"/>
                <w:lang w:eastAsia="ja-JP"/>
              </w:rPr>
            </w:pPr>
            <w:r w:rsidRPr="00FD0425">
              <w:rPr>
                <w:rFonts w:cs="Arial"/>
                <w:lang w:eastAsia="ja-JP"/>
              </w:rPr>
              <w:t>Range</w:t>
            </w:r>
          </w:p>
        </w:tc>
        <w:tc>
          <w:tcPr>
            <w:tcW w:w="1512" w:type="dxa"/>
          </w:tcPr>
          <w:p w14:paraId="52EC9628"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3382" w:type="dxa"/>
          </w:tcPr>
          <w:p w14:paraId="5949534C"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4598D84F" w14:textId="77777777" w:rsidTr="00694C97">
        <w:tc>
          <w:tcPr>
            <w:tcW w:w="2160" w:type="dxa"/>
          </w:tcPr>
          <w:p w14:paraId="37C78AF3" w14:textId="77777777" w:rsidR="00F02090" w:rsidRPr="00FD0425" w:rsidRDefault="00F02090" w:rsidP="00694C97">
            <w:pPr>
              <w:pStyle w:val="TAL"/>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694C97">
            <w:pPr>
              <w:pStyle w:val="TAL"/>
              <w:rPr>
                <w:lang w:eastAsia="ja-JP"/>
              </w:rPr>
            </w:pPr>
            <w:r w:rsidRPr="00FD0425">
              <w:rPr>
                <w:lang w:eastAsia="ja-JP"/>
              </w:rPr>
              <w:t>M</w:t>
            </w:r>
          </w:p>
        </w:tc>
        <w:tc>
          <w:tcPr>
            <w:tcW w:w="1080" w:type="dxa"/>
          </w:tcPr>
          <w:p w14:paraId="5A918D20" w14:textId="77777777" w:rsidR="00F02090" w:rsidRPr="00FD0425" w:rsidRDefault="00F02090" w:rsidP="00694C97">
            <w:pPr>
              <w:pStyle w:val="TAL"/>
              <w:rPr>
                <w:bCs/>
                <w:i/>
                <w:szCs w:val="18"/>
                <w:lang w:eastAsia="ja-JP"/>
              </w:rPr>
            </w:pPr>
          </w:p>
        </w:tc>
        <w:tc>
          <w:tcPr>
            <w:tcW w:w="1512" w:type="dxa"/>
          </w:tcPr>
          <w:p w14:paraId="1CDFF7F1" w14:textId="77777777" w:rsidR="00F02090" w:rsidRPr="00FD0425" w:rsidRDefault="00F02090" w:rsidP="00694C97">
            <w:pPr>
              <w:pStyle w:val="TAL"/>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3382" w:type="dxa"/>
          </w:tcPr>
          <w:p w14:paraId="5737A0EE" w14:textId="77777777" w:rsidR="0073558E" w:rsidRPr="00FD0425" w:rsidRDefault="00F02090" w:rsidP="0073558E">
            <w:pPr>
              <w:pStyle w:val="TAL"/>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558E">
            <w:pPr>
              <w:pStyle w:val="TAL"/>
              <w:rPr>
                <w:rFonts w:cs="Arial"/>
                <w:lang w:eastAsia="ja-JP"/>
              </w:rPr>
            </w:pPr>
            <w:r w:rsidRPr="00FD0425">
              <w:rPr>
                <w:rFonts w:cs="Arial"/>
                <w:lang w:eastAsia="ja-JP"/>
              </w:rPr>
              <w:t>"resume lower layers" shall restore SCG.</w:t>
            </w:r>
          </w:p>
          <w:p w14:paraId="1DC910DE" w14:textId="77777777" w:rsidR="00F02090" w:rsidRPr="00FD0425" w:rsidRDefault="0073558E" w:rsidP="00694C97">
            <w:pPr>
              <w:pStyle w:val="TAL"/>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F02090">
      <w:pPr>
        <w:rPr>
          <w:b/>
        </w:rPr>
      </w:pPr>
    </w:p>
    <w:p w14:paraId="41D2A662" w14:textId="77777777" w:rsidR="00F02090" w:rsidRPr="00FD0425" w:rsidRDefault="00F02090" w:rsidP="00F02090">
      <w:pPr>
        <w:pStyle w:val="Heading4"/>
      </w:pPr>
      <w:bookmarkStart w:id="7127" w:name="_Toc20955370"/>
      <w:bookmarkStart w:id="7128" w:name="_Toc29991573"/>
      <w:bookmarkStart w:id="7129" w:name="_Toc36555974"/>
      <w:bookmarkStart w:id="7130" w:name="_Toc44497719"/>
      <w:bookmarkStart w:id="7131" w:name="_Toc45108106"/>
      <w:bookmarkStart w:id="7132" w:name="_Toc45901726"/>
      <w:bookmarkStart w:id="7133" w:name="_Toc51850807"/>
      <w:bookmarkStart w:id="7134" w:name="_Toc56693811"/>
      <w:bookmarkStart w:id="7135" w:name="_Toc64447355"/>
      <w:bookmarkStart w:id="7136" w:name="_Toc66286849"/>
      <w:bookmarkStart w:id="7137" w:name="_Toc74151544"/>
      <w:bookmarkStart w:id="7138" w:name="_Toc88654017"/>
      <w:bookmarkStart w:id="7139" w:name="_Toc97904373"/>
      <w:bookmarkStart w:id="7140" w:name="_Toc105175414"/>
      <w:bookmarkStart w:id="7141" w:name="_Toc113826444"/>
      <w:bookmarkStart w:id="7142" w:name="_Toc120032570"/>
      <w:r w:rsidRPr="00FD0425">
        <w:t>9.2.3.61</w:t>
      </w:r>
      <w:r w:rsidRPr="00FD0425">
        <w:tab/>
        <w:t>RRC Resume Cause</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945D006" w14:textId="77777777" w:rsidR="00F02090" w:rsidRPr="00FD0425" w:rsidRDefault="00F02090" w:rsidP="00F02090">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F02090" w:rsidRPr="00FD0425" w14:paraId="735F92FD" w14:textId="77777777" w:rsidTr="00694C97">
        <w:tblPrEx>
          <w:tblCellMar>
            <w:top w:w="0" w:type="dxa"/>
            <w:bottom w:w="0" w:type="dxa"/>
          </w:tblCellMar>
        </w:tblPrEx>
        <w:tc>
          <w:tcPr>
            <w:tcW w:w="2552" w:type="dxa"/>
          </w:tcPr>
          <w:p w14:paraId="164A4887" w14:textId="77777777" w:rsidR="00F02090" w:rsidRPr="00FD0425" w:rsidRDefault="00F02090" w:rsidP="00694C97">
            <w:pPr>
              <w:pStyle w:val="TAH"/>
              <w:rPr>
                <w:lang w:eastAsia="ja-JP"/>
              </w:rPr>
            </w:pPr>
            <w:r w:rsidRPr="00FD0425">
              <w:rPr>
                <w:lang w:eastAsia="ja-JP"/>
              </w:rPr>
              <w:t>IE/Group Name</w:t>
            </w:r>
          </w:p>
        </w:tc>
        <w:tc>
          <w:tcPr>
            <w:tcW w:w="1134" w:type="dxa"/>
          </w:tcPr>
          <w:p w14:paraId="3ACD2E6C" w14:textId="77777777" w:rsidR="00F02090" w:rsidRPr="00FD0425" w:rsidRDefault="00F02090" w:rsidP="00694C97">
            <w:pPr>
              <w:pStyle w:val="TAH"/>
              <w:rPr>
                <w:lang w:eastAsia="ja-JP"/>
              </w:rPr>
            </w:pPr>
            <w:r w:rsidRPr="00FD0425">
              <w:rPr>
                <w:lang w:eastAsia="ja-JP"/>
              </w:rPr>
              <w:t>Presence</w:t>
            </w:r>
          </w:p>
        </w:tc>
        <w:tc>
          <w:tcPr>
            <w:tcW w:w="1384" w:type="dxa"/>
          </w:tcPr>
          <w:p w14:paraId="6C7AB4BB" w14:textId="77777777" w:rsidR="00F02090" w:rsidRPr="00FD0425" w:rsidRDefault="00F02090" w:rsidP="00694C97">
            <w:pPr>
              <w:pStyle w:val="TAH"/>
              <w:rPr>
                <w:lang w:eastAsia="ja-JP"/>
              </w:rPr>
            </w:pPr>
            <w:r w:rsidRPr="00FD0425">
              <w:rPr>
                <w:lang w:eastAsia="ja-JP"/>
              </w:rPr>
              <w:t>Range</w:t>
            </w:r>
          </w:p>
        </w:tc>
        <w:tc>
          <w:tcPr>
            <w:tcW w:w="2976" w:type="dxa"/>
          </w:tcPr>
          <w:p w14:paraId="3A745F6C" w14:textId="77777777" w:rsidR="00F02090" w:rsidRPr="00FD0425" w:rsidRDefault="00F02090" w:rsidP="00694C97">
            <w:pPr>
              <w:pStyle w:val="TAH"/>
              <w:rPr>
                <w:lang w:eastAsia="ja-JP"/>
              </w:rPr>
            </w:pPr>
            <w:r w:rsidRPr="00FD0425">
              <w:rPr>
                <w:lang w:eastAsia="ja-JP"/>
              </w:rPr>
              <w:t>IE type and reference</w:t>
            </w:r>
          </w:p>
        </w:tc>
        <w:tc>
          <w:tcPr>
            <w:tcW w:w="1701" w:type="dxa"/>
          </w:tcPr>
          <w:p w14:paraId="1D7D84E2" w14:textId="77777777" w:rsidR="00F02090" w:rsidRPr="00FD0425" w:rsidRDefault="00F02090" w:rsidP="00694C97">
            <w:pPr>
              <w:pStyle w:val="TAH"/>
              <w:rPr>
                <w:lang w:eastAsia="ja-JP"/>
              </w:rPr>
            </w:pPr>
            <w:r w:rsidRPr="00FD0425">
              <w:rPr>
                <w:lang w:eastAsia="ja-JP"/>
              </w:rPr>
              <w:t>Semantics description</w:t>
            </w:r>
          </w:p>
        </w:tc>
      </w:tr>
      <w:tr w:rsidR="00F02090" w:rsidRPr="00FD0425" w14:paraId="78B686B6" w14:textId="77777777" w:rsidTr="00694C97">
        <w:tblPrEx>
          <w:tblCellMar>
            <w:top w:w="0" w:type="dxa"/>
            <w:bottom w:w="0" w:type="dxa"/>
          </w:tblCellMar>
        </w:tblPrEx>
        <w:tc>
          <w:tcPr>
            <w:tcW w:w="2552" w:type="dxa"/>
          </w:tcPr>
          <w:p w14:paraId="3496D94A" w14:textId="77777777" w:rsidR="00F02090" w:rsidRPr="00FD0425" w:rsidRDefault="00F02090" w:rsidP="00694C97">
            <w:pPr>
              <w:pStyle w:val="TAL"/>
              <w:rPr>
                <w:lang w:eastAsia="ja-JP"/>
              </w:rPr>
            </w:pPr>
            <w:r w:rsidRPr="00FD0425">
              <w:rPr>
                <w:lang w:eastAsia="ja-JP"/>
              </w:rPr>
              <w:t>RRC Resume Cause</w:t>
            </w:r>
          </w:p>
        </w:tc>
        <w:tc>
          <w:tcPr>
            <w:tcW w:w="1134" w:type="dxa"/>
          </w:tcPr>
          <w:p w14:paraId="1A1ABC95" w14:textId="77777777" w:rsidR="00F02090" w:rsidRPr="00FD0425" w:rsidRDefault="00F02090" w:rsidP="00694C97">
            <w:pPr>
              <w:pStyle w:val="TAL"/>
              <w:rPr>
                <w:lang w:eastAsia="ja-JP"/>
              </w:rPr>
            </w:pPr>
            <w:r w:rsidRPr="00FD0425">
              <w:rPr>
                <w:lang w:eastAsia="ja-JP"/>
              </w:rPr>
              <w:t>M</w:t>
            </w:r>
          </w:p>
        </w:tc>
        <w:tc>
          <w:tcPr>
            <w:tcW w:w="1384" w:type="dxa"/>
          </w:tcPr>
          <w:p w14:paraId="0EC16BA9" w14:textId="77777777" w:rsidR="00F02090" w:rsidRPr="00FD0425" w:rsidRDefault="00F02090" w:rsidP="00694C97">
            <w:pPr>
              <w:pStyle w:val="TAL"/>
              <w:rPr>
                <w:lang w:eastAsia="ja-JP"/>
              </w:rPr>
            </w:pPr>
          </w:p>
        </w:tc>
        <w:tc>
          <w:tcPr>
            <w:tcW w:w="2976" w:type="dxa"/>
          </w:tcPr>
          <w:p w14:paraId="2D4BE978" w14:textId="77777777" w:rsidR="00F02090" w:rsidRPr="00FD0425" w:rsidRDefault="00F02090" w:rsidP="00694C97">
            <w:pPr>
              <w:pStyle w:val="TAL"/>
              <w:rPr>
                <w:lang w:eastAsia="ja-JP"/>
              </w:rPr>
            </w:pPr>
            <w:r w:rsidRPr="00FD0425">
              <w:rPr>
                <w:snapToGrid w:val="0"/>
                <w:lang w:eastAsia="ja-JP"/>
              </w:rPr>
              <w:t>ENUMERATED (rna-Update, ...)</w:t>
            </w:r>
          </w:p>
        </w:tc>
        <w:tc>
          <w:tcPr>
            <w:tcW w:w="1701" w:type="dxa"/>
          </w:tcPr>
          <w:p w14:paraId="5448677A" w14:textId="77777777" w:rsidR="00F02090" w:rsidRPr="00FD0425" w:rsidRDefault="00F02090" w:rsidP="00694C97">
            <w:pPr>
              <w:pStyle w:val="TAL"/>
              <w:rPr>
                <w:lang w:eastAsia="ja-JP"/>
              </w:rPr>
            </w:pPr>
          </w:p>
        </w:tc>
      </w:tr>
    </w:tbl>
    <w:p w14:paraId="0D5AFAB1" w14:textId="77777777" w:rsidR="00F02090" w:rsidRPr="00FD0425" w:rsidRDefault="00F02090" w:rsidP="00F02090"/>
    <w:p w14:paraId="76501477" w14:textId="77777777" w:rsidR="00F02090" w:rsidRPr="00FD0425" w:rsidRDefault="00F02090" w:rsidP="00F02090">
      <w:pPr>
        <w:pStyle w:val="Heading4"/>
        <w:rPr>
          <w:rFonts w:eastAsia="Batang"/>
        </w:rPr>
      </w:pPr>
      <w:bookmarkStart w:id="7143" w:name="_Toc20955371"/>
      <w:bookmarkStart w:id="7144" w:name="_Toc29991574"/>
      <w:bookmarkStart w:id="7145" w:name="_Toc36555975"/>
      <w:bookmarkStart w:id="7146" w:name="_Toc44497720"/>
      <w:bookmarkStart w:id="7147" w:name="_Toc45108107"/>
      <w:bookmarkStart w:id="7148" w:name="_Toc45901727"/>
      <w:bookmarkStart w:id="7149" w:name="_Toc51850808"/>
      <w:bookmarkStart w:id="7150" w:name="_Toc56693812"/>
      <w:bookmarkStart w:id="7151" w:name="_Toc64447356"/>
      <w:bookmarkStart w:id="7152" w:name="_Toc66286850"/>
      <w:bookmarkStart w:id="7153" w:name="_Toc74151545"/>
      <w:bookmarkStart w:id="7154" w:name="_Toc88654018"/>
      <w:bookmarkStart w:id="7155" w:name="_Toc97904374"/>
      <w:bookmarkStart w:id="7156" w:name="_Toc105175415"/>
      <w:bookmarkStart w:id="7157" w:name="_Toc113826445"/>
      <w:bookmarkStart w:id="7158" w:name="_Toc120032571"/>
      <w:r w:rsidRPr="00FD0425">
        <w:rPr>
          <w:rFonts w:eastAsia="Batang"/>
        </w:rPr>
        <w:t>9.2.3.62</w:t>
      </w:r>
      <w:r w:rsidRPr="00FD0425">
        <w:rPr>
          <w:rFonts w:eastAsia="Batang"/>
        </w:rPr>
        <w:tab/>
      </w:r>
      <w:r w:rsidRPr="00FD0425">
        <w:t>Priority Level</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792E13F6" w14:textId="77777777" w:rsidR="00F02090" w:rsidRPr="00FD0425" w:rsidRDefault="00F02090" w:rsidP="00F02090">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694C97">
        <w:tblPrEx>
          <w:tblCellMar>
            <w:top w:w="0" w:type="dxa"/>
            <w:bottom w:w="0" w:type="dxa"/>
          </w:tblCellMar>
        </w:tblPrEx>
        <w:tc>
          <w:tcPr>
            <w:tcW w:w="2448" w:type="dxa"/>
          </w:tcPr>
          <w:p w14:paraId="77C0B295" w14:textId="77777777" w:rsidR="00F02090" w:rsidRPr="00FD0425" w:rsidRDefault="00F02090" w:rsidP="00694C97">
            <w:pPr>
              <w:pStyle w:val="TAH"/>
            </w:pPr>
            <w:r w:rsidRPr="00FD0425">
              <w:t>IE/Group Name</w:t>
            </w:r>
          </w:p>
        </w:tc>
        <w:tc>
          <w:tcPr>
            <w:tcW w:w="1080" w:type="dxa"/>
          </w:tcPr>
          <w:p w14:paraId="369005D3" w14:textId="77777777" w:rsidR="00F02090" w:rsidRPr="00FD0425" w:rsidRDefault="00F02090" w:rsidP="00694C97">
            <w:pPr>
              <w:pStyle w:val="TAH"/>
            </w:pPr>
            <w:r w:rsidRPr="00FD0425">
              <w:t>Presence</w:t>
            </w:r>
          </w:p>
        </w:tc>
        <w:tc>
          <w:tcPr>
            <w:tcW w:w="1440" w:type="dxa"/>
          </w:tcPr>
          <w:p w14:paraId="4E3C47B1" w14:textId="77777777" w:rsidR="00F02090" w:rsidRPr="00FD0425" w:rsidRDefault="00F02090" w:rsidP="00694C97">
            <w:pPr>
              <w:pStyle w:val="TAH"/>
            </w:pPr>
            <w:r w:rsidRPr="00FD0425">
              <w:t>Range</w:t>
            </w:r>
          </w:p>
        </w:tc>
        <w:tc>
          <w:tcPr>
            <w:tcW w:w="1872" w:type="dxa"/>
          </w:tcPr>
          <w:p w14:paraId="79973B8C" w14:textId="77777777" w:rsidR="00F02090" w:rsidRPr="00FD0425" w:rsidRDefault="00F02090" w:rsidP="00694C97">
            <w:pPr>
              <w:pStyle w:val="TAH"/>
            </w:pPr>
            <w:r w:rsidRPr="00FD0425">
              <w:t>IE type and reference</w:t>
            </w:r>
          </w:p>
        </w:tc>
        <w:tc>
          <w:tcPr>
            <w:tcW w:w="2880" w:type="dxa"/>
          </w:tcPr>
          <w:p w14:paraId="39D4596E" w14:textId="77777777" w:rsidR="00F02090" w:rsidRPr="00FD0425" w:rsidRDefault="00F02090" w:rsidP="00694C97">
            <w:pPr>
              <w:pStyle w:val="TAH"/>
            </w:pPr>
            <w:r w:rsidRPr="00FD0425">
              <w:t>Semantics description</w:t>
            </w:r>
          </w:p>
        </w:tc>
      </w:tr>
      <w:tr w:rsidR="00F02090" w:rsidRPr="00FD0425" w14:paraId="20949BF2" w14:textId="77777777" w:rsidTr="00694C97">
        <w:tblPrEx>
          <w:tblCellMar>
            <w:top w:w="0" w:type="dxa"/>
            <w:bottom w:w="0" w:type="dxa"/>
          </w:tblCellMar>
        </w:tblPrEx>
        <w:tc>
          <w:tcPr>
            <w:tcW w:w="2448" w:type="dxa"/>
          </w:tcPr>
          <w:p w14:paraId="60CCAF94" w14:textId="77777777" w:rsidR="00F02090" w:rsidRPr="00FD0425" w:rsidRDefault="00F02090" w:rsidP="00694C97">
            <w:pPr>
              <w:pStyle w:val="TAL"/>
              <w:rPr>
                <w:rFonts w:cs="Arial"/>
              </w:rPr>
            </w:pPr>
            <w:r w:rsidRPr="00FD0425">
              <w:t>Priority Level</w:t>
            </w:r>
          </w:p>
        </w:tc>
        <w:tc>
          <w:tcPr>
            <w:tcW w:w="1080" w:type="dxa"/>
          </w:tcPr>
          <w:p w14:paraId="2778AACA" w14:textId="77777777" w:rsidR="00F02090" w:rsidRPr="00FD0425" w:rsidRDefault="00F02090" w:rsidP="00694C97">
            <w:pPr>
              <w:pStyle w:val="TAL"/>
              <w:rPr>
                <w:rFonts w:cs="Arial"/>
              </w:rPr>
            </w:pPr>
            <w:r w:rsidRPr="00FD0425">
              <w:rPr>
                <w:szCs w:val="22"/>
              </w:rPr>
              <w:t>M</w:t>
            </w:r>
          </w:p>
        </w:tc>
        <w:tc>
          <w:tcPr>
            <w:tcW w:w="1440" w:type="dxa"/>
          </w:tcPr>
          <w:p w14:paraId="5B3CE20B" w14:textId="77777777" w:rsidR="00F02090" w:rsidRPr="00FD0425" w:rsidRDefault="00F02090" w:rsidP="00694C97">
            <w:pPr>
              <w:pStyle w:val="TAL"/>
              <w:rPr>
                <w:i/>
              </w:rPr>
            </w:pPr>
          </w:p>
        </w:tc>
        <w:tc>
          <w:tcPr>
            <w:tcW w:w="1872" w:type="dxa"/>
          </w:tcPr>
          <w:p w14:paraId="49B8B7F5" w14:textId="77777777" w:rsidR="00F02090" w:rsidRPr="00FD0425" w:rsidRDefault="00F02090" w:rsidP="00694C97">
            <w:pPr>
              <w:pStyle w:val="TAL"/>
              <w:rPr>
                <w:rFonts w:cs="Arial"/>
              </w:rPr>
            </w:pPr>
            <w:r w:rsidRPr="00FD0425">
              <w:rPr>
                <w:szCs w:val="22"/>
              </w:rPr>
              <w:t>INTEGER (1..127, ...)</w:t>
            </w:r>
          </w:p>
        </w:tc>
        <w:tc>
          <w:tcPr>
            <w:tcW w:w="2880" w:type="dxa"/>
          </w:tcPr>
          <w:p w14:paraId="4E76046D" w14:textId="77777777" w:rsidR="00F02090" w:rsidRPr="00FD0425" w:rsidRDefault="00F02090" w:rsidP="00694C97">
            <w:pPr>
              <w:pStyle w:val="TAL"/>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F02090"/>
    <w:p w14:paraId="344132BF" w14:textId="77777777" w:rsidR="00F02090" w:rsidRPr="00FD0425" w:rsidRDefault="00F02090" w:rsidP="00F02090">
      <w:pPr>
        <w:pStyle w:val="Heading4"/>
      </w:pPr>
      <w:bookmarkStart w:id="7159" w:name="_Toc20955372"/>
      <w:bookmarkStart w:id="7160" w:name="_Toc29991575"/>
      <w:bookmarkStart w:id="7161" w:name="_Toc36555976"/>
      <w:bookmarkStart w:id="7162" w:name="_Toc44497721"/>
      <w:bookmarkStart w:id="7163" w:name="_Toc45108108"/>
      <w:bookmarkStart w:id="7164" w:name="_Toc45901728"/>
      <w:bookmarkStart w:id="7165" w:name="_Toc51850809"/>
      <w:bookmarkStart w:id="7166" w:name="_Toc56693813"/>
      <w:bookmarkStart w:id="7167" w:name="_Toc64447357"/>
      <w:bookmarkStart w:id="7168" w:name="_Toc66286851"/>
      <w:bookmarkStart w:id="7169" w:name="_Toc74151546"/>
      <w:bookmarkStart w:id="7170" w:name="_Toc88654019"/>
      <w:bookmarkStart w:id="7171" w:name="_Toc97904375"/>
      <w:bookmarkStart w:id="7172" w:name="_Toc105175416"/>
      <w:bookmarkStart w:id="7173" w:name="_Toc113826446"/>
      <w:bookmarkStart w:id="7174" w:name="_Toc120032572"/>
      <w:r w:rsidRPr="00FD0425">
        <w:t>9.2.3.63</w:t>
      </w:r>
      <w:r w:rsidRPr="00FD0425">
        <w:tab/>
        <w:t>PDCP SN Length</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4449883" w14:textId="77777777" w:rsidR="00F02090" w:rsidRPr="00FD0425" w:rsidRDefault="00F02090" w:rsidP="00F02090">
      <w:pPr>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1AA95AC1" w14:textId="77777777" w:rsidTr="00694C97">
        <w:tc>
          <w:tcPr>
            <w:tcW w:w="2518" w:type="dxa"/>
          </w:tcPr>
          <w:p w14:paraId="169BBAA0" w14:textId="77777777" w:rsidR="00F02090" w:rsidRPr="00FD0425" w:rsidRDefault="00F02090" w:rsidP="00694C97">
            <w:pPr>
              <w:pStyle w:val="TAH"/>
              <w:rPr>
                <w:rFonts w:cs="Arial"/>
                <w:lang w:eastAsia="ja-JP"/>
              </w:rPr>
            </w:pPr>
            <w:r w:rsidRPr="00FD0425">
              <w:rPr>
                <w:rFonts w:cs="Arial"/>
                <w:szCs w:val="18"/>
                <w:lang w:eastAsia="ja-JP"/>
              </w:rPr>
              <w:t>IE/Group Name</w:t>
            </w:r>
          </w:p>
        </w:tc>
        <w:tc>
          <w:tcPr>
            <w:tcW w:w="1134" w:type="dxa"/>
          </w:tcPr>
          <w:p w14:paraId="6F534837" w14:textId="77777777" w:rsidR="00F02090" w:rsidRPr="00FD0425" w:rsidRDefault="00F02090" w:rsidP="00694C97">
            <w:pPr>
              <w:pStyle w:val="TAH"/>
              <w:rPr>
                <w:rFonts w:cs="Arial"/>
                <w:lang w:eastAsia="ja-JP"/>
              </w:rPr>
            </w:pPr>
            <w:r w:rsidRPr="00FD0425">
              <w:rPr>
                <w:rFonts w:cs="Arial"/>
                <w:szCs w:val="18"/>
                <w:lang w:eastAsia="ja-JP"/>
              </w:rPr>
              <w:t>Presence</w:t>
            </w:r>
          </w:p>
        </w:tc>
        <w:tc>
          <w:tcPr>
            <w:tcW w:w="851" w:type="dxa"/>
          </w:tcPr>
          <w:p w14:paraId="690659BE" w14:textId="77777777" w:rsidR="00F02090" w:rsidRPr="00FD0425" w:rsidRDefault="00F02090" w:rsidP="00694C97">
            <w:pPr>
              <w:pStyle w:val="TAH"/>
              <w:rPr>
                <w:rFonts w:cs="Arial"/>
                <w:lang w:eastAsia="ja-JP"/>
              </w:rPr>
            </w:pPr>
            <w:r w:rsidRPr="00FD0425">
              <w:rPr>
                <w:rFonts w:cs="Arial"/>
                <w:szCs w:val="18"/>
                <w:lang w:eastAsia="ja-JP"/>
              </w:rPr>
              <w:t>Range</w:t>
            </w:r>
          </w:p>
        </w:tc>
        <w:tc>
          <w:tcPr>
            <w:tcW w:w="2409" w:type="dxa"/>
          </w:tcPr>
          <w:p w14:paraId="33ADC04A" w14:textId="77777777" w:rsidR="00F02090" w:rsidRPr="00FD0425" w:rsidRDefault="00F02090" w:rsidP="00694C97">
            <w:pPr>
              <w:pStyle w:val="TAH"/>
              <w:rPr>
                <w:rFonts w:cs="Arial"/>
                <w:lang w:eastAsia="ja-JP"/>
              </w:rPr>
            </w:pPr>
            <w:r w:rsidRPr="00FD0425">
              <w:rPr>
                <w:rFonts w:cs="Arial"/>
                <w:szCs w:val="18"/>
                <w:lang w:eastAsia="ja-JP"/>
              </w:rPr>
              <w:t>IE Type and Reference</w:t>
            </w:r>
          </w:p>
        </w:tc>
        <w:tc>
          <w:tcPr>
            <w:tcW w:w="2444" w:type="dxa"/>
          </w:tcPr>
          <w:p w14:paraId="2BB6B0CC" w14:textId="77777777" w:rsidR="00F02090" w:rsidRPr="00FD0425" w:rsidRDefault="00F02090" w:rsidP="00694C97">
            <w:pPr>
              <w:pStyle w:val="TAH"/>
              <w:rPr>
                <w:rFonts w:cs="Arial"/>
                <w:lang w:eastAsia="ja-JP"/>
              </w:rPr>
            </w:pPr>
            <w:r w:rsidRPr="00FD0425">
              <w:rPr>
                <w:rFonts w:cs="Arial"/>
                <w:szCs w:val="18"/>
                <w:lang w:eastAsia="ja-JP"/>
              </w:rPr>
              <w:t>Semantics Description</w:t>
            </w:r>
          </w:p>
        </w:tc>
      </w:tr>
      <w:tr w:rsidR="00F02090" w:rsidRPr="00FD0425" w14:paraId="1C51C0B6" w14:textId="77777777" w:rsidTr="00694C97">
        <w:tc>
          <w:tcPr>
            <w:tcW w:w="2518" w:type="dxa"/>
          </w:tcPr>
          <w:p w14:paraId="6E0B4D04" w14:textId="77777777" w:rsidR="00F02090" w:rsidRPr="00FD0425" w:rsidRDefault="00F02090" w:rsidP="00694C97">
            <w:pPr>
              <w:pStyle w:val="TAL"/>
              <w:rPr>
                <w:rFonts w:cs="Arial"/>
                <w:lang w:eastAsia="zh-CN"/>
              </w:rPr>
            </w:pPr>
            <w:r w:rsidRPr="00FD0425">
              <w:rPr>
                <w:rFonts w:cs="Geneva"/>
                <w:szCs w:val="18"/>
                <w:lang w:eastAsia="zh-CN"/>
              </w:rPr>
              <w:t>UL PDCP SN Length</w:t>
            </w:r>
          </w:p>
        </w:tc>
        <w:tc>
          <w:tcPr>
            <w:tcW w:w="1134" w:type="dxa"/>
          </w:tcPr>
          <w:p w14:paraId="4296876B" w14:textId="77777777" w:rsidR="00F02090" w:rsidRPr="00FD0425" w:rsidRDefault="00F02090" w:rsidP="00694C97">
            <w:pPr>
              <w:pStyle w:val="TAL"/>
              <w:rPr>
                <w:rFonts w:eastAsia="Symbol" w:cs="Arial"/>
                <w:lang w:eastAsia="zh-TW"/>
              </w:rPr>
            </w:pPr>
            <w:r w:rsidRPr="00FD0425">
              <w:rPr>
                <w:rFonts w:cs="Arial"/>
                <w:lang w:eastAsia="ja-JP"/>
              </w:rPr>
              <w:t>M</w:t>
            </w:r>
          </w:p>
        </w:tc>
        <w:tc>
          <w:tcPr>
            <w:tcW w:w="851" w:type="dxa"/>
          </w:tcPr>
          <w:p w14:paraId="23D5DC2E" w14:textId="77777777" w:rsidR="00F02090" w:rsidRPr="00FD0425" w:rsidRDefault="00F02090" w:rsidP="00694C97">
            <w:pPr>
              <w:pStyle w:val="TAL"/>
              <w:rPr>
                <w:rFonts w:cs="Arial"/>
                <w:lang w:eastAsia="ja-JP"/>
              </w:rPr>
            </w:pPr>
          </w:p>
        </w:tc>
        <w:tc>
          <w:tcPr>
            <w:tcW w:w="2409" w:type="dxa"/>
          </w:tcPr>
          <w:p w14:paraId="5E6C8F0D" w14:textId="77777777" w:rsidR="00F02090" w:rsidRPr="00FD0425" w:rsidRDefault="00F02090" w:rsidP="00694C97">
            <w:pPr>
              <w:pStyle w:val="TAL"/>
              <w:rPr>
                <w:rFonts w:cs="Arial"/>
                <w:lang w:eastAsia="ja-JP"/>
              </w:rPr>
            </w:pPr>
            <w:r w:rsidRPr="00FD0425">
              <w:rPr>
                <w:rFonts w:cs="Arial"/>
                <w:lang w:eastAsia="ja-JP"/>
              </w:rPr>
              <w:t>ENUMERATED (12bits, 18bits, …)</w:t>
            </w:r>
          </w:p>
        </w:tc>
        <w:tc>
          <w:tcPr>
            <w:tcW w:w="2444" w:type="dxa"/>
          </w:tcPr>
          <w:p w14:paraId="05B8C45C" w14:textId="77777777" w:rsidR="00F02090" w:rsidRPr="00FD0425" w:rsidRDefault="00F02090" w:rsidP="00694C97">
            <w:pPr>
              <w:pStyle w:val="TAL"/>
              <w:rPr>
                <w:rFonts w:cs="Arial"/>
                <w:lang w:eastAsia="zh-CN"/>
              </w:rPr>
            </w:pPr>
            <w:r w:rsidRPr="00FD0425">
              <w:rPr>
                <w:rFonts w:cs="Arial"/>
                <w:lang w:eastAsia="zh-CN"/>
              </w:rPr>
              <w:t>This IE indicates the PDCP sequence number size for UL.</w:t>
            </w:r>
          </w:p>
        </w:tc>
      </w:tr>
      <w:tr w:rsidR="00F02090" w:rsidRPr="00FD0425" w14:paraId="71208F4B" w14:textId="77777777" w:rsidTr="00694C97">
        <w:tc>
          <w:tcPr>
            <w:tcW w:w="2518" w:type="dxa"/>
          </w:tcPr>
          <w:p w14:paraId="075ABDF1" w14:textId="77777777" w:rsidR="00F02090" w:rsidRPr="00FD0425" w:rsidRDefault="00F02090" w:rsidP="00694C97">
            <w:pPr>
              <w:pStyle w:val="TAL"/>
              <w:rPr>
                <w:rFonts w:cs="Geneva"/>
                <w:szCs w:val="18"/>
                <w:lang w:eastAsia="zh-CN"/>
              </w:rPr>
            </w:pPr>
            <w:r w:rsidRPr="00FD0425">
              <w:rPr>
                <w:rFonts w:cs="Geneva"/>
                <w:szCs w:val="18"/>
                <w:lang w:eastAsia="zh-CN"/>
              </w:rPr>
              <w:t>DL PDCP SN Length</w:t>
            </w:r>
          </w:p>
        </w:tc>
        <w:tc>
          <w:tcPr>
            <w:tcW w:w="1134" w:type="dxa"/>
          </w:tcPr>
          <w:p w14:paraId="3F358664" w14:textId="77777777" w:rsidR="00F02090" w:rsidRPr="00FD0425" w:rsidRDefault="00F02090" w:rsidP="00694C97">
            <w:pPr>
              <w:pStyle w:val="TAL"/>
              <w:rPr>
                <w:rFonts w:cs="Arial"/>
                <w:lang w:eastAsia="ja-JP"/>
              </w:rPr>
            </w:pPr>
            <w:r w:rsidRPr="00FD0425">
              <w:rPr>
                <w:rFonts w:cs="Arial"/>
                <w:lang w:eastAsia="ja-JP"/>
              </w:rPr>
              <w:t>M</w:t>
            </w:r>
          </w:p>
        </w:tc>
        <w:tc>
          <w:tcPr>
            <w:tcW w:w="851" w:type="dxa"/>
          </w:tcPr>
          <w:p w14:paraId="03717AE1" w14:textId="77777777" w:rsidR="00F02090" w:rsidRPr="00FD0425" w:rsidRDefault="00F02090" w:rsidP="00694C97">
            <w:pPr>
              <w:pStyle w:val="TAL"/>
              <w:rPr>
                <w:rFonts w:cs="Arial"/>
                <w:lang w:eastAsia="ja-JP"/>
              </w:rPr>
            </w:pPr>
          </w:p>
        </w:tc>
        <w:tc>
          <w:tcPr>
            <w:tcW w:w="2409" w:type="dxa"/>
          </w:tcPr>
          <w:p w14:paraId="3383C755" w14:textId="77777777" w:rsidR="00F02090" w:rsidRPr="00FD0425" w:rsidRDefault="00F02090" w:rsidP="00694C97">
            <w:pPr>
              <w:pStyle w:val="TAL"/>
              <w:rPr>
                <w:rFonts w:cs="Arial"/>
                <w:lang w:eastAsia="ja-JP"/>
              </w:rPr>
            </w:pPr>
            <w:r w:rsidRPr="00FD0425">
              <w:rPr>
                <w:rFonts w:cs="Arial"/>
                <w:lang w:eastAsia="ja-JP"/>
              </w:rPr>
              <w:t>ENUMERATED (12bits, 18bits, …)</w:t>
            </w:r>
          </w:p>
        </w:tc>
        <w:tc>
          <w:tcPr>
            <w:tcW w:w="2444" w:type="dxa"/>
          </w:tcPr>
          <w:p w14:paraId="6182C731" w14:textId="77777777" w:rsidR="00F02090" w:rsidRPr="00FD0425" w:rsidRDefault="00F02090" w:rsidP="00694C97">
            <w:pPr>
              <w:pStyle w:val="TAL"/>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F02090">
      <w:pPr>
        <w:rPr>
          <w:lang w:eastAsia="zh-CN"/>
        </w:rPr>
      </w:pPr>
    </w:p>
    <w:p w14:paraId="19347C7E" w14:textId="77777777" w:rsidR="00F02090" w:rsidRPr="00FD0425" w:rsidRDefault="00F02090" w:rsidP="00F02090">
      <w:pPr>
        <w:pStyle w:val="Heading4"/>
      </w:pPr>
      <w:bookmarkStart w:id="7175" w:name="_Toc20955373"/>
      <w:bookmarkStart w:id="7176" w:name="_Toc29991576"/>
      <w:bookmarkStart w:id="7177" w:name="_Toc36555977"/>
      <w:bookmarkStart w:id="7178" w:name="_Toc44497722"/>
      <w:bookmarkStart w:id="7179" w:name="_Toc45108109"/>
      <w:bookmarkStart w:id="7180" w:name="_Toc45901729"/>
      <w:bookmarkStart w:id="7181" w:name="_Toc51850810"/>
      <w:bookmarkStart w:id="7182" w:name="_Toc56693814"/>
      <w:bookmarkStart w:id="7183" w:name="_Toc64447358"/>
      <w:bookmarkStart w:id="7184" w:name="_Toc66286852"/>
      <w:bookmarkStart w:id="7185" w:name="_Toc74151547"/>
      <w:bookmarkStart w:id="7186" w:name="_Toc88654020"/>
      <w:bookmarkStart w:id="7187" w:name="_Toc97904376"/>
      <w:bookmarkStart w:id="7188" w:name="_Toc105175417"/>
      <w:bookmarkStart w:id="7189" w:name="_Toc113826447"/>
      <w:bookmarkStart w:id="7190" w:name="_Toc120032573"/>
      <w:r w:rsidRPr="00FD0425">
        <w:t>9.2.3.64</w:t>
      </w:r>
      <w:r w:rsidRPr="00FD0425">
        <w:tab/>
        <w:t>UE History Information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D98AD2B" w14:textId="77777777" w:rsidR="00F02090" w:rsidRPr="00FD0425" w:rsidRDefault="00F02090" w:rsidP="00F02090">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F02090">
      <w:pPr>
        <w:pStyle w:val="NO"/>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F02090" w:rsidRPr="00FD0425" w14:paraId="0FF48E6F" w14:textId="77777777" w:rsidTr="00694C97">
        <w:tc>
          <w:tcPr>
            <w:tcW w:w="2518" w:type="dxa"/>
          </w:tcPr>
          <w:p w14:paraId="3E332CBD" w14:textId="77777777" w:rsidR="00F02090" w:rsidRPr="00FD0425" w:rsidRDefault="00F02090" w:rsidP="00694C97">
            <w:pPr>
              <w:pStyle w:val="TAH"/>
              <w:rPr>
                <w:rFonts w:cs="Arial"/>
                <w:lang w:eastAsia="ja-JP"/>
              </w:rPr>
            </w:pPr>
            <w:r w:rsidRPr="00FD0425">
              <w:rPr>
                <w:rFonts w:cs="Arial"/>
                <w:szCs w:val="18"/>
                <w:lang w:eastAsia="ja-JP"/>
              </w:rPr>
              <w:t>IE/Group Name</w:t>
            </w:r>
          </w:p>
        </w:tc>
        <w:tc>
          <w:tcPr>
            <w:tcW w:w="1134" w:type="dxa"/>
          </w:tcPr>
          <w:p w14:paraId="4C483217" w14:textId="77777777" w:rsidR="00F02090" w:rsidRPr="00FD0425" w:rsidRDefault="00F02090" w:rsidP="00694C97">
            <w:pPr>
              <w:pStyle w:val="TAH"/>
              <w:rPr>
                <w:rFonts w:cs="Arial"/>
                <w:lang w:eastAsia="ja-JP"/>
              </w:rPr>
            </w:pPr>
            <w:r w:rsidRPr="00FD0425">
              <w:rPr>
                <w:rFonts w:cs="Arial"/>
                <w:szCs w:val="18"/>
                <w:lang w:eastAsia="ja-JP"/>
              </w:rPr>
              <w:t>Presence</w:t>
            </w:r>
          </w:p>
        </w:tc>
        <w:tc>
          <w:tcPr>
            <w:tcW w:w="1843" w:type="dxa"/>
          </w:tcPr>
          <w:p w14:paraId="08B6779F" w14:textId="77777777" w:rsidR="00F02090" w:rsidRPr="00FD0425" w:rsidRDefault="00F02090" w:rsidP="00694C97">
            <w:pPr>
              <w:pStyle w:val="TAH"/>
              <w:rPr>
                <w:rFonts w:cs="Arial"/>
                <w:lang w:eastAsia="ja-JP"/>
              </w:rPr>
            </w:pPr>
            <w:r w:rsidRPr="00FD0425">
              <w:rPr>
                <w:rFonts w:cs="Arial"/>
                <w:szCs w:val="18"/>
                <w:lang w:eastAsia="ja-JP"/>
              </w:rPr>
              <w:t>Range</w:t>
            </w:r>
          </w:p>
        </w:tc>
        <w:tc>
          <w:tcPr>
            <w:tcW w:w="1417" w:type="dxa"/>
          </w:tcPr>
          <w:p w14:paraId="5B17CB61" w14:textId="77777777" w:rsidR="00F02090" w:rsidRPr="00FD0425" w:rsidRDefault="00F02090" w:rsidP="00694C97">
            <w:pPr>
              <w:pStyle w:val="TAH"/>
              <w:rPr>
                <w:rFonts w:cs="Arial"/>
                <w:lang w:eastAsia="ja-JP"/>
              </w:rPr>
            </w:pPr>
            <w:r w:rsidRPr="00FD0425">
              <w:rPr>
                <w:rFonts w:cs="Arial"/>
                <w:szCs w:val="18"/>
                <w:lang w:eastAsia="ja-JP"/>
              </w:rPr>
              <w:t>IE Type and Reference</w:t>
            </w:r>
          </w:p>
        </w:tc>
        <w:tc>
          <w:tcPr>
            <w:tcW w:w="2444" w:type="dxa"/>
          </w:tcPr>
          <w:p w14:paraId="3AE2200E" w14:textId="77777777" w:rsidR="00F02090" w:rsidRPr="00FD0425" w:rsidRDefault="00F02090" w:rsidP="00694C97">
            <w:pPr>
              <w:pStyle w:val="TAH"/>
              <w:rPr>
                <w:rFonts w:cs="Arial"/>
                <w:lang w:eastAsia="ja-JP"/>
              </w:rPr>
            </w:pPr>
            <w:r w:rsidRPr="00FD0425">
              <w:rPr>
                <w:rFonts w:cs="Arial"/>
                <w:szCs w:val="18"/>
                <w:lang w:eastAsia="ja-JP"/>
              </w:rPr>
              <w:t>Semantics Description</w:t>
            </w:r>
          </w:p>
        </w:tc>
      </w:tr>
      <w:tr w:rsidR="00F02090" w:rsidRPr="00FD0425" w14:paraId="4A59E81F" w14:textId="77777777" w:rsidTr="00694C97">
        <w:tc>
          <w:tcPr>
            <w:tcW w:w="2518" w:type="dxa"/>
          </w:tcPr>
          <w:p w14:paraId="3408E788" w14:textId="77777777" w:rsidR="00F02090" w:rsidRPr="00FD0425" w:rsidRDefault="00F02090" w:rsidP="00694C97">
            <w:pPr>
              <w:pStyle w:val="TAL"/>
              <w:rPr>
                <w:rFonts w:cs="Arial"/>
                <w:lang w:eastAsia="zh-CN"/>
              </w:rPr>
            </w:pPr>
            <w:r w:rsidRPr="00FD0425">
              <w:rPr>
                <w:b/>
                <w:bCs/>
                <w:lang w:eastAsia="ja-JP"/>
              </w:rPr>
              <w:t>Last Visited Cell List</w:t>
            </w:r>
          </w:p>
        </w:tc>
        <w:tc>
          <w:tcPr>
            <w:tcW w:w="1134" w:type="dxa"/>
          </w:tcPr>
          <w:p w14:paraId="54A71084" w14:textId="77777777" w:rsidR="00F02090" w:rsidRPr="00FD0425" w:rsidRDefault="00F02090" w:rsidP="00694C97">
            <w:pPr>
              <w:pStyle w:val="TAL"/>
              <w:rPr>
                <w:rFonts w:eastAsia="Symbol" w:cs="Arial"/>
                <w:lang w:eastAsia="zh-TW"/>
              </w:rPr>
            </w:pPr>
          </w:p>
        </w:tc>
        <w:tc>
          <w:tcPr>
            <w:tcW w:w="1843" w:type="dxa"/>
          </w:tcPr>
          <w:p w14:paraId="28317611" w14:textId="77777777" w:rsidR="00F02090" w:rsidRPr="00FD0425" w:rsidRDefault="00F02090" w:rsidP="00694C97">
            <w:pPr>
              <w:pStyle w:val="TAL"/>
              <w:rPr>
                <w:rFonts w:cs="Arial"/>
                <w:lang w:eastAsia="ja-JP"/>
              </w:rPr>
            </w:pPr>
            <w:r w:rsidRPr="00FD0425">
              <w:rPr>
                <w:i/>
                <w:lang w:eastAsia="ja-JP"/>
              </w:rPr>
              <w:t>1..&lt;maxnoofCellsinUEHistoryInfo&gt;</w:t>
            </w:r>
          </w:p>
        </w:tc>
        <w:tc>
          <w:tcPr>
            <w:tcW w:w="1417" w:type="dxa"/>
          </w:tcPr>
          <w:p w14:paraId="0C8B230D" w14:textId="77777777" w:rsidR="00F02090" w:rsidRPr="00FD0425" w:rsidRDefault="00F02090" w:rsidP="00694C97">
            <w:pPr>
              <w:pStyle w:val="TAL"/>
              <w:rPr>
                <w:rFonts w:cs="Arial"/>
                <w:lang w:eastAsia="ja-JP"/>
              </w:rPr>
            </w:pPr>
          </w:p>
        </w:tc>
        <w:tc>
          <w:tcPr>
            <w:tcW w:w="2444" w:type="dxa"/>
          </w:tcPr>
          <w:p w14:paraId="50CC5807" w14:textId="77777777" w:rsidR="00F02090" w:rsidRPr="00FD0425" w:rsidRDefault="00F02090" w:rsidP="00694C97">
            <w:pPr>
              <w:pStyle w:val="TAL"/>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694C97">
        <w:tc>
          <w:tcPr>
            <w:tcW w:w="2518" w:type="dxa"/>
          </w:tcPr>
          <w:p w14:paraId="762AD675" w14:textId="77777777" w:rsidR="00F02090" w:rsidRPr="00FD0425" w:rsidRDefault="00F02090" w:rsidP="00694C97">
            <w:pPr>
              <w:pStyle w:val="TAL"/>
              <w:ind w:left="113"/>
              <w:rPr>
                <w:rFonts w:cs="Geneva"/>
                <w:szCs w:val="18"/>
                <w:lang w:eastAsia="zh-CN"/>
              </w:rPr>
            </w:pPr>
            <w:r w:rsidRPr="00FD0425">
              <w:rPr>
                <w:rFonts w:cs="Arial"/>
                <w:lang w:eastAsia="ja-JP"/>
              </w:rPr>
              <w:t>&gt;Last Visited Cell Information</w:t>
            </w:r>
          </w:p>
        </w:tc>
        <w:tc>
          <w:tcPr>
            <w:tcW w:w="1134" w:type="dxa"/>
          </w:tcPr>
          <w:p w14:paraId="6472479A" w14:textId="77777777" w:rsidR="00F02090" w:rsidRPr="00FD0425" w:rsidRDefault="00F02090" w:rsidP="00694C97">
            <w:pPr>
              <w:pStyle w:val="TAL"/>
              <w:rPr>
                <w:rFonts w:cs="Arial"/>
                <w:lang w:eastAsia="ja-JP"/>
              </w:rPr>
            </w:pPr>
            <w:r w:rsidRPr="00FD0425">
              <w:rPr>
                <w:lang w:eastAsia="ja-JP"/>
              </w:rPr>
              <w:t>M</w:t>
            </w:r>
          </w:p>
        </w:tc>
        <w:tc>
          <w:tcPr>
            <w:tcW w:w="1843" w:type="dxa"/>
          </w:tcPr>
          <w:p w14:paraId="0F31DDF4" w14:textId="77777777" w:rsidR="00F02090" w:rsidRPr="00FD0425" w:rsidRDefault="00F02090" w:rsidP="00694C97">
            <w:pPr>
              <w:pStyle w:val="TAL"/>
              <w:rPr>
                <w:rFonts w:cs="Arial"/>
                <w:lang w:eastAsia="ja-JP"/>
              </w:rPr>
            </w:pPr>
          </w:p>
        </w:tc>
        <w:tc>
          <w:tcPr>
            <w:tcW w:w="1417" w:type="dxa"/>
          </w:tcPr>
          <w:p w14:paraId="071C888D" w14:textId="77777777" w:rsidR="00F02090" w:rsidRPr="00FD0425" w:rsidRDefault="00F02090" w:rsidP="00694C97">
            <w:pPr>
              <w:pStyle w:val="TAL"/>
              <w:rPr>
                <w:rFonts w:cs="Arial"/>
                <w:lang w:eastAsia="ja-JP"/>
              </w:rPr>
            </w:pPr>
            <w:r w:rsidRPr="00FD0425">
              <w:rPr>
                <w:lang w:eastAsia="ja-JP"/>
              </w:rPr>
              <w:t>9.2.3.65</w:t>
            </w:r>
          </w:p>
        </w:tc>
        <w:tc>
          <w:tcPr>
            <w:tcW w:w="2444" w:type="dxa"/>
          </w:tcPr>
          <w:p w14:paraId="6CAF3175" w14:textId="77777777" w:rsidR="00F02090" w:rsidRPr="00FD0425" w:rsidRDefault="00F02090" w:rsidP="00694C97">
            <w:pPr>
              <w:pStyle w:val="TAL"/>
              <w:rPr>
                <w:rFonts w:cs="Arial"/>
                <w:lang w:eastAsia="zh-CN"/>
              </w:rPr>
            </w:pPr>
          </w:p>
        </w:tc>
      </w:tr>
    </w:tbl>
    <w:p w14:paraId="368650D1" w14:textId="77777777" w:rsidR="00F02090" w:rsidRPr="00FD0425" w:rsidRDefault="00F02090" w:rsidP="00F02090">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694C97">
        <w:tc>
          <w:tcPr>
            <w:tcW w:w="3528" w:type="dxa"/>
          </w:tcPr>
          <w:p w14:paraId="59D744AE"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694C97">
            <w:pPr>
              <w:pStyle w:val="TAL"/>
              <w:rPr>
                <w:lang w:eastAsia="ja-JP"/>
              </w:rPr>
            </w:pPr>
            <w:r w:rsidRPr="00FD0425">
              <w:rPr>
                <w:lang w:eastAsia="ja-JP"/>
              </w:rPr>
              <w:t>maxnoofCellsinUEHistoryInfo</w:t>
            </w:r>
          </w:p>
        </w:tc>
        <w:tc>
          <w:tcPr>
            <w:tcW w:w="6192" w:type="dxa"/>
          </w:tcPr>
          <w:p w14:paraId="615C12B2" w14:textId="77777777" w:rsidR="00F02090" w:rsidRPr="00FD0425" w:rsidRDefault="00F02090" w:rsidP="00694C97">
            <w:pPr>
              <w:pStyle w:val="TAL"/>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F02090">
      <w:pPr>
        <w:rPr>
          <w:lang w:eastAsia="zh-CN"/>
        </w:rPr>
      </w:pPr>
    </w:p>
    <w:p w14:paraId="519F4289" w14:textId="77777777" w:rsidR="00F02090" w:rsidRPr="00FD0425" w:rsidRDefault="00F02090" w:rsidP="00F02090">
      <w:pPr>
        <w:pStyle w:val="Heading4"/>
      </w:pPr>
      <w:bookmarkStart w:id="7191" w:name="_Toc20955374"/>
      <w:bookmarkStart w:id="7192" w:name="_Toc29991577"/>
      <w:bookmarkStart w:id="7193" w:name="_Toc36555978"/>
      <w:bookmarkStart w:id="7194" w:name="_Toc44497723"/>
      <w:bookmarkStart w:id="7195" w:name="_Toc45108110"/>
      <w:bookmarkStart w:id="7196" w:name="_Toc45901730"/>
      <w:bookmarkStart w:id="7197" w:name="_Toc51850811"/>
      <w:bookmarkStart w:id="7198" w:name="_Toc56693815"/>
      <w:bookmarkStart w:id="7199" w:name="_Toc64447359"/>
      <w:bookmarkStart w:id="7200" w:name="_Toc66286853"/>
      <w:bookmarkStart w:id="7201" w:name="_Toc74151548"/>
      <w:bookmarkStart w:id="7202" w:name="_Toc88654021"/>
      <w:bookmarkStart w:id="7203" w:name="_Toc97904377"/>
      <w:bookmarkStart w:id="7204" w:name="_Toc105175418"/>
      <w:bookmarkStart w:id="7205" w:name="_Toc113826448"/>
      <w:bookmarkStart w:id="7206" w:name="_Toc120032574"/>
      <w:r w:rsidRPr="00FD0425">
        <w:t>9.2.3.65</w:t>
      </w:r>
      <w:r w:rsidRPr="00FD0425">
        <w:tab/>
        <w:t>Last Visited Cell Information</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5C86400" w14:textId="77777777" w:rsidR="00F02090" w:rsidRPr="00FD0425" w:rsidRDefault="00F02090" w:rsidP="00F02090">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F02090" w:rsidRPr="00FD0425" w14:paraId="27F2CBC8" w14:textId="77777777" w:rsidTr="00694C97">
        <w:tblPrEx>
          <w:tblCellMar>
            <w:top w:w="0" w:type="dxa"/>
            <w:bottom w:w="0" w:type="dxa"/>
          </w:tblCellMar>
        </w:tblPrEx>
        <w:tc>
          <w:tcPr>
            <w:tcW w:w="2578" w:type="dxa"/>
          </w:tcPr>
          <w:p w14:paraId="53B132DC" w14:textId="77777777" w:rsidR="00F02090" w:rsidRPr="00FD0425" w:rsidRDefault="00F02090" w:rsidP="00694C97">
            <w:pPr>
              <w:pStyle w:val="TAH"/>
              <w:rPr>
                <w:rFonts w:cs="Arial"/>
                <w:lang w:eastAsia="ja-JP"/>
              </w:rPr>
            </w:pPr>
            <w:r w:rsidRPr="00FD0425">
              <w:rPr>
                <w:rFonts w:cs="Arial"/>
                <w:lang w:eastAsia="ja-JP"/>
              </w:rPr>
              <w:t>IE/Group Name</w:t>
            </w:r>
          </w:p>
        </w:tc>
        <w:tc>
          <w:tcPr>
            <w:tcW w:w="1104" w:type="dxa"/>
          </w:tcPr>
          <w:p w14:paraId="4FF8FA1D" w14:textId="77777777" w:rsidR="00F02090" w:rsidRPr="00FD0425" w:rsidRDefault="00F02090" w:rsidP="00694C97">
            <w:pPr>
              <w:pStyle w:val="TAH"/>
              <w:rPr>
                <w:rFonts w:cs="Arial"/>
                <w:lang w:eastAsia="ja-JP"/>
              </w:rPr>
            </w:pPr>
            <w:r w:rsidRPr="00FD0425">
              <w:rPr>
                <w:rFonts w:cs="Arial"/>
                <w:lang w:eastAsia="ja-JP"/>
              </w:rPr>
              <w:t>Presence</w:t>
            </w:r>
          </w:p>
        </w:tc>
        <w:tc>
          <w:tcPr>
            <w:tcW w:w="1022" w:type="dxa"/>
          </w:tcPr>
          <w:p w14:paraId="1D9FFC5C" w14:textId="77777777" w:rsidR="00F02090" w:rsidRPr="00FD0425" w:rsidRDefault="00F02090" w:rsidP="00694C97">
            <w:pPr>
              <w:pStyle w:val="TAH"/>
              <w:rPr>
                <w:rFonts w:cs="Arial"/>
                <w:lang w:eastAsia="ja-JP"/>
              </w:rPr>
            </w:pPr>
            <w:r w:rsidRPr="00FD0425">
              <w:rPr>
                <w:rFonts w:cs="Arial"/>
                <w:lang w:eastAsia="ja-JP"/>
              </w:rPr>
              <w:t>Range</w:t>
            </w:r>
          </w:p>
        </w:tc>
        <w:tc>
          <w:tcPr>
            <w:tcW w:w="1945" w:type="dxa"/>
          </w:tcPr>
          <w:p w14:paraId="1DA11663"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875" w:type="dxa"/>
          </w:tcPr>
          <w:p w14:paraId="47E499F3"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31B00B0" w14:textId="77777777" w:rsidTr="00694C97">
        <w:tblPrEx>
          <w:tblCellMar>
            <w:top w:w="0" w:type="dxa"/>
            <w:bottom w:w="0" w:type="dxa"/>
          </w:tblCellMar>
        </w:tblPrEx>
        <w:tc>
          <w:tcPr>
            <w:tcW w:w="2578" w:type="dxa"/>
          </w:tcPr>
          <w:p w14:paraId="28807C98" w14:textId="77777777" w:rsidR="00F02090" w:rsidRPr="00FD0425" w:rsidRDefault="00F02090" w:rsidP="00694C97">
            <w:pPr>
              <w:pStyle w:val="TAL"/>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64388AE3" w14:textId="77777777" w:rsidR="00F02090" w:rsidRPr="00FD0425" w:rsidRDefault="00F02090" w:rsidP="00694C97">
            <w:pPr>
              <w:pStyle w:val="TAL"/>
              <w:rPr>
                <w:rFonts w:cs="Arial"/>
                <w:lang w:eastAsia="ja-JP"/>
              </w:rPr>
            </w:pPr>
            <w:r w:rsidRPr="00FD0425">
              <w:rPr>
                <w:rFonts w:cs="Arial"/>
                <w:lang w:eastAsia="ja-JP"/>
              </w:rPr>
              <w:t>M</w:t>
            </w:r>
          </w:p>
        </w:tc>
        <w:tc>
          <w:tcPr>
            <w:tcW w:w="1022" w:type="dxa"/>
          </w:tcPr>
          <w:p w14:paraId="68352517" w14:textId="77777777" w:rsidR="00F02090" w:rsidRPr="00FD0425" w:rsidRDefault="00F02090" w:rsidP="00694C97">
            <w:pPr>
              <w:pStyle w:val="TAL"/>
              <w:rPr>
                <w:rFonts w:cs="Arial"/>
                <w:lang w:eastAsia="ja-JP"/>
              </w:rPr>
            </w:pPr>
          </w:p>
        </w:tc>
        <w:tc>
          <w:tcPr>
            <w:tcW w:w="1945" w:type="dxa"/>
          </w:tcPr>
          <w:p w14:paraId="59DCE282" w14:textId="77777777" w:rsidR="00F02090" w:rsidRPr="00FD0425" w:rsidRDefault="00F02090" w:rsidP="00694C97">
            <w:pPr>
              <w:pStyle w:val="TAL"/>
              <w:rPr>
                <w:rFonts w:cs="Arial"/>
                <w:lang w:eastAsia="ja-JP"/>
              </w:rPr>
            </w:pPr>
          </w:p>
        </w:tc>
        <w:tc>
          <w:tcPr>
            <w:tcW w:w="2875" w:type="dxa"/>
          </w:tcPr>
          <w:p w14:paraId="09EA786F" w14:textId="77777777" w:rsidR="00F02090" w:rsidRPr="00FD0425" w:rsidRDefault="00F02090" w:rsidP="00694C97">
            <w:pPr>
              <w:pStyle w:val="TAL"/>
              <w:rPr>
                <w:rFonts w:cs="Arial"/>
                <w:lang w:eastAsia="ja-JP"/>
              </w:rPr>
            </w:pPr>
          </w:p>
        </w:tc>
      </w:tr>
      <w:tr w:rsidR="00F02090" w:rsidRPr="00FD0425" w14:paraId="5F1D2670" w14:textId="77777777" w:rsidTr="00694C97">
        <w:tblPrEx>
          <w:tblCellMar>
            <w:top w:w="0" w:type="dxa"/>
            <w:bottom w:w="0" w:type="dxa"/>
          </w:tblCellMar>
        </w:tblPrEx>
        <w:tc>
          <w:tcPr>
            <w:tcW w:w="2578" w:type="dxa"/>
          </w:tcPr>
          <w:p w14:paraId="3DF6028E" w14:textId="77777777" w:rsidR="00F02090" w:rsidRPr="00FD0425" w:rsidRDefault="00F02090" w:rsidP="00694C97">
            <w:pPr>
              <w:pStyle w:val="TAL"/>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21CCD848" w14:textId="77777777" w:rsidR="00F02090" w:rsidRPr="00FD0425" w:rsidRDefault="00F02090" w:rsidP="00694C97">
            <w:pPr>
              <w:pStyle w:val="TAL"/>
              <w:rPr>
                <w:rFonts w:cs="Arial"/>
                <w:lang w:eastAsia="ja-JP"/>
              </w:rPr>
            </w:pPr>
          </w:p>
        </w:tc>
        <w:tc>
          <w:tcPr>
            <w:tcW w:w="1022" w:type="dxa"/>
          </w:tcPr>
          <w:p w14:paraId="4A9212B4" w14:textId="77777777" w:rsidR="00F02090" w:rsidRPr="00FD0425" w:rsidRDefault="00F02090" w:rsidP="00694C97">
            <w:pPr>
              <w:pStyle w:val="TAL"/>
              <w:rPr>
                <w:rFonts w:cs="Arial"/>
                <w:lang w:eastAsia="ja-JP"/>
              </w:rPr>
            </w:pPr>
          </w:p>
        </w:tc>
        <w:tc>
          <w:tcPr>
            <w:tcW w:w="1945" w:type="dxa"/>
          </w:tcPr>
          <w:p w14:paraId="60E46758" w14:textId="77777777" w:rsidR="00F02090" w:rsidRPr="00FD0425" w:rsidRDefault="00F02090" w:rsidP="00694C97">
            <w:pPr>
              <w:pStyle w:val="TAL"/>
              <w:rPr>
                <w:rFonts w:cs="Arial"/>
                <w:lang w:eastAsia="ja-JP"/>
              </w:rPr>
            </w:pPr>
          </w:p>
        </w:tc>
        <w:tc>
          <w:tcPr>
            <w:tcW w:w="2875" w:type="dxa"/>
          </w:tcPr>
          <w:p w14:paraId="355D80A6" w14:textId="77777777" w:rsidR="00F02090" w:rsidRPr="00FD0425" w:rsidRDefault="00F02090" w:rsidP="00694C97">
            <w:pPr>
              <w:pStyle w:val="TAL"/>
              <w:rPr>
                <w:rFonts w:cs="Arial"/>
                <w:lang w:eastAsia="ja-JP"/>
              </w:rPr>
            </w:pPr>
          </w:p>
        </w:tc>
      </w:tr>
      <w:tr w:rsidR="00F02090" w:rsidRPr="00FD0425" w14:paraId="7A6BFDA4" w14:textId="77777777" w:rsidTr="00694C97">
        <w:tblPrEx>
          <w:tblCellMar>
            <w:top w:w="0" w:type="dxa"/>
            <w:bottom w:w="0" w:type="dxa"/>
          </w:tblCellMar>
        </w:tblPrEx>
        <w:tc>
          <w:tcPr>
            <w:tcW w:w="2578" w:type="dxa"/>
          </w:tcPr>
          <w:p w14:paraId="7C58711F" w14:textId="77777777" w:rsidR="00F02090" w:rsidRPr="00FD0425" w:rsidRDefault="00F02090" w:rsidP="00694C97">
            <w:pPr>
              <w:pStyle w:val="TAL"/>
              <w:ind w:left="227"/>
              <w:rPr>
                <w:rFonts w:cs="Arial"/>
                <w:iCs/>
                <w:lang w:eastAsia="ja-JP"/>
              </w:rPr>
            </w:pPr>
            <w:r w:rsidRPr="00FD0425">
              <w:rPr>
                <w:rFonts w:cs="Arial"/>
                <w:lang w:eastAsia="ja-JP"/>
              </w:rPr>
              <w:t>&gt;&gt;Last Visited NG-RAN Cell Information</w:t>
            </w:r>
          </w:p>
        </w:tc>
        <w:tc>
          <w:tcPr>
            <w:tcW w:w="1104" w:type="dxa"/>
          </w:tcPr>
          <w:p w14:paraId="67F8BBAE" w14:textId="77777777" w:rsidR="00F02090" w:rsidRPr="00FD0425" w:rsidRDefault="00F02090" w:rsidP="00694C97">
            <w:pPr>
              <w:pStyle w:val="TAL"/>
              <w:rPr>
                <w:rFonts w:cs="Arial"/>
                <w:lang w:eastAsia="ja-JP"/>
              </w:rPr>
            </w:pPr>
            <w:r w:rsidRPr="00FD0425">
              <w:rPr>
                <w:rFonts w:cs="Arial"/>
                <w:lang w:eastAsia="ja-JP"/>
              </w:rPr>
              <w:t>M</w:t>
            </w:r>
          </w:p>
        </w:tc>
        <w:tc>
          <w:tcPr>
            <w:tcW w:w="1022" w:type="dxa"/>
          </w:tcPr>
          <w:p w14:paraId="4C44E125" w14:textId="77777777" w:rsidR="00F02090" w:rsidRPr="00FD0425" w:rsidRDefault="00F02090" w:rsidP="00694C97">
            <w:pPr>
              <w:pStyle w:val="TAL"/>
              <w:rPr>
                <w:rFonts w:cs="Arial"/>
                <w:lang w:eastAsia="ja-JP"/>
              </w:rPr>
            </w:pPr>
          </w:p>
        </w:tc>
        <w:tc>
          <w:tcPr>
            <w:tcW w:w="1945" w:type="dxa"/>
          </w:tcPr>
          <w:p w14:paraId="097E279B" w14:textId="77777777" w:rsidR="00F02090" w:rsidRPr="00FD0425" w:rsidRDefault="00F02090" w:rsidP="00694C97">
            <w:pPr>
              <w:pStyle w:val="TAL"/>
              <w:rPr>
                <w:rFonts w:cs="Arial"/>
                <w:lang w:eastAsia="ja-JP"/>
              </w:rPr>
            </w:pPr>
            <w:r w:rsidRPr="00FD0425">
              <w:rPr>
                <w:rFonts w:cs="Arial"/>
                <w:lang w:eastAsia="ja-JP"/>
              </w:rPr>
              <w:t>OCTET STRING</w:t>
            </w:r>
          </w:p>
        </w:tc>
        <w:tc>
          <w:tcPr>
            <w:tcW w:w="2875" w:type="dxa"/>
          </w:tcPr>
          <w:p w14:paraId="47C20CA5" w14:textId="77777777" w:rsidR="00F02090" w:rsidRPr="00FD0425" w:rsidRDefault="00F02090" w:rsidP="00694C97">
            <w:pPr>
              <w:pStyle w:val="TAL"/>
              <w:rPr>
                <w:rFonts w:cs="Arial"/>
                <w:lang w:eastAsia="ja-JP"/>
              </w:rPr>
            </w:pPr>
            <w:r w:rsidRPr="00FD0425">
              <w:rPr>
                <w:rFonts w:cs="Arial"/>
                <w:bCs/>
                <w:lang w:eastAsia="ja-JP"/>
              </w:rPr>
              <w:t>Defined in TS 38.413 [5].</w:t>
            </w:r>
          </w:p>
        </w:tc>
      </w:tr>
      <w:tr w:rsidR="00F02090" w:rsidRPr="00FD0425" w14:paraId="3EBA8697" w14:textId="77777777" w:rsidTr="00694C97">
        <w:tblPrEx>
          <w:tblCellMar>
            <w:top w:w="0" w:type="dxa"/>
            <w:bottom w:w="0" w:type="dxa"/>
          </w:tblCellMar>
        </w:tblPrEx>
        <w:tc>
          <w:tcPr>
            <w:tcW w:w="2578" w:type="dxa"/>
          </w:tcPr>
          <w:p w14:paraId="1BEE6568" w14:textId="77777777" w:rsidR="00F02090" w:rsidRPr="00FD0425" w:rsidRDefault="00F02090" w:rsidP="00694C97">
            <w:pPr>
              <w:pStyle w:val="TAL"/>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23B4FEC1" w14:textId="77777777" w:rsidR="00F02090" w:rsidRPr="00FD0425" w:rsidRDefault="00F02090" w:rsidP="00694C97">
            <w:pPr>
              <w:pStyle w:val="TAL"/>
              <w:rPr>
                <w:rFonts w:cs="Arial"/>
                <w:lang w:eastAsia="ja-JP"/>
              </w:rPr>
            </w:pPr>
          </w:p>
        </w:tc>
        <w:tc>
          <w:tcPr>
            <w:tcW w:w="1022" w:type="dxa"/>
          </w:tcPr>
          <w:p w14:paraId="719DFFE3" w14:textId="77777777" w:rsidR="00F02090" w:rsidRPr="00FD0425" w:rsidRDefault="00F02090" w:rsidP="00694C97">
            <w:pPr>
              <w:pStyle w:val="TAL"/>
              <w:rPr>
                <w:rFonts w:cs="Arial"/>
                <w:lang w:eastAsia="ja-JP"/>
              </w:rPr>
            </w:pPr>
          </w:p>
        </w:tc>
        <w:tc>
          <w:tcPr>
            <w:tcW w:w="1945" w:type="dxa"/>
          </w:tcPr>
          <w:p w14:paraId="556E9622" w14:textId="77777777" w:rsidR="00F02090" w:rsidRPr="00FD0425" w:rsidRDefault="00F02090" w:rsidP="00694C97">
            <w:pPr>
              <w:pStyle w:val="TAL"/>
              <w:rPr>
                <w:rFonts w:cs="Arial"/>
                <w:lang w:eastAsia="ja-JP"/>
              </w:rPr>
            </w:pPr>
          </w:p>
        </w:tc>
        <w:tc>
          <w:tcPr>
            <w:tcW w:w="2875" w:type="dxa"/>
          </w:tcPr>
          <w:p w14:paraId="0E827B22" w14:textId="77777777" w:rsidR="00F02090" w:rsidRPr="00FD0425" w:rsidRDefault="00F02090" w:rsidP="00694C97">
            <w:pPr>
              <w:pStyle w:val="TAL"/>
              <w:rPr>
                <w:rFonts w:cs="Arial"/>
                <w:lang w:eastAsia="ja-JP"/>
              </w:rPr>
            </w:pPr>
          </w:p>
        </w:tc>
      </w:tr>
      <w:tr w:rsidR="00F02090" w:rsidRPr="00FD0425" w14:paraId="0BB31F34" w14:textId="77777777" w:rsidTr="00694C97">
        <w:tblPrEx>
          <w:tblCellMar>
            <w:top w:w="0" w:type="dxa"/>
            <w:bottom w:w="0" w:type="dxa"/>
          </w:tblCellMar>
        </w:tblPrEx>
        <w:tc>
          <w:tcPr>
            <w:tcW w:w="2578" w:type="dxa"/>
          </w:tcPr>
          <w:p w14:paraId="14CA3463" w14:textId="77777777" w:rsidR="00F02090" w:rsidRPr="00FD0425" w:rsidRDefault="00F02090" w:rsidP="00694C97">
            <w:pPr>
              <w:pStyle w:val="TAL"/>
              <w:ind w:left="227"/>
              <w:rPr>
                <w:rFonts w:cs="Arial"/>
                <w:lang w:eastAsia="ja-JP"/>
              </w:rPr>
            </w:pPr>
            <w:r w:rsidRPr="00FD0425">
              <w:rPr>
                <w:rFonts w:cs="Arial"/>
                <w:lang w:eastAsia="ja-JP"/>
              </w:rPr>
              <w:t>&gt;&gt;Last Visited E-UTRAN Cell Information</w:t>
            </w:r>
          </w:p>
        </w:tc>
        <w:tc>
          <w:tcPr>
            <w:tcW w:w="1104" w:type="dxa"/>
          </w:tcPr>
          <w:p w14:paraId="2C48722A" w14:textId="77777777" w:rsidR="00F02090" w:rsidRPr="00FD0425" w:rsidRDefault="00F02090" w:rsidP="00694C97">
            <w:pPr>
              <w:pStyle w:val="TAL"/>
              <w:rPr>
                <w:rFonts w:cs="Arial"/>
                <w:lang w:eastAsia="ja-JP"/>
              </w:rPr>
            </w:pPr>
            <w:r w:rsidRPr="00FD0425">
              <w:rPr>
                <w:rFonts w:cs="Arial"/>
                <w:lang w:eastAsia="ja-JP"/>
              </w:rPr>
              <w:t>M</w:t>
            </w:r>
          </w:p>
        </w:tc>
        <w:tc>
          <w:tcPr>
            <w:tcW w:w="1022" w:type="dxa"/>
          </w:tcPr>
          <w:p w14:paraId="72507193" w14:textId="77777777" w:rsidR="00F02090" w:rsidRPr="00FD0425" w:rsidRDefault="00F02090" w:rsidP="00694C97">
            <w:pPr>
              <w:pStyle w:val="TAL"/>
              <w:rPr>
                <w:rFonts w:cs="Arial"/>
                <w:lang w:eastAsia="ja-JP"/>
              </w:rPr>
            </w:pPr>
          </w:p>
        </w:tc>
        <w:tc>
          <w:tcPr>
            <w:tcW w:w="1945" w:type="dxa"/>
          </w:tcPr>
          <w:p w14:paraId="1321F6B6" w14:textId="77777777" w:rsidR="00F02090" w:rsidRPr="00FD0425" w:rsidRDefault="00F02090" w:rsidP="00694C97">
            <w:pPr>
              <w:pStyle w:val="TAL"/>
              <w:rPr>
                <w:rFonts w:cs="Arial"/>
                <w:lang w:eastAsia="ja-JP"/>
              </w:rPr>
            </w:pPr>
            <w:r w:rsidRPr="00FD0425">
              <w:rPr>
                <w:rFonts w:cs="Arial"/>
                <w:lang w:eastAsia="ja-JP"/>
              </w:rPr>
              <w:t>OCTET STRING</w:t>
            </w:r>
          </w:p>
        </w:tc>
        <w:tc>
          <w:tcPr>
            <w:tcW w:w="2875" w:type="dxa"/>
          </w:tcPr>
          <w:p w14:paraId="19026396" w14:textId="77777777" w:rsidR="00F02090" w:rsidRPr="00FD0425" w:rsidRDefault="00F02090" w:rsidP="00694C97">
            <w:pPr>
              <w:pStyle w:val="TAL"/>
              <w:rPr>
                <w:rFonts w:cs="Arial"/>
                <w:lang w:eastAsia="ja-JP"/>
              </w:rPr>
            </w:pPr>
            <w:r w:rsidRPr="00FD0425">
              <w:rPr>
                <w:rFonts w:cs="Arial"/>
                <w:bCs/>
                <w:lang w:eastAsia="ja-JP"/>
              </w:rPr>
              <w:t>Defined in TS 36.413 [31].</w:t>
            </w:r>
          </w:p>
        </w:tc>
      </w:tr>
      <w:tr w:rsidR="00F02090" w:rsidRPr="00FD0425" w14:paraId="2DF55893" w14:textId="77777777" w:rsidTr="00694C97">
        <w:tblPrEx>
          <w:tblCellMar>
            <w:top w:w="0" w:type="dxa"/>
            <w:bottom w:w="0" w:type="dxa"/>
          </w:tblCellMar>
        </w:tblPrEx>
        <w:tc>
          <w:tcPr>
            <w:tcW w:w="2578" w:type="dxa"/>
          </w:tcPr>
          <w:p w14:paraId="71C0B9B9" w14:textId="77777777" w:rsidR="00F02090" w:rsidRPr="00FD0425" w:rsidRDefault="00F02090" w:rsidP="00694C97">
            <w:pPr>
              <w:pStyle w:val="TAL"/>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09A1D204" w14:textId="77777777" w:rsidR="00F02090" w:rsidRPr="00FD0425" w:rsidRDefault="00F02090" w:rsidP="00694C97">
            <w:pPr>
              <w:pStyle w:val="TAL"/>
              <w:rPr>
                <w:rFonts w:cs="Arial"/>
                <w:lang w:eastAsia="ja-JP"/>
              </w:rPr>
            </w:pPr>
          </w:p>
        </w:tc>
        <w:tc>
          <w:tcPr>
            <w:tcW w:w="1022" w:type="dxa"/>
          </w:tcPr>
          <w:p w14:paraId="200294D5" w14:textId="77777777" w:rsidR="00F02090" w:rsidRPr="00FD0425" w:rsidRDefault="00F02090" w:rsidP="00694C97">
            <w:pPr>
              <w:pStyle w:val="TAL"/>
              <w:rPr>
                <w:rFonts w:cs="Arial"/>
                <w:lang w:eastAsia="ja-JP"/>
              </w:rPr>
            </w:pPr>
          </w:p>
        </w:tc>
        <w:tc>
          <w:tcPr>
            <w:tcW w:w="1945" w:type="dxa"/>
          </w:tcPr>
          <w:p w14:paraId="1E147DC2" w14:textId="77777777" w:rsidR="00F02090" w:rsidRPr="00FD0425" w:rsidRDefault="00F02090" w:rsidP="00694C97">
            <w:pPr>
              <w:pStyle w:val="TAL"/>
              <w:rPr>
                <w:rFonts w:cs="Arial"/>
                <w:lang w:eastAsia="ja-JP"/>
              </w:rPr>
            </w:pPr>
          </w:p>
        </w:tc>
        <w:tc>
          <w:tcPr>
            <w:tcW w:w="2875" w:type="dxa"/>
          </w:tcPr>
          <w:p w14:paraId="13292ECE" w14:textId="77777777" w:rsidR="00F02090" w:rsidRPr="00FD0425" w:rsidRDefault="00F02090" w:rsidP="00694C97">
            <w:pPr>
              <w:pStyle w:val="TAL"/>
              <w:rPr>
                <w:rFonts w:cs="Arial"/>
                <w:lang w:eastAsia="ja-JP"/>
              </w:rPr>
            </w:pPr>
          </w:p>
        </w:tc>
      </w:tr>
      <w:tr w:rsidR="00F02090" w:rsidRPr="00FD0425" w14:paraId="07F57A79" w14:textId="77777777" w:rsidTr="00694C97">
        <w:tblPrEx>
          <w:tblCellMar>
            <w:top w:w="0" w:type="dxa"/>
            <w:bottom w:w="0" w:type="dxa"/>
          </w:tblCellMar>
        </w:tblPrEx>
        <w:tc>
          <w:tcPr>
            <w:tcW w:w="2578" w:type="dxa"/>
          </w:tcPr>
          <w:p w14:paraId="3853BAAC" w14:textId="77777777" w:rsidR="00F02090" w:rsidRPr="00FD0425" w:rsidRDefault="00F02090" w:rsidP="00694C97">
            <w:pPr>
              <w:pStyle w:val="TAL"/>
              <w:ind w:left="227"/>
              <w:rPr>
                <w:rFonts w:cs="Arial"/>
                <w:lang w:eastAsia="ja-JP"/>
              </w:rPr>
            </w:pPr>
            <w:r w:rsidRPr="00FD0425">
              <w:rPr>
                <w:rFonts w:cs="Arial"/>
                <w:lang w:eastAsia="ja-JP"/>
              </w:rPr>
              <w:t>&gt;&gt;Last Visited UTRAN Cell Information</w:t>
            </w:r>
          </w:p>
        </w:tc>
        <w:tc>
          <w:tcPr>
            <w:tcW w:w="1104" w:type="dxa"/>
          </w:tcPr>
          <w:p w14:paraId="7F2D25F5" w14:textId="77777777" w:rsidR="00F02090" w:rsidRPr="00FD0425" w:rsidRDefault="00F02090" w:rsidP="00694C97">
            <w:pPr>
              <w:pStyle w:val="TAL"/>
              <w:rPr>
                <w:rFonts w:cs="Arial"/>
                <w:lang w:eastAsia="ja-JP"/>
              </w:rPr>
            </w:pPr>
            <w:r w:rsidRPr="00FD0425">
              <w:rPr>
                <w:rFonts w:cs="Arial"/>
                <w:lang w:eastAsia="ja-JP"/>
              </w:rPr>
              <w:t>M</w:t>
            </w:r>
          </w:p>
        </w:tc>
        <w:tc>
          <w:tcPr>
            <w:tcW w:w="1022" w:type="dxa"/>
          </w:tcPr>
          <w:p w14:paraId="0216212B" w14:textId="77777777" w:rsidR="00F02090" w:rsidRPr="00FD0425" w:rsidRDefault="00F02090" w:rsidP="00694C97">
            <w:pPr>
              <w:pStyle w:val="TAL"/>
              <w:rPr>
                <w:rFonts w:cs="Arial"/>
                <w:lang w:eastAsia="ja-JP"/>
              </w:rPr>
            </w:pPr>
          </w:p>
        </w:tc>
        <w:tc>
          <w:tcPr>
            <w:tcW w:w="1945" w:type="dxa"/>
          </w:tcPr>
          <w:p w14:paraId="26031729" w14:textId="77777777" w:rsidR="00F02090" w:rsidRPr="00FD0425" w:rsidRDefault="00F02090" w:rsidP="00694C97">
            <w:pPr>
              <w:pStyle w:val="TAL"/>
              <w:rPr>
                <w:rFonts w:cs="Arial"/>
                <w:lang w:eastAsia="ja-JP"/>
              </w:rPr>
            </w:pPr>
            <w:r w:rsidRPr="00FD0425">
              <w:rPr>
                <w:rFonts w:cs="Arial"/>
                <w:lang w:eastAsia="ja-JP"/>
              </w:rPr>
              <w:t>OCTET STRING</w:t>
            </w:r>
          </w:p>
        </w:tc>
        <w:tc>
          <w:tcPr>
            <w:tcW w:w="2875" w:type="dxa"/>
          </w:tcPr>
          <w:p w14:paraId="5F9C3DA3" w14:textId="77777777" w:rsidR="00F02090" w:rsidRPr="00FD0425" w:rsidRDefault="00F02090" w:rsidP="00694C97">
            <w:pPr>
              <w:pStyle w:val="TAL"/>
              <w:rPr>
                <w:rFonts w:cs="Arial"/>
                <w:bCs/>
                <w:lang w:eastAsia="ja-JP"/>
              </w:rPr>
            </w:pPr>
            <w:r w:rsidRPr="00FD0425">
              <w:rPr>
                <w:rFonts w:cs="Arial"/>
                <w:bCs/>
                <w:lang w:eastAsia="ja-JP"/>
              </w:rPr>
              <w:t>Defined in TS 25.413 [32].</w:t>
            </w:r>
          </w:p>
        </w:tc>
      </w:tr>
      <w:tr w:rsidR="00F02090" w:rsidRPr="00FD0425" w14:paraId="1160AF16" w14:textId="77777777" w:rsidTr="00694C97">
        <w:tblPrEx>
          <w:tblCellMar>
            <w:top w:w="0" w:type="dxa"/>
            <w:bottom w:w="0" w:type="dxa"/>
          </w:tblCellMar>
        </w:tblPrEx>
        <w:tc>
          <w:tcPr>
            <w:tcW w:w="2578" w:type="dxa"/>
          </w:tcPr>
          <w:p w14:paraId="6F6828C7" w14:textId="77777777" w:rsidR="00F02090" w:rsidRPr="00FD0425" w:rsidRDefault="00F02090" w:rsidP="00694C97">
            <w:pPr>
              <w:pStyle w:val="TAL"/>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09F15CAC" w14:textId="77777777" w:rsidR="00F02090" w:rsidRPr="00FD0425" w:rsidRDefault="00F02090" w:rsidP="00694C97">
            <w:pPr>
              <w:pStyle w:val="TAL"/>
              <w:rPr>
                <w:rFonts w:cs="Arial"/>
                <w:lang w:eastAsia="ja-JP"/>
              </w:rPr>
            </w:pPr>
          </w:p>
        </w:tc>
        <w:tc>
          <w:tcPr>
            <w:tcW w:w="1022" w:type="dxa"/>
          </w:tcPr>
          <w:p w14:paraId="0B7CE810" w14:textId="77777777" w:rsidR="00F02090" w:rsidRPr="00FD0425" w:rsidRDefault="00F02090" w:rsidP="00694C97">
            <w:pPr>
              <w:pStyle w:val="TAL"/>
              <w:rPr>
                <w:rFonts w:cs="Arial"/>
                <w:lang w:eastAsia="ja-JP"/>
              </w:rPr>
            </w:pPr>
          </w:p>
        </w:tc>
        <w:tc>
          <w:tcPr>
            <w:tcW w:w="1945" w:type="dxa"/>
          </w:tcPr>
          <w:p w14:paraId="51DF5C6B" w14:textId="77777777" w:rsidR="00F02090" w:rsidRPr="00FD0425" w:rsidRDefault="00F02090" w:rsidP="00694C97">
            <w:pPr>
              <w:pStyle w:val="TAL"/>
              <w:rPr>
                <w:rFonts w:cs="Arial"/>
                <w:lang w:eastAsia="ja-JP"/>
              </w:rPr>
            </w:pPr>
          </w:p>
        </w:tc>
        <w:tc>
          <w:tcPr>
            <w:tcW w:w="2875" w:type="dxa"/>
          </w:tcPr>
          <w:p w14:paraId="00E94DF7" w14:textId="77777777" w:rsidR="00F02090" w:rsidRPr="00FD0425" w:rsidRDefault="00F02090" w:rsidP="00694C97">
            <w:pPr>
              <w:pStyle w:val="TAL"/>
              <w:rPr>
                <w:rFonts w:cs="Arial"/>
                <w:bCs/>
                <w:lang w:eastAsia="ja-JP"/>
              </w:rPr>
            </w:pPr>
          </w:p>
        </w:tc>
      </w:tr>
      <w:tr w:rsidR="00F02090" w:rsidRPr="00FD0425" w14:paraId="368C0625" w14:textId="77777777" w:rsidTr="00694C97">
        <w:tblPrEx>
          <w:tblCellMar>
            <w:top w:w="0" w:type="dxa"/>
            <w:bottom w:w="0" w:type="dxa"/>
          </w:tblCellMar>
        </w:tblPrEx>
        <w:tc>
          <w:tcPr>
            <w:tcW w:w="2578" w:type="dxa"/>
          </w:tcPr>
          <w:p w14:paraId="452994DE" w14:textId="77777777" w:rsidR="00F02090" w:rsidRPr="00FD0425" w:rsidRDefault="00F02090" w:rsidP="00694C97">
            <w:pPr>
              <w:pStyle w:val="TAL"/>
              <w:ind w:left="227"/>
              <w:rPr>
                <w:rFonts w:cs="Arial"/>
                <w:lang w:eastAsia="ja-JP"/>
              </w:rPr>
            </w:pPr>
            <w:r w:rsidRPr="00FD0425">
              <w:rPr>
                <w:rFonts w:cs="Arial"/>
                <w:lang w:eastAsia="ja-JP"/>
              </w:rPr>
              <w:t>&gt;&gt;Last Visited GERAN Cell Information</w:t>
            </w:r>
          </w:p>
        </w:tc>
        <w:tc>
          <w:tcPr>
            <w:tcW w:w="1104" w:type="dxa"/>
          </w:tcPr>
          <w:p w14:paraId="6740DEA0" w14:textId="77777777" w:rsidR="00F02090" w:rsidRPr="00FD0425" w:rsidRDefault="00F02090" w:rsidP="00694C97">
            <w:pPr>
              <w:pStyle w:val="TAL"/>
              <w:rPr>
                <w:rFonts w:cs="Arial"/>
                <w:lang w:eastAsia="ja-JP"/>
              </w:rPr>
            </w:pPr>
            <w:r w:rsidRPr="00FD0425">
              <w:rPr>
                <w:rFonts w:cs="Arial"/>
                <w:lang w:eastAsia="ja-JP"/>
              </w:rPr>
              <w:t>M</w:t>
            </w:r>
          </w:p>
        </w:tc>
        <w:tc>
          <w:tcPr>
            <w:tcW w:w="1022" w:type="dxa"/>
          </w:tcPr>
          <w:p w14:paraId="3EA99DB5" w14:textId="77777777" w:rsidR="00F02090" w:rsidRPr="00FD0425" w:rsidRDefault="00F02090" w:rsidP="00694C97">
            <w:pPr>
              <w:pStyle w:val="TAL"/>
              <w:rPr>
                <w:rFonts w:cs="Arial"/>
                <w:lang w:eastAsia="ja-JP"/>
              </w:rPr>
            </w:pPr>
          </w:p>
        </w:tc>
        <w:tc>
          <w:tcPr>
            <w:tcW w:w="1945" w:type="dxa"/>
          </w:tcPr>
          <w:p w14:paraId="0C13ECB8" w14:textId="77777777" w:rsidR="00F02090" w:rsidRPr="00FD0425" w:rsidRDefault="00F02090" w:rsidP="00694C97">
            <w:pPr>
              <w:pStyle w:val="TAL"/>
              <w:rPr>
                <w:rFonts w:cs="Arial"/>
                <w:lang w:eastAsia="ja-JP"/>
              </w:rPr>
            </w:pPr>
            <w:r w:rsidRPr="00FD0425">
              <w:rPr>
                <w:rFonts w:cs="Arial"/>
                <w:lang w:eastAsia="ja-JP"/>
              </w:rPr>
              <w:t>OCTET STRING</w:t>
            </w:r>
          </w:p>
        </w:tc>
        <w:tc>
          <w:tcPr>
            <w:tcW w:w="2875" w:type="dxa"/>
          </w:tcPr>
          <w:p w14:paraId="736CF8A7" w14:textId="77777777" w:rsidR="00F02090" w:rsidRPr="00FD0425" w:rsidRDefault="00F02090" w:rsidP="00694C97">
            <w:pPr>
              <w:pStyle w:val="TAL"/>
              <w:rPr>
                <w:rFonts w:cs="Arial"/>
                <w:bCs/>
                <w:lang w:eastAsia="ja-JP"/>
              </w:rPr>
            </w:pPr>
            <w:r w:rsidRPr="00FD0425">
              <w:rPr>
                <w:rFonts w:cs="Arial"/>
                <w:bCs/>
                <w:lang w:eastAsia="ja-JP"/>
              </w:rPr>
              <w:t>Defined in TS 36.413 [31].</w:t>
            </w:r>
          </w:p>
        </w:tc>
      </w:tr>
    </w:tbl>
    <w:p w14:paraId="34D48D70" w14:textId="77777777" w:rsidR="00F02090" w:rsidRPr="00FD0425" w:rsidRDefault="00F02090" w:rsidP="00F02090"/>
    <w:p w14:paraId="5942CCEA" w14:textId="77777777" w:rsidR="00F02090" w:rsidRPr="00FD0425" w:rsidRDefault="00F02090" w:rsidP="00F02090">
      <w:pPr>
        <w:pStyle w:val="Heading4"/>
      </w:pPr>
      <w:bookmarkStart w:id="7207" w:name="_Toc20955375"/>
      <w:bookmarkStart w:id="7208" w:name="_Toc29991578"/>
      <w:bookmarkStart w:id="7209" w:name="_Toc36555979"/>
      <w:bookmarkStart w:id="7210" w:name="_Toc44497724"/>
      <w:bookmarkStart w:id="7211" w:name="_Toc45108111"/>
      <w:bookmarkStart w:id="7212" w:name="_Toc45901731"/>
      <w:bookmarkStart w:id="7213" w:name="_Toc51850812"/>
      <w:bookmarkStart w:id="7214" w:name="_Toc56693816"/>
      <w:bookmarkStart w:id="7215" w:name="_Toc64447360"/>
      <w:bookmarkStart w:id="7216" w:name="_Toc66286854"/>
      <w:bookmarkStart w:id="7217" w:name="_Toc74151549"/>
      <w:bookmarkStart w:id="7218" w:name="_Toc88654022"/>
      <w:bookmarkStart w:id="7219" w:name="_Toc97904378"/>
      <w:bookmarkStart w:id="7220" w:name="_Toc105175419"/>
      <w:bookmarkStart w:id="7221" w:name="_Toc113826449"/>
      <w:bookmarkStart w:id="7222" w:name="_Toc120032575"/>
      <w:r w:rsidRPr="00FD0425">
        <w:t>9.2.3.66</w:t>
      </w:r>
      <w:r w:rsidRPr="00FD0425">
        <w:tab/>
        <w:t>Paging DRX</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72BC14EE" w14:textId="77777777" w:rsidR="00F02090" w:rsidRPr="00FD0425" w:rsidRDefault="00F02090" w:rsidP="00F02090">
      <w:pPr>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10FBCF37" w14:textId="77777777" w:rsidTr="00694C97">
        <w:tc>
          <w:tcPr>
            <w:tcW w:w="2518" w:type="dxa"/>
          </w:tcPr>
          <w:p w14:paraId="347BEC31" w14:textId="77777777" w:rsidR="00F02090" w:rsidRPr="00FD0425" w:rsidRDefault="00F02090" w:rsidP="00694C97">
            <w:pPr>
              <w:pStyle w:val="TAH"/>
              <w:rPr>
                <w:rFonts w:cs="Arial"/>
                <w:lang w:eastAsia="ja-JP"/>
              </w:rPr>
            </w:pPr>
            <w:r w:rsidRPr="00FD0425">
              <w:rPr>
                <w:rFonts w:cs="Arial"/>
                <w:szCs w:val="18"/>
                <w:lang w:eastAsia="ja-JP"/>
              </w:rPr>
              <w:t>IE/Group Name</w:t>
            </w:r>
          </w:p>
        </w:tc>
        <w:tc>
          <w:tcPr>
            <w:tcW w:w="1134" w:type="dxa"/>
          </w:tcPr>
          <w:p w14:paraId="1120E5DA" w14:textId="77777777" w:rsidR="00F02090" w:rsidRPr="00FD0425" w:rsidRDefault="00F02090" w:rsidP="00694C97">
            <w:pPr>
              <w:pStyle w:val="TAH"/>
              <w:rPr>
                <w:rFonts w:cs="Arial"/>
                <w:lang w:eastAsia="ja-JP"/>
              </w:rPr>
            </w:pPr>
            <w:r w:rsidRPr="00FD0425">
              <w:rPr>
                <w:rFonts w:cs="Arial"/>
                <w:szCs w:val="18"/>
                <w:lang w:eastAsia="ja-JP"/>
              </w:rPr>
              <w:t>Presence</w:t>
            </w:r>
          </w:p>
        </w:tc>
        <w:tc>
          <w:tcPr>
            <w:tcW w:w="851" w:type="dxa"/>
          </w:tcPr>
          <w:p w14:paraId="361E8BB3" w14:textId="77777777" w:rsidR="00F02090" w:rsidRPr="00FD0425" w:rsidRDefault="00F02090" w:rsidP="00694C97">
            <w:pPr>
              <w:pStyle w:val="TAH"/>
              <w:rPr>
                <w:rFonts w:cs="Arial"/>
                <w:lang w:eastAsia="ja-JP"/>
              </w:rPr>
            </w:pPr>
            <w:r w:rsidRPr="00FD0425">
              <w:rPr>
                <w:rFonts w:cs="Arial"/>
                <w:szCs w:val="18"/>
                <w:lang w:eastAsia="ja-JP"/>
              </w:rPr>
              <w:t>Range</w:t>
            </w:r>
          </w:p>
        </w:tc>
        <w:tc>
          <w:tcPr>
            <w:tcW w:w="2409" w:type="dxa"/>
          </w:tcPr>
          <w:p w14:paraId="4CE23203" w14:textId="77777777" w:rsidR="00F02090" w:rsidRPr="00FD0425" w:rsidRDefault="00F02090" w:rsidP="00694C97">
            <w:pPr>
              <w:pStyle w:val="TAH"/>
              <w:rPr>
                <w:rFonts w:cs="Arial"/>
                <w:lang w:eastAsia="ja-JP"/>
              </w:rPr>
            </w:pPr>
            <w:r w:rsidRPr="00FD0425">
              <w:rPr>
                <w:rFonts w:cs="Arial"/>
                <w:szCs w:val="18"/>
                <w:lang w:eastAsia="ja-JP"/>
              </w:rPr>
              <w:t>IE Type and Reference</w:t>
            </w:r>
          </w:p>
        </w:tc>
        <w:tc>
          <w:tcPr>
            <w:tcW w:w="2444" w:type="dxa"/>
          </w:tcPr>
          <w:p w14:paraId="1CA56AB8" w14:textId="77777777" w:rsidR="00F02090" w:rsidRPr="00FD0425" w:rsidRDefault="00F02090" w:rsidP="00694C97">
            <w:pPr>
              <w:pStyle w:val="TAH"/>
              <w:rPr>
                <w:rFonts w:cs="Arial"/>
                <w:lang w:eastAsia="ja-JP"/>
              </w:rPr>
            </w:pPr>
            <w:r w:rsidRPr="00FD0425">
              <w:rPr>
                <w:rFonts w:cs="Arial"/>
                <w:szCs w:val="18"/>
                <w:lang w:eastAsia="ja-JP"/>
              </w:rPr>
              <w:t>Semantics Description</w:t>
            </w:r>
          </w:p>
        </w:tc>
      </w:tr>
      <w:tr w:rsidR="00F02090" w:rsidRPr="00FD0425" w14:paraId="0D3B5D78" w14:textId="77777777" w:rsidTr="00694C97">
        <w:tc>
          <w:tcPr>
            <w:tcW w:w="2518" w:type="dxa"/>
          </w:tcPr>
          <w:p w14:paraId="27493791" w14:textId="77777777" w:rsidR="00F02090" w:rsidRPr="00FD0425" w:rsidRDefault="00F02090" w:rsidP="00694C97">
            <w:pPr>
              <w:pStyle w:val="TAL"/>
              <w:rPr>
                <w:rFonts w:cs="Arial"/>
                <w:lang w:eastAsia="zh-CN"/>
              </w:rPr>
            </w:pPr>
            <w:r w:rsidRPr="00FD0425">
              <w:rPr>
                <w:rFonts w:cs="Geneva"/>
                <w:szCs w:val="18"/>
                <w:lang w:eastAsia="zh-CN"/>
              </w:rPr>
              <w:t>Paging DRX</w:t>
            </w:r>
          </w:p>
        </w:tc>
        <w:tc>
          <w:tcPr>
            <w:tcW w:w="1134" w:type="dxa"/>
          </w:tcPr>
          <w:p w14:paraId="3EE56D33" w14:textId="77777777" w:rsidR="00F02090" w:rsidRPr="00FD0425" w:rsidRDefault="00F02090" w:rsidP="00694C97">
            <w:pPr>
              <w:pStyle w:val="TAL"/>
              <w:rPr>
                <w:rFonts w:eastAsia="Symbol" w:cs="Arial"/>
                <w:lang w:eastAsia="zh-TW"/>
              </w:rPr>
            </w:pPr>
            <w:r w:rsidRPr="00FD0425">
              <w:rPr>
                <w:rFonts w:cs="Arial"/>
                <w:lang w:eastAsia="ja-JP"/>
              </w:rPr>
              <w:t>M</w:t>
            </w:r>
          </w:p>
        </w:tc>
        <w:tc>
          <w:tcPr>
            <w:tcW w:w="851" w:type="dxa"/>
          </w:tcPr>
          <w:p w14:paraId="029B07DC" w14:textId="77777777" w:rsidR="00F02090" w:rsidRPr="00FD0425" w:rsidRDefault="00F02090" w:rsidP="00694C97">
            <w:pPr>
              <w:pStyle w:val="TAL"/>
              <w:rPr>
                <w:rFonts w:cs="Arial"/>
                <w:lang w:eastAsia="ja-JP"/>
              </w:rPr>
            </w:pPr>
          </w:p>
        </w:tc>
        <w:tc>
          <w:tcPr>
            <w:tcW w:w="2409" w:type="dxa"/>
          </w:tcPr>
          <w:p w14:paraId="10893D98" w14:textId="77777777" w:rsidR="00F02090" w:rsidRPr="00FD0425" w:rsidRDefault="00F02090" w:rsidP="00694C97">
            <w:pPr>
              <w:pStyle w:val="TAL"/>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444" w:type="dxa"/>
          </w:tcPr>
          <w:p w14:paraId="7C0CAC4F" w14:textId="77777777" w:rsidR="00F02090" w:rsidRPr="00FD0425" w:rsidRDefault="00F02090" w:rsidP="00694C97">
            <w:pPr>
              <w:pStyle w:val="TAL"/>
              <w:rPr>
                <w:rFonts w:cs="Arial"/>
                <w:lang w:eastAsia="zh-CN"/>
              </w:rPr>
            </w:pPr>
          </w:p>
        </w:tc>
      </w:tr>
    </w:tbl>
    <w:p w14:paraId="397D875B" w14:textId="77777777" w:rsidR="00F02090" w:rsidRPr="00FD0425" w:rsidRDefault="00F02090" w:rsidP="00F02090">
      <w:pPr>
        <w:rPr>
          <w:lang w:eastAsia="zh-CN"/>
        </w:rPr>
      </w:pPr>
    </w:p>
    <w:p w14:paraId="1FBE81D5" w14:textId="77777777" w:rsidR="00F02090" w:rsidRPr="00FD0425" w:rsidRDefault="00F02090" w:rsidP="00F02090">
      <w:pPr>
        <w:pStyle w:val="Heading4"/>
      </w:pPr>
      <w:bookmarkStart w:id="7223" w:name="_Toc20955376"/>
      <w:bookmarkStart w:id="7224" w:name="_Toc29991579"/>
      <w:bookmarkStart w:id="7225" w:name="_Toc36555980"/>
      <w:bookmarkStart w:id="7226" w:name="_Toc44497725"/>
      <w:bookmarkStart w:id="7227" w:name="_Toc45108112"/>
      <w:bookmarkStart w:id="7228" w:name="_Toc45901732"/>
      <w:bookmarkStart w:id="7229" w:name="_Toc51850813"/>
      <w:bookmarkStart w:id="7230" w:name="_Toc56693817"/>
      <w:bookmarkStart w:id="7231" w:name="_Toc64447361"/>
      <w:bookmarkStart w:id="7232" w:name="_Toc66286855"/>
      <w:bookmarkStart w:id="7233" w:name="_Toc74151550"/>
      <w:bookmarkStart w:id="7234" w:name="_Toc88654023"/>
      <w:bookmarkStart w:id="7235" w:name="_Toc97904379"/>
      <w:bookmarkStart w:id="7236" w:name="_Toc105175420"/>
      <w:bookmarkStart w:id="7237" w:name="_Toc113826450"/>
      <w:bookmarkStart w:id="7238" w:name="_Toc120032576"/>
      <w:r w:rsidRPr="00FD0425">
        <w:t>9.2.3.67</w:t>
      </w:r>
      <w:r w:rsidRPr="00FD0425">
        <w:tab/>
        <w:t>Security Result</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A877EB3" w14:textId="77777777" w:rsidR="00F02090" w:rsidRPr="00FD0425" w:rsidRDefault="00F02090" w:rsidP="00F02090">
      <w:pPr>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4CD7E6B4" w14:textId="77777777" w:rsidTr="00694C97">
        <w:tc>
          <w:tcPr>
            <w:tcW w:w="2518" w:type="dxa"/>
          </w:tcPr>
          <w:p w14:paraId="6B148D50" w14:textId="77777777" w:rsidR="00F02090" w:rsidRPr="00FD0425" w:rsidRDefault="00F02090" w:rsidP="00694C97">
            <w:pPr>
              <w:pStyle w:val="TAH"/>
              <w:rPr>
                <w:rFonts w:cs="Arial"/>
                <w:lang w:eastAsia="ja-JP"/>
              </w:rPr>
            </w:pPr>
            <w:r w:rsidRPr="00FD0425">
              <w:rPr>
                <w:rFonts w:cs="Arial"/>
                <w:szCs w:val="18"/>
                <w:lang w:eastAsia="ja-JP"/>
              </w:rPr>
              <w:t>IE/Group Name</w:t>
            </w:r>
          </w:p>
        </w:tc>
        <w:tc>
          <w:tcPr>
            <w:tcW w:w="1134" w:type="dxa"/>
          </w:tcPr>
          <w:p w14:paraId="0E7E32AC" w14:textId="77777777" w:rsidR="00F02090" w:rsidRPr="00FD0425" w:rsidRDefault="00F02090" w:rsidP="00694C97">
            <w:pPr>
              <w:pStyle w:val="TAH"/>
              <w:rPr>
                <w:rFonts w:cs="Arial"/>
                <w:lang w:eastAsia="ja-JP"/>
              </w:rPr>
            </w:pPr>
            <w:r w:rsidRPr="00FD0425">
              <w:rPr>
                <w:rFonts w:cs="Arial"/>
                <w:szCs w:val="18"/>
                <w:lang w:eastAsia="ja-JP"/>
              </w:rPr>
              <w:t>Presence</w:t>
            </w:r>
          </w:p>
        </w:tc>
        <w:tc>
          <w:tcPr>
            <w:tcW w:w="851" w:type="dxa"/>
          </w:tcPr>
          <w:p w14:paraId="1A6AA6A9" w14:textId="77777777" w:rsidR="00F02090" w:rsidRPr="00FD0425" w:rsidRDefault="00F02090" w:rsidP="00694C97">
            <w:pPr>
              <w:pStyle w:val="TAH"/>
              <w:rPr>
                <w:rFonts w:cs="Arial"/>
                <w:lang w:eastAsia="ja-JP"/>
              </w:rPr>
            </w:pPr>
            <w:r w:rsidRPr="00FD0425">
              <w:rPr>
                <w:rFonts w:cs="Arial"/>
                <w:szCs w:val="18"/>
                <w:lang w:eastAsia="ja-JP"/>
              </w:rPr>
              <w:t>Range</w:t>
            </w:r>
          </w:p>
        </w:tc>
        <w:tc>
          <w:tcPr>
            <w:tcW w:w="2409" w:type="dxa"/>
          </w:tcPr>
          <w:p w14:paraId="08886163" w14:textId="77777777" w:rsidR="00F02090" w:rsidRPr="00FD0425" w:rsidRDefault="00F02090" w:rsidP="00694C97">
            <w:pPr>
              <w:pStyle w:val="TAH"/>
              <w:rPr>
                <w:rFonts w:cs="Arial"/>
                <w:lang w:eastAsia="ja-JP"/>
              </w:rPr>
            </w:pPr>
            <w:r w:rsidRPr="00FD0425">
              <w:rPr>
                <w:rFonts w:cs="Arial"/>
                <w:szCs w:val="18"/>
                <w:lang w:eastAsia="ja-JP"/>
              </w:rPr>
              <w:t>IE Type and Reference</w:t>
            </w:r>
          </w:p>
        </w:tc>
        <w:tc>
          <w:tcPr>
            <w:tcW w:w="2444" w:type="dxa"/>
          </w:tcPr>
          <w:p w14:paraId="730CCB15" w14:textId="77777777" w:rsidR="00F02090" w:rsidRPr="00FD0425" w:rsidRDefault="00F02090" w:rsidP="00694C97">
            <w:pPr>
              <w:pStyle w:val="TAH"/>
              <w:rPr>
                <w:rFonts w:cs="Arial"/>
                <w:lang w:eastAsia="ja-JP"/>
              </w:rPr>
            </w:pPr>
            <w:r w:rsidRPr="00FD0425">
              <w:rPr>
                <w:rFonts w:cs="Arial"/>
                <w:szCs w:val="18"/>
                <w:lang w:eastAsia="ja-JP"/>
              </w:rPr>
              <w:t>Semantics Description</w:t>
            </w:r>
          </w:p>
        </w:tc>
      </w:tr>
      <w:tr w:rsidR="00F02090" w:rsidRPr="00FD0425" w14:paraId="3A8534E9" w14:textId="77777777" w:rsidTr="00694C97">
        <w:tc>
          <w:tcPr>
            <w:tcW w:w="2518" w:type="dxa"/>
          </w:tcPr>
          <w:p w14:paraId="11BA6DD2" w14:textId="77777777" w:rsidR="00F02090" w:rsidRPr="00FD0425" w:rsidRDefault="00F02090" w:rsidP="00694C97">
            <w:pPr>
              <w:pStyle w:val="TAL"/>
              <w:rPr>
                <w:lang w:eastAsia="zh-CN"/>
              </w:rPr>
            </w:pPr>
            <w:r w:rsidRPr="00FD0425">
              <w:rPr>
                <w:lang w:eastAsia="zh-CN"/>
              </w:rPr>
              <w:t>Integrity Protection Result</w:t>
            </w:r>
          </w:p>
        </w:tc>
        <w:tc>
          <w:tcPr>
            <w:tcW w:w="1134" w:type="dxa"/>
          </w:tcPr>
          <w:p w14:paraId="3813D061" w14:textId="77777777" w:rsidR="00F02090" w:rsidRPr="00FD0425" w:rsidRDefault="00F02090" w:rsidP="00694C97">
            <w:pPr>
              <w:pStyle w:val="TAL"/>
              <w:rPr>
                <w:rFonts w:eastAsia="Symbol" w:cs="Arial"/>
                <w:lang w:eastAsia="zh-TW"/>
              </w:rPr>
            </w:pPr>
            <w:r w:rsidRPr="00FD0425">
              <w:rPr>
                <w:rFonts w:cs="Arial"/>
                <w:lang w:eastAsia="ja-JP"/>
              </w:rPr>
              <w:t>M</w:t>
            </w:r>
          </w:p>
        </w:tc>
        <w:tc>
          <w:tcPr>
            <w:tcW w:w="851" w:type="dxa"/>
          </w:tcPr>
          <w:p w14:paraId="6B2DF0D4" w14:textId="77777777" w:rsidR="00F02090" w:rsidRPr="00FD0425" w:rsidRDefault="00F02090" w:rsidP="00694C97">
            <w:pPr>
              <w:pStyle w:val="TAL"/>
              <w:rPr>
                <w:rFonts w:cs="Arial"/>
                <w:lang w:eastAsia="ja-JP"/>
              </w:rPr>
            </w:pPr>
          </w:p>
        </w:tc>
        <w:tc>
          <w:tcPr>
            <w:tcW w:w="2409" w:type="dxa"/>
          </w:tcPr>
          <w:p w14:paraId="5C7CDBD1" w14:textId="77777777" w:rsidR="00F02090" w:rsidRPr="00FD0425" w:rsidRDefault="00F02090" w:rsidP="00694C97">
            <w:pPr>
              <w:pStyle w:val="TAL"/>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3D09C2DC" w14:textId="77777777" w:rsidR="00F02090" w:rsidRPr="00FD0425" w:rsidRDefault="00F02090" w:rsidP="00694C97">
            <w:pPr>
              <w:pStyle w:val="TAL"/>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694C97">
        <w:tc>
          <w:tcPr>
            <w:tcW w:w="2518" w:type="dxa"/>
          </w:tcPr>
          <w:p w14:paraId="234B90F5" w14:textId="77777777" w:rsidR="00F02090" w:rsidRPr="00FD0425" w:rsidRDefault="00F02090" w:rsidP="00694C97">
            <w:pPr>
              <w:pStyle w:val="TAL"/>
              <w:rPr>
                <w:lang w:eastAsia="zh-CN"/>
              </w:rPr>
            </w:pPr>
            <w:r w:rsidRPr="00FD0425">
              <w:rPr>
                <w:lang w:eastAsia="zh-CN"/>
              </w:rPr>
              <w:t>Confidentiality Protection Result</w:t>
            </w:r>
          </w:p>
        </w:tc>
        <w:tc>
          <w:tcPr>
            <w:tcW w:w="1134" w:type="dxa"/>
          </w:tcPr>
          <w:p w14:paraId="2504D754" w14:textId="77777777" w:rsidR="00F02090" w:rsidRPr="00FD0425" w:rsidRDefault="00F02090" w:rsidP="00694C97">
            <w:pPr>
              <w:pStyle w:val="TAL"/>
              <w:rPr>
                <w:rFonts w:cs="Arial"/>
                <w:lang w:eastAsia="ja-JP"/>
              </w:rPr>
            </w:pPr>
            <w:r w:rsidRPr="00FD0425">
              <w:rPr>
                <w:rFonts w:cs="Arial"/>
                <w:lang w:eastAsia="ja-JP"/>
              </w:rPr>
              <w:t>M</w:t>
            </w:r>
          </w:p>
        </w:tc>
        <w:tc>
          <w:tcPr>
            <w:tcW w:w="851" w:type="dxa"/>
          </w:tcPr>
          <w:p w14:paraId="45C58091" w14:textId="77777777" w:rsidR="00F02090" w:rsidRPr="00FD0425" w:rsidRDefault="00F02090" w:rsidP="00694C97">
            <w:pPr>
              <w:pStyle w:val="TAL"/>
              <w:rPr>
                <w:rFonts w:cs="Arial"/>
                <w:lang w:eastAsia="ja-JP"/>
              </w:rPr>
            </w:pPr>
          </w:p>
        </w:tc>
        <w:tc>
          <w:tcPr>
            <w:tcW w:w="2409" w:type="dxa"/>
          </w:tcPr>
          <w:p w14:paraId="44E2065A" w14:textId="77777777" w:rsidR="00F02090" w:rsidRPr="00FD0425" w:rsidRDefault="00F02090" w:rsidP="00694C97">
            <w:pPr>
              <w:pStyle w:val="TAL"/>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2E1A9612" w14:textId="77777777" w:rsidR="00F02090" w:rsidRPr="00FD0425" w:rsidRDefault="00F02090" w:rsidP="00694C97">
            <w:pPr>
              <w:pStyle w:val="TAL"/>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F02090">
      <w:pPr>
        <w:rPr>
          <w:lang w:eastAsia="zh-CN"/>
        </w:rPr>
      </w:pPr>
    </w:p>
    <w:p w14:paraId="20E929BA" w14:textId="77777777" w:rsidR="00F02090" w:rsidRPr="00FD0425" w:rsidRDefault="00F02090" w:rsidP="00F02090">
      <w:pPr>
        <w:pStyle w:val="Heading4"/>
      </w:pPr>
      <w:bookmarkStart w:id="7239" w:name="_Toc20955377"/>
      <w:bookmarkStart w:id="7240" w:name="_Toc29991580"/>
      <w:bookmarkStart w:id="7241" w:name="_Toc36555981"/>
      <w:bookmarkStart w:id="7242" w:name="_Toc44497726"/>
      <w:bookmarkStart w:id="7243" w:name="_Toc45108113"/>
      <w:bookmarkStart w:id="7244" w:name="_Toc45901733"/>
      <w:bookmarkStart w:id="7245" w:name="_Toc51850814"/>
      <w:bookmarkStart w:id="7246" w:name="_Toc56693818"/>
      <w:bookmarkStart w:id="7247" w:name="_Toc64447362"/>
      <w:bookmarkStart w:id="7248" w:name="_Toc66286856"/>
      <w:bookmarkStart w:id="7249" w:name="_Toc74151551"/>
      <w:bookmarkStart w:id="7250" w:name="_Toc88654024"/>
      <w:bookmarkStart w:id="7251" w:name="_Toc97904380"/>
      <w:bookmarkStart w:id="7252" w:name="_Toc105175421"/>
      <w:bookmarkStart w:id="7253" w:name="_Toc113826451"/>
      <w:bookmarkStart w:id="7254" w:name="_Toc120032577"/>
      <w:r w:rsidRPr="00FD0425">
        <w:t>9.2.3.68</w:t>
      </w:r>
      <w:r w:rsidRPr="00FD0425">
        <w:tab/>
        <w:t>UE Context Kept Indicator</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2BF27E0B" w14:textId="77777777" w:rsidR="00F02090" w:rsidRPr="00FD0425" w:rsidRDefault="00F02090" w:rsidP="00F02090">
      <w:pPr>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02090" w:rsidRPr="00FD0425" w14:paraId="5CC28DC6" w14:textId="77777777" w:rsidTr="00694C97">
        <w:tc>
          <w:tcPr>
            <w:tcW w:w="2518" w:type="dxa"/>
          </w:tcPr>
          <w:p w14:paraId="10DA2BB0" w14:textId="77777777" w:rsidR="00F02090" w:rsidRPr="00FD0425" w:rsidRDefault="00F02090" w:rsidP="00694C97">
            <w:pPr>
              <w:pStyle w:val="TAH"/>
              <w:rPr>
                <w:rFonts w:cs="Arial"/>
                <w:lang w:eastAsia="ja-JP"/>
              </w:rPr>
            </w:pPr>
            <w:r w:rsidRPr="00FD0425">
              <w:rPr>
                <w:rFonts w:cs="Arial"/>
                <w:szCs w:val="18"/>
                <w:lang w:eastAsia="ja-JP"/>
              </w:rPr>
              <w:t>IE/Group Name</w:t>
            </w:r>
          </w:p>
        </w:tc>
        <w:tc>
          <w:tcPr>
            <w:tcW w:w="1134" w:type="dxa"/>
          </w:tcPr>
          <w:p w14:paraId="1CCAC18D" w14:textId="77777777" w:rsidR="00F02090" w:rsidRPr="00FD0425" w:rsidRDefault="00F02090" w:rsidP="00694C97">
            <w:pPr>
              <w:pStyle w:val="TAH"/>
              <w:rPr>
                <w:rFonts w:cs="Arial"/>
                <w:lang w:eastAsia="ja-JP"/>
              </w:rPr>
            </w:pPr>
            <w:r w:rsidRPr="00FD0425">
              <w:rPr>
                <w:rFonts w:cs="Arial"/>
                <w:szCs w:val="18"/>
                <w:lang w:eastAsia="ja-JP"/>
              </w:rPr>
              <w:t>Presence</w:t>
            </w:r>
          </w:p>
        </w:tc>
        <w:tc>
          <w:tcPr>
            <w:tcW w:w="851" w:type="dxa"/>
          </w:tcPr>
          <w:p w14:paraId="2970040F" w14:textId="77777777" w:rsidR="00F02090" w:rsidRPr="00FD0425" w:rsidRDefault="00F02090" w:rsidP="00694C97">
            <w:pPr>
              <w:pStyle w:val="TAH"/>
              <w:rPr>
                <w:rFonts w:cs="Arial"/>
                <w:lang w:eastAsia="ja-JP"/>
              </w:rPr>
            </w:pPr>
            <w:r w:rsidRPr="00FD0425">
              <w:rPr>
                <w:rFonts w:cs="Arial"/>
                <w:szCs w:val="18"/>
                <w:lang w:eastAsia="ja-JP"/>
              </w:rPr>
              <w:t>Range</w:t>
            </w:r>
          </w:p>
        </w:tc>
        <w:tc>
          <w:tcPr>
            <w:tcW w:w="2409" w:type="dxa"/>
          </w:tcPr>
          <w:p w14:paraId="49587204" w14:textId="77777777" w:rsidR="00F02090" w:rsidRPr="00FD0425" w:rsidRDefault="00F02090" w:rsidP="00694C97">
            <w:pPr>
              <w:pStyle w:val="TAH"/>
              <w:rPr>
                <w:rFonts w:cs="Arial"/>
                <w:lang w:eastAsia="ja-JP"/>
              </w:rPr>
            </w:pPr>
            <w:r w:rsidRPr="00FD0425">
              <w:rPr>
                <w:rFonts w:cs="Arial"/>
                <w:szCs w:val="18"/>
                <w:lang w:eastAsia="ja-JP"/>
              </w:rPr>
              <w:t>IE Type and Reference</w:t>
            </w:r>
          </w:p>
        </w:tc>
        <w:tc>
          <w:tcPr>
            <w:tcW w:w="2444" w:type="dxa"/>
          </w:tcPr>
          <w:p w14:paraId="611AD0A1" w14:textId="77777777" w:rsidR="00F02090" w:rsidRPr="00FD0425" w:rsidRDefault="00F02090" w:rsidP="00694C97">
            <w:pPr>
              <w:pStyle w:val="TAH"/>
              <w:rPr>
                <w:rFonts w:cs="Arial"/>
                <w:lang w:eastAsia="ja-JP"/>
              </w:rPr>
            </w:pPr>
            <w:r w:rsidRPr="00FD0425">
              <w:rPr>
                <w:rFonts w:cs="Arial"/>
                <w:szCs w:val="18"/>
                <w:lang w:eastAsia="ja-JP"/>
              </w:rPr>
              <w:t>Semantics Description</w:t>
            </w:r>
          </w:p>
        </w:tc>
      </w:tr>
      <w:tr w:rsidR="00F02090" w:rsidRPr="00FD0425" w14:paraId="13222557" w14:textId="77777777" w:rsidTr="00694C97">
        <w:tc>
          <w:tcPr>
            <w:tcW w:w="2518" w:type="dxa"/>
          </w:tcPr>
          <w:p w14:paraId="2EC5C43D" w14:textId="77777777" w:rsidR="00F02090" w:rsidRPr="00FD0425" w:rsidRDefault="00F02090" w:rsidP="00694C97">
            <w:pPr>
              <w:pStyle w:val="TAL"/>
              <w:rPr>
                <w:lang w:eastAsia="zh-CN"/>
              </w:rPr>
            </w:pPr>
            <w:r w:rsidRPr="00FD0425">
              <w:rPr>
                <w:lang w:eastAsia="zh-CN"/>
              </w:rPr>
              <w:t>UE Context Kept Indicator</w:t>
            </w:r>
          </w:p>
        </w:tc>
        <w:tc>
          <w:tcPr>
            <w:tcW w:w="1134" w:type="dxa"/>
          </w:tcPr>
          <w:p w14:paraId="740633CB" w14:textId="77777777" w:rsidR="00F02090" w:rsidRPr="00FD0425" w:rsidRDefault="00F02090" w:rsidP="00694C97">
            <w:pPr>
              <w:pStyle w:val="TAL"/>
              <w:rPr>
                <w:rFonts w:eastAsia="Symbol"/>
                <w:lang w:eastAsia="zh-TW"/>
              </w:rPr>
            </w:pPr>
            <w:r w:rsidRPr="00FD0425">
              <w:rPr>
                <w:lang w:eastAsia="ja-JP"/>
              </w:rPr>
              <w:t>M</w:t>
            </w:r>
          </w:p>
        </w:tc>
        <w:tc>
          <w:tcPr>
            <w:tcW w:w="851" w:type="dxa"/>
          </w:tcPr>
          <w:p w14:paraId="2CFDF892" w14:textId="77777777" w:rsidR="00F02090" w:rsidRPr="00FD0425" w:rsidRDefault="00F02090" w:rsidP="00694C97">
            <w:pPr>
              <w:pStyle w:val="TAL"/>
              <w:rPr>
                <w:lang w:eastAsia="ja-JP"/>
              </w:rPr>
            </w:pPr>
          </w:p>
        </w:tc>
        <w:tc>
          <w:tcPr>
            <w:tcW w:w="2409" w:type="dxa"/>
          </w:tcPr>
          <w:p w14:paraId="2635BC67" w14:textId="77777777" w:rsidR="00F02090" w:rsidRPr="00FD0425" w:rsidRDefault="00F02090" w:rsidP="00694C97">
            <w:pPr>
              <w:pStyle w:val="TAL"/>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76897A34" w14:textId="77777777" w:rsidR="00F02090" w:rsidRPr="00FD0425" w:rsidRDefault="00F02090" w:rsidP="00694C97">
            <w:pPr>
              <w:pStyle w:val="TAL"/>
              <w:rPr>
                <w:lang w:eastAsia="zh-CN"/>
              </w:rPr>
            </w:pPr>
          </w:p>
        </w:tc>
      </w:tr>
    </w:tbl>
    <w:p w14:paraId="1FFF253E" w14:textId="77777777" w:rsidR="00F02090" w:rsidRPr="00FD0425" w:rsidRDefault="00F02090" w:rsidP="00F02090">
      <w:pPr>
        <w:rPr>
          <w:lang w:eastAsia="zh-CN"/>
        </w:rPr>
      </w:pPr>
    </w:p>
    <w:p w14:paraId="1A447C90" w14:textId="77777777" w:rsidR="00F02090" w:rsidRPr="00FD0425" w:rsidRDefault="00F02090" w:rsidP="00F02090">
      <w:pPr>
        <w:pStyle w:val="Heading4"/>
        <w:rPr>
          <w:rFonts w:eastAsia="Batang"/>
        </w:rPr>
      </w:pPr>
      <w:bookmarkStart w:id="7255" w:name="_Toc20955378"/>
      <w:bookmarkStart w:id="7256" w:name="_Toc29991581"/>
      <w:bookmarkStart w:id="7257" w:name="_Toc36555982"/>
      <w:bookmarkStart w:id="7258" w:name="_Toc44497727"/>
      <w:bookmarkStart w:id="7259" w:name="_Toc45108114"/>
      <w:bookmarkStart w:id="7260" w:name="_Toc45901734"/>
      <w:bookmarkStart w:id="7261" w:name="_Toc51850815"/>
      <w:bookmarkStart w:id="7262" w:name="_Toc56693819"/>
      <w:bookmarkStart w:id="7263" w:name="_Toc64447363"/>
      <w:bookmarkStart w:id="7264" w:name="_Toc66286857"/>
      <w:bookmarkStart w:id="7265" w:name="_Toc74151552"/>
      <w:bookmarkStart w:id="7266" w:name="_Toc88654025"/>
      <w:bookmarkStart w:id="7267" w:name="_Toc97904381"/>
      <w:bookmarkStart w:id="7268" w:name="_Toc105175422"/>
      <w:bookmarkStart w:id="7269" w:name="_Toc113826452"/>
      <w:bookmarkStart w:id="7270" w:name="_Toc120032578"/>
      <w:r w:rsidRPr="00FD0425">
        <w:rPr>
          <w:rFonts w:eastAsia="Batang"/>
        </w:rPr>
        <w:t>9.2.3.69</w:t>
      </w:r>
      <w:r w:rsidRPr="00FD0425">
        <w:rPr>
          <w:rFonts w:eastAsia="Batang"/>
        </w:rPr>
        <w:tab/>
      </w:r>
      <w:r w:rsidRPr="00FD0425">
        <w:t>PDU Session Aggregate Maximum Bit Rate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06B6D43" w14:textId="77777777" w:rsidR="00F02090" w:rsidRPr="00FD0425" w:rsidRDefault="00F02090" w:rsidP="00F02090">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694C97">
            <w:pPr>
              <w:pStyle w:val="TAH"/>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694C97">
            <w:pPr>
              <w:pStyle w:val="TAH"/>
              <w:rPr>
                <w:rFonts w:cs="Arial"/>
                <w:lang w:eastAsia="ja-JP"/>
              </w:rPr>
            </w:pPr>
            <w:r w:rsidRPr="00FD0425">
              <w:rPr>
                <w:rFonts w:cs="Arial"/>
                <w:lang w:eastAsia="ja-JP"/>
              </w:rPr>
              <w:t>Range</w:t>
            </w:r>
          </w:p>
        </w:tc>
        <w:tc>
          <w:tcPr>
            <w:tcW w:w="1872" w:type="dxa"/>
          </w:tcPr>
          <w:p w14:paraId="12880613"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694C97">
            <w:pPr>
              <w:pStyle w:val="TAL"/>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694C97">
            <w:pPr>
              <w:pStyle w:val="TAL"/>
              <w:rPr>
                <w:rFonts w:cs="Arial"/>
                <w:lang w:eastAsia="ja-JP"/>
              </w:rPr>
            </w:pPr>
          </w:p>
        </w:tc>
        <w:tc>
          <w:tcPr>
            <w:tcW w:w="1440" w:type="dxa"/>
          </w:tcPr>
          <w:p w14:paraId="375FBFF3" w14:textId="77777777" w:rsidR="00F02090" w:rsidRPr="00FD0425" w:rsidRDefault="00F02090" w:rsidP="00694C97">
            <w:pPr>
              <w:pStyle w:val="TAL"/>
              <w:rPr>
                <w:i/>
                <w:lang w:eastAsia="ja-JP"/>
              </w:rPr>
            </w:pPr>
            <w:r w:rsidRPr="00FD0425">
              <w:rPr>
                <w:i/>
                <w:lang w:eastAsia="ja-JP"/>
              </w:rPr>
              <w:t>1</w:t>
            </w:r>
          </w:p>
        </w:tc>
        <w:tc>
          <w:tcPr>
            <w:tcW w:w="1872" w:type="dxa"/>
          </w:tcPr>
          <w:p w14:paraId="6F53A846" w14:textId="77777777" w:rsidR="00F02090" w:rsidRPr="00FD0425" w:rsidRDefault="00F02090" w:rsidP="00694C97">
            <w:pPr>
              <w:pStyle w:val="TAL"/>
              <w:rPr>
                <w:lang w:eastAsia="ja-JP"/>
              </w:rPr>
            </w:pPr>
          </w:p>
        </w:tc>
        <w:tc>
          <w:tcPr>
            <w:tcW w:w="2880" w:type="dxa"/>
          </w:tcPr>
          <w:p w14:paraId="776B7299" w14:textId="77777777" w:rsidR="00F02090" w:rsidRPr="00FD0425" w:rsidRDefault="00F02090" w:rsidP="00694C97">
            <w:pPr>
              <w:pStyle w:val="TAL"/>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694C97">
            <w:pPr>
              <w:pStyle w:val="TAL"/>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694C97">
            <w:pPr>
              <w:pStyle w:val="TAL"/>
              <w:rPr>
                <w:rFonts w:cs="Arial"/>
                <w:lang w:eastAsia="ja-JP"/>
              </w:rPr>
            </w:pPr>
            <w:r w:rsidRPr="00FD0425">
              <w:rPr>
                <w:rFonts w:cs="Arial"/>
                <w:lang w:eastAsia="ja-JP"/>
              </w:rPr>
              <w:t>M</w:t>
            </w:r>
          </w:p>
        </w:tc>
        <w:tc>
          <w:tcPr>
            <w:tcW w:w="1440" w:type="dxa"/>
          </w:tcPr>
          <w:p w14:paraId="75208044" w14:textId="77777777" w:rsidR="00F02090" w:rsidRPr="00FD0425" w:rsidRDefault="00F02090" w:rsidP="00694C97">
            <w:pPr>
              <w:pStyle w:val="TAL"/>
              <w:rPr>
                <w:i/>
                <w:lang w:eastAsia="ja-JP"/>
              </w:rPr>
            </w:pPr>
          </w:p>
        </w:tc>
        <w:tc>
          <w:tcPr>
            <w:tcW w:w="1872" w:type="dxa"/>
          </w:tcPr>
          <w:p w14:paraId="7AE5B313" w14:textId="77777777" w:rsidR="00F02090" w:rsidRPr="00FD0425" w:rsidRDefault="00F02090" w:rsidP="00694C97">
            <w:pPr>
              <w:pStyle w:val="TAL"/>
              <w:rPr>
                <w:rFonts w:cs="Arial"/>
                <w:lang w:eastAsia="ja-JP"/>
              </w:rPr>
            </w:pPr>
            <w:r w:rsidRPr="00FD0425">
              <w:rPr>
                <w:rFonts w:cs="Arial"/>
                <w:lang w:eastAsia="ja-JP"/>
              </w:rPr>
              <w:t>Bit Rate</w:t>
            </w:r>
          </w:p>
          <w:p w14:paraId="5913E234" w14:textId="77777777" w:rsidR="00F02090" w:rsidRPr="00FD0425" w:rsidRDefault="00F02090" w:rsidP="00694C97">
            <w:pPr>
              <w:pStyle w:val="TAL"/>
              <w:rPr>
                <w:rFonts w:cs="Arial"/>
                <w:lang w:eastAsia="ja-JP"/>
              </w:rPr>
            </w:pPr>
            <w:r w:rsidRPr="00FD0425">
              <w:rPr>
                <w:rFonts w:cs="Arial"/>
                <w:lang w:eastAsia="ja-JP"/>
              </w:rPr>
              <w:t>9.2.3.4</w:t>
            </w:r>
          </w:p>
        </w:tc>
        <w:tc>
          <w:tcPr>
            <w:tcW w:w="2880" w:type="dxa"/>
          </w:tcPr>
          <w:p w14:paraId="6AD9B9EF" w14:textId="77777777" w:rsidR="00F02090" w:rsidRPr="00FD0425" w:rsidRDefault="00F02090" w:rsidP="00694C97">
            <w:pPr>
              <w:pStyle w:val="TAL"/>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694C97">
            <w:pPr>
              <w:pStyle w:val="TAL"/>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694C97">
            <w:pPr>
              <w:pStyle w:val="TAL"/>
              <w:rPr>
                <w:rFonts w:cs="Arial"/>
                <w:lang w:eastAsia="ja-JP"/>
              </w:rPr>
            </w:pPr>
            <w:r w:rsidRPr="00FD0425">
              <w:rPr>
                <w:rFonts w:cs="Arial"/>
                <w:lang w:eastAsia="ja-JP"/>
              </w:rPr>
              <w:t>M</w:t>
            </w:r>
          </w:p>
        </w:tc>
        <w:tc>
          <w:tcPr>
            <w:tcW w:w="1440" w:type="dxa"/>
          </w:tcPr>
          <w:p w14:paraId="690D3E87" w14:textId="77777777" w:rsidR="00F02090" w:rsidRPr="00FD0425" w:rsidRDefault="00F02090" w:rsidP="00694C97">
            <w:pPr>
              <w:pStyle w:val="TAL"/>
              <w:rPr>
                <w:i/>
                <w:lang w:eastAsia="ja-JP"/>
              </w:rPr>
            </w:pPr>
          </w:p>
        </w:tc>
        <w:tc>
          <w:tcPr>
            <w:tcW w:w="1872" w:type="dxa"/>
          </w:tcPr>
          <w:p w14:paraId="3C24C285" w14:textId="77777777" w:rsidR="00F02090" w:rsidRPr="00FD0425" w:rsidRDefault="00F02090" w:rsidP="00694C97">
            <w:pPr>
              <w:pStyle w:val="TAL"/>
              <w:rPr>
                <w:rFonts w:cs="Arial"/>
                <w:lang w:eastAsia="ja-JP"/>
              </w:rPr>
            </w:pPr>
            <w:r w:rsidRPr="00FD0425">
              <w:rPr>
                <w:rFonts w:cs="Arial"/>
                <w:lang w:eastAsia="ja-JP"/>
              </w:rPr>
              <w:t>Bit Rate</w:t>
            </w:r>
          </w:p>
          <w:p w14:paraId="69473D5C" w14:textId="77777777" w:rsidR="00F02090" w:rsidRPr="00FD0425" w:rsidRDefault="00F02090" w:rsidP="00694C97">
            <w:pPr>
              <w:pStyle w:val="TAL"/>
              <w:rPr>
                <w:rFonts w:cs="Arial"/>
                <w:lang w:eastAsia="ja-JP"/>
              </w:rPr>
            </w:pPr>
            <w:r w:rsidRPr="00FD0425">
              <w:rPr>
                <w:rFonts w:cs="Arial"/>
                <w:lang w:eastAsia="ja-JP"/>
              </w:rPr>
              <w:t>9.2.3.4</w:t>
            </w:r>
          </w:p>
        </w:tc>
        <w:tc>
          <w:tcPr>
            <w:tcW w:w="2880" w:type="dxa"/>
          </w:tcPr>
          <w:p w14:paraId="6D09D27A" w14:textId="77777777" w:rsidR="00F02090" w:rsidRPr="00FD0425" w:rsidRDefault="00F02090" w:rsidP="00694C97">
            <w:pPr>
              <w:pStyle w:val="TAL"/>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F02090">
      <w:pPr>
        <w:rPr>
          <w:lang w:eastAsia="zh-CN"/>
        </w:rPr>
      </w:pPr>
    </w:p>
    <w:p w14:paraId="2FEC719C" w14:textId="77777777" w:rsidR="00F02090" w:rsidRPr="00FD0425" w:rsidRDefault="00F02090" w:rsidP="00F02090">
      <w:pPr>
        <w:pStyle w:val="Heading4"/>
        <w:rPr>
          <w:lang w:eastAsia="zh-CN"/>
        </w:rPr>
      </w:pPr>
      <w:bookmarkStart w:id="7271" w:name="_Toc20955379"/>
      <w:bookmarkStart w:id="7272" w:name="_Toc29991582"/>
      <w:bookmarkStart w:id="7273" w:name="_Toc36555983"/>
      <w:bookmarkStart w:id="7274" w:name="_Toc44497728"/>
      <w:bookmarkStart w:id="7275" w:name="_Toc45108115"/>
      <w:bookmarkStart w:id="7276" w:name="_Toc45901735"/>
      <w:bookmarkStart w:id="7277" w:name="_Toc51850816"/>
      <w:bookmarkStart w:id="7278" w:name="_Toc56693820"/>
      <w:bookmarkStart w:id="7279" w:name="_Toc64447364"/>
      <w:bookmarkStart w:id="7280" w:name="_Toc66286858"/>
      <w:bookmarkStart w:id="7281" w:name="_Toc74151553"/>
      <w:bookmarkStart w:id="7282" w:name="_Toc88654026"/>
      <w:bookmarkStart w:id="7283" w:name="_Toc97904382"/>
      <w:bookmarkStart w:id="7284" w:name="_Toc105175423"/>
      <w:bookmarkStart w:id="7285" w:name="_Toc113826453"/>
      <w:bookmarkStart w:id="7286" w:name="_Toc120032579"/>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1CCF43EB" w14:textId="77777777" w:rsidR="00F02090" w:rsidRPr="00FD0425" w:rsidRDefault="00F02090" w:rsidP="00F02090">
      <w:pPr>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02090" w:rsidRPr="00FD0425" w14:paraId="5D566CA0"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694C97">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694C97">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694C97">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694C97">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694C97">
            <w:pPr>
              <w:pStyle w:val="TAH"/>
              <w:rPr>
                <w:rFonts w:eastAsia="Malgun Gothic"/>
              </w:rPr>
            </w:pPr>
            <w:r w:rsidRPr="00FD0425">
              <w:rPr>
                <w:rFonts w:eastAsia="Malgun Gothic"/>
              </w:rPr>
              <w:t>Semantics description</w:t>
            </w:r>
          </w:p>
        </w:tc>
      </w:tr>
      <w:tr w:rsidR="00F02090" w:rsidRPr="00FD0425" w14:paraId="363AA0B1"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694C97">
            <w:pPr>
              <w:pStyle w:val="TAL"/>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694C97">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694C9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694C97">
            <w:pPr>
              <w:pStyle w:val="TAL"/>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694C97">
            <w:pPr>
              <w:pStyle w:val="TAL"/>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F02090"/>
    <w:p w14:paraId="0946DF1A" w14:textId="77777777" w:rsidR="00F02090" w:rsidRPr="00FD0425" w:rsidRDefault="00F02090" w:rsidP="00F02090">
      <w:pPr>
        <w:pStyle w:val="Heading4"/>
        <w:rPr>
          <w:lang w:eastAsia="zh-CN"/>
        </w:rPr>
      </w:pPr>
      <w:bookmarkStart w:id="7287" w:name="_Toc20955380"/>
      <w:bookmarkStart w:id="7288" w:name="_Toc29991583"/>
      <w:bookmarkStart w:id="7289" w:name="_Toc36555984"/>
      <w:bookmarkStart w:id="7290" w:name="_Toc44497729"/>
      <w:bookmarkStart w:id="7291" w:name="_Toc45108116"/>
      <w:bookmarkStart w:id="7292" w:name="_Toc45901736"/>
      <w:bookmarkStart w:id="7293" w:name="_Toc51850817"/>
      <w:bookmarkStart w:id="7294" w:name="_Toc56693821"/>
      <w:bookmarkStart w:id="7295" w:name="_Toc64447365"/>
      <w:bookmarkStart w:id="7296" w:name="_Toc66286859"/>
      <w:bookmarkStart w:id="7297" w:name="_Toc74151554"/>
      <w:bookmarkStart w:id="7298" w:name="_Toc88654027"/>
      <w:bookmarkStart w:id="7299" w:name="_Toc97904383"/>
      <w:bookmarkStart w:id="7300" w:name="_Toc105175424"/>
      <w:bookmarkStart w:id="7301" w:name="_Toc113826454"/>
      <w:bookmarkStart w:id="7302" w:name="_Toc120032580"/>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7EE9AF40" w14:textId="77777777" w:rsidR="00F02090" w:rsidRPr="00FD0425" w:rsidRDefault="00F02090" w:rsidP="00F02090">
      <w:pPr>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FD0425" w14:paraId="0992A4AA" w14:textId="77777777" w:rsidTr="00694C97">
        <w:tc>
          <w:tcPr>
            <w:tcW w:w="270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694C97">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694C97">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694C97">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694C97">
            <w:pPr>
              <w:pStyle w:val="TAH"/>
            </w:pPr>
            <w:r w:rsidRPr="00FD0425">
              <w:t>Semantics Description</w:t>
            </w:r>
          </w:p>
        </w:tc>
      </w:tr>
      <w:tr w:rsidR="00F02090" w:rsidRPr="00FD0425" w14:paraId="1491CC2D" w14:textId="77777777" w:rsidTr="00694C97">
        <w:tc>
          <w:tcPr>
            <w:tcW w:w="270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694C97">
            <w:pPr>
              <w:pStyle w:val="TAL"/>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694C97">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694C97">
            <w:pPr>
              <w:pStyle w:val="TAL"/>
            </w:pPr>
          </w:p>
        </w:tc>
        <w:tc>
          <w:tcPr>
            <w:tcW w:w="1900"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694C97">
            <w:pPr>
              <w:pStyle w:val="TAL"/>
            </w:pPr>
            <w:r w:rsidRPr="00FD0425">
              <w:t>ENUMERATED (</w:t>
            </w:r>
          </w:p>
          <w:p w14:paraId="482E1D3E" w14:textId="77777777" w:rsidR="00F02090" w:rsidRPr="00FD0425" w:rsidRDefault="00F02090" w:rsidP="00694C97">
            <w:pPr>
              <w:pStyle w:val="TAL"/>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694C97">
            <w:pPr>
              <w:pStyle w:val="TAL"/>
              <w:rPr>
                <w:i/>
                <w:lang w:eastAsia="zh-CN"/>
              </w:rPr>
            </w:pPr>
          </w:p>
        </w:tc>
      </w:tr>
    </w:tbl>
    <w:p w14:paraId="3852A8E0" w14:textId="77777777" w:rsidR="00F02090" w:rsidRPr="00FD0425" w:rsidRDefault="00F02090" w:rsidP="00F02090"/>
    <w:p w14:paraId="56255AA3" w14:textId="77777777" w:rsidR="00F02090" w:rsidRPr="00FD0425" w:rsidRDefault="00F02090" w:rsidP="00F02090">
      <w:pPr>
        <w:pStyle w:val="Heading4"/>
        <w:rPr>
          <w:lang w:eastAsia="zh-CN"/>
        </w:rPr>
      </w:pPr>
      <w:bookmarkStart w:id="7303" w:name="_Toc20955381"/>
      <w:bookmarkStart w:id="7304" w:name="_Toc29991584"/>
      <w:bookmarkStart w:id="7305" w:name="_Toc36555985"/>
      <w:bookmarkStart w:id="7306" w:name="_Toc44497730"/>
      <w:bookmarkStart w:id="7307" w:name="_Toc45108117"/>
      <w:bookmarkStart w:id="7308" w:name="_Toc45901737"/>
      <w:bookmarkStart w:id="7309" w:name="_Toc51850818"/>
      <w:bookmarkStart w:id="7310" w:name="_Toc56693822"/>
      <w:bookmarkStart w:id="7311" w:name="_Toc64447366"/>
      <w:bookmarkStart w:id="7312" w:name="_Toc66286860"/>
      <w:bookmarkStart w:id="7313" w:name="_Toc74151555"/>
      <w:bookmarkStart w:id="7314" w:name="_Toc88654028"/>
      <w:bookmarkStart w:id="7315" w:name="_Toc97904384"/>
      <w:bookmarkStart w:id="7316" w:name="_Toc105175425"/>
      <w:bookmarkStart w:id="7317" w:name="_Toc113826455"/>
      <w:bookmarkStart w:id="7318" w:name="_Toc120032581"/>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72130112" w14:textId="77777777" w:rsidR="00F02090" w:rsidRPr="00FD0425" w:rsidRDefault="00F02090" w:rsidP="00F02090">
      <w:pPr>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FD0425" w14:paraId="3E9BE282" w14:textId="77777777" w:rsidTr="00694C97">
        <w:tc>
          <w:tcPr>
            <w:tcW w:w="270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694C97">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694C97">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694C97">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694C97">
            <w:pPr>
              <w:pStyle w:val="TAH"/>
            </w:pPr>
            <w:r w:rsidRPr="00FD0425">
              <w:t>Semantics Description</w:t>
            </w:r>
          </w:p>
        </w:tc>
      </w:tr>
      <w:tr w:rsidR="00F02090" w:rsidRPr="00FD0425" w14:paraId="610110BF" w14:textId="77777777" w:rsidTr="00694C97">
        <w:tc>
          <w:tcPr>
            <w:tcW w:w="270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694C97">
            <w:pPr>
              <w:pStyle w:val="TAL"/>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694C97">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694C97">
            <w:pPr>
              <w:pStyle w:val="TAL"/>
            </w:pPr>
          </w:p>
        </w:tc>
        <w:tc>
          <w:tcPr>
            <w:tcW w:w="1900"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694C97">
            <w:pPr>
              <w:pStyle w:val="TAL"/>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694C97">
            <w:pPr>
              <w:pStyle w:val="TAL"/>
              <w:rPr>
                <w:i/>
                <w:lang w:eastAsia="zh-CN"/>
              </w:rPr>
            </w:pPr>
          </w:p>
        </w:tc>
      </w:tr>
    </w:tbl>
    <w:p w14:paraId="00EC591D" w14:textId="77777777" w:rsidR="00F02090" w:rsidRPr="00FD0425" w:rsidRDefault="00F02090" w:rsidP="00F02090"/>
    <w:p w14:paraId="06236C54" w14:textId="77777777" w:rsidR="00F02090" w:rsidRPr="00FD0425" w:rsidRDefault="00F02090" w:rsidP="00F02090">
      <w:pPr>
        <w:pStyle w:val="Heading4"/>
        <w:rPr>
          <w:rFonts w:eastAsia="Malgun Gothic"/>
        </w:rPr>
      </w:pPr>
      <w:bookmarkStart w:id="7319" w:name="_Toc20955382"/>
      <w:bookmarkStart w:id="7320" w:name="_Toc29991585"/>
      <w:bookmarkStart w:id="7321" w:name="_Toc36555986"/>
      <w:bookmarkStart w:id="7322" w:name="_Toc44497731"/>
      <w:bookmarkStart w:id="7323" w:name="_Toc45108118"/>
      <w:bookmarkStart w:id="7324" w:name="_Toc45901738"/>
      <w:bookmarkStart w:id="7325" w:name="_Toc51850819"/>
      <w:bookmarkStart w:id="7326" w:name="_Toc56693823"/>
      <w:bookmarkStart w:id="7327" w:name="_Toc64447367"/>
      <w:bookmarkStart w:id="7328" w:name="_Toc66286861"/>
      <w:bookmarkStart w:id="7329" w:name="_Toc74151556"/>
      <w:bookmarkStart w:id="7330" w:name="_Toc88654029"/>
      <w:bookmarkStart w:id="7331" w:name="_Toc97904385"/>
      <w:bookmarkStart w:id="7332" w:name="_Toc105175426"/>
      <w:bookmarkStart w:id="7333" w:name="_Toc113826456"/>
      <w:bookmarkStart w:id="7334" w:name="_Toc120032582"/>
      <w:r w:rsidRPr="00FD0425">
        <w:rPr>
          <w:rFonts w:eastAsia="Malgun Gothic"/>
        </w:rPr>
        <w:t>9.2.3.73</w:t>
      </w:r>
      <w:r w:rsidRPr="00FD0425">
        <w:rPr>
          <w:rFonts w:eastAsia="Malgun Gothic"/>
        </w:rPr>
        <w:tab/>
        <w:t>Maximum Integrity Protected Data Rate</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17FF8E3D" w14:textId="77777777" w:rsidR="00F02090" w:rsidRPr="00FD0425" w:rsidRDefault="00F02090" w:rsidP="00F02090">
      <w:pPr>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A04633" w:rsidRPr="00FD0425" w14:paraId="6D0528A0" w14:textId="77777777" w:rsidTr="00B746AF">
        <w:tblPrEx>
          <w:tblCellMar>
            <w:top w:w="0" w:type="dxa"/>
            <w:bottom w:w="0" w:type="dxa"/>
          </w:tblCellMar>
        </w:tblPrEx>
        <w:tc>
          <w:tcPr>
            <w:tcW w:w="1418" w:type="dxa"/>
          </w:tcPr>
          <w:p w14:paraId="42007037" w14:textId="77777777" w:rsidR="00A04633" w:rsidRPr="00FD0425" w:rsidRDefault="00A04633" w:rsidP="00A04633">
            <w:pPr>
              <w:pStyle w:val="TAH"/>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A04633">
            <w:pPr>
              <w:pStyle w:val="TAH"/>
              <w:rPr>
                <w:rFonts w:eastAsia="Malgun Gothic"/>
                <w:lang w:eastAsia="ja-JP"/>
              </w:rPr>
            </w:pPr>
            <w:r w:rsidRPr="00FD0425">
              <w:rPr>
                <w:rFonts w:eastAsia="Malgun Gothic"/>
                <w:lang w:eastAsia="ja-JP"/>
              </w:rPr>
              <w:t>Presence</w:t>
            </w:r>
          </w:p>
        </w:tc>
        <w:tc>
          <w:tcPr>
            <w:tcW w:w="904" w:type="dxa"/>
          </w:tcPr>
          <w:p w14:paraId="4A520579" w14:textId="77777777" w:rsidR="00A04633" w:rsidRPr="00FD0425" w:rsidRDefault="00A04633" w:rsidP="00A04633">
            <w:pPr>
              <w:pStyle w:val="TAH"/>
              <w:rPr>
                <w:rFonts w:eastAsia="Malgun Gothic"/>
                <w:lang w:eastAsia="ja-JP"/>
              </w:rPr>
            </w:pPr>
            <w:r w:rsidRPr="00FD0425">
              <w:rPr>
                <w:rFonts w:eastAsia="Malgun Gothic"/>
                <w:lang w:eastAsia="ja-JP"/>
              </w:rPr>
              <w:t>Range</w:t>
            </w:r>
          </w:p>
        </w:tc>
        <w:tc>
          <w:tcPr>
            <w:tcW w:w="1701" w:type="dxa"/>
          </w:tcPr>
          <w:p w14:paraId="47A8E05A" w14:textId="77777777" w:rsidR="00A04633" w:rsidRPr="00FD0425" w:rsidRDefault="00A04633" w:rsidP="00A04633">
            <w:pPr>
              <w:pStyle w:val="TAH"/>
              <w:rPr>
                <w:rFonts w:eastAsia="Malgun Gothic"/>
                <w:lang w:eastAsia="ja-JP"/>
              </w:rPr>
            </w:pPr>
            <w:r w:rsidRPr="00FD0425">
              <w:rPr>
                <w:rFonts w:eastAsia="Malgun Gothic"/>
                <w:lang w:eastAsia="ja-JP"/>
              </w:rPr>
              <w:t>IE type and reference</w:t>
            </w:r>
          </w:p>
        </w:tc>
        <w:tc>
          <w:tcPr>
            <w:tcW w:w="2522" w:type="dxa"/>
          </w:tcPr>
          <w:p w14:paraId="34B3BE07" w14:textId="77777777" w:rsidR="00A04633" w:rsidRPr="00FD0425" w:rsidRDefault="00A04633" w:rsidP="00A04633">
            <w:pPr>
              <w:pStyle w:val="TAH"/>
              <w:rPr>
                <w:rFonts w:eastAsia="Malgun Gothic"/>
                <w:lang w:eastAsia="ja-JP"/>
              </w:rPr>
            </w:pPr>
            <w:r w:rsidRPr="00FD0425">
              <w:rPr>
                <w:rFonts w:eastAsia="Malgun Gothic"/>
                <w:lang w:eastAsia="ja-JP"/>
              </w:rPr>
              <w:t>Semantics description</w:t>
            </w:r>
          </w:p>
        </w:tc>
        <w:tc>
          <w:tcPr>
            <w:tcW w:w="1134" w:type="dxa"/>
          </w:tcPr>
          <w:p w14:paraId="6E8DEA82" w14:textId="77777777" w:rsidR="00A04633" w:rsidRPr="00FD0425" w:rsidRDefault="00A04633" w:rsidP="00A04633">
            <w:pPr>
              <w:pStyle w:val="TAH"/>
              <w:rPr>
                <w:rFonts w:eastAsia="Malgun Gothic"/>
                <w:lang w:eastAsia="ja-JP"/>
              </w:rPr>
            </w:pPr>
            <w:r w:rsidRPr="00FD0425">
              <w:rPr>
                <w:rFonts w:eastAsia="Malgun Gothic" w:cs="Arial"/>
                <w:lang w:eastAsia="ja-JP"/>
              </w:rPr>
              <w:t>Criticality</w:t>
            </w:r>
          </w:p>
        </w:tc>
        <w:tc>
          <w:tcPr>
            <w:tcW w:w="1134" w:type="dxa"/>
          </w:tcPr>
          <w:p w14:paraId="556A6081" w14:textId="77777777" w:rsidR="00A04633" w:rsidRPr="00FD0425" w:rsidRDefault="00A04633" w:rsidP="00A04633">
            <w:pPr>
              <w:pStyle w:val="TAH"/>
              <w:rPr>
                <w:rFonts w:eastAsia="Malgun Gothic"/>
                <w:lang w:eastAsia="ja-JP"/>
              </w:rPr>
            </w:pPr>
            <w:r w:rsidRPr="00FD0425">
              <w:rPr>
                <w:rFonts w:eastAsia="Malgun Gothic" w:cs="Arial"/>
                <w:lang w:eastAsia="ja-JP"/>
              </w:rPr>
              <w:t>Assigned Criticality</w:t>
            </w:r>
          </w:p>
        </w:tc>
      </w:tr>
      <w:tr w:rsidR="00A04633" w:rsidRPr="00FD0425" w14:paraId="030301BC" w14:textId="77777777" w:rsidTr="00B746AF">
        <w:tblPrEx>
          <w:tblCellMar>
            <w:top w:w="0" w:type="dxa"/>
            <w:bottom w:w="0" w:type="dxa"/>
          </w:tblCellMar>
        </w:tblPrEx>
        <w:tc>
          <w:tcPr>
            <w:tcW w:w="1418" w:type="dxa"/>
          </w:tcPr>
          <w:p w14:paraId="79F47450" w14:textId="77777777" w:rsidR="00A04633" w:rsidRPr="00FD0425" w:rsidRDefault="00A04633" w:rsidP="00694C97">
            <w:pPr>
              <w:pStyle w:val="TAL"/>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694C97">
            <w:pPr>
              <w:pStyle w:val="TAL"/>
              <w:rPr>
                <w:rFonts w:eastAsia="Malgun Gothic"/>
                <w:lang w:eastAsia="ja-JP"/>
              </w:rPr>
            </w:pPr>
            <w:r w:rsidRPr="00FD0425">
              <w:rPr>
                <w:rFonts w:eastAsia="Malgun Gothic"/>
                <w:lang w:eastAsia="ja-JP"/>
              </w:rPr>
              <w:t>M</w:t>
            </w:r>
          </w:p>
        </w:tc>
        <w:tc>
          <w:tcPr>
            <w:tcW w:w="904" w:type="dxa"/>
          </w:tcPr>
          <w:p w14:paraId="6E438B58" w14:textId="77777777" w:rsidR="00A04633" w:rsidRPr="00FD0425" w:rsidRDefault="00A04633" w:rsidP="00694C97">
            <w:pPr>
              <w:pStyle w:val="TAL"/>
              <w:rPr>
                <w:rFonts w:eastAsia="Malgun Gothic"/>
                <w:i/>
                <w:lang w:eastAsia="ja-JP"/>
              </w:rPr>
            </w:pPr>
          </w:p>
        </w:tc>
        <w:tc>
          <w:tcPr>
            <w:tcW w:w="1701" w:type="dxa"/>
          </w:tcPr>
          <w:p w14:paraId="3045B132" w14:textId="77777777" w:rsidR="00A04633" w:rsidRPr="00FD0425" w:rsidRDefault="00A04633" w:rsidP="00A04633">
            <w:pPr>
              <w:pStyle w:val="TAL"/>
              <w:rPr>
                <w:rFonts w:eastAsia="Malgun Gothic"/>
                <w:lang w:eastAsia="ja-JP"/>
              </w:rPr>
            </w:pPr>
            <w:r w:rsidRPr="00FD0425">
              <w:rPr>
                <w:rFonts w:eastAsia="Malgun Gothic"/>
                <w:lang w:eastAsia="ja-JP"/>
              </w:rPr>
              <w:t>Maximum IP Rate</w:t>
            </w:r>
          </w:p>
          <w:p w14:paraId="7CAB9950" w14:textId="77777777" w:rsidR="00A04633" w:rsidRPr="00FD0425" w:rsidRDefault="00A04633" w:rsidP="00A04633">
            <w:pPr>
              <w:pStyle w:val="TAL"/>
              <w:rPr>
                <w:rFonts w:eastAsia="Malgun Gothic"/>
                <w:lang w:eastAsia="ja-JP"/>
              </w:rPr>
            </w:pPr>
            <w:r w:rsidRPr="00FD0425">
              <w:rPr>
                <w:rFonts w:eastAsia="Malgun Gothic"/>
                <w:lang w:eastAsia="ja-JP"/>
              </w:rPr>
              <w:t>9.2.3.89</w:t>
            </w:r>
          </w:p>
        </w:tc>
        <w:tc>
          <w:tcPr>
            <w:tcW w:w="2522" w:type="dxa"/>
          </w:tcPr>
          <w:p w14:paraId="5E257D35" w14:textId="77777777" w:rsidR="00A04633" w:rsidRPr="00FD0425" w:rsidRDefault="00A04633" w:rsidP="00694C97">
            <w:pPr>
              <w:pStyle w:val="TAL"/>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5F4150DD" w14:textId="77777777" w:rsidR="00A04633" w:rsidRPr="00FD0425" w:rsidRDefault="00B429FB" w:rsidP="00B746AF">
            <w:pPr>
              <w:pStyle w:val="TAC"/>
              <w:rPr>
                <w:rFonts w:eastAsia="Malgun Gothic"/>
                <w:lang w:eastAsia="ja-JP"/>
              </w:rPr>
            </w:pPr>
            <w:r w:rsidRPr="00FD0425">
              <w:rPr>
                <w:lang w:eastAsia="ja-JP"/>
              </w:rPr>
              <w:t>–</w:t>
            </w:r>
          </w:p>
        </w:tc>
        <w:tc>
          <w:tcPr>
            <w:tcW w:w="1134" w:type="dxa"/>
          </w:tcPr>
          <w:p w14:paraId="67C81CBA" w14:textId="77777777" w:rsidR="00A04633" w:rsidRPr="00FD0425" w:rsidRDefault="00A04633" w:rsidP="00B746AF">
            <w:pPr>
              <w:pStyle w:val="TAC"/>
              <w:rPr>
                <w:rFonts w:eastAsia="Malgun Gothic"/>
                <w:lang w:eastAsia="ja-JP"/>
              </w:rPr>
            </w:pPr>
          </w:p>
        </w:tc>
      </w:tr>
      <w:tr w:rsidR="00A04633" w:rsidRPr="00FD0425" w14:paraId="08BC4653" w14:textId="77777777" w:rsidTr="00B746AF">
        <w:tblPrEx>
          <w:tblCellMar>
            <w:top w:w="0" w:type="dxa"/>
            <w:bottom w:w="0" w:type="dxa"/>
          </w:tblCellMar>
        </w:tblPrEx>
        <w:tc>
          <w:tcPr>
            <w:tcW w:w="1418" w:type="dxa"/>
          </w:tcPr>
          <w:p w14:paraId="25664DEF" w14:textId="77777777" w:rsidR="00A04633" w:rsidRPr="00FD0425" w:rsidRDefault="00A04633" w:rsidP="00A04633">
            <w:pPr>
              <w:pStyle w:val="TAL"/>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A04633">
            <w:pPr>
              <w:pStyle w:val="TAL"/>
              <w:rPr>
                <w:rFonts w:eastAsia="Malgun Gothic"/>
                <w:lang w:eastAsia="ja-JP"/>
              </w:rPr>
            </w:pPr>
            <w:r w:rsidRPr="00FD0425">
              <w:rPr>
                <w:rFonts w:eastAsia="Malgun Gothic"/>
                <w:lang w:eastAsia="ja-JP"/>
              </w:rPr>
              <w:t>O</w:t>
            </w:r>
          </w:p>
        </w:tc>
        <w:tc>
          <w:tcPr>
            <w:tcW w:w="904" w:type="dxa"/>
          </w:tcPr>
          <w:p w14:paraId="08AF424E" w14:textId="77777777" w:rsidR="00A04633" w:rsidRPr="00FD0425" w:rsidRDefault="00A04633" w:rsidP="00A04633">
            <w:pPr>
              <w:pStyle w:val="TAL"/>
              <w:rPr>
                <w:rFonts w:eastAsia="Malgun Gothic"/>
                <w:i/>
                <w:lang w:eastAsia="ja-JP"/>
              </w:rPr>
            </w:pPr>
          </w:p>
        </w:tc>
        <w:tc>
          <w:tcPr>
            <w:tcW w:w="1701" w:type="dxa"/>
          </w:tcPr>
          <w:p w14:paraId="468F5233" w14:textId="77777777" w:rsidR="00A04633" w:rsidRPr="00FD0425" w:rsidRDefault="00A04633" w:rsidP="00A04633">
            <w:pPr>
              <w:pStyle w:val="TAL"/>
              <w:rPr>
                <w:rFonts w:eastAsia="Malgun Gothic"/>
                <w:lang w:eastAsia="ja-JP"/>
              </w:rPr>
            </w:pPr>
            <w:r w:rsidRPr="00FD0425">
              <w:rPr>
                <w:rFonts w:eastAsia="Malgun Gothic"/>
                <w:lang w:eastAsia="ja-JP"/>
              </w:rPr>
              <w:t>Maximum IP Rate 9.2.3.89</w:t>
            </w:r>
          </w:p>
        </w:tc>
        <w:tc>
          <w:tcPr>
            <w:tcW w:w="2522" w:type="dxa"/>
          </w:tcPr>
          <w:p w14:paraId="03513A49" w14:textId="77777777" w:rsidR="00A04633" w:rsidRPr="00FD0425" w:rsidRDefault="00A04633" w:rsidP="00A04633">
            <w:pPr>
              <w:pStyle w:val="TAL"/>
              <w:rPr>
                <w:lang w:eastAsia="zh-CN"/>
              </w:rPr>
            </w:pPr>
            <w:r w:rsidRPr="00FD0425">
              <w:rPr>
                <w:lang w:eastAsia="zh-CN"/>
              </w:rPr>
              <w:t>Indicates the maximum aggregate rate for integrity protected DRBs supported by the UE in the DL.</w:t>
            </w:r>
          </w:p>
        </w:tc>
        <w:tc>
          <w:tcPr>
            <w:tcW w:w="1134" w:type="dxa"/>
          </w:tcPr>
          <w:p w14:paraId="5E35A822" w14:textId="77777777" w:rsidR="00A04633" w:rsidRPr="00FD0425" w:rsidRDefault="00A04633" w:rsidP="00B746AF">
            <w:pPr>
              <w:pStyle w:val="TAC"/>
              <w:rPr>
                <w:rFonts w:eastAsia="Malgun Gothic"/>
                <w:lang w:eastAsia="ja-JP"/>
              </w:rPr>
            </w:pPr>
            <w:r w:rsidRPr="00FD0425">
              <w:rPr>
                <w:rFonts w:eastAsia="Malgun Gothic"/>
                <w:lang w:eastAsia="ja-JP"/>
              </w:rPr>
              <w:t>YES</w:t>
            </w:r>
          </w:p>
        </w:tc>
        <w:tc>
          <w:tcPr>
            <w:tcW w:w="1134" w:type="dxa"/>
          </w:tcPr>
          <w:p w14:paraId="4B80013C" w14:textId="77777777" w:rsidR="00A04633" w:rsidRPr="00FD0425" w:rsidRDefault="00A04633" w:rsidP="00B746AF">
            <w:pPr>
              <w:pStyle w:val="TAC"/>
              <w:rPr>
                <w:rFonts w:eastAsia="Malgun Gothic"/>
                <w:lang w:eastAsia="ja-JP"/>
              </w:rPr>
            </w:pPr>
            <w:r w:rsidRPr="00FD0425">
              <w:rPr>
                <w:rFonts w:eastAsia="Malgun Gothic"/>
                <w:lang w:eastAsia="ja-JP"/>
              </w:rPr>
              <w:t>ignore</w:t>
            </w:r>
          </w:p>
        </w:tc>
      </w:tr>
    </w:tbl>
    <w:p w14:paraId="39E2845E" w14:textId="77777777" w:rsidR="00F02090" w:rsidRPr="00FD0425" w:rsidRDefault="00F02090" w:rsidP="00F02090">
      <w:pPr>
        <w:rPr>
          <w:lang w:eastAsia="zh-CN"/>
        </w:rPr>
      </w:pPr>
    </w:p>
    <w:p w14:paraId="41FCD60D" w14:textId="77777777" w:rsidR="00F02090" w:rsidRPr="00FD0425" w:rsidRDefault="00F02090" w:rsidP="00F02090">
      <w:pPr>
        <w:pStyle w:val="Heading4"/>
        <w:rPr>
          <w:rFonts w:eastAsia="Malgun Gothic"/>
        </w:rPr>
      </w:pPr>
      <w:bookmarkStart w:id="7335" w:name="_Toc20955383"/>
      <w:bookmarkStart w:id="7336" w:name="_Toc29991586"/>
      <w:bookmarkStart w:id="7337" w:name="_Toc36555987"/>
      <w:bookmarkStart w:id="7338" w:name="_Toc44497732"/>
      <w:bookmarkStart w:id="7339" w:name="_Toc45108119"/>
      <w:bookmarkStart w:id="7340" w:name="_Toc45901739"/>
      <w:bookmarkStart w:id="7341" w:name="_Toc51850820"/>
      <w:bookmarkStart w:id="7342" w:name="_Toc56693824"/>
      <w:bookmarkStart w:id="7343" w:name="_Toc64447368"/>
      <w:bookmarkStart w:id="7344" w:name="_Toc66286862"/>
      <w:bookmarkStart w:id="7345" w:name="_Toc74151557"/>
      <w:bookmarkStart w:id="7346" w:name="_Toc88654030"/>
      <w:bookmarkStart w:id="7347" w:name="_Toc97904386"/>
      <w:bookmarkStart w:id="7348" w:name="_Toc105175427"/>
      <w:bookmarkStart w:id="7349" w:name="_Toc113826457"/>
      <w:bookmarkStart w:id="7350" w:name="_Toc120032583"/>
      <w:r w:rsidRPr="00FD0425">
        <w:rPr>
          <w:rFonts w:eastAsia="Malgun Gothic"/>
        </w:rPr>
        <w:t>9.2.3.74</w:t>
      </w:r>
      <w:r w:rsidRPr="00FD0425">
        <w:rPr>
          <w:rFonts w:eastAsia="Malgun Gothic"/>
        </w:rPr>
        <w:tab/>
        <w:t>PDCP Change Indication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BAC8AA4" w14:textId="77777777" w:rsidR="00F02090" w:rsidRPr="00FD0425" w:rsidRDefault="00F02090" w:rsidP="00F02090">
      <w:pPr>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694C97">
        <w:tblPrEx>
          <w:tblCellMar>
            <w:top w:w="0" w:type="dxa"/>
            <w:bottom w:w="0" w:type="dxa"/>
          </w:tblCellMar>
        </w:tblPrEx>
        <w:tc>
          <w:tcPr>
            <w:tcW w:w="2448" w:type="dxa"/>
          </w:tcPr>
          <w:p w14:paraId="454F67DB" w14:textId="77777777" w:rsidR="00F02090" w:rsidRPr="00FD0425" w:rsidRDefault="00F02090" w:rsidP="00694C97">
            <w:pPr>
              <w:pStyle w:val="TAH"/>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694C97">
            <w:pPr>
              <w:pStyle w:val="TAH"/>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694C97">
            <w:pPr>
              <w:pStyle w:val="TAH"/>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694C97">
            <w:pPr>
              <w:pStyle w:val="TAH"/>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694C97">
            <w:pPr>
              <w:pStyle w:val="TAH"/>
              <w:rPr>
                <w:rFonts w:eastAsia="Malgun Gothic"/>
                <w:lang w:eastAsia="ja-JP"/>
              </w:rPr>
            </w:pPr>
            <w:r w:rsidRPr="00FD0425">
              <w:rPr>
                <w:rFonts w:eastAsia="Malgun Gothic"/>
                <w:lang w:eastAsia="ja-JP"/>
              </w:rPr>
              <w:t>Semantics description</w:t>
            </w:r>
          </w:p>
        </w:tc>
      </w:tr>
      <w:tr w:rsidR="00F02090" w:rsidRPr="00FD0425" w14:paraId="634A2594" w14:textId="77777777" w:rsidTr="00694C97">
        <w:tblPrEx>
          <w:tblCellMar>
            <w:top w:w="0" w:type="dxa"/>
            <w:bottom w:w="0" w:type="dxa"/>
          </w:tblCellMar>
        </w:tblPrEx>
        <w:tc>
          <w:tcPr>
            <w:tcW w:w="2448" w:type="dxa"/>
          </w:tcPr>
          <w:p w14:paraId="00E9A825" w14:textId="77777777" w:rsidR="00F02090" w:rsidRPr="00FD0425" w:rsidRDefault="00F02090" w:rsidP="00694C97">
            <w:pPr>
              <w:pStyle w:val="TAL"/>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694C97">
            <w:pPr>
              <w:pStyle w:val="TAL"/>
              <w:rPr>
                <w:rFonts w:eastAsia="Malgun Gothic"/>
                <w:lang w:eastAsia="ja-JP"/>
              </w:rPr>
            </w:pPr>
            <w:r w:rsidRPr="00FD0425">
              <w:rPr>
                <w:lang w:eastAsia="ja-JP"/>
              </w:rPr>
              <w:t>M</w:t>
            </w:r>
          </w:p>
        </w:tc>
        <w:tc>
          <w:tcPr>
            <w:tcW w:w="1440" w:type="dxa"/>
          </w:tcPr>
          <w:p w14:paraId="37AF4977" w14:textId="77777777" w:rsidR="00F02090" w:rsidRPr="00FD0425" w:rsidRDefault="00F02090" w:rsidP="00694C97">
            <w:pPr>
              <w:pStyle w:val="TAL"/>
              <w:rPr>
                <w:rFonts w:eastAsia="Malgun Gothic"/>
                <w:i/>
                <w:lang w:eastAsia="ja-JP"/>
              </w:rPr>
            </w:pPr>
          </w:p>
        </w:tc>
        <w:tc>
          <w:tcPr>
            <w:tcW w:w="1872" w:type="dxa"/>
          </w:tcPr>
          <w:p w14:paraId="5AA23468" w14:textId="77777777" w:rsidR="00F02090" w:rsidRPr="00FD0425" w:rsidRDefault="00F02090" w:rsidP="00694C97">
            <w:pPr>
              <w:pStyle w:val="TAL"/>
              <w:rPr>
                <w:rFonts w:eastAsia="Malgun Gothic"/>
                <w:lang w:eastAsia="ja-JP"/>
              </w:rPr>
            </w:pPr>
          </w:p>
        </w:tc>
        <w:tc>
          <w:tcPr>
            <w:tcW w:w="2880" w:type="dxa"/>
          </w:tcPr>
          <w:p w14:paraId="1BC15798" w14:textId="77777777" w:rsidR="00F02090" w:rsidRPr="00FD0425" w:rsidRDefault="00F02090" w:rsidP="00694C97">
            <w:pPr>
              <w:pStyle w:val="TAL"/>
              <w:rPr>
                <w:rFonts w:eastAsia="Malgun Gothic"/>
                <w:lang w:eastAsia="ja-JP"/>
              </w:rPr>
            </w:pPr>
          </w:p>
        </w:tc>
      </w:tr>
      <w:tr w:rsidR="00F02090" w:rsidRPr="00FD0425" w14:paraId="1A58E760" w14:textId="77777777" w:rsidTr="00694C97">
        <w:tblPrEx>
          <w:tblCellMar>
            <w:top w:w="0" w:type="dxa"/>
            <w:bottom w:w="0" w:type="dxa"/>
          </w:tblCellMar>
        </w:tblPrEx>
        <w:tc>
          <w:tcPr>
            <w:tcW w:w="2448" w:type="dxa"/>
          </w:tcPr>
          <w:p w14:paraId="2E9083EC" w14:textId="77777777" w:rsidR="00F02090" w:rsidRPr="00FD0425" w:rsidRDefault="00F02090" w:rsidP="00694C97">
            <w:pPr>
              <w:pStyle w:val="TAL"/>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694C97">
            <w:pPr>
              <w:pStyle w:val="TAL"/>
              <w:rPr>
                <w:rFonts w:eastAsia="Malgun Gothic"/>
                <w:lang w:eastAsia="ja-JP"/>
              </w:rPr>
            </w:pPr>
          </w:p>
        </w:tc>
        <w:tc>
          <w:tcPr>
            <w:tcW w:w="1440" w:type="dxa"/>
          </w:tcPr>
          <w:p w14:paraId="1C7B2311" w14:textId="77777777" w:rsidR="00F02090" w:rsidRPr="00FD0425" w:rsidRDefault="00F02090" w:rsidP="00694C97">
            <w:pPr>
              <w:pStyle w:val="TAL"/>
              <w:rPr>
                <w:rFonts w:eastAsia="Malgun Gothic"/>
                <w:i/>
                <w:lang w:eastAsia="ja-JP"/>
              </w:rPr>
            </w:pPr>
          </w:p>
        </w:tc>
        <w:tc>
          <w:tcPr>
            <w:tcW w:w="1872" w:type="dxa"/>
          </w:tcPr>
          <w:p w14:paraId="3AFCFD3F" w14:textId="77777777" w:rsidR="00F02090" w:rsidRPr="00FD0425" w:rsidRDefault="00F02090" w:rsidP="00694C97">
            <w:pPr>
              <w:pStyle w:val="TAL"/>
              <w:rPr>
                <w:rFonts w:eastAsia="Malgun Gothic"/>
                <w:lang w:eastAsia="ja-JP"/>
              </w:rPr>
            </w:pPr>
          </w:p>
        </w:tc>
        <w:tc>
          <w:tcPr>
            <w:tcW w:w="2880" w:type="dxa"/>
          </w:tcPr>
          <w:p w14:paraId="168C2AF6" w14:textId="77777777" w:rsidR="00F02090" w:rsidRPr="00FD0425" w:rsidRDefault="00F02090" w:rsidP="00694C97">
            <w:pPr>
              <w:pStyle w:val="TAL"/>
              <w:rPr>
                <w:rFonts w:eastAsia="Malgun Gothic"/>
                <w:lang w:eastAsia="ja-JP"/>
              </w:rPr>
            </w:pPr>
          </w:p>
        </w:tc>
      </w:tr>
      <w:tr w:rsidR="00F02090" w:rsidRPr="00FD0425" w14:paraId="4711360E" w14:textId="77777777" w:rsidTr="00694C97">
        <w:tblPrEx>
          <w:tblCellMar>
            <w:top w:w="0" w:type="dxa"/>
            <w:bottom w:w="0" w:type="dxa"/>
          </w:tblCellMar>
        </w:tblPrEx>
        <w:tc>
          <w:tcPr>
            <w:tcW w:w="2448" w:type="dxa"/>
          </w:tcPr>
          <w:p w14:paraId="5FB116B4" w14:textId="77777777" w:rsidR="00F02090" w:rsidRPr="00FD0425" w:rsidRDefault="00F02090" w:rsidP="00694C97">
            <w:pPr>
              <w:pStyle w:val="TAL"/>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694C97">
            <w:pPr>
              <w:pStyle w:val="TAL"/>
              <w:rPr>
                <w:rFonts w:hint="eastAsia"/>
                <w:lang w:eastAsia="zh-CN"/>
              </w:rPr>
            </w:pPr>
            <w:r w:rsidRPr="00FD0425">
              <w:rPr>
                <w:lang w:eastAsia="zh-CN"/>
              </w:rPr>
              <w:t>M</w:t>
            </w:r>
          </w:p>
        </w:tc>
        <w:tc>
          <w:tcPr>
            <w:tcW w:w="1440" w:type="dxa"/>
          </w:tcPr>
          <w:p w14:paraId="2E57F161" w14:textId="77777777" w:rsidR="00F02090" w:rsidRPr="00FD0425" w:rsidRDefault="00F02090" w:rsidP="00694C97">
            <w:pPr>
              <w:pStyle w:val="TAL"/>
              <w:rPr>
                <w:rFonts w:eastAsia="Malgun Gothic"/>
                <w:i/>
                <w:lang w:eastAsia="ja-JP"/>
              </w:rPr>
            </w:pPr>
          </w:p>
        </w:tc>
        <w:tc>
          <w:tcPr>
            <w:tcW w:w="1872" w:type="dxa"/>
          </w:tcPr>
          <w:p w14:paraId="7ED3DC25" w14:textId="77777777" w:rsidR="00F02090" w:rsidRPr="00FD0425" w:rsidRDefault="00F02090" w:rsidP="00694C97">
            <w:pPr>
              <w:pStyle w:val="TAL"/>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694C97">
            <w:pPr>
              <w:pStyle w:val="TAL"/>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694C97">
            <w:pPr>
              <w:pStyle w:val="TAL"/>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694C97">
        <w:tblPrEx>
          <w:tblCellMar>
            <w:top w:w="0" w:type="dxa"/>
            <w:bottom w:w="0" w:type="dxa"/>
          </w:tblCellMar>
        </w:tblPrEx>
        <w:tc>
          <w:tcPr>
            <w:tcW w:w="2448" w:type="dxa"/>
          </w:tcPr>
          <w:p w14:paraId="7A5392DF" w14:textId="77777777" w:rsidR="00F02090" w:rsidRPr="00FD0425" w:rsidRDefault="00F02090" w:rsidP="00694C97">
            <w:pPr>
              <w:pStyle w:val="TAL"/>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694C97">
            <w:pPr>
              <w:pStyle w:val="TAL"/>
              <w:rPr>
                <w:rFonts w:eastAsia="Malgun Gothic"/>
                <w:lang w:eastAsia="ja-JP"/>
              </w:rPr>
            </w:pPr>
          </w:p>
        </w:tc>
        <w:tc>
          <w:tcPr>
            <w:tcW w:w="1440" w:type="dxa"/>
          </w:tcPr>
          <w:p w14:paraId="086A111E" w14:textId="77777777" w:rsidR="00F02090" w:rsidRPr="00FD0425" w:rsidRDefault="00F02090" w:rsidP="00694C97">
            <w:pPr>
              <w:pStyle w:val="TAL"/>
              <w:rPr>
                <w:rFonts w:eastAsia="Malgun Gothic"/>
                <w:i/>
                <w:lang w:eastAsia="ja-JP"/>
              </w:rPr>
            </w:pPr>
          </w:p>
        </w:tc>
        <w:tc>
          <w:tcPr>
            <w:tcW w:w="1872" w:type="dxa"/>
          </w:tcPr>
          <w:p w14:paraId="681F5D93" w14:textId="77777777" w:rsidR="00F02090" w:rsidRPr="00FD0425" w:rsidRDefault="00F02090" w:rsidP="00694C97">
            <w:pPr>
              <w:pStyle w:val="TAL"/>
              <w:rPr>
                <w:rFonts w:eastAsia="Malgun Gothic"/>
                <w:lang w:eastAsia="ja-JP"/>
              </w:rPr>
            </w:pPr>
          </w:p>
        </w:tc>
        <w:tc>
          <w:tcPr>
            <w:tcW w:w="2880" w:type="dxa"/>
          </w:tcPr>
          <w:p w14:paraId="1655BAA7" w14:textId="77777777" w:rsidR="00F02090" w:rsidRPr="00FD0425" w:rsidRDefault="00F02090" w:rsidP="00694C97">
            <w:pPr>
              <w:pStyle w:val="TAL"/>
              <w:rPr>
                <w:rFonts w:eastAsia="Malgun Gothic"/>
                <w:lang w:eastAsia="ja-JP"/>
              </w:rPr>
            </w:pPr>
          </w:p>
        </w:tc>
      </w:tr>
      <w:tr w:rsidR="00F02090" w:rsidRPr="00FD0425" w14:paraId="61E934A6" w14:textId="77777777" w:rsidTr="00694C97">
        <w:tblPrEx>
          <w:tblCellMar>
            <w:top w:w="0" w:type="dxa"/>
            <w:bottom w:w="0" w:type="dxa"/>
          </w:tblCellMar>
        </w:tblPrEx>
        <w:tc>
          <w:tcPr>
            <w:tcW w:w="2448" w:type="dxa"/>
          </w:tcPr>
          <w:p w14:paraId="2E45939C" w14:textId="77777777" w:rsidR="00F02090" w:rsidRPr="00FD0425" w:rsidRDefault="00F02090" w:rsidP="00694C97">
            <w:pPr>
              <w:pStyle w:val="TAL"/>
              <w:ind w:left="227"/>
              <w:rPr>
                <w:rFonts w:hint="eastAsia"/>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694C97">
            <w:pPr>
              <w:pStyle w:val="TAL"/>
              <w:rPr>
                <w:rFonts w:hint="eastAsia"/>
                <w:lang w:eastAsia="zh-CN"/>
              </w:rPr>
            </w:pPr>
            <w:r w:rsidRPr="00FD0425">
              <w:rPr>
                <w:lang w:eastAsia="zh-CN"/>
              </w:rPr>
              <w:t>M</w:t>
            </w:r>
          </w:p>
        </w:tc>
        <w:tc>
          <w:tcPr>
            <w:tcW w:w="1440" w:type="dxa"/>
          </w:tcPr>
          <w:p w14:paraId="361B7B20" w14:textId="77777777" w:rsidR="00F02090" w:rsidRPr="00FD0425" w:rsidRDefault="00F02090" w:rsidP="00694C97">
            <w:pPr>
              <w:pStyle w:val="TAL"/>
              <w:rPr>
                <w:rFonts w:eastAsia="Malgun Gothic"/>
                <w:i/>
                <w:lang w:eastAsia="ja-JP"/>
              </w:rPr>
            </w:pPr>
          </w:p>
        </w:tc>
        <w:tc>
          <w:tcPr>
            <w:tcW w:w="1872" w:type="dxa"/>
          </w:tcPr>
          <w:p w14:paraId="574F54EA" w14:textId="77777777" w:rsidR="00F02090" w:rsidRPr="00FD0425" w:rsidRDefault="00F02090" w:rsidP="00694C97">
            <w:pPr>
              <w:pStyle w:val="TAL"/>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694C97">
            <w:pPr>
              <w:pStyle w:val="TAL"/>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F02090">
      <w:pPr>
        <w:rPr>
          <w:lang w:eastAsia="zh-CN"/>
        </w:rPr>
      </w:pPr>
    </w:p>
    <w:p w14:paraId="6D393110" w14:textId="77777777" w:rsidR="00F02090" w:rsidRPr="00FD0425" w:rsidRDefault="00F02090" w:rsidP="00F02090">
      <w:pPr>
        <w:pStyle w:val="Heading4"/>
        <w:rPr>
          <w:rFonts w:eastAsia="Malgun Gothic"/>
        </w:rPr>
      </w:pPr>
      <w:bookmarkStart w:id="7351" w:name="_Toc20955384"/>
      <w:bookmarkStart w:id="7352" w:name="_Toc29991587"/>
      <w:bookmarkStart w:id="7353" w:name="_Toc36555988"/>
      <w:bookmarkStart w:id="7354" w:name="_Toc44497733"/>
      <w:bookmarkStart w:id="7355" w:name="_Toc45108120"/>
      <w:bookmarkStart w:id="7356" w:name="_Toc45901740"/>
      <w:bookmarkStart w:id="7357" w:name="_Toc51850821"/>
      <w:bookmarkStart w:id="7358" w:name="_Toc56693825"/>
      <w:bookmarkStart w:id="7359" w:name="_Toc64447369"/>
      <w:bookmarkStart w:id="7360" w:name="_Toc66286863"/>
      <w:bookmarkStart w:id="7361" w:name="_Toc74151558"/>
      <w:bookmarkStart w:id="7362" w:name="_Toc88654031"/>
      <w:bookmarkStart w:id="7363" w:name="_Toc97904387"/>
      <w:bookmarkStart w:id="7364" w:name="_Toc105175428"/>
      <w:bookmarkStart w:id="7365" w:name="_Toc113826458"/>
      <w:bookmarkStart w:id="7366" w:name="_Toc120032584"/>
      <w:r w:rsidRPr="00FD0425">
        <w:rPr>
          <w:rFonts w:eastAsia="Malgun Gothic"/>
        </w:rPr>
        <w:t>9.2.3.75</w:t>
      </w:r>
      <w:r w:rsidRPr="00FD0425">
        <w:rPr>
          <w:rFonts w:eastAsia="Malgun Gothic"/>
        </w:rPr>
        <w:tab/>
        <w:t>UL Configuration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461C1C9C" w14:textId="77777777" w:rsidR="00F02090" w:rsidRPr="00FD0425" w:rsidRDefault="00F02090" w:rsidP="00F02090">
      <w:pPr>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blPrEx>
          <w:tblCellMar>
            <w:top w:w="0" w:type="dxa"/>
            <w:bottom w:w="0" w:type="dxa"/>
          </w:tblCellMar>
        </w:tblPrEx>
        <w:tc>
          <w:tcPr>
            <w:tcW w:w="2448" w:type="dxa"/>
          </w:tcPr>
          <w:p w14:paraId="3F8278CB" w14:textId="77777777" w:rsidR="00F02090" w:rsidRPr="00FD0425" w:rsidRDefault="00F02090" w:rsidP="00694C97">
            <w:pPr>
              <w:pStyle w:val="TAH"/>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694C97">
            <w:pPr>
              <w:pStyle w:val="TAH"/>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694C97">
            <w:pPr>
              <w:pStyle w:val="TAH"/>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694C97">
            <w:pPr>
              <w:pStyle w:val="TAH"/>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694C97">
            <w:pPr>
              <w:pStyle w:val="TAH"/>
              <w:rPr>
                <w:rFonts w:eastAsia="Malgun Gothic"/>
                <w:lang w:eastAsia="ja-JP"/>
              </w:rPr>
            </w:pPr>
            <w:r w:rsidRPr="00FD0425">
              <w:rPr>
                <w:rFonts w:eastAsia="Malgun Gothic"/>
                <w:lang w:eastAsia="ja-JP"/>
              </w:rPr>
              <w:t>Semantics description</w:t>
            </w:r>
          </w:p>
        </w:tc>
      </w:tr>
      <w:tr w:rsidR="00F02090" w:rsidRPr="00FD0425" w14:paraId="30CBAEB3" w14:textId="77777777" w:rsidTr="00694C97">
        <w:tblPrEx>
          <w:tblCellMar>
            <w:top w:w="0" w:type="dxa"/>
            <w:bottom w:w="0" w:type="dxa"/>
          </w:tblCellMar>
        </w:tblPrEx>
        <w:tc>
          <w:tcPr>
            <w:tcW w:w="2448" w:type="dxa"/>
          </w:tcPr>
          <w:p w14:paraId="48AFA0BA" w14:textId="77777777" w:rsidR="00F02090" w:rsidRPr="00FD0425" w:rsidRDefault="00F02090" w:rsidP="00694C97">
            <w:pPr>
              <w:pStyle w:val="TAL"/>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694C97">
            <w:pPr>
              <w:pStyle w:val="TAL"/>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694C97">
            <w:pPr>
              <w:pStyle w:val="TAL"/>
              <w:rPr>
                <w:rFonts w:eastAsia="Malgun Gothic"/>
                <w:i/>
                <w:lang w:eastAsia="ja-JP"/>
              </w:rPr>
            </w:pPr>
          </w:p>
        </w:tc>
        <w:tc>
          <w:tcPr>
            <w:tcW w:w="1872" w:type="dxa"/>
          </w:tcPr>
          <w:p w14:paraId="40080EA4" w14:textId="77777777" w:rsidR="00F02090" w:rsidRPr="00FD0425" w:rsidRDefault="00F02090" w:rsidP="00694C97">
            <w:pPr>
              <w:pStyle w:val="TAL"/>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694C97">
            <w:pPr>
              <w:pStyle w:val="TAL"/>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F02090">
      <w:pPr>
        <w:rPr>
          <w:lang w:eastAsia="zh-CN"/>
        </w:rPr>
      </w:pPr>
    </w:p>
    <w:p w14:paraId="5B594926" w14:textId="77777777" w:rsidR="00F02090" w:rsidRPr="00FD0425" w:rsidRDefault="00F02090" w:rsidP="00F02090">
      <w:pPr>
        <w:pStyle w:val="Heading4"/>
      </w:pPr>
      <w:bookmarkStart w:id="7367" w:name="_Toc20955385"/>
      <w:bookmarkStart w:id="7368" w:name="_Toc29991588"/>
      <w:bookmarkStart w:id="7369" w:name="_Toc36555989"/>
      <w:bookmarkStart w:id="7370" w:name="_Toc44497734"/>
      <w:bookmarkStart w:id="7371" w:name="_Toc45108121"/>
      <w:bookmarkStart w:id="7372" w:name="_Toc45901741"/>
      <w:bookmarkStart w:id="7373" w:name="_Toc51850822"/>
      <w:bookmarkStart w:id="7374" w:name="_Toc56693826"/>
      <w:bookmarkStart w:id="7375" w:name="_Toc64447370"/>
      <w:bookmarkStart w:id="7376" w:name="_Toc66286864"/>
      <w:bookmarkStart w:id="7377" w:name="_Toc74151559"/>
      <w:bookmarkStart w:id="7378" w:name="_Toc88654032"/>
      <w:bookmarkStart w:id="7379" w:name="_Toc97904388"/>
      <w:bookmarkStart w:id="7380" w:name="_Toc105175429"/>
      <w:bookmarkStart w:id="7381" w:name="_Toc113826459"/>
      <w:bookmarkStart w:id="7382" w:name="_Toc120032585"/>
      <w:r w:rsidRPr="00FD0425">
        <w:t>9.2.3.76</w:t>
      </w:r>
      <w:r w:rsidRPr="00FD0425">
        <w:tab/>
        <w:t>UP Transport Parameters</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B58282D" w14:textId="77777777" w:rsidR="00F02090" w:rsidRPr="00FD0425" w:rsidRDefault="00F02090" w:rsidP="00F02090">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FD0425" w14:paraId="6E1F68DB" w14:textId="77777777" w:rsidTr="00694C97">
        <w:tc>
          <w:tcPr>
            <w:tcW w:w="2552" w:type="dxa"/>
          </w:tcPr>
          <w:p w14:paraId="5009F301"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28BC5118" w14:textId="77777777" w:rsidR="00F02090" w:rsidRPr="00FD0425" w:rsidRDefault="00F02090" w:rsidP="00694C97">
            <w:pPr>
              <w:pStyle w:val="TAH"/>
              <w:rPr>
                <w:rFonts w:cs="Arial"/>
                <w:lang w:eastAsia="ja-JP"/>
              </w:rPr>
            </w:pPr>
            <w:r w:rsidRPr="00FD0425">
              <w:rPr>
                <w:rFonts w:cs="Arial"/>
                <w:lang w:eastAsia="ja-JP"/>
              </w:rPr>
              <w:t>Presence</w:t>
            </w:r>
          </w:p>
        </w:tc>
        <w:tc>
          <w:tcPr>
            <w:tcW w:w="1417" w:type="dxa"/>
          </w:tcPr>
          <w:p w14:paraId="5B7FD67D" w14:textId="77777777" w:rsidR="00F02090" w:rsidRPr="00FD0425" w:rsidRDefault="00F02090" w:rsidP="00694C97">
            <w:pPr>
              <w:pStyle w:val="TAH"/>
              <w:rPr>
                <w:rFonts w:cs="Arial"/>
                <w:lang w:eastAsia="ja-JP"/>
              </w:rPr>
            </w:pPr>
            <w:r w:rsidRPr="00FD0425">
              <w:rPr>
                <w:rFonts w:cs="Arial"/>
                <w:lang w:eastAsia="ja-JP"/>
              </w:rPr>
              <w:t>Range</w:t>
            </w:r>
          </w:p>
        </w:tc>
        <w:tc>
          <w:tcPr>
            <w:tcW w:w="1701" w:type="dxa"/>
          </w:tcPr>
          <w:p w14:paraId="52547245"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410" w:type="dxa"/>
          </w:tcPr>
          <w:p w14:paraId="0CB09A62"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0114E97" w14:textId="77777777" w:rsidTr="00694C97">
        <w:tc>
          <w:tcPr>
            <w:tcW w:w="2552" w:type="dxa"/>
          </w:tcPr>
          <w:p w14:paraId="46068FCC" w14:textId="77777777" w:rsidR="00F02090" w:rsidRPr="00FD0425" w:rsidRDefault="00F02090" w:rsidP="00694C97">
            <w:pPr>
              <w:pStyle w:val="TAL"/>
              <w:rPr>
                <w:b/>
                <w:lang w:eastAsia="ja-JP"/>
              </w:rPr>
            </w:pPr>
            <w:r w:rsidRPr="00FD0425">
              <w:rPr>
                <w:b/>
                <w:lang w:eastAsia="ja-JP"/>
              </w:rPr>
              <w:t>UP Transport Parameters</w:t>
            </w:r>
          </w:p>
        </w:tc>
        <w:tc>
          <w:tcPr>
            <w:tcW w:w="1134" w:type="dxa"/>
          </w:tcPr>
          <w:p w14:paraId="04C750DE" w14:textId="77777777" w:rsidR="00F02090" w:rsidRPr="00FD0425" w:rsidRDefault="00F02090" w:rsidP="00694C97">
            <w:pPr>
              <w:pStyle w:val="TAL"/>
              <w:rPr>
                <w:lang w:eastAsia="ja-JP"/>
              </w:rPr>
            </w:pPr>
          </w:p>
        </w:tc>
        <w:tc>
          <w:tcPr>
            <w:tcW w:w="1417" w:type="dxa"/>
          </w:tcPr>
          <w:p w14:paraId="6D75FA43" w14:textId="77777777" w:rsidR="00F02090" w:rsidRPr="00FD0425" w:rsidRDefault="00F02090" w:rsidP="00694C97">
            <w:pPr>
              <w:pStyle w:val="TAL"/>
              <w:rPr>
                <w:bCs/>
                <w:i/>
                <w:szCs w:val="18"/>
                <w:lang w:eastAsia="ja-JP"/>
              </w:rPr>
            </w:pPr>
            <w:r w:rsidRPr="00FD0425">
              <w:rPr>
                <w:rFonts w:cs="Arial"/>
                <w:i/>
                <w:lang w:eastAsia="ja-JP"/>
              </w:rPr>
              <w:t>1</w:t>
            </w:r>
          </w:p>
        </w:tc>
        <w:tc>
          <w:tcPr>
            <w:tcW w:w="1701" w:type="dxa"/>
          </w:tcPr>
          <w:p w14:paraId="620EBD38" w14:textId="77777777" w:rsidR="00F02090" w:rsidRPr="00FD0425" w:rsidRDefault="00F02090" w:rsidP="00694C97">
            <w:pPr>
              <w:pStyle w:val="TAL"/>
              <w:rPr>
                <w:lang w:eastAsia="ja-JP"/>
              </w:rPr>
            </w:pPr>
          </w:p>
        </w:tc>
        <w:tc>
          <w:tcPr>
            <w:tcW w:w="2410" w:type="dxa"/>
          </w:tcPr>
          <w:p w14:paraId="6A7E084C" w14:textId="77777777" w:rsidR="00F02090" w:rsidRPr="00FD0425" w:rsidRDefault="00F02090" w:rsidP="00694C97">
            <w:pPr>
              <w:pStyle w:val="TAL"/>
              <w:rPr>
                <w:lang w:eastAsia="ja-JP"/>
              </w:rPr>
            </w:pPr>
          </w:p>
        </w:tc>
      </w:tr>
      <w:tr w:rsidR="00F02090" w:rsidRPr="00FD0425" w14:paraId="006D3A41" w14:textId="77777777" w:rsidTr="00694C97">
        <w:tc>
          <w:tcPr>
            <w:tcW w:w="2552" w:type="dxa"/>
          </w:tcPr>
          <w:p w14:paraId="33009773" w14:textId="77777777" w:rsidR="00F02090" w:rsidRPr="00FD0425" w:rsidRDefault="00F02090" w:rsidP="00694C97">
            <w:pPr>
              <w:pStyle w:val="TAL"/>
              <w:ind w:left="113"/>
              <w:rPr>
                <w:b/>
                <w:lang w:eastAsia="ja-JP"/>
              </w:rPr>
            </w:pPr>
            <w:r w:rsidRPr="00FD0425">
              <w:rPr>
                <w:b/>
                <w:lang w:eastAsia="ja-JP"/>
              </w:rPr>
              <w:t>&gt;UP Transport Item</w:t>
            </w:r>
          </w:p>
        </w:tc>
        <w:tc>
          <w:tcPr>
            <w:tcW w:w="1134" w:type="dxa"/>
          </w:tcPr>
          <w:p w14:paraId="38BEF125" w14:textId="77777777" w:rsidR="00F02090" w:rsidRPr="00FD0425" w:rsidRDefault="00F02090" w:rsidP="00694C97">
            <w:pPr>
              <w:pStyle w:val="TAL"/>
              <w:rPr>
                <w:lang w:eastAsia="ja-JP"/>
              </w:rPr>
            </w:pPr>
          </w:p>
        </w:tc>
        <w:tc>
          <w:tcPr>
            <w:tcW w:w="1417" w:type="dxa"/>
          </w:tcPr>
          <w:p w14:paraId="1035DBCE" w14:textId="77777777" w:rsidR="00F02090" w:rsidRPr="00FD0425" w:rsidRDefault="00F02090" w:rsidP="00694C97">
            <w:pPr>
              <w:pStyle w:val="TAL"/>
              <w:rPr>
                <w:bCs/>
                <w:i/>
                <w:szCs w:val="18"/>
                <w:lang w:eastAsia="ja-JP"/>
              </w:rPr>
            </w:pPr>
            <w:r w:rsidRPr="00FD0425">
              <w:rPr>
                <w:bCs/>
                <w:i/>
                <w:szCs w:val="18"/>
                <w:lang w:eastAsia="ja-JP"/>
              </w:rPr>
              <w:t>1..&lt;maxnoofSCellGroupsplus1&gt;</w:t>
            </w:r>
          </w:p>
        </w:tc>
        <w:tc>
          <w:tcPr>
            <w:tcW w:w="1701" w:type="dxa"/>
          </w:tcPr>
          <w:p w14:paraId="7D3E2C9F" w14:textId="77777777" w:rsidR="00F02090" w:rsidRPr="00FD0425" w:rsidRDefault="00F02090" w:rsidP="00694C97">
            <w:pPr>
              <w:pStyle w:val="TAL"/>
              <w:rPr>
                <w:lang w:eastAsia="ja-JP"/>
              </w:rPr>
            </w:pPr>
          </w:p>
        </w:tc>
        <w:tc>
          <w:tcPr>
            <w:tcW w:w="2410" w:type="dxa"/>
          </w:tcPr>
          <w:p w14:paraId="5542D835" w14:textId="77777777" w:rsidR="00F02090" w:rsidRPr="00FD0425" w:rsidRDefault="00F02090" w:rsidP="00694C97">
            <w:pPr>
              <w:pStyle w:val="TAL"/>
              <w:rPr>
                <w:lang w:eastAsia="ja-JP"/>
              </w:rPr>
            </w:pPr>
          </w:p>
        </w:tc>
      </w:tr>
      <w:tr w:rsidR="00F02090" w:rsidRPr="00FD0425" w14:paraId="3C1E12CB" w14:textId="77777777" w:rsidTr="00694C97">
        <w:tc>
          <w:tcPr>
            <w:tcW w:w="2552" w:type="dxa"/>
          </w:tcPr>
          <w:p w14:paraId="796090A6" w14:textId="77777777" w:rsidR="00F02090" w:rsidRPr="00FD0425" w:rsidRDefault="00F02090" w:rsidP="00694C97">
            <w:pPr>
              <w:pStyle w:val="TAL"/>
              <w:ind w:left="227"/>
              <w:rPr>
                <w:lang w:eastAsia="ja-JP"/>
              </w:rPr>
            </w:pPr>
            <w:r w:rsidRPr="00FD0425">
              <w:rPr>
                <w:lang w:eastAsia="ja-JP"/>
              </w:rPr>
              <w:t>&gt;&gt;UP Transport Layer Information</w:t>
            </w:r>
          </w:p>
        </w:tc>
        <w:tc>
          <w:tcPr>
            <w:tcW w:w="1134" w:type="dxa"/>
          </w:tcPr>
          <w:p w14:paraId="089A23A0" w14:textId="77777777" w:rsidR="00F02090" w:rsidRPr="00FD0425" w:rsidRDefault="00F02090" w:rsidP="00694C97">
            <w:pPr>
              <w:pStyle w:val="TAL"/>
              <w:rPr>
                <w:lang w:eastAsia="ja-JP"/>
              </w:rPr>
            </w:pPr>
            <w:r w:rsidRPr="00FD0425">
              <w:rPr>
                <w:lang w:eastAsia="ja-JP"/>
              </w:rPr>
              <w:t>M</w:t>
            </w:r>
          </w:p>
        </w:tc>
        <w:tc>
          <w:tcPr>
            <w:tcW w:w="1417" w:type="dxa"/>
          </w:tcPr>
          <w:p w14:paraId="1C555EC2" w14:textId="77777777" w:rsidR="00F02090" w:rsidRPr="00FD0425" w:rsidRDefault="00F02090" w:rsidP="00694C97">
            <w:pPr>
              <w:pStyle w:val="TAL"/>
              <w:rPr>
                <w:bCs/>
                <w:szCs w:val="18"/>
                <w:lang w:eastAsia="ja-JP"/>
              </w:rPr>
            </w:pPr>
          </w:p>
        </w:tc>
        <w:tc>
          <w:tcPr>
            <w:tcW w:w="1701" w:type="dxa"/>
          </w:tcPr>
          <w:p w14:paraId="122103B5" w14:textId="77777777" w:rsidR="00F02090" w:rsidRPr="00FD0425" w:rsidRDefault="00F02090" w:rsidP="00694C97">
            <w:pPr>
              <w:pStyle w:val="TAL"/>
              <w:rPr>
                <w:lang w:eastAsia="ja-JP"/>
              </w:rPr>
            </w:pPr>
            <w:r w:rsidRPr="00FD0425">
              <w:rPr>
                <w:lang w:eastAsia="ja-JP"/>
              </w:rPr>
              <w:t>9.2.3.30</w:t>
            </w:r>
          </w:p>
        </w:tc>
        <w:tc>
          <w:tcPr>
            <w:tcW w:w="2410" w:type="dxa"/>
          </w:tcPr>
          <w:p w14:paraId="1797F852" w14:textId="77777777" w:rsidR="00F02090" w:rsidRPr="00FD0425" w:rsidRDefault="00F02090" w:rsidP="00694C97">
            <w:pPr>
              <w:pStyle w:val="TAL"/>
              <w:rPr>
                <w:lang w:eastAsia="ja-JP"/>
              </w:rPr>
            </w:pPr>
          </w:p>
        </w:tc>
      </w:tr>
      <w:tr w:rsidR="00F02090" w:rsidRPr="00FD0425" w14:paraId="4705BB31" w14:textId="77777777" w:rsidTr="00694C97">
        <w:tc>
          <w:tcPr>
            <w:tcW w:w="2552" w:type="dxa"/>
          </w:tcPr>
          <w:p w14:paraId="68C3C7A4" w14:textId="77777777" w:rsidR="00F02090" w:rsidRPr="00FD0425" w:rsidRDefault="00F02090" w:rsidP="00694C97">
            <w:pPr>
              <w:pStyle w:val="TAL"/>
              <w:ind w:left="227"/>
              <w:rPr>
                <w:lang w:eastAsia="ja-JP"/>
              </w:rPr>
            </w:pPr>
            <w:r w:rsidRPr="00FD0425">
              <w:rPr>
                <w:lang w:eastAsia="ja-JP"/>
              </w:rPr>
              <w:t>&gt;&gt;Cell Group ID</w:t>
            </w:r>
          </w:p>
        </w:tc>
        <w:tc>
          <w:tcPr>
            <w:tcW w:w="1134" w:type="dxa"/>
          </w:tcPr>
          <w:p w14:paraId="39CECCE0" w14:textId="77777777" w:rsidR="00F02090" w:rsidRPr="00FD0425" w:rsidRDefault="00F02090" w:rsidP="00694C97">
            <w:pPr>
              <w:pStyle w:val="TAL"/>
              <w:rPr>
                <w:lang w:eastAsia="ja-JP"/>
              </w:rPr>
            </w:pPr>
            <w:r w:rsidRPr="00FD0425">
              <w:rPr>
                <w:lang w:eastAsia="ja-JP"/>
              </w:rPr>
              <w:t>M</w:t>
            </w:r>
          </w:p>
        </w:tc>
        <w:tc>
          <w:tcPr>
            <w:tcW w:w="1417" w:type="dxa"/>
          </w:tcPr>
          <w:p w14:paraId="4D966F3D" w14:textId="77777777" w:rsidR="00F02090" w:rsidRPr="00FD0425" w:rsidRDefault="00F02090" w:rsidP="00694C97">
            <w:pPr>
              <w:pStyle w:val="TAL"/>
              <w:rPr>
                <w:bCs/>
                <w:i/>
                <w:szCs w:val="18"/>
                <w:lang w:eastAsia="ja-JP"/>
              </w:rPr>
            </w:pPr>
          </w:p>
        </w:tc>
        <w:tc>
          <w:tcPr>
            <w:tcW w:w="1701" w:type="dxa"/>
          </w:tcPr>
          <w:p w14:paraId="1F36440A" w14:textId="77777777" w:rsidR="00F02090" w:rsidRPr="00FD0425" w:rsidRDefault="00F02090" w:rsidP="00694C97">
            <w:pPr>
              <w:pStyle w:val="TAL"/>
              <w:rPr>
                <w:lang w:eastAsia="ja-JP"/>
              </w:rPr>
            </w:pPr>
            <w:r w:rsidRPr="00FD0425">
              <w:rPr>
                <w:bCs/>
                <w:szCs w:val="18"/>
                <w:lang w:eastAsia="ja-JP"/>
              </w:rPr>
              <w:t>INTEGER (0..maxnoofSCellGroups, ...)</w:t>
            </w:r>
          </w:p>
        </w:tc>
        <w:tc>
          <w:tcPr>
            <w:tcW w:w="2410" w:type="dxa"/>
          </w:tcPr>
          <w:p w14:paraId="7FDCF50B" w14:textId="77777777" w:rsidR="00F02090" w:rsidRPr="00FD0425" w:rsidRDefault="00F02090" w:rsidP="00694C97">
            <w:pPr>
              <w:pStyle w:val="TAL"/>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694C97">
            <w:pPr>
              <w:pStyle w:val="TAL"/>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694C97">
            <w:pPr>
              <w:pStyle w:val="TAL"/>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694C97">
            <w:pPr>
              <w:pStyle w:val="TAL"/>
              <w:rPr>
                <w:lang w:eastAsia="ja-JP"/>
              </w:rPr>
            </w:pPr>
            <w:r w:rsidRPr="00FD0425">
              <w:t>in TS 36.331 [14].</w:t>
            </w:r>
          </w:p>
        </w:tc>
      </w:tr>
    </w:tbl>
    <w:p w14:paraId="41EB1686" w14:textId="77777777" w:rsidR="00F02090" w:rsidRPr="00FD0425" w:rsidRDefault="00F02090" w:rsidP="00F02090">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B32B395" w14:textId="77777777" w:rsidTr="00694C97">
        <w:tc>
          <w:tcPr>
            <w:tcW w:w="3528" w:type="dxa"/>
          </w:tcPr>
          <w:p w14:paraId="72CBF6B5"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6A29C3D0" w14:textId="77777777" w:rsidTr="00694C97">
        <w:tc>
          <w:tcPr>
            <w:tcW w:w="3528" w:type="dxa"/>
          </w:tcPr>
          <w:p w14:paraId="53201D84" w14:textId="77777777" w:rsidR="00F02090" w:rsidRPr="00FD0425" w:rsidRDefault="00F02090" w:rsidP="00694C97">
            <w:pPr>
              <w:pStyle w:val="TAL"/>
              <w:rPr>
                <w:lang w:eastAsia="ja-JP"/>
              </w:rPr>
            </w:pPr>
            <w:r w:rsidRPr="00FD0425">
              <w:rPr>
                <w:lang w:eastAsia="ja-JP"/>
              </w:rPr>
              <w:t>maxnoofSCellGroups</w:t>
            </w:r>
          </w:p>
        </w:tc>
        <w:tc>
          <w:tcPr>
            <w:tcW w:w="6192" w:type="dxa"/>
          </w:tcPr>
          <w:p w14:paraId="1219283F" w14:textId="77777777" w:rsidR="00F02090" w:rsidRPr="00FD0425" w:rsidRDefault="00F02090" w:rsidP="00694C97">
            <w:pPr>
              <w:pStyle w:val="TAL"/>
              <w:rPr>
                <w:lang w:eastAsia="ja-JP"/>
              </w:rPr>
            </w:pPr>
            <w:r w:rsidRPr="00FD0425">
              <w:rPr>
                <w:lang w:eastAsia="ja-JP"/>
              </w:rPr>
              <w:t>Maximum no of Secondary Cell Groups. Value is 3.</w:t>
            </w:r>
          </w:p>
        </w:tc>
      </w:tr>
    </w:tbl>
    <w:p w14:paraId="5F49F4FA" w14:textId="77777777" w:rsidR="00F02090" w:rsidRPr="00FD0425" w:rsidRDefault="00F02090" w:rsidP="00F02090"/>
    <w:p w14:paraId="334802AC" w14:textId="77777777" w:rsidR="00F02090" w:rsidRPr="00FD0425" w:rsidRDefault="00F02090" w:rsidP="00F02090">
      <w:pPr>
        <w:pStyle w:val="Heading4"/>
      </w:pPr>
      <w:bookmarkStart w:id="7383" w:name="_Toc20955386"/>
      <w:bookmarkStart w:id="7384" w:name="_Toc29991589"/>
      <w:bookmarkStart w:id="7385" w:name="_Toc36555990"/>
      <w:bookmarkStart w:id="7386" w:name="_Toc44497735"/>
      <w:bookmarkStart w:id="7387" w:name="_Toc45108122"/>
      <w:bookmarkStart w:id="7388" w:name="_Toc45901742"/>
      <w:bookmarkStart w:id="7389" w:name="_Toc51850823"/>
      <w:bookmarkStart w:id="7390" w:name="_Toc56693827"/>
      <w:bookmarkStart w:id="7391" w:name="_Toc64447371"/>
      <w:bookmarkStart w:id="7392" w:name="_Toc66286865"/>
      <w:bookmarkStart w:id="7393" w:name="_Toc74151560"/>
      <w:bookmarkStart w:id="7394" w:name="_Toc88654033"/>
      <w:bookmarkStart w:id="7395" w:name="_Toc97904389"/>
      <w:bookmarkStart w:id="7396" w:name="_Toc105175430"/>
      <w:bookmarkStart w:id="7397" w:name="_Toc113826460"/>
      <w:bookmarkStart w:id="7398" w:name="_Toc120032586"/>
      <w:r w:rsidRPr="00FD0425">
        <w:t>9.2.3.77</w:t>
      </w:r>
      <w:r w:rsidRPr="00FD0425">
        <w:tab/>
        <w:t>Desired Activity Notification Level</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6C9B50E1" w14:textId="77777777" w:rsidR="00F02090" w:rsidRPr="00FD0425" w:rsidRDefault="00F02090" w:rsidP="00F02090">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02090" w:rsidRPr="00FD0425" w14:paraId="7D4AB6E3" w14:textId="77777777" w:rsidTr="00694C97">
        <w:tc>
          <w:tcPr>
            <w:tcW w:w="2552" w:type="dxa"/>
          </w:tcPr>
          <w:p w14:paraId="1D7AC41F"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09C2A0D2" w14:textId="77777777" w:rsidR="00F02090" w:rsidRPr="00FD0425" w:rsidRDefault="00F02090" w:rsidP="00694C97">
            <w:pPr>
              <w:pStyle w:val="TAH"/>
              <w:rPr>
                <w:rFonts w:cs="Arial"/>
                <w:lang w:eastAsia="ja-JP"/>
              </w:rPr>
            </w:pPr>
            <w:r w:rsidRPr="00FD0425">
              <w:rPr>
                <w:rFonts w:cs="Arial"/>
                <w:lang w:eastAsia="ja-JP"/>
              </w:rPr>
              <w:t>Presence</w:t>
            </w:r>
          </w:p>
        </w:tc>
        <w:tc>
          <w:tcPr>
            <w:tcW w:w="1417" w:type="dxa"/>
          </w:tcPr>
          <w:p w14:paraId="0AA05DAD" w14:textId="77777777" w:rsidR="00F02090" w:rsidRPr="00FD0425" w:rsidRDefault="00F02090" w:rsidP="00694C97">
            <w:pPr>
              <w:pStyle w:val="TAH"/>
              <w:rPr>
                <w:rFonts w:cs="Arial"/>
                <w:lang w:eastAsia="ja-JP"/>
              </w:rPr>
            </w:pPr>
            <w:r w:rsidRPr="00FD0425">
              <w:rPr>
                <w:rFonts w:cs="Arial"/>
                <w:lang w:eastAsia="ja-JP"/>
              </w:rPr>
              <w:t>Range</w:t>
            </w:r>
          </w:p>
        </w:tc>
        <w:tc>
          <w:tcPr>
            <w:tcW w:w="1701" w:type="dxa"/>
          </w:tcPr>
          <w:p w14:paraId="453670F7"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410" w:type="dxa"/>
          </w:tcPr>
          <w:p w14:paraId="549899A2"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4B4147BD" w14:textId="77777777" w:rsidTr="00694C97">
        <w:tc>
          <w:tcPr>
            <w:tcW w:w="2552" w:type="dxa"/>
          </w:tcPr>
          <w:p w14:paraId="365716E8" w14:textId="77777777" w:rsidR="00F02090" w:rsidRPr="00FD0425" w:rsidRDefault="00F02090" w:rsidP="00694C97">
            <w:pPr>
              <w:pStyle w:val="TAL"/>
              <w:rPr>
                <w:b/>
                <w:lang w:eastAsia="ja-JP"/>
              </w:rPr>
            </w:pPr>
            <w:r w:rsidRPr="00FD0425">
              <w:rPr>
                <w:rFonts w:eastAsia="Batang" w:cs="Arial"/>
                <w:szCs w:val="18"/>
                <w:lang w:eastAsia="ja-JP"/>
              </w:rPr>
              <w:t>Desired Activity Notification Level</w:t>
            </w:r>
          </w:p>
        </w:tc>
        <w:tc>
          <w:tcPr>
            <w:tcW w:w="1134" w:type="dxa"/>
          </w:tcPr>
          <w:p w14:paraId="4616803F" w14:textId="77777777" w:rsidR="00F02090" w:rsidRPr="00FD0425" w:rsidRDefault="00F02090" w:rsidP="00694C97">
            <w:pPr>
              <w:pStyle w:val="TAL"/>
              <w:rPr>
                <w:lang w:eastAsia="ja-JP"/>
              </w:rPr>
            </w:pPr>
            <w:r w:rsidRPr="00FD0425">
              <w:rPr>
                <w:lang w:eastAsia="ja-JP"/>
              </w:rPr>
              <w:t>O</w:t>
            </w:r>
          </w:p>
        </w:tc>
        <w:tc>
          <w:tcPr>
            <w:tcW w:w="1417" w:type="dxa"/>
          </w:tcPr>
          <w:p w14:paraId="6842D30A" w14:textId="77777777" w:rsidR="00F02090" w:rsidRPr="00FD0425" w:rsidRDefault="00F02090" w:rsidP="00694C97">
            <w:pPr>
              <w:pStyle w:val="TAL"/>
              <w:rPr>
                <w:bCs/>
                <w:i/>
                <w:szCs w:val="18"/>
                <w:lang w:eastAsia="ja-JP"/>
              </w:rPr>
            </w:pPr>
          </w:p>
        </w:tc>
        <w:tc>
          <w:tcPr>
            <w:tcW w:w="1701" w:type="dxa"/>
          </w:tcPr>
          <w:p w14:paraId="66A724E3" w14:textId="77777777" w:rsidR="00F02090" w:rsidRPr="00FD0425" w:rsidRDefault="00F02090" w:rsidP="00694C97">
            <w:pPr>
              <w:pStyle w:val="TAL"/>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353EF4C7" w14:textId="77777777" w:rsidR="00F02090" w:rsidRPr="00FD0425" w:rsidRDefault="00F02090" w:rsidP="00694C97">
            <w:pPr>
              <w:pStyle w:val="TAL"/>
              <w:rPr>
                <w:lang w:eastAsia="ja-JP"/>
              </w:rPr>
            </w:pPr>
          </w:p>
        </w:tc>
      </w:tr>
    </w:tbl>
    <w:p w14:paraId="226A0883" w14:textId="77777777" w:rsidR="00F02090" w:rsidRPr="00FD0425" w:rsidRDefault="00F02090" w:rsidP="00F02090"/>
    <w:p w14:paraId="58D53DD0" w14:textId="77777777" w:rsidR="00F02090" w:rsidRPr="00FD0425" w:rsidRDefault="00F02090" w:rsidP="00F02090">
      <w:pPr>
        <w:pStyle w:val="Heading4"/>
      </w:pPr>
      <w:bookmarkStart w:id="7399" w:name="_Toc20955387"/>
      <w:bookmarkStart w:id="7400" w:name="_Toc29991590"/>
      <w:bookmarkStart w:id="7401" w:name="_Toc36555991"/>
      <w:bookmarkStart w:id="7402" w:name="_Toc44497736"/>
      <w:bookmarkStart w:id="7403" w:name="_Toc45108123"/>
      <w:bookmarkStart w:id="7404" w:name="_Toc45901743"/>
      <w:bookmarkStart w:id="7405" w:name="_Toc51850824"/>
      <w:bookmarkStart w:id="7406" w:name="_Toc56693828"/>
      <w:bookmarkStart w:id="7407" w:name="_Toc64447372"/>
      <w:bookmarkStart w:id="7408" w:name="_Toc66286866"/>
      <w:bookmarkStart w:id="7409" w:name="_Toc74151561"/>
      <w:bookmarkStart w:id="7410" w:name="_Toc88654034"/>
      <w:bookmarkStart w:id="7411" w:name="_Toc97904390"/>
      <w:bookmarkStart w:id="7412" w:name="_Toc105175431"/>
      <w:bookmarkStart w:id="7413" w:name="_Toc113826461"/>
      <w:bookmarkStart w:id="7414" w:name="_Toc120032587"/>
      <w:r w:rsidRPr="00FD0425">
        <w:t>9.2.3.78</w:t>
      </w:r>
      <w:r w:rsidRPr="00FD0425">
        <w:tab/>
        <w:t>Number of DRB IDs</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7B1458F" w14:textId="77777777" w:rsidR="00F02090" w:rsidRPr="00FD0425" w:rsidRDefault="00F02090" w:rsidP="00F02090">
      <w:pPr>
        <w:keepNext/>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F02090" w:rsidRPr="00FD0425" w14:paraId="0FAC79CC" w14:textId="77777777" w:rsidTr="00694C97">
        <w:tc>
          <w:tcPr>
            <w:tcW w:w="2552" w:type="dxa"/>
          </w:tcPr>
          <w:p w14:paraId="36C62F21" w14:textId="77777777" w:rsidR="00F02090" w:rsidRPr="00FD0425" w:rsidRDefault="00F02090" w:rsidP="00694C97">
            <w:pPr>
              <w:pStyle w:val="TAH"/>
              <w:rPr>
                <w:rFonts w:cs="Arial"/>
                <w:lang w:eastAsia="ja-JP"/>
              </w:rPr>
            </w:pPr>
            <w:r w:rsidRPr="00FD0425">
              <w:rPr>
                <w:rFonts w:cs="Arial"/>
                <w:lang w:eastAsia="ja-JP"/>
              </w:rPr>
              <w:t>IE/Group Name</w:t>
            </w:r>
          </w:p>
        </w:tc>
        <w:tc>
          <w:tcPr>
            <w:tcW w:w="1134" w:type="dxa"/>
          </w:tcPr>
          <w:p w14:paraId="6C0AD6F5" w14:textId="77777777" w:rsidR="00F02090" w:rsidRPr="00FD0425" w:rsidRDefault="00F02090" w:rsidP="00694C97">
            <w:pPr>
              <w:pStyle w:val="TAH"/>
              <w:rPr>
                <w:rFonts w:cs="Arial"/>
                <w:lang w:eastAsia="ja-JP"/>
              </w:rPr>
            </w:pPr>
            <w:r w:rsidRPr="00FD0425">
              <w:rPr>
                <w:rFonts w:cs="Arial"/>
                <w:lang w:eastAsia="ja-JP"/>
              </w:rPr>
              <w:t>Presence</w:t>
            </w:r>
          </w:p>
        </w:tc>
        <w:tc>
          <w:tcPr>
            <w:tcW w:w="1276" w:type="dxa"/>
          </w:tcPr>
          <w:p w14:paraId="76E56A43" w14:textId="77777777" w:rsidR="00F02090" w:rsidRPr="00FD0425" w:rsidRDefault="00F02090" w:rsidP="00694C97">
            <w:pPr>
              <w:pStyle w:val="TAH"/>
              <w:rPr>
                <w:rFonts w:cs="Arial"/>
                <w:lang w:eastAsia="ja-JP"/>
              </w:rPr>
            </w:pPr>
            <w:r w:rsidRPr="00FD0425">
              <w:rPr>
                <w:rFonts w:cs="Arial"/>
                <w:lang w:eastAsia="ja-JP"/>
              </w:rPr>
              <w:t>Range</w:t>
            </w:r>
          </w:p>
        </w:tc>
        <w:tc>
          <w:tcPr>
            <w:tcW w:w="1984" w:type="dxa"/>
          </w:tcPr>
          <w:p w14:paraId="5A2A96E2"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268" w:type="dxa"/>
          </w:tcPr>
          <w:p w14:paraId="2EEB3066"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27D8FCF1" w14:textId="77777777" w:rsidTr="00694C97">
        <w:tc>
          <w:tcPr>
            <w:tcW w:w="2552" w:type="dxa"/>
          </w:tcPr>
          <w:p w14:paraId="66C9382F" w14:textId="77777777" w:rsidR="00F02090" w:rsidRPr="00FD0425" w:rsidRDefault="00F02090" w:rsidP="00694C97">
            <w:pPr>
              <w:pStyle w:val="TAL"/>
              <w:rPr>
                <w:b/>
                <w:lang w:eastAsia="ja-JP"/>
              </w:rPr>
            </w:pPr>
            <w:r w:rsidRPr="00FD0425">
              <w:rPr>
                <w:rFonts w:eastAsia="Calibri Light" w:cs="Arial"/>
              </w:rPr>
              <w:t>Number of DRB IDs</w:t>
            </w:r>
          </w:p>
        </w:tc>
        <w:tc>
          <w:tcPr>
            <w:tcW w:w="1134" w:type="dxa"/>
          </w:tcPr>
          <w:p w14:paraId="507D624D" w14:textId="77777777" w:rsidR="00F02090" w:rsidRPr="00FD0425" w:rsidRDefault="00F02090" w:rsidP="00694C97">
            <w:pPr>
              <w:pStyle w:val="TAL"/>
              <w:rPr>
                <w:lang w:eastAsia="ja-JP"/>
              </w:rPr>
            </w:pPr>
            <w:r w:rsidRPr="00FD0425">
              <w:rPr>
                <w:rFonts w:eastAsia="Calibri Light" w:cs="Arial"/>
              </w:rPr>
              <w:t>M</w:t>
            </w:r>
          </w:p>
        </w:tc>
        <w:tc>
          <w:tcPr>
            <w:tcW w:w="1276" w:type="dxa"/>
          </w:tcPr>
          <w:p w14:paraId="75310E25" w14:textId="77777777" w:rsidR="00F02090" w:rsidRPr="00FD0425" w:rsidRDefault="00F02090" w:rsidP="00694C97">
            <w:pPr>
              <w:pStyle w:val="TAL"/>
              <w:rPr>
                <w:bCs/>
                <w:i/>
                <w:szCs w:val="18"/>
                <w:lang w:eastAsia="ja-JP"/>
              </w:rPr>
            </w:pPr>
          </w:p>
        </w:tc>
        <w:tc>
          <w:tcPr>
            <w:tcW w:w="1984" w:type="dxa"/>
          </w:tcPr>
          <w:p w14:paraId="75F88A0A" w14:textId="77777777" w:rsidR="00F02090" w:rsidRPr="00FD0425" w:rsidRDefault="00F02090" w:rsidP="00694C97">
            <w:pPr>
              <w:pStyle w:val="TAL"/>
              <w:rPr>
                <w:lang w:eastAsia="ja-JP"/>
              </w:rPr>
            </w:pPr>
            <w:r w:rsidRPr="00FD0425">
              <w:rPr>
                <w:rFonts w:eastAsia="Calibri Light" w:cs="Arial"/>
              </w:rPr>
              <w:t>INTEGER (1..32, ...)</w:t>
            </w:r>
          </w:p>
        </w:tc>
        <w:tc>
          <w:tcPr>
            <w:tcW w:w="2268" w:type="dxa"/>
          </w:tcPr>
          <w:p w14:paraId="5AD49159" w14:textId="77777777" w:rsidR="00F02090" w:rsidRPr="00FD0425" w:rsidRDefault="00F02090" w:rsidP="00694C97">
            <w:pPr>
              <w:pStyle w:val="TAL"/>
              <w:rPr>
                <w:lang w:eastAsia="ja-JP"/>
              </w:rPr>
            </w:pPr>
          </w:p>
        </w:tc>
      </w:tr>
    </w:tbl>
    <w:p w14:paraId="4A6C7BD2" w14:textId="77777777" w:rsidR="00F02090" w:rsidRPr="00FD0425" w:rsidRDefault="00F02090" w:rsidP="00F02090"/>
    <w:p w14:paraId="3ED71210" w14:textId="77777777" w:rsidR="00F02090" w:rsidRPr="00FD0425" w:rsidRDefault="00F02090" w:rsidP="00F02090">
      <w:pPr>
        <w:pStyle w:val="Heading4"/>
        <w:rPr>
          <w:rFonts w:eastAsia="Malgun Gothic"/>
        </w:rPr>
      </w:pPr>
      <w:bookmarkStart w:id="7415" w:name="_Toc20955388"/>
      <w:bookmarkStart w:id="7416" w:name="_Toc29991591"/>
      <w:bookmarkStart w:id="7417" w:name="_Toc36555992"/>
      <w:bookmarkStart w:id="7418" w:name="_Toc44497737"/>
      <w:bookmarkStart w:id="7419" w:name="_Toc45108124"/>
      <w:bookmarkStart w:id="7420" w:name="_Toc45901744"/>
      <w:bookmarkStart w:id="7421" w:name="_Toc51850825"/>
      <w:bookmarkStart w:id="7422" w:name="_Toc56693829"/>
      <w:bookmarkStart w:id="7423" w:name="_Toc64447373"/>
      <w:bookmarkStart w:id="7424" w:name="_Toc66286867"/>
      <w:bookmarkStart w:id="7425" w:name="_Toc74151562"/>
      <w:bookmarkStart w:id="7426" w:name="_Toc88654035"/>
      <w:bookmarkStart w:id="7427" w:name="_Toc97904391"/>
      <w:bookmarkStart w:id="7428" w:name="_Toc105175432"/>
      <w:bookmarkStart w:id="7429" w:name="_Toc113826462"/>
      <w:bookmarkStart w:id="7430" w:name="_Toc120032588"/>
      <w:r w:rsidRPr="00FD0425">
        <w:rPr>
          <w:rFonts w:eastAsia="Malgun Gothic"/>
        </w:rPr>
        <w:t>9.2.3.79</w:t>
      </w:r>
      <w:r w:rsidRPr="00FD0425">
        <w:rPr>
          <w:rFonts w:eastAsia="Malgun Gothic"/>
        </w:rPr>
        <w:tab/>
        <w:t>QoS Flow Mapping Indication</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5BDCC36E" w14:textId="77777777" w:rsidR="00F02090" w:rsidRPr="00FD0425" w:rsidRDefault="00F02090" w:rsidP="00F02090">
      <w:pPr>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02090" w:rsidRPr="00FD0425" w14:paraId="6689869F"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694C97">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694C97">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694C97">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694C97">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694C97">
            <w:pPr>
              <w:pStyle w:val="TAH"/>
              <w:rPr>
                <w:rFonts w:eastAsia="Malgun Gothic"/>
              </w:rPr>
            </w:pPr>
            <w:r w:rsidRPr="00FD0425">
              <w:rPr>
                <w:rFonts w:eastAsia="Malgun Gothic"/>
              </w:rPr>
              <w:t>Semantics description</w:t>
            </w:r>
          </w:p>
        </w:tc>
      </w:tr>
      <w:tr w:rsidR="00F02090" w:rsidRPr="00FD0425" w14:paraId="62833969" w14:textId="77777777" w:rsidTr="00694C97">
        <w:trPr>
          <w:jc w:val="center"/>
        </w:trPr>
        <w:tc>
          <w:tcPr>
            <w:tcW w:w="2552"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694C97">
            <w:pPr>
              <w:pStyle w:val="TAL"/>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694C97">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694C9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694C97">
            <w:pPr>
              <w:pStyle w:val="TAL"/>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694C97">
            <w:pPr>
              <w:pStyle w:val="TAL"/>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F02090"/>
    <w:p w14:paraId="77EE67C1" w14:textId="77777777" w:rsidR="00F02090" w:rsidRPr="00FD0425" w:rsidRDefault="00F02090" w:rsidP="00F02090">
      <w:pPr>
        <w:pStyle w:val="Heading4"/>
      </w:pPr>
      <w:bookmarkStart w:id="7431" w:name="_Toc20955389"/>
      <w:bookmarkStart w:id="7432" w:name="_Toc29991592"/>
      <w:bookmarkStart w:id="7433" w:name="_Toc36555993"/>
      <w:bookmarkStart w:id="7434" w:name="_Toc44497738"/>
      <w:bookmarkStart w:id="7435" w:name="_Toc45108125"/>
      <w:bookmarkStart w:id="7436" w:name="_Toc45901745"/>
      <w:bookmarkStart w:id="7437" w:name="_Toc51850826"/>
      <w:bookmarkStart w:id="7438" w:name="_Toc56693830"/>
      <w:bookmarkStart w:id="7439" w:name="_Toc64447374"/>
      <w:bookmarkStart w:id="7440" w:name="_Toc66286868"/>
      <w:bookmarkStart w:id="7441" w:name="_Toc74151563"/>
      <w:bookmarkStart w:id="7442" w:name="_Toc88654036"/>
      <w:bookmarkStart w:id="7443" w:name="_Toc97904392"/>
      <w:bookmarkStart w:id="7444" w:name="_Toc105175433"/>
      <w:bookmarkStart w:id="7445" w:name="_Toc113826463"/>
      <w:bookmarkStart w:id="7446" w:name="_Toc120032589"/>
      <w:r w:rsidRPr="00FD0425">
        <w:t>9.2.3.80</w:t>
      </w:r>
      <w:r w:rsidRPr="00FD0425">
        <w:tab/>
        <w:t>RLC Status</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100F469C" w14:textId="77777777" w:rsidR="00F02090" w:rsidRPr="00FD0425" w:rsidRDefault="00F02090" w:rsidP="00F02090">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F02090" w:rsidRPr="00FD0425" w14:paraId="548C669A" w14:textId="77777777" w:rsidTr="00694C97">
        <w:tc>
          <w:tcPr>
            <w:tcW w:w="251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694C97">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694C97">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694C97">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694C97">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694C97">
            <w:pPr>
              <w:pStyle w:val="TAH"/>
            </w:pPr>
            <w:r w:rsidRPr="00FD0425">
              <w:t>Semantics Description</w:t>
            </w:r>
          </w:p>
        </w:tc>
      </w:tr>
      <w:tr w:rsidR="00F02090" w:rsidRPr="00FD0425" w14:paraId="60659832" w14:textId="77777777" w:rsidTr="00694C97">
        <w:tc>
          <w:tcPr>
            <w:tcW w:w="251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694C97">
            <w:pPr>
              <w:pStyle w:val="TAL"/>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694C97">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694C97">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694C97">
            <w:pPr>
              <w:pStyle w:val="TAL"/>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694C97">
            <w:pPr>
              <w:pStyle w:val="TAL"/>
            </w:pPr>
            <w:r w:rsidRPr="00FD0425">
              <w:t>Indicates that following the change of the radio status, the RLC has been re-established.</w:t>
            </w:r>
          </w:p>
        </w:tc>
      </w:tr>
    </w:tbl>
    <w:p w14:paraId="348CAA87" w14:textId="77777777" w:rsidR="00F02090" w:rsidRPr="00FD0425" w:rsidRDefault="00F02090" w:rsidP="00F02090">
      <w:pPr>
        <w:rPr>
          <w:lang w:eastAsia="zh-CN"/>
        </w:rPr>
      </w:pPr>
    </w:p>
    <w:p w14:paraId="1376DA42" w14:textId="77777777" w:rsidR="00F02090" w:rsidRPr="00FD0425" w:rsidRDefault="00F02090" w:rsidP="00F02090">
      <w:pPr>
        <w:pStyle w:val="Heading4"/>
        <w:rPr>
          <w:rFonts w:eastAsia="Batang"/>
        </w:rPr>
      </w:pPr>
      <w:bookmarkStart w:id="7447" w:name="_Toc20955390"/>
      <w:bookmarkStart w:id="7448" w:name="_Toc29991593"/>
      <w:bookmarkStart w:id="7449" w:name="_Toc36555994"/>
      <w:bookmarkStart w:id="7450" w:name="_Toc44497739"/>
      <w:bookmarkStart w:id="7451" w:name="_Toc45108126"/>
      <w:bookmarkStart w:id="7452" w:name="_Toc45901746"/>
      <w:bookmarkStart w:id="7453" w:name="_Toc51850827"/>
      <w:bookmarkStart w:id="7454" w:name="_Toc56693831"/>
      <w:bookmarkStart w:id="7455" w:name="_Toc64447375"/>
      <w:bookmarkStart w:id="7456" w:name="_Toc66286869"/>
      <w:bookmarkStart w:id="7457" w:name="_Toc74151564"/>
      <w:bookmarkStart w:id="7458" w:name="_Toc88654037"/>
      <w:bookmarkStart w:id="7459" w:name="_Toc97904393"/>
      <w:bookmarkStart w:id="7460" w:name="_Toc105175434"/>
      <w:bookmarkStart w:id="7461" w:name="_Toc113826464"/>
      <w:bookmarkStart w:id="7462" w:name="_Toc120032590"/>
      <w:r w:rsidRPr="00FD0425">
        <w:rPr>
          <w:rFonts w:eastAsia="Batang"/>
        </w:rPr>
        <w:t>9.2.3.81</w:t>
      </w:r>
      <w:r w:rsidRPr="00FD0425">
        <w:rPr>
          <w:rFonts w:eastAsia="Batang"/>
        </w:rPr>
        <w:tab/>
      </w:r>
      <w:r w:rsidRPr="00FD0425">
        <w:t>Expected UE Behaviour</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19FC7F4" w14:textId="77777777" w:rsidR="00F02090" w:rsidRPr="00FD0425" w:rsidRDefault="00F02090" w:rsidP="00F02090">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694C97">
        <w:tblPrEx>
          <w:tblCellMar>
            <w:top w:w="0" w:type="dxa"/>
            <w:bottom w:w="0" w:type="dxa"/>
          </w:tblCellMar>
        </w:tblPrEx>
        <w:tc>
          <w:tcPr>
            <w:tcW w:w="2448" w:type="dxa"/>
          </w:tcPr>
          <w:p w14:paraId="79C6BB65"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694C97">
            <w:pPr>
              <w:pStyle w:val="TAH"/>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694C97">
            <w:pPr>
              <w:pStyle w:val="TAH"/>
              <w:rPr>
                <w:rFonts w:cs="Arial"/>
                <w:lang w:eastAsia="ja-JP"/>
              </w:rPr>
            </w:pPr>
            <w:r w:rsidRPr="00FD0425">
              <w:rPr>
                <w:rFonts w:cs="Arial"/>
                <w:lang w:eastAsia="ja-JP"/>
              </w:rPr>
              <w:t>Range</w:t>
            </w:r>
          </w:p>
        </w:tc>
        <w:tc>
          <w:tcPr>
            <w:tcW w:w="1872" w:type="dxa"/>
          </w:tcPr>
          <w:p w14:paraId="51C77EE4"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028280DB" w14:textId="77777777" w:rsidTr="00694C97">
        <w:tblPrEx>
          <w:tblCellMar>
            <w:top w:w="0" w:type="dxa"/>
            <w:bottom w:w="0" w:type="dxa"/>
          </w:tblCellMar>
        </w:tblPrEx>
        <w:tc>
          <w:tcPr>
            <w:tcW w:w="2448" w:type="dxa"/>
          </w:tcPr>
          <w:p w14:paraId="529DD4FA" w14:textId="77777777" w:rsidR="00F02090" w:rsidRPr="00FD0425" w:rsidRDefault="00F02090" w:rsidP="00694C97">
            <w:pPr>
              <w:pStyle w:val="TAL"/>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694C97">
            <w:pPr>
              <w:pStyle w:val="TAL"/>
              <w:rPr>
                <w:rFonts w:cs="Arial"/>
                <w:lang w:eastAsia="ja-JP"/>
              </w:rPr>
            </w:pPr>
            <w:r w:rsidRPr="00FD0425">
              <w:rPr>
                <w:rFonts w:cs="Arial"/>
              </w:rPr>
              <w:t>O</w:t>
            </w:r>
          </w:p>
        </w:tc>
        <w:tc>
          <w:tcPr>
            <w:tcW w:w="1440" w:type="dxa"/>
          </w:tcPr>
          <w:p w14:paraId="06350C9E" w14:textId="77777777" w:rsidR="00F02090" w:rsidRPr="00FD0425" w:rsidRDefault="00F02090" w:rsidP="00694C97">
            <w:pPr>
              <w:pStyle w:val="TAL"/>
              <w:rPr>
                <w:i/>
                <w:lang w:eastAsia="ja-JP"/>
              </w:rPr>
            </w:pPr>
          </w:p>
        </w:tc>
        <w:tc>
          <w:tcPr>
            <w:tcW w:w="1872" w:type="dxa"/>
          </w:tcPr>
          <w:p w14:paraId="3C31CA83" w14:textId="77777777" w:rsidR="00F02090" w:rsidRPr="00FD0425" w:rsidRDefault="00F02090" w:rsidP="00694C97">
            <w:pPr>
              <w:pStyle w:val="TAL"/>
              <w:rPr>
                <w:rFonts w:cs="Arial"/>
                <w:lang w:eastAsia="ja-JP"/>
              </w:rPr>
            </w:pPr>
            <w:r w:rsidRPr="00FD0425">
              <w:rPr>
                <w:rFonts w:cs="Arial"/>
              </w:rPr>
              <w:t>9.2.3.82</w:t>
            </w:r>
          </w:p>
        </w:tc>
        <w:tc>
          <w:tcPr>
            <w:tcW w:w="2880" w:type="dxa"/>
          </w:tcPr>
          <w:p w14:paraId="5D32D782" w14:textId="77777777" w:rsidR="00F02090" w:rsidRPr="00FD0425" w:rsidRDefault="00F02090" w:rsidP="00694C97">
            <w:pPr>
              <w:pStyle w:val="TAL"/>
              <w:rPr>
                <w:lang w:eastAsia="ja-JP"/>
              </w:rPr>
            </w:pPr>
          </w:p>
        </w:tc>
      </w:tr>
      <w:tr w:rsidR="00F02090" w:rsidRPr="00FD0425" w14:paraId="315232DC" w14:textId="77777777" w:rsidTr="00694C97">
        <w:tblPrEx>
          <w:tblCellMar>
            <w:top w:w="0" w:type="dxa"/>
            <w:bottom w:w="0" w:type="dxa"/>
          </w:tblCellMar>
        </w:tblPrEx>
        <w:tc>
          <w:tcPr>
            <w:tcW w:w="2448" w:type="dxa"/>
          </w:tcPr>
          <w:p w14:paraId="6395F0E0" w14:textId="77777777" w:rsidR="00F02090" w:rsidRPr="00FD0425" w:rsidRDefault="00F02090" w:rsidP="00694C97">
            <w:pPr>
              <w:pStyle w:val="TAL"/>
              <w:rPr>
                <w:rFonts w:cs="Arial"/>
                <w:lang w:eastAsia="ja-JP"/>
              </w:rPr>
            </w:pPr>
            <w:r w:rsidRPr="00FD0425">
              <w:rPr>
                <w:rFonts w:cs="Arial"/>
              </w:rPr>
              <w:t>Expected HO Interval</w:t>
            </w:r>
          </w:p>
        </w:tc>
        <w:tc>
          <w:tcPr>
            <w:tcW w:w="1080" w:type="dxa"/>
          </w:tcPr>
          <w:p w14:paraId="0A46BEBC" w14:textId="77777777" w:rsidR="00F02090" w:rsidRPr="00FD0425" w:rsidRDefault="00F02090" w:rsidP="00694C97">
            <w:pPr>
              <w:pStyle w:val="TAL"/>
              <w:rPr>
                <w:rFonts w:cs="Arial"/>
                <w:lang w:eastAsia="ja-JP"/>
              </w:rPr>
            </w:pPr>
            <w:r w:rsidRPr="00FD0425">
              <w:rPr>
                <w:rFonts w:cs="Arial"/>
              </w:rPr>
              <w:t>O</w:t>
            </w:r>
          </w:p>
        </w:tc>
        <w:tc>
          <w:tcPr>
            <w:tcW w:w="1440" w:type="dxa"/>
          </w:tcPr>
          <w:p w14:paraId="570FF85B" w14:textId="77777777" w:rsidR="00F02090" w:rsidRPr="00FD0425" w:rsidRDefault="00F02090" w:rsidP="00694C97">
            <w:pPr>
              <w:pStyle w:val="TAL"/>
              <w:rPr>
                <w:i/>
                <w:lang w:eastAsia="ja-JP"/>
              </w:rPr>
            </w:pPr>
          </w:p>
        </w:tc>
        <w:tc>
          <w:tcPr>
            <w:tcW w:w="1872" w:type="dxa"/>
          </w:tcPr>
          <w:p w14:paraId="1AB78E88" w14:textId="77777777" w:rsidR="00F02090" w:rsidRPr="00FD0425" w:rsidRDefault="00F02090" w:rsidP="00694C97">
            <w:pPr>
              <w:pStyle w:val="TAL"/>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694C97">
            <w:pPr>
              <w:pStyle w:val="TAL"/>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694C97">
            <w:pPr>
              <w:pStyle w:val="TAL"/>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blPrEx>
          <w:tblCellMar>
            <w:top w:w="0" w:type="dxa"/>
            <w:bottom w:w="0" w:type="dxa"/>
          </w:tblCellMar>
        </w:tblPrEx>
        <w:tc>
          <w:tcPr>
            <w:tcW w:w="2448" w:type="dxa"/>
          </w:tcPr>
          <w:p w14:paraId="3975E61B" w14:textId="77777777" w:rsidR="00F02090" w:rsidRPr="00FD0425" w:rsidRDefault="00F02090" w:rsidP="00694C97">
            <w:pPr>
              <w:pStyle w:val="TAL"/>
              <w:rPr>
                <w:rFonts w:cs="Arial"/>
                <w:lang w:eastAsia="ja-JP"/>
              </w:rPr>
            </w:pPr>
            <w:r w:rsidRPr="00FD0425">
              <w:rPr>
                <w:rFonts w:cs="Arial"/>
              </w:rPr>
              <w:t>Expected UE Mobility</w:t>
            </w:r>
          </w:p>
        </w:tc>
        <w:tc>
          <w:tcPr>
            <w:tcW w:w="1080" w:type="dxa"/>
          </w:tcPr>
          <w:p w14:paraId="7B097EE2" w14:textId="77777777" w:rsidR="00F02090" w:rsidRPr="00FD0425" w:rsidRDefault="00F02090" w:rsidP="00694C97">
            <w:pPr>
              <w:pStyle w:val="TAL"/>
              <w:rPr>
                <w:rFonts w:cs="Arial"/>
                <w:lang w:eastAsia="ja-JP"/>
              </w:rPr>
            </w:pPr>
            <w:r w:rsidRPr="00FD0425">
              <w:rPr>
                <w:rFonts w:cs="Arial"/>
              </w:rPr>
              <w:t>O</w:t>
            </w:r>
          </w:p>
        </w:tc>
        <w:tc>
          <w:tcPr>
            <w:tcW w:w="1440" w:type="dxa"/>
          </w:tcPr>
          <w:p w14:paraId="3655A594" w14:textId="77777777" w:rsidR="00F02090" w:rsidRPr="00FD0425" w:rsidRDefault="00F02090" w:rsidP="00694C97">
            <w:pPr>
              <w:pStyle w:val="TAL"/>
              <w:rPr>
                <w:i/>
                <w:lang w:eastAsia="ja-JP"/>
              </w:rPr>
            </w:pPr>
          </w:p>
        </w:tc>
        <w:tc>
          <w:tcPr>
            <w:tcW w:w="1872" w:type="dxa"/>
          </w:tcPr>
          <w:p w14:paraId="0EBDF3D0" w14:textId="77777777" w:rsidR="00F02090" w:rsidRPr="00FD0425" w:rsidRDefault="00F02090" w:rsidP="00694C97">
            <w:pPr>
              <w:pStyle w:val="TAL"/>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694C97">
            <w:pPr>
              <w:pStyle w:val="TAL"/>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blPrEx>
          <w:tblCellMar>
            <w:top w:w="0" w:type="dxa"/>
            <w:bottom w:w="0" w:type="dxa"/>
          </w:tblCellMar>
        </w:tblPrEx>
        <w:tc>
          <w:tcPr>
            <w:tcW w:w="2448" w:type="dxa"/>
          </w:tcPr>
          <w:p w14:paraId="62C921A6" w14:textId="77777777" w:rsidR="00F02090" w:rsidRPr="00FD0425" w:rsidRDefault="00F02090" w:rsidP="00694C97">
            <w:pPr>
              <w:pStyle w:val="TAL"/>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694C97">
            <w:pPr>
              <w:pStyle w:val="TAL"/>
              <w:rPr>
                <w:rFonts w:cs="Arial"/>
                <w:lang w:eastAsia="ja-JP"/>
              </w:rPr>
            </w:pPr>
          </w:p>
        </w:tc>
        <w:tc>
          <w:tcPr>
            <w:tcW w:w="1440" w:type="dxa"/>
          </w:tcPr>
          <w:p w14:paraId="4096367D" w14:textId="77777777" w:rsidR="00F02090" w:rsidRPr="00FD0425" w:rsidRDefault="00F02090" w:rsidP="00694C97">
            <w:pPr>
              <w:pStyle w:val="TAL"/>
              <w:rPr>
                <w:i/>
                <w:lang w:eastAsia="ja-JP"/>
              </w:rPr>
            </w:pPr>
            <w:r w:rsidRPr="00FD0425">
              <w:rPr>
                <w:rFonts w:cs="Arial" w:hint="eastAsia"/>
                <w:i/>
              </w:rPr>
              <w:t>0..1</w:t>
            </w:r>
          </w:p>
        </w:tc>
        <w:tc>
          <w:tcPr>
            <w:tcW w:w="1872" w:type="dxa"/>
          </w:tcPr>
          <w:p w14:paraId="5DB5357F" w14:textId="77777777" w:rsidR="00F02090" w:rsidRPr="00FD0425" w:rsidRDefault="00F02090" w:rsidP="00694C97">
            <w:pPr>
              <w:pStyle w:val="TAL"/>
              <w:rPr>
                <w:rFonts w:cs="Arial"/>
                <w:lang w:eastAsia="ja-JP"/>
              </w:rPr>
            </w:pPr>
          </w:p>
        </w:tc>
        <w:tc>
          <w:tcPr>
            <w:tcW w:w="2880" w:type="dxa"/>
          </w:tcPr>
          <w:p w14:paraId="0BD22C0C" w14:textId="77777777" w:rsidR="00F02090" w:rsidRPr="00FD0425" w:rsidRDefault="00F02090" w:rsidP="00694C97">
            <w:pPr>
              <w:pStyle w:val="TAL"/>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blPrEx>
          <w:tblCellMar>
            <w:top w:w="0" w:type="dxa"/>
            <w:bottom w:w="0" w:type="dxa"/>
          </w:tblCellMar>
        </w:tblPrEx>
        <w:tc>
          <w:tcPr>
            <w:tcW w:w="2448" w:type="dxa"/>
          </w:tcPr>
          <w:p w14:paraId="5B72A1EF" w14:textId="77777777" w:rsidR="00F02090" w:rsidRPr="00FD0425" w:rsidRDefault="00F02090" w:rsidP="00694C97">
            <w:pPr>
              <w:pStyle w:val="TAL"/>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694C97">
            <w:pPr>
              <w:pStyle w:val="TAL"/>
              <w:rPr>
                <w:rFonts w:cs="Arial"/>
                <w:lang w:eastAsia="ja-JP"/>
              </w:rPr>
            </w:pPr>
          </w:p>
        </w:tc>
        <w:tc>
          <w:tcPr>
            <w:tcW w:w="1440" w:type="dxa"/>
          </w:tcPr>
          <w:p w14:paraId="413B3E73" w14:textId="77777777" w:rsidR="00F02090" w:rsidRPr="00FD0425" w:rsidRDefault="00F02090" w:rsidP="00694C97">
            <w:pPr>
              <w:pStyle w:val="TAL"/>
              <w:rPr>
                <w:i/>
                <w:lang w:eastAsia="ja-JP"/>
              </w:rPr>
            </w:pPr>
            <w:r w:rsidRPr="00FD0425">
              <w:rPr>
                <w:rFonts w:cs="Arial"/>
                <w:i/>
              </w:rPr>
              <w:t>1..&lt;maxnoofCellsUEMovingTrajectory&gt;</w:t>
            </w:r>
          </w:p>
        </w:tc>
        <w:tc>
          <w:tcPr>
            <w:tcW w:w="1872" w:type="dxa"/>
          </w:tcPr>
          <w:p w14:paraId="18D78E22" w14:textId="77777777" w:rsidR="00F02090" w:rsidRPr="00FD0425" w:rsidRDefault="00F02090" w:rsidP="00694C97">
            <w:pPr>
              <w:pStyle w:val="TAL"/>
              <w:rPr>
                <w:rFonts w:cs="Arial"/>
                <w:lang w:eastAsia="ja-JP"/>
              </w:rPr>
            </w:pPr>
          </w:p>
        </w:tc>
        <w:tc>
          <w:tcPr>
            <w:tcW w:w="2880" w:type="dxa"/>
          </w:tcPr>
          <w:p w14:paraId="2074655A" w14:textId="77777777" w:rsidR="00F02090" w:rsidRPr="00FD0425" w:rsidRDefault="00F02090" w:rsidP="00694C97">
            <w:pPr>
              <w:pStyle w:val="TAL"/>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blPrEx>
          <w:tblCellMar>
            <w:top w:w="0" w:type="dxa"/>
            <w:bottom w:w="0" w:type="dxa"/>
          </w:tblCellMar>
        </w:tblPrEx>
        <w:tc>
          <w:tcPr>
            <w:tcW w:w="2448" w:type="dxa"/>
          </w:tcPr>
          <w:p w14:paraId="1D885131" w14:textId="77777777" w:rsidR="00F02090" w:rsidRPr="00FD0425" w:rsidRDefault="00F02090" w:rsidP="00694C97">
            <w:pPr>
              <w:pStyle w:val="TAL"/>
              <w:ind w:left="227"/>
              <w:rPr>
                <w:rFonts w:cs="Arial"/>
                <w:lang w:eastAsia="ja-JP"/>
              </w:rPr>
            </w:pPr>
            <w:r w:rsidRPr="00FD0425">
              <w:rPr>
                <w:rFonts w:cs="Arial"/>
              </w:rPr>
              <w:t>&gt;&gt;</w:t>
            </w:r>
            <w:r w:rsidRPr="00FD0425">
              <w:rPr>
                <w:lang w:val="fr-FR"/>
              </w:rPr>
              <w:t>Global NG-RAN Cell Identity</w:t>
            </w:r>
          </w:p>
        </w:tc>
        <w:tc>
          <w:tcPr>
            <w:tcW w:w="1080" w:type="dxa"/>
          </w:tcPr>
          <w:p w14:paraId="119F7E46" w14:textId="77777777" w:rsidR="00F02090" w:rsidRPr="00FD0425" w:rsidRDefault="00F02090" w:rsidP="00694C97">
            <w:pPr>
              <w:pStyle w:val="TAL"/>
              <w:rPr>
                <w:rFonts w:cs="Arial"/>
                <w:lang w:eastAsia="ja-JP"/>
              </w:rPr>
            </w:pPr>
            <w:r w:rsidRPr="00FD0425">
              <w:rPr>
                <w:rFonts w:cs="Arial"/>
              </w:rPr>
              <w:t>M</w:t>
            </w:r>
          </w:p>
        </w:tc>
        <w:tc>
          <w:tcPr>
            <w:tcW w:w="1440" w:type="dxa"/>
          </w:tcPr>
          <w:p w14:paraId="2EBC031F" w14:textId="77777777" w:rsidR="00F02090" w:rsidRPr="00FD0425" w:rsidRDefault="00F02090" w:rsidP="00694C97">
            <w:pPr>
              <w:pStyle w:val="TAL"/>
              <w:rPr>
                <w:i/>
                <w:lang w:eastAsia="ja-JP"/>
              </w:rPr>
            </w:pPr>
          </w:p>
        </w:tc>
        <w:tc>
          <w:tcPr>
            <w:tcW w:w="1872" w:type="dxa"/>
          </w:tcPr>
          <w:p w14:paraId="7DD07EDF" w14:textId="77777777" w:rsidR="00F02090" w:rsidRPr="00FD0425" w:rsidRDefault="00F02090" w:rsidP="00694C97">
            <w:pPr>
              <w:pStyle w:val="TAL"/>
              <w:rPr>
                <w:rFonts w:cs="Arial"/>
                <w:lang w:eastAsia="ja-JP"/>
              </w:rPr>
            </w:pPr>
            <w:r w:rsidRPr="00FD0425">
              <w:rPr>
                <w:rFonts w:cs="Arial"/>
              </w:rPr>
              <w:t>9.2.2.27</w:t>
            </w:r>
          </w:p>
        </w:tc>
        <w:tc>
          <w:tcPr>
            <w:tcW w:w="2880" w:type="dxa"/>
          </w:tcPr>
          <w:p w14:paraId="42A01D35" w14:textId="77777777" w:rsidR="00F02090" w:rsidRPr="00FD0425" w:rsidRDefault="00F02090" w:rsidP="00694C97">
            <w:pPr>
              <w:pStyle w:val="TAL"/>
              <w:rPr>
                <w:lang w:eastAsia="ja-JP"/>
              </w:rPr>
            </w:pPr>
          </w:p>
        </w:tc>
      </w:tr>
      <w:tr w:rsidR="00F02090" w:rsidRPr="00FD0425" w14:paraId="616DB551" w14:textId="77777777" w:rsidTr="00694C97">
        <w:tblPrEx>
          <w:tblCellMar>
            <w:top w:w="0" w:type="dxa"/>
            <w:bottom w:w="0" w:type="dxa"/>
          </w:tblCellMar>
        </w:tblPrEx>
        <w:tc>
          <w:tcPr>
            <w:tcW w:w="2448" w:type="dxa"/>
          </w:tcPr>
          <w:p w14:paraId="31895B40" w14:textId="77777777" w:rsidR="00F02090" w:rsidRPr="00FD0425" w:rsidRDefault="00F02090" w:rsidP="00694C97">
            <w:pPr>
              <w:pStyle w:val="TAL"/>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694C97">
            <w:pPr>
              <w:pStyle w:val="TAL"/>
              <w:rPr>
                <w:rFonts w:cs="Arial"/>
                <w:lang w:eastAsia="ja-JP"/>
              </w:rPr>
            </w:pPr>
            <w:r w:rsidRPr="00FD0425">
              <w:rPr>
                <w:rFonts w:cs="Arial"/>
              </w:rPr>
              <w:t>O</w:t>
            </w:r>
          </w:p>
        </w:tc>
        <w:tc>
          <w:tcPr>
            <w:tcW w:w="1440" w:type="dxa"/>
          </w:tcPr>
          <w:p w14:paraId="7988FE13" w14:textId="77777777" w:rsidR="00F02090" w:rsidRPr="00FD0425" w:rsidRDefault="00F02090" w:rsidP="00694C97">
            <w:pPr>
              <w:pStyle w:val="TAL"/>
              <w:rPr>
                <w:i/>
                <w:lang w:eastAsia="ja-JP"/>
              </w:rPr>
            </w:pPr>
          </w:p>
        </w:tc>
        <w:tc>
          <w:tcPr>
            <w:tcW w:w="1872" w:type="dxa"/>
          </w:tcPr>
          <w:p w14:paraId="178820E8" w14:textId="77777777" w:rsidR="00F02090" w:rsidRPr="00FD0425" w:rsidRDefault="00F02090" w:rsidP="00694C97">
            <w:pPr>
              <w:pStyle w:val="TAL"/>
              <w:rPr>
                <w:rFonts w:cs="Arial"/>
                <w:lang w:eastAsia="ja-JP"/>
              </w:rPr>
            </w:pPr>
            <w:r w:rsidRPr="00FD0425">
              <w:rPr>
                <w:rFonts w:cs="Arial"/>
              </w:rPr>
              <w:t>INTEGER (0..4095)</w:t>
            </w:r>
          </w:p>
        </w:tc>
        <w:tc>
          <w:tcPr>
            <w:tcW w:w="2880" w:type="dxa"/>
          </w:tcPr>
          <w:p w14:paraId="5C631D73" w14:textId="77777777" w:rsidR="00F02090" w:rsidRPr="00FD0425" w:rsidRDefault="00F02090" w:rsidP="00694C97">
            <w:pPr>
              <w:pStyle w:val="TAL"/>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F02090"/>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blPrEx>
          <w:tblCellMar>
            <w:top w:w="0" w:type="dxa"/>
            <w:bottom w:w="0" w:type="dxa"/>
          </w:tblCellMar>
        </w:tblPrEx>
        <w:tc>
          <w:tcPr>
            <w:tcW w:w="3528" w:type="dxa"/>
          </w:tcPr>
          <w:p w14:paraId="363A11CD" w14:textId="77777777" w:rsidR="00F02090" w:rsidRPr="00FD0425" w:rsidRDefault="00F02090" w:rsidP="00694C97">
            <w:pPr>
              <w:pStyle w:val="TAH"/>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694C97">
            <w:pPr>
              <w:pStyle w:val="TAH"/>
              <w:rPr>
                <w:rFonts w:cs="Arial"/>
                <w:lang w:eastAsia="ja-JP"/>
              </w:rPr>
            </w:pPr>
            <w:r w:rsidRPr="00FD0425">
              <w:rPr>
                <w:rFonts w:cs="Arial"/>
                <w:lang w:eastAsia="ja-JP"/>
              </w:rPr>
              <w:t>Explanation</w:t>
            </w:r>
          </w:p>
        </w:tc>
      </w:tr>
      <w:tr w:rsidR="00F02090" w:rsidRPr="00FD0425" w14:paraId="7CFB71D8" w14:textId="77777777" w:rsidTr="00694C97">
        <w:tblPrEx>
          <w:tblCellMar>
            <w:top w:w="0" w:type="dxa"/>
            <w:bottom w:w="0" w:type="dxa"/>
          </w:tblCellMar>
        </w:tblPrEx>
        <w:tc>
          <w:tcPr>
            <w:tcW w:w="3528" w:type="dxa"/>
          </w:tcPr>
          <w:p w14:paraId="2EC10615" w14:textId="77777777" w:rsidR="00F02090" w:rsidRPr="00FD0425" w:rsidRDefault="00F02090" w:rsidP="00694C97">
            <w:pPr>
              <w:pStyle w:val="TAL"/>
              <w:rPr>
                <w:lang w:eastAsia="ja-JP"/>
              </w:rPr>
            </w:pPr>
            <w:r w:rsidRPr="00FD0425">
              <w:rPr>
                <w:rFonts w:cs="Arial"/>
              </w:rPr>
              <w:t>maxnoofCellsUEMovingTrajectory</w:t>
            </w:r>
          </w:p>
        </w:tc>
        <w:tc>
          <w:tcPr>
            <w:tcW w:w="6192" w:type="dxa"/>
          </w:tcPr>
          <w:p w14:paraId="3E131438" w14:textId="77777777" w:rsidR="00F02090" w:rsidRPr="00FD0425" w:rsidRDefault="00F02090" w:rsidP="00694C97">
            <w:pPr>
              <w:pStyle w:val="TAL"/>
              <w:rPr>
                <w:lang w:eastAsia="ja-JP"/>
              </w:rPr>
            </w:pPr>
            <w:r w:rsidRPr="00FD0425">
              <w:rPr>
                <w:rFonts w:cs="Arial"/>
              </w:rPr>
              <w:t>Maximum no. of cells of UE moving trajectory. Value is 16.</w:t>
            </w:r>
          </w:p>
        </w:tc>
      </w:tr>
    </w:tbl>
    <w:p w14:paraId="554B72F0" w14:textId="77777777" w:rsidR="00F02090" w:rsidRPr="00FD0425" w:rsidRDefault="00F02090" w:rsidP="00F02090"/>
    <w:p w14:paraId="4A854A9C" w14:textId="77777777" w:rsidR="00F02090" w:rsidRPr="00FD0425" w:rsidRDefault="00F02090" w:rsidP="00F02090">
      <w:pPr>
        <w:pStyle w:val="Heading4"/>
        <w:rPr>
          <w:rFonts w:eastAsia="Batang"/>
        </w:rPr>
      </w:pPr>
      <w:bookmarkStart w:id="7463" w:name="_Toc20955391"/>
      <w:bookmarkStart w:id="7464" w:name="_Toc29991594"/>
      <w:bookmarkStart w:id="7465" w:name="_Toc36555995"/>
      <w:bookmarkStart w:id="7466" w:name="_Toc44497740"/>
      <w:bookmarkStart w:id="7467" w:name="_Toc45108127"/>
      <w:bookmarkStart w:id="7468" w:name="_Toc45901747"/>
      <w:bookmarkStart w:id="7469" w:name="_Toc51850828"/>
      <w:bookmarkStart w:id="7470" w:name="_Toc56693832"/>
      <w:bookmarkStart w:id="7471" w:name="_Toc64447376"/>
      <w:bookmarkStart w:id="7472" w:name="_Toc66286870"/>
      <w:bookmarkStart w:id="7473" w:name="_Toc74151565"/>
      <w:bookmarkStart w:id="7474" w:name="_Toc88654038"/>
      <w:bookmarkStart w:id="7475" w:name="_Toc97904394"/>
      <w:bookmarkStart w:id="7476" w:name="_Toc105175435"/>
      <w:bookmarkStart w:id="7477" w:name="_Toc113826465"/>
      <w:bookmarkStart w:id="7478" w:name="_Toc120032591"/>
      <w:r w:rsidRPr="00FD0425">
        <w:rPr>
          <w:rFonts w:eastAsia="Batang"/>
        </w:rPr>
        <w:t>9.2.3.82</w:t>
      </w:r>
      <w:r w:rsidRPr="00FD0425">
        <w:rPr>
          <w:rFonts w:eastAsia="Batang"/>
        </w:rPr>
        <w:tab/>
      </w:r>
      <w:r w:rsidRPr="00FD0425">
        <w:t>Expected UE Activity Behaviour</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68C3250" w14:textId="77777777" w:rsidR="00F02090" w:rsidRPr="00FD0425" w:rsidRDefault="00F02090" w:rsidP="00F02090">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694C97">
        <w:tblPrEx>
          <w:tblCellMar>
            <w:top w:w="0" w:type="dxa"/>
            <w:bottom w:w="0" w:type="dxa"/>
          </w:tblCellMar>
        </w:tblPrEx>
        <w:tc>
          <w:tcPr>
            <w:tcW w:w="2448" w:type="dxa"/>
          </w:tcPr>
          <w:p w14:paraId="7B7319A0"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694C97">
            <w:pPr>
              <w:pStyle w:val="TAH"/>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694C97">
            <w:pPr>
              <w:pStyle w:val="TAH"/>
              <w:rPr>
                <w:rFonts w:cs="Arial"/>
                <w:lang w:eastAsia="ja-JP"/>
              </w:rPr>
            </w:pPr>
            <w:r w:rsidRPr="00FD0425">
              <w:rPr>
                <w:rFonts w:cs="Arial"/>
                <w:lang w:eastAsia="ja-JP"/>
              </w:rPr>
              <w:t>Range</w:t>
            </w:r>
          </w:p>
        </w:tc>
        <w:tc>
          <w:tcPr>
            <w:tcW w:w="1872" w:type="dxa"/>
          </w:tcPr>
          <w:p w14:paraId="592E64C9"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7AF122B0" w14:textId="77777777" w:rsidTr="00694C97">
        <w:tblPrEx>
          <w:tblCellMar>
            <w:top w:w="0" w:type="dxa"/>
            <w:bottom w:w="0" w:type="dxa"/>
          </w:tblCellMar>
        </w:tblPrEx>
        <w:tc>
          <w:tcPr>
            <w:tcW w:w="2448" w:type="dxa"/>
          </w:tcPr>
          <w:p w14:paraId="304B6844" w14:textId="77777777" w:rsidR="00F02090" w:rsidRPr="00FD0425" w:rsidRDefault="00F02090" w:rsidP="00694C97">
            <w:pPr>
              <w:pStyle w:val="TAL"/>
              <w:rPr>
                <w:rFonts w:cs="Arial"/>
                <w:lang w:eastAsia="ja-JP"/>
              </w:rPr>
            </w:pPr>
            <w:r w:rsidRPr="00FD0425">
              <w:rPr>
                <w:rFonts w:cs="Arial"/>
              </w:rPr>
              <w:t>Expected Activity Period</w:t>
            </w:r>
          </w:p>
        </w:tc>
        <w:tc>
          <w:tcPr>
            <w:tcW w:w="1080" w:type="dxa"/>
          </w:tcPr>
          <w:p w14:paraId="57EBBE4F" w14:textId="77777777" w:rsidR="00F02090" w:rsidRPr="00FD0425" w:rsidRDefault="00F02090" w:rsidP="00694C97">
            <w:pPr>
              <w:pStyle w:val="TAL"/>
              <w:rPr>
                <w:rFonts w:cs="Arial"/>
                <w:lang w:eastAsia="ja-JP"/>
              </w:rPr>
            </w:pPr>
            <w:r w:rsidRPr="00FD0425">
              <w:rPr>
                <w:rFonts w:cs="Arial"/>
              </w:rPr>
              <w:t>O</w:t>
            </w:r>
          </w:p>
        </w:tc>
        <w:tc>
          <w:tcPr>
            <w:tcW w:w="1440" w:type="dxa"/>
          </w:tcPr>
          <w:p w14:paraId="09F0D317" w14:textId="77777777" w:rsidR="00F02090" w:rsidRPr="00FD0425" w:rsidRDefault="00F02090" w:rsidP="00694C97">
            <w:pPr>
              <w:pStyle w:val="TAL"/>
              <w:rPr>
                <w:i/>
                <w:lang w:eastAsia="ja-JP"/>
              </w:rPr>
            </w:pPr>
          </w:p>
        </w:tc>
        <w:tc>
          <w:tcPr>
            <w:tcW w:w="1872" w:type="dxa"/>
          </w:tcPr>
          <w:p w14:paraId="76DECC87" w14:textId="77777777" w:rsidR="00F02090" w:rsidRPr="00FD0425" w:rsidRDefault="00F02090" w:rsidP="00694C97">
            <w:pPr>
              <w:pStyle w:val="TAL"/>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694C97">
            <w:pPr>
              <w:pStyle w:val="TAL"/>
              <w:rPr>
                <w:rFonts w:cs="Arial"/>
              </w:rPr>
            </w:pPr>
            <w:r w:rsidRPr="00FD0425">
              <w:rPr>
                <w:rFonts w:cs="Arial"/>
              </w:rPr>
              <w:t>If set to "181" the expected activity time is longer than 180 seconds.</w:t>
            </w:r>
          </w:p>
          <w:p w14:paraId="6ACDF9B2" w14:textId="77777777" w:rsidR="00F02090" w:rsidRPr="00FD0425" w:rsidRDefault="00F02090" w:rsidP="00694C97">
            <w:pPr>
              <w:pStyle w:val="TAL"/>
              <w:rPr>
                <w:lang w:eastAsia="ja-JP"/>
              </w:rPr>
            </w:pPr>
            <w:r w:rsidRPr="00FD0425">
              <w:rPr>
                <w:rFonts w:cs="Arial"/>
              </w:rPr>
              <w:t>The remaining values indicate the expected activity time in [seconds].</w:t>
            </w:r>
          </w:p>
        </w:tc>
      </w:tr>
      <w:tr w:rsidR="00F02090" w:rsidRPr="00FD0425" w14:paraId="3CAE11E1" w14:textId="77777777" w:rsidTr="00694C97">
        <w:tblPrEx>
          <w:tblCellMar>
            <w:top w:w="0" w:type="dxa"/>
            <w:bottom w:w="0" w:type="dxa"/>
          </w:tblCellMar>
        </w:tblPrEx>
        <w:tc>
          <w:tcPr>
            <w:tcW w:w="2448" w:type="dxa"/>
          </w:tcPr>
          <w:p w14:paraId="0FCCB20D" w14:textId="77777777" w:rsidR="00F02090" w:rsidRPr="00FD0425" w:rsidRDefault="00F02090" w:rsidP="00694C97">
            <w:pPr>
              <w:pStyle w:val="TAL"/>
              <w:rPr>
                <w:rFonts w:cs="Arial"/>
                <w:lang w:eastAsia="ja-JP"/>
              </w:rPr>
            </w:pPr>
            <w:r w:rsidRPr="00FD0425">
              <w:rPr>
                <w:rFonts w:cs="Arial"/>
              </w:rPr>
              <w:t>Expected Idle Period</w:t>
            </w:r>
          </w:p>
        </w:tc>
        <w:tc>
          <w:tcPr>
            <w:tcW w:w="1080" w:type="dxa"/>
          </w:tcPr>
          <w:p w14:paraId="3AD756CB" w14:textId="77777777" w:rsidR="00F02090" w:rsidRPr="00FD0425" w:rsidRDefault="00F02090" w:rsidP="00694C97">
            <w:pPr>
              <w:pStyle w:val="TAL"/>
              <w:rPr>
                <w:rFonts w:cs="Arial"/>
                <w:lang w:eastAsia="ja-JP"/>
              </w:rPr>
            </w:pPr>
            <w:r w:rsidRPr="00FD0425">
              <w:rPr>
                <w:rFonts w:cs="Arial"/>
              </w:rPr>
              <w:t>O</w:t>
            </w:r>
          </w:p>
        </w:tc>
        <w:tc>
          <w:tcPr>
            <w:tcW w:w="1440" w:type="dxa"/>
          </w:tcPr>
          <w:p w14:paraId="72297AD1" w14:textId="77777777" w:rsidR="00F02090" w:rsidRPr="00FD0425" w:rsidRDefault="00F02090" w:rsidP="00694C97">
            <w:pPr>
              <w:pStyle w:val="TAL"/>
              <w:rPr>
                <w:i/>
                <w:lang w:eastAsia="ja-JP"/>
              </w:rPr>
            </w:pPr>
          </w:p>
        </w:tc>
        <w:tc>
          <w:tcPr>
            <w:tcW w:w="1872" w:type="dxa"/>
          </w:tcPr>
          <w:p w14:paraId="3C59924C" w14:textId="77777777" w:rsidR="00F02090" w:rsidRPr="00FD0425" w:rsidRDefault="00F02090" w:rsidP="00694C97">
            <w:pPr>
              <w:pStyle w:val="TAL"/>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694C97">
            <w:pPr>
              <w:pStyle w:val="TAL"/>
              <w:rPr>
                <w:rFonts w:cs="Arial"/>
              </w:rPr>
            </w:pPr>
            <w:r w:rsidRPr="00FD0425">
              <w:rPr>
                <w:rFonts w:cs="Arial"/>
              </w:rPr>
              <w:t>If set to "181" the expected idle time is longer than 180 seconds.</w:t>
            </w:r>
          </w:p>
          <w:p w14:paraId="7A8E35AC" w14:textId="77777777" w:rsidR="00F02090" w:rsidRPr="00FD0425" w:rsidRDefault="00F02090" w:rsidP="00694C97">
            <w:pPr>
              <w:pStyle w:val="TAL"/>
              <w:rPr>
                <w:lang w:eastAsia="ja-JP"/>
              </w:rPr>
            </w:pPr>
            <w:r w:rsidRPr="00FD0425">
              <w:rPr>
                <w:rFonts w:cs="Arial"/>
              </w:rPr>
              <w:t>The remaining values indicate the expected idle time in [seconds].</w:t>
            </w:r>
          </w:p>
        </w:tc>
      </w:tr>
      <w:tr w:rsidR="00F02090" w:rsidRPr="00FD0425" w14:paraId="79406B46" w14:textId="77777777" w:rsidTr="00694C97">
        <w:tblPrEx>
          <w:tblCellMar>
            <w:top w:w="0" w:type="dxa"/>
            <w:bottom w:w="0" w:type="dxa"/>
          </w:tblCellMar>
        </w:tblPrEx>
        <w:tc>
          <w:tcPr>
            <w:tcW w:w="2448" w:type="dxa"/>
          </w:tcPr>
          <w:p w14:paraId="7CF0AB18" w14:textId="77777777" w:rsidR="00F02090" w:rsidRPr="00FD0425" w:rsidRDefault="00F02090" w:rsidP="00694C97">
            <w:pPr>
              <w:pStyle w:val="TAL"/>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694C97">
            <w:pPr>
              <w:pStyle w:val="TAL"/>
              <w:rPr>
                <w:rFonts w:cs="Arial"/>
                <w:lang w:eastAsia="ja-JP"/>
              </w:rPr>
            </w:pPr>
            <w:r w:rsidRPr="00FD0425">
              <w:rPr>
                <w:rFonts w:cs="Arial"/>
              </w:rPr>
              <w:t>O</w:t>
            </w:r>
          </w:p>
        </w:tc>
        <w:tc>
          <w:tcPr>
            <w:tcW w:w="1440" w:type="dxa"/>
          </w:tcPr>
          <w:p w14:paraId="4075E7A8" w14:textId="77777777" w:rsidR="00F02090" w:rsidRPr="00FD0425" w:rsidRDefault="00F02090" w:rsidP="00694C97">
            <w:pPr>
              <w:pStyle w:val="TAL"/>
              <w:rPr>
                <w:i/>
                <w:lang w:eastAsia="ja-JP"/>
              </w:rPr>
            </w:pPr>
          </w:p>
        </w:tc>
        <w:tc>
          <w:tcPr>
            <w:tcW w:w="1872" w:type="dxa"/>
          </w:tcPr>
          <w:p w14:paraId="0644DF84" w14:textId="77777777" w:rsidR="00F02090" w:rsidRPr="00FD0425" w:rsidRDefault="00F02090" w:rsidP="00694C97">
            <w:pPr>
              <w:pStyle w:val="TAL"/>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694C97">
            <w:pPr>
              <w:pStyle w:val="TAL"/>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694C97">
            <w:pPr>
              <w:pStyle w:val="TAL"/>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F02090"/>
    <w:p w14:paraId="07867C53" w14:textId="77777777" w:rsidR="00F02090" w:rsidRPr="00FD0425" w:rsidRDefault="00F02090" w:rsidP="00F02090">
      <w:pPr>
        <w:pStyle w:val="Heading4"/>
        <w:rPr>
          <w:rFonts w:eastAsia="Batang"/>
        </w:rPr>
      </w:pPr>
      <w:bookmarkStart w:id="7479" w:name="_Toc20955392"/>
      <w:bookmarkStart w:id="7480" w:name="_Toc29991595"/>
      <w:bookmarkStart w:id="7481" w:name="_Toc36555996"/>
      <w:bookmarkStart w:id="7482" w:name="_Toc44497741"/>
      <w:bookmarkStart w:id="7483" w:name="_Toc45108128"/>
      <w:bookmarkStart w:id="7484" w:name="_Toc45901748"/>
      <w:bookmarkStart w:id="7485" w:name="_Toc51850829"/>
      <w:bookmarkStart w:id="7486" w:name="_Toc56693833"/>
      <w:bookmarkStart w:id="7487" w:name="_Toc64447377"/>
      <w:bookmarkStart w:id="7488" w:name="_Toc66286871"/>
      <w:bookmarkStart w:id="7489" w:name="_Toc74151566"/>
      <w:bookmarkStart w:id="7490" w:name="_Toc88654039"/>
      <w:bookmarkStart w:id="7491" w:name="_Toc97904395"/>
      <w:bookmarkStart w:id="7492" w:name="_Toc105175436"/>
      <w:bookmarkStart w:id="7493" w:name="_Toc113826466"/>
      <w:bookmarkStart w:id="7494" w:name="_Toc12003259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4D5C3AF1" w14:textId="77777777" w:rsidR="00F02090" w:rsidRPr="00FD0425" w:rsidRDefault="00F02090" w:rsidP="00F02090">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694C97">
        <w:tblPrEx>
          <w:tblCellMar>
            <w:top w:w="0" w:type="dxa"/>
            <w:bottom w:w="0" w:type="dxa"/>
          </w:tblCellMar>
        </w:tblPrEx>
        <w:tc>
          <w:tcPr>
            <w:tcW w:w="2448" w:type="dxa"/>
          </w:tcPr>
          <w:p w14:paraId="664E11A1"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694C97">
            <w:pPr>
              <w:pStyle w:val="TAH"/>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694C97">
            <w:pPr>
              <w:pStyle w:val="TAH"/>
              <w:rPr>
                <w:rFonts w:cs="Arial"/>
                <w:lang w:eastAsia="ja-JP"/>
              </w:rPr>
            </w:pPr>
            <w:r w:rsidRPr="00FD0425">
              <w:rPr>
                <w:rFonts w:cs="Arial"/>
                <w:lang w:eastAsia="ja-JP"/>
              </w:rPr>
              <w:t>Range</w:t>
            </w:r>
          </w:p>
        </w:tc>
        <w:tc>
          <w:tcPr>
            <w:tcW w:w="1872" w:type="dxa"/>
          </w:tcPr>
          <w:p w14:paraId="254000DC"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799ACBB3" w14:textId="77777777" w:rsidTr="00694C97">
        <w:tblPrEx>
          <w:tblCellMar>
            <w:top w:w="0" w:type="dxa"/>
            <w:bottom w:w="0" w:type="dxa"/>
          </w:tblCellMar>
        </w:tblPrEx>
        <w:tc>
          <w:tcPr>
            <w:tcW w:w="2448" w:type="dxa"/>
          </w:tcPr>
          <w:p w14:paraId="04F1C401" w14:textId="77777777" w:rsidR="00F02090" w:rsidRPr="00FD0425" w:rsidRDefault="00F02090" w:rsidP="00694C97">
            <w:pPr>
              <w:pStyle w:val="TAL"/>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694C97">
            <w:pPr>
              <w:pStyle w:val="TAL"/>
              <w:rPr>
                <w:rFonts w:cs="Arial"/>
                <w:lang w:eastAsia="ja-JP"/>
              </w:rPr>
            </w:pPr>
          </w:p>
        </w:tc>
        <w:tc>
          <w:tcPr>
            <w:tcW w:w="1440" w:type="dxa"/>
          </w:tcPr>
          <w:p w14:paraId="74B9CA13" w14:textId="77777777" w:rsidR="00F02090" w:rsidRPr="00FD0425" w:rsidRDefault="00F02090" w:rsidP="00694C97">
            <w:pPr>
              <w:pStyle w:val="TAL"/>
              <w:rPr>
                <w:i/>
                <w:lang w:eastAsia="ja-JP"/>
              </w:rPr>
            </w:pPr>
            <w:r w:rsidRPr="00FD0425">
              <w:rPr>
                <w:rFonts w:cs="Arial" w:hint="eastAsia"/>
                <w:i/>
              </w:rPr>
              <w:t>1</w:t>
            </w:r>
          </w:p>
        </w:tc>
        <w:tc>
          <w:tcPr>
            <w:tcW w:w="1872" w:type="dxa"/>
          </w:tcPr>
          <w:p w14:paraId="168A26CD" w14:textId="77777777" w:rsidR="00F02090" w:rsidRPr="00FD0425" w:rsidRDefault="00F02090" w:rsidP="00694C97">
            <w:pPr>
              <w:pStyle w:val="TAL"/>
              <w:rPr>
                <w:rFonts w:cs="Arial"/>
                <w:lang w:eastAsia="ja-JP"/>
              </w:rPr>
            </w:pPr>
          </w:p>
        </w:tc>
        <w:tc>
          <w:tcPr>
            <w:tcW w:w="2880" w:type="dxa"/>
          </w:tcPr>
          <w:p w14:paraId="4CFF4F87" w14:textId="77777777" w:rsidR="00F02090" w:rsidRPr="00FD0425" w:rsidRDefault="00F02090" w:rsidP="00694C97">
            <w:pPr>
              <w:pStyle w:val="TAL"/>
              <w:rPr>
                <w:lang w:eastAsia="ja-JP"/>
              </w:rPr>
            </w:pPr>
          </w:p>
        </w:tc>
      </w:tr>
      <w:tr w:rsidR="00F02090" w:rsidRPr="00FD0425" w14:paraId="4A854C90" w14:textId="77777777" w:rsidTr="00694C97">
        <w:tblPrEx>
          <w:tblCellMar>
            <w:top w:w="0" w:type="dxa"/>
            <w:bottom w:w="0" w:type="dxa"/>
          </w:tblCellMar>
        </w:tblPrEx>
        <w:tc>
          <w:tcPr>
            <w:tcW w:w="2448" w:type="dxa"/>
          </w:tcPr>
          <w:p w14:paraId="4285942E" w14:textId="77777777" w:rsidR="00F02090" w:rsidRPr="00FD0425" w:rsidRDefault="00F02090" w:rsidP="00694C97">
            <w:pPr>
              <w:pStyle w:val="TAL"/>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694C97">
            <w:pPr>
              <w:pStyle w:val="TAL"/>
              <w:rPr>
                <w:rFonts w:cs="Arial"/>
                <w:lang w:eastAsia="ja-JP"/>
              </w:rPr>
            </w:pPr>
          </w:p>
        </w:tc>
        <w:tc>
          <w:tcPr>
            <w:tcW w:w="1440" w:type="dxa"/>
          </w:tcPr>
          <w:p w14:paraId="21D88D3A" w14:textId="77777777" w:rsidR="00F02090" w:rsidRPr="00FD0425" w:rsidRDefault="00F02090" w:rsidP="00694C97">
            <w:pPr>
              <w:pStyle w:val="TAL"/>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694C97">
            <w:pPr>
              <w:pStyle w:val="TAL"/>
              <w:rPr>
                <w:rFonts w:cs="Arial"/>
                <w:lang w:eastAsia="ja-JP"/>
              </w:rPr>
            </w:pPr>
          </w:p>
        </w:tc>
        <w:tc>
          <w:tcPr>
            <w:tcW w:w="2880" w:type="dxa"/>
          </w:tcPr>
          <w:p w14:paraId="49B89DAA" w14:textId="77777777" w:rsidR="00F02090" w:rsidRPr="00FD0425" w:rsidRDefault="00F02090" w:rsidP="00694C97">
            <w:pPr>
              <w:pStyle w:val="TAL"/>
              <w:rPr>
                <w:lang w:eastAsia="ja-JP"/>
              </w:rPr>
            </w:pPr>
          </w:p>
        </w:tc>
      </w:tr>
      <w:tr w:rsidR="00F02090" w:rsidRPr="00FD0425" w14:paraId="75861255" w14:textId="77777777" w:rsidTr="00694C97">
        <w:tblPrEx>
          <w:tblCellMar>
            <w:top w:w="0" w:type="dxa"/>
            <w:bottom w:w="0" w:type="dxa"/>
          </w:tblCellMar>
        </w:tblPrEx>
        <w:tc>
          <w:tcPr>
            <w:tcW w:w="2448" w:type="dxa"/>
          </w:tcPr>
          <w:p w14:paraId="76D706ED" w14:textId="77777777" w:rsidR="00F02090" w:rsidRPr="00FD0425" w:rsidRDefault="00F02090" w:rsidP="00694C97">
            <w:pPr>
              <w:pStyle w:val="TAL"/>
              <w:ind w:left="227"/>
              <w:rPr>
                <w:rFonts w:cs="Arial"/>
                <w:lang w:eastAsia="ja-JP"/>
              </w:rPr>
            </w:pPr>
            <w:r w:rsidRPr="00FD0425">
              <w:t>&gt;&gt;PLMN Identity</w:t>
            </w:r>
          </w:p>
        </w:tc>
        <w:tc>
          <w:tcPr>
            <w:tcW w:w="1080" w:type="dxa"/>
          </w:tcPr>
          <w:p w14:paraId="3231B167" w14:textId="77777777" w:rsidR="00F02090" w:rsidRPr="00FD0425" w:rsidRDefault="00F02090" w:rsidP="00694C97">
            <w:pPr>
              <w:pStyle w:val="TAL"/>
              <w:rPr>
                <w:rFonts w:cs="Arial"/>
                <w:lang w:eastAsia="ja-JP"/>
              </w:rPr>
            </w:pPr>
            <w:r w:rsidRPr="00FD0425">
              <w:rPr>
                <w:rFonts w:cs="Arial"/>
                <w:lang w:eastAsia="ja-JP"/>
              </w:rPr>
              <w:t>M</w:t>
            </w:r>
          </w:p>
        </w:tc>
        <w:tc>
          <w:tcPr>
            <w:tcW w:w="1440" w:type="dxa"/>
          </w:tcPr>
          <w:p w14:paraId="376F8746" w14:textId="77777777" w:rsidR="00F02090" w:rsidRPr="00FD0425" w:rsidRDefault="00F02090" w:rsidP="00694C97">
            <w:pPr>
              <w:pStyle w:val="TAL"/>
              <w:rPr>
                <w:i/>
                <w:lang w:eastAsia="ja-JP"/>
              </w:rPr>
            </w:pPr>
          </w:p>
        </w:tc>
        <w:tc>
          <w:tcPr>
            <w:tcW w:w="1872" w:type="dxa"/>
          </w:tcPr>
          <w:p w14:paraId="4CA54D83" w14:textId="77777777" w:rsidR="00F02090" w:rsidRPr="00FD0425" w:rsidRDefault="00F02090" w:rsidP="00694C97">
            <w:pPr>
              <w:pStyle w:val="TAL"/>
              <w:rPr>
                <w:rFonts w:cs="Arial"/>
                <w:lang w:eastAsia="ja-JP"/>
              </w:rPr>
            </w:pPr>
            <w:r w:rsidRPr="00FD0425">
              <w:rPr>
                <w:rFonts w:cs="Arial"/>
                <w:lang w:eastAsia="ja-JP"/>
              </w:rPr>
              <w:t>9.2.2.4</w:t>
            </w:r>
          </w:p>
        </w:tc>
        <w:tc>
          <w:tcPr>
            <w:tcW w:w="2880" w:type="dxa"/>
          </w:tcPr>
          <w:p w14:paraId="7C9B868F" w14:textId="77777777" w:rsidR="00F02090" w:rsidRPr="00FD0425" w:rsidRDefault="00F02090" w:rsidP="00694C97">
            <w:pPr>
              <w:pStyle w:val="TAL"/>
              <w:rPr>
                <w:lang w:eastAsia="ja-JP"/>
              </w:rPr>
            </w:pPr>
          </w:p>
        </w:tc>
      </w:tr>
      <w:tr w:rsidR="00F02090" w:rsidRPr="00FD0425" w14:paraId="389DCEF9" w14:textId="77777777" w:rsidTr="00694C97">
        <w:tblPrEx>
          <w:tblCellMar>
            <w:top w:w="0" w:type="dxa"/>
            <w:bottom w:w="0" w:type="dxa"/>
          </w:tblCellMar>
        </w:tblPrEx>
        <w:tc>
          <w:tcPr>
            <w:tcW w:w="2448" w:type="dxa"/>
          </w:tcPr>
          <w:p w14:paraId="337A46C8" w14:textId="77777777" w:rsidR="00F02090" w:rsidRPr="00FD0425" w:rsidRDefault="00F02090" w:rsidP="00694C97">
            <w:pPr>
              <w:pStyle w:val="TAL"/>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694C97">
            <w:pPr>
              <w:pStyle w:val="TAL"/>
              <w:rPr>
                <w:rFonts w:cs="Arial"/>
                <w:lang w:eastAsia="ja-JP"/>
              </w:rPr>
            </w:pPr>
          </w:p>
        </w:tc>
        <w:tc>
          <w:tcPr>
            <w:tcW w:w="1440" w:type="dxa"/>
          </w:tcPr>
          <w:p w14:paraId="3FE515AC" w14:textId="77777777" w:rsidR="00F02090" w:rsidRPr="00FD0425" w:rsidRDefault="00F02090" w:rsidP="00694C97">
            <w:pPr>
              <w:pStyle w:val="TAL"/>
              <w:rPr>
                <w:i/>
                <w:lang w:eastAsia="ja-JP"/>
              </w:rPr>
            </w:pPr>
            <w:r w:rsidRPr="00FD0425">
              <w:rPr>
                <w:i/>
                <w:lang w:eastAsia="ja-JP"/>
              </w:rPr>
              <w:t>1</w:t>
            </w:r>
          </w:p>
        </w:tc>
        <w:tc>
          <w:tcPr>
            <w:tcW w:w="1872" w:type="dxa"/>
          </w:tcPr>
          <w:p w14:paraId="527D303D" w14:textId="77777777" w:rsidR="00F02090" w:rsidRPr="00FD0425" w:rsidRDefault="00F02090" w:rsidP="00694C97">
            <w:pPr>
              <w:pStyle w:val="TAL"/>
              <w:rPr>
                <w:rFonts w:cs="Arial"/>
                <w:lang w:eastAsia="ja-JP"/>
              </w:rPr>
            </w:pPr>
          </w:p>
        </w:tc>
        <w:tc>
          <w:tcPr>
            <w:tcW w:w="2880" w:type="dxa"/>
          </w:tcPr>
          <w:p w14:paraId="27B07C50" w14:textId="77777777" w:rsidR="00F02090" w:rsidRPr="00FD0425" w:rsidRDefault="00F02090" w:rsidP="00694C97">
            <w:pPr>
              <w:pStyle w:val="TAL"/>
              <w:rPr>
                <w:lang w:eastAsia="ja-JP"/>
              </w:rPr>
            </w:pPr>
          </w:p>
        </w:tc>
      </w:tr>
      <w:tr w:rsidR="00F02090" w:rsidRPr="00FD0425" w14:paraId="0E0D37B9" w14:textId="77777777" w:rsidTr="00694C97">
        <w:tblPrEx>
          <w:tblCellMar>
            <w:top w:w="0" w:type="dxa"/>
            <w:bottom w:w="0" w:type="dxa"/>
          </w:tblCellMar>
        </w:tblPrEx>
        <w:tc>
          <w:tcPr>
            <w:tcW w:w="2448" w:type="dxa"/>
          </w:tcPr>
          <w:p w14:paraId="1919EBFE" w14:textId="77777777" w:rsidR="00F02090" w:rsidRPr="00FD0425" w:rsidRDefault="00F02090" w:rsidP="00694C97">
            <w:pPr>
              <w:pStyle w:val="TAL"/>
              <w:ind w:left="340"/>
              <w:rPr>
                <w:rFonts w:cs="Arial"/>
              </w:rPr>
            </w:pPr>
            <w:r w:rsidRPr="00FD0425">
              <w:t>&gt;&gt;&gt;AMF Region ID</w:t>
            </w:r>
          </w:p>
        </w:tc>
        <w:tc>
          <w:tcPr>
            <w:tcW w:w="1080" w:type="dxa"/>
          </w:tcPr>
          <w:p w14:paraId="127F3855" w14:textId="77777777" w:rsidR="00F02090" w:rsidRPr="00FD0425" w:rsidRDefault="00F02090" w:rsidP="00694C97">
            <w:pPr>
              <w:pStyle w:val="TAL"/>
              <w:rPr>
                <w:rFonts w:cs="Arial"/>
              </w:rPr>
            </w:pPr>
            <w:r w:rsidRPr="00FD0425">
              <w:t>M</w:t>
            </w:r>
          </w:p>
        </w:tc>
        <w:tc>
          <w:tcPr>
            <w:tcW w:w="1440" w:type="dxa"/>
          </w:tcPr>
          <w:p w14:paraId="35A0CC2D" w14:textId="77777777" w:rsidR="00F02090" w:rsidRPr="00FD0425" w:rsidRDefault="00F02090" w:rsidP="00694C97">
            <w:pPr>
              <w:pStyle w:val="TAL"/>
              <w:rPr>
                <w:i/>
                <w:lang w:eastAsia="ja-JP"/>
              </w:rPr>
            </w:pPr>
          </w:p>
        </w:tc>
        <w:tc>
          <w:tcPr>
            <w:tcW w:w="1872" w:type="dxa"/>
          </w:tcPr>
          <w:p w14:paraId="74C5B622" w14:textId="77777777" w:rsidR="00F02090" w:rsidRPr="00FD0425" w:rsidRDefault="00F02090" w:rsidP="00694C97">
            <w:pPr>
              <w:pStyle w:val="TAL"/>
              <w:rPr>
                <w:rFonts w:cs="Arial"/>
              </w:rPr>
            </w:pPr>
            <w:r w:rsidRPr="00FD0425">
              <w:t>BIT STRING (SIZE (8))</w:t>
            </w:r>
          </w:p>
        </w:tc>
        <w:tc>
          <w:tcPr>
            <w:tcW w:w="2880" w:type="dxa"/>
          </w:tcPr>
          <w:p w14:paraId="5FE923BF" w14:textId="77777777" w:rsidR="00F02090" w:rsidRPr="00FD0425" w:rsidRDefault="00F02090" w:rsidP="00694C97">
            <w:pPr>
              <w:pStyle w:val="TAL"/>
              <w:rPr>
                <w:rFonts w:cs="Arial"/>
              </w:rPr>
            </w:pPr>
          </w:p>
        </w:tc>
      </w:tr>
    </w:tbl>
    <w:p w14:paraId="2C1F65D0" w14:textId="77777777" w:rsidR="00F02090" w:rsidRPr="00FD0425" w:rsidRDefault="00F02090" w:rsidP="00F0209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blPrEx>
          <w:tblCellMar>
            <w:top w:w="0" w:type="dxa"/>
            <w:bottom w:w="0" w:type="dxa"/>
          </w:tblCellMar>
        </w:tblPrEx>
        <w:tc>
          <w:tcPr>
            <w:tcW w:w="3686" w:type="dxa"/>
          </w:tcPr>
          <w:p w14:paraId="4B91997B" w14:textId="77777777" w:rsidR="00F02090" w:rsidRPr="00FD0425" w:rsidRDefault="00F02090" w:rsidP="00694C97">
            <w:pPr>
              <w:pStyle w:val="TAH"/>
              <w:rPr>
                <w:lang w:eastAsia="ja-JP"/>
              </w:rPr>
            </w:pPr>
            <w:r w:rsidRPr="00FD0425">
              <w:rPr>
                <w:lang w:eastAsia="ja-JP"/>
              </w:rPr>
              <w:t>Range bound</w:t>
            </w:r>
          </w:p>
        </w:tc>
        <w:tc>
          <w:tcPr>
            <w:tcW w:w="5670" w:type="dxa"/>
          </w:tcPr>
          <w:p w14:paraId="2BB9D103" w14:textId="77777777" w:rsidR="00F02090" w:rsidRPr="00FD0425" w:rsidRDefault="00F02090" w:rsidP="00694C97">
            <w:pPr>
              <w:pStyle w:val="TAH"/>
              <w:rPr>
                <w:lang w:eastAsia="ja-JP"/>
              </w:rPr>
            </w:pPr>
            <w:r w:rsidRPr="00FD0425">
              <w:rPr>
                <w:lang w:eastAsia="ja-JP"/>
              </w:rPr>
              <w:t>Explanation</w:t>
            </w:r>
          </w:p>
        </w:tc>
      </w:tr>
      <w:tr w:rsidR="00F02090" w:rsidRPr="00FD0425" w14:paraId="4C069479" w14:textId="77777777" w:rsidTr="00694C97">
        <w:tblPrEx>
          <w:tblCellMar>
            <w:top w:w="0" w:type="dxa"/>
            <w:bottom w:w="0" w:type="dxa"/>
          </w:tblCellMar>
        </w:tblPrEx>
        <w:tc>
          <w:tcPr>
            <w:tcW w:w="3686" w:type="dxa"/>
          </w:tcPr>
          <w:p w14:paraId="585A5558" w14:textId="77777777" w:rsidR="00F02090" w:rsidRPr="00FD0425" w:rsidRDefault="00C355F9" w:rsidP="00694C97">
            <w:pPr>
              <w:pStyle w:val="TAL"/>
              <w:rPr>
                <w:lang w:eastAsia="ja-JP"/>
              </w:rPr>
            </w:pPr>
            <w:r w:rsidRPr="00FD0425">
              <w:rPr>
                <w:lang w:eastAsia="ja-JP"/>
              </w:rPr>
              <w:t>maxnoofAMFRegions</w:t>
            </w:r>
          </w:p>
        </w:tc>
        <w:tc>
          <w:tcPr>
            <w:tcW w:w="5670" w:type="dxa"/>
          </w:tcPr>
          <w:p w14:paraId="1C88ED5C" w14:textId="77777777" w:rsidR="00F02090" w:rsidRPr="00FD0425" w:rsidRDefault="00F02090" w:rsidP="00694C97">
            <w:pPr>
              <w:pStyle w:val="TAL"/>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F02090">
      <w:pPr>
        <w:rPr>
          <w:lang w:eastAsia="ja-JP"/>
        </w:rPr>
      </w:pPr>
    </w:p>
    <w:p w14:paraId="090B308A" w14:textId="77777777" w:rsidR="00F02090" w:rsidRPr="00FD0425" w:rsidRDefault="00F02090" w:rsidP="00F02090">
      <w:pPr>
        <w:pStyle w:val="Heading4"/>
      </w:pPr>
      <w:bookmarkStart w:id="7495" w:name="_Toc20955393"/>
      <w:bookmarkStart w:id="7496" w:name="_Toc29991596"/>
      <w:bookmarkStart w:id="7497" w:name="_Toc36555997"/>
      <w:bookmarkStart w:id="7498" w:name="_Toc44497742"/>
      <w:bookmarkStart w:id="7499" w:name="_Toc45108129"/>
      <w:bookmarkStart w:id="7500" w:name="_Toc45901749"/>
      <w:bookmarkStart w:id="7501" w:name="_Toc51850830"/>
      <w:bookmarkStart w:id="7502" w:name="_Toc56693834"/>
      <w:bookmarkStart w:id="7503" w:name="_Toc64447378"/>
      <w:bookmarkStart w:id="7504" w:name="_Toc66286872"/>
      <w:bookmarkStart w:id="7505" w:name="_Toc74151567"/>
      <w:bookmarkStart w:id="7506" w:name="_Toc88654040"/>
      <w:bookmarkStart w:id="7507" w:name="_Toc97904396"/>
      <w:bookmarkStart w:id="7508" w:name="_Toc105175437"/>
      <w:bookmarkStart w:id="7509" w:name="_Toc113826467"/>
      <w:bookmarkStart w:id="7510" w:name="_Toc120032593"/>
      <w:r w:rsidRPr="00FD0425">
        <w:t>9.2.3.84</w:t>
      </w:r>
      <w:r w:rsidRPr="00FD0425">
        <w:tab/>
        <w:t>TNL Association Usage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D51E53E" w14:textId="77777777" w:rsidR="00F02090" w:rsidRPr="00FD0425" w:rsidRDefault="00F02090" w:rsidP="00F02090">
      <w:pPr>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694C97">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694C97">
            <w:pPr>
              <w:pStyle w:val="TAH"/>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694C97">
            <w:pPr>
              <w:pStyle w:val="TAH"/>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694C97">
            <w:pPr>
              <w:pStyle w:val="TAH"/>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694C97">
            <w:pPr>
              <w:pStyle w:val="TAH"/>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694C97">
            <w:pPr>
              <w:pStyle w:val="TAL"/>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694C97">
            <w:pPr>
              <w:pStyle w:val="TAL"/>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694C97">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694C97">
            <w:pPr>
              <w:pStyle w:val="TAL"/>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694C97">
            <w:pPr>
              <w:pStyle w:val="TAL"/>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F02090"/>
    <w:p w14:paraId="6F43A0C1" w14:textId="77777777" w:rsidR="00F02090" w:rsidRPr="00FD0425" w:rsidRDefault="00F02090" w:rsidP="00F02090">
      <w:pPr>
        <w:pStyle w:val="Heading4"/>
        <w:rPr>
          <w:rFonts w:eastAsia="Batang"/>
        </w:rPr>
      </w:pPr>
      <w:bookmarkStart w:id="7511" w:name="_Toc20955394"/>
      <w:bookmarkStart w:id="7512" w:name="_Toc29991597"/>
      <w:bookmarkStart w:id="7513" w:name="_Toc36555998"/>
      <w:bookmarkStart w:id="7514" w:name="_Toc44497743"/>
      <w:bookmarkStart w:id="7515" w:name="_Toc45108130"/>
      <w:bookmarkStart w:id="7516" w:name="_Toc45901750"/>
      <w:bookmarkStart w:id="7517" w:name="_Toc51850831"/>
      <w:bookmarkStart w:id="7518" w:name="_Toc56693835"/>
      <w:bookmarkStart w:id="7519" w:name="_Toc64447379"/>
      <w:bookmarkStart w:id="7520" w:name="_Toc66286873"/>
      <w:bookmarkStart w:id="7521" w:name="_Toc74151568"/>
      <w:bookmarkStart w:id="7522" w:name="_Toc88654041"/>
      <w:bookmarkStart w:id="7523" w:name="_Toc97904397"/>
      <w:bookmarkStart w:id="7524" w:name="_Toc105175438"/>
      <w:bookmarkStart w:id="7525" w:name="_Toc113826468"/>
      <w:bookmarkStart w:id="7526" w:name="_Toc120032594"/>
      <w:r w:rsidRPr="00FD0425">
        <w:rPr>
          <w:rFonts w:eastAsia="Batang"/>
        </w:rPr>
        <w:t>9.2.3.85</w:t>
      </w:r>
      <w:r w:rsidRPr="00FD0425">
        <w:rPr>
          <w:rFonts w:eastAsia="Batang"/>
        </w:rPr>
        <w:tab/>
      </w:r>
      <w:r w:rsidRPr="00FD0425">
        <w:t>Network Instance</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107B03DA" w14:textId="77777777" w:rsidR="00F02090" w:rsidRPr="00FD0425" w:rsidRDefault="00F02090" w:rsidP="00F02090">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694C97">
            <w:pPr>
              <w:pStyle w:val="TAH"/>
              <w:rPr>
                <w:lang w:eastAsia="ja-JP"/>
              </w:rPr>
            </w:pPr>
            <w:r w:rsidRPr="00FD0425">
              <w:rPr>
                <w:lang w:eastAsia="ja-JP"/>
              </w:rPr>
              <w:t>IE/Group Name</w:t>
            </w:r>
          </w:p>
        </w:tc>
        <w:tc>
          <w:tcPr>
            <w:tcW w:w="1080" w:type="dxa"/>
          </w:tcPr>
          <w:p w14:paraId="36E90792" w14:textId="77777777" w:rsidR="00F02090" w:rsidRPr="00FD0425" w:rsidRDefault="00F02090" w:rsidP="00694C97">
            <w:pPr>
              <w:pStyle w:val="TAH"/>
              <w:rPr>
                <w:lang w:eastAsia="ja-JP"/>
              </w:rPr>
            </w:pPr>
            <w:r w:rsidRPr="00FD0425">
              <w:rPr>
                <w:lang w:eastAsia="ja-JP"/>
              </w:rPr>
              <w:t>Presence</w:t>
            </w:r>
          </w:p>
        </w:tc>
        <w:tc>
          <w:tcPr>
            <w:tcW w:w="1440" w:type="dxa"/>
          </w:tcPr>
          <w:p w14:paraId="24D42E0E" w14:textId="77777777" w:rsidR="00F02090" w:rsidRPr="00FD0425" w:rsidRDefault="00F02090" w:rsidP="00694C97">
            <w:pPr>
              <w:pStyle w:val="TAH"/>
              <w:rPr>
                <w:lang w:eastAsia="ja-JP"/>
              </w:rPr>
            </w:pPr>
            <w:r w:rsidRPr="00FD0425">
              <w:rPr>
                <w:lang w:eastAsia="ja-JP"/>
              </w:rPr>
              <w:t>Range</w:t>
            </w:r>
          </w:p>
        </w:tc>
        <w:tc>
          <w:tcPr>
            <w:tcW w:w="1872" w:type="dxa"/>
          </w:tcPr>
          <w:p w14:paraId="7AF78388" w14:textId="77777777" w:rsidR="00F02090" w:rsidRPr="00FD0425" w:rsidRDefault="00F02090" w:rsidP="00694C97">
            <w:pPr>
              <w:pStyle w:val="TAH"/>
              <w:rPr>
                <w:lang w:eastAsia="ja-JP"/>
              </w:rPr>
            </w:pPr>
            <w:r w:rsidRPr="00FD0425">
              <w:rPr>
                <w:lang w:eastAsia="ja-JP"/>
              </w:rPr>
              <w:t>IE type and reference</w:t>
            </w:r>
          </w:p>
        </w:tc>
        <w:tc>
          <w:tcPr>
            <w:tcW w:w="2880" w:type="dxa"/>
          </w:tcPr>
          <w:p w14:paraId="047DFE4F" w14:textId="77777777" w:rsidR="00F02090" w:rsidRPr="00FD0425" w:rsidRDefault="00F02090" w:rsidP="00694C97">
            <w:pPr>
              <w:pStyle w:val="TAH"/>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694C97">
            <w:pPr>
              <w:pStyle w:val="TAL"/>
              <w:rPr>
                <w:lang w:eastAsia="ja-JP"/>
              </w:rPr>
            </w:pPr>
            <w:r w:rsidRPr="00FD0425">
              <w:rPr>
                <w:lang w:eastAsia="ja-JP"/>
              </w:rPr>
              <w:t>Network Instance</w:t>
            </w:r>
          </w:p>
        </w:tc>
        <w:tc>
          <w:tcPr>
            <w:tcW w:w="1080" w:type="dxa"/>
          </w:tcPr>
          <w:p w14:paraId="785F3018" w14:textId="77777777" w:rsidR="00F02090" w:rsidRPr="00FD0425" w:rsidRDefault="00F02090" w:rsidP="00694C97">
            <w:pPr>
              <w:pStyle w:val="TAL"/>
              <w:rPr>
                <w:lang w:eastAsia="ja-JP"/>
              </w:rPr>
            </w:pPr>
            <w:r w:rsidRPr="00FD0425">
              <w:rPr>
                <w:lang w:eastAsia="ja-JP"/>
              </w:rPr>
              <w:t>M</w:t>
            </w:r>
          </w:p>
        </w:tc>
        <w:tc>
          <w:tcPr>
            <w:tcW w:w="1440" w:type="dxa"/>
          </w:tcPr>
          <w:p w14:paraId="76C50A0B" w14:textId="77777777" w:rsidR="00F02090" w:rsidRPr="00FD0425" w:rsidRDefault="00F02090" w:rsidP="00694C97">
            <w:pPr>
              <w:pStyle w:val="TAL"/>
              <w:rPr>
                <w:lang w:eastAsia="ja-JP"/>
              </w:rPr>
            </w:pPr>
          </w:p>
        </w:tc>
        <w:tc>
          <w:tcPr>
            <w:tcW w:w="1872" w:type="dxa"/>
          </w:tcPr>
          <w:p w14:paraId="001F359F" w14:textId="77777777" w:rsidR="00F02090" w:rsidRPr="00FD0425" w:rsidRDefault="00F02090" w:rsidP="00694C97">
            <w:pPr>
              <w:pStyle w:val="TAL"/>
              <w:rPr>
                <w:lang w:eastAsia="ja-JP"/>
              </w:rPr>
            </w:pPr>
            <w:r w:rsidRPr="00FD0425">
              <w:rPr>
                <w:lang w:eastAsia="ja-JP"/>
              </w:rPr>
              <w:t>INTEGER (1..256, …)</w:t>
            </w:r>
          </w:p>
        </w:tc>
        <w:tc>
          <w:tcPr>
            <w:tcW w:w="2880" w:type="dxa"/>
          </w:tcPr>
          <w:p w14:paraId="4858BE59" w14:textId="77777777" w:rsidR="00F02090" w:rsidRPr="00FD0425" w:rsidRDefault="00F02090" w:rsidP="00694C97">
            <w:pPr>
              <w:pStyle w:val="TAL"/>
              <w:rPr>
                <w:lang w:eastAsia="ja-JP"/>
              </w:rPr>
            </w:pPr>
          </w:p>
        </w:tc>
      </w:tr>
    </w:tbl>
    <w:p w14:paraId="69934296" w14:textId="77777777" w:rsidR="00F02090" w:rsidRPr="00FD0425" w:rsidRDefault="00F02090" w:rsidP="00F02090"/>
    <w:p w14:paraId="516E5932" w14:textId="77777777" w:rsidR="00F02090" w:rsidRPr="00FD0425" w:rsidRDefault="00F02090" w:rsidP="00F02090">
      <w:pPr>
        <w:pStyle w:val="Heading4"/>
        <w:rPr>
          <w:lang w:eastAsia="en-US"/>
        </w:rPr>
      </w:pPr>
      <w:bookmarkStart w:id="7527" w:name="_Toc20955395"/>
      <w:bookmarkStart w:id="7528" w:name="_Toc29991598"/>
      <w:bookmarkStart w:id="7529" w:name="_Toc36555999"/>
      <w:bookmarkStart w:id="7530" w:name="_Toc44497744"/>
      <w:bookmarkStart w:id="7531" w:name="_Toc45108131"/>
      <w:bookmarkStart w:id="7532" w:name="_Toc45901751"/>
      <w:bookmarkStart w:id="7533" w:name="_Toc51850832"/>
      <w:bookmarkStart w:id="7534" w:name="_Toc56693836"/>
      <w:bookmarkStart w:id="7535" w:name="_Toc64447380"/>
      <w:bookmarkStart w:id="7536" w:name="_Toc66286874"/>
      <w:bookmarkStart w:id="7537" w:name="_Toc74151569"/>
      <w:bookmarkStart w:id="7538" w:name="_Toc88654042"/>
      <w:bookmarkStart w:id="7539" w:name="_Toc97904398"/>
      <w:bookmarkStart w:id="7540" w:name="_Toc105175439"/>
      <w:bookmarkStart w:id="7541" w:name="_Toc113826469"/>
      <w:bookmarkStart w:id="7542" w:name="_Toc120032595"/>
      <w:r w:rsidRPr="00FD0425">
        <w:rPr>
          <w:lang w:eastAsia="en-US"/>
        </w:rPr>
        <w:t>9.2.3.86</w:t>
      </w:r>
      <w:r w:rsidRPr="00FD0425">
        <w:rPr>
          <w:lang w:eastAsia="en-US"/>
        </w:rPr>
        <w:tab/>
        <w:t>PDCP Duplication Configuration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160B1CD" w14:textId="77777777" w:rsidR="00F02090" w:rsidRPr="00FD0425" w:rsidRDefault="00F02090" w:rsidP="00F02090">
      <w:pPr>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02090" w:rsidRPr="00FD0425" w14:paraId="5D89C73A" w14:textId="77777777" w:rsidTr="00694C97">
        <w:tc>
          <w:tcPr>
            <w:tcW w:w="270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694C97">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694C97">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694C97">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694C97">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694C97">
            <w:pPr>
              <w:pStyle w:val="TAH"/>
            </w:pPr>
            <w:r w:rsidRPr="00FD0425">
              <w:t>Semantics Description</w:t>
            </w:r>
          </w:p>
        </w:tc>
      </w:tr>
      <w:tr w:rsidR="00F02090" w:rsidRPr="00FD0425" w14:paraId="7F066C38" w14:textId="77777777" w:rsidTr="00694C97">
        <w:tc>
          <w:tcPr>
            <w:tcW w:w="270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694C97">
            <w:pPr>
              <w:pStyle w:val="TAL"/>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694C97">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694C97">
            <w:pPr>
              <w:pStyle w:val="TAL"/>
            </w:pPr>
          </w:p>
        </w:tc>
        <w:tc>
          <w:tcPr>
            <w:tcW w:w="1900"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694C97">
            <w:pPr>
              <w:pStyle w:val="TAL"/>
            </w:pPr>
            <w:r w:rsidRPr="00FD0425">
              <w:t>ENUMERATED (</w:t>
            </w:r>
          </w:p>
          <w:p w14:paraId="0C912BE1" w14:textId="77777777" w:rsidR="00F02090" w:rsidRPr="00FD0425" w:rsidRDefault="00F02090" w:rsidP="00694C97">
            <w:pPr>
              <w:pStyle w:val="TAL"/>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694C97">
            <w:pPr>
              <w:pStyle w:val="TAL"/>
              <w:rPr>
                <w:i/>
                <w:lang w:eastAsia="zh-CN"/>
              </w:rPr>
            </w:pPr>
          </w:p>
        </w:tc>
      </w:tr>
    </w:tbl>
    <w:p w14:paraId="34728C77" w14:textId="77777777" w:rsidR="00F02090" w:rsidRPr="00FD0425" w:rsidRDefault="00F02090" w:rsidP="00F02090">
      <w:pPr>
        <w:rPr>
          <w:lang w:eastAsia="zh-CN"/>
        </w:rPr>
      </w:pPr>
    </w:p>
    <w:p w14:paraId="29838F44" w14:textId="77777777" w:rsidR="00211BD7" w:rsidRPr="00FD0425" w:rsidRDefault="00211BD7" w:rsidP="00B746AF">
      <w:pPr>
        <w:pStyle w:val="Heading4"/>
        <w:rPr>
          <w:rFonts w:eastAsia="MS Mincho"/>
        </w:rPr>
      </w:pPr>
      <w:bookmarkStart w:id="7543" w:name="_Toc20955396"/>
      <w:bookmarkStart w:id="7544" w:name="_Toc29991599"/>
      <w:bookmarkStart w:id="7545" w:name="_Toc36556000"/>
      <w:bookmarkStart w:id="7546" w:name="_Toc44497745"/>
      <w:bookmarkStart w:id="7547" w:name="_Toc45108132"/>
      <w:bookmarkStart w:id="7548" w:name="_Toc45901752"/>
      <w:bookmarkStart w:id="7549" w:name="_Toc51850833"/>
      <w:bookmarkStart w:id="7550" w:name="_Toc56693837"/>
      <w:bookmarkStart w:id="7551" w:name="_Toc64447381"/>
      <w:bookmarkStart w:id="7552" w:name="_Toc66286875"/>
      <w:bookmarkStart w:id="7553" w:name="_Toc74151570"/>
      <w:bookmarkStart w:id="7554" w:name="_Toc88654043"/>
      <w:bookmarkStart w:id="7555" w:name="_Toc97904399"/>
      <w:bookmarkStart w:id="7556" w:name="_Toc105175440"/>
      <w:bookmarkStart w:id="7557" w:name="_Toc113826470"/>
      <w:bookmarkStart w:id="7558" w:name="_Toc120032596"/>
      <w:r w:rsidRPr="00FD0425">
        <w:rPr>
          <w:rFonts w:eastAsia="MS Mincho"/>
        </w:rPr>
        <w:t>9.2.3.87</w:t>
      </w:r>
      <w:r w:rsidRPr="00FD0425">
        <w:rPr>
          <w:rFonts w:eastAsia="MS Mincho"/>
        </w:rPr>
        <w:tab/>
        <w:t>Secondary RAT Usage Information</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371BFBF8" w14:textId="77777777" w:rsidR="00211BD7" w:rsidRPr="00FD0425" w:rsidRDefault="00211BD7" w:rsidP="00211BD7">
      <w:pPr>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211BD7" w:rsidRPr="00FD0425" w14:paraId="301305F7" w14:textId="77777777" w:rsidTr="005D609B">
        <w:tblPrEx>
          <w:tblCellMar>
            <w:top w:w="0" w:type="dxa"/>
            <w:bottom w:w="0" w:type="dxa"/>
          </w:tblCellMar>
        </w:tblPrEx>
        <w:trPr>
          <w:jc w:val="center"/>
        </w:trPr>
        <w:tc>
          <w:tcPr>
            <w:tcW w:w="2402" w:type="dxa"/>
          </w:tcPr>
          <w:p w14:paraId="479E31E2" w14:textId="77777777" w:rsidR="00211BD7" w:rsidRPr="00FD0425" w:rsidRDefault="00211BD7" w:rsidP="005D609B">
            <w:pPr>
              <w:pStyle w:val="TAH"/>
            </w:pPr>
            <w:r w:rsidRPr="00FD0425">
              <w:t>IE/Group Name</w:t>
            </w:r>
          </w:p>
        </w:tc>
        <w:tc>
          <w:tcPr>
            <w:tcW w:w="1276" w:type="dxa"/>
          </w:tcPr>
          <w:p w14:paraId="1AEC8E4F" w14:textId="77777777" w:rsidR="00211BD7" w:rsidRPr="00FD0425" w:rsidRDefault="00211BD7" w:rsidP="005D609B">
            <w:pPr>
              <w:pStyle w:val="TAH"/>
            </w:pPr>
            <w:r w:rsidRPr="00FD0425">
              <w:t>Presence</w:t>
            </w:r>
          </w:p>
        </w:tc>
        <w:tc>
          <w:tcPr>
            <w:tcW w:w="1183" w:type="dxa"/>
          </w:tcPr>
          <w:p w14:paraId="001C3310" w14:textId="77777777" w:rsidR="00211BD7" w:rsidRPr="00FD0425" w:rsidRDefault="00211BD7" w:rsidP="005D609B">
            <w:pPr>
              <w:pStyle w:val="TAH"/>
            </w:pPr>
            <w:r w:rsidRPr="00FD0425">
              <w:t>Range</w:t>
            </w:r>
          </w:p>
        </w:tc>
        <w:tc>
          <w:tcPr>
            <w:tcW w:w="1701" w:type="dxa"/>
          </w:tcPr>
          <w:p w14:paraId="54DF8F6E" w14:textId="77777777" w:rsidR="00211BD7" w:rsidRPr="00FD0425" w:rsidRDefault="00211BD7" w:rsidP="005D609B">
            <w:pPr>
              <w:pStyle w:val="TAH"/>
            </w:pPr>
            <w:r w:rsidRPr="00FD0425">
              <w:t>IE type and reference</w:t>
            </w:r>
          </w:p>
        </w:tc>
        <w:tc>
          <w:tcPr>
            <w:tcW w:w="2211" w:type="dxa"/>
          </w:tcPr>
          <w:p w14:paraId="1F8E45A8" w14:textId="77777777" w:rsidR="00211BD7" w:rsidRPr="00FD0425" w:rsidRDefault="00211BD7" w:rsidP="005D609B">
            <w:pPr>
              <w:pStyle w:val="TAH"/>
            </w:pPr>
            <w:r w:rsidRPr="00FD0425">
              <w:t>Semantics description</w:t>
            </w:r>
          </w:p>
        </w:tc>
      </w:tr>
      <w:tr w:rsidR="00211BD7" w:rsidRPr="00FD0425" w14:paraId="1391281C"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5D609B">
            <w:pPr>
              <w:pStyle w:val="TAL"/>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5D609B">
            <w:pPr>
              <w:pStyle w:val="TAL"/>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5D609B">
            <w:pPr>
              <w:pStyle w:val="TAL"/>
              <w:rPr>
                <w:snapToGrid w:val="0"/>
              </w:rPr>
            </w:pPr>
          </w:p>
        </w:tc>
      </w:tr>
      <w:tr w:rsidR="00211BD7" w:rsidRPr="00FD0425" w14:paraId="15661EEE"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407E71">
            <w:pPr>
              <w:pStyle w:val="TAL"/>
              <w:ind w:left="113"/>
              <w:rPr>
                <w:rFonts w:cs="Arial"/>
                <w:b/>
                <w:lang w:eastAsia="zh-CN"/>
              </w:rPr>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5D609B">
            <w:pPr>
              <w:pStyle w:val="TAL"/>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5D609B">
            <w:pPr>
              <w:pStyle w:val="TAL"/>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5D609B">
            <w:pPr>
              <w:pStyle w:val="TAL"/>
              <w:rPr>
                <w:snapToGrid w:val="0"/>
              </w:rPr>
            </w:pPr>
          </w:p>
        </w:tc>
      </w:tr>
      <w:tr w:rsidR="00211BD7" w:rsidRPr="00FD0425" w14:paraId="7C5AB66B"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407E71">
            <w:pPr>
              <w:pStyle w:val="TAL"/>
              <w:ind w:left="113"/>
              <w:rPr>
                <w:rFonts w:cs="Arial"/>
                <w:b/>
                <w:lang w:eastAsia="zh-CN"/>
              </w:rPr>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5D609B">
            <w:pPr>
              <w:pStyle w:val="TAL"/>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5D609B">
            <w:pPr>
              <w:keepNext/>
              <w:keepLines/>
              <w:spacing w:after="0"/>
              <w:rPr>
                <w:rFonts w:ascii="Arial" w:hAnsi="Arial" w:cs="Arial"/>
                <w:snapToGrid w:val="0"/>
                <w:sz w:val="18"/>
              </w:rPr>
            </w:pPr>
            <w:r w:rsidRPr="00FD0425">
              <w:rPr>
                <w:rFonts w:ascii="Arial" w:hAnsi="Arial" w:cs="Arial"/>
                <w:snapToGrid w:val="0"/>
                <w:sz w:val="18"/>
              </w:rPr>
              <w:t>Volume Timed Report List</w:t>
            </w:r>
          </w:p>
          <w:p w14:paraId="27EE45AE" w14:textId="77777777" w:rsidR="00211BD7" w:rsidRPr="00FD0425" w:rsidRDefault="00211BD7" w:rsidP="005D609B">
            <w:pPr>
              <w:pStyle w:val="TAL"/>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5D609B">
            <w:pPr>
              <w:pStyle w:val="TAL"/>
              <w:rPr>
                <w:snapToGrid w:val="0"/>
              </w:rPr>
            </w:pPr>
          </w:p>
        </w:tc>
      </w:tr>
      <w:tr w:rsidR="00211BD7" w:rsidRPr="00FD0425" w14:paraId="612F500C"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5D609B">
            <w:pPr>
              <w:pStyle w:val="TAL"/>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5D609B">
            <w:pPr>
              <w:pStyle w:val="TAL"/>
              <w:rPr>
                <w:i/>
              </w:rPr>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5D609B">
            <w:pPr>
              <w:pStyle w:val="TAL"/>
              <w:rPr>
                <w:snapToGrid w:val="0"/>
              </w:rPr>
            </w:pPr>
          </w:p>
        </w:tc>
      </w:tr>
      <w:tr w:rsidR="00211BD7" w:rsidRPr="00FD0425" w14:paraId="1A362E72"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407E71">
            <w:pPr>
              <w:pStyle w:val="TAL"/>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5D609B">
            <w:pPr>
              <w:pStyle w:val="TAL"/>
            </w:pPr>
            <w:r w:rsidRPr="00FD0425">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5D609B">
            <w:pPr>
              <w:pStyle w:val="TAL"/>
              <w:rPr>
                <w:snapToGrid w:val="0"/>
              </w:rPr>
            </w:pPr>
          </w:p>
        </w:tc>
      </w:tr>
      <w:tr w:rsidR="00211BD7" w:rsidRPr="00FD0425" w14:paraId="0BEA7112"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5D609B">
            <w:pPr>
              <w:pStyle w:val="TAL"/>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5D609B">
            <w:pPr>
              <w:pStyle w:val="TAL"/>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5D609B">
            <w:pPr>
              <w:pStyle w:val="TAL"/>
              <w:rPr>
                <w:snapToGrid w:val="0"/>
              </w:rPr>
            </w:pPr>
          </w:p>
        </w:tc>
      </w:tr>
      <w:tr w:rsidR="00211BD7" w:rsidRPr="00FD0425" w14:paraId="057BF66F"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5D609B">
            <w:pPr>
              <w:pStyle w:val="TAL"/>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5D609B">
            <w:pPr>
              <w:pStyle w:val="TAL"/>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5D609B">
            <w:pPr>
              <w:pStyle w:val="TAL"/>
              <w:rPr>
                <w:snapToGrid w:val="0"/>
              </w:rPr>
            </w:pPr>
          </w:p>
        </w:tc>
      </w:tr>
      <w:tr w:rsidR="00211BD7" w:rsidRPr="00FD0425" w14:paraId="24CF2BF2"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5D609B">
            <w:pPr>
              <w:pStyle w:val="TAL"/>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5D609B">
            <w:pPr>
              <w:pStyle w:val="TAL"/>
              <w:rPr>
                <w:snapToGrid w:val="0"/>
              </w:rPr>
            </w:pPr>
            <w:r w:rsidRPr="00FD0425">
              <w:rPr>
                <w:snapToGrid w:val="0"/>
              </w:rPr>
              <w:t xml:space="preserve">Volume Timed Report List </w:t>
            </w:r>
          </w:p>
          <w:p w14:paraId="0598324F" w14:textId="77777777" w:rsidR="00211BD7" w:rsidRPr="00FD0425" w:rsidRDefault="00211BD7" w:rsidP="005D609B">
            <w:pPr>
              <w:pStyle w:val="TAL"/>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5D609B">
            <w:pPr>
              <w:pStyle w:val="TAL"/>
              <w:rPr>
                <w:snapToGrid w:val="0"/>
              </w:rPr>
            </w:pPr>
          </w:p>
        </w:tc>
      </w:tr>
    </w:tbl>
    <w:p w14:paraId="3AD5B76F" w14:textId="77777777" w:rsidR="00211BD7" w:rsidRPr="00FD0425" w:rsidRDefault="00211BD7" w:rsidP="00211BD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FD0425" w14:paraId="2CB974FA" w14:textId="77777777" w:rsidTr="005D609B">
        <w:tblPrEx>
          <w:tblCellMar>
            <w:top w:w="0" w:type="dxa"/>
            <w:bottom w:w="0" w:type="dxa"/>
          </w:tblCellMar>
        </w:tblPrEx>
        <w:tc>
          <w:tcPr>
            <w:tcW w:w="3686" w:type="dxa"/>
          </w:tcPr>
          <w:p w14:paraId="33EAF2F8" w14:textId="77777777" w:rsidR="00211BD7" w:rsidRPr="00FD0425" w:rsidRDefault="00211BD7" w:rsidP="005D609B">
            <w:pPr>
              <w:pStyle w:val="TAH"/>
            </w:pPr>
            <w:r w:rsidRPr="00FD0425">
              <w:t>Range bound</w:t>
            </w:r>
          </w:p>
        </w:tc>
        <w:tc>
          <w:tcPr>
            <w:tcW w:w="6345" w:type="dxa"/>
          </w:tcPr>
          <w:p w14:paraId="5777DF2C" w14:textId="77777777" w:rsidR="00211BD7" w:rsidRPr="00FD0425" w:rsidRDefault="00211BD7" w:rsidP="005D609B">
            <w:pPr>
              <w:pStyle w:val="TAH"/>
            </w:pPr>
            <w:r w:rsidRPr="00FD0425">
              <w:t>Explanation</w:t>
            </w:r>
          </w:p>
        </w:tc>
      </w:tr>
      <w:tr w:rsidR="00211BD7" w:rsidRPr="00FD0425" w14:paraId="4D92FC20" w14:textId="77777777" w:rsidTr="005D609B">
        <w:tblPrEx>
          <w:tblCellMar>
            <w:top w:w="0" w:type="dxa"/>
            <w:bottom w:w="0" w:type="dxa"/>
          </w:tblCellMar>
        </w:tblPrEx>
        <w:tc>
          <w:tcPr>
            <w:tcW w:w="3686" w:type="dxa"/>
          </w:tcPr>
          <w:p w14:paraId="61C95410" w14:textId="77777777" w:rsidR="00211BD7" w:rsidRPr="00FD0425" w:rsidRDefault="00211BD7" w:rsidP="005D609B">
            <w:pPr>
              <w:pStyle w:val="TAL"/>
            </w:pPr>
            <w:r w:rsidRPr="00FD0425">
              <w:rPr>
                <w:lang w:eastAsia="ja-JP"/>
              </w:rPr>
              <w:t>maxnoof</w:t>
            </w:r>
            <w:r w:rsidRPr="00FD0425">
              <w:rPr>
                <w:lang w:eastAsia="zh-CN"/>
              </w:rPr>
              <w:t>QoSFlows</w:t>
            </w:r>
          </w:p>
        </w:tc>
        <w:tc>
          <w:tcPr>
            <w:tcW w:w="6345" w:type="dxa"/>
          </w:tcPr>
          <w:p w14:paraId="03AAE154" w14:textId="77777777" w:rsidR="00211BD7" w:rsidRPr="00FD0425" w:rsidRDefault="00211BD7" w:rsidP="005D609B">
            <w:pPr>
              <w:pStyle w:val="TAL"/>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F02090">
      <w:pPr>
        <w:rPr>
          <w:lang w:eastAsia="zh-CN"/>
        </w:rPr>
      </w:pPr>
    </w:p>
    <w:p w14:paraId="020E9629" w14:textId="77777777" w:rsidR="00211BD7" w:rsidRPr="00FD0425" w:rsidRDefault="00211BD7" w:rsidP="00B746AF">
      <w:pPr>
        <w:pStyle w:val="Heading4"/>
        <w:rPr>
          <w:rFonts w:eastAsia="MS Mincho"/>
        </w:rPr>
      </w:pPr>
      <w:bookmarkStart w:id="7559" w:name="_Toc20955397"/>
      <w:bookmarkStart w:id="7560" w:name="_Toc29991600"/>
      <w:bookmarkStart w:id="7561" w:name="_Toc36556001"/>
      <w:bookmarkStart w:id="7562" w:name="_Toc44497746"/>
      <w:bookmarkStart w:id="7563" w:name="_Toc45108133"/>
      <w:bookmarkStart w:id="7564" w:name="_Toc45901753"/>
      <w:bookmarkStart w:id="7565" w:name="_Toc51850834"/>
      <w:bookmarkStart w:id="7566" w:name="_Toc56693838"/>
      <w:bookmarkStart w:id="7567" w:name="_Toc64447382"/>
      <w:bookmarkStart w:id="7568" w:name="_Toc66286876"/>
      <w:bookmarkStart w:id="7569" w:name="_Toc74151571"/>
      <w:bookmarkStart w:id="7570" w:name="_Toc88654044"/>
      <w:bookmarkStart w:id="7571" w:name="_Toc97904400"/>
      <w:bookmarkStart w:id="7572" w:name="_Toc105175441"/>
      <w:bookmarkStart w:id="7573" w:name="_Toc113826471"/>
      <w:bookmarkStart w:id="7574" w:name="_Toc120032597"/>
      <w:r w:rsidRPr="00FD0425">
        <w:rPr>
          <w:rFonts w:eastAsia="MS Mincho"/>
        </w:rPr>
        <w:t>9.2.3.88</w:t>
      </w:r>
      <w:r w:rsidRPr="00FD0425">
        <w:rPr>
          <w:rFonts w:eastAsia="MS Mincho"/>
        </w:rPr>
        <w:tab/>
        <w:t>Volume Timed Report List</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4A3612A" w14:textId="77777777" w:rsidR="00211BD7" w:rsidRPr="00FD0425" w:rsidRDefault="00211BD7" w:rsidP="00211BD7">
      <w:pPr>
        <w:rPr>
          <w:lang w:eastAsia="zh-CN"/>
        </w:rPr>
      </w:pPr>
      <w:r w:rsidRPr="00FD0425">
        <w:t xml:space="preserve">This IE provides </w:t>
      </w:r>
      <w:r w:rsidRPr="00FD0425">
        <w:rPr>
          <w:lang w:eastAsia="zh-CN"/>
        </w:rPr>
        <w:t xml:space="preserve">information on the </w:t>
      </w:r>
      <w:r w:rsidRPr="00FD0425">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211BD7" w:rsidRPr="00FD0425" w14:paraId="44D1B65D" w14:textId="77777777" w:rsidTr="005D609B">
        <w:tblPrEx>
          <w:tblCellMar>
            <w:top w:w="0" w:type="dxa"/>
            <w:bottom w:w="0" w:type="dxa"/>
          </w:tblCellMar>
        </w:tblPrEx>
        <w:trPr>
          <w:jc w:val="center"/>
        </w:trPr>
        <w:tc>
          <w:tcPr>
            <w:tcW w:w="2402" w:type="dxa"/>
          </w:tcPr>
          <w:p w14:paraId="0AD33991" w14:textId="77777777" w:rsidR="00211BD7" w:rsidRPr="00FD0425" w:rsidRDefault="00211BD7" w:rsidP="005D609B">
            <w:pPr>
              <w:pStyle w:val="TAH"/>
            </w:pPr>
            <w:r w:rsidRPr="00FD0425">
              <w:t>IE/Group Name</w:t>
            </w:r>
          </w:p>
        </w:tc>
        <w:tc>
          <w:tcPr>
            <w:tcW w:w="1276" w:type="dxa"/>
          </w:tcPr>
          <w:p w14:paraId="645427B6" w14:textId="77777777" w:rsidR="00211BD7" w:rsidRPr="00FD0425" w:rsidRDefault="00211BD7" w:rsidP="005D609B">
            <w:pPr>
              <w:pStyle w:val="TAH"/>
            </w:pPr>
            <w:r w:rsidRPr="00FD0425">
              <w:t>Presence</w:t>
            </w:r>
          </w:p>
        </w:tc>
        <w:tc>
          <w:tcPr>
            <w:tcW w:w="1183" w:type="dxa"/>
          </w:tcPr>
          <w:p w14:paraId="0B845CF8" w14:textId="77777777" w:rsidR="00211BD7" w:rsidRPr="00FD0425" w:rsidRDefault="00211BD7" w:rsidP="005D609B">
            <w:pPr>
              <w:pStyle w:val="TAH"/>
            </w:pPr>
            <w:r w:rsidRPr="00FD0425">
              <w:t>Range</w:t>
            </w:r>
          </w:p>
        </w:tc>
        <w:tc>
          <w:tcPr>
            <w:tcW w:w="1701" w:type="dxa"/>
          </w:tcPr>
          <w:p w14:paraId="6FEF5F99" w14:textId="77777777" w:rsidR="00211BD7" w:rsidRPr="00FD0425" w:rsidRDefault="00211BD7" w:rsidP="005D609B">
            <w:pPr>
              <w:pStyle w:val="TAH"/>
            </w:pPr>
            <w:r w:rsidRPr="00FD0425">
              <w:t>IE type and reference</w:t>
            </w:r>
          </w:p>
        </w:tc>
        <w:tc>
          <w:tcPr>
            <w:tcW w:w="2211" w:type="dxa"/>
          </w:tcPr>
          <w:p w14:paraId="4D3351B0" w14:textId="77777777" w:rsidR="00211BD7" w:rsidRPr="00FD0425" w:rsidRDefault="00211BD7" w:rsidP="005D609B">
            <w:pPr>
              <w:pStyle w:val="TAH"/>
            </w:pPr>
            <w:r w:rsidRPr="00FD0425">
              <w:t>Semantics description</w:t>
            </w:r>
          </w:p>
        </w:tc>
      </w:tr>
      <w:tr w:rsidR="00211BD7" w:rsidRPr="00FD0425" w14:paraId="761001C0"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5D609B">
            <w:pPr>
              <w:pStyle w:val="TAL"/>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5D609B">
            <w:pPr>
              <w:pStyle w:val="TAL"/>
            </w:pPr>
          </w:p>
        </w:tc>
        <w:tc>
          <w:tcPr>
            <w:tcW w:w="1183"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5D609B">
            <w:pPr>
              <w:pStyle w:val="TAL"/>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5D609B">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5D609B">
            <w:pPr>
              <w:pStyle w:val="TAL"/>
              <w:rPr>
                <w:snapToGrid w:val="0"/>
              </w:rPr>
            </w:pPr>
          </w:p>
        </w:tc>
      </w:tr>
      <w:tr w:rsidR="00211BD7" w:rsidRPr="00FD0425" w14:paraId="726389D3"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407E71">
            <w:pPr>
              <w:pStyle w:val="TAL"/>
              <w:ind w:left="113"/>
              <w:rPr>
                <w:rFonts w:cs="Arial"/>
                <w:iCs/>
                <w:lang w:eastAsia="ja-JP"/>
              </w:rPr>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5D609B">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5D609B">
            <w:pPr>
              <w:pStyle w:val="TAL"/>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407E71">
            <w:pPr>
              <w:pStyle w:val="TAL"/>
              <w:ind w:left="113"/>
              <w:rPr>
                <w:rFonts w:cs="Arial"/>
                <w:iCs/>
                <w:lang w:eastAsia="ja-JP"/>
              </w:rPr>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5D609B">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5D609B">
            <w:pPr>
              <w:pStyle w:val="TAL"/>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407E71">
            <w:pPr>
              <w:pStyle w:val="TAL"/>
              <w:ind w:left="113"/>
              <w:rPr>
                <w:rFonts w:cs="Arial"/>
                <w:iCs/>
                <w:lang w:eastAsia="ja-JP"/>
              </w:rPr>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5D609B">
            <w:pPr>
              <w:pStyle w:val="TAL"/>
              <w:rPr>
                <w:snapToGrid w:val="0"/>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5D609B">
            <w:pPr>
              <w:pStyle w:val="TAL"/>
              <w:rPr>
                <w:snapToGrid w:val="0"/>
              </w:rPr>
            </w:pPr>
            <w:r w:rsidRPr="00FD0425">
              <w:rPr>
                <w:snapToGrid w:val="0"/>
              </w:rPr>
              <w:t>The unit is: octets.</w:t>
            </w:r>
          </w:p>
        </w:tc>
      </w:tr>
      <w:tr w:rsidR="00211BD7" w:rsidRPr="00FD0425" w14:paraId="2181EA56" w14:textId="77777777" w:rsidTr="005D609B">
        <w:tblPrEx>
          <w:tblCellMar>
            <w:top w:w="0" w:type="dxa"/>
            <w:bottom w:w="0" w:type="dxa"/>
          </w:tblCellMar>
        </w:tblPrEx>
        <w:trPr>
          <w:jc w:val="center"/>
        </w:trPr>
        <w:tc>
          <w:tcPr>
            <w:tcW w:w="2402"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407E71">
            <w:pPr>
              <w:pStyle w:val="TAL"/>
              <w:ind w:left="113"/>
              <w:rPr>
                <w:rFonts w:cs="Arial"/>
                <w:iCs/>
                <w:lang w:eastAsia="ja-JP"/>
              </w:rPr>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5D609B">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5D609B">
            <w:pPr>
              <w:pStyle w:val="TAL"/>
            </w:pPr>
          </w:p>
        </w:tc>
        <w:tc>
          <w:tcPr>
            <w:tcW w:w="1701"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5D609B">
            <w:pPr>
              <w:pStyle w:val="TAL"/>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5D609B">
            <w:pPr>
              <w:pStyle w:val="TAL"/>
              <w:rPr>
                <w:snapToGrid w:val="0"/>
              </w:rPr>
            </w:pPr>
            <w:r w:rsidRPr="00FD0425">
              <w:rPr>
                <w:snapToGrid w:val="0"/>
              </w:rPr>
              <w:t>The unit is: octets.</w:t>
            </w:r>
          </w:p>
        </w:tc>
      </w:tr>
    </w:tbl>
    <w:p w14:paraId="1007A23D" w14:textId="77777777" w:rsidR="00211BD7" w:rsidRPr="00FD0425" w:rsidRDefault="00211BD7" w:rsidP="00211BD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FD0425" w14:paraId="575F3F29" w14:textId="77777777" w:rsidTr="005D609B">
        <w:tblPrEx>
          <w:tblCellMar>
            <w:top w:w="0" w:type="dxa"/>
            <w:bottom w:w="0" w:type="dxa"/>
          </w:tblCellMar>
        </w:tblPrEx>
        <w:tc>
          <w:tcPr>
            <w:tcW w:w="3686" w:type="dxa"/>
          </w:tcPr>
          <w:p w14:paraId="0FE7B799" w14:textId="77777777" w:rsidR="00211BD7" w:rsidRPr="00FD0425" w:rsidRDefault="00211BD7" w:rsidP="005D609B">
            <w:pPr>
              <w:pStyle w:val="TAH"/>
            </w:pPr>
            <w:r w:rsidRPr="00FD0425">
              <w:t>Range bound</w:t>
            </w:r>
          </w:p>
        </w:tc>
        <w:tc>
          <w:tcPr>
            <w:tcW w:w="6345" w:type="dxa"/>
          </w:tcPr>
          <w:p w14:paraId="477B119B" w14:textId="77777777" w:rsidR="00211BD7" w:rsidRPr="00FD0425" w:rsidRDefault="00211BD7" w:rsidP="005D609B">
            <w:pPr>
              <w:pStyle w:val="TAH"/>
            </w:pPr>
            <w:r w:rsidRPr="00FD0425">
              <w:t>Explanation</w:t>
            </w:r>
          </w:p>
        </w:tc>
      </w:tr>
      <w:tr w:rsidR="00211BD7" w:rsidRPr="00FD0425" w14:paraId="0FFE18FE" w14:textId="77777777" w:rsidTr="005D609B">
        <w:tblPrEx>
          <w:tblCellMar>
            <w:top w:w="0" w:type="dxa"/>
            <w:bottom w:w="0" w:type="dxa"/>
          </w:tblCellMar>
        </w:tblPrEx>
        <w:tc>
          <w:tcPr>
            <w:tcW w:w="3686" w:type="dxa"/>
          </w:tcPr>
          <w:p w14:paraId="7C06F3F0" w14:textId="77777777" w:rsidR="00211BD7" w:rsidRPr="00FD0425" w:rsidRDefault="00211BD7" w:rsidP="005D609B">
            <w:pPr>
              <w:pStyle w:val="TAL"/>
            </w:pPr>
            <w:r w:rsidRPr="00FD0425">
              <w:t>maxnoofTimePeriods</w:t>
            </w:r>
          </w:p>
        </w:tc>
        <w:tc>
          <w:tcPr>
            <w:tcW w:w="6345" w:type="dxa"/>
          </w:tcPr>
          <w:p w14:paraId="31C93B8B" w14:textId="77777777" w:rsidR="00211BD7" w:rsidRPr="00FD0425" w:rsidRDefault="00211BD7" w:rsidP="005D609B">
            <w:pPr>
              <w:pStyle w:val="TAL"/>
            </w:pPr>
            <w:r w:rsidRPr="00FD0425">
              <w:t>Maximum no. of time reporting periods. Value is 2.</w:t>
            </w:r>
          </w:p>
        </w:tc>
      </w:tr>
    </w:tbl>
    <w:p w14:paraId="2211856B" w14:textId="77777777" w:rsidR="00211BD7" w:rsidRPr="00FD0425" w:rsidRDefault="00211BD7" w:rsidP="00F02090">
      <w:pPr>
        <w:rPr>
          <w:lang w:eastAsia="zh-CN"/>
        </w:rPr>
      </w:pPr>
    </w:p>
    <w:p w14:paraId="153815BE" w14:textId="77777777" w:rsidR="00A04633" w:rsidRPr="00FD0425" w:rsidRDefault="00A04633" w:rsidP="00A04633">
      <w:pPr>
        <w:pStyle w:val="Heading4"/>
      </w:pPr>
      <w:bookmarkStart w:id="7575" w:name="_Toc20955398"/>
      <w:bookmarkStart w:id="7576" w:name="_Toc29991601"/>
      <w:bookmarkStart w:id="7577" w:name="_Toc36556002"/>
      <w:bookmarkStart w:id="7578" w:name="_Toc44497747"/>
      <w:bookmarkStart w:id="7579" w:name="_Toc45108134"/>
      <w:bookmarkStart w:id="7580" w:name="_Toc45901754"/>
      <w:bookmarkStart w:id="7581" w:name="_Toc51850835"/>
      <w:bookmarkStart w:id="7582" w:name="_Toc56693839"/>
      <w:bookmarkStart w:id="7583" w:name="_Toc64447383"/>
      <w:bookmarkStart w:id="7584" w:name="_Toc66286877"/>
      <w:bookmarkStart w:id="7585" w:name="_Toc74151572"/>
      <w:bookmarkStart w:id="7586" w:name="_Toc88654045"/>
      <w:bookmarkStart w:id="7587" w:name="_Toc97904401"/>
      <w:bookmarkStart w:id="7588" w:name="_Toc105175442"/>
      <w:bookmarkStart w:id="7589" w:name="_Toc113826472"/>
      <w:bookmarkStart w:id="7590" w:name="_Toc120032598"/>
      <w:r w:rsidRPr="00FD0425">
        <w:t>9.2.3.89</w:t>
      </w:r>
      <w:r w:rsidRPr="00FD0425">
        <w:tab/>
        <w:t>Maximum IP Rate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3A6D285" w14:textId="77777777" w:rsidR="00A04633" w:rsidRPr="00FD0425" w:rsidRDefault="00A04633" w:rsidP="00A04633">
      <w:pPr>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A04633" w:rsidRPr="00FD0425" w14:paraId="28036419" w14:textId="77777777" w:rsidTr="000F199E">
        <w:tc>
          <w:tcPr>
            <w:tcW w:w="270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0F199E">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0F199E">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0F199E">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0F199E">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0F199E">
            <w:pPr>
              <w:pStyle w:val="TAH"/>
            </w:pPr>
            <w:r w:rsidRPr="00FD0425">
              <w:t>Semantics Description</w:t>
            </w:r>
          </w:p>
        </w:tc>
      </w:tr>
      <w:tr w:rsidR="00A04633" w:rsidRPr="00FD0425" w14:paraId="1FDC6E28" w14:textId="77777777" w:rsidTr="000F199E">
        <w:tc>
          <w:tcPr>
            <w:tcW w:w="270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0F199E">
            <w:pPr>
              <w:pStyle w:val="TAL"/>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0F199E">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0F199E">
            <w:pPr>
              <w:pStyle w:val="TAL"/>
            </w:pPr>
          </w:p>
        </w:tc>
        <w:tc>
          <w:tcPr>
            <w:tcW w:w="1900"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0F199E">
            <w:pPr>
              <w:pStyle w:val="TAL"/>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0F199E">
            <w:pPr>
              <w:pStyle w:val="TAL"/>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F02090">
      <w:pPr>
        <w:rPr>
          <w:lang w:eastAsia="zh-CN"/>
        </w:rPr>
      </w:pPr>
    </w:p>
    <w:p w14:paraId="0A136BD5" w14:textId="77777777" w:rsidR="00470EAD" w:rsidRPr="00FD0425" w:rsidRDefault="00470EAD" w:rsidP="00B746AF">
      <w:pPr>
        <w:pStyle w:val="Heading4"/>
        <w:rPr>
          <w:rFonts w:eastAsia="Arial"/>
          <w:noProof/>
        </w:rPr>
      </w:pPr>
      <w:bookmarkStart w:id="7591" w:name="_Toc20955399"/>
      <w:bookmarkStart w:id="7592" w:name="_Toc29991602"/>
      <w:bookmarkStart w:id="7593" w:name="_Toc36556003"/>
      <w:bookmarkStart w:id="7594" w:name="_Toc44497748"/>
      <w:bookmarkStart w:id="7595" w:name="_Toc45108135"/>
      <w:bookmarkStart w:id="7596" w:name="_Toc45901755"/>
      <w:bookmarkStart w:id="7597" w:name="_Toc51850836"/>
      <w:bookmarkStart w:id="7598" w:name="_Toc56693840"/>
      <w:bookmarkStart w:id="7599" w:name="_Toc64447384"/>
      <w:bookmarkStart w:id="7600" w:name="_Toc66286878"/>
      <w:bookmarkStart w:id="7601" w:name="_Toc74151573"/>
      <w:bookmarkStart w:id="7602" w:name="_Toc88654046"/>
      <w:bookmarkStart w:id="7603" w:name="_Toc97904402"/>
      <w:bookmarkStart w:id="7604" w:name="_Toc105175443"/>
      <w:bookmarkStart w:id="7605" w:name="_Toc113826473"/>
      <w:bookmarkStart w:id="7606" w:name="_Toc120032599"/>
      <w:r w:rsidRPr="00FD0425">
        <w:rPr>
          <w:rFonts w:eastAsia="Arial"/>
          <w:noProof/>
        </w:rPr>
        <w:t>9.2.3.90</w:t>
      </w:r>
      <w:r w:rsidRPr="00FD0425">
        <w:rPr>
          <w:rFonts w:eastAsia="Arial"/>
          <w:noProof/>
        </w:rPr>
        <w:tab/>
        <w:t>UL Forwarding</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61C910A" w14:textId="77777777" w:rsidR="00470EAD" w:rsidRPr="00FD0425" w:rsidRDefault="00470EAD" w:rsidP="00470EAD">
      <w:pPr>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470EAD" w:rsidRPr="00FD0425" w14:paraId="06646A2D" w14:textId="77777777" w:rsidTr="00057A2D">
        <w:tblPrEx>
          <w:tblCellMar>
            <w:top w:w="0" w:type="dxa"/>
            <w:bottom w:w="0" w:type="dxa"/>
          </w:tblCellMar>
        </w:tblPrEx>
        <w:trPr>
          <w:jc w:val="center"/>
        </w:trPr>
        <w:tc>
          <w:tcPr>
            <w:tcW w:w="2552" w:type="dxa"/>
          </w:tcPr>
          <w:p w14:paraId="30F4EB20" w14:textId="77777777" w:rsidR="00470EAD" w:rsidRPr="00FD0425" w:rsidRDefault="00470EAD" w:rsidP="00B746AF">
            <w:pPr>
              <w:pStyle w:val="TAH"/>
              <w:rPr>
                <w:rFonts w:eastAsia="SimSun"/>
                <w:lang w:eastAsia="ja-JP"/>
              </w:rPr>
            </w:pPr>
            <w:r w:rsidRPr="00FD0425">
              <w:rPr>
                <w:rFonts w:eastAsia="SimSun"/>
                <w:lang w:eastAsia="ja-JP"/>
              </w:rPr>
              <w:t>IE/Group Name</w:t>
            </w:r>
          </w:p>
        </w:tc>
        <w:tc>
          <w:tcPr>
            <w:tcW w:w="1134" w:type="dxa"/>
          </w:tcPr>
          <w:p w14:paraId="3EECF0D5" w14:textId="77777777" w:rsidR="00470EAD" w:rsidRPr="00FD0425" w:rsidRDefault="00470EAD" w:rsidP="00B746AF">
            <w:pPr>
              <w:pStyle w:val="TAH"/>
              <w:rPr>
                <w:rFonts w:eastAsia="SimSun"/>
                <w:lang w:eastAsia="ja-JP"/>
              </w:rPr>
            </w:pPr>
            <w:r w:rsidRPr="00FD0425">
              <w:rPr>
                <w:rFonts w:eastAsia="SimSun"/>
                <w:lang w:eastAsia="ja-JP"/>
              </w:rPr>
              <w:t>Presence</w:t>
            </w:r>
          </w:p>
        </w:tc>
        <w:tc>
          <w:tcPr>
            <w:tcW w:w="1701" w:type="dxa"/>
          </w:tcPr>
          <w:p w14:paraId="22DFFCCA" w14:textId="77777777" w:rsidR="00470EAD" w:rsidRPr="00FD0425" w:rsidRDefault="00470EAD" w:rsidP="00B746AF">
            <w:pPr>
              <w:pStyle w:val="TAH"/>
              <w:rPr>
                <w:rFonts w:eastAsia="SimSun"/>
                <w:lang w:eastAsia="ja-JP"/>
              </w:rPr>
            </w:pPr>
            <w:r w:rsidRPr="00FD0425">
              <w:rPr>
                <w:rFonts w:eastAsia="SimSun"/>
                <w:lang w:eastAsia="ja-JP"/>
              </w:rPr>
              <w:t>Range</w:t>
            </w:r>
          </w:p>
        </w:tc>
        <w:tc>
          <w:tcPr>
            <w:tcW w:w="1559" w:type="dxa"/>
          </w:tcPr>
          <w:p w14:paraId="05F189F5" w14:textId="77777777" w:rsidR="00470EAD" w:rsidRPr="00FD0425" w:rsidRDefault="00470EAD" w:rsidP="00B746AF">
            <w:pPr>
              <w:pStyle w:val="TAH"/>
              <w:rPr>
                <w:rFonts w:eastAsia="SimSun"/>
                <w:lang w:eastAsia="ja-JP"/>
              </w:rPr>
            </w:pPr>
            <w:r w:rsidRPr="00FD0425">
              <w:rPr>
                <w:rFonts w:eastAsia="SimSun"/>
                <w:lang w:eastAsia="ja-JP"/>
              </w:rPr>
              <w:t>IE type and reference</w:t>
            </w:r>
          </w:p>
        </w:tc>
        <w:tc>
          <w:tcPr>
            <w:tcW w:w="2410" w:type="dxa"/>
          </w:tcPr>
          <w:p w14:paraId="1E4634CD" w14:textId="77777777" w:rsidR="00470EAD" w:rsidRPr="00FD0425" w:rsidRDefault="00470EAD" w:rsidP="00B746AF">
            <w:pPr>
              <w:pStyle w:val="TAH"/>
              <w:rPr>
                <w:rFonts w:eastAsia="SimSun"/>
                <w:lang w:eastAsia="ja-JP"/>
              </w:rPr>
            </w:pPr>
            <w:r w:rsidRPr="00FD0425">
              <w:rPr>
                <w:rFonts w:eastAsia="SimSun"/>
                <w:lang w:eastAsia="ja-JP"/>
              </w:rPr>
              <w:t>Semantics description</w:t>
            </w:r>
          </w:p>
        </w:tc>
      </w:tr>
      <w:tr w:rsidR="00470EAD" w:rsidRPr="00FD0425" w14:paraId="4031FD09" w14:textId="77777777" w:rsidTr="00057A2D">
        <w:tblPrEx>
          <w:tblCellMar>
            <w:top w:w="0" w:type="dxa"/>
            <w:bottom w:w="0" w:type="dxa"/>
          </w:tblCellMar>
        </w:tblPrEx>
        <w:trPr>
          <w:jc w:val="center"/>
        </w:trPr>
        <w:tc>
          <w:tcPr>
            <w:tcW w:w="2552" w:type="dxa"/>
          </w:tcPr>
          <w:p w14:paraId="554A01AF" w14:textId="77777777" w:rsidR="00470EAD" w:rsidRPr="00FD0425" w:rsidRDefault="00470EAD" w:rsidP="00B746AF">
            <w:pPr>
              <w:pStyle w:val="TAL"/>
              <w:rPr>
                <w:rFonts w:eastAsia="SimSun"/>
                <w:b/>
                <w:lang w:eastAsia="ja-JP"/>
              </w:rPr>
            </w:pPr>
            <w:r w:rsidRPr="00FD0425">
              <w:rPr>
                <w:rFonts w:eastAsia="SimSun"/>
                <w:lang w:eastAsia="ja-JP"/>
              </w:rPr>
              <w:t>UL Forwarding</w:t>
            </w:r>
          </w:p>
        </w:tc>
        <w:tc>
          <w:tcPr>
            <w:tcW w:w="1134" w:type="dxa"/>
          </w:tcPr>
          <w:p w14:paraId="132F7F67" w14:textId="77777777" w:rsidR="00470EAD" w:rsidRPr="00FD0425" w:rsidRDefault="00470EAD" w:rsidP="00B746AF">
            <w:pPr>
              <w:pStyle w:val="TAL"/>
              <w:rPr>
                <w:rFonts w:eastAsia="SimSun"/>
                <w:lang w:eastAsia="ja-JP"/>
              </w:rPr>
            </w:pPr>
            <w:r w:rsidRPr="00FD0425">
              <w:rPr>
                <w:rFonts w:eastAsia="SimSun"/>
                <w:lang w:eastAsia="ja-JP"/>
              </w:rPr>
              <w:t>M</w:t>
            </w:r>
          </w:p>
        </w:tc>
        <w:tc>
          <w:tcPr>
            <w:tcW w:w="1701" w:type="dxa"/>
          </w:tcPr>
          <w:p w14:paraId="20374A51" w14:textId="77777777" w:rsidR="00470EAD" w:rsidRPr="00FD0425" w:rsidRDefault="00470EAD" w:rsidP="00B746AF">
            <w:pPr>
              <w:pStyle w:val="TAL"/>
              <w:rPr>
                <w:rFonts w:eastAsia="SimSun"/>
                <w:lang w:eastAsia="ja-JP"/>
              </w:rPr>
            </w:pPr>
          </w:p>
        </w:tc>
        <w:tc>
          <w:tcPr>
            <w:tcW w:w="1559" w:type="dxa"/>
          </w:tcPr>
          <w:p w14:paraId="042ACC3D" w14:textId="77777777" w:rsidR="00470EAD" w:rsidRPr="00FD0425" w:rsidRDefault="00470EAD" w:rsidP="00B746AF">
            <w:pPr>
              <w:pStyle w:val="TAL"/>
              <w:rPr>
                <w:rFonts w:eastAsia="SimSun"/>
                <w:lang w:eastAsia="ja-JP"/>
              </w:rPr>
            </w:pPr>
            <w:r w:rsidRPr="00FD0425">
              <w:rPr>
                <w:rFonts w:eastAsia="SimSun"/>
                <w:lang w:eastAsia="ja-JP"/>
              </w:rPr>
              <w:t>ENUMERATED (UL forwarding proposed, …)</w:t>
            </w:r>
          </w:p>
        </w:tc>
        <w:tc>
          <w:tcPr>
            <w:tcW w:w="2410" w:type="dxa"/>
          </w:tcPr>
          <w:p w14:paraId="78E9E638" w14:textId="77777777" w:rsidR="00470EAD" w:rsidRPr="00FD0425" w:rsidRDefault="00470EAD" w:rsidP="00B746AF">
            <w:pPr>
              <w:pStyle w:val="TAL"/>
              <w:rPr>
                <w:rFonts w:eastAsia="SimSun"/>
                <w:lang w:eastAsia="ja-JP"/>
              </w:rPr>
            </w:pPr>
          </w:p>
        </w:tc>
      </w:tr>
    </w:tbl>
    <w:p w14:paraId="58C52480" w14:textId="77777777" w:rsidR="00470EAD" w:rsidRPr="00FD0425" w:rsidRDefault="00470EAD" w:rsidP="00F02090">
      <w:pPr>
        <w:rPr>
          <w:lang w:eastAsia="zh-CN"/>
        </w:rPr>
      </w:pPr>
    </w:p>
    <w:p w14:paraId="1E16215D" w14:textId="77777777" w:rsidR="001B5434" w:rsidRPr="00FD0425" w:rsidRDefault="001B5434" w:rsidP="001B5434">
      <w:pPr>
        <w:pStyle w:val="Heading4"/>
        <w:rPr>
          <w:rFonts w:eastAsia="Batang"/>
        </w:rPr>
      </w:pPr>
      <w:bookmarkStart w:id="7607" w:name="_Toc20955400"/>
      <w:bookmarkStart w:id="7608" w:name="_Toc29991603"/>
      <w:bookmarkStart w:id="7609" w:name="_Toc36556004"/>
      <w:bookmarkStart w:id="7610" w:name="_Toc44497749"/>
      <w:bookmarkStart w:id="7611" w:name="_Toc45108136"/>
      <w:bookmarkStart w:id="7612" w:name="_Toc45901756"/>
      <w:bookmarkStart w:id="7613" w:name="_Toc51850837"/>
      <w:bookmarkStart w:id="7614" w:name="_Toc56693841"/>
      <w:bookmarkStart w:id="7615" w:name="_Toc64447385"/>
      <w:bookmarkStart w:id="7616" w:name="_Toc66286879"/>
      <w:bookmarkStart w:id="7617" w:name="_Toc74151574"/>
      <w:bookmarkStart w:id="7618" w:name="_Toc88654047"/>
      <w:bookmarkStart w:id="7619" w:name="_Toc97904403"/>
      <w:bookmarkStart w:id="7620" w:name="_Toc105175444"/>
      <w:bookmarkStart w:id="7621" w:name="_Toc113826474"/>
      <w:bookmarkStart w:id="7622" w:name="_Toc120032600"/>
      <w:r w:rsidRPr="00FD0425">
        <w:rPr>
          <w:rFonts w:eastAsia="Batang"/>
        </w:rPr>
        <w:t>9.2.3.91</w:t>
      </w:r>
      <w:r w:rsidRPr="00FD0425">
        <w:rPr>
          <w:rFonts w:eastAsia="Batang"/>
        </w:rPr>
        <w:tab/>
      </w:r>
      <w:r w:rsidRPr="00FD0425">
        <w:t>UE Radio Capability for Paging</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20A9E9D" w14:textId="77777777" w:rsidR="001B5434" w:rsidRPr="00FD0425" w:rsidRDefault="001B5434" w:rsidP="00216DC6">
      <w:pPr>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D320EB">
        <w:tc>
          <w:tcPr>
            <w:tcW w:w="2448" w:type="dxa"/>
          </w:tcPr>
          <w:p w14:paraId="7C73BEDA" w14:textId="77777777" w:rsidR="001B5434" w:rsidRPr="00FD0425" w:rsidRDefault="001B5434" w:rsidP="00D320EB">
            <w:pPr>
              <w:pStyle w:val="TAH"/>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D320EB">
            <w:pPr>
              <w:pStyle w:val="TAH"/>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D320EB">
            <w:pPr>
              <w:pStyle w:val="TAH"/>
              <w:rPr>
                <w:rFonts w:cs="Arial"/>
                <w:lang w:eastAsia="ja-JP"/>
              </w:rPr>
            </w:pPr>
            <w:r w:rsidRPr="00FD0425">
              <w:rPr>
                <w:rFonts w:cs="Arial"/>
                <w:lang w:eastAsia="ja-JP"/>
              </w:rPr>
              <w:t>Range</w:t>
            </w:r>
          </w:p>
        </w:tc>
        <w:tc>
          <w:tcPr>
            <w:tcW w:w="1872" w:type="dxa"/>
          </w:tcPr>
          <w:p w14:paraId="418C783A" w14:textId="77777777" w:rsidR="001B5434" w:rsidRPr="00FD0425" w:rsidRDefault="001B5434" w:rsidP="00D320EB">
            <w:pPr>
              <w:pStyle w:val="TAH"/>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D320EB">
            <w:pPr>
              <w:pStyle w:val="TAH"/>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D320EB">
            <w:pPr>
              <w:pStyle w:val="TAL"/>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D320EB">
            <w:pPr>
              <w:pStyle w:val="TAL"/>
              <w:rPr>
                <w:rFonts w:cs="Arial"/>
                <w:lang w:eastAsia="ja-JP"/>
              </w:rPr>
            </w:pPr>
            <w:r w:rsidRPr="00FD0425">
              <w:rPr>
                <w:rFonts w:cs="Arial"/>
                <w:lang w:eastAsia="zh-CN"/>
              </w:rPr>
              <w:t>O</w:t>
            </w:r>
          </w:p>
        </w:tc>
        <w:tc>
          <w:tcPr>
            <w:tcW w:w="1440" w:type="dxa"/>
          </w:tcPr>
          <w:p w14:paraId="3B2ECDFE" w14:textId="77777777" w:rsidR="001B5434" w:rsidRPr="00FD0425" w:rsidRDefault="001B5434" w:rsidP="00D320EB">
            <w:pPr>
              <w:pStyle w:val="TAL"/>
              <w:rPr>
                <w:i/>
                <w:lang w:eastAsia="ja-JP"/>
              </w:rPr>
            </w:pPr>
          </w:p>
        </w:tc>
        <w:tc>
          <w:tcPr>
            <w:tcW w:w="1872" w:type="dxa"/>
          </w:tcPr>
          <w:p w14:paraId="0DA16643" w14:textId="77777777" w:rsidR="001B5434" w:rsidRPr="00FD0425" w:rsidRDefault="001B5434" w:rsidP="00D320EB">
            <w:pPr>
              <w:pStyle w:val="TAL"/>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D320EB">
            <w:pPr>
              <w:pStyle w:val="TAL"/>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D320EB">
            <w:pPr>
              <w:pStyle w:val="TAL"/>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D320EB">
            <w:pPr>
              <w:pStyle w:val="TAL"/>
              <w:rPr>
                <w:rFonts w:cs="Arial"/>
                <w:lang w:eastAsia="zh-CN"/>
              </w:rPr>
            </w:pPr>
            <w:r w:rsidRPr="00FD0425">
              <w:rPr>
                <w:rFonts w:cs="Arial"/>
                <w:lang w:eastAsia="zh-CN"/>
              </w:rPr>
              <w:t>O</w:t>
            </w:r>
          </w:p>
        </w:tc>
        <w:tc>
          <w:tcPr>
            <w:tcW w:w="1440" w:type="dxa"/>
          </w:tcPr>
          <w:p w14:paraId="1C0AFCED" w14:textId="77777777" w:rsidR="001B5434" w:rsidRPr="00FD0425" w:rsidRDefault="001B5434" w:rsidP="00D320EB">
            <w:pPr>
              <w:pStyle w:val="TAL"/>
              <w:rPr>
                <w:i/>
                <w:lang w:eastAsia="ja-JP"/>
              </w:rPr>
            </w:pPr>
          </w:p>
        </w:tc>
        <w:tc>
          <w:tcPr>
            <w:tcW w:w="1872" w:type="dxa"/>
          </w:tcPr>
          <w:p w14:paraId="6C95CC90" w14:textId="77777777" w:rsidR="001B5434" w:rsidRPr="00FD0425" w:rsidRDefault="001B5434" w:rsidP="00D320EB">
            <w:pPr>
              <w:pStyle w:val="TAL"/>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D320EB">
            <w:pPr>
              <w:pStyle w:val="TAL"/>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F02090">
      <w:pPr>
        <w:rPr>
          <w:lang w:eastAsia="zh-CN"/>
        </w:rPr>
      </w:pPr>
    </w:p>
    <w:p w14:paraId="041AE6C6" w14:textId="77777777" w:rsidR="00653E25" w:rsidRPr="00FD0425" w:rsidRDefault="00653E25" w:rsidP="00216DC6">
      <w:pPr>
        <w:pStyle w:val="Heading4"/>
      </w:pPr>
      <w:bookmarkStart w:id="7623" w:name="_Toc20955401"/>
      <w:bookmarkStart w:id="7624" w:name="_Toc29991604"/>
      <w:bookmarkStart w:id="7625" w:name="_Toc36556005"/>
      <w:bookmarkStart w:id="7626" w:name="_Toc44497750"/>
      <w:bookmarkStart w:id="7627" w:name="_Toc45108137"/>
      <w:bookmarkStart w:id="7628" w:name="_Toc45901757"/>
      <w:bookmarkStart w:id="7629" w:name="_Toc51850838"/>
      <w:bookmarkStart w:id="7630" w:name="_Toc56693842"/>
      <w:bookmarkStart w:id="7631" w:name="_Toc64447386"/>
      <w:bookmarkStart w:id="7632" w:name="_Toc66286880"/>
      <w:bookmarkStart w:id="7633" w:name="_Toc74151575"/>
      <w:bookmarkStart w:id="7634" w:name="_Toc88654048"/>
      <w:bookmarkStart w:id="7635" w:name="_Toc97904404"/>
      <w:bookmarkStart w:id="7636" w:name="_Toc105175445"/>
      <w:bookmarkStart w:id="7637" w:name="_Toc113826475"/>
      <w:bookmarkStart w:id="7638" w:name="_Toc120032601"/>
      <w:r w:rsidRPr="00FD0425">
        <w:t>9.2.3.92</w:t>
      </w:r>
      <w:r w:rsidRPr="00FD0425">
        <w:tab/>
        <w:t>Common Network Instance</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1713F547" w14:textId="77777777" w:rsidR="00653E25" w:rsidRPr="00FD0425" w:rsidRDefault="00653E25" w:rsidP="00653E25">
      <w:pPr>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216DC6">
            <w:pPr>
              <w:pStyle w:val="TAH"/>
              <w:rPr>
                <w:lang w:eastAsia="ja-JP"/>
              </w:rPr>
            </w:pPr>
            <w:r w:rsidRPr="00FD0425">
              <w:rPr>
                <w:lang w:eastAsia="ja-JP"/>
              </w:rPr>
              <w:t>IE/Group Name</w:t>
            </w:r>
          </w:p>
        </w:tc>
        <w:tc>
          <w:tcPr>
            <w:tcW w:w="1080" w:type="dxa"/>
          </w:tcPr>
          <w:p w14:paraId="0E392A0E" w14:textId="77777777" w:rsidR="00653E25" w:rsidRPr="00FD0425" w:rsidRDefault="00653E25" w:rsidP="00216DC6">
            <w:pPr>
              <w:pStyle w:val="TAH"/>
              <w:rPr>
                <w:lang w:eastAsia="ja-JP"/>
              </w:rPr>
            </w:pPr>
            <w:r w:rsidRPr="00FD0425">
              <w:rPr>
                <w:lang w:eastAsia="ja-JP"/>
              </w:rPr>
              <w:t>Presence</w:t>
            </w:r>
          </w:p>
        </w:tc>
        <w:tc>
          <w:tcPr>
            <w:tcW w:w="1440" w:type="dxa"/>
          </w:tcPr>
          <w:p w14:paraId="420F0412" w14:textId="77777777" w:rsidR="00653E25" w:rsidRPr="00FD0425" w:rsidRDefault="00653E25" w:rsidP="00216DC6">
            <w:pPr>
              <w:pStyle w:val="TAH"/>
              <w:rPr>
                <w:lang w:eastAsia="ja-JP"/>
              </w:rPr>
            </w:pPr>
            <w:r w:rsidRPr="00FD0425">
              <w:rPr>
                <w:lang w:eastAsia="ja-JP"/>
              </w:rPr>
              <w:t>Range</w:t>
            </w:r>
          </w:p>
        </w:tc>
        <w:tc>
          <w:tcPr>
            <w:tcW w:w="1872" w:type="dxa"/>
          </w:tcPr>
          <w:p w14:paraId="551C0E17" w14:textId="77777777" w:rsidR="00653E25" w:rsidRPr="00FD0425" w:rsidRDefault="00653E25" w:rsidP="00216DC6">
            <w:pPr>
              <w:pStyle w:val="TAH"/>
              <w:rPr>
                <w:lang w:eastAsia="ja-JP"/>
              </w:rPr>
            </w:pPr>
            <w:r w:rsidRPr="00FD0425">
              <w:rPr>
                <w:lang w:eastAsia="ja-JP"/>
              </w:rPr>
              <w:t>IE type and reference</w:t>
            </w:r>
          </w:p>
        </w:tc>
        <w:tc>
          <w:tcPr>
            <w:tcW w:w="2880" w:type="dxa"/>
          </w:tcPr>
          <w:p w14:paraId="3055633F" w14:textId="77777777" w:rsidR="00653E25" w:rsidRPr="00FD0425" w:rsidRDefault="00653E25" w:rsidP="00216DC6">
            <w:pPr>
              <w:pStyle w:val="TAH"/>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216DC6">
            <w:pPr>
              <w:pStyle w:val="TAL"/>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216DC6">
            <w:pPr>
              <w:pStyle w:val="TAL"/>
              <w:rPr>
                <w:lang w:eastAsia="ja-JP"/>
              </w:rPr>
            </w:pPr>
            <w:r w:rsidRPr="00FD0425">
              <w:rPr>
                <w:lang w:eastAsia="ja-JP"/>
              </w:rPr>
              <w:t>M</w:t>
            </w:r>
          </w:p>
        </w:tc>
        <w:tc>
          <w:tcPr>
            <w:tcW w:w="1440" w:type="dxa"/>
          </w:tcPr>
          <w:p w14:paraId="5C975EAF" w14:textId="77777777" w:rsidR="00653E25" w:rsidRPr="00FD0425" w:rsidRDefault="00653E25" w:rsidP="00216DC6">
            <w:pPr>
              <w:pStyle w:val="TAL"/>
              <w:rPr>
                <w:i/>
                <w:lang w:eastAsia="ja-JP"/>
              </w:rPr>
            </w:pPr>
          </w:p>
        </w:tc>
        <w:tc>
          <w:tcPr>
            <w:tcW w:w="1872" w:type="dxa"/>
          </w:tcPr>
          <w:p w14:paraId="36183E0F" w14:textId="77777777" w:rsidR="00653E25" w:rsidRPr="00FD0425" w:rsidRDefault="00653E25" w:rsidP="00216DC6">
            <w:pPr>
              <w:pStyle w:val="TAL"/>
              <w:rPr>
                <w:lang w:eastAsia="ja-JP"/>
              </w:rPr>
            </w:pPr>
            <w:r w:rsidRPr="00FD0425">
              <w:rPr>
                <w:lang w:eastAsia="ja-JP"/>
              </w:rPr>
              <w:t>OCTET STRING</w:t>
            </w:r>
          </w:p>
        </w:tc>
        <w:tc>
          <w:tcPr>
            <w:tcW w:w="2880" w:type="dxa"/>
          </w:tcPr>
          <w:p w14:paraId="5B11A129" w14:textId="77777777" w:rsidR="00653E25" w:rsidRPr="00FD0425" w:rsidRDefault="00B24FEB" w:rsidP="00216DC6">
            <w:pPr>
              <w:pStyle w:val="TAL"/>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F02090">
      <w:pPr>
        <w:rPr>
          <w:lang w:eastAsia="zh-CN"/>
        </w:rPr>
      </w:pPr>
    </w:p>
    <w:p w14:paraId="7668FD1D" w14:textId="77777777" w:rsidR="00CA1F7F" w:rsidRPr="00FD0425" w:rsidRDefault="00CA1F7F" w:rsidP="0003600E">
      <w:pPr>
        <w:pStyle w:val="Heading4"/>
      </w:pPr>
      <w:bookmarkStart w:id="7639" w:name="_Toc20955402"/>
      <w:bookmarkStart w:id="7640" w:name="_Toc29991605"/>
      <w:bookmarkStart w:id="7641" w:name="_Toc36556006"/>
      <w:bookmarkStart w:id="7642" w:name="_Toc44497751"/>
      <w:bookmarkStart w:id="7643" w:name="_Toc45108138"/>
      <w:bookmarkStart w:id="7644" w:name="_Toc45901758"/>
      <w:bookmarkStart w:id="7645" w:name="_Toc51850839"/>
      <w:bookmarkStart w:id="7646" w:name="_Toc56693843"/>
      <w:bookmarkStart w:id="7647" w:name="_Toc64447387"/>
      <w:bookmarkStart w:id="7648" w:name="_Toc66286881"/>
      <w:bookmarkStart w:id="7649" w:name="_Toc74151576"/>
      <w:bookmarkStart w:id="7650" w:name="_Toc88654049"/>
      <w:bookmarkStart w:id="7651" w:name="_Toc97904405"/>
      <w:bookmarkStart w:id="7652" w:name="_Toc105175446"/>
      <w:bookmarkStart w:id="7653" w:name="_Toc113826476"/>
      <w:bookmarkStart w:id="7654" w:name="_Toc120032602"/>
      <w:r w:rsidRPr="00FD0425">
        <w:t>9.2.3.93</w:t>
      </w:r>
      <w:r w:rsidRPr="00FD0425">
        <w:tab/>
        <w:t>Default DRB Allowed</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4C32856" w14:textId="77777777" w:rsidR="00CA1F7F" w:rsidRPr="00FD0425" w:rsidRDefault="00CA1F7F" w:rsidP="00CA1F7F">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CA1F7F" w:rsidRPr="00FD0425" w14:paraId="3F048F58" w14:textId="77777777" w:rsidTr="00E56263">
        <w:tc>
          <w:tcPr>
            <w:tcW w:w="2694"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E56263">
            <w:pPr>
              <w:keepNext/>
              <w:keepLines/>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E56263">
            <w:pPr>
              <w:keepNext/>
              <w:keepLines/>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E56263">
            <w:pPr>
              <w:keepNext/>
              <w:keepLines/>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E56263">
            <w:pPr>
              <w:keepNext/>
              <w:keepLines/>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E56263">
            <w:pPr>
              <w:keepNext/>
              <w:keepLines/>
              <w:spacing w:after="0"/>
              <w:jc w:val="center"/>
              <w:rPr>
                <w:rFonts w:ascii="Arial" w:hAnsi="Arial"/>
                <w:b/>
                <w:sz w:val="18"/>
              </w:rPr>
            </w:pPr>
            <w:r w:rsidRPr="00FD0425">
              <w:rPr>
                <w:rFonts w:ascii="Arial" w:hAnsi="Arial"/>
                <w:b/>
                <w:sz w:val="18"/>
              </w:rPr>
              <w:t>Semantics description</w:t>
            </w:r>
          </w:p>
        </w:tc>
      </w:tr>
      <w:tr w:rsidR="00CA1F7F" w:rsidRPr="00FD0425" w14:paraId="54F25CA6" w14:textId="77777777" w:rsidTr="00E56263">
        <w:tc>
          <w:tcPr>
            <w:tcW w:w="2694"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E56263">
            <w:pPr>
              <w:keepNext/>
              <w:keepLines/>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E56263">
            <w:pPr>
              <w:keepNext/>
              <w:keepLines/>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E56263">
            <w:pPr>
              <w:keepNext/>
              <w:keepLines/>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E56263">
            <w:pPr>
              <w:keepNext/>
              <w:keepLines/>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E56263">
            <w:pPr>
              <w:keepNext/>
              <w:keepLines/>
              <w:spacing w:after="0"/>
              <w:rPr>
                <w:rFonts w:ascii="Arial" w:eastAsia="SimSun" w:hAnsi="Arial"/>
                <w:sz w:val="18"/>
                <w:lang w:eastAsia="zh-CN"/>
              </w:rPr>
            </w:pPr>
          </w:p>
        </w:tc>
      </w:tr>
    </w:tbl>
    <w:p w14:paraId="70D93D85" w14:textId="77777777" w:rsidR="00CA1F7F" w:rsidRPr="00FD0425" w:rsidRDefault="00CA1F7F" w:rsidP="00CA1F7F">
      <w:pPr>
        <w:rPr>
          <w:noProof/>
        </w:rPr>
      </w:pPr>
    </w:p>
    <w:p w14:paraId="591A02C3" w14:textId="77777777" w:rsidR="00D14B89" w:rsidRPr="00FD0425" w:rsidRDefault="00D14B89" w:rsidP="00D14B89">
      <w:pPr>
        <w:pStyle w:val="Heading4"/>
      </w:pPr>
      <w:bookmarkStart w:id="7655" w:name="_Toc29991606"/>
      <w:bookmarkStart w:id="7656" w:name="_Toc36556007"/>
      <w:bookmarkStart w:id="7657" w:name="_Toc44497752"/>
      <w:bookmarkStart w:id="7658" w:name="_Toc45108139"/>
      <w:bookmarkStart w:id="7659" w:name="_Toc45901759"/>
      <w:bookmarkStart w:id="7660" w:name="_Toc51850840"/>
      <w:bookmarkStart w:id="7661" w:name="_Toc56693844"/>
      <w:bookmarkStart w:id="7662" w:name="_Toc64447388"/>
      <w:bookmarkStart w:id="7663" w:name="_Toc66286882"/>
      <w:bookmarkStart w:id="7664" w:name="_Toc74151577"/>
      <w:bookmarkStart w:id="7665" w:name="_Toc88654050"/>
      <w:bookmarkStart w:id="7666" w:name="_Toc97904406"/>
      <w:bookmarkStart w:id="7667" w:name="_Toc105175447"/>
      <w:bookmarkStart w:id="7668" w:name="_Toc113826477"/>
      <w:bookmarkStart w:id="7669" w:name="_Toc120032603"/>
      <w:r w:rsidRPr="00FD0425">
        <w:t>9.2.3.94</w:t>
      </w:r>
      <w:r w:rsidRPr="00FD0425">
        <w:tab/>
        <w:t>Split Session Indicator</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5E8DEF6" w14:textId="77777777" w:rsidR="00D14B89" w:rsidRPr="00FD0425" w:rsidRDefault="00D14B89" w:rsidP="00D14B89">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14B89" w:rsidRPr="00FD0425" w14:paraId="04098B14" w14:textId="77777777" w:rsidTr="00D44A30">
        <w:trPr>
          <w:jc w:val="center"/>
        </w:trPr>
        <w:tc>
          <w:tcPr>
            <w:tcW w:w="2552" w:type="dxa"/>
          </w:tcPr>
          <w:p w14:paraId="61BE6153" w14:textId="77777777" w:rsidR="00D14B89" w:rsidRPr="00FD0425" w:rsidRDefault="00D14B89" w:rsidP="00D44A30">
            <w:pPr>
              <w:pStyle w:val="TAH"/>
              <w:rPr>
                <w:rFonts w:cs="Arial"/>
                <w:lang w:eastAsia="ja-JP"/>
              </w:rPr>
            </w:pPr>
            <w:r w:rsidRPr="00FD0425">
              <w:rPr>
                <w:rFonts w:cs="Arial"/>
                <w:lang w:eastAsia="ja-JP"/>
              </w:rPr>
              <w:t>IE/Group Name</w:t>
            </w:r>
          </w:p>
        </w:tc>
        <w:tc>
          <w:tcPr>
            <w:tcW w:w="1134" w:type="dxa"/>
          </w:tcPr>
          <w:p w14:paraId="5FA8A4D0" w14:textId="77777777" w:rsidR="00D14B89" w:rsidRPr="00FD0425" w:rsidRDefault="00D14B89" w:rsidP="00D44A30">
            <w:pPr>
              <w:pStyle w:val="TAH"/>
              <w:rPr>
                <w:rFonts w:cs="Arial"/>
                <w:lang w:eastAsia="ja-JP"/>
              </w:rPr>
            </w:pPr>
            <w:r w:rsidRPr="00FD0425">
              <w:rPr>
                <w:rFonts w:cs="Arial"/>
                <w:lang w:eastAsia="ja-JP"/>
              </w:rPr>
              <w:t>Presence</w:t>
            </w:r>
          </w:p>
        </w:tc>
        <w:tc>
          <w:tcPr>
            <w:tcW w:w="1701" w:type="dxa"/>
          </w:tcPr>
          <w:p w14:paraId="63C79C79" w14:textId="77777777" w:rsidR="00D14B89" w:rsidRPr="00FD0425" w:rsidRDefault="00D14B89" w:rsidP="00D44A30">
            <w:pPr>
              <w:pStyle w:val="TAH"/>
              <w:rPr>
                <w:rFonts w:cs="Arial"/>
                <w:lang w:eastAsia="ja-JP"/>
              </w:rPr>
            </w:pPr>
            <w:r w:rsidRPr="00FD0425">
              <w:rPr>
                <w:rFonts w:cs="Arial"/>
                <w:lang w:eastAsia="ja-JP"/>
              </w:rPr>
              <w:t>Range</w:t>
            </w:r>
          </w:p>
        </w:tc>
        <w:tc>
          <w:tcPr>
            <w:tcW w:w="1559" w:type="dxa"/>
          </w:tcPr>
          <w:p w14:paraId="7BCAB0C9" w14:textId="77777777" w:rsidR="00D14B89" w:rsidRPr="00FD0425" w:rsidRDefault="00D14B89" w:rsidP="00D44A30">
            <w:pPr>
              <w:pStyle w:val="TAH"/>
              <w:rPr>
                <w:rFonts w:cs="Arial"/>
                <w:lang w:eastAsia="ja-JP"/>
              </w:rPr>
            </w:pPr>
            <w:r w:rsidRPr="00FD0425">
              <w:rPr>
                <w:rFonts w:cs="Arial"/>
                <w:lang w:eastAsia="ja-JP"/>
              </w:rPr>
              <w:t>IE type and reference</w:t>
            </w:r>
          </w:p>
        </w:tc>
        <w:tc>
          <w:tcPr>
            <w:tcW w:w="2410" w:type="dxa"/>
          </w:tcPr>
          <w:p w14:paraId="29ECFF44" w14:textId="77777777" w:rsidR="00D14B89" w:rsidRPr="00FD0425" w:rsidRDefault="00D14B89" w:rsidP="00D44A30">
            <w:pPr>
              <w:pStyle w:val="TAH"/>
              <w:rPr>
                <w:rFonts w:cs="Arial"/>
                <w:lang w:eastAsia="ja-JP"/>
              </w:rPr>
            </w:pPr>
            <w:r w:rsidRPr="00FD0425">
              <w:rPr>
                <w:rFonts w:cs="Arial"/>
                <w:lang w:eastAsia="ja-JP"/>
              </w:rPr>
              <w:t>Semantics description</w:t>
            </w:r>
          </w:p>
        </w:tc>
      </w:tr>
      <w:tr w:rsidR="00D14B89" w:rsidRPr="00FD0425" w14:paraId="34FFF3F9" w14:textId="77777777" w:rsidTr="00D44A30">
        <w:trPr>
          <w:jc w:val="center"/>
        </w:trPr>
        <w:tc>
          <w:tcPr>
            <w:tcW w:w="2552" w:type="dxa"/>
          </w:tcPr>
          <w:p w14:paraId="7D293AA8" w14:textId="77777777" w:rsidR="00D14B89" w:rsidRPr="00FD0425" w:rsidRDefault="00D14B89" w:rsidP="00D44A30">
            <w:pPr>
              <w:pStyle w:val="TAL"/>
              <w:rPr>
                <w:rFonts w:cs="Arial"/>
                <w:lang w:eastAsia="ja-JP"/>
              </w:rPr>
            </w:pPr>
            <w:r w:rsidRPr="00FD0425">
              <w:rPr>
                <w:rFonts w:cs="Arial"/>
                <w:lang w:eastAsia="ja-JP"/>
              </w:rPr>
              <w:t>Split Session Indicator</w:t>
            </w:r>
          </w:p>
        </w:tc>
        <w:tc>
          <w:tcPr>
            <w:tcW w:w="1134" w:type="dxa"/>
          </w:tcPr>
          <w:p w14:paraId="31BC284F" w14:textId="77777777" w:rsidR="00D14B89" w:rsidRPr="00FD0425" w:rsidRDefault="00D14B89" w:rsidP="00D44A30">
            <w:pPr>
              <w:pStyle w:val="TAL"/>
              <w:rPr>
                <w:rFonts w:cs="Arial"/>
                <w:lang w:eastAsia="ja-JP"/>
              </w:rPr>
            </w:pPr>
            <w:r w:rsidRPr="00FD0425">
              <w:rPr>
                <w:rFonts w:cs="Arial"/>
                <w:lang w:eastAsia="ja-JP"/>
              </w:rPr>
              <w:t>M</w:t>
            </w:r>
          </w:p>
        </w:tc>
        <w:tc>
          <w:tcPr>
            <w:tcW w:w="1701" w:type="dxa"/>
          </w:tcPr>
          <w:p w14:paraId="1A631A1F" w14:textId="77777777" w:rsidR="00D14B89" w:rsidRPr="00FD0425" w:rsidRDefault="00D14B89" w:rsidP="00D44A30">
            <w:pPr>
              <w:pStyle w:val="TAL"/>
              <w:rPr>
                <w:rFonts w:cs="Arial"/>
                <w:lang w:eastAsia="ja-JP"/>
              </w:rPr>
            </w:pPr>
          </w:p>
        </w:tc>
        <w:tc>
          <w:tcPr>
            <w:tcW w:w="1559" w:type="dxa"/>
          </w:tcPr>
          <w:p w14:paraId="66EDCC4F" w14:textId="77777777" w:rsidR="00D14B89" w:rsidRPr="00FD0425" w:rsidRDefault="00D14B89" w:rsidP="00D44A30">
            <w:pPr>
              <w:pStyle w:val="TAL"/>
              <w:rPr>
                <w:rFonts w:cs="Arial"/>
                <w:lang w:eastAsia="ja-JP"/>
              </w:rPr>
            </w:pPr>
            <w:r w:rsidRPr="00FD0425">
              <w:rPr>
                <w:rFonts w:cs="Arial"/>
                <w:lang w:eastAsia="ja-JP"/>
              </w:rPr>
              <w:t xml:space="preserve">ENUMERATED (split, …) </w:t>
            </w:r>
          </w:p>
        </w:tc>
        <w:tc>
          <w:tcPr>
            <w:tcW w:w="2410" w:type="dxa"/>
          </w:tcPr>
          <w:p w14:paraId="4BC3E39E" w14:textId="77777777" w:rsidR="00D14B89" w:rsidRPr="00FD0425" w:rsidRDefault="00D14B89" w:rsidP="00D44A30">
            <w:pPr>
              <w:pStyle w:val="TAL"/>
              <w:rPr>
                <w:rFonts w:cs="Arial"/>
                <w:lang w:eastAsia="ja-JP"/>
              </w:rPr>
            </w:pPr>
          </w:p>
        </w:tc>
      </w:tr>
    </w:tbl>
    <w:p w14:paraId="5A3F6D8C" w14:textId="77777777" w:rsidR="00CA1F7F" w:rsidRPr="00FD0425" w:rsidRDefault="00CA1F7F" w:rsidP="00F02090">
      <w:pPr>
        <w:rPr>
          <w:lang w:eastAsia="zh-CN"/>
        </w:rPr>
      </w:pPr>
    </w:p>
    <w:p w14:paraId="4E5A88BF" w14:textId="77777777" w:rsidR="006E7207" w:rsidRPr="00FD0425" w:rsidRDefault="006E7207" w:rsidP="00BE6FC6">
      <w:pPr>
        <w:pStyle w:val="Heading4"/>
        <w:rPr>
          <w:rFonts w:eastAsia="Arial"/>
          <w:noProof/>
        </w:rPr>
      </w:pPr>
      <w:bookmarkStart w:id="7670" w:name="_Toc29991607"/>
      <w:bookmarkStart w:id="7671" w:name="_Toc36556008"/>
      <w:bookmarkStart w:id="7672" w:name="_Toc44497753"/>
      <w:bookmarkStart w:id="7673" w:name="_Toc45108140"/>
      <w:bookmarkStart w:id="7674" w:name="_Toc45901760"/>
      <w:bookmarkStart w:id="7675" w:name="_Toc51850841"/>
      <w:bookmarkStart w:id="7676" w:name="_Toc56693845"/>
      <w:bookmarkStart w:id="7677" w:name="_Toc64447389"/>
      <w:bookmarkStart w:id="7678" w:name="_Toc66286883"/>
      <w:bookmarkStart w:id="7679" w:name="_Toc74151578"/>
      <w:bookmarkStart w:id="7680" w:name="_Toc88654051"/>
      <w:bookmarkStart w:id="7681" w:name="_Toc97904407"/>
      <w:bookmarkStart w:id="7682" w:name="_Toc105175448"/>
      <w:bookmarkStart w:id="7683" w:name="_Toc113826478"/>
      <w:bookmarkStart w:id="7684" w:name="_Toc120032604"/>
      <w:r w:rsidRPr="00FD0425">
        <w:rPr>
          <w:rFonts w:eastAsia="Arial"/>
          <w:noProof/>
        </w:rPr>
        <w:t>9.2.3.95</w:t>
      </w:r>
      <w:r w:rsidRPr="00FD0425">
        <w:rPr>
          <w:rFonts w:eastAsia="Arial"/>
          <w:noProof/>
        </w:rPr>
        <w:tab/>
        <w:t>UL Forwarding Proposal</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23CEF04" w14:textId="77777777" w:rsidR="006E7207" w:rsidRPr="00FD0425" w:rsidRDefault="006E7207" w:rsidP="006E7207">
      <w:pPr>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6E7207" w:rsidRPr="00FD0425" w14:paraId="6F9ADB9E" w14:textId="77777777" w:rsidTr="00D44A30">
        <w:trPr>
          <w:jc w:val="center"/>
        </w:trPr>
        <w:tc>
          <w:tcPr>
            <w:tcW w:w="2552" w:type="dxa"/>
          </w:tcPr>
          <w:p w14:paraId="76AA27F1" w14:textId="77777777" w:rsidR="006E7207" w:rsidRPr="00FD0425" w:rsidRDefault="006E7207" w:rsidP="00BE6FC6">
            <w:pPr>
              <w:pStyle w:val="TAH"/>
              <w:rPr>
                <w:rFonts w:eastAsia="SimSun"/>
                <w:lang w:eastAsia="ja-JP"/>
              </w:rPr>
            </w:pPr>
            <w:r w:rsidRPr="00FD0425">
              <w:rPr>
                <w:rFonts w:eastAsia="SimSun"/>
                <w:lang w:eastAsia="ja-JP"/>
              </w:rPr>
              <w:t>IE/Group Name</w:t>
            </w:r>
          </w:p>
        </w:tc>
        <w:tc>
          <w:tcPr>
            <w:tcW w:w="1134" w:type="dxa"/>
          </w:tcPr>
          <w:p w14:paraId="78CB514B" w14:textId="77777777" w:rsidR="006E7207" w:rsidRPr="00FD0425" w:rsidRDefault="006E7207" w:rsidP="00BE6FC6">
            <w:pPr>
              <w:pStyle w:val="TAH"/>
              <w:rPr>
                <w:rFonts w:eastAsia="SimSun"/>
                <w:lang w:eastAsia="ja-JP"/>
              </w:rPr>
            </w:pPr>
            <w:r w:rsidRPr="00FD0425">
              <w:rPr>
                <w:rFonts w:eastAsia="SimSun"/>
                <w:lang w:eastAsia="ja-JP"/>
              </w:rPr>
              <w:t>Presence</w:t>
            </w:r>
          </w:p>
        </w:tc>
        <w:tc>
          <w:tcPr>
            <w:tcW w:w="1701" w:type="dxa"/>
          </w:tcPr>
          <w:p w14:paraId="2AFAAE0C" w14:textId="77777777" w:rsidR="006E7207" w:rsidRPr="00FD0425" w:rsidRDefault="006E7207" w:rsidP="00BE6FC6">
            <w:pPr>
              <w:pStyle w:val="TAH"/>
              <w:rPr>
                <w:rFonts w:eastAsia="SimSun"/>
                <w:lang w:eastAsia="ja-JP"/>
              </w:rPr>
            </w:pPr>
            <w:r w:rsidRPr="00FD0425">
              <w:rPr>
                <w:rFonts w:eastAsia="SimSun"/>
                <w:lang w:eastAsia="ja-JP"/>
              </w:rPr>
              <w:t>Range</w:t>
            </w:r>
          </w:p>
        </w:tc>
        <w:tc>
          <w:tcPr>
            <w:tcW w:w="1559" w:type="dxa"/>
          </w:tcPr>
          <w:p w14:paraId="6DF3C950" w14:textId="77777777" w:rsidR="006E7207" w:rsidRPr="00FD0425" w:rsidRDefault="006E7207" w:rsidP="00BE6FC6">
            <w:pPr>
              <w:pStyle w:val="TAH"/>
              <w:rPr>
                <w:rFonts w:eastAsia="SimSun"/>
                <w:lang w:eastAsia="ja-JP"/>
              </w:rPr>
            </w:pPr>
            <w:r w:rsidRPr="00FD0425">
              <w:rPr>
                <w:rFonts w:eastAsia="SimSun"/>
                <w:lang w:eastAsia="ja-JP"/>
              </w:rPr>
              <w:t>IE type and reference</w:t>
            </w:r>
          </w:p>
        </w:tc>
        <w:tc>
          <w:tcPr>
            <w:tcW w:w="2410" w:type="dxa"/>
          </w:tcPr>
          <w:p w14:paraId="3C7F02CA" w14:textId="77777777" w:rsidR="006E7207" w:rsidRPr="00FD0425" w:rsidRDefault="006E7207" w:rsidP="00BE6FC6">
            <w:pPr>
              <w:pStyle w:val="TAH"/>
              <w:rPr>
                <w:rFonts w:eastAsia="SimSun"/>
                <w:lang w:eastAsia="ja-JP"/>
              </w:rPr>
            </w:pPr>
            <w:r w:rsidRPr="00FD0425">
              <w:rPr>
                <w:rFonts w:eastAsia="SimSun"/>
                <w:lang w:eastAsia="ja-JP"/>
              </w:rPr>
              <w:t>Semantics description</w:t>
            </w:r>
          </w:p>
        </w:tc>
      </w:tr>
      <w:tr w:rsidR="006E7207" w:rsidRPr="00FD0425" w14:paraId="18E7427F" w14:textId="77777777" w:rsidTr="00D44A30">
        <w:trPr>
          <w:jc w:val="center"/>
        </w:trPr>
        <w:tc>
          <w:tcPr>
            <w:tcW w:w="2552" w:type="dxa"/>
          </w:tcPr>
          <w:p w14:paraId="22E82D3E" w14:textId="77777777" w:rsidR="006E7207" w:rsidRPr="00FD0425" w:rsidRDefault="006E7207" w:rsidP="00BE6FC6">
            <w:pPr>
              <w:pStyle w:val="TAL"/>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401C6C47" w14:textId="77777777" w:rsidR="006E7207" w:rsidRPr="00FD0425" w:rsidRDefault="006E7207" w:rsidP="00BE6FC6">
            <w:pPr>
              <w:pStyle w:val="TAL"/>
              <w:rPr>
                <w:rFonts w:eastAsia="SimSun"/>
                <w:lang w:eastAsia="ja-JP"/>
              </w:rPr>
            </w:pPr>
            <w:r w:rsidRPr="00FD0425">
              <w:rPr>
                <w:rFonts w:eastAsia="SimSun"/>
                <w:lang w:eastAsia="ja-JP"/>
              </w:rPr>
              <w:t>M</w:t>
            </w:r>
          </w:p>
        </w:tc>
        <w:tc>
          <w:tcPr>
            <w:tcW w:w="1701" w:type="dxa"/>
          </w:tcPr>
          <w:p w14:paraId="1D72C7F2" w14:textId="77777777" w:rsidR="006E7207" w:rsidRPr="00FD0425" w:rsidRDefault="006E7207" w:rsidP="00BE6FC6">
            <w:pPr>
              <w:pStyle w:val="TAL"/>
              <w:rPr>
                <w:rFonts w:eastAsia="SimSun"/>
                <w:lang w:eastAsia="ja-JP"/>
              </w:rPr>
            </w:pPr>
          </w:p>
        </w:tc>
        <w:tc>
          <w:tcPr>
            <w:tcW w:w="1559" w:type="dxa"/>
          </w:tcPr>
          <w:p w14:paraId="576D54D2" w14:textId="77777777" w:rsidR="006E7207" w:rsidRPr="00FD0425" w:rsidRDefault="006E7207" w:rsidP="00BE6FC6">
            <w:pPr>
              <w:pStyle w:val="TAL"/>
              <w:rPr>
                <w:rFonts w:eastAsia="SimSun"/>
                <w:lang w:eastAsia="ja-JP"/>
              </w:rPr>
            </w:pPr>
            <w:r w:rsidRPr="00FD0425">
              <w:rPr>
                <w:rFonts w:eastAsia="SimSun"/>
                <w:lang w:eastAsia="ja-JP"/>
              </w:rPr>
              <w:t>ENUMERATED (UL data forwarding proposed, …)</w:t>
            </w:r>
          </w:p>
        </w:tc>
        <w:tc>
          <w:tcPr>
            <w:tcW w:w="2410" w:type="dxa"/>
          </w:tcPr>
          <w:p w14:paraId="185BE830" w14:textId="77777777" w:rsidR="006E7207" w:rsidRPr="00FD0425" w:rsidRDefault="006E7207" w:rsidP="00BE6FC6">
            <w:pPr>
              <w:pStyle w:val="TAL"/>
              <w:rPr>
                <w:rFonts w:eastAsia="SimSun"/>
                <w:lang w:eastAsia="ja-JP"/>
              </w:rPr>
            </w:pPr>
          </w:p>
        </w:tc>
      </w:tr>
    </w:tbl>
    <w:p w14:paraId="7AEEB96E" w14:textId="77777777" w:rsidR="006E7207" w:rsidRPr="00FD0425" w:rsidRDefault="006E7207" w:rsidP="006E7207">
      <w:pPr>
        <w:rPr>
          <w:rFonts w:eastAsia="SimSun"/>
          <w:lang w:val="x-none"/>
        </w:rPr>
      </w:pPr>
    </w:p>
    <w:p w14:paraId="334CB31D" w14:textId="77777777" w:rsidR="005770EE" w:rsidRPr="00FD0425" w:rsidRDefault="005770EE" w:rsidP="005770EE">
      <w:pPr>
        <w:pStyle w:val="Heading4"/>
      </w:pPr>
      <w:bookmarkStart w:id="7685" w:name="_Toc5694533"/>
      <w:bookmarkStart w:id="7686" w:name="_Toc29991608"/>
      <w:bookmarkStart w:id="7687" w:name="_Toc36556009"/>
      <w:bookmarkStart w:id="7688" w:name="_Toc44497754"/>
      <w:bookmarkStart w:id="7689" w:name="_Toc45108141"/>
      <w:bookmarkStart w:id="7690" w:name="_Toc45901761"/>
      <w:bookmarkStart w:id="7691" w:name="_Toc51850842"/>
      <w:bookmarkStart w:id="7692" w:name="_Toc56693846"/>
      <w:bookmarkStart w:id="7693" w:name="_Toc64447390"/>
      <w:bookmarkStart w:id="7694" w:name="_Toc66286884"/>
      <w:bookmarkStart w:id="7695" w:name="_Toc74151579"/>
      <w:bookmarkStart w:id="7696" w:name="_Toc88654052"/>
      <w:bookmarkStart w:id="7697" w:name="_Toc97904408"/>
      <w:bookmarkStart w:id="7698" w:name="_Toc105175449"/>
      <w:bookmarkStart w:id="7699" w:name="_Toc113826479"/>
      <w:bookmarkStart w:id="7700" w:name="_Toc120032605"/>
      <w:r w:rsidRPr="00FD0425">
        <w:t>9.2.3.96</w:t>
      </w:r>
      <w:r w:rsidRPr="00FD0425">
        <w:tab/>
        <w:t>TNL Configuration Info</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208026A5" w14:textId="77777777" w:rsidR="005770EE" w:rsidRPr="00FD0425" w:rsidRDefault="005770EE" w:rsidP="005770EE">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C35F7A">
        <w:tc>
          <w:tcPr>
            <w:tcW w:w="2448" w:type="dxa"/>
          </w:tcPr>
          <w:p w14:paraId="6F5749E0" w14:textId="77777777" w:rsidR="005770EE" w:rsidRPr="00FD0425" w:rsidRDefault="005770EE" w:rsidP="00C35F7A">
            <w:pPr>
              <w:pStyle w:val="TAH"/>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C35F7A">
            <w:pPr>
              <w:pStyle w:val="TAH"/>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C35F7A">
            <w:pPr>
              <w:pStyle w:val="TAH"/>
              <w:rPr>
                <w:rFonts w:cs="Arial"/>
                <w:lang w:eastAsia="ja-JP"/>
              </w:rPr>
            </w:pPr>
            <w:r w:rsidRPr="00FD0425">
              <w:rPr>
                <w:rFonts w:cs="Arial"/>
                <w:lang w:eastAsia="ja-JP"/>
              </w:rPr>
              <w:t>Range</w:t>
            </w:r>
          </w:p>
        </w:tc>
        <w:tc>
          <w:tcPr>
            <w:tcW w:w="1872" w:type="dxa"/>
          </w:tcPr>
          <w:p w14:paraId="230953B3" w14:textId="77777777" w:rsidR="005770EE" w:rsidRPr="00FD0425" w:rsidRDefault="005770EE" w:rsidP="00C35F7A">
            <w:pPr>
              <w:pStyle w:val="TAH"/>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C35F7A">
            <w:pPr>
              <w:pStyle w:val="TAH"/>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DE256E">
            <w:pPr>
              <w:pStyle w:val="TAL"/>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C35F7A">
            <w:pPr>
              <w:pStyle w:val="TAL"/>
              <w:rPr>
                <w:rFonts w:cs="Arial"/>
                <w:lang w:eastAsia="ja-JP"/>
              </w:rPr>
            </w:pPr>
          </w:p>
        </w:tc>
        <w:tc>
          <w:tcPr>
            <w:tcW w:w="1440" w:type="dxa"/>
          </w:tcPr>
          <w:p w14:paraId="773CB022" w14:textId="77777777" w:rsidR="005770EE" w:rsidRPr="00FD0425" w:rsidRDefault="005770EE" w:rsidP="00C35F7A">
            <w:pPr>
              <w:pStyle w:val="TAL"/>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C35F7A">
            <w:pPr>
              <w:pStyle w:val="TAL"/>
              <w:rPr>
                <w:rFonts w:cs="Arial"/>
                <w:lang w:eastAsia="ja-JP"/>
              </w:rPr>
            </w:pPr>
          </w:p>
        </w:tc>
        <w:tc>
          <w:tcPr>
            <w:tcW w:w="2880" w:type="dxa"/>
          </w:tcPr>
          <w:p w14:paraId="594EAA33" w14:textId="77777777" w:rsidR="005770EE" w:rsidRPr="00FD0425" w:rsidRDefault="005770EE" w:rsidP="00C35F7A">
            <w:pPr>
              <w:pStyle w:val="TAL"/>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BE6FC6">
            <w:pPr>
              <w:pStyle w:val="TAL"/>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C35F7A">
            <w:pPr>
              <w:pStyle w:val="TAL"/>
              <w:rPr>
                <w:rFonts w:cs="Arial"/>
                <w:lang w:eastAsia="ja-JP"/>
              </w:rPr>
            </w:pPr>
          </w:p>
        </w:tc>
        <w:tc>
          <w:tcPr>
            <w:tcW w:w="1440" w:type="dxa"/>
          </w:tcPr>
          <w:p w14:paraId="0548B99B" w14:textId="77777777" w:rsidR="005770EE" w:rsidRPr="00FD0425" w:rsidRDefault="005770EE" w:rsidP="00C35F7A">
            <w:pPr>
              <w:pStyle w:val="TAL"/>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C35F7A">
            <w:pPr>
              <w:pStyle w:val="TAL"/>
              <w:rPr>
                <w:rFonts w:cs="Arial"/>
                <w:lang w:eastAsia="ja-JP"/>
              </w:rPr>
            </w:pPr>
          </w:p>
        </w:tc>
        <w:tc>
          <w:tcPr>
            <w:tcW w:w="2880" w:type="dxa"/>
          </w:tcPr>
          <w:p w14:paraId="2ACC5969" w14:textId="77777777" w:rsidR="005770EE" w:rsidRPr="00FD0425" w:rsidRDefault="005770EE" w:rsidP="00C35F7A">
            <w:pPr>
              <w:pStyle w:val="TAL"/>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BE6FC6">
            <w:pPr>
              <w:pStyle w:val="TAL"/>
              <w:ind w:left="227"/>
            </w:pPr>
            <w:r w:rsidRPr="00FD0425">
              <w:t>&gt;&gt;IP-Sec Transport Layer Address</w:t>
            </w:r>
          </w:p>
        </w:tc>
        <w:tc>
          <w:tcPr>
            <w:tcW w:w="1080" w:type="dxa"/>
          </w:tcPr>
          <w:p w14:paraId="601AA800" w14:textId="77777777" w:rsidR="005770EE" w:rsidRPr="00FD0425" w:rsidRDefault="005770EE" w:rsidP="00C35F7A">
            <w:pPr>
              <w:pStyle w:val="TAL"/>
              <w:rPr>
                <w:rFonts w:cs="Arial"/>
                <w:lang w:eastAsia="ja-JP"/>
              </w:rPr>
            </w:pPr>
            <w:r w:rsidRPr="00FD0425">
              <w:rPr>
                <w:rFonts w:cs="Arial"/>
                <w:lang w:eastAsia="ja-JP"/>
              </w:rPr>
              <w:t>M</w:t>
            </w:r>
          </w:p>
        </w:tc>
        <w:tc>
          <w:tcPr>
            <w:tcW w:w="1440" w:type="dxa"/>
          </w:tcPr>
          <w:p w14:paraId="79ABEC40" w14:textId="77777777" w:rsidR="005770EE" w:rsidRPr="00FD0425" w:rsidRDefault="005770EE" w:rsidP="00C35F7A">
            <w:pPr>
              <w:pStyle w:val="TAL"/>
              <w:rPr>
                <w:rFonts w:cs="Arial"/>
                <w:i/>
                <w:lang w:eastAsia="ja-JP"/>
              </w:rPr>
            </w:pPr>
          </w:p>
        </w:tc>
        <w:tc>
          <w:tcPr>
            <w:tcW w:w="1872" w:type="dxa"/>
          </w:tcPr>
          <w:p w14:paraId="539354CD" w14:textId="77777777" w:rsidR="005770EE" w:rsidRPr="00FD0425" w:rsidRDefault="005770EE" w:rsidP="00C35F7A">
            <w:pPr>
              <w:pStyle w:val="TAL"/>
              <w:rPr>
                <w:rFonts w:cs="Arial"/>
                <w:lang w:eastAsia="ja-JP"/>
              </w:rPr>
            </w:pPr>
            <w:r w:rsidRPr="00FD0425">
              <w:rPr>
                <w:rFonts w:cs="Arial"/>
                <w:lang w:eastAsia="ja-JP"/>
              </w:rPr>
              <w:t>Transport Layer Address</w:t>
            </w:r>
          </w:p>
          <w:p w14:paraId="5629188F" w14:textId="77777777" w:rsidR="005770EE" w:rsidRPr="00FD0425" w:rsidRDefault="005770EE" w:rsidP="00C35F7A">
            <w:pPr>
              <w:pStyle w:val="TAL"/>
              <w:rPr>
                <w:rFonts w:cs="Arial"/>
                <w:lang w:eastAsia="ja-JP"/>
              </w:rPr>
            </w:pPr>
            <w:r w:rsidRPr="00FD0425">
              <w:rPr>
                <w:rFonts w:cs="Arial"/>
                <w:lang w:eastAsia="ja-JP"/>
              </w:rPr>
              <w:t>9.2.3.29</w:t>
            </w:r>
          </w:p>
        </w:tc>
        <w:tc>
          <w:tcPr>
            <w:tcW w:w="2880" w:type="dxa"/>
          </w:tcPr>
          <w:p w14:paraId="01A008DC" w14:textId="77777777" w:rsidR="005770EE" w:rsidRPr="00FD0425" w:rsidRDefault="005770EE" w:rsidP="00C35F7A">
            <w:pPr>
              <w:pStyle w:val="TAL"/>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BE6FC6">
            <w:pPr>
              <w:pStyle w:val="TAL"/>
              <w:ind w:left="227"/>
              <w:rPr>
                <w:b/>
                <w:bCs/>
              </w:rPr>
            </w:pPr>
            <w:r w:rsidRPr="00BE6FC6">
              <w:rPr>
                <w:b/>
                <w:bCs/>
              </w:rPr>
              <w:t>&gt;&gt;GTP Transport Layer Addresses To Add List</w:t>
            </w:r>
          </w:p>
        </w:tc>
        <w:tc>
          <w:tcPr>
            <w:tcW w:w="1080" w:type="dxa"/>
          </w:tcPr>
          <w:p w14:paraId="38B2FE9F" w14:textId="77777777" w:rsidR="005770EE" w:rsidRPr="00FD0425" w:rsidRDefault="005770EE" w:rsidP="00C35F7A">
            <w:pPr>
              <w:pStyle w:val="TAL"/>
              <w:rPr>
                <w:rFonts w:cs="Arial"/>
                <w:lang w:eastAsia="ja-JP"/>
              </w:rPr>
            </w:pPr>
          </w:p>
        </w:tc>
        <w:tc>
          <w:tcPr>
            <w:tcW w:w="1440" w:type="dxa"/>
          </w:tcPr>
          <w:p w14:paraId="45DEE058" w14:textId="77777777" w:rsidR="005770EE" w:rsidRPr="00FD0425" w:rsidRDefault="005770EE" w:rsidP="00C35F7A">
            <w:pPr>
              <w:pStyle w:val="TAL"/>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C35F7A">
            <w:pPr>
              <w:pStyle w:val="TAL"/>
              <w:rPr>
                <w:rFonts w:cs="Arial"/>
                <w:lang w:eastAsia="ja-JP"/>
              </w:rPr>
            </w:pPr>
          </w:p>
        </w:tc>
        <w:tc>
          <w:tcPr>
            <w:tcW w:w="2880" w:type="dxa"/>
          </w:tcPr>
          <w:p w14:paraId="58F034E3" w14:textId="77777777" w:rsidR="005770EE" w:rsidRPr="00FD0425" w:rsidRDefault="005770EE" w:rsidP="00C35F7A">
            <w:pPr>
              <w:pStyle w:val="TAL"/>
              <w:rPr>
                <w:lang w:eastAsia="ja-JP"/>
              </w:rPr>
            </w:pPr>
          </w:p>
        </w:tc>
      </w:tr>
      <w:tr w:rsidR="005770EE" w:rsidRPr="00FD0425" w14:paraId="221470D8" w14:textId="77777777" w:rsidTr="00C35F7A">
        <w:tc>
          <w:tcPr>
            <w:tcW w:w="2448" w:type="dxa"/>
          </w:tcPr>
          <w:p w14:paraId="6823EF97" w14:textId="77777777" w:rsidR="005770EE" w:rsidRPr="00BE6FC6" w:rsidRDefault="005770EE" w:rsidP="00BE6FC6">
            <w:pPr>
              <w:pStyle w:val="TAL"/>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C35F7A">
            <w:pPr>
              <w:pStyle w:val="TAL"/>
              <w:rPr>
                <w:rFonts w:cs="Arial"/>
                <w:lang w:eastAsia="ja-JP"/>
              </w:rPr>
            </w:pPr>
          </w:p>
        </w:tc>
        <w:tc>
          <w:tcPr>
            <w:tcW w:w="1440" w:type="dxa"/>
          </w:tcPr>
          <w:p w14:paraId="5BB30A96" w14:textId="77777777" w:rsidR="005770EE" w:rsidRPr="00FD0425" w:rsidRDefault="005770EE" w:rsidP="00C35F7A">
            <w:pPr>
              <w:pStyle w:val="TAL"/>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C35F7A">
            <w:pPr>
              <w:pStyle w:val="TAL"/>
              <w:rPr>
                <w:rFonts w:cs="Arial"/>
                <w:lang w:eastAsia="ja-JP"/>
              </w:rPr>
            </w:pPr>
          </w:p>
        </w:tc>
        <w:tc>
          <w:tcPr>
            <w:tcW w:w="2880" w:type="dxa"/>
          </w:tcPr>
          <w:p w14:paraId="5E13363B" w14:textId="77777777" w:rsidR="005770EE" w:rsidRPr="00FD0425" w:rsidRDefault="005770EE" w:rsidP="00C35F7A">
            <w:pPr>
              <w:pStyle w:val="TAL"/>
              <w:rPr>
                <w:lang w:eastAsia="ja-JP"/>
              </w:rPr>
            </w:pPr>
          </w:p>
        </w:tc>
      </w:tr>
      <w:tr w:rsidR="005770EE" w:rsidRPr="00FD0425" w14:paraId="1E7FE5B3" w14:textId="77777777" w:rsidTr="00C35F7A">
        <w:tc>
          <w:tcPr>
            <w:tcW w:w="2448" w:type="dxa"/>
          </w:tcPr>
          <w:p w14:paraId="0539C82B" w14:textId="77777777" w:rsidR="005770EE" w:rsidRPr="00FD0425" w:rsidRDefault="005770EE" w:rsidP="00BE6FC6">
            <w:pPr>
              <w:pStyle w:val="TAL"/>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C35F7A">
            <w:pPr>
              <w:pStyle w:val="TAL"/>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C35F7A">
            <w:pPr>
              <w:pStyle w:val="TAL"/>
              <w:rPr>
                <w:rFonts w:cs="Arial"/>
                <w:i/>
                <w:szCs w:val="18"/>
                <w:lang w:eastAsia="ja-JP"/>
              </w:rPr>
            </w:pPr>
          </w:p>
        </w:tc>
        <w:tc>
          <w:tcPr>
            <w:tcW w:w="1872" w:type="dxa"/>
          </w:tcPr>
          <w:p w14:paraId="54071628" w14:textId="77777777" w:rsidR="005770EE" w:rsidRPr="00FD0425" w:rsidRDefault="005770EE" w:rsidP="00C35F7A">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EE9D6E5" w14:textId="77777777" w:rsidR="005770EE" w:rsidRPr="00FD0425" w:rsidRDefault="005770EE" w:rsidP="00C35F7A">
            <w:pPr>
              <w:pStyle w:val="TAL"/>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C35F7A">
            <w:pPr>
              <w:pStyle w:val="TAL"/>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BE6FC6">
            <w:pPr>
              <w:pStyle w:val="TAL"/>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C35F7A">
            <w:pPr>
              <w:pStyle w:val="TAL"/>
              <w:rPr>
                <w:rFonts w:cs="Arial"/>
                <w:lang w:eastAsia="ja-JP"/>
              </w:rPr>
            </w:pPr>
          </w:p>
        </w:tc>
        <w:tc>
          <w:tcPr>
            <w:tcW w:w="1440" w:type="dxa"/>
          </w:tcPr>
          <w:p w14:paraId="53A3034C" w14:textId="77777777" w:rsidR="005770EE" w:rsidRPr="00FD0425" w:rsidRDefault="005770EE" w:rsidP="00C35F7A">
            <w:pPr>
              <w:pStyle w:val="TAL"/>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C35F7A">
            <w:pPr>
              <w:pStyle w:val="TAL"/>
              <w:rPr>
                <w:rFonts w:cs="Arial"/>
                <w:lang w:eastAsia="ja-JP"/>
              </w:rPr>
            </w:pPr>
          </w:p>
        </w:tc>
        <w:tc>
          <w:tcPr>
            <w:tcW w:w="2880" w:type="dxa"/>
          </w:tcPr>
          <w:p w14:paraId="5033CEA9" w14:textId="77777777" w:rsidR="005770EE" w:rsidRPr="00FD0425" w:rsidRDefault="005770EE" w:rsidP="00C35F7A">
            <w:pPr>
              <w:pStyle w:val="TAL"/>
              <w:rPr>
                <w:lang w:eastAsia="ja-JP"/>
              </w:rPr>
            </w:pPr>
          </w:p>
        </w:tc>
      </w:tr>
      <w:tr w:rsidR="005770EE" w:rsidRPr="00FD0425" w14:paraId="57BF179B" w14:textId="77777777" w:rsidTr="00C35F7A">
        <w:tc>
          <w:tcPr>
            <w:tcW w:w="2448" w:type="dxa"/>
          </w:tcPr>
          <w:p w14:paraId="0CEC0065" w14:textId="77777777" w:rsidR="005770EE" w:rsidRPr="00FD0425" w:rsidRDefault="005770EE" w:rsidP="00BE6FC6">
            <w:pPr>
              <w:pStyle w:val="TAL"/>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C35F7A">
            <w:pPr>
              <w:pStyle w:val="TAL"/>
              <w:rPr>
                <w:rFonts w:cs="Arial"/>
                <w:lang w:eastAsia="ja-JP"/>
              </w:rPr>
            </w:pPr>
          </w:p>
        </w:tc>
        <w:tc>
          <w:tcPr>
            <w:tcW w:w="1440" w:type="dxa"/>
          </w:tcPr>
          <w:p w14:paraId="76E9C52B" w14:textId="77777777" w:rsidR="005770EE" w:rsidRPr="00FD0425" w:rsidRDefault="005770EE" w:rsidP="00C35F7A">
            <w:pPr>
              <w:pStyle w:val="TAL"/>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C35F7A">
            <w:pPr>
              <w:pStyle w:val="TAL"/>
              <w:rPr>
                <w:rFonts w:cs="Arial"/>
                <w:lang w:eastAsia="ja-JP"/>
              </w:rPr>
            </w:pPr>
          </w:p>
        </w:tc>
        <w:tc>
          <w:tcPr>
            <w:tcW w:w="2880" w:type="dxa"/>
          </w:tcPr>
          <w:p w14:paraId="44359C6F" w14:textId="77777777" w:rsidR="005770EE" w:rsidRPr="00FD0425" w:rsidRDefault="005770EE" w:rsidP="00C35F7A">
            <w:pPr>
              <w:pStyle w:val="TAL"/>
              <w:rPr>
                <w:lang w:eastAsia="ja-JP"/>
              </w:rPr>
            </w:pPr>
          </w:p>
        </w:tc>
      </w:tr>
      <w:tr w:rsidR="005770EE" w:rsidRPr="00FD0425" w14:paraId="1BE7BE39" w14:textId="77777777" w:rsidTr="00C35F7A">
        <w:tc>
          <w:tcPr>
            <w:tcW w:w="2448" w:type="dxa"/>
          </w:tcPr>
          <w:p w14:paraId="58F96CF9" w14:textId="77777777" w:rsidR="005770EE" w:rsidRPr="00FD0425" w:rsidRDefault="005770EE" w:rsidP="00BE6FC6">
            <w:pPr>
              <w:pStyle w:val="TAL"/>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C35F7A">
            <w:pPr>
              <w:pStyle w:val="TAL"/>
              <w:rPr>
                <w:rFonts w:cs="Arial"/>
                <w:lang w:eastAsia="ja-JP"/>
              </w:rPr>
            </w:pPr>
            <w:r w:rsidRPr="00FD0425">
              <w:rPr>
                <w:rFonts w:cs="Arial"/>
                <w:lang w:eastAsia="ja-JP"/>
              </w:rPr>
              <w:t>O</w:t>
            </w:r>
          </w:p>
        </w:tc>
        <w:tc>
          <w:tcPr>
            <w:tcW w:w="1440" w:type="dxa"/>
          </w:tcPr>
          <w:p w14:paraId="061BE0E2" w14:textId="77777777" w:rsidR="005770EE" w:rsidRPr="00FD0425" w:rsidRDefault="005770EE" w:rsidP="00C35F7A">
            <w:pPr>
              <w:pStyle w:val="TAL"/>
              <w:rPr>
                <w:rFonts w:cs="Arial"/>
                <w:i/>
                <w:lang w:eastAsia="ja-JP"/>
              </w:rPr>
            </w:pPr>
          </w:p>
        </w:tc>
        <w:tc>
          <w:tcPr>
            <w:tcW w:w="1872" w:type="dxa"/>
          </w:tcPr>
          <w:p w14:paraId="768F0176" w14:textId="77777777" w:rsidR="005770EE" w:rsidRPr="00FD0425" w:rsidRDefault="005770EE" w:rsidP="00C35F7A">
            <w:pPr>
              <w:pStyle w:val="TAL"/>
              <w:rPr>
                <w:rFonts w:cs="Arial"/>
                <w:lang w:eastAsia="ja-JP"/>
              </w:rPr>
            </w:pPr>
            <w:r w:rsidRPr="00FD0425">
              <w:rPr>
                <w:rFonts w:cs="Arial"/>
                <w:lang w:eastAsia="ja-JP"/>
              </w:rPr>
              <w:t>Transport Layer Address</w:t>
            </w:r>
          </w:p>
          <w:p w14:paraId="6737F105" w14:textId="77777777" w:rsidR="005770EE" w:rsidRPr="00FD0425" w:rsidRDefault="005770EE" w:rsidP="00C35F7A">
            <w:pPr>
              <w:pStyle w:val="TAL"/>
              <w:rPr>
                <w:rFonts w:cs="Arial"/>
                <w:lang w:eastAsia="ja-JP"/>
              </w:rPr>
            </w:pPr>
            <w:r w:rsidRPr="00FD0425">
              <w:rPr>
                <w:rFonts w:cs="Arial"/>
                <w:lang w:eastAsia="ja-JP"/>
              </w:rPr>
              <w:t>9.2.3.29</w:t>
            </w:r>
          </w:p>
        </w:tc>
        <w:tc>
          <w:tcPr>
            <w:tcW w:w="2880" w:type="dxa"/>
          </w:tcPr>
          <w:p w14:paraId="68262F0C" w14:textId="77777777" w:rsidR="005770EE" w:rsidRPr="00FD0425" w:rsidRDefault="005770EE" w:rsidP="00C35F7A">
            <w:pPr>
              <w:pStyle w:val="TAL"/>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BE6FC6">
            <w:pPr>
              <w:pStyle w:val="TAL"/>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C35F7A">
            <w:pPr>
              <w:pStyle w:val="TAL"/>
              <w:rPr>
                <w:rFonts w:cs="Arial"/>
                <w:lang w:eastAsia="ja-JP"/>
              </w:rPr>
            </w:pPr>
          </w:p>
        </w:tc>
        <w:tc>
          <w:tcPr>
            <w:tcW w:w="1440" w:type="dxa"/>
          </w:tcPr>
          <w:p w14:paraId="5065AF2E" w14:textId="77777777" w:rsidR="005770EE" w:rsidRPr="00FD0425" w:rsidRDefault="005770EE" w:rsidP="00C35F7A">
            <w:pPr>
              <w:pStyle w:val="TAL"/>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C35F7A">
            <w:pPr>
              <w:pStyle w:val="TAL"/>
              <w:rPr>
                <w:rFonts w:cs="Arial"/>
                <w:lang w:eastAsia="ja-JP"/>
              </w:rPr>
            </w:pPr>
          </w:p>
        </w:tc>
        <w:tc>
          <w:tcPr>
            <w:tcW w:w="2880" w:type="dxa"/>
          </w:tcPr>
          <w:p w14:paraId="25515FF4" w14:textId="77777777" w:rsidR="005770EE" w:rsidRPr="00FD0425" w:rsidRDefault="005770EE" w:rsidP="00C35F7A">
            <w:pPr>
              <w:pStyle w:val="TAL"/>
              <w:rPr>
                <w:lang w:eastAsia="ja-JP"/>
              </w:rPr>
            </w:pPr>
          </w:p>
        </w:tc>
      </w:tr>
      <w:tr w:rsidR="005770EE" w:rsidRPr="00FD0425" w14:paraId="46BB0800" w14:textId="77777777" w:rsidTr="00C35F7A">
        <w:tc>
          <w:tcPr>
            <w:tcW w:w="2448" w:type="dxa"/>
          </w:tcPr>
          <w:p w14:paraId="0FB35D71" w14:textId="77777777" w:rsidR="005770EE" w:rsidRPr="00FD0425" w:rsidRDefault="005770EE" w:rsidP="00BE6FC6">
            <w:pPr>
              <w:pStyle w:val="TAL"/>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C35F7A">
            <w:pPr>
              <w:pStyle w:val="TAL"/>
              <w:rPr>
                <w:rFonts w:cs="Arial"/>
                <w:lang w:eastAsia="ja-JP"/>
              </w:rPr>
            </w:pPr>
          </w:p>
        </w:tc>
        <w:tc>
          <w:tcPr>
            <w:tcW w:w="1440" w:type="dxa"/>
          </w:tcPr>
          <w:p w14:paraId="7D318E6D" w14:textId="77777777" w:rsidR="005770EE" w:rsidRPr="00FD0425" w:rsidRDefault="005770EE" w:rsidP="00C35F7A">
            <w:pPr>
              <w:pStyle w:val="TAL"/>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C35F7A">
            <w:pPr>
              <w:pStyle w:val="TAL"/>
              <w:rPr>
                <w:rFonts w:cs="Arial"/>
                <w:lang w:eastAsia="ja-JP"/>
              </w:rPr>
            </w:pPr>
          </w:p>
        </w:tc>
        <w:tc>
          <w:tcPr>
            <w:tcW w:w="2880" w:type="dxa"/>
          </w:tcPr>
          <w:p w14:paraId="249A18ED" w14:textId="77777777" w:rsidR="005770EE" w:rsidRPr="00FD0425" w:rsidRDefault="005770EE" w:rsidP="00C35F7A">
            <w:pPr>
              <w:pStyle w:val="TAL"/>
              <w:rPr>
                <w:lang w:eastAsia="ja-JP"/>
              </w:rPr>
            </w:pPr>
          </w:p>
        </w:tc>
      </w:tr>
      <w:tr w:rsidR="005770EE" w:rsidRPr="00FD0425" w14:paraId="484306E0" w14:textId="77777777" w:rsidTr="00C35F7A">
        <w:tc>
          <w:tcPr>
            <w:tcW w:w="2448" w:type="dxa"/>
          </w:tcPr>
          <w:p w14:paraId="102EC1EB" w14:textId="77777777" w:rsidR="005770EE" w:rsidRPr="00FD0425" w:rsidRDefault="005770EE" w:rsidP="00BE6FC6">
            <w:pPr>
              <w:pStyle w:val="TAL"/>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C35F7A">
            <w:pPr>
              <w:pStyle w:val="TAL"/>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C35F7A">
            <w:pPr>
              <w:pStyle w:val="TAL"/>
              <w:rPr>
                <w:rFonts w:cs="Arial"/>
                <w:i/>
                <w:lang w:eastAsia="ja-JP"/>
              </w:rPr>
            </w:pPr>
          </w:p>
        </w:tc>
        <w:tc>
          <w:tcPr>
            <w:tcW w:w="1872" w:type="dxa"/>
          </w:tcPr>
          <w:p w14:paraId="0A084D28" w14:textId="77777777" w:rsidR="005770EE" w:rsidRPr="00FD0425" w:rsidRDefault="005770EE" w:rsidP="00C35F7A">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7B84A755" w14:textId="77777777" w:rsidR="005770EE" w:rsidRPr="00FD0425" w:rsidRDefault="005770EE" w:rsidP="00C35F7A">
            <w:pPr>
              <w:pStyle w:val="TAL"/>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C35F7A">
            <w:pPr>
              <w:pStyle w:val="TAL"/>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5770EE"/>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C35F7A">
            <w:pPr>
              <w:pStyle w:val="TAH"/>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C35F7A">
            <w:pPr>
              <w:pStyle w:val="TAH"/>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C35F7A">
            <w:pPr>
              <w:pStyle w:val="TAL"/>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C35F7A">
            <w:pPr>
              <w:pStyle w:val="TAL"/>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C35F7A">
            <w:pPr>
              <w:pStyle w:val="TAL"/>
              <w:rPr>
                <w:rFonts w:cs="Arial"/>
                <w:lang w:eastAsia="ja-JP"/>
              </w:rPr>
            </w:pPr>
            <w:r w:rsidRPr="00FD0425">
              <w:t>maxnoofGTPTLAs</w:t>
            </w:r>
          </w:p>
        </w:tc>
        <w:tc>
          <w:tcPr>
            <w:tcW w:w="6192" w:type="dxa"/>
          </w:tcPr>
          <w:p w14:paraId="787F8C91" w14:textId="77777777" w:rsidR="005770EE" w:rsidRPr="00FD0425" w:rsidRDefault="005770EE" w:rsidP="00C35F7A">
            <w:pPr>
              <w:pStyle w:val="TAL"/>
              <w:rPr>
                <w:rFonts w:cs="Arial"/>
                <w:lang w:eastAsia="ja-JP"/>
              </w:rPr>
            </w:pPr>
            <w:r w:rsidRPr="00FD0425">
              <w:t>Maximum no. of GTP Transport Layer Addresses for a GTP end-point in the message. Value is 16.</w:t>
            </w:r>
          </w:p>
        </w:tc>
      </w:tr>
    </w:tbl>
    <w:p w14:paraId="56FAB4A8" w14:textId="77777777" w:rsidR="006E7207" w:rsidRPr="00FD0425" w:rsidRDefault="006E7207" w:rsidP="00F02090">
      <w:pPr>
        <w:rPr>
          <w:lang w:eastAsia="zh-CN"/>
        </w:rPr>
      </w:pPr>
    </w:p>
    <w:p w14:paraId="6AF173A2" w14:textId="77777777" w:rsidR="00F02090" w:rsidRPr="00FD0425" w:rsidRDefault="00F02090" w:rsidP="00F02090">
      <w:pPr>
        <w:sectPr w:rsidR="00F02090" w:rsidRPr="00FD0425">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pPr>
    </w:p>
    <w:p w14:paraId="4BEE0F8D" w14:textId="77777777" w:rsidR="00FC46C7" w:rsidRPr="00FD0425" w:rsidRDefault="00FC46C7" w:rsidP="00FC46C7">
      <w:pPr>
        <w:pStyle w:val="Heading4"/>
      </w:pPr>
      <w:bookmarkStart w:id="7701" w:name="_Toc29991609"/>
      <w:bookmarkStart w:id="7702" w:name="_Toc36556010"/>
      <w:bookmarkStart w:id="7703" w:name="_Toc44497755"/>
      <w:bookmarkStart w:id="7704" w:name="_Toc45108142"/>
      <w:bookmarkStart w:id="7705" w:name="_Toc45901762"/>
      <w:bookmarkStart w:id="7706" w:name="_Toc51850843"/>
      <w:bookmarkStart w:id="7707" w:name="_Toc56693847"/>
      <w:bookmarkStart w:id="7708" w:name="_Toc64447391"/>
      <w:bookmarkStart w:id="7709" w:name="_Toc66286885"/>
      <w:bookmarkStart w:id="7710" w:name="_Toc74151580"/>
      <w:bookmarkStart w:id="7711" w:name="_Toc88654053"/>
      <w:bookmarkStart w:id="7712" w:name="_Toc97904409"/>
      <w:bookmarkStart w:id="7713" w:name="_Toc105175450"/>
      <w:bookmarkStart w:id="7714" w:name="_Toc113826480"/>
      <w:bookmarkStart w:id="7715" w:name="_Toc120032606"/>
      <w:r w:rsidRPr="00FD0425">
        <w:t>9.2.3.97</w:t>
      </w:r>
      <w:r w:rsidRPr="00FD0425">
        <w:tab/>
      </w:r>
      <w:r w:rsidRPr="00FD0425">
        <w:rPr>
          <w:lang w:eastAsia="ja-JP"/>
        </w:rPr>
        <w:t>NG-RAN Trace ID</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6D77E40" w14:textId="77777777" w:rsidR="00FC46C7" w:rsidRPr="00FD0425" w:rsidRDefault="00FC46C7" w:rsidP="00FC46C7">
      <w:pPr>
        <w:keepNext/>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C46C7" w:rsidRPr="00FD0425" w14:paraId="281BE92C" w14:textId="77777777" w:rsidTr="00AD2517">
        <w:tblPrEx>
          <w:tblCellMar>
            <w:top w:w="0" w:type="dxa"/>
            <w:bottom w:w="0" w:type="dxa"/>
          </w:tblCellMar>
        </w:tblPrEx>
        <w:tc>
          <w:tcPr>
            <w:tcW w:w="2304" w:type="dxa"/>
          </w:tcPr>
          <w:p w14:paraId="1413118E" w14:textId="77777777" w:rsidR="00FC46C7" w:rsidRPr="00FD0425" w:rsidRDefault="00FC46C7" w:rsidP="00AD2517">
            <w:pPr>
              <w:pStyle w:val="TAH"/>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AD2517">
            <w:pPr>
              <w:pStyle w:val="TAH"/>
              <w:rPr>
                <w:rFonts w:cs="Arial"/>
                <w:lang w:eastAsia="ja-JP"/>
              </w:rPr>
            </w:pPr>
            <w:r w:rsidRPr="00FD0425">
              <w:rPr>
                <w:rFonts w:cs="Arial"/>
                <w:lang w:eastAsia="ja-JP"/>
              </w:rPr>
              <w:t>Presence</w:t>
            </w:r>
          </w:p>
        </w:tc>
        <w:tc>
          <w:tcPr>
            <w:tcW w:w="1080" w:type="dxa"/>
          </w:tcPr>
          <w:p w14:paraId="05F28DB7" w14:textId="77777777" w:rsidR="00FC46C7" w:rsidRPr="00FD0425" w:rsidRDefault="00FC46C7" w:rsidP="00AD2517">
            <w:pPr>
              <w:pStyle w:val="TAH"/>
              <w:rPr>
                <w:rFonts w:cs="Arial"/>
                <w:lang w:eastAsia="ja-JP"/>
              </w:rPr>
            </w:pPr>
            <w:r w:rsidRPr="00FD0425">
              <w:rPr>
                <w:rFonts w:cs="Arial"/>
                <w:lang w:eastAsia="ja-JP"/>
              </w:rPr>
              <w:t>Range</w:t>
            </w:r>
          </w:p>
        </w:tc>
        <w:tc>
          <w:tcPr>
            <w:tcW w:w="2592" w:type="dxa"/>
          </w:tcPr>
          <w:p w14:paraId="45335177" w14:textId="77777777" w:rsidR="00FC46C7" w:rsidRPr="00FD0425" w:rsidRDefault="00FC46C7" w:rsidP="00AD2517">
            <w:pPr>
              <w:pStyle w:val="TAH"/>
              <w:rPr>
                <w:rFonts w:cs="Arial"/>
                <w:lang w:eastAsia="ja-JP"/>
              </w:rPr>
            </w:pPr>
            <w:r w:rsidRPr="00FD0425">
              <w:rPr>
                <w:rFonts w:cs="Arial"/>
                <w:lang w:eastAsia="ja-JP"/>
              </w:rPr>
              <w:t>IE type and reference</w:t>
            </w:r>
          </w:p>
        </w:tc>
        <w:tc>
          <w:tcPr>
            <w:tcW w:w="2520" w:type="dxa"/>
          </w:tcPr>
          <w:p w14:paraId="5CC90D9B" w14:textId="77777777" w:rsidR="00FC46C7" w:rsidRPr="00FD0425" w:rsidRDefault="00FC46C7" w:rsidP="00AD2517">
            <w:pPr>
              <w:pStyle w:val="TAH"/>
              <w:rPr>
                <w:rFonts w:cs="Arial"/>
                <w:lang w:eastAsia="ja-JP"/>
              </w:rPr>
            </w:pPr>
            <w:r w:rsidRPr="00FD0425">
              <w:rPr>
                <w:rFonts w:cs="Arial"/>
                <w:lang w:eastAsia="ja-JP"/>
              </w:rPr>
              <w:t>Semantics description</w:t>
            </w:r>
          </w:p>
        </w:tc>
      </w:tr>
      <w:tr w:rsidR="00FC46C7" w:rsidRPr="00FD0425" w14:paraId="0A6D5CC4" w14:textId="77777777" w:rsidTr="00AD2517">
        <w:tblPrEx>
          <w:tblCellMar>
            <w:top w:w="0" w:type="dxa"/>
            <w:bottom w:w="0" w:type="dxa"/>
          </w:tblCellMar>
        </w:tblPrEx>
        <w:tc>
          <w:tcPr>
            <w:tcW w:w="2304" w:type="dxa"/>
          </w:tcPr>
          <w:p w14:paraId="51CD0C1C" w14:textId="77777777" w:rsidR="00FC46C7" w:rsidRPr="00FD0425" w:rsidRDefault="00FC46C7" w:rsidP="00AD2517">
            <w:pPr>
              <w:pStyle w:val="TAL"/>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AD2517">
            <w:pPr>
              <w:pStyle w:val="TAL"/>
              <w:rPr>
                <w:rFonts w:cs="Arial"/>
                <w:lang w:eastAsia="ja-JP"/>
              </w:rPr>
            </w:pPr>
            <w:r w:rsidRPr="00FD0425">
              <w:rPr>
                <w:rFonts w:cs="Arial"/>
                <w:lang w:eastAsia="ja-JP"/>
              </w:rPr>
              <w:t>M</w:t>
            </w:r>
          </w:p>
        </w:tc>
        <w:tc>
          <w:tcPr>
            <w:tcW w:w="1080" w:type="dxa"/>
          </w:tcPr>
          <w:p w14:paraId="06CD192E" w14:textId="77777777" w:rsidR="00FC46C7" w:rsidRPr="00FD0425" w:rsidRDefault="00FC46C7" w:rsidP="00AD2517">
            <w:pPr>
              <w:pStyle w:val="TAL"/>
              <w:rPr>
                <w:i/>
                <w:lang w:eastAsia="ja-JP"/>
              </w:rPr>
            </w:pPr>
          </w:p>
        </w:tc>
        <w:tc>
          <w:tcPr>
            <w:tcW w:w="2592" w:type="dxa"/>
          </w:tcPr>
          <w:p w14:paraId="054BB8BB" w14:textId="77777777" w:rsidR="00FC46C7" w:rsidRPr="00FD0425" w:rsidRDefault="00FC46C7" w:rsidP="00AD2517">
            <w:pPr>
              <w:pStyle w:val="TAL"/>
              <w:rPr>
                <w:lang w:eastAsia="ja-JP"/>
              </w:rPr>
            </w:pPr>
            <w:r w:rsidRPr="00FD0425">
              <w:rPr>
                <w:rFonts w:cs="Arial"/>
                <w:lang w:eastAsia="ja-JP"/>
              </w:rPr>
              <w:t>OCTET STRING (SIZE(8))</w:t>
            </w:r>
          </w:p>
        </w:tc>
        <w:tc>
          <w:tcPr>
            <w:tcW w:w="2520" w:type="dxa"/>
          </w:tcPr>
          <w:p w14:paraId="44FA8831" w14:textId="77777777" w:rsidR="00FC46C7" w:rsidRPr="00FD0425" w:rsidRDefault="00FC46C7" w:rsidP="00AD2517">
            <w:pPr>
              <w:pStyle w:val="TAL"/>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AD2517">
            <w:pPr>
              <w:pStyle w:val="TAL"/>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FC46C7">
      <w:pPr>
        <w:rPr>
          <w:highlight w:val="yellow"/>
        </w:rPr>
      </w:pPr>
    </w:p>
    <w:p w14:paraId="4BBECA09" w14:textId="77777777" w:rsidR="0073558E" w:rsidRPr="00FD0425" w:rsidRDefault="0073558E" w:rsidP="0073558E">
      <w:pPr>
        <w:pStyle w:val="Heading4"/>
        <w:rPr>
          <w:rFonts w:eastAsia="Batang"/>
        </w:rPr>
      </w:pPr>
      <w:bookmarkStart w:id="7716" w:name="_Toc29991610"/>
      <w:bookmarkStart w:id="7717" w:name="_Toc36556011"/>
      <w:bookmarkStart w:id="7718" w:name="_Toc44497756"/>
      <w:bookmarkStart w:id="7719" w:name="_Toc45108143"/>
      <w:bookmarkStart w:id="7720" w:name="_Toc45901763"/>
      <w:bookmarkStart w:id="7721" w:name="_Toc51850844"/>
      <w:bookmarkStart w:id="7722" w:name="_Toc56693848"/>
      <w:bookmarkStart w:id="7723" w:name="_Toc64447392"/>
      <w:bookmarkStart w:id="7724" w:name="_Toc66286886"/>
      <w:bookmarkStart w:id="7725" w:name="_Toc74151581"/>
      <w:bookmarkStart w:id="7726" w:name="_Toc88654054"/>
      <w:bookmarkStart w:id="7727" w:name="_Toc97904410"/>
      <w:bookmarkStart w:id="7728" w:name="_Toc105175451"/>
      <w:bookmarkStart w:id="7729" w:name="_Toc113826481"/>
      <w:bookmarkStart w:id="7730" w:name="_Toc120032607"/>
      <w:r w:rsidRPr="00FD0425">
        <w:rPr>
          <w:rFonts w:eastAsia="Batang"/>
        </w:rPr>
        <w:t>9.2.3.98</w:t>
      </w:r>
      <w:r w:rsidRPr="00FD0425">
        <w:rPr>
          <w:rFonts w:eastAsia="Batang"/>
        </w:rPr>
        <w:tab/>
        <w:t>Non-GBR Resources Offered</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715989B7" w14:textId="77777777" w:rsidR="0073558E" w:rsidRPr="00FD0425" w:rsidRDefault="0073558E" w:rsidP="00BE6FC6">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73558E" w:rsidRPr="00FD0425" w14:paraId="4734EF3E" w14:textId="77777777" w:rsidTr="00AD2517">
        <w:tblPrEx>
          <w:tblCellMar>
            <w:top w:w="0" w:type="dxa"/>
            <w:bottom w:w="0" w:type="dxa"/>
          </w:tblCellMar>
        </w:tblPrEx>
        <w:tc>
          <w:tcPr>
            <w:tcW w:w="2304" w:type="dxa"/>
          </w:tcPr>
          <w:p w14:paraId="13053881" w14:textId="77777777" w:rsidR="0073558E" w:rsidRPr="00FD0425" w:rsidRDefault="0073558E" w:rsidP="00AD2517">
            <w:pPr>
              <w:pStyle w:val="TAH"/>
            </w:pPr>
            <w:r w:rsidRPr="00FD0425">
              <w:t>IE/Group Name</w:t>
            </w:r>
          </w:p>
        </w:tc>
        <w:tc>
          <w:tcPr>
            <w:tcW w:w="1080" w:type="dxa"/>
          </w:tcPr>
          <w:p w14:paraId="4A556CA1" w14:textId="77777777" w:rsidR="0073558E" w:rsidRPr="00FD0425" w:rsidRDefault="0073558E" w:rsidP="00AD2517">
            <w:pPr>
              <w:pStyle w:val="TAH"/>
            </w:pPr>
            <w:r w:rsidRPr="00FD0425">
              <w:t>Presence</w:t>
            </w:r>
          </w:p>
        </w:tc>
        <w:tc>
          <w:tcPr>
            <w:tcW w:w="1080" w:type="dxa"/>
          </w:tcPr>
          <w:p w14:paraId="4A352611" w14:textId="77777777" w:rsidR="0073558E" w:rsidRPr="00FD0425" w:rsidRDefault="0073558E" w:rsidP="00AD2517">
            <w:pPr>
              <w:pStyle w:val="TAH"/>
            </w:pPr>
            <w:r w:rsidRPr="00FD0425">
              <w:t>Range</w:t>
            </w:r>
          </w:p>
        </w:tc>
        <w:tc>
          <w:tcPr>
            <w:tcW w:w="2592" w:type="dxa"/>
          </w:tcPr>
          <w:p w14:paraId="74024240" w14:textId="77777777" w:rsidR="0073558E" w:rsidRPr="00FD0425" w:rsidRDefault="0073558E" w:rsidP="00AD2517">
            <w:pPr>
              <w:pStyle w:val="TAH"/>
            </w:pPr>
            <w:r w:rsidRPr="00FD0425">
              <w:t>IE type and reference</w:t>
            </w:r>
          </w:p>
        </w:tc>
        <w:tc>
          <w:tcPr>
            <w:tcW w:w="2520" w:type="dxa"/>
          </w:tcPr>
          <w:p w14:paraId="15B4768E" w14:textId="77777777" w:rsidR="0073558E" w:rsidRPr="00FD0425" w:rsidRDefault="0073558E" w:rsidP="00AD2517">
            <w:pPr>
              <w:pStyle w:val="TAH"/>
            </w:pPr>
            <w:r w:rsidRPr="00FD0425">
              <w:t>Semantics description</w:t>
            </w:r>
          </w:p>
        </w:tc>
      </w:tr>
      <w:tr w:rsidR="0073558E" w:rsidRPr="00FD0425" w14:paraId="65AA4865" w14:textId="77777777" w:rsidTr="00AD2517">
        <w:tblPrEx>
          <w:tblCellMar>
            <w:top w:w="0" w:type="dxa"/>
            <w:bottom w:w="0" w:type="dxa"/>
          </w:tblCellMar>
        </w:tblPrEx>
        <w:tc>
          <w:tcPr>
            <w:tcW w:w="2304" w:type="dxa"/>
          </w:tcPr>
          <w:p w14:paraId="54CAE634" w14:textId="77777777" w:rsidR="0073558E" w:rsidRPr="00FD0425" w:rsidRDefault="0073558E" w:rsidP="00AD2517">
            <w:pPr>
              <w:pStyle w:val="TAL"/>
              <w:rPr>
                <w:rFonts w:eastAsia="Batang"/>
              </w:rPr>
            </w:pPr>
            <w:r w:rsidRPr="00FD0425">
              <w:rPr>
                <w:lang w:eastAsia="ja-JP"/>
              </w:rPr>
              <w:t>Non-GBR Resources Offered</w:t>
            </w:r>
          </w:p>
        </w:tc>
        <w:tc>
          <w:tcPr>
            <w:tcW w:w="1080" w:type="dxa"/>
          </w:tcPr>
          <w:p w14:paraId="06EE3A14" w14:textId="77777777" w:rsidR="0073558E" w:rsidRPr="00FD0425" w:rsidRDefault="0073558E" w:rsidP="00AD2517">
            <w:pPr>
              <w:pStyle w:val="TAL"/>
            </w:pPr>
            <w:r w:rsidRPr="00FD0425">
              <w:t>M</w:t>
            </w:r>
          </w:p>
        </w:tc>
        <w:tc>
          <w:tcPr>
            <w:tcW w:w="1080" w:type="dxa"/>
          </w:tcPr>
          <w:p w14:paraId="7C36B4EE" w14:textId="77777777" w:rsidR="0073558E" w:rsidRPr="00FD0425" w:rsidRDefault="0073558E" w:rsidP="00AD2517">
            <w:pPr>
              <w:pStyle w:val="TAL"/>
              <w:rPr>
                <w:i/>
              </w:rPr>
            </w:pPr>
          </w:p>
        </w:tc>
        <w:tc>
          <w:tcPr>
            <w:tcW w:w="2592" w:type="dxa"/>
          </w:tcPr>
          <w:p w14:paraId="59C7F9FB" w14:textId="77777777" w:rsidR="0073558E" w:rsidRPr="00FD0425" w:rsidRDefault="0073558E" w:rsidP="00AD2517">
            <w:pPr>
              <w:pStyle w:val="TAL"/>
            </w:pPr>
            <w:r w:rsidRPr="00FD0425">
              <w:rPr>
                <w:iCs/>
                <w:lang w:eastAsia="ja-JP"/>
              </w:rPr>
              <w:t>ENUMERATED (true, …)</w:t>
            </w:r>
          </w:p>
        </w:tc>
        <w:tc>
          <w:tcPr>
            <w:tcW w:w="2520" w:type="dxa"/>
          </w:tcPr>
          <w:p w14:paraId="67CE0532" w14:textId="77777777" w:rsidR="0073558E" w:rsidRPr="00FD0425" w:rsidRDefault="0073558E" w:rsidP="00AD2517">
            <w:pPr>
              <w:pStyle w:val="TAL"/>
            </w:pPr>
          </w:p>
        </w:tc>
      </w:tr>
    </w:tbl>
    <w:p w14:paraId="50A846D9" w14:textId="77777777" w:rsidR="00F02090" w:rsidRDefault="00F02090" w:rsidP="00F02090"/>
    <w:p w14:paraId="62B2CBD8" w14:textId="77777777" w:rsidR="00F26C0D" w:rsidRPr="00F32326" w:rsidRDefault="00F26C0D" w:rsidP="00F26C0D">
      <w:pPr>
        <w:pStyle w:val="Heading4"/>
        <w:rPr>
          <w:rFonts w:eastAsia="SimSun"/>
        </w:rPr>
      </w:pPr>
      <w:bookmarkStart w:id="7731" w:name="_Toc36556012"/>
      <w:bookmarkStart w:id="7732" w:name="_Toc44497757"/>
      <w:bookmarkStart w:id="7733" w:name="_Toc45108144"/>
      <w:bookmarkStart w:id="7734" w:name="_Toc45901764"/>
      <w:bookmarkStart w:id="7735" w:name="_Toc51850845"/>
      <w:bookmarkStart w:id="7736" w:name="_Toc56693849"/>
      <w:bookmarkStart w:id="7737" w:name="_Toc64447393"/>
      <w:bookmarkStart w:id="7738" w:name="_Toc66286887"/>
      <w:bookmarkStart w:id="7739" w:name="_Toc74151582"/>
      <w:bookmarkStart w:id="7740" w:name="_Toc88654055"/>
      <w:bookmarkStart w:id="7741" w:name="_Toc97904411"/>
      <w:bookmarkStart w:id="7742" w:name="_Toc105175452"/>
      <w:bookmarkStart w:id="7743" w:name="_Toc113826482"/>
      <w:bookmarkStart w:id="7744" w:name="_Toc120032608"/>
      <w:r>
        <w:rPr>
          <w:rFonts w:eastAsia="SimSun"/>
        </w:rPr>
        <w:t>9.2.3.99</w:t>
      </w:r>
      <w:r w:rsidRPr="00F32326">
        <w:rPr>
          <w:rFonts w:eastAsia="SimSun"/>
        </w:rPr>
        <w:tab/>
      </w:r>
      <w:r>
        <w:rPr>
          <w:rFonts w:eastAsia="SimSun"/>
        </w:rPr>
        <w:t>Extended RAT Restriction Information</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0431595" w14:textId="77777777" w:rsidR="00F26C0D" w:rsidRPr="00F32326" w:rsidRDefault="00F26C0D" w:rsidP="00F26C0D">
      <w:pPr>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F26C0D" w:rsidRPr="00F32326" w14:paraId="4153C44B" w14:textId="77777777" w:rsidTr="00B21406">
        <w:trPr>
          <w:jc w:val="center"/>
        </w:trPr>
        <w:tc>
          <w:tcPr>
            <w:tcW w:w="2552" w:type="dxa"/>
          </w:tcPr>
          <w:p w14:paraId="289FAF20" w14:textId="77777777" w:rsidR="00F26C0D" w:rsidRPr="00F32326" w:rsidRDefault="00F26C0D" w:rsidP="008A2516">
            <w:pPr>
              <w:pStyle w:val="TAH"/>
              <w:rPr>
                <w:rFonts w:cs="Arial"/>
                <w:lang w:eastAsia="ja-JP"/>
              </w:rPr>
            </w:pPr>
            <w:r w:rsidRPr="00F32326">
              <w:rPr>
                <w:rFonts w:cs="Arial"/>
                <w:lang w:eastAsia="ja-JP"/>
              </w:rPr>
              <w:t>IE/Group Name</w:t>
            </w:r>
          </w:p>
        </w:tc>
        <w:tc>
          <w:tcPr>
            <w:tcW w:w="1134" w:type="dxa"/>
          </w:tcPr>
          <w:p w14:paraId="110E28BC" w14:textId="77777777" w:rsidR="00F26C0D" w:rsidRPr="00F32326" w:rsidRDefault="00F26C0D" w:rsidP="008A2516">
            <w:pPr>
              <w:pStyle w:val="TAH"/>
              <w:rPr>
                <w:rFonts w:cs="Arial"/>
                <w:lang w:eastAsia="ja-JP"/>
              </w:rPr>
            </w:pPr>
            <w:r w:rsidRPr="00F32326">
              <w:rPr>
                <w:rFonts w:cs="Arial"/>
                <w:lang w:eastAsia="ja-JP"/>
              </w:rPr>
              <w:t>Presence</w:t>
            </w:r>
          </w:p>
        </w:tc>
        <w:tc>
          <w:tcPr>
            <w:tcW w:w="922" w:type="dxa"/>
          </w:tcPr>
          <w:p w14:paraId="673D6872" w14:textId="77777777" w:rsidR="00F26C0D" w:rsidRPr="00F32326" w:rsidRDefault="00F26C0D" w:rsidP="008A2516">
            <w:pPr>
              <w:pStyle w:val="TAH"/>
              <w:rPr>
                <w:rFonts w:cs="Arial"/>
                <w:lang w:eastAsia="ja-JP"/>
              </w:rPr>
            </w:pPr>
            <w:r w:rsidRPr="00F32326">
              <w:rPr>
                <w:rFonts w:cs="Arial"/>
                <w:lang w:eastAsia="ja-JP"/>
              </w:rPr>
              <w:t>Range</w:t>
            </w:r>
          </w:p>
        </w:tc>
        <w:tc>
          <w:tcPr>
            <w:tcW w:w="2338" w:type="dxa"/>
          </w:tcPr>
          <w:p w14:paraId="39DCC770" w14:textId="77777777" w:rsidR="00F26C0D" w:rsidRPr="00F32326" w:rsidRDefault="00F26C0D" w:rsidP="008A2516">
            <w:pPr>
              <w:pStyle w:val="TAH"/>
              <w:rPr>
                <w:rFonts w:cs="Arial"/>
                <w:lang w:eastAsia="ja-JP"/>
              </w:rPr>
            </w:pPr>
            <w:r w:rsidRPr="00F32326">
              <w:rPr>
                <w:rFonts w:cs="Arial"/>
                <w:lang w:eastAsia="ja-JP"/>
              </w:rPr>
              <w:t>IE type and reference</w:t>
            </w:r>
          </w:p>
        </w:tc>
        <w:tc>
          <w:tcPr>
            <w:tcW w:w="2410" w:type="dxa"/>
          </w:tcPr>
          <w:p w14:paraId="65DBEE59" w14:textId="77777777" w:rsidR="00F26C0D" w:rsidRPr="00F32326" w:rsidRDefault="00F26C0D" w:rsidP="008A2516">
            <w:pPr>
              <w:pStyle w:val="TAH"/>
              <w:rPr>
                <w:rFonts w:cs="Arial"/>
                <w:lang w:eastAsia="ja-JP"/>
              </w:rPr>
            </w:pPr>
            <w:r w:rsidRPr="00F32326">
              <w:rPr>
                <w:rFonts w:cs="Arial"/>
                <w:lang w:eastAsia="ja-JP"/>
              </w:rPr>
              <w:t>Semantics description</w:t>
            </w:r>
          </w:p>
        </w:tc>
      </w:tr>
      <w:tr w:rsidR="00F26C0D" w:rsidRPr="00F32326" w14:paraId="3FD644BB" w14:textId="77777777" w:rsidTr="00B21406">
        <w:trPr>
          <w:jc w:val="center"/>
        </w:trPr>
        <w:tc>
          <w:tcPr>
            <w:tcW w:w="2552" w:type="dxa"/>
          </w:tcPr>
          <w:p w14:paraId="459E43AB" w14:textId="77777777" w:rsidR="00F26C0D" w:rsidRPr="00F32326" w:rsidRDefault="00F26C0D" w:rsidP="008A2516">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6396C977" w14:textId="77777777" w:rsidR="00F26C0D" w:rsidRPr="00F32326" w:rsidRDefault="00F26C0D" w:rsidP="008A2516">
            <w:pPr>
              <w:pStyle w:val="TAL"/>
              <w:rPr>
                <w:rFonts w:cs="Arial"/>
                <w:lang w:eastAsia="ja-JP"/>
              </w:rPr>
            </w:pPr>
            <w:r w:rsidRPr="00F32326">
              <w:rPr>
                <w:rFonts w:cs="Arial"/>
                <w:lang w:eastAsia="ja-JP"/>
              </w:rPr>
              <w:t>M</w:t>
            </w:r>
          </w:p>
        </w:tc>
        <w:tc>
          <w:tcPr>
            <w:tcW w:w="922" w:type="dxa"/>
          </w:tcPr>
          <w:p w14:paraId="2ABBCBF9" w14:textId="77777777" w:rsidR="00F26C0D" w:rsidRPr="00F32326" w:rsidRDefault="00F26C0D" w:rsidP="008A2516">
            <w:pPr>
              <w:pStyle w:val="TAL"/>
              <w:rPr>
                <w:rFonts w:cs="Arial"/>
                <w:lang w:eastAsia="ja-JP"/>
              </w:rPr>
            </w:pPr>
          </w:p>
        </w:tc>
        <w:tc>
          <w:tcPr>
            <w:tcW w:w="2338" w:type="dxa"/>
          </w:tcPr>
          <w:p w14:paraId="018CDEF6" w14:textId="77777777" w:rsidR="00F26C0D" w:rsidRPr="009F5A10" w:rsidRDefault="00F26C0D" w:rsidP="008A2516">
            <w:pPr>
              <w:pStyle w:val="TAL"/>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8A2516">
            <w:pPr>
              <w:pStyle w:val="TAL"/>
              <w:rPr>
                <w:lang w:eastAsia="ja-JP"/>
              </w:rPr>
            </w:pPr>
            <w:r w:rsidRPr="009F5A10">
              <w:rPr>
                <w:lang w:eastAsia="ja-JP"/>
              </w:rPr>
              <w:t>e-UTRA (0),</w:t>
            </w:r>
          </w:p>
          <w:p w14:paraId="2F73C0A3" w14:textId="77777777" w:rsidR="00F26C0D" w:rsidRPr="009F5A10" w:rsidRDefault="00F26C0D" w:rsidP="008A2516">
            <w:pPr>
              <w:pStyle w:val="TAL"/>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8A2516">
            <w:pPr>
              <w:pStyle w:val="TAL"/>
              <w:rPr>
                <w:rFonts w:cs="Arial"/>
                <w:lang w:eastAsia="ja-JP"/>
              </w:rPr>
            </w:pPr>
            <w:r w:rsidRPr="009F5A10">
              <w:rPr>
                <w:lang w:eastAsia="ja-JP"/>
              </w:rPr>
              <w:t>(SIZE(8, …))</w:t>
            </w:r>
          </w:p>
        </w:tc>
        <w:tc>
          <w:tcPr>
            <w:tcW w:w="2410" w:type="dxa"/>
          </w:tcPr>
          <w:p w14:paraId="74C17CF8" w14:textId="77777777" w:rsidR="00F26C0D" w:rsidRPr="009F5A10" w:rsidRDefault="00F26C0D" w:rsidP="008A2516">
            <w:pPr>
              <w:pStyle w:val="TAL"/>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8A2516">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8A2516">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8A2516">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8A2516">
            <w:pPr>
              <w:pStyle w:val="TAL"/>
              <w:rPr>
                <w:lang w:eastAsia="ja-JP"/>
              </w:rPr>
            </w:pPr>
            <w:r>
              <w:rPr>
                <w:lang w:eastAsia="ja-JP"/>
              </w:rPr>
              <w:t>The Primary RAT is the RAT used in the access cell, or target cell.</w:t>
            </w:r>
          </w:p>
        </w:tc>
      </w:tr>
      <w:tr w:rsidR="00F26C0D" w:rsidRPr="00F32326" w14:paraId="1B55DE2F" w14:textId="77777777" w:rsidTr="00B21406">
        <w:trPr>
          <w:jc w:val="center"/>
        </w:trPr>
        <w:tc>
          <w:tcPr>
            <w:tcW w:w="2552" w:type="dxa"/>
          </w:tcPr>
          <w:p w14:paraId="1A179353" w14:textId="77777777" w:rsidR="00F26C0D" w:rsidRPr="00F32326" w:rsidRDefault="00F26C0D" w:rsidP="008A2516">
            <w:pPr>
              <w:pStyle w:val="TAL"/>
              <w:rPr>
                <w:rFonts w:cs="Arial"/>
                <w:lang w:eastAsia="zh-CN"/>
              </w:rPr>
            </w:pPr>
            <w:r>
              <w:rPr>
                <w:rFonts w:cs="Arial"/>
                <w:lang w:eastAsia="zh-CN"/>
              </w:rPr>
              <w:t>Secondary RAT Restriction</w:t>
            </w:r>
          </w:p>
        </w:tc>
        <w:tc>
          <w:tcPr>
            <w:tcW w:w="1134" w:type="dxa"/>
          </w:tcPr>
          <w:p w14:paraId="157BA561" w14:textId="77777777" w:rsidR="00F26C0D" w:rsidRPr="00F32326" w:rsidRDefault="00F26C0D" w:rsidP="008A2516">
            <w:pPr>
              <w:pStyle w:val="TAL"/>
              <w:rPr>
                <w:rFonts w:cs="Arial"/>
                <w:lang w:eastAsia="ja-JP"/>
              </w:rPr>
            </w:pPr>
            <w:r>
              <w:rPr>
                <w:rFonts w:cs="Arial"/>
                <w:lang w:eastAsia="ja-JP"/>
              </w:rPr>
              <w:t>M</w:t>
            </w:r>
          </w:p>
        </w:tc>
        <w:tc>
          <w:tcPr>
            <w:tcW w:w="922" w:type="dxa"/>
          </w:tcPr>
          <w:p w14:paraId="438445FE" w14:textId="77777777" w:rsidR="00F26C0D" w:rsidRPr="00F32326" w:rsidRDefault="00F26C0D" w:rsidP="008A2516">
            <w:pPr>
              <w:pStyle w:val="TAL"/>
              <w:rPr>
                <w:rFonts w:cs="Arial"/>
                <w:lang w:eastAsia="ja-JP"/>
              </w:rPr>
            </w:pPr>
          </w:p>
        </w:tc>
        <w:tc>
          <w:tcPr>
            <w:tcW w:w="2338" w:type="dxa"/>
          </w:tcPr>
          <w:p w14:paraId="447DED40" w14:textId="77777777" w:rsidR="00F26C0D" w:rsidRPr="009F5A10" w:rsidRDefault="00F26C0D" w:rsidP="008A2516">
            <w:pPr>
              <w:pStyle w:val="TAL"/>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8A2516">
            <w:pPr>
              <w:pStyle w:val="TAL"/>
              <w:rPr>
                <w:lang w:eastAsia="ja-JP"/>
              </w:rPr>
            </w:pPr>
            <w:r>
              <w:rPr>
                <w:lang w:eastAsia="ja-JP"/>
              </w:rPr>
              <w:t>e-UTRA (0),</w:t>
            </w:r>
          </w:p>
          <w:p w14:paraId="59E399DF" w14:textId="77777777" w:rsidR="00F26C0D" w:rsidRPr="009F5A10" w:rsidRDefault="00F26C0D" w:rsidP="008A2516">
            <w:pPr>
              <w:pStyle w:val="TAL"/>
              <w:rPr>
                <w:lang w:eastAsia="ja-JP"/>
              </w:rPr>
            </w:pPr>
            <w:r>
              <w:rPr>
                <w:lang w:eastAsia="ja-JP"/>
              </w:rPr>
              <w:t>nR (1), e-UTRA-unlicensed (2), nR-unlicensed (3)</w:t>
            </w:r>
            <w:r w:rsidRPr="009F5A10">
              <w:rPr>
                <w:lang w:eastAsia="ja-JP"/>
              </w:rPr>
              <w:t>}</w:t>
            </w:r>
          </w:p>
          <w:p w14:paraId="0B92D5A9" w14:textId="77777777" w:rsidR="00F26C0D" w:rsidRPr="00F32326" w:rsidRDefault="00F26C0D" w:rsidP="008A2516">
            <w:pPr>
              <w:pStyle w:val="TAL"/>
              <w:rPr>
                <w:rFonts w:cs="Arial"/>
                <w:lang w:eastAsia="ja-JP"/>
              </w:rPr>
            </w:pPr>
            <w:r w:rsidRPr="009F5A10">
              <w:rPr>
                <w:lang w:eastAsia="ja-JP"/>
              </w:rPr>
              <w:t>(SIZE(8, …))</w:t>
            </w:r>
          </w:p>
        </w:tc>
        <w:tc>
          <w:tcPr>
            <w:tcW w:w="2410" w:type="dxa"/>
          </w:tcPr>
          <w:p w14:paraId="1B1B591D" w14:textId="77777777" w:rsidR="00F26C0D" w:rsidRPr="009F5A10" w:rsidRDefault="00F26C0D" w:rsidP="008A2516">
            <w:pPr>
              <w:pStyle w:val="TAL"/>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8A2516">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8A2516">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8A2516">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8A2516">
            <w:pPr>
              <w:pStyle w:val="TAL"/>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F02090"/>
    <w:p w14:paraId="6031B719" w14:textId="77777777" w:rsidR="005B601F" w:rsidRPr="007E6716" w:rsidRDefault="00D07A0A" w:rsidP="005B601F">
      <w:pPr>
        <w:pStyle w:val="Heading4"/>
      </w:pPr>
      <w:bookmarkStart w:id="7745" w:name="_Toc36556013"/>
      <w:bookmarkStart w:id="7746" w:name="_Toc44497758"/>
      <w:bookmarkStart w:id="7747" w:name="_Toc45108145"/>
      <w:bookmarkStart w:id="7748" w:name="_Toc45901765"/>
      <w:bookmarkStart w:id="7749" w:name="_Toc51850846"/>
      <w:bookmarkStart w:id="7750" w:name="_Toc56693850"/>
      <w:bookmarkStart w:id="7751" w:name="_Toc64447394"/>
      <w:bookmarkStart w:id="7752" w:name="_Toc66286888"/>
      <w:bookmarkStart w:id="7753" w:name="_Toc74151583"/>
      <w:bookmarkStart w:id="7754" w:name="_Toc88654056"/>
      <w:bookmarkStart w:id="7755" w:name="_Toc97904412"/>
      <w:bookmarkStart w:id="7756" w:name="_Toc105175453"/>
      <w:bookmarkStart w:id="7757" w:name="_Toc113826483"/>
      <w:bookmarkStart w:id="7758" w:name="_Toc120032609"/>
      <w:r>
        <w:t>9.2.3.100</w:t>
      </w:r>
      <w:r w:rsidR="005B601F" w:rsidRPr="007E6716">
        <w:tab/>
      </w:r>
      <w:r w:rsidR="005B601F">
        <w:t>5GC Mobility Restriction List Container</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6E4A2813" w14:textId="77777777" w:rsidR="005B601F" w:rsidRPr="00FF1BAF" w:rsidRDefault="005B601F" w:rsidP="005B601F">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5B601F" w:rsidRPr="00F32326" w14:paraId="42D64F24" w14:textId="77777777" w:rsidTr="00B21406">
        <w:trPr>
          <w:jc w:val="center"/>
        </w:trPr>
        <w:tc>
          <w:tcPr>
            <w:tcW w:w="2552" w:type="dxa"/>
          </w:tcPr>
          <w:p w14:paraId="2DF0539E" w14:textId="77777777" w:rsidR="005B601F" w:rsidRPr="00F32326" w:rsidRDefault="005B601F" w:rsidP="005B601F">
            <w:pPr>
              <w:pStyle w:val="TAH"/>
              <w:rPr>
                <w:rFonts w:cs="Arial"/>
                <w:lang w:eastAsia="ja-JP"/>
              </w:rPr>
            </w:pPr>
            <w:r w:rsidRPr="007E6716">
              <w:rPr>
                <w:lang w:eastAsia="ja-JP"/>
              </w:rPr>
              <w:t>IE/Group Name</w:t>
            </w:r>
          </w:p>
        </w:tc>
        <w:tc>
          <w:tcPr>
            <w:tcW w:w="1134" w:type="dxa"/>
          </w:tcPr>
          <w:p w14:paraId="77C4B1D5" w14:textId="77777777" w:rsidR="005B601F" w:rsidRPr="00F32326" w:rsidRDefault="005B601F" w:rsidP="005B601F">
            <w:pPr>
              <w:pStyle w:val="TAH"/>
              <w:rPr>
                <w:rFonts w:cs="Arial"/>
                <w:lang w:eastAsia="ja-JP"/>
              </w:rPr>
            </w:pPr>
            <w:r w:rsidRPr="007E6716">
              <w:rPr>
                <w:lang w:eastAsia="ja-JP"/>
              </w:rPr>
              <w:t>Presence</w:t>
            </w:r>
          </w:p>
        </w:tc>
        <w:tc>
          <w:tcPr>
            <w:tcW w:w="922" w:type="dxa"/>
          </w:tcPr>
          <w:p w14:paraId="4FE725A0" w14:textId="77777777" w:rsidR="005B601F" w:rsidRPr="00F32326" w:rsidRDefault="005B601F" w:rsidP="005B601F">
            <w:pPr>
              <w:pStyle w:val="TAH"/>
              <w:rPr>
                <w:rFonts w:cs="Arial"/>
                <w:lang w:eastAsia="ja-JP"/>
              </w:rPr>
            </w:pPr>
            <w:r w:rsidRPr="007E6716">
              <w:rPr>
                <w:lang w:eastAsia="ja-JP"/>
              </w:rPr>
              <w:t>Range</w:t>
            </w:r>
          </w:p>
        </w:tc>
        <w:tc>
          <w:tcPr>
            <w:tcW w:w="2338" w:type="dxa"/>
          </w:tcPr>
          <w:p w14:paraId="719B3EAB" w14:textId="77777777" w:rsidR="005B601F" w:rsidRPr="00F32326" w:rsidRDefault="005B601F" w:rsidP="005B601F">
            <w:pPr>
              <w:pStyle w:val="TAH"/>
              <w:rPr>
                <w:rFonts w:cs="Arial"/>
                <w:lang w:eastAsia="ja-JP"/>
              </w:rPr>
            </w:pPr>
            <w:r w:rsidRPr="007E6716">
              <w:rPr>
                <w:lang w:eastAsia="ja-JP"/>
              </w:rPr>
              <w:t>IE type and reference</w:t>
            </w:r>
          </w:p>
        </w:tc>
        <w:tc>
          <w:tcPr>
            <w:tcW w:w="2410" w:type="dxa"/>
          </w:tcPr>
          <w:p w14:paraId="6BC01443" w14:textId="77777777" w:rsidR="005B601F" w:rsidRPr="00F32326" w:rsidRDefault="005B601F" w:rsidP="005B601F">
            <w:pPr>
              <w:pStyle w:val="TAH"/>
              <w:rPr>
                <w:rFonts w:cs="Arial"/>
                <w:lang w:eastAsia="ja-JP"/>
              </w:rPr>
            </w:pPr>
            <w:r w:rsidRPr="007E6716">
              <w:rPr>
                <w:lang w:eastAsia="ja-JP"/>
              </w:rPr>
              <w:t>Semantics description</w:t>
            </w:r>
          </w:p>
        </w:tc>
      </w:tr>
      <w:tr w:rsidR="005B601F" w:rsidRPr="000674E3" w14:paraId="05D4E7F7" w14:textId="77777777" w:rsidTr="00B21406">
        <w:trPr>
          <w:jc w:val="center"/>
        </w:trPr>
        <w:tc>
          <w:tcPr>
            <w:tcW w:w="2552" w:type="dxa"/>
          </w:tcPr>
          <w:p w14:paraId="32A6FB36" w14:textId="77777777" w:rsidR="005B601F" w:rsidRPr="00F32326" w:rsidRDefault="005B601F" w:rsidP="005B601F">
            <w:pPr>
              <w:pStyle w:val="TAL"/>
              <w:rPr>
                <w:rFonts w:cs="Arial"/>
                <w:lang w:eastAsia="ja-JP"/>
              </w:rPr>
            </w:pPr>
            <w:r>
              <w:rPr>
                <w:rFonts w:cs="Arial"/>
                <w:szCs w:val="18"/>
                <w:lang w:eastAsia="ja-JP"/>
              </w:rPr>
              <w:t>5GC Mobility Restriction List Container</w:t>
            </w:r>
          </w:p>
        </w:tc>
        <w:tc>
          <w:tcPr>
            <w:tcW w:w="1134" w:type="dxa"/>
          </w:tcPr>
          <w:p w14:paraId="4B000602" w14:textId="77777777" w:rsidR="005B601F" w:rsidRPr="00F32326" w:rsidRDefault="005B601F" w:rsidP="005B601F">
            <w:pPr>
              <w:pStyle w:val="TAL"/>
              <w:rPr>
                <w:rFonts w:cs="Arial"/>
                <w:lang w:eastAsia="ja-JP"/>
              </w:rPr>
            </w:pPr>
            <w:r w:rsidRPr="007E6716">
              <w:rPr>
                <w:lang w:eastAsia="ja-JP"/>
              </w:rPr>
              <w:t>M</w:t>
            </w:r>
          </w:p>
        </w:tc>
        <w:tc>
          <w:tcPr>
            <w:tcW w:w="922" w:type="dxa"/>
          </w:tcPr>
          <w:p w14:paraId="5AF347D4" w14:textId="77777777" w:rsidR="005B601F" w:rsidRPr="00F32326" w:rsidRDefault="005B601F" w:rsidP="005B601F">
            <w:pPr>
              <w:pStyle w:val="TAL"/>
              <w:rPr>
                <w:rFonts w:cs="Arial"/>
                <w:lang w:eastAsia="ja-JP"/>
              </w:rPr>
            </w:pPr>
          </w:p>
        </w:tc>
        <w:tc>
          <w:tcPr>
            <w:tcW w:w="2338" w:type="dxa"/>
          </w:tcPr>
          <w:p w14:paraId="42176655" w14:textId="77777777" w:rsidR="005B601F" w:rsidRPr="00F32326" w:rsidRDefault="005B601F" w:rsidP="005B601F">
            <w:pPr>
              <w:pStyle w:val="TAL"/>
              <w:rPr>
                <w:rFonts w:cs="Arial"/>
                <w:lang w:eastAsia="ja-JP"/>
              </w:rPr>
            </w:pPr>
            <w:r>
              <w:rPr>
                <w:rFonts w:cs="Arial"/>
                <w:szCs w:val="18"/>
                <w:lang w:eastAsia="ja-JP"/>
              </w:rPr>
              <w:t>OCTET STRING</w:t>
            </w:r>
          </w:p>
        </w:tc>
        <w:tc>
          <w:tcPr>
            <w:tcW w:w="2410" w:type="dxa"/>
          </w:tcPr>
          <w:p w14:paraId="16BDAE50" w14:textId="77777777" w:rsidR="005B601F" w:rsidRPr="000674E3" w:rsidRDefault="005B601F" w:rsidP="005B601F">
            <w:pPr>
              <w:pStyle w:val="TAL"/>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53D3AB59" w14:textId="77777777" w:rsidR="005B601F" w:rsidRPr="00FD0425" w:rsidRDefault="005B601F" w:rsidP="005B601F">
      <w:pPr>
        <w:rPr>
          <w:lang w:eastAsia="zh-CN"/>
        </w:rPr>
      </w:pPr>
    </w:p>
    <w:p w14:paraId="7A614D25" w14:textId="77777777" w:rsidR="005B601F" w:rsidRPr="00FD0425" w:rsidRDefault="005B601F" w:rsidP="005B601F">
      <w:pPr>
        <w:sectPr w:rsidR="005B601F" w:rsidRPr="00FD0425">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pPr>
    </w:p>
    <w:p w14:paraId="01D98027" w14:textId="77777777" w:rsidR="005B601F" w:rsidRPr="00FD0425" w:rsidRDefault="005B601F" w:rsidP="00F02090"/>
    <w:p w14:paraId="10160773" w14:textId="77777777" w:rsidR="003D676C" w:rsidRPr="00B22C47" w:rsidRDefault="003D676C" w:rsidP="003D676C">
      <w:pPr>
        <w:pStyle w:val="Heading4"/>
      </w:pPr>
      <w:bookmarkStart w:id="7759" w:name="_Toc20955403"/>
      <w:bookmarkStart w:id="7760" w:name="_Toc29991611"/>
      <w:bookmarkStart w:id="7761" w:name="_Toc36556014"/>
      <w:bookmarkStart w:id="7762" w:name="_Toc44497759"/>
      <w:bookmarkStart w:id="7763" w:name="_Toc45108146"/>
      <w:bookmarkStart w:id="7764" w:name="_Toc45901766"/>
      <w:bookmarkStart w:id="7765" w:name="_Toc51850847"/>
      <w:bookmarkStart w:id="7766" w:name="_Toc56693851"/>
      <w:bookmarkStart w:id="7767" w:name="_Toc64447395"/>
      <w:bookmarkStart w:id="7768" w:name="_Toc66286889"/>
      <w:bookmarkStart w:id="7769" w:name="_Toc74151584"/>
      <w:bookmarkStart w:id="7770" w:name="_Toc88654057"/>
      <w:bookmarkStart w:id="7771" w:name="_Toc97904413"/>
      <w:bookmarkStart w:id="7772" w:name="_Toc105175454"/>
      <w:bookmarkStart w:id="7773" w:name="_Toc113826484"/>
      <w:bookmarkStart w:id="7774" w:name="_Toc120032610"/>
      <w:r w:rsidRPr="00B22C47">
        <w:t>9.2.3.</w:t>
      </w:r>
      <w:r>
        <w:t>101</w:t>
      </w:r>
      <w:r w:rsidRPr="00B22C47">
        <w:tab/>
      </w:r>
      <w:r>
        <w:rPr>
          <w:lang w:eastAsia="ja-JP"/>
        </w:rPr>
        <w:t>Maximum Number of CHO Preparations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82891DC" w14:textId="77777777" w:rsidR="003D676C" w:rsidRPr="00B22C47" w:rsidRDefault="003D676C" w:rsidP="003D676C">
      <w:pPr>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3D676C" w:rsidRPr="00B22C47" w14:paraId="7C98494D" w14:textId="77777777" w:rsidTr="003D676C">
        <w:tc>
          <w:tcPr>
            <w:tcW w:w="2304" w:type="dxa"/>
          </w:tcPr>
          <w:p w14:paraId="07706F8E" w14:textId="77777777" w:rsidR="003D676C" w:rsidRPr="00B22C47" w:rsidRDefault="003D676C" w:rsidP="003D676C">
            <w:pPr>
              <w:pStyle w:val="TAH"/>
              <w:rPr>
                <w:lang w:eastAsia="ja-JP"/>
              </w:rPr>
            </w:pPr>
            <w:r w:rsidRPr="00B22C47">
              <w:rPr>
                <w:lang w:eastAsia="ja-JP"/>
              </w:rPr>
              <w:t>IE/Group Name</w:t>
            </w:r>
          </w:p>
        </w:tc>
        <w:tc>
          <w:tcPr>
            <w:tcW w:w="1080" w:type="dxa"/>
          </w:tcPr>
          <w:p w14:paraId="7F744AC3" w14:textId="77777777" w:rsidR="003D676C" w:rsidRPr="00B22C47" w:rsidRDefault="003D676C" w:rsidP="003D676C">
            <w:pPr>
              <w:pStyle w:val="TAH"/>
              <w:rPr>
                <w:lang w:eastAsia="ja-JP"/>
              </w:rPr>
            </w:pPr>
            <w:r w:rsidRPr="00B22C47">
              <w:rPr>
                <w:lang w:eastAsia="ja-JP"/>
              </w:rPr>
              <w:t>Presence</w:t>
            </w:r>
          </w:p>
        </w:tc>
        <w:tc>
          <w:tcPr>
            <w:tcW w:w="1080" w:type="dxa"/>
          </w:tcPr>
          <w:p w14:paraId="2B65132D" w14:textId="77777777" w:rsidR="003D676C" w:rsidRPr="00B22C47" w:rsidRDefault="003D676C" w:rsidP="003D676C">
            <w:pPr>
              <w:pStyle w:val="TAH"/>
              <w:rPr>
                <w:lang w:eastAsia="ja-JP"/>
              </w:rPr>
            </w:pPr>
            <w:r w:rsidRPr="00B22C47">
              <w:rPr>
                <w:lang w:eastAsia="ja-JP"/>
              </w:rPr>
              <w:t>Range</w:t>
            </w:r>
          </w:p>
        </w:tc>
        <w:tc>
          <w:tcPr>
            <w:tcW w:w="2592" w:type="dxa"/>
          </w:tcPr>
          <w:p w14:paraId="5F9D7465" w14:textId="77777777" w:rsidR="003D676C" w:rsidRPr="00B22C47" w:rsidRDefault="003D676C" w:rsidP="003D676C">
            <w:pPr>
              <w:pStyle w:val="TAH"/>
              <w:rPr>
                <w:lang w:eastAsia="ja-JP"/>
              </w:rPr>
            </w:pPr>
            <w:r w:rsidRPr="00B22C47">
              <w:rPr>
                <w:lang w:eastAsia="ja-JP"/>
              </w:rPr>
              <w:t>IE type and reference</w:t>
            </w:r>
          </w:p>
        </w:tc>
        <w:tc>
          <w:tcPr>
            <w:tcW w:w="2520" w:type="dxa"/>
          </w:tcPr>
          <w:p w14:paraId="368738BC" w14:textId="77777777" w:rsidR="003D676C" w:rsidRPr="00B22C47" w:rsidRDefault="003D676C" w:rsidP="003D676C">
            <w:pPr>
              <w:pStyle w:val="TAH"/>
              <w:rPr>
                <w:lang w:eastAsia="ja-JP"/>
              </w:rPr>
            </w:pPr>
            <w:r w:rsidRPr="00B22C47">
              <w:rPr>
                <w:lang w:eastAsia="ja-JP"/>
              </w:rPr>
              <w:t>Semantics description</w:t>
            </w:r>
          </w:p>
        </w:tc>
      </w:tr>
      <w:tr w:rsidR="003D676C" w:rsidRPr="00B22C47" w14:paraId="4A290EAB" w14:textId="77777777" w:rsidTr="003D676C">
        <w:tc>
          <w:tcPr>
            <w:tcW w:w="2304" w:type="dxa"/>
          </w:tcPr>
          <w:p w14:paraId="79411A56" w14:textId="77777777" w:rsidR="003D676C" w:rsidRPr="00B22C47" w:rsidRDefault="003D676C" w:rsidP="003D676C">
            <w:pPr>
              <w:pStyle w:val="TAL"/>
              <w:rPr>
                <w:szCs w:val="22"/>
              </w:rPr>
            </w:pPr>
            <w:r w:rsidRPr="00DC43B6">
              <w:rPr>
                <w:szCs w:val="22"/>
              </w:rPr>
              <w:t>Maximum Number of CHO Preparations</w:t>
            </w:r>
          </w:p>
        </w:tc>
        <w:tc>
          <w:tcPr>
            <w:tcW w:w="1080" w:type="dxa"/>
          </w:tcPr>
          <w:p w14:paraId="519C4FC0" w14:textId="77777777" w:rsidR="003D676C" w:rsidRPr="00B22C47" w:rsidRDefault="003D676C" w:rsidP="003D676C">
            <w:pPr>
              <w:pStyle w:val="TAL"/>
              <w:rPr>
                <w:szCs w:val="22"/>
              </w:rPr>
            </w:pPr>
            <w:r w:rsidRPr="00B22C47">
              <w:rPr>
                <w:szCs w:val="22"/>
              </w:rPr>
              <w:t>M</w:t>
            </w:r>
          </w:p>
        </w:tc>
        <w:tc>
          <w:tcPr>
            <w:tcW w:w="1080" w:type="dxa"/>
          </w:tcPr>
          <w:p w14:paraId="74AC51FD" w14:textId="77777777" w:rsidR="003D676C" w:rsidRPr="00B22C47" w:rsidRDefault="003D676C" w:rsidP="003D676C">
            <w:pPr>
              <w:pStyle w:val="TAL"/>
              <w:rPr>
                <w:szCs w:val="22"/>
              </w:rPr>
            </w:pPr>
          </w:p>
        </w:tc>
        <w:tc>
          <w:tcPr>
            <w:tcW w:w="2592" w:type="dxa"/>
          </w:tcPr>
          <w:p w14:paraId="11D23D91" w14:textId="77777777" w:rsidR="003D676C" w:rsidRPr="00B22C47" w:rsidRDefault="003D676C" w:rsidP="003D676C">
            <w:pPr>
              <w:pStyle w:val="TAL"/>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49909175" w14:textId="77777777" w:rsidR="003D676C" w:rsidRPr="00B22C47" w:rsidRDefault="003D676C" w:rsidP="003D676C">
            <w:pPr>
              <w:pStyle w:val="TAL"/>
              <w:rPr>
                <w:szCs w:val="22"/>
              </w:rPr>
            </w:pPr>
          </w:p>
        </w:tc>
      </w:tr>
    </w:tbl>
    <w:p w14:paraId="242495CE" w14:textId="77777777" w:rsidR="003D676C" w:rsidRDefault="003D676C" w:rsidP="003D676C">
      <w:pPr>
        <w:rPr>
          <w:lang w:eastAsia="zh-CN"/>
        </w:rPr>
      </w:pPr>
    </w:p>
    <w:p w14:paraId="2A93D7F4" w14:textId="77777777" w:rsidR="008041F2" w:rsidRPr="009354E2" w:rsidRDefault="008041F2" w:rsidP="009354E2">
      <w:pPr>
        <w:pStyle w:val="Heading4"/>
      </w:pPr>
      <w:bookmarkStart w:id="7775" w:name="_Toc44497760"/>
      <w:bookmarkStart w:id="7776" w:name="_Toc45108147"/>
      <w:bookmarkStart w:id="7777" w:name="_Toc45901767"/>
      <w:bookmarkStart w:id="7778" w:name="_Toc51850848"/>
      <w:bookmarkStart w:id="7779" w:name="_Toc56693852"/>
      <w:bookmarkStart w:id="7780" w:name="_Toc64447396"/>
      <w:bookmarkStart w:id="7781" w:name="_Toc66286890"/>
      <w:bookmarkStart w:id="7782" w:name="_Toc74151585"/>
      <w:bookmarkStart w:id="7783" w:name="_Toc88654058"/>
      <w:bookmarkStart w:id="7784" w:name="_Toc97904414"/>
      <w:bookmarkStart w:id="7785" w:name="_Toc105175455"/>
      <w:bookmarkStart w:id="7786" w:name="_Toc113826485"/>
      <w:bookmarkStart w:id="7787" w:name="_Toc120032611"/>
      <w:r w:rsidRPr="009354E2">
        <w:t>9.2.3.</w:t>
      </w:r>
      <w:r>
        <w:t>102</w:t>
      </w:r>
      <w:r w:rsidRPr="009354E2">
        <w:tab/>
        <w:t>Alternative QoS Parameters Set List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4D0767F" w14:textId="77777777" w:rsidR="008041F2" w:rsidRPr="00C42F7A" w:rsidRDefault="008041F2" w:rsidP="008041F2">
      <w:pPr>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7D59C6">
        <w:tc>
          <w:tcPr>
            <w:tcW w:w="2448" w:type="dxa"/>
          </w:tcPr>
          <w:p w14:paraId="4C5EAB38" w14:textId="77777777" w:rsidR="008041F2" w:rsidRPr="00C42F7A" w:rsidRDefault="008041F2" w:rsidP="009354E2">
            <w:pPr>
              <w:pStyle w:val="TAH"/>
              <w:rPr>
                <w:lang w:eastAsia="ja-JP"/>
              </w:rPr>
            </w:pPr>
            <w:r w:rsidRPr="00C42F7A">
              <w:rPr>
                <w:lang w:eastAsia="ja-JP"/>
              </w:rPr>
              <w:t>IE/Group Name</w:t>
            </w:r>
          </w:p>
        </w:tc>
        <w:tc>
          <w:tcPr>
            <w:tcW w:w="1080" w:type="dxa"/>
          </w:tcPr>
          <w:p w14:paraId="66DB6F50" w14:textId="77777777" w:rsidR="008041F2" w:rsidRPr="00C42F7A" w:rsidRDefault="008041F2" w:rsidP="009354E2">
            <w:pPr>
              <w:pStyle w:val="TAH"/>
              <w:rPr>
                <w:lang w:eastAsia="ja-JP"/>
              </w:rPr>
            </w:pPr>
            <w:r w:rsidRPr="00C42F7A">
              <w:rPr>
                <w:lang w:eastAsia="ja-JP"/>
              </w:rPr>
              <w:t>Presence</w:t>
            </w:r>
          </w:p>
        </w:tc>
        <w:tc>
          <w:tcPr>
            <w:tcW w:w="1440" w:type="dxa"/>
          </w:tcPr>
          <w:p w14:paraId="0B4A4674" w14:textId="77777777" w:rsidR="008041F2" w:rsidRPr="00C42F7A" w:rsidRDefault="008041F2" w:rsidP="009354E2">
            <w:pPr>
              <w:pStyle w:val="TAH"/>
              <w:rPr>
                <w:lang w:eastAsia="ja-JP"/>
              </w:rPr>
            </w:pPr>
            <w:r w:rsidRPr="00C42F7A">
              <w:rPr>
                <w:lang w:eastAsia="ja-JP"/>
              </w:rPr>
              <w:t>Range</w:t>
            </w:r>
          </w:p>
        </w:tc>
        <w:tc>
          <w:tcPr>
            <w:tcW w:w="1872" w:type="dxa"/>
          </w:tcPr>
          <w:p w14:paraId="3B7D8351" w14:textId="77777777" w:rsidR="008041F2" w:rsidRPr="00C42F7A" w:rsidRDefault="008041F2" w:rsidP="009354E2">
            <w:pPr>
              <w:pStyle w:val="TAH"/>
              <w:rPr>
                <w:lang w:eastAsia="ja-JP"/>
              </w:rPr>
            </w:pPr>
            <w:r w:rsidRPr="00C42F7A">
              <w:rPr>
                <w:lang w:eastAsia="ja-JP"/>
              </w:rPr>
              <w:t>IE type and reference</w:t>
            </w:r>
          </w:p>
        </w:tc>
        <w:tc>
          <w:tcPr>
            <w:tcW w:w="2880" w:type="dxa"/>
          </w:tcPr>
          <w:p w14:paraId="59239696" w14:textId="77777777" w:rsidR="008041F2" w:rsidRPr="00C42F7A" w:rsidRDefault="008041F2" w:rsidP="009354E2">
            <w:pPr>
              <w:pStyle w:val="TAH"/>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9354E2">
            <w:pPr>
              <w:pStyle w:val="TAL"/>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9354E2">
            <w:pPr>
              <w:pStyle w:val="TAL"/>
              <w:rPr>
                <w:rFonts w:eastAsia="Batang"/>
                <w:lang w:eastAsia="ja-JP"/>
              </w:rPr>
            </w:pPr>
          </w:p>
        </w:tc>
        <w:tc>
          <w:tcPr>
            <w:tcW w:w="1440" w:type="dxa"/>
          </w:tcPr>
          <w:p w14:paraId="0F01CAA8" w14:textId="77777777" w:rsidR="008041F2" w:rsidRPr="00C42F7A" w:rsidRDefault="008041F2" w:rsidP="009354E2">
            <w:pPr>
              <w:pStyle w:val="TAL"/>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9354E2">
            <w:pPr>
              <w:pStyle w:val="TAL"/>
              <w:rPr>
                <w:lang w:eastAsia="ja-JP"/>
              </w:rPr>
            </w:pPr>
          </w:p>
        </w:tc>
        <w:tc>
          <w:tcPr>
            <w:tcW w:w="2880" w:type="dxa"/>
          </w:tcPr>
          <w:p w14:paraId="679B07AC" w14:textId="77777777" w:rsidR="008041F2" w:rsidRPr="00C42F7A" w:rsidRDefault="008041F2" w:rsidP="009354E2">
            <w:pPr>
              <w:pStyle w:val="TAL"/>
              <w:rPr>
                <w:lang w:eastAsia="ja-JP"/>
              </w:rPr>
            </w:pPr>
          </w:p>
        </w:tc>
      </w:tr>
      <w:tr w:rsidR="008041F2" w:rsidRPr="00C42F7A" w14:paraId="411EE565" w14:textId="77777777" w:rsidTr="007D59C6">
        <w:tc>
          <w:tcPr>
            <w:tcW w:w="2448" w:type="dxa"/>
          </w:tcPr>
          <w:p w14:paraId="3D6836EC" w14:textId="77777777" w:rsidR="008041F2" w:rsidRPr="00C42F7A" w:rsidRDefault="008041F2" w:rsidP="009354E2">
            <w:pPr>
              <w:pStyle w:val="TAL"/>
              <w:ind w:left="113"/>
              <w:rPr>
                <w:lang w:eastAsia="ja-JP"/>
              </w:rPr>
            </w:pPr>
            <w:bookmarkStart w:id="7788"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9354E2">
            <w:pPr>
              <w:pStyle w:val="TAL"/>
              <w:rPr>
                <w:lang w:eastAsia="ja-JP"/>
              </w:rPr>
            </w:pPr>
            <w:r w:rsidRPr="00C42F7A">
              <w:rPr>
                <w:rFonts w:eastAsia="Batang"/>
                <w:lang w:eastAsia="ja-JP"/>
              </w:rPr>
              <w:t>M</w:t>
            </w:r>
          </w:p>
        </w:tc>
        <w:tc>
          <w:tcPr>
            <w:tcW w:w="1440" w:type="dxa"/>
          </w:tcPr>
          <w:p w14:paraId="158F6DEC" w14:textId="77777777" w:rsidR="008041F2" w:rsidRPr="00C42F7A" w:rsidRDefault="008041F2" w:rsidP="009354E2">
            <w:pPr>
              <w:pStyle w:val="TAL"/>
              <w:rPr>
                <w:lang w:eastAsia="ja-JP"/>
              </w:rPr>
            </w:pPr>
          </w:p>
        </w:tc>
        <w:tc>
          <w:tcPr>
            <w:tcW w:w="1872" w:type="dxa"/>
          </w:tcPr>
          <w:p w14:paraId="3A78A604" w14:textId="77777777" w:rsidR="008041F2" w:rsidRPr="00C42F7A" w:rsidRDefault="008041F2" w:rsidP="009354E2">
            <w:pPr>
              <w:pStyle w:val="TAL"/>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9354E2">
            <w:pPr>
              <w:pStyle w:val="TAL"/>
              <w:rPr>
                <w:lang w:eastAsia="ja-JP"/>
              </w:rPr>
            </w:pPr>
          </w:p>
        </w:tc>
      </w:tr>
      <w:tr w:rsidR="008041F2" w:rsidRPr="00C42F7A" w14:paraId="06D6C66C" w14:textId="77777777" w:rsidTr="007D59C6">
        <w:tc>
          <w:tcPr>
            <w:tcW w:w="2448" w:type="dxa"/>
          </w:tcPr>
          <w:p w14:paraId="5953334C" w14:textId="77777777" w:rsidR="008041F2" w:rsidRPr="00C42F7A" w:rsidRDefault="008041F2" w:rsidP="009354E2">
            <w:pPr>
              <w:pStyle w:val="TAL"/>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9354E2">
            <w:pPr>
              <w:pStyle w:val="TAL"/>
              <w:rPr>
                <w:lang w:eastAsia="ja-JP"/>
              </w:rPr>
            </w:pPr>
            <w:r w:rsidRPr="00C42F7A">
              <w:rPr>
                <w:rFonts w:eastAsia="Batang"/>
                <w:lang w:eastAsia="ja-JP"/>
              </w:rPr>
              <w:t>O</w:t>
            </w:r>
          </w:p>
        </w:tc>
        <w:tc>
          <w:tcPr>
            <w:tcW w:w="1440" w:type="dxa"/>
          </w:tcPr>
          <w:p w14:paraId="2C668E3D" w14:textId="77777777" w:rsidR="008041F2" w:rsidRPr="00C42F7A" w:rsidRDefault="008041F2" w:rsidP="009354E2">
            <w:pPr>
              <w:pStyle w:val="TAL"/>
              <w:rPr>
                <w:lang w:eastAsia="ja-JP"/>
              </w:rPr>
            </w:pPr>
          </w:p>
        </w:tc>
        <w:tc>
          <w:tcPr>
            <w:tcW w:w="1872" w:type="dxa"/>
          </w:tcPr>
          <w:p w14:paraId="756B7EDE" w14:textId="77777777" w:rsidR="008041F2" w:rsidRPr="00C42F7A" w:rsidRDefault="008041F2" w:rsidP="009354E2">
            <w:pPr>
              <w:pStyle w:val="TAL"/>
              <w:rPr>
                <w:lang w:eastAsia="ja-JP"/>
              </w:rPr>
            </w:pPr>
            <w:r w:rsidRPr="00C42F7A">
              <w:rPr>
                <w:lang w:eastAsia="ja-JP"/>
              </w:rPr>
              <w:t xml:space="preserve">Bit Rate </w:t>
            </w:r>
          </w:p>
          <w:p w14:paraId="37EEFA24" w14:textId="77777777" w:rsidR="008041F2" w:rsidRPr="00C42F7A" w:rsidRDefault="008041F2" w:rsidP="009354E2">
            <w:pPr>
              <w:pStyle w:val="TAL"/>
              <w:rPr>
                <w:lang w:eastAsia="ja-JP"/>
              </w:rPr>
            </w:pPr>
            <w:r w:rsidRPr="00C42F7A">
              <w:rPr>
                <w:lang w:eastAsia="ja-JP"/>
              </w:rPr>
              <w:t>9.3.1.4</w:t>
            </w:r>
          </w:p>
        </w:tc>
        <w:tc>
          <w:tcPr>
            <w:tcW w:w="2880" w:type="dxa"/>
          </w:tcPr>
          <w:p w14:paraId="65FF1BB4" w14:textId="77777777" w:rsidR="008041F2" w:rsidRPr="00C42F7A" w:rsidRDefault="008041F2" w:rsidP="009354E2">
            <w:pPr>
              <w:pStyle w:val="TAL"/>
              <w:rPr>
                <w:lang w:eastAsia="ja-JP"/>
              </w:rPr>
            </w:pPr>
          </w:p>
        </w:tc>
      </w:tr>
      <w:tr w:rsidR="008041F2" w:rsidRPr="00C42F7A" w14:paraId="54B1D2F9" w14:textId="77777777" w:rsidTr="007D59C6">
        <w:tc>
          <w:tcPr>
            <w:tcW w:w="2448" w:type="dxa"/>
          </w:tcPr>
          <w:p w14:paraId="7886E4A3" w14:textId="77777777" w:rsidR="008041F2" w:rsidRPr="00C42F7A" w:rsidRDefault="008041F2" w:rsidP="009354E2">
            <w:pPr>
              <w:pStyle w:val="TAL"/>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9354E2">
            <w:pPr>
              <w:pStyle w:val="TAL"/>
              <w:rPr>
                <w:lang w:eastAsia="ja-JP"/>
              </w:rPr>
            </w:pPr>
            <w:r w:rsidRPr="00C42F7A">
              <w:rPr>
                <w:rFonts w:eastAsia="Batang"/>
                <w:lang w:eastAsia="ja-JP"/>
              </w:rPr>
              <w:t>O</w:t>
            </w:r>
          </w:p>
        </w:tc>
        <w:tc>
          <w:tcPr>
            <w:tcW w:w="1440" w:type="dxa"/>
          </w:tcPr>
          <w:p w14:paraId="5AB8D0B0" w14:textId="77777777" w:rsidR="008041F2" w:rsidRPr="00C42F7A" w:rsidRDefault="008041F2" w:rsidP="009354E2">
            <w:pPr>
              <w:pStyle w:val="TAL"/>
              <w:rPr>
                <w:lang w:eastAsia="ja-JP"/>
              </w:rPr>
            </w:pPr>
          </w:p>
        </w:tc>
        <w:tc>
          <w:tcPr>
            <w:tcW w:w="1872" w:type="dxa"/>
          </w:tcPr>
          <w:p w14:paraId="7F2AD516" w14:textId="77777777" w:rsidR="008041F2" w:rsidRPr="00C42F7A" w:rsidRDefault="008041F2" w:rsidP="009354E2">
            <w:pPr>
              <w:pStyle w:val="TAL"/>
              <w:rPr>
                <w:lang w:eastAsia="ja-JP"/>
              </w:rPr>
            </w:pPr>
            <w:r w:rsidRPr="00C42F7A">
              <w:rPr>
                <w:lang w:eastAsia="ja-JP"/>
              </w:rPr>
              <w:t xml:space="preserve">Bit Rate </w:t>
            </w:r>
          </w:p>
          <w:p w14:paraId="293DB570" w14:textId="77777777" w:rsidR="008041F2" w:rsidRPr="00C42F7A" w:rsidRDefault="008041F2" w:rsidP="009354E2">
            <w:pPr>
              <w:pStyle w:val="TAL"/>
              <w:rPr>
                <w:lang w:eastAsia="ja-JP"/>
              </w:rPr>
            </w:pPr>
            <w:r w:rsidRPr="00C42F7A">
              <w:rPr>
                <w:lang w:eastAsia="ja-JP"/>
              </w:rPr>
              <w:t>9.3.1.4</w:t>
            </w:r>
          </w:p>
        </w:tc>
        <w:tc>
          <w:tcPr>
            <w:tcW w:w="2880" w:type="dxa"/>
          </w:tcPr>
          <w:p w14:paraId="3F665AAF" w14:textId="77777777" w:rsidR="008041F2" w:rsidRPr="00C42F7A" w:rsidRDefault="008041F2" w:rsidP="009354E2">
            <w:pPr>
              <w:pStyle w:val="TAL"/>
              <w:rPr>
                <w:lang w:eastAsia="ja-JP"/>
              </w:rPr>
            </w:pPr>
          </w:p>
        </w:tc>
      </w:tr>
      <w:tr w:rsidR="008041F2" w:rsidRPr="00C42F7A" w14:paraId="6F534B8D" w14:textId="77777777" w:rsidTr="007D59C6">
        <w:tc>
          <w:tcPr>
            <w:tcW w:w="2448" w:type="dxa"/>
          </w:tcPr>
          <w:p w14:paraId="44F78DC6" w14:textId="77777777" w:rsidR="008041F2" w:rsidRPr="00C42F7A" w:rsidRDefault="008041F2" w:rsidP="009354E2">
            <w:pPr>
              <w:pStyle w:val="TAL"/>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9354E2">
            <w:pPr>
              <w:pStyle w:val="TAL"/>
              <w:rPr>
                <w:lang w:eastAsia="ja-JP"/>
              </w:rPr>
            </w:pPr>
            <w:r w:rsidRPr="00C42F7A">
              <w:rPr>
                <w:rFonts w:eastAsia="Batang"/>
                <w:lang w:eastAsia="ja-JP"/>
              </w:rPr>
              <w:t>O</w:t>
            </w:r>
          </w:p>
        </w:tc>
        <w:tc>
          <w:tcPr>
            <w:tcW w:w="1440" w:type="dxa"/>
          </w:tcPr>
          <w:p w14:paraId="63339B5F" w14:textId="77777777" w:rsidR="008041F2" w:rsidRPr="00C42F7A" w:rsidRDefault="008041F2" w:rsidP="009354E2">
            <w:pPr>
              <w:pStyle w:val="TAL"/>
              <w:rPr>
                <w:lang w:eastAsia="ja-JP"/>
              </w:rPr>
            </w:pPr>
          </w:p>
        </w:tc>
        <w:tc>
          <w:tcPr>
            <w:tcW w:w="1872" w:type="dxa"/>
          </w:tcPr>
          <w:p w14:paraId="4DDC6606" w14:textId="77777777" w:rsidR="008041F2" w:rsidRPr="00C42F7A" w:rsidRDefault="008041F2" w:rsidP="009354E2">
            <w:pPr>
              <w:pStyle w:val="TAL"/>
              <w:rPr>
                <w:lang w:eastAsia="ja-JP"/>
              </w:rPr>
            </w:pPr>
            <w:r w:rsidRPr="00C42F7A">
              <w:rPr>
                <w:lang w:eastAsia="ja-JP"/>
              </w:rPr>
              <w:t>9.3.1.80</w:t>
            </w:r>
          </w:p>
        </w:tc>
        <w:tc>
          <w:tcPr>
            <w:tcW w:w="2880" w:type="dxa"/>
          </w:tcPr>
          <w:p w14:paraId="1B42DE35" w14:textId="77777777" w:rsidR="008041F2" w:rsidRPr="00C42F7A" w:rsidRDefault="008041F2" w:rsidP="009354E2">
            <w:pPr>
              <w:pStyle w:val="TAL"/>
              <w:rPr>
                <w:lang w:eastAsia="ja-JP"/>
              </w:rPr>
            </w:pPr>
          </w:p>
        </w:tc>
      </w:tr>
      <w:tr w:rsidR="008041F2" w:rsidRPr="00C42F7A" w14:paraId="5F595DB9" w14:textId="77777777" w:rsidTr="007D59C6">
        <w:tc>
          <w:tcPr>
            <w:tcW w:w="2448" w:type="dxa"/>
          </w:tcPr>
          <w:p w14:paraId="6986582E" w14:textId="77777777" w:rsidR="008041F2" w:rsidRPr="00C42F7A" w:rsidRDefault="008041F2" w:rsidP="009354E2">
            <w:pPr>
              <w:pStyle w:val="TAL"/>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9354E2">
            <w:pPr>
              <w:pStyle w:val="TAL"/>
              <w:rPr>
                <w:lang w:eastAsia="ja-JP"/>
              </w:rPr>
            </w:pPr>
            <w:r w:rsidRPr="00C42F7A">
              <w:rPr>
                <w:rFonts w:eastAsia="Batang"/>
                <w:lang w:eastAsia="ja-JP"/>
              </w:rPr>
              <w:t>O</w:t>
            </w:r>
          </w:p>
        </w:tc>
        <w:tc>
          <w:tcPr>
            <w:tcW w:w="1440" w:type="dxa"/>
          </w:tcPr>
          <w:p w14:paraId="159B1B5B" w14:textId="77777777" w:rsidR="008041F2" w:rsidRPr="00C42F7A" w:rsidRDefault="008041F2" w:rsidP="009354E2">
            <w:pPr>
              <w:pStyle w:val="TAL"/>
              <w:rPr>
                <w:lang w:eastAsia="ja-JP"/>
              </w:rPr>
            </w:pPr>
          </w:p>
        </w:tc>
        <w:tc>
          <w:tcPr>
            <w:tcW w:w="1872" w:type="dxa"/>
          </w:tcPr>
          <w:p w14:paraId="7A753950" w14:textId="77777777" w:rsidR="008041F2" w:rsidRPr="00C42F7A" w:rsidRDefault="008041F2" w:rsidP="009354E2">
            <w:pPr>
              <w:pStyle w:val="TAL"/>
              <w:rPr>
                <w:lang w:eastAsia="ja-JP"/>
              </w:rPr>
            </w:pPr>
            <w:r w:rsidRPr="00C42F7A">
              <w:rPr>
                <w:lang w:eastAsia="ja-JP"/>
              </w:rPr>
              <w:t>9.3.1.81</w:t>
            </w:r>
          </w:p>
        </w:tc>
        <w:tc>
          <w:tcPr>
            <w:tcW w:w="2880" w:type="dxa"/>
          </w:tcPr>
          <w:p w14:paraId="7E24A84C" w14:textId="77777777" w:rsidR="008041F2" w:rsidRPr="00C42F7A" w:rsidRDefault="008041F2" w:rsidP="009354E2">
            <w:pPr>
              <w:pStyle w:val="TAL"/>
              <w:rPr>
                <w:lang w:eastAsia="ja-JP"/>
              </w:rPr>
            </w:pPr>
          </w:p>
        </w:tc>
      </w:tr>
      <w:bookmarkEnd w:id="7788"/>
    </w:tbl>
    <w:p w14:paraId="026D74A0" w14:textId="77777777" w:rsidR="008041F2" w:rsidRPr="00C42F7A" w:rsidRDefault="008041F2" w:rsidP="00E26F9D">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9354E2">
            <w:pPr>
              <w:pStyle w:val="TAH"/>
              <w:rPr>
                <w:lang w:eastAsia="ja-JP"/>
              </w:rPr>
            </w:pPr>
            <w:r w:rsidRPr="00C42F7A">
              <w:rPr>
                <w:lang w:eastAsia="ja-JP"/>
              </w:rPr>
              <w:t>Range bound</w:t>
            </w:r>
          </w:p>
        </w:tc>
        <w:tc>
          <w:tcPr>
            <w:tcW w:w="6192" w:type="dxa"/>
          </w:tcPr>
          <w:p w14:paraId="2DD25A70" w14:textId="77777777" w:rsidR="008041F2" w:rsidRPr="00C42F7A" w:rsidRDefault="008041F2" w:rsidP="009354E2">
            <w:pPr>
              <w:pStyle w:val="TAH"/>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9354E2">
            <w:pPr>
              <w:pStyle w:val="TAL"/>
              <w:rPr>
                <w:lang w:eastAsia="ja-JP"/>
              </w:rPr>
            </w:pPr>
            <w:r w:rsidRPr="00C42F7A">
              <w:rPr>
                <w:lang w:eastAsia="ja-JP"/>
              </w:rPr>
              <w:t>maxnoofQoSparaSets</w:t>
            </w:r>
          </w:p>
        </w:tc>
        <w:tc>
          <w:tcPr>
            <w:tcW w:w="6192" w:type="dxa"/>
          </w:tcPr>
          <w:p w14:paraId="09D1B203" w14:textId="77777777" w:rsidR="008041F2" w:rsidRPr="00C42F7A" w:rsidRDefault="008041F2" w:rsidP="009354E2">
            <w:pPr>
              <w:pStyle w:val="TAL"/>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8041F2">
      <w:pPr>
        <w:rPr>
          <w:rFonts w:eastAsia="SimSun"/>
          <w:lang w:eastAsia="zh-CN"/>
        </w:rPr>
      </w:pPr>
    </w:p>
    <w:p w14:paraId="3EE91258" w14:textId="77777777" w:rsidR="008041F2" w:rsidRPr="00C42F7A" w:rsidRDefault="008041F2" w:rsidP="009354E2">
      <w:pPr>
        <w:pStyle w:val="Heading4"/>
      </w:pPr>
      <w:bookmarkStart w:id="7789" w:name="_Toc44497761"/>
      <w:bookmarkStart w:id="7790" w:name="_Toc45108148"/>
      <w:bookmarkStart w:id="7791" w:name="_Toc45901768"/>
      <w:bookmarkStart w:id="7792" w:name="_Toc51850849"/>
      <w:bookmarkStart w:id="7793" w:name="_Toc56693853"/>
      <w:bookmarkStart w:id="7794" w:name="_Toc64447397"/>
      <w:bookmarkStart w:id="7795" w:name="_Toc66286891"/>
      <w:bookmarkStart w:id="7796" w:name="_Toc74151586"/>
      <w:bookmarkStart w:id="7797" w:name="_Toc88654059"/>
      <w:bookmarkStart w:id="7798" w:name="_Toc97904415"/>
      <w:bookmarkStart w:id="7799" w:name="_Toc105175456"/>
      <w:bookmarkStart w:id="7800" w:name="_Toc113826486"/>
      <w:bookmarkStart w:id="7801" w:name="_Toc120032612"/>
      <w:r w:rsidRPr="00C42F7A">
        <w:t>9.2.3.</w:t>
      </w:r>
      <w:r>
        <w:t>103</w:t>
      </w:r>
      <w:r w:rsidRPr="00C42F7A">
        <w:tab/>
        <w:t>Alternative QoS Parameters Set Index</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0E7180A1" w14:textId="77777777" w:rsidR="008041F2" w:rsidRPr="00C42F7A" w:rsidRDefault="008041F2" w:rsidP="008041F2">
      <w:pPr>
        <w:keepNext/>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9354E2">
            <w:pPr>
              <w:pStyle w:val="TAH"/>
              <w:rPr>
                <w:lang w:eastAsia="ja-JP"/>
              </w:rPr>
            </w:pPr>
            <w:r w:rsidRPr="00C42F7A">
              <w:rPr>
                <w:lang w:eastAsia="ja-JP"/>
              </w:rPr>
              <w:t>IE/Group Name</w:t>
            </w:r>
          </w:p>
        </w:tc>
        <w:tc>
          <w:tcPr>
            <w:tcW w:w="1080" w:type="dxa"/>
          </w:tcPr>
          <w:p w14:paraId="13288965" w14:textId="77777777" w:rsidR="008041F2" w:rsidRPr="00C42F7A" w:rsidRDefault="008041F2" w:rsidP="009354E2">
            <w:pPr>
              <w:pStyle w:val="TAH"/>
              <w:rPr>
                <w:lang w:eastAsia="ja-JP"/>
              </w:rPr>
            </w:pPr>
            <w:r w:rsidRPr="00C42F7A">
              <w:rPr>
                <w:lang w:eastAsia="ja-JP"/>
              </w:rPr>
              <w:t>Presence</w:t>
            </w:r>
          </w:p>
        </w:tc>
        <w:tc>
          <w:tcPr>
            <w:tcW w:w="1440" w:type="dxa"/>
          </w:tcPr>
          <w:p w14:paraId="152BA2BD" w14:textId="77777777" w:rsidR="008041F2" w:rsidRPr="00C42F7A" w:rsidRDefault="008041F2" w:rsidP="009354E2">
            <w:pPr>
              <w:pStyle w:val="TAH"/>
              <w:rPr>
                <w:lang w:eastAsia="ja-JP"/>
              </w:rPr>
            </w:pPr>
            <w:r w:rsidRPr="00C42F7A">
              <w:rPr>
                <w:lang w:eastAsia="ja-JP"/>
              </w:rPr>
              <w:t>Range</w:t>
            </w:r>
          </w:p>
        </w:tc>
        <w:tc>
          <w:tcPr>
            <w:tcW w:w="1872" w:type="dxa"/>
          </w:tcPr>
          <w:p w14:paraId="460EE53B" w14:textId="77777777" w:rsidR="008041F2" w:rsidRPr="00C42F7A" w:rsidRDefault="008041F2" w:rsidP="009354E2">
            <w:pPr>
              <w:pStyle w:val="TAH"/>
              <w:rPr>
                <w:lang w:eastAsia="ja-JP"/>
              </w:rPr>
            </w:pPr>
            <w:r w:rsidRPr="00C42F7A">
              <w:rPr>
                <w:lang w:eastAsia="ja-JP"/>
              </w:rPr>
              <w:t>IE type and reference</w:t>
            </w:r>
          </w:p>
        </w:tc>
        <w:tc>
          <w:tcPr>
            <w:tcW w:w="2880" w:type="dxa"/>
          </w:tcPr>
          <w:p w14:paraId="447CE798" w14:textId="77777777" w:rsidR="008041F2" w:rsidRPr="00C42F7A" w:rsidRDefault="008041F2" w:rsidP="009354E2">
            <w:pPr>
              <w:pStyle w:val="TAH"/>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9354E2">
            <w:pPr>
              <w:pStyle w:val="TAL"/>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9354E2">
            <w:pPr>
              <w:pStyle w:val="TAL"/>
            </w:pPr>
            <w:r w:rsidRPr="009354E2">
              <w:rPr>
                <w:rFonts w:eastAsia="Batang"/>
              </w:rPr>
              <w:t>M</w:t>
            </w:r>
          </w:p>
        </w:tc>
        <w:tc>
          <w:tcPr>
            <w:tcW w:w="1440" w:type="dxa"/>
          </w:tcPr>
          <w:p w14:paraId="1BAEEF0C" w14:textId="77777777" w:rsidR="008041F2" w:rsidRPr="009354E2" w:rsidRDefault="008041F2" w:rsidP="009354E2">
            <w:pPr>
              <w:pStyle w:val="TAL"/>
            </w:pPr>
          </w:p>
        </w:tc>
        <w:tc>
          <w:tcPr>
            <w:tcW w:w="1872" w:type="dxa"/>
          </w:tcPr>
          <w:p w14:paraId="21156652" w14:textId="77777777" w:rsidR="008041F2" w:rsidRPr="009354E2" w:rsidRDefault="008041F2" w:rsidP="009354E2">
            <w:pPr>
              <w:pStyle w:val="TAL"/>
            </w:pPr>
            <w:r w:rsidRPr="000D0138">
              <w:t xml:space="preserve">INTEGER (1..8, </w:t>
            </w:r>
            <w:r w:rsidRPr="009C2E1E">
              <w:t>...)</w:t>
            </w:r>
          </w:p>
        </w:tc>
        <w:tc>
          <w:tcPr>
            <w:tcW w:w="2880" w:type="dxa"/>
          </w:tcPr>
          <w:p w14:paraId="4D030BCA" w14:textId="77777777" w:rsidR="008041F2" w:rsidRPr="009354E2" w:rsidRDefault="008041F2" w:rsidP="009354E2">
            <w:pPr>
              <w:pStyle w:val="TAL"/>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8041F2"/>
    <w:p w14:paraId="482BC559" w14:textId="77777777" w:rsidR="008041F2" w:rsidRPr="00C42F7A" w:rsidRDefault="008041F2" w:rsidP="009354E2">
      <w:pPr>
        <w:pStyle w:val="Heading4"/>
      </w:pPr>
      <w:bookmarkStart w:id="7802" w:name="_Toc44497762"/>
      <w:bookmarkStart w:id="7803" w:name="_Toc45108149"/>
      <w:bookmarkStart w:id="7804" w:name="_Toc45901769"/>
      <w:bookmarkStart w:id="7805" w:name="_Toc51850850"/>
      <w:bookmarkStart w:id="7806" w:name="_Toc56693854"/>
      <w:bookmarkStart w:id="7807" w:name="_Toc64447398"/>
      <w:bookmarkStart w:id="7808" w:name="_Toc66286892"/>
      <w:bookmarkStart w:id="7809" w:name="_Toc74151587"/>
      <w:bookmarkStart w:id="7810" w:name="_Toc88654060"/>
      <w:bookmarkStart w:id="7811" w:name="_Toc97904416"/>
      <w:bookmarkStart w:id="7812" w:name="_Toc105175457"/>
      <w:bookmarkStart w:id="7813" w:name="_Toc113826487"/>
      <w:bookmarkStart w:id="7814" w:name="_Toc120032613"/>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23EC0CC" w14:textId="77777777" w:rsidR="008041F2" w:rsidRPr="00C42F7A" w:rsidRDefault="008041F2" w:rsidP="008041F2">
      <w:pPr>
        <w:keepNext/>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D59C6">
        <w:tc>
          <w:tcPr>
            <w:tcW w:w="2448" w:type="dxa"/>
          </w:tcPr>
          <w:p w14:paraId="4C77274D" w14:textId="77777777" w:rsidR="008041F2" w:rsidRPr="009C2E1E" w:rsidRDefault="008041F2" w:rsidP="009354E2">
            <w:pPr>
              <w:pStyle w:val="TAH"/>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9354E2">
            <w:pPr>
              <w:pStyle w:val="TAH"/>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9354E2">
            <w:pPr>
              <w:pStyle w:val="TAH"/>
              <w:rPr>
                <w:lang w:eastAsia="ja-JP"/>
              </w:rPr>
            </w:pPr>
            <w:r w:rsidRPr="00004997">
              <w:rPr>
                <w:lang w:eastAsia="ja-JP"/>
              </w:rPr>
              <w:t>Range</w:t>
            </w:r>
          </w:p>
        </w:tc>
        <w:tc>
          <w:tcPr>
            <w:tcW w:w="1872" w:type="dxa"/>
          </w:tcPr>
          <w:p w14:paraId="3FA482C6" w14:textId="77777777" w:rsidR="008041F2" w:rsidRPr="00115B69" w:rsidRDefault="008041F2" w:rsidP="009354E2">
            <w:pPr>
              <w:pStyle w:val="TAH"/>
              <w:rPr>
                <w:lang w:eastAsia="ja-JP"/>
              </w:rPr>
            </w:pPr>
            <w:r w:rsidRPr="007B0C24">
              <w:rPr>
                <w:lang w:eastAsia="ja-JP"/>
              </w:rPr>
              <w:t>IE type and reference</w:t>
            </w:r>
          </w:p>
        </w:tc>
        <w:tc>
          <w:tcPr>
            <w:tcW w:w="2880" w:type="dxa"/>
          </w:tcPr>
          <w:p w14:paraId="2539CC35" w14:textId="77777777" w:rsidR="008041F2" w:rsidRPr="00E864FB" w:rsidRDefault="008041F2" w:rsidP="009354E2">
            <w:pPr>
              <w:pStyle w:val="TAH"/>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9354E2">
            <w:pPr>
              <w:pStyle w:val="TAL"/>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9354E2">
            <w:pPr>
              <w:pStyle w:val="TAL"/>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9354E2">
            <w:pPr>
              <w:pStyle w:val="TAL"/>
              <w:rPr>
                <w:i/>
                <w:lang w:eastAsia="ja-JP"/>
              </w:rPr>
            </w:pPr>
          </w:p>
        </w:tc>
        <w:tc>
          <w:tcPr>
            <w:tcW w:w="1872" w:type="dxa"/>
          </w:tcPr>
          <w:p w14:paraId="0BDC8CDB" w14:textId="77777777" w:rsidR="008041F2" w:rsidRPr="00C42F7A" w:rsidRDefault="008041F2" w:rsidP="009354E2">
            <w:pPr>
              <w:pStyle w:val="TAL"/>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9354E2">
            <w:pPr>
              <w:pStyle w:val="TAL"/>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8041F2">
      <w:pPr>
        <w:rPr>
          <w:b/>
        </w:rPr>
      </w:pPr>
    </w:p>
    <w:p w14:paraId="53EB86C9" w14:textId="77777777" w:rsidR="008041F2" w:rsidRPr="009973B8" w:rsidRDefault="008041F2" w:rsidP="008041F2">
      <w:pPr>
        <w:pStyle w:val="Heading4"/>
      </w:pPr>
      <w:bookmarkStart w:id="7815" w:name="_Toc44497763"/>
      <w:bookmarkStart w:id="7816" w:name="_Toc45108150"/>
      <w:bookmarkStart w:id="7817" w:name="_Toc45901770"/>
      <w:bookmarkStart w:id="7818" w:name="_Toc51850851"/>
      <w:bookmarkStart w:id="7819" w:name="_Toc56693855"/>
      <w:bookmarkStart w:id="7820" w:name="_Toc64447399"/>
      <w:bookmarkStart w:id="7821" w:name="_Toc66286893"/>
      <w:bookmarkStart w:id="7822" w:name="_Toc74151588"/>
      <w:bookmarkStart w:id="7823" w:name="_Toc88654061"/>
      <w:bookmarkStart w:id="7824" w:name="_Toc97904417"/>
      <w:bookmarkStart w:id="7825" w:name="_Toc105175458"/>
      <w:bookmarkStart w:id="7826" w:name="_Toc113826488"/>
      <w:bookmarkStart w:id="7827" w:name="_Toc120032614"/>
      <w:r>
        <w:t>9.2</w:t>
      </w:r>
      <w:r w:rsidRPr="009973B8">
        <w:t>.</w:t>
      </w:r>
      <w:r>
        <w:t>3</w:t>
      </w:r>
      <w:r w:rsidRPr="009973B8">
        <w:t>.</w:t>
      </w:r>
      <w:r>
        <w:t>105</w:t>
      </w:r>
      <w:r w:rsidRPr="009973B8">
        <w:tab/>
      </w:r>
      <w:r>
        <w:t xml:space="preserve">NR </w:t>
      </w:r>
      <w:r w:rsidRPr="009973B8">
        <w:t>V2X Services Authorized</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0D9EA8A9" w14:textId="77777777" w:rsidR="008041F2" w:rsidRPr="009973B8" w:rsidRDefault="008041F2" w:rsidP="008041F2">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8041F2" w:rsidRPr="00D56B75" w14:paraId="7222176F" w14:textId="77777777" w:rsidTr="007D59C6">
        <w:tc>
          <w:tcPr>
            <w:tcW w:w="2011" w:type="dxa"/>
          </w:tcPr>
          <w:p w14:paraId="1AB9147E" w14:textId="77777777" w:rsidR="008041F2" w:rsidRPr="00D56B75" w:rsidRDefault="008041F2" w:rsidP="007D59C6">
            <w:pPr>
              <w:pStyle w:val="TAH"/>
              <w:rPr>
                <w:lang w:eastAsia="ja-JP"/>
              </w:rPr>
            </w:pPr>
            <w:r w:rsidRPr="00D56B75">
              <w:rPr>
                <w:lang w:eastAsia="ja-JP"/>
              </w:rPr>
              <w:t>IE/Group Name</w:t>
            </w:r>
          </w:p>
        </w:tc>
        <w:tc>
          <w:tcPr>
            <w:tcW w:w="1134" w:type="dxa"/>
          </w:tcPr>
          <w:p w14:paraId="4953E8FC" w14:textId="77777777" w:rsidR="008041F2" w:rsidRPr="00D56B75" w:rsidRDefault="008041F2" w:rsidP="007D59C6">
            <w:pPr>
              <w:pStyle w:val="TAH"/>
              <w:rPr>
                <w:lang w:eastAsia="ja-JP"/>
              </w:rPr>
            </w:pPr>
            <w:r w:rsidRPr="00D56B75">
              <w:rPr>
                <w:lang w:eastAsia="ja-JP"/>
              </w:rPr>
              <w:t>Presence</w:t>
            </w:r>
          </w:p>
        </w:tc>
        <w:tc>
          <w:tcPr>
            <w:tcW w:w="851" w:type="dxa"/>
          </w:tcPr>
          <w:p w14:paraId="331DE2C4" w14:textId="77777777" w:rsidR="008041F2" w:rsidRPr="00D56B75" w:rsidRDefault="008041F2" w:rsidP="007D59C6">
            <w:pPr>
              <w:pStyle w:val="TAH"/>
              <w:rPr>
                <w:lang w:eastAsia="ja-JP"/>
              </w:rPr>
            </w:pPr>
            <w:r w:rsidRPr="00D56B75">
              <w:rPr>
                <w:lang w:eastAsia="ja-JP"/>
              </w:rPr>
              <w:t>Range</w:t>
            </w:r>
          </w:p>
        </w:tc>
        <w:tc>
          <w:tcPr>
            <w:tcW w:w="3005" w:type="dxa"/>
          </w:tcPr>
          <w:p w14:paraId="1C913D2A" w14:textId="77777777" w:rsidR="008041F2" w:rsidRPr="00D56B75" w:rsidRDefault="008041F2" w:rsidP="007D59C6">
            <w:pPr>
              <w:pStyle w:val="TAH"/>
              <w:rPr>
                <w:lang w:eastAsia="ja-JP"/>
              </w:rPr>
            </w:pPr>
            <w:r w:rsidRPr="00D56B75">
              <w:rPr>
                <w:lang w:eastAsia="ja-JP"/>
              </w:rPr>
              <w:t>IE type and reference</w:t>
            </w:r>
          </w:p>
        </w:tc>
        <w:tc>
          <w:tcPr>
            <w:tcW w:w="2835" w:type="dxa"/>
          </w:tcPr>
          <w:p w14:paraId="0AE4446F" w14:textId="77777777" w:rsidR="008041F2" w:rsidRPr="00D56B75" w:rsidRDefault="008041F2" w:rsidP="007D59C6">
            <w:pPr>
              <w:pStyle w:val="TAH"/>
              <w:rPr>
                <w:lang w:eastAsia="ja-JP"/>
              </w:rPr>
            </w:pPr>
            <w:r w:rsidRPr="00D56B75">
              <w:rPr>
                <w:lang w:eastAsia="ja-JP"/>
              </w:rPr>
              <w:t>Semantics description</w:t>
            </w:r>
          </w:p>
        </w:tc>
      </w:tr>
      <w:tr w:rsidR="008041F2" w:rsidRPr="00D56B75" w14:paraId="6D5E2960" w14:textId="77777777" w:rsidTr="007D59C6">
        <w:tc>
          <w:tcPr>
            <w:tcW w:w="2011" w:type="dxa"/>
          </w:tcPr>
          <w:p w14:paraId="20E9F79C" w14:textId="77777777" w:rsidR="008041F2" w:rsidRPr="00D56B75" w:rsidRDefault="008041F2" w:rsidP="007D59C6">
            <w:pPr>
              <w:pStyle w:val="TAL"/>
            </w:pPr>
            <w:r w:rsidRPr="00D56B75">
              <w:rPr>
                <w:lang w:eastAsia="ja-JP"/>
              </w:rPr>
              <w:t>Vehicle UE</w:t>
            </w:r>
          </w:p>
        </w:tc>
        <w:tc>
          <w:tcPr>
            <w:tcW w:w="1134" w:type="dxa"/>
          </w:tcPr>
          <w:p w14:paraId="4ACCDFEE" w14:textId="77777777" w:rsidR="008041F2" w:rsidRPr="00D56B75" w:rsidRDefault="008041F2" w:rsidP="007D59C6">
            <w:pPr>
              <w:pStyle w:val="TAL"/>
            </w:pPr>
            <w:r w:rsidRPr="00D56B75">
              <w:t>O</w:t>
            </w:r>
          </w:p>
        </w:tc>
        <w:tc>
          <w:tcPr>
            <w:tcW w:w="851" w:type="dxa"/>
          </w:tcPr>
          <w:p w14:paraId="30B79982" w14:textId="77777777" w:rsidR="008041F2" w:rsidRPr="00D56B75" w:rsidRDefault="008041F2" w:rsidP="007D59C6">
            <w:pPr>
              <w:pStyle w:val="TAL"/>
            </w:pPr>
          </w:p>
        </w:tc>
        <w:tc>
          <w:tcPr>
            <w:tcW w:w="3005" w:type="dxa"/>
          </w:tcPr>
          <w:p w14:paraId="0E88E739" w14:textId="77777777" w:rsidR="008041F2" w:rsidRPr="00D56B75" w:rsidRDefault="008041F2" w:rsidP="007D59C6">
            <w:pPr>
              <w:pStyle w:val="TAL"/>
            </w:pPr>
            <w:r w:rsidRPr="00D56B75">
              <w:rPr>
                <w:snapToGrid w:val="0"/>
              </w:rPr>
              <w:t>ENUMERATED (authorized, not authorized, ...)</w:t>
            </w:r>
          </w:p>
        </w:tc>
        <w:tc>
          <w:tcPr>
            <w:tcW w:w="2835" w:type="dxa"/>
          </w:tcPr>
          <w:p w14:paraId="351B24C3" w14:textId="77777777" w:rsidR="008041F2" w:rsidRPr="00D56B75" w:rsidRDefault="008041F2" w:rsidP="007D59C6">
            <w:pPr>
              <w:pStyle w:val="TAL"/>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7D59C6">
        <w:tc>
          <w:tcPr>
            <w:tcW w:w="2011" w:type="dxa"/>
          </w:tcPr>
          <w:p w14:paraId="50662E3A" w14:textId="77777777" w:rsidR="008041F2" w:rsidRPr="00D56B75" w:rsidRDefault="008041F2" w:rsidP="007D59C6">
            <w:pPr>
              <w:pStyle w:val="TAL"/>
              <w:rPr>
                <w:lang w:eastAsia="ja-JP"/>
              </w:rPr>
            </w:pPr>
            <w:r w:rsidRPr="002C3433">
              <w:t>Pedestrian UE</w:t>
            </w:r>
          </w:p>
        </w:tc>
        <w:tc>
          <w:tcPr>
            <w:tcW w:w="1134" w:type="dxa"/>
          </w:tcPr>
          <w:p w14:paraId="7B0845B4" w14:textId="77777777" w:rsidR="008041F2" w:rsidRPr="00D56B75" w:rsidRDefault="008041F2" w:rsidP="007D59C6">
            <w:pPr>
              <w:pStyle w:val="TAL"/>
            </w:pPr>
            <w:r w:rsidRPr="002C3433">
              <w:t>O</w:t>
            </w:r>
          </w:p>
        </w:tc>
        <w:tc>
          <w:tcPr>
            <w:tcW w:w="851" w:type="dxa"/>
          </w:tcPr>
          <w:p w14:paraId="0766F40B" w14:textId="77777777" w:rsidR="008041F2" w:rsidRPr="00D56B75" w:rsidRDefault="008041F2" w:rsidP="007D59C6">
            <w:pPr>
              <w:pStyle w:val="TAL"/>
            </w:pPr>
          </w:p>
        </w:tc>
        <w:tc>
          <w:tcPr>
            <w:tcW w:w="3005" w:type="dxa"/>
          </w:tcPr>
          <w:p w14:paraId="13AD01F8" w14:textId="77777777" w:rsidR="008041F2" w:rsidRPr="00D56B75" w:rsidRDefault="008041F2" w:rsidP="007D59C6">
            <w:pPr>
              <w:pStyle w:val="TAL"/>
              <w:rPr>
                <w:snapToGrid w:val="0"/>
              </w:rPr>
            </w:pPr>
            <w:r w:rsidRPr="002C3433">
              <w:rPr>
                <w:snapToGrid w:val="0"/>
              </w:rPr>
              <w:t>ENUMERATED (authorized, not authorized, ...)</w:t>
            </w:r>
          </w:p>
        </w:tc>
        <w:tc>
          <w:tcPr>
            <w:tcW w:w="2835" w:type="dxa"/>
          </w:tcPr>
          <w:p w14:paraId="6F3154DE" w14:textId="77777777" w:rsidR="008041F2" w:rsidRPr="00D56B75" w:rsidRDefault="008041F2" w:rsidP="007D59C6">
            <w:pPr>
              <w:pStyle w:val="TAL"/>
              <w:rPr>
                <w:snapToGrid w:val="0"/>
              </w:rPr>
            </w:pPr>
            <w:r w:rsidRPr="002C3433">
              <w:rPr>
                <w:snapToGrid w:val="0"/>
              </w:rPr>
              <w:t>Indicates whether the UE is authorized as Pedestrian UE</w:t>
            </w:r>
          </w:p>
        </w:tc>
      </w:tr>
    </w:tbl>
    <w:p w14:paraId="3B328334" w14:textId="77777777" w:rsidR="008041F2" w:rsidRDefault="008041F2" w:rsidP="008041F2"/>
    <w:p w14:paraId="1BE0477F" w14:textId="77777777" w:rsidR="008041F2" w:rsidRPr="009973B8" w:rsidRDefault="008041F2" w:rsidP="008041F2">
      <w:pPr>
        <w:pStyle w:val="Heading4"/>
      </w:pPr>
      <w:bookmarkStart w:id="7828" w:name="_Toc44497764"/>
      <w:bookmarkStart w:id="7829" w:name="_Toc45108151"/>
      <w:bookmarkStart w:id="7830" w:name="_Toc45901771"/>
      <w:bookmarkStart w:id="7831" w:name="_Toc51850852"/>
      <w:bookmarkStart w:id="7832" w:name="_Toc56693856"/>
      <w:bookmarkStart w:id="7833" w:name="_Toc64447400"/>
      <w:bookmarkStart w:id="7834" w:name="_Toc66286894"/>
      <w:bookmarkStart w:id="7835" w:name="_Toc74151589"/>
      <w:bookmarkStart w:id="7836" w:name="_Toc88654062"/>
      <w:bookmarkStart w:id="7837" w:name="_Toc97904418"/>
      <w:bookmarkStart w:id="7838" w:name="_Toc105175459"/>
      <w:bookmarkStart w:id="7839" w:name="_Toc113826489"/>
      <w:bookmarkStart w:id="7840" w:name="_Toc120032615"/>
      <w:r>
        <w:t>9.2</w:t>
      </w:r>
      <w:r w:rsidRPr="009973B8">
        <w:t>.</w:t>
      </w:r>
      <w:r>
        <w:t>3</w:t>
      </w:r>
      <w:r w:rsidRPr="009973B8">
        <w:t>.</w:t>
      </w:r>
      <w:r>
        <w:t>106</w:t>
      </w:r>
      <w:r w:rsidRPr="009973B8">
        <w:tab/>
      </w:r>
      <w:r>
        <w:t xml:space="preserve">LTE </w:t>
      </w:r>
      <w:r w:rsidRPr="009973B8">
        <w:t>V2X Services Authorized</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623924E" w14:textId="77777777" w:rsidR="008041F2" w:rsidRPr="009973B8" w:rsidRDefault="008041F2" w:rsidP="008041F2">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8041F2" w:rsidRPr="00D56B75" w14:paraId="2EE0D5AD" w14:textId="77777777" w:rsidTr="007D59C6">
        <w:tc>
          <w:tcPr>
            <w:tcW w:w="2011" w:type="dxa"/>
          </w:tcPr>
          <w:p w14:paraId="1DB07289" w14:textId="77777777" w:rsidR="008041F2" w:rsidRPr="00D56B75" w:rsidRDefault="008041F2" w:rsidP="007D59C6">
            <w:pPr>
              <w:pStyle w:val="TAH"/>
              <w:rPr>
                <w:lang w:eastAsia="ja-JP"/>
              </w:rPr>
            </w:pPr>
            <w:r w:rsidRPr="00D56B75">
              <w:rPr>
                <w:lang w:eastAsia="ja-JP"/>
              </w:rPr>
              <w:t>IE/Group Name</w:t>
            </w:r>
          </w:p>
        </w:tc>
        <w:tc>
          <w:tcPr>
            <w:tcW w:w="1134" w:type="dxa"/>
          </w:tcPr>
          <w:p w14:paraId="1526AE17" w14:textId="77777777" w:rsidR="008041F2" w:rsidRPr="00D56B75" w:rsidRDefault="008041F2" w:rsidP="007D59C6">
            <w:pPr>
              <w:pStyle w:val="TAH"/>
              <w:rPr>
                <w:lang w:eastAsia="ja-JP"/>
              </w:rPr>
            </w:pPr>
            <w:r w:rsidRPr="00D56B75">
              <w:rPr>
                <w:lang w:eastAsia="ja-JP"/>
              </w:rPr>
              <w:t>Presence</w:t>
            </w:r>
          </w:p>
        </w:tc>
        <w:tc>
          <w:tcPr>
            <w:tcW w:w="851" w:type="dxa"/>
          </w:tcPr>
          <w:p w14:paraId="07F1644D" w14:textId="77777777" w:rsidR="008041F2" w:rsidRPr="00D56B75" w:rsidRDefault="008041F2" w:rsidP="007D59C6">
            <w:pPr>
              <w:pStyle w:val="TAH"/>
              <w:rPr>
                <w:lang w:eastAsia="ja-JP"/>
              </w:rPr>
            </w:pPr>
            <w:r w:rsidRPr="00D56B75">
              <w:rPr>
                <w:lang w:eastAsia="ja-JP"/>
              </w:rPr>
              <w:t>Range</w:t>
            </w:r>
          </w:p>
        </w:tc>
        <w:tc>
          <w:tcPr>
            <w:tcW w:w="3005" w:type="dxa"/>
          </w:tcPr>
          <w:p w14:paraId="52A19D70" w14:textId="77777777" w:rsidR="008041F2" w:rsidRPr="00D56B75" w:rsidRDefault="008041F2" w:rsidP="007D59C6">
            <w:pPr>
              <w:pStyle w:val="TAH"/>
              <w:rPr>
                <w:lang w:eastAsia="ja-JP"/>
              </w:rPr>
            </w:pPr>
            <w:r w:rsidRPr="00D56B75">
              <w:rPr>
                <w:lang w:eastAsia="ja-JP"/>
              </w:rPr>
              <w:t>IE type and reference</w:t>
            </w:r>
          </w:p>
        </w:tc>
        <w:tc>
          <w:tcPr>
            <w:tcW w:w="2835" w:type="dxa"/>
          </w:tcPr>
          <w:p w14:paraId="1D21A5C2" w14:textId="77777777" w:rsidR="008041F2" w:rsidRPr="00D56B75" w:rsidRDefault="008041F2" w:rsidP="007D59C6">
            <w:pPr>
              <w:pStyle w:val="TAH"/>
              <w:rPr>
                <w:lang w:eastAsia="ja-JP"/>
              </w:rPr>
            </w:pPr>
            <w:r w:rsidRPr="00D56B75">
              <w:rPr>
                <w:lang w:eastAsia="ja-JP"/>
              </w:rPr>
              <w:t>Semantics description</w:t>
            </w:r>
          </w:p>
        </w:tc>
      </w:tr>
      <w:tr w:rsidR="008041F2" w:rsidRPr="00D56B75" w14:paraId="1D224BBA" w14:textId="77777777" w:rsidTr="007D59C6">
        <w:tc>
          <w:tcPr>
            <w:tcW w:w="2011" w:type="dxa"/>
          </w:tcPr>
          <w:p w14:paraId="02720B4B" w14:textId="77777777" w:rsidR="008041F2" w:rsidRPr="00D56B75" w:rsidRDefault="008041F2" w:rsidP="007D59C6">
            <w:pPr>
              <w:pStyle w:val="TAL"/>
            </w:pPr>
            <w:r w:rsidRPr="00D56B75">
              <w:rPr>
                <w:lang w:eastAsia="ja-JP"/>
              </w:rPr>
              <w:t>Vehicle UE</w:t>
            </w:r>
          </w:p>
        </w:tc>
        <w:tc>
          <w:tcPr>
            <w:tcW w:w="1134" w:type="dxa"/>
          </w:tcPr>
          <w:p w14:paraId="6C27ED9F" w14:textId="77777777" w:rsidR="008041F2" w:rsidRPr="00D56B75" w:rsidRDefault="008041F2" w:rsidP="007D59C6">
            <w:pPr>
              <w:pStyle w:val="TAL"/>
            </w:pPr>
            <w:r w:rsidRPr="00D56B75">
              <w:t>O</w:t>
            </w:r>
          </w:p>
        </w:tc>
        <w:tc>
          <w:tcPr>
            <w:tcW w:w="851" w:type="dxa"/>
          </w:tcPr>
          <w:p w14:paraId="52D3E180" w14:textId="77777777" w:rsidR="008041F2" w:rsidRPr="00D56B75" w:rsidRDefault="008041F2" w:rsidP="007D59C6">
            <w:pPr>
              <w:pStyle w:val="TAL"/>
            </w:pPr>
          </w:p>
        </w:tc>
        <w:tc>
          <w:tcPr>
            <w:tcW w:w="3005" w:type="dxa"/>
          </w:tcPr>
          <w:p w14:paraId="257EDC45" w14:textId="77777777" w:rsidR="008041F2" w:rsidRPr="00D56B75" w:rsidRDefault="008041F2" w:rsidP="007D59C6">
            <w:pPr>
              <w:pStyle w:val="TAL"/>
            </w:pPr>
            <w:r w:rsidRPr="00D56B75">
              <w:rPr>
                <w:snapToGrid w:val="0"/>
              </w:rPr>
              <w:t>ENUMERATED (authorized, not authorized, ...)</w:t>
            </w:r>
          </w:p>
        </w:tc>
        <w:tc>
          <w:tcPr>
            <w:tcW w:w="2835" w:type="dxa"/>
          </w:tcPr>
          <w:p w14:paraId="0ED504B5" w14:textId="77777777" w:rsidR="008041F2" w:rsidRPr="00D56B75" w:rsidRDefault="008041F2" w:rsidP="007D59C6">
            <w:pPr>
              <w:pStyle w:val="TAL"/>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7D59C6">
        <w:tc>
          <w:tcPr>
            <w:tcW w:w="2011" w:type="dxa"/>
          </w:tcPr>
          <w:p w14:paraId="47BFEC59" w14:textId="77777777" w:rsidR="008041F2" w:rsidRPr="00D56B75" w:rsidRDefault="008041F2" w:rsidP="007D59C6">
            <w:pPr>
              <w:pStyle w:val="TAL"/>
              <w:rPr>
                <w:lang w:eastAsia="ja-JP"/>
              </w:rPr>
            </w:pPr>
            <w:r w:rsidRPr="002C3433">
              <w:t>Pedestrian UE</w:t>
            </w:r>
          </w:p>
        </w:tc>
        <w:tc>
          <w:tcPr>
            <w:tcW w:w="1134" w:type="dxa"/>
          </w:tcPr>
          <w:p w14:paraId="28DADAA4" w14:textId="77777777" w:rsidR="008041F2" w:rsidRPr="00D56B75" w:rsidRDefault="008041F2" w:rsidP="007D59C6">
            <w:pPr>
              <w:pStyle w:val="TAL"/>
            </w:pPr>
            <w:r w:rsidRPr="002C3433">
              <w:t>O</w:t>
            </w:r>
          </w:p>
        </w:tc>
        <w:tc>
          <w:tcPr>
            <w:tcW w:w="851" w:type="dxa"/>
          </w:tcPr>
          <w:p w14:paraId="6F0283EA" w14:textId="77777777" w:rsidR="008041F2" w:rsidRPr="00D56B75" w:rsidRDefault="008041F2" w:rsidP="007D59C6">
            <w:pPr>
              <w:pStyle w:val="TAL"/>
            </w:pPr>
          </w:p>
        </w:tc>
        <w:tc>
          <w:tcPr>
            <w:tcW w:w="3005" w:type="dxa"/>
          </w:tcPr>
          <w:p w14:paraId="4E8BAD01" w14:textId="77777777" w:rsidR="008041F2" w:rsidRPr="00D56B75" w:rsidRDefault="008041F2" w:rsidP="007D59C6">
            <w:pPr>
              <w:pStyle w:val="TAL"/>
              <w:rPr>
                <w:snapToGrid w:val="0"/>
              </w:rPr>
            </w:pPr>
            <w:r w:rsidRPr="002C3433">
              <w:rPr>
                <w:snapToGrid w:val="0"/>
              </w:rPr>
              <w:t>ENUMERATED (authorized, not authorized, ...)</w:t>
            </w:r>
          </w:p>
        </w:tc>
        <w:tc>
          <w:tcPr>
            <w:tcW w:w="2835" w:type="dxa"/>
          </w:tcPr>
          <w:p w14:paraId="5F78E916" w14:textId="77777777" w:rsidR="008041F2" w:rsidRPr="00D56B75" w:rsidRDefault="008041F2" w:rsidP="007D59C6">
            <w:pPr>
              <w:pStyle w:val="TAL"/>
              <w:rPr>
                <w:snapToGrid w:val="0"/>
              </w:rPr>
            </w:pPr>
            <w:r w:rsidRPr="002C3433">
              <w:rPr>
                <w:snapToGrid w:val="0"/>
              </w:rPr>
              <w:t>Indicates whether the UE is authorized as Pedestrian UE</w:t>
            </w:r>
          </w:p>
        </w:tc>
      </w:tr>
    </w:tbl>
    <w:p w14:paraId="682E2B85" w14:textId="77777777" w:rsidR="008041F2" w:rsidRDefault="008041F2" w:rsidP="008041F2"/>
    <w:p w14:paraId="4E48849A" w14:textId="77777777" w:rsidR="008041F2" w:rsidRDefault="008041F2" w:rsidP="008041F2">
      <w:pPr>
        <w:pStyle w:val="Heading4"/>
      </w:pPr>
      <w:bookmarkStart w:id="7841" w:name="_Toc44497765"/>
      <w:bookmarkStart w:id="7842" w:name="_Toc45108152"/>
      <w:bookmarkStart w:id="7843" w:name="_Toc45901772"/>
      <w:bookmarkStart w:id="7844" w:name="_Toc51850853"/>
      <w:bookmarkStart w:id="7845" w:name="_Toc56693857"/>
      <w:bookmarkStart w:id="7846" w:name="_Toc64447401"/>
      <w:bookmarkStart w:id="7847" w:name="_Toc66286895"/>
      <w:bookmarkStart w:id="7848" w:name="_Toc74151590"/>
      <w:bookmarkStart w:id="7849" w:name="_Toc88654063"/>
      <w:bookmarkStart w:id="7850" w:name="_Toc97904419"/>
      <w:bookmarkStart w:id="7851" w:name="_Toc105175460"/>
      <w:bookmarkStart w:id="7852" w:name="_Toc113826490"/>
      <w:bookmarkStart w:id="7853" w:name="_Toc120032616"/>
      <w:r>
        <w:t>9.2.3.107</w:t>
      </w:r>
      <w:r>
        <w:tab/>
        <w:t xml:space="preserve">NR </w:t>
      </w:r>
      <w:r>
        <w:rPr>
          <w:lang w:eastAsia="zh-CN"/>
        </w:rPr>
        <w:t xml:space="preserve">UE Sidelink </w:t>
      </w:r>
      <w:r>
        <w:t>Aggregate Maximum Bit</w:t>
      </w:r>
      <w:r>
        <w:rPr>
          <w:lang w:eastAsia="zh-CN"/>
        </w:rPr>
        <w:t xml:space="preserve"> R</w:t>
      </w:r>
      <w:r>
        <w:t>ate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F13E861" w14:textId="77777777" w:rsidR="008041F2" w:rsidRPr="009B207F" w:rsidRDefault="008041F2" w:rsidP="008041F2">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8041F2" w14:paraId="54C6729E" w14:textId="77777777" w:rsidTr="007D59C6">
        <w:tc>
          <w:tcPr>
            <w:tcW w:w="2295"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D59C6">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D59C6">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D59C6">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D59C6">
            <w:pPr>
              <w:pStyle w:val="TAH"/>
              <w:rPr>
                <w:lang w:eastAsia="ja-JP"/>
              </w:rPr>
            </w:pPr>
            <w:r>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D59C6">
            <w:pPr>
              <w:pStyle w:val="TAH"/>
              <w:rPr>
                <w:lang w:eastAsia="ja-JP"/>
              </w:rPr>
            </w:pPr>
            <w:r>
              <w:rPr>
                <w:lang w:eastAsia="ja-JP"/>
              </w:rPr>
              <w:t>Semantics description</w:t>
            </w:r>
          </w:p>
        </w:tc>
      </w:tr>
      <w:tr w:rsidR="008041F2" w:rsidRPr="009B207F" w14:paraId="717357CD" w14:textId="77777777" w:rsidTr="007D59C6">
        <w:tc>
          <w:tcPr>
            <w:tcW w:w="2295"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D59C6">
            <w:pPr>
              <w:pStyle w:val="TAL"/>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D59C6">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D59C6">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D59C6">
            <w:pPr>
              <w:pStyle w:val="TAL"/>
              <w:rPr>
                <w:rFonts w:cs="Arial"/>
                <w:szCs w:val="18"/>
              </w:rPr>
            </w:pPr>
            <w:r>
              <w:rPr>
                <w:rFonts w:cs="Arial"/>
                <w:szCs w:val="18"/>
              </w:rPr>
              <w:t xml:space="preserve">Bit Rate </w:t>
            </w:r>
            <w:r>
              <w:t>9.2.3.4</w:t>
            </w:r>
          </w:p>
        </w:tc>
        <w:tc>
          <w:tcPr>
            <w:tcW w:w="2835"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D59C6">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8041F2">
      <w:pPr>
        <w:pStyle w:val="EW"/>
        <w:ind w:left="0" w:firstLine="0"/>
      </w:pPr>
    </w:p>
    <w:p w14:paraId="16BEF817" w14:textId="77777777" w:rsidR="008041F2" w:rsidRDefault="008041F2" w:rsidP="008041F2">
      <w:pPr>
        <w:pStyle w:val="Heading4"/>
      </w:pPr>
      <w:bookmarkStart w:id="7854" w:name="_Toc44497766"/>
      <w:bookmarkStart w:id="7855" w:name="_Toc45108153"/>
      <w:bookmarkStart w:id="7856" w:name="_Toc45901773"/>
      <w:bookmarkStart w:id="7857" w:name="_Toc51850854"/>
      <w:bookmarkStart w:id="7858" w:name="_Toc56693858"/>
      <w:bookmarkStart w:id="7859" w:name="_Toc64447402"/>
      <w:bookmarkStart w:id="7860" w:name="_Toc66286896"/>
      <w:bookmarkStart w:id="7861" w:name="_Toc74151591"/>
      <w:bookmarkStart w:id="7862" w:name="_Toc88654064"/>
      <w:bookmarkStart w:id="7863" w:name="_Toc97904420"/>
      <w:bookmarkStart w:id="7864" w:name="_Toc105175461"/>
      <w:bookmarkStart w:id="7865" w:name="_Toc113826491"/>
      <w:bookmarkStart w:id="7866" w:name="_Toc120032617"/>
      <w:r>
        <w:t>9.2.3.108</w:t>
      </w:r>
      <w:r w:rsidR="00BB106F">
        <w:tab/>
      </w:r>
      <w:r>
        <w:t xml:space="preserve">LTE </w:t>
      </w:r>
      <w:r>
        <w:rPr>
          <w:lang w:eastAsia="zh-CN"/>
        </w:rPr>
        <w:t xml:space="preserve">UE Sidelink </w:t>
      </w:r>
      <w:r>
        <w:t>Aggregate Maximum Bit</w:t>
      </w:r>
      <w:r>
        <w:rPr>
          <w:lang w:eastAsia="zh-CN"/>
        </w:rPr>
        <w:t xml:space="preserve"> R</w:t>
      </w:r>
      <w:r>
        <w:t>ate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37403D88" w14:textId="77777777" w:rsidR="008041F2" w:rsidRDefault="008041F2" w:rsidP="008041F2">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8041F2" w14:paraId="32AC2FCC" w14:textId="77777777" w:rsidTr="007D59C6">
        <w:tc>
          <w:tcPr>
            <w:tcW w:w="2293"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D59C6">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D59C6">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D59C6">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D59C6">
            <w:pPr>
              <w:pStyle w:val="TAH"/>
              <w:rPr>
                <w:lang w:eastAsia="ja-JP"/>
              </w:rPr>
            </w:pPr>
            <w:r>
              <w:rPr>
                <w:lang w:eastAsia="ja-JP"/>
              </w:rPr>
              <w:t>IE type and reference</w:t>
            </w:r>
          </w:p>
        </w:tc>
        <w:tc>
          <w:tcPr>
            <w:tcW w:w="2834"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D59C6">
            <w:pPr>
              <w:pStyle w:val="TAH"/>
              <w:rPr>
                <w:lang w:eastAsia="ja-JP"/>
              </w:rPr>
            </w:pPr>
            <w:r>
              <w:rPr>
                <w:lang w:eastAsia="ja-JP"/>
              </w:rPr>
              <w:t>Semantics description</w:t>
            </w:r>
          </w:p>
        </w:tc>
      </w:tr>
      <w:tr w:rsidR="008041F2" w:rsidRPr="009B207F" w14:paraId="007624A4" w14:textId="77777777" w:rsidTr="007D59C6">
        <w:tc>
          <w:tcPr>
            <w:tcW w:w="2293"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D59C6">
            <w:pPr>
              <w:pStyle w:val="TAL"/>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D59C6">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D59C6">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D59C6">
            <w:pPr>
              <w:pStyle w:val="TAL"/>
              <w:rPr>
                <w:rFonts w:cs="Arial"/>
                <w:szCs w:val="18"/>
              </w:rPr>
            </w:pPr>
            <w:r>
              <w:rPr>
                <w:rFonts w:cs="Arial"/>
                <w:szCs w:val="18"/>
              </w:rPr>
              <w:t xml:space="preserve">Bit Rate </w:t>
            </w:r>
            <w:r>
              <w:t>9.2.3.4</w:t>
            </w:r>
          </w:p>
        </w:tc>
        <w:tc>
          <w:tcPr>
            <w:tcW w:w="2834"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D59C6">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8041F2"/>
    <w:p w14:paraId="6F46931B" w14:textId="77777777" w:rsidR="008041F2" w:rsidRPr="00567372" w:rsidRDefault="008041F2" w:rsidP="008041F2">
      <w:pPr>
        <w:pStyle w:val="Heading4"/>
        <w:rPr>
          <w:lang w:eastAsia="zh-CN"/>
        </w:rPr>
      </w:pPr>
      <w:bookmarkStart w:id="7867" w:name="_Toc44497767"/>
      <w:bookmarkStart w:id="7868" w:name="_Toc45108154"/>
      <w:bookmarkStart w:id="7869" w:name="_Toc45901774"/>
      <w:bookmarkStart w:id="7870" w:name="_Toc51850855"/>
      <w:bookmarkStart w:id="7871" w:name="_Toc56693859"/>
      <w:bookmarkStart w:id="7872" w:name="_Toc64447403"/>
      <w:bookmarkStart w:id="7873" w:name="_Toc66286897"/>
      <w:bookmarkStart w:id="7874" w:name="_Toc74151592"/>
      <w:bookmarkStart w:id="7875" w:name="_Toc88654065"/>
      <w:bookmarkStart w:id="7876" w:name="_Toc97904421"/>
      <w:bookmarkStart w:id="7877" w:name="_Toc105175462"/>
      <w:bookmarkStart w:id="7878" w:name="_Toc113826492"/>
      <w:bookmarkStart w:id="7879" w:name="_Toc12003261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018659C4" w14:textId="77777777" w:rsidR="008041F2" w:rsidRPr="00812C60" w:rsidRDefault="008041F2" w:rsidP="008041F2">
      <w:pPr>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8041F2" w:rsidRPr="00DE2228" w14:paraId="1E1CFB43" w14:textId="77777777" w:rsidTr="007D59C6">
        <w:tc>
          <w:tcPr>
            <w:tcW w:w="2578" w:type="dxa"/>
          </w:tcPr>
          <w:p w14:paraId="1A2E577F" w14:textId="77777777" w:rsidR="008041F2" w:rsidRPr="009354E2" w:rsidRDefault="008041F2" w:rsidP="007D59C6">
            <w:pPr>
              <w:pStyle w:val="TAH"/>
              <w:rPr>
                <w:lang w:eastAsia="ja-JP"/>
              </w:rPr>
            </w:pPr>
            <w:r w:rsidRPr="009354E2">
              <w:rPr>
                <w:lang w:eastAsia="ja-JP"/>
              </w:rPr>
              <w:t>IE/Group Name</w:t>
            </w:r>
          </w:p>
        </w:tc>
        <w:tc>
          <w:tcPr>
            <w:tcW w:w="1134" w:type="dxa"/>
          </w:tcPr>
          <w:p w14:paraId="7EDF6BD1" w14:textId="77777777" w:rsidR="008041F2" w:rsidRPr="009354E2" w:rsidRDefault="008041F2" w:rsidP="007D59C6">
            <w:pPr>
              <w:pStyle w:val="TAH"/>
              <w:rPr>
                <w:lang w:eastAsia="ja-JP"/>
              </w:rPr>
            </w:pPr>
            <w:r w:rsidRPr="009354E2">
              <w:rPr>
                <w:lang w:eastAsia="ja-JP"/>
              </w:rPr>
              <w:t>Presence</w:t>
            </w:r>
          </w:p>
        </w:tc>
        <w:tc>
          <w:tcPr>
            <w:tcW w:w="1134" w:type="dxa"/>
          </w:tcPr>
          <w:p w14:paraId="5C381D9C" w14:textId="77777777" w:rsidR="008041F2" w:rsidRPr="009354E2" w:rsidRDefault="008041F2" w:rsidP="007D59C6">
            <w:pPr>
              <w:pStyle w:val="TAH"/>
              <w:rPr>
                <w:lang w:eastAsia="ja-JP"/>
              </w:rPr>
            </w:pPr>
            <w:r w:rsidRPr="009354E2">
              <w:rPr>
                <w:lang w:eastAsia="ja-JP"/>
              </w:rPr>
              <w:t>Range</w:t>
            </w:r>
          </w:p>
        </w:tc>
        <w:tc>
          <w:tcPr>
            <w:tcW w:w="1276" w:type="dxa"/>
          </w:tcPr>
          <w:p w14:paraId="6FD4C276" w14:textId="77777777" w:rsidR="008041F2" w:rsidRPr="009354E2" w:rsidRDefault="008041F2" w:rsidP="007D59C6">
            <w:pPr>
              <w:pStyle w:val="TAH"/>
              <w:rPr>
                <w:lang w:eastAsia="ja-JP"/>
              </w:rPr>
            </w:pPr>
            <w:r w:rsidRPr="009354E2">
              <w:rPr>
                <w:lang w:eastAsia="ja-JP"/>
              </w:rPr>
              <w:t>IE type and reference</w:t>
            </w:r>
          </w:p>
        </w:tc>
        <w:tc>
          <w:tcPr>
            <w:tcW w:w="2551" w:type="dxa"/>
          </w:tcPr>
          <w:p w14:paraId="50350C12" w14:textId="77777777" w:rsidR="008041F2" w:rsidRPr="009354E2" w:rsidRDefault="008041F2" w:rsidP="007D59C6">
            <w:pPr>
              <w:pStyle w:val="TAH"/>
              <w:rPr>
                <w:lang w:eastAsia="ja-JP"/>
              </w:rPr>
            </w:pPr>
            <w:r w:rsidRPr="009354E2">
              <w:rPr>
                <w:lang w:eastAsia="ja-JP"/>
              </w:rPr>
              <w:t>Semantics description</w:t>
            </w:r>
          </w:p>
        </w:tc>
      </w:tr>
      <w:tr w:rsidR="008041F2" w:rsidRPr="00DE2228" w14:paraId="4846B0A4" w14:textId="77777777" w:rsidTr="007D59C6">
        <w:tc>
          <w:tcPr>
            <w:tcW w:w="2578" w:type="dxa"/>
          </w:tcPr>
          <w:p w14:paraId="58E00252" w14:textId="77777777" w:rsidR="008041F2" w:rsidRPr="00DE2228" w:rsidRDefault="008041F2" w:rsidP="007D59C6">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24C5DA7C" w14:textId="77777777" w:rsidR="008041F2" w:rsidRPr="00AB57CE" w:rsidRDefault="008041F2" w:rsidP="007D59C6">
            <w:pPr>
              <w:pStyle w:val="TAL"/>
              <w:rPr>
                <w:rFonts w:cs="Arial"/>
                <w:szCs w:val="18"/>
                <w:lang w:eastAsia="zh-CN"/>
              </w:rPr>
            </w:pPr>
          </w:p>
        </w:tc>
        <w:tc>
          <w:tcPr>
            <w:tcW w:w="1134" w:type="dxa"/>
          </w:tcPr>
          <w:p w14:paraId="555B8097" w14:textId="77777777" w:rsidR="008041F2" w:rsidRPr="003D2F48" w:rsidRDefault="008041F2" w:rsidP="007D59C6">
            <w:pPr>
              <w:pStyle w:val="TAL"/>
              <w:rPr>
                <w:rFonts w:cs="Arial"/>
                <w:szCs w:val="18"/>
                <w:lang w:eastAsia="zh-CN"/>
              </w:rPr>
            </w:pPr>
            <w:r w:rsidRPr="000B1CB3">
              <w:rPr>
                <w:rFonts w:cs="Arial"/>
                <w:bCs/>
                <w:i/>
                <w:szCs w:val="18"/>
                <w:lang w:eastAsia="zh-CN"/>
              </w:rPr>
              <w:t>1</w:t>
            </w:r>
          </w:p>
        </w:tc>
        <w:tc>
          <w:tcPr>
            <w:tcW w:w="1276" w:type="dxa"/>
          </w:tcPr>
          <w:p w14:paraId="32610DE1" w14:textId="77777777" w:rsidR="008041F2" w:rsidRPr="008921C9" w:rsidRDefault="008041F2" w:rsidP="007D59C6">
            <w:pPr>
              <w:pStyle w:val="TAL"/>
              <w:rPr>
                <w:rFonts w:cs="Arial"/>
                <w:szCs w:val="18"/>
              </w:rPr>
            </w:pPr>
          </w:p>
        </w:tc>
        <w:tc>
          <w:tcPr>
            <w:tcW w:w="2551" w:type="dxa"/>
          </w:tcPr>
          <w:p w14:paraId="505E2F3A" w14:textId="77777777" w:rsidR="008041F2" w:rsidRPr="008921C9" w:rsidRDefault="008041F2" w:rsidP="007D59C6">
            <w:pPr>
              <w:pStyle w:val="TAL"/>
              <w:rPr>
                <w:rFonts w:cs="Arial"/>
                <w:szCs w:val="18"/>
                <w:lang w:eastAsia="zh-CN"/>
              </w:rPr>
            </w:pPr>
          </w:p>
        </w:tc>
      </w:tr>
      <w:tr w:rsidR="008041F2" w:rsidRPr="00DE2228" w14:paraId="03566A9E" w14:textId="77777777" w:rsidTr="007D59C6">
        <w:tc>
          <w:tcPr>
            <w:tcW w:w="2578" w:type="dxa"/>
          </w:tcPr>
          <w:p w14:paraId="5AF364FC" w14:textId="77777777" w:rsidR="008041F2" w:rsidRPr="00DE2228" w:rsidRDefault="008041F2" w:rsidP="009354E2">
            <w:pPr>
              <w:pStyle w:val="TAL"/>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4675F67B" w14:textId="77777777" w:rsidR="008041F2" w:rsidRPr="00AB57CE" w:rsidRDefault="008041F2" w:rsidP="007D59C6">
            <w:pPr>
              <w:pStyle w:val="TAL"/>
              <w:rPr>
                <w:rFonts w:cs="Arial"/>
                <w:szCs w:val="18"/>
                <w:lang w:eastAsia="zh-CN"/>
              </w:rPr>
            </w:pPr>
          </w:p>
        </w:tc>
        <w:tc>
          <w:tcPr>
            <w:tcW w:w="1134" w:type="dxa"/>
          </w:tcPr>
          <w:p w14:paraId="367DABD8" w14:textId="77777777" w:rsidR="008041F2" w:rsidRPr="008921C9" w:rsidRDefault="008041F2" w:rsidP="007D59C6">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276" w:type="dxa"/>
          </w:tcPr>
          <w:p w14:paraId="0E364B2C" w14:textId="77777777" w:rsidR="008041F2" w:rsidRPr="008921C9" w:rsidRDefault="008041F2" w:rsidP="007D59C6">
            <w:pPr>
              <w:pStyle w:val="TAL"/>
              <w:rPr>
                <w:rFonts w:cs="Arial"/>
                <w:szCs w:val="18"/>
              </w:rPr>
            </w:pPr>
          </w:p>
        </w:tc>
        <w:tc>
          <w:tcPr>
            <w:tcW w:w="2551" w:type="dxa"/>
          </w:tcPr>
          <w:p w14:paraId="53EE9852" w14:textId="77777777" w:rsidR="008041F2" w:rsidRPr="008921C9" w:rsidRDefault="008041F2" w:rsidP="007D59C6">
            <w:pPr>
              <w:pStyle w:val="TAL"/>
              <w:rPr>
                <w:rFonts w:cs="Arial"/>
                <w:szCs w:val="18"/>
                <w:lang w:eastAsia="zh-CN"/>
              </w:rPr>
            </w:pPr>
          </w:p>
        </w:tc>
      </w:tr>
      <w:tr w:rsidR="008041F2" w:rsidRPr="00DE2228" w14:paraId="388FE9DC" w14:textId="77777777" w:rsidTr="007D59C6">
        <w:tc>
          <w:tcPr>
            <w:tcW w:w="2578" w:type="dxa"/>
          </w:tcPr>
          <w:p w14:paraId="2544E74C" w14:textId="77777777" w:rsidR="008041F2" w:rsidRPr="00DE2228" w:rsidRDefault="008041F2" w:rsidP="009354E2">
            <w:pPr>
              <w:pStyle w:val="TAL"/>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5F6A156A" w14:textId="77777777" w:rsidR="008041F2" w:rsidRPr="00AB57CE" w:rsidRDefault="008041F2" w:rsidP="007D59C6">
            <w:pPr>
              <w:pStyle w:val="TAL"/>
              <w:rPr>
                <w:rFonts w:cs="Arial"/>
                <w:szCs w:val="18"/>
                <w:lang w:eastAsia="zh-CN"/>
              </w:rPr>
            </w:pPr>
            <w:r w:rsidRPr="00AB57CE">
              <w:rPr>
                <w:rFonts w:cs="Arial"/>
                <w:szCs w:val="18"/>
                <w:lang w:eastAsia="zh-CN"/>
              </w:rPr>
              <w:t>M</w:t>
            </w:r>
          </w:p>
        </w:tc>
        <w:tc>
          <w:tcPr>
            <w:tcW w:w="1134" w:type="dxa"/>
          </w:tcPr>
          <w:p w14:paraId="03C4764D" w14:textId="77777777" w:rsidR="008041F2" w:rsidRPr="000B1CB3" w:rsidRDefault="008041F2" w:rsidP="007D59C6">
            <w:pPr>
              <w:pStyle w:val="TAL"/>
              <w:rPr>
                <w:rFonts w:cs="Arial"/>
                <w:bCs/>
                <w:i/>
                <w:szCs w:val="18"/>
                <w:lang w:eastAsia="ja-JP"/>
              </w:rPr>
            </w:pPr>
          </w:p>
        </w:tc>
        <w:tc>
          <w:tcPr>
            <w:tcW w:w="1276" w:type="dxa"/>
          </w:tcPr>
          <w:p w14:paraId="22FB25F1" w14:textId="77777777" w:rsidR="008041F2" w:rsidRPr="008921C9" w:rsidRDefault="008041F2" w:rsidP="007D59C6">
            <w:pPr>
              <w:pStyle w:val="TAL"/>
              <w:rPr>
                <w:rFonts w:cs="Arial"/>
                <w:szCs w:val="18"/>
              </w:rPr>
            </w:pPr>
            <w:r w:rsidRPr="003D2F48">
              <w:rPr>
                <w:rFonts w:cs="Arial"/>
                <w:szCs w:val="18"/>
              </w:rPr>
              <w:t>INTEGER (0..255, …)</w:t>
            </w:r>
          </w:p>
        </w:tc>
        <w:tc>
          <w:tcPr>
            <w:tcW w:w="2551" w:type="dxa"/>
          </w:tcPr>
          <w:p w14:paraId="17EB4A59" w14:textId="77777777" w:rsidR="008041F2" w:rsidRPr="00AB57CE" w:rsidRDefault="008041F2" w:rsidP="007D59C6">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D59C6">
        <w:tc>
          <w:tcPr>
            <w:tcW w:w="2578" w:type="dxa"/>
          </w:tcPr>
          <w:p w14:paraId="040B793D" w14:textId="77777777" w:rsidR="008041F2" w:rsidRPr="009354E2" w:rsidRDefault="008041F2" w:rsidP="009354E2">
            <w:pPr>
              <w:pStyle w:val="TAL"/>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4736C43E" w14:textId="77777777" w:rsidR="008041F2" w:rsidRPr="00AB57CE" w:rsidRDefault="008041F2" w:rsidP="007D59C6">
            <w:pPr>
              <w:pStyle w:val="TAL"/>
              <w:rPr>
                <w:rFonts w:cs="Arial"/>
                <w:szCs w:val="18"/>
                <w:lang w:eastAsia="zh-CN"/>
              </w:rPr>
            </w:pPr>
            <w:r w:rsidRPr="00AB57CE">
              <w:rPr>
                <w:rFonts w:cs="Arial"/>
                <w:szCs w:val="18"/>
                <w:lang w:eastAsia="zh-CN"/>
              </w:rPr>
              <w:t>O</w:t>
            </w:r>
          </w:p>
        </w:tc>
        <w:tc>
          <w:tcPr>
            <w:tcW w:w="1134" w:type="dxa"/>
          </w:tcPr>
          <w:p w14:paraId="1B136960" w14:textId="77777777" w:rsidR="008041F2" w:rsidRPr="00AB57CE" w:rsidRDefault="008041F2" w:rsidP="007D59C6">
            <w:pPr>
              <w:pStyle w:val="TAL"/>
              <w:rPr>
                <w:rFonts w:cs="Arial"/>
                <w:bCs/>
                <w:i/>
                <w:szCs w:val="18"/>
                <w:lang w:eastAsia="ja-JP"/>
              </w:rPr>
            </w:pPr>
          </w:p>
        </w:tc>
        <w:tc>
          <w:tcPr>
            <w:tcW w:w="1276" w:type="dxa"/>
          </w:tcPr>
          <w:p w14:paraId="52BE3C19" w14:textId="77777777" w:rsidR="008041F2" w:rsidRPr="00AB57CE" w:rsidRDefault="008041F2" w:rsidP="007D59C6">
            <w:pPr>
              <w:pStyle w:val="TAL"/>
              <w:rPr>
                <w:rFonts w:cs="Arial"/>
                <w:szCs w:val="18"/>
              </w:rPr>
            </w:pPr>
          </w:p>
        </w:tc>
        <w:tc>
          <w:tcPr>
            <w:tcW w:w="2551" w:type="dxa"/>
          </w:tcPr>
          <w:p w14:paraId="67147C12" w14:textId="77777777" w:rsidR="008041F2" w:rsidRPr="008921C9" w:rsidRDefault="008041F2" w:rsidP="007D59C6">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D59C6">
        <w:tc>
          <w:tcPr>
            <w:tcW w:w="2578" w:type="dxa"/>
          </w:tcPr>
          <w:p w14:paraId="566BD662" w14:textId="77777777" w:rsidR="008041F2" w:rsidRPr="00AB57CE" w:rsidRDefault="008041F2" w:rsidP="009354E2">
            <w:pPr>
              <w:pStyle w:val="TAL"/>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020C62DE" w14:textId="77777777" w:rsidR="008041F2" w:rsidRPr="000B1CB3" w:rsidRDefault="008041F2" w:rsidP="007D59C6">
            <w:pPr>
              <w:pStyle w:val="TAL"/>
              <w:rPr>
                <w:rFonts w:cs="Arial"/>
                <w:szCs w:val="18"/>
                <w:lang w:eastAsia="zh-CN"/>
              </w:rPr>
            </w:pPr>
            <w:r>
              <w:rPr>
                <w:rFonts w:cs="Arial"/>
                <w:szCs w:val="18"/>
                <w:lang w:eastAsia="zh-CN"/>
              </w:rPr>
              <w:t>M</w:t>
            </w:r>
          </w:p>
        </w:tc>
        <w:tc>
          <w:tcPr>
            <w:tcW w:w="1134" w:type="dxa"/>
          </w:tcPr>
          <w:p w14:paraId="30399C64" w14:textId="77777777" w:rsidR="008041F2" w:rsidRPr="003D2F48" w:rsidRDefault="008041F2" w:rsidP="007D59C6">
            <w:pPr>
              <w:pStyle w:val="TAL"/>
              <w:rPr>
                <w:rFonts w:cs="Arial"/>
                <w:bCs/>
                <w:i/>
                <w:szCs w:val="18"/>
                <w:lang w:eastAsia="ja-JP"/>
              </w:rPr>
            </w:pPr>
          </w:p>
        </w:tc>
        <w:tc>
          <w:tcPr>
            <w:tcW w:w="1276" w:type="dxa"/>
          </w:tcPr>
          <w:p w14:paraId="2D317595" w14:textId="77777777" w:rsidR="008041F2" w:rsidRPr="008921C9" w:rsidRDefault="008041F2" w:rsidP="007D59C6">
            <w:pPr>
              <w:pStyle w:val="TAL"/>
              <w:rPr>
                <w:rFonts w:cs="Arial"/>
                <w:szCs w:val="18"/>
                <w:lang w:eastAsia="ja-JP"/>
              </w:rPr>
            </w:pPr>
            <w:r w:rsidRPr="008921C9">
              <w:rPr>
                <w:rFonts w:cs="Arial"/>
                <w:szCs w:val="18"/>
                <w:lang w:eastAsia="ja-JP"/>
              </w:rPr>
              <w:t>Bit Rate</w:t>
            </w:r>
          </w:p>
          <w:p w14:paraId="5D78AA05" w14:textId="77777777" w:rsidR="008041F2" w:rsidRPr="008921C9" w:rsidRDefault="008041F2" w:rsidP="007D59C6">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791F7A4C" w14:textId="77777777" w:rsidR="008041F2" w:rsidRPr="00AB57CE" w:rsidRDefault="008041F2" w:rsidP="007D59C6">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D59C6">
        <w:tc>
          <w:tcPr>
            <w:tcW w:w="2578" w:type="dxa"/>
          </w:tcPr>
          <w:p w14:paraId="6EF5B922" w14:textId="77777777" w:rsidR="008041F2" w:rsidRPr="00AB57CE" w:rsidRDefault="008041F2" w:rsidP="009354E2">
            <w:pPr>
              <w:pStyle w:val="TAL"/>
              <w:ind w:left="340"/>
              <w:rPr>
                <w:rFonts w:cs="Arial"/>
                <w:szCs w:val="18"/>
              </w:rPr>
            </w:pPr>
            <w:r w:rsidRPr="009354E2">
              <w:rPr>
                <w:rFonts w:eastAsia="Batang" w:cs="Arial"/>
                <w:szCs w:val="18"/>
                <w:lang w:eastAsia="ja-JP"/>
              </w:rPr>
              <w:t>&gt;&gt;&gt;Maximum Flow Bit Rate</w:t>
            </w:r>
          </w:p>
        </w:tc>
        <w:tc>
          <w:tcPr>
            <w:tcW w:w="1134" w:type="dxa"/>
          </w:tcPr>
          <w:p w14:paraId="63CC48AF" w14:textId="77777777" w:rsidR="008041F2" w:rsidRPr="000B1CB3" w:rsidRDefault="008041F2" w:rsidP="007D59C6">
            <w:pPr>
              <w:pStyle w:val="TAL"/>
              <w:rPr>
                <w:rFonts w:cs="Arial"/>
                <w:szCs w:val="18"/>
                <w:lang w:eastAsia="zh-CN"/>
              </w:rPr>
            </w:pPr>
            <w:r>
              <w:rPr>
                <w:rFonts w:cs="Arial"/>
                <w:szCs w:val="18"/>
                <w:lang w:eastAsia="zh-CN"/>
              </w:rPr>
              <w:t>M</w:t>
            </w:r>
          </w:p>
        </w:tc>
        <w:tc>
          <w:tcPr>
            <w:tcW w:w="1134" w:type="dxa"/>
          </w:tcPr>
          <w:p w14:paraId="2F0D3AD1" w14:textId="77777777" w:rsidR="008041F2" w:rsidRPr="003D2F48" w:rsidRDefault="008041F2" w:rsidP="007D59C6">
            <w:pPr>
              <w:pStyle w:val="TAL"/>
              <w:rPr>
                <w:rFonts w:cs="Arial"/>
                <w:bCs/>
                <w:i/>
                <w:szCs w:val="18"/>
                <w:lang w:eastAsia="ja-JP"/>
              </w:rPr>
            </w:pPr>
          </w:p>
        </w:tc>
        <w:tc>
          <w:tcPr>
            <w:tcW w:w="1276" w:type="dxa"/>
          </w:tcPr>
          <w:p w14:paraId="29962437" w14:textId="77777777" w:rsidR="008041F2" w:rsidRPr="008921C9" w:rsidRDefault="008041F2" w:rsidP="007D59C6">
            <w:pPr>
              <w:pStyle w:val="TAL"/>
              <w:rPr>
                <w:rFonts w:cs="Arial"/>
                <w:szCs w:val="18"/>
                <w:lang w:eastAsia="ja-JP"/>
              </w:rPr>
            </w:pPr>
            <w:r w:rsidRPr="008921C9">
              <w:rPr>
                <w:rFonts w:cs="Arial"/>
                <w:szCs w:val="18"/>
                <w:lang w:eastAsia="ja-JP"/>
              </w:rPr>
              <w:t>Bit Rate</w:t>
            </w:r>
          </w:p>
          <w:p w14:paraId="7FF825F9" w14:textId="77777777" w:rsidR="008041F2" w:rsidRPr="008921C9" w:rsidRDefault="008041F2" w:rsidP="007D59C6">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6DD5B30C" w14:textId="77777777" w:rsidR="008041F2" w:rsidRPr="00BD51E1" w:rsidRDefault="008041F2" w:rsidP="007D59C6">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D59C6">
        <w:tc>
          <w:tcPr>
            <w:tcW w:w="2578" w:type="dxa"/>
          </w:tcPr>
          <w:p w14:paraId="2D17B6F6" w14:textId="77777777" w:rsidR="008041F2" w:rsidRPr="00DE2228" w:rsidRDefault="008041F2" w:rsidP="009354E2">
            <w:pPr>
              <w:pStyle w:val="TAL"/>
              <w:ind w:left="227"/>
              <w:rPr>
                <w:rFonts w:cs="Arial"/>
                <w:szCs w:val="18"/>
                <w:lang w:eastAsia="zh-CN"/>
              </w:rPr>
            </w:pPr>
            <w:r w:rsidRPr="009354E2">
              <w:rPr>
                <w:rFonts w:eastAsia="Batang" w:cs="Arial"/>
                <w:szCs w:val="18"/>
                <w:lang w:eastAsia="ja-JP"/>
              </w:rPr>
              <w:t>&gt;&gt;Range</w:t>
            </w:r>
          </w:p>
        </w:tc>
        <w:tc>
          <w:tcPr>
            <w:tcW w:w="1134" w:type="dxa"/>
          </w:tcPr>
          <w:p w14:paraId="01D2D43C" w14:textId="77777777" w:rsidR="008041F2" w:rsidRPr="00AB57CE" w:rsidRDefault="008041F2" w:rsidP="007D59C6">
            <w:pPr>
              <w:pStyle w:val="TAL"/>
              <w:rPr>
                <w:rFonts w:cs="Arial"/>
                <w:szCs w:val="18"/>
                <w:lang w:eastAsia="zh-CN"/>
              </w:rPr>
            </w:pPr>
            <w:r w:rsidRPr="00AB57CE">
              <w:rPr>
                <w:rFonts w:cs="Arial"/>
                <w:szCs w:val="18"/>
                <w:lang w:eastAsia="zh-CN"/>
              </w:rPr>
              <w:t>O</w:t>
            </w:r>
          </w:p>
        </w:tc>
        <w:tc>
          <w:tcPr>
            <w:tcW w:w="1134" w:type="dxa"/>
          </w:tcPr>
          <w:p w14:paraId="1024C59C" w14:textId="77777777" w:rsidR="008041F2" w:rsidRPr="000B1CB3" w:rsidRDefault="008041F2" w:rsidP="007D59C6">
            <w:pPr>
              <w:pStyle w:val="TAL"/>
              <w:rPr>
                <w:rFonts w:cs="Arial"/>
                <w:bCs/>
                <w:i/>
                <w:szCs w:val="18"/>
                <w:lang w:eastAsia="ja-JP"/>
              </w:rPr>
            </w:pPr>
          </w:p>
        </w:tc>
        <w:tc>
          <w:tcPr>
            <w:tcW w:w="1276" w:type="dxa"/>
          </w:tcPr>
          <w:p w14:paraId="6DBDB3E9" w14:textId="77777777" w:rsidR="008041F2" w:rsidRPr="00DE2228" w:rsidRDefault="008041F2" w:rsidP="007D59C6">
            <w:pPr>
              <w:pStyle w:val="TAL"/>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551" w:type="dxa"/>
          </w:tcPr>
          <w:p w14:paraId="21ABD201" w14:textId="77777777" w:rsidR="008041F2" w:rsidRPr="000B1CB3" w:rsidRDefault="008041F2" w:rsidP="007D59C6">
            <w:pPr>
              <w:pStyle w:val="TAL"/>
              <w:rPr>
                <w:rFonts w:cs="Arial"/>
                <w:szCs w:val="18"/>
                <w:lang w:eastAsia="zh-CN"/>
              </w:rPr>
            </w:pPr>
            <w:r w:rsidRPr="00AB57CE">
              <w:rPr>
                <w:rFonts w:cs="Arial"/>
                <w:szCs w:val="18"/>
                <w:lang w:eastAsia="zh-CN"/>
              </w:rPr>
              <w:t>Only applies for groupcast.</w:t>
            </w:r>
          </w:p>
        </w:tc>
      </w:tr>
      <w:tr w:rsidR="008041F2" w:rsidRPr="00DE2228" w14:paraId="2E93CFBE" w14:textId="77777777" w:rsidTr="007D59C6">
        <w:tc>
          <w:tcPr>
            <w:tcW w:w="2578" w:type="dxa"/>
          </w:tcPr>
          <w:p w14:paraId="52699976" w14:textId="77777777" w:rsidR="008041F2" w:rsidRPr="00DE2228" w:rsidRDefault="008041F2" w:rsidP="007D59C6">
            <w:pPr>
              <w:pStyle w:val="TAL"/>
              <w:rPr>
                <w:rFonts w:cs="Arial"/>
                <w:szCs w:val="18"/>
                <w:lang w:eastAsia="zh-CN"/>
              </w:rPr>
            </w:pPr>
            <w:bookmarkStart w:id="7880" w:name="OLE_LINK16"/>
            <w:bookmarkStart w:id="7881" w:name="OLE_LINK17"/>
            <w:r w:rsidRPr="00DE2228">
              <w:rPr>
                <w:rFonts w:eastAsia="Batang" w:cs="Arial"/>
                <w:szCs w:val="18"/>
                <w:lang w:eastAsia="ja-JP"/>
              </w:rPr>
              <w:t>PC5 Link Aggregate Bit Rates</w:t>
            </w:r>
            <w:bookmarkEnd w:id="7880"/>
            <w:bookmarkEnd w:id="7881"/>
          </w:p>
        </w:tc>
        <w:tc>
          <w:tcPr>
            <w:tcW w:w="1134" w:type="dxa"/>
          </w:tcPr>
          <w:p w14:paraId="38312A72" w14:textId="77777777" w:rsidR="008041F2" w:rsidRPr="00AB57CE" w:rsidRDefault="008041F2" w:rsidP="007D59C6">
            <w:pPr>
              <w:pStyle w:val="TAL"/>
              <w:rPr>
                <w:rFonts w:cs="Arial"/>
                <w:szCs w:val="18"/>
                <w:lang w:eastAsia="zh-CN"/>
              </w:rPr>
            </w:pPr>
            <w:r w:rsidRPr="00AB57CE">
              <w:rPr>
                <w:rFonts w:cs="Arial"/>
                <w:szCs w:val="18"/>
                <w:lang w:eastAsia="zh-CN"/>
              </w:rPr>
              <w:t>O</w:t>
            </w:r>
          </w:p>
        </w:tc>
        <w:tc>
          <w:tcPr>
            <w:tcW w:w="1134" w:type="dxa"/>
          </w:tcPr>
          <w:p w14:paraId="51362471" w14:textId="77777777" w:rsidR="008041F2" w:rsidRPr="003C7C4E" w:rsidRDefault="008041F2" w:rsidP="007D59C6">
            <w:pPr>
              <w:pStyle w:val="TAL"/>
              <w:rPr>
                <w:rFonts w:cs="Arial"/>
                <w:bCs/>
                <w:i/>
                <w:szCs w:val="18"/>
                <w:lang w:eastAsia="ja-JP"/>
              </w:rPr>
            </w:pPr>
          </w:p>
        </w:tc>
        <w:tc>
          <w:tcPr>
            <w:tcW w:w="1276" w:type="dxa"/>
          </w:tcPr>
          <w:p w14:paraId="2520D267" w14:textId="77777777" w:rsidR="008041F2" w:rsidRPr="00754955" w:rsidRDefault="008041F2" w:rsidP="007D59C6">
            <w:pPr>
              <w:pStyle w:val="TAL"/>
              <w:rPr>
                <w:rFonts w:cs="Arial"/>
                <w:szCs w:val="18"/>
                <w:lang w:eastAsia="ja-JP"/>
              </w:rPr>
            </w:pPr>
            <w:r w:rsidRPr="00754955">
              <w:rPr>
                <w:rFonts w:cs="Arial"/>
                <w:szCs w:val="18"/>
                <w:lang w:eastAsia="ja-JP"/>
              </w:rPr>
              <w:t>Bit Rate</w:t>
            </w:r>
          </w:p>
          <w:p w14:paraId="77347A9A" w14:textId="77777777" w:rsidR="008041F2" w:rsidRPr="00DE2228" w:rsidRDefault="008041F2" w:rsidP="007D59C6">
            <w:pPr>
              <w:pStyle w:val="TAL"/>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33506733" w14:textId="77777777" w:rsidR="008041F2" w:rsidRPr="003D2F48" w:rsidRDefault="008041F2" w:rsidP="007D59C6">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8041F2">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7D59C6">
        <w:tc>
          <w:tcPr>
            <w:tcW w:w="2267" w:type="dxa"/>
          </w:tcPr>
          <w:p w14:paraId="3C51B713" w14:textId="77777777" w:rsidR="008041F2" w:rsidRPr="00FA22D3" w:rsidRDefault="008041F2" w:rsidP="007D59C6">
            <w:pPr>
              <w:pStyle w:val="TAH"/>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D59C6">
            <w:pPr>
              <w:pStyle w:val="TAH"/>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D59C6">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07A3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07A3E">
            <w:pPr>
              <w:pStyle w:val="TAL"/>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8041F2"/>
    <w:p w14:paraId="12B9D896" w14:textId="77777777" w:rsidR="000051EC" w:rsidRPr="00604DFB" w:rsidRDefault="000051EC" w:rsidP="009354E2">
      <w:pPr>
        <w:pStyle w:val="Heading4"/>
      </w:pPr>
      <w:bookmarkStart w:id="7882" w:name="_Hlk44423938"/>
      <w:bookmarkStart w:id="7883" w:name="_Toc44497768"/>
      <w:bookmarkStart w:id="7884" w:name="_Toc45108155"/>
      <w:bookmarkStart w:id="7885" w:name="_Toc45901775"/>
      <w:bookmarkStart w:id="7886" w:name="_Toc51850856"/>
      <w:bookmarkStart w:id="7887" w:name="_Toc56693860"/>
      <w:bookmarkStart w:id="7888" w:name="_Toc64447404"/>
      <w:bookmarkStart w:id="7889" w:name="_Toc66286898"/>
      <w:bookmarkStart w:id="7890" w:name="_Toc74151593"/>
      <w:bookmarkStart w:id="7891" w:name="_Toc88654066"/>
      <w:bookmarkStart w:id="7892" w:name="_Toc97904422"/>
      <w:bookmarkStart w:id="7893" w:name="_Toc105175463"/>
      <w:bookmarkStart w:id="7894" w:name="_Toc113826493"/>
      <w:bookmarkStart w:id="7895" w:name="_Toc120032619"/>
      <w:r w:rsidRPr="00604DFB">
        <w:t>9.</w:t>
      </w:r>
      <w:r>
        <w:t>2</w:t>
      </w:r>
      <w:r w:rsidRPr="00604DFB">
        <w:t>.</w:t>
      </w:r>
      <w:r>
        <w:t>3</w:t>
      </w:r>
      <w:r w:rsidRPr="00604DFB">
        <w:t>.</w:t>
      </w:r>
      <w:bookmarkEnd w:id="7882"/>
      <w:r>
        <w:t>110</w:t>
      </w:r>
      <w:r w:rsidRPr="00604DFB">
        <w:tab/>
      </w:r>
      <w:r>
        <w:t>UE History Information from the UE</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7EB6AE22" w14:textId="77777777" w:rsidR="000051EC" w:rsidRPr="00604DFB" w:rsidRDefault="000051EC" w:rsidP="000051EC">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B71DAA">
        <w:tc>
          <w:tcPr>
            <w:tcW w:w="2448" w:type="dxa"/>
          </w:tcPr>
          <w:p w14:paraId="41433EAB" w14:textId="77777777" w:rsidR="000051EC" w:rsidRPr="00604DFB" w:rsidRDefault="000051EC" w:rsidP="009354E2">
            <w:pPr>
              <w:pStyle w:val="TAH"/>
              <w:rPr>
                <w:lang w:eastAsia="ja-JP"/>
              </w:rPr>
            </w:pPr>
            <w:r w:rsidRPr="00604DFB">
              <w:rPr>
                <w:lang w:eastAsia="ja-JP"/>
              </w:rPr>
              <w:t>IE/Group Name</w:t>
            </w:r>
          </w:p>
        </w:tc>
        <w:tc>
          <w:tcPr>
            <w:tcW w:w="1080" w:type="dxa"/>
          </w:tcPr>
          <w:p w14:paraId="4BC80AC0" w14:textId="77777777" w:rsidR="000051EC" w:rsidRPr="00604DFB" w:rsidRDefault="000051EC" w:rsidP="009354E2">
            <w:pPr>
              <w:pStyle w:val="TAH"/>
              <w:rPr>
                <w:lang w:eastAsia="ja-JP"/>
              </w:rPr>
            </w:pPr>
            <w:r w:rsidRPr="00604DFB">
              <w:rPr>
                <w:lang w:eastAsia="ja-JP"/>
              </w:rPr>
              <w:t>Presence</w:t>
            </w:r>
          </w:p>
        </w:tc>
        <w:tc>
          <w:tcPr>
            <w:tcW w:w="1440" w:type="dxa"/>
          </w:tcPr>
          <w:p w14:paraId="54513F6A" w14:textId="77777777" w:rsidR="000051EC" w:rsidRPr="00604DFB" w:rsidRDefault="000051EC" w:rsidP="009354E2">
            <w:pPr>
              <w:pStyle w:val="TAH"/>
              <w:rPr>
                <w:lang w:eastAsia="ja-JP"/>
              </w:rPr>
            </w:pPr>
            <w:r w:rsidRPr="00604DFB">
              <w:rPr>
                <w:lang w:eastAsia="ja-JP"/>
              </w:rPr>
              <w:t>Range</w:t>
            </w:r>
          </w:p>
        </w:tc>
        <w:tc>
          <w:tcPr>
            <w:tcW w:w="1872" w:type="dxa"/>
          </w:tcPr>
          <w:p w14:paraId="4BFAB347" w14:textId="77777777" w:rsidR="000051EC" w:rsidRPr="00604DFB" w:rsidRDefault="000051EC" w:rsidP="009354E2">
            <w:pPr>
              <w:pStyle w:val="TAH"/>
              <w:rPr>
                <w:lang w:eastAsia="ja-JP"/>
              </w:rPr>
            </w:pPr>
            <w:r w:rsidRPr="00604DFB">
              <w:rPr>
                <w:lang w:eastAsia="ja-JP"/>
              </w:rPr>
              <w:t>IE type and reference</w:t>
            </w:r>
          </w:p>
        </w:tc>
        <w:tc>
          <w:tcPr>
            <w:tcW w:w="2880" w:type="dxa"/>
          </w:tcPr>
          <w:p w14:paraId="6BBC889A" w14:textId="77777777" w:rsidR="000051EC" w:rsidRPr="00604DFB" w:rsidRDefault="000051EC" w:rsidP="009354E2">
            <w:pPr>
              <w:pStyle w:val="TAH"/>
              <w:rPr>
                <w:lang w:eastAsia="ja-JP"/>
              </w:rPr>
            </w:pPr>
            <w:r w:rsidRPr="00604DFB">
              <w:rPr>
                <w:lang w:eastAsia="ja-JP"/>
              </w:rPr>
              <w:t>Semantics description</w:t>
            </w:r>
          </w:p>
        </w:tc>
      </w:tr>
      <w:tr w:rsidR="000051EC" w:rsidRPr="00604DFB" w14:paraId="72FA1C86" w14:textId="77777777" w:rsidTr="00B71DAA">
        <w:tc>
          <w:tcPr>
            <w:tcW w:w="2448" w:type="dxa"/>
          </w:tcPr>
          <w:p w14:paraId="0E36365A" w14:textId="77777777" w:rsidR="000051EC" w:rsidRPr="00604DFB" w:rsidRDefault="000051EC" w:rsidP="009354E2">
            <w:pPr>
              <w:pStyle w:val="TAL"/>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9354E2">
            <w:pPr>
              <w:pStyle w:val="TAL"/>
              <w:rPr>
                <w:lang w:eastAsia="ja-JP"/>
              </w:rPr>
            </w:pPr>
            <w:r w:rsidRPr="00604DFB">
              <w:rPr>
                <w:lang w:eastAsia="ja-JP"/>
              </w:rPr>
              <w:t>M</w:t>
            </w:r>
          </w:p>
        </w:tc>
        <w:tc>
          <w:tcPr>
            <w:tcW w:w="1440" w:type="dxa"/>
          </w:tcPr>
          <w:p w14:paraId="516CC567" w14:textId="77777777" w:rsidR="000051EC" w:rsidRPr="00604DFB" w:rsidRDefault="000051EC" w:rsidP="009354E2">
            <w:pPr>
              <w:pStyle w:val="TAL"/>
              <w:rPr>
                <w:lang w:eastAsia="ja-JP"/>
              </w:rPr>
            </w:pPr>
          </w:p>
        </w:tc>
        <w:tc>
          <w:tcPr>
            <w:tcW w:w="1872" w:type="dxa"/>
          </w:tcPr>
          <w:p w14:paraId="54DDE139" w14:textId="77777777" w:rsidR="000051EC" w:rsidRPr="00604DFB" w:rsidRDefault="000051EC" w:rsidP="009354E2">
            <w:pPr>
              <w:pStyle w:val="TAL"/>
              <w:rPr>
                <w:lang w:eastAsia="ja-JP"/>
              </w:rPr>
            </w:pPr>
          </w:p>
        </w:tc>
        <w:tc>
          <w:tcPr>
            <w:tcW w:w="2880" w:type="dxa"/>
          </w:tcPr>
          <w:p w14:paraId="5F163B9F" w14:textId="77777777" w:rsidR="000051EC" w:rsidRPr="00604DFB" w:rsidRDefault="000051EC" w:rsidP="009354E2">
            <w:pPr>
              <w:pStyle w:val="TAL"/>
              <w:rPr>
                <w:lang w:eastAsia="ja-JP"/>
              </w:rPr>
            </w:pPr>
          </w:p>
        </w:tc>
      </w:tr>
      <w:tr w:rsidR="000051EC" w:rsidRPr="00604DFB" w14:paraId="71DA7581" w14:textId="77777777" w:rsidTr="00B71DAA">
        <w:tc>
          <w:tcPr>
            <w:tcW w:w="2448" w:type="dxa"/>
          </w:tcPr>
          <w:p w14:paraId="002531C0" w14:textId="77777777" w:rsidR="000051EC" w:rsidRPr="00604DFB" w:rsidRDefault="000051EC" w:rsidP="009354E2">
            <w:pPr>
              <w:pStyle w:val="TAL"/>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9354E2">
            <w:pPr>
              <w:pStyle w:val="TAL"/>
              <w:rPr>
                <w:lang w:eastAsia="ja-JP"/>
              </w:rPr>
            </w:pPr>
          </w:p>
        </w:tc>
        <w:tc>
          <w:tcPr>
            <w:tcW w:w="1440" w:type="dxa"/>
          </w:tcPr>
          <w:p w14:paraId="430CAA47" w14:textId="77777777" w:rsidR="000051EC" w:rsidRPr="00604DFB" w:rsidRDefault="000051EC" w:rsidP="009354E2">
            <w:pPr>
              <w:pStyle w:val="TAL"/>
              <w:rPr>
                <w:lang w:eastAsia="ja-JP"/>
              </w:rPr>
            </w:pPr>
          </w:p>
        </w:tc>
        <w:tc>
          <w:tcPr>
            <w:tcW w:w="1872" w:type="dxa"/>
          </w:tcPr>
          <w:p w14:paraId="57ED3F55" w14:textId="77777777" w:rsidR="000051EC" w:rsidRPr="00604DFB" w:rsidRDefault="000051EC" w:rsidP="009354E2">
            <w:pPr>
              <w:pStyle w:val="TAL"/>
              <w:rPr>
                <w:lang w:eastAsia="ja-JP"/>
              </w:rPr>
            </w:pPr>
          </w:p>
        </w:tc>
        <w:tc>
          <w:tcPr>
            <w:tcW w:w="2880" w:type="dxa"/>
          </w:tcPr>
          <w:p w14:paraId="43A37C0A" w14:textId="77777777" w:rsidR="000051EC" w:rsidRPr="00604DFB" w:rsidRDefault="000051EC" w:rsidP="009354E2">
            <w:pPr>
              <w:pStyle w:val="TAL"/>
              <w:rPr>
                <w:lang w:eastAsia="ja-JP"/>
              </w:rPr>
            </w:pPr>
          </w:p>
        </w:tc>
      </w:tr>
      <w:tr w:rsidR="000051EC" w:rsidRPr="00604DFB" w14:paraId="43CEE21E" w14:textId="77777777" w:rsidTr="00B71DAA">
        <w:tc>
          <w:tcPr>
            <w:tcW w:w="2448" w:type="dxa"/>
          </w:tcPr>
          <w:p w14:paraId="64DAC8F4" w14:textId="77777777" w:rsidR="000051EC" w:rsidRPr="00604DFB" w:rsidRDefault="000051EC" w:rsidP="009354E2">
            <w:pPr>
              <w:pStyle w:val="TAL"/>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9354E2">
            <w:pPr>
              <w:pStyle w:val="TAL"/>
              <w:rPr>
                <w:lang w:eastAsia="ja-JP"/>
              </w:rPr>
            </w:pPr>
            <w:r w:rsidRPr="00604DFB">
              <w:rPr>
                <w:lang w:eastAsia="ja-JP"/>
              </w:rPr>
              <w:t>M</w:t>
            </w:r>
          </w:p>
        </w:tc>
        <w:tc>
          <w:tcPr>
            <w:tcW w:w="1440" w:type="dxa"/>
          </w:tcPr>
          <w:p w14:paraId="3F3DCA5B" w14:textId="77777777" w:rsidR="000051EC" w:rsidRPr="00604DFB" w:rsidRDefault="000051EC" w:rsidP="009354E2">
            <w:pPr>
              <w:pStyle w:val="TAL"/>
              <w:rPr>
                <w:lang w:eastAsia="ja-JP"/>
              </w:rPr>
            </w:pPr>
          </w:p>
        </w:tc>
        <w:tc>
          <w:tcPr>
            <w:tcW w:w="1872" w:type="dxa"/>
          </w:tcPr>
          <w:p w14:paraId="4088DE73" w14:textId="77777777" w:rsidR="000051EC" w:rsidRPr="00604DFB" w:rsidRDefault="000051EC" w:rsidP="009354E2">
            <w:pPr>
              <w:pStyle w:val="TAL"/>
              <w:rPr>
                <w:lang w:eastAsia="ja-JP"/>
              </w:rPr>
            </w:pPr>
            <w:r w:rsidRPr="00604DFB">
              <w:rPr>
                <w:lang w:eastAsia="ja-JP"/>
              </w:rPr>
              <w:t>OCTET STRING</w:t>
            </w:r>
          </w:p>
        </w:tc>
        <w:tc>
          <w:tcPr>
            <w:tcW w:w="2880" w:type="dxa"/>
          </w:tcPr>
          <w:p w14:paraId="5DCAB000" w14:textId="77777777" w:rsidR="000051EC" w:rsidRPr="00253B7F" w:rsidRDefault="00007841" w:rsidP="00723307">
            <w:pPr>
              <w:pStyle w:val="TAL"/>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0051EC">
      <w:pPr>
        <w:rPr>
          <w:noProof/>
        </w:rPr>
      </w:pPr>
    </w:p>
    <w:p w14:paraId="19BBC643" w14:textId="77777777" w:rsidR="003B49D7" w:rsidRDefault="003B49D7" w:rsidP="003B49D7">
      <w:pPr>
        <w:pStyle w:val="Heading4"/>
        <w:overflowPunct/>
        <w:autoSpaceDE/>
        <w:autoSpaceDN/>
        <w:adjustRightInd/>
        <w:textAlignment w:val="auto"/>
        <w:rPr>
          <w:rFonts w:eastAsia="SimSun"/>
        </w:rPr>
      </w:pPr>
      <w:bookmarkStart w:id="7896" w:name="_Toc44497769"/>
      <w:bookmarkStart w:id="7897" w:name="_Toc45108156"/>
      <w:bookmarkStart w:id="7898" w:name="_Toc45901776"/>
      <w:bookmarkStart w:id="7899" w:name="_Toc51850857"/>
      <w:bookmarkStart w:id="7900" w:name="_Toc56693861"/>
      <w:bookmarkStart w:id="7901" w:name="_Toc64447405"/>
      <w:bookmarkStart w:id="7902" w:name="_Toc66286899"/>
      <w:bookmarkStart w:id="7903" w:name="_Toc74151594"/>
      <w:bookmarkStart w:id="7904" w:name="_Toc88654067"/>
      <w:bookmarkStart w:id="7905" w:name="_Toc97904423"/>
      <w:bookmarkStart w:id="7906" w:name="_Toc105175464"/>
      <w:bookmarkStart w:id="7907" w:name="_Toc113826494"/>
      <w:bookmarkStart w:id="7908" w:name="_Toc120032620"/>
      <w:r w:rsidRPr="00EA17C6">
        <w:rPr>
          <w:rFonts w:eastAsia="SimSun"/>
        </w:rPr>
        <w:t>9.2.3.</w:t>
      </w:r>
      <w:r>
        <w:rPr>
          <w:rFonts w:eastAsia="SimSun"/>
        </w:rPr>
        <w:t>111</w:t>
      </w:r>
      <w:r w:rsidRPr="00EA17C6">
        <w:rPr>
          <w:rFonts w:eastAsia="SimSun"/>
        </w:rPr>
        <w:tab/>
      </w:r>
      <w:bookmarkStart w:id="7909" w:name="_Hlk44434619"/>
      <w:r w:rsidRPr="00EA17C6">
        <w:rPr>
          <w:rFonts w:eastAsia="SimSun"/>
        </w:rPr>
        <w:t xml:space="preserve">RLC Duplication </w:t>
      </w:r>
      <w:r w:rsidRPr="00DF0994">
        <w:rPr>
          <w:rFonts w:eastAsia="SimSun"/>
        </w:rPr>
        <w:t>Information</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r w:rsidRPr="00DF0994">
        <w:rPr>
          <w:rFonts w:eastAsia="SimSun"/>
        </w:rPr>
        <w:t xml:space="preserve"> </w:t>
      </w:r>
    </w:p>
    <w:p w14:paraId="53B1A692" w14:textId="77777777" w:rsidR="003B49D7" w:rsidRPr="003B49D7" w:rsidRDefault="003B49D7" w:rsidP="003B49D7">
      <w:pPr>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410"/>
      </w:tblGrid>
      <w:tr w:rsidR="003B49D7" w14:paraId="5BAF14D8" w14:textId="77777777" w:rsidTr="005D5871">
        <w:trPr>
          <w:trHeight w:val="90"/>
        </w:trPr>
        <w:tc>
          <w:tcPr>
            <w:tcW w:w="2552" w:type="dxa"/>
          </w:tcPr>
          <w:p w14:paraId="61500BA6" w14:textId="77777777" w:rsidR="003B49D7" w:rsidRPr="007C6E8F" w:rsidRDefault="003B49D7" w:rsidP="005D5871">
            <w:pPr>
              <w:pStyle w:val="TAH"/>
              <w:rPr>
                <w:rFonts w:cs="Arial"/>
                <w:lang w:eastAsia="ja-JP"/>
              </w:rPr>
            </w:pPr>
            <w:r w:rsidRPr="007C6E8F">
              <w:rPr>
                <w:rFonts w:cs="Arial"/>
                <w:lang w:eastAsia="ja-JP"/>
              </w:rPr>
              <w:t>IE/Group Name</w:t>
            </w:r>
          </w:p>
        </w:tc>
        <w:tc>
          <w:tcPr>
            <w:tcW w:w="1134" w:type="dxa"/>
          </w:tcPr>
          <w:p w14:paraId="56DBCCA0" w14:textId="77777777" w:rsidR="003B49D7" w:rsidRPr="007C6E8F" w:rsidRDefault="003B49D7" w:rsidP="005D5871">
            <w:pPr>
              <w:pStyle w:val="TAH"/>
              <w:rPr>
                <w:rFonts w:cs="Arial"/>
                <w:lang w:eastAsia="ja-JP"/>
              </w:rPr>
            </w:pPr>
            <w:r w:rsidRPr="007C6E8F">
              <w:rPr>
                <w:rFonts w:cs="Arial"/>
                <w:lang w:eastAsia="ja-JP"/>
              </w:rPr>
              <w:t>Presence</w:t>
            </w:r>
          </w:p>
        </w:tc>
        <w:tc>
          <w:tcPr>
            <w:tcW w:w="1417" w:type="dxa"/>
          </w:tcPr>
          <w:p w14:paraId="4945F07D" w14:textId="77777777" w:rsidR="003B49D7" w:rsidRPr="007C6E8F" w:rsidRDefault="003B49D7" w:rsidP="005D5871">
            <w:pPr>
              <w:pStyle w:val="TAH"/>
              <w:rPr>
                <w:rFonts w:cs="Arial"/>
                <w:lang w:eastAsia="ja-JP"/>
              </w:rPr>
            </w:pPr>
            <w:r w:rsidRPr="007C6E8F">
              <w:rPr>
                <w:rFonts w:cs="Arial"/>
                <w:lang w:eastAsia="ja-JP"/>
              </w:rPr>
              <w:t>Range</w:t>
            </w:r>
          </w:p>
        </w:tc>
        <w:tc>
          <w:tcPr>
            <w:tcW w:w="1701" w:type="dxa"/>
          </w:tcPr>
          <w:p w14:paraId="1B27C780" w14:textId="77777777" w:rsidR="003B49D7" w:rsidRPr="007C6E8F" w:rsidRDefault="003B49D7" w:rsidP="005D5871">
            <w:pPr>
              <w:pStyle w:val="TAH"/>
              <w:rPr>
                <w:rFonts w:cs="Arial"/>
                <w:lang w:eastAsia="ja-JP"/>
              </w:rPr>
            </w:pPr>
            <w:r w:rsidRPr="007C6E8F">
              <w:rPr>
                <w:rFonts w:cs="Arial"/>
                <w:lang w:eastAsia="ja-JP"/>
              </w:rPr>
              <w:t>IE type and reference</w:t>
            </w:r>
          </w:p>
        </w:tc>
        <w:tc>
          <w:tcPr>
            <w:tcW w:w="2410" w:type="dxa"/>
          </w:tcPr>
          <w:p w14:paraId="601D360A" w14:textId="77777777" w:rsidR="003B49D7" w:rsidRPr="007C6E8F" w:rsidRDefault="003B49D7" w:rsidP="005D5871">
            <w:pPr>
              <w:pStyle w:val="TAH"/>
              <w:rPr>
                <w:rFonts w:cs="Arial"/>
                <w:lang w:eastAsia="ja-JP"/>
              </w:rPr>
            </w:pPr>
            <w:r w:rsidRPr="007C6E8F">
              <w:rPr>
                <w:rFonts w:cs="Arial"/>
                <w:lang w:eastAsia="ja-JP"/>
              </w:rPr>
              <w:t>Semantics description</w:t>
            </w:r>
          </w:p>
        </w:tc>
      </w:tr>
      <w:tr w:rsidR="003B49D7" w14:paraId="3E9EBF9C" w14:textId="77777777" w:rsidTr="005D5871">
        <w:tc>
          <w:tcPr>
            <w:tcW w:w="2552" w:type="dxa"/>
          </w:tcPr>
          <w:p w14:paraId="66BF7BEE" w14:textId="77777777" w:rsidR="003B49D7" w:rsidRPr="007C6E8F" w:rsidRDefault="00007841" w:rsidP="00730CF0">
            <w:pPr>
              <w:pStyle w:val="TAL"/>
              <w:rPr>
                <w:lang w:eastAsia="ja-JP"/>
              </w:rPr>
            </w:pPr>
            <w:r w:rsidRPr="00407E71">
              <w:rPr>
                <w:b/>
                <w:bCs/>
                <w:lang w:eastAsia="ja-JP"/>
              </w:rPr>
              <w:t>RLC Activation State List</w:t>
            </w:r>
          </w:p>
        </w:tc>
        <w:tc>
          <w:tcPr>
            <w:tcW w:w="1134" w:type="dxa"/>
          </w:tcPr>
          <w:p w14:paraId="5B025504" w14:textId="77777777" w:rsidR="003B49D7" w:rsidRPr="007C6E8F" w:rsidRDefault="003B49D7" w:rsidP="009354E2">
            <w:pPr>
              <w:pStyle w:val="TAL"/>
              <w:rPr>
                <w:rFonts w:eastAsia="SimSun"/>
                <w:lang w:val="en-US" w:eastAsia="zh-CN"/>
              </w:rPr>
            </w:pPr>
          </w:p>
        </w:tc>
        <w:tc>
          <w:tcPr>
            <w:tcW w:w="1417" w:type="dxa"/>
          </w:tcPr>
          <w:p w14:paraId="03846874" w14:textId="77777777" w:rsidR="003B49D7" w:rsidRPr="003B49D7" w:rsidRDefault="003B49D7" w:rsidP="00730CF0">
            <w:pPr>
              <w:pStyle w:val="TAL"/>
              <w:rPr>
                <w:rFonts w:eastAsia="Malgun Gothic" w:cs="Arial"/>
                <w:i/>
                <w:lang w:eastAsia="zh-CN"/>
              </w:rPr>
            </w:pPr>
            <w:r w:rsidRPr="003B49D7">
              <w:rPr>
                <w:rFonts w:eastAsia="Malgun Gothic" w:cs="Arial" w:hint="eastAsia"/>
                <w:i/>
                <w:lang w:eastAsia="zh-CN"/>
              </w:rPr>
              <w:t>1</w:t>
            </w:r>
          </w:p>
        </w:tc>
        <w:tc>
          <w:tcPr>
            <w:tcW w:w="1701" w:type="dxa"/>
          </w:tcPr>
          <w:p w14:paraId="09A7D022" w14:textId="77777777" w:rsidR="003B49D7" w:rsidRPr="007C6E8F" w:rsidRDefault="003B49D7" w:rsidP="00004997">
            <w:pPr>
              <w:pStyle w:val="TAL"/>
              <w:rPr>
                <w:lang w:eastAsia="ja-JP"/>
              </w:rPr>
            </w:pPr>
          </w:p>
        </w:tc>
        <w:tc>
          <w:tcPr>
            <w:tcW w:w="2410" w:type="dxa"/>
          </w:tcPr>
          <w:p w14:paraId="05E85F5A" w14:textId="77777777" w:rsidR="003B49D7" w:rsidRPr="008E5D36" w:rsidRDefault="003B49D7" w:rsidP="005D5871">
            <w:pPr>
              <w:pStyle w:val="TAL"/>
              <w:rPr>
                <w:lang w:eastAsia="ja-JP"/>
              </w:rPr>
            </w:pPr>
          </w:p>
        </w:tc>
      </w:tr>
      <w:tr w:rsidR="003B49D7" w14:paraId="27975768" w14:textId="77777777" w:rsidTr="005D5871">
        <w:tc>
          <w:tcPr>
            <w:tcW w:w="2552" w:type="dxa"/>
          </w:tcPr>
          <w:p w14:paraId="6B299B30" w14:textId="77777777" w:rsidR="003B49D7" w:rsidRPr="007C6E8F" w:rsidRDefault="003B49D7" w:rsidP="00730CF0">
            <w:pPr>
              <w:pStyle w:val="TAL"/>
              <w:ind w:left="113"/>
              <w:rPr>
                <w:b/>
                <w:lang w:eastAsia="ja-JP"/>
              </w:rPr>
            </w:pPr>
            <w:r>
              <w:rPr>
                <w:b/>
                <w:lang w:eastAsia="ja-JP"/>
              </w:rPr>
              <w:t>&gt;</w:t>
            </w:r>
            <w:r w:rsidR="00007841" w:rsidRPr="00407E71">
              <w:rPr>
                <w:b/>
                <w:bCs/>
                <w:lang w:eastAsia="ja-JP"/>
              </w:rPr>
              <w:t>RLC Activation State Items</w:t>
            </w:r>
          </w:p>
        </w:tc>
        <w:tc>
          <w:tcPr>
            <w:tcW w:w="1134" w:type="dxa"/>
          </w:tcPr>
          <w:p w14:paraId="36336046" w14:textId="77777777" w:rsidR="003B49D7" w:rsidRPr="007C6E8F" w:rsidRDefault="003B49D7" w:rsidP="009354E2">
            <w:pPr>
              <w:pStyle w:val="TAL"/>
              <w:rPr>
                <w:rFonts w:eastAsia="SimSun"/>
                <w:lang w:val="en-US" w:eastAsia="zh-CN"/>
              </w:rPr>
            </w:pPr>
          </w:p>
        </w:tc>
        <w:tc>
          <w:tcPr>
            <w:tcW w:w="1417" w:type="dxa"/>
          </w:tcPr>
          <w:p w14:paraId="6C011D31" w14:textId="77777777" w:rsidR="003B49D7" w:rsidRPr="007C6E8F" w:rsidRDefault="003B49D7" w:rsidP="00730CF0">
            <w:pPr>
              <w:pStyle w:val="TAL"/>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01C9D0BF" w14:textId="77777777" w:rsidR="003B49D7" w:rsidRPr="007C6E8F" w:rsidRDefault="003B49D7" w:rsidP="00004997">
            <w:pPr>
              <w:pStyle w:val="TAL"/>
              <w:rPr>
                <w:lang w:eastAsia="ja-JP"/>
              </w:rPr>
            </w:pPr>
          </w:p>
        </w:tc>
        <w:tc>
          <w:tcPr>
            <w:tcW w:w="2410" w:type="dxa"/>
          </w:tcPr>
          <w:p w14:paraId="3659F140" w14:textId="77777777" w:rsidR="003B49D7" w:rsidRPr="00166792" w:rsidRDefault="003B49D7" w:rsidP="005D5871">
            <w:pPr>
              <w:pStyle w:val="TAL"/>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5D5871">
            <w:pPr>
              <w:pStyle w:val="TAL"/>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5D5871">
        <w:tc>
          <w:tcPr>
            <w:tcW w:w="2552" w:type="dxa"/>
          </w:tcPr>
          <w:p w14:paraId="7400F124" w14:textId="77777777" w:rsidR="003B49D7" w:rsidRDefault="003B49D7" w:rsidP="009354E2">
            <w:pPr>
              <w:pStyle w:val="TAL"/>
              <w:ind w:left="227"/>
              <w:rPr>
                <w:b/>
                <w:lang w:eastAsia="ja-JP"/>
              </w:rPr>
            </w:pPr>
            <w:r w:rsidRPr="003B49D7">
              <w:rPr>
                <w:rFonts w:eastAsia="Malgun Gothic"/>
                <w:lang w:eastAsia="zh-CN"/>
              </w:rPr>
              <w:t>&gt;&gt;Duplication State</w:t>
            </w:r>
          </w:p>
        </w:tc>
        <w:tc>
          <w:tcPr>
            <w:tcW w:w="1134" w:type="dxa"/>
          </w:tcPr>
          <w:p w14:paraId="632FF367" w14:textId="77777777" w:rsidR="003B49D7" w:rsidRPr="007C6E8F" w:rsidRDefault="003B49D7" w:rsidP="00730CF0">
            <w:pPr>
              <w:pStyle w:val="TAL"/>
              <w:rPr>
                <w:rFonts w:eastAsia="SimSun"/>
                <w:lang w:val="en-US" w:eastAsia="zh-CN"/>
              </w:rPr>
            </w:pPr>
            <w:r>
              <w:rPr>
                <w:rFonts w:eastAsia="SimSun" w:hint="eastAsia"/>
                <w:lang w:eastAsia="zh-CN"/>
              </w:rPr>
              <w:t>M</w:t>
            </w:r>
          </w:p>
        </w:tc>
        <w:tc>
          <w:tcPr>
            <w:tcW w:w="1417" w:type="dxa"/>
          </w:tcPr>
          <w:p w14:paraId="4199A40A" w14:textId="77777777" w:rsidR="003B49D7" w:rsidRPr="00E67763" w:rsidRDefault="003B49D7" w:rsidP="00004997">
            <w:pPr>
              <w:pStyle w:val="TAL"/>
              <w:rPr>
                <w:i/>
                <w:szCs w:val="18"/>
                <w:lang w:eastAsia="ja-JP"/>
              </w:rPr>
            </w:pPr>
          </w:p>
        </w:tc>
        <w:tc>
          <w:tcPr>
            <w:tcW w:w="1701" w:type="dxa"/>
          </w:tcPr>
          <w:p w14:paraId="3E36E382" w14:textId="77777777" w:rsidR="003B49D7" w:rsidRPr="007C6E8F" w:rsidRDefault="003B49D7" w:rsidP="001F675D">
            <w:pPr>
              <w:pStyle w:val="TAL"/>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410" w:type="dxa"/>
          </w:tcPr>
          <w:p w14:paraId="5AC2BDD4" w14:textId="77777777" w:rsidR="003B49D7" w:rsidRPr="008E5D36" w:rsidRDefault="003B49D7" w:rsidP="005D5871">
            <w:pPr>
              <w:pStyle w:val="TAL"/>
              <w:rPr>
                <w:lang w:eastAsia="ja-JP"/>
              </w:rPr>
            </w:pPr>
          </w:p>
        </w:tc>
      </w:tr>
      <w:tr w:rsidR="003B49D7" w14:paraId="13182870" w14:textId="77777777" w:rsidTr="005D5871">
        <w:tc>
          <w:tcPr>
            <w:tcW w:w="2552" w:type="dxa"/>
          </w:tcPr>
          <w:p w14:paraId="26DBBBFF" w14:textId="77777777" w:rsidR="003B49D7" w:rsidRPr="007C6E8F" w:rsidRDefault="003B49D7" w:rsidP="00730CF0">
            <w:pPr>
              <w:pStyle w:val="TAL"/>
              <w:rPr>
                <w:lang w:eastAsia="ja-JP"/>
              </w:rPr>
            </w:pPr>
            <w:r w:rsidRPr="007C6E8F">
              <w:rPr>
                <w:rFonts w:eastAsia="SimSun" w:hint="eastAsia"/>
                <w:lang w:val="en-US" w:eastAsia="zh-CN"/>
              </w:rPr>
              <w:t>Primary RLC Indication</w:t>
            </w:r>
          </w:p>
        </w:tc>
        <w:tc>
          <w:tcPr>
            <w:tcW w:w="1134" w:type="dxa"/>
          </w:tcPr>
          <w:p w14:paraId="56C7F97B" w14:textId="77777777" w:rsidR="003B49D7" w:rsidRPr="007C6E8F" w:rsidRDefault="003B49D7" w:rsidP="00004997">
            <w:pPr>
              <w:pStyle w:val="TAL"/>
              <w:rPr>
                <w:rFonts w:eastAsia="SimSun"/>
                <w:lang w:val="en-US" w:eastAsia="zh-CN"/>
              </w:rPr>
            </w:pPr>
            <w:r>
              <w:rPr>
                <w:szCs w:val="18"/>
              </w:rPr>
              <w:t>O</w:t>
            </w:r>
          </w:p>
        </w:tc>
        <w:tc>
          <w:tcPr>
            <w:tcW w:w="1417" w:type="dxa"/>
          </w:tcPr>
          <w:p w14:paraId="50BAC756" w14:textId="77777777" w:rsidR="003B49D7" w:rsidRPr="007C6E8F" w:rsidRDefault="003B49D7" w:rsidP="009354E2">
            <w:pPr>
              <w:pStyle w:val="TAL"/>
              <w:rPr>
                <w:rFonts w:cs="Arial"/>
                <w:i/>
                <w:lang w:eastAsia="ja-JP"/>
              </w:rPr>
            </w:pPr>
          </w:p>
        </w:tc>
        <w:tc>
          <w:tcPr>
            <w:tcW w:w="1701" w:type="dxa"/>
          </w:tcPr>
          <w:p w14:paraId="287E1E69" w14:textId="77777777" w:rsidR="003B49D7" w:rsidRPr="007C6E8F" w:rsidRDefault="003B49D7" w:rsidP="00730CF0">
            <w:pPr>
              <w:pStyle w:val="TAL"/>
            </w:pPr>
            <w:r w:rsidRPr="007C6E8F">
              <w:t>ENUMERATED (</w:t>
            </w:r>
          </w:p>
          <w:p w14:paraId="096178C4" w14:textId="77777777" w:rsidR="003B49D7" w:rsidRPr="007C6E8F" w:rsidRDefault="003B49D7" w:rsidP="00004997">
            <w:pPr>
              <w:pStyle w:val="TAL"/>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410" w:type="dxa"/>
          </w:tcPr>
          <w:p w14:paraId="7B62A9C7" w14:textId="77777777" w:rsidR="003B49D7" w:rsidRPr="003B49D7" w:rsidRDefault="003B49D7" w:rsidP="005D5871">
            <w:pPr>
              <w:pStyle w:val="TAL"/>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3B49D7">
      <w:pPr>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5D5871">
            <w:pPr>
              <w:pStyle w:val="TAH"/>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5D5871">
            <w:pPr>
              <w:pStyle w:val="TAH"/>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5D5871">
            <w:pPr>
              <w:pStyle w:val="TAL"/>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5D5871">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3B49D7">
      <w:pPr>
        <w:rPr>
          <w:lang w:eastAsia="zh-CN"/>
        </w:rPr>
      </w:pPr>
    </w:p>
    <w:p w14:paraId="14E8C5E7" w14:textId="77777777" w:rsidR="003B49D7" w:rsidRPr="009354E2" w:rsidRDefault="003B49D7" w:rsidP="009354E2">
      <w:pPr>
        <w:pStyle w:val="Heading4"/>
        <w:overflowPunct/>
        <w:autoSpaceDE/>
        <w:autoSpaceDN/>
        <w:adjustRightInd/>
        <w:textAlignment w:val="auto"/>
        <w:rPr>
          <w:rFonts w:eastAsia="SimSun"/>
        </w:rPr>
      </w:pPr>
      <w:bookmarkStart w:id="7910" w:name="_Toc44497770"/>
      <w:bookmarkStart w:id="7911" w:name="_Toc45108157"/>
      <w:bookmarkStart w:id="7912" w:name="_Toc45901777"/>
      <w:bookmarkStart w:id="7913" w:name="_Toc51850858"/>
      <w:bookmarkStart w:id="7914" w:name="_Toc56693862"/>
      <w:bookmarkStart w:id="7915" w:name="_Toc64447406"/>
      <w:bookmarkStart w:id="7916" w:name="_Toc66286900"/>
      <w:bookmarkStart w:id="7917" w:name="_Toc74151595"/>
      <w:bookmarkStart w:id="7918" w:name="_Toc88654068"/>
      <w:bookmarkStart w:id="7919" w:name="_Toc97904424"/>
      <w:bookmarkStart w:id="7920" w:name="_Toc105175465"/>
      <w:bookmarkStart w:id="7921" w:name="_Toc113826495"/>
      <w:bookmarkStart w:id="7922" w:name="_Toc120032621"/>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40FCDE33" w14:textId="77777777" w:rsidR="003B49D7" w:rsidRPr="003428BD" w:rsidRDefault="003B49D7" w:rsidP="003B49D7">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091"/>
      </w:tblGrid>
      <w:tr w:rsidR="003B49D7" w:rsidRPr="003428BD" w14:paraId="2A662B9C" w14:textId="77777777" w:rsidTr="005D5871">
        <w:tc>
          <w:tcPr>
            <w:tcW w:w="2448" w:type="dxa"/>
          </w:tcPr>
          <w:p w14:paraId="3FE5159B" w14:textId="77777777" w:rsidR="003B49D7" w:rsidRPr="003428BD" w:rsidRDefault="003B49D7" w:rsidP="009354E2">
            <w:pPr>
              <w:pStyle w:val="TAH"/>
              <w:rPr>
                <w:lang w:eastAsia="ja-JP"/>
              </w:rPr>
            </w:pPr>
            <w:r w:rsidRPr="003428BD">
              <w:rPr>
                <w:lang w:eastAsia="ja-JP"/>
              </w:rPr>
              <w:t>IE/Group Name</w:t>
            </w:r>
          </w:p>
        </w:tc>
        <w:tc>
          <w:tcPr>
            <w:tcW w:w="1080" w:type="dxa"/>
          </w:tcPr>
          <w:p w14:paraId="527AB54C" w14:textId="77777777" w:rsidR="003B49D7" w:rsidRPr="003428BD" w:rsidRDefault="003B49D7" w:rsidP="009354E2">
            <w:pPr>
              <w:pStyle w:val="TAH"/>
              <w:rPr>
                <w:lang w:eastAsia="ja-JP"/>
              </w:rPr>
            </w:pPr>
            <w:r w:rsidRPr="003428BD">
              <w:rPr>
                <w:lang w:eastAsia="ja-JP"/>
              </w:rPr>
              <w:t>Presence</w:t>
            </w:r>
          </w:p>
        </w:tc>
        <w:tc>
          <w:tcPr>
            <w:tcW w:w="1440" w:type="dxa"/>
          </w:tcPr>
          <w:p w14:paraId="488A0438" w14:textId="77777777" w:rsidR="003B49D7" w:rsidRPr="003428BD" w:rsidRDefault="003B49D7" w:rsidP="009354E2">
            <w:pPr>
              <w:pStyle w:val="TAH"/>
              <w:rPr>
                <w:lang w:eastAsia="ja-JP"/>
              </w:rPr>
            </w:pPr>
            <w:r w:rsidRPr="003428BD">
              <w:rPr>
                <w:lang w:eastAsia="ja-JP"/>
              </w:rPr>
              <w:t>Range</w:t>
            </w:r>
          </w:p>
        </w:tc>
        <w:tc>
          <w:tcPr>
            <w:tcW w:w="1872" w:type="dxa"/>
          </w:tcPr>
          <w:p w14:paraId="71D0A97D" w14:textId="77777777" w:rsidR="003B49D7" w:rsidRPr="003428BD" w:rsidRDefault="003B49D7" w:rsidP="009354E2">
            <w:pPr>
              <w:pStyle w:val="TAH"/>
              <w:rPr>
                <w:lang w:eastAsia="ja-JP"/>
              </w:rPr>
            </w:pPr>
            <w:r w:rsidRPr="003428BD">
              <w:rPr>
                <w:lang w:eastAsia="ja-JP"/>
              </w:rPr>
              <w:t>IE type and reference</w:t>
            </w:r>
          </w:p>
        </w:tc>
        <w:tc>
          <w:tcPr>
            <w:tcW w:w="2091" w:type="dxa"/>
          </w:tcPr>
          <w:p w14:paraId="6D0315BF" w14:textId="77777777" w:rsidR="003B49D7" w:rsidRPr="003428BD" w:rsidRDefault="003B49D7" w:rsidP="009354E2">
            <w:pPr>
              <w:pStyle w:val="TAH"/>
              <w:rPr>
                <w:lang w:eastAsia="ja-JP"/>
              </w:rPr>
            </w:pPr>
            <w:r w:rsidRPr="003428BD">
              <w:rPr>
                <w:lang w:eastAsia="ja-JP"/>
              </w:rPr>
              <w:t>Semantics description</w:t>
            </w:r>
          </w:p>
        </w:tc>
      </w:tr>
      <w:tr w:rsidR="003B49D7" w:rsidRPr="003428BD" w14:paraId="70711EA6" w14:textId="77777777" w:rsidTr="005D5871">
        <w:tc>
          <w:tcPr>
            <w:tcW w:w="2448" w:type="dxa"/>
          </w:tcPr>
          <w:p w14:paraId="2CA3D6D1" w14:textId="77777777" w:rsidR="003B49D7" w:rsidRPr="003428BD" w:rsidRDefault="003B49D7" w:rsidP="009354E2">
            <w:pPr>
              <w:pStyle w:val="TAL"/>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9354E2">
            <w:pPr>
              <w:pStyle w:val="TAL"/>
              <w:rPr>
                <w:rFonts w:cs="Arial"/>
                <w:lang w:eastAsia="ja-JP"/>
              </w:rPr>
            </w:pPr>
            <w:r w:rsidRPr="003428BD">
              <w:rPr>
                <w:rFonts w:cs="Arial"/>
                <w:lang w:eastAsia="ja-JP"/>
              </w:rPr>
              <w:t>M</w:t>
            </w:r>
          </w:p>
        </w:tc>
        <w:tc>
          <w:tcPr>
            <w:tcW w:w="1440" w:type="dxa"/>
          </w:tcPr>
          <w:p w14:paraId="2FE627AB" w14:textId="77777777" w:rsidR="003B49D7" w:rsidRPr="003428BD" w:rsidRDefault="003B49D7" w:rsidP="009354E2">
            <w:pPr>
              <w:pStyle w:val="TAL"/>
              <w:rPr>
                <w:i/>
                <w:lang w:eastAsia="ja-JP"/>
              </w:rPr>
            </w:pPr>
          </w:p>
        </w:tc>
        <w:tc>
          <w:tcPr>
            <w:tcW w:w="1872" w:type="dxa"/>
          </w:tcPr>
          <w:p w14:paraId="2B8C8BDC" w14:textId="77777777" w:rsidR="003B49D7" w:rsidRPr="003428BD" w:rsidRDefault="003B49D7" w:rsidP="009354E2">
            <w:pPr>
              <w:pStyle w:val="TAL"/>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091" w:type="dxa"/>
          </w:tcPr>
          <w:p w14:paraId="49DE4E5D" w14:textId="77777777" w:rsidR="003B49D7" w:rsidRPr="003428BD" w:rsidRDefault="003B49D7" w:rsidP="009354E2">
            <w:pPr>
              <w:pStyle w:val="TAL"/>
              <w:rPr>
                <w:lang w:eastAsia="ja-JP"/>
              </w:rPr>
            </w:pPr>
          </w:p>
        </w:tc>
      </w:tr>
    </w:tbl>
    <w:p w14:paraId="3EB1B07A" w14:textId="77777777" w:rsidR="003B49D7" w:rsidRPr="00407E71" w:rsidRDefault="003B49D7" w:rsidP="003B49D7">
      <w:pPr>
        <w:rPr>
          <w:b/>
          <w:i/>
          <w:noProof/>
        </w:rPr>
      </w:pPr>
    </w:p>
    <w:p w14:paraId="41CC20FF" w14:textId="77777777" w:rsidR="003B49D7" w:rsidRPr="00FF246F" w:rsidRDefault="003B49D7" w:rsidP="003B49D7">
      <w:pPr>
        <w:pStyle w:val="Heading4"/>
        <w:rPr>
          <w:rFonts w:eastAsia="Batang"/>
        </w:rPr>
      </w:pPr>
      <w:bookmarkStart w:id="7923" w:name="_Toc44497771"/>
      <w:bookmarkStart w:id="7924" w:name="_Toc45108158"/>
      <w:bookmarkStart w:id="7925" w:name="_Toc45901778"/>
      <w:bookmarkStart w:id="7926" w:name="_Toc51850859"/>
      <w:bookmarkStart w:id="7927" w:name="_Toc56693863"/>
      <w:bookmarkStart w:id="7928" w:name="_Toc64447407"/>
      <w:bookmarkStart w:id="7929" w:name="_Toc66286901"/>
      <w:bookmarkStart w:id="7930" w:name="_Toc74151596"/>
      <w:bookmarkStart w:id="7931" w:name="_Toc88654069"/>
      <w:bookmarkStart w:id="7932" w:name="_Toc97904425"/>
      <w:bookmarkStart w:id="7933" w:name="_Toc105175466"/>
      <w:bookmarkStart w:id="7934" w:name="_Toc113826496"/>
      <w:bookmarkStart w:id="7935" w:name="_Toc120032622"/>
      <w:r w:rsidRPr="00FF246F">
        <w:rPr>
          <w:rFonts w:eastAsia="Batang"/>
        </w:rPr>
        <w:t>9.2.3.</w:t>
      </w:r>
      <w:r>
        <w:rPr>
          <w:rFonts w:eastAsia="Batang"/>
        </w:rPr>
        <w:t>113</w:t>
      </w:r>
      <w:r w:rsidRPr="00FF246F">
        <w:rPr>
          <w:rFonts w:eastAsia="Batang"/>
        </w:rPr>
        <w:tab/>
        <w:t xml:space="preserve">Extended </w:t>
      </w:r>
      <w:r w:rsidRPr="00FF246F">
        <w:t>Packet Delay Budget</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F1AA6F6" w14:textId="77777777" w:rsidR="003B49D7" w:rsidRPr="00FF246F" w:rsidRDefault="003B49D7" w:rsidP="003B49D7">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5D5871">
            <w:pPr>
              <w:pStyle w:val="TAH"/>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5D5871">
            <w:pPr>
              <w:pStyle w:val="TAH"/>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5D5871">
            <w:pPr>
              <w:pStyle w:val="TAH"/>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5D5871">
            <w:pPr>
              <w:pStyle w:val="TAH"/>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5D5871">
            <w:pPr>
              <w:pStyle w:val="TAH"/>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5D5871">
            <w:pPr>
              <w:pStyle w:val="TAL"/>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5D5871">
            <w:pPr>
              <w:pStyle w:val="TAL"/>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5D587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5D5871">
            <w:pPr>
              <w:pStyle w:val="TAL"/>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5D5871">
            <w:pPr>
              <w:pStyle w:val="TAL"/>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407E71">
      <w:pPr>
        <w:rPr>
          <w:lang w:val="en-US"/>
        </w:rPr>
      </w:pPr>
    </w:p>
    <w:p w14:paraId="4AEC1D78" w14:textId="77777777" w:rsidR="003B49D7" w:rsidRPr="00E67E0D" w:rsidRDefault="003B49D7" w:rsidP="003B49D7">
      <w:pPr>
        <w:pStyle w:val="Heading4"/>
      </w:pPr>
      <w:bookmarkStart w:id="7936" w:name="_Toc44497772"/>
      <w:bookmarkStart w:id="7937" w:name="_Toc45108159"/>
      <w:bookmarkStart w:id="7938" w:name="_Toc45901779"/>
      <w:bookmarkStart w:id="7939" w:name="_Toc51850860"/>
      <w:bookmarkStart w:id="7940" w:name="_Toc56693864"/>
      <w:bookmarkStart w:id="7941" w:name="_Toc64447408"/>
      <w:bookmarkStart w:id="7942" w:name="_Toc66286902"/>
      <w:bookmarkStart w:id="7943" w:name="_Toc74151597"/>
      <w:bookmarkStart w:id="7944" w:name="_Toc88654070"/>
      <w:bookmarkStart w:id="7945" w:name="_Toc97904426"/>
      <w:bookmarkStart w:id="7946" w:name="_Toc105175467"/>
      <w:bookmarkStart w:id="7947" w:name="_Toc113826497"/>
      <w:bookmarkStart w:id="7948" w:name="_Toc120032623"/>
      <w:r w:rsidRPr="00E67E0D">
        <w:t>9.</w:t>
      </w:r>
      <w:r>
        <w:t>2</w:t>
      </w:r>
      <w:r w:rsidRPr="00E67E0D">
        <w:t>.</w:t>
      </w:r>
      <w:r>
        <w:t>3</w:t>
      </w:r>
      <w:r w:rsidRPr="00E67E0D">
        <w:t>.</w:t>
      </w:r>
      <w:r>
        <w:t>114</w:t>
      </w:r>
      <w:r w:rsidRPr="00E67E0D">
        <w:tab/>
      </w:r>
      <w:bookmarkStart w:id="7949" w:name="_Hlk44434648"/>
      <w:r>
        <w:t>TSC Traffic Characteristics</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F335E22" w14:textId="77777777" w:rsidR="003B49D7" w:rsidRDefault="003B49D7" w:rsidP="003B49D7">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5D5871">
            <w:pPr>
              <w:pStyle w:val="TAH"/>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5D5871">
            <w:pPr>
              <w:pStyle w:val="TAH"/>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5D5871">
            <w:pPr>
              <w:pStyle w:val="TAH"/>
              <w:rPr>
                <w:rFonts w:cs="Arial"/>
                <w:lang w:eastAsia="ja-JP"/>
              </w:rPr>
            </w:pPr>
            <w:r w:rsidRPr="00E67E0D">
              <w:rPr>
                <w:rFonts w:cs="Arial"/>
                <w:lang w:eastAsia="ja-JP"/>
              </w:rPr>
              <w:t>Range</w:t>
            </w:r>
          </w:p>
        </w:tc>
        <w:tc>
          <w:tcPr>
            <w:tcW w:w="1872" w:type="dxa"/>
          </w:tcPr>
          <w:p w14:paraId="571FB2D8" w14:textId="77777777" w:rsidR="003B49D7" w:rsidRPr="00E67E0D" w:rsidRDefault="003B49D7" w:rsidP="005D5871">
            <w:pPr>
              <w:pStyle w:val="TAH"/>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5D5871">
            <w:pPr>
              <w:pStyle w:val="TAH"/>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5D5871">
            <w:pPr>
              <w:pStyle w:val="TAL"/>
              <w:rPr>
                <w:rFonts w:cs="Arial"/>
                <w:lang w:eastAsia="ja-JP"/>
              </w:rPr>
            </w:pPr>
            <w:r>
              <w:rPr>
                <w:rFonts w:cs="Arial"/>
              </w:rPr>
              <w:t>TSC Assistance Information Downlink</w:t>
            </w:r>
          </w:p>
        </w:tc>
        <w:tc>
          <w:tcPr>
            <w:tcW w:w="1080" w:type="dxa"/>
          </w:tcPr>
          <w:p w14:paraId="092D18EA" w14:textId="77777777" w:rsidR="003B49D7" w:rsidRPr="00E67E0D" w:rsidRDefault="003B49D7" w:rsidP="005D5871">
            <w:pPr>
              <w:pStyle w:val="TAL"/>
              <w:rPr>
                <w:rFonts w:cs="Arial"/>
                <w:lang w:eastAsia="ja-JP"/>
              </w:rPr>
            </w:pPr>
            <w:r>
              <w:t>O</w:t>
            </w:r>
          </w:p>
        </w:tc>
        <w:tc>
          <w:tcPr>
            <w:tcW w:w="1440" w:type="dxa"/>
          </w:tcPr>
          <w:p w14:paraId="222190DE" w14:textId="77777777" w:rsidR="003B49D7" w:rsidRPr="00E67E0D" w:rsidRDefault="003B49D7" w:rsidP="005D5871">
            <w:pPr>
              <w:pStyle w:val="TAL"/>
              <w:rPr>
                <w:i/>
                <w:lang w:eastAsia="ja-JP"/>
              </w:rPr>
            </w:pPr>
          </w:p>
        </w:tc>
        <w:tc>
          <w:tcPr>
            <w:tcW w:w="1872" w:type="dxa"/>
          </w:tcPr>
          <w:p w14:paraId="7CBF4F8A" w14:textId="77777777" w:rsidR="003B49D7" w:rsidRDefault="003B49D7" w:rsidP="005D5871">
            <w:pPr>
              <w:pStyle w:val="TAL"/>
              <w:rPr>
                <w:rFonts w:cs="Arial"/>
              </w:rPr>
            </w:pPr>
            <w:r>
              <w:rPr>
                <w:rFonts w:cs="Arial"/>
              </w:rPr>
              <w:t>TSC Assistance Information</w:t>
            </w:r>
          </w:p>
          <w:p w14:paraId="525B587E" w14:textId="77777777" w:rsidR="003B49D7" w:rsidRPr="001A5BCD" w:rsidRDefault="003B49D7" w:rsidP="005D5871">
            <w:pPr>
              <w:pStyle w:val="TAL"/>
              <w:rPr>
                <w:rFonts w:cs="Arial"/>
                <w:lang w:eastAsia="ja-JP"/>
              </w:rPr>
            </w:pPr>
            <w:r>
              <w:rPr>
                <w:rFonts w:cs="Arial"/>
              </w:rPr>
              <w:t>9.2.3.115</w:t>
            </w:r>
          </w:p>
        </w:tc>
        <w:tc>
          <w:tcPr>
            <w:tcW w:w="2880" w:type="dxa"/>
          </w:tcPr>
          <w:p w14:paraId="155EC141" w14:textId="77777777" w:rsidR="003B49D7" w:rsidRPr="00E67E0D" w:rsidRDefault="003B49D7" w:rsidP="005D5871">
            <w:pPr>
              <w:pStyle w:val="TAL"/>
              <w:rPr>
                <w:rFonts w:cs="Arial"/>
                <w:lang w:eastAsia="ja-JP"/>
              </w:rPr>
            </w:pPr>
          </w:p>
        </w:tc>
      </w:tr>
      <w:tr w:rsidR="003B49D7" w:rsidRPr="00E67E0D" w14:paraId="51151380" w14:textId="77777777" w:rsidTr="005D5871">
        <w:tc>
          <w:tcPr>
            <w:tcW w:w="2448" w:type="dxa"/>
          </w:tcPr>
          <w:p w14:paraId="00FCC440" w14:textId="77777777" w:rsidR="003B49D7" w:rsidRDefault="003B49D7" w:rsidP="005D5871">
            <w:pPr>
              <w:pStyle w:val="TAL"/>
              <w:rPr>
                <w:rFonts w:cs="Arial"/>
              </w:rPr>
            </w:pPr>
            <w:r>
              <w:rPr>
                <w:rFonts w:cs="Arial"/>
              </w:rPr>
              <w:t>TSC Assistance Information Uplink</w:t>
            </w:r>
          </w:p>
        </w:tc>
        <w:tc>
          <w:tcPr>
            <w:tcW w:w="1080" w:type="dxa"/>
          </w:tcPr>
          <w:p w14:paraId="7C016AA4" w14:textId="77777777" w:rsidR="003B49D7" w:rsidRDefault="003B49D7" w:rsidP="005D5871">
            <w:pPr>
              <w:pStyle w:val="TAL"/>
            </w:pPr>
            <w:r>
              <w:t>O</w:t>
            </w:r>
          </w:p>
        </w:tc>
        <w:tc>
          <w:tcPr>
            <w:tcW w:w="1440" w:type="dxa"/>
          </w:tcPr>
          <w:p w14:paraId="5D6519E7" w14:textId="77777777" w:rsidR="003B49D7" w:rsidRPr="00E67E0D" w:rsidRDefault="003B49D7" w:rsidP="005D5871">
            <w:pPr>
              <w:pStyle w:val="TAL"/>
              <w:rPr>
                <w:i/>
                <w:lang w:eastAsia="ja-JP"/>
              </w:rPr>
            </w:pPr>
          </w:p>
        </w:tc>
        <w:tc>
          <w:tcPr>
            <w:tcW w:w="1872" w:type="dxa"/>
          </w:tcPr>
          <w:p w14:paraId="0A9F8FC2" w14:textId="77777777" w:rsidR="003B49D7" w:rsidRDefault="003B49D7" w:rsidP="005D5871">
            <w:pPr>
              <w:pStyle w:val="TAL"/>
              <w:rPr>
                <w:rFonts w:cs="Arial"/>
              </w:rPr>
            </w:pPr>
            <w:r>
              <w:rPr>
                <w:rFonts w:cs="Arial"/>
              </w:rPr>
              <w:t>TSC Assistance Information</w:t>
            </w:r>
          </w:p>
          <w:p w14:paraId="265ABAFA" w14:textId="77777777" w:rsidR="003B49D7" w:rsidRDefault="003B49D7" w:rsidP="005D5871">
            <w:pPr>
              <w:pStyle w:val="TAL"/>
              <w:rPr>
                <w:rFonts w:cs="Arial"/>
              </w:rPr>
            </w:pPr>
            <w:r>
              <w:rPr>
                <w:rFonts w:cs="Arial"/>
              </w:rPr>
              <w:t>9.2.3.115</w:t>
            </w:r>
          </w:p>
        </w:tc>
        <w:tc>
          <w:tcPr>
            <w:tcW w:w="2880" w:type="dxa"/>
          </w:tcPr>
          <w:p w14:paraId="01C3D6D3" w14:textId="77777777" w:rsidR="003B49D7" w:rsidRPr="00E67E0D" w:rsidRDefault="003B49D7" w:rsidP="005D5871">
            <w:pPr>
              <w:pStyle w:val="TAL"/>
              <w:rPr>
                <w:rFonts w:cs="Arial"/>
                <w:lang w:eastAsia="ja-JP"/>
              </w:rPr>
            </w:pPr>
          </w:p>
        </w:tc>
      </w:tr>
    </w:tbl>
    <w:p w14:paraId="3099EDD8" w14:textId="77777777" w:rsidR="003B49D7" w:rsidRDefault="003B49D7" w:rsidP="003B49D7"/>
    <w:p w14:paraId="1C4647DF" w14:textId="77777777" w:rsidR="003B49D7" w:rsidRPr="00E67E0D" w:rsidRDefault="003B49D7" w:rsidP="003B49D7">
      <w:pPr>
        <w:pStyle w:val="Heading4"/>
      </w:pPr>
      <w:bookmarkStart w:id="7950" w:name="_Hlk44434664"/>
      <w:bookmarkStart w:id="7951" w:name="_Toc44497773"/>
      <w:bookmarkStart w:id="7952" w:name="_Toc45108160"/>
      <w:bookmarkStart w:id="7953" w:name="_Toc45901780"/>
      <w:bookmarkStart w:id="7954" w:name="_Toc51850861"/>
      <w:bookmarkStart w:id="7955" w:name="_Toc56693865"/>
      <w:bookmarkStart w:id="7956" w:name="_Toc64447409"/>
      <w:bookmarkStart w:id="7957" w:name="_Toc66286903"/>
      <w:bookmarkStart w:id="7958" w:name="_Toc74151598"/>
      <w:bookmarkStart w:id="7959" w:name="_Toc88654071"/>
      <w:bookmarkStart w:id="7960" w:name="_Toc97904427"/>
      <w:bookmarkStart w:id="7961" w:name="_Toc105175468"/>
      <w:bookmarkStart w:id="7962" w:name="_Toc113826498"/>
      <w:bookmarkStart w:id="7963" w:name="_Toc120032624"/>
      <w:r w:rsidRPr="00E67E0D">
        <w:t>9.</w:t>
      </w:r>
      <w:r>
        <w:t>2</w:t>
      </w:r>
      <w:r w:rsidRPr="00E67E0D">
        <w:t>.</w:t>
      </w:r>
      <w:r>
        <w:t>3</w:t>
      </w:r>
      <w:r w:rsidRPr="00E67E0D">
        <w:t>.</w:t>
      </w:r>
      <w:bookmarkEnd w:id="7950"/>
      <w:r>
        <w:t>115</w:t>
      </w:r>
      <w:r w:rsidRPr="00E67E0D">
        <w:tab/>
      </w:r>
      <w:r>
        <w:t>TSC Assistance Information</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4F3FE5AA" w14:textId="77777777" w:rsidR="003B49D7" w:rsidRPr="00E67E0D" w:rsidRDefault="003B49D7" w:rsidP="003B49D7">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5D5871">
            <w:pPr>
              <w:pStyle w:val="TAH"/>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5D5871">
            <w:pPr>
              <w:pStyle w:val="TAH"/>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5D5871">
            <w:pPr>
              <w:pStyle w:val="TAH"/>
              <w:rPr>
                <w:rFonts w:cs="Arial"/>
                <w:lang w:eastAsia="ja-JP"/>
              </w:rPr>
            </w:pPr>
            <w:r w:rsidRPr="00E67E0D">
              <w:rPr>
                <w:rFonts w:cs="Arial"/>
                <w:lang w:eastAsia="ja-JP"/>
              </w:rPr>
              <w:t>Range</w:t>
            </w:r>
          </w:p>
        </w:tc>
        <w:tc>
          <w:tcPr>
            <w:tcW w:w="1872" w:type="dxa"/>
          </w:tcPr>
          <w:p w14:paraId="5E885101" w14:textId="77777777" w:rsidR="003B49D7" w:rsidRPr="00E67E0D" w:rsidRDefault="003B49D7" w:rsidP="005D5871">
            <w:pPr>
              <w:pStyle w:val="TAH"/>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5D5871">
            <w:pPr>
              <w:pStyle w:val="TAH"/>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5D5871">
            <w:pPr>
              <w:pStyle w:val="TAL"/>
              <w:rPr>
                <w:rFonts w:cs="Arial"/>
                <w:lang w:eastAsia="ja-JP"/>
              </w:rPr>
            </w:pPr>
            <w:r>
              <w:rPr>
                <w:rFonts w:cs="Arial"/>
                <w:lang w:eastAsia="ja-JP"/>
              </w:rPr>
              <w:t>Periodicity</w:t>
            </w:r>
          </w:p>
        </w:tc>
        <w:tc>
          <w:tcPr>
            <w:tcW w:w="1080" w:type="dxa"/>
          </w:tcPr>
          <w:p w14:paraId="311E73EC" w14:textId="77777777" w:rsidR="003B49D7" w:rsidRPr="00E67E0D" w:rsidRDefault="003B49D7" w:rsidP="005D5871">
            <w:pPr>
              <w:pStyle w:val="TAL"/>
              <w:rPr>
                <w:rFonts w:cs="Arial"/>
                <w:lang w:eastAsia="ja-JP"/>
              </w:rPr>
            </w:pPr>
            <w:r>
              <w:rPr>
                <w:rFonts w:cs="Arial"/>
              </w:rPr>
              <w:t>M</w:t>
            </w:r>
          </w:p>
        </w:tc>
        <w:tc>
          <w:tcPr>
            <w:tcW w:w="1440" w:type="dxa"/>
          </w:tcPr>
          <w:p w14:paraId="7851ECBD" w14:textId="77777777" w:rsidR="003B49D7" w:rsidRPr="00E67E0D" w:rsidRDefault="003B49D7" w:rsidP="005D5871">
            <w:pPr>
              <w:pStyle w:val="TAL"/>
              <w:rPr>
                <w:i/>
                <w:lang w:eastAsia="ja-JP"/>
              </w:rPr>
            </w:pPr>
          </w:p>
        </w:tc>
        <w:tc>
          <w:tcPr>
            <w:tcW w:w="1872" w:type="dxa"/>
          </w:tcPr>
          <w:p w14:paraId="79F3FDDA" w14:textId="77777777" w:rsidR="003B49D7" w:rsidRPr="002F3235" w:rsidRDefault="003B49D7" w:rsidP="005D5871">
            <w:pPr>
              <w:pStyle w:val="TAL"/>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5D5871">
            <w:pPr>
              <w:pStyle w:val="TAL"/>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5D5871">
            <w:pPr>
              <w:pStyle w:val="TAL"/>
              <w:rPr>
                <w:rFonts w:cs="Arial"/>
                <w:lang w:eastAsia="ja-JP"/>
              </w:rPr>
            </w:pPr>
            <w:r>
              <w:rPr>
                <w:rFonts w:cs="Arial"/>
                <w:lang w:eastAsia="ja-JP"/>
              </w:rPr>
              <w:t>Burst Arrival Time</w:t>
            </w:r>
          </w:p>
        </w:tc>
        <w:tc>
          <w:tcPr>
            <w:tcW w:w="1080" w:type="dxa"/>
          </w:tcPr>
          <w:p w14:paraId="7256CD40" w14:textId="77777777" w:rsidR="003B49D7" w:rsidRPr="007A7DD3" w:rsidRDefault="003B49D7" w:rsidP="005D5871">
            <w:pPr>
              <w:pStyle w:val="TAL"/>
              <w:rPr>
                <w:rFonts w:cs="Arial"/>
                <w:highlight w:val="yellow"/>
                <w:lang w:eastAsia="ja-JP"/>
              </w:rPr>
            </w:pPr>
            <w:r w:rsidRPr="007A7DD3">
              <w:rPr>
                <w:rFonts w:cs="Arial"/>
              </w:rPr>
              <w:t>O</w:t>
            </w:r>
          </w:p>
        </w:tc>
        <w:tc>
          <w:tcPr>
            <w:tcW w:w="1440" w:type="dxa"/>
          </w:tcPr>
          <w:p w14:paraId="070D000C" w14:textId="77777777" w:rsidR="003B49D7" w:rsidRPr="00E67E0D" w:rsidRDefault="003B49D7" w:rsidP="005D5871">
            <w:pPr>
              <w:pStyle w:val="TAL"/>
              <w:rPr>
                <w:i/>
                <w:lang w:eastAsia="ja-JP"/>
              </w:rPr>
            </w:pPr>
          </w:p>
        </w:tc>
        <w:tc>
          <w:tcPr>
            <w:tcW w:w="1872" w:type="dxa"/>
          </w:tcPr>
          <w:p w14:paraId="18C78023" w14:textId="77777777" w:rsidR="003B49D7" w:rsidRPr="002F3235" w:rsidRDefault="003B49D7" w:rsidP="005D5871">
            <w:pPr>
              <w:pStyle w:val="TAL"/>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5D5871">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3B49D7"/>
    <w:p w14:paraId="2FE623E3" w14:textId="77777777" w:rsidR="003B49D7" w:rsidRPr="00F31668" w:rsidRDefault="003B49D7" w:rsidP="003B49D7">
      <w:pPr>
        <w:pStyle w:val="Heading4"/>
      </w:pPr>
      <w:bookmarkStart w:id="7964" w:name="_Toc44497774"/>
      <w:bookmarkStart w:id="7965" w:name="_Toc45108161"/>
      <w:bookmarkStart w:id="7966" w:name="_Toc45901781"/>
      <w:bookmarkStart w:id="7967" w:name="_Toc51850862"/>
      <w:bookmarkStart w:id="7968" w:name="_Toc56693866"/>
      <w:bookmarkStart w:id="7969" w:name="_Toc64447410"/>
      <w:bookmarkStart w:id="7970" w:name="_Toc66286904"/>
      <w:bookmarkStart w:id="7971" w:name="_Toc74151599"/>
      <w:bookmarkStart w:id="7972" w:name="_Toc88654072"/>
      <w:bookmarkStart w:id="7973" w:name="_Toc97904428"/>
      <w:bookmarkStart w:id="7974" w:name="_Toc105175469"/>
      <w:bookmarkStart w:id="7975" w:name="_Toc113826499"/>
      <w:bookmarkStart w:id="7976" w:name="_Toc120032625"/>
      <w:r w:rsidRPr="00F31668">
        <w:t>9.</w:t>
      </w:r>
      <w:r>
        <w:t>2</w:t>
      </w:r>
      <w:r w:rsidRPr="00F31668">
        <w:t>.</w:t>
      </w:r>
      <w:r>
        <w:t>3</w:t>
      </w:r>
      <w:r w:rsidRPr="00F31668">
        <w:t>.</w:t>
      </w:r>
      <w:r>
        <w:t>116</w:t>
      </w:r>
      <w:r w:rsidRPr="00F31668">
        <w:tab/>
        <w:t>Periodicity</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2AFB81C0" w14:textId="77777777" w:rsidR="003B49D7" w:rsidRPr="00F31668" w:rsidRDefault="003B49D7" w:rsidP="003B49D7">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5D5871">
            <w:pPr>
              <w:pStyle w:val="TAH"/>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5D5871">
            <w:pPr>
              <w:pStyle w:val="TAH"/>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5D5871">
            <w:pPr>
              <w:pStyle w:val="TAH"/>
              <w:rPr>
                <w:rFonts w:cs="Arial"/>
                <w:lang w:eastAsia="ja-JP"/>
              </w:rPr>
            </w:pPr>
            <w:r w:rsidRPr="00F31668">
              <w:rPr>
                <w:rFonts w:cs="Arial"/>
                <w:lang w:eastAsia="ja-JP"/>
              </w:rPr>
              <w:t>Range</w:t>
            </w:r>
          </w:p>
        </w:tc>
        <w:tc>
          <w:tcPr>
            <w:tcW w:w="1872" w:type="dxa"/>
          </w:tcPr>
          <w:p w14:paraId="4F900212" w14:textId="77777777" w:rsidR="003B49D7" w:rsidRPr="00F31668" w:rsidRDefault="003B49D7" w:rsidP="005D5871">
            <w:pPr>
              <w:pStyle w:val="TAH"/>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5D5871">
            <w:pPr>
              <w:pStyle w:val="TAH"/>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5D5871">
            <w:pPr>
              <w:pStyle w:val="TAL"/>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5D5871">
            <w:pPr>
              <w:pStyle w:val="TAL"/>
              <w:rPr>
                <w:rFonts w:cs="Arial"/>
                <w:lang w:eastAsia="ja-JP"/>
              </w:rPr>
            </w:pPr>
            <w:r w:rsidRPr="004B5661">
              <w:rPr>
                <w:rFonts w:cs="Arial"/>
                <w:lang w:eastAsia="ja-JP"/>
              </w:rPr>
              <w:t>M</w:t>
            </w:r>
          </w:p>
        </w:tc>
        <w:tc>
          <w:tcPr>
            <w:tcW w:w="1440" w:type="dxa"/>
          </w:tcPr>
          <w:p w14:paraId="3F5F13AE" w14:textId="77777777" w:rsidR="003B49D7" w:rsidRPr="006517A0" w:rsidRDefault="003B49D7" w:rsidP="005D5871">
            <w:pPr>
              <w:pStyle w:val="TAL"/>
              <w:rPr>
                <w:i/>
                <w:lang w:eastAsia="ja-JP"/>
              </w:rPr>
            </w:pPr>
          </w:p>
        </w:tc>
        <w:tc>
          <w:tcPr>
            <w:tcW w:w="1872" w:type="dxa"/>
          </w:tcPr>
          <w:p w14:paraId="3D82D33A" w14:textId="77777777" w:rsidR="003B49D7" w:rsidRPr="006517A0" w:rsidRDefault="003B49D7" w:rsidP="005D5871">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5D5871">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3B49D7"/>
    <w:p w14:paraId="72AB6753" w14:textId="77777777" w:rsidR="003B49D7" w:rsidRPr="00F31668" w:rsidRDefault="003B49D7" w:rsidP="003B49D7">
      <w:pPr>
        <w:pStyle w:val="Heading4"/>
      </w:pPr>
      <w:bookmarkStart w:id="7977" w:name="_Hlk44434696"/>
      <w:bookmarkStart w:id="7978" w:name="_Toc44497775"/>
      <w:bookmarkStart w:id="7979" w:name="_Toc45108162"/>
      <w:bookmarkStart w:id="7980" w:name="_Toc45901782"/>
      <w:bookmarkStart w:id="7981" w:name="_Toc51850863"/>
      <w:bookmarkStart w:id="7982" w:name="_Toc56693867"/>
      <w:bookmarkStart w:id="7983" w:name="_Toc64447411"/>
      <w:bookmarkStart w:id="7984" w:name="_Toc66286905"/>
      <w:bookmarkStart w:id="7985" w:name="_Toc74151600"/>
      <w:bookmarkStart w:id="7986" w:name="_Toc88654073"/>
      <w:bookmarkStart w:id="7987" w:name="_Toc97904429"/>
      <w:bookmarkStart w:id="7988" w:name="_Toc105175470"/>
      <w:bookmarkStart w:id="7989" w:name="_Toc113826500"/>
      <w:bookmarkStart w:id="7990" w:name="_Toc120032626"/>
      <w:r w:rsidRPr="00F31668">
        <w:t>9.</w:t>
      </w:r>
      <w:r>
        <w:t>2</w:t>
      </w:r>
      <w:r w:rsidRPr="00F31668">
        <w:t>.</w:t>
      </w:r>
      <w:r>
        <w:t>3</w:t>
      </w:r>
      <w:r w:rsidRPr="00F31668">
        <w:t>.</w:t>
      </w:r>
      <w:bookmarkEnd w:id="7977"/>
      <w:r>
        <w:t>117</w:t>
      </w:r>
      <w:r w:rsidRPr="00F31668">
        <w:tab/>
        <w:t>Burst Arrival Time</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34A7D104" w14:textId="77777777" w:rsidR="003B49D7" w:rsidRPr="00F31668" w:rsidRDefault="003B49D7" w:rsidP="003B49D7">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5D5871">
            <w:pPr>
              <w:pStyle w:val="TAH"/>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5D5871">
            <w:pPr>
              <w:pStyle w:val="TAH"/>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5D5871">
            <w:pPr>
              <w:pStyle w:val="TAH"/>
              <w:rPr>
                <w:rFonts w:cs="Arial"/>
                <w:lang w:eastAsia="ja-JP"/>
              </w:rPr>
            </w:pPr>
            <w:r w:rsidRPr="00F31668">
              <w:rPr>
                <w:rFonts w:cs="Arial"/>
                <w:lang w:eastAsia="ja-JP"/>
              </w:rPr>
              <w:t>Range</w:t>
            </w:r>
          </w:p>
        </w:tc>
        <w:tc>
          <w:tcPr>
            <w:tcW w:w="1872" w:type="dxa"/>
          </w:tcPr>
          <w:p w14:paraId="38183846" w14:textId="77777777" w:rsidR="003B49D7" w:rsidRPr="00F31668" w:rsidRDefault="003B49D7" w:rsidP="005D5871">
            <w:pPr>
              <w:pStyle w:val="TAH"/>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5D5871">
            <w:pPr>
              <w:pStyle w:val="TAH"/>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5D5871">
            <w:pPr>
              <w:pStyle w:val="TAL"/>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5D5871">
            <w:pPr>
              <w:pStyle w:val="TAL"/>
              <w:rPr>
                <w:rFonts w:cs="Arial"/>
                <w:lang w:eastAsia="ja-JP"/>
              </w:rPr>
            </w:pPr>
            <w:r w:rsidRPr="00F31668">
              <w:rPr>
                <w:rFonts w:cs="Arial"/>
                <w:lang w:eastAsia="ja-JP"/>
              </w:rPr>
              <w:t>M</w:t>
            </w:r>
          </w:p>
        </w:tc>
        <w:tc>
          <w:tcPr>
            <w:tcW w:w="1440" w:type="dxa"/>
          </w:tcPr>
          <w:p w14:paraId="065C244E" w14:textId="77777777" w:rsidR="003B49D7" w:rsidRPr="00F31668" w:rsidRDefault="003B49D7" w:rsidP="005D5871">
            <w:pPr>
              <w:pStyle w:val="TAL"/>
              <w:rPr>
                <w:i/>
                <w:lang w:eastAsia="ja-JP"/>
              </w:rPr>
            </w:pPr>
          </w:p>
        </w:tc>
        <w:tc>
          <w:tcPr>
            <w:tcW w:w="1872" w:type="dxa"/>
          </w:tcPr>
          <w:p w14:paraId="17E975CB" w14:textId="77777777" w:rsidR="003B49D7" w:rsidRPr="00F31668" w:rsidRDefault="003B49D7" w:rsidP="005D5871">
            <w:pPr>
              <w:pStyle w:val="TAL"/>
              <w:rPr>
                <w:rFonts w:cs="Arial"/>
                <w:lang w:eastAsia="ja-JP"/>
              </w:rPr>
            </w:pPr>
            <w:r w:rsidRPr="00F31668">
              <w:rPr>
                <w:lang w:eastAsia="ja-JP"/>
              </w:rPr>
              <w:t>OCTET STRING</w:t>
            </w:r>
          </w:p>
        </w:tc>
        <w:tc>
          <w:tcPr>
            <w:tcW w:w="2880" w:type="dxa"/>
          </w:tcPr>
          <w:p w14:paraId="72589BB9" w14:textId="77777777" w:rsidR="003B49D7" w:rsidRPr="00F31668" w:rsidRDefault="003B49D7" w:rsidP="005D5871">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3B49D7"/>
    <w:p w14:paraId="4432D84A" w14:textId="77777777" w:rsidR="003B49D7" w:rsidRPr="00E67E0D" w:rsidRDefault="003B49D7" w:rsidP="003B49D7">
      <w:pPr>
        <w:pStyle w:val="Heading4"/>
      </w:pPr>
      <w:bookmarkStart w:id="7991" w:name="_Toc44497776"/>
      <w:bookmarkStart w:id="7992" w:name="_Toc45108163"/>
      <w:bookmarkStart w:id="7993" w:name="_Toc45901783"/>
      <w:bookmarkStart w:id="7994" w:name="_Toc51850864"/>
      <w:bookmarkStart w:id="7995" w:name="_Toc56693868"/>
      <w:bookmarkStart w:id="7996" w:name="_Toc64447412"/>
      <w:bookmarkStart w:id="7997" w:name="_Toc66286906"/>
      <w:bookmarkStart w:id="7998" w:name="_Toc74151601"/>
      <w:bookmarkStart w:id="7999" w:name="_Toc88654074"/>
      <w:bookmarkStart w:id="8000" w:name="_Toc97904430"/>
      <w:bookmarkStart w:id="8001" w:name="_Toc105175471"/>
      <w:bookmarkStart w:id="8002" w:name="_Toc113826501"/>
      <w:bookmarkStart w:id="8003" w:name="_Toc120032627"/>
      <w:r w:rsidRPr="00E67E0D">
        <w:t>9.</w:t>
      </w:r>
      <w:r>
        <w:t>2</w:t>
      </w:r>
      <w:r w:rsidRPr="00E67E0D">
        <w:t>.</w:t>
      </w:r>
      <w:r>
        <w:t>3</w:t>
      </w:r>
      <w:r w:rsidRPr="00E67E0D">
        <w:t>.</w:t>
      </w:r>
      <w:r>
        <w:t>118</w:t>
      </w:r>
      <w:r w:rsidRPr="00E67E0D">
        <w:tab/>
      </w:r>
      <w:r w:rsidRPr="00CA1972">
        <w:t>Redundant QoS Flow In</w:t>
      </w:r>
      <w:r>
        <w:t>dicator</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6DA065DF" w14:textId="77777777" w:rsidR="003B49D7" w:rsidRPr="00E67E0D" w:rsidRDefault="003B49D7" w:rsidP="003B49D7">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5D5871">
        <w:tc>
          <w:tcPr>
            <w:tcW w:w="2448" w:type="dxa"/>
          </w:tcPr>
          <w:p w14:paraId="3D7117CB" w14:textId="77777777" w:rsidR="003B49D7" w:rsidRPr="00E67E0D" w:rsidRDefault="003B49D7" w:rsidP="005D5871">
            <w:pPr>
              <w:pStyle w:val="TAH"/>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5D5871">
            <w:pPr>
              <w:pStyle w:val="TAH"/>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5D5871">
            <w:pPr>
              <w:pStyle w:val="TAH"/>
              <w:rPr>
                <w:rFonts w:cs="Arial"/>
                <w:lang w:eastAsia="ja-JP"/>
              </w:rPr>
            </w:pPr>
            <w:r w:rsidRPr="00E67E0D">
              <w:rPr>
                <w:rFonts w:cs="Arial"/>
                <w:lang w:eastAsia="ja-JP"/>
              </w:rPr>
              <w:t>Range</w:t>
            </w:r>
          </w:p>
        </w:tc>
        <w:tc>
          <w:tcPr>
            <w:tcW w:w="1872" w:type="dxa"/>
          </w:tcPr>
          <w:p w14:paraId="7A2C44B5" w14:textId="77777777" w:rsidR="003B49D7" w:rsidRPr="00E67E0D" w:rsidRDefault="003B49D7" w:rsidP="005D5871">
            <w:pPr>
              <w:pStyle w:val="TAH"/>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5D5871">
            <w:pPr>
              <w:pStyle w:val="TAH"/>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5D5871">
            <w:pPr>
              <w:pStyle w:val="TAL"/>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5D5871">
            <w:pPr>
              <w:pStyle w:val="TAL"/>
              <w:rPr>
                <w:rFonts w:cs="Arial"/>
                <w:lang w:eastAsia="ja-JP"/>
              </w:rPr>
            </w:pPr>
            <w:r>
              <w:t>M</w:t>
            </w:r>
          </w:p>
        </w:tc>
        <w:tc>
          <w:tcPr>
            <w:tcW w:w="1440" w:type="dxa"/>
          </w:tcPr>
          <w:p w14:paraId="5CB1F4F1" w14:textId="77777777" w:rsidR="003B49D7" w:rsidRPr="00E67E0D" w:rsidRDefault="003B49D7" w:rsidP="005D5871">
            <w:pPr>
              <w:pStyle w:val="TAL"/>
              <w:rPr>
                <w:i/>
                <w:lang w:eastAsia="ja-JP"/>
              </w:rPr>
            </w:pPr>
          </w:p>
        </w:tc>
        <w:tc>
          <w:tcPr>
            <w:tcW w:w="1872" w:type="dxa"/>
          </w:tcPr>
          <w:p w14:paraId="320EA37C" w14:textId="77777777" w:rsidR="003B49D7" w:rsidRPr="001A5BCD" w:rsidRDefault="003B49D7" w:rsidP="005D5871">
            <w:pPr>
              <w:pStyle w:val="TAL"/>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5D5871">
            <w:pPr>
              <w:pStyle w:val="TAL"/>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3B49D7"/>
    <w:p w14:paraId="29242310" w14:textId="77777777" w:rsidR="00A9432F" w:rsidRPr="00E6741E" w:rsidRDefault="00A9432F" w:rsidP="00A9432F">
      <w:pPr>
        <w:pStyle w:val="Heading4"/>
        <w:rPr>
          <w:rFonts w:eastAsia="MS Mincho"/>
        </w:rPr>
      </w:pPr>
      <w:bookmarkStart w:id="8004" w:name="_Hlk44447109"/>
      <w:bookmarkStart w:id="8005" w:name="_Toc44497777"/>
      <w:bookmarkStart w:id="8006" w:name="_Toc45108164"/>
      <w:bookmarkStart w:id="8007" w:name="_Toc45901784"/>
      <w:bookmarkStart w:id="8008" w:name="_Toc51850865"/>
      <w:bookmarkStart w:id="8009" w:name="_Toc56693869"/>
      <w:bookmarkStart w:id="8010" w:name="_Toc64447413"/>
      <w:bookmarkStart w:id="8011" w:name="_Toc66286907"/>
      <w:bookmarkStart w:id="8012" w:name="_Toc74151602"/>
      <w:bookmarkStart w:id="8013" w:name="_Toc88654075"/>
      <w:bookmarkStart w:id="8014" w:name="_Toc97904431"/>
      <w:bookmarkStart w:id="8015" w:name="_Toc105175472"/>
      <w:bookmarkStart w:id="8016" w:name="_Toc113826502"/>
      <w:bookmarkStart w:id="8017" w:name="_Toc120032628"/>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00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6A61E45E" w14:textId="77777777" w:rsidR="00A9432F" w:rsidRPr="00E6741E" w:rsidRDefault="00A9432F" w:rsidP="00A9432F">
      <w:pPr>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1745A8">
            <w:pPr>
              <w:pStyle w:val="TAH"/>
            </w:pPr>
            <w:r w:rsidRPr="00E6741E">
              <w:t>IE/Group Name</w:t>
            </w:r>
          </w:p>
        </w:tc>
        <w:tc>
          <w:tcPr>
            <w:tcW w:w="1080" w:type="dxa"/>
          </w:tcPr>
          <w:p w14:paraId="5E5493AC" w14:textId="77777777" w:rsidR="00A9432F" w:rsidRPr="00E6741E" w:rsidRDefault="00A9432F" w:rsidP="001745A8">
            <w:pPr>
              <w:pStyle w:val="TAH"/>
            </w:pPr>
            <w:r w:rsidRPr="00E6741E">
              <w:t>Presence</w:t>
            </w:r>
          </w:p>
        </w:tc>
        <w:tc>
          <w:tcPr>
            <w:tcW w:w="1440" w:type="dxa"/>
          </w:tcPr>
          <w:p w14:paraId="6DB21362" w14:textId="77777777" w:rsidR="00A9432F" w:rsidRPr="00E6741E" w:rsidRDefault="00A9432F" w:rsidP="001745A8">
            <w:pPr>
              <w:pStyle w:val="TAH"/>
            </w:pPr>
            <w:r w:rsidRPr="00E6741E">
              <w:t>Range</w:t>
            </w:r>
          </w:p>
        </w:tc>
        <w:tc>
          <w:tcPr>
            <w:tcW w:w="1872" w:type="dxa"/>
          </w:tcPr>
          <w:p w14:paraId="639E9800" w14:textId="77777777" w:rsidR="00A9432F" w:rsidRPr="00E6741E" w:rsidRDefault="00A9432F" w:rsidP="001745A8">
            <w:pPr>
              <w:pStyle w:val="TAH"/>
            </w:pPr>
            <w:r w:rsidRPr="00E6741E">
              <w:t>IE type and reference</w:t>
            </w:r>
          </w:p>
        </w:tc>
        <w:tc>
          <w:tcPr>
            <w:tcW w:w="2880" w:type="dxa"/>
          </w:tcPr>
          <w:p w14:paraId="563A2C83" w14:textId="77777777" w:rsidR="00A9432F" w:rsidRPr="00E6741E" w:rsidRDefault="00A9432F" w:rsidP="001745A8">
            <w:pPr>
              <w:pStyle w:val="TAH"/>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1745A8">
            <w:pPr>
              <w:pStyle w:val="TAL"/>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1745A8">
            <w:pPr>
              <w:pStyle w:val="TAL"/>
            </w:pPr>
            <w:r>
              <w:t>M</w:t>
            </w:r>
          </w:p>
        </w:tc>
        <w:tc>
          <w:tcPr>
            <w:tcW w:w="1440" w:type="dxa"/>
          </w:tcPr>
          <w:p w14:paraId="68F5DF96" w14:textId="77777777" w:rsidR="00A9432F" w:rsidRPr="00E6741E" w:rsidRDefault="00A9432F" w:rsidP="001745A8">
            <w:pPr>
              <w:pStyle w:val="TAL"/>
            </w:pPr>
          </w:p>
        </w:tc>
        <w:tc>
          <w:tcPr>
            <w:tcW w:w="1872" w:type="dxa"/>
          </w:tcPr>
          <w:p w14:paraId="3B8F67BE" w14:textId="77777777" w:rsidR="00A9432F" w:rsidRPr="00E6741E" w:rsidRDefault="00A9432F" w:rsidP="001745A8">
            <w:pPr>
              <w:pStyle w:val="TAL"/>
            </w:pPr>
          </w:p>
        </w:tc>
        <w:tc>
          <w:tcPr>
            <w:tcW w:w="2880" w:type="dxa"/>
          </w:tcPr>
          <w:p w14:paraId="078BAD3B" w14:textId="77777777" w:rsidR="00A9432F" w:rsidRPr="00E6741E" w:rsidRDefault="00A9432F" w:rsidP="001745A8">
            <w:pPr>
              <w:pStyle w:val="TAL"/>
            </w:pPr>
          </w:p>
        </w:tc>
      </w:tr>
      <w:tr w:rsidR="00A9432F" w:rsidRPr="00E6741E" w14:paraId="53E5FE9B" w14:textId="77777777" w:rsidTr="001745A8">
        <w:tc>
          <w:tcPr>
            <w:tcW w:w="2448" w:type="dxa"/>
          </w:tcPr>
          <w:p w14:paraId="458BF4AB" w14:textId="77777777" w:rsidR="00A9432F" w:rsidRPr="00AA2748" w:rsidRDefault="00A9432F" w:rsidP="001745A8">
            <w:pPr>
              <w:pStyle w:val="TAL"/>
              <w:ind w:left="113"/>
              <w:rPr>
                <w:i/>
              </w:rPr>
            </w:pPr>
            <w:r w:rsidRPr="00AA2748">
              <w:rPr>
                <w:i/>
              </w:rPr>
              <w:t>&gt;SNPN Mobility Information</w:t>
            </w:r>
          </w:p>
        </w:tc>
        <w:tc>
          <w:tcPr>
            <w:tcW w:w="1080" w:type="dxa"/>
          </w:tcPr>
          <w:p w14:paraId="25360BE8" w14:textId="77777777" w:rsidR="00A9432F" w:rsidRPr="00E6741E" w:rsidRDefault="00A9432F" w:rsidP="001745A8">
            <w:pPr>
              <w:pStyle w:val="TAL"/>
            </w:pPr>
          </w:p>
        </w:tc>
        <w:tc>
          <w:tcPr>
            <w:tcW w:w="1440" w:type="dxa"/>
          </w:tcPr>
          <w:p w14:paraId="25737735" w14:textId="77777777" w:rsidR="00A9432F" w:rsidRPr="00E6741E" w:rsidRDefault="00A9432F" w:rsidP="001745A8">
            <w:pPr>
              <w:pStyle w:val="TAL"/>
            </w:pPr>
          </w:p>
        </w:tc>
        <w:tc>
          <w:tcPr>
            <w:tcW w:w="1872" w:type="dxa"/>
          </w:tcPr>
          <w:p w14:paraId="59B1015F" w14:textId="77777777" w:rsidR="00A9432F" w:rsidRPr="00E6741E" w:rsidRDefault="00A9432F" w:rsidP="001745A8">
            <w:pPr>
              <w:pStyle w:val="TAL"/>
            </w:pPr>
          </w:p>
        </w:tc>
        <w:tc>
          <w:tcPr>
            <w:tcW w:w="2880" w:type="dxa"/>
          </w:tcPr>
          <w:p w14:paraId="768E8089" w14:textId="77777777" w:rsidR="00A9432F" w:rsidRPr="00E6741E" w:rsidRDefault="00A9432F" w:rsidP="001745A8">
            <w:pPr>
              <w:pStyle w:val="TAL"/>
            </w:pPr>
          </w:p>
        </w:tc>
      </w:tr>
      <w:tr w:rsidR="00A9432F" w:rsidRPr="00E6741E" w14:paraId="0480AAE9" w14:textId="77777777" w:rsidTr="001745A8">
        <w:tc>
          <w:tcPr>
            <w:tcW w:w="2448" w:type="dxa"/>
          </w:tcPr>
          <w:p w14:paraId="39655D72" w14:textId="77777777" w:rsidR="00A9432F" w:rsidRPr="00E6741E" w:rsidRDefault="00A9432F" w:rsidP="001745A8">
            <w:pPr>
              <w:pStyle w:val="TAL"/>
              <w:ind w:left="227"/>
            </w:pPr>
            <w:r w:rsidRPr="00E6741E">
              <w:t>&gt;&gt;</w:t>
            </w:r>
            <w:r>
              <w:t>Serving NID</w:t>
            </w:r>
          </w:p>
        </w:tc>
        <w:tc>
          <w:tcPr>
            <w:tcW w:w="1080" w:type="dxa"/>
          </w:tcPr>
          <w:p w14:paraId="00BEAFCA" w14:textId="77777777" w:rsidR="00A9432F" w:rsidRPr="00E6741E" w:rsidRDefault="00A9432F" w:rsidP="001745A8">
            <w:pPr>
              <w:pStyle w:val="TAL"/>
            </w:pPr>
            <w:r w:rsidRPr="00E6741E">
              <w:t>M</w:t>
            </w:r>
          </w:p>
        </w:tc>
        <w:tc>
          <w:tcPr>
            <w:tcW w:w="1440" w:type="dxa"/>
          </w:tcPr>
          <w:p w14:paraId="2E6A95E6" w14:textId="77777777" w:rsidR="00A9432F" w:rsidRPr="00E6741E" w:rsidRDefault="00A9432F" w:rsidP="001745A8">
            <w:pPr>
              <w:pStyle w:val="TAL"/>
            </w:pPr>
          </w:p>
        </w:tc>
        <w:tc>
          <w:tcPr>
            <w:tcW w:w="1872" w:type="dxa"/>
          </w:tcPr>
          <w:p w14:paraId="4A057744" w14:textId="77777777" w:rsidR="00A9432F" w:rsidRDefault="00A9432F" w:rsidP="001745A8">
            <w:pPr>
              <w:pStyle w:val="TAL"/>
            </w:pPr>
            <w:r>
              <w:t>NID</w:t>
            </w:r>
          </w:p>
          <w:p w14:paraId="4EBD4175" w14:textId="77777777" w:rsidR="00A9432F" w:rsidRPr="00E6741E" w:rsidRDefault="00A9432F" w:rsidP="001745A8">
            <w:pPr>
              <w:pStyle w:val="TAL"/>
            </w:pPr>
            <w:r w:rsidRPr="00E6741E">
              <w:t>9.</w:t>
            </w:r>
            <w:r>
              <w:t>2</w:t>
            </w:r>
            <w:r w:rsidRPr="00E6741E">
              <w:t>.</w:t>
            </w:r>
            <w:r>
              <w:t>2</w:t>
            </w:r>
            <w:r w:rsidRPr="00E6741E">
              <w:t>.</w:t>
            </w:r>
            <w:r>
              <w:t>65</w:t>
            </w:r>
          </w:p>
        </w:tc>
        <w:tc>
          <w:tcPr>
            <w:tcW w:w="2880" w:type="dxa"/>
          </w:tcPr>
          <w:p w14:paraId="4D850E41" w14:textId="77777777" w:rsidR="00A9432F" w:rsidRPr="00E6741E" w:rsidRDefault="00A9432F" w:rsidP="001745A8">
            <w:pPr>
              <w:pStyle w:val="TAL"/>
            </w:pPr>
          </w:p>
        </w:tc>
      </w:tr>
      <w:tr w:rsidR="00A9432F" w:rsidRPr="00E6741E" w14:paraId="5DD4B352" w14:textId="77777777" w:rsidTr="001745A8">
        <w:tc>
          <w:tcPr>
            <w:tcW w:w="2448" w:type="dxa"/>
          </w:tcPr>
          <w:p w14:paraId="57295135" w14:textId="77777777" w:rsidR="00A9432F" w:rsidRPr="00AA2748" w:rsidRDefault="00A9432F" w:rsidP="001745A8">
            <w:pPr>
              <w:pStyle w:val="TAL"/>
              <w:ind w:left="113"/>
              <w:rPr>
                <w:i/>
              </w:rPr>
            </w:pPr>
            <w:r w:rsidRPr="00AA2748">
              <w:rPr>
                <w:i/>
              </w:rPr>
              <w:t>&gt;PNI-NPN Mobility Information</w:t>
            </w:r>
          </w:p>
        </w:tc>
        <w:tc>
          <w:tcPr>
            <w:tcW w:w="1080" w:type="dxa"/>
          </w:tcPr>
          <w:p w14:paraId="671D50AB" w14:textId="77777777" w:rsidR="00A9432F" w:rsidRPr="00E6741E" w:rsidRDefault="00A9432F" w:rsidP="001745A8">
            <w:pPr>
              <w:pStyle w:val="TAL"/>
            </w:pPr>
          </w:p>
        </w:tc>
        <w:tc>
          <w:tcPr>
            <w:tcW w:w="1440" w:type="dxa"/>
          </w:tcPr>
          <w:p w14:paraId="6AAC97F8" w14:textId="77777777" w:rsidR="00A9432F" w:rsidRPr="00E6741E" w:rsidRDefault="00A9432F" w:rsidP="001745A8">
            <w:pPr>
              <w:pStyle w:val="TAL"/>
            </w:pPr>
          </w:p>
        </w:tc>
        <w:tc>
          <w:tcPr>
            <w:tcW w:w="1872" w:type="dxa"/>
          </w:tcPr>
          <w:p w14:paraId="7A4EFBDA" w14:textId="77777777" w:rsidR="00A9432F" w:rsidRPr="00E6741E" w:rsidRDefault="00A9432F" w:rsidP="001745A8">
            <w:pPr>
              <w:pStyle w:val="TAL"/>
            </w:pPr>
          </w:p>
        </w:tc>
        <w:tc>
          <w:tcPr>
            <w:tcW w:w="2880" w:type="dxa"/>
          </w:tcPr>
          <w:p w14:paraId="4320D694" w14:textId="77777777" w:rsidR="00A9432F" w:rsidRPr="00E6741E" w:rsidRDefault="00A9432F" w:rsidP="001745A8">
            <w:pPr>
              <w:pStyle w:val="TAL"/>
            </w:pPr>
          </w:p>
        </w:tc>
      </w:tr>
      <w:tr w:rsidR="00A9432F" w:rsidRPr="00E6741E" w14:paraId="13E81EB3" w14:textId="77777777" w:rsidTr="001745A8">
        <w:tc>
          <w:tcPr>
            <w:tcW w:w="2448" w:type="dxa"/>
          </w:tcPr>
          <w:p w14:paraId="43F03C89" w14:textId="77777777" w:rsidR="00A9432F" w:rsidRPr="00E6741E" w:rsidRDefault="00A9432F" w:rsidP="001745A8">
            <w:pPr>
              <w:pStyle w:val="TAL"/>
              <w:ind w:left="227"/>
            </w:pPr>
            <w:r w:rsidRPr="00E6741E">
              <w:t>&gt;&gt;</w:t>
            </w:r>
            <w:r>
              <w:t>Allowed PNI-NPN ID List</w:t>
            </w:r>
          </w:p>
        </w:tc>
        <w:tc>
          <w:tcPr>
            <w:tcW w:w="1080" w:type="dxa"/>
          </w:tcPr>
          <w:p w14:paraId="724F3540" w14:textId="77777777" w:rsidR="00A9432F" w:rsidRPr="00E6741E" w:rsidRDefault="00A9432F" w:rsidP="001745A8">
            <w:pPr>
              <w:pStyle w:val="TAL"/>
            </w:pPr>
            <w:r w:rsidRPr="00E6741E">
              <w:t>M</w:t>
            </w:r>
          </w:p>
        </w:tc>
        <w:tc>
          <w:tcPr>
            <w:tcW w:w="1440" w:type="dxa"/>
          </w:tcPr>
          <w:p w14:paraId="63BABE27" w14:textId="77777777" w:rsidR="00A9432F" w:rsidRPr="00E6741E" w:rsidRDefault="00A9432F" w:rsidP="001745A8">
            <w:pPr>
              <w:pStyle w:val="TAL"/>
            </w:pPr>
          </w:p>
        </w:tc>
        <w:tc>
          <w:tcPr>
            <w:tcW w:w="1872" w:type="dxa"/>
          </w:tcPr>
          <w:p w14:paraId="0E1DB936" w14:textId="77777777" w:rsidR="00A9432F" w:rsidRPr="00E6741E" w:rsidRDefault="00A9432F" w:rsidP="001745A8">
            <w:pPr>
              <w:pStyle w:val="TAL"/>
            </w:pPr>
            <w:r w:rsidRPr="00E6741E">
              <w:t>9.</w:t>
            </w:r>
            <w:r>
              <w:t>2</w:t>
            </w:r>
            <w:r w:rsidRPr="00E6741E">
              <w:t>.3.</w:t>
            </w:r>
            <w:r>
              <w:t>120</w:t>
            </w:r>
          </w:p>
        </w:tc>
        <w:tc>
          <w:tcPr>
            <w:tcW w:w="2880" w:type="dxa"/>
          </w:tcPr>
          <w:p w14:paraId="2556F455" w14:textId="77777777" w:rsidR="00A9432F" w:rsidRPr="00E6741E" w:rsidRDefault="00A9432F" w:rsidP="001745A8">
            <w:pPr>
              <w:pStyle w:val="TAL"/>
            </w:pPr>
          </w:p>
        </w:tc>
      </w:tr>
    </w:tbl>
    <w:p w14:paraId="4AEE66E2" w14:textId="77777777" w:rsidR="00A9432F" w:rsidRPr="00E6741E" w:rsidRDefault="00A9432F" w:rsidP="00A9432F">
      <w:pPr>
        <w:spacing w:after="120"/>
        <w:rPr>
          <w:rFonts w:ascii="Arial" w:eastAsia="MS Mincho" w:hAnsi="Arial"/>
        </w:rPr>
      </w:pPr>
    </w:p>
    <w:p w14:paraId="36EDCC3C" w14:textId="77777777" w:rsidR="00A9432F" w:rsidRDefault="00A9432F" w:rsidP="00A9432F">
      <w:pPr>
        <w:pStyle w:val="Heading4"/>
      </w:pPr>
      <w:bookmarkStart w:id="8018" w:name="_Hlk44447124"/>
      <w:bookmarkStart w:id="8019" w:name="_Toc44497778"/>
      <w:bookmarkStart w:id="8020" w:name="_Toc45108165"/>
      <w:bookmarkStart w:id="8021" w:name="_Toc45901785"/>
      <w:bookmarkStart w:id="8022" w:name="_Toc51850866"/>
      <w:bookmarkStart w:id="8023" w:name="_Toc56693870"/>
      <w:bookmarkStart w:id="8024" w:name="_Toc64447414"/>
      <w:bookmarkStart w:id="8025" w:name="_Toc66286908"/>
      <w:bookmarkStart w:id="8026" w:name="_Toc74151603"/>
      <w:bookmarkStart w:id="8027" w:name="_Toc88654076"/>
      <w:bookmarkStart w:id="8028" w:name="_Toc97904432"/>
      <w:bookmarkStart w:id="8029" w:name="_Toc105175473"/>
      <w:bookmarkStart w:id="8030" w:name="_Toc113826503"/>
      <w:bookmarkStart w:id="8031" w:name="_Toc120032629"/>
      <w:r w:rsidRPr="00FD5B70">
        <w:t>9.2.3.</w:t>
      </w:r>
      <w:bookmarkEnd w:id="8018"/>
      <w:r>
        <w:t>120</w:t>
      </w:r>
      <w:r w:rsidRPr="00FD5B70">
        <w:tab/>
      </w:r>
      <w:bookmarkStart w:id="8032" w:name="_Hlk30757597"/>
      <w:r>
        <w:t>Allowed</w:t>
      </w:r>
      <w:r w:rsidRPr="00FD5B70">
        <w:t xml:space="preserve"> </w:t>
      </w:r>
      <w:r>
        <w:t>PNI-NPN ID List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r>
        <w:t xml:space="preserve"> </w:t>
      </w:r>
    </w:p>
    <w:p w14:paraId="5BC0F55C" w14:textId="77777777" w:rsidR="00A9432F" w:rsidRPr="003C5F30" w:rsidRDefault="00A9432F" w:rsidP="00A9432F">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1745A8">
            <w:pPr>
              <w:pStyle w:val="TAH"/>
            </w:pPr>
            <w:r w:rsidRPr="003C5F30">
              <w:t>IE/Group Name</w:t>
            </w:r>
          </w:p>
        </w:tc>
        <w:tc>
          <w:tcPr>
            <w:tcW w:w="1080" w:type="dxa"/>
          </w:tcPr>
          <w:p w14:paraId="3223B257" w14:textId="77777777" w:rsidR="00A9432F" w:rsidRPr="003C5F30" w:rsidRDefault="00A9432F" w:rsidP="001745A8">
            <w:pPr>
              <w:pStyle w:val="TAH"/>
            </w:pPr>
            <w:r w:rsidRPr="003C5F30">
              <w:t>Presence</w:t>
            </w:r>
          </w:p>
        </w:tc>
        <w:tc>
          <w:tcPr>
            <w:tcW w:w="1440" w:type="dxa"/>
          </w:tcPr>
          <w:p w14:paraId="1E7D8A73" w14:textId="77777777" w:rsidR="00A9432F" w:rsidRPr="003C5F30" w:rsidRDefault="00A9432F" w:rsidP="001745A8">
            <w:pPr>
              <w:pStyle w:val="TAH"/>
            </w:pPr>
            <w:r w:rsidRPr="003C5F30">
              <w:t>Range</w:t>
            </w:r>
          </w:p>
        </w:tc>
        <w:tc>
          <w:tcPr>
            <w:tcW w:w="1872" w:type="dxa"/>
          </w:tcPr>
          <w:p w14:paraId="51352542" w14:textId="77777777" w:rsidR="00A9432F" w:rsidRPr="003C5F30" w:rsidRDefault="00A9432F" w:rsidP="001745A8">
            <w:pPr>
              <w:pStyle w:val="TAH"/>
            </w:pPr>
            <w:r w:rsidRPr="003C5F30">
              <w:t>IE type and reference</w:t>
            </w:r>
          </w:p>
        </w:tc>
        <w:tc>
          <w:tcPr>
            <w:tcW w:w="2880" w:type="dxa"/>
          </w:tcPr>
          <w:p w14:paraId="7EE339C0" w14:textId="77777777" w:rsidR="00A9432F" w:rsidRPr="003C5F30" w:rsidRDefault="00A9432F" w:rsidP="001745A8">
            <w:pPr>
              <w:pStyle w:val="TAH"/>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1745A8">
            <w:pPr>
              <w:pStyle w:val="TAL"/>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1745A8">
            <w:pPr>
              <w:pStyle w:val="TAL"/>
            </w:pPr>
          </w:p>
        </w:tc>
        <w:tc>
          <w:tcPr>
            <w:tcW w:w="1440" w:type="dxa"/>
          </w:tcPr>
          <w:p w14:paraId="42015212" w14:textId="77777777" w:rsidR="00A9432F" w:rsidRPr="003C5F30" w:rsidRDefault="00A9432F" w:rsidP="001745A8">
            <w:pPr>
              <w:pStyle w:val="TAL"/>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1745A8">
            <w:pPr>
              <w:pStyle w:val="TAL"/>
            </w:pPr>
          </w:p>
        </w:tc>
        <w:tc>
          <w:tcPr>
            <w:tcW w:w="2880" w:type="dxa"/>
          </w:tcPr>
          <w:p w14:paraId="39C35169" w14:textId="77777777" w:rsidR="00A9432F" w:rsidRPr="003C5F30" w:rsidRDefault="00A9432F" w:rsidP="001745A8">
            <w:pPr>
              <w:pStyle w:val="TAL"/>
            </w:pPr>
          </w:p>
        </w:tc>
      </w:tr>
      <w:tr w:rsidR="00A9432F" w:rsidRPr="003C5F30" w14:paraId="2C5DFFB4" w14:textId="77777777" w:rsidTr="001745A8">
        <w:tc>
          <w:tcPr>
            <w:tcW w:w="2448" w:type="dxa"/>
          </w:tcPr>
          <w:p w14:paraId="2D75DF42" w14:textId="77777777" w:rsidR="00A9432F" w:rsidRPr="003C5F30" w:rsidRDefault="00A9432F" w:rsidP="001745A8">
            <w:pPr>
              <w:pStyle w:val="TAL"/>
              <w:ind w:left="113"/>
              <w:rPr>
                <w:rFonts w:eastAsia="Batang"/>
              </w:rPr>
            </w:pPr>
            <w:r w:rsidRPr="003C5F30">
              <w:rPr>
                <w:lang w:eastAsia="zh-CN"/>
              </w:rPr>
              <w:t>&gt;PLMN Identity</w:t>
            </w:r>
          </w:p>
        </w:tc>
        <w:tc>
          <w:tcPr>
            <w:tcW w:w="1080" w:type="dxa"/>
          </w:tcPr>
          <w:p w14:paraId="1E02A64B" w14:textId="77777777" w:rsidR="00A9432F" w:rsidRPr="003C5F30" w:rsidRDefault="00A9432F" w:rsidP="001745A8">
            <w:pPr>
              <w:pStyle w:val="TAL"/>
            </w:pPr>
            <w:r w:rsidRPr="003C5F30">
              <w:t>M</w:t>
            </w:r>
          </w:p>
        </w:tc>
        <w:tc>
          <w:tcPr>
            <w:tcW w:w="1440" w:type="dxa"/>
          </w:tcPr>
          <w:p w14:paraId="66B25160" w14:textId="77777777" w:rsidR="00A9432F" w:rsidRPr="003C5F30" w:rsidRDefault="00A9432F" w:rsidP="001745A8">
            <w:pPr>
              <w:pStyle w:val="TAL"/>
              <w:rPr>
                <w:i/>
              </w:rPr>
            </w:pPr>
          </w:p>
        </w:tc>
        <w:tc>
          <w:tcPr>
            <w:tcW w:w="1872" w:type="dxa"/>
          </w:tcPr>
          <w:p w14:paraId="61E8D0AD" w14:textId="77777777" w:rsidR="00A9432F" w:rsidRPr="003C5F30" w:rsidRDefault="00A9432F" w:rsidP="001745A8">
            <w:pPr>
              <w:pStyle w:val="TAL"/>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1745A8">
            <w:pPr>
              <w:pStyle w:val="TAL"/>
            </w:pPr>
          </w:p>
        </w:tc>
      </w:tr>
      <w:tr w:rsidR="00A9432F" w:rsidRPr="003C5F30" w14:paraId="76E1AF62" w14:textId="77777777" w:rsidTr="001745A8">
        <w:tc>
          <w:tcPr>
            <w:tcW w:w="2448" w:type="dxa"/>
          </w:tcPr>
          <w:p w14:paraId="2D276D9D" w14:textId="77777777" w:rsidR="00A9432F" w:rsidRPr="003C5F30" w:rsidRDefault="00A9432F" w:rsidP="001745A8">
            <w:pPr>
              <w:pStyle w:val="TAL"/>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1745A8">
            <w:pPr>
              <w:pStyle w:val="TAL"/>
            </w:pPr>
            <w:r>
              <w:t>M</w:t>
            </w:r>
          </w:p>
        </w:tc>
        <w:tc>
          <w:tcPr>
            <w:tcW w:w="1440" w:type="dxa"/>
          </w:tcPr>
          <w:p w14:paraId="3F7D5EC6" w14:textId="77777777" w:rsidR="00A9432F" w:rsidRPr="003C5F30" w:rsidRDefault="00A9432F" w:rsidP="001745A8">
            <w:pPr>
              <w:pStyle w:val="TAL"/>
              <w:rPr>
                <w:i/>
              </w:rPr>
            </w:pPr>
          </w:p>
        </w:tc>
        <w:tc>
          <w:tcPr>
            <w:tcW w:w="1872" w:type="dxa"/>
          </w:tcPr>
          <w:p w14:paraId="47A99B6F" w14:textId="77777777" w:rsidR="00A9432F" w:rsidRPr="003C5F30" w:rsidRDefault="00A9432F" w:rsidP="001745A8">
            <w:pPr>
              <w:pStyle w:val="TAL"/>
            </w:pPr>
            <w:r>
              <w:rPr>
                <w:lang w:eastAsia="zh-CN"/>
              </w:rPr>
              <w:t>9.2.3.123</w:t>
            </w:r>
          </w:p>
        </w:tc>
        <w:tc>
          <w:tcPr>
            <w:tcW w:w="2880" w:type="dxa"/>
          </w:tcPr>
          <w:p w14:paraId="50BCD26E" w14:textId="77777777" w:rsidR="00A9432F" w:rsidRPr="003C5F30" w:rsidRDefault="00A9432F" w:rsidP="001745A8">
            <w:pPr>
              <w:pStyle w:val="TAL"/>
            </w:pPr>
          </w:p>
        </w:tc>
      </w:tr>
      <w:tr w:rsidR="00A9432F" w:rsidRPr="003C5F30" w14:paraId="0953E201" w14:textId="77777777" w:rsidTr="001745A8">
        <w:tc>
          <w:tcPr>
            <w:tcW w:w="2448" w:type="dxa"/>
          </w:tcPr>
          <w:p w14:paraId="4B12323F" w14:textId="77777777" w:rsidR="00A9432F" w:rsidRPr="00EA2822" w:rsidRDefault="00A9432F" w:rsidP="001745A8">
            <w:pPr>
              <w:pStyle w:val="TAL"/>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1745A8">
            <w:pPr>
              <w:pStyle w:val="TAL"/>
            </w:pPr>
          </w:p>
        </w:tc>
        <w:tc>
          <w:tcPr>
            <w:tcW w:w="1440" w:type="dxa"/>
          </w:tcPr>
          <w:p w14:paraId="6D6B6C85" w14:textId="77777777" w:rsidR="00A9432F" w:rsidRPr="003C5F30" w:rsidRDefault="00A9432F" w:rsidP="001745A8">
            <w:pPr>
              <w:pStyle w:val="TAL"/>
              <w:rPr>
                <w:i/>
              </w:rPr>
            </w:pPr>
            <w:r w:rsidRPr="003C5F30">
              <w:rPr>
                <w:i/>
              </w:rPr>
              <w:t>1..&lt;maxnoofCAGsperPLMN&gt;</w:t>
            </w:r>
          </w:p>
        </w:tc>
        <w:tc>
          <w:tcPr>
            <w:tcW w:w="1872" w:type="dxa"/>
          </w:tcPr>
          <w:p w14:paraId="4D2F1098" w14:textId="77777777" w:rsidR="00A9432F" w:rsidRPr="003C5F30" w:rsidRDefault="00A9432F" w:rsidP="001745A8">
            <w:pPr>
              <w:pStyle w:val="TAL"/>
            </w:pPr>
          </w:p>
        </w:tc>
        <w:tc>
          <w:tcPr>
            <w:tcW w:w="2880" w:type="dxa"/>
          </w:tcPr>
          <w:p w14:paraId="219C6ED0" w14:textId="77777777" w:rsidR="00A9432F" w:rsidRPr="003C5F30" w:rsidRDefault="00A9432F" w:rsidP="001745A8">
            <w:pPr>
              <w:pStyle w:val="TAL"/>
            </w:pPr>
          </w:p>
        </w:tc>
      </w:tr>
      <w:tr w:rsidR="00A9432F" w:rsidRPr="003C5F30" w14:paraId="0BEB715A" w14:textId="77777777" w:rsidTr="001745A8">
        <w:tc>
          <w:tcPr>
            <w:tcW w:w="2448" w:type="dxa"/>
          </w:tcPr>
          <w:p w14:paraId="7211FBEE" w14:textId="77777777" w:rsidR="00A9432F" w:rsidRPr="003C5F30" w:rsidRDefault="00A9432F" w:rsidP="001745A8">
            <w:pPr>
              <w:pStyle w:val="TAL"/>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1745A8">
            <w:pPr>
              <w:pStyle w:val="TAL"/>
            </w:pPr>
            <w:r>
              <w:t>M</w:t>
            </w:r>
          </w:p>
        </w:tc>
        <w:tc>
          <w:tcPr>
            <w:tcW w:w="1440" w:type="dxa"/>
          </w:tcPr>
          <w:p w14:paraId="4D106806" w14:textId="77777777" w:rsidR="00A9432F" w:rsidRPr="003C5F30" w:rsidRDefault="00A9432F" w:rsidP="001745A8">
            <w:pPr>
              <w:pStyle w:val="TAL"/>
              <w:rPr>
                <w:i/>
              </w:rPr>
            </w:pPr>
          </w:p>
        </w:tc>
        <w:tc>
          <w:tcPr>
            <w:tcW w:w="1872" w:type="dxa"/>
          </w:tcPr>
          <w:p w14:paraId="09738C71" w14:textId="77777777" w:rsidR="00A9432F" w:rsidRPr="003C5F30" w:rsidRDefault="00A9432F" w:rsidP="001745A8">
            <w:pPr>
              <w:pStyle w:val="TAL"/>
            </w:pPr>
            <w:r w:rsidRPr="003C5F30">
              <w:rPr>
                <w:lang w:eastAsia="zh-CN"/>
              </w:rPr>
              <w:t>9.</w:t>
            </w:r>
            <w:r>
              <w:rPr>
                <w:lang w:eastAsia="zh-CN"/>
              </w:rPr>
              <w:t>2.2.66</w:t>
            </w:r>
          </w:p>
        </w:tc>
        <w:tc>
          <w:tcPr>
            <w:tcW w:w="2880" w:type="dxa"/>
          </w:tcPr>
          <w:p w14:paraId="30DF91DC" w14:textId="77777777" w:rsidR="00A9432F" w:rsidRPr="003C5F30" w:rsidRDefault="00A9432F" w:rsidP="001745A8">
            <w:pPr>
              <w:pStyle w:val="TAL"/>
            </w:pPr>
          </w:p>
        </w:tc>
      </w:tr>
    </w:tbl>
    <w:p w14:paraId="626847A9" w14:textId="77777777" w:rsidR="00A9432F" w:rsidRPr="003C5F30" w:rsidRDefault="00A9432F" w:rsidP="00A9432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1745A8">
        <w:tc>
          <w:tcPr>
            <w:tcW w:w="3528" w:type="dxa"/>
          </w:tcPr>
          <w:p w14:paraId="5592008D" w14:textId="77777777" w:rsidR="00A9432F" w:rsidRPr="003C5F30" w:rsidRDefault="00A9432F" w:rsidP="001745A8">
            <w:pPr>
              <w:pStyle w:val="TAH"/>
            </w:pPr>
            <w:r w:rsidRPr="003C5F30">
              <w:t>Range bound</w:t>
            </w:r>
          </w:p>
        </w:tc>
        <w:tc>
          <w:tcPr>
            <w:tcW w:w="6192" w:type="dxa"/>
          </w:tcPr>
          <w:p w14:paraId="5D2BF91D" w14:textId="77777777" w:rsidR="00A9432F" w:rsidRPr="003C5F30" w:rsidRDefault="00A9432F" w:rsidP="001745A8">
            <w:pPr>
              <w:pStyle w:val="TAH"/>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1745A8">
            <w:pPr>
              <w:pStyle w:val="TAL"/>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1745A8">
            <w:pPr>
              <w:pStyle w:val="TAL"/>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1745A8">
            <w:pPr>
              <w:pStyle w:val="TAL"/>
            </w:pPr>
            <w:r w:rsidRPr="003C5F30">
              <w:rPr>
                <w:rFonts w:eastAsia="MS Mincho" w:cs="Arial"/>
              </w:rPr>
              <w:t>maxnoofCAGsperPLMN</w:t>
            </w:r>
          </w:p>
        </w:tc>
        <w:tc>
          <w:tcPr>
            <w:tcW w:w="6192" w:type="dxa"/>
          </w:tcPr>
          <w:p w14:paraId="339C58FF" w14:textId="77777777" w:rsidR="00A9432F" w:rsidRPr="003C5F30" w:rsidRDefault="00A9432F" w:rsidP="001745A8">
            <w:pPr>
              <w:pStyle w:val="TAL"/>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A9432F"/>
    <w:p w14:paraId="461B6748" w14:textId="77777777" w:rsidR="00A9432F" w:rsidRPr="009F5A10" w:rsidRDefault="00A9432F" w:rsidP="00A9432F">
      <w:pPr>
        <w:pStyle w:val="Heading4"/>
      </w:pPr>
      <w:bookmarkStart w:id="8033" w:name="_Hlk44447160"/>
      <w:bookmarkStart w:id="8034" w:name="_Toc44497779"/>
      <w:bookmarkStart w:id="8035" w:name="_Toc45108166"/>
      <w:bookmarkStart w:id="8036" w:name="_Toc45901786"/>
      <w:bookmarkStart w:id="8037" w:name="_Toc51850867"/>
      <w:bookmarkStart w:id="8038" w:name="_Toc56693871"/>
      <w:bookmarkStart w:id="8039" w:name="_Toc64447415"/>
      <w:bookmarkStart w:id="8040" w:name="_Toc66286909"/>
      <w:bookmarkStart w:id="8041" w:name="_Toc74151604"/>
      <w:bookmarkStart w:id="8042" w:name="_Toc88654077"/>
      <w:bookmarkStart w:id="8043" w:name="_Toc97904433"/>
      <w:bookmarkStart w:id="8044" w:name="_Toc105175474"/>
      <w:bookmarkStart w:id="8045" w:name="_Toc113826504"/>
      <w:bookmarkStart w:id="8046" w:name="_Toc120032630"/>
      <w:r w:rsidRPr="009F5A10">
        <w:t>9.</w:t>
      </w:r>
      <w:r>
        <w:t>2</w:t>
      </w:r>
      <w:r w:rsidRPr="009F5A10">
        <w:t>.3.</w:t>
      </w:r>
      <w:bookmarkEnd w:id="8033"/>
      <w:r>
        <w:t>121</w:t>
      </w:r>
      <w:r w:rsidRPr="009F5A10">
        <w:tab/>
      </w:r>
      <w:r>
        <w:t>NPN Paging Assistance Information</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2456172A" w14:textId="77777777" w:rsidR="00A9432F" w:rsidRPr="00D63CC9" w:rsidRDefault="00A9432F" w:rsidP="00A9432F">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1745A8">
            <w:pPr>
              <w:pStyle w:val="TAH"/>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1745A8">
            <w:pPr>
              <w:pStyle w:val="TAH"/>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1745A8">
            <w:pPr>
              <w:pStyle w:val="TAH"/>
              <w:rPr>
                <w:rFonts w:cs="Arial"/>
                <w:lang w:eastAsia="ja-JP"/>
              </w:rPr>
            </w:pPr>
            <w:r w:rsidRPr="009F5A10">
              <w:rPr>
                <w:rFonts w:cs="Arial"/>
                <w:lang w:eastAsia="ja-JP"/>
              </w:rPr>
              <w:t>Range</w:t>
            </w:r>
          </w:p>
        </w:tc>
        <w:tc>
          <w:tcPr>
            <w:tcW w:w="1872" w:type="dxa"/>
          </w:tcPr>
          <w:p w14:paraId="047AD91B" w14:textId="77777777" w:rsidR="00A9432F" w:rsidRPr="009F5A10" w:rsidRDefault="00A9432F" w:rsidP="001745A8">
            <w:pPr>
              <w:pStyle w:val="TAH"/>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1745A8">
            <w:pPr>
              <w:pStyle w:val="TAH"/>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1745A8">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1745A8">
            <w:pPr>
              <w:pStyle w:val="TAL"/>
              <w:rPr>
                <w:rFonts w:cs="Arial"/>
                <w:lang w:eastAsia="ja-JP"/>
              </w:rPr>
            </w:pPr>
            <w:r>
              <w:rPr>
                <w:lang w:eastAsia="ja-JP"/>
              </w:rPr>
              <w:t>M</w:t>
            </w:r>
          </w:p>
        </w:tc>
        <w:tc>
          <w:tcPr>
            <w:tcW w:w="1440" w:type="dxa"/>
          </w:tcPr>
          <w:p w14:paraId="5162F2CA" w14:textId="77777777" w:rsidR="00A9432F" w:rsidRPr="009F5A10" w:rsidRDefault="00A9432F" w:rsidP="001745A8">
            <w:pPr>
              <w:pStyle w:val="TAL"/>
              <w:rPr>
                <w:i/>
                <w:lang w:eastAsia="ja-JP"/>
              </w:rPr>
            </w:pPr>
          </w:p>
        </w:tc>
        <w:tc>
          <w:tcPr>
            <w:tcW w:w="1872" w:type="dxa"/>
          </w:tcPr>
          <w:p w14:paraId="5C090480" w14:textId="77777777" w:rsidR="00A9432F" w:rsidRPr="009F5A10" w:rsidRDefault="00A9432F" w:rsidP="001745A8">
            <w:pPr>
              <w:pStyle w:val="TAL"/>
              <w:rPr>
                <w:lang w:eastAsia="ja-JP"/>
              </w:rPr>
            </w:pPr>
          </w:p>
        </w:tc>
        <w:tc>
          <w:tcPr>
            <w:tcW w:w="2880" w:type="dxa"/>
          </w:tcPr>
          <w:p w14:paraId="60FE8986" w14:textId="77777777" w:rsidR="00A9432F" w:rsidRPr="009F5A10" w:rsidRDefault="00A9432F" w:rsidP="001745A8">
            <w:pPr>
              <w:pStyle w:val="TAL"/>
              <w:rPr>
                <w:lang w:eastAsia="ja-JP"/>
              </w:rPr>
            </w:pPr>
          </w:p>
        </w:tc>
      </w:tr>
      <w:tr w:rsidR="00A9432F" w:rsidRPr="009F5A10" w14:paraId="0C761C16" w14:textId="77777777" w:rsidTr="001745A8">
        <w:tc>
          <w:tcPr>
            <w:tcW w:w="2448" w:type="dxa"/>
          </w:tcPr>
          <w:p w14:paraId="27C234F1" w14:textId="77777777" w:rsidR="00A9432F" w:rsidRPr="009F5A10" w:rsidRDefault="00A9432F" w:rsidP="001745A8">
            <w:pPr>
              <w:pStyle w:val="TAL"/>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1745A8">
            <w:pPr>
              <w:pStyle w:val="TAL"/>
              <w:rPr>
                <w:rFonts w:cs="Arial"/>
                <w:lang w:eastAsia="ja-JP"/>
              </w:rPr>
            </w:pPr>
          </w:p>
        </w:tc>
        <w:tc>
          <w:tcPr>
            <w:tcW w:w="1440" w:type="dxa"/>
          </w:tcPr>
          <w:p w14:paraId="2112E3AC" w14:textId="77777777" w:rsidR="00A9432F" w:rsidRPr="009F5A10" w:rsidRDefault="00A9432F" w:rsidP="001745A8">
            <w:pPr>
              <w:pStyle w:val="TAL"/>
              <w:rPr>
                <w:rFonts w:cs="Arial"/>
                <w:i/>
                <w:lang w:eastAsia="ja-JP"/>
              </w:rPr>
            </w:pPr>
          </w:p>
        </w:tc>
        <w:tc>
          <w:tcPr>
            <w:tcW w:w="1872" w:type="dxa"/>
          </w:tcPr>
          <w:p w14:paraId="6CB4F514" w14:textId="77777777" w:rsidR="00A9432F" w:rsidRPr="009F5A10" w:rsidRDefault="00A9432F" w:rsidP="001745A8">
            <w:pPr>
              <w:pStyle w:val="TAL"/>
              <w:rPr>
                <w:rFonts w:cs="Arial"/>
                <w:lang w:eastAsia="ja-JP"/>
              </w:rPr>
            </w:pPr>
          </w:p>
        </w:tc>
        <w:tc>
          <w:tcPr>
            <w:tcW w:w="2880" w:type="dxa"/>
          </w:tcPr>
          <w:p w14:paraId="752AF7EC" w14:textId="77777777" w:rsidR="00A9432F" w:rsidRPr="009F5A10" w:rsidRDefault="00A9432F" w:rsidP="001745A8">
            <w:pPr>
              <w:pStyle w:val="TAL"/>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1745A8">
            <w:pPr>
              <w:pStyle w:val="TAL"/>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1745A8">
            <w:pPr>
              <w:pStyle w:val="TAL"/>
              <w:rPr>
                <w:rFonts w:cs="Arial"/>
                <w:lang w:eastAsia="ja-JP"/>
              </w:rPr>
            </w:pPr>
            <w:r>
              <w:rPr>
                <w:rFonts w:cs="Arial"/>
                <w:lang w:eastAsia="ja-JP"/>
              </w:rPr>
              <w:t>M</w:t>
            </w:r>
          </w:p>
        </w:tc>
        <w:tc>
          <w:tcPr>
            <w:tcW w:w="1440" w:type="dxa"/>
          </w:tcPr>
          <w:p w14:paraId="1E92CAB2" w14:textId="77777777" w:rsidR="00A9432F" w:rsidRPr="009F5A10" w:rsidRDefault="00A9432F" w:rsidP="001745A8">
            <w:pPr>
              <w:pStyle w:val="TAL"/>
              <w:rPr>
                <w:rFonts w:cs="Arial"/>
                <w:i/>
                <w:lang w:eastAsia="ja-JP"/>
              </w:rPr>
            </w:pPr>
          </w:p>
        </w:tc>
        <w:tc>
          <w:tcPr>
            <w:tcW w:w="1872" w:type="dxa"/>
          </w:tcPr>
          <w:p w14:paraId="0076E057" w14:textId="77777777" w:rsidR="00A9432F" w:rsidRDefault="00A9432F" w:rsidP="001745A8">
            <w:pPr>
              <w:pStyle w:val="TAL"/>
              <w:rPr>
                <w:rFonts w:cs="Arial"/>
                <w:lang w:eastAsia="ja-JP"/>
              </w:rPr>
            </w:pPr>
            <w:r>
              <w:rPr>
                <w:rFonts w:cs="Arial"/>
                <w:lang w:eastAsia="ja-JP"/>
              </w:rPr>
              <w:t>9.2.3.120</w:t>
            </w:r>
          </w:p>
        </w:tc>
        <w:tc>
          <w:tcPr>
            <w:tcW w:w="2880" w:type="dxa"/>
          </w:tcPr>
          <w:p w14:paraId="6B891CA1" w14:textId="77777777" w:rsidR="00A9432F" w:rsidRPr="009F5A10" w:rsidRDefault="00A9432F" w:rsidP="001745A8">
            <w:pPr>
              <w:pStyle w:val="TAL"/>
              <w:rPr>
                <w:rFonts w:cs="Arial"/>
                <w:lang w:eastAsia="ja-JP"/>
              </w:rPr>
            </w:pPr>
          </w:p>
        </w:tc>
      </w:tr>
    </w:tbl>
    <w:p w14:paraId="04F97390" w14:textId="77777777" w:rsidR="00A9432F" w:rsidRPr="009F5A10" w:rsidRDefault="00A9432F" w:rsidP="00A9432F"/>
    <w:p w14:paraId="70D2FFE0" w14:textId="77777777" w:rsidR="00A9432F" w:rsidRPr="009F5A10" w:rsidRDefault="00A9432F" w:rsidP="00A9432F">
      <w:pPr>
        <w:pStyle w:val="Heading4"/>
      </w:pPr>
      <w:bookmarkStart w:id="8047" w:name="_Toc44497780"/>
      <w:bookmarkStart w:id="8048" w:name="_Toc45108167"/>
      <w:bookmarkStart w:id="8049" w:name="_Toc45901787"/>
      <w:bookmarkStart w:id="8050" w:name="_Toc51850868"/>
      <w:bookmarkStart w:id="8051" w:name="_Toc56693872"/>
      <w:bookmarkStart w:id="8052" w:name="_Toc64447416"/>
      <w:bookmarkStart w:id="8053" w:name="_Toc66286910"/>
      <w:bookmarkStart w:id="8054" w:name="_Toc74151605"/>
      <w:bookmarkStart w:id="8055" w:name="_Toc88654078"/>
      <w:bookmarkStart w:id="8056" w:name="_Toc97904434"/>
      <w:bookmarkStart w:id="8057" w:name="_Toc105175475"/>
      <w:bookmarkStart w:id="8058" w:name="_Toc113826505"/>
      <w:bookmarkStart w:id="8059" w:name="_Toc120032631"/>
      <w:r w:rsidRPr="009F5A10">
        <w:t>9.</w:t>
      </w:r>
      <w:r>
        <w:t>2</w:t>
      </w:r>
      <w:r w:rsidRPr="009F5A10">
        <w:t>.3.</w:t>
      </w:r>
      <w:r>
        <w:t>122</w:t>
      </w:r>
      <w:r w:rsidRPr="009F5A10">
        <w:tab/>
      </w:r>
      <w:r w:rsidR="00007841">
        <w:t>Void</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69AF26CA" w14:textId="77777777" w:rsidR="00A9432F" w:rsidRPr="00B46448" w:rsidRDefault="00007841" w:rsidP="00A9432F">
      <w:r>
        <w:t>Void</w:t>
      </w:r>
      <w:r w:rsidR="00A9432F" w:rsidRPr="00A632BE">
        <w:t>.</w:t>
      </w:r>
    </w:p>
    <w:p w14:paraId="7F6FFB4E" w14:textId="77777777" w:rsidR="00A9432F" w:rsidRPr="009F5A10" w:rsidRDefault="00A9432F" w:rsidP="00A9432F">
      <w:pPr>
        <w:pStyle w:val="Heading4"/>
      </w:pPr>
      <w:bookmarkStart w:id="8060" w:name="_Toc44497781"/>
      <w:bookmarkStart w:id="8061" w:name="_Toc45108168"/>
      <w:bookmarkStart w:id="8062" w:name="_Toc45901788"/>
      <w:bookmarkStart w:id="8063" w:name="_Toc51850869"/>
      <w:bookmarkStart w:id="8064" w:name="_Toc56693873"/>
      <w:bookmarkStart w:id="8065" w:name="_Toc64447417"/>
      <w:bookmarkStart w:id="8066" w:name="_Toc66286911"/>
      <w:bookmarkStart w:id="8067" w:name="_Toc74151606"/>
      <w:bookmarkStart w:id="8068" w:name="_Toc88654079"/>
      <w:bookmarkStart w:id="8069" w:name="_Toc97904435"/>
      <w:bookmarkStart w:id="8070" w:name="_Toc105175476"/>
      <w:bookmarkStart w:id="8071" w:name="_Toc113826506"/>
      <w:bookmarkStart w:id="8072" w:name="_Toc120032632"/>
      <w:r w:rsidRPr="009F5A10">
        <w:t>9.</w:t>
      </w:r>
      <w:r>
        <w:t>2</w:t>
      </w:r>
      <w:r w:rsidRPr="009F5A10">
        <w:t>.3.</w:t>
      </w:r>
      <w:r>
        <w:t>123</w:t>
      </w:r>
      <w:r w:rsidRPr="009F5A10">
        <w:tab/>
      </w:r>
      <w:r>
        <w:t>PNI-NPN Restricted Information</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0608DD12" w14:textId="77777777" w:rsidR="00A9432F" w:rsidRPr="00B46448" w:rsidRDefault="00A9432F" w:rsidP="00A9432F">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1745A8">
            <w:pPr>
              <w:pStyle w:val="TAH"/>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1745A8">
            <w:pPr>
              <w:pStyle w:val="TAH"/>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1745A8">
            <w:pPr>
              <w:pStyle w:val="TAH"/>
              <w:rPr>
                <w:rFonts w:cs="Arial"/>
                <w:lang w:eastAsia="ja-JP"/>
              </w:rPr>
            </w:pPr>
            <w:r w:rsidRPr="009F5A10">
              <w:rPr>
                <w:rFonts w:cs="Arial"/>
                <w:lang w:eastAsia="ja-JP"/>
              </w:rPr>
              <w:t>Range</w:t>
            </w:r>
          </w:p>
        </w:tc>
        <w:tc>
          <w:tcPr>
            <w:tcW w:w="1872" w:type="dxa"/>
          </w:tcPr>
          <w:p w14:paraId="71A03196" w14:textId="77777777" w:rsidR="00A9432F" w:rsidRPr="009F5A10" w:rsidRDefault="00A9432F" w:rsidP="001745A8">
            <w:pPr>
              <w:pStyle w:val="TAH"/>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1745A8">
            <w:pPr>
              <w:pStyle w:val="TAH"/>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1745A8">
            <w:pPr>
              <w:pStyle w:val="TAL"/>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1745A8">
            <w:pPr>
              <w:pStyle w:val="TAL"/>
              <w:rPr>
                <w:rFonts w:cs="Arial"/>
                <w:lang w:eastAsia="ja-JP"/>
              </w:rPr>
            </w:pPr>
            <w:r>
              <w:t>M</w:t>
            </w:r>
          </w:p>
        </w:tc>
        <w:tc>
          <w:tcPr>
            <w:tcW w:w="1440" w:type="dxa"/>
          </w:tcPr>
          <w:p w14:paraId="764C2B2A" w14:textId="77777777" w:rsidR="00A9432F" w:rsidRPr="009F5A10" w:rsidRDefault="00A9432F" w:rsidP="001745A8">
            <w:pPr>
              <w:pStyle w:val="TAL"/>
              <w:rPr>
                <w:i/>
                <w:lang w:eastAsia="ja-JP"/>
              </w:rPr>
            </w:pPr>
          </w:p>
        </w:tc>
        <w:tc>
          <w:tcPr>
            <w:tcW w:w="1872" w:type="dxa"/>
          </w:tcPr>
          <w:p w14:paraId="6320EF8E" w14:textId="77777777" w:rsidR="00A9432F" w:rsidRDefault="00A9432F" w:rsidP="001745A8">
            <w:pPr>
              <w:pStyle w:val="TAL"/>
              <w:rPr>
                <w:lang w:eastAsia="zh-CN"/>
              </w:rPr>
            </w:pPr>
            <w:r w:rsidRPr="00674AF9">
              <w:rPr>
                <w:lang w:eastAsia="zh-CN"/>
              </w:rPr>
              <w:t>ENUMERATED</w:t>
            </w:r>
          </w:p>
          <w:p w14:paraId="0192F9D3" w14:textId="77777777" w:rsidR="00A9432F" w:rsidRDefault="00A9432F" w:rsidP="001745A8">
            <w:pPr>
              <w:pStyle w:val="TAL"/>
              <w:rPr>
                <w:lang w:eastAsia="zh-CN"/>
              </w:rPr>
            </w:pPr>
            <w:r w:rsidRPr="00674AF9">
              <w:rPr>
                <w:lang w:eastAsia="zh-CN"/>
              </w:rPr>
              <w:t>(</w:t>
            </w:r>
            <w:r>
              <w:rPr>
                <w:lang w:eastAsia="zh-CN"/>
              </w:rPr>
              <w:t xml:space="preserve">restricted, </w:t>
            </w:r>
          </w:p>
          <w:p w14:paraId="7E86C1F4" w14:textId="77777777" w:rsidR="00A9432F" w:rsidRPr="009F5A10" w:rsidRDefault="00A9432F" w:rsidP="001745A8">
            <w:pPr>
              <w:pStyle w:val="TAL"/>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1745A8">
            <w:pPr>
              <w:pStyle w:val="TAL"/>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A9432F"/>
    <w:p w14:paraId="2E63383C" w14:textId="77777777" w:rsidR="0046022C" w:rsidRPr="00643AA9" w:rsidRDefault="0046022C" w:rsidP="0046022C">
      <w:pPr>
        <w:pStyle w:val="Heading4"/>
        <w:rPr>
          <w:noProof/>
          <w:lang w:val="en-US" w:eastAsia="ja-JP"/>
        </w:rPr>
      </w:pPr>
      <w:bookmarkStart w:id="8073" w:name="_Toc14207641"/>
      <w:bookmarkStart w:id="8074" w:name="_Hlk44449322"/>
      <w:bookmarkStart w:id="8075" w:name="_Toc44497782"/>
      <w:bookmarkStart w:id="8076" w:name="_Toc45108169"/>
      <w:bookmarkStart w:id="8077" w:name="_Toc45901789"/>
      <w:bookmarkStart w:id="8078" w:name="_Toc51850870"/>
      <w:bookmarkStart w:id="8079" w:name="_Toc56693874"/>
      <w:bookmarkStart w:id="8080" w:name="_Toc64447418"/>
      <w:bookmarkStart w:id="8081" w:name="_Toc66286912"/>
      <w:bookmarkStart w:id="8082" w:name="_Toc74151607"/>
      <w:bookmarkStart w:id="8083" w:name="_Toc88654080"/>
      <w:bookmarkStart w:id="8084" w:name="_Toc97904436"/>
      <w:bookmarkStart w:id="8085" w:name="_Toc105175477"/>
      <w:bookmarkStart w:id="8086" w:name="_Toc113826507"/>
      <w:bookmarkStart w:id="8087" w:name="_Toc120032633"/>
      <w:r w:rsidRPr="0090263D">
        <w:rPr>
          <w:noProof/>
          <w:lang w:eastAsia="ja-JP"/>
        </w:rPr>
        <w:t>9.2.3.</w:t>
      </w:r>
      <w:bookmarkEnd w:id="8074"/>
      <w:r>
        <w:rPr>
          <w:noProof/>
          <w:lang w:val="en-US" w:eastAsia="ja-JP"/>
        </w:rPr>
        <w:t>124</w:t>
      </w:r>
      <w:r w:rsidRPr="0090263D">
        <w:rPr>
          <w:noProof/>
          <w:lang w:eastAsia="ja-JP"/>
        </w:rPr>
        <w:tab/>
      </w:r>
      <w:bookmarkEnd w:id="8073"/>
      <w:r>
        <w:rPr>
          <w:noProof/>
          <w:lang w:val="en-US" w:eastAsia="ja-JP"/>
        </w:rPr>
        <w:t>URI</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F711171" w14:textId="77777777" w:rsidR="0046022C" w:rsidRPr="0090263D" w:rsidRDefault="0046022C" w:rsidP="0046022C">
      <w:pPr>
        <w:keepNext/>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46022C" w:rsidRPr="0090263D" w14:paraId="2699A0EB" w14:textId="77777777" w:rsidTr="0046022C">
        <w:tc>
          <w:tcPr>
            <w:tcW w:w="2304" w:type="dxa"/>
          </w:tcPr>
          <w:p w14:paraId="1FB6E602" w14:textId="77777777" w:rsidR="0046022C" w:rsidRPr="0090263D" w:rsidRDefault="0046022C" w:rsidP="0046022C">
            <w:pPr>
              <w:pStyle w:val="TAH"/>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46022C">
            <w:pPr>
              <w:pStyle w:val="TAH"/>
              <w:rPr>
                <w:rFonts w:cs="Arial"/>
                <w:lang w:eastAsia="ja-JP"/>
              </w:rPr>
            </w:pPr>
            <w:r w:rsidRPr="0090263D">
              <w:rPr>
                <w:rFonts w:cs="Arial"/>
                <w:lang w:eastAsia="ja-JP"/>
              </w:rPr>
              <w:t>Presence</w:t>
            </w:r>
          </w:p>
        </w:tc>
        <w:tc>
          <w:tcPr>
            <w:tcW w:w="1080" w:type="dxa"/>
          </w:tcPr>
          <w:p w14:paraId="66D14011" w14:textId="77777777" w:rsidR="0046022C" w:rsidRPr="0090263D" w:rsidRDefault="0046022C" w:rsidP="0046022C">
            <w:pPr>
              <w:pStyle w:val="TAH"/>
              <w:rPr>
                <w:rFonts w:cs="Arial"/>
                <w:lang w:eastAsia="ja-JP"/>
              </w:rPr>
            </w:pPr>
            <w:r w:rsidRPr="0090263D">
              <w:rPr>
                <w:rFonts w:cs="Arial"/>
                <w:lang w:eastAsia="ja-JP"/>
              </w:rPr>
              <w:t>Range</w:t>
            </w:r>
          </w:p>
        </w:tc>
        <w:tc>
          <w:tcPr>
            <w:tcW w:w="2592" w:type="dxa"/>
          </w:tcPr>
          <w:p w14:paraId="0493BE12" w14:textId="77777777" w:rsidR="0046022C" w:rsidRPr="0090263D" w:rsidRDefault="0046022C" w:rsidP="0046022C">
            <w:pPr>
              <w:pStyle w:val="TAH"/>
              <w:rPr>
                <w:rFonts w:cs="Arial"/>
                <w:lang w:eastAsia="ja-JP"/>
              </w:rPr>
            </w:pPr>
            <w:r w:rsidRPr="0090263D">
              <w:rPr>
                <w:rFonts w:cs="Arial"/>
                <w:lang w:eastAsia="ja-JP"/>
              </w:rPr>
              <w:t>IE type and reference</w:t>
            </w:r>
          </w:p>
        </w:tc>
        <w:tc>
          <w:tcPr>
            <w:tcW w:w="2520" w:type="dxa"/>
          </w:tcPr>
          <w:p w14:paraId="32EF6F9D" w14:textId="77777777" w:rsidR="0046022C" w:rsidRPr="0090263D" w:rsidRDefault="0046022C" w:rsidP="0046022C">
            <w:pPr>
              <w:pStyle w:val="TAH"/>
              <w:rPr>
                <w:rFonts w:cs="Arial"/>
                <w:lang w:eastAsia="ja-JP"/>
              </w:rPr>
            </w:pPr>
            <w:r w:rsidRPr="0090263D">
              <w:rPr>
                <w:rFonts w:cs="Arial"/>
                <w:lang w:eastAsia="ja-JP"/>
              </w:rPr>
              <w:t>Semantics description</w:t>
            </w:r>
          </w:p>
        </w:tc>
      </w:tr>
      <w:tr w:rsidR="0046022C" w:rsidRPr="0090263D" w14:paraId="22D9B20C" w14:textId="77777777" w:rsidTr="0046022C">
        <w:tc>
          <w:tcPr>
            <w:tcW w:w="2304" w:type="dxa"/>
          </w:tcPr>
          <w:p w14:paraId="6EBF2AC4" w14:textId="77777777" w:rsidR="0046022C" w:rsidRPr="00643AA9" w:rsidRDefault="0046022C" w:rsidP="0046022C">
            <w:pPr>
              <w:pStyle w:val="TAL"/>
              <w:rPr>
                <w:i/>
                <w:lang w:val="en-US"/>
              </w:rPr>
            </w:pPr>
            <w:r>
              <w:rPr>
                <w:lang w:val="en-US"/>
              </w:rPr>
              <w:t>URI</w:t>
            </w:r>
          </w:p>
        </w:tc>
        <w:tc>
          <w:tcPr>
            <w:tcW w:w="1080" w:type="dxa"/>
          </w:tcPr>
          <w:p w14:paraId="36D88169" w14:textId="77777777" w:rsidR="0046022C" w:rsidRPr="0090263D" w:rsidRDefault="0046022C" w:rsidP="0046022C">
            <w:pPr>
              <w:pStyle w:val="TAL"/>
              <w:rPr>
                <w:noProof/>
                <w:lang w:eastAsia="ja-JP"/>
              </w:rPr>
            </w:pPr>
            <w:r>
              <w:rPr>
                <w:noProof/>
                <w:lang w:eastAsia="ja-JP"/>
              </w:rPr>
              <w:t>M</w:t>
            </w:r>
          </w:p>
        </w:tc>
        <w:tc>
          <w:tcPr>
            <w:tcW w:w="1080" w:type="dxa"/>
          </w:tcPr>
          <w:p w14:paraId="2AE97BAD" w14:textId="77777777" w:rsidR="0046022C" w:rsidRPr="0090263D" w:rsidRDefault="0046022C" w:rsidP="0046022C">
            <w:pPr>
              <w:pStyle w:val="TAL"/>
              <w:rPr>
                <w:i/>
                <w:lang w:eastAsia="ja-JP"/>
              </w:rPr>
            </w:pPr>
          </w:p>
        </w:tc>
        <w:tc>
          <w:tcPr>
            <w:tcW w:w="2592" w:type="dxa"/>
          </w:tcPr>
          <w:p w14:paraId="5A3A7037" w14:textId="77777777" w:rsidR="0046022C" w:rsidRPr="0090263D" w:rsidRDefault="0046022C" w:rsidP="0046022C">
            <w:pPr>
              <w:pStyle w:val="TAL"/>
              <w:rPr>
                <w:snapToGrid w:val="0"/>
                <w:lang w:eastAsia="ja-JP"/>
              </w:rPr>
            </w:pPr>
            <w:r>
              <w:t>VisibleString</w:t>
            </w:r>
          </w:p>
        </w:tc>
        <w:tc>
          <w:tcPr>
            <w:tcW w:w="2520" w:type="dxa"/>
          </w:tcPr>
          <w:p w14:paraId="0EEFDC0E" w14:textId="77777777" w:rsidR="0046022C" w:rsidRPr="00643AA9" w:rsidRDefault="0046022C" w:rsidP="0046022C">
            <w:pPr>
              <w:pStyle w:val="TAL"/>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46022C"/>
    <w:p w14:paraId="798AC972" w14:textId="77777777" w:rsidR="0046022C" w:rsidRPr="009354E2" w:rsidRDefault="0046022C" w:rsidP="009354E2">
      <w:pPr>
        <w:pStyle w:val="Heading4"/>
        <w:rPr>
          <w:noProof/>
          <w:lang w:eastAsia="ja-JP"/>
        </w:rPr>
      </w:pPr>
      <w:bookmarkStart w:id="8088" w:name="_Toc13759629"/>
      <w:bookmarkStart w:id="8089" w:name="_Hlk44449457"/>
      <w:bookmarkStart w:id="8090" w:name="_Toc44497783"/>
      <w:bookmarkStart w:id="8091" w:name="_Toc45108170"/>
      <w:bookmarkStart w:id="8092" w:name="_Toc45901790"/>
      <w:bookmarkStart w:id="8093" w:name="_Toc51850871"/>
      <w:bookmarkStart w:id="8094" w:name="_Toc56693875"/>
      <w:bookmarkStart w:id="8095" w:name="_Toc64447419"/>
      <w:bookmarkStart w:id="8096" w:name="_Toc66286913"/>
      <w:bookmarkStart w:id="8097" w:name="_Toc74151608"/>
      <w:bookmarkStart w:id="8098" w:name="_Toc88654081"/>
      <w:bookmarkStart w:id="8099" w:name="_Toc97904437"/>
      <w:bookmarkStart w:id="8100" w:name="_Toc105175478"/>
      <w:bookmarkStart w:id="8101" w:name="_Toc113826508"/>
      <w:bookmarkStart w:id="8102" w:name="_Toc120032634"/>
      <w:r w:rsidRPr="009354E2">
        <w:rPr>
          <w:noProof/>
          <w:lang w:eastAsia="ja-JP"/>
        </w:rPr>
        <w:t>9.2.3.</w:t>
      </w:r>
      <w:bookmarkEnd w:id="8089"/>
      <w:r>
        <w:rPr>
          <w:noProof/>
          <w:lang w:eastAsia="ja-JP"/>
        </w:rPr>
        <w:t>125</w:t>
      </w:r>
      <w:r w:rsidRPr="009354E2">
        <w:rPr>
          <w:noProof/>
          <w:lang w:eastAsia="ja-JP"/>
        </w:rPr>
        <w:tab/>
        <w:t>MDT Configuration</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r w:rsidRPr="009354E2">
        <w:rPr>
          <w:noProof/>
          <w:lang w:eastAsia="ja-JP"/>
        </w:rPr>
        <w:t xml:space="preserve"> </w:t>
      </w:r>
    </w:p>
    <w:p w14:paraId="5C5F14C5" w14:textId="77777777" w:rsidR="0046022C" w:rsidRPr="00FC6ECB" w:rsidRDefault="0046022C" w:rsidP="0046022C">
      <w:pPr>
        <w:rPr>
          <w:rFonts w:eastAsia="SimSun"/>
          <w:lang w:eastAsia="zh-CN"/>
        </w:rPr>
      </w:pPr>
      <w:r w:rsidRPr="00FC6ECB">
        <w:rPr>
          <w:rFonts w:eastAsia="SimSun"/>
          <w:lang w:eastAsia="zh-CN"/>
        </w:rPr>
        <w:t>The IE defines the MDT configuration parameters.</w:t>
      </w:r>
    </w:p>
    <w:tbl>
      <w:tblPr>
        <w:tblW w:w="86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1980"/>
        <w:gridCol w:w="2160"/>
      </w:tblGrid>
      <w:tr w:rsidR="0046022C" w:rsidRPr="00FC6ECB" w14:paraId="692D226C" w14:textId="77777777" w:rsidTr="0046022C">
        <w:tc>
          <w:tcPr>
            <w:tcW w:w="250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9354E2">
            <w:pPr>
              <w:pStyle w:val="TAH"/>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9354E2">
            <w:pPr>
              <w:pStyle w:val="TAH"/>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9354E2">
            <w:pPr>
              <w:pStyle w:val="TAH"/>
              <w:rPr>
                <w:rFonts w:eastAsia="SimSun"/>
                <w:lang w:eastAsia="ja-JP"/>
              </w:rPr>
            </w:pPr>
            <w:r w:rsidRPr="00FC6ECB">
              <w:rPr>
                <w:rFonts w:eastAsia="SimSun"/>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9354E2">
            <w:pPr>
              <w:pStyle w:val="TAH"/>
              <w:rPr>
                <w:rFonts w:eastAsia="SimSun"/>
                <w:lang w:eastAsia="ja-JP"/>
              </w:rPr>
            </w:pPr>
            <w:r w:rsidRPr="00FC6ECB">
              <w:rPr>
                <w:rFonts w:eastAsia="SimSun"/>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9354E2">
            <w:pPr>
              <w:pStyle w:val="TAH"/>
              <w:rPr>
                <w:rFonts w:eastAsia="SimSun"/>
                <w:lang w:eastAsia="ja-JP"/>
              </w:rPr>
            </w:pPr>
            <w:r w:rsidRPr="00FC6ECB">
              <w:rPr>
                <w:rFonts w:eastAsia="SimSun"/>
                <w:lang w:eastAsia="ja-JP"/>
              </w:rPr>
              <w:t>Semantics description</w:t>
            </w:r>
          </w:p>
        </w:tc>
      </w:tr>
      <w:tr w:rsidR="0046022C" w:rsidRPr="00FC6ECB" w14:paraId="3E42F204" w14:textId="77777777" w:rsidTr="0046022C">
        <w:tc>
          <w:tcPr>
            <w:tcW w:w="250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9354E2">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9354E2">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9354E2">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9354E2">
            <w:pPr>
              <w:pStyle w:val="TAL"/>
              <w:rPr>
                <w:rFonts w:eastAsia="SimSun" w:cs="Arial"/>
                <w:lang w:eastAsia="ja-JP"/>
              </w:rPr>
            </w:pPr>
            <w:r>
              <w:rPr>
                <w:rFonts w:eastAsia="SimSun" w:cs="Arial"/>
                <w:lang w:eastAsia="ja-JP"/>
              </w:rPr>
              <w:t>9.2.3.126</w:t>
            </w:r>
          </w:p>
        </w:tc>
        <w:tc>
          <w:tcPr>
            <w:tcW w:w="216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9354E2">
            <w:pPr>
              <w:pStyle w:val="TAL"/>
              <w:rPr>
                <w:rFonts w:eastAsia="SimSun" w:cs="Arial"/>
                <w:lang w:eastAsia="ja-JP"/>
              </w:rPr>
            </w:pPr>
          </w:p>
        </w:tc>
      </w:tr>
      <w:tr w:rsidR="0046022C" w:rsidRPr="00FC6ECB" w14:paraId="44F1413F" w14:textId="77777777" w:rsidTr="0046022C">
        <w:tc>
          <w:tcPr>
            <w:tcW w:w="250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9354E2">
            <w:pPr>
              <w:pStyle w:val="TAL"/>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9354E2">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9354E2">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9354E2">
            <w:pPr>
              <w:pStyle w:val="TAL"/>
              <w:rPr>
                <w:rFonts w:eastAsia="SimSun" w:cs="Arial"/>
                <w:lang w:eastAsia="ja-JP"/>
              </w:rPr>
            </w:pPr>
            <w:r>
              <w:rPr>
                <w:rFonts w:eastAsia="SimSun" w:cs="Arial"/>
                <w:lang w:eastAsia="ja-JP"/>
              </w:rPr>
              <w:t>9.2.3.127</w:t>
            </w:r>
          </w:p>
        </w:tc>
        <w:tc>
          <w:tcPr>
            <w:tcW w:w="216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9354E2">
            <w:pPr>
              <w:pStyle w:val="TAL"/>
              <w:rPr>
                <w:rFonts w:eastAsia="SimSun" w:cs="Arial"/>
                <w:lang w:eastAsia="ja-JP"/>
              </w:rPr>
            </w:pPr>
          </w:p>
        </w:tc>
      </w:tr>
    </w:tbl>
    <w:p w14:paraId="7660EA58" w14:textId="77777777" w:rsidR="0046022C" w:rsidRDefault="0046022C" w:rsidP="0046022C">
      <w:pPr>
        <w:rPr>
          <w:i/>
          <w:noProof/>
          <w:lang w:eastAsia="zh-CN"/>
        </w:rPr>
      </w:pPr>
    </w:p>
    <w:p w14:paraId="7F0B37B6" w14:textId="77777777" w:rsidR="0046022C" w:rsidRPr="00567372" w:rsidRDefault="0046022C" w:rsidP="009354E2">
      <w:pPr>
        <w:pStyle w:val="Heading4"/>
        <w:rPr>
          <w:noProof/>
          <w:lang w:eastAsia="ja-JP"/>
        </w:rPr>
      </w:pPr>
      <w:bookmarkStart w:id="8103" w:name="_Hlk44451480"/>
      <w:bookmarkStart w:id="8104" w:name="_Toc44497784"/>
      <w:bookmarkStart w:id="8105" w:name="_Toc45108171"/>
      <w:bookmarkStart w:id="8106" w:name="_Toc45901791"/>
      <w:bookmarkStart w:id="8107" w:name="_Toc51850872"/>
      <w:bookmarkStart w:id="8108" w:name="_Toc56693876"/>
      <w:bookmarkStart w:id="8109" w:name="_Toc64447420"/>
      <w:bookmarkStart w:id="8110" w:name="_Toc66286914"/>
      <w:bookmarkStart w:id="8111" w:name="_Toc74151609"/>
      <w:bookmarkStart w:id="8112" w:name="_Toc88654082"/>
      <w:bookmarkStart w:id="8113" w:name="_Toc97904438"/>
      <w:bookmarkStart w:id="8114" w:name="_Toc105175479"/>
      <w:bookmarkStart w:id="8115" w:name="_Toc113826509"/>
      <w:bookmarkStart w:id="8116" w:name="_Toc120032635"/>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088"/>
      <w:r>
        <w:rPr>
          <w:noProof/>
          <w:lang w:eastAsia="ja-JP"/>
        </w:rPr>
        <w:t>-NR</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p>
    <w:bookmarkEnd w:id="8103"/>
    <w:p w14:paraId="6C654A29" w14:textId="77777777" w:rsidR="0046022C" w:rsidRPr="00567372" w:rsidRDefault="0046022C" w:rsidP="0046022C">
      <w:pPr>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46022C" w:rsidRPr="00567372" w14:paraId="58FAB5C1" w14:textId="77777777" w:rsidTr="009354E2">
        <w:tc>
          <w:tcPr>
            <w:tcW w:w="250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46022C">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46022C">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46022C">
            <w:pPr>
              <w:pStyle w:val="TAH"/>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46022C">
            <w:pPr>
              <w:pStyle w:val="TAH"/>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46022C">
            <w:pPr>
              <w:pStyle w:val="TAH"/>
              <w:rPr>
                <w:rFonts w:cs="Arial"/>
                <w:lang w:eastAsia="ja-JP"/>
              </w:rPr>
            </w:pPr>
            <w:r w:rsidRPr="006506CD">
              <w:rPr>
                <w:rFonts w:cs="Arial"/>
                <w:lang w:eastAsia="ja-JP"/>
              </w:rPr>
              <w:t>Semantics description</w:t>
            </w:r>
          </w:p>
        </w:tc>
      </w:tr>
      <w:tr w:rsidR="0046022C" w:rsidRPr="00567372" w14:paraId="1DC346E9" w14:textId="77777777" w:rsidTr="009354E2">
        <w:tc>
          <w:tcPr>
            <w:tcW w:w="250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46022C">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46022C">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46022C">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46022C">
            <w:pPr>
              <w:pStyle w:val="TAL"/>
              <w:rPr>
                <w:rFonts w:cs="Arial"/>
                <w:lang w:eastAsia="ja-JP"/>
              </w:rPr>
            </w:pPr>
            <w:r w:rsidRPr="006506CD">
              <w:rPr>
                <w:rFonts w:cs="Arial"/>
                <w:lang w:eastAsia="ja-JP"/>
              </w:rPr>
              <w:t>ENUMERATED</w:t>
            </w:r>
          </w:p>
          <w:p w14:paraId="0A155B20" w14:textId="77777777" w:rsidR="0046022C" w:rsidRPr="006506CD" w:rsidRDefault="0046022C" w:rsidP="0046022C">
            <w:pPr>
              <w:pStyle w:val="TAL"/>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46022C">
            <w:pPr>
              <w:pStyle w:val="TAL"/>
              <w:rPr>
                <w:rFonts w:cs="Arial"/>
                <w:lang w:eastAsia="ja-JP"/>
              </w:rPr>
            </w:pPr>
          </w:p>
        </w:tc>
      </w:tr>
      <w:tr w:rsidR="0046022C" w:rsidRPr="00567372" w14:paraId="528BCDBC" w14:textId="77777777" w:rsidTr="009354E2">
        <w:tc>
          <w:tcPr>
            <w:tcW w:w="250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46022C">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46022C">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46022C">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46022C">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46022C">
            <w:pPr>
              <w:pStyle w:val="TAL"/>
              <w:rPr>
                <w:rFonts w:cs="Arial"/>
                <w:lang w:eastAsia="ja-JP"/>
              </w:rPr>
            </w:pPr>
          </w:p>
        </w:tc>
      </w:tr>
      <w:tr w:rsidR="0046022C" w:rsidRPr="00567372" w14:paraId="06C6A4C8" w14:textId="77777777" w:rsidTr="009354E2">
        <w:tc>
          <w:tcPr>
            <w:tcW w:w="250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9354E2">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46022C">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46022C">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46022C">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46022C">
            <w:pPr>
              <w:pStyle w:val="TAL"/>
              <w:rPr>
                <w:rFonts w:cs="Arial"/>
                <w:bCs/>
                <w:lang w:eastAsia="zh-CN"/>
              </w:rPr>
            </w:pPr>
          </w:p>
        </w:tc>
      </w:tr>
      <w:tr w:rsidR="0046022C" w:rsidRPr="00567372" w14:paraId="38183E3E" w14:textId="77777777" w:rsidTr="009354E2">
        <w:tc>
          <w:tcPr>
            <w:tcW w:w="250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9354E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46022C">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46022C">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46022C">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46022C">
            <w:pPr>
              <w:pStyle w:val="TAL"/>
              <w:rPr>
                <w:rFonts w:cs="Arial"/>
                <w:bCs/>
                <w:lang w:eastAsia="zh-CN"/>
              </w:rPr>
            </w:pPr>
          </w:p>
        </w:tc>
      </w:tr>
      <w:tr w:rsidR="0046022C" w:rsidRPr="00567372" w14:paraId="6A3C36ED" w14:textId="77777777" w:rsidTr="009354E2">
        <w:tc>
          <w:tcPr>
            <w:tcW w:w="250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9354E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46022C">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46022C">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46022C">
            <w:pPr>
              <w:pStyle w:val="TAL"/>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46022C">
            <w:pPr>
              <w:pStyle w:val="TAL"/>
              <w:rPr>
                <w:rFonts w:cs="Arial"/>
                <w:bCs/>
                <w:lang w:eastAsia="zh-CN"/>
              </w:rPr>
            </w:pPr>
          </w:p>
        </w:tc>
      </w:tr>
      <w:tr w:rsidR="0046022C" w:rsidRPr="00567372" w14:paraId="239A76DC" w14:textId="77777777" w:rsidTr="009354E2">
        <w:tc>
          <w:tcPr>
            <w:tcW w:w="250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9354E2">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46022C">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46022C">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46022C">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46022C">
            <w:pPr>
              <w:pStyle w:val="TAL"/>
              <w:rPr>
                <w:rFonts w:cs="Arial"/>
                <w:bCs/>
                <w:lang w:eastAsia="zh-CN"/>
              </w:rPr>
            </w:pPr>
          </w:p>
        </w:tc>
      </w:tr>
      <w:tr w:rsidR="0046022C" w:rsidRPr="00567372" w14:paraId="483467BE" w14:textId="77777777" w:rsidTr="009354E2">
        <w:tc>
          <w:tcPr>
            <w:tcW w:w="250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9354E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46022C">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46022C">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46022C">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46022C">
            <w:pPr>
              <w:pStyle w:val="TAL"/>
              <w:rPr>
                <w:rFonts w:cs="Arial"/>
                <w:bCs/>
                <w:lang w:eastAsia="zh-CN"/>
              </w:rPr>
            </w:pPr>
          </w:p>
        </w:tc>
      </w:tr>
      <w:tr w:rsidR="0046022C" w:rsidRPr="00567372" w14:paraId="54BEEEA6" w14:textId="77777777" w:rsidTr="009354E2">
        <w:tc>
          <w:tcPr>
            <w:tcW w:w="250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9354E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46022C">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46022C">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46022C">
            <w:pPr>
              <w:pStyle w:val="TAL"/>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46022C">
            <w:pPr>
              <w:pStyle w:val="TAL"/>
              <w:rPr>
                <w:rFonts w:cs="Arial"/>
                <w:bCs/>
                <w:lang w:eastAsia="zh-CN"/>
              </w:rPr>
            </w:pPr>
            <w:r w:rsidRPr="006506CD">
              <w:rPr>
                <w:rFonts w:cs="Arial"/>
                <w:bCs/>
                <w:lang w:eastAsia="zh-CN"/>
              </w:rPr>
              <w:t>The TAI is derived using the current serving PLMN.</w:t>
            </w:r>
          </w:p>
        </w:tc>
      </w:tr>
      <w:tr w:rsidR="0046022C" w:rsidRPr="00567372" w14:paraId="27F72C84" w14:textId="77777777" w:rsidTr="009354E2">
        <w:tc>
          <w:tcPr>
            <w:tcW w:w="250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9354E2">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46022C">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46022C">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46022C">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46022C">
            <w:pPr>
              <w:pStyle w:val="TAL"/>
              <w:rPr>
                <w:rFonts w:cs="Arial"/>
                <w:bCs/>
                <w:lang w:eastAsia="zh-CN"/>
              </w:rPr>
            </w:pPr>
          </w:p>
        </w:tc>
      </w:tr>
      <w:tr w:rsidR="00C16B12" w:rsidRPr="00567372" w14:paraId="44ED4EA3" w14:textId="77777777" w:rsidTr="009354E2">
        <w:tc>
          <w:tcPr>
            <w:tcW w:w="250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C16B12">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C16B1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C16B12">
            <w:pPr>
              <w:pStyle w:val="TAL"/>
              <w:rPr>
                <w:rFonts w:cs="Arial"/>
                <w:i/>
                <w:lang w:eastAsia="zh-CN"/>
              </w:rPr>
            </w:pPr>
            <w:bookmarkStart w:id="8117" w:name="OLE_LINK72"/>
            <w:bookmarkStart w:id="8118" w:name="OLE_LINK73"/>
            <w:r w:rsidRPr="006506CD">
              <w:rPr>
                <w:rFonts w:cs="Arial"/>
                <w:i/>
                <w:lang w:eastAsia="zh-CN"/>
              </w:rPr>
              <w:t>1</w:t>
            </w:r>
            <w:bookmarkEnd w:id="8117"/>
            <w:bookmarkEnd w:id="8118"/>
          </w:p>
        </w:tc>
        <w:tc>
          <w:tcPr>
            <w:tcW w:w="2126"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C16B1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C16B12">
            <w:pPr>
              <w:pStyle w:val="TAL"/>
              <w:rPr>
                <w:rFonts w:cs="Arial"/>
                <w:bCs/>
                <w:lang w:eastAsia="zh-CN"/>
              </w:rPr>
            </w:pPr>
          </w:p>
        </w:tc>
      </w:tr>
      <w:tr w:rsidR="00C16B12" w:rsidRPr="00567372" w14:paraId="0EF136EE" w14:textId="77777777" w:rsidTr="009354E2">
        <w:tc>
          <w:tcPr>
            <w:tcW w:w="250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C16B12">
            <w:pPr>
              <w:pStyle w:val="TAL"/>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C16B1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C16B12">
            <w:pPr>
              <w:pStyle w:val="TAL"/>
              <w:rPr>
                <w:rFonts w:cs="Arial"/>
                <w:i/>
                <w:lang w:eastAsia="zh-CN"/>
              </w:rPr>
            </w:pPr>
            <w:bookmarkStart w:id="8119" w:name="OLE_LINK74"/>
            <w:bookmarkStart w:id="8120"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119"/>
            <w:bookmarkEnd w:id="8120"/>
          </w:p>
        </w:tc>
        <w:tc>
          <w:tcPr>
            <w:tcW w:w="2126"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C16B1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C16B12">
            <w:pPr>
              <w:pStyle w:val="TAL"/>
              <w:rPr>
                <w:rFonts w:cs="Arial"/>
                <w:bCs/>
                <w:lang w:eastAsia="zh-CN"/>
              </w:rPr>
            </w:pPr>
          </w:p>
        </w:tc>
      </w:tr>
      <w:tr w:rsidR="00C16B12" w:rsidRPr="00567372" w14:paraId="5E8965DD" w14:textId="77777777" w:rsidTr="009354E2">
        <w:tc>
          <w:tcPr>
            <w:tcW w:w="250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C16B12">
            <w:pPr>
              <w:pStyle w:val="TAL"/>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C16B12">
            <w:pPr>
              <w:pStyle w:val="TAL"/>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C16B12">
            <w:pPr>
              <w:pStyle w:val="TAL"/>
              <w:rPr>
                <w:rFonts w:cs="Arial"/>
                <w:lang w:eastAsia="zh-CN"/>
              </w:rPr>
            </w:pPr>
            <w:r w:rsidRPr="00996603">
              <w:rPr>
                <w:lang w:eastAsia="ja-JP"/>
              </w:rPr>
              <w:t>9.2.2.4</w:t>
            </w:r>
          </w:p>
        </w:tc>
        <w:tc>
          <w:tcPr>
            <w:tcW w:w="2552"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C16B12">
            <w:pPr>
              <w:pStyle w:val="TAL"/>
              <w:rPr>
                <w:rFonts w:cs="Arial"/>
                <w:bCs/>
                <w:lang w:eastAsia="zh-CN"/>
              </w:rPr>
            </w:pPr>
          </w:p>
        </w:tc>
      </w:tr>
      <w:tr w:rsidR="00C16B12" w:rsidRPr="00567372" w14:paraId="291EA388" w14:textId="77777777" w:rsidTr="009354E2">
        <w:tc>
          <w:tcPr>
            <w:tcW w:w="250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C16B12">
            <w:pPr>
              <w:pStyle w:val="TAL"/>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C16B12">
            <w:pPr>
              <w:pStyle w:val="TAL"/>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C16B12">
            <w:pPr>
              <w:pStyle w:val="TAL"/>
              <w:rPr>
                <w:rFonts w:cs="Arial"/>
                <w:lang w:eastAsia="zh-CN"/>
              </w:rPr>
            </w:pPr>
            <w:r w:rsidRPr="00996603">
              <w:rPr>
                <w:lang w:eastAsia="ja-JP"/>
              </w:rPr>
              <w:t>9.2.2.5</w:t>
            </w:r>
          </w:p>
        </w:tc>
        <w:tc>
          <w:tcPr>
            <w:tcW w:w="2552"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C16B12">
            <w:pPr>
              <w:pStyle w:val="TAL"/>
              <w:rPr>
                <w:rFonts w:cs="Arial"/>
                <w:bCs/>
                <w:lang w:eastAsia="zh-CN"/>
              </w:rPr>
            </w:pPr>
          </w:p>
        </w:tc>
      </w:tr>
      <w:tr w:rsidR="00C16B12" w:rsidRPr="00567372" w14:paraId="115115C0" w14:textId="77777777" w:rsidTr="009354E2">
        <w:tc>
          <w:tcPr>
            <w:tcW w:w="250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C16B12">
            <w:pPr>
              <w:pStyle w:val="TAL"/>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C16B1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C16B1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C16B12">
            <w:pPr>
              <w:pStyle w:val="TAL"/>
              <w:rPr>
                <w:rFonts w:cs="Arial"/>
                <w:bCs/>
                <w:lang w:eastAsia="zh-CN"/>
              </w:rPr>
            </w:pPr>
          </w:p>
        </w:tc>
      </w:tr>
      <w:tr w:rsidR="00C16B12" w:rsidRPr="00567372" w14:paraId="148EDA66" w14:textId="77777777" w:rsidTr="009354E2">
        <w:tc>
          <w:tcPr>
            <w:tcW w:w="250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C16B12">
            <w:pPr>
              <w:pStyle w:val="TAL"/>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C16B1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C16B1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C16B12">
            <w:pPr>
              <w:pStyle w:val="TAL"/>
              <w:rPr>
                <w:rFonts w:cs="Arial"/>
                <w:bCs/>
                <w:lang w:eastAsia="zh-CN"/>
              </w:rPr>
            </w:pPr>
          </w:p>
        </w:tc>
      </w:tr>
      <w:tr w:rsidR="00C16B12" w:rsidRPr="00567372" w14:paraId="4790871E" w14:textId="77777777" w:rsidTr="009354E2">
        <w:tc>
          <w:tcPr>
            <w:tcW w:w="250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C16B12">
            <w:pPr>
              <w:pStyle w:val="TAL"/>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C16B12">
            <w:pPr>
              <w:pStyle w:val="TAL"/>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C16B12">
            <w:pPr>
              <w:pStyle w:val="TAL"/>
              <w:rPr>
                <w:rFonts w:cs="Arial"/>
              </w:rPr>
            </w:pPr>
            <w:r w:rsidRPr="006506CD">
              <w:rPr>
                <w:rFonts w:cs="Arial"/>
                <w:lang w:eastAsia="ja-JP"/>
              </w:rPr>
              <w:t>BITSTRING</w:t>
            </w:r>
          </w:p>
          <w:p w14:paraId="685918E8" w14:textId="77777777" w:rsidR="00C16B12" w:rsidRPr="006506CD" w:rsidRDefault="00C16B12" w:rsidP="00C16B12">
            <w:pPr>
              <w:pStyle w:val="TAL"/>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C16B12">
            <w:pPr>
              <w:pStyle w:val="TAL"/>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C16B12">
            <w:pPr>
              <w:pStyle w:val="TAL"/>
              <w:rPr>
                <w:rFonts w:cs="Arial"/>
              </w:rPr>
            </w:pPr>
            <w:r w:rsidRPr="006506CD">
              <w:rPr>
                <w:rFonts w:cs="Arial"/>
                <w:lang w:eastAsia="ja-JP"/>
              </w:rPr>
              <w:t>First Bit = M1,</w:t>
            </w:r>
          </w:p>
          <w:p w14:paraId="036991A6" w14:textId="77777777" w:rsidR="00C16B12" w:rsidRPr="006506CD" w:rsidRDefault="00C16B12" w:rsidP="00C16B12">
            <w:pPr>
              <w:pStyle w:val="TAL"/>
              <w:rPr>
                <w:rFonts w:cs="Arial"/>
                <w:lang w:eastAsia="ja-JP"/>
              </w:rPr>
            </w:pPr>
            <w:r w:rsidRPr="006506CD">
              <w:rPr>
                <w:rFonts w:cs="Arial"/>
                <w:lang w:eastAsia="ja-JP"/>
              </w:rPr>
              <w:t>Second Bit= M2,</w:t>
            </w:r>
          </w:p>
          <w:p w14:paraId="0405437B" w14:textId="77777777" w:rsidR="00C16B12" w:rsidRPr="006506CD" w:rsidRDefault="00C16B12" w:rsidP="00C16B12">
            <w:pPr>
              <w:pStyle w:val="TAL"/>
              <w:rPr>
                <w:rFonts w:cs="Arial"/>
                <w:lang w:eastAsia="ja-JP"/>
              </w:rPr>
            </w:pPr>
            <w:r w:rsidRPr="006506CD">
              <w:rPr>
                <w:rFonts w:cs="Arial"/>
                <w:lang w:eastAsia="ja-JP"/>
              </w:rPr>
              <w:t>Fourth Bit = M4,</w:t>
            </w:r>
          </w:p>
          <w:p w14:paraId="58FA85AC" w14:textId="77777777" w:rsidR="00C16B12" w:rsidRPr="006506CD" w:rsidRDefault="00C16B12" w:rsidP="00C16B12">
            <w:pPr>
              <w:pStyle w:val="TAL"/>
              <w:rPr>
                <w:rFonts w:cs="Arial"/>
                <w:lang w:eastAsia="ja-JP"/>
              </w:rPr>
            </w:pPr>
            <w:r w:rsidRPr="006506CD">
              <w:rPr>
                <w:rFonts w:cs="Arial"/>
                <w:lang w:eastAsia="ja-JP"/>
              </w:rPr>
              <w:t>Fifth Bit = M5,</w:t>
            </w:r>
          </w:p>
          <w:p w14:paraId="1DE6F5F9" w14:textId="77777777" w:rsidR="00C16B12" w:rsidRPr="006506CD" w:rsidRDefault="00C16B12" w:rsidP="00C16B12">
            <w:pPr>
              <w:pStyle w:val="TAL"/>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C16B12">
            <w:pPr>
              <w:pStyle w:val="TAL"/>
              <w:rPr>
                <w:rFonts w:cs="Arial"/>
                <w:lang w:eastAsia="ja-JP"/>
              </w:rPr>
            </w:pPr>
            <w:r w:rsidRPr="006506CD">
              <w:rPr>
                <w:rFonts w:cs="Arial"/>
                <w:lang w:eastAsia="ja-JP"/>
              </w:rPr>
              <w:t>Seventh Bit = M6,</w:t>
            </w:r>
          </w:p>
          <w:p w14:paraId="314CF344" w14:textId="77777777" w:rsidR="00C16B12" w:rsidRPr="006506CD" w:rsidRDefault="00C16B12" w:rsidP="00C16B12">
            <w:pPr>
              <w:pStyle w:val="TAL"/>
              <w:rPr>
                <w:rFonts w:cs="Arial"/>
                <w:lang w:eastAsia="ja-JP"/>
              </w:rPr>
            </w:pPr>
            <w:r w:rsidRPr="006506CD">
              <w:rPr>
                <w:rFonts w:cs="Arial"/>
                <w:lang w:eastAsia="ja-JP"/>
              </w:rPr>
              <w:t>Eighth Bit = M7.</w:t>
            </w:r>
          </w:p>
          <w:p w14:paraId="701D36CA" w14:textId="77777777" w:rsidR="00C16B12" w:rsidRPr="006506CD" w:rsidRDefault="00C16B12" w:rsidP="00C16B12">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C16B12">
            <w:pPr>
              <w:pStyle w:val="TAL"/>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9354E2">
        <w:tc>
          <w:tcPr>
            <w:tcW w:w="250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C16B12">
            <w:pPr>
              <w:pStyle w:val="TAL"/>
              <w:ind w:left="227"/>
              <w:rPr>
                <w:rFonts w:cs="Arial"/>
                <w:lang w:eastAsia="ja-JP"/>
              </w:rPr>
            </w:pPr>
            <w:bookmarkStart w:id="8121"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C16B12">
            <w:pPr>
              <w:pStyle w:val="TAL"/>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C16B12">
            <w:pPr>
              <w:pStyle w:val="TAL"/>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C16B12">
            <w:pPr>
              <w:pStyle w:val="TAL"/>
              <w:rPr>
                <w:rFonts w:cs="Arial"/>
                <w:lang w:eastAsia="ja-JP"/>
              </w:rPr>
            </w:pPr>
          </w:p>
        </w:tc>
      </w:tr>
      <w:bookmarkEnd w:id="8121"/>
      <w:tr w:rsidR="00C16B12" w:rsidRPr="00567372" w14:paraId="48C5FA84" w14:textId="77777777" w:rsidTr="009354E2">
        <w:tc>
          <w:tcPr>
            <w:tcW w:w="250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C16B12">
            <w:pPr>
              <w:pStyle w:val="TAL"/>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C16B12">
            <w:pPr>
              <w:pStyle w:val="TAL"/>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C16B12">
            <w:pPr>
              <w:pStyle w:val="TAL"/>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C16B12">
            <w:pPr>
              <w:pStyle w:val="TAL"/>
              <w:rPr>
                <w:rFonts w:cs="Arial"/>
                <w:lang w:eastAsia="ja-JP"/>
              </w:rPr>
            </w:pPr>
          </w:p>
        </w:tc>
      </w:tr>
      <w:tr w:rsidR="00C16B12" w:rsidRPr="00567372" w14:paraId="661F3DAF" w14:textId="77777777" w:rsidTr="009354E2">
        <w:tc>
          <w:tcPr>
            <w:tcW w:w="250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C16B12">
            <w:pPr>
              <w:pStyle w:val="TAL"/>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C16B12">
            <w:pPr>
              <w:pStyle w:val="TAL"/>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C16B12">
            <w:pPr>
              <w:pStyle w:val="TAL"/>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C16B12">
            <w:pPr>
              <w:pStyle w:val="TAL"/>
              <w:rPr>
                <w:rFonts w:cs="Arial"/>
                <w:lang w:eastAsia="ja-JP"/>
              </w:rPr>
            </w:pPr>
          </w:p>
        </w:tc>
      </w:tr>
      <w:tr w:rsidR="00C16B12" w:rsidRPr="00567372" w14:paraId="40E5D5C7" w14:textId="77777777" w:rsidTr="009354E2">
        <w:tc>
          <w:tcPr>
            <w:tcW w:w="250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C16B12">
            <w:pPr>
              <w:pStyle w:val="TAL"/>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C16B1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C16B12">
            <w:pPr>
              <w:pStyle w:val="TAL"/>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C16B12">
            <w:pPr>
              <w:pStyle w:val="TAL"/>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C16B12">
            <w:pPr>
              <w:pStyle w:val="TAL"/>
              <w:rPr>
                <w:rFonts w:cs="Arial"/>
                <w:lang w:eastAsia="ja-JP"/>
              </w:rPr>
            </w:pPr>
            <w:r w:rsidRPr="006506CD">
              <w:rPr>
                <w:rFonts w:cs="Arial"/>
                <w:lang w:eastAsia="ja-JP"/>
              </w:rPr>
              <w:t>First Bit = GNSS</w:t>
            </w:r>
          </w:p>
          <w:p w14:paraId="5B1650FD" w14:textId="77777777" w:rsidR="00C16B12" w:rsidRPr="006506CD" w:rsidRDefault="00C16B12" w:rsidP="00C16B12">
            <w:pPr>
              <w:pStyle w:val="TAL"/>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C16B12">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C16B12">
            <w:pPr>
              <w:pStyle w:val="TAL"/>
              <w:rPr>
                <w:rFonts w:cs="Arial"/>
                <w:lang w:eastAsia="ja-JP"/>
              </w:rPr>
            </w:pPr>
          </w:p>
          <w:p w14:paraId="01AC0FC6" w14:textId="77777777" w:rsidR="00C16B12" w:rsidRPr="006506CD" w:rsidRDefault="00C16B12" w:rsidP="00C16B12">
            <w:pPr>
              <w:pStyle w:val="TAL"/>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9354E2">
        <w:tc>
          <w:tcPr>
            <w:tcW w:w="250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C16B12">
            <w:pPr>
              <w:pStyle w:val="TAL"/>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C16B12">
            <w:pPr>
              <w:pStyle w:val="TAL"/>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C16B12">
            <w:pPr>
              <w:pStyle w:val="TAL"/>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C16B12">
            <w:pPr>
              <w:pStyle w:val="TAL"/>
              <w:rPr>
                <w:rFonts w:cs="Arial"/>
                <w:lang w:eastAsia="ja-JP"/>
              </w:rPr>
            </w:pPr>
          </w:p>
        </w:tc>
      </w:tr>
      <w:tr w:rsidR="00C16B12" w:rsidRPr="00567372" w14:paraId="3E53B00E" w14:textId="77777777" w:rsidTr="009354E2">
        <w:tc>
          <w:tcPr>
            <w:tcW w:w="250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C16B12">
            <w:pPr>
              <w:pStyle w:val="TAL"/>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C16B12">
            <w:pPr>
              <w:pStyle w:val="TAL"/>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C16B12">
            <w:pPr>
              <w:pStyle w:val="TAL"/>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C16B12">
            <w:pPr>
              <w:pStyle w:val="TAL"/>
              <w:rPr>
                <w:rFonts w:cs="Arial"/>
                <w:lang w:eastAsia="ja-JP"/>
              </w:rPr>
            </w:pPr>
          </w:p>
        </w:tc>
      </w:tr>
      <w:tr w:rsidR="00C16B12" w:rsidRPr="00567372" w14:paraId="67EA8AB4" w14:textId="77777777" w:rsidTr="009354E2">
        <w:tc>
          <w:tcPr>
            <w:tcW w:w="250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C16B12">
            <w:pPr>
              <w:pStyle w:val="TAL"/>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C16B1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C16B12">
            <w:pPr>
              <w:pStyle w:val="TAL"/>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C16B12">
            <w:pPr>
              <w:pStyle w:val="TAL"/>
              <w:rPr>
                <w:rFonts w:cs="Arial"/>
                <w:lang w:eastAsia="ja-JP"/>
              </w:rPr>
            </w:pPr>
          </w:p>
        </w:tc>
      </w:tr>
      <w:tr w:rsidR="00C16B12" w:rsidRPr="00567372" w14:paraId="76210450" w14:textId="77777777" w:rsidTr="009354E2">
        <w:tc>
          <w:tcPr>
            <w:tcW w:w="250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C16B12">
            <w:pPr>
              <w:pStyle w:val="TAL"/>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C16B1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C16B12">
            <w:pPr>
              <w:pStyle w:val="TAL"/>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C16B12">
            <w:pPr>
              <w:pStyle w:val="TAL"/>
              <w:rPr>
                <w:rFonts w:cs="Arial"/>
                <w:lang w:eastAsia="ja-JP"/>
              </w:rPr>
            </w:pPr>
          </w:p>
        </w:tc>
      </w:tr>
      <w:tr w:rsidR="00C16B12" w:rsidRPr="00567372" w14:paraId="2D0FD986" w14:textId="77777777" w:rsidTr="009354E2">
        <w:tc>
          <w:tcPr>
            <w:tcW w:w="250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C16B12">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C16B12">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C16B12">
            <w:pPr>
              <w:pStyle w:val="TAL"/>
              <w:rPr>
                <w:rFonts w:cs="Arial"/>
                <w:lang w:eastAsia="zh-CN"/>
              </w:rPr>
            </w:pPr>
            <w:bookmarkStart w:id="8122"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122"/>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C16B12">
            <w:pPr>
              <w:pStyle w:val="TAL"/>
              <w:rPr>
                <w:rFonts w:cs="Arial"/>
                <w:lang w:eastAsia="ja-JP"/>
              </w:rPr>
            </w:pPr>
          </w:p>
        </w:tc>
      </w:tr>
      <w:tr w:rsidR="00C16B12" w:rsidRPr="00567372" w14:paraId="27221592" w14:textId="77777777" w:rsidTr="009354E2">
        <w:tc>
          <w:tcPr>
            <w:tcW w:w="250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C16B12">
            <w:pPr>
              <w:pStyle w:val="TAL"/>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C16B12">
            <w:pPr>
              <w:pStyle w:val="TAL"/>
              <w:rPr>
                <w:rFonts w:cs="Arial"/>
              </w:rPr>
            </w:pPr>
          </w:p>
        </w:tc>
        <w:tc>
          <w:tcPr>
            <w:tcW w:w="1287"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C16B1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C16B12">
            <w:pPr>
              <w:pStyle w:val="TAL"/>
              <w:rPr>
                <w:rFonts w:cs="Arial"/>
              </w:rPr>
            </w:pPr>
          </w:p>
        </w:tc>
        <w:tc>
          <w:tcPr>
            <w:tcW w:w="2552"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C16B12">
            <w:pPr>
              <w:pStyle w:val="TAL"/>
              <w:rPr>
                <w:rFonts w:cs="Arial"/>
                <w:lang w:eastAsia="zh-CN"/>
              </w:rPr>
            </w:pPr>
          </w:p>
        </w:tc>
      </w:tr>
      <w:tr w:rsidR="00F96658" w:rsidRPr="00567372" w14:paraId="30F52917" w14:textId="77777777" w:rsidTr="009354E2">
        <w:tc>
          <w:tcPr>
            <w:tcW w:w="250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F96658">
            <w:pPr>
              <w:pStyle w:val="TAL"/>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F96658">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F96658">
            <w:pPr>
              <w:pStyle w:val="TAL"/>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552"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F96658">
            <w:pPr>
              <w:pStyle w:val="TAL"/>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9354E2">
        <w:tc>
          <w:tcPr>
            <w:tcW w:w="250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F96658">
            <w:pPr>
              <w:pStyle w:val="TAL"/>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F96658">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F96658">
            <w:pPr>
              <w:pStyle w:val="TAL"/>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F96658">
            <w:pPr>
              <w:pStyle w:val="TAL"/>
              <w:rPr>
                <w:rFonts w:cs="Arial"/>
                <w:lang w:eastAsia="zh-CN"/>
              </w:rPr>
            </w:pPr>
            <w:r w:rsidRPr="006506CD">
              <w:rPr>
                <w:rFonts w:cs="Arial"/>
                <w:lang w:eastAsia="zh-CN"/>
              </w:rPr>
              <w:t>This IE is defined in TS 38.331 [10]. Unit: [minute].</w:t>
            </w:r>
          </w:p>
        </w:tc>
      </w:tr>
      <w:tr w:rsidR="00F96658" w:rsidRPr="00567372" w14:paraId="71DBAF2B" w14:textId="77777777" w:rsidTr="009354E2">
        <w:tc>
          <w:tcPr>
            <w:tcW w:w="250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F96658">
            <w:pPr>
              <w:pStyle w:val="TAL"/>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F96658">
            <w:pPr>
              <w:pStyle w:val="TAL"/>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F96658">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F96658">
            <w:pPr>
              <w:pStyle w:val="TAL"/>
              <w:rPr>
                <w:rFonts w:cs="Arial"/>
                <w:lang w:eastAsia="zh-CN"/>
              </w:rPr>
            </w:pPr>
          </w:p>
        </w:tc>
      </w:tr>
      <w:tr w:rsidR="00F96658" w:rsidRPr="00567372" w14:paraId="4DFCF43E" w14:textId="77777777" w:rsidTr="009354E2">
        <w:tc>
          <w:tcPr>
            <w:tcW w:w="250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F96658">
            <w:pPr>
              <w:pStyle w:val="TAL"/>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F96658">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F96658">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F96658">
            <w:pPr>
              <w:pStyle w:val="TAL"/>
              <w:rPr>
                <w:rFonts w:cs="Arial"/>
                <w:lang w:eastAsia="zh-CN"/>
              </w:rPr>
            </w:pPr>
          </w:p>
        </w:tc>
      </w:tr>
      <w:tr w:rsidR="00F96658" w:rsidRPr="00567372" w14:paraId="1872DBD2" w14:textId="77777777" w:rsidTr="009354E2">
        <w:tc>
          <w:tcPr>
            <w:tcW w:w="250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F96658">
            <w:pPr>
              <w:pStyle w:val="TAL"/>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F96658">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F96658">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F96658">
            <w:pPr>
              <w:pStyle w:val="TAL"/>
              <w:rPr>
                <w:rFonts w:cs="Arial"/>
                <w:lang w:eastAsia="zh-CN"/>
              </w:rPr>
            </w:pPr>
          </w:p>
        </w:tc>
      </w:tr>
      <w:tr w:rsidR="00F96658" w:rsidRPr="00567372" w14:paraId="5B01E4BC" w14:textId="77777777" w:rsidTr="009354E2">
        <w:tc>
          <w:tcPr>
            <w:tcW w:w="250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F96658">
            <w:pPr>
              <w:pStyle w:val="TAL"/>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F96658">
            <w:pPr>
              <w:pStyle w:val="TAL"/>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F96658">
            <w:pPr>
              <w:pStyle w:val="TAL"/>
              <w:rPr>
                <w:rFonts w:cs="Arial"/>
                <w:lang w:eastAsia="zh-CN"/>
              </w:rPr>
            </w:pPr>
            <w:bookmarkStart w:id="8123" w:name="_Hlk44494315"/>
            <w:r w:rsidRPr="006506CD">
              <w:t>9.2.3.</w:t>
            </w:r>
            <w:bookmarkEnd w:id="8123"/>
            <w:r>
              <w:t>137</w:t>
            </w:r>
          </w:p>
        </w:tc>
        <w:tc>
          <w:tcPr>
            <w:tcW w:w="2552"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F96658">
            <w:pPr>
              <w:pStyle w:val="TAL"/>
              <w:rPr>
                <w:rFonts w:cs="Arial"/>
                <w:lang w:eastAsia="zh-CN"/>
              </w:rPr>
            </w:pPr>
          </w:p>
        </w:tc>
      </w:tr>
      <w:tr w:rsidR="00F96658" w:rsidRPr="00567372" w14:paraId="668862CA" w14:textId="77777777" w:rsidTr="009354E2">
        <w:tc>
          <w:tcPr>
            <w:tcW w:w="250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F96658">
            <w:pPr>
              <w:pStyle w:val="TAL"/>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F96658">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F96658">
            <w:pPr>
              <w:pStyle w:val="TAL"/>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F96658">
            <w:pPr>
              <w:pStyle w:val="TAL"/>
              <w:rPr>
                <w:rFonts w:cs="Arial"/>
                <w:lang w:eastAsia="zh-CN"/>
              </w:rPr>
            </w:pPr>
          </w:p>
        </w:tc>
      </w:tr>
      <w:tr w:rsidR="00F96658" w:rsidRPr="00567372" w14:paraId="3D661307" w14:textId="77777777" w:rsidTr="009354E2">
        <w:tc>
          <w:tcPr>
            <w:tcW w:w="250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F96658">
            <w:pPr>
              <w:pStyle w:val="TAL"/>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F96658">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F96658">
            <w:pPr>
              <w:pStyle w:val="TAL"/>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F96658">
            <w:pPr>
              <w:pStyle w:val="TAL"/>
              <w:rPr>
                <w:rFonts w:cs="Arial"/>
                <w:lang w:eastAsia="zh-CN"/>
              </w:rPr>
            </w:pPr>
          </w:p>
        </w:tc>
      </w:tr>
      <w:tr w:rsidR="00F96658" w:rsidRPr="00567372" w14:paraId="5CDCBF40" w14:textId="77777777" w:rsidTr="009354E2">
        <w:tc>
          <w:tcPr>
            <w:tcW w:w="250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F96658">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F96658">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F96658">
            <w:pPr>
              <w:pStyle w:val="TAL"/>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F96658">
            <w:pPr>
              <w:pStyle w:val="TAL"/>
              <w:rPr>
                <w:rFonts w:cs="Arial"/>
                <w:lang w:eastAsia="zh-CN"/>
              </w:rPr>
            </w:pPr>
          </w:p>
        </w:tc>
      </w:tr>
      <w:tr w:rsidR="00F96658" w:rsidRPr="00567372" w14:paraId="2BB73211" w14:textId="77777777" w:rsidTr="009354E2">
        <w:tc>
          <w:tcPr>
            <w:tcW w:w="250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F96658">
            <w:pPr>
              <w:pStyle w:val="TAL"/>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F96658">
            <w:pPr>
              <w:pStyle w:val="TAL"/>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F96658">
            <w:pPr>
              <w:pStyle w:val="TAL"/>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F96658">
            <w:pPr>
              <w:pStyle w:val="TAL"/>
              <w:rPr>
                <w:rFonts w:cs="Arial"/>
                <w:lang w:eastAsia="zh-CN"/>
              </w:rPr>
            </w:pPr>
          </w:p>
        </w:tc>
      </w:tr>
      <w:tr w:rsidR="00F96658" w:rsidRPr="00567372" w14:paraId="3E30AF8D" w14:textId="77777777" w:rsidTr="009354E2">
        <w:tc>
          <w:tcPr>
            <w:tcW w:w="250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F96658">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F96658">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F96658">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F96658">
            <w:pPr>
              <w:pStyle w:val="TAL"/>
              <w:rPr>
                <w:rFonts w:cs="Arial"/>
                <w:lang w:eastAsia="zh-CN"/>
              </w:rPr>
            </w:pPr>
            <w:r w:rsidRPr="006506CD">
              <w:rPr>
                <w:rFonts w:cs="Arial"/>
                <w:lang w:eastAsia="zh-CN"/>
              </w:rPr>
              <w:t>MDT PLMN List</w:t>
            </w:r>
          </w:p>
          <w:p w14:paraId="26A3B5D0" w14:textId="77777777" w:rsidR="00F96658" w:rsidRPr="006506CD" w:rsidRDefault="00F96658" w:rsidP="00F96658">
            <w:pPr>
              <w:pStyle w:val="TAL"/>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F96658">
            <w:pPr>
              <w:pStyle w:val="TAL"/>
              <w:rPr>
                <w:rFonts w:cs="Arial"/>
                <w:lang w:eastAsia="zh-CN"/>
              </w:rPr>
            </w:pPr>
          </w:p>
        </w:tc>
      </w:tr>
    </w:tbl>
    <w:p w14:paraId="6CCB8C43" w14:textId="77777777" w:rsidR="0046022C" w:rsidRPr="00567372" w:rsidRDefault="0046022C" w:rsidP="0046022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531BCCB" w14:textId="77777777" w:rsidTr="0046022C">
        <w:tc>
          <w:tcPr>
            <w:tcW w:w="3686" w:type="dxa"/>
          </w:tcPr>
          <w:p w14:paraId="57D0D096" w14:textId="77777777" w:rsidR="0046022C" w:rsidRPr="00567372" w:rsidRDefault="0046022C" w:rsidP="0046022C">
            <w:pPr>
              <w:pStyle w:val="TAH"/>
              <w:rPr>
                <w:rFonts w:cs="Arial"/>
                <w:lang w:eastAsia="ja-JP"/>
              </w:rPr>
            </w:pPr>
            <w:r w:rsidRPr="00567372">
              <w:rPr>
                <w:rFonts w:cs="Arial"/>
                <w:lang w:eastAsia="ja-JP"/>
              </w:rPr>
              <w:t>Range bound</w:t>
            </w:r>
          </w:p>
        </w:tc>
        <w:tc>
          <w:tcPr>
            <w:tcW w:w="5670" w:type="dxa"/>
          </w:tcPr>
          <w:p w14:paraId="00DEFA37" w14:textId="77777777" w:rsidR="0046022C" w:rsidRPr="00567372" w:rsidRDefault="0046022C" w:rsidP="0046022C">
            <w:pPr>
              <w:pStyle w:val="TAH"/>
              <w:rPr>
                <w:rFonts w:cs="Arial"/>
                <w:lang w:eastAsia="ja-JP"/>
              </w:rPr>
            </w:pPr>
            <w:r w:rsidRPr="00567372">
              <w:rPr>
                <w:rFonts w:cs="Arial"/>
                <w:lang w:eastAsia="ja-JP"/>
              </w:rPr>
              <w:t>Explanation</w:t>
            </w:r>
          </w:p>
        </w:tc>
      </w:tr>
      <w:tr w:rsidR="0046022C" w:rsidRPr="00567372" w14:paraId="4279A105" w14:textId="77777777" w:rsidTr="0046022C">
        <w:tc>
          <w:tcPr>
            <w:tcW w:w="3686" w:type="dxa"/>
          </w:tcPr>
          <w:p w14:paraId="60245CAF" w14:textId="77777777" w:rsidR="0046022C" w:rsidRPr="00567372" w:rsidRDefault="0046022C" w:rsidP="0046022C">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6E049FF6" w14:textId="77777777" w:rsidR="0046022C" w:rsidRPr="00567372" w:rsidRDefault="0046022C" w:rsidP="0046022C">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46022C">
        <w:tc>
          <w:tcPr>
            <w:tcW w:w="3686" w:type="dxa"/>
          </w:tcPr>
          <w:p w14:paraId="4F231202" w14:textId="77777777" w:rsidR="0046022C" w:rsidRPr="00567372" w:rsidRDefault="0046022C" w:rsidP="0046022C">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0F76C4B9" w14:textId="77777777" w:rsidR="0046022C" w:rsidRPr="00567372" w:rsidRDefault="0046022C" w:rsidP="0046022C">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46022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46022C" w:rsidRPr="00567372" w14:paraId="3EEA3513" w14:textId="77777777" w:rsidTr="0046022C">
        <w:tc>
          <w:tcPr>
            <w:tcW w:w="3240"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46022C">
            <w:pPr>
              <w:pStyle w:val="TAH"/>
              <w:rPr>
                <w:rFonts w:cs="Arial"/>
              </w:rPr>
            </w:pPr>
            <w:r w:rsidRPr="00567372">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46022C">
            <w:pPr>
              <w:pStyle w:val="TAH"/>
              <w:rPr>
                <w:rFonts w:cs="Arial"/>
              </w:rPr>
            </w:pPr>
            <w:r w:rsidRPr="00567372">
              <w:rPr>
                <w:rFonts w:cs="Arial"/>
                <w:lang w:eastAsia="ja-JP"/>
              </w:rPr>
              <w:t>Explanation</w:t>
            </w:r>
          </w:p>
        </w:tc>
      </w:tr>
      <w:tr w:rsidR="0046022C" w:rsidRPr="00567372" w14:paraId="45F7091F" w14:textId="77777777" w:rsidTr="0046022C">
        <w:tc>
          <w:tcPr>
            <w:tcW w:w="3240"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46022C">
            <w:pPr>
              <w:pStyle w:val="TAL"/>
              <w:rPr>
                <w:rFonts w:cs="Arial"/>
              </w:rPr>
            </w:pPr>
            <w:r>
              <w:rPr>
                <w:rFonts w:eastAsia="SimSun" w:cs="Arial"/>
                <w:lang w:eastAsia="zh-CN"/>
              </w:rPr>
              <w:t>C-ifM1</w:t>
            </w:r>
          </w:p>
        </w:tc>
        <w:tc>
          <w:tcPr>
            <w:tcW w:w="5940"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46022C">
            <w:pPr>
              <w:pStyle w:val="TAL"/>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46022C">
        <w:tc>
          <w:tcPr>
            <w:tcW w:w="3240"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46022C">
            <w:pPr>
              <w:pStyle w:val="TAL"/>
              <w:rPr>
                <w:rFonts w:cs="Arial"/>
                <w:lang w:eastAsia="ja-JP"/>
              </w:rPr>
            </w:pPr>
            <w:r>
              <w:rPr>
                <w:rFonts w:eastAsia="SimSun" w:cs="Arial"/>
                <w:lang w:eastAsia="zh-CN"/>
              </w:rPr>
              <w:t>C-</w:t>
            </w:r>
            <w:r w:rsidRPr="00567372">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46022C">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46022C">
        <w:tc>
          <w:tcPr>
            <w:tcW w:w="3240"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46022C">
            <w:pPr>
              <w:pStyle w:val="TAL"/>
              <w:rPr>
                <w:rFonts w:cs="Arial"/>
                <w:lang w:eastAsia="ja-JP"/>
              </w:rPr>
            </w:pPr>
            <w:r>
              <w:rPr>
                <w:rFonts w:eastAsia="SimSun" w:cs="Arial"/>
                <w:lang w:eastAsia="zh-CN"/>
              </w:rPr>
              <w:t>C-</w:t>
            </w:r>
            <w:r w:rsidRPr="00567372">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46022C">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46022C">
        <w:tc>
          <w:tcPr>
            <w:tcW w:w="3240"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46022C">
            <w:pPr>
              <w:pStyle w:val="TAL"/>
              <w:rPr>
                <w:rFonts w:cs="Arial"/>
                <w:lang w:eastAsia="ja-JP"/>
              </w:rPr>
            </w:pPr>
            <w:r>
              <w:rPr>
                <w:rFonts w:eastAsia="SimSun" w:cs="Arial"/>
                <w:lang w:eastAsia="zh-CN"/>
              </w:rPr>
              <w:t>C-</w:t>
            </w:r>
            <w:r w:rsidRPr="00567372">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CEBA2C7" w14:textId="77777777" w:rsidR="0046022C" w:rsidRPr="00567372" w:rsidRDefault="0046022C" w:rsidP="0046022C">
            <w:pPr>
              <w:pStyle w:val="TAL"/>
              <w:rPr>
                <w:rFonts w:cs="Arial"/>
                <w:lang w:eastAsia="ja-JP"/>
              </w:rPr>
            </w:pPr>
            <w:r w:rsidRPr="00567372">
              <w:rPr>
                <w:rFonts w:cs="Arial"/>
                <w:lang w:eastAsia="ja-JP"/>
              </w:rPr>
              <w:t xml:space="preserve">This IE shall be present if the Measurements to Activate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46022C">
        <w:tc>
          <w:tcPr>
            <w:tcW w:w="3240"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46022C">
            <w:pPr>
              <w:pStyle w:val="TAL"/>
              <w:rPr>
                <w:rFonts w:cs="Arial"/>
                <w:lang w:eastAsia="ja-JP"/>
              </w:rPr>
            </w:pPr>
            <w:r>
              <w:rPr>
                <w:rFonts w:eastAsia="SimSun" w:cs="Arial"/>
                <w:lang w:eastAsia="zh-CN"/>
              </w:rPr>
              <w:t>C-</w:t>
            </w:r>
            <w:r w:rsidRPr="00567372">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51659971" w14:textId="77777777" w:rsidR="0046022C" w:rsidRPr="00567372" w:rsidRDefault="0046022C" w:rsidP="0046022C">
            <w:pPr>
              <w:pStyle w:val="TAL"/>
              <w:rPr>
                <w:rFonts w:cs="Arial"/>
                <w:lang w:eastAsia="ja-JP"/>
              </w:rPr>
            </w:pPr>
            <w:r w:rsidRPr="00567372">
              <w:rPr>
                <w:rFonts w:cs="Arial"/>
                <w:lang w:eastAsia="ja-JP"/>
              </w:rPr>
              <w:t xml:space="preserve">This IE shall be present if the Measurements to Activate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46022C"/>
    <w:p w14:paraId="67E58D4A" w14:textId="77777777" w:rsidR="0046022C" w:rsidRPr="00567372" w:rsidRDefault="0046022C" w:rsidP="009354E2">
      <w:pPr>
        <w:pStyle w:val="Heading4"/>
        <w:rPr>
          <w:noProof/>
          <w:lang w:eastAsia="ja-JP"/>
        </w:rPr>
      </w:pPr>
      <w:bookmarkStart w:id="8124" w:name="_Toc13759635"/>
      <w:bookmarkStart w:id="8125" w:name="_Toc44497785"/>
      <w:bookmarkStart w:id="8126" w:name="_Toc45108172"/>
      <w:bookmarkStart w:id="8127" w:name="_Toc45901792"/>
      <w:bookmarkStart w:id="8128" w:name="_Toc51850873"/>
      <w:bookmarkStart w:id="8129" w:name="_Toc56693877"/>
      <w:bookmarkStart w:id="8130" w:name="_Toc64447421"/>
      <w:bookmarkStart w:id="8131" w:name="_Toc66286915"/>
      <w:bookmarkStart w:id="8132" w:name="_Toc74151610"/>
      <w:bookmarkStart w:id="8133" w:name="_Toc88654083"/>
      <w:bookmarkStart w:id="8134" w:name="_Toc97904439"/>
      <w:bookmarkStart w:id="8135" w:name="_Toc105175480"/>
      <w:bookmarkStart w:id="8136" w:name="_Toc113826510"/>
      <w:bookmarkStart w:id="8137" w:name="_Toc120032636"/>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6C6A32B6" w14:textId="77777777" w:rsidR="0046022C" w:rsidRPr="00567372" w:rsidRDefault="0046022C" w:rsidP="0046022C">
      <w:pPr>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46022C" w:rsidRPr="00567372" w14:paraId="5C303AF8" w14:textId="77777777" w:rsidTr="009354E2">
        <w:tc>
          <w:tcPr>
            <w:tcW w:w="250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46022C">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46022C">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46022C">
            <w:pPr>
              <w:pStyle w:val="TAH"/>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46022C">
            <w:pPr>
              <w:pStyle w:val="TAH"/>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46022C">
            <w:pPr>
              <w:pStyle w:val="TAH"/>
              <w:rPr>
                <w:rFonts w:cs="Arial"/>
                <w:lang w:eastAsia="ja-JP"/>
              </w:rPr>
            </w:pPr>
            <w:r w:rsidRPr="006506CD">
              <w:rPr>
                <w:rFonts w:cs="Arial"/>
                <w:lang w:eastAsia="ja-JP"/>
              </w:rPr>
              <w:t>Semantics description</w:t>
            </w:r>
          </w:p>
        </w:tc>
      </w:tr>
      <w:tr w:rsidR="006D3A27" w:rsidRPr="00567372" w14:paraId="4AAB2F33" w14:textId="77777777" w:rsidTr="009354E2">
        <w:tc>
          <w:tcPr>
            <w:tcW w:w="250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6D3A27">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6D3A27">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6D3A27">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6D3A27">
            <w:pPr>
              <w:pStyle w:val="TAL"/>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6D3A27">
            <w:pPr>
              <w:pStyle w:val="TAL"/>
              <w:rPr>
                <w:rFonts w:cs="Arial"/>
                <w:lang w:eastAsia="ja-JP"/>
              </w:rPr>
            </w:pPr>
          </w:p>
        </w:tc>
      </w:tr>
      <w:tr w:rsidR="006D3A27" w:rsidRPr="00567372" w14:paraId="37931713" w14:textId="77777777" w:rsidTr="009354E2">
        <w:tc>
          <w:tcPr>
            <w:tcW w:w="250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6D3A27">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6D3A27">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6D3A27">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6D3A27">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6D3A27">
            <w:pPr>
              <w:pStyle w:val="TAL"/>
              <w:rPr>
                <w:rFonts w:cs="Arial"/>
                <w:lang w:eastAsia="ja-JP"/>
              </w:rPr>
            </w:pPr>
          </w:p>
        </w:tc>
      </w:tr>
      <w:tr w:rsidR="006D3A27" w:rsidRPr="00567372" w14:paraId="4D271EA7" w14:textId="77777777" w:rsidTr="009354E2">
        <w:tc>
          <w:tcPr>
            <w:tcW w:w="250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6D3A27">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6D3A27">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6D3A27">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6D3A27">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6D3A27">
            <w:pPr>
              <w:pStyle w:val="TAL"/>
              <w:rPr>
                <w:rFonts w:cs="Arial"/>
                <w:bCs/>
                <w:lang w:eastAsia="zh-CN"/>
              </w:rPr>
            </w:pPr>
          </w:p>
        </w:tc>
      </w:tr>
      <w:tr w:rsidR="006D3A27" w:rsidRPr="00567372" w14:paraId="5D2E0F62" w14:textId="77777777" w:rsidTr="009354E2">
        <w:tc>
          <w:tcPr>
            <w:tcW w:w="250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6D3A27">
            <w:pPr>
              <w:pStyle w:val="TAL"/>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6D3A27">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6D3A27">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6D3A27">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6D3A27">
            <w:pPr>
              <w:pStyle w:val="TAL"/>
              <w:rPr>
                <w:rFonts w:cs="Arial"/>
                <w:bCs/>
                <w:lang w:eastAsia="zh-CN"/>
              </w:rPr>
            </w:pPr>
          </w:p>
        </w:tc>
      </w:tr>
      <w:tr w:rsidR="006D3A27" w:rsidRPr="00567372" w14:paraId="354B7FE5" w14:textId="77777777" w:rsidTr="009354E2">
        <w:tc>
          <w:tcPr>
            <w:tcW w:w="250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6D3A27">
            <w:pPr>
              <w:pStyle w:val="TAL"/>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6D3A27">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6D3A27">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6D3A27">
            <w:pPr>
              <w:pStyle w:val="TAL"/>
              <w:rPr>
                <w:rFonts w:cs="Arial"/>
                <w:lang w:eastAsia="ja-JP"/>
              </w:rPr>
            </w:pPr>
            <w:r w:rsidRPr="006506CD">
              <w:rPr>
                <w:rFonts w:cs="Arial"/>
                <w:lang w:eastAsia="ja-JP"/>
              </w:rPr>
              <w:t>9.2.2.</w:t>
            </w:r>
            <w:r>
              <w:rPr>
                <w:rFonts w:cs="Arial"/>
                <w:lang w:eastAsia="ja-JP"/>
              </w:rPr>
              <w:t>8</w:t>
            </w:r>
          </w:p>
        </w:tc>
        <w:tc>
          <w:tcPr>
            <w:tcW w:w="2268"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6D3A27">
            <w:pPr>
              <w:pStyle w:val="TAL"/>
              <w:rPr>
                <w:rFonts w:cs="Arial"/>
                <w:bCs/>
                <w:lang w:eastAsia="zh-CN"/>
              </w:rPr>
            </w:pPr>
          </w:p>
        </w:tc>
      </w:tr>
      <w:tr w:rsidR="006D3A27" w:rsidRPr="00567372" w14:paraId="662BC494" w14:textId="77777777" w:rsidTr="009354E2">
        <w:tc>
          <w:tcPr>
            <w:tcW w:w="250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6D3A27">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6D3A27">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6D3A27">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6D3A27">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6D3A27">
            <w:pPr>
              <w:pStyle w:val="TAL"/>
              <w:rPr>
                <w:rFonts w:cs="Arial"/>
                <w:bCs/>
                <w:lang w:eastAsia="zh-CN"/>
              </w:rPr>
            </w:pPr>
          </w:p>
        </w:tc>
      </w:tr>
      <w:tr w:rsidR="006D3A27" w:rsidRPr="00567372" w14:paraId="08C953F2" w14:textId="77777777" w:rsidTr="009354E2">
        <w:tc>
          <w:tcPr>
            <w:tcW w:w="250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6D3A27">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6D3A27">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6D3A27">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6D3A27">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6D3A27">
            <w:pPr>
              <w:pStyle w:val="TAL"/>
              <w:rPr>
                <w:rFonts w:cs="Arial"/>
                <w:bCs/>
                <w:lang w:eastAsia="zh-CN"/>
              </w:rPr>
            </w:pPr>
          </w:p>
        </w:tc>
      </w:tr>
      <w:tr w:rsidR="006D3A27" w:rsidRPr="00567372" w14:paraId="761E3E47" w14:textId="77777777" w:rsidTr="009354E2">
        <w:tc>
          <w:tcPr>
            <w:tcW w:w="250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6D3A27">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6D3A27">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6D3A27">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6D3A27">
            <w:pPr>
              <w:pStyle w:val="TAL"/>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6D3A27">
            <w:pPr>
              <w:pStyle w:val="TAL"/>
              <w:rPr>
                <w:rFonts w:cs="Arial"/>
                <w:bCs/>
                <w:lang w:eastAsia="zh-CN"/>
              </w:rPr>
            </w:pPr>
            <w:r w:rsidRPr="006506CD">
              <w:rPr>
                <w:rFonts w:cs="Arial"/>
                <w:bCs/>
                <w:lang w:eastAsia="zh-CN"/>
              </w:rPr>
              <w:t>The TAI is derived using the current serving PLMN.</w:t>
            </w:r>
          </w:p>
        </w:tc>
      </w:tr>
      <w:tr w:rsidR="006D3A27" w:rsidRPr="00567372" w14:paraId="568789A9" w14:textId="77777777" w:rsidTr="009354E2">
        <w:tc>
          <w:tcPr>
            <w:tcW w:w="250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6D3A27">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6D3A27">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6D3A27">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6D3A27">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6D3A27">
            <w:pPr>
              <w:pStyle w:val="TAL"/>
              <w:rPr>
                <w:rFonts w:cs="Arial"/>
                <w:bCs/>
                <w:lang w:eastAsia="zh-CN"/>
              </w:rPr>
            </w:pPr>
          </w:p>
        </w:tc>
      </w:tr>
      <w:tr w:rsidR="00C16B12" w:rsidRPr="00567372" w14:paraId="34D3C670" w14:textId="77777777" w:rsidTr="009354E2">
        <w:tc>
          <w:tcPr>
            <w:tcW w:w="250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C16B12">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C16B1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C16B12">
            <w:pPr>
              <w:pStyle w:val="TAL"/>
              <w:rPr>
                <w:rFonts w:cs="Arial"/>
                <w:i/>
                <w:lang w:eastAsia="zh-CN"/>
              </w:rPr>
            </w:pPr>
            <w:r w:rsidRPr="006506CD">
              <w:rPr>
                <w:rFonts w:cs="Arial"/>
                <w:i/>
                <w:lang w:eastAsia="zh-CN"/>
              </w:rPr>
              <w:t>1</w:t>
            </w:r>
          </w:p>
        </w:tc>
        <w:tc>
          <w:tcPr>
            <w:tcW w:w="2410"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C16B12">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C16B12">
            <w:pPr>
              <w:pStyle w:val="TAL"/>
              <w:rPr>
                <w:rFonts w:cs="Arial"/>
                <w:bCs/>
                <w:lang w:eastAsia="zh-CN"/>
              </w:rPr>
            </w:pPr>
          </w:p>
        </w:tc>
      </w:tr>
      <w:tr w:rsidR="00C16B12" w:rsidRPr="00567372" w14:paraId="69A609CC" w14:textId="77777777" w:rsidTr="009354E2">
        <w:tc>
          <w:tcPr>
            <w:tcW w:w="250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C16B12">
            <w:pPr>
              <w:pStyle w:val="TAL"/>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C16B1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C16B12">
            <w:pPr>
              <w:pStyle w:val="TAL"/>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C16B12">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C16B12">
            <w:pPr>
              <w:pStyle w:val="TAL"/>
              <w:rPr>
                <w:rFonts w:cs="Arial"/>
                <w:bCs/>
                <w:lang w:eastAsia="zh-CN"/>
              </w:rPr>
            </w:pPr>
          </w:p>
        </w:tc>
      </w:tr>
      <w:tr w:rsidR="00C16B12" w:rsidRPr="00567372" w14:paraId="2CAC8845" w14:textId="77777777" w:rsidTr="009354E2">
        <w:tc>
          <w:tcPr>
            <w:tcW w:w="250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C16B12">
            <w:pPr>
              <w:pStyle w:val="TAL"/>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C16B12">
            <w:pPr>
              <w:pStyle w:val="TAL"/>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C16B1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C16B12">
            <w:pPr>
              <w:pStyle w:val="TAL"/>
              <w:rPr>
                <w:rFonts w:cs="Arial"/>
                <w:lang w:eastAsia="zh-CN"/>
              </w:rPr>
            </w:pPr>
            <w:r w:rsidRPr="00996603">
              <w:rPr>
                <w:lang w:eastAsia="ja-JP"/>
              </w:rPr>
              <w:t>9.2.2.</w:t>
            </w:r>
            <w:r>
              <w:rPr>
                <w:lang w:eastAsia="ja-JP"/>
              </w:rPr>
              <w:t>4</w:t>
            </w:r>
          </w:p>
        </w:tc>
        <w:tc>
          <w:tcPr>
            <w:tcW w:w="2268"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C16B12">
            <w:pPr>
              <w:pStyle w:val="TAL"/>
              <w:rPr>
                <w:rFonts w:cs="Arial"/>
                <w:bCs/>
                <w:lang w:eastAsia="zh-CN"/>
              </w:rPr>
            </w:pPr>
          </w:p>
        </w:tc>
      </w:tr>
      <w:tr w:rsidR="00C16B12" w:rsidRPr="00567372" w14:paraId="75C15A2D" w14:textId="77777777" w:rsidTr="009354E2">
        <w:tc>
          <w:tcPr>
            <w:tcW w:w="250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C16B12">
            <w:pPr>
              <w:pStyle w:val="TAL"/>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C16B12">
            <w:pPr>
              <w:pStyle w:val="TAL"/>
              <w:rPr>
                <w:rFonts w:cs="Arial"/>
                <w:lang w:eastAsia="zh-CN"/>
              </w:rPr>
            </w:pPr>
            <w:r w:rsidRPr="001D2E49">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C16B1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C16B12">
            <w:pPr>
              <w:pStyle w:val="TAL"/>
              <w:rPr>
                <w:rFonts w:cs="Arial"/>
                <w:lang w:eastAsia="zh-CN"/>
              </w:rPr>
            </w:pPr>
            <w:r w:rsidRPr="00996603">
              <w:rPr>
                <w:lang w:eastAsia="ja-JP"/>
              </w:rPr>
              <w:t>9.2.2.5</w:t>
            </w:r>
          </w:p>
        </w:tc>
        <w:tc>
          <w:tcPr>
            <w:tcW w:w="2268"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C16B12">
            <w:pPr>
              <w:pStyle w:val="TAL"/>
              <w:rPr>
                <w:rFonts w:cs="Arial"/>
                <w:bCs/>
                <w:lang w:eastAsia="zh-CN"/>
              </w:rPr>
            </w:pPr>
          </w:p>
        </w:tc>
      </w:tr>
      <w:tr w:rsidR="00C16B12" w:rsidRPr="00567372" w14:paraId="1B633F25" w14:textId="77777777" w:rsidTr="009354E2">
        <w:tc>
          <w:tcPr>
            <w:tcW w:w="250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C16B12">
            <w:pPr>
              <w:pStyle w:val="TAL"/>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C16B1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C16B1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C16B12">
            <w:pPr>
              <w:pStyle w:val="TAL"/>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C16B12">
            <w:pPr>
              <w:pStyle w:val="TAL"/>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9354E2">
        <w:tc>
          <w:tcPr>
            <w:tcW w:w="250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C16B12">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C16B1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C16B1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C16B12">
            <w:pPr>
              <w:pStyle w:val="TAL"/>
              <w:rPr>
                <w:rFonts w:cs="Arial"/>
                <w:lang w:eastAsia="zh-CN"/>
              </w:rPr>
            </w:pPr>
            <w:r w:rsidRPr="006506CD">
              <w:rPr>
                <w:rFonts w:cs="Arial"/>
                <w:lang w:eastAsia="zh-CN"/>
              </w:rPr>
              <w:t>MDT PLMN List</w:t>
            </w:r>
          </w:p>
          <w:p w14:paraId="77E32FEB" w14:textId="77777777" w:rsidR="00C16B12" w:rsidRPr="006506CD" w:rsidRDefault="00C16B12" w:rsidP="00C16B12">
            <w:pPr>
              <w:pStyle w:val="TAL"/>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C16B12">
            <w:pPr>
              <w:pStyle w:val="TAL"/>
              <w:rPr>
                <w:rFonts w:cs="Arial"/>
                <w:lang w:eastAsia="zh-CN"/>
              </w:rPr>
            </w:pPr>
          </w:p>
        </w:tc>
      </w:tr>
    </w:tbl>
    <w:p w14:paraId="59BA7ADF" w14:textId="77777777" w:rsidR="0046022C" w:rsidRPr="00567372" w:rsidRDefault="0046022C" w:rsidP="0046022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46022C">
        <w:tc>
          <w:tcPr>
            <w:tcW w:w="3686" w:type="dxa"/>
          </w:tcPr>
          <w:p w14:paraId="6208A815" w14:textId="77777777" w:rsidR="0046022C" w:rsidRPr="00567372" w:rsidRDefault="0046022C" w:rsidP="0046022C">
            <w:pPr>
              <w:pStyle w:val="TAH"/>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46022C">
            <w:pPr>
              <w:pStyle w:val="TAH"/>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46022C">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46022C">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46022C">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46022C">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46022C"/>
    <w:p w14:paraId="1276ABBC" w14:textId="77777777" w:rsidR="0046022C" w:rsidRPr="009354E2" w:rsidRDefault="0046022C" w:rsidP="009354E2">
      <w:pPr>
        <w:pStyle w:val="Heading4"/>
        <w:rPr>
          <w:noProof/>
          <w:lang w:eastAsia="ja-JP"/>
        </w:rPr>
      </w:pPr>
      <w:bookmarkStart w:id="8138" w:name="_Hlk44449549"/>
      <w:bookmarkStart w:id="8139" w:name="_Toc44497786"/>
      <w:bookmarkStart w:id="8140" w:name="_Toc45108173"/>
      <w:bookmarkStart w:id="8141" w:name="_Toc45901793"/>
      <w:bookmarkStart w:id="8142" w:name="_Toc51850874"/>
      <w:bookmarkStart w:id="8143" w:name="_Toc56693878"/>
      <w:bookmarkStart w:id="8144" w:name="_Toc64447422"/>
      <w:bookmarkStart w:id="8145" w:name="_Toc66286916"/>
      <w:bookmarkStart w:id="8146" w:name="_Toc74151611"/>
      <w:bookmarkStart w:id="8147" w:name="_Toc88654084"/>
      <w:bookmarkStart w:id="8148" w:name="_Toc97904440"/>
      <w:bookmarkStart w:id="8149" w:name="_Toc105175481"/>
      <w:bookmarkStart w:id="8150" w:name="_Toc113826511"/>
      <w:bookmarkStart w:id="8151" w:name="_Toc120032637"/>
      <w:r w:rsidRPr="009354E2">
        <w:rPr>
          <w:noProof/>
          <w:lang w:eastAsia="ja-JP"/>
        </w:rPr>
        <w:t>9.2.3.</w:t>
      </w:r>
      <w:bookmarkEnd w:id="8138"/>
      <w:r>
        <w:rPr>
          <w:noProof/>
          <w:lang w:eastAsia="ja-JP"/>
        </w:rPr>
        <w:t>128</w:t>
      </w:r>
      <w:r w:rsidRPr="009354E2">
        <w:rPr>
          <w:noProof/>
          <w:lang w:eastAsia="ja-JP"/>
        </w:rPr>
        <w:tab/>
        <w:t>M1 Configuration</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6DA70DC1" w14:textId="77777777" w:rsidR="0046022C" w:rsidRPr="008C2671" w:rsidRDefault="0046022C" w:rsidP="0046022C">
      <w:pPr>
        <w:rPr>
          <w:rFonts w:eastAsia="SimSun"/>
        </w:rPr>
      </w:pPr>
      <w:r w:rsidRPr="008C2671">
        <w:rPr>
          <w:rFonts w:eastAsia="SimSun"/>
        </w:rPr>
        <w:t>This IE defines the parameters for M1 measurement collection.</w:t>
      </w:r>
    </w:p>
    <w:tbl>
      <w:tblPr>
        <w:tblW w:w="1042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0"/>
        <w:gridCol w:w="1077"/>
        <w:gridCol w:w="1192"/>
        <w:gridCol w:w="1277"/>
        <w:gridCol w:w="2411"/>
        <w:gridCol w:w="1135"/>
        <w:gridCol w:w="1135"/>
        <w:tblGridChange w:id="8152">
          <w:tblGrid>
            <w:gridCol w:w="2200"/>
            <w:gridCol w:w="1077"/>
            <w:gridCol w:w="1192"/>
            <w:gridCol w:w="1277"/>
            <w:gridCol w:w="2411"/>
            <w:gridCol w:w="1135"/>
            <w:gridCol w:w="1135"/>
          </w:tblGrid>
        </w:tblGridChange>
      </w:tblGrid>
      <w:tr w:rsidR="00544880" w:rsidRPr="008C2671" w14:paraId="569B16D2"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544880">
            <w:pPr>
              <w:pStyle w:val="TAH"/>
              <w:rPr>
                <w:rFonts w:eastAsia="SimSun"/>
                <w:lang w:eastAsia="ja-JP"/>
              </w:rPr>
            </w:pPr>
            <w:r w:rsidRPr="006506CD">
              <w:rPr>
                <w:rFonts w:eastAsia="SimSun"/>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544880">
            <w:pPr>
              <w:pStyle w:val="TAH"/>
              <w:rPr>
                <w:rFonts w:eastAsia="SimSun"/>
                <w:lang w:eastAsia="ja-JP"/>
              </w:rPr>
            </w:pPr>
            <w:r w:rsidRPr="008C2671">
              <w:rPr>
                <w:rFonts w:eastAsia="SimSun"/>
                <w:lang w:eastAsia="ja-JP"/>
              </w:rPr>
              <w:t>Presence</w:t>
            </w:r>
          </w:p>
        </w:tc>
        <w:tc>
          <w:tcPr>
            <w:tcW w:w="1192"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544880">
            <w:pPr>
              <w:pStyle w:val="TAH"/>
              <w:rPr>
                <w:rFonts w:eastAsia="SimSun"/>
                <w:lang w:eastAsia="ja-JP"/>
              </w:rPr>
            </w:pPr>
            <w:r w:rsidRPr="008C2671">
              <w:rPr>
                <w:rFonts w:eastAsia="SimSun"/>
                <w:lang w:eastAsia="ja-JP"/>
              </w:rPr>
              <w:t>Range</w:t>
            </w:r>
          </w:p>
        </w:tc>
        <w:tc>
          <w:tcPr>
            <w:tcW w:w="1277"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544880">
            <w:pPr>
              <w:pStyle w:val="TAH"/>
              <w:rPr>
                <w:rFonts w:eastAsia="SimSun"/>
                <w:lang w:eastAsia="ja-JP"/>
              </w:rPr>
            </w:pPr>
            <w:r w:rsidRPr="008C2671">
              <w:rPr>
                <w:rFonts w:eastAsia="SimSun"/>
                <w:lang w:eastAsia="ja-JP"/>
              </w:rPr>
              <w:t>IE type and reference</w:t>
            </w:r>
          </w:p>
        </w:tc>
        <w:tc>
          <w:tcPr>
            <w:tcW w:w="2411"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544880">
            <w:pPr>
              <w:pStyle w:val="TAH"/>
              <w:rPr>
                <w:rFonts w:eastAsia="SimSun"/>
                <w:lang w:eastAsia="ja-JP"/>
              </w:rPr>
            </w:pPr>
            <w:r w:rsidRPr="008C2671">
              <w:rPr>
                <w:rFonts w:eastAsia="SimSun"/>
                <w:lang w:eastAsia="ja-JP"/>
              </w:rPr>
              <w:t>Semantics description</w:t>
            </w:r>
          </w:p>
        </w:tc>
        <w:tc>
          <w:tcPr>
            <w:tcW w:w="1135"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544880">
            <w:pPr>
              <w:pStyle w:val="TAH"/>
              <w:rPr>
                <w:rFonts w:eastAsia="SimSun"/>
                <w:lang w:eastAsia="ja-JP"/>
              </w:rPr>
            </w:pPr>
            <w:r>
              <w:rPr>
                <w:rFonts w:cs="Arial"/>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544880">
            <w:pPr>
              <w:pStyle w:val="TAH"/>
              <w:rPr>
                <w:rFonts w:eastAsia="SimSun"/>
                <w:lang w:eastAsia="ja-JP"/>
              </w:rPr>
            </w:pPr>
            <w:r>
              <w:rPr>
                <w:rFonts w:cs="Arial"/>
                <w:lang w:eastAsia="ja-JP"/>
              </w:rPr>
              <w:t>Assigned Criticality</w:t>
            </w:r>
          </w:p>
        </w:tc>
      </w:tr>
      <w:tr w:rsidR="00544880" w:rsidRPr="008C2671" w14:paraId="003E522B"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544880">
            <w:pPr>
              <w:pStyle w:val="TAL"/>
              <w:rPr>
                <w:rFonts w:eastAsia="SimSun"/>
                <w:lang w:eastAsia="ja-JP"/>
              </w:rPr>
            </w:pPr>
            <w:r w:rsidRPr="006506CD">
              <w:rPr>
                <w:rFonts w:eastAsia="SimSun"/>
                <w:lang w:eastAsia="ja-JP"/>
              </w:rPr>
              <w:t>M1 Reporting Trigger</w:t>
            </w:r>
          </w:p>
        </w:tc>
        <w:tc>
          <w:tcPr>
            <w:tcW w:w="1077"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544880">
            <w:pPr>
              <w:pStyle w:val="TAL"/>
              <w:rPr>
                <w:rFonts w:eastAsia="SimSun"/>
                <w:lang w:eastAsia="zh-CN"/>
              </w:rPr>
            </w:pPr>
            <w:r w:rsidRPr="008C2671">
              <w:rPr>
                <w:rFonts w:eastAsia="SimSun"/>
                <w:lang w:eastAsia="ja-JP"/>
              </w:rPr>
              <w:t>M</w:t>
            </w:r>
          </w:p>
        </w:tc>
        <w:tc>
          <w:tcPr>
            <w:tcW w:w="1192"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544880">
            <w:pPr>
              <w:pStyle w:val="TAL"/>
              <w:rPr>
                <w:rFonts w:eastAsia="SimSun"/>
                <w:bCs/>
                <w:lang w:eastAsia="ja-JP"/>
              </w:rPr>
            </w:pPr>
          </w:p>
        </w:tc>
        <w:tc>
          <w:tcPr>
            <w:tcW w:w="1277"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544880">
            <w:pPr>
              <w:pStyle w:val="TAL"/>
              <w:rPr>
                <w:rFonts w:eastAsia="SimSun"/>
                <w:lang w:eastAsia="ja-JP"/>
              </w:rPr>
            </w:pPr>
            <w:r w:rsidRPr="008C2671">
              <w:rPr>
                <w:rFonts w:eastAsia="SimSun"/>
                <w:lang w:eastAsia="zh-CN"/>
              </w:rPr>
              <w:t>ENUMERATED (periodic, A2event-triggered, A2event-triggered periodic, …)</w:t>
            </w:r>
          </w:p>
        </w:tc>
        <w:tc>
          <w:tcPr>
            <w:tcW w:w="2411"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544880">
            <w:pPr>
              <w:pStyle w:val="TAL"/>
              <w:rPr>
                <w:rFonts w:eastAsia="SimSun"/>
                <w:lang w:eastAsia="ja-JP"/>
              </w:rPr>
            </w:pPr>
          </w:p>
        </w:tc>
        <w:tc>
          <w:tcPr>
            <w:tcW w:w="1135"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195317">
            <w:pPr>
              <w:pStyle w:val="TAC"/>
              <w:rPr>
                <w:rFonts w:eastAsia="SimSun"/>
                <w:lang w:eastAsia="ja-JP"/>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195317">
            <w:pPr>
              <w:pStyle w:val="TAC"/>
              <w:rPr>
                <w:rFonts w:eastAsia="SimSun"/>
                <w:lang w:eastAsia="ja-JP"/>
              </w:rPr>
            </w:pPr>
          </w:p>
        </w:tc>
      </w:tr>
      <w:tr w:rsidR="00544880" w:rsidRPr="008C2671" w14:paraId="0D9BC57C"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544880">
            <w:pPr>
              <w:pStyle w:val="TAL"/>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77"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544880">
            <w:pPr>
              <w:pStyle w:val="TAL"/>
              <w:rPr>
                <w:rFonts w:eastAsia="SimSun"/>
                <w:lang w:eastAsia="ja-JP"/>
              </w:rPr>
            </w:pPr>
            <w:r w:rsidRPr="008C2671">
              <w:rPr>
                <w:rFonts w:eastAsia="SimSun"/>
                <w:lang w:eastAsia="zh-CN"/>
              </w:rPr>
              <w:t>C-ifM1A2trigger</w:t>
            </w:r>
          </w:p>
        </w:tc>
        <w:tc>
          <w:tcPr>
            <w:tcW w:w="1192"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544880">
            <w:pPr>
              <w:pStyle w:val="TAL"/>
              <w:rPr>
                <w:rFonts w:eastAsia="SimSun"/>
                <w:bCs/>
                <w:lang w:eastAsia="ja-JP"/>
              </w:rPr>
            </w:pPr>
          </w:p>
        </w:tc>
        <w:tc>
          <w:tcPr>
            <w:tcW w:w="1277"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544880">
            <w:pPr>
              <w:pStyle w:val="TAL"/>
              <w:rPr>
                <w:rFonts w:eastAsia="SimSun"/>
                <w:lang w:eastAsia="ja-JP"/>
              </w:rPr>
            </w:pPr>
          </w:p>
        </w:tc>
        <w:tc>
          <w:tcPr>
            <w:tcW w:w="2411"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544880">
            <w:pPr>
              <w:pStyle w:val="TAL"/>
              <w:rPr>
                <w:rFonts w:eastAsia="SimSun"/>
                <w:lang w:eastAsia="ja-JP"/>
              </w:rPr>
            </w:pPr>
            <w:r w:rsidRPr="008C2671">
              <w:rPr>
                <w:rFonts w:eastAsia="SimSun"/>
                <w:lang w:eastAsia="ja-JP"/>
              </w:rPr>
              <w:t>Included in case of event-triggered or event-triggered periodic reporting for measurement M1.</w:t>
            </w:r>
          </w:p>
        </w:tc>
        <w:tc>
          <w:tcPr>
            <w:tcW w:w="1135"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195317">
            <w:pPr>
              <w:pStyle w:val="TAC"/>
              <w:rPr>
                <w:rFonts w:eastAsia="SimSun"/>
                <w:lang w:eastAsia="ja-JP"/>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195317">
            <w:pPr>
              <w:pStyle w:val="TAC"/>
              <w:rPr>
                <w:rFonts w:eastAsia="SimSun"/>
                <w:lang w:eastAsia="ja-JP"/>
              </w:rPr>
            </w:pPr>
          </w:p>
        </w:tc>
      </w:tr>
      <w:tr w:rsidR="00544880" w:rsidRPr="008C2671" w14:paraId="5914494B"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544880">
            <w:pPr>
              <w:pStyle w:val="TAL"/>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77"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544880">
            <w:pPr>
              <w:pStyle w:val="TAL"/>
              <w:rPr>
                <w:rFonts w:eastAsia="SimSun"/>
                <w:lang w:eastAsia="ja-JP"/>
              </w:rPr>
            </w:pPr>
            <w:r w:rsidRPr="008C2671">
              <w:rPr>
                <w:rFonts w:eastAsia="SimSun"/>
                <w:lang w:eastAsia="zh-CN"/>
              </w:rPr>
              <w:t>M</w:t>
            </w:r>
          </w:p>
        </w:tc>
        <w:tc>
          <w:tcPr>
            <w:tcW w:w="1192"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544880">
            <w:pPr>
              <w:pStyle w:val="TAL"/>
              <w:rPr>
                <w:rFonts w:eastAsia="SimSun"/>
                <w:lang w:eastAsia="ja-JP"/>
              </w:rPr>
            </w:pPr>
          </w:p>
        </w:tc>
        <w:tc>
          <w:tcPr>
            <w:tcW w:w="2411"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544880">
            <w:pPr>
              <w:pStyle w:val="TAL"/>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195317">
            <w:pPr>
              <w:pStyle w:val="TAC"/>
              <w:rPr>
                <w:rFonts w:eastAsia="SimSun"/>
                <w:bCs/>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195317">
            <w:pPr>
              <w:pStyle w:val="TAC"/>
              <w:rPr>
                <w:rFonts w:eastAsia="SimSun"/>
                <w:bCs/>
                <w:lang w:eastAsia="zh-CN"/>
              </w:rPr>
            </w:pPr>
          </w:p>
        </w:tc>
      </w:tr>
      <w:tr w:rsidR="00544880" w:rsidRPr="008C2671" w14:paraId="6EFFB586"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544880">
            <w:pPr>
              <w:pStyle w:val="TAL"/>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77"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544880">
            <w:pPr>
              <w:pStyle w:val="TAL"/>
              <w:rPr>
                <w:rFonts w:eastAsia="SimSun"/>
                <w:lang w:eastAsia="ja-JP"/>
              </w:rPr>
            </w:pPr>
          </w:p>
        </w:tc>
        <w:tc>
          <w:tcPr>
            <w:tcW w:w="1192"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544880">
            <w:pPr>
              <w:pStyle w:val="TAL"/>
              <w:rPr>
                <w:rFonts w:eastAsia="SimSun"/>
                <w:lang w:eastAsia="ja-JP"/>
              </w:rPr>
            </w:pPr>
          </w:p>
        </w:tc>
        <w:tc>
          <w:tcPr>
            <w:tcW w:w="1277"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544880">
            <w:pPr>
              <w:pStyle w:val="TAL"/>
              <w:rPr>
                <w:rFonts w:eastAsia="SimSun"/>
                <w:lang w:eastAsia="ja-JP"/>
              </w:rPr>
            </w:pPr>
          </w:p>
        </w:tc>
        <w:tc>
          <w:tcPr>
            <w:tcW w:w="2411"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544880">
            <w:pPr>
              <w:pStyle w:val="TAL"/>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195317">
            <w:pPr>
              <w:pStyle w:val="TAC"/>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195317">
            <w:pPr>
              <w:pStyle w:val="TAC"/>
              <w:rPr>
                <w:rFonts w:eastAsia="SimSun"/>
                <w:bCs/>
                <w:lang w:eastAsia="zh-CN"/>
              </w:rPr>
            </w:pPr>
          </w:p>
        </w:tc>
      </w:tr>
      <w:tr w:rsidR="00544880" w:rsidRPr="008C2671" w14:paraId="51E4AB3E"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544880">
            <w:pPr>
              <w:pStyle w:val="TAL"/>
              <w:ind w:left="340"/>
              <w:rPr>
                <w:rFonts w:eastAsia="SimSun"/>
                <w:iCs/>
                <w:lang w:eastAsia="ja-JP"/>
              </w:rPr>
            </w:pPr>
            <w:r w:rsidRPr="006506CD">
              <w:rPr>
                <w:rFonts w:eastAsia="SimSun"/>
                <w:lang w:eastAsia="ja-JP"/>
              </w:rPr>
              <w:t>&gt;&gt;&gt;Threshold RSRP</w:t>
            </w:r>
          </w:p>
        </w:tc>
        <w:tc>
          <w:tcPr>
            <w:tcW w:w="1077"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544880">
            <w:pPr>
              <w:pStyle w:val="TAL"/>
              <w:rPr>
                <w:rFonts w:eastAsia="SimSun"/>
                <w:lang w:eastAsia="ja-JP"/>
              </w:rPr>
            </w:pPr>
            <w:r w:rsidRPr="008C2671">
              <w:rPr>
                <w:rFonts w:eastAsia="SimSun"/>
                <w:lang w:eastAsia="zh-CN"/>
              </w:rPr>
              <w:t>M</w:t>
            </w:r>
          </w:p>
        </w:tc>
        <w:tc>
          <w:tcPr>
            <w:tcW w:w="1192"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544880">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2411"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544880">
            <w:pPr>
              <w:pStyle w:val="TAL"/>
              <w:rPr>
                <w:rFonts w:eastAsia="SimSun"/>
                <w:bCs/>
                <w:lang w:eastAsia="zh-CN"/>
              </w:rPr>
            </w:pPr>
            <w:r w:rsidRPr="008C2671">
              <w:rPr>
                <w:rFonts w:eastAsia="SimSun"/>
                <w:lang w:eastAsia="zh-CN"/>
              </w:rPr>
              <w:t>This IE is defined in TS 38.331 [18].</w:t>
            </w:r>
          </w:p>
        </w:tc>
        <w:tc>
          <w:tcPr>
            <w:tcW w:w="1135"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195317">
            <w:pPr>
              <w:pStyle w:val="TAC"/>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195317">
            <w:pPr>
              <w:pStyle w:val="TAC"/>
              <w:rPr>
                <w:rFonts w:eastAsia="SimSun"/>
                <w:lang w:eastAsia="zh-CN"/>
              </w:rPr>
            </w:pPr>
          </w:p>
        </w:tc>
      </w:tr>
      <w:tr w:rsidR="00544880" w:rsidRPr="008C2671" w14:paraId="0CF39609"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544880">
            <w:pPr>
              <w:pStyle w:val="TAL"/>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77"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544880">
            <w:pPr>
              <w:pStyle w:val="TAL"/>
              <w:rPr>
                <w:rFonts w:eastAsia="SimSun"/>
                <w:lang w:eastAsia="ja-JP"/>
              </w:rPr>
            </w:pPr>
          </w:p>
        </w:tc>
        <w:tc>
          <w:tcPr>
            <w:tcW w:w="1192"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544880">
            <w:pPr>
              <w:pStyle w:val="TAL"/>
              <w:rPr>
                <w:rFonts w:eastAsia="SimSun"/>
                <w:lang w:eastAsia="ja-JP"/>
              </w:rPr>
            </w:pPr>
          </w:p>
        </w:tc>
        <w:tc>
          <w:tcPr>
            <w:tcW w:w="2411"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544880">
            <w:pPr>
              <w:pStyle w:val="TAL"/>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195317">
            <w:pPr>
              <w:pStyle w:val="TAC"/>
              <w:rPr>
                <w:rFonts w:eastAsia="SimSun"/>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195317">
            <w:pPr>
              <w:pStyle w:val="TAC"/>
              <w:rPr>
                <w:rFonts w:eastAsia="SimSun"/>
                <w:bCs/>
                <w:lang w:eastAsia="zh-CN"/>
              </w:rPr>
            </w:pPr>
          </w:p>
        </w:tc>
      </w:tr>
      <w:tr w:rsidR="00544880" w:rsidRPr="008C2671" w14:paraId="7053B258"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544880">
            <w:pPr>
              <w:pStyle w:val="TAL"/>
              <w:ind w:left="340"/>
              <w:rPr>
                <w:rFonts w:eastAsia="SimSun"/>
                <w:iCs/>
                <w:lang w:eastAsia="zh-CN"/>
              </w:rPr>
            </w:pPr>
            <w:r w:rsidRPr="006506CD">
              <w:rPr>
                <w:rFonts w:eastAsia="SimSun"/>
                <w:bCs/>
                <w:szCs w:val="18"/>
                <w:lang w:eastAsia="zh-CN"/>
              </w:rPr>
              <w:t>&gt;&gt;&gt;Threshold RSRQ</w:t>
            </w:r>
          </w:p>
        </w:tc>
        <w:tc>
          <w:tcPr>
            <w:tcW w:w="1077"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544880">
            <w:pPr>
              <w:pStyle w:val="TAL"/>
              <w:rPr>
                <w:rFonts w:eastAsia="SimSun"/>
                <w:lang w:eastAsia="ja-JP"/>
              </w:rPr>
            </w:pPr>
            <w:r w:rsidRPr="008C2671">
              <w:rPr>
                <w:rFonts w:eastAsia="SimSun"/>
                <w:lang w:eastAsia="zh-CN"/>
              </w:rPr>
              <w:t>M</w:t>
            </w:r>
          </w:p>
        </w:tc>
        <w:tc>
          <w:tcPr>
            <w:tcW w:w="1192"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544880">
            <w:pPr>
              <w:pStyle w:val="TAL"/>
              <w:rPr>
                <w:rFonts w:eastAsia="SimSun"/>
                <w:lang w:eastAsia="ja-JP"/>
              </w:rPr>
            </w:pPr>
          </w:p>
        </w:tc>
        <w:tc>
          <w:tcPr>
            <w:tcW w:w="1277"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544880">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2411"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544880">
            <w:pPr>
              <w:pStyle w:val="TAL"/>
              <w:rPr>
                <w:rFonts w:eastAsia="SimSun"/>
                <w:bCs/>
                <w:lang w:eastAsia="zh-CN"/>
              </w:rPr>
            </w:pPr>
            <w:r w:rsidRPr="008C2671">
              <w:rPr>
                <w:rFonts w:eastAsia="SimSun"/>
                <w:lang w:eastAsia="zh-CN"/>
              </w:rPr>
              <w:t>This IE is defined in TS 38.331 [18].</w:t>
            </w:r>
          </w:p>
        </w:tc>
        <w:tc>
          <w:tcPr>
            <w:tcW w:w="1135"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195317">
            <w:pPr>
              <w:pStyle w:val="TAC"/>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195317">
            <w:pPr>
              <w:pStyle w:val="TAC"/>
              <w:rPr>
                <w:rFonts w:eastAsia="SimSun"/>
                <w:lang w:eastAsia="zh-CN"/>
              </w:rPr>
            </w:pPr>
          </w:p>
        </w:tc>
      </w:tr>
      <w:tr w:rsidR="00544880" w:rsidRPr="008C2671" w14:paraId="5C9FB158"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544880">
            <w:pPr>
              <w:pStyle w:val="TAL"/>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77"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544880">
            <w:pPr>
              <w:pStyle w:val="TAL"/>
              <w:rPr>
                <w:rFonts w:eastAsia="SimSun"/>
                <w:iCs/>
                <w:lang w:eastAsia="ja-JP"/>
              </w:rPr>
            </w:pPr>
          </w:p>
        </w:tc>
        <w:tc>
          <w:tcPr>
            <w:tcW w:w="1192"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544880">
            <w:pPr>
              <w:pStyle w:val="TAL"/>
              <w:rPr>
                <w:rFonts w:eastAsia="SimSun"/>
                <w:i/>
                <w:lang w:eastAsia="zh-CN"/>
              </w:rPr>
            </w:pPr>
          </w:p>
        </w:tc>
        <w:tc>
          <w:tcPr>
            <w:tcW w:w="2411"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544880">
            <w:pPr>
              <w:pStyle w:val="TAL"/>
              <w:rPr>
                <w:rFonts w:ascii="CG Times (WN)" w:hAnsi="CG Times (WN)"/>
                <w:lang w:val="en-US" w:eastAsia="zh-CN"/>
              </w:rPr>
            </w:pPr>
          </w:p>
        </w:tc>
        <w:tc>
          <w:tcPr>
            <w:tcW w:w="1135"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195317">
            <w:pPr>
              <w:pStyle w:val="TAC"/>
              <w:rPr>
                <w:rFonts w:ascii="CG Times (WN)" w:hAnsi="CG Times (WN)"/>
                <w:lang w:val="en-US" w:eastAsia="zh-CN"/>
              </w:rPr>
            </w:pPr>
          </w:p>
        </w:tc>
        <w:tc>
          <w:tcPr>
            <w:tcW w:w="1135"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195317">
            <w:pPr>
              <w:pStyle w:val="TAC"/>
              <w:rPr>
                <w:rFonts w:ascii="CG Times (WN)" w:hAnsi="CG Times (WN)"/>
                <w:lang w:val="en-US" w:eastAsia="zh-CN"/>
              </w:rPr>
            </w:pPr>
          </w:p>
        </w:tc>
      </w:tr>
      <w:tr w:rsidR="00544880" w:rsidRPr="008C2671" w14:paraId="1B5273F6"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544880">
            <w:pPr>
              <w:pStyle w:val="TAL"/>
              <w:ind w:left="340"/>
              <w:rPr>
                <w:rFonts w:eastAsia="SimSun"/>
                <w:lang w:eastAsia="zh-CN"/>
              </w:rPr>
            </w:pPr>
            <w:r w:rsidRPr="006506CD">
              <w:rPr>
                <w:rFonts w:eastAsia="SimSun"/>
                <w:bCs/>
                <w:szCs w:val="18"/>
                <w:lang w:eastAsia="zh-CN"/>
              </w:rPr>
              <w:t>&gt;&gt;&gt;Threshold SINR</w:t>
            </w:r>
          </w:p>
        </w:tc>
        <w:tc>
          <w:tcPr>
            <w:tcW w:w="1077"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544880">
            <w:pPr>
              <w:pStyle w:val="TAL"/>
              <w:rPr>
                <w:rFonts w:eastAsia="SimSun"/>
                <w:lang w:eastAsia="zh-CN"/>
              </w:rPr>
            </w:pPr>
            <w:r w:rsidRPr="008C2671">
              <w:rPr>
                <w:rFonts w:eastAsia="SimSun"/>
                <w:lang w:eastAsia="zh-CN"/>
              </w:rPr>
              <w:t>M</w:t>
            </w:r>
          </w:p>
        </w:tc>
        <w:tc>
          <w:tcPr>
            <w:tcW w:w="1192"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544880">
            <w:pPr>
              <w:pStyle w:val="TAL"/>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2411"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544880">
            <w:pPr>
              <w:pStyle w:val="TAL"/>
              <w:rPr>
                <w:rFonts w:eastAsia="SimSun"/>
                <w:bCs/>
                <w:lang w:eastAsia="zh-CN"/>
              </w:rPr>
            </w:pPr>
            <w:r w:rsidRPr="008C2671">
              <w:rPr>
                <w:rFonts w:eastAsia="SimSun"/>
                <w:lang w:eastAsia="zh-CN"/>
              </w:rPr>
              <w:t>This IE is defined in TS 38.331 [18].</w:t>
            </w:r>
          </w:p>
        </w:tc>
        <w:tc>
          <w:tcPr>
            <w:tcW w:w="1135"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195317">
            <w:pPr>
              <w:pStyle w:val="TAC"/>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195317">
            <w:pPr>
              <w:pStyle w:val="TAC"/>
              <w:rPr>
                <w:rFonts w:eastAsia="SimSun"/>
                <w:lang w:eastAsia="zh-CN"/>
              </w:rPr>
            </w:pPr>
          </w:p>
        </w:tc>
      </w:tr>
      <w:tr w:rsidR="00544880" w:rsidRPr="008C2671" w14:paraId="3AC90DCD"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544880">
            <w:pPr>
              <w:pStyle w:val="TAL"/>
              <w:rPr>
                <w:rFonts w:eastAsia="SimSun"/>
                <w:lang w:eastAsia="ja-JP"/>
              </w:rPr>
            </w:pPr>
            <w:r w:rsidRPr="00407E71">
              <w:rPr>
                <w:rFonts w:eastAsia="SimSun"/>
                <w:b/>
                <w:bCs/>
                <w:lang w:eastAsia="ja-JP"/>
              </w:rPr>
              <w:t>M1 Periodic reporting</w:t>
            </w:r>
          </w:p>
        </w:tc>
        <w:tc>
          <w:tcPr>
            <w:tcW w:w="1077"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544880">
            <w:pPr>
              <w:pStyle w:val="TAL"/>
              <w:rPr>
                <w:rFonts w:eastAsia="SimSun"/>
                <w:lang w:eastAsia="zh-CN"/>
              </w:rPr>
            </w:pPr>
            <w:r w:rsidRPr="008C2671">
              <w:rPr>
                <w:rFonts w:eastAsia="SimSun"/>
                <w:lang w:eastAsia="zh-CN"/>
              </w:rPr>
              <w:t>C-ifperiodicMDT</w:t>
            </w:r>
          </w:p>
        </w:tc>
        <w:tc>
          <w:tcPr>
            <w:tcW w:w="1192"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544880">
            <w:pPr>
              <w:pStyle w:val="TAL"/>
              <w:rPr>
                <w:rFonts w:eastAsia="SimSun"/>
                <w:lang w:eastAsia="zh-CN"/>
              </w:rPr>
            </w:pPr>
          </w:p>
        </w:tc>
        <w:tc>
          <w:tcPr>
            <w:tcW w:w="2411"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544880">
            <w:pPr>
              <w:pStyle w:val="TAL"/>
              <w:rPr>
                <w:rFonts w:eastAsia="SimSun"/>
                <w:bCs/>
                <w:lang w:eastAsia="zh-CN"/>
              </w:rPr>
            </w:pPr>
            <w:r w:rsidRPr="008C2671">
              <w:rPr>
                <w:rFonts w:eastAsia="SimSun"/>
                <w:lang w:eastAsia="zh-CN"/>
              </w:rPr>
              <w:t>Included in case of periodic or event-triggered periodic reporting for measurement M1.</w:t>
            </w:r>
          </w:p>
        </w:tc>
        <w:tc>
          <w:tcPr>
            <w:tcW w:w="1135"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195317">
            <w:pPr>
              <w:pStyle w:val="TAC"/>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195317">
            <w:pPr>
              <w:pStyle w:val="TAC"/>
              <w:rPr>
                <w:rFonts w:eastAsia="SimSun"/>
                <w:lang w:eastAsia="zh-CN"/>
              </w:rPr>
            </w:pPr>
          </w:p>
        </w:tc>
      </w:tr>
      <w:tr w:rsidR="00544880" w:rsidRPr="008C2671" w14:paraId="360D8E0B"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544880">
            <w:pPr>
              <w:pStyle w:val="TAL"/>
              <w:ind w:left="113"/>
              <w:rPr>
                <w:rFonts w:eastAsia="SimSun"/>
                <w:lang w:eastAsia="ja-JP"/>
              </w:rPr>
            </w:pPr>
            <w:r w:rsidRPr="006506CD">
              <w:rPr>
                <w:rFonts w:eastAsia="SimSun"/>
                <w:lang w:eastAsia="zh-CN"/>
              </w:rPr>
              <w:t>&gt;Report interval</w:t>
            </w:r>
          </w:p>
        </w:tc>
        <w:tc>
          <w:tcPr>
            <w:tcW w:w="1077"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544880">
            <w:pPr>
              <w:pStyle w:val="TAL"/>
              <w:rPr>
                <w:rFonts w:eastAsia="SimSun"/>
                <w:lang w:eastAsia="zh-CN"/>
              </w:rPr>
            </w:pPr>
            <w:r w:rsidRPr="008C2671">
              <w:rPr>
                <w:rFonts w:eastAsia="SimSun"/>
                <w:lang w:eastAsia="zh-CN"/>
              </w:rPr>
              <w:t>M</w:t>
            </w:r>
          </w:p>
        </w:tc>
        <w:tc>
          <w:tcPr>
            <w:tcW w:w="1192"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544880">
            <w:pPr>
              <w:pStyle w:val="TAL"/>
              <w:rPr>
                <w:rFonts w:eastAsia="SimSun"/>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544880">
            <w:pPr>
              <w:pStyle w:val="TAL"/>
              <w:rPr>
                <w:rFonts w:eastAsia="SimSun"/>
                <w:lang w:val="sv-SE" w:eastAsia="zh-CN"/>
              </w:rPr>
            </w:pPr>
            <w:r w:rsidRPr="00103F34">
              <w:rPr>
                <w:rFonts w:eastAsia="SimSun"/>
                <w:lang w:val="sv-SE" w:eastAsia="zh-CN"/>
              </w:rPr>
              <w:t>ENUMERATED (ms120, ms240, ms480, ms640, ms1024, ms2048, ms5120, ms10240, min1, min6, min12, min30, min60)</w:t>
            </w:r>
          </w:p>
        </w:tc>
        <w:tc>
          <w:tcPr>
            <w:tcW w:w="2411"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544880">
            <w:pPr>
              <w:pStyle w:val="TAL"/>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135"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195317">
            <w:pPr>
              <w:pStyle w:val="TAC"/>
              <w:rPr>
                <w:rFonts w:eastAsia="SimSun"/>
                <w:lang w:eastAsia="zh-CN"/>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195317">
            <w:pPr>
              <w:pStyle w:val="TAC"/>
              <w:rPr>
                <w:rFonts w:eastAsia="SimSun"/>
                <w:lang w:eastAsia="zh-CN"/>
              </w:rPr>
            </w:pPr>
          </w:p>
        </w:tc>
      </w:tr>
      <w:tr w:rsidR="00544880" w:rsidRPr="008C2671" w14:paraId="003AE868" w14:textId="77777777" w:rsidTr="00195317">
        <w:tc>
          <w:tcPr>
            <w:tcW w:w="220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544880">
            <w:pPr>
              <w:pStyle w:val="TAL"/>
              <w:ind w:left="113"/>
              <w:rPr>
                <w:rFonts w:eastAsia="SimSun"/>
                <w:lang w:eastAsia="ja-JP"/>
              </w:rPr>
            </w:pPr>
            <w:r w:rsidRPr="006506CD">
              <w:rPr>
                <w:rFonts w:eastAsia="SimSun"/>
                <w:lang w:eastAsia="zh-CN"/>
              </w:rPr>
              <w:t>&gt;Report amount</w:t>
            </w:r>
          </w:p>
        </w:tc>
        <w:tc>
          <w:tcPr>
            <w:tcW w:w="1077"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544880">
            <w:pPr>
              <w:pStyle w:val="TAL"/>
              <w:rPr>
                <w:rFonts w:eastAsia="SimSun"/>
                <w:lang w:eastAsia="zh-CN"/>
              </w:rPr>
            </w:pPr>
            <w:r w:rsidRPr="008C2671">
              <w:rPr>
                <w:rFonts w:eastAsia="SimSun"/>
                <w:lang w:eastAsia="zh-CN"/>
              </w:rPr>
              <w:t>M</w:t>
            </w:r>
          </w:p>
        </w:tc>
        <w:tc>
          <w:tcPr>
            <w:tcW w:w="1192"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544880">
            <w:pPr>
              <w:pStyle w:val="TAL"/>
              <w:rPr>
                <w:rFonts w:eastAsia="SimSun"/>
                <w:lang w:eastAsia="zh-CN"/>
              </w:rPr>
            </w:pPr>
            <w:r w:rsidRPr="00BC1E3B">
              <w:rPr>
                <w:rFonts w:eastAsia="SimSun"/>
                <w:lang w:eastAsia="zh-CN"/>
              </w:rPr>
              <w:t>ENUMERATED (1, 2, 4, 8, 16, 32, 64, infinity)</w:t>
            </w:r>
          </w:p>
        </w:tc>
        <w:tc>
          <w:tcPr>
            <w:tcW w:w="2411"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544880">
            <w:pPr>
              <w:pStyle w:val="TAL"/>
              <w:rPr>
                <w:rFonts w:eastAsia="SimSun"/>
                <w:lang w:eastAsia="zh-CN"/>
              </w:rPr>
            </w:pPr>
            <w:r w:rsidRPr="008C2671">
              <w:rPr>
                <w:rFonts w:eastAsia="SimSun"/>
                <w:lang w:eastAsia="ja-JP"/>
              </w:rPr>
              <w:t>Number of reports.</w:t>
            </w:r>
          </w:p>
        </w:tc>
        <w:tc>
          <w:tcPr>
            <w:tcW w:w="1135"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195317">
            <w:pPr>
              <w:pStyle w:val="TAC"/>
              <w:rPr>
                <w:rFonts w:eastAsia="SimSun"/>
                <w:lang w:eastAsia="ja-JP"/>
              </w:rPr>
            </w:pPr>
            <w:r>
              <w:rPr>
                <w:rFonts w:eastAsia="DengXian"/>
              </w:rPr>
              <w:t>–</w:t>
            </w:r>
          </w:p>
        </w:tc>
        <w:tc>
          <w:tcPr>
            <w:tcW w:w="1135"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195317">
            <w:pPr>
              <w:pStyle w:val="TAC"/>
              <w:rPr>
                <w:rFonts w:eastAsia="SimSun"/>
                <w:lang w:eastAsia="ja-JP"/>
              </w:rPr>
            </w:pPr>
          </w:p>
        </w:tc>
      </w:tr>
      <w:tr w:rsidR="00544880" w:rsidRPr="008C2671" w14:paraId="52894B25" w14:textId="77777777" w:rsidTr="00544880">
        <w:tc>
          <w:tcPr>
            <w:tcW w:w="220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544880">
            <w:pPr>
              <w:pStyle w:val="TAL"/>
              <w:ind w:left="113"/>
              <w:rPr>
                <w:rFonts w:eastAsia="SimSun"/>
                <w:lang w:eastAsia="zh-CN"/>
              </w:rPr>
            </w:pPr>
            <w:r>
              <w:rPr>
                <w:rFonts w:eastAsia="SimSun" w:hint="eastAsia"/>
                <w:lang w:val="en-US" w:eastAsia="zh-CN"/>
              </w:rPr>
              <w:t>&gt;Extended Report interval</w:t>
            </w:r>
          </w:p>
        </w:tc>
        <w:tc>
          <w:tcPr>
            <w:tcW w:w="1077"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544880">
            <w:pPr>
              <w:pStyle w:val="TAL"/>
              <w:rPr>
                <w:rFonts w:eastAsia="SimSun"/>
                <w:lang w:eastAsia="zh-CN"/>
              </w:rPr>
            </w:pPr>
            <w:r>
              <w:rPr>
                <w:rFonts w:eastAsia="SimSun" w:hint="eastAsia"/>
                <w:lang w:val="en-US" w:eastAsia="zh-CN"/>
              </w:rPr>
              <w:t>O</w:t>
            </w:r>
          </w:p>
        </w:tc>
        <w:tc>
          <w:tcPr>
            <w:tcW w:w="1192"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544880">
            <w:pPr>
              <w:pStyle w:val="TAL"/>
              <w:rPr>
                <w:rFonts w:eastAsia="SimSun"/>
                <w:i/>
                <w:lang w:eastAsia="zh-CN"/>
              </w:rPr>
            </w:pPr>
          </w:p>
        </w:tc>
        <w:tc>
          <w:tcPr>
            <w:tcW w:w="1277"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544880">
            <w:pPr>
              <w:pStyle w:val="TAL"/>
              <w:rPr>
                <w:rFonts w:eastAsia="SimSun"/>
                <w:lang w:val="en-US" w:eastAsia="zh-CN"/>
              </w:rPr>
            </w:pPr>
            <w:r>
              <w:rPr>
                <w:rFonts w:eastAsia="SimSun" w:hint="eastAsia"/>
                <w:lang w:val="en-US" w:eastAsia="zh-CN"/>
              </w:rPr>
              <w:t>ENUMERATED</w:t>
            </w:r>
          </w:p>
          <w:p w14:paraId="1DA14C06" w14:textId="77777777" w:rsidR="00544880" w:rsidRPr="00BC1E3B" w:rsidRDefault="00544880" w:rsidP="00544880">
            <w:pPr>
              <w:pStyle w:val="TAL"/>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2411"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544880">
            <w:pPr>
              <w:pStyle w:val="TAL"/>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135"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544880">
            <w:pPr>
              <w:pStyle w:val="TAC"/>
              <w:rPr>
                <w:rFonts w:eastAsia="DengXian"/>
              </w:rPr>
            </w:pPr>
            <w:r>
              <w:rPr>
                <w:rFonts w:eastAsia="SimSun" w:hint="eastAsia"/>
                <w:lang w:val="en-US" w:eastAsia="zh-CN"/>
              </w:rPr>
              <w:t>YES</w:t>
            </w:r>
          </w:p>
        </w:tc>
        <w:tc>
          <w:tcPr>
            <w:tcW w:w="1135"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544880">
            <w:pPr>
              <w:pStyle w:val="TAC"/>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46022C">
      <w:pPr>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46022C">
            <w:pPr>
              <w:pStyle w:val="TAH"/>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46022C">
            <w:pPr>
              <w:pStyle w:val="TAH"/>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46022C">
            <w:pPr>
              <w:pStyle w:val="TAL"/>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46022C">
            <w:pPr>
              <w:pStyle w:val="TAL"/>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46022C">
            <w:pPr>
              <w:pStyle w:val="TAL"/>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46022C">
            <w:pPr>
              <w:pStyle w:val="TAL"/>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46022C">
      <w:pPr>
        <w:rPr>
          <w:rFonts w:eastAsia="SimSun"/>
          <w:noProof/>
        </w:rPr>
      </w:pPr>
    </w:p>
    <w:p w14:paraId="115A7496" w14:textId="77777777" w:rsidR="0046022C" w:rsidRPr="00567372" w:rsidRDefault="0046022C" w:rsidP="009354E2">
      <w:pPr>
        <w:pStyle w:val="Heading4"/>
        <w:rPr>
          <w:noProof/>
          <w:lang w:eastAsia="ja-JP"/>
        </w:rPr>
      </w:pPr>
      <w:bookmarkStart w:id="8153" w:name="_Hlk44449590"/>
      <w:bookmarkStart w:id="8154" w:name="_Toc44497787"/>
      <w:bookmarkStart w:id="8155" w:name="_Toc45108174"/>
      <w:bookmarkStart w:id="8156" w:name="_Toc45901794"/>
      <w:bookmarkStart w:id="8157" w:name="_Toc51850875"/>
      <w:bookmarkStart w:id="8158" w:name="_Toc56693879"/>
      <w:bookmarkStart w:id="8159" w:name="_Toc64447423"/>
      <w:bookmarkStart w:id="8160" w:name="_Toc66286917"/>
      <w:bookmarkStart w:id="8161" w:name="_Toc74151612"/>
      <w:bookmarkStart w:id="8162" w:name="_Toc88654085"/>
      <w:bookmarkStart w:id="8163" w:name="_Toc97904441"/>
      <w:bookmarkStart w:id="8164" w:name="_Toc105175482"/>
      <w:bookmarkStart w:id="8165" w:name="_Toc113826512"/>
      <w:bookmarkStart w:id="8166" w:name="_Toc120032638"/>
      <w:r w:rsidRPr="00567372">
        <w:rPr>
          <w:noProof/>
          <w:lang w:eastAsia="ja-JP"/>
        </w:rPr>
        <w:t>9.</w:t>
      </w:r>
      <w:r>
        <w:rPr>
          <w:noProof/>
          <w:lang w:eastAsia="ja-JP"/>
        </w:rPr>
        <w:t>2.3</w:t>
      </w:r>
      <w:r w:rsidRPr="00567372">
        <w:rPr>
          <w:noProof/>
          <w:lang w:eastAsia="ja-JP"/>
        </w:rPr>
        <w:t>.</w:t>
      </w:r>
      <w:bookmarkEnd w:id="8153"/>
      <w:r>
        <w:rPr>
          <w:noProof/>
          <w:lang w:eastAsia="ja-JP"/>
        </w:rPr>
        <w:t>129</w:t>
      </w:r>
      <w:r w:rsidRPr="00567372">
        <w:rPr>
          <w:noProof/>
          <w:lang w:eastAsia="ja-JP"/>
        </w:rPr>
        <w:tab/>
        <w:t>M4 Configuration</w:t>
      </w:r>
      <w:bookmarkEnd w:id="8124"/>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56375B8F" w14:textId="77777777" w:rsidR="0046022C" w:rsidRPr="00567372" w:rsidRDefault="0046022C" w:rsidP="0046022C">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4D7E1588" w14:textId="77777777" w:rsidTr="009354E2">
        <w:tc>
          <w:tcPr>
            <w:tcW w:w="2552" w:type="dxa"/>
          </w:tcPr>
          <w:p w14:paraId="24C05837" w14:textId="77777777" w:rsidR="0046022C" w:rsidRPr="00567372" w:rsidRDefault="0046022C" w:rsidP="0046022C">
            <w:pPr>
              <w:pStyle w:val="TAH"/>
              <w:rPr>
                <w:rFonts w:cs="Arial"/>
                <w:lang w:eastAsia="ja-JP"/>
              </w:rPr>
            </w:pPr>
            <w:r w:rsidRPr="00567372">
              <w:rPr>
                <w:rFonts w:cs="Arial"/>
                <w:lang w:eastAsia="ja-JP"/>
              </w:rPr>
              <w:t>IE/Group Name</w:t>
            </w:r>
          </w:p>
        </w:tc>
        <w:tc>
          <w:tcPr>
            <w:tcW w:w="1134" w:type="dxa"/>
          </w:tcPr>
          <w:p w14:paraId="0204F29A" w14:textId="77777777" w:rsidR="0046022C" w:rsidRPr="00567372" w:rsidRDefault="0046022C" w:rsidP="0046022C">
            <w:pPr>
              <w:pStyle w:val="TAH"/>
              <w:rPr>
                <w:rFonts w:cs="Arial"/>
                <w:lang w:eastAsia="ja-JP"/>
              </w:rPr>
            </w:pPr>
            <w:r w:rsidRPr="00567372">
              <w:rPr>
                <w:rFonts w:cs="Arial"/>
                <w:lang w:eastAsia="ja-JP"/>
              </w:rPr>
              <w:t>Presence</w:t>
            </w:r>
          </w:p>
        </w:tc>
        <w:tc>
          <w:tcPr>
            <w:tcW w:w="1276" w:type="dxa"/>
          </w:tcPr>
          <w:p w14:paraId="12DBAF67" w14:textId="77777777" w:rsidR="0046022C" w:rsidRPr="00567372" w:rsidRDefault="0046022C" w:rsidP="0046022C">
            <w:pPr>
              <w:pStyle w:val="TAH"/>
              <w:rPr>
                <w:rFonts w:cs="Arial"/>
                <w:lang w:eastAsia="ja-JP"/>
              </w:rPr>
            </w:pPr>
            <w:r w:rsidRPr="00567372">
              <w:rPr>
                <w:rFonts w:cs="Arial"/>
                <w:lang w:eastAsia="ja-JP"/>
              </w:rPr>
              <w:t>Range</w:t>
            </w:r>
          </w:p>
        </w:tc>
        <w:tc>
          <w:tcPr>
            <w:tcW w:w="1984" w:type="dxa"/>
          </w:tcPr>
          <w:p w14:paraId="10E4B167"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307682A1"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567372" w14:paraId="41DCEF43" w14:textId="77777777" w:rsidTr="009354E2">
        <w:tc>
          <w:tcPr>
            <w:tcW w:w="2552" w:type="dxa"/>
          </w:tcPr>
          <w:p w14:paraId="790CE156" w14:textId="77777777" w:rsidR="0046022C" w:rsidRPr="00567372" w:rsidRDefault="0046022C" w:rsidP="0046022C">
            <w:pPr>
              <w:pStyle w:val="TAL"/>
              <w:rPr>
                <w:rFonts w:cs="Arial"/>
                <w:kern w:val="28"/>
                <w:lang w:eastAsia="ja-JP"/>
              </w:rPr>
            </w:pPr>
            <w:r w:rsidRPr="00567372">
              <w:rPr>
                <w:rFonts w:cs="Arial"/>
                <w:kern w:val="28"/>
                <w:lang w:eastAsia="ja-JP"/>
              </w:rPr>
              <w:t>M4 Collection Period</w:t>
            </w:r>
          </w:p>
        </w:tc>
        <w:tc>
          <w:tcPr>
            <w:tcW w:w="1134" w:type="dxa"/>
          </w:tcPr>
          <w:p w14:paraId="7E2DA5C3" w14:textId="77777777" w:rsidR="0046022C" w:rsidRPr="00567372" w:rsidRDefault="0046022C" w:rsidP="0046022C">
            <w:pPr>
              <w:pStyle w:val="TAL"/>
              <w:rPr>
                <w:rFonts w:cs="Arial"/>
                <w:lang w:eastAsia="ja-JP"/>
              </w:rPr>
            </w:pPr>
            <w:r w:rsidRPr="00567372">
              <w:rPr>
                <w:rFonts w:cs="Arial"/>
                <w:lang w:eastAsia="ja-JP"/>
              </w:rPr>
              <w:t>M</w:t>
            </w:r>
          </w:p>
        </w:tc>
        <w:tc>
          <w:tcPr>
            <w:tcW w:w="1276" w:type="dxa"/>
          </w:tcPr>
          <w:p w14:paraId="383D1E0E" w14:textId="77777777" w:rsidR="0046022C" w:rsidRPr="00567372" w:rsidRDefault="0046022C" w:rsidP="0046022C">
            <w:pPr>
              <w:pStyle w:val="TAL"/>
              <w:rPr>
                <w:rFonts w:cs="Arial"/>
                <w:lang w:eastAsia="ja-JP"/>
              </w:rPr>
            </w:pPr>
          </w:p>
        </w:tc>
        <w:tc>
          <w:tcPr>
            <w:tcW w:w="1984" w:type="dxa"/>
          </w:tcPr>
          <w:p w14:paraId="1BB6CE70" w14:textId="77777777" w:rsidR="0046022C" w:rsidRPr="00567372" w:rsidRDefault="0046022C" w:rsidP="0046022C">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4F1A5FE0" w14:textId="77777777" w:rsidR="0046022C" w:rsidRPr="00567372" w:rsidRDefault="0046022C" w:rsidP="0046022C">
            <w:pPr>
              <w:pStyle w:val="TAL"/>
              <w:rPr>
                <w:rFonts w:cs="Arial"/>
                <w:lang w:eastAsia="ja-JP"/>
              </w:rPr>
            </w:pPr>
          </w:p>
        </w:tc>
      </w:tr>
      <w:tr w:rsidR="0046022C" w:rsidRPr="00567372" w14:paraId="4A35518F" w14:textId="77777777" w:rsidTr="009354E2">
        <w:tc>
          <w:tcPr>
            <w:tcW w:w="2552" w:type="dxa"/>
          </w:tcPr>
          <w:p w14:paraId="53D3C3D7" w14:textId="77777777" w:rsidR="0046022C" w:rsidRPr="00567372" w:rsidRDefault="0046022C" w:rsidP="0046022C">
            <w:pPr>
              <w:pStyle w:val="TAL"/>
              <w:rPr>
                <w:rFonts w:cs="Arial"/>
                <w:kern w:val="28"/>
                <w:lang w:eastAsia="ja-JP"/>
              </w:rPr>
            </w:pPr>
            <w:r w:rsidRPr="00567372">
              <w:rPr>
                <w:rFonts w:cs="Arial"/>
                <w:kern w:val="28"/>
                <w:lang w:eastAsia="ja-JP"/>
              </w:rPr>
              <w:t>M4 Links to log</w:t>
            </w:r>
          </w:p>
        </w:tc>
        <w:tc>
          <w:tcPr>
            <w:tcW w:w="1134" w:type="dxa"/>
          </w:tcPr>
          <w:p w14:paraId="7E0CFB86" w14:textId="77777777" w:rsidR="0046022C" w:rsidRPr="00567372" w:rsidRDefault="0046022C" w:rsidP="0046022C">
            <w:pPr>
              <w:pStyle w:val="TAL"/>
              <w:rPr>
                <w:rFonts w:cs="Arial"/>
                <w:lang w:eastAsia="ja-JP"/>
              </w:rPr>
            </w:pPr>
            <w:r w:rsidRPr="00567372">
              <w:rPr>
                <w:rFonts w:cs="Arial"/>
                <w:lang w:eastAsia="ja-JP"/>
              </w:rPr>
              <w:t>M</w:t>
            </w:r>
          </w:p>
        </w:tc>
        <w:tc>
          <w:tcPr>
            <w:tcW w:w="1276" w:type="dxa"/>
          </w:tcPr>
          <w:p w14:paraId="531A3D83" w14:textId="77777777" w:rsidR="0046022C" w:rsidRPr="00567372" w:rsidRDefault="0046022C" w:rsidP="0046022C">
            <w:pPr>
              <w:pStyle w:val="TAL"/>
              <w:rPr>
                <w:rFonts w:cs="Arial"/>
                <w:lang w:eastAsia="ja-JP"/>
              </w:rPr>
            </w:pPr>
          </w:p>
        </w:tc>
        <w:tc>
          <w:tcPr>
            <w:tcW w:w="1984" w:type="dxa"/>
          </w:tcPr>
          <w:p w14:paraId="30B6B1EB" w14:textId="77777777" w:rsidR="0046022C" w:rsidRPr="00567372" w:rsidRDefault="0046022C" w:rsidP="0046022C">
            <w:pPr>
              <w:pStyle w:val="TAL"/>
              <w:rPr>
                <w:rFonts w:cs="Arial"/>
                <w:lang w:eastAsia="ja-JP"/>
              </w:rPr>
            </w:pPr>
            <w:r w:rsidRPr="00567372">
              <w:rPr>
                <w:rFonts w:cs="Arial"/>
                <w:lang w:eastAsia="ja-JP"/>
              </w:rPr>
              <w:t>ENUMERATED(uplink, downlink, both-uplink-and-downlink, …)</w:t>
            </w:r>
          </w:p>
        </w:tc>
        <w:tc>
          <w:tcPr>
            <w:tcW w:w="2410" w:type="dxa"/>
          </w:tcPr>
          <w:p w14:paraId="6BD44A5A" w14:textId="77777777" w:rsidR="0046022C" w:rsidRPr="00567372" w:rsidRDefault="0046022C" w:rsidP="0046022C">
            <w:pPr>
              <w:pStyle w:val="TAL"/>
              <w:rPr>
                <w:rFonts w:cs="Arial"/>
                <w:lang w:eastAsia="ja-JP"/>
              </w:rPr>
            </w:pPr>
          </w:p>
        </w:tc>
      </w:tr>
    </w:tbl>
    <w:p w14:paraId="7A86C651" w14:textId="77777777" w:rsidR="0046022C" w:rsidRPr="00567372" w:rsidRDefault="0046022C" w:rsidP="0046022C"/>
    <w:p w14:paraId="1F731CCB" w14:textId="77777777" w:rsidR="0046022C" w:rsidRPr="00567372" w:rsidRDefault="0046022C" w:rsidP="009354E2">
      <w:pPr>
        <w:pStyle w:val="Heading4"/>
        <w:rPr>
          <w:noProof/>
          <w:lang w:eastAsia="ja-JP"/>
        </w:rPr>
      </w:pPr>
      <w:bookmarkStart w:id="8167" w:name="_Toc13759636"/>
      <w:bookmarkStart w:id="8168" w:name="_Hlk44449607"/>
      <w:bookmarkStart w:id="8169" w:name="_Toc44497788"/>
      <w:bookmarkStart w:id="8170" w:name="_Toc45108175"/>
      <w:bookmarkStart w:id="8171" w:name="_Toc45901795"/>
      <w:bookmarkStart w:id="8172" w:name="_Toc51850876"/>
      <w:bookmarkStart w:id="8173" w:name="_Toc56693880"/>
      <w:bookmarkStart w:id="8174" w:name="_Toc64447424"/>
      <w:bookmarkStart w:id="8175" w:name="_Toc66286918"/>
      <w:bookmarkStart w:id="8176" w:name="_Toc74151613"/>
      <w:bookmarkStart w:id="8177" w:name="_Toc88654086"/>
      <w:bookmarkStart w:id="8178" w:name="_Toc97904442"/>
      <w:bookmarkStart w:id="8179" w:name="_Toc105175483"/>
      <w:bookmarkStart w:id="8180" w:name="_Toc113826513"/>
      <w:bookmarkStart w:id="8181" w:name="_Toc120032639"/>
      <w:r w:rsidRPr="00567372">
        <w:rPr>
          <w:noProof/>
          <w:lang w:eastAsia="ja-JP"/>
        </w:rPr>
        <w:t>9.</w:t>
      </w:r>
      <w:r>
        <w:rPr>
          <w:noProof/>
          <w:lang w:eastAsia="ja-JP"/>
        </w:rPr>
        <w:t>2.3</w:t>
      </w:r>
      <w:r w:rsidRPr="00567372">
        <w:rPr>
          <w:noProof/>
          <w:lang w:eastAsia="ja-JP"/>
        </w:rPr>
        <w:t>.</w:t>
      </w:r>
      <w:bookmarkEnd w:id="8168"/>
      <w:r>
        <w:rPr>
          <w:noProof/>
          <w:lang w:eastAsia="ja-JP"/>
        </w:rPr>
        <w:t>130</w:t>
      </w:r>
      <w:r w:rsidRPr="00567372">
        <w:rPr>
          <w:noProof/>
          <w:lang w:eastAsia="ja-JP"/>
        </w:rPr>
        <w:tab/>
        <w:t>M5 Configuration</w:t>
      </w:r>
      <w:bookmarkEnd w:id="8167"/>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E246BE5" w14:textId="77777777" w:rsidR="0046022C" w:rsidRPr="00567372" w:rsidRDefault="0046022C" w:rsidP="0046022C">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3DBD446F" w14:textId="77777777" w:rsidTr="009354E2">
        <w:tc>
          <w:tcPr>
            <w:tcW w:w="2552" w:type="dxa"/>
          </w:tcPr>
          <w:p w14:paraId="764BE2FD" w14:textId="77777777" w:rsidR="0046022C" w:rsidRPr="00567372" w:rsidRDefault="0046022C" w:rsidP="0046022C">
            <w:pPr>
              <w:pStyle w:val="TAH"/>
              <w:rPr>
                <w:rFonts w:cs="Arial"/>
                <w:lang w:eastAsia="ja-JP"/>
              </w:rPr>
            </w:pPr>
            <w:r w:rsidRPr="00567372">
              <w:rPr>
                <w:rFonts w:cs="Arial"/>
                <w:lang w:eastAsia="ja-JP"/>
              </w:rPr>
              <w:t>IE/Group Name</w:t>
            </w:r>
          </w:p>
        </w:tc>
        <w:tc>
          <w:tcPr>
            <w:tcW w:w="1134" w:type="dxa"/>
          </w:tcPr>
          <w:p w14:paraId="585009F5" w14:textId="77777777" w:rsidR="0046022C" w:rsidRPr="00567372" w:rsidRDefault="0046022C" w:rsidP="0046022C">
            <w:pPr>
              <w:pStyle w:val="TAH"/>
              <w:rPr>
                <w:rFonts w:cs="Arial"/>
                <w:lang w:eastAsia="ja-JP"/>
              </w:rPr>
            </w:pPr>
            <w:r w:rsidRPr="00567372">
              <w:rPr>
                <w:rFonts w:cs="Arial"/>
                <w:lang w:eastAsia="ja-JP"/>
              </w:rPr>
              <w:t>Presence</w:t>
            </w:r>
          </w:p>
        </w:tc>
        <w:tc>
          <w:tcPr>
            <w:tcW w:w="1276" w:type="dxa"/>
          </w:tcPr>
          <w:p w14:paraId="119AD433" w14:textId="77777777" w:rsidR="0046022C" w:rsidRPr="00567372" w:rsidRDefault="0046022C" w:rsidP="0046022C">
            <w:pPr>
              <w:pStyle w:val="TAH"/>
              <w:rPr>
                <w:rFonts w:cs="Arial"/>
                <w:lang w:eastAsia="ja-JP"/>
              </w:rPr>
            </w:pPr>
            <w:r w:rsidRPr="00567372">
              <w:rPr>
                <w:rFonts w:cs="Arial"/>
                <w:lang w:eastAsia="ja-JP"/>
              </w:rPr>
              <w:t>Range</w:t>
            </w:r>
          </w:p>
        </w:tc>
        <w:tc>
          <w:tcPr>
            <w:tcW w:w="1984" w:type="dxa"/>
          </w:tcPr>
          <w:p w14:paraId="7BCB53FC"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4261D1E0"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567372" w14:paraId="462A2CD7" w14:textId="77777777" w:rsidTr="009354E2">
        <w:tc>
          <w:tcPr>
            <w:tcW w:w="2552" w:type="dxa"/>
          </w:tcPr>
          <w:p w14:paraId="20F729CC" w14:textId="77777777" w:rsidR="0046022C" w:rsidRPr="00567372" w:rsidRDefault="0046022C" w:rsidP="0046022C">
            <w:pPr>
              <w:pStyle w:val="TAL"/>
              <w:rPr>
                <w:rFonts w:cs="Arial"/>
                <w:kern w:val="28"/>
                <w:lang w:eastAsia="ja-JP"/>
              </w:rPr>
            </w:pPr>
            <w:r w:rsidRPr="00567372">
              <w:rPr>
                <w:rFonts w:cs="Arial"/>
                <w:kern w:val="28"/>
                <w:lang w:eastAsia="ja-JP"/>
              </w:rPr>
              <w:t>M5 Collection Period</w:t>
            </w:r>
          </w:p>
        </w:tc>
        <w:tc>
          <w:tcPr>
            <w:tcW w:w="1134" w:type="dxa"/>
          </w:tcPr>
          <w:p w14:paraId="450B37EC" w14:textId="77777777" w:rsidR="0046022C" w:rsidRPr="00567372" w:rsidRDefault="0046022C" w:rsidP="0046022C">
            <w:pPr>
              <w:pStyle w:val="TAL"/>
              <w:rPr>
                <w:rFonts w:cs="Arial"/>
                <w:lang w:eastAsia="zh-CN"/>
              </w:rPr>
            </w:pPr>
            <w:r w:rsidRPr="00567372">
              <w:rPr>
                <w:rFonts w:cs="Arial"/>
                <w:lang w:eastAsia="ja-JP"/>
              </w:rPr>
              <w:t>M</w:t>
            </w:r>
          </w:p>
        </w:tc>
        <w:tc>
          <w:tcPr>
            <w:tcW w:w="1276" w:type="dxa"/>
          </w:tcPr>
          <w:p w14:paraId="5A6D3725" w14:textId="77777777" w:rsidR="0046022C" w:rsidRPr="00567372" w:rsidRDefault="0046022C" w:rsidP="0046022C">
            <w:pPr>
              <w:pStyle w:val="TAL"/>
              <w:rPr>
                <w:rFonts w:cs="Arial"/>
                <w:lang w:eastAsia="ja-JP"/>
              </w:rPr>
            </w:pPr>
          </w:p>
        </w:tc>
        <w:tc>
          <w:tcPr>
            <w:tcW w:w="1984" w:type="dxa"/>
          </w:tcPr>
          <w:p w14:paraId="2AE95B30" w14:textId="77777777" w:rsidR="0046022C" w:rsidRPr="00567372" w:rsidRDefault="0046022C" w:rsidP="0046022C">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555C049F" w14:textId="77777777" w:rsidR="0046022C" w:rsidRPr="00567372" w:rsidRDefault="0046022C" w:rsidP="0046022C">
            <w:pPr>
              <w:pStyle w:val="TAL"/>
              <w:rPr>
                <w:rFonts w:cs="Arial"/>
                <w:lang w:eastAsia="ja-JP"/>
              </w:rPr>
            </w:pPr>
          </w:p>
        </w:tc>
      </w:tr>
      <w:tr w:rsidR="0046022C" w:rsidRPr="00567372" w14:paraId="0C6AE754" w14:textId="77777777" w:rsidTr="009354E2">
        <w:tc>
          <w:tcPr>
            <w:tcW w:w="2552" w:type="dxa"/>
          </w:tcPr>
          <w:p w14:paraId="5B070F38" w14:textId="77777777" w:rsidR="0046022C" w:rsidRPr="00567372" w:rsidRDefault="0046022C" w:rsidP="0046022C">
            <w:pPr>
              <w:pStyle w:val="TAL"/>
              <w:rPr>
                <w:rFonts w:cs="Arial"/>
                <w:kern w:val="28"/>
                <w:lang w:eastAsia="ja-JP"/>
              </w:rPr>
            </w:pPr>
            <w:r w:rsidRPr="00567372">
              <w:rPr>
                <w:rFonts w:cs="Arial"/>
                <w:kern w:val="28"/>
                <w:lang w:eastAsia="ja-JP"/>
              </w:rPr>
              <w:t>M5 Links to log</w:t>
            </w:r>
          </w:p>
        </w:tc>
        <w:tc>
          <w:tcPr>
            <w:tcW w:w="1134" w:type="dxa"/>
          </w:tcPr>
          <w:p w14:paraId="38DFAC63" w14:textId="77777777" w:rsidR="0046022C" w:rsidRPr="00567372" w:rsidRDefault="0046022C" w:rsidP="0046022C">
            <w:pPr>
              <w:pStyle w:val="TAL"/>
              <w:rPr>
                <w:rFonts w:cs="Arial"/>
                <w:lang w:eastAsia="ja-JP"/>
              </w:rPr>
            </w:pPr>
            <w:r w:rsidRPr="00567372">
              <w:rPr>
                <w:rFonts w:cs="Arial"/>
                <w:lang w:eastAsia="ja-JP"/>
              </w:rPr>
              <w:t>M</w:t>
            </w:r>
          </w:p>
        </w:tc>
        <w:tc>
          <w:tcPr>
            <w:tcW w:w="1276" w:type="dxa"/>
          </w:tcPr>
          <w:p w14:paraId="77E53205" w14:textId="77777777" w:rsidR="0046022C" w:rsidRPr="00567372" w:rsidRDefault="0046022C" w:rsidP="0046022C">
            <w:pPr>
              <w:pStyle w:val="TAL"/>
              <w:rPr>
                <w:rFonts w:cs="Arial"/>
                <w:lang w:eastAsia="ja-JP"/>
              </w:rPr>
            </w:pPr>
          </w:p>
        </w:tc>
        <w:tc>
          <w:tcPr>
            <w:tcW w:w="1984" w:type="dxa"/>
          </w:tcPr>
          <w:p w14:paraId="2EBCE4C6" w14:textId="77777777" w:rsidR="0046022C" w:rsidRPr="00567372" w:rsidRDefault="0046022C" w:rsidP="0046022C">
            <w:pPr>
              <w:pStyle w:val="TAL"/>
              <w:rPr>
                <w:rFonts w:cs="Arial"/>
                <w:lang w:eastAsia="ja-JP"/>
              </w:rPr>
            </w:pPr>
            <w:r w:rsidRPr="00567372">
              <w:rPr>
                <w:rFonts w:cs="Arial"/>
                <w:lang w:eastAsia="ja-JP"/>
              </w:rPr>
              <w:t>ENUMERATED(uplink, downlink, both-uplink-and-downlink, …)</w:t>
            </w:r>
          </w:p>
        </w:tc>
        <w:tc>
          <w:tcPr>
            <w:tcW w:w="2410" w:type="dxa"/>
          </w:tcPr>
          <w:p w14:paraId="1FA15C9E" w14:textId="77777777" w:rsidR="0046022C" w:rsidRPr="00567372" w:rsidRDefault="0046022C" w:rsidP="0046022C">
            <w:pPr>
              <w:pStyle w:val="TAL"/>
              <w:rPr>
                <w:rFonts w:cs="Arial"/>
                <w:lang w:eastAsia="ja-JP"/>
              </w:rPr>
            </w:pPr>
          </w:p>
        </w:tc>
      </w:tr>
    </w:tbl>
    <w:p w14:paraId="7C393164" w14:textId="77777777" w:rsidR="0046022C" w:rsidRPr="00567372" w:rsidRDefault="0046022C" w:rsidP="009354E2">
      <w:pPr>
        <w:pStyle w:val="Heading4"/>
        <w:rPr>
          <w:noProof/>
          <w:lang w:eastAsia="ja-JP"/>
        </w:rPr>
      </w:pPr>
      <w:bookmarkStart w:id="8182" w:name="_Toc13759649"/>
      <w:bookmarkStart w:id="8183" w:name="_Hlk44449624"/>
      <w:bookmarkStart w:id="8184" w:name="_Toc44497789"/>
      <w:bookmarkStart w:id="8185" w:name="_Toc45108176"/>
      <w:bookmarkStart w:id="8186" w:name="_Toc45901796"/>
      <w:bookmarkStart w:id="8187" w:name="_Toc51850877"/>
      <w:bookmarkStart w:id="8188" w:name="_Toc56693881"/>
      <w:bookmarkStart w:id="8189" w:name="_Toc64447425"/>
      <w:bookmarkStart w:id="8190" w:name="_Toc66286919"/>
      <w:bookmarkStart w:id="8191" w:name="_Toc74151614"/>
      <w:bookmarkStart w:id="8192" w:name="_Toc88654087"/>
      <w:bookmarkStart w:id="8193" w:name="_Toc97904443"/>
      <w:bookmarkStart w:id="8194" w:name="_Toc105175484"/>
      <w:bookmarkStart w:id="8195" w:name="_Toc113826514"/>
      <w:bookmarkStart w:id="8196" w:name="_Toc120032640"/>
      <w:r w:rsidRPr="00567372">
        <w:rPr>
          <w:noProof/>
          <w:lang w:eastAsia="ja-JP"/>
        </w:rPr>
        <w:t>9.</w:t>
      </w:r>
      <w:r>
        <w:rPr>
          <w:noProof/>
          <w:lang w:eastAsia="ja-JP"/>
        </w:rPr>
        <w:t>2.3</w:t>
      </w:r>
      <w:r w:rsidRPr="00567372">
        <w:rPr>
          <w:noProof/>
          <w:lang w:eastAsia="ja-JP"/>
        </w:rPr>
        <w:t>.</w:t>
      </w:r>
      <w:bookmarkEnd w:id="8183"/>
      <w:r>
        <w:rPr>
          <w:noProof/>
          <w:lang w:eastAsia="ja-JP"/>
        </w:rPr>
        <w:t>131</w:t>
      </w:r>
      <w:r w:rsidRPr="00567372">
        <w:rPr>
          <w:noProof/>
          <w:lang w:eastAsia="ja-JP"/>
        </w:rPr>
        <w:tab/>
        <w:t>M6 Configuration</w:t>
      </w:r>
      <w:bookmarkEnd w:id="8182"/>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3928CC27" w14:textId="77777777" w:rsidR="0046022C" w:rsidRPr="00567372" w:rsidRDefault="0046022C" w:rsidP="0046022C">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51B70C0B" w14:textId="77777777" w:rsidTr="009354E2">
        <w:tc>
          <w:tcPr>
            <w:tcW w:w="2552" w:type="dxa"/>
          </w:tcPr>
          <w:p w14:paraId="6D2CD3B3" w14:textId="77777777" w:rsidR="0046022C" w:rsidRPr="00567372" w:rsidRDefault="0046022C" w:rsidP="0046022C">
            <w:pPr>
              <w:pStyle w:val="TAH"/>
              <w:rPr>
                <w:rFonts w:cs="Arial"/>
                <w:lang w:eastAsia="ja-JP"/>
              </w:rPr>
            </w:pPr>
            <w:r w:rsidRPr="00567372">
              <w:rPr>
                <w:rFonts w:cs="Arial"/>
                <w:lang w:eastAsia="ja-JP"/>
              </w:rPr>
              <w:t>IE/Group Name</w:t>
            </w:r>
          </w:p>
        </w:tc>
        <w:tc>
          <w:tcPr>
            <w:tcW w:w="1134" w:type="dxa"/>
          </w:tcPr>
          <w:p w14:paraId="6BC26A91" w14:textId="77777777" w:rsidR="0046022C" w:rsidRPr="00567372" w:rsidRDefault="0046022C" w:rsidP="0046022C">
            <w:pPr>
              <w:pStyle w:val="TAH"/>
              <w:rPr>
                <w:rFonts w:cs="Arial"/>
                <w:lang w:eastAsia="ja-JP"/>
              </w:rPr>
            </w:pPr>
            <w:r w:rsidRPr="00567372">
              <w:rPr>
                <w:rFonts w:cs="Arial"/>
                <w:lang w:eastAsia="ja-JP"/>
              </w:rPr>
              <w:t>Presence</w:t>
            </w:r>
          </w:p>
        </w:tc>
        <w:tc>
          <w:tcPr>
            <w:tcW w:w="1276" w:type="dxa"/>
          </w:tcPr>
          <w:p w14:paraId="1C7F3649" w14:textId="77777777" w:rsidR="0046022C" w:rsidRPr="00567372" w:rsidRDefault="0046022C" w:rsidP="0046022C">
            <w:pPr>
              <w:pStyle w:val="TAH"/>
              <w:rPr>
                <w:rFonts w:cs="Arial"/>
                <w:lang w:eastAsia="ja-JP"/>
              </w:rPr>
            </w:pPr>
            <w:r w:rsidRPr="00567372">
              <w:rPr>
                <w:rFonts w:cs="Arial"/>
                <w:lang w:eastAsia="ja-JP"/>
              </w:rPr>
              <w:t>Range</w:t>
            </w:r>
          </w:p>
        </w:tc>
        <w:tc>
          <w:tcPr>
            <w:tcW w:w="1984" w:type="dxa"/>
          </w:tcPr>
          <w:p w14:paraId="575260DD"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0E5AF008"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CF5DA1" w14:paraId="4BEA92B4" w14:textId="77777777" w:rsidTr="009354E2">
        <w:tc>
          <w:tcPr>
            <w:tcW w:w="2552" w:type="dxa"/>
          </w:tcPr>
          <w:p w14:paraId="7655D11E" w14:textId="77777777" w:rsidR="0046022C" w:rsidRPr="00567372" w:rsidRDefault="0046022C" w:rsidP="0046022C">
            <w:pPr>
              <w:pStyle w:val="TAL"/>
              <w:rPr>
                <w:rFonts w:cs="Arial"/>
                <w:lang w:eastAsia="ja-JP"/>
              </w:rPr>
            </w:pPr>
            <w:r w:rsidRPr="00567372">
              <w:rPr>
                <w:rFonts w:cs="Arial"/>
                <w:lang w:eastAsia="ja-JP"/>
              </w:rPr>
              <w:t>M6 Report Interval</w:t>
            </w:r>
          </w:p>
        </w:tc>
        <w:tc>
          <w:tcPr>
            <w:tcW w:w="1134" w:type="dxa"/>
          </w:tcPr>
          <w:p w14:paraId="554464E8" w14:textId="77777777" w:rsidR="0046022C" w:rsidRPr="00567372" w:rsidRDefault="0046022C" w:rsidP="0046022C">
            <w:pPr>
              <w:pStyle w:val="TAL"/>
              <w:rPr>
                <w:rFonts w:cs="Arial"/>
                <w:lang w:eastAsia="ja-JP"/>
              </w:rPr>
            </w:pPr>
            <w:r w:rsidRPr="00567372">
              <w:rPr>
                <w:rFonts w:cs="Arial"/>
                <w:lang w:eastAsia="ja-JP"/>
              </w:rPr>
              <w:t>M</w:t>
            </w:r>
          </w:p>
        </w:tc>
        <w:tc>
          <w:tcPr>
            <w:tcW w:w="1276" w:type="dxa"/>
          </w:tcPr>
          <w:p w14:paraId="3BDFFF9C" w14:textId="77777777" w:rsidR="0046022C" w:rsidRPr="00567372" w:rsidRDefault="0046022C" w:rsidP="0046022C">
            <w:pPr>
              <w:pStyle w:val="TAL"/>
              <w:rPr>
                <w:rFonts w:cs="Arial"/>
                <w:lang w:eastAsia="ja-JP"/>
              </w:rPr>
            </w:pPr>
          </w:p>
        </w:tc>
        <w:tc>
          <w:tcPr>
            <w:tcW w:w="1984" w:type="dxa"/>
          </w:tcPr>
          <w:p w14:paraId="1B5DC9A8" w14:textId="77777777" w:rsidR="0046022C" w:rsidRPr="009354E2" w:rsidRDefault="0046022C" w:rsidP="0046022C">
            <w:pPr>
              <w:pStyle w:val="TAL"/>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780DFE88" w14:textId="77777777" w:rsidR="0046022C" w:rsidRPr="009354E2" w:rsidRDefault="0046022C" w:rsidP="0046022C">
            <w:pPr>
              <w:pStyle w:val="TAL"/>
              <w:rPr>
                <w:rFonts w:cs="Arial"/>
                <w:i/>
                <w:lang w:val="sv-SE" w:eastAsia="zh-CN"/>
              </w:rPr>
            </w:pPr>
          </w:p>
        </w:tc>
      </w:tr>
      <w:tr w:rsidR="0046022C" w:rsidRPr="00567372" w14:paraId="1D93509C" w14:textId="77777777" w:rsidTr="009354E2">
        <w:tc>
          <w:tcPr>
            <w:tcW w:w="2552"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46022C">
            <w:pPr>
              <w:pStyle w:val="TAL"/>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46022C">
            <w:pPr>
              <w:pStyle w:val="TAL"/>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46022C">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46022C">
            <w:pPr>
              <w:pStyle w:val="TAL"/>
              <w:rPr>
                <w:rFonts w:cs="Arial"/>
                <w:i/>
                <w:lang w:eastAsia="zh-CN"/>
              </w:rPr>
            </w:pPr>
          </w:p>
        </w:tc>
      </w:tr>
    </w:tbl>
    <w:p w14:paraId="37882B14" w14:textId="77777777" w:rsidR="0046022C" w:rsidRPr="00567372" w:rsidRDefault="0046022C" w:rsidP="0046022C">
      <w:pPr>
        <w:rPr>
          <w:lang w:eastAsia="zh-CN"/>
        </w:rPr>
      </w:pPr>
    </w:p>
    <w:p w14:paraId="7DE97B83" w14:textId="77777777" w:rsidR="0046022C" w:rsidRPr="00567372" w:rsidRDefault="0046022C" w:rsidP="009354E2">
      <w:pPr>
        <w:pStyle w:val="Heading4"/>
        <w:rPr>
          <w:noProof/>
          <w:lang w:eastAsia="ja-JP"/>
        </w:rPr>
      </w:pPr>
      <w:bookmarkStart w:id="8197" w:name="_Toc13759650"/>
      <w:bookmarkStart w:id="8198" w:name="_Hlk44449642"/>
      <w:bookmarkStart w:id="8199" w:name="_Toc44497790"/>
      <w:bookmarkStart w:id="8200" w:name="_Toc45108177"/>
      <w:bookmarkStart w:id="8201" w:name="_Toc45901797"/>
      <w:bookmarkStart w:id="8202" w:name="_Toc51850878"/>
      <w:bookmarkStart w:id="8203" w:name="_Toc56693882"/>
      <w:bookmarkStart w:id="8204" w:name="_Toc64447426"/>
      <w:bookmarkStart w:id="8205" w:name="_Toc66286920"/>
      <w:bookmarkStart w:id="8206" w:name="_Toc74151615"/>
      <w:bookmarkStart w:id="8207" w:name="_Toc88654088"/>
      <w:bookmarkStart w:id="8208" w:name="_Toc97904444"/>
      <w:bookmarkStart w:id="8209" w:name="_Toc105175485"/>
      <w:bookmarkStart w:id="8210" w:name="_Toc113826515"/>
      <w:bookmarkStart w:id="8211" w:name="_Toc120032641"/>
      <w:r w:rsidRPr="00567372">
        <w:rPr>
          <w:noProof/>
          <w:lang w:eastAsia="ja-JP"/>
        </w:rPr>
        <w:t>9.</w:t>
      </w:r>
      <w:r>
        <w:rPr>
          <w:noProof/>
          <w:lang w:eastAsia="ja-JP"/>
        </w:rPr>
        <w:t>2.3</w:t>
      </w:r>
      <w:r w:rsidRPr="00567372">
        <w:rPr>
          <w:noProof/>
          <w:lang w:eastAsia="ja-JP"/>
        </w:rPr>
        <w:t>.</w:t>
      </w:r>
      <w:bookmarkEnd w:id="8198"/>
      <w:r>
        <w:rPr>
          <w:noProof/>
          <w:lang w:eastAsia="ja-JP"/>
        </w:rPr>
        <w:t>132</w:t>
      </w:r>
      <w:r w:rsidRPr="00567372">
        <w:rPr>
          <w:noProof/>
          <w:lang w:eastAsia="ja-JP"/>
        </w:rPr>
        <w:tab/>
        <w:t>M7 Configuration</w:t>
      </w:r>
      <w:bookmarkEnd w:id="8197"/>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1343FA3" w14:textId="77777777" w:rsidR="0046022C" w:rsidRPr="00567372" w:rsidRDefault="0046022C" w:rsidP="0046022C">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46022C" w:rsidRPr="00567372" w14:paraId="7A9B39BF" w14:textId="77777777" w:rsidTr="009354E2">
        <w:tc>
          <w:tcPr>
            <w:tcW w:w="2552" w:type="dxa"/>
          </w:tcPr>
          <w:p w14:paraId="4C7A0B2F" w14:textId="77777777" w:rsidR="0046022C" w:rsidRPr="00567372" w:rsidRDefault="0046022C" w:rsidP="0046022C">
            <w:pPr>
              <w:pStyle w:val="TAH"/>
              <w:rPr>
                <w:rFonts w:cs="Arial"/>
                <w:lang w:eastAsia="ja-JP"/>
              </w:rPr>
            </w:pPr>
            <w:r w:rsidRPr="00567372">
              <w:rPr>
                <w:rFonts w:cs="Arial"/>
                <w:lang w:eastAsia="ja-JP"/>
              </w:rPr>
              <w:t>IE/Group Name</w:t>
            </w:r>
          </w:p>
        </w:tc>
        <w:tc>
          <w:tcPr>
            <w:tcW w:w="1134" w:type="dxa"/>
          </w:tcPr>
          <w:p w14:paraId="010BE20C" w14:textId="77777777" w:rsidR="0046022C" w:rsidRPr="00567372" w:rsidRDefault="0046022C" w:rsidP="0046022C">
            <w:pPr>
              <w:pStyle w:val="TAH"/>
              <w:rPr>
                <w:rFonts w:cs="Arial"/>
                <w:lang w:eastAsia="ja-JP"/>
              </w:rPr>
            </w:pPr>
            <w:r w:rsidRPr="00567372">
              <w:rPr>
                <w:rFonts w:cs="Arial"/>
                <w:lang w:eastAsia="ja-JP"/>
              </w:rPr>
              <w:t>Presence</w:t>
            </w:r>
          </w:p>
        </w:tc>
        <w:tc>
          <w:tcPr>
            <w:tcW w:w="987" w:type="dxa"/>
          </w:tcPr>
          <w:p w14:paraId="3FEB8861" w14:textId="77777777" w:rsidR="0046022C" w:rsidRPr="00567372" w:rsidRDefault="0046022C" w:rsidP="0046022C">
            <w:pPr>
              <w:pStyle w:val="TAH"/>
              <w:rPr>
                <w:rFonts w:cs="Arial"/>
                <w:lang w:eastAsia="ja-JP"/>
              </w:rPr>
            </w:pPr>
            <w:r w:rsidRPr="00567372">
              <w:rPr>
                <w:rFonts w:cs="Arial"/>
                <w:lang w:eastAsia="ja-JP"/>
              </w:rPr>
              <w:t>Range</w:t>
            </w:r>
          </w:p>
        </w:tc>
        <w:tc>
          <w:tcPr>
            <w:tcW w:w="2273" w:type="dxa"/>
          </w:tcPr>
          <w:p w14:paraId="49DBB68C"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0CF6FED7"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567372" w14:paraId="2A239801" w14:textId="77777777" w:rsidTr="009354E2">
        <w:tc>
          <w:tcPr>
            <w:tcW w:w="2552" w:type="dxa"/>
          </w:tcPr>
          <w:p w14:paraId="300344B5" w14:textId="77777777" w:rsidR="0046022C" w:rsidRPr="00567372" w:rsidRDefault="0046022C" w:rsidP="0046022C">
            <w:pPr>
              <w:pStyle w:val="TAL"/>
              <w:rPr>
                <w:rFonts w:cs="Arial"/>
                <w:lang w:eastAsia="ja-JP"/>
              </w:rPr>
            </w:pPr>
            <w:r w:rsidRPr="00567372">
              <w:rPr>
                <w:rFonts w:cs="Arial"/>
                <w:lang w:eastAsia="ja-JP"/>
              </w:rPr>
              <w:t>M7 Collection Period</w:t>
            </w:r>
          </w:p>
        </w:tc>
        <w:tc>
          <w:tcPr>
            <w:tcW w:w="1134" w:type="dxa"/>
          </w:tcPr>
          <w:p w14:paraId="086F9206" w14:textId="77777777" w:rsidR="0046022C" w:rsidRPr="00567372" w:rsidRDefault="0046022C" w:rsidP="0046022C">
            <w:pPr>
              <w:pStyle w:val="TAL"/>
              <w:rPr>
                <w:rFonts w:cs="Arial"/>
                <w:lang w:eastAsia="ja-JP"/>
              </w:rPr>
            </w:pPr>
            <w:r w:rsidRPr="00567372">
              <w:rPr>
                <w:rFonts w:cs="Arial"/>
                <w:lang w:eastAsia="ja-JP"/>
              </w:rPr>
              <w:t>M</w:t>
            </w:r>
          </w:p>
        </w:tc>
        <w:tc>
          <w:tcPr>
            <w:tcW w:w="987" w:type="dxa"/>
          </w:tcPr>
          <w:p w14:paraId="3B41A17C" w14:textId="77777777" w:rsidR="0046022C" w:rsidRPr="00567372" w:rsidRDefault="0046022C" w:rsidP="0046022C">
            <w:pPr>
              <w:pStyle w:val="TAL"/>
              <w:rPr>
                <w:rFonts w:cs="Arial"/>
                <w:lang w:eastAsia="ja-JP"/>
              </w:rPr>
            </w:pPr>
          </w:p>
        </w:tc>
        <w:tc>
          <w:tcPr>
            <w:tcW w:w="2273" w:type="dxa"/>
          </w:tcPr>
          <w:p w14:paraId="5FDCD974" w14:textId="77777777" w:rsidR="0046022C" w:rsidRPr="00567372" w:rsidRDefault="0046022C" w:rsidP="0046022C">
            <w:pPr>
              <w:pStyle w:val="TAL"/>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368F14F4" w14:textId="77777777" w:rsidR="0046022C" w:rsidRPr="00567372" w:rsidRDefault="0046022C" w:rsidP="0046022C">
            <w:pPr>
              <w:pStyle w:val="TAL"/>
              <w:rPr>
                <w:rFonts w:cs="Arial"/>
                <w:lang w:eastAsia="ja-JP"/>
              </w:rPr>
            </w:pPr>
            <w:r w:rsidRPr="00567372">
              <w:rPr>
                <w:rFonts w:cs="Arial"/>
                <w:lang w:eastAsia="zh-CN"/>
              </w:rPr>
              <w:t>Unit: minutes</w:t>
            </w:r>
          </w:p>
        </w:tc>
      </w:tr>
      <w:tr w:rsidR="0046022C" w:rsidRPr="00567372" w14:paraId="34A8D3EC" w14:textId="77777777" w:rsidTr="009354E2">
        <w:tc>
          <w:tcPr>
            <w:tcW w:w="2552"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46022C">
            <w:pPr>
              <w:pStyle w:val="TAL"/>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46022C">
            <w:pPr>
              <w:pStyle w:val="TAL"/>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46022C">
            <w:pPr>
              <w:pStyle w:val="TAL"/>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46022C">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46022C">
            <w:pPr>
              <w:pStyle w:val="TAL"/>
              <w:rPr>
                <w:rFonts w:cs="Arial"/>
                <w:i/>
                <w:lang w:eastAsia="zh-CN"/>
              </w:rPr>
            </w:pPr>
          </w:p>
        </w:tc>
      </w:tr>
    </w:tbl>
    <w:p w14:paraId="4BD6CD90" w14:textId="77777777" w:rsidR="0046022C" w:rsidRPr="00567372" w:rsidRDefault="0046022C" w:rsidP="0046022C"/>
    <w:p w14:paraId="0A98FC6F" w14:textId="77777777" w:rsidR="0046022C" w:rsidRPr="00567372" w:rsidRDefault="0046022C" w:rsidP="009354E2">
      <w:pPr>
        <w:pStyle w:val="Heading4"/>
        <w:rPr>
          <w:noProof/>
          <w:lang w:eastAsia="ja-JP"/>
        </w:rPr>
      </w:pPr>
      <w:bookmarkStart w:id="8212" w:name="_Toc13759637"/>
      <w:bookmarkStart w:id="8213" w:name="_Hlk44449657"/>
      <w:bookmarkStart w:id="8214" w:name="_Toc44497791"/>
      <w:bookmarkStart w:id="8215" w:name="_Toc45108178"/>
      <w:bookmarkStart w:id="8216" w:name="_Toc45901798"/>
      <w:bookmarkStart w:id="8217" w:name="_Toc51850879"/>
      <w:bookmarkStart w:id="8218" w:name="_Toc56693883"/>
      <w:bookmarkStart w:id="8219" w:name="_Toc64447427"/>
      <w:bookmarkStart w:id="8220" w:name="_Toc66286921"/>
      <w:bookmarkStart w:id="8221" w:name="_Toc74151616"/>
      <w:bookmarkStart w:id="8222" w:name="_Toc88654089"/>
      <w:bookmarkStart w:id="8223" w:name="_Toc97904445"/>
      <w:bookmarkStart w:id="8224" w:name="_Toc105175486"/>
      <w:bookmarkStart w:id="8225" w:name="_Toc113826516"/>
      <w:bookmarkStart w:id="8226" w:name="_Toc120032642"/>
      <w:r w:rsidRPr="009354E2">
        <w:rPr>
          <w:noProof/>
          <w:lang w:eastAsia="ja-JP"/>
        </w:rPr>
        <w:t>9.2.3.</w:t>
      </w:r>
      <w:bookmarkEnd w:id="8213"/>
      <w:r>
        <w:rPr>
          <w:noProof/>
          <w:lang w:eastAsia="ja-JP"/>
        </w:rPr>
        <w:t>133</w:t>
      </w:r>
      <w:r w:rsidRPr="009354E2">
        <w:rPr>
          <w:noProof/>
          <w:lang w:eastAsia="ja-JP"/>
        </w:rPr>
        <w:tab/>
        <w:t xml:space="preserve">MDT </w:t>
      </w:r>
      <w:r w:rsidRPr="00567372">
        <w:rPr>
          <w:noProof/>
          <w:lang w:eastAsia="ja-JP"/>
        </w:rPr>
        <w:t>PLMN List</w:t>
      </w:r>
      <w:bookmarkEnd w:id="8212"/>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A18F01D" w14:textId="77777777" w:rsidR="0046022C" w:rsidRPr="00567372" w:rsidRDefault="0046022C" w:rsidP="0046022C">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46022C" w:rsidRPr="00567372" w14:paraId="016BCEFC" w14:textId="77777777" w:rsidTr="009354E2">
        <w:tc>
          <w:tcPr>
            <w:tcW w:w="2378" w:type="dxa"/>
          </w:tcPr>
          <w:p w14:paraId="19C04E72" w14:textId="77777777" w:rsidR="0046022C" w:rsidRPr="00567372" w:rsidRDefault="0046022C" w:rsidP="0046022C">
            <w:pPr>
              <w:pStyle w:val="TAH"/>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46022C">
            <w:pPr>
              <w:pStyle w:val="TAH"/>
              <w:rPr>
                <w:rFonts w:cs="Arial"/>
                <w:lang w:eastAsia="ja-JP"/>
              </w:rPr>
            </w:pPr>
            <w:r w:rsidRPr="00567372">
              <w:rPr>
                <w:rFonts w:cs="Arial"/>
                <w:lang w:eastAsia="ja-JP"/>
              </w:rPr>
              <w:t>Presence</w:t>
            </w:r>
          </w:p>
        </w:tc>
        <w:tc>
          <w:tcPr>
            <w:tcW w:w="1640" w:type="dxa"/>
          </w:tcPr>
          <w:p w14:paraId="46F8A355" w14:textId="77777777" w:rsidR="0046022C" w:rsidRPr="00567372" w:rsidRDefault="0046022C" w:rsidP="0046022C">
            <w:pPr>
              <w:pStyle w:val="TAH"/>
              <w:rPr>
                <w:rFonts w:cs="Arial"/>
                <w:lang w:eastAsia="ja-JP"/>
              </w:rPr>
            </w:pPr>
            <w:r w:rsidRPr="00567372">
              <w:rPr>
                <w:rFonts w:cs="Arial"/>
                <w:lang w:eastAsia="ja-JP"/>
              </w:rPr>
              <w:t>Range</w:t>
            </w:r>
          </w:p>
        </w:tc>
        <w:tc>
          <w:tcPr>
            <w:tcW w:w="1848" w:type="dxa"/>
          </w:tcPr>
          <w:p w14:paraId="4B9ED18A"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26D98263"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567372" w14:paraId="01746840" w14:textId="77777777" w:rsidTr="009354E2">
        <w:tc>
          <w:tcPr>
            <w:tcW w:w="2378" w:type="dxa"/>
          </w:tcPr>
          <w:p w14:paraId="1FF043CF" w14:textId="77777777" w:rsidR="0046022C" w:rsidRPr="00567372" w:rsidRDefault="0046022C" w:rsidP="0046022C">
            <w:pPr>
              <w:pStyle w:val="TAL"/>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46022C">
            <w:pPr>
              <w:pStyle w:val="TAL"/>
              <w:rPr>
                <w:rFonts w:cs="Arial"/>
                <w:lang w:eastAsia="ja-JP"/>
              </w:rPr>
            </w:pPr>
          </w:p>
        </w:tc>
        <w:tc>
          <w:tcPr>
            <w:tcW w:w="1640" w:type="dxa"/>
          </w:tcPr>
          <w:p w14:paraId="6C039F88" w14:textId="77777777" w:rsidR="0046022C" w:rsidRPr="00567372" w:rsidRDefault="0046022C" w:rsidP="0046022C">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620C1FE3" w14:textId="77777777" w:rsidR="0046022C" w:rsidRPr="00567372" w:rsidRDefault="0046022C" w:rsidP="0046022C">
            <w:pPr>
              <w:pStyle w:val="TAL"/>
              <w:rPr>
                <w:rFonts w:cs="Arial"/>
                <w:lang w:eastAsia="ja-JP"/>
              </w:rPr>
            </w:pPr>
          </w:p>
        </w:tc>
        <w:tc>
          <w:tcPr>
            <w:tcW w:w="2410" w:type="dxa"/>
          </w:tcPr>
          <w:p w14:paraId="06302E7F" w14:textId="77777777" w:rsidR="0046022C" w:rsidRPr="00567372" w:rsidRDefault="0046022C" w:rsidP="0046022C">
            <w:pPr>
              <w:pStyle w:val="TAL"/>
              <w:rPr>
                <w:rFonts w:cs="Arial"/>
                <w:lang w:eastAsia="ja-JP"/>
              </w:rPr>
            </w:pPr>
          </w:p>
        </w:tc>
      </w:tr>
      <w:tr w:rsidR="0046022C" w:rsidRPr="00567372" w14:paraId="6E8CCC4B" w14:textId="77777777" w:rsidTr="009354E2">
        <w:tc>
          <w:tcPr>
            <w:tcW w:w="2378" w:type="dxa"/>
          </w:tcPr>
          <w:p w14:paraId="69D015DF" w14:textId="77777777" w:rsidR="0046022C" w:rsidRPr="00567372" w:rsidRDefault="0046022C" w:rsidP="009354E2">
            <w:pPr>
              <w:pStyle w:val="TAL"/>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46022C">
            <w:pPr>
              <w:pStyle w:val="TAL"/>
              <w:rPr>
                <w:rFonts w:cs="Arial"/>
                <w:lang w:eastAsia="zh-CN"/>
              </w:rPr>
            </w:pPr>
            <w:r w:rsidRPr="00567372">
              <w:rPr>
                <w:rFonts w:cs="Arial"/>
                <w:lang w:eastAsia="zh-CN"/>
              </w:rPr>
              <w:t>M</w:t>
            </w:r>
          </w:p>
        </w:tc>
        <w:tc>
          <w:tcPr>
            <w:tcW w:w="1640" w:type="dxa"/>
          </w:tcPr>
          <w:p w14:paraId="3A59FDC9" w14:textId="77777777" w:rsidR="0046022C" w:rsidRPr="00567372" w:rsidRDefault="0046022C" w:rsidP="0046022C">
            <w:pPr>
              <w:pStyle w:val="TAL"/>
              <w:rPr>
                <w:rFonts w:cs="Arial"/>
                <w:lang w:eastAsia="ja-JP"/>
              </w:rPr>
            </w:pPr>
          </w:p>
        </w:tc>
        <w:tc>
          <w:tcPr>
            <w:tcW w:w="1848" w:type="dxa"/>
          </w:tcPr>
          <w:p w14:paraId="2969DDF7" w14:textId="77777777" w:rsidR="0046022C" w:rsidRPr="00567372" w:rsidRDefault="0046022C" w:rsidP="0046022C">
            <w:pPr>
              <w:pStyle w:val="TAL"/>
              <w:rPr>
                <w:rFonts w:cs="Arial"/>
                <w:i/>
                <w:lang w:eastAsia="zh-CN"/>
              </w:rPr>
            </w:pPr>
            <w:r w:rsidRPr="00567372">
              <w:rPr>
                <w:rFonts w:cs="Arial"/>
                <w:lang w:eastAsia="ja-JP"/>
              </w:rPr>
              <w:t>9.</w:t>
            </w:r>
            <w:r>
              <w:rPr>
                <w:rFonts w:cs="Arial"/>
                <w:lang w:eastAsia="ja-JP"/>
              </w:rPr>
              <w:t>2.2.4</w:t>
            </w:r>
          </w:p>
        </w:tc>
        <w:tc>
          <w:tcPr>
            <w:tcW w:w="2410" w:type="dxa"/>
          </w:tcPr>
          <w:p w14:paraId="5D750D51" w14:textId="77777777" w:rsidR="0046022C" w:rsidRPr="00567372" w:rsidRDefault="0046022C" w:rsidP="0046022C">
            <w:pPr>
              <w:pStyle w:val="TAL"/>
              <w:rPr>
                <w:rFonts w:cs="Arial"/>
                <w:lang w:eastAsia="ja-JP"/>
              </w:rPr>
            </w:pPr>
          </w:p>
        </w:tc>
      </w:tr>
    </w:tbl>
    <w:p w14:paraId="2A863A5B" w14:textId="77777777" w:rsidR="0046022C" w:rsidRPr="00567372" w:rsidRDefault="0046022C" w:rsidP="0046022C"/>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46022C">
            <w:pPr>
              <w:pStyle w:val="TAH"/>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46022C">
            <w:pPr>
              <w:pStyle w:val="TAH"/>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46022C">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46022C">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9354E2">
      <w:bookmarkStart w:id="8227" w:name="_Toc13759685"/>
    </w:p>
    <w:p w14:paraId="20310D77" w14:textId="77777777" w:rsidR="0046022C" w:rsidRPr="00567372" w:rsidRDefault="0046022C" w:rsidP="009354E2">
      <w:pPr>
        <w:pStyle w:val="Heading4"/>
        <w:rPr>
          <w:noProof/>
          <w:lang w:eastAsia="ja-JP"/>
        </w:rPr>
      </w:pPr>
      <w:bookmarkStart w:id="8228" w:name="_Hlk44449674"/>
      <w:bookmarkStart w:id="8229" w:name="_Toc44497792"/>
      <w:bookmarkStart w:id="8230" w:name="_Toc45108179"/>
      <w:bookmarkStart w:id="8231" w:name="_Toc45901799"/>
      <w:bookmarkStart w:id="8232" w:name="_Toc51850880"/>
      <w:bookmarkStart w:id="8233" w:name="_Toc56693884"/>
      <w:bookmarkStart w:id="8234" w:name="_Toc64447428"/>
      <w:bookmarkStart w:id="8235" w:name="_Toc66286922"/>
      <w:bookmarkStart w:id="8236" w:name="_Toc74151617"/>
      <w:bookmarkStart w:id="8237" w:name="_Toc88654090"/>
      <w:bookmarkStart w:id="8238" w:name="_Toc97904446"/>
      <w:bookmarkStart w:id="8239" w:name="_Toc105175487"/>
      <w:bookmarkStart w:id="8240" w:name="_Toc113826517"/>
      <w:bookmarkStart w:id="8241" w:name="_Toc120032643"/>
      <w:r>
        <w:rPr>
          <w:noProof/>
          <w:lang w:eastAsia="ja-JP"/>
        </w:rPr>
        <w:t>9.2.3.</w:t>
      </w:r>
      <w:bookmarkEnd w:id="8228"/>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227"/>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4DE50D8" w14:textId="77777777" w:rsidR="0046022C" w:rsidRPr="00567372" w:rsidRDefault="0046022C" w:rsidP="0046022C">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4853221F" w14:textId="77777777" w:rsidTr="009354E2">
        <w:tc>
          <w:tcPr>
            <w:tcW w:w="2552" w:type="dxa"/>
          </w:tcPr>
          <w:p w14:paraId="2FD0344E" w14:textId="77777777" w:rsidR="0046022C" w:rsidRPr="00567372" w:rsidRDefault="0046022C" w:rsidP="0046022C">
            <w:pPr>
              <w:pStyle w:val="TAH"/>
              <w:rPr>
                <w:rFonts w:cs="Arial"/>
                <w:lang w:eastAsia="ja-JP"/>
              </w:rPr>
            </w:pPr>
            <w:r w:rsidRPr="00567372">
              <w:rPr>
                <w:rFonts w:cs="Arial"/>
                <w:lang w:eastAsia="ja-JP"/>
              </w:rPr>
              <w:t>IE/Group Name</w:t>
            </w:r>
          </w:p>
        </w:tc>
        <w:tc>
          <w:tcPr>
            <w:tcW w:w="1134" w:type="dxa"/>
          </w:tcPr>
          <w:p w14:paraId="617352E6" w14:textId="77777777" w:rsidR="0046022C" w:rsidRPr="00567372" w:rsidRDefault="0046022C" w:rsidP="0046022C">
            <w:pPr>
              <w:pStyle w:val="TAH"/>
              <w:rPr>
                <w:rFonts w:cs="Arial"/>
                <w:lang w:eastAsia="ja-JP"/>
              </w:rPr>
            </w:pPr>
            <w:r w:rsidRPr="00567372">
              <w:rPr>
                <w:rFonts w:cs="Arial"/>
                <w:lang w:eastAsia="ja-JP"/>
              </w:rPr>
              <w:t>Presence</w:t>
            </w:r>
          </w:p>
        </w:tc>
        <w:tc>
          <w:tcPr>
            <w:tcW w:w="1276" w:type="dxa"/>
          </w:tcPr>
          <w:p w14:paraId="20403519" w14:textId="77777777" w:rsidR="0046022C" w:rsidRPr="00567372" w:rsidRDefault="0046022C" w:rsidP="0046022C">
            <w:pPr>
              <w:pStyle w:val="TAH"/>
              <w:rPr>
                <w:rFonts w:cs="Arial"/>
                <w:lang w:eastAsia="ja-JP"/>
              </w:rPr>
            </w:pPr>
            <w:r w:rsidRPr="00567372">
              <w:rPr>
                <w:rFonts w:cs="Arial"/>
                <w:lang w:eastAsia="ja-JP"/>
              </w:rPr>
              <w:t>Range</w:t>
            </w:r>
          </w:p>
        </w:tc>
        <w:tc>
          <w:tcPr>
            <w:tcW w:w="1984" w:type="dxa"/>
          </w:tcPr>
          <w:p w14:paraId="5A41B701"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261680AD"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567372" w14:paraId="3F45A40F" w14:textId="77777777" w:rsidTr="009354E2">
        <w:tc>
          <w:tcPr>
            <w:tcW w:w="2552" w:type="dxa"/>
          </w:tcPr>
          <w:p w14:paraId="3850DEB9" w14:textId="77777777" w:rsidR="0046022C" w:rsidRPr="00567372" w:rsidRDefault="0046022C" w:rsidP="0046022C">
            <w:pPr>
              <w:pStyle w:val="TAL"/>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117D226C" w14:textId="77777777" w:rsidR="0046022C" w:rsidRPr="00567372" w:rsidRDefault="0046022C" w:rsidP="0046022C">
            <w:pPr>
              <w:pStyle w:val="TAL"/>
              <w:rPr>
                <w:rFonts w:cs="Arial"/>
                <w:lang w:eastAsia="ja-JP"/>
              </w:rPr>
            </w:pPr>
            <w:r w:rsidRPr="00567372">
              <w:rPr>
                <w:rFonts w:cs="Arial"/>
                <w:lang w:eastAsia="ja-JP"/>
              </w:rPr>
              <w:t>M</w:t>
            </w:r>
          </w:p>
        </w:tc>
        <w:tc>
          <w:tcPr>
            <w:tcW w:w="1276" w:type="dxa"/>
          </w:tcPr>
          <w:p w14:paraId="089E3A17" w14:textId="77777777" w:rsidR="0046022C" w:rsidRPr="00567372" w:rsidRDefault="0046022C" w:rsidP="0046022C">
            <w:pPr>
              <w:pStyle w:val="TAL"/>
              <w:rPr>
                <w:rFonts w:cs="Arial"/>
                <w:lang w:eastAsia="ja-JP"/>
              </w:rPr>
            </w:pPr>
          </w:p>
        </w:tc>
        <w:tc>
          <w:tcPr>
            <w:tcW w:w="1984" w:type="dxa"/>
          </w:tcPr>
          <w:p w14:paraId="39274851" w14:textId="77777777" w:rsidR="0046022C" w:rsidRPr="00567372" w:rsidRDefault="0046022C" w:rsidP="0046022C">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330E1B9A" w14:textId="77777777" w:rsidR="0046022C" w:rsidRPr="00567372" w:rsidRDefault="0046022C" w:rsidP="0046022C">
            <w:pPr>
              <w:pStyle w:val="TAL"/>
              <w:rPr>
                <w:rFonts w:cs="Arial"/>
                <w:i/>
                <w:lang w:eastAsia="zh-CN"/>
              </w:rPr>
            </w:pPr>
          </w:p>
        </w:tc>
      </w:tr>
      <w:tr w:rsidR="0046022C" w:rsidRPr="00567372" w14:paraId="1DFF651C" w14:textId="77777777" w:rsidTr="009354E2">
        <w:tc>
          <w:tcPr>
            <w:tcW w:w="2552" w:type="dxa"/>
          </w:tcPr>
          <w:p w14:paraId="6DB3A75E" w14:textId="77777777" w:rsidR="0046022C" w:rsidRPr="009354E2" w:rsidRDefault="0046022C" w:rsidP="0046022C">
            <w:pPr>
              <w:pStyle w:val="TAL"/>
              <w:rPr>
                <w:rFonts w:cs="Arial"/>
                <w:b/>
                <w:bCs/>
                <w:lang w:eastAsia="zh-CN"/>
              </w:rPr>
            </w:pPr>
            <w:r w:rsidRPr="009354E2">
              <w:rPr>
                <w:rFonts w:cs="Arial"/>
                <w:b/>
                <w:bCs/>
                <w:lang w:eastAsia="zh-CN"/>
              </w:rPr>
              <w:t>Bluetooth Measurement Configuration Name List</w:t>
            </w:r>
          </w:p>
        </w:tc>
        <w:tc>
          <w:tcPr>
            <w:tcW w:w="1134" w:type="dxa"/>
          </w:tcPr>
          <w:p w14:paraId="2028ABC6" w14:textId="77777777" w:rsidR="0046022C" w:rsidRPr="00567372" w:rsidRDefault="0046022C" w:rsidP="0046022C">
            <w:pPr>
              <w:pStyle w:val="TAL"/>
              <w:rPr>
                <w:rFonts w:cs="Arial"/>
                <w:lang w:eastAsia="zh-CN"/>
              </w:rPr>
            </w:pPr>
          </w:p>
        </w:tc>
        <w:tc>
          <w:tcPr>
            <w:tcW w:w="1276" w:type="dxa"/>
          </w:tcPr>
          <w:p w14:paraId="535290B0" w14:textId="77777777" w:rsidR="0046022C" w:rsidRPr="00567372" w:rsidRDefault="0046022C" w:rsidP="0046022C">
            <w:pPr>
              <w:pStyle w:val="TAL"/>
              <w:rPr>
                <w:rFonts w:cs="Arial"/>
                <w:lang w:eastAsia="ja-JP"/>
              </w:rPr>
            </w:pPr>
            <w:r w:rsidRPr="005F75CF">
              <w:rPr>
                <w:rFonts w:hint="eastAsia"/>
                <w:i/>
              </w:rPr>
              <w:t>0..1</w:t>
            </w:r>
          </w:p>
        </w:tc>
        <w:tc>
          <w:tcPr>
            <w:tcW w:w="1984" w:type="dxa"/>
          </w:tcPr>
          <w:p w14:paraId="21858DE6" w14:textId="77777777" w:rsidR="0046022C" w:rsidRPr="00567372" w:rsidRDefault="0046022C" w:rsidP="0046022C">
            <w:pPr>
              <w:pStyle w:val="TAL"/>
              <w:rPr>
                <w:rFonts w:cs="Arial"/>
                <w:lang w:eastAsia="ja-JP"/>
              </w:rPr>
            </w:pPr>
          </w:p>
        </w:tc>
        <w:tc>
          <w:tcPr>
            <w:tcW w:w="2410" w:type="dxa"/>
          </w:tcPr>
          <w:p w14:paraId="1BA181DB" w14:textId="77777777" w:rsidR="0046022C" w:rsidRPr="00567372" w:rsidRDefault="00544880" w:rsidP="0046022C">
            <w:pPr>
              <w:pStyle w:val="TAL"/>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9354E2">
        <w:tc>
          <w:tcPr>
            <w:tcW w:w="2552" w:type="dxa"/>
          </w:tcPr>
          <w:p w14:paraId="69D69FA3" w14:textId="77777777" w:rsidR="0046022C" w:rsidRPr="009354E2" w:rsidRDefault="0046022C" w:rsidP="009354E2">
            <w:pPr>
              <w:pStyle w:val="TAL"/>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69B72075" w14:textId="77777777" w:rsidR="0046022C" w:rsidRPr="00567372" w:rsidRDefault="0046022C" w:rsidP="0046022C">
            <w:pPr>
              <w:pStyle w:val="TAL"/>
              <w:rPr>
                <w:rFonts w:cs="Arial"/>
                <w:lang w:eastAsia="zh-CN"/>
              </w:rPr>
            </w:pPr>
          </w:p>
        </w:tc>
        <w:tc>
          <w:tcPr>
            <w:tcW w:w="1276" w:type="dxa"/>
          </w:tcPr>
          <w:p w14:paraId="31650617" w14:textId="77777777" w:rsidR="0046022C" w:rsidRDefault="0046022C" w:rsidP="0046022C">
            <w:pPr>
              <w:pStyle w:val="TAL"/>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0BA7752E" w14:textId="77777777" w:rsidR="0046022C" w:rsidRPr="00567372" w:rsidRDefault="0046022C" w:rsidP="0046022C">
            <w:pPr>
              <w:pStyle w:val="TAL"/>
              <w:rPr>
                <w:rFonts w:cs="Arial"/>
                <w:lang w:eastAsia="ja-JP"/>
              </w:rPr>
            </w:pPr>
          </w:p>
        </w:tc>
        <w:tc>
          <w:tcPr>
            <w:tcW w:w="2410" w:type="dxa"/>
          </w:tcPr>
          <w:p w14:paraId="32470A80" w14:textId="77777777" w:rsidR="0046022C" w:rsidRPr="00567372" w:rsidRDefault="0046022C" w:rsidP="0046022C">
            <w:pPr>
              <w:pStyle w:val="TAL"/>
              <w:rPr>
                <w:rFonts w:cs="Arial"/>
                <w:i/>
                <w:lang w:eastAsia="zh-CN"/>
              </w:rPr>
            </w:pPr>
          </w:p>
        </w:tc>
      </w:tr>
      <w:tr w:rsidR="0046022C" w:rsidRPr="00567372" w14:paraId="3A906929" w14:textId="77777777" w:rsidTr="009354E2">
        <w:tc>
          <w:tcPr>
            <w:tcW w:w="2552" w:type="dxa"/>
          </w:tcPr>
          <w:p w14:paraId="1A26B0FE" w14:textId="77777777" w:rsidR="0046022C" w:rsidRDefault="0046022C" w:rsidP="009354E2">
            <w:pPr>
              <w:pStyle w:val="TAL"/>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5960D1CB" w14:textId="77777777" w:rsidR="0046022C" w:rsidRDefault="0046022C" w:rsidP="0046022C">
            <w:pPr>
              <w:pStyle w:val="TAL"/>
              <w:rPr>
                <w:rFonts w:cs="Arial"/>
                <w:lang w:eastAsia="zh-CN"/>
              </w:rPr>
            </w:pPr>
            <w:r>
              <w:rPr>
                <w:rFonts w:cs="Arial" w:hint="eastAsia"/>
                <w:lang w:eastAsia="zh-CN"/>
              </w:rPr>
              <w:t>M</w:t>
            </w:r>
          </w:p>
        </w:tc>
        <w:tc>
          <w:tcPr>
            <w:tcW w:w="1276" w:type="dxa"/>
          </w:tcPr>
          <w:p w14:paraId="725D4A8F" w14:textId="77777777" w:rsidR="0046022C" w:rsidRPr="00567372" w:rsidRDefault="0046022C" w:rsidP="0046022C">
            <w:pPr>
              <w:pStyle w:val="TAL"/>
              <w:rPr>
                <w:rFonts w:cs="Arial"/>
                <w:lang w:eastAsia="ja-JP"/>
              </w:rPr>
            </w:pPr>
          </w:p>
        </w:tc>
        <w:tc>
          <w:tcPr>
            <w:tcW w:w="1984" w:type="dxa"/>
          </w:tcPr>
          <w:p w14:paraId="00024CC9" w14:textId="77777777" w:rsidR="0046022C" w:rsidRPr="00567372" w:rsidRDefault="0046022C" w:rsidP="0046022C">
            <w:pPr>
              <w:pStyle w:val="TAL"/>
              <w:rPr>
                <w:rFonts w:cs="Arial"/>
                <w:lang w:eastAsia="ja-JP"/>
              </w:rPr>
            </w:pPr>
            <w:r w:rsidRPr="00E06405">
              <w:rPr>
                <w:rFonts w:cs="Arial"/>
                <w:lang w:eastAsia="ja-JP"/>
              </w:rPr>
              <w:t>OCTET STRING (SIZE (1..248))</w:t>
            </w:r>
          </w:p>
        </w:tc>
        <w:tc>
          <w:tcPr>
            <w:tcW w:w="2410" w:type="dxa"/>
          </w:tcPr>
          <w:p w14:paraId="73485FCE" w14:textId="77777777" w:rsidR="0046022C" w:rsidRPr="00567372" w:rsidRDefault="0046022C" w:rsidP="0046022C">
            <w:pPr>
              <w:pStyle w:val="TAL"/>
              <w:rPr>
                <w:rFonts w:cs="Arial"/>
                <w:i/>
                <w:lang w:eastAsia="zh-CN"/>
              </w:rPr>
            </w:pPr>
          </w:p>
        </w:tc>
      </w:tr>
      <w:tr w:rsidR="0046022C" w:rsidRPr="00567372" w14:paraId="61C6A67E" w14:textId="77777777" w:rsidTr="009354E2">
        <w:tc>
          <w:tcPr>
            <w:tcW w:w="2552" w:type="dxa"/>
          </w:tcPr>
          <w:p w14:paraId="511F0CF4" w14:textId="77777777" w:rsidR="0046022C" w:rsidRDefault="0046022C" w:rsidP="0046022C">
            <w:pPr>
              <w:pStyle w:val="TAL"/>
              <w:rPr>
                <w:rFonts w:cs="Arial"/>
                <w:lang w:eastAsia="zh-CN"/>
              </w:rPr>
            </w:pPr>
            <w:r>
              <w:rPr>
                <w:rFonts w:cs="Arial" w:hint="eastAsia"/>
                <w:lang w:eastAsia="zh-CN"/>
              </w:rPr>
              <w:t>BT RSSI</w:t>
            </w:r>
          </w:p>
        </w:tc>
        <w:tc>
          <w:tcPr>
            <w:tcW w:w="1134" w:type="dxa"/>
          </w:tcPr>
          <w:p w14:paraId="2F40DC49" w14:textId="77777777" w:rsidR="0046022C" w:rsidRDefault="0046022C" w:rsidP="0046022C">
            <w:pPr>
              <w:pStyle w:val="TAL"/>
              <w:rPr>
                <w:rFonts w:cs="Arial"/>
                <w:lang w:eastAsia="zh-CN"/>
              </w:rPr>
            </w:pPr>
            <w:r>
              <w:rPr>
                <w:rFonts w:cs="Arial" w:hint="eastAsia"/>
                <w:lang w:eastAsia="zh-CN"/>
              </w:rPr>
              <w:t>O</w:t>
            </w:r>
          </w:p>
        </w:tc>
        <w:tc>
          <w:tcPr>
            <w:tcW w:w="1276" w:type="dxa"/>
          </w:tcPr>
          <w:p w14:paraId="664FA8B8" w14:textId="77777777" w:rsidR="0046022C" w:rsidRPr="00567372" w:rsidRDefault="0046022C" w:rsidP="0046022C">
            <w:pPr>
              <w:pStyle w:val="TAL"/>
              <w:rPr>
                <w:rFonts w:cs="Arial"/>
                <w:lang w:eastAsia="ja-JP"/>
              </w:rPr>
            </w:pPr>
          </w:p>
        </w:tc>
        <w:tc>
          <w:tcPr>
            <w:tcW w:w="1984" w:type="dxa"/>
          </w:tcPr>
          <w:p w14:paraId="190890A2" w14:textId="77777777" w:rsidR="0046022C" w:rsidRPr="00E06405" w:rsidRDefault="0046022C" w:rsidP="0046022C">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78A15F01" w14:textId="77777777" w:rsidR="0046022C" w:rsidRPr="000F7A69" w:rsidRDefault="0046022C" w:rsidP="0046022C">
            <w:pPr>
              <w:pStyle w:val="TAL"/>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46022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46022C">
        <w:tc>
          <w:tcPr>
            <w:tcW w:w="3686" w:type="dxa"/>
          </w:tcPr>
          <w:p w14:paraId="74ED86F1" w14:textId="77777777" w:rsidR="0046022C" w:rsidRPr="00567372" w:rsidRDefault="0046022C" w:rsidP="0046022C">
            <w:pPr>
              <w:pStyle w:val="TAH"/>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46022C">
            <w:pPr>
              <w:pStyle w:val="TAH"/>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46022C">
            <w:pPr>
              <w:pStyle w:val="TAL"/>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46022C">
            <w:pPr>
              <w:pStyle w:val="TAL"/>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46022C">
      <w:pPr>
        <w:rPr>
          <w:lang w:eastAsia="zh-CN"/>
        </w:rPr>
      </w:pPr>
    </w:p>
    <w:p w14:paraId="5AB4877C" w14:textId="77777777" w:rsidR="0046022C" w:rsidRPr="00567372" w:rsidRDefault="0046022C" w:rsidP="009354E2">
      <w:pPr>
        <w:pStyle w:val="Heading4"/>
        <w:rPr>
          <w:noProof/>
          <w:lang w:eastAsia="ja-JP"/>
        </w:rPr>
      </w:pPr>
      <w:bookmarkStart w:id="8242" w:name="_Hlk44449695"/>
      <w:bookmarkStart w:id="8243" w:name="_Toc44497793"/>
      <w:bookmarkStart w:id="8244" w:name="_Toc45108180"/>
      <w:bookmarkStart w:id="8245" w:name="_Toc45901800"/>
      <w:bookmarkStart w:id="8246" w:name="_Toc51850881"/>
      <w:bookmarkStart w:id="8247" w:name="_Toc56693885"/>
      <w:bookmarkStart w:id="8248" w:name="_Toc64447429"/>
      <w:bookmarkStart w:id="8249" w:name="_Toc66286923"/>
      <w:bookmarkStart w:id="8250" w:name="_Toc74151618"/>
      <w:bookmarkStart w:id="8251" w:name="_Toc88654091"/>
      <w:bookmarkStart w:id="8252" w:name="_Toc97904447"/>
      <w:bookmarkStart w:id="8253" w:name="_Toc105175488"/>
      <w:bookmarkStart w:id="8254" w:name="_Toc113826518"/>
      <w:bookmarkStart w:id="8255" w:name="_Toc120032644"/>
      <w:r>
        <w:rPr>
          <w:noProof/>
          <w:lang w:eastAsia="ja-JP"/>
        </w:rPr>
        <w:t>9.2.3.</w:t>
      </w:r>
      <w:bookmarkEnd w:id="8242"/>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ABE9229" w14:textId="77777777" w:rsidR="0046022C" w:rsidRPr="00567372" w:rsidRDefault="0046022C" w:rsidP="0046022C">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46022C" w:rsidRPr="00567372" w14:paraId="48A79175" w14:textId="77777777" w:rsidTr="009354E2">
        <w:tc>
          <w:tcPr>
            <w:tcW w:w="2552" w:type="dxa"/>
          </w:tcPr>
          <w:p w14:paraId="5BFA213C" w14:textId="77777777" w:rsidR="0046022C" w:rsidRPr="00567372" w:rsidRDefault="0046022C" w:rsidP="0046022C">
            <w:pPr>
              <w:pStyle w:val="TAH"/>
              <w:rPr>
                <w:rFonts w:cs="Arial"/>
                <w:lang w:eastAsia="ja-JP"/>
              </w:rPr>
            </w:pPr>
            <w:r w:rsidRPr="00567372">
              <w:rPr>
                <w:rFonts w:cs="Arial"/>
                <w:lang w:eastAsia="ja-JP"/>
              </w:rPr>
              <w:t>IE/Group Name</w:t>
            </w:r>
          </w:p>
        </w:tc>
        <w:tc>
          <w:tcPr>
            <w:tcW w:w="1134" w:type="dxa"/>
          </w:tcPr>
          <w:p w14:paraId="25D9DBAE" w14:textId="77777777" w:rsidR="0046022C" w:rsidRPr="00567372" w:rsidRDefault="0046022C" w:rsidP="0046022C">
            <w:pPr>
              <w:pStyle w:val="TAH"/>
              <w:rPr>
                <w:rFonts w:cs="Arial"/>
                <w:lang w:eastAsia="ja-JP"/>
              </w:rPr>
            </w:pPr>
            <w:r w:rsidRPr="00567372">
              <w:rPr>
                <w:rFonts w:cs="Arial"/>
                <w:lang w:eastAsia="ja-JP"/>
              </w:rPr>
              <w:t>Presence</w:t>
            </w:r>
          </w:p>
        </w:tc>
        <w:tc>
          <w:tcPr>
            <w:tcW w:w="1276" w:type="dxa"/>
          </w:tcPr>
          <w:p w14:paraId="31CD76BB" w14:textId="77777777" w:rsidR="0046022C" w:rsidRPr="00567372" w:rsidRDefault="0046022C" w:rsidP="0046022C">
            <w:pPr>
              <w:pStyle w:val="TAH"/>
              <w:rPr>
                <w:rFonts w:cs="Arial"/>
                <w:lang w:eastAsia="ja-JP"/>
              </w:rPr>
            </w:pPr>
            <w:r w:rsidRPr="00567372">
              <w:rPr>
                <w:rFonts w:cs="Arial"/>
                <w:lang w:eastAsia="ja-JP"/>
              </w:rPr>
              <w:t>Range</w:t>
            </w:r>
          </w:p>
        </w:tc>
        <w:tc>
          <w:tcPr>
            <w:tcW w:w="1984" w:type="dxa"/>
          </w:tcPr>
          <w:p w14:paraId="3250B994" w14:textId="77777777" w:rsidR="0046022C" w:rsidRPr="00567372" w:rsidRDefault="0046022C" w:rsidP="0046022C">
            <w:pPr>
              <w:pStyle w:val="TAH"/>
              <w:rPr>
                <w:rFonts w:cs="Arial"/>
                <w:lang w:eastAsia="ja-JP"/>
              </w:rPr>
            </w:pPr>
            <w:r w:rsidRPr="00567372">
              <w:rPr>
                <w:rFonts w:cs="Arial"/>
                <w:lang w:eastAsia="ja-JP"/>
              </w:rPr>
              <w:t>IE type and reference</w:t>
            </w:r>
          </w:p>
        </w:tc>
        <w:tc>
          <w:tcPr>
            <w:tcW w:w="2410" w:type="dxa"/>
          </w:tcPr>
          <w:p w14:paraId="5DEC2DD8" w14:textId="77777777" w:rsidR="0046022C" w:rsidRPr="00567372" w:rsidRDefault="0046022C" w:rsidP="0046022C">
            <w:pPr>
              <w:pStyle w:val="TAH"/>
              <w:rPr>
                <w:rFonts w:cs="Arial"/>
                <w:lang w:eastAsia="ja-JP"/>
              </w:rPr>
            </w:pPr>
            <w:r w:rsidRPr="00567372">
              <w:rPr>
                <w:rFonts w:cs="Arial"/>
                <w:lang w:eastAsia="ja-JP"/>
              </w:rPr>
              <w:t>Semantics description</w:t>
            </w:r>
          </w:p>
        </w:tc>
      </w:tr>
      <w:tr w:rsidR="0046022C" w:rsidRPr="00567372" w14:paraId="5274E945" w14:textId="77777777" w:rsidTr="009354E2">
        <w:tc>
          <w:tcPr>
            <w:tcW w:w="2552" w:type="dxa"/>
          </w:tcPr>
          <w:p w14:paraId="5F84151C" w14:textId="77777777" w:rsidR="0046022C" w:rsidRPr="00567372" w:rsidRDefault="0046022C" w:rsidP="0046022C">
            <w:pPr>
              <w:pStyle w:val="TAL"/>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692ACAAE" w14:textId="77777777" w:rsidR="0046022C" w:rsidRPr="00567372" w:rsidRDefault="0046022C" w:rsidP="0046022C">
            <w:pPr>
              <w:pStyle w:val="TAL"/>
              <w:rPr>
                <w:rFonts w:cs="Arial"/>
                <w:lang w:eastAsia="ja-JP"/>
              </w:rPr>
            </w:pPr>
            <w:r w:rsidRPr="00567372">
              <w:rPr>
                <w:rFonts w:cs="Arial"/>
                <w:lang w:eastAsia="ja-JP"/>
              </w:rPr>
              <w:t>M</w:t>
            </w:r>
          </w:p>
        </w:tc>
        <w:tc>
          <w:tcPr>
            <w:tcW w:w="1276" w:type="dxa"/>
          </w:tcPr>
          <w:p w14:paraId="29AE6A8D" w14:textId="77777777" w:rsidR="0046022C" w:rsidRPr="00567372" w:rsidRDefault="0046022C" w:rsidP="0046022C">
            <w:pPr>
              <w:pStyle w:val="TAL"/>
              <w:rPr>
                <w:rFonts w:cs="Arial"/>
                <w:lang w:eastAsia="ja-JP"/>
              </w:rPr>
            </w:pPr>
          </w:p>
        </w:tc>
        <w:tc>
          <w:tcPr>
            <w:tcW w:w="1984" w:type="dxa"/>
          </w:tcPr>
          <w:p w14:paraId="233A67EF" w14:textId="77777777" w:rsidR="0046022C" w:rsidRPr="00567372" w:rsidRDefault="0046022C" w:rsidP="0046022C">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2B204F5" w14:textId="77777777" w:rsidR="0046022C" w:rsidRPr="00567372" w:rsidRDefault="0046022C" w:rsidP="0046022C">
            <w:pPr>
              <w:pStyle w:val="TAL"/>
              <w:rPr>
                <w:rFonts w:cs="Arial"/>
                <w:i/>
                <w:lang w:eastAsia="zh-CN"/>
              </w:rPr>
            </w:pPr>
          </w:p>
        </w:tc>
      </w:tr>
      <w:tr w:rsidR="0046022C" w:rsidRPr="00567372" w14:paraId="0393C881" w14:textId="77777777" w:rsidTr="009354E2">
        <w:tc>
          <w:tcPr>
            <w:tcW w:w="2552" w:type="dxa"/>
          </w:tcPr>
          <w:p w14:paraId="6A25D3BB" w14:textId="77777777" w:rsidR="0046022C" w:rsidRPr="009354E2" w:rsidRDefault="0046022C" w:rsidP="0046022C">
            <w:pPr>
              <w:pStyle w:val="TAL"/>
              <w:rPr>
                <w:rFonts w:cs="Arial"/>
                <w:b/>
                <w:bCs/>
                <w:lang w:eastAsia="zh-CN"/>
              </w:rPr>
            </w:pPr>
            <w:r w:rsidRPr="009354E2">
              <w:rPr>
                <w:rFonts w:cs="Arial"/>
                <w:b/>
                <w:bCs/>
                <w:lang w:eastAsia="zh-CN"/>
              </w:rPr>
              <w:t>WLAN Measurement Configuration Name List</w:t>
            </w:r>
          </w:p>
        </w:tc>
        <w:tc>
          <w:tcPr>
            <w:tcW w:w="1134" w:type="dxa"/>
          </w:tcPr>
          <w:p w14:paraId="48389AB4" w14:textId="77777777" w:rsidR="0046022C" w:rsidRPr="00567372" w:rsidRDefault="0046022C" w:rsidP="0046022C">
            <w:pPr>
              <w:pStyle w:val="TAL"/>
              <w:rPr>
                <w:rFonts w:cs="Arial"/>
                <w:lang w:eastAsia="zh-CN"/>
              </w:rPr>
            </w:pPr>
          </w:p>
        </w:tc>
        <w:tc>
          <w:tcPr>
            <w:tcW w:w="1276" w:type="dxa"/>
          </w:tcPr>
          <w:p w14:paraId="3E93C934" w14:textId="77777777" w:rsidR="0046022C" w:rsidRPr="00567372" w:rsidRDefault="0046022C" w:rsidP="0046022C">
            <w:pPr>
              <w:pStyle w:val="TAL"/>
              <w:rPr>
                <w:rFonts w:cs="Arial"/>
                <w:lang w:eastAsia="zh-CN"/>
              </w:rPr>
            </w:pPr>
            <w:r w:rsidRPr="005F75CF">
              <w:rPr>
                <w:rFonts w:hint="eastAsia"/>
                <w:i/>
              </w:rPr>
              <w:t>0..1</w:t>
            </w:r>
          </w:p>
        </w:tc>
        <w:tc>
          <w:tcPr>
            <w:tcW w:w="1984" w:type="dxa"/>
          </w:tcPr>
          <w:p w14:paraId="469A9340" w14:textId="77777777" w:rsidR="0046022C" w:rsidRPr="00567372" w:rsidRDefault="0046022C" w:rsidP="0046022C">
            <w:pPr>
              <w:pStyle w:val="TAL"/>
              <w:rPr>
                <w:rFonts w:cs="Arial"/>
                <w:lang w:eastAsia="ja-JP"/>
              </w:rPr>
            </w:pPr>
          </w:p>
        </w:tc>
        <w:tc>
          <w:tcPr>
            <w:tcW w:w="2410" w:type="dxa"/>
          </w:tcPr>
          <w:p w14:paraId="330FE368" w14:textId="77777777" w:rsidR="0046022C" w:rsidRPr="00567372" w:rsidRDefault="00544880" w:rsidP="0046022C">
            <w:pPr>
              <w:pStyle w:val="TAL"/>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9354E2">
        <w:tc>
          <w:tcPr>
            <w:tcW w:w="2552" w:type="dxa"/>
          </w:tcPr>
          <w:p w14:paraId="577FA76C" w14:textId="77777777" w:rsidR="0046022C" w:rsidRPr="009354E2" w:rsidRDefault="0046022C" w:rsidP="009354E2">
            <w:pPr>
              <w:pStyle w:val="TAL"/>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5746BAAA" w14:textId="77777777" w:rsidR="0046022C" w:rsidRPr="00567372" w:rsidRDefault="0046022C" w:rsidP="0046022C">
            <w:pPr>
              <w:pStyle w:val="TAL"/>
              <w:rPr>
                <w:rFonts w:cs="Arial"/>
                <w:lang w:eastAsia="zh-CN"/>
              </w:rPr>
            </w:pPr>
          </w:p>
        </w:tc>
        <w:tc>
          <w:tcPr>
            <w:tcW w:w="1276" w:type="dxa"/>
          </w:tcPr>
          <w:p w14:paraId="4F740331" w14:textId="77777777" w:rsidR="0046022C" w:rsidRDefault="0046022C" w:rsidP="0046022C">
            <w:pPr>
              <w:pStyle w:val="TAL"/>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30AB5D2C" w14:textId="77777777" w:rsidR="0046022C" w:rsidRPr="00567372" w:rsidRDefault="0046022C" w:rsidP="0046022C">
            <w:pPr>
              <w:pStyle w:val="TAL"/>
              <w:rPr>
                <w:rFonts w:cs="Arial"/>
                <w:lang w:eastAsia="ja-JP"/>
              </w:rPr>
            </w:pPr>
          </w:p>
        </w:tc>
        <w:tc>
          <w:tcPr>
            <w:tcW w:w="2410" w:type="dxa"/>
          </w:tcPr>
          <w:p w14:paraId="392229D1" w14:textId="77777777" w:rsidR="0046022C" w:rsidRPr="00567372" w:rsidRDefault="0046022C" w:rsidP="0046022C">
            <w:pPr>
              <w:pStyle w:val="TAL"/>
              <w:rPr>
                <w:rFonts w:cs="Arial"/>
                <w:i/>
                <w:lang w:eastAsia="zh-CN"/>
              </w:rPr>
            </w:pPr>
          </w:p>
        </w:tc>
      </w:tr>
      <w:tr w:rsidR="0046022C" w:rsidRPr="00567372" w14:paraId="4CC176E8" w14:textId="77777777" w:rsidTr="009354E2">
        <w:tc>
          <w:tcPr>
            <w:tcW w:w="2552" w:type="dxa"/>
          </w:tcPr>
          <w:p w14:paraId="311F9E5D" w14:textId="77777777" w:rsidR="0046022C" w:rsidRDefault="0046022C" w:rsidP="00407E71">
            <w:pPr>
              <w:pStyle w:val="TAL"/>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250B1BD8" w14:textId="77777777" w:rsidR="0046022C" w:rsidRDefault="0046022C" w:rsidP="0046022C">
            <w:pPr>
              <w:pStyle w:val="TAL"/>
              <w:rPr>
                <w:rFonts w:cs="Arial"/>
                <w:lang w:eastAsia="zh-CN"/>
              </w:rPr>
            </w:pPr>
            <w:r>
              <w:rPr>
                <w:rFonts w:cs="Arial" w:hint="eastAsia"/>
                <w:lang w:eastAsia="zh-CN"/>
              </w:rPr>
              <w:t>M</w:t>
            </w:r>
          </w:p>
        </w:tc>
        <w:tc>
          <w:tcPr>
            <w:tcW w:w="1276" w:type="dxa"/>
          </w:tcPr>
          <w:p w14:paraId="363800F1" w14:textId="77777777" w:rsidR="0046022C" w:rsidRPr="00567372" w:rsidRDefault="0046022C" w:rsidP="0046022C">
            <w:pPr>
              <w:pStyle w:val="TAL"/>
              <w:rPr>
                <w:rFonts w:cs="Arial"/>
                <w:lang w:eastAsia="ja-JP"/>
              </w:rPr>
            </w:pPr>
          </w:p>
        </w:tc>
        <w:tc>
          <w:tcPr>
            <w:tcW w:w="1984" w:type="dxa"/>
          </w:tcPr>
          <w:p w14:paraId="1D88DE5E" w14:textId="77777777" w:rsidR="0046022C" w:rsidRPr="00567372" w:rsidRDefault="0046022C" w:rsidP="0046022C">
            <w:pPr>
              <w:pStyle w:val="TAL"/>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26C77432" w14:textId="77777777" w:rsidR="0046022C" w:rsidRPr="00567372" w:rsidRDefault="0046022C" w:rsidP="0046022C">
            <w:pPr>
              <w:pStyle w:val="TAL"/>
              <w:rPr>
                <w:rFonts w:cs="Arial"/>
                <w:i/>
                <w:lang w:eastAsia="zh-CN"/>
              </w:rPr>
            </w:pPr>
          </w:p>
        </w:tc>
      </w:tr>
      <w:tr w:rsidR="0046022C" w:rsidRPr="00567372" w14:paraId="667AE9FD" w14:textId="77777777" w:rsidTr="009354E2">
        <w:tc>
          <w:tcPr>
            <w:tcW w:w="2552" w:type="dxa"/>
          </w:tcPr>
          <w:p w14:paraId="34FB8CD5" w14:textId="77777777" w:rsidR="0046022C" w:rsidRDefault="0046022C" w:rsidP="0046022C">
            <w:pPr>
              <w:pStyle w:val="TAL"/>
              <w:rPr>
                <w:rFonts w:cs="Arial"/>
                <w:lang w:eastAsia="zh-CN"/>
              </w:rPr>
            </w:pPr>
            <w:r>
              <w:rPr>
                <w:rFonts w:cs="Arial" w:hint="eastAsia"/>
                <w:lang w:eastAsia="zh-CN"/>
              </w:rPr>
              <w:t>WLAN RSSI</w:t>
            </w:r>
          </w:p>
        </w:tc>
        <w:tc>
          <w:tcPr>
            <w:tcW w:w="1134" w:type="dxa"/>
          </w:tcPr>
          <w:p w14:paraId="31568618" w14:textId="77777777" w:rsidR="0046022C" w:rsidRDefault="0046022C" w:rsidP="0046022C">
            <w:pPr>
              <w:pStyle w:val="TAL"/>
              <w:rPr>
                <w:rFonts w:cs="Arial"/>
                <w:lang w:eastAsia="zh-CN"/>
              </w:rPr>
            </w:pPr>
            <w:r>
              <w:rPr>
                <w:rFonts w:cs="Arial" w:hint="eastAsia"/>
                <w:lang w:eastAsia="zh-CN"/>
              </w:rPr>
              <w:t>O</w:t>
            </w:r>
          </w:p>
        </w:tc>
        <w:tc>
          <w:tcPr>
            <w:tcW w:w="1276" w:type="dxa"/>
          </w:tcPr>
          <w:p w14:paraId="5F6321D4" w14:textId="77777777" w:rsidR="0046022C" w:rsidRPr="00567372" w:rsidRDefault="0046022C" w:rsidP="0046022C">
            <w:pPr>
              <w:pStyle w:val="TAL"/>
              <w:rPr>
                <w:rFonts w:cs="Arial"/>
                <w:lang w:eastAsia="ja-JP"/>
              </w:rPr>
            </w:pPr>
          </w:p>
        </w:tc>
        <w:tc>
          <w:tcPr>
            <w:tcW w:w="1984" w:type="dxa"/>
          </w:tcPr>
          <w:p w14:paraId="7915BD6B" w14:textId="77777777" w:rsidR="0046022C" w:rsidRPr="00E06405" w:rsidRDefault="0046022C" w:rsidP="0046022C">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5210B84B" w14:textId="77777777" w:rsidR="0046022C" w:rsidRPr="00567372" w:rsidRDefault="0046022C" w:rsidP="0046022C">
            <w:pPr>
              <w:pStyle w:val="TAL"/>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9354E2">
        <w:tc>
          <w:tcPr>
            <w:tcW w:w="2552" w:type="dxa"/>
          </w:tcPr>
          <w:p w14:paraId="146F7976" w14:textId="77777777" w:rsidR="0046022C" w:rsidRDefault="0046022C" w:rsidP="0046022C">
            <w:pPr>
              <w:pStyle w:val="TAL"/>
              <w:rPr>
                <w:rFonts w:cs="Arial"/>
                <w:lang w:eastAsia="zh-CN"/>
              </w:rPr>
            </w:pPr>
            <w:r>
              <w:rPr>
                <w:rFonts w:cs="Arial" w:hint="eastAsia"/>
                <w:lang w:eastAsia="zh-CN"/>
              </w:rPr>
              <w:t>WLAN RTT</w:t>
            </w:r>
          </w:p>
        </w:tc>
        <w:tc>
          <w:tcPr>
            <w:tcW w:w="1134" w:type="dxa"/>
          </w:tcPr>
          <w:p w14:paraId="13936296" w14:textId="77777777" w:rsidR="0046022C" w:rsidRDefault="0046022C" w:rsidP="0046022C">
            <w:pPr>
              <w:pStyle w:val="TAL"/>
              <w:rPr>
                <w:rFonts w:cs="Arial"/>
                <w:lang w:eastAsia="zh-CN"/>
              </w:rPr>
            </w:pPr>
            <w:r>
              <w:rPr>
                <w:rFonts w:cs="Arial" w:hint="eastAsia"/>
                <w:lang w:eastAsia="zh-CN"/>
              </w:rPr>
              <w:t>O</w:t>
            </w:r>
          </w:p>
        </w:tc>
        <w:tc>
          <w:tcPr>
            <w:tcW w:w="1276" w:type="dxa"/>
          </w:tcPr>
          <w:p w14:paraId="1839C93F" w14:textId="77777777" w:rsidR="0046022C" w:rsidRPr="00567372" w:rsidRDefault="0046022C" w:rsidP="0046022C">
            <w:pPr>
              <w:pStyle w:val="TAL"/>
              <w:rPr>
                <w:rFonts w:cs="Arial"/>
                <w:lang w:eastAsia="ja-JP"/>
              </w:rPr>
            </w:pPr>
          </w:p>
        </w:tc>
        <w:tc>
          <w:tcPr>
            <w:tcW w:w="1984" w:type="dxa"/>
          </w:tcPr>
          <w:p w14:paraId="7BEA2490" w14:textId="77777777" w:rsidR="0046022C" w:rsidRPr="00567372" w:rsidRDefault="0046022C" w:rsidP="0046022C">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6089AEBB" w14:textId="77777777" w:rsidR="0046022C" w:rsidRPr="00567372" w:rsidRDefault="0046022C" w:rsidP="0046022C">
            <w:pPr>
              <w:pStyle w:val="TAL"/>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46022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46022C">
            <w:pPr>
              <w:pStyle w:val="TAH"/>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46022C">
            <w:pPr>
              <w:pStyle w:val="TAH"/>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46022C">
            <w:pPr>
              <w:pStyle w:val="TAL"/>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46022C">
            <w:pPr>
              <w:pStyle w:val="TAL"/>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46022C"/>
    <w:p w14:paraId="07CC2971" w14:textId="77777777" w:rsidR="0046022C" w:rsidRDefault="0046022C" w:rsidP="009354E2">
      <w:pPr>
        <w:pStyle w:val="Heading4"/>
        <w:rPr>
          <w:noProof/>
          <w:lang w:eastAsia="ja-JP"/>
        </w:rPr>
      </w:pPr>
      <w:bookmarkStart w:id="8256" w:name="_Toc20953845"/>
      <w:bookmarkStart w:id="8257" w:name="_Hlk44449719"/>
      <w:bookmarkStart w:id="8258" w:name="_Toc44497794"/>
      <w:bookmarkStart w:id="8259" w:name="_Toc45108181"/>
      <w:bookmarkStart w:id="8260" w:name="_Toc45901801"/>
      <w:bookmarkStart w:id="8261" w:name="_Toc51850882"/>
      <w:bookmarkStart w:id="8262" w:name="_Toc56693886"/>
      <w:bookmarkStart w:id="8263" w:name="_Toc64447430"/>
      <w:bookmarkStart w:id="8264" w:name="_Toc66286924"/>
      <w:bookmarkStart w:id="8265" w:name="_Toc74151619"/>
      <w:bookmarkStart w:id="8266" w:name="_Toc88654092"/>
      <w:bookmarkStart w:id="8267" w:name="_Toc97904448"/>
      <w:bookmarkStart w:id="8268" w:name="_Toc105175489"/>
      <w:bookmarkStart w:id="8269" w:name="_Toc113826519"/>
      <w:bookmarkStart w:id="8270" w:name="_Toc120032645"/>
      <w:r>
        <w:rPr>
          <w:noProof/>
          <w:lang w:eastAsia="ja-JP"/>
        </w:rPr>
        <w:t>9.2.3.</w:t>
      </w:r>
      <w:bookmarkEnd w:id="8257"/>
      <w:r>
        <w:rPr>
          <w:noProof/>
          <w:lang w:eastAsia="ja-JP"/>
        </w:rPr>
        <w:t>136</w:t>
      </w:r>
      <w:r>
        <w:rPr>
          <w:noProof/>
          <w:lang w:eastAsia="ja-JP"/>
        </w:rPr>
        <w:tab/>
        <w:t>Sensor Measurement Configuration</w:t>
      </w:r>
      <w:bookmarkEnd w:id="8256"/>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5E89C6" w14:textId="77777777" w:rsidR="0046022C" w:rsidRDefault="0046022C" w:rsidP="0046022C">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46022C" w14:paraId="7ABD790F"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46022C">
            <w:pPr>
              <w:pStyle w:val="TAH"/>
              <w:rPr>
                <w:rFonts w:cs="Arial"/>
                <w:lang w:eastAsia="ja-JP"/>
              </w:rPr>
            </w:pPr>
            <w:r>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46022C">
            <w:pPr>
              <w:pStyle w:val="TAH"/>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46022C">
            <w:pPr>
              <w:pStyle w:val="TAH"/>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46022C">
            <w:pPr>
              <w:pStyle w:val="TAH"/>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46022C">
            <w:pPr>
              <w:pStyle w:val="TAH"/>
              <w:rPr>
                <w:rFonts w:cs="Arial"/>
                <w:lang w:eastAsia="ja-JP"/>
              </w:rPr>
            </w:pPr>
            <w:r>
              <w:rPr>
                <w:rFonts w:cs="Arial"/>
                <w:lang w:eastAsia="ja-JP"/>
              </w:rPr>
              <w:t>Semantics description</w:t>
            </w:r>
          </w:p>
        </w:tc>
      </w:tr>
      <w:tr w:rsidR="0046022C" w14:paraId="6B962ED2"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46022C">
            <w:pPr>
              <w:pStyle w:val="TAL"/>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46022C">
            <w:pPr>
              <w:pStyle w:val="TAL"/>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4602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46022C">
            <w:pPr>
              <w:pStyle w:val="TAL"/>
              <w:rPr>
                <w:rFonts w:cs="Arial"/>
                <w:i/>
                <w:lang w:eastAsia="zh-CN"/>
              </w:rPr>
            </w:pPr>
          </w:p>
        </w:tc>
      </w:tr>
      <w:tr w:rsidR="0046022C" w14:paraId="38D198E8"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46022C">
            <w:pPr>
              <w:pStyle w:val="TAL"/>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46022C">
            <w:pPr>
              <w:pStyle w:val="TAL"/>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46022C">
            <w:pPr>
              <w:pStyle w:val="TAL"/>
              <w:rPr>
                <w:rFonts w:cs="Arial"/>
                <w:i/>
                <w:lang w:eastAsia="zh-CN"/>
              </w:rPr>
            </w:pPr>
          </w:p>
        </w:tc>
      </w:tr>
      <w:tr w:rsidR="0046022C" w14:paraId="43CED0D4"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407E71">
            <w:pPr>
              <w:pStyle w:val="TAL"/>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46022C">
            <w:pPr>
              <w:pStyle w:val="TAL"/>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46022C">
            <w:pPr>
              <w:pStyle w:val="TAL"/>
              <w:rPr>
                <w:rFonts w:cs="Arial"/>
                <w:i/>
                <w:lang w:eastAsia="zh-CN"/>
              </w:rPr>
            </w:pPr>
          </w:p>
        </w:tc>
      </w:tr>
      <w:tr w:rsidR="0046022C" w14:paraId="54166A07" w14:textId="77777777" w:rsidTr="009354E2">
        <w:tc>
          <w:tcPr>
            <w:tcW w:w="2552"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9354E2">
            <w:pPr>
              <w:pStyle w:val="TAL"/>
              <w:ind w:left="227"/>
              <w:rPr>
                <w:rFonts w:cs="Arial"/>
                <w:lang w:eastAsia="zh-CN"/>
              </w:rPr>
            </w:pPr>
            <w:r w:rsidRPr="0097152B">
              <w:rPr>
                <w:rFonts w:eastAsia="MS Mincho" w:cs="Arial"/>
                <w:lang w:eastAsia="zh-CN"/>
              </w:rPr>
              <w:t>&gt;&gt;Uncompensated Barometric Configuration</w:t>
            </w:r>
          </w:p>
        </w:tc>
        <w:tc>
          <w:tcPr>
            <w:tcW w:w="1134"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46022C">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46022C">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46022C">
            <w:pPr>
              <w:pStyle w:val="TAL"/>
              <w:rPr>
                <w:rFonts w:cs="Arial"/>
                <w:i/>
                <w:lang w:eastAsia="zh-CN"/>
              </w:rPr>
            </w:pPr>
          </w:p>
        </w:tc>
      </w:tr>
      <w:tr w:rsidR="0046022C" w14:paraId="79DDFA43" w14:textId="77777777" w:rsidTr="009354E2">
        <w:tc>
          <w:tcPr>
            <w:tcW w:w="2552"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9354E2">
            <w:pPr>
              <w:pStyle w:val="TAL"/>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46022C">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46022C">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46022C">
            <w:pPr>
              <w:pStyle w:val="TAL"/>
              <w:rPr>
                <w:rFonts w:cs="Arial"/>
                <w:i/>
                <w:lang w:eastAsia="zh-CN"/>
              </w:rPr>
            </w:pPr>
          </w:p>
        </w:tc>
      </w:tr>
      <w:tr w:rsidR="0046022C" w14:paraId="2C745847" w14:textId="77777777" w:rsidTr="009354E2">
        <w:tc>
          <w:tcPr>
            <w:tcW w:w="2552"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9354E2">
            <w:pPr>
              <w:pStyle w:val="TAL"/>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46022C">
            <w:pPr>
              <w:pStyle w:val="TAL"/>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46022C">
            <w:pPr>
              <w:pStyle w:val="TAL"/>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46022C">
            <w:pPr>
              <w:pStyle w:val="TAL"/>
              <w:rPr>
                <w:rFonts w:cs="Arial"/>
                <w:i/>
                <w:lang w:eastAsia="zh-CN"/>
              </w:rPr>
            </w:pPr>
          </w:p>
        </w:tc>
      </w:tr>
    </w:tbl>
    <w:p w14:paraId="066B5D36" w14:textId="77777777" w:rsidR="0046022C" w:rsidRDefault="0046022C" w:rsidP="0046022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46022C">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46022C">
            <w:pPr>
              <w:pStyle w:val="TAH"/>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4602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4602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407E71"/>
    <w:p w14:paraId="1FE5CD38" w14:textId="77777777" w:rsidR="0046022C" w:rsidRDefault="0046022C" w:rsidP="009354E2">
      <w:pPr>
        <w:pStyle w:val="Heading4"/>
        <w:rPr>
          <w:noProof/>
          <w:lang w:eastAsia="ja-JP"/>
        </w:rPr>
      </w:pPr>
      <w:bookmarkStart w:id="8271" w:name="_Hlk44449737"/>
      <w:bookmarkStart w:id="8272" w:name="_Hlk44451183"/>
      <w:bookmarkStart w:id="8273" w:name="_Hlk44451226"/>
      <w:bookmarkStart w:id="8274" w:name="_Toc44497795"/>
      <w:bookmarkStart w:id="8275" w:name="_Toc45108182"/>
      <w:bookmarkStart w:id="8276" w:name="_Toc45901802"/>
      <w:bookmarkStart w:id="8277" w:name="_Toc51850883"/>
      <w:bookmarkStart w:id="8278" w:name="_Toc56693887"/>
      <w:bookmarkStart w:id="8279" w:name="_Toc64447431"/>
      <w:bookmarkStart w:id="8280" w:name="_Toc66286925"/>
      <w:bookmarkStart w:id="8281" w:name="_Toc74151620"/>
      <w:bookmarkStart w:id="8282" w:name="_Toc88654093"/>
      <w:bookmarkStart w:id="8283" w:name="_Toc97904449"/>
      <w:bookmarkStart w:id="8284" w:name="_Toc105175490"/>
      <w:bookmarkStart w:id="8285" w:name="_Toc113826520"/>
      <w:bookmarkStart w:id="8286" w:name="_Toc120032646"/>
      <w:r>
        <w:rPr>
          <w:noProof/>
          <w:lang w:eastAsia="ja-JP"/>
        </w:rPr>
        <w:t>9.2.3.</w:t>
      </w:r>
      <w:bookmarkEnd w:id="8271"/>
      <w:r>
        <w:rPr>
          <w:noProof/>
          <w:lang w:eastAsia="ja-JP"/>
        </w:rPr>
        <w:t>137</w:t>
      </w:r>
      <w:bookmarkEnd w:id="8272"/>
      <w:r>
        <w:rPr>
          <w:noProof/>
          <w:lang w:eastAsia="ja-JP"/>
        </w:rPr>
        <w:tab/>
        <w:t>Logged Event Trigger Config</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p>
    <w:bookmarkEnd w:id="8273"/>
    <w:p w14:paraId="4DFE91CB" w14:textId="77777777" w:rsidR="0046022C" w:rsidRDefault="0046022C" w:rsidP="0046022C">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46022C" w14:paraId="74818EC2"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46022C">
            <w:pPr>
              <w:pStyle w:val="TAH"/>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46022C">
            <w:pPr>
              <w:pStyle w:val="TAH"/>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46022C">
            <w:pPr>
              <w:pStyle w:val="TAH"/>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46022C">
            <w:pPr>
              <w:pStyle w:val="TAH"/>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46022C">
            <w:pPr>
              <w:pStyle w:val="TAH"/>
              <w:rPr>
                <w:rFonts w:cs="Arial"/>
                <w:lang w:eastAsia="ja-JP"/>
              </w:rPr>
            </w:pPr>
            <w:r w:rsidRPr="006506CD">
              <w:rPr>
                <w:rFonts w:cs="Arial"/>
                <w:lang w:eastAsia="ja-JP"/>
              </w:rPr>
              <w:t>Semantics description</w:t>
            </w:r>
          </w:p>
        </w:tc>
      </w:tr>
      <w:tr w:rsidR="0046022C" w14:paraId="052D2654"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294EA4C9" w14:textId="77777777" w:rsidR="0046022C" w:rsidRPr="006506CD" w:rsidRDefault="0046022C" w:rsidP="009354E2">
            <w:pPr>
              <w:pStyle w:val="TAL"/>
              <w:ind w:left="119" w:hanging="119"/>
              <w:rPr>
                <w:lang w:eastAsia="fr-FR"/>
              </w:rPr>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46022C">
            <w:pPr>
              <w:pStyle w:val="TAL"/>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46022C">
            <w:pPr>
              <w:pStyle w:val="TAL"/>
              <w:rPr>
                <w:rFonts w:cs="Arial"/>
                <w:i/>
                <w:lang w:eastAsia="zh-CN"/>
              </w:rPr>
            </w:pPr>
          </w:p>
        </w:tc>
      </w:tr>
      <w:tr w:rsidR="0046022C" w14:paraId="4B011302"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9354E2">
            <w:pPr>
              <w:pStyle w:val="TAL"/>
              <w:ind w:left="113"/>
              <w:rPr>
                <w:rFonts w:cs="Arial"/>
                <w:lang w:eastAsia="zh-CN"/>
              </w:rPr>
            </w:pPr>
            <w:r w:rsidRPr="006506CD">
              <w:rPr>
                <w:rFonts w:cs="Arial"/>
                <w:lang w:eastAsia="zh-CN"/>
              </w:rPr>
              <w:t>&gt;</w:t>
            </w:r>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46022C">
            <w:pPr>
              <w:pStyle w:val="TAL"/>
              <w:rPr>
                <w:rFonts w:cs="Arial"/>
                <w:i/>
                <w:lang w:eastAsia="zh-CN"/>
              </w:rPr>
            </w:pPr>
          </w:p>
        </w:tc>
      </w:tr>
      <w:tr w:rsidR="0046022C" w14:paraId="75A179F1" w14:textId="77777777" w:rsidTr="009354E2">
        <w:tc>
          <w:tcPr>
            <w:tcW w:w="2552"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9354E2">
            <w:pPr>
              <w:pStyle w:val="TAL"/>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46022C">
            <w:pPr>
              <w:pStyle w:val="TAL"/>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46022C">
            <w:pPr>
              <w:pStyle w:val="TAL"/>
              <w:rPr>
                <w:rFonts w:cs="Arial"/>
                <w:i/>
                <w:lang w:eastAsia="zh-CN"/>
              </w:rPr>
            </w:pPr>
          </w:p>
        </w:tc>
      </w:tr>
      <w:tr w:rsidR="0046022C" w14:paraId="6631DF5A" w14:textId="77777777" w:rsidTr="009354E2">
        <w:tc>
          <w:tcPr>
            <w:tcW w:w="2552"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354E2">
            <w:pPr>
              <w:pStyle w:val="TAL"/>
              <w:ind w:left="232" w:hanging="119"/>
              <w:rPr>
                <w:rFonts w:cs="Arial"/>
                <w:lang w:eastAsia="zh-CN"/>
              </w:rPr>
            </w:pPr>
            <w:r w:rsidRPr="006506CD">
              <w:rPr>
                <w:rFonts w:cs="Arial"/>
                <w:lang w:eastAsia="zh-CN"/>
              </w:rPr>
              <w:t>&gt;</w:t>
            </w:r>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46022C">
            <w:pPr>
              <w:pStyle w:val="TAL"/>
              <w:rPr>
                <w:rFonts w:cs="Arial"/>
                <w:i/>
                <w:lang w:eastAsia="zh-CN"/>
              </w:rPr>
            </w:pPr>
          </w:p>
        </w:tc>
      </w:tr>
      <w:tr w:rsidR="0046022C" w14:paraId="3B5B08A8" w14:textId="77777777" w:rsidTr="009354E2">
        <w:tc>
          <w:tcPr>
            <w:tcW w:w="2552"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354E2">
            <w:pPr>
              <w:pStyle w:val="TAL"/>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46022C">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46022C">
            <w:pPr>
              <w:pStyle w:val="TAL"/>
              <w:rPr>
                <w:rFonts w:cs="Arial"/>
                <w:i/>
                <w:lang w:eastAsia="zh-CN"/>
              </w:rPr>
            </w:pPr>
          </w:p>
        </w:tc>
      </w:tr>
      <w:tr w:rsidR="0046022C" w14:paraId="211DBD32" w14:textId="77777777" w:rsidTr="009354E2">
        <w:tc>
          <w:tcPr>
            <w:tcW w:w="2552"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407E71">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46022C">
            <w:pPr>
              <w:pStyle w:val="TAL"/>
              <w:rPr>
                <w:rFonts w:cs="Arial"/>
                <w:i/>
                <w:lang w:eastAsia="zh-CN"/>
              </w:rPr>
            </w:pPr>
          </w:p>
        </w:tc>
      </w:tr>
      <w:tr w:rsidR="0046022C" w14:paraId="470A28FE" w14:textId="77777777" w:rsidTr="009354E2">
        <w:tc>
          <w:tcPr>
            <w:tcW w:w="2552"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407E71">
            <w:pPr>
              <w:pStyle w:val="TAL"/>
              <w:ind w:left="573" w:hanging="119"/>
              <w:rPr>
                <w:rFonts w:cs="Arial"/>
                <w:lang w:eastAsia="zh-CN"/>
              </w:rPr>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46022C">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46022C">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46022C">
            <w:pPr>
              <w:pStyle w:val="TAL"/>
              <w:rPr>
                <w:rFonts w:cs="Arial"/>
                <w:i/>
                <w:lang w:eastAsia="zh-CN"/>
              </w:rPr>
            </w:pPr>
            <w:r w:rsidRPr="006506CD">
              <w:rPr>
                <w:rFonts w:eastAsia="SimSun" w:cs="Arial"/>
                <w:lang w:eastAsia="zh-CN"/>
              </w:rPr>
              <w:t>This IE is defined in TS 38.331 [18].</w:t>
            </w:r>
          </w:p>
        </w:tc>
      </w:tr>
      <w:tr w:rsidR="0046022C" w14:paraId="1E865839" w14:textId="77777777" w:rsidTr="009354E2">
        <w:tc>
          <w:tcPr>
            <w:tcW w:w="2552"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407E71">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46022C">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46022C">
            <w:pPr>
              <w:pStyle w:val="TAL"/>
              <w:rPr>
                <w:rFonts w:cs="Arial"/>
                <w:i/>
                <w:lang w:eastAsia="zh-CN"/>
              </w:rPr>
            </w:pPr>
          </w:p>
        </w:tc>
      </w:tr>
      <w:tr w:rsidR="0046022C" w14:paraId="055BAE79" w14:textId="77777777" w:rsidTr="009354E2">
        <w:tc>
          <w:tcPr>
            <w:tcW w:w="2552"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407E71">
            <w:pPr>
              <w:pStyle w:val="TAL"/>
              <w:ind w:left="573" w:hanging="119"/>
              <w:rPr>
                <w:rFonts w:cs="Arial"/>
                <w:lang w:eastAsia="zh-CN"/>
              </w:rPr>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46022C">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46022C">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46022C">
            <w:pPr>
              <w:pStyle w:val="TAL"/>
              <w:rPr>
                <w:rFonts w:cs="Arial"/>
                <w:i/>
                <w:lang w:eastAsia="zh-CN"/>
              </w:rPr>
            </w:pPr>
            <w:r w:rsidRPr="006506CD">
              <w:rPr>
                <w:rFonts w:eastAsia="SimSun" w:cs="Arial"/>
                <w:lang w:eastAsia="zh-CN"/>
              </w:rPr>
              <w:t>This IE is defined in TS 38.331 [18].</w:t>
            </w:r>
          </w:p>
        </w:tc>
      </w:tr>
      <w:tr w:rsidR="0046022C" w14:paraId="7A44C077" w14:textId="77777777" w:rsidTr="009354E2">
        <w:tc>
          <w:tcPr>
            <w:tcW w:w="2552"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9354E2">
            <w:pPr>
              <w:pStyle w:val="TAL"/>
              <w:ind w:left="227"/>
              <w:rPr>
                <w:rFonts w:cs="Arial"/>
                <w:lang w:eastAsia="zh-CN"/>
              </w:rPr>
            </w:pPr>
            <w:r w:rsidRPr="006506CD">
              <w:rPr>
                <w:rFonts w:cs="Arial"/>
                <w:lang w:eastAsia="zh-CN"/>
              </w:rPr>
              <w:t>&gt;&gt;Hysteresis</w:t>
            </w:r>
          </w:p>
        </w:tc>
        <w:tc>
          <w:tcPr>
            <w:tcW w:w="1134"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46022C">
            <w:pPr>
              <w:pStyle w:val="TAL"/>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46022C">
            <w:pPr>
              <w:pStyle w:val="TAL"/>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9354E2">
        <w:tc>
          <w:tcPr>
            <w:tcW w:w="2552"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9354E2">
            <w:pPr>
              <w:pStyle w:val="TAL"/>
              <w:ind w:left="227"/>
              <w:rPr>
                <w:rFonts w:cs="Arial"/>
                <w:lang w:eastAsia="zh-CN"/>
              </w:rPr>
            </w:pPr>
            <w:r w:rsidRPr="006506CD">
              <w:rPr>
                <w:rFonts w:cs="Arial"/>
                <w:lang w:eastAsia="zh-CN"/>
              </w:rPr>
              <w:t>&gt;&gt;Time to trigger</w:t>
            </w:r>
          </w:p>
        </w:tc>
        <w:tc>
          <w:tcPr>
            <w:tcW w:w="1134"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46022C">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46022C">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46022C">
            <w:pPr>
              <w:pStyle w:val="TAL"/>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46022C">
            <w:pPr>
              <w:pStyle w:val="TAL"/>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46022C"/>
    <w:p w14:paraId="14DFF375" w14:textId="77777777" w:rsidR="008D5E13" w:rsidRPr="009F5A10" w:rsidRDefault="008D5E13" w:rsidP="008D5E13">
      <w:pPr>
        <w:pStyle w:val="Heading4"/>
        <w:rPr>
          <w:rFonts w:eastAsia="Batang"/>
        </w:rPr>
      </w:pPr>
      <w:bookmarkStart w:id="8287" w:name="_Toc44497796"/>
      <w:bookmarkStart w:id="8288" w:name="_Toc45108183"/>
      <w:bookmarkStart w:id="8289" w:name="_Toc45901803"/>
      <w:bookmarkStart w:id="8290" w:name="_Toc51850884"/>
      <w:bookmarkStart w:id="8291" w:name="_Toc56693888"/>
      <w:bookmarkStart w:id="8292" w:name="_Toc64447432"/>
      <w:bookmarkStart w:id="8293" w:name="_Toc66286926"/>
      <w:bookmarkStart w:id="8294" w:name="_Toc74151621"/>
      <w:bookmarkStart w:id="8295" w:name="_Toc88654094"/>
      <w:bookmarkStart w:id="8296" w:name="_Toc97904450"/>
      <w:bookmarkStart w:id="8297" w:name="_Toc105175491"/>
      <w:bookmarkStart w:id="8298" w:name="_Toc113826521"/>
      <w:bookmarkStart w:id="8299" w:name="_Toc120032647"/>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6E8B8C45" w14:textId="77777777" w:rsidR="008D5E13" w:rsidRPr="009F5A10" w:rsidRDefault="008D5E13" w:rsidP="008D5E13">
      <w:pPr>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8D5E13" w:rsidRPr="009F5A10" w14:paraId="10E0D4EE" w14:textId="77777777" w:rsidTr="006F599E">
        <w:tc>
          <w:tcPr>
            <w:tcW w:w="2552" w:type="dxa"/>
          </w:tcPr>
          <w:p w14:paraId="7A9118D1" w14:textId="77777777" w:rsidR="008D5E13" w:rsidRPr="009F5A10" w:rsidRDefault="008D5E13" w:rsidP="00B448B1">
            <w:pPr>
              <w:pStyle w:val="TAH"/>
              <w:rPr>
                <w:rFonts w:cs="Arial"/>
                <w:lang w:eastAsia="ja-JP"/>
              </w:rPr>
            </w:pPr>
            <w:r w:rsidRPr="009F5A10">
              <w:rPr>
                <w:rFonts w:cs="Arial"/>
                <w:lang w:eastAsia="ja-JP"/>
              </w:rPr>
              <w:t>IE/Group Name</w:t>
            </w:r>
          </w:p>
        </w:tc>
        <w:tc>
          <w:tcPr>
            <w:tcW w:w="1134" w:type="dxa"/>
          </w:tcPr>
          <w:p w14:paraId="2B71FD8B" w14:textId="77777777" w:rsidR="008D5E13" w:rsidRPr="009F5A10" w:rsidRDefault="008D5E13" w:rsidP="00B448B1">
            <w:pPr>
              <w:pStyle w:val="TAH"/>
              <w:rPr>
                <w:rFonts w:cs="Arial"/>
                <w:lang w:eastAsia="ja-JP"/>
              </w:rPr>
            </w:pPr>
            <w:r w:rsidRPr="009F5A10">
              <w:rPr>
                <w:rFonts w:cs="Arial"/>
                <w:lang w:eastAsia="ja-JP"/>
              </w:rPr>
              <w:t>Presence</w:t>
            </w:r>
          </w:p>
        </w:tc>
        <w:tc>
          <w:tcPr>
            <w:tcW w:w="1276" w:type="dxa"/>
          </w:tcPr>
          <w:p w14:paraId="4F187B76" w14:textId="77777777" w:rsidR="008D5E13" w:rsidRPr="009F5A10" w:rsidRDefault="008D5E13" w:rsidP="00B448B1">
            <w:pPr>
              <w:pStyle w:val="TAH"/>
              <w:rPr>
                <w:rFonts w:cs="Arial"/>
                <w:lang w:eastAsia="ja-JP"/>
              </w:rPr>
            </w:pPr>
            <w:r w:rsidRPr="009F5A10">
              <w:rPr>
                <w:rFonts w:cs="Arial"/>
                <w:lang w:eastAsia="ja-JP"/>
              </w:rPr>
              <w:t>Range</w:t>
            </w:r>
          </w:p>
        </w:tc>
        <w:tc>
          <w:tcPr>
            <w:tcW w:w="1985" w:type="dxa"/>
          </w:tcPr>
          <w:p w14:paraId="79454005" w14:textId="77777777" w:rsidR="008D5E13" w:rsidRPr="009F5A10" w:rsidRDefault="008D5E13" w:rsidP="00B448B1">
            <w:pPr>
              <w:pStyle w:val="TAH"/>
              <w:rPr>
                <w:rFonts w:cs="Arial"/>
                <w:lang w:eastAsia="ja-JP"/>
              </w:rPr>
            </w:pPr>
            <w:r w:rsidRPr="009F5A10">
              <w:rPr>
                <w:rFonts w:cs="Arial"/>
                <w:lang w:eastAsia="ja-JP"/>
              </w:rPr>
              <w:t>IE type and reference</w:t>
            </w:r>
          </w:p>
        </w:tc>
        <w:tc>
          <w:tcPr>
            <w:tcW w:w="2410" w:type="dxa"/>
          </w:tcPr>
          <w:p w14:paraId="70B5FE11" w14:textId="77777777" w:rsidR="008D5E13" w:rsidRPr="009F5A10" w:rsidRDefault="008D5E13" w:rsidP="00B448B1">
            <w:pPr>
              <w:pStyle w:val="TAH"/>
              <w:rPr>
                <w:rFonts w:cs="Arial"/>
                <w:lang w:eastAsia="ja-JP"/>
              </w:rPr>
            </w:pPr>
            <w:r w:rsidRPr="009F5A10">
              <w:rPr>
                <w:rFonts w:cs="Arial"/>
                <w:lang w:eastAsia="ja-JP"/>
              </w:rPr>
              <w:t>Semantics description</w:t>
            </w:r>
          </w:p>
        </w:tc>
      </w:tr>
      <w:tr w:rsidR="008D5E13" w:rsidRPr="009F5A10" w14:paraId="36432BE1" w14:textId="77777777" w:rsidTr="006F599E">
        <w:tc>
          <w:tcPr>
            <w:tcW w:w="2552" w:type="dxa"/>
          </w:tcPr>
          <w:p w14:paraId="1C556097" w14:textId="77777777" w:rsidR="008D5E13" w:rsidRPr="009F5A10" w:rsidRDefault="008D5E13" w:rsidP="00B448B1">
            <w:pPr>
              <w:pStyle w:val="TAL"/>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134" w:type="dxa"/>
          </w:tcPr>
          <w:p w14:paraId="12674831" w14:textId="77777777" w:rsidR="008D5E13" w:rsidRPr="009F5A10" w:rsidRDefault="008D5E13" w:rsidP="00B448B1">
            <w:pPr>
              <w:pStyle w:val="TAL"/>
              <w:rPr>
                <w:rFonts w:cs="Arial"/>
                <w:lang w:eastAsia="ja-JP"/>
              </w:rPr>
            </w:pPr>
            <w:r w:rsidRPr="009F5A10">
              <w:rPr>
                <w:rFonts w:cs="Arial"/>
                <w:lang w:eastAsia="ja-JP"/>
              </w:rPr>
              <w:t>M</w:t>
            </w:r>
          </w:p>
        </w:tc>
        <w:tc>
          <w:tcPr>
            <w:tcW w:w="1276" w:type="dxa"/>
          </w:tcPr>
          <w:p w14:paraId="1F493048" w14:textId="77777777" w:rsidR="008D5E13" w:rsidRPr="009F5A10" w:rsidRDefault="008D5E13" w:rsidP="00B448B1">
            <w:pPr>
              <w:pStyle w:val="TAL"/>
              <w:rPr>
                <w:i/>
                <w:lang w:eastAsia="ja-JP"/>
              </w:rPr>
            </w:pPr>
          </w:p>
        </w:tc>
        <w:tc>
          <w:tcPr>
            <w:tcW w:w="1985" w:type="dxa"/>
          </w:tcPr>
          <w:p w14:paraId="55CE01A3" w14:textId="77777777" w:rsidR="008D5E13" w:rsidRPr="009F5A10" w:rsidRDefault="008D5E13" w:rsidP="00B448B1">
            <w:pPr>
              <w:pStyle w:val="TAL"/>
              <w:rPr>
                <w:rFonts w:cs="Arial"/>
                <w:lang w:eastAsia="ja-JP"/>
              </w:rPr>
            </w:pPr>
            <w:r w:rsidRPr="009F5A10">
              <w:rPr>
                <w:rFonts w:cs="Arial"/>
                <w:lang w:eastAsia="ja-JP"/>
              </w:rPr>
              <w:t>OCTET STRING</w:t>
            </w:r>
          </w:p>
        </w:tc>
        <w:tc>
          <w:tcPr>
            <w:tcW w:w="2410" w:type="dxa"/>
          </w:tcPr>
          <w:p w14:paraId="5B21AEFE" w14:textId="77777777" w:rsidR="008D5E13" w:rsidRPr="009F5A10" w:rsidRDefault="008D5E13" w:rsidP="00B448B1">
            <w:pPr>
              <w:pStyle w:val="TAL"/>
              <w:rPr>
                <w:lang w:eastAsia="ja-JP"/>
              </w:rPr>
            </w:pPr>
          </w:p>
        </w:tc>
      </w:tr>
    </w:tbl>
    <w:p w14:paraId="49F715E7" w14:textId="77777777" w:rsidR="008D5E13" w:rsidRDefault="008D5E13" w:rsidP="008D5E13"/>
    <w:p w14:paraId="27101D7B" w14:textId="77777777" w:rsidR="00065317" w:rsidRPr="009354E2" w:rsidRDefault="00065317" w:rsidP="009354E2">
      <w:pPr>
        <w:pStyle w:val="Heading4"/>
        <w:rPr>
          <w:rFonts w:eastAsia="Batang"/>
        </w:rPr>
      </w:pPr>
      <w:bookmarkStart w:id="8300" w:name="_Toc44497797"/>
      <w:bookmarkStart w:id="8301" w:name="_Toc45108184"/>
      <w:bookmarkStart w:id="8302" w:name="_Toc45901804"/>
      <w:bookmarkStart w:id="8303" w:name="_Toc51850885"/>
      <w:bookmarkStart w:id="8304" w:name="_Toc56693889"/>
      <w:bookmarkStart w:id="8305" w:name="_Toc64447433"/>
      <w:bookmarkStart w:id="8306" w:name="_Toc66286927"/>
      <w:bookmarkStart w:id="8307" w:name="_Toc74151622"/>
      <w:bookmarkStart w:id="8308" w:name="_Toc88654095"/>
      <w:bookmarkStart w:id="8309" w:name="_Toc97904451"/>
      <w:bookmarkStart w:id="8310" w:name="_Toc105175492"/>
      <w:bookmarkStart w:id="8311" w:name="_Toc113826522"/>
      <w:bookmarkStart w:id="8312" w:name="_Toc120032648"/>
      <w:r w:rsidRPr="009354E2">
        <w:rPr>
          <w:rFonts w:eastAsia="Batang"/>
        </w:rPr>
        <w:t>9.2.3.</w:t>
      </w:r>
      <w:r>
        <w:rPr>
          <w:rFonts w:eastAsia="Batang"/>
        </w:rPr>
        <w:t>139</w:t>
      </w:r>
      <w:r w:rsidRPr="009354E2">
        <w:rPr>
          <w:rFonts w:eastAsia="Batang"/>
        </w:rPr>
        <w:tab/>
        <w:t>Extended Slice Support List</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3047B401" w14:textId="77777777" w:rsidR="00065317" w:rsidRPr="00F420A6" w:rsidRDefault="00065317" w:rsidP="00065317">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065317" w:rsidRPr="00F420A6" w14:paraId="4E4E7542" w14:textId="77777777" w:rsidTr="006F599E">
        <w:tblPrEx>
          <w:tblCellMar>
            <w:top w:w="0" w:type="dxa"/>
            <w:bottom w:w="0" w:type="dxa"/>
          </w:tblCellMar>
        </w:tblPrEx>
        <w:tc>
          <w:tcPr>
            <w:tcW w:w="2552" w:type="dxa"/>
          </w:tcPr>
          <w:p w14:paraId="49D1464E" w14:textId="77777777" w:rsidR="00065317" w:rsidRPr="00F420A6" w:rsidRDefault="00065317" w:rsidP="009354E2">
            <w:pPr>
              <w:pStyle w:val="TAH"/>
            </w:pPr>
            <w:r w:rsidRPr="00F420A6">
              <w:t>IE/Group Name</w:t>
            </w:r>
          </w:p>
        </w:tc>
        <w:tc>
          <w:tcPr>
            <w:tcW w:w="1134" w:type="dxa"/>
          </w:tcPr>
          <w:p w14:paraId="7C830429" w14:textId="77777777" w:rsidR="00065317" w:rsidRPr="00F420A6" w:rsidRDefault="00065317" w:rsidP="009354E2">
            <w:pPr>
              <w:pStyle w:val="TAH"/>
            </w:pPr>
            <w:r w:rsidRPr="00F420A6">
              <w:t>Presence</w:t>
            </w:r>
          </w:p>
        </w:tc>
        <w:tc>
          <w:tcPr>
            <w:tcW w:w="1276" w:type="dxa"/>
          </w:tcPr>
          <w:p w14:paraId="49439354" w14:textId="77777777" w:rsidR="00065317" w:rsidRPr="00F420A6" w:rsidRDefault="00065317" w:rsidP="009354E2">
            <w:pPr>
              <w:pStyle w:val="TAH"/>
            </w:pPr>
            <w:r w:rsidRPr="00F420A6">
              <w:t>Range</w:t>
            </w:r>
          </w:p>
        </w:tc>
        <w:tc>
          <w:tcPr>
            <w:tcW w:w="1985" w:type="dxa"/>
          </w:tcPr>
          <w:p w14:paraId="4077CFDD" w14:textId="77777777" w:rsidR="00065317" w:rsidRPr="00F420A6" w:rsidRDefault="00065317" w:rsidP="009354E2">
            <w:pPr>
              <w:pStyle w:val="TAH"/>
            </w:pPr>
            <w:r w:rsidRPr="00F420A6">
              <w:t>IE type and reference</w:t>
            </w:r>
          </w:p>
        </w:tc>
        <w:tc>
          <w:tcPr>
            <w:tcW w:w="2410" w:type="dxa"/>
          </w:tcPr>
          <w:p w14:paraId="4F6E1CAA" w14:textId="77777777" w:rsidR="00065317" w:rsidRPr="00F420A6" w:rsidRDefault="00065317" w:rsidP="009354E2">
            <w:pPr>
              <w:pStyle w:val="TAH"/>
            </w:pPr>
            <w:r w:rsidRPr="00F420A6">
              <w:t>Semantics description</w:t>
            </w:r>
          </w:p>
        </w:tc>
      </w:tr>
      <w:tr w:rsidR="00065317" w:rsidRPr="00F420A6" w14:paraId="767738DE" w14:textId="77777777" w:rsidTr="006F599E">
        <w:tblPrEx>
          <w:tblCellMar>
            <w:top w:w="0" w:type="dxa"/>
            <w:bottom w:w="0" w:type="dxa"/>
          </w:tblCellMar>
        </w:tblPrEx>
        <w:tc>
          <w:tcPr>
            <w:tcW w:w="2552" w:type="dxa"/>
          </w:tcPr>
          <w:p w14:paraId="32F5341A" w14:textId="77777777" w:rsidR="00065317" w:rsidRPr="00F420A6" w:rsidRDefault="00FB2D01" w:rsidP="009354E2">
            <w:pPr>
              <w:pStyle w:val="TAL"/>
              <w:rPr>
                <w:lang w:eastAsia="ja-JP"/>
              </w:rPr>
            </w:pPr>
            <w:r w:rsidRPr="00407E71">
              <w:rPr>
                <w:b/>
                <w:bCs/>
              </w:rPr>
              <w:t>Slice Support Item</w:t>
            </w:r>
          </w:p>
        </w:tc>
        <w:tc>
          <w:tcPr>
            <w:tcW w:w="1134" w:type="dxa"/>
          </w:tcPr>
          <w:p w14:paraId="03DC9C18" w14:textId="77777777" w:rsidR="00065317" w:rsidRPr="00F420A6" w:rsidRDefault="00065317" w:rsidP="009354E2">
            <w:pPr>
              <w:pStyle w:val="TAL"/>
              <w:rPr>
                <w:lang w:eastAsia="ja-JP"/>
              </w:rPr>
            </w:pPr>
          </w:p>
        </w:tc>
        <w:tc>
          <w:tcPr>
            <w:tcW w:w="1276" w:type="dxa"/>
          </w:tcPr>
          <w:p w14:paraId="415D059B" w14:textId="77777777" w:rsidR="00065317" w:rsidRPr="00F420A6" w:rsidRDefault="00065317" w:rsidP="009354E2">
            <w:pPr>
              <w:pStyle w:val="TAL"/>
              <w:rPr>
                <w:lang w:eastAsia="ja-JP"/>
              </w:rPr>
            </w:pPr>
            <w:r w:rsidRPr="00F420A6">
              <w:rPr>
                <w:i/>
              </w:rPr>
              <w:t>1..&lt;maxnoof</w:t>
            </w:r>
            <w:r>
              <w:rPr>
                <w:i/>
              </w:rPr>
              <w:t>Ext</w:t>
            </w:r>
            <w:r w:rsidRPr="00F420A6">
              <w:rPr>
                <w:i/>
              </w:rPr>
              <w:t>SliceItems&gt;</w:t>
            </w:r>
          </w:p>
        </w:tc>
        <w:tc>
          <w:tcPr>
            <w:tcW w:w="1985" w:type="dxa"/>
          </w:tcPr>
          <w:p w14:paraId="28ACF0B0" w14:textId="77777777" w:rsidR="00065317" w:rsidRPr="00F420A6" w:rsidRDefault="00065317" w:rsidP="009354E2">
            <w:pPr>
              <w:pStyle w:val="TAL"/>
              <w:rPr>
                <w:lang w:eastAsia="ja-JP"/>
              </w:rPr>
            </w:pPr>
          </w:p>
        </w:tc>
        <w:tc>
          <w:tcPr>
            <w:tcW w:w="2410" w:type="dxa"/>
          </w:tcPr>
          <w:p w14:paraId="0D9A6090" w14:textId="77777777" w:rsidR="00065317" w:rsidRPr="00F420A6" w:rsidRDefault="00065317" w:rsidP="009354E2">
            <w:pPr>
              <w:pStyle w:val="TAL"/>
            </w:pPr>
          </w:p>
        </w:tc>
      </w:tr>
      <w:tr w:rsidR="00065317" w:rsidRPr="00F420A6" w14:paraId="5D7BBCCC" w14:textId="77777777" w:rsidTr="006F599E">
        <w:tblPrEx>
          <w:tblCellMar>
            <w:top w:w="0" w:type="dxa"/>
            <w:bottom w:w="0" w:type="dxa"/>
          </w:tblCellMar>
        </w:tblPrEx>
        <w:tc>
          <w:tcPr>
            <w:tcW w:w="2552" w:type="dxa"/>
          </w:tcPr>
          <w:p w14:paraId="56CDA491" w14:textId="77777777" w:rsidR="00065317" w:rsidRPr="00F420A6" w:rsidRDefault="00065317" w:rsidP="009354E2">
            <w:pPr>
              <w:pStyle w:val="TAL"/>
              <w:ind w:left="113"/>
            </w:pPr>
            <w:r w:rsidRPr="00F420A6">
              <w:rPr>
                <w:rFonts w:eastAsia="Batang"/>
              </w:rPr>
              <w:t>&gt;S-NSSAI</w:t>
            </w:r>
          </w:p>
        </w:tc>
        <w:tc>
          <w:tcPr>
            <w:tcW w:w="1134" w:type="dxa"/>
          </w:tcPr>
          <w:p w14:paraId="2A2F3BB3" w14:textId="77777777" w:rsidR="00065317" w:rsidRPr="00F420A6" w:rsidRDefault="00065317" w:rsidP="009354E2">
            <w:pPr>
              <w:pStyle w:val="TAL"/>
              <w:rPr>
                <w:lang w:eastAsia="ja-JP"/>
              </w:rPr>
            </w:pPr>
            <w:r w:rsidRPr="00F420A6">
              <w:rPr>
                <w:lang w:eastAsia="ja-JP"/>
              </w:rPr>
              <w:t>M</w:t>
            </w:r>
          </w:p>
        </w:tc>
        <w:tc>
          <w:tcPr>
            <w:tcW w:w="1276" w:type="dxa"/>
          </w:tcPr>
          <w:p w14:paraId="71120084" w14:textId="77777777" w:rsidR="00065317" w:rsidRPr="00F420A6" w:rsidRDefault="00065317" w:rsidP="009354E2">
            <w:pPr>
              <w:pStyle w:val="TAL"/>
              <w:rPr>
                <w:bCs/>
                <w:i/>
                <w:szCs w:val="18"/>
              </w:rPr>
            </w:pPr>
          </w:p>
        </w:tc>
        <w:tc>
          <w:tcPr>
            <w:tcW w:w="1985" w:type="dxa"/>
          </w:tcPr>
          <w:p w14:paraId="5AAAB486" w14:textId="77777777" w:rsidR="00065317" w:rsidRPr="00F420A6" w:rsidRDefault="00065317" w:rsidP="009354E2">
            <w:pPr>
              <w:pStyle w:val="TAL"/>
              <w:rPr>
                <w:lang w:eastAsia="ja-JP"/>
              </w:rPr>
            </w:pPr>
            <w:r w:rsidRPr="00F420A6">
              <w:rPr>
                <w:lang w:eastAsia="ja-JP"/>
              </w:rPr>
              <w:t>9.2.3.21</w:t>
            </w:r>
          </w:p>
        </w:tc>
        <w:tc>
          <w:tcPr>
            <w:tcW w:w="2410" w:type="dxa"/>
          </w:tcPr>
          <w:p w14:paraId="61DC5A29" w14:textId="77777777" w:rsidR="00065317" w:rsidRPr="00F420A6" w:rsidRDefault="00065317" w:rsidP="009354E2">
            <w:pPr>
              <w:pStyle w:val="TAL"/>
            </w:pPr>
          </w:p>
        </w:tc>
      </w:tr>
    </w:tbl>
    <w:p w14:paraId="6F06B925" w14:textId="77777777" w:rsidR="00065317" w:rsidRPr="00F420A6" w:rsidRDefault="00065317" w:rsidP="0006531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blPrEx>
          <w:tblCellMar>
            <w:top w:w="0" w:type="dxa"/>
            <w:bottom w:w="0" w:type="dxa"/>
          </w:tblCellMar>
        </w:tblPrEx>
        <w:tc>
          <w:tcPr>
            <w:tcW w:w="3686" w:type="dxa"/>
          </w:tcPr>
          <w:p w14:paraId="6FF9B4E1" w14:textId="77777777" w:rsidR="00065317" w:rsidRPr="00F420A6" w:rsidRDefault="00065317" w:rsidP="009354E2">
            <w:pPr>
              <w:pStyle w:val="TAH"/>
            </w:pPr>
            <w:r w:rsidRPr="00F420A6">
              <w:t>Range bound</w:t>
            </w:r>
          </w:p>
        </w:tc>
        <w:tc>
          <w:tcPr>
            <w:tcW w:w="5670" w:type="dxa"/>
          </w:tcPr>
          <w:p w14:paraId="599D0011" w14:textId="77777777" w:rsidR="00065317" w:rsidRPr="00F420A6" w:rsidRDefault="00065317" w:rsidP="009354E2">
            <w:pPr>
              <w:pStyle w:val="TAH"/>
            </w:pPr>
            <w:r w:rsidRPr="00F420A6">
              <w:t>Explanation</w:t>
            </w:r>
          </w:p>
        </w:tc>
      </w:tr>
      <w:tr w:rsidR="00065317" w:rsidRPr="00F420A6" w14:paraId="700F3034" w14:textId="77777777" w:rsidTr="006F599E">
        <w:tblPrEx>
          <w:tblCellMar>
            <w:top w:w="0" w:type="dxa"/>
            <w:bottom w:w="0" w:type="dxa"/>
          </w:tblCellMar>
        </w:tblPrEx>
        <w:tc>
          <w:tcPr>
            <w:tcW w:w="3686" w:type="dxa"/>
          </w:tcPr>
          <w:p w14:paraId="7F506AA3" w14:textId="77777777" w:rsidR="00065317" w:rsidRPr="00F420A6" w:rsidRDefault="00065317" w:rsidP="009354E2">
            <w:pPr>
              <w:pStyle w:val="TAL"/>
              <w:rPr>
                <w:rFonts w:cs="Arial"/>
              </w:rPr>
            </w:pPr>
            <w:r w:rsidRPr="00F420A6">
              <w:t>maxnoof</w:t>
            </w:r>
            <w:r>
              <w:t>Ext</w:t>
            </w:r>
            <w:r w:rsidRPr="00F420A6">
              <w:t>SliceItems</w:t>
            </w:r>
          </w:p>
        </w:tc>
        <w:tc>
          <w:tcPr>
            <w:tcW w:w="5670" w:type="dxa"/>
          </w:tcPr>
          <w:p w14:paraId="4B17EDEB" w14:textId="77777777" w:rsidR="00065317" w:rsidRPr="00F420A6" w:rsidRDefault="00065317" w:rsidP="009354E2">
            <w:pPr>
              <w:pStyle w:val="TAL"/>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065317"/>
    <w:p w14:paraId="0631A6AE" w14:textId="77777777" w:rsidR="00386AE4" w:rsidRPr="009354E2" w:rsidRDefault="00386AE4" w:rsidP="009354E2">
      <w:pPr>
        <w:pStyle w:val="Heading4"/>
        <w:rPr>
          <w:rFonts w:eastAsia="Batang"/>
        </w:rPr>
      </w:pPr>
      <w:bookmarkStart w:id="8313" w:name="_Toc44497798"/>
      <w:bookmarkStart w:id="8314" w:name="_Toc45108185"/>
      <w:bookmarkStart w:id="8315" w:name="_Toc45901805"/>
      <w:bookmarkStart w:id="8316" w:name="_Toc51850886"/>
      <w:bookmarkStart w:id="8317" w:name="_Toc56693890"/>
      <w:bookmarkStart w:id="8318" w:name="_Toc64447434"/>
      <w:bookmarkStart w:id="8319" w:name="_Toc66286928"/>
      <w:bookmarkStart w:id="8320" w:name="_Toc74151623"/>
      <w:bookmarkStart w:id="8321" w:name="_Toc88654096"/>
      <w:bookmarkStart w:id="8322" w:name="_Toc97904452"/>
      <w:bookmarkStart w:id="8323" w:name="_Toc105175493"/>
      <w:bookmarkStart w:id="8324" w:name="_Toc113826523"/>
      <w:bookmarkStart w:id="8325" w:name="_Toc120032649"/>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39D40E9E" w14:textId="77777777" w:rsidR="00386AE4" w:rsidRDefault="00386AE4" w:rsidP="00386AE4">
      <w:pPr>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386AE4" w14:paraId="30374100" w14:textId="77777777" w:rsidTr="006F599E">
        <w:tc>
          <w:tcPr>
            <w:tcW w:w="2552" w:type="dxa"/>
          </w:tcPr>
          <w:p w14:paraId="1741A016" w14:textId="77777777" w:rsidR="00386AE4" w:rsidRDefault="00386AE4" w:rsidP="009354E2">
            <w:pPr>
              <w:pStyle w:val="TAH"/>
              <w:rPr>
                <w:rFonts w:eastAsia="SimSun" w:cs="Arial"/>
                <w:lang w:eastAsia="ja-JP"/>
              </w:rPr>
            </w:pPr>
            <w:r>
              <w:rPr>
                <w:rFonts w:eastAsia="SimSun"/>
              </w:rPr>
              <w:t>IE/Group Name</w:t>
            </w:r>
          </w:p>
        </w:tc>
        <w:tc>
          <w:tcPr>
            <w:tcW w:w="1134" w:type="dxa"/>
          </w:tcPr>
          <w:p w14:paraId="4BA739EB" w14:textId="77777777" w:rsidR="00386AE4" w:rsidRDefault="00386AE4" w:rsidP="009354E2">
            <w:pPr>
              <w:pStyle w:val="TAH"/>
              <w:rPr>
                <w:rFonts w:eastAsia="SimSun" w:cs="Arial"/>
                <w:lang w:eastAsia="ja-JP"/>
              </w:rPr>
            </w:pPr>
            <w:r>
              <w:rPr>
                <w:rFonts w:eastAsia="SimSun"/>
              </w:rPr>
              <w:t>Presence</w:t>
            </w:r>
          </w:p>
        </w:tc>
        <w:tc>
          <w:tcPr>
            <w:tcW w:w="1276" w:type="dxa"/>
          </w:tcPr>
          <w:p w14:paraId="6965C29D" w14:textId="77777777" w:rsidR="00386AE4" w:rsidRDefault="00386AE4" w:rsidP="009354E2">
            <w:pPr>
              <w:pStyle w:val="TAH"/>
              <w:rPr>
                <w:rFonts w:eastAsia="SimSun"/>
                <w:bCs/>
                <w:i/>
                <w:szCs w:val="18"/>
              </w:rPr>
            </w:pPr>
            <w:r>
              <w:rPr>
                <w:rFonts w:eastAsia="SimSun"/>
              </w:rPr>
              <w:t>Range</w:t>
            </w:r>
          </w:p>
        </w:tc>
        <w:tc>
          <w:tcPr>
            <w:tcW w:w="1985" w:type="dxa"/>
          </w:tcPr>
          <w:p w14:paraId="7FE7DD7E" w14:textId="77777777" w:rsidR="00386AE4" w:rsidRDefault="00386AE4" w:rsidP="009354E2">
            <w:pPr>
              <w:pStyle w:val="TAH"/>
              <w:rPr>
                <w:rFonts w:eastAsia="SimSun"/>
                <w:lang w:eastAsia="ja-JP"/>
              </w:rPr>
            </w:pPr>
            <w:r>
              <w:rPr>
                <w:rFonts w:eastAsia="SimSun"/>
              </w:rPr>
              <w:t>IE type and reference</w:t>
            </w:r>
          </w:p>
        </w:tc>
        <w:tc>
          <w:tcPr>
            <w:tcW w:w="2410" w:type="dxa"/>
          </w:tcPr>
          <w:p w14:paraId="7D293084" w14:textId="77777777" w:rsidR="00386AE4" w:rsidRDefault="00386AE4" w:rsidP="009354E2">
            <w:pPr>
              <w:pStyle w:val="TAH"/>
              <w:rPr>
                <w:rFonts w:eastAsia="SimSun"/>
              </w:rPr>
            </w:pPr>
            <w:r>
              <w:rPr>
                <w:rFonts w:eastAsia="SimSun"/>
              </w:rPr>
              <w:t>Semantics description</w:t>
            </w:r>
          </w:p>
        </w:tc>
      </w:tr>
      <w:tr w:rsidR="00386AE4" w14:paraId="3DDD432D" w14:textId="77777777" w:rsidTr="006F599E">
        <w:tc>
          <w:tcPr>
            <w:tcW w:w="2552" w:type="dxa"/>
          </w:tcPr>
          <w:p w14:paraId="52C55904" w14:textId="77777777" w:rsidR="00386AE4" w:rsidRPr="009354E2" w:rsidRDefault="00386AE4" w:rsidP="009354E2">
            <w:pPr>
              <w:pStyle w:val="TAL"/>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134" w:type="dxa"/>
          </w:tcPr>
          <w:p w14:paraId="77F4DB3F" w14:textId="77777777" w:rsidR="00386AE4" w:rsidRDefault="00386AE4" w:rsidP="009354E2">
            <w:pPr>
              <w:pStyle w:val="TAL"/>
              <w:rPr>
                <w:rFonts w:eastAsia="SimSun"/>
                <w:lang w:eastAsia="zh-CN"/>
              </w:rPr>
            </w:pPr>
            <w:r>
              <w:rPr>
                <w:rFonts w:eastAsia="SimSun" w:hint="eastAsia"/>
                <w:lang w:eastAsia="zh-CN"/>
              </w:rPr>
              <w:t>M</w:t>
            </w:r>
          </w:p>
        </w:tc>
        <w:tc>
          <w:tcPr>
            <w:tcW w:w="1276" w:type="dxa"/>
          </w:tcPr>
          <w:p w14:paraId="078BF634" w14:textId="77777777" w:rsidR="00386AE4" w:rsidRDefault="00386AE4" w:rsidP="009354E2">
            <w:pPr>
              <w:pStyle w:val="TAL"/>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985" w:type="dxa"/>
          </w:tcPr>
          <w:p w14:paraId="1F70D52D" w14:textId="77777777" w:rsidR="00386AE4" w:rsidRDefault="00386AE4" w:rsidP="009354E2">
            <w:pPr>
              <w:pStyle w:val="TAL"/>
              <w:rPr>
                <w:rFonts w:eastAsia="SimSun"/>
                <w:lang w:eastAsia="ja-JP"/>
              </w:rPr>
            </w:pPr>
          </w:p>
        </w:tc>
        <w:tc>
          <w:tcPr>
            <w:tcW w:w="2410" w:type="dxa"/>
          </w:tcPr>
          <w:p w14:paraId="46AEE03C" w14:textId="77777777" w:rsidR="00386AE4" w:rsidRDefault="00386AE4" w:rsidP="009354E2">
            <w:pPr>
              <w:pStyle w:val="TAL"/>
              <w:rPr>
                <w:rFonts w:eastAsia="SimSun"/>
              </w:rPr>
            </w:pPr>
          </w:p>
        </w:tc>
      </w:tr>
      <w:tr w:rsidR="00386AE4" w14:paraId="4D18CF27" w14:textId="77777777" w:rsidTr="006F599E">
        <w:tc>
          <w:tcPr>
            <w:tcW w:w="2552" w:type="dxa"/>
          </w:tcPr>
          <w:p w14:paraId="6C66E5F8" w14:textId="77777777" w:rsidR="00386AE4" w:rsidRPr="0035702C" w:rsidRDefault="00386AE4" w:rsidP="009354E2">
            <w:pPr>
              <w:pStyle w:val="TAL"/>
              <w:ind w:left="113"/>
              <w:rPr>
                <w:rFonts w:eastAsia="SimSun"/>
                <w:bCs/>
                <w:lang w:eastAsia="ja-JP"/>
              </w:rPr>
            </w:pPr>
            <w:r w:rsidRPr="0035702C">
              <w:rPr>
                <w:rFonts w:eastAsia="SimSun"/>
                <w:bCs/>
                <w:lang w:eastAsia="ja-JP"/>
              </w:rPr>
              <w:t>&gt;</w:t>
            </w:r>
            <w:r w:rsidRPr="0035702C">
              <w:rPr>
                <w:lang w:eastAsia="ja-JP"/>
              </w:rPr>
              <w:t>NR FreqInfo</w:t>
            </w:r>
          </w:p>
        </w:tc>
        <w:tc>
          <w:tcPr>
            <w:tcW w:w="1134" w:type="dxa"/>
          </w:tcPr>
          <w:p w14:paraId="42914604" w14:textId="77777777" w:rsidR="00386AE4" w:rsidRDefault="00386AE4" w:rsidP="009354E2">
            <w:pPr>
              <w:pStyle w:val="TAL"/>
              <w:rPr>
                <w:rFonts w:eastAsia="SimSun"/>
                <w:lang w:eastAsia="ja-JP"/>
              </w:rPr>
            </w:pPr>
            <w:r>
              <w:rPr>
                <w:rFonts w:eastAsia="SimSun" w:hint="eastAsia"/>
                <w:lang w:eastAsia="zh-CN"/>
              </w:rPr>
              <w:t>M</w:t>
            </w:r>
          </w:p>
        </w:tc>
        <w:tc>
          <w:tcPr>
            <w:tcW w:w="1276" w:type="dxa"/>
          </w:tcPr>
          <w:p w14:paraId="5A37E915" w14:textId="77777777" w:rsidR="00386AE4" w:rsidRDefault="00386AE4" w:rsidP="009354E2">
            <w:pPr>
              <w:pStyle w:val="TAL"/>
              <w:rPr>
                <w:rFonts w:eastAsia="SimSun"/>
                <w:bCs/>
                <w:i/>
                <w:szCs w:val="18"/>
              </w:rPr>
            </w:pPr>
          </w:p>
        </w:tc>
        <w:tc>
          <w:tcPr>
            <w:tcW w:w="1985" w:type="dxa"/>
          </w:tcPr>
          <w:p w14:paraId="2DF5BE78" w14:textId="77777777" w:rsidR="00386AE4" w:rsidRDefault="00386AE4" w:rsidP="009354E2">
            <w:pPr>
              <w:pStyle w:val="TAL"/>
              <w:rPr>
                <w:rFonts w:eastAsia="SimSun"/>
                <w:lang w:eastAsia="ja-JP"/>
              </w:rPr>
            </w:pPr>
            <w:r>
              <w:rPr>
                <w:lang w:val="fr-FR"/>
              </w:rPr>
              <w:t>9.2.2.19</w:t>
            </w:r>
          </w:p>
        </w:tc>
        <w:tc>
          <w:tcPr>
            <w:tcW w:w="2410" w:type="dxa"/>
          </w:tcPr>
          <w:p w14:paraId="4798D464" w14:textId="77777777" w:rsidR="00386AE4" w:rsidRDefault="00386AE4" w:rsidP="009354E2">
            <w:pPr>
              <w:pStyle w:val="TAL"/>
              <w:rPr>
                <w:rFonts w:eastAsia="SimSun"/>
              </w:rPr>
            </w:pPr>
          </w:p>
        </w:tc>
      </w:tr>
      <w:tr w:rsidR="00386AE4" w14:paraId="57626809" w14:textId="77777777" w:rsidTr="006F599E">
        <w:tc>
          <w:tcPr>
            <w:tcW w:w="2552" w:type="dxa"/>
          </w:tcPr>
          <w:p w14:paraId="4BCFE84E" w14:textId="77777777" w:rsidR="00386AE4" w:rsidRPr="0035702C" w:rsidRDefault="00386AE4" w:rsidP="009354E2">
            <w:pPr>
              <w:pStyle w:val="TAL"/>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134" w:type="dxa"/>
          </w:tcPr>
          <w:p w14:paraId="020FC9B6" w14:textId="77777777" w:rsidR="00386AE4" w:rsidRDefault="00386AE4" w:rsidP="009354E2">
            <w:pPr>
              <w:pStyle w:val="TAL"/>
              <w:rPr>
                <w:rFonts w:eastAsia="SimSun"/>
                <w:lang w:eastAsia="ja-JP"/>
              </w:rPr>
            </w:pPr>
            <w:r>
              <w:rPr>
                <w:rFonts w:eastAsia="SimSun"/>
                <w:lang w:eastAsia="zh-CN"/>
              </w:rPr>
              <w:t>O</w:t>
            </w:r>
          </w:p>
        </w:tc>
        <w:tc>
          <w:tcPr>
            <w:tcW w:w="1276" w:type="dxa"/>
          </w:tcPr>
          <w:p w14:paraId="32BA08A2" w14:textId="77777777" w:rsidR="00386AE4" w:rsidRDefault="00386AE4" w:rsidP="009354E2">
            <w:pPr>
              <w:pStyle w:val="TAL"/>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985" w:type="dxa"/>
          </w:tcPr>
          <w:p w14:paraId="25EA0D91" w14:textId="77777777" w:rsidR="00386AE4" w:rsidRDefault="00386AE4" w:rsidP="009354E2">
            <w:pPr>
              <w:pStyle w:val="TAL"/>
              <w:rPr>
                <w:rFonts w:eastAsia="SimSun"/>
                <w:lang w:eastAsia="ja-JP"/>
              </w:rPr>
            </w:pPr>
          </w:p>
        </w:tc>
        <w:tc>
          <w:tcPr>
            <w:tcW w:w="2410" w:type="dxa"/>
          </w:tcPr>
          <w:p w14:paraId="1F172E92" w14:textId="77777777" w:rsidR="00386AE4" w:rsidRDefault="00386AE4" w:rsidP="009354E2">
            <w:pPr>
              <w:pStyle w:val="TAL"/>
              <w:rPr>
                <w:rFonts w:eastAsia="SimSun"/>
              </w:rPr>
            </w:pPr>
          </w:p>
        </w:tc>
      </w:tr>
      <w:tr w:rsidR="00386AE4" w14:paraId="68C79C31" w14:textId="77777777" w:rsidTr="006F599E">
        <w:tc>
          <w:tcPr>
            <w:tcW w:w="2552" w:type="dxa"/>
          </w:tcPr>
          <w:p w14:paraId="753E08AB" w14:textId="77777777" w:rsidR="00386AE4" w:rsidRPr="0035702C" w:rsidRDefault="00386AE4" w:rsidP="009354E2">
            <w:pPr>
              <w:pStyle w:val="TAL"/>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134" w:type="dxa"/>
          </w:tcPr>
          <w:p w14:paraId="67DF7B6F" w14:textId="77777777" w:rsidR="00386AE4" w:rsidRDefault="00386AE4" w:rsidP="009354E2">
            <w:pPr>
              <w:pStyle w:val="TAL"/>
              <w:rPr>
                <w:rFonts w:eastAsia="SimSun"/>
                <w:lang w:val="en-US" w:eastAsia="zh-CN"/>
              </w:rPr>
            </w:pPr>
            <w:r>
              <w:rPr>
                <w:rFonts w:eastAsia="SimSun" w:hint="eastAsia"/>
                <w:lang w:val="en-US" w:eastAsia="zh-CN"/>
              </w:rPr>
              <w:t>M</w:t>
            </w:r>
          </w:p>
        </w:tc>
        <w:tc>
          <w:tcPr>
            <w:tcW w:w="1276" w:type="dxa"/>
          </w:tcPr>
          <w:p w14:paraId="038F4026" w14:textId="77777777" w:rsidR="00386AE4" w:rsidRDefault="00386AE4" w:rsidP="009354E2">
            <w:pPr>
              <w:pStyle w:val="TAL"/>
              <w:rPr>
                <w:rFonts w:eastAsia="SimSun"/>
                <w:bCs/>
                <w:i/>
                <w:szCs w:val="18"/>
              </w:rPr>
            </w:pPr>
          </w:p>
        </w:tc>
        <w:tc>
          <w:tcPr>
            <w:tcW w:w="1985" w:type="dxa"/>
          </w:tcPr>
          <w:p w14:paraId="299C97B8" w14:textId="77777777" w:rsidR="00386AE4" w:rsidRDefault="00386AE4" w:rsidP="009354E2">
            <w:pPr>
              <w:pStyle w:val="TAL"/>
              <w:rPr>
                <w:rFonts w:eastAsia="SimSun"/>
                <w:lang w:eastAsia="ja-JP"/>
              </w:rPr>
            </w:pPr>
            <w:r>
              <w:rPr>
                <w:rFonts w:cs="Geneva"/>
                <w:lang w:eastAsia="ja-JP"/>
              </w:rPr>
              <w:t>INTEGER (0..1007)</w:t>
            </w:r>
          </w:p>
        </w:tc>
        <w:tc>
          <w:tcPr>
            <w:tcW w:w="2410" w:type="dxa"/>
          </w:tcPr>
          <w:p w14:paraId="7775443C" w14:textId="77777777" w:rsidR="00386AE4" w:rsidRDefault="00386AE4" w:rsidP="009354E2">
            <w:pPr>
              <w:pStyle w:val="TAL"/>
              <w:rPr>
                <w:rFonts w:eastAsia="SimSun"/>
              </w:rPr>
            </w:pPr>
            <w:r>
              <w:rPr>
                <w:rFonts w:cs="Geneva"/>
                <w:lang w:eastAsia="ja-JP"/>
              </w:rPr>
              <w:t>NR Physical Cell ID</w:t>
            </w:r>
          </w:p>
        </w:tc>
      </w:tr>
    </w:tbl>
    <w:p w14:paraId="4CC0014E" w14:textId="77777777" w:rsidR="00386AE4" w:rsidRDefault="00386AE4" w:rsidP="00386AE4">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455A0E">
            <w:pPr>
              <w:keepNext/>
              <w:keepLines/>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455A0E">
            <w:pPr>
              <w:keepNext/>
              <w:keepLines/>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455A0E">
            <w:pPr>
              <w:keepNext/>
              <w:keepLines/>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455A0E">
            <w:pPr>
              <w:keepNext/>
              <w:keepLines/>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455A0E">
            <w:pPr>
              <w:keepNext/>
              <w:keepLines/>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455A0E">
            <w:pPr>
              <w:keepNext/>
              <w:keepLines/>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7AA10AF2" w14:textId="77777777" w:rsidR="00386AE4" w:rsidRDefault="00386AE4" w:rsidP="00386AE4">
      <w:pPr>
        <w:rPr>
          <w:rFonts w:eastAsia="SimSun"/>
          <w:lang w:eastAsia="zh-CN"/>
        </w:rPr>
      </w:pPr>
    </w:p>
    <w:p w14:paraId="0F2DE0E0" w14:textId="77777777" w:rsidR="00994869" w:rsidRDefault="00994869" w:rsidP="005D2D64">
      <w:pPr>
        <w:pStyle w:val="Heading4"/>
      </w:pPr>
      <w:bookmarkStart w:id="8326" w:name="_Toc44497799"/>
      <w:bookmarkStart w:id="8327" w:name="_Toc74151624"/>
      <w:bookmarkStart w:id="8328" w:name="_Toc88654097"/>
      <w:bookmarkStart w:id="8329" w:name="_Toc97904453"/>
      <w:bookmarkStart w:id="8330" w:name="_Toc105175494"/>
      <w:bookmarkStart w:id="8331" w:name="_Toc113826524"/>
      <w:bookmarkStart w:id="8332" w:name="_Toc120032650"/>
      <w:r>
        <w:t>9.2.3.</w:t>
      </w:r>
      <w:r>
        <w:rPr>
          <w:lang w:val="en-US"/>
        </w:rPr>
        <w:t>141</w:t>
      </w:r>
      <w:r>
        <w:tab/>
      </w:r>
      <w:r>
        <w:rPr>
          <w:rFonts w:hint="eastAsia"/>
        </w:rPr>
        <w:t>Extended UE Identity Index Value</w:t>
      </w:r>
      <w:bookmarkEnd w:id="8327"/>
      <w:bookmarkEnd w:id="8328"/>
      <w:bookmarkEnd w:id="8329"/>
      <w:bookmarkEnd w:id="8330"/>
      <w:bookmarkEnd w:id="8331"/>
      <w:bookmarkEnd w:id="8332"/>
    </w:p>
    <w:p w14:paraId="6E18B615" w14:textId="77777777" w:rsidR="00994869" w:rsidRDefault="00994869" w:rsidP="00994869">
      <w:pPr>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994869" w14:paraId="6412E50F" w14:textId="77777777" w:rsidTr="006F599E">
        <w:tc>
          <w:tcPr>
            <w:tcW w:w="2552" w:type="dxa"/>
          </w:tcPr>
          <w:p w14:paraId="450E331F" w14:textId="77777777" w:rsidR="00994869" w:rsidRDefault="00994869" w:rsidP="006F599E">
            <w:pPr>
              <w:pStyle w:val="TAH"/>
              <w:rPr>
                <w:lang w:eastAsia="ja-JP"/>
              </w:rPr>
            </w:pPr>
            <w:r>
              <w:rPr>
                <w:lang w:eastAsia="ja-JP"/>
              </w:rPr>
              <w:t>IE/Group Name</w:t>
            </w:r>
          </w:p>
        </w:tc>
        <w:tc>
          <w:tcPr>
            <w:tcW w:w="1134" w:type="dxa"/>
          </w:tcPr>
          <w:p w14:paraId="4CCC10E4" w14:textId="77777777" w:rsidR="00994869" w:rsidRDefault="00994869" w:rsidP="006F599E">
            <w:pPr>
              <w:pStyle w:val="TAH"/>
              <w:rPr>
                <w:lang w:eastAsia="ja-JP"/>
              </w:rPr>
            </w:pPr>
            <w:r>
              <w:rPr>
                <w:lang w:eastAsia="ja-JP"/>
              </w:rPr>
              <w:t>Presence</w:t>
            </w:r>
          </w:p>
        </w:tc>
        <w:tc>
          <w:tcPr>
            <w:tcW w:w="1276" w:type="dxa"/>
          </w:tcPr>
          <w:p w14:paraId="4BB0D27E" w14:textId="77777777" w:rsidR="00994869" w:rsidRDefault="00994869" w:rsidP="006F599E">
            <w:pPr>
              <w:pStyle w:val="TAH"/>
              <w:rPr>
                <w:lang w:eastAsia="ja-JP"/>
              </w:rPr>
            </w:pPr>
            <w:r>
              <w:rPr>
                <w:lang w:eastAsia="ja-JP"/>
              </w:rPr>
              <w:t>Range</w:t>
            </w:r>
          </w:p>
        </w:tc>
        <w:tc>
          <w:tcPr>
            <w:tcW w:w="1985" w:type="dxa"/>
          </w:tcPr>
          <w:p w14:paraId="5988198B" w14:textId="77777777" w:rsidR="00994869" w:rsidRDefault="00994869" w:rsidP="006F599E">
            <w:pPr>
              <w:pStyle w:val="TAH"/>
              <w:rPr>
                <w:lang w:eastAsia="ja-JP"/>
              </w:rPr>
            </w:pPr>
            <w:r>
              <w:rPr>
                <w:lang w:eastAsia="ja-JP"/>
              </w:rPr>
              <w:t>IE type and reference</w:t>
            </w:r>
          </w:p>
        </w:tc>
        <w:tc>
          <w:tcPr>
            <w:tcW w:w="2410" w:type="dxa"/>
          </w:tcPr>
          <w:p w14:paraId="5548C74E" w14:textId="77777777" w:rsidR="00994869" w:rsidRDefault="00994869" w:rsidP="006F599E">
            <w:pPr>
              <w:pStyle w:val="TAH"/>
              <w:rPr>
                <w:lang w:eastAsia="ja-JP"/>
              </w:rPr>
            </w:pPr>
            <w:r>
              <w:rPr>
                <w:lang w:eastAsia="ja-JP"/>
              </w:rPr>
              <w:t>Semantics description</w:t>
            </w:r>
          </w:p>
        </w:tc>
      </w:tr>
      <w:tr w:rsidR="00994869" w14:paraId="486E8A63" w14:textId="77777777" w:rsidTr="006F599E">
        <w:tc>
          <w:tcPr>
            <w:tcW w:w="2552" w:type="dxa"/>
          </w:tcPr>
          <w:p w14:paraId="43EA559A" w14:textId="77777777" w:rsidR="00994869" w:rsidRDefault="00994869" w:rsidP="006F599E">
            <w:pPr>
              <w:pStyle w:val="TAL"/>
              <w:rPr>
                <w:szCs w:val="22"/>
              </w:rPr>
            </w:pPr>
            <w:r>
              <w:rPr>
                <w:rFonts w:hint="eastAsia"/>
                <w:lang w:val="en-US" w:eastAsia="zh-CN"/>
              </w:rPr>
              <w:t xml:space="preserve">Extended </w:t>
            </w:r>
            <w:r>
              <w:t>UE Identity Index Value</w:t>
            </w:r>
          </w:p>
        </w:tc>
        <w:tc>
          <w:tcPr>
            <w:tcW w:w="1134" w:type="dxa"/>
          </w:tcPr>
          <w:p w14:paraId="0FE2D708" w14:textId="77777777" w:rsidR="00994869" w:rsidRDefault="00994869" w:rsidP="006F599E">
            <w:pPr>
              <w:pStyle w:val="TAL"/>
              <w:rPr>
                <w:szCs w:val="22"/>
              </w:rPr>
            </w:pPr>
            <w:r>
              <w:rPr>
                <w:szCs w:val="22"/>
              </w:rPr>
              <w:t>M</w:t>
            </w:r>
          </w:p>
        </w:tc>
        <w:tc>
          <w:tcPr>
            <w:tcW w:w="1276" w:type="dxa"/>
          </w:tcPr>
          <w:p w14:paraId="0C5FF878" w14:textId="77777777" w:rsidR="00994869" w:rsidRDefault="00994869" w:rsidP="006F599E">
            <w:pPr>
              <w:pStyle w:val="TAL"/>
              <w:rPr>
                <w:szCs w:val="22"/>
              </w:rPr>
            </w:pPr>
          </w:p>
        </w:tc>
        <w:tc>
          <w:tcPr>
            <w:tcW w:w="1985" w:type="dxa"/>
          </w:tcPr>
          <w:p w14:paraId="58CBCDA9" w14:textId="77777777" w:rsidR="00994869" w:rsidRDefault="00994869" w:rsidP="006F599E">
            <w:pPr>
              <w:pStyle w:val="TAL"/>
              <w:rPr>
                <w:szCs w:val="22"/>
              </w:rPr>
            </w:pPr>
            <w:r>
              <w:t>BIT STRING (SIZE(1</w:t>
            </w:r>
            <w:r>
              <w:rPr>
                <w:rFonts w:hint="eastAsia"/>
                <w:lang w:val="en-US" w:eastAsia="zh-CN"/>
              </w:rPr>
              <w:t>6</w:t>
            </w:r>
            <w:r>
              <w:t>))</w:t>
            </w:r>
          </w:p>
        </w:tc>
        <w:tc>
          <w:tcPr>
            <w:tcW w:w="2410" w:type="dxa"/>
          </w:tcPr>
          <w:p w14:paraId="1D9DC3D5" w14:textId="77777777" w:rsidR="00994869" w:rsidRDefault="00994869" w:rsidP="006F599E">
            <w:pPr>
              <w:pStyle w:val="TAL"/>
              <w:rPr>
                <w:szCs w:val="22"/>
              </w:rPr>
            </w:pPr>
          </w:p>
        </w:tc>
      </w:tr>
    </w:tbl>
    <w:p w14:paraId="53BFC0CB" w14:textId="77777777" w:rsidR="00B157A2" w:rsidRPr="005D2D64" w:rsidRDefault="00B157A2" w:rsidP="005D2D64">
      <w:pPr>
        <w:rPr>
          <w:rFonts w:eastAsia="SimSun"/>
          <w:lang w:eastAsia="zh-CN"/>
        </w:rPr>
      </w:pPr>
    </w:p>
    <w:p w14:paraId="7E541ADC" w14:textId="77777777" w:rsidR="007E6A65" w:rsidRPr="00F103BB" w:rsidRDefault="007E6A65" w:rsidP="005D2D64">
      <w:pPr>
        <w:pStyle w:val="Heading4"/>
        <w:rPr>
          <w:rFonts w:eastAsia="Batang"/>
        </w:rPr>
      </w:pPr>
      <w:bookmarkStart w:id="8333" w:name="_Toc74151625"/>
      <w:bookmarkStart w:id="8334" w:name="_Toc88654098"/>
      <w:bookmarkStart w:id="8335" w:name="_Toc97904454"/>
      <w:bookmarkStart w:id="8336" w:name="_Toc105175495"/>
      <w:bookmarkStart w:id="8337" w:name="_Toc113826525"/>
      <w:bookmarkStart w:id="8338" w:name="_Toc120032651"/>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333"/>
      <w:bookmarkEnd w:id="8334"/>
      <w:bookmarkEnd w:id="8335"/>
      <w:bookmarkEnd w:id="8336"/>
      <w:bookmarkEnd w:id="8337"/>
      <w:bookmarkEnd w:id="8338"/>
    </w:p>
    <w:p w14:paraId="7B97786F" w14:textId="77777777" w:rsidR="007E6A65" w:rsidRPr="00F103BB" w:rsidRDefault="007E6A65" w:rsidP="007E6A65">
      <w:pPr>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7E6A65" w:rsidRPr="00F103BB" w14:paraId="55AB7041" w14:textId="77777777" w:rsidTr="007A6600">
        <w:tc>
          <w:tcPr>
            <w:tcW w:w="2551" w:type="dxa"/>
          </w:tcPr>
          <w:p w14:paraId="7CF426BE" w14:textId="77777777" w:rsidR="007E6A65" w:rsidRPr="00F103BB" w:rsidRDefault="007E6A65" w:rsidP="005D2D64">
            <w:pPr>
              <w:pStyle w:val="TAH"/>
              <w:rPr>
                <w:rFonts w:eastAsia="SimSun"/>
                <w:lang w:eastAsia="ja-JP"/>
              </w:rPr>
            </w:pPr>
            <w:r w:rsidRPr="00F103BB">
              <w:rPr>
                <w:rFonts w:eastAsia="SimSun"/>
                <w:lang w:eastAsia="ja-JP"/>
              </w:rPr>
              <w:t>IE/Group Name</w:t>
            </w:r>
          </w:p>
        </w:tc>
        <w:tc>
          <w:tcPr>
            <w:tcW w:w="1020" w:type="dxa"/>
          </w:tcPr>
          <w:p w14:paraId="3D7F40EF" w14:textId="77777777" w:rsidR="007E6A65" w:rsidRPr="00F103BB" w:rsidRDefault="007E6A65" w:rsidP="005D2D64">
            <w:pPr>
              <w:pStyle w:val="TAH"/>
              <w:rPr>
                <w:rFonts w:eastAsia="SimSun"/>
                <w:lang w:eastAsia="ja-JP"/>
              </w:rPr>
            </w:pPr>
            <w:r w:rsidRPr="00F103BB">
              <w:rPr>
                <w:rFonts w:eastAsia="SimSun"/>
                <w:lang w:eastAsia="ja-JP"/>
              </w:rPr>
              <w:t>Presence</w:t>
            </w:r>
          </w:p>
        </w:tc>
        <w:tc>
          <w:tcPr>
            <w:tcW w:w="1474" w:type="dxa"/>
          </w:tcPr>
          <w:p w14:paraId="55EAD8AE" w14:textId="77777777" w:rsidR="007E6A65" w:rsidRPr="00F103BB" w:rsidRDefault="007E6A65" w:rsidP="005D2D64">
            <w:pPr>
              <w:pStyle w:val="TAH"/>
              <w:rPr>
                <w:rFonts w:eastAsia="SimSun"/>
                <w:lang w:eastAsia="ja-JP"/>
              </w:rPr>
            </w:pPr>
            <w:r w:rsidRPr="00F103BB">
              <w:rPr>
                <w:rFonts w:eastAsia="SimSun"/>
                <w:lang w:eastAsia="ja-JP"/>
              </w:rPr>
              <w:t>Range</w:t>
            </w:r>
          </w:p>
        </w:tc>
        <w:tc>
          <w:tcPr>
            <w:tcW w:w="1871" w:type="dxa"/>
          </w:tcPr>
          <w:p w14:paraId="2D876C78" w14:textId="77777777" w:rsidR="007E6A65" w:rsidRPr="00F103BB" w:rsidRDefault="007E6A65" w:rsidP="005D2D64">
            <w:pPr>
              <w:pStyle w:val="TAH"/>
              <w:rPr>
                <w:rFonts w:eastAsia="SimSun"/>
                <w:lang w:eastAsia="ja-JP"/>
              </w:rPr>
            </w:pPr>
            <w:r w:rsidRPr="00F103BB">
              <w:rPr>
                <w:rFonts w:eastAsia="SimSun"/>
                <w:lang w:eastAsia="ja-JP"/>
              </w:rPr>
              <w:t>IE type and reference</w:t>
            </w:r>
          </w:p>
        </w:tc>
        <w:tc>
          <w:tcPr>
            <w:tcW w:w="2891" w:type="dxa"/>
          </w:tcPr>
          <w:p w14:paraId="3F590897" w14:textId="77777777" w:rsidR="007E6A65" w:rsidRPr="00F103BB" w:rsidRDefault="007E6A65" w:rsidP="005D2D64">
            <w:pPr>
              <w:pStyle w:val="TAH"/>
              <w:rPr>
                <w:rFonts w:eastAsia="SimSun"/>
                <w:lang w:eastAsia="ja-JP"/>
              </w:rPr>
            </w:pPr>
            <w:r w:rsidRPr="00F103BB">
              <w:rPr>
                <w:rFonts w:eastAsia="SimSun"/>
                <w:lang w:eastAsia="ja-JP"/>
              </w:rPr>
              <w:t>Semantics description</w:t>
            </w:r>
          </w:p>
        </w:tc>
      </w:tr>
      <w:tr w:rsidR="007E6A65" w:rsidRPr="00F103BB" w14:paraId="6DE62795" w14:textId="77777777" w:rsidTr="007A6600">
        <w:trPr>
          <w:trHeight w:val="704"/>
        </w:trPr>
        <w:tc>
          <w:tcPr>
            <w:tcW w:w="2551" w:type="dxa"/>
          </w:tcPr>
          <w:p w14:paraId="2CFE60EE" w14:textId="77777777" w:rsidR="007E6A65" w:rsidRPr="00F103BB" w:rsidRDefault="007E6A65" w:rsidP="005D2D64">
            <w:pPr>
              <w:pStyle w:val="TAL"/>
              <w:rPr>
                <w:rFonts w:eastAsia="Malgun Gothic"/>
                <w:lang w:eastAsia="ja-JP"/>
              </w:rPr>
            </w:pPr>
            <w:r w:rsidRPr="00F103BB">
              <w:rPr>
                <w:rFonts w:eastAsia="Malgun Gothic" w:hint="eastAsia"/>
                <w:lang w:eastAsia="ja-JP"/>
              </w:rPr>
              <w:t>Paging eDRX Cycle</w:t>
            </w:r>
          </w:p>
        </w:tc>
        <w:tc>
          <w:tcPr>
            <w:tcW w:w="1020" w:type="dxa"/>
          </w:tcPr>
          <w:p w14:paraId="35D952D8" w14:textId="77777777" w:rsidR="007E6A65" w:rsidRPr="00F103BB" w:rsidRDefault="007E6A65" w:rsidP="005D2D64">
            <w:pPr>
              <w:pStyle w:val="TAL"/>
              <w:rPr>
                <w:rFonts w:eastAsia="Malgun Gothic"/>
                <w:lang w:eastAsia="ja-JP"/>
              </w:rPr>
            </w:pPr>
            <w:r w:rsidRPr="00F103BB">
              <w:rPr>
                <w:rFonts w:eastAsia="Malgun Gothic" w:hint="eastAsia"/>
                <w:lang w:eastAsia="ja-JP"/>
              </w:rPr>
              <w:t>M</w:t>
            </w:r>
          </w:p>
        </w:tc>
        <w:tc>
          <w:tcPr>
            <w:tcW w:w="1474" w:type="dxa"/>
          </w:tcPr>
          <w:p w14:paraId="6D4BEDC6" w14:textId="77777777" w:rsidR="007E6A65" w:rsidRPr="00F103BB" w:rsidRDefault="007E6A65" w:rsidP="005D2D64">
            <w:pPr>
              <w:pStyle w:val="TAL"/>
              <w:rPr>
                <w:rFonts w:eastAsia="Malgun Gothic"/>
                <w:lang w:eastAsia="ja-JP"/>
              </w:rPr>
            </w:pPr>
          </w:p>
        </w:tc>
        <w:tc>
          <w:tcPr>
            <w:tcW w:w="1871" w:type="dxa"/>
          </w:tcPr>
          <w:p w14:paraId="14EDC5CF" w14:textId="77777777" w:rsidR="007E6A65" w:rsidRPr="00F103BB" w:rsidRDefault="007E6A65" w:rsidP="005D2D64">
            <w:pPr>
              <w:pStyle w:val="TAL"/>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91" w:type="dxa"/>
          </w:tcPr>
          <w:p w14:paraId="00CA59DD" w14:textId="77777777" w:rsidR="007E6A65" w:rsidRPr="00F103BB" w:rsidRDefault="007E6A65" w:rsidP="005D2D64">
            <w:pPr>
              <w:pStyle w:val="TAL"/>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7A6600">
        <w:tc>
          <w:tcPr>
            <w:tcW w:w="2551" w:type="dxa"/>
          </w:tcPr>
          <w:p w14:paraId="31897717" w14:textId="77777777" w:rsidR="007E6A65" w:rsidRPr="00F103BB" w:rsidRDefault="007E6A65" w:rsidP="005D2D64">
            <w:pPr>
              <w:pStyle w:val="TAL"/>
              <w:rPr>
                <w:rFonts w:eastAsia="Malgun Gothic"/>
                <w:lang w:eastAsia="ja-JP"/>
              </w:rPr>
            </w:pPr>
            <w:r w:rsidRPr="00F103BB">
              <w:rPr>
                <w:rFonts w:eastAsia="Malgun Gothic" w:hint="eastAsia"/>
                <w:lang w:eastAsia="ja-JP"/>
              </w:rPr>
              <w:t>Paging Time Window</w:t>
            </w:r>
          </w:p>
        </w:tc>
        <w:tc>
          <w:tcPr>
            <w:tcW w:w="1020" w:type="dxa"/>
          </w:tcPr>
          <w:p w14:paraId="01AA8B65" w14:textId="77777777" w:rsidR="007E6A65" w:rsidRPr="00F103BB" w:rsidRDefault="007E6A65" w:rsidP="005D2D64">
            <w:pPr>
              <w:pStyle w:val="TAL"/>
              <w:rPr>
                <w:rFonts w:eastAsia="Malgun Gothic"/>
                <w:lang w:eastAsia="ja-JP"/>
              </w:rPr>
            </w:pPr>
            <w:r w:rsidRPr="00F103BB">
              <w:rPr>
                <w:rFonts w:eastAsia="Malgun Gothic" w:hint="eastAsia"/>
                <w:lang w:eastAsia="ja-JP"/>
              </w:rPr>
              <w:t>O</w:t>
            </w:r>
          </w:p>
        </w:tc>
        <w:tc>
          <w:tcPr>
            <w:tcW w:w="1474" w:type="dxa"/>
          </w:tcPr>
          <w:p w14:paraId="06B25399" w14:textId="77777777" w:rsidR="007E6A65" w:rsidRPr="00F103BB" w:rsidRDefault="007E6A65" w:rsidP="005D2D64">
            <w:pPr>
              <w:pStyle w:val="TAL"/>
              <w:rPr>
                <w:rFonts w:eastAsia="Malgun Gothic"/>
                <w:lang w:eastAsia="ja-JP"/>
              </w:rPr>
            </w:pPr>
          </w:p>
        </w:tc>
        <w:tc>
          <w:tcPr>
            <w:tcW w:w="1871" w:type="dxa"/>
          </w:tcPr>
          <w:p w14:paraId="023DC704" w14:textId="77777777" w:rsidR="007E6A65" w:rsidRPr="00F103BB" w:rsidRDefault="007E6A65" w:rsidP="005D2D64">
            <w:pPr>
              <w:pStyle w:val="TAL"/>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5D2D64">
            <w:pPr>
              <w:pStyle w:val="TAL"/>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91" w:type="dxa"/>
          </w:tcPr>
          <w:p w14:paraId="3ED3057F" w14:textId="77777777" w:rsidR="007E6A65" w:rsidRPr="00F103BB" w:rsidRDefault="007E6A65" w:rsidP="005D2D64">
            <w:pPr>
              <w:pStyle w:val="TAL"/>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A968C2">
      <w:pPr>
        <w:rPr>
          <w:rFonts w:eastAsia="SimSun"/>
          <w:lang w:eastAsia="zh-CN"/>
        </w:rPr>
      </w:pPr>
    </w:p>
    <w:p w14:paraId="65CA98BA" w14:textId="77777777" w:rsidR="00A968C2" w:rsidRPr="005D2D64" w:rsidRDefault="00A968C2" w:rsidP="00A968C2">
      <w:pPr>
        <w:pStyle w:val="Heading4"/>
      </w:pPr>
      <w:bookmarkStart w:id="8339" w:name="_Toc74151626"/>
      <w:bookmarkStart w:id="8340" w:name="_Toc88654099"/>
      <w:bookmarkStart w:id="8341" w:name="_Toc97904455"/>
      <w:bookmarkStart w:id="8342" w:name="_Toc105175496"/>
      <w:bookmarkStart w:id="8343" w:name="_Toc113826526"/>
      <w:bookmarkStart w:id="8344" w:name="_Toc120032652"/>
      <w:r w:rsidRPr="005D2D64">
        <w:t>9.2.3.143</w:t>
      </w:r>
      <w:r w:rsidRPr="005D2D64">
        <w:tab/>
      </w:r>
      <w:r w:rsidRPr="005D2D64">
        <w:rPr>
          <w:rFonts w:hint="eastAsia"/>
        </w:rPr>
        <w:t>UE Specific DRX</w:t>
      </w:r>
      <w:bookmarkEnd w:id="8339"/>
      <w:bookmarkEnd w:id="8340"/>
      <w:bookmarkEnd w:id="8341"/>
      <w:bookmarkEnd w:id="8342"/>
      <w:bookmarkEnd w:id="8343"/>
      <w:bookmarkEnd w:id="8344"/>
    </w:p>
    <w:p w14:paraId="2851F229" w14:textId="77777777" w:rsidR="00A968C2" w:rsidRDefault="00A968C2" w:rsidP="00A968C2">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A6600">
            <w:pPr>
              <w:pStyle w:val="TAH"/>
              <w:rPr>
                <w:rFonts w:cs="Arial"/>
                <w:lang w:eastAsia="ja-JP"/>
              </w:rPr>
            </w:pPr>
            <w:r>
              <w:rPr>
                <w:rFonts w:cs="Arial"/>
                <w:lang w:eastAsia="ja-JP"/>
              </w:rPr>
              <w:t>IE/Group Name</w:t>
            </w:r>
          </w:p>
        </w:tc>
        <w:tc>
          <w:tcPr>
            <w:tcW w:w="1080" w:type="dxa"/>
          </w:tcPr>
          <w:p w14:paraId="767CC038" w14:textId="77777777" w:rsidR="00A968C2" w:rsidRDefault="00A968C2" w:rsidP="007A6600">
            <w:pPr>
              <w:pStyle w:val="TAH"/>
              <w:rPr>
                <w:rFonts w:cs="Arial"/>
                <w:lang w:eastAsia="ja-JP"/>
              </w:rPr>
            </w:pPr>
            <w:r>
              <w:rPr>
                <w:rFonts w:cs="Arial"/>
                <w:lang w:eastAsia="ja-JP"/>
              </w:rPr>
              <w:t>Presence</w:t>
            </w:r>
          </w:p>
        </w:tc>
        <w:tc>
          <w:tcPr>
            <w:tcW w:w="1440" w:type="dxa"/>
          </w:tcPr>
          <w:p w14:paraId="2AE71CAE" w14:textId="77777777" w:rsidR="00A968C2" w:rsidRDefault="00A968C2" w:rsidP="007A6600">
            <w:pPr>
              <w:pStyle w:val="TAH"/>
              <w:rPr>
                <w:rFonts w:cs="Arial"/>
                <w:lang w:eastAsia="ja-JP"/>
              </w:rPr>
            </w:pPr>
            <w:r>
              <w:rPr>
                <w:rFonts w:cs="Arial"/>
                <w:lang w:eastAsia="ja-JP"/>
              </w:rPr>
              <w:t>Range</w:t>
            </w:r>
          </w:p>
        </w:tc>
        <w:tc>
          <w:tcPr>
            <w:tcW w:w="1872" w:type="dxa"/>
          </w:tcPr>
          <w:p w14:paraId="7F440E42" w14:textId="77777777" w:rsidR="00A968C2" w:rsidRDefault="00A968C2" w:rsidP="007A6600">
            <w:pPr>
              <w:pStyle w:val="TAH"/>
              <w:rPr>
                <w:rFonts w:cs="Arial"/>
                <w:lang w:eastAsia="ja-JP"/>
              </w:rPr>
            </w:pPr>
            <w:r>
              <w:rPr>
                <w:rFonts w:cs="Arial"/>
                <w:lang w:eastAsia="ja-JP"/>
              </w:rPr>
              <w:t>IE type and reference</w:t>
            </w:r>
          </w:p>
        </w:tc>
        <w:tc>
          <w:tcPr>
            <w:tcW w:w="2880" w:type="dxa"/>
          </w:tcPr>
          <w:p w14:paraId="70E3EC04" w14:textId="77777777" w:rsidR="00A968C2" w:rsidRDefault="00A968C2" w:rsidP="007A6600">
            <w:pPr>
              <w:pStyle w:val="TAH"/>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A6600">
            <w:pPr>
              <w:pStyle w:val="TAL"/>
              <w:rPr>
                <w:rFonts w:cs="Arial"/>
                <w:lang w:eastAsia="ja-JP"/>
              </w:rPr>
            </w:pPr>
            <w:r>
              <w:rPr>
                <w:rFonts w:eastAsia="Batang" w:hint="eastAsia"/>
              </w:rPr>
              <w:t>UE Specific DRX</w:t>
            </w:r>
          </w:p>
        </w:tc>
        <w:tc>
          <w:tcPr>
            <w:tcW w:w="1080" w:type="dxa"/>
          </w:tcPr>
          <w:p w14:paraId="6F378BE6" w14:textId="77777777" w:rsidR="00A968C2" w:rsidRDefault="00A968C2" w:rsidP="007A6600">
            <w:pPr>
              <w:pStyle w:val="TAL"/>
              <w:rPr>
                <w:rFonts w:cs="Arial"/>
                <w:lang w:eastAsia="ja-JP"/>
              </w:rPr>
            </w:pPr>
            <w:r>
              <w:rPr>
                <w:lang w:eastAsia="ja-JP"/>
              </w:rPr>
              <w:t>M</w:t>
            </w:r>
          </w:p>
        </w:tc>
        <w:tc>
          <w:tcPr>
            <w:tcW w:w="1440" w:type="dxa"/>
          </w:tcPr>
          <w:p w14:paraId="40FEF9C1" w14:textId="77777777" w:rsidR="00A968C2" w:rsidRDefault="00A968C2" w:rsidP="007A6600">
            <w:pPr>
              <w:pStyle w:val="TAL"/>
              <w:rPr>
                <w:i/>
                <w:lang w:eastAsia="ja-JP"/>
              </w:rPr>
            </w:pPr>
          </w:p>
        </w:tc>
        <w:tc>
          <w:tcPr>
            <w:tcW w:w="1872" w:type="dxa"/>
          </w:tcPr>
          <w:p w14:paraId="10C03D0E" w14:textId="77777777" w:rsidR="00A968C2" w:rsidRDefault="00A968C2" w:rsidP="007A6600">
            <w:pPr>
              <w:pStyle w:val="TAL"/>
              <w:rPr>
                <w:rFonts w:cs="Arial"/>
                <w:lang w:eastAsia="ja-JP"/>
              </w:rPr>
            </w:pPr>
            <w:r>
              <w:rPr>
                <w:lang w:eastAsia="ja-JP"/>
              </w:rPr>
              <w:t>ENUMERATED (32, 64, 128, 256, …)</w:t>
            </w:r>
          </w:p>
        </w:tc>
        <w:tc>
          <w:tcPr>
            <w:tcW w:w="2880" w:type="dxa"/>
          </w:tcPr>
          <w:p w14:paraId="39F2F0B1" w14:textId="77777777" w:rsidR="00A968C2" w:rsidRDefault="00A968C2" w:rsidP="007A6600">
            <w:pPr>
              <w:pStyle w:val="TAL"/>
              <w:rPr>
                <w:lang w:eastAsia="ja-JP"/>
              </w:rPr>
            </w:pPr>
          </w:p>
        </w:tc>
      </w:tr>
    </w:tbl>
    <w:p w14:paraId="3B71C80B" w14:textId="77777777" w:rsidR="00994869" w:rsidRPr="005D2D64" w:rsidRDefault="00994869" w:rsidP="005D2D64">
      <w:pPr>
        <w:rPr>
          <w:rFonts w:eastAsia="SimSun"/>
          <w:lang w:eastAsia="zh-CN"/>
        </w:rPr>
      </w:pPr>
    </w:p>
    <w:p w14:paraId="17142A3C" w14:textId="77777777" w:rsidR="00844445" w:rsidRDefault="00844445" w:rsidP="00521482">
      <w:pPr>
        <w:pStyle w:val="Heading4"/>
      </w:pPr>
      <w:bookmarkStart w:id="8345" w:name="_Toc88654100"/>
      <w:bookmarkStart w:id="8346" w:name="_Toc97904456"/>
      <w:bookmarkStart w:id="8347" w:name="_Toc105175497"/>
      <w:bookmarkStart w:id="8348" w:name="_Toc113826527"/>
      <w:bookmarkStart w:id="8349" w:name="_Toc120032653"/>
      <w:r>
        <w:t>9.2.3.144</w:t>
      </w:r>
      <w:r>
        <w:tab/>
        <w:t>QoS Mapping Information</w:t>
      </w:r>
      <w:bookmarkEnd w:id="8345"/>
      <w:bookmarkEnd w:id="8346"/>
      <w:bookmarkEnd w:id="8347"/>
      <w:bookmarkEnd w:id="8348"/>
      <w:bookmarkEnd w:id="8349"/>
    </w:p>
    <w:p w14:paraId="7BA50A46" w14:textId="77777777" w:rsidR="00844445" w:rsidRDefault="00844445" w:rsidP="00EA4DF6">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844445" w:rsidRPr="001B3E56" w14:paraId="1078F106" w14:textId="77777777" w:rsidTr="00CC0000">
        <w:trPr>
          <w:jc w:val="center"/>
        </w:trPr>
        <w:tc>
          <w:tcPr>
            <w:tcW w:w="2552"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2930AF">
            <w:pPr>
              <w:pStyle w:val="TAH"/>
            </w:pPr>
            <w:r w:rsidRPr="001B3E56">
              <w:t>IE/Group Name</w:t>
            </w:r>
          </w:p>
        </w:tc>
        <w:tc>
          <w:tcPr>
            <w:tcW w:w="1134"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9A10D2">
            <w:pPr>
              <w:pStyle w:val="TAH"/>
            </w:pPr>
            <w:r w:rsidRPr="001B3E56">
              <w:t>Presence</w:t>
            </w:r>
          </w:p>
        </w:tc>
        <w:tc>
          <w:tcPr>
            <w:tcW w:w="1701"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3D3741">
            <w:pPr>
              <w:pStyle w:val="TAH"/>
            </w:pPr>
            <w:r w:rsidRPr="001B3E56">
              <w:t>Range</w:t>
            </w:r>
          </w:p>
        </w:tc>
        <w:tc>
          <w:tcPr>
            <w:tcW w:w="1559"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521482">
            <w:pPr>
              <w:pStyle w:val="TAH"/>
            </w:pPr>
            <w:r w:rsidRPr="001B3E56">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521482">
            <w:pPr>
              <w:pStyle w:val="TAH"/>
            </w:pPr>
            <w:r w:rsidRPr="001B3E56">
              <w:t>Semantics description</w:t>
            </w:r>
          </w:p>
        </w:tc>
      </w:tr>
      <w:tr w:rsidR="00844445" w:rsidRPr="001B3E56" w14:paraId="542342E7" w14:textId="77777777" w:rsidTr="00CC0000">
        <w:trPr>
          <w:jc w:val="center"/>
        </w:trPr>
        <w:tc>
          <w:tcPr>
            <w:tcW w:w="2552"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CC0000">
            <w:pPr>
              <w:pStyle w:val="TAL"/>
              <w:rPr>
                <w:lang w:eastAsia="zh-CN"/>
              </w:rPr>
            </w:pPr>
            <w:r w:rsidRPr="00C110FA">
              <w:rPr>
                <w:lang w:eastAsia="zh-CN"/>
              </w:rPr>
              <w:t>DS</w:t>
            </w:r>
            <w:r>
              <w:rPr>
                <w:lang w:eastAsia="zh-CN"/>
              </w:rPr>
              <w:t>CP</w:t>
            </w:r>
            <w:r w:rsidRPr="00C110FA">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CC0000">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CC0000">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3D3741">
            <w:pPr>
              <w:pStyle w:val="TAL"/>
            </w:pPr>
            <w:r w:rsidRPr="00F54914">
              <w:rPr>
                <w:lang w:eastAsia="ja-JP"/>
              </w:rPr>
              <w:t>BIT STRING (SIZE(6))</w:t>
            </w:r>
          </w:p>
        </w:tc>
        <w:tc>
          <w:tcPr>
            <w:tcW w:w="241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CC0000">
            <w:pPr>
              <w:pStyle w:val="TAL"/>
            </w:pPr>
          </w:p>
        </w:tc>
      </w:tr>
      <w:tr w:rsidR="00844445" w:rsidRPr="001B3E56" w14:paraId="67C6F6CD" w14:textId="77777777" w:rsidTr="00CC0000">
        <w:trPr>
          <w:jc w:val="center"/>
        </w:trPr>
        <w:tc>
          <w:tcPr>
            <w:tcW w:w="2552"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CC0000">
            <w:pPr>
              <w:pStyle w:val="TAL"/>
              <w:rPr>
                <w:lang w:eastAsia="zh-CN"/>
              </w:rPr>
            </w:pPr>
            <w:r w:rsidRPr="00C110FA">
              <w:t>Flow label</w:t>
            </w:r>
          </w:p>
        </w:tc>
        <w:tc>
          <w:tcPr>
            <w:tcW w:w="1134"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CC0000">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CC0000">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3D3741">
            <w:pPr>
              <w:pStyle w:val="TAL"/>
            </w:pPr>
            <w:r>
              <w:rPr>
                <w:lang w:eastAsia="ja-JP"/>
              </w:rPr>
              <w:t>BIT STRING (SIZE(</w:t>
            </w:r>
            <w:r w:rsidRPr="00F54914">
              <w:rPr>
                <w:lang w:eastAsia="ja-JP"/>
              </w:rPr>
              <w:t>20))</w:t>
            </w:r>
          </w:p>
        </w:tc>
        <w:tc>
          <w:tcPr>
            <w:tcW w:w="241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CC0000">
            <w:pPr>
              <w:pStyle w:val="TAL"/>
            </w:pPr>
          </w:p>
        </w:tc>
      </w:tr>
    </w:tbl>
    <w:p w14:paraId="56F6FDA6" w14:textId="77777777" w:rsidR="00A968C2" w:rsidRDefault="00A968C2" w:rsidP="00B157A2">
      <w:pPr>
        <w:overflowPunct/>
        <w:autoSpaceDE/>
        <w:autoSpaceDN/>
        <w:adjustRightInd/>
        <w:spacing w:after="0"/>
      </w:pPr>
    </w:p>
    <w:p w14:paraId="5C6DA7B7" w14:textId="77777777" w:rsidR="00844445" w:rsidRDefault="00844445" w:rsidP="00B157A2">
      <w:pPr>
        <w:overflowPunct/>
        <w:autoSpaceDE/>
        <w:autoSpaceDN/>
        <w:adjustRightInd/>
        <w:spacing w:after="0"/>
        <w:sectPr w:rsidR="00844445">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50" w:name="_Toc45108186"/>
      <w:bookmarkStart w:id="8351" w:name="_Toc45901806"/>
      <w:bookmarkStart w:id="8352" w:name="_Toc51850887"/>
      <w:bookmarkStart w:id="8353" w:name="_Toc56693891"/>
      <w:bookmarkStart w:id="8354" w:name="_Toc64447435"/>
      <w:bookmarkStart w:id="8355" w:name="_Toc66286929"/>
      <w:bookmarkStart w:id="8356" w:name="_Toc74151627"/>
      <w:bookmarkStart w:id="8357" w:name="_Toc88654101"/>
      <w:bookmarkStart w:id="8358" w:name="_Toc97904457"/>
      <w:bookmarkStart w:id="8359" w:name="_Toc105175498"/>
      <w:bookmarkStart w:id="8360" w:name="_Toc113826528"/>
      <w:bookmarkStart w:id="8361" w:name="_Toc120032654"/>
      <w:r w:rsidRPr="00FD0425">
        <w:rPr>
          <w:lang w:eastAsia="ja-JP"/>
        </w:rPr>
        <w:t>9.3</w:t>
      </w:r>
      <w:r w:rsidRPr="00FD0425">
        <w:rPr>
          <w:lang w:eastAsia="ja-JP"/>
        </w:rPr>
        <w:tab/>
        <w:t>Message and Information Element Abstract Syntax (with ASN.1)</w:t>
      </w:r>
      <w:bookmarkEnd w:id="7759"/>
      <w:bookmarkEnd w:id="7760"/>
      <w:bookmarkEnd w:id="7761"/>
      <w:bookmarkEnd w:id="8326"/>
      <w:bookmarkEnd w:id="8350"/>
      <w:bookmarkEnd w:id="8351"/>
      <w:bookmarkEnd w:id="8352"/>
      <w:bookmarkEnd w:id="8353"/>
      <w:bookmarkEnd w:id="8354"/>
      <w:bookmarkEnd w:id="8355"/>
      <w:bookmarkEnd w:id="8356"/>
      <w:bookmarkEnd w:id="8357"/>
      <w:bookmarkEnd w:id="8358"/>
      <w:bookmarkEnd w:id="8359"/>
      <w:bookmarkEnd w:id="8360"/>
      <w:bookmarkEnd w:id="8361"/>
    </w:p>
    <w:p w14:paraId="11BE3142" w14:textId="77777777" w:rsidR="00F02090" w:rsidRPr="00FD0425" w:rsidRDefault="00F02090" w:rsidP="00F02090">
      <w:pPr>
        <w:pStyle w:val="Heading3"/>
      </w:pPr>
      <w:bookmarkStart w:id="8362" w:name="_Toc20955404"/>
      <w:bookmarkStart w:id="8363" w:name="_Toc29991612"/>
      <w:bookmarkStart w:id="8364" w:name="_Toc36556015"/>
      <w:bookmarkStart w:id="8365" w:name="_Toc44497800"/>
      <w:bookmarkStart w:id="8366" w:name="_Toc45108187"/>
      <w:bookmarkStart w:id="8367" w:name="_Toc45901807"/>
      <w:bookmarkStart w:id="8368" w:name="_Toc51850888"/>
      <w:bookmarkStart w:id="8369" w:name="_Toc56693892"/>
      <w:bookmarkStart w:id="8370" w:name="_Toc64447436"/>
      <w:bookmarkStart w:id="8371" w:name="_Toc66286930"/>
      <w:bookmarkStart w:id="8372" w:name="_Toc74151628"/>
      <w:bookmarkStart w:id="8373" w:name="_Toc88654102"/>
      <w:bookmarkStart w:id="8374" w:name="_Toc97904458"/>
      <w:bookmarkStart w:id="8375" w:name="_Toc105175499"/>
      <w:bookmarkStart w:id="8376" w:name="_Toc113826529"/>
      <w:bookmarkStart w:id="8377" w:name="_Toc120032655"/>
      <w:r w:rsidRPr="00FD0425">
        <w:t>9.3.1</w:t>
      </w:r>
      <w:r w:rsidRPr="00FD0425">
        <w:tab/>
        <w:t>General</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78" w:name="_Toc20955405"/>
      <w:bookmarkStart w:id="8379" w:name="_Toc29991613"/>
      <w:bookmarkStart w:id="8380" w:name="_Toc36556016"/>
      <w:bookmarkStart w:id="8381" w:name="_Toc44497801"/>
      <w:bookmarkStart w:id="8382" w:name="_Toc45108188"/>
      <w:bookmarkStart w:id="8383" w:name="_Toc45901808"/>
      <w:bookmarkStart w:id="8384" w:name="_Toc51850889"/>
      <w:bookmarkStart w:id="8385" w:name="_Toc56693893"/>
      <w:bookmarkStart w:id="8386" w:name="_Toc64447437"/>
      <w:bookmarkStart w:id="8387" w:name="_Toc66286931"/>
      <w:bookmarkStart w:id="8388" w:name="_Toc74151629"/>
      <w:bookmarkStart w:id="8389" w:name="_Toc88654103"/>
      <w:bookmarkStart w:id="8390" w:name="_Toc97904459"/>
      <w:bookmarkStart w:id="8391" w:name="_Toc105175500"/>
      <w:bookmarkStart w:id="8392" w:name="_Toc113826530"/>
      <w:bookmarkStart w:id="8393" w:name="_Toc120032656"/>
      <w:r w:rsidRPr="00FD0425">
        <w:t>9.3.2</w:t>
      </w:r>
      <w:r w:rsidRPr="00FD0425">
        <w:tab/>
        <w:t>Usage of Private Message Mechanism for Non-standard Use</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394" w:name="_Toc20955406"/>
      <w:bookmarkStart w:id="8395" w:name="_Toc29991614"/>
      <w:bookmarkStart w:id="8396" w:name="_Toc36556017"/>
      <w:bookmarkStart w:id="8397" w:name="_Toc44497802"/>
      <w:bookmarkStart w:id="8398" w:name="_Toc45108189"/>
      <w:bookmarkStart w:id="8399" w:name="_Toc45901809"/>
      <w:bookmarkStart w:id="8400" w:name="_Toc51850890"/>
      <w:bookmarkStart w:id="8401" w:name="_Toc56693894"/>
      <w:bookmarkStart w:id="8402" w:name="_Toc64447438"/>
      <w:bookmarkStart w:id="8403" w:name="_Toc66286932"/>
      <w:bookmarkStart w:id="8404" w:name="_Toc74151630"/>
      <w:bookmarkStart w:id="8405" w:name="_Toc88654104"/>
      <w:bookmarkStart w:id="8406" w:name="_Toc97904460"/>
      <w:bookmarkStart w:id="8407" w:name="_Toc105175501"/>
      <w:bookmarkStart w:id="8408" w:name="_Toc113826531"/>
      <w:bookmarkStart w:id="8409" w:name="_Toc120032657"/>
      <w:r w:rsidRPr="00FD0425">
        <w:t>9.3.3</w:t>
      </w:r>
      <w:r w:rsidRPr="00FD0425">
        <w:tab/>
        <w:t>Elementary Procedure Definitions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FD0425" w:rsidRDefault="00F02090" w:rsidP="00F02090">
      <w:pPr>
        <w:pStyle w:val="PL"/>
        <w:rPr>
          <w:snapToGrid w:val="0"/>
        </w:rPr>
      </w:pPr>
      <w:r w:rsidRPr="00FD0425">
        <w:rPr>
          <w:snapToGrid w:val="0"/>
        </w:rPr>
        <w:tab/>
        <w:t>E-UTRA-NR-CellResourceCoordinationResponse,</w:t>
      </w:r>
    </w:p>
    <w:p w14:paraId="709C899A" w14:textId="77777777" w:rsidR="00F02090" w:rsidRPr="00FD0425" w:rsidRDefault="00F02090" w:rsidP="00F02090">
      <w:pPr>
        <w:pStyle w:val="PL"/>
        <w:rPr>
          <w:snapToGrid w:val="0"/>
        </w:rPr>
      </w:pPr>
      <w:r w:rsidRPr="00FD0425">
        <w:rPr>
          <w:snapToGrid w:val="0"/>
        </w:rPr>
        <w:tab/>
        <w:t>ActivityNotification,</w:t>
      </w:r>
    </w:p>
    <w:p w14:paraId="4057C870" w14:textId="77777777" w:rsidR="00F02090" w:rsidRPr="00FD0425" w:rsidRDefault="00F02090" w:rsidP="00F02090">
      <w:pPr>
        <w:pStyle w:val="PL"/>
        <w:rPr>
          <w:snapToGrid w:val="0"/>
        </w:rPr>
      </w:pPr>
      <w:r w:rsidRPr="00FD0425">
        <w:rPr>
          <w:snapToGrid w:val="0"/>
        </w:rPr>
        <w:tab/>
        <w:t>CellActivationRequest,</w:t>
      </w:r>
    </w:p>
    <w:p w14:paraId="02B15552" w14:textId="77777777" w:rsidR="00F02090" w:rsidRPr="00FD0425" w:rsidRDefault="00F02090" w:rsidP="00F02090">
      <w:pPr>
        <w:pStyle w:val="PL"/>
        <w:rPr>
          <w:snapToGrid w:val="0"/>
        </w:rPr>
      </w:pPr>
      <w:r w:rsidRPr="00FD0425">
        <w:rPr>
          <w:snapToGrid w:val="0"/>
        </w:rPr>
        <w:tab/>
        <w:t>CellActivationResponse,</w:t>
      </w:r>
    </w:p>
    <w:p w14:paraId="6822DC17" w14:textId="77777777" w:rsidR="00F02090" w:rsidRPr="00FD0425" w:rsidRDefault="00F02090" w:rsidP="00F02090">
      <w:pPr>
        <w:pStyle w:val="PL"/>
        <w:rPr>
          <w:snapToGrid w:val="0"/>
        </w:rPr>
      </w:pPr>
      <w:r w:rsidRPr="00FD0425">
        <w:rPr>
          <w:snapToGrid w:val="0"/>
        </w:rPr>
        <w:tab/>
        <w:t>CellActivationFailure,</w:t>
      </w:r>
    </w:p>
    <w:p w14:paraId="1C624C21" w14:textId="77777777" w:rsidR="00F02090" w:rsidRPr="00FD0425" w:rsidRDefault="00F02090" w:rsidP="00F02090">
      <w:pPr>
        <w:pStyle w:val="PL"/>
        <w:rPr>
          <w:snapToGrid w:val="0"/>
        </w:rPr>
      </w:pPr>
      <w:r w:rsidRPr="00FD0425">
        <w:rPr>
          <w:snapToGrid w:val="0"/>
        </w:rPr>
        <w:tab/>
        <w:t>ResetRequest,</w:t>
      </w:r>
    </w:p>
    <w:p w14:paraId="020F5C71" w14:textId="77777777" w:rsidR="00F02090" w:rsidRPr="00FD0425" w:rsidRDefault="00F02090" w:rsidP="00F02090">
      <w:pPr>
        <w:pStyle w:val="PL"/>
        <w:rPr>
          <w:snapToGrid w:val="0"/>
        </w:rPr>
      </w:pPr>
      <w:r w:rsidRPr="00FD0425">
        <w:rPr>
          <w:snapToGrid w:val="0"/>
        </w:rPr>
        <w:tab/>
        <w:t>ResetResponse,</w:t>
      </w:r>
    </w:p>
    <w:p w14:paraId="225A1559" w14:textId="77777777" w:rsidR="00F02090" w:rsidRPr="00FD0425" w:rsidRDefault="00F02090" w:rsidP="00F02090">
      <w:pPr>
        <w:pStyle w:val="PL"/>
        <w:rPr>
          <w:snapToGrid w:val="0"/>
        </w:rPr>
      </w:pPr>
      <w:r w:rsidRPr="00FD0425">
        <w:rPr>
          <w:snapToGrid w:val="0"/>
        </w:rPr>
        <w:tab/>
        <w:t>ErrorIndication,</w:t>
      </w:r>
    </w:p>
    <w:p w14:paraId="74F1B6F2" w14:textId="77777777" w:rsidR="00F02090" w:rsidRPr="00FD0425" w:rsidRDefault="00F02090" w:rsidP="00F02090">
      <w:pPr>
        <w:pStyle w:val="PL"/>
        <w:rPr>
          <w:snapToGrid w:val="0"/>
        </w:rPr>
      </w:pPr>
      <w:r w:rsidRPr="00FD0425">
        <w:rPr>
          <w:snapToGrid w:val="0"/>
        </w:rPr>
        <w:tab/>
        <w:t>PrivateMessage</w:t>
      </w:r>
      <w:r w:rsidR="00FC46C7" w:rsidRPr="00FD0425">
        <w:rPr>
          <w:snapToGrid w:val="0"/>
        </w:rPr>
        <w:t>,</w:t>
      </w:r>
    </w:p>
    <w:p w14:paraId="78045AEC" w14:textId="77777777" w:rsidR="00FC46C7" w:rsidRPr="00FD0425" w:rsidRDefault="00FC46C7" w:rsidP="00FC46C7">
      <w:pPr>
        <w:pStyle w:val="PL"/>
        <w:rPr>
          <w:snapToGrid w:val="0"/>
        </w:rPr>
      </w:pPr>
      <w:r w:rsidRPr="00FD0425">
        <w:rPr>
          <w:snapToGrid w:val="0"/>
        </w:rPr>
        <w:tab/>
        <w:t>DeactivateTrace,</w:t>
      </w:r>
    </w:p>
    <w:p w14:paraId="5A20F70F" w14:textId="77777777" w:rsidR="003D676C" w:rsidRDefault="00FC46C7" w:rsidP="003D676C">
      <w:pPr>
        <w:pStyle w:val="PL"/>
        <w:rPr>
          <w:snapToGrid w:val="0"/>
        </w:rPr>
      </w:pPr>
      <w:r w:rsidRPr="00FD0425">
        <w:rPr>
          <w:snapToGrid w:val="0"/>
        </w:rPr>
        <w:tab/>
        <w:t>TraceStart</w:t>
      </w:r>
      <w:r w:rsidR="003D676C">
        <w:rPr>
          <w:snapToGrid w:val="0"/>
        </w:rPr>
        <w:t>,</w:t>
      </w:r>
    </w:p>
    <w:p w14:paraId="3DB2E6DF" w14:textId="77777777" w:rsidR="003D676C" w:rsidRDefault="003D676C" w:rsidP="003D676C">
      <w:pPr>
        <w:pStyle w:val="PL"/>
        <w:rPr>
          <w:snapToGrid w:val="0"/>
        </w:rPr>
      </w:pPr>
      <w:r w:rsidRPr="00386FBC">
        <w:rPr>
          <w:snapToGrid w:val="0"/>
        </w:rPr>
        <w:tab/>
        <w:t>HandoverSuccess</w:t>
      </w:r>
      <w:r>
        <w:rPr>
          <w:snapToGrid w:val="0"/>
        </w:rPr>
        <w:t>,</w:t>
      </w:r>
    </w:p>
    <w:p w14:paraId="134FCC7C" w14:textId="77777777" w:rsidR="003D676C" w:rsidRDefault="003D676C" w:rsidP="003D676C">
      <w:pPr>
        <w:pStyle w:val="PL"/>
        <w:rPr>
          <w:snapToGrid w:val="0"/>
        </w:rPr>
      </w:pPr>
      <w:r>
        <w:rPr>
          <w:snapToGrid w:val="0"/>
        </w:rPr>
        <w:tab/>
        <w:t>ConditionalHandoverCancel,</w:t>
      </w:r>
    </w:p>
    <w:p w14:paraId="776471DB" w14:textId="77777777" w:rsidR="00FC46C7" w:rsidRPr="00FD0425" w:rsidRDefault="003D676C" w:rsidP="003D676C">
      <w:pPr>
        <w:pStyle w:val="PL"/>
        <w:rPr>
          <w:snapToGrid w:val="0"/>
        </w:rPr>
      </w:pPr>
      <w:r>
        <w:rPr>
          <w:snapToGrid w:val="0"/>
        </w:rPr>
        <w:tab/>
        <w:t>EarlyStatusTransfer</w:t>
      </w:r>
      <w:r w:rsidR="000051EC">
        <w:rPr>
          <w:snapToGrid w:val="0"/>
        </w:rPr>
        <w:t>,</w:t>
      </w:r>
    </w:p>
    <w:p w14:paraId="6370E354" w14:textId="77777777" w:rsidR="000051EC" w:rsidRPr="00F35F02" w:rsidRDefault="000051EC" w:rsidP="000051EC">
      <w:pPr>
        <w:pStyle w:val="PL"/>
        <w:rPr>
          <w:snapToGrid w:val="0"/>
        </w:rPr>
      </w:pPr>
      <w:r>
        <w:rPr>
          <w:snapToGrid w:val="0"/>
        </w:rPr>
        <w:tab/>
      </w:r>
      <w:r w:rsidRPr="00F35F02">
        <w:rPr>
          <w:snapToGrid w:val="0"/>
        </w:rPr>
        <w:t>FailureIndication,</w:t>
      </w:r>
    </w:p>
    <w:p w14:paraId="7CCE089F" w14:textId="77777777" w:rsidR="000051EC" w:rsidRDefault="000051EC" w:rsidP="009354E2">
      <w:pPr>
        <w:pStyle w:val="PL"/>
        <w:rPr>
          <w:snapToGrid w:val="0"/>
        </w:rPr>
      </w:pPr>
      <w:r>
        <w:rPr>
          <w:snapToGrid w:val="0"/>
        </w:rPr>
        <w:tab/>
      </w:r>
      <w:r w:rsidRPr="00F35F02">
        <w:rPr>
          <w:snapToGrid w:val="0"/>
        </w:rPr>
        <w:t>HandoverReport</w:t>
      </w:r>
      <w:r>
        <w:rPr>
          <w:snapToGrid w:val="0"/>
        </w:rPr>
        <w:t>,</w:t>
      </w:r>
    </w:p>
    <w:p w14:paraId="072DA650" w14:textId="77777777" w:rsidR="000051EC" w:rsidRPr="00F35F02" w:rsidRDefault="000051EC" w:rsidP="009354E2">
      <w:pPr>
        <w:pStyle w:val="PL"/>
        <w:rPr>
          <w:snapToGrid w:val="0"/>
        </w:rPr>
      </w:pPr>
      <w:r>
        <w:rPr>
          <w:snapToGrid w:val="0"/>
        </w:rPr>
        <w:tab/>
      </w:r>
      <w:r w:rsidRPr="00F35F02">
        <w:rPr>
          <w:snapToGrid w:val="0"/>
        </w:rPr>
        <w:t>ResourceStatusRequest,</w:t>
      </w:r>
    </w:p>
    <w:p w14:paraId="7D5209ED" w14:textId="77777777" w:rsidR="000051EC" w:rsidRPr="00F35F02" w:rsidRDefault="000051EC" w:rsidP="009354E2">
      <w:pPr>
        <w:pStyle w:val="PL"/>
        <w:rPr>
          <w:snapToGrid w:val="0"/>
        </w:rPr>
      </w:pPr>
      <w:r>
        <w:rPr>
          <w:snapToGrid w:val="0"/>
        </w:rPr>
        <w:tab/>
      </w:r>
      <w:r w:rsidRPr="00F35F02">
        <w:rPr>
          <w:snapToGrid w:val="0"/>
        </w:rPr>
        <w:t>ResourceStatusResponse,</w:t>
      </w:r>
    </w:p>
    <w:p w14:paraId="4F53B226" w14:textId="77777777" w:rsidR="000051EC" w:rsidRPr="00F35F02" w:rsidRDefault="000051EC" w:rsidP="009354E2">
      <w:pPr>
        <w:pStyle w:val="PL"/>
        <w:rPr>
          <w:snapToGrid w:val="0"/>
        </w:rPr>
      </w:pPr>
      <w:r>
        <w:rPr>
          <w:snapToGrid w:val="0"/>
        </w:rPr>
        <w:tab/>
      </w:r>
      <w:r w:rsidRPr="00F35F02">
        <w:rPr>
          <w:snapToGrid w:val="0"/>
        </w:rPr>
        <w:t>ResourceStatusFailure,</w:t>
      </w:r>
    </w:p>
    <w:p w14:paraId="58E628C1" w14:textId="77777777" w:rsidR="000051EC" w:rsidRDefault="000051EC" w:rsidP="000051EC">
      <w:pPr>
        <w:pStyle w:val="PL"/>
        <w:rPr>
          <w:snapToGrid w:val="0"/>
        </w:rPr>
      </w:pPr>
      <w:r>
        <w:rPr>
          <w:snapToGrid w:val="0"/>
        </w:rPr>
        <w:tab/>
      </w:r>
      <w:r w:rsidRPr="00F35F02">
        <w:rPr>
          <w:snapToGrid w:val="0"/>
        </w:rPr>
        <w:t>ResourceStatusUpdate</w:t>
      </w:r>
      <w:r>
        <w:rPr>
          <w:snapToGrid w:val="0"/>
        </w:rPr>
        <w:t>,</w:t>
      </w:r>
    </w:p>
    <w:p w14:paraId="10B662DC" w14:textId="77777777" w:rsidR="000051EC" w:rsidRPr="00F35F02" w:rsidRDefault="000051EC" w:rsidP="009354E2">
      <w:pPr>
        <w:pStyle w:val="PL"/>
        <w:rPr>
          <w:snapToGrid w:val="0"/>
        </w:rPr>
      </w:pPr>
      <w:r>
        <w:rPr>
          <w:snapToGrid w:val="0"/>
        </w:rPr>
        <w:tab/>
        <w:t>MobilityChange</w:t>
      </w:r>
      <w:r w:rsidRPr="00F35F02">
        <w:rPr>
          <w:snapToGrid w:val="0"/>
        </w:rPr>
        <w:t>Request,</w:t>
      </w:r>
    </w:p>
    <w:p w14:paraId="3FFB573B" w14:textId="77777777" w:rsidR="000051EC" w:rsidRPr="00F35F02" w:rsidRDefault="000051EC" w:rsidP="009354E2">
      <w:pPr>
        <w:pStyle w:val="PL"/>
        <w:rPr>
          <w:snapToGrid w:val="0"/>
        </w:rPr>
      </w:pPr>
      <w:r>
        <w:rPr>
          <w:snapToGrid w:val="0"/>
        </w:rPr>
        <w:tab/>
        <w:t>MobilityChangeAcknowledge</w:t>
      </w:r>
      <w:r w:rsidRPr="00F35F02">
        <w:rPr>
          <w:snapToGrid w:val="0"/>
        </w:rPr>
        <w:t>,</w:t>
      </w:r>
    </w:p>
    <w:p w14:paraId="284E4CF3" w14:textId="77777777" w:rsidR="000051EC" w:rsidRDefault="000051EC" w:rsidP="000051EC">
      <w:pPr>
        <w:pStyle w:val="PL"/>
        <w:rPr>
          <w:snapToGrid w:val="0"/>
        </w:rPr>
      </w:pPr>
      <w:r>
        <w:rPr>
          <w:snapToGrid w:val="0"/>
        </w:rPr>
        <w:tab/>
        <w:t>MobilityChange</w:t>
      </w:r>
      <w:r w:rsidRPr="00F35F02">
        <w:rPr>
          <w:snapToGrid w:val="0"/>
        </w:rPr>
        <w:t>Failure</w:t>
      </w:r>
      <w:r>
        <w:rPr>
          <w:snapToGrid w:val="0"/>
        </w:rPr>
        <w:t>,</w:t>
      </w:r>
    </w:p>
    <w:p w14:paraId="5EEAC9F0" w14:textId="77777777" w:rsidR="000051EC" w:rsidRDefault="000051EC" w:rsidP="000051EC">
      <w:pPr>
        <w:pStyle w:val="PL"/>
        <w:rPr>
          <w:snapToGrid w:val="0"/>
        </w:rPr>
      </w:pPr>
      <w:bookmarkStart w:id="8410" w:name="OLE_LINK124"/>
      <w:r>
        <w:rPr>
          <w:snapToGrid w:val="0"/>
        </w:rPr>
        <w:tab/>
        <w:t>AccessAndMobilityIndication</w:t>
      </w:r>
      <w:bookmarkEnd w:id="8410"/>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0051E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217B7E53"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19A9E9B5" w14:textId="77777777" w:rsidR="000051EC" w:rsidRPr="00F35F02" w:rsidRDefault="000051EC" w:rsidP="000051E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26777708"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01E432D"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3403E3F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144CA983" w14:textId="77777777" w:rsidR="000051EC" w:rsidRPr="00F35F02" w:rsidRDefault="000051EC" w:rsidP="000051EC">
      <w:pPr>
        <w:pStyle w:val="PL"/>
        <w:spacing w:line="0" w:lineRule="atLeast"/>
        <w:rPr>
          <w:noProof w:val="0"/>
          <w:snapToGrid w:val="0"/>
        </w:rPr>
      </w:pPr>
      <w:r w:rsidRPr="00F35F02">
        <w:rPr>
          <w:noProof w:val="0"/>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0051EC">
      <w:pPr>
        <w:pStyle w:val="PL"/>
        <w:spacing w:line="0" w:lineRule="atLeast"/>
        <w:rPr>
          <w:noProof w:val="0"/>
          <w:snapToGrid w:val="0"/>
        </w:rPr>
      </w:pPr>
      <w:r w:rsidRPr="00F35F02">
        <w:rPr>
          <w:noProof w:val="0"/>
          <w:snapToGrid w:val="0"/>
        </w:rPr>
        <w:t>resourceStatusReporting XNAP-ELEMENTARY-PROCEDURE ::= {</w:t>
      </w:r>
    </w:p>
    <w:p w14:paraId="4888B389"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3F5C707A"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853CCC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21E349E1" w14:textId="77777777" w:rsidR="000051EC" w:rsidRDefault="000051EC" w:rsidP="000051EC">
      <w:pPr>
        <w:pStyle w:val="PL"/>
        <w:spacing w:line="0" w:lineRule="atLeast"/>
        <w:rPr>
          <w:noProof w:val="0"/>
          <w:snapToGrid w:val="0"/>
        </w:rPr>
      </w:pPr>
      <w:r w:rsidRPr="00F35F02">
        <w:rPr>
          <w:noProof w:val="0"/>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0051E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4AB4CE9A"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1566CFB3" w14:textId="77777777" w:rsidR="000051EC" w:rsidRPr="00F35F02" w:rsidRDefault="000051EC" w:rsidP="000051E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243AD321"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7FC26F4D" w14:textId="77777777" w:rsidR="000051EC" w:rsidRPr="00F35F02" w:rsidRDefault="000051EC" w:rsidP="000051E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34E6C4"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4585C88A" w14:textId="77777777" w:rsidR="000051EC" w:rsidRDefault="000051EC" w:rsidP="000051EC">
      <w:pPr>
        <w:pStyle w:val="PL"/>
        <w:spacing w:line="0" w:lineRule="atLeast"/>
        <w:rPr>
          <w:noProof w:val="0"/>
          <w:snapToGrid w:val="0"/>
        </w:rPr>
      </w:pPr>
      <w:r w:rsidRPr="00F35F02">
        <w:rPr>
          <w:noProof w:val="0"/>
          <w:snapToGrid w:val="0"/>
        </w:rPr>
        <w:t>}</w:t>
      </w:r>
    </w:p>
    <w:p w14:paraId="386B4015" w14:textId="77777777" w:rsidR="000051EC" w:rsidRDefault="000051EC" w:rsidP="000051EC">
      <w:pPr>
        <w:pStyle w:val="PL"/>
        <w:spacing w:line="0" w:lineRule="atLeast"/>
        <w:rPr>
          <w:noProof w:val="0"/>
          <w:snapToGrid w:val="0"/>
        </w:rPr>
      </w:pPr>
    </w:p>
    <w:p w14:paraId="05863954" w14:textId="77777777" w:rsidR="000051EC" w:rsidRPr="00F35F02" w:rsidRDefault="000051EC" w:rsidP="000051EC">
      <w:pPr>
        <w:pStyle w:val="PL"/>
        <w:spacing w:line="0" w:lineRule="atLeast"/>
        <w:rPr>
          <w:noProof w:val="0"/>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411" w:name="_Toc20955407"/>
      <w:bookmarkStart w:id="8412" w:name="_Toc29991615"/>
      <w:bookmarkStart w:id="8413" w:name="_Toc36556018"/>
      <w:bookmarkStart w:id="8414" w:name="_Toc44497803"/>
      <w:bookmarkStart w:id="8415" w:name="_Toc45108190"/>
      <w:bookmarkStart w:id="8416" w:name="_Toc45901810"/>
      <w:bookmarkStart w:id="8417" w:name="_Toc51850891"/>
      <w:bookmarkStart w:id="8418" w:name="_Toc56693895"/>
      <w:bookmarkStart w:id="8419" w:name="_Toc64447439"/>
      <w:bookmarkStart w:id="8420" w:name="_Toc66286933"/>
      <w:bookmarkStart w:id="8421" w:name="_Toc74151631"/>
      <w:bookmarkStart w:id="8422" w:name="_Toc88654105"/>
      <w:bookmarkStart w:id="8423" w:name="_Toc97904461"/>
      <w:bookmarkStart w:id="8424" w:name="_Toc105175502"/>
      <w:bookmarkStart w:id="8425" w:name="_Toc113826532"/>
      <w:bookmarkStart w:id="8426" w:name="_Toc120032658"/>
      <w:r w:rsidRPr="00FD0425">
        <w:t>9.3.4</w:t>
      </w:r>
      <w:r w:rsidRPr="00FD0425">
        <w:tab/>
        <w:t>PDU Definitions</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427"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FD0425" w:rsidRDefault="00F02090" w:rsidP="00BF5E7B">
      <w:pPr>
        <w:pStyle w:val="PL"/>
        <w:rPr>
          <w:snapToGrid w:val="0"/>
          <w:lang w:eastAsia="zh-CN"/>
        </w:rPr>
      </w:pPr>
      <w:r w:rsidRPr="00FD0425">
        <w:rPr>
          <w:snapToGrid w:val="0"/>
          <w:lang w:eastAsia="zh-CN"/>
        </w:rPr>
        <w:tab/>
        <w:t>CellAssistanceInfo-NR,</w:t>
      </w:r>
    </w:p>
    <w:bookmarkEnd w:id="8427"/>
    <w:p w14:paraId="38306AF8" w14:textId="77777777" w:rsidR="003D676C" w:rsidRDefault="003D676C" w:rsidP="003D676C">
      <w:pPr>
        <w:pStyle w:val="PL"/>
      </w:pPr>
      <w:r>
        <w:tab/>
        <w:t>CHOinformation-Req,</w:t>
      </w:r>
    </w:p>
    <w:p w14:paraId="3484876F" w14:textId="77777777" w:rsidR="003D676C" w:rsidRDefault="003D676C" w:rsidP="003D676C">
      <w:pPr>
        <w:pStyle w:val="PL"/>
      </w:pPr>
      <w:r>
        <w:tab/>
        <w:t>CHOinformation-Ack,</w:t>
      </w:r>
    </w:p>
    <w:p w14:paraId="5B4C70E8" w14:textId="77777777" w:rsidR="00BC1239" w:rsidRDefault="00BC1239" w:rsidP="00BC1239">
      <w:pPr>
        <w:pStyle w:val="PL"/>
      </w:pPr>
      <w:r>
        <w:tab/>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428" w:name="_Hlk515435313"/>
      <w:r w:rsidRPr="00FD0425">
        <w:t>MaskedIMEISV</w:t>
      </w:r>
      <w:bookmarkEnd w:id="8428"/>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rFonts w:hint="eastAsia"/>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rFonts w:hint="eastAsia"/>
          <w:lang w:eastAsia="zh-CN"/>
        </w:rPr>
      </w:pPr>
      <w:r>
        <w:rPr>
          <w:snapToGrid w:val="0"/>
        </w:rPr>
        <w:tab/>
      </w:r>
      <w:r>
        <w:rPr>
          <w:rFonts w:hint="eastAsia"/>
          <w:snapToGrid w:val="0"/>
          <w:lang w:val="en-US" w:eastAsia="zh-CN"/>
        </w:rPr>
        <w:t>UESpecificDRX</w:t>
      </w:r>
      <w:r w:rsidR="00BE779E">
        <w:rPr>
          <w:snapToGrid w:val="0"/>
          <w:lang w:val="en-US" w:eastAsia="zh-CN"/>
        </w:rPr>
        <w:t>,</w:t>
      </w:r>
    </w:p>
    <w:p w14:paraId="642B4E56" w14:textId="77777777" w:rsidR="00BE779E" w:rsidRPr="00B22C47" w:rsidRDefault="00BE779E" w:rsidP="00BE779E">
      <w:pPr>
        <w:pStyle w:val="PL"/>
        <w:rPr>
          <w:lang w:eastAsia="zh-CN"/>
        </w:rPr>
      </w:pPr>
      <w:r>
        <w:rPr>
          <w:snapToGrid w:val="0"/>
        </w:rPr>
        <w:tab/>
        <w:t>DirectForwardingPath</w:t>
      </w:r>
      <w:r w:rsidRPr="000077DF">
        <w:rPr>
          <w:rFonts w:eastAsia="Batang"/>
        </w:rPr>
        <w:t>Availability</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FD0425" w:rsidRDefault="00F02090" w:rsidP="00F02090">
      <w:pPr>
        <w:pStyle w:val="PL"/>
        <w:rPr>
          <w:snapToGrid w:val="0"/>
        </w:rPr>
      </w:pPr>
      <w:r w:rsidRPr="00FD0425">
        <w:rPr>
          <w:snapToGrid w:val="0"/>
        </w:rPr>
        <w:tab/>
        <w:t>PrivateIE-Container{},</w:t>
      </w:r>
    </w:p>
    <w:p w14:paraId="5FDD5DDF" w14:textId="77777777" w:rsidR="00F02090" w:rsidRPr="00FD0425" w:rsidRDefault="00F02090" w:rsidP="00F02090">
      <w:pPr>
        <w:pStyle w:val="PL"/>
        <w:rPr>
          <w:snapToGrid w:val="0"/>
        </w:rPr>
      </w:pPr>
      <w:r w:rsidRPr="00FD0425">
        <w:rPr>
          <w:snapToGrid w:val="0"/>
        </w:rPr>
        <w:tab/>
        <w:t>ProtocolExtensionContainer{},</w:t>
      </w:r>
    </w:p>
    <w:p w14:paraId="4A6718DD" w14:textId="77777777" w:rsidR="00F02090" w:rsidRPr="00FD0425" w:rsidRDefault="00F02090" w:rsidP="00F02090">
      <w:pPr>
        <w:pStyle w:val="PL"/>
        <w:rPr>
          <w:snapToGrid w:val="0"/>
        </w:rPr>
      </w:pPr>
      <w:r w:rsidRPr="00FD0425">
        <w:rPr>
          <w:snapToGrid w:val="0"/>
        </w:rPr>
        <w:tab/>
        <w:t>ProtocolIE-Container{},</w:t>
      </w:r>
    </w:p>
    <w:p w14:paraId="7031C2DB" w14:textId="77777777" w:rsidR="00F02090" w:rsidRPr="00FD0425" w:rsidRDefault="00F02090" w:rsidP="00F02090">
      <w:pPr>
        <w:pStyle w:val="PL"/>
        <w:rPr>
          <w:snapToGrid w:val="0"/>
        </w:rPr>
      </w:pPr>
      <w:r w:rsidRPr="00FD0425">
        <w:rPr>
          <w:snapToGrid w:val="0"/>
        </w:rPr>
        <w:tab/>
        <w:t>ProtocolIE-ContainerList{},</w:t>
      </w:r>
    </w:p>
    <w:p w14:paraId="400D2CF7" w14:textId="77777777" w:rsidR="00F02090" w:rsidRPr="00FD0425" w:rsidRDefault="00F02090" w:rsidP="00F02090">
      <w:pPr>
        <w:pStyle w:val="PL"/>
        <w:rPr>
          <w:snapToGrid w:val="0"/>
        </w:rPr>
      </w:pPr>
      <w:r w:rsidRPr="00FD0425">
        <w:rPr>
          <w:snapToGrid w:val="0"/>
        </w:rPr>
        <w:tab/>
        <w:t>ProtocolIE-ContainerPair{},</w:t>
      </w:r>
    </w:p>
    <w:p w14:paraId="5482DEAA" w14:textId="77777777" w:rsidR="00F02090" w:rsidRPr="00FD0425" w:rsidRDefault="00F02090" w:rsidP="00F02090">
      <w:pPr>
        <w:pStyle w:val="PL"/>
        <w:rPr>
          <w:snapToGrid w:val="0"/>
        </w:rPr>
      </w:pPr>
      <w:r w:rsidRPr="00FD0425">
        <w:rPr>
          <w:snapToGrid w:val="0"/>
        </w:rPr>
        <w:tab/>
        <w:t>ProtocolIE-ContainerPairList{},</w:t>
      </w:r>
    </w:p>
    <w:p w14:paraId="3BA4FEEB" w14:textId="77777777" w:rsidR="00F02090" w:rsidRPr="00FD0425" w:rsidRDefault="00F02090" w:rsidP="00F02090">
      <w:pPr>
        <w:pStyle w:val="PL"/>
        <w:rPr>
          <w:snapToGrid w:val="0"/>
        </w:rPr>
      </w:pPr>
      <w:r w:rsidRPr="00FD0425">
        <w:rPr>
          <w:snapToGrid w:val="0"/>
        </w:rPr>
        <w:tab/>
        <w:t>ProtocolIE-Single-Container{},</w:t>
      </w:r>
    </w:p>
    <w:p w14:paraId="43D44B12" w14:textId="77777777" w:rsidR="00F02090" w:rsidRPr="00FD0425" w:rsidRDefault="00F02090" w:rsidP="00F02090">
      <w:pPr>
        <w:pStyle w:val="PL"/>
        <w:rPr>
          <w:snapToGrid w:val="0"/>
        </w:rPr>
      </w:pPr>
      <w:r w:rsidRPr="00FD0425">
        <w:rPr>
          <w:snapToGrid w:val="0"/>
        </w:rPr>
        <w:tab/>
        <w:t>XNAP-PRIVATE-IES,</w:t>
      </w:r>
    </w:p>
    <w:p w14:paraId="4250D93D" w14:textId="77777777" w:rsidR="00F02090" w:rsidRPr="00FD0425" w:rsidRDefault="00F02090" w:rsidP="00F02090">
      <w:pPr>
        <w:pStyle w:val="PL"/>
        <w:rPr>
          <w:snapToGrid w:val="0"/>
        </w:rPr>
      </w:pPr>
      <w:r w:rsidRPr="00FD0425">
        <w:rPr>
          <w:snapToGrid w:val="0"/>
        </w:rPr>
        <w:tab/>
        <w:t>XNAP-PROTOCOL-EXTENSION,</w:t>
      </w:r>
    </w:p>
    <w:p w14:paraId="32AAE1FC" w14:textId="77777777" w:rsidR="00F02090" w:rsidRPr="00FD0425" w:rsidRDefault="00F02090" w:rsidP="00F02090">
      <w:pPr>
        <w:pStyle w:val="PL"/>
        <w:rPr>
          <w:snapToGrid w:val="0"/>
        </w:rPr>
      </w:pPr>
      <w:r w:rsidRPr="00FD0425">
        <w:rPr>
          <w:snapToGrid w:val="0"/>
        </w:rPr>
        <w:tab/>
        <w:t>XNAP-PROTOCOL-IES,</w:t>
      </w:r>
    </w:p>
    <w:p w14:paraId="60AC5ECE" w14:textId="77777777" w:rsidR="00F02090" w:rsidRPr="00FD0425" w:rsidRDefault="00F02090" w:rsidP="00F02090">
      <w:pPr>
        <w:pStyle w:val="PL"/>
        <w:rPr>
          <w:snapToGrid w:val="0"/>
        </w:rPr>
      </w:pPr>
      <w:r w:rsidRPr="00FD0425">
        <w:rPr>
          <w:snapToGrid w:val="0"/>
        </w:rPr>
        <w:tab/>
        <w:t>XNAP-PROTOCOL-IES-PAIR</w:t>
      </w:r>
    </w:p>
    <w:p w14:paraId="4FBDF201" w14:textId="77777777" w:rsidR="00F02090" w:rsidRPr="00FD0425" w:rsidRDefault="00F02090" w:rsidP="00F02090">
      <w:pPr>
        <w:pStyle w:val="PL"/>
        <w:rPr>
          <w:snapToGrid w:val="0"/>
        </w:rPr>
      </w:pPr>
      <w:r w:rsidRPr="00FD0425">
        <w:rPr>
          <w:snapToGrid w:val="0"/>
        </w:rPr>
        <w:t>FROM XnAP-Containers</w:t>
      </w:r>
    </w:p>
    <w:p w14:paraId="44FA0327" w14:textId="77777777" w:rsidR="00F02090" w:rsidRPr="00FD0425" w:rsidRDefault="00F02090" w:rsidP="00F02090">
      <w:pPr>
        <w:pStyle w:val="PL"/>
        <w:rPr>
          <w:snapToGrid w:val="0"/>
        </w:rPr>
      </w:pPr>
    </w:p>
    <w:p w14:paraId="4657D37F" w14:textId="77777777" w:rsidR="00F02090" w:rsidRPr="00FD0425" w:rsidRDefault="00F02090" w:rsidP="00F02090">
      <w:pPr>
        <w:pStyle w:val="PL"/>
      </w:pPr>
    </w:p>
    <w:p w14:paraId="3259914B" w14:textId="77777777" w:rsidR="00F02090" w:rsidRPr="00FD0425" w:rsidRDefault="00F02090" w:rsidP="00F02090">
      <w:pPr>
        <w:pStyle w:val="PL"/>
      </w:pPr>
      <w:r w:rsidRPr="00FD0425">
        <w:tab/>
        <w:t>id-ActivatedServedCells,</w:t>
      </w:r>
    </w:p>
    <w:p w14:paraId="3127C223" w14:textId="77777777" w:rsidR="00F02090" w:rsidRPr="00FD0425" w:rsidRDefault="00F02090" w:rsidP="00F02090">
      <w:pPr>
        <w:pStyle w:val="PL"/>
      </w:pPr>
      <w:r w:rsidRPr="00FD0425">
        <w:tab/>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429"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429"/>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rFonts w:hint="eastAsia"/>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rPr>
          <w:rFonts w:hint="eastAsia"/>
        </w:rPr>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rPr>
          <w:rFonts w:hint="eastAsia"/>
        </w:rPr>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hint="eastAsia"/>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24482D2C" w14:textId="77777777" w:rsidR="00D85E2E" w:rsidRPr="00B22C47" w:rsidRDefault="00D85E2E" w:rsidP="00D85E2E">
      <w:pPr>
        <w:pStyle w:val="PL"/>
        <w:rPr>
          <w:lang w:eastAsia="zh-CN"/>
        </w:rPr>
      </w:pPr>
      <w:r>
        <w:tab/>
      </w:r>
      <w:r>
        <w:rPr>
          <w:rFonts w:hint="eastAsia"/>
          <w:lang w:eastAsia="zh-CN"/>
        </w:rPr>
        <w:t>id-</w:t>
      </w:r>
      <w:r>
        <w:rPr>
          <w:rFonts w:hint="eastAsia"/>
          <w:snapToGrid w:val="0"/>
          <w:lang w:eastAsia="zh-CN"/>
        </w:rPr>
        <w:t>TargetNodeID,</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77777777" w:rsidR="005F7622" w:rsidRPr="00DA6DDA" w:rsidRDefault="005F7622" w:rsidP="005F7622">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p>
    <w:p w14:paraId="45C811DB" w14:textId="77777777" w:rsidR="005F7622" w:rsidRPr="00DA6DDA" w:rsidRDefault="005F7622" w:rsidP="005F7622">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r w:rsidRPr="00DA6DDA">
        <w:rPr>
          <w:rFonts w:hint="eastAsia"/>
          <w:snapToGrid w:val="0"/>
        </w:rPr>
        <w:t>|</w:t>
      </w:r>
    </w:p>
    <w:p w14:paraId="2761DFAB" w14:textId="77777777" w:rsidR="00D42E8A" w:rsidRPr="00DA6DDA" w:rsidRDefault="005F7622" w:rsidP="00407E71">
      <w:pPr>
        <w:pStyle w:val="PL"/>
        <w:ind w:left="400"/>
        <w:rPr>
          <w:snapToGrid w:val="0"/>
        </w:rPr>
      </w:pPr>
      <w:r w:rsidRPr="00DA6DDA">
        <w:rPr>
          <w:rFonts w:hint="eastAsia"/>
          <w:noProof w:val="0"/>
          <w:snapToGrid w:val="0"/>
        </w:rPr>
        <w:t>{ ID id-PC5QoSParameters</w:t>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noProof w:val="0"/>
          <w:snapToGrid w:val="0"/>
        </w:rPr>
        <w:tab/>
        <w:t>CRITICALITY ignore</w:t>
      </w:r>
      <w:r w:rsidRPr="00DA6DDA">
        <w:rPr>
          <w:noProof w:val="0"/>
          <w:snapToGrid w:val="0"/>
        </w:rPr>
        <w:tab/>
        <w:t>TYPE</w:t>
      </w:r>
      <w:r w:rsidRPr="00DA6DDA">
        <w:rPr>
          <w:rFonts w:hint="eastAsia"/>
          <w:noProof w:val="0"/>
          <w:snapToGrid w:val="0"/>
        </w:rPr>
        <w:t xml:space="preserve"> PC5QoSParameters</w:t>
      </w:r>
      <w:r w:rsidRPr="00DA6DDA">
        <w:rPr>
          <w:rFonts w:hint="eastAsia"/>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w:t>
      </w:r>
      <w:r w:rsidRPr="00DA6DDA">
        <w:rPr>
          <w:rFonts w:hint="eastAsia"/>
          <w:noProof w:val="0"/>
          <w:snapToGrid w:val="0"/>
        </w:rPr>
        <w:t xml:space="preserve"> }</w:t>
      </w:r>
      <w:r w:rsidR="00D42E8A" w:rsidRPr="00DA6DDA">
        <w:rPr>
          <w:rFonts w:hint="eastAsia"/>
          <w:snapToGrid w:val="0"/>
        </w:rPr>
        <w:t>|</w:t>
      </w:r>
    </w:p>
    <w:p w14:paraId="70CE662E" w14:textId="77777777"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ab/>
      </w:r>
      <w:r w:rsidR="00D42E8A">
        <w:rPr>
          <w:snapToGrid w:val="0"/>
        </w:rPr>
        <w:tab/>
        <w:t>PRESENCE optional}|</w:t>
      </w:r>
    </w:p>
    <w:p w14:paraId="3932E25B" w14:textId="77777777"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77777777"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UEContextRefAtSN-HORequest</w:t>
      </w:r>
      <w:r w:rsidRPr="00FD0425">
        <w:rPr>
          <w:noProof w:val="0"/>
          <w:snapToGrid w:val="0"/>
        </w:rPr>
        <w:t>-ExtIEs} }</w:t>
      </w:r>
      <w:r w:rsidRPr="00FD0425">
        <w:rPr>
          <w:noProof w:val="0"/>
          <w:snapToGrid w:val="0"/>
        </w:rPr>
        <w:tab/>
        <w:t>OPTIONAL,</w:t>
      </w:r>
    </w:p>
    <w:p w14:paraId="2FFC81BA" w14:textId="77777777" w:rsidR="00F02090" w:rsidRPr="00FD0425" w:rsidRDefault="00F02090" w:rsidP="00F02090">
      <w:pPr>
        <w:pStyle w:val="PL"/>
        <w:rPr>
          <w:noProof w:val="0"/>
          <w:snapToGrid w:val="0"/>
        </w:rPr>
      </w:pPr>
      <w:r w:rsidRPr="00FD0425">
        <w:rPr>
          <w:noProof w:val="0"/>
          <w:snapToGrid w:val="0"/>
        </w:rPr>
        <w:tab/>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430"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430"/>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77777777"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7777777"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cess-IEs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-IEs}},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77777777" w:rsidR="00E77E0B" w:rsidRPr="00117C2A" w:rsidRDefault="00E77E0B" w:rsidP="00E77E0B">
      <w:pPr>
        <w:pStyle w:val="PL"/>
        <w:rPr>
          <w:snapToGrid w:val="0"/>
        </w:rPr>
      </w:pPr>
      <w:r w:rsidRPr="009C6788">
        <w:rPr>
          <w:snapToGrid w:val="0"/>
        </w:rPr>
        <w:t>ConditionalHandoverCancel</w:t>
      </w:r>
      <w:r w:rsidRPr="00117C2A">
        <w:rPr>
          <w:snapToGrid w:val="0"/>
        </w:rPr>
        <w:t>-IEs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77777777" w:rsidR="00E77E0B" w:rsidRPr="00117C2A" w:rsidRDefault="00E77E0B" w:rsidP="00E77E0B">
      <w:pPr>
        <w:pStyle w:val="PL"/>
        <w:rPr>
          <w:snapToGrid w:val="0"/>
        </w:rPr>
      </w:pPr>
      <w:r>
        <w:rPr>
          <w:snapToGrid w:val="0"/>
        </w:rPr>
        <w:t>EarlyStatusTransfer</w:t>
      </w:r>
      <w:r w:rsidRPr="00117C2A">
        <w:rPr>
          <w:snapToGrid w:val="0"/>
        </w:rPr>
        <w:t>-IEs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{{RANPaging-IEs}},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77777777" w:rsidR="00F02090" w:rsidRPr="00FD0425" w:rsidRDefault="00F02090" w:rsidP="00F02090">
      <w:pPr>
        <w:pStyle w:val="PL"/>
        <w:rPr>
          <w:snapToGrid w:val="0"/>
        </w:rPr>
      </w:pPr>
      <w:r w:rsidRPr="00FD0425">
        <w:rPr>
          <w:snapToGrid w:val="0"/>
        </w:rPr>
        <w:t>RANPaging-IEs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5C758204" w14:textId="77777777" w:rsidR="00F02090" w:rsidRPr="00FD0425" w:rsidRDefault="00A968C2" w:rsidP="00A968C2">
      <w:pPr>
        <w:pStyle w:val="PL"/>
        <w:rPr>
          <w:snapToGrid w:val="0"/>
        </w:rPr>
      </w:pPr>
      <w:r>
        <w:rPr>
          <w:snapToGrid w:val="0"/>
        </w:rPr>
        <w:tab/>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2309BBFB" w14:textId="77777777" w:rsidR="00F02090" w:rsidRPr="00FD0425" w:rsidRDefault="00F02090" w:rsidP="00F02090">
      <w:pPr>
        <w:pStyle w:val="PL"/>
        <w:rPr>
          <w:snapToGrid w:val="0"/>
        </w:rPr>
      </w:pPr>
      <w:r w:rsidRPr="00FD0425">
        <w:rPr>
          <w:snapToGrid w:val="0"/>
        </w:rPr>
        <w:tab/>
        <w:t>...</w:t>
      </w:r>
    </w:p>
    <w:p w14:paraId="477D4E92" w14:textId="77777777" w:rsidR="00F02090" w:rsidRPr="00FD0425" w:rsidRDefault="00F02090" w:rsidP="00F02090">
      <w:pPr>
        <w:pStyle w:val="PL"/>
        <w:rPr>
          <w:snapToGrid w:val="0"/>
        </w:rPr>
      </w:pPr>
      <w:r w:rsidRPr="00FD0425">
        <w:rPr>
          <w:snapToGrid w:val="0"/>
        </w:rPr>
        <w:t>}</w:t>
      </w:r>
    </w:p>
    <w:p w14:paraId="2D3C0E55" w14:textId="77777777" w:rsidR="00F02090" w:rsidRPr="00FD0425" w:rsidRDefault="00F02090" w:rsidP="00F02090">
      <w:pPr>
        <w:pStyle w:val="PL"/>
        <w:rPr>
          <w:snapToGrid w:val="0"/>
        </w:rPr>
      </w:pPr>
    </w:p>
    <w:p w14:paraId="73FE9DCE" w14:textId="77777777" w:rsidR="00F02090" w:rsidRPr="00FD0425" w:rsidRDefault="00F02090" w:rsidP="00F02090">
      <w:pPr>
        <w:pStyle w:val="PL"/>
        <w:rPr>
          <w:snapToGrid w:val="0"/>
        </w:rPr>
      </w:pPr>
      <w:r w:rsidRPr="00FD0425">
        <w:rPr>
          <w:snapToGrid w:val="0"/>
        </w:rPr>
        <w:t>-- **************************************************************</w:t>
      </w:r>
    </w:p>
    <w:p w14:paraId="09F8DA41" w14:textId="77777777" w:rsidR="00F02090" w:rsidRPr="00FD0425" w:rsidRDefault="00F02090" w:rsidP="00F02090">
      <w:pPr>
        <w:pStyle w:val="PL"/>
        <w:rPr>
          <w:snapToGrid w:val="0"/>
        </w:rPr>
      </w:pPr>
      <w:r w:rsidRPr="00FD0425">
        <w:rPr>
          <w:snapToGrid w:val="0"/>
        </w:rPr>
        <w:t>--</w:t>
      </w:r>
    </w:p>
    <w:p w14:paraId="2AD9B12D" w14:textId="77777777" w:rsidR="00F02090" w:rsidRPr="00FD0425" w:rsidRDefault="00F02090" w:rsidP="00F02090">
      <w:pPr>
        <w:pStyle w:val="PL"/>
        <w:outlineLvl w:val="3"/>
        <w:rPr>
          <w:snapToGrid w:val="0"/>
        </w:rPr>
      </w:pPr>
      <w:r w:rsidRPr="00FD0425">
        <w:rPr>
          <w:snapToGrid w:val="0"/>
        </w:rPr>
        <w:t>-- RETRIEVE UE CONTEXT REQUEST</w:t>
      </w:r>
    </w:p>
    <w:p w14:paraId="7C6EE2B6" w14:textId="77777777" w:rsidR="00F02090" w:rsidRPr="00FD0425" w:rsidRDefault="00F02090" w:rsidP="00F02090">
      <w:pPr>
        <w:pStyle w:val="PL"/>
        <w:rPr>
          <w:snapToGrid w:val="0"/>
        </w:rPr>
      </w:pPr>
      <w:r w:rsidRPr="00FD0425">
        <w:rPr>
          <w:snapToGrid w:val="0"/>
        </w:rPr>
        <w:t>--</w:t>
      </w:r>
    </w:p>
    <w:p w14:paraId="44FC5861" w14:textId="77777777" w:rsidR="00F02090" w:rsidRPr="00FD0425" w:rsidRDefault="00F02090" w:rsidP="00F02090">
      <w:pPr>
        <w:pStyle w:val="PL"/>
        <w:rPr>
          <w:snapToGrid w:val="0"/>
        </w:rPr>
      </w:pPr>
      <w:r w:rsidRPr="00FD0425">
        <w:rPr>
          <w:snapToGrid w:val="0"/>
        </w:rPr>
        <w:t>-- **************************************************************</w:t>
      </w:r>
    </w:p>
    <w:p w14:paraId="1FD7493F" w14:textId="77777777" w:rsidR="00F02090" w:rsidRPr="00FD0425" w:rsidRDefault="00F02090" w:rsidP="00F02090">
      <w:pPr>
        <w:pStyle w:val="PL"/>
        <w:rPr>
          <w:snapToGrid w:val="0"/>
        </w:rPr>
      </w:pPr>
    </w:p>
    <w:p w14:paraId="2121BEB8" w14:textId="77777777" w:rsidR="00F02090" w:rsidRPr="00FD0425" w:rsidRDefault="00F02090" w:rsidP="00F02090">
      <w:pPr>
        <w:pStyle w:val="PL"/>
        <w:rPr>
          <w:snapToGrid w:val="0"/>
        </w:rPr>
      </w:pPr>
      <w:r w:rsidRPr="00FD0425">
        <w:rPr>
          <w:snapToGrid w:val="0"/>
        </w:rPr>
        <w:t>RetrieveUEContextRequest ::= SEQUENCE {</w:t>
      </w:r>
    </w:p>
    <w:p w14:paraId="269E61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{{RetrieveUEContextRequest-IEs}},</w:t>
      </w:r>
    </w:p>
    <w:p w14:paraId="251312BC" w14:textId="77777777" w:rsidR="00F02090" w:rsidRPr="00FD0425" w:rsidRDefault="00F02090" w:rsidP="00F02090">
      <w:pPr>
        <w:pStyle w:val="PL"/>
        <w:rPr>
          <w:snapToGrid w:val="0"/>
        </w:rPr>
      </w:pPr>
      <w:r w:rsidRPr="00FD0425">
        <w:rPr>
          <w:snapToGrid w:val="0"/>
        </w:rPr>
        <w:tab/>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77777777" w:rsidR="00F02090" w:rsidRPr="00FD0425" w:rsidRDefault="00F02090" w:rsidP="00F02090">
      <w:pPr>
        <w:pStyle w:val="PL"/>
        <w:rPr>
          <w:snapToGrid w:val="0"/>
        </w:rPr>
      </w:pPr>
      <w:r w:rsidRPr="00FD0425">
        <w:rPr>
          <w:snapToGrid w:val="0"/>
        </w:rPr>
        <w:t>RetrieveUEContextRequest-IEs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FD0425" w:rsidRDefault="00F02090" w:rsidP="00F02090">
      <w:pPr>
        <w:pStyle w:val="PL"/>
        <w:rPr>
          <w:snapToGrid w:val="0"/>
        </w:rPr>
      </w:pPr>
      <w:r w:rsidRPr="00FD0425">
        <w:rPr>
          <w:snapToGrid w:val="0"/>
        </w:rPr>
        <w:tab/>
        <w:t>...</w:t>
      </w:r>
    </w:p>
    <w:p w14:paraId="20587133" w14:textId="77777777" w:rsidR="00F02090" w:rsidRPr="00FD0425" w:rsidRDefault="00F02090" w:rsidP="00F02090">
      <w:pPr>
        <w:pStyle w:val="PL"/>
        <w:rPr>
          <w:snapToGrid w:val="0"/>
        </w:rPr>
      </w:pPr>
      <w:r w:rsidRPr="00FD0425">
        <w:rPr>
          <w:snapToGrid w:val="0"/>
        </w:rPr>
        <w:t>}</w:t>
      </w:r>
    </w:p>
    <w:p w14:paraId="7BFB76C2" w14:textId="77777777" w:rsidR="00F02090" w:rsidRPr="00FD0425" w:rsidRDefault="00F02090" w:rsidP="00F02090">
      <w:pPr>
        <w:pStyle w:val="PL"/>
        <w:rPr>
          <w:snapToGrid w:val="0"/>
        </w:rPr>
      </w:pPr>
    </w:p>
    <w:p w14:paraId="7907EA62" w14:textId="77777777" w:rsidR="00F02090" w:rsidRPr="00FD0425" w:rsidRDefault="00F02090" w:rsidP="00F02090">
      <w:pPr>
        <w:pStyle w:val="PL"/>
        <w:rPr>
          <w:snapToGrid w:val="0"/>
        </w:rPr>
      </w:pPr>
      <w:r w:rsidRPr="00FD0425">
        <w:rPr>
          <w:snapToGrid w:val="0"/>
        </w:rPr>
        <w:t>-- **************************************************************</w:t>
      </w:r>
    </w:p>
    <w:p w14:paraId="3FB79FD2" w14:textId="77777777" w:rsidR="00F02090" w:rsidRPr="00FD0425" w:rsidRDefault="00F02090" w:rsidP="00F02090">
      <w:pPr>
        <w:pStyle w:val="PL"/>
        <w:rPr>
          <w:snapToGrid w:val="0"/>
        </w:rPr>
      </w:pPr>
      <w:r w:rsidRPr="00FD0425">
        <w:rPr>
          <w:snapToGrid w:val="0"/>
        </w:rPr>
        <w:t>--</w:t>
      </w:r>
    </w:p>
    <w:p w14:paraId="027B1CA0" w14:textId="77777777" w:rsidR="00F02090" w:rsidRPr="00FD0425" w:rsidRDefault="00F02090" w:rsidP="00F02090">
      <w:pPr>
        <w:pStyle w:val="PL"/>
        <w:outlineLvl w:val="3"/>
        <w:rPr>
          <w:snapToGrid w:val="0"/>
        </w:rPr>
      </w:pPr>
      <w:r w:rsidRPr="00FD0425">
        <w:rPr>
          <w:snapToGrid w:val="0"/>
        </w:rPr>
        <w:t>-- RETRIEVE UE CONTEXT RESPONSE</w:t>
      </w:r>
    </w:p>
    <w:p w14:paraId="4805D7BA" w14:textId="77777777" w:rsidR="00F02090" w:rsidRPr="00FD0425" w:rsidRDefault="00F02090" w:rsidP="00F02090">
      <w:pPr>
        <w:pStyle w:val="PL"/>
        <w:rPr>
          <w:snapToGrid w:val="0"/>
        </w:rPr>
      </w:pPr>
      <w:r w:rsidRPr="00FD0425">
        <w:rPr>
          <w:snapToGrid w:val="0"/>
        </w:rPr>
        <w:t>--</w:t>
      </w:r>
    </w:p>
    <w:p w14:paraId="2331DDDB" w14:textId="77777777" w:rsidR="00F02090" w:rsidRPr="00FD0425" w:rsidRDefault="00F02090" w:rsidP="00F02090">
      <w:pPr>
        <w:pStyle w:val="PL"/>
        <w:rPr>
          <w:snapToGrid w:val="0"/>
        </w:rPr>
      </w:pPr>
      <w:r w:rsidRPr="00FD0425">
        <w:rPr>
          <w:snapToGrid w:val="0"/>
        </w:rPr>
        <w:t>-- **************************************************************</w:t>
      </w:r>
    </w:p>
    <w:p w14:paraId="4B18D886" w14:textId="77777777" w:rsidR="00F02090" w:rsidRPr="00FD0425" w:rsidRDefault="00F02090" w:rsidP="00F02090">
      <w:pPr>
        <w:pStyle w:val="PL"/>
        <w:rPr>
          <w:snapToGrid w:val="0"/>
        </w:rPr>
      </w:pPr>
    </w:p>
    <w:p w14:paraId="13376ED7" w14:textId="77777777" w:rsidR="00F02090" w:rsidRPr="00FD0425" w:rsidRDefault="00F02090" w:rsidP="00F02090">
      <w:pPr>
        <w:pStyle w:val="PL"/>
        <w:rPr>
          <w:snapToGrid w:val="0"/>
        </w:rPr>
      </w:pPr>
      <w:r w:rsidRPr="00FD0425">
        <w:rPr>
          <w:snapToGrid w:val="0"/>
        </w:rPr>
        <w:t>RetrieveUEContextResponse ::= SEQUENCE {</w:t>
      </w:r>
    </w:p>
    <w:p w14:paraId="50A3DF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RetrieveUEContextResponse-IEs}},</w:t>
      </w:r>
    </w:p>
    <w:p w14:paraId="39C7262A" w14:textId="77777777" w:rsidR="00F02090" w:rsidRPr="00FD0425" w:rsidRDefault="00F02090" w:rsidP="00F02090">
      <w:pPr>
        <w:pStyle w:val="PL"/>
        <w:rPr>
          <w:snapToGrid w:val="0"/>
        </w:rPr>
      </w:pPr>
      <w:r w:rsidRPr="00FD0425">
        <w:rPr>
          <w:snapToGrid w:val="0"/>
        </w:rPr>
        <w:tab/>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77777777" w:rsidR="00F02090" w:rsidRPr="00FD0425" w:rsidRDefault="00F02090" w:rsidP="00F02090">
      <w:pPr>
        <w:pStyle w:val="PL"/>
        <w:rPr>
          <w:snapToGrid w:val="0"/>
        </w:rPr>
      </w:pPr>
      <w:r w:rsidRPr="00FD0425">
        <w:rPr>
          <w:snapToGrid w:val="0"/>
        </w:rPr>
        <w:t>RetrieveUEContextResponse-IEs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77777777" w:rsidR="005F7622" w:rsidRPr="00DA6DDA" w:rsidRDefault="005F7622" w:rsidP="005F7622">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t>PRESENCE optional}|</w:t>
      </w:r>
    </w:p>
    <w:p w14:paraId="4EDB04D4" w14:textId="77777777" w:rsidR="005F7622" w:rsidRPr="00DA6DDA" w:rsidRDefault="005F7622" w:rsidP="005F7622">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t>PRESENCE optional}</w:t>
      </w:r>
      <w:r w:rsidRPr="00DA6DDA">
        <w:rPr>
          <w:rFonts w:hint="eastAsia"/>
          <w:snapToGrid w:val="0"/>
        </w:rPr>
        <w:t>|</w:t>
      </w:r>
    </w:p>
    <w:p w14:paraId="43551CAC" w14:textId="77777777"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Pr="00DA6DDA">
        <w:rPr>
          <w:snapToGrid w:val="0"/>
        </w:rPr>
        <w:t>CRITICALITY ignore</w:t>
      </w:r>
      <w:r w:rsidRPr="00DA6DDA">
        <w:rPr>
          <w:snapToGrid w:val="0"/>
        </w:rPr>
        <w:tab/>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t>PRESENCE optional</w:t>
      </w:r>
      <w:r w:rsidRPr="00DA6DDA">
        <w:rPr>
          <w:rFonts w:hint="eastAsia"/>
          <w:snapToGrid w:val="0"/>
        </w:rPr>
        <w:t xml:space="preserve"> }</w:t>
      </w:r>
      <w:r w:rsidR="003E445A" w:rsidRPr="00FD0425">
        <w:rPr>
          <w:snapToGrid w:val="0"/>
        </w:rPr>
        <w:t>|</w:t>
      </w:r>
    </w:p>
    <w:p w14:paraId="3339BC4A" w14:textId="77777777"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t>CRITICALITY ignore</w:t>
      </w:r>
      <w:r w:rsidRPr="00DE394F">
        <w:rPr>
          <w:snapToGrid w:val="0"/>
        </w:rPr>
        <w:tab/>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p>
    <w:p w14:paraId="48F93980" w14:textId="77777777"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t>CRITICALITY ignore</w:t>
      </w:r>
      <w:r w:rsidRPr="001D7B22">
        <w:rPr>
          <w:snapToGrid w:val="0"/>
        </w:rPr>
        <w:tab/>
        <w:t>TYPE UEHistoryInformationFromTheUE</w:t>
      </w:r>
      <w:r w:rsidRPr="001D7B22">
        <w:rPr>
          <w:snapToGrid w:val="0"/>
        </w:rPr>
        <w:tab/>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FD0425" w:rsidRDefault="00F02090" w:rsidP="00F02090">
      <w:pPr>
        <w:pStyle w:val="PL"/>
        <w:rPr>
          <w:snapToGrid w:val="0"/>
        </w:rPr>
      </w:pPr>
      <w:r w:rsidRPr="00FD0425">
        <w:rPr>
          <w:snapToGrid w:val="0"/>
        </w:rPr>
        <w:tab/>
        <w:t>...</w:t>
      </w:r>
    </w:p>
    <w:p w14:paraId="25257A7F" w14:textId="77777777" w:rsidR="00F02090" w:rsidRPr="00FD0425" w:rsidRDefault="00F02090" w:rsidP="00F02090">
      <w:pPr>
        <w:pStyle w:val="PL"/>
        <w:rPr>
          <w:snapToGrid w:val="0"/>
        </w:rPr>
      </w:pPr>
      <w:r w:rsidRPr="00FD0425">
        <w:rPr>
          <w:snapToGrid w:val="0"/>
        </w:rPr>
        <w:t>}</w:t>
      </w:r>
    </w:p>
    <w:p w14:paraId="29D923DE" w14:textId="77777777" w:rsidR="00F02090" w:rsidRPr="00FD0425" w:rsidRDefault="00F02090" w:rsidP="00F02090">
      <w:pPr>
        <w:pStyle w:val="PL"/>
        <w:rPr>
          <w:snapToGrid w:val="0"/>
        </w:rPr>
      </w:pPr>
    </w:p>
    <w:p w14:paraId="0A41CB4D" w14:textId="77777777" w:rsidR="00F02090" w:rsidRPr="00FD0425" w:rsidRDefault="00F02090" w:rsidP="00F02090">
      <w:pPr>
        <w:pStyle w:val="PL"/>
        <w:rPr>
          <w:snapToGrid w:val="0"/>
        </w:rPr>
      </w:pPr>
      <w:r w:rsidRPr="00FD0425">
        <w:rPr>
          <w:snapToGrid w:val="0"/>
        </w:rPr>
        <w:t>-- **************************************************************</w:t>
      </w:r>
    </w:p>
    <w:p w14:paraId="1920FFAC" w14:textId="77777777" w:rsidR="00F02090" w:rsidRPr="00FD0425" w:rsidRDefault="00F02090" w:rsidP="00F02090">
      <w:pPr>
        <w:pStyle w:val="PL"/>
        <w:rPr>
          <w:snapToGrid w:val="0"/>
        </w:rPr>
      </w:pPr>
      <w:r w:rsidRPr="00FD0425">
        <w:rPr>
          <w:snapToGrid w:val="0"/>
        </w:rPr>
        <w:t>--</w:t>
      </w:r>
    </w:p>
    <w:p w14:paraId="21FD33E4" w14:textId="77777777" w:rsidR="00F02090" w:rsidRPr="00FD0425" w:rsidRDefault="00F02090" w:rsidP="00F02090">
      <w:pPr>
        <w:pStyle w:val="PL"/>
        <w:outlineLvl w:val="3"/>
        <w:rPr>
          <w:snapToGrid w:val="0"/>
        </w:rPr>
      </w:pPr>
      <w:r w:rsidRPr="00FD0425">
        <w:rPr>
          <w:snapToGrid w:val="0"/>
        </w:rPr>
        <w:t>-- RETRIEVE UE CONTEXT FAILURE</w:t>
      </w:r>
    </w:p>
    <w:p w14:paraId="09BC7378" w14:textId="77777777" w:rsidR="00F02090" w:rsidRPr="00FD0425" w:rsidRDefault="00F02090" w:rsidP="00F02090">
      <w:pPr>
        <w:pStyle w:val="PL"/>
        <w:rPr>
          <w:snapToGrid w:val="0"/>
        </w:rPr>
      </w:pPr>
      <w:r w:rsidRPr="00FD0425">
        <w:rPr>
          <w:snapToGrid w:val="0"/>
        </w:rPr>
        <w:t>--</w:t>
      </w:r>
    </w:p>
    <w:p w14:paraId="1DA67A91" w14:textId="77777777" w:rsidR="00F02090" w:rsidRPr="00FD0425" w:rsidRDefault="00F02090" w:rsidP="00F02090">
      <w:pPr>
        <w:pStyle w:val="PL"/>
        <w:rPr>
          <w:snapToGrid w:val="0"/>
        </w:rPr>
      </w:pPr>
      <w:r w:rsidRPr="00FD0425">
        <w:rPr>
          <w:snapToGrid w:val="0"/>
        </w:rPr>
        <w:t>-- **************************************************************</w:t>
      </w:r>
    </w:p>
    <w:p w14:paraId="16B8DA74" w14:textId="77777777" w:rsidR="00F02090" w:rsidRPr="00FD0425" w:rsidRDefault="00F02090" w:rsidP="00F02090">
      <w:pPr>
        <w:pStyle w:val="PL"/>
        <w:rPr>
          <w:snapToGrid w:val="0"/>
        </w:rPr>
      </w:pPr>
    </w:p>
    <w:p w14:paraId="4CA15C72" w14:textId="77777777" w:rsidR="00F02090" w:rsidRPr="00FD0425" w:rsidRDefault="00F02090" w:rsidP="00F02090">
      <w:pPr>
        <w:pStyle w:val="PL"/>
        <w:rPr>
          <w:snapToGrid w:val="0"/>
        </w:rPr>
      </w:pPr>
      <w:r w:rsidRPr="00FD0425">
        <w:rPr>
          <w:snapToGrid w:val="0"/>
        </w:rPr>
        <w:t>RetrieveUEContextFailure ::= SEQUENCE {</w:t>
      </w:r>
    </w:p>
    <w:p w14:paraId="6564661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RetrieveUEContextFailure-IEs}},</w:t>
      </w:r>
    </w:p>
    <w:p w14:paraId="57AE6B88" w14:textId="77777777" w:rsidR="00F02090" w:rsidRPr="00FD0425" w:rsidRDefault="00F02090" w:rsidP="00F02090">
      <w:pPr>
        <w:pStyle w:val="PL"/>
        <w:rPr>
          <w:snapToGrid w:val="0"/>
        </w:rPr>
      </w:pPr>
      <w:bookmarkStart w:id="8431" w:name="_Hlk514062426"/>
      <w:r w:rsidRPr="00FD0425">
        <w:rPr>
          <w:snapToGrid w:val="0"/>
        </w:rPr>
        <w:tab/>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431"/>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XnUAddressIndication-IEs}},</w:t>
      </w:r>
    </w:p>
    <w:p w14:paraId="253D262E" w14:textId="77777777" w:rsidR="00F02090" w:rsidRPr="00FD0425" w:rsidRDefault="00F02090" w:rsidP="00F02090">
      <w:pPr>
        <w:pStyle w:val="PL"/>
        <w:rPr>
          <w:snapToGrid w:val="0"/>
        </w:rPr>
      </w:pPr>
      <w:r w:rsidRPr="00FD0425">
        <w:rPr>
          <w:snapToGrid w:val="0"/>
        </w:rPr>
        <w:tab/>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77777777"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77777777"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0505FD" w:rsidRPr="00FD0425">
        <w:rPr>
          <w:snapToGrid w:val="0"/>
        </w:rPr>
        <w:t>|</w:t>
      </w:r>
    </w:p>
    <w:p w14:paraId="063EE981" w14:textId="77777777"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5D2428" w:rsidRPr="00FD0425">
        <w:rPr>
          <w:snapToGrid w:val="0"/>
        </w:rPr>
        <w:t>|</w:t>
      </w:r>
    </w:p>
    <w:p w14:paraId="3690B459" w14:textId="77777777"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FC46C7" w:rsidRPr="00FD0425">
        <w:rPr>
          <w:snapToGrid w:val="0"/>
        </w:rPr>
        <w:t>|</w:t>
      </w:r>
    </w:p>
    <w:p w14:paraId="6863782F" w14:textId="77777777"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CE3100" w:rsidRPr="00FD0425">
        <w:rPr>
          <w:snapToGrid w:val="0"/>
        </w:rPr>
        <w:t>|</w:t>
      </w:r>
    </w:p>
    <w:p w14:paraId="4B068DEC" w14:textId="77777777"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8D5E13" w:rsidRPr="00FD0425">
        <w:rPr>
          <w:snapToGrid w:val="0"/>
        </w:rPr>
        <w:t>|</w:t>
      </w:r>
    </w:p>
    <w:p w14:paraId="557F7152" w14:textId="77777777"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BE779E" w:rsidRPr="00FD0425">
        <w:rPr>
          <w:snapToGrid w:val="0"/>
        </w:rPr>
        <w:t>|</w:t>
      </w:r>
    </w:p>
    <w:p w14:paraId="152B47C9" w14:textId="77777777"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B7BBF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B213F2"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B40D5F"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4371C310"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Pr="00FD0425">
        <w:rPr>
          <w:rStyle w:val="PLChar"/>
        </w:rPr>
        <w:t>PRESENCE optional }|</w:t>
      </w:r>
    </w:p>
    <w:p w14:paraId="7E551693"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rPr>
          <w:rStyle w:val="PLChar"/>
        </w:rPr>
        <w:t>PRESENCE optional }|</w:t>
      </w:r>
    </w:p>
    <w:p w14:paraId="214FF679" w14:textId="77777777"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13AF372F" w14:textId="77777777"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Pr="00FD0425">
        <w:rPr>
          <w:rStyle w:val="PLChar"/>
        </w:rPr>
        <w:t>PRESENCE optional }|</w:t>
      </w:r>
    </w:p>
    <w:p w14:paraId="43E4B488"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EE908F"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2C9EE8" w14:textId="77777777"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8D905C6"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08BF2818"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871C5CF" w14:textId="77777777"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960FEF" w:rsidRPr="00FD0425">
        <w:rPr>
          <w:snapToGrid w:val="0"/>
        </w:rPr>
        <w:t>|</w:t>
      </w:r>
    </w:p>
    <w:p w14:paraId="2FBE6CAB" w14:textId="77777777"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375BA720" w14:textId="77777777"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FE17E1" w:rsidRPr="00FD0425">
        <w:rPr>
          <w:snapToGrid w:val="0"/>
        </w:rPr>
        <w:t>|</w:t>
      </w:r>
    </w:p>
    <w:p w14:paraId="522749A5" w14:textId="77777777"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03149B" w:rsidRPr="00FD0425">
        <w:rPr>
          <w:snapToGrid w:val="0"/>
        </w:rPr>
        <w:t>|</w:t>
      </w:r>
    </w:p>
    <w:p w14:paraId="484122AC" w14:textId="77777777"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0505FD" w:rsidRPr="00FD0425">
        <w:rPr>
          <w:snapToGrid w:val="0"/>
        </w:rPr>
        <w:t>|</w:t>
      </w:r>
    </w:p>
    <w:p w14:paraId="05DBF143" w14:textId="77777777"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CE3100" w:rsidRPr="00FD0425">
        <w:rPr>
          <w:snapToGrid w:val="0"/>
        </w:rPr>
        <w:t>|</w:t>
      </w:r>
    </w:p>
    <w:p w14:paraId="61C34379" w14:textId="77777777"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PRESENCE optional }|</w:t>
      </w:r>
    </w:p>
    <w:p w14:paraId="1B005246" w14:textId="77777777" w:rsidR="00655FE8" w:rsidRDefault="00CE3100" w:rsidP="00655FE8">
      <w:pPr>
        <w:pStyle w:val="PL"/>
        <w:rPr>
          <w:rFonts w:hint="eastAsia"/>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77777777"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PRESENCE optional}</w:t>
      </w:r>
      <w:r w:rsidR="00D85E2E">
        <w:rPr>
          <w:rFonts w:hint="eastAsia"/>
          <w:snapToGrid w:val="0"/>
          <w:lang w:eastAsia="zh-CN"/>
        </w:rPr>
        <w:t>|</w:t>
      </w:r>
    </w:p>
    <w:p w14:paraId="047D45D1"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optional}</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UEContextInfo-SNModRequest</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47647E2C" w14:textId="77777777" w:rsidR="00F02090" w:rsidRPr="00FD0425" w:rsidRDefault="00F02090" w:rsidP="00F02090">
      <w:pPr>
        <w:pStyle w:val="PL"/>
      </w:pPr>
      <w:r w:rsidRPr="00FD0425">
        <w:tab/>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77777777"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r>
      <w:r>
        <w:rPr>
          <w:snapToGrid w:val="0"/>
        </w:rPr>
        <w:tab/>
      </w:r>
      <w:r w:rsidRPr="001D0D86">
        <w:rPr>
          <w:snapToGrid w:val="0"/>
        </w:rPr>
        <w:t>PRESENCE optional }</w:t>
      </w:r>
      <w:r w:rsidR="00724A57">
        <w:rPr>
          <w:noProof w:val="0"/>
        </w:rPr>
        <w:t>|</w:t>
      </w:r>
    </w:p>
    <w:p w14:paraId="30BB584A" w14:textId="77777777"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77777777"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Pr="00FD0425">
        <w:rPr>
          <w:snapToGrid w:val="0"/>
        </w:rPr>
        <w:tab/>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SNodeChangeRefuse</w:t>
      </w:r>
      <w:r w:rsidRPr="00FD0425">
        <w:rPr>
          <w:snapToGrid w:val="0"/>
        </w:rPr>
        <w:t>-IEs}},</w:t>
      </w:r>
    </w:p>
    <w:p w14:paraId="341B7CA5" w14:textId="77777777" w:rsidR="00F02090" w:rsidRPr="00FD0425" w:rsidRDefault="00F02090" w:rsidP="00F02090">
      <w:pPr>
        <w:pStyle w:val="PL"/>
        <w:rPr>
          <w:snapToGrid w:val="0"/>
        </w:rPr>
      </w:pPr>
      <w:r w:rsidRPr="00FD0425">
        <w:rPr>
          <w:snapToGrid w:val="0"/>
        </w:rPr>
        <w:tab/>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77777777"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6D42FFBE" w14:textId="77777777"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{SplitSRB-RRCTransfer</w:t>
      </w:r>
      <w:r w:rsidRPr="00FD0425">
        <w:t>-</w:t>
      </w:r>
      <w:r w:rsidRPr="00FD0425">
        <w:rPr>
          <w:snapToGrid w:val="0"/>
        </w:rPr>
        <w:t>ExtIEs} } OPTIONAL,</w:t>
      </w:r>
    </w:p>
    <w:p w14:paraId="379E3088" w14:textId="77777777" w:rsidR="00F02090" w:rsidRPr="00FD0425" w:rsidRDefault="00F02090" w:rsidP="00F02090">
      <w:pPr>
        <w:pStyle w:val="PL"/>
        <w:rPr>
          <w:snapToGrid w:val="0"/>
        </w:rPr>
      </w:pPr>
      <w:r w:rsidRPr="00FD0425">
        <w:rPr>
          <w:snapToGrid w:val="0"/>
        </w:rPr>
        <w:tab/>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XnSetupRequest-IEs}},</w:t>
      </w:r>
    </w:p>
    <w:p w14:paraId="7F449D9B" w14:textId="77777777" w:rsidR="00F02090" w:rsidRPr="00FD0425" w:rsidRDefault="00F02090" w:rsidP="00F02090">
      <w:pPr>
        <w:pStyle w:val="PL"/>
        <w:rPr>
          <w:snapToGrid w:val="0"/>
        </w:rPr>
      </w:pPr>
      <w:r w:rsidRPr="00FD0425">
        <w:rPr>
          <w:snapToGrid w:val="0"/>
        </w:rPr>
        <w:tab/>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77777777"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77777777"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Pr="00FD0425">
        <w:rPr>
          <w:snapToGrid w:val="0"/>
        </w:rPr>
        <w:tab/>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F02090">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F02090">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7777777"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Pr="00FD0425">
        <w:rPr>
          <w:snapToGrid w:val="0"/>
        </w:rPr>
        <w:tab/>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77777777"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F02090">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77777777"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Pr="00FD0425">
        <w:rPr>
          <w:snapToGrid w:val="0"/>
        </w:rPr>
        <w:tab/>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77777777" w:rsidR="002C6443" w:rsidRPr="00FD0425" w:rsidRDefault="002C6443" w:rsidP="002C6443">
      <w:pPr>
        <w:pStyle w:val="PL"/>
        <w:rPr>
          <w:snapToGrid w:val="0"/>
        </w:rPr>
      </w:pPr>
      <w:r w:rsidRPr="00FD0425">
        <w:rPr>
          <w:snapToGrid w:val="0"/>
        </w:rPr>
        <w:tab/>
      </w:r>
      <w:r w:rsidR="00F02090" w:rsidRPr="00FD0425">
        <w:rPr>
          <w:snapToGrid w:val="0"/>
        </w:rPr>
        <w:t xml:space="preserve">{ ID id-respondingNodeType-ResourceCoordResponse  CRITICALITY reject  </w:t>
      </w:r>
      <w:r w:rsidRPr="00FD0425">
        <w:rPr>
          <w:snapToGrid w:val="0"/>
        </w:rPr>
        <w:tab/>
      </w:r>
      <w:r w:rsidR="00F02090" w:rsidRPr="00FD0425">
        <w:rPr>
          <w:snapToGrid w:val="0"/>
        </w:rPr>
        <w:t xml:space="preserve">TYPE RespondingNodeType-ResourceCoordResponse </w:t>
      </w:r>
      <w:r w:rsidRPr="00FD0425">
        <w:rPr>
          <w:snapToGrid w:val="0"/>
        </w:rPr>
        <w:tab/>
      </w:r>
      <w:r w:rsidR="00F02090" w:rsidRPr="00FD0425">
        <w:rPr>
          <w:snapToGrid w:val="0"/>
        </w:rPr>
        <w:t>PRESENCE mandatory}</w:t>
      </w:r>
      <w:r w:rsidRPr="00FD0425">
        <w:rPr>
          <w:snapToGrid w:val="0"/>
        </w:rPr>
        <w:t>|</w:t>
      </w:r>
    </w:p>
    <w:p w14:paraId="2EC158A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211BD7">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FD0425" w:rsidRDefault="00F02090" w:rsidP="00F02090">
      <w:pPr>
        <w:pStyle w:val="PL"/>
        <w:rPr>
          <w:snapToGrid w:val="0"/>
        </w:rPr>
      </w:pPr>
      <w:r w:rsidRPr="00FD0425">
        <w:rPr>
          <w:snapToGrid w:val="0"/>
        </w:rPr>
        <w:tab/>
        <w:t>...</w:t>
      </w:r>
    </w:p>
    <w:p w14:paraId="315225C5" w14:textId="77777777" w:rsidR="00F02090" w:rsidRPr="00FD0425" w:rsidRDefault="00F02090" w:rsidP="00F02090">
      <w:pPr>
        <w:pStyle w:val="PL"/>
        <w:rPr>
          <w:snapToGrid w:val="0"/>
        </w:rPr>
      </w:pPr>
      <w:r w:rsidRPr="00FD0425">
        <w:rPr>
          <w:snapToGrid w:val="0"/>
        </w:rPr>
        <w:t>}</w:t>
      </w:r>
    </w:p>
    <w:p w14:paraId="377FB415" w14:textId="77777777" w:rsidR="00F02090" w:rsidRPr="00FD0425" w:rsidRDefault="00F02090" w:rsidP="00F02090">
      <w:pPr>
        <w:pStyle w:val="PL"/>
        <w:rPr>
          <w:snapToGrid w:val="0"/>
        </w:rPr>
      </w:pPr>
    </w:p>
    <w:p w14:paraId="392C6857" w14:textId="77777777" w:rsidR="00F02090" w:rsidRPr="00FD0425" w:rsidRDefault="00F02090" w:rsidP="00F02090">
      <w:pPr>
        <w:pStyle w:val="PL"/>
        <w:rPr>
          <w:snapToGrid w:val="0"/>
        </w:rPr>
      </w:pPr>
      <w:r w:rsidRPr="00FD0425">
        <w:rPr>
          <w:snapToGrid w:val="0"/>
        </w:rPr>
        <w:t>-- **************************************************************</w:t>
      </w:r>
    </w:p>
    <w:p w14:paraId="77AB9BDB" w14:textId="77777777" w:rsidR="00F02090" w:rsidRPr="00FD0425" w:rsidRDefault="00F02090" w:rsidP="00F02090">
      <w:pPr>
        <w:pStyle w:val="PL"/>
        <w:rPr>
          <w:snapToGrid w:val="0"/>
        </w:rPr>
      </w:pPr>
      <w:r w:rsidRPr="00FD0425">
        <w:rPr>
          <w:snapToGrid w:val="0"/>
        </w:rPr>
        <w:t>--</w:t>
      </w:r>
    </w:p>
    <w:p w14:paraId="0D8720FD" w14:textId="77777777" w:rsidR="00F02090" w:rsidRPr="00FD0425" w:rsidRDefault="00F02090" w:rsidP="00F02090">
      <w:pPr>
        <w:pStyle w:val="PL"/>
        <w:outlineLvl w:val="3"/>
        <w:rPr>
          <w:snapToGrid w:val="0"/>
        </w:rPr>
      </w:pPr>
      <w:r w:rsidRPr="00FD0425">
        <w:rPr>
          <w:snapToGrid w:val="0"/>
        </w:rPr>
        <w:t>-- CELL ACTIVATION REQUEST</w:t>
      </w:r>
    </w:p>
    <w:p w14:paraId="14094A47" w14:textId="77777777" w:rsidR="00F02090" w:rsidRPr="00FD0425" w:rsidRDefault="00F02090" w:rsidP="00F02090">
      <w:pPr>
        <w:pStyle w:val="PL"/>
        <w:rPr>
          <w:snapToGrid w:val="0"/>
        </w:rPr>
      </w:pPr>
      <w:r w:rsidRPr="00FD0425">
        <w:rPr>
          <w:snapToGrid w:val="0"/>
        </w:rPr>
        <w:t>--</w:t>
      </w:r>
    </w:p>
    <w:p w14:paraId="43733A65" w14:textId="77777777" w:rsidR="00F02090" w:rsidRPr="00FD0425" w:rsidRDefault="00F02090" w:rsidP="00F02090">
      <w:pPr>
        <w:pStyle w:val="PL"/>
        <w:rPr>
          <w:snapToGrid w:val="0"/>
        </w:rPr>
      </w:pPr>
      <w:r w:rsidRPr="00FD0425">
        <w:rPr>
          <w:snapToGrid w:val="0"/>
        </w:rPr>
        <w:t>-- **************************************************************</w:t>
      </w:r>
    </w:p>
    <w:p w14:paraId="3693FBCD" w14:textId="77777777" w:rsidR="00F02090" w:rsidRPr="00FD0425" w:rsidRDefault="00F02090" w:rsidP="00F02090">
      <w:pPr>
        <w:pStyle w:val="PL"/>
        <w:rPr>
          <w:snapToGrid w:val="0"/>
        </w:rPr>
      </w:pPr>
    </w:p>
    <w:p w14:paraId="662FA968" w14:textId="77777777" w:rsidR="00F02090" w:rsidRPr="00FD0425" w:rsidRDefault="00F02090" w:rsidP="00F02090">
      <w:pPr>
        <w:pStyle w:val="PL"/>
        <w:rPr>
          <w:snapToGrid w:val="0"/>
        </w:rPr>
      </w:pPr>
      <w:r w:rsidRPr="00FD0425">
        <w:rPr>
          <w:snapToGrid w:val="0"/>
        </w:rPr>
        <w:t>CellActivationRequest ::= SEQUENCE {</w:t>
      </w:r>
    </w:p>
    <w:p w14:paraId="4D82F4F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CellActivationRequest-IEs}},</w:t>
      </w:r>
    </w:p>
    <w:p w14:paraId="33FD7191" w14:textId="77777777" w:rsidR="00F02090" w:rsidRPr="00FD0425" w:rsidRDefault="00F02090" w:rsidP="00F02090">
      <w:pPr>
        <w:pStyle w:val="PL"/>
        <w:rPr>
          <w:snapToGrid w:val="0"/>
        </w:rPr>
      </w:pPr>
      <w:r w:rsidRPr="00FD0425">
        <w:rPr>
          <w:snapToGrid w:val="0"/>
        </w:rPr>
        <w:tab/>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FD0425" w:rsidRDefault="00FC46C7" w:rsidP="00FC46C7">
      <w:pPr>
        <w:pStyle w:val="PL"/>
        <w:rPr>
          <w:snapToGrid w:val="0"/>
        </w:rPr>
      </w:pPr>
      <w:r w:rsidRPr="00FD0425">
        <w:rPr>
          <w:snapToGrid w:val="0"/>
        </w:rPr>
        <w:tab/>
        <w:t>...</w:t>
      </w:r>
    </w:p>
    <w:p w14:paraId="6D873BC4" w14:textId="77777777" w:rsidR="00FC46C7" w:rsidRPr="00FD0425" w:rsidRDefault="00FC46C7" w:rsidP="00FC46C7">
      <w:pPr>
        <w:pStyle w:val="PL"/>
        <w:rPr>
          <w:snapToGrid w:val="0"/>
        </w:rPr>
      </w:pPr>
      <w:r w:rsidRPr="00FD0425">
        <w:rPr>
          <w:snapToGrid w:val="0"/>
        </w:rPr>
        <w:t>}</w:t>
      </w:r>
    </w:p>
    <w:p w14:paraId="780CC4D0" w14:textId="77777777" w:rsidR="003E445A" w:rsidRDefault="003E445A" w:rsidP="003E445A">
      <w:pPr>
        <w:pStyle w:val="PL"/>
        <w:rPr>
          <w:snapToGrid w:val="0"/>
        </w:rPr>
      </w:pPr>
    </w:p>
    <w:p w14:paraId="1CE74E16" w14:textId="77777777" w:rsidR="003E445A" w:rsidRDefault="003E445A" w:rsidP="003E445A">
      <w:pPr>
        <w:pStyle w:val="PL"/>
        <w:rPr>
          <w:snapToGrid w:val="0"/>
        </w:rPr>
      </w:pPr>
      <w:r>
        <w:rPr>
          <w:snapToGrid w:val="0"/>
        </w:rPr>
        <w:t>-- **************************************************************</w:t>
      </w:r>
    </w:p>
    <w:p w14:paraId="70AB5278" w14:textId="77777777" w:rsidR="003E445A" w:rsidRDefault="003E445A" w:rsidP="003E445A">
      <w:pPr>
        <w:pStyle w:val="PL"/>
        <w:rPr>
          <w:snapToGrid w:val="0"/>
        </w:rPr>
      </w:pPr>
      <w:r>
        <w:rPr>
          <w:snapToGrid w:val="0"/>
        </w:rPr>
        <w:t>--</w:t>
      </w:r>
    </w:p>
    <w:p w14:paraId="7787B370" w14:textId="77777777" w:rsidR="003E445A" w:rsidRDefault="003E445A" w:rsidP="003E445A">
      <w:pPr>
        <w:pStyle w:val="PL"/>
        <w:outlineLvl w:val="3"/>
        <w:rPr>
          <w:snapToGrid w:val="0"/>
        </w:rPr>
      </w:pPr>
      <w:r>
        <w:rPr>
          <w:snapToGrid w:val="0"/>
        </w:rPr>
        <w:t xml:space="preserve">-- </w:t>
      </w:r>
      <w:r>
        <w:t xml:space="preserve">FAILURE </w:t>
      </w:r>
      <w:r>
        <w:rPr>
          <w:szCs w:val="24"/>
        </w:rPr>
        <w:t>INDICATION</w:t>
      </w:r>
    </w:p>
    <w:p w14:paraId="2BFBB49E" w14:textId="77777777" w:rsidR="003E445A" w:rsidRDefault="003E445A" w:rsidP="003E445A">
      <w:pPr>
        <w:pStyle w:val="PL"/>
        <w:rPr>
          <w:snapToGrid w:val="0"/>
        </w:rPr>
      </w:pPr>
      <w:r>
        <w:rPr>
          <w:snapToGrid w:val="0"/>
        </w:rPr>
        <w:t>--</w:t>
      </w:r>
    </w:p>
    <w:p w14:paraId="724CDEA6" w14:textId="77777777" w:rsidR="003E445A" w:rsidRDefault="003E445A" w:rsidP="003E445A">
      <w:pPr>
        <w:pStyle w:val="PL"/>
        <w:rPr>
          <w:snapToGrid w:val="0"/>
        </w:rPr>
      </w:pPr>
      <w:r>
        <w:rPr>
          <w:snapToGrid w:val="0"/>
        </w:rPr>
        <w:t>-- **************************************************************</w:t>
      </w:r>
    </w:p>
    <w:p w14:paraId="0A066A90" w14:textId="77777777" w:rsidR="003E445A" w:rsidRDefault="003E445A" w:rsidP="003E445A">
      <w:pPr>
        <w:pStyle w:val="PL"/>
        <w:rPr>
          <w:snapToGrid w:val="0"/>
        </w:rPr>
      </w:pPr>
    </w:p>
    <w:p w14:paraId="3332CB4A" w14:textId="77777777" w:rsidR="003E445A" w:rsidRDefault="003E445A" w:rsidP="003E445A">
      <w:pPr>
        <w:pStyle w:val="PL"/>
        <w:rPr>
          <w:snapToGrid w:val="0"/>
        </w:rPr>
      </w:pPr>
      <w:r>
        <w:rPr>
          <w:snapToGrid w:val="0"/>
        </w:rPr>
        <w:t>FailureIndication ::= SEQUENCE {</w:t>
      </w:r>
    </w:p>
    <w:p w14:paraId="3EAD9978"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{{FailureIndication-IEs}},</w:t>
      </w:r>
    </w:p>
    <w:p w14:paraId="24E5644A" w14:textId="77777777" w:rsidR="003E445A" w:rsidRDefault="003E445A" w:rsidP="003E445A">
      <w:pPr>
        <w:pStyle w:val="PL"/>
        <w:rPr>
          <w:snapToGrid w:val="0"/>
        </w:rPr>
      </w:pPr>
      <w:r>
        <w:rPr>
          <w:snapToGrid w:val="0"/>
        </w:rPr>
        <w:tab/>
        <w:t>...</w:t>
      </w:r>
    </w:p>
    <w:p w14:paraId="0F45409B" w14:textId="77777777" w:rsidR="003E445A" w:rsidRDefault="003E445A" w:rsidP="003E445A">
      <w:pPr>
        <w:pStyle w:val="PL"/>
        <w:rPr>
          <w:snapToGrid w:val="0"/>
        </w:rPr>
      </w:pPr>
      <w:r>
        <w:rPr>
          <w:snapToGrid w:val="0"/>
        </w:rPr>
        <w:t>}</w:t>
      </w:r>
    </w:p>
    <w:p w14:paraId="6ECC25FD" w14:textId="77777777" w:rsidR="003E445A" w:rsidRDefault="003E445A" w:rsidP="003E445A">
      <w:pPr>
        <w:pStyle w:val="PL"/>
        <w:rPr>
          <w:snapToGrid w:val="0"/>
        </w:rPr>
      </w:pPr>
    </w:p>
    <w:p w14:paraId="28DA5725" w14:textId="77777777" w:rsidR="003E445A" w:rsidRDefault="003E445A" w:rsidP="003E445A">
      <w:pPr>
        <w:pStyle w:val="PL"/>
        <w:rPr>
          <w:snapToGrid w:val="0"/>
        </w:rPr>
      </w:pPr>
      <w:r>
        <w:rPr>
          <w:snapToGrid w:val="0"/>
        </w:rPr>
        <w:t>FailureIndication-IEs XNAP-PROTOCOL-IES ::= {</w:t>
      </w:r>
    </w:p>
    <w:p w14:paraId="5B4DE036" w14:textId="77777777" w:rsidR="003E445A" w:rsidRDefault="003E445A" w:rsidP="003E445A">
      <w:pPr>
        <w:pStyle w:val="PL"/>
        <w:tabs>
          <w:tab w:val="left" w:pos="4556"/>
        </w:tabs>
        <w:rPr>
          <w:snapToGrid w:val="0"/>
        </w:rPr>
      </w:pPr>
      <w:r>
        <w:rPr>
          <w:snapToGrid w:val="0"/>
        </w:rPr>
        <w:tab/>
        <w:t>{ ID id-InitiatingCondition-FailureIndication</w:t>
      </w:r>
      <w:r>
        <w:rPr>
          <w:snapToGrid w:val="0"/>
        </w:rPr>
        <w:tab/>
      </w:r>
      <w:r>
        <w:rPr>
          <w:snapToGrid w:val="0"/>
        </w:rPr>
        <w:tab/>
      </w:r>
      <w:r>
        <w:rPr>
          <w:snapToGrid w:val="0"/>
        </w:rPr>
        <w:tab/>
      </w:r>
      <w:r>
        <w:rPr>
          <w:snapToGrid w:val="0"/>
        </w:rPr>
        <w:tab/>
        <w:t>CRITICALITY reject</w:t>
      </w:r>
      <w:r>
        <w:rPr>
          <w:snapToGrid w:val="0"/>
        </w:rPr>
        <w:tab/>
      </w:r>
      <w:r>
        <w:rPr>
          <w:snapToGrid w:val="0"/>
        </w:rPr>
        <w:tab/>
        <w:t>TYPE InitiatingCondition-FailureIndication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9F532E" w14:textId="77777777" w:rsidR="003E445A" w:rsidRDefault="003E445A" w:rsidP="003E445A">
      <w:pPr>
        <w:pStyle w:val="PL"/>
        <w:rPr>
          <w:snapToGrid w:val="0"/>
        </w:rPr>
      </w:pPr>
      <w:r>
        <w:rPr>
          <w:snapToGrid w:val="0"/>
        </w:rPr>
        <w:tab/>
        <w:t>...</w:t>
      </w:r>
    </w:p>
    <w:p w14:paraId="5C46E433" w14:textId="77777777" w:rsidR="003E445A" w:rsidRDefault="003E445A" w:rsidP="003E445A">
      <w:pPr>
        <w:pStyle w:val="PL"/>
        <w:rPr>
          <w:snapToGrid w:val="0"/>
        </w:rPr>
      </w:pPr>
      <w:r>
        <w:rPr>
          <w:snapToGrid w:val="0"/>
        </w:rPr>
        <w:t>}</w:t>
      </w:r>
    </w:p>
    <w:p w14:paraId="26AD6639" w14:textId="77777777" w:rsidR="003E445A" w:rsidRDefault="003E445A" w:rsidP="003E445A">
      <w:pPr>
        <w:pStyle w:val="PL"/>
        <w:rPr>
          <w:snapToGrid w:val="0"/>
        </w:rPr>
      </w:pPr>
    </w:p>
    <w:p w14:paraId="65376F8C" w14:textId="77777777" w:rsidR="003E445A" w:rsidRDefault="003E445A" w:rsidP="003E445A">
      <w:pPr>
        <w:pStyle w:val="PL"/>
        <w:rPr>
          <w:snapToGrid w:val="0"/>
        </w:rPr>
      </w:pPr>
      <w:r>
        <w:rPr>
          <w:snapToGrid w:val="0"/>
        </w:rPr>
        <w:t>-- **************************************************************</w:t>
      </w:r>
    </w:p>
    <w:p w14:paraId="1ABF3BB5" w14:textId="77777777" w:rsidR="003E445A" w:rsidRDefault="003E445A" w:rsidP="003E445A">
      <w:pPr>
        <w:pStyle w:val="PL"/>
        <w:rPr>
          <w:snapToGrid w:val="0"/>
        </w:rPr>
      </w:pPr>
      <w:r>
        <w:rPr>
          <w:snapToGrid w:val="0"/>
        </w:rPr>
        <w:t>--</w:t>
      </w:r>
    </w:p>
    <w:p w14:paraId="35624D2C" w14:textId="77777777" w:rsidR="003E445A" w:rsidRDefault="003E445A" w:rsidP="003E445A">
      <w:pPr>
        <w:pStyle w:val="PL"/>
        <w:outlineLvl w:val="3"/>
        <w:rPr>
          <w:snapToGrid w:val="0"/>
        </w:rPr>
      </w:pPr>
      <w:r>
        <w:rPr>
          <w:snapToGrid w:val="0"/>
        </w:rPr>
        <w:t xml:space="preserve">-- </w:t>
      </w:r>
      <w:r>
        <w:t xml:space="preserve">HANDOVER </w:t>
      </w:r>
      <w:r>
        <w:rPr>
          <w:szCs w:val="24"/>
        </w:rPr>
        <w:t>REPORT</w:t>
      </w:r>
    </w:p>
    <w:p w14:paraId="1737503A" w14:textId="77777777" w:rsidR="003E445A" w:rsidRDefault="003E445A" w:rsidP="003E445A">
      <w:pPr>
        <w:pStyle w:val="PL"/>
        <w:rPr>
          <w:snapToGrid w:val="0"/>
        </w:rPr>
      </w:pPr>
      <w:r>
        <w:rPr>
          <w:snapToGrid w:val="0"/>
        </w:rPr>
        <w:t>--</w:t>
      </w:r>
    </w:p>
    <w:p w14:paraId="400D803C" w14:textId="77777777" w:rsidR="003E445A" w:rsidRDefault="003E445A" w:rsidP="003E445A">
      <w:pPr>
        <w:pStyle w:val="PL"/>
        <w:rPr>
          <w:snapToGrid w:val="0"/>
        </w:rPr>
      </w:pPr>
      <w:r>
        <w:rPr>
          <w:snapToGrid w:val="0"/>
        </w:rPr>
        <w:t>-- **************************************************************</w:t>
      </w:r>
    </w:p>
    <w:p w14:paraId="60FD5C5B" w14:textId="77777777" w:rsidR="003E445A" w:rsidRDefault="003E445A" w:rsidP="003E445A">
      <w:pPr>
        <w:pStyle w:val="PL"/>
        <w:rPr>
          <w:snapToGrid w:val="0"/>
        </w:rPr>
      </w:pPr>
    </w:p>
    <w:p w14:paraId="72CCF1BD" w14:textId="77777777" w:rsidR="003E445A" w:rsidRDefault="003E445A" w:rsidP="003E445A">
      <w:pPr>
        <w:pStyle w:val="PL"/>
        <w:rPr>
          <w:snapToGrid w:val="0"/>
        </w:rPr>
      </w:pPr>
      <w:r>
        <w:rPr>
          <w:snapToGrid w:val="0"/>
        </w:rPr>
        <w:t>HandoverReport ::= SEQUENCE {</w:t>
      </w:r>
    </w:p>
    <w:p w14:paraId="3B62C1F7"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HandoverReport-IEs}},</w:t>
      </w:r>
    </w:p>
    <w:p w14:paraId="56B8068F" w14:textId="77777777" w:rsidR="003E445A" w:rsidRPr="00826BC3" w:rsidRDefault="003E445A" w:rsidP="003E445A">
      <w:pPr>
        <w:pStyle w:val="PL"/>
        <w:rPr>
          <w:snapToGrid w:val="0"/>
          <w:lang w:val="it-IT"/>
        </w:rPr>
      </w:pPr>
      <w:r>
        <w:rPr>
          <w:snapToGrid w:val="0"/>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77777777"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 xml:space="preserve">TargetCellCGI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77777777" w:rsidR="003E445A" w:rsidRDefault="003E445A" w:rsidP="003E445A">
      <w:pPr>
        <w:pStyle w:val="PL"/>
        <w:tabs>
          <w:tab w:val="left" w:pos="4556"/>
        </w:tabs>
        <w:rPr>
          <w:snapToGrid w:val="0"/>
        </w:rPr>
      </w:pPr>
      <w:r w:rsidRPr="00DE394F">
        <w:rPr>
          <w:snapToGrid w:val="0"/>
        </w:rPr>
        <w:tab/>
        <w:t>{ ID id-</w:t>
      </w:r>
      <w:r w:rsidRPr="00DE394F">
        <w:rPr>
          <w:lang w:eastAsia="ja-JP"/>
        </w:rPr>
        <w:t xml:space="preserve">ReEstablishmentCellCGI   </w:t>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77777777"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77777777" w:rsidR="003E445A" w:rsidRDefault="003E445A" w:rsidP="003E445A">
      <w:pPr>
        <w:pStyle w:val="PL"/>
        <w:tabs>
          <w:tab w:val="left" w:pos="4556"/>
        </w:tabs>
        <w:rPr>
          <w:snapToGrid w:val="0"/>
        </w:rPr>
      </w:pPr>
      <w:r>
        <w:rPr>
          <w:snapToGrid w:val="0"/>
        </w:rPr>
        <w:tab/>
        <w:t>{ ID id-</w:t>
      </w:r>
      <w:r>
        <w:rPr>
          <w:lang w:eastAsia="ja-JP"/>
        </w:rPr>
        <w:t>SourceCellCRNTI</w:t>
      </w:r>
      <w:r>
        <w:rPr>
          <w:snapToGrid w:val="0"/>
        </w:rPr>
        <w:t xml:space="preserve">   </w:t>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7777777" w:rsidR="003E445A" w:rsidRDefault="003E445A" w:rsidP="003E445A">
      <w:pPr>
        <w:pStyle w:val="PL"/>
        <w:tabs>
          <w:tab w:val="left" w:pos="4556"/>
        </w:tabs>
        <w:rPr>
          <w:snapToGrid w:val="0"/>
        </w:rPr>
      </w:pPr>
      <w:r>
        <w:rPr>
          <w:snapToGrid w:val="0"/>
        </w:rPr>
        <w:tab/>
        <w:t>{ ID id-</w:t>
      </w:r>
      <w:r>
        <w:rPr>
          <w:lang w:eastAsia="ja-JP"/>
        </w:rPr>
        <w:t>MobilityInformation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77777777"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3E445A">
      <w:pPr>
        <w:pStyle w:val="PL"/>
        <w:spacing w:line="0" w:lineRule="atLeast"/>
        <w:rPr>
          <w:noProof w:val="0"/>
          <w:snapToGrid w:val="0"/>
        </w:rPr>
      </w:pPr>
      <w:r>
        <w:rPr>
          <w:noProof w:val="0"/>
          <w:snapToGrid w:val="0"/>
        </w:rPr>
        <w:t>-- **************************************************************</w:t>
      </w:r>
    </w:p>
    <w:p w14:paraId="1CC92AD3" w14:textId="77777777" w:rsidR="003E445A" w:rsidRDefault="003E445A" w:rsidP="003E445A">
      <w:pPr>
        <w:pStyle w:val="PL"/>
        <w:spacing w:line="0" w:lineRule="atLeast"/>
        <w:rPr>
          <w:noProof w:val="0"/>
          <w:snapToGrid w:val="0"/>
        </w:rPr>
      </w:pPr>
      <w:r>
        <w:rPr>
          <w:noProof w:val="0"/>
          <w:snapToGrid w:val="0"/>
        </w:rPr>
        <w:t>--</w:t>
      </w:r>
    </w:p>
    <w:p w14:paraId="6C7C9F37" w14:textId="77777777" w:rsidR="003E445A" w:rsidRDefault="003E445A" w:rsidP="003E445A">
      <w:pPr>
        <w:pStyle w:val="PL"/>
        <w:spacing w:line="0" w:lineRule="atLeast"/>
        <w:outlineLvl w:val="3"/>
        <w:rPr>
          <w:noProof w:val="0"/>
          <w:snapToGrid w:val="0"/>
        </w:rPr>
      </w:pPr>
      <w:r>
        <w:rPr>
          <w:noProof w:val="0"/>
          <w:snapToGrid w:val="0"/>
        </w:rPr>
        <w:t>-- RESOURCE STATUS REQUEST</w:t>
      </w:r>
    </w:p>
    <w:p w14:paraId="03F4F486" w14:textId="77777777" w:rsidR="003E445A" w:rsidRDefault="003E445A" w:rsidP="003E445A">
      <w:pPr>
        <w:pStyle w:val="PL"/>
        <w:spacing w:line="0" w:lineRule="atLeast"/>
        <w:rPr>
          <w:noProof w:val="0"/>
          <w:snapToGrid w:val="0"/>
        </w:rPr>
      </w:pPr>
      <w:r>
        <w:rPr>
          <w:noProof w:val="0"/>
          <w:snapToGrid w:val="0"/>
        </w:rPr>
        <w:t>--</w:t>
      </w:r>
    </w:p>
    <w:p w14:paraId="67556FC0" w14:textId="77777777" w:rsidR="003E445A" w:rsidRDefault="003E445A" w:rsidP="003E445A">
      <w:pPr>
        <w:pStyle w:val="PL"/>
        <w:spacing w:line="0" w:lineRule="atLeast"/>
        <w:rPr>
          <w:noProof w:val="0"/>
          <w:snapToGrid w:val="0"/>
        </w:rPr>
      </w:pPr>
      <w:r>
        <w:rPr>
          <w:noProof w:val="0"/>
          <w:snapToGrid w:val="0"/>
        </w:rPr>
        <w:t>-- **************************************************************</w:t>
      </w:r>
    </w:p>
    <w:p w14:paraId="53AD05FF" w14:textId="77777777" w:rsidR="003E445A" w:rsidRDefault="003E445A" w:rsidP="003E445A">
      <w:pPr>
        <w:pStyle w:val="PL"/>
        <w:spacing w:line="0" w:lineRule="atLeast"/>
        <w:rPr>
          <w:noProof w:val="0"/>
          <w:snapToGrid w:val="0"/>
        </w:rPr>
      </w:pPr>
    </w:p>
    <w:p w14:paraId="2FCBDB09" w14:textId="77777777" w:rsidR="003E445A" w:rsidRDefault="003E445A" w:rsidP="003E445A">
      <w:pPr>
        <w:pStyle w:val="PL"/>
        <w:spacing w:line="0" w:lineRule="atLeast"/>
        <w:rPr>
          <w:noProof w:val="0"/>
          <w:snapToGrid w:val="0"/>
        </w:rPr>
      </w:pPr>
      <w:r>
        <w:rPr>
          <w:noProof w:val="0"/>
          <w:snapToGrid w:val="0"/>
        </w:rPr>
        <w:t>ResourceStatusRequest ::= SEQUENCE {</w:t>
      </w:r>
    </w:p>
    <w:p w14:paraId="3A9EA21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72BE1510" w14:textId="77777777" w:rsidR="003E445A" w:rsidRDefault="003E445A" w:rsidP="003E445A">
      <w:pPr>
        <w:pStyle w:val="PL"/>
        <w:spacing w:line="0" w:lineRule="atLeast"/>
        <w:rPr>
          <w:noProof w:val="0"/>
          <w:snapToGrid w:val="0"/>
        </w:rPr>
      </w:pPr>
      <w:r>
        <w:rPr>
          <w:noProof w:val="0"/>
          <w:snapToGrid w:val="0"/>
        </w:rPr>
        <w:tab/>
        <w:t>...</w:t>
      </w:r>
    </w:p>
    <w:p w14:paraId="013B018D" w14:textId="77777777" w:rsidR="003E445A" w:rsidRDefault="003E445A" w:rsidP="003E445A">
      <w:pPr>
        <w:pStyle w:val="PL"/>
        <w:spacing w:line="0" w:lineRule="atLeast"/>
        <w:rPr>
          <w:noProof w:val="0"/>
          <w:snapToGrid w:val="0"/>
        </w:rPr>
      </w:pPr>
      <w:r>
        <w:rPr>
          <w:noProof w:val="0"/>
          <w:snapToGrid w:val="0"/>
        </w:rPr>
        <w:t>}</w:t>
      </w:r>
    </w:p>
    <w:p w14:paraId="4FB71FB7" w14:textId="77777777" w:rsidR="003E445A" w:rsidRDefault="003E445A" w:rsidP="003E445A">
      <w:pPr>
        <w:pStyle w:val="PL"/>
        <w:spacing w:line="0" w:lineRule="atLeast"/>
        <w:rPr>
          <w:noProof w:val="0"/>
          <w:snapToGrid w:val="0"/>
        </w:rPr>
      </w:pPr>
    </w:p>
    <w:p w14:paraId="3F4890BD" w14:textId="77777777" w:rsidR="003E445A" w:rsidRDefault="003E445A" w:rsidP="003E445A">
      <w:pPr>
        <w:pStyle w:val="PL"/>
        <w:spacing w:line="0" w:lineRule="atLeast"/>
        <w:rPr>
          <w:noProof w:val="0"/>
          <w:snapToGrid w:val="0"/>
        </w:rPr>
      </w:pPr>
      <w:r>
        <w:rPr>
          <w:noProof w:val="0"/>
          <w:snapToGrid w:val="0"/>
        </w:rPr>
        <w:t>ResourceStatusRequest-IEs XNAP-PROTOCOL-IES ::= {</w:t>
      </w:r>
    </w:p>
    <w:p w14:paraId="5DE57F1F"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3E445A">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77777777" w:rsidR="003E445A" w:rsidRDefault="003E445A" w:rsidP="003E445A">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659FD86A" w14:textId="77777777"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Pr>
          <w:snapToGrid w:val="0"/>
        </w:rPr>
        <w:t>,</w:t>
      </w:r>
    </w:p>
    <w:p w14:paraId="403E5338" w14:textId="77777777" w:rsidR="003E445A" w:rsidRDefault="003E445A" w:rsidP="003E445A">
      <w:pPr>
        <w:pStyle w:val="PL"/>
        <w:spacing w:line="0" w:lineRule="atLeast"/>
        <w:rPr>
          <w:noProof w:val="0"/>
          <w:snapToGrid w:val="0"/>
        </w:rPr>
      </w:pPr>
      <w:r>
        <w:rPr>
          <w:noProof w:val="0"/>
          <w:snapToGrid w:val="0"/>
        </w:rPr>
        <w:tab/>
        <w:t>...</w:t>
      </w:r>
    </w:p>
    <w:p w14:paraId="320B56B9" w14:textId="77777777" w:rsidR="003E445A" w:rsidRDefault="003E445A" w:rsidP="003E445A">
      <w:pPr>
        <w:pStyle w:val="PL"/>
        <w:spacing w:line="0" w:lineRule="atLeast"/>
        <w:rPr>
          <w:noProof w:val="0"/>
          <w:snapToGrid w:val="0"/>
        </w:rPr>
      </w:pPr>
      <w:r>
        <w:rPr>
          <w:noProof w:val="0"/>
          <w:snapToGrid w:val="0"/>
        </w:rPr>
        <w:t>}</w:t>
      </w:r>
    </w:p>
    <w:p w14:paraId="780AC6B4" w14:textId="77777777" w:rsidR="003E445A" w:rsidRDefault="003E445A" w:rsidP="003E445A">
      <w:pPr>
        <w:pStyle w:val="PL"/>
        <w:spacing w:line="0" w:lineRule="atLeast"/>
        <w:rPr>
          <w:noProof w:val="0"/>
          <w:snapToGrid w:val="0"/>
        </w:rPr>
      </w:pPr>
    </w:p>
    <w:p w14:paraId="5075DCE1" w14:textId="77777777" w:rsidR="003E445A" w:rsidRDefault="003E445A" w:rsidP="003E445A">
      <w:pPr>
        <w:pStyle w:val="PL"/>
        <w:rPr>
          <w:snapToGrid w:val="0"/>
        </w:rPr>
      </w:pPr>
    </w:p>
    <w:p w14:paraId="54A77662" w14:textId="77777777" w:rsidR="003E445A" w:rsidRDefault="003E445A" w:rsidP="003E445A">
      <w:pPr>
        <w:pStyle w:val="PL"/>
        <w:spacing w:line="0" w:lineRule="atLeast"/>
        <w:rPr>
          <w:noProof w:val="0"/>
          <w:snapToGrid w:val="0"/>
        </w:rPr>
      </w:pPr>
      <w:r>
        <w:rPr>
          <w:noProof w:val="0"/>
          <w:snapToGrid w:val="0"/>
        </w:rPr>
        <w:t>-- **************************************************************</w:t>
      </w:r>
    </w:p>
    <w:p w14:paraId="377574DB" w14:textId="77777777" w:rsidR="003E445A" w:rsidRDefault="003E445A" w:rsidP="003E445A">
      <w:pPr>
        <w:pStyle w:val="PL"/>
        <w:spacing w:line="0" w:lineRule="atLeast"/>
        <w:rPr>
          <w:noProof w:val="0"/>
          <w:snapToGrid w:val="0"/>
        </w:rPr>
      </w:pPr>
      <w:r>
        <w:rPr>
          <w:noProof w:val="0"/>
          <w:snapToGrid w:val="0"/>
        </w:rPr>
        <w:t>--</w:t>
      </w:r>
    </w:p>
    <w:p w14:paraId="3010B493" w14:textId="77777777" w:rsidR="003E445A" w:rsidRDefault="003E445A" w:rsidP="003E445A">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0BEC3C07" w14:textId="77777777" w:rsidR="003E445A" w:rsidRDefault="003E445A" w:rsidP="003E445A">
      <w:pPr>
        <w:pStyle w:val="PL"/>
        <w:spacing w:line="0" w:lineRule="atLeast"/>
        <w:rPr>
          <w:noProof w:val="0"/>
          <w:snapToGrid w:val="0"/>
        </w:rPr>
      </w:pPr>
      <w:r>
        <w:rPr>
          <w:noProof w:val="0"/>
          <w:snapToGrid w:val="0"/>
        </w:rPr>
        <w:t>--</w:t>
      </w:r>
    </w:p>
    <w:p w14:paraId="00C79D1B" w14:textId="77777777" w:rsidR="003E445A" w:rsidRDefault="003E445A" w:rsidP="003E445A">
      <w:pPr>
        <w:pStyle w:val="PL"/>
        <w:spacing w:line="0" w:lineRule="atLeast"/>
        <w:rPr>
          <w:noProof w:val="0"/>
          <w:snapToGrid w:val="0"/>
        </w:rPr>
      </w:pPr>
      <w:r>
        <w:rPr>
          <w:noProof w:val="0"/>
          <w:snapToGrid w:val="0"/>
        </w:rPr>
        <w:t>-- **************************************************************</w:t>
      </w:r>
    </w:p>
    <w:p w14:paraId="04E2D002" w14:textId="77777777" w:rsidR="003E445A" w:rsidRDefault="003E445A" w:rsidP="003E445A">
      <w:pPr>
        <w:pStyle w:val="PL"/>
        <w:spacing w:line="0" w:lineRule="atLeast"/>
        <w:rPr>
          <w:noProof w:val="0"/>
          <w:snapToGrid w:val="0"/>
          <w:lang w:eastAsia="zh-CN"/>
        </w:rPr>
      </w:pPr>
    </w:p>
    <w:p w14:paraId="0C527CE0"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538D596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70AC8012" w14:textId="77777777" w:rsidR="003E445A" w:rsidRDefault="003E445A" w:rsidP="003E445A">
      <w:pPr>
        <w:pStyle w:val="PL"/>
        <w:spacing w:line="0" w:lineRule="atLeast"/>
        <w:rPr>
          <w:noProof w:val="0"/>
          <w:snapToGrid w:val="0"/>
        </w:rPr>
      </w:pPr>
      <w:r>
        <w:rPr>
          <w:noProof w:val="0"/>
          <w:snapToGrid w:val="0"/>
        </w:rPr>
        <w:tab/>
        <w:t>...</w:t>
      </w:r>
    </w:p>
    <w:p w14:paraId="24BA1DEA" w14:textId="77777777" w:rsidR="003E445A" w:rsidRDefault="003E445A" w:rsidP="003E445A">
      <w:pPr>
        <w:pStyle w:val="PL"/>
        <w:spacing w:line="0" w:lineRule="atLeast"/>
        <w:rPr>
          <w:noProof w:val="0"/>
          <w:snapToGrid w:val="0"/>
        </w:rPr>
      </w:pPr>
      <w:r>
        <w:rPr>
          <w:noProof w:val="0"/>
          <w:snapToGrid w:val="0"/>
        </w:rPr>
        <w:t>}</w:t>
      </w:r>
    </w:p>
    <w:p w14:paraId="131A58BA" w14:textId="77777777" w:rsidR="003E445A" w:rsidRDefault="003E445A" w:rsidP="003E445A">
      <w:pPr>
        <w:pStyle w:val="PL"/>
        <w:spacing w:line="0" w:lineRule="atLeast"/>
        <w:rPr>
          <w:noProof w:val="0"/>
          <w:snapToGrid w:val="0"/>
        </w:rPr>
      </w:pPr>
    </w:p>
    <w:p w14:paraId="74CA8C51"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1975FAD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E249D83" w14:textId="77777777" w:rsidR="003E445A" w:rsidRDefault="003E445A" w:rsidP="003E445A">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DBB8627"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5E165EA8" w14:textId="77777777" w:rsidR="003E445A" w:rsidRDefault="003E445A" w:rsidP="003E445A">
      <w:pPr>
        <w:pStyle w:val="PL"/>
        <w:spacing w:line="0" w:lineRule="atLeast"/>
        <w:rPr>
          <w:noProof w:val="0"/>
          <w:snapToGrid w:val="0"/>
        </w:rPr>
      </w:pPr>
      <w:r>
        <w:rPr>
          <w:noProof w:val="0"/>
          <w:snapToGrid w:val="0"/>
        </w:rPr>
        <w:tab/>
        <w:t>...</w:t>
      </w:r>
    </w:p>
    <w:p w14:paraId="1B3A40BB" w14:textId="77777777" w:rsidR="003E445A" w:rsidRDefault="003E445A" w:rsidP="003E445A">
      <w:pPr>
        <w:pStyle w:val="PL"/>
        <w:spacing w:line="0" w:lineRule="atLeast"/>
        <w:rPr>
          <w:noProof w:val="0"/>
          <w:snapToGrid w:val="0"/>
        </w:rPr>
      </w:pPr>
      <w:r>
        <w:rPr>
          <w:noProof w:val="0"/>
          <w:snapToGrid w:val="0"/>
        </w:rPr>
        <w:t>}</w:t>
      </w:r>
    </w:p>
    <w:p w14:paraId="24D1F66A" w14:textId="77777777" w:rsidR="003E445A" w:rsidRDefault="003E445A" w:rsidP="003E445A">
      <w:pPr>
        <w:pStyle w:val="PL"/>
        <w:spacing w:line="0" w:lineRule="atLeast"/>
        <w:rPr>
          <w:noProof w:val="0"/>
          <w:snapToGrid w:val="0"/>
        </w:rPr>
      </w:pPr>
    </w:p>
    <w:p w14:paraId="25E707FE" w14:textId="77777777" w:rsidR="003E445A" w:rsidRDefault="003E445A" w:rsidP="003E445A">
      <w:pPr>
        <w:pStyle w:val="PL"/>
        <w:spacing w:line="0" w:lineRule="atLeast"/>
        <w:rPr>
          <w:noProof w:val="0"/>
          <w:snapToGrid w:val="0"/>
        </w:rPr>
      </w:pPr>
    </w:p>
    <w:p w14:paraId="2B2A59B1" w14:textId="77777777" w:rsidR="003E445A" w:rsidRDefault="003E445A" w:rsidP="003E445A">
      <w:pPr>
        <w:pStyle w:val="PL"/>
        <w:spacing w:line="0" w:lineRule="atLeast"/>
        <w:rPr>
          <w:noProof w:val="0"/>
          <w:snapToGrid w:val="0"/>
        </w:rPr>
      </w:pPr>
      <w:r>
        <w:rPr>
          <w:noProof w:val="0"/>
          <w:snapToGrid w:val="0"/>
        </w:rPr>
        <w:t>-- **************************************************************</w:t>
      </w:r>
    </w:p>
    <w:p w14:paraId="12BF9A8B" w14:textId="77777777" w:rsidR="003E445A" w:rsidRDefault="003E445A" w:rsidP="003E445A">
      <w:pPr>
        <w:pStyle w:val="PL"/>
        <w:spacing w:line="0" w:lineRule="atLeast"/>
        <w:rPr>
          <w:noProof w:val="0"/>
          <w:snapToGrid w:val="0"/>
        </w:rPr>
      </w:pPr>
      <w:r>
        <w:rPr>
          <w:noProof w:val="0"/>
          <w:snapToGrid w:val="0"/>
        </w:rPr>
        <w:t>--</w:t>
      </w:r>
    </w:p>
    <w:p w14:paraId="5B9885A9" w14:textId="77777777" w:rsidR="003E445A" w:rsidRDefault="003E445A" w:rsidP="003E445A">
      <w:pPr>
        <w:pStyle w:val="PL"/>
        <w:spacing w:line="0" w:lineRule="atLeast"/>
        <w:outlineLvl w:val="3"/>
        <w:rPr>
          <w:noProof w:val="0"/>
          <w:snapToGrid w:val="0"/>
        </w:rPr>
      </w:pPr>
      <w:r>
        <w:rPr>
          <w:noProof w:val="0"/>
          <w:snapToGrid w:val="0"/>
        </w:rPr>
        <w:t>-- RESOURCE STATUS FAILURE</w:t>
      </w:r>
    </w:p>
    <w:p w14:paraId="054C82F5" w14:textId="77777777" w:rsidR="003E445A" w:rsidRDefault="003E445A" w:rsidP="003E445A">
      <w:pPr>
        <w:pStyle w:val="PL"/>
        <w:spacing w:line="0" w:lineRule="atLeast"/>
        <w:rPr>
          <w:noProof w:val="0"/>
          <w:snapToGrid w:val="0"/>
        </w:rPr>
      </w:pPr>
      <w:r>
        <w:rPr>
          <w:noProof w:val="0"/>
          <w:snapToGrid w:val="0"/>
        </w:rPr>
        <w:t>--</w:t>
      </w:r>
    </w:p>
    <w:p w14:paraId="6348AD52" w14:textId="77777777" w:rsidR="003E445A" w:rsidRDefault="003E445A" w:rsidP="003E445A">
      <w:pPr>
        <w:pStyle w:val="PL"/>
        <w:spacing w:line="0" w:lineRule="atLeast"/>
        <w:rPr>
          <w:noProof w:val="0"/>
          <w:snapToGrid w:val="0"/>
        </w:rPr>
      </w:pPr>
      <w:r>
        <w:rPr>
          <w:noProof w:val="0"/>
          <w:snapToGrid w:val="0"/>
        </w:rPr>
        <w:t>-- **************************************************************</w:t>
      </w:r>
    </w:p>
    <w:p w14:paraId="762E0518" w14:textId="77777777" w:rsidR="003E445A" w:rsidRDefault="003E445A" w:rsidP="003E445A">
      <w:pPr>
        <w:pStyle w:val="PL"/>
        <w:spacing w:line="0" w:lineRule="atLeast"/>
        <w:rPr>
          <w:noProof w:val="0"/>
          <w:snapToGrid w:val="0"/>
          <w:lang w:eastAsia="zh-CN"/>
        </w:rPr>
      </w:pPr>
    </w:p>
    <w:p w14:paraId="5E864F8B" w14:textId="77777777" w:rsidR="003E445A" w:rsidRDefault="003E445A" w:rsidP="003E445A">
      <w:pPr>
        <w:pStyle w:val="PL"/>
        <w:spacing w:line="0" w:lineRule="atLeast"/>
        <w:rPr>
          <w:noProof w:val="0"/>
          <w:snapToGrid w:val="0"/>
        </w:rPr>
      </w:pPr>
      <w:r>
        <w:rPr>
          <w:noProof w:val="0"/>
          <w:snapToGrid w:val="0"/>
        </w:rPr>
        <w:t>ResourceStatusFailure ::= SEQUENCE {</w:t>
      </w:r>
    </w:p>
    <w:p w14:paraId="61A68201"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BD63987" w14:textId="77777777" w:rsidR="003E445A" w:rsidRDefault="003E445A" w:rsidP="003E445A">
      <w:pPr>
        <w:pStyle w:val="PL"/>
        <w:spacing w:line="0" w:lineRule="atLeast"/>
        <w:rPr>
          <w:noProof w:val="0"/>
          <w:snapToGrid w:val="0"/>
        </w:rPr>
      </w:pPr>
      <w:r>
        <w:rPr>
          <w:noProof w:val="0"/>
          <w:snapToGrid w:val="0"/>
        </w:rPr>
        <w:tab/>
        <w:t>...</w:t>
      </w:r>
    </w:p>
    <w:p w14:paraId="7469CFB9" w14:textId="77777777" w:rsidR="003E445A" w:rsidRDefault="003E445A" w:rsidP="003E445A">
      <w:pPr>
        <w:pStyle w:val="PL"/>
        <w:spacing w:line="0" w:lineRule="atLeast"/>
        <w:rPr>
          <w:noProof w:val="0"/>
          <w:snapToGrid w:val="0"/>
        </w:rPr>
      </w:pPr>
      <w:r>
        <w:rPr>
          <w:noProof w:val="0"/>
          <w:snapToGrid w:val="0"/>
        </w:rPr>
        <w:t>}</w:t>
      </w:r>
    </w:p>
    <w:p w14:paraId="1A52EAB0" w14:textId="77777777" w:rsidR="003E445A" w:rsidRDefault="003E445A" w:rsidP="003E445A">
      <w:pPr>
        <w:pStyle w:val="PL"/>
        <w:spacing w:line="0" w:lineRule="atLeast"/>
        <w:rPr>
          <w:noProof w:val="0"/>
          <w:snapToGrid w:val="0"/>
        </w:rPr>
      </w:pPr>
    </w:p>
    <w:p w14:paraId="7A022CCA" w14:textId="77777777" w:rsidR="003E445A" w:rsidRDefault="003E445A" w:rsidP="003E445A">
      <w:pPr>
        <w:pStyle w:val="PL"/>
        <w:spacing w:line="0" w:lineRule="atLeast"/>
        <w:rPr>
          <w:noProof w:val="0"/>
          <w:snapToGrid w:val="0"/>
        </w:rPr>
      </w:pPr>
      <w:r>
        <w:rPr>
          <w:noProof w:val="0"/>
          <w:snapToGrid w:val="0"/>
        </w:rPr>
        <w:t>ResourceStatusFailure-IEs XNAP-PROTOCOL-IES ::= {</w:t>
      </w:r>
    </w:p>
    <w:p w14:paraId="407D2CD5"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D2DAD2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7F5AC"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578BF25"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1449CB6E" w14:textId="77777777" w:rsidR="003E445A" w:rsidRDefault="003E445A" w:rsidP="003E445A">
      <w:pPr>
        <w:pStyle w:val="PL"/>
        <w:spacing w:line="0" w:lineRule="atLeast"/>
        <w:rPr>
          <w:noProof w:val="0"/>
          <w:snapToGrid w:val="0"/>
        </w:rPr>
      </w:pPr>
      <w:r>
        <w:rPr>
          <w:noProof w:val="0"/>
          <w:snapToGrid w:val="0"/>
        </w:rPr>
        <w:tab/>
        <w:t>...</w:t>
      </w:r>
    </w:p>
    <w:p w14:paraId="6E0DFE65" w14:textId="77777777" w:rsidR="003E445A" w:rsidRDefault="003E445A" w:rsidP="003E445A">
      <w:pPr>
        <w:pStyle w:val="PL"/>
        <w:spacing w:line="0" w:lineRule="atLeast"/>
        <w:rPr>
          <w:noProof w:val="0"/>
          <w:snapToGrid w:val="0"/>
        </w:rPr>
      </w:pPr>
      <w:r>
        <w:rPr>
          <w:noProof w:val="0"/>
          <w:snapToGrid w:val="0"/>
        </w:rPr>
        <w:t>}</w:t>
      </w:r>
    </w:p>
    <w:p w14:paraId="29E554D1" w14:textId="77777777" w:rsidR="003E445A" w:rsidRDefault="003E445A" w:rsidP="003E445A">
      <w:pPr>
        <w:pStyle w:val="PL"/>
        <w:spacing w:line="0" w:lineRule="atLeast"/>
        <w:rPr>
          <w:noProof w:val="0"/>
          <w:snapToGrid w:val="0"/>
        </w:rPr>
      </w:pPr>
    </w:p>
    <w:p w14:paraId="5DF38D99" w14:textId="77777777" w:rsidR="003E445A" w:rsidRDefault="003E445A" w:rsidP="003E445A">
      <w:pPr>
        <w:pStyle w:val="PL"/>
        <w:spacing w:line="0" w:lineRule="atLeast"/>
        <w:rPr>
          <w:noProof w:val="0"/>
          <w:snapToGrid w:val="0"/>
        </w:rPr>
      </w:pPr>
    </w:p>
    <w:p w14:paraId="638BFED9" w14:textId="77777777" w:rsidR="003E445A" w:rsidRDefault="003E445A" w:rsidP="003E445A">
      <w:pPr>
        <w:pStyle w:val="PL"/>
        <w:spacing w:line="0" w:lineRule="atLeast"/>
        <w:rPr>
          <w:noProof w:val="0"/>
          <w:snapToGrid w:val="0"/>
        </w:rPr>
      </w:pPr>
      <w:r>
        <w:rPr>
          <w:noProof w:val="0"/>
          <w:snapToGrid w:val="0"/>
        </w:rPr>
        <w:t>-- **************************************************************</w:t>
      </w:r>
    </w:p>
    <w:p w14:paraId="0CBCA3A0" w14:textId="77777777" w:rsidR="003E445A" w:rsidRDefault="003E445A" w:rsidP="003E445A">
      <w:pPr>
        <w:pStyle w:val="PL"/>
        <w:spacing w:line="0" w:lineRule="atLeast"/>
        <w:rPr>
          <w:noProof w:val="0"/>
          <w:snapToGrid w:val="0"/>
        </w:rPr>
      </w:pPr>
      <w:r>
        <w:rPr>
          <w:noProof w:val="0"/>
          <w:snapToGrid w:val="0"/>
        </w:rPr>
        <w:t>--</w:t>
      </w:r>
    </w:p>
    <w:p w14:paraId="3BDDEDF8" w14:textId="77777777" w:rsidR="003E445A" w:rsidRDefault="003E445A" w:rsidP="003E445A">
      <w:pPr>
        <w:pStyle w:val="PL"/>
        <w:spacing w:line="0" w:lineRule="atLeast"/>
        <w:outlineLvl w:val="3"/>
        <w:rPr>
          <w:noProof w:val="0"/>
          <w:snapToGrid w:val="0"/>
        </w:rPr>
      </w:pPr>
      <w:r>
        <w:rPr>
          <w:noProof w:val="0"/>
          <w:snapToGrid w:val="0"/>
        </w:rPr>
        <w:t>-- RESOURCE STATUS UPDATE</w:t>
      </w:r>
    </w:p>
    <w:p w14:paraId="4BFF0973" w14:textId="77777777" w:rsidR="003E445A" w:rsidRDefault="003E445A" w:rsidP="003E445A">
      <w:pPr>
        <w:pStyle w:val="PL"/>
        <w:spacing w:line="0" w:lineRule="atLeast"/>
        <w:rPr>
          <w:noProof w:val="0"/>
          <w:snapToGrid w:val="0"/>
        </w:rPr>
      </w:pPr>
      <w:r>
        <w:rPr>
          <w:noProof w:val="0"/>
          <w:snapToGrid w:val="0"/>
        </w:rPr>
        <w:t>--</w:t>
      </w:r>
    </w:p>
    <w:p w14:paraId="121A7020" w14:textId="77777777" w:rsidR="003E445A" w:rsidRDefault="003E445A" w:rsidP="003E445A">
      <w:pPr>
        <w:pStyle w:val="PL"/>
        <w:spacing w:line="0" w:lineRule="atLeast"/>
        <w:rPr>
          <w:noProof w:val="0"/>
          <w:snapToGrid w:val="0"/>
        </w:rPr>
      </w:pPr>
      <w:r>
        <w:rPr>
          <w:noProof w:val="0"/>
          <w:snapToGrid w:val="0"/>
        </w:rPr>
        <w:t>-- **************************************************************</w:t>
      </w:r>
    </w:p>
    <w:p w14:paraId="1B4C2BF5" w14:textId="77777777" w:rsidR="003E445A" w:rsidRDefault="003E445A" w:rsidP="003E445A">
      <w:pPr>
        <w:pStyle w:val="PL"/>
        <w:spacing w:line="0" w:lineRule="atLeast"/>
        <w:rPr>
          <w:noProof w:val="0"/>
          <w:snapToGrid w:val="0"/>
        </w:rPr>
      </w:pPr>
    </w:p>
    <w:p w14:paraId="543F0F8C" w14:textId="77777777" w:rsidR="003E445A" w:rsidRDefault="003E445A" w:rsidP="003E445A">
      <w:pPr>
        <w:pStyle w:val="PL"/>
        <w:spacing w:line="0" w:lineRule="atLeast"/>
        <w:rPr>
          <w:noProof w:val="0"/>
          <w:snapToGrid w:val="0"/>
        </w:rPr>
      </w:pPr>
      <w:r>
        <w:rPr>
          <w:noProof w:val="0"/>
          <w:snapToGrid w:val="0"/>
        </w:rPr>
        <w:t>ResourceStatusUpdate ::= SEQUENCE {</w:t>
      </w:r>
    </w:p>
    <w:p w14:paraId="12445AE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5F4E97" w14:textId="77777777" w:rsidR="003E445A" w:rsidRDefault="003E445A" w:rsidP="003E445A">
      <w:pPr>
        <w:pStyle w:val="PL"/>
        <w:spacing w:line="0" w:lineRule="atLeast"/>
        <w:rPr>
          <w:noProof w:val="0"/>
          <w:snapToGrid w:val="0"/>
        </w:rPr>
      </w:pPr>
      <w:r>
        <w:rPr>
          <w:noProof w:val="0"/>
          <w:snapToGrid w:val="0"/>
        </w:rPr>
        <w:tab/>
        <w:t>...</w:t>
      </w:r>
    </w:p>
    <w:p w14:paraId="5A56E36D" w14:textId="77777777" w:rsidR="003E445A" w:rsidRDefault="003E445A" w:rsidP="003E445A">
      <w:pPr>
        <w:pStyle w:val="PL"/>
        <w:spacing w:line="0" w:lineRule="atLeast"/>
        <w:rPr>
          <w:noProof w:val="0"/>
          <w:snapToGrid w:val="0"/>
        </w:rPr>
      </w:pPr>
      <w:r>
        <w:rPr>
          <w:noProof w:val="0"/>
          <w:snapToGrid w:val="0"/>
        </w:rPr>
        <w:t>}</w:t>
      </w:r>
    </w:p>
    <w:p w14:paraId="525FAE01" w14:textId="77777777" w:rsidR="003E445A" w:rsidRDefault="003E445A" w:rsidP="003E445A">
      <w:pPr>
        <w:pStyle w:val="PL"/>
        <w:spacing w:line="0" w:lineRule="atLeast"/>
        <w:rPr>
          <w:noProof w:val="0"/>
          <w:snapToGrid w:val="0"/>
        </w:rPr>
      </w:pPr>
    </w:p>
    <w:p w14:paraId="3BA33B4C" w14:textId="77777777" w:rsidR="003E445A" w:rsidRDefault="003E445A" w:rsidP="003E445A">
      <w:pPr>
        <w:pStyle w:val="PL"/>
        <w:spacing w:line="0" w:lineRule="atLeast"/>
        <w:rPr>
          <w:noProof w:val="0"/>
          <w:snapToGrid w:val="0"/>
        </w:rPr>
      </w:pPr>
      <w:r>
        <w:rPr>
          <w:noProof w:val="0"/>
          <w:snapToGrid w:val="0"/>
        </w:rPr>
        <w:t>ResourceStatusUpdate-IEs XNAP-PROTOCOL-IES ::= {</w:t>
      </w:r>
    </w:p>
    <w:p w14:paraId="0026B1C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77EA04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FD73867" w14:textId="77777777" w:rsidR="003E445A" w:rsidRDefault="003E445A" w:rsidP="003E445A">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CellMeasurementResult</w:t>
      </w:r>
      <w:r>
        <w:rPr>
          <w:noProof w:val="0"/>
          <w:snapToGrid w:val="0"/>
        </w:rPr>
        <w:tab/>
      </w:r>
      <w:r>
        <w:rPr>
          <w:noProof w:val="0"/>
          <w:snapToGrid w:val="0"/>
        </w:rPr>
        <w:tab/>
      </w:r>
      <w:r w:rsidR="00942659">
        <w:rPr>
          <w:noProof w:val="0"/>
          <w:snapToGrid w:val="0"/>
        </w:rPr>
        <w:tab/>
      </w:r>
      <w:r>
        <w:rPr>
          <w:noProof w:val="0"/>
          <w:snapToGrid w:val="0"/>
        </w:rPr>
        <w:t>PRESENCE mandatory},</w:t>
      </w:r>
    </w:p>
    <w:p w14:paraId="7E9BBEA0" w14:textId="77777777" w:rsidR="003E445A" w:rsidRDefault="003E445A" w:rsidP="003E445A">
      <w:pPr>
        <w:pStyle w:val="PL"/>
        <w:spacing w:line="0" w:lineRule="atLeast"/>
        <w:rPr>
          <w:noProof w:val="0"/>
          <w:snapToGrid w:val="0"/>
        </w:rPr>
      </w:pPr>
      <w:r>
        <w:rPr>
          <w:noProof w:val="0"/>
          <w:snapToGrid w:val="0"/>
        </w:rPr>
        <w:tab/>
        <w:t>...</w:t>
      </w:r>
    </w:p>
    <w:p w14:paraId="37ED0007" w14:textId="77777777" w:rsidR="003E445A" w:rsidRDefault="003E445A" w:rsidP="003E445A">
      <w:pPr>
        <w:pStyle w:val="PL"/>
        <w:spacing w:line="0" w:lineRule="atLeast"/>
        <w:rPr>
          <w:noProof w:val="0"/>
          <w:snapToGrid w:val="0"/>
        </w:rPr>
      </w:pPr>
      <w:r>
        <w:rPr>
          <w:noProof w:val="0"/>
          <w:snapToGrid w:val="0"/>
        </w:rPr>
        <w:t>}</w:t>
      </w:r>
    </w:p>
    <w:p w14:paraId="1A26E8C8" w14:textId="77777777" w:rsidR="003E445A" w:rsidRDefault="003E445A" w:rsidP="003E445A">
      <w:pPr>
        <w:pStyle w:val="PL"/>
        <w:rPr>
          <w:snapToGrid w:val="0"/>
        </w:rPr>
      </w:pPr>
    </w:p>
    <w:p w14:paraId="61BD0B22" w14:textId="77777777" w:rsidR="003E445A" w:rsidRDefault="003E445A" w:rsidP="003E445A">
      <w:pPr>
        <w:pStyle w:val="PL"/>
        <w:spacing w:line="0" w:lineRule="atLeast"/>
        <w:rPr>
          <w:noProof w:val="0"/>
          <w:snapToGrid w:val="0"/>
        </w:rPr>
      </w:pPr>
      <w:r>
        <w:rPr>
          <w:noProof w:val="0"/>
          <w:snapToGrid w:val="0"/>
        </w:rPr>
        <w:t>-- **************************************************************</w:t>
      </w:r>
    </w:p>
    <w:p w14:paraId="2C610652" w14:textId="77777777" w:rsidR="003E445A" w:rsidRDefault="003E445A" w:rsidP="003E445A">
      <w:pPr>
        <w:pStyle w:val="PL"/>
        <w:spacing w:line="0" w:lineRule="atLeast"/>
        <w:rPr>
          <w:noProof w:val="0"/>
          <w:snapToGrid w:val="0"/>
        </w:rPr>
      </w:pPr>
      <w:r>
        <w:rPr>
          <w:noProof w:val="0"/>
          <w:snapToGrid w:val="0"/>
        </w:rPr>
        <w:t>--</w:t>
      </w:r>
    </w:p>
    <w:p w14:paraId="213C5201" w14:textId="77777777" w:rsidR="003E445A" w:rsidRDefault="003E445A" w:rsidP="003E445A">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222BE84" w14:textId="77777777" w:rsidR="003E445A" w:rsidRDefault="003E445A" w:rsidP="003E445A">
      <w:pPr>
        <w:pStyle w:val="PL"/>
        <w:spacing w:line="0" w:lineRule="atLeast"/>
        <w:rPr>
          <w:noProof w:val="0"/>
          <w:snapToGrid w:val="0"/>
        </w:rPr>
      </w:pPr>
      <w:r>
        <w:rPr>
          <w:noProof w:val="0"/>
          <w:snapToGrid w:val="0"/>
        </w:rPr>
        <w:t>--</w:t>
      </w:r>
    </w:p>
    <w:p w14:paraId="29F392BD" w14:textId="77777777" w:rsidR="003E445A" w:rsidRDefault="003E445A" w:rsidP="003E445A">
      <w:pPr>
        <w:pStyle w:val="PL"/>
        <w:spacing w:line="0" w:lineRule="atLeast"/>
        <w:rPr>
          <w:noProof w:val="0"/>
          <w:snapToGrid w:val="0"/>
        </w:rPr>
      </w:pPr>
      <w:r>
        <w:rPr>
          <w:noProof w:val="0"/>
          <w:snapToGrid w:val="0"/>
        </w:rPr>
        <w:t>-- **************************************************************</w:t>
      </w:r>
    </w:p>
    <w:p w14:paraId="00512CC3" w14:textId="77777777" w:rsidR="003E445A" w:rsidRDefault="003E445A" w:rsidP="003E445A">
      <w:pPr>
        <w:pStyle w:val="PL"/>
        <w:spacing w:line="0" w:lineRule="atLeast"/>
        <w:rPr>
          <w:noProof w:val="0"/>
          <w:snapToGrid w:val="0"/>
        </w:rPr>
      </w:pPr>
    </w:p>
    <w:p w14:paraId="452EEEFC" w14:textId="77777777" w:rsidR="003E445A" w:rsidRDefault="003E445A" w:rsidP="003E445A">
      <w:pPr>
        <w:pStyle w:val="PL"/>
        <w:spacing w:line="0" w:lineRule="atLeast"/>
        <w:rPr>
          <w:noProof w:val="0"/>
          <w:snapToGrid w:val="0"/>
        </w:rPr>
      </w:pPr>
      <w:r>
        <w:rPr>
          <w:noProof w:val="0"/>
          <w:snapToGrid w:val="0"/>
        </w:rPr>
        <w:t>MobilityChangeRequest ::= SEQUENCE {</w:t>
      </w:r>
    </w:p>
    <w:p w14:paraId="34931197"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16A021" w14:textId="77777777" w:rsidR="003E445A" w:rsidRDefault="003E445A" w:rsidP="003E445A">
      <w:pPr>
        <w:pStyle w:val="PL"/>
        <w:spacing w:line="0" w:lineRule="atLeast"/>
        <w:rPr>
          <w:noProof w:val="0"/>
          <w:snapToGrid w:val="0"/>
        </w:rPr>
      </w:pPr>
      <w:r>
        <w:rPr>
          <w:noProof w:val="0"/>
          <w:snapToGrid w:val="0"/>
        </w:rPr>
        <w:tab/>
        <w:t>...</w:t>
      </w:r>
    </w:p>
    <w:p w14:paraId="4409D666" w14:textId="77777777" w:rsidR="003E445A" w:rsidRDefault="003E445A" w:rsidP="003E445A">
      <w:pPr>
        <w:pStyle w:val="PL"/>
        <w:spacing w:line="0" w:lineRule="atLeast"/>
        <w:rPr>
          <w:noProof w:val="0"/>
          <w:snapToGrid w:val="0"/>
        </w:rPr>
      </w:pPr>
      <w:r>
        <w:rPr>
          <w:noProof w:val="0"/>
          <w:snapToGrid w:val="0"/>
        </w:rPr>
        <w:t>}</w:t>
      </w:r>
    </w:p>
    <w:p w14:paraId="4872DAAD" w14:textId="77777777" w:rsidR="003E445A" w:rsidRDefault="003E445A" w:rsidP="003E445A">
      <w:pPr>
        <w:pStyle w:val="PL"/>
        <w:spacing w:line="0" w:lineRule="atLeast"/>
        <w:rPr>
          <w:noProof w:val="0"/>
          <w:snapToGrid w:val="0"/>
        </w:rPr>
      </w:pPr>
    </w:p>
    <w:p w14:paraId="793BED98" w14:textId="77777777" w:rsidR="003E445A" w:rsidRDefault="003E445A" w:rsidP="003E445A">
      <w:pPr>
        <w:pStyle w:val="PL"/>
        <w:spacing w:line="0" w:lineRule="atLeast"/>
        <w:rPr>
          <w:noProof w:val="0"/>
          <w:snapToGrid w:val="0"/>
        </w:rPr>
      </w:pPr>
      <w:r>
        <w:rPr>
          <w:noProof w:val="0"/>
          <w:snapToGrid w:val="0"/>
        </w:rPr>
        <w:t>MobilityChangeRequest-IEs XNAP-PROTOCOL-IES ::= {</w:t>
      </w:r>
    </w:p>
    <w:p w14:paraId="0B16DCC1"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432" w:name="OLE_LINK18"/>
      <w:r>
        <w:rPr>
          <w:noProof w:val="0"/>
          <w:snapToGrid w:val="0"/>
        </w:rPr>
        <w:t>mandatory</w:t>
      </w:r>
      <w:bookmarkEnd w:id="8432"/>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77777777" w:rsidR="003E445A" w:rsidRDefault="003E445A" w:rsidP="003E445A">
      <w:pPr>
        <w:pStyle w:val="PL"/>
        <w:spacing w:line="0" w:lineRule="atLeast"/>
        <w:rPr>
          <w:noProof w:val="0"/>
          <w:snapToGrid w:val="0"/>
        </w:rPr>
      </w:pPr>
      <w:r>
        <w:rPr>
          <w:noProof w:val="0"/>
          <w:snapToGrid w:val="0"/>
        </w:rPr>
        <w:tab/>
        <w:t>{ ID id-NG-RANnode2</w:t>
      </w:r>
      <w:r w:rsidRPr="00E737E6">
        <w:rPr>
          <w:noProof w:val="0"/>
          <w:snapToGrid w:val="0"/>
        </w:rPr>
        <w:t>Proposed</w:t>
      </w:r>
      <w:r>
        <w:rPr>
          <w:noProof w:val="0"/>
          <w:snapToGrid w:val="0"/>
        </w:rPr>
        <w:t>Mobility</w:t>
      </w:r>
      <w:r w:rsidRPr="008D5458">
        <w:rPr>
          <w:noProof w:val="0"/>
          <w:snapToGrid w:val="0"/>
        </w:rPr>
        <w:t>Parameters</w:t>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3E445A">
      <w:pPr>
        <w:pStyle w:val="PL"/>
        <w:spacing w:line="0" w:lineRule="atLeast"/>
        <w:rPr>
          <w:noProof w:val="0"/>
          <w:snapToGrid w:val="0"/>
        </w:rPr>
      </w:pPr>
      <w:r>
        <w:rPr>
          <w:noProof w:val="0"/>
          <w:snapToGrid w:val="0"/>
        </w:rPr>
        <w:tab/>
        <w:t>...</w:t>
      </w:r>
    </w:p>
    <w:p w14:paraId="0156710B" w14:textId="77777777" w:rsidR="003E445A" w:rsidRDefault="003E445A" w:rsidP="003E445A">
      <w:pPr>
        <w:pStyle w:val="PL"/>
        <w:spacing w:line="0" w:lineRule="atLeast"/>
        <w:rPr>
          <w:noProof w:val="0"/>
          <w:snapToGrid w:val="0"/>
        </w:rPr>
      </w:pPr>
      <w:r>
        <w:rPr>
          <w:noProof w:val="0"/>
          <w:snapToGrid w:val="0"/>
        </w:rPr>
        <w:t>}</w:t>
      </w:r>
    </w:p>
    <w:p w14:paraId="6C3B5157" w14:textId="77777777" w:rsidR="003E445A" w:rsidRDefault="003E445A" w:rsidP="003E445A">
      <w:pPr>
        <w:pStyle w:val="PL"/>
        <w:spacing w:line="0" w:lineRule="atLeast"/>
        <w:rPr>
          <w:noProof w:val="0"/>
          <w:snapToGrid w:val="0"/>
        </w:rPr>
      </w:pPr>
    </w:p>
    <w:p w14:paraId="3AAC661A" w14:textId="77777777" w:rsidR="003E445A" w:rsidRDefault="003E445A" w:rsidP="003E445A">
      <w:pPr>
        <w:pStyle w:val="PL"/>
        <w:rPr>
          <w:snapToGrid w:val="0"/>
        </w:rPr>
      </w:pPr>
    </w:p>
    <w:p w14:paraId="02D5BD41" w14:textId="77777777" w:rsidR="003E445A" w:rsidRDefault="003E445A" w:rsidP="003E445A">
      <w:pPr>
        <w:pStyle w:val="PL"/>
        <w:spacing w:line="0" w:lineRule="atLeast"/>
        <w:rPr>
          <w:noProof w:val="0"/>
          <w:snapToGrid w:val="0"/>
        </w:rPr>
      </w:pPr>
      <w:r>
        <w:rPr>
          <w:noProof w:val="0"/>
          <w:snapToGrid w:val="0"/>
        </w:rPr>
        <w:t>-- **************************************************************</w:t>
      </w:r>
    </w:p>
    <w:p w14:paraId="5CCA16DE" w14:textId="77777777" w:rsidR="003E445A" w:rsidRDefault="003E445A" w:rsidP="003E445A">
      <w:pPr>
        <w:pStyle w:val="PL"/>
        <w:spacing w:line="0" w:lineRule="atLeast"/>
        <w:rPr>
          <w:noProof w:val="0"/>
          <w:snapToGrid w:val="0"/>
        </w:rPr>
      </w:pPr>
      <w:r>
        <w:rPr>
          <w:noProof w:val="0"/>
          <w:snapToGrid w:val="0"/>
        </w:rPr>
        <w:t>--</w:t>
      </w:r>
    </w:p>
    <w:p w14:paraId="4FDC1B97" w14:textId="77777777" w:rsidR="003E445A" w:rsidRDefault="003E445A" w:rsidP="003E445A">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4A1B51A3" w14:textId="77777777" w:rsidR="003E445A" w:rsidRDefault="003E445A" w:rsidP="003E445A">
      <w:pPr>
        <w:pStyle w:val="PL"/>
        <w:spacing w:line="0" w:lineRule="atLeast"/>
        <w:rPr>
          <w:noProof w:val="0"/>
          <w:snapToGrid w:val="0"/>
        </w:rPr>
      </w:pPr>
      <w:r>
        <w:rPr>
          <w:noProof w:val="0"/>
          <w:snapToGrid w:val="0"/>
        </w:rPr>
        <w:t>--</w:t>
      </w:r>
    </w:p>
    <w:p w14:paraId="1517B5A1" w14:textId="77777777" w:rsidR="003E445A" w:rsidRDefault="003E445A" w:rsidP="003E445A">
      <w:pPr>
        <w:pStyle w:val="PL"/>
        <w:spacing w:line="0" w:lineRule="atLeast"/>
        <w:rPr>
          <w:noProof w:val="0"/>
          <w:snapToGrid w:val="0"/>
        </w:rPr>
      </w:pPr>
      <w:r>
        <w:rPr>
          <w:noProof w:val="0"/>
          <w:snapToGrid w:val="0"/>
        </w:rPr>
        <w:t>-- **************************************************************</w:t>
      </w:r>
    </w:p>
    <w:p w14:paraId="499FAC0B" w14:textId="77777777" w:rsidR="003E445A" w:rsidRDefault="003E445A" w:rsidP="003E445A">
      <w:pPr>
        <w:pStyle w:val="PL"/>
        <w:spacing w:line="0" w:lineRule="atLeast"/>
        <w:rPr>
          <w:noProof w:val="0"/>
          <w:snapToGrid w:val="0"/>
          <w:lang w:eastAsia="zh-CN"/>
        </w:rPr>
      </w:pPr>
    </w:p>
    <w:p w14:paraId="0D97F193" w14:textId="77777777" w:rsidR="003E445A" w:rsidRDefault="003E445A" w:rsidP="003E445A">
      <w:pPr>
        <w:pStyle w:val="PL"/>
        <w:spacing w:line="0" w:lineRule="atLeast"/>
        <w:rPr>
          <w:noProof w:val="0"/>
          <w:snapToGrid w:val="0"/>
        </w:rPr>
      </w:pPr>
      <w:r>
        <w:rPr>
          <w:noProof w:val="0"/>
          <w:snapToGrid w:val="0"/>
        </w:rPr>
        <w:t>MobilityChangeAcknowledge ::= SEQUENCE {</w:t>
      </w:r>
    </w:p>
    <w:p w14:paraId="191B442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46119AE0" w14:textId="77777777" w:rsidR="003E445A" w:rsidRDefault="003E445A" w:rsidP="003E445A">
      <w:pPr>
        <w:pStyle w:val="PL"/>
        <w:spacing w:line="0" w:lineRule="atLeast"/>
        <w:rPr>
          <w:noProof w:val="0"/>
          <w:snapToGrid w:val="0"/>
        </w:rPr>
      </w:pPr>
      <w:r>
        <w:rPr>
          <w:noProof w:val="0"/>
          <w:snapToGrid w:val="0"/>
        </w:rPr>
        <w:tab/>
        <w:t>...</w:t>
      </w:r>
    </w:p>
    <w:p w14:paraId="2C6F6B01" w14:textId="77777777" w:rsidR="003E445A" w:rsidRDefault="003E445A" w:rsidP="003E445A">
      <w:pPr>
        <w:pStyle w:val="PL"/>
        <w:spacing w:line="0" w:lineRule="atLeast"/>
        <w:rPr>
          <w:noProof w:val="0"/>
          <w:snapToGrid w:val="0"/>
        </w:rPr>
      </w:pPr>
      <w:r>
        <w:rPr>
          <w:noProof w:val="0"/>
          <w:snapToGrid w:val="0"/>
        </w:rPr>
        <w:t>}</w:t>
      </w:r>
    </w:p>
    <w:p w14:paraId="4968C0DB" w14:textId="77777777" w:rsidR="003E445A" w:rsidRDefault="003E445A" w:rsidP="003E445A">
      <w:pPr>
        <w:pStyle w:val="PL"/>
        <w:spacing w:line="0" w:lineRule="atLeast"/>
        <w:rPr>
          <w:noProof w:val="0"/>
          <w:snapToGrid w:val="0"/>
        </w:rPr>
      </w:pPr>
    </w:p>
    <w:p w14:paraId="52BB73F0" w14:textId="77777777" w:rsidR="003E445A" w:rsidRDefault="003E445A" w:rsidP="003E445A">
      <w:pPr>
        <w:pStyle w:val="PL"/>
        <w:spacing w:line="0" w:lineRule="atLeast"/>
        <w:rPr>
          <w:noProof w:val="0"/>
          <w:snapToGrid w:val="0"/>
        </w:rPr>
      </w:pPr>
      <w:r>
        <w:rPr>
          <w:noProof w:val="0"/>
          <w:snapToGrid w:val="0"/>
        </w:rPr>
        <w:t>MobilityChangeAcknowledge-IEs XNAP-PROTOCOL-IES ::= {</w:t>
      </w:r>
    </w:p>
    <w:p w14:paraId="7C5BAAFB"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PRESENCE optional},</w:t>
      </w:r>
    </w:p>
    <w:p w14:paraId="36EFCEE9" w14:textId="77777777" w:rsidR="003E445A" w:rsidRDefault="003E445A" w:rsidP="003E445A">
      <w:pPr>
        <w:pStyle w:val="PL"/>
        <w:spacing w:line="0" w:lineRule="atLeast"/>
        <w:rPr>
          <w:noProof w:val="0"/>
          <w:snapToGrid w:val="0"/>
        </w:rPr>
      </w:pPr>
      <w:r>
        <w:rPr>
          <w:noProof w:val="0"/>
          <w:snapToGrid w:val="0"/>
        </w:rPr>
        <w:tab/>
        <w:t>...</w:t>
      </w:r>
    </w:p>
    <w:p w14:paraId="28E17FA9" w14:textId="77777777" w:rsidR="003E445A" w:rsidRDefault="003E445A" w:rsidP="003E445A">
      <w:pPr>
        <w:pStyle w:val="PL"/>
        <w:spacing w:line="0" w:lineRule="atLeast"/>
        <w:rPr>
          <w:noProof w:val="0"/>
          <w:snapToGrid w:val="0"/>
        </w:rPr>
      </w:pPr>
      <w:r>
        <w:rPr>
          <w:noProof w:val="0"/>
          <w:snapToGrid w:val="0"/>
        </w:rPr>
        <w:t>}</w:t>
      </w:r>
    </w:p>
    <w:p w14:paraId="6DEB4704" w14:textId="77777777" w:rsidR="003E445A" w:rsidRDefault="003E445A" w:rsidP="003E445A">
      <w:pPr>
        <w:pStyle w:val="PL"/>
        <w:spacing w:line="0" w:lineRule="atLeast"/>
        <w:rPr>
          <w:noProof w:val="0"/>
          <w:snapToGrid w:val="0"/>
        </w:rPr>
      </w:pPr>
    </w:p>
    <w:p w14:paraId="76104F5F" w14:textId="77777777" w:rsidR="003E445A" w:rsidRDefault="003E445A" w:rsidP="003E445A">
      <w:pPr>
        <w:pStyle w:val="PL"/>
        <w:spacing w:line="0" w:lineRule="atLeast"/>
        <w:rPr>
          <w:noProof w:val="0"/>
          <w:snapToGrid w:val="0"/>
        </w:rPr>
      </w:pPr>
    </w:p>
    <w:p w14:paraId="6AC1F781" w14:textId="77777777" w:rsidR="003E445A" w:rsidRDefault="003E445A" w:rsidP="003E445A">
      <w:pPr>
        <w:pStyle w:val="PL"/>
        <w:spacing w:line="0" w:lineRule="atLeast"/>
        <w:rPr>
          <w:noProof w:val="0"/>
          <w:snapToGrid w:val="0"/>
        </w:rPr>
      </w:pPr>
      <w:r>
        <w:rPr>
          <w:noProof w:val="0"/>
          <w:snapToGrid w:val="0"/>
        </w:rPr>
        <w:t>-- **************************************************************</w:t>
      </w:r>
    </w:p>
    <w:p w14:paraId="2E4103C7" w14:textId="77777777" w:rsidR="003E445A" w:rsidRDefault="003E445A" w:rsidP="003E445A">
      <w:pPr>
        <w:pStyle w:val="PL"/>
        <w:spacing w:line="0" w:lineRule="atLeast"/>
        <w:rPr>
          <w:noProof w:val="0"/>
          <w:snapToGrid w:val="0"/>
        </w:rPr>
      </w:pPr>
      <w:r>
        <w:rPr>
          <w:noProof w:val="0"/>
          <w:snapToGrid w:val="0"/>
        </w:rPr>
        <w:t>--</w:t>
      </w:r>
    </w:p>
    <w:p w14:paraId="0F3AC30F" w14:textId="77777777" w:rsidR="003E445A" w:rsidRDefault="003E445A" w:rsidP="003E445A">
      <w:pPr>
        <w:pStyle w:val="PL"/>
        <w:spacing w:line="0" w:lineRule="atLeast"/>
        <w:outlineLvl w:val="3"/>
        <w:rPr>
          <w:noProof w:val="0"/>
          <w:snapToGrid w:val="0"/>
        </w:rPr>
      </w:pPr>
      <w:r>
        <w:rPr>
          <w:noProof w:val="0"/>
          <w:snapToGrid w:val="0"/>
        </w:rPr>
        <w:t>-- MOBILITY CHANGE FAILURE</w:t>
      </w:r>
    </w:p>
    <w:p w14:paraId="5C59E127" w14:textId="77777777" w:rsidR="003E445A" w:rsidRDefault="003E445A" w:rsidP="003E445A">
      <w:pPr>
        <w:pStyle w:val="PL"/>
        <w:spacing w:line="0" w:lineRule="atLeast"/>
        <w:rPr>
          <w:noProof w:val="0"/>
          <w:snapToGrid w:val="0"/>
        </w:rPr>
      </w:pPr>
      <w:r>
        <w:rPr>
          <w:noProof w:val="0"/>
          <w:snapToGrid w:val="0"/>
        </w:rPr>
        <w:t>--</w:t>
      </w:r>
    </w:p>
    <w:p w14:paraId="7F1F72AD" w14:textId="77777777" w:rsidR="003E445A" w:rsidRDefault="003E445A" w:rsidP="003E445A">
      <w:pPr>
        <w:pStyle w:val="PL"/>
        <w:spacing w:line="0" w:lineRule="atLeast"/>
        <w:rPr>
          <w:noProof w:val="0"/>
          <w:snapToGrid w:val="0"/>
        </w:rPr>
      </w:pPr>
      <w:r>
        <w:rPr>
          <w:noProof w:val="0"/>
          <w:snapToGrid w:val="0"/>
        </w:rPr>
        <w:t>-- **************************************************************</w:t>
      </w:r>
    </w:p>
    <w:p w14:paraId="747F4B0F" w14:textId="77777777" w:rsidR="003E445A" w:rsidRDefault="003E445A" w:rsidP="003E445A">
      <w:pPr>
        <w:pStyle w:val="PL"/>
        <w:spacing w:line="0" w:lineRule="atLeast"/>
        <w:rPr>
          <w:noProof w:val="0"/>
          <w:snapToGrid w:val="0"/>
          <w:lang w:eastAsia="zh-CN"/>
        </w:rPr>
      </w:pPr>
    </w:p>
    <w:p w14:paraId="526F7429" w14:textId="77777777" w:rsidR="003E445A" w:rsidRDefault="003E445A" w:rsidP="003E445A">
      <w:pPr>
        <w:pStyle w:val="PL"/>
        <w:spacing w:line="0" w:lineRule="atLeast"/>
        <w:rPr>
          <w:noProof w:val="0"/>
          <w:snapToGrid w:val="0"/>
        </w:rPr>
      </w:pPr>
      <w:r>
        <w:rPr>
          <w:noProof w:val="0"/>
          <w:snapToGrid w:val="0"/>
        </w:rPr>
        <w:t>MobilityChangeFailure ::= SEQUENCE {</w:t>
      </w:r>
    </w:p>
    <w:p w14:paraId="18C83086"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52FA402C" w14:textId="77777777" w:rsidR="003E445A" w:rsidRDefault="003E445A" w:rsidP="003E445A">
      <w:pPr>
        <w:pStyle w:val="PL"/>
        <w:spacing w:line="0" w:lineRule="atLeast"/>
        <w:rPr>
          <w:noProof w:val="0"/>
          <w:snapToGrid w:val="0"/>
        </w:rPr>
      </w:pPr>
      <w:r>
        <w:rPr>
          <w:noProof w:val="0"/>
          <w:snapToGrid w:val="0"/>
        </w:rPr>
        <w:tab/>
        <w:t>...</w:t>
      </w:r>
    </w:p>
    <w:p w14:paraId="657CBA5D" w14:textId="77777777" w:rsidR="003E445A" w:rsidRDefault="003E445A" w:rsidP="003E445A">
      <w:pPr>
        <w:pStyle w:val="PL"/>
        <w:spacing w:line="0" w:lineRule="atLeast"/>
        <w:rPr>
          <w:noProof w:val="0"/>
          <w:snapToGrid w:val="0"/>
        </w:rPr>
      </w:pPr>
      <w:r>
        <w:rPr>
          <w:noProof w:val="0"/>
          <w:snapToGrid w:val="0"/>
        </w:rPr>
        <w:t>}</w:t>
      </w:r>
    </w:p>
    <w:p w14:paraId="7D066E94" w14:textId="77777777" w:rsidR="003E445A" w:rsidRDefault="003E445A" w:rsidP="003E445A">
      <w:pPr>
        <w:pStyle w:val="PL"/>
        <w:spacing w:line="0" w:lineRule="atLeast"/>
        <w:rPr>
          <w:noProof w:val="0"/>
          <w:snapToGrid w:val="0"/>
        </w:rPr>
      </w:pPr>
    </w:p>
    <w:p w14:paraId="7ACD1A13" w14:textId="77777777" w:rsidR="003E445A" w:rsidRDefault="003E445A" w:rsidP="003E445A">
      <w:pPr>
        <w:pStyle w:val="PL"/>
        <w:spacing w:line="0" w:lineRule="atLeast"/>
        <w:rPr>
          <w:noProof w:val="0"/>
          <w:snapToGrid w:val="0"/>
        </w:rPr>
      </w:pPr>
      <w:r>
        <w:rPr>
          <w:noProof w:val="0"/>
          <w:snapToGrid w:val="0"/>
        </w:rPr>
        <w:t>MobilityChangeFailure-IEs XNAP-PROTOCOL-IES ::= {</w:t>
      </w:r>
    </w:p>
    <w:p w14:paraId="296E43EA"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CEB218E" w14:textId="77777777" w:rsidR="003E445A" w:rsidRDefault="003E445A" w:rsidP="003E445A">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 xml:space="preserve"> </w:t>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sidR="00942659">
        <w:rPr>
          <w:noProof w:val="0"/>
          <w:snapToGrid w:val="0"/>
        </w:rPr>
        <w:tab/>
      </w:r>
      <w:r>
        <w:rPr>
          <w:noProof w:val="0"/>
          <w:snapToGrid w:val="0"/>
        </w:rPr>
        <w:t>PRESENCE optional}|</w:t>
      </w:r>
    </w:p>
    <w:p w14:paraId="53730985"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7F411CD9" w14:textId="77777777" w:rsidR="003E445A" w:rsidRDefault="003E445A" w:rsidP="003E445A">
      <w:pPr>
        <w:pStyle w:val="PL"/>
        <w:spacing w:line="0" w:lineRule="atLeast"/>
        <w:rPr>
          <w:noProof w:val="0"/>
          <w:snapToGrid w:val="0"/>
        </w:rPr>
      </w:pPr>
      <w:r>
        <w:rPr>
          <w:noProof w:val="0"/>
          <w:snapToGrid w:val="0"/>
        </w:rPr>
        <w:tab/>
        <w:t>...</w:t>
      </w:r>
    </w:p>
    <w:p w14:paraId="7FFCBE25" w14:textId="77777777" w:rsidR="003E445A" w:rsidRDefault="003E445A" w:rsidP="003E445A">
      <w:pPr>
        <w:pStyle w:val="PL"/>
        <w:spacing w:line="0" w:lineRule="atLeast"/>
        <w:rPr>
          <w:noProof w:val="0"/>
          <w:snapToGrid w:val="0"/>
        </w:rPr>
      </w:pPr>
      <w:r>
        <w:rPr>
          <w:noProof w:val="0"/>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433" w:name="OLE_LINK114"/>
      <w:r>
        <w:rPr>
          <w:noProof w:val="0"/>
          <w:snapToGrid w:val="0"/>
        </w:rPr>
        <w:t>AccessAndMobilityIndication</w:t>
      </w:r>
      <w:r>
        <w:rPr>
          <w:snapToGrid w:val="0"/>
        </w:rPr>
        <w:t xml:space="preserve"> </w:t>
      </w:r>
      <w:bookmarkEnd w:id="8433"/>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434" w:name="OLE_LINK116"/>
      <w:bookmarkStart w:id="8435" w:name="OLE_LINK117"/>
      <w:r>
        <w:rPr>
          <w:lang w:eastAsia="ja-JP"/>
        </w:rPr>
        <w:t>RACHReport</w:t>
      </w:r>
      <w:bookmarkEnd w:id="8434"/>
      <w:r>
        <w:rPr>
          <w:lang w:eastAsia="ja-JP"/>
        </w:rPr>
        <w:t>Information</w:t>
      </w:r>
      <w:bookmarkEnd w:id="8435"/>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436" w:name="_Toc20955408"/>
      <w:bookmarkStart w:id="8437" w:name="_Toc29991616"/>
      <w:bookmarkStart w:id="8438" w:name="_Toc36556019"/>
      <w:bookmarkStart w:id="8439" w:name="_Toc44497804"/>
      <w:bookmarkStart w:id="8440" w:name="_Toc45108191"/>
      <w:bookmarkStart w:id="8441" w:name="_Toc45901811"/>
      <w:bookmarkStart w:id="8442" w:name="_Toc51850892"/>
      <w:bookmarkStart w:id="8443" w:name="_Toc56693896"/>
      <w:bookmarkStart w:id="8444" w:name="_Toc64447440"/>
      <w:bookmarkStart w:id="8445" w:name="_Toc66286934"/>
      <w:bookmarkStart w:id="8446" w:name="_Toc74151632"/>
      <w:bookmarkStart w:id="8447" w:name="_Toc88654106"/>
      <w:bookmarkStart w:id="8448" w:name="_Toc97904462"/>
      <w:bookmarkStart w:id="8449" w:name="_Toc105175503"/>
      <w:bookmarkStart w:id="8450" w:name="_Toc113826533"/>
      <w:bookmarkStart w:id="8451" w:name="_Toc120032659"/>
      <w:r w:rsidRPr="00FD0425">
        <w:t>9.3.5</w:t>
      </w:r>
      <w:r w:rsidRPr="00FD0425">
        <w:tab/>
        <w:t>Information Element definitions</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52" w:name="_Hlk36619637"/>
      <w:r>
        <w:rPr>
          <w:snapToGrid w:val="0"/>
        </w:rPr>
        <w:tab/>
        <w:t>id-ConfiguredTACIndication,</w:t>
      </w:r>
      <w:bookmarkEnd w:id="8452"/>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rFonts w:hint="eastAsia"/>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rFonts w:hint="eastAsia"/>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rFonts w:hint="eastAsia"/>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53"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53"/>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54" w:name="_Hlk89168732"/>
      <w:r w:rsidRPr="000F2AFC">
        <w:rPr>
          <w:lang w:eastAsia="ja-JP"/>
        </w:rPr>
        <w:tab/>
        <w:t>id-Cause,</w:t>
      </w:r>
      <w:bookmarkEnd w:id="8454"/>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7FAD1066" w14:textId="77777777" w:rsidR="00CC7F56" w:rsidRDefault="00175499" w:rsidP="00175499">
      <w:pPr>
        <w:pStyle w:val="PL"/>
      </w:pPr>
      <w:r>
        <w:tab/>
      </w:r>
      <w:r w:rsidRPr="009C52E6">
        <w:t>id-UERLFReportContainerLTEExtension,</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96236D">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FD0425" w:rsidRDefault="00F02090" w:rsidP="00F02090">
      <w:pPr>
        <w:pStyle w:val="PL"/>
        <w:rPr>
          <w:snapToGrid w:val="0"/>
        </w:rPr>
      </w:pPr>
      <w:r w:rsidRPr="00FD0425">
        <w:rPr>
          <w:snapToGrid w:val="0"/>
        </w:rPr>
        <w:tab/>
        <w:t>ProtocolExtensionContainer{},</w:t>
      </w:r>
    </w:p>
    <w:p w14:paraId="5D937147" w14:textId="77777777" w:rsidR="00F02090" w:rsidRPr="00FD0425" w:rsidRDefault="00F02090" w:rsidP="00F02090">
      <w:pPr>
        <w:pStyle w:val="PL"/>
        <w:rPr>
          <w:snapToGrid w:val="0"/>
        </w:rPr>
      </w:pPr>
      <w:r w:rsidRPr="00FD0425">
        <w:rPr>
          <w:snapToGrid w:val="0"/>
        </w:rPr>
        <w:tab/>
        <w:t>ProtocolIE-Single-Container{},</w:t>
      </w:r>
    </w:p>
    <w:p w14:paraId="7C6D9F9C" w14:textId="77777777" w:rsidR="00F02090" w:rsidRPr="00FD0425" w:rsidRDefault="00F02090" w:rsidP="00F02090">
      <w:pPr>
        <w:pStyle w:val="PL"/>
        <w:rPr>
          <w:snapToGrid w:val="0"/>
        </w:rPr>
      </w:pPr>
      <w:r w:rsidRPr="00FD0425">
        <w:rPr>
          <w:snapToGrid w:val="0"/>
        </w:rPr>
        <w:tab/>
      </w:r>
    </w:p>
    <w:p w14:paraId="14911651" w14:textId="77777777" w:rsidR="00F02090" w:rsidRPr="00FD0425" w:rsidRDefault="00F02090" w:rsidP="00F02090">
      <w:pPr>
        <w:pStyle w:val="PL"/>
        <w:rPr>
          <w:snapToGrid w:val="0"/>
        </w:rPr>
      </w:pPr>
      <w:r w:rsidRPr="00FD0425">
        <w:rPr>
          <w:snapToGrid w:val="0"/>
        </w:rPr>
        <w:tab/>
        <w:t>XNAP-PROTOCOL-EXTENSION,</w:t>
      </w:r>
    </w:p>
    <w:p w14:paraId="1D11D19B" w14:textId="77777777" w:rsidR="00F02090" w:rsidRPr="00FD0425" w:rsidRDefault="00F02090" w:rsidP="00F02090">
      <w:pPr>
        <w:pStyle w:val="PL"/>
        <w:rPr>
          <w:snapToGrid w:val="0"/>
        </w:rPr>
      </w:pPr>
      <w:r w:rsidRPr="00FD0425">
        <w:rPr>
          <w:snapToGrid w:val="0"/>
        </w:rPr>
        <w:tab/>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55" w:name="_Hlk515425967"/>
      <w:r w:rsidRPr="00FD0425">
        <w:t>AllocationandRetentionPriority</w:t>
      </w:r>
      <w:bookmarkEnd w:id="8455"/>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AllocationandRetentionPriority-</w:t>
      </w:r>
      <w:r w:rsidRPr="00FD0425">
        <w:rPr>
          <w:snapToGrid w:val="0"/>
        </w:rPr>
        <w:t>ExtIEs} } OPTIONAL,</w:t>
      </w:r>
    </w:p>
    <w:p w14:paraId="605FDB15" w14:textId="77777777" w:rsidR="00F02090" w:rsidRPr="00FD0425" w:rsidRDefault="00F02090" w:rsidP="00F02090">
      <w:pPr>
        <w:pStyle w:val="PL"/>
        <w:rPr>
          <w:snapToGrid w:val="0"/>
        </w:rPr>
      </w:pPr>
      <w:r w:rsidRPr="00FD0425">
        <w:rPr>
          <w:snapToGrid w:val="0"/>
        </w:rPr>
        <w:tab/>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56"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56"/>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FD0425">
        <w:rPr>
          <w:lang w:eastAsia="ja-JP"/>
        </w:rPr>
        <w:t>GlobalAMF-</w:t>
      </w:r>
      <w:r w:rsidR="00A12830" w:rsidRPr="00FD0425">
        <w:rPr>
          <w:lang w:eastAsia="ja-JP"/>
        </w:rPr>
        <w:t>Region</w:t>
      </w:r>
      <w:r w:rsidRPr="00FD0425">
        <w:rPr>
          <w:lang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FD0425">
        <w:rPr>
          <w:lang w:val="fr-FR"/>
        </w:rPr>
        <w:t>-</w:t>
      </w:r>
      <w:r w:rsidRPr="00FD0425">
        <w:rPr>
          <w:snapToGrid w:val="0"/>
          <w:lang w:val="fr-FR"/>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57" w:name="_Hlk515371080"/>
      <w:bookmarkStart w:id="8458" w:name="_Hlk515371808"/>
      <w:r w:rsidRPr="00FD0425">
        <w:t>AMF-UE-NGAP-ID</w:t>
      </w:r>
      <w:bookmarkEnd w:id="8458"/>
      <w:r w:rsidRPr="00FD0425">
        <w:t xml:space="preserve"> </w:t>
      </w:r>
      <w:bookmarkEnd w:id="8457"/>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7B40EF63" w14:textId="77777777" w:rsidR="0032402A" w:rsidRPr="00BA5800" w:rsidRDefault="0032402A" w:rsidP="009354E2">
      <w:pPr>
        <w:pStyle w:val="PL"/>
        <w:rPr>
          <w:rFonts w:eastAsia="SimSun"/>
          <w:snapToGrid w:val="0"/>
        </w:rPr>
      </w:pPr>
      <w:bookmarkStart w:id="8459"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052C9876" w14:textId="77777777" w:rsidR="0032402A" w:rsidRPr="00BA5800" w:rsidRDefault="0032402A" w:rsidP="009354E2">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1AE1A523" w14:textId="77777777" w:rsidR="0032402A" w:rsidRDefault="0032402A" w:rsidP="009354E2">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5D88E104" w14:textId="77777777" w:rsidR="0032402A" w:rsidRPr="00BA5800" w:rsidRDefault="0032402A" w:rsidP="009354E2">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672D4439" w14:textId="77777777" w:rsidR="0032402A" w:rsidRPr="00BA5800" w:rsidRDefault="0032402A" w:rsidP="009354E2">
      <w:pPr>
        <w:pStyle w:val="PL"/>
        <w:rPr>
          <w:rFonts w:eastAsia="SimSun"/>
          <w:snapToGrid w:val="0"/>
        </w:rPr>
      </w:pPr>
      <w:r w:rsidRPr="00BA5800">
        <w:rPr>
          <w:rFonts w:eastAsia="SimSun"/>
          <w:snapToGrid w:val="0"/>
        </w:rPr>
        <w:tab/>
        <w:t>...</w:t>
      </w:r>
    </w:p>
    <w:p w14:paraId="4E9F1C84" w14:textId="77777777" w:rsidR="0032402A" w:rsidRDefault="0032402A" w:rsidP="009354E2">
      <w:pPr>
        <w:pStyle w:val="PL"/>
        <w:rPr>
          <w:rFonts w:eastAsia="SimSun"/>
          <w:snapToGrid w:val="0"/>
        </w:rPr>
      </w:pPr>
      <w:r w:rsidRPr="00BA5800">
        <w:rPr>
          <w:rFonts w:eastAsia="SimSun"/>
          <w:snapToGrid w:val="0"/>
        </w:rPr>
        <w:t>}</w:t>
      </w:r>
    </w:p>
    <w:p w14:paraId="4915DDAD" w14:textId="77777777" w:rsidR="0032402A" w:rsidRPr="00BA5800" w:rsidRDefault="0032402A" w:rsidP="009354E2">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66E61B00" w14:textId="77777777" w:rsidR="0032402A" w:rsidRPr="00BA5800" w:rsidRDefault="0032402A" w:rsidP="009354E2">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24A6B115" w14:textId="77777777" w:rsidR="0032402A" w:rsidRDefault="0032402A" w:rsidP="009354E2">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29E4438E" w14:textId="77777777" w:rsidR="0032402A" w:rsidRPr="00BA5800" w:rsidRDefault="0032402A" w:rsidP="009354E2">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350058A8" w14:textId="77777777" w:rsidR="0032402A" w:rsidRPr="00BA5800" w:rsidRDefault="0032402A" w:rsidP="009354E2">
      <w:pPr>
        <w:pStyle w:val="PL"/>
        <w:rPr>
          <w:rFonts w:eastAsia="SimSun"/>
          <w:snapToGrid w:val="0"/>
        </w:rPr>
      </w:pPr>
      <w:r w:rsidRPr="00BA5800">
        <w:rPr>
          <w:rFonts w:eastAsia="SimSun"/>
          <w:snapToGrid w:val="0"/>
        </w:rPr>
        <w:tab/>
        <w:t>...</w:t>
      </w:r>
    </w:p>
    <w:p w14:paraId="6955F61A" w14:textId="77777777" w:rsidR="0032402A" w:rsidRDefault="0032402A" w:rsidP="009354E2">
      <w:pPr>
        <w:pStyle w:val="PL"/>
        <w:rPr>
          <w:rFonts w:eastAsia="SimSun"/>
          <w:snapToGrid w:val="0"/>
        </w:rPr>
      </w:pPr>
      <w:r w:rsidRPr="00BA5800">
        <w:rPr>
          <w:rFonts w:eastAsia="SimSun"/>
          <w:snapToGrid w:val="0"/>
        </w:rP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59"/>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FD0425" w:rsidRDefault="00F02090" w:rsidP="00F02090">
      <w:pPr>
        <w:pStyle w:val="PL"/>
        <w:rPr>
          <w:snapToGrid w:val="0"/>
        </w:rPr>
      </w:pPr>
      <w:r w:rsidRPr="00FD0425">
        <w:rPr>
          <w:snapToGrid w:val="0"/>
        </w:rPr>
        <w:tab/>
        <w:t>ncc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(0..7),</w:t>
      </w:r>
    </w:p>
    <w:p w14:paraId="017B24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{AS-SecurityInformation</w:t>
      </w:r>
      <w:r w:rsidRPr="00FD0425">
        <w:t>-</w:t>
      </w:r>
      <w:r w:rsidRPr="00FD0425">
        <w:rPr>
          <w:snapToGrid w:val="0"/>
        </w:rPr>
        <w:t>ExtIEs} } OPTIONAL,</w:t>
      </w:r>
    </w:p>
    <w:p w14:paraId="6C24C81E" w14:textId="77777777" w:rsidR="00F02090" w:rsidRPr="00FD0425" w:rsidRDefault="00F02090" w:rsidP="00F02090">
      <w:pPr>
        <w:pStyle w:val="PL"/>
        <w:rPr>
          <w:snapToGrid w:val="0"/>
        </w:rPr>
      </w:pPr>
      <w:r w:rsidRPr="00FD0425">
        <w:rPr>
          <w:snapToGrid w:val="0"/>
        </w:rPr>
        <w:tab/>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60" w:name="_Hlk515345179"/>
      <w:r w:rsidRPr="00FD0425">
        <w:t>AssistanceDataForRANPaging</w:t>
      </w:r>
      <w:bookmarkEnd w:id="8460"/>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AssistanceDataForRANPaging-</w:t>
      </w:r>
      <w:r w:rsidRPr="00FD0425">
        <w:rPr>
          <w:snapToGrid w:val="0"/>
        </w:rPr>
        <w:t>ExtIEs} } OPTIONAL,</w:t>
      </w:r>
    </w:p>
    <w:p w14:paraId="3DC111B9" w14:textId="77777777" w:rsidR="00F02090" w:rsidRPr="00FD0425" w:rsidRDefault="00F02090" w:rsidP="00F02090">
      <w:pPr>
        <w:pStyle w:val="PL"/>
        <w:rPr>
          <w:snapToGrid w:val="0"/>
        </w:rPr>
      </w:pPr>
      <w:r w:rsidRPr="00FD0425">
        <w:rPr>
          <w:snapToGrid w:val="0"/>
        </w:rPr>
        <w:tab/>
        <w:t>...</w:t>
      </w:r>
    </w:p>
    <w:p w14:paraId="32D1BFBF" w14:textId="77777777" w:rsidR="00F02090" w:rsidRPr="00FD0425" w:rsidRDefault="00F02090" w:rsidP="00F02090">
      <w:pPr>
        <w:pStyle w:val="PL"/>
        <w:rPr>
          <w:snapToGrid w:val="0"/>
        </w:rPr>
      </w:pPr>
      <w:r w:rsidRPr="00FD0425">
        <w:rPr>
          <w:snapToGrid w:val="0"/>
        </w:rPr>
        <w:t>}</w:t>
      </w:r>
    </w:p>
    <w:p w14:paraId="33B5DE8D" w14:textId="77777777" w:rsidR="00F02090" w:rsidRPr="00FD0425" w:rsidRDefault="00F02090" w:rsidP="00F02090">
      <w:pPr>
        <w:pStyle w:val="PL"/>
        <w:rPr>
          <w:snapToGrid w:val="0"/>
        </w:rPr>
      </w:pPr>
    </w:p>
    <w:p w14:paraId="63278ABB" w14:textId="77777777" w:rsidR="00F02090" w:rsidRPr="00FD0425" w:rsidRDefault="00F02090" w:rsidP="00F02090">
      <w:pPr>
        <w:pStyle w:val="PL"/>
        <w:rPr>
          <w:snapToGrid w:val="0"/>
        </w:rPr>
      </w:pPr>
      <w:r w:rsidRPr="00FD0425">
        <w:t>AssistanceDataForRANPaging-</w:t>
      </w:r>
      <w:r w:rsidRPr="00FD0425">
        <w:rPr>
          <w:snapToGrid w:val="0"/>
        </w:rPr>
        <w:t>ExtIEs XNAP-PROTOCOL-EXTENSION ::= {</w:t>
      </w:r>
    </w:p>
    <w:p w14:paraId="7F021B05" w14:textId="77777777" w:rsidR="002D3095" w:rsidRDefault="002D3095" w:rsidP="002D3095">
      <w:pPr>
        <w:pStyle w:val="PL"/>
        <w:rPr>
          <w:snapToGrid w:val="0"/>
        </w:rPr>
      </w:pPr>
      <w:r w:rsidRPr="00FD0425">
        <w:rPr>
          <w:snapToGrid w:val="0"/>
        </w:rPr>
        <w:tab/>
      </w:r>
      <w:r>
        <w:rPr>
          <w:snapToGrid w:val="0"/>
        </w:rPr>
        <w:t>{ ID id-NPNPagingAssistanceInformation</w:t>
      </w:r>
      <w:r>
        <w:rPr>
          <w:snapToGrid w:val="0"/>
        </w:rPr>
        <w:tab/>
        <w:t>CRITICALITY ignore</w:t>
      </w:r>
      <w:r>
        <w:rPr>
          <w:snapToGrid w:val="0"/>
        </w:rPr>
        <w:tab/>
        <w:t>EXTENSION NPNPagingAssistanceInformation</w:t>
      </w:r>
      <w:r>
        <w:rPr>
          <w:snapToGrid w:val="0"/>
        </w:rPr>
        <w:tab/>
        <w:t>PRESENCE optional },</w:t>
      </w:r>
    </w:p>
    <w:p w14:paraId="0ED38F06" w14:textId="77777777" w:rsidR="00F02090" w:rsidRPr="00FD0425" w:rsidRDefault="00F02090" w:rsidP="00F02090">
      <w:pPr>
        <w:pStyle w:val="PL"/>
        <w:rPr>
          <w:snapToGrid w:val="0"/>
        </w:rPr>
      </w:pPr>
      <w:r w:rsidRPr="00FD0425">
        <w:rPr>
          <w:snapToGrid w:val="0"/>
        </w:rPr>
        <w:tab/>
        <w:t>...</w:t>
      </w:r>
    </w:p>
    <w:p w14:paraId="65228490" w14:textId="77777777" w:rsidR="00F02090" w:rsidRPr="00FD0425" w:rsidRDefault="00F02090" w:rsidP="00F02090">
      <w:pPr>
        <w:pStyle w:val="PL"/>
        <w:rPr>
          <w:snapToGrid w:val="0"/>
        </w:rPr>
      </w:pPr>
      <w:r w:rsidRPr="00FD0425">
        <w:rPr>
          <w:snapToGrid w:val="0"/>
        </w:rPr>
        <w:t>}</w:t>
      </w:r>
    </w:p>
    <w:p w14:paraId="784468AB" w14:textId="77777777" w:rsidR="00F02090" w:rsidRPr="00FD0425" w:rsidRDefault="00F02090" w:rsidP="00F02090">
      <w:pPr>
        <w:pStyle w:val="PL"/>
      </w:pPr>
    </w:p>
    <w:p w14:paraId="73705896" w14:textId="77777777" w:rsidR="00F02090" w:rsidRPr="00FD0425" w:rsidRDefault="00F02090" w:rsidP="00F02090">
      <w:pPr>
        <w:pStyle w:val="PL"/>
      </w:pPr>
    </w:p>
    <w:p w14:paraId="3803650F" w14:textId="77777777" w:rsidR="003E445A" w:rsidRDefault="003E445A" w:rsidP="003E445A">
      <w:pPr>
        <w:pStyle w:val="PL"/>
        <w:rPr>
          <w:rFonts w:eastAsia="DengXian"/>
          <w:lang w:eastAsia="zh-CN"/>
        </w:rPr>
      </w:pPr>
      <w:bookmarkStart w:id="8461" w:name="_Hlk515425411"/>
      <w:r>
        <w:rPr>
          <w:lang w:eastAsia="ja-JP"/>
        </w:rPr>
        <w:t xml:space="preserve">AvailableCapacity </w:t>
      </w:r>
      <w:r>
        <w:rPr>
          <w:rFonts w:eastAsia="DengXian" w:cs="Courier New"/>
          <w:snapToGrid w:val="0"/>
          <w:lang w:eastAsia="zh-CN"/>
        </w:rPr>
        <w:t>::= INTEGER (</w:t>
      </w:r>
      <w:r>
        <w:rPr>
          <w:lang w:eastAsia="ja-JP"/>
        </w:rPr>
        <w:t>1..</w:t>
      </w:r>
      <w:r>
        <w:rPr>
          <w:szCs w:val="18"/>
          <w:lang w:eastAsia="ja-JP"/>
        </w:rPr>
        <w:t xml:space="preserve"> 100</w:t>
      </w:r>
      <w:r>
        <w:rPr>
          <w:lang w:eastAsia="ja-JP"/>
        </w:rPr>
        <w:t>,...</w:t>
      </w:r>
      <w:r>
        <w:rPr>
          <w:rFonts w:eastAsia="DengXian"/>
          <w:lang w:eastAsia="zh-CN"/>
        </w:rPr>
        <w:t>)</w:t>
      </w:r>
    </w:p>
    <w:p w14:paraId="7548BFF2" w14:textId="77777777" w:rsidR="003E445A" w:rsidRDefault="003E445A" w:rsidP="003E445A">
      <w:pPr>
        <w:pStyle w:val="PL"/>
        <w:rPr>
          <w:rFonts w:eastAsia="DengXian"/>
          <w:lang w:eastAsia="zh-CN"/>
        </w:rPr>
      </w:pPr>
    </w:p>
    <w:p w14:paraId="02F89C68" w14:textId="77777777" w:rsidR="003E445A" w:rsidRDefault="003E445A" w:rsidP="003E445A">
      <w:pPr>
        <w:pStyle w:val="PL"/>
        <w:rPr>
          <w:rFonts w:eastAsia="DengXian"/>
          <w:lang w:eastAsia="zh-CN"/>
        </w:rPr>
      </w:pPr>
    </w:p>
    <w:p w14:paraId="1694EE11" w14:textId="77777777" w:rsidR="003E445A" w:rsidRDefault="003E445A" w:rsidP="003E445A">
      <w:pPr>
        <w:pStyle w:val="PL"/>
        <w:rPr>
          <w:rFonts w:eastAsia="DengXian"/>
          <w:lang w:eastAsia="zh-CN"/>
        </w:rPr>
      </w:pPr>
      <w:r>
        <w:rPr>
          <w:lang w:eastAsia="ja-JP"/>
        </w:rPr>
        <w:t xml:space="preserve">AvailableRRCConnectionCapacityValue </w:t>
      </w:r>
      <w:r>
        <w:rPr>
          <w:rFonts w:eastAsia="DengXian" w:cs="Courier New"/>
          <w:snapToGrid w:val="0"/>
          <w:lang w:eastAsia="zh-CN"/>
        </w:rPr>
        <w:t>::= INTEGER (0..100)</w:t>
      </w:r>
    </w:p>
    <w:p w14:paraId="6A7DC310" w14:textId="77777777" w:rsidR="003E445A" w:rsidRDefault="003E445A" w:rsidP="003E445A">
      <w:pPr>
        <w:pStyle w:val="PL"/>
      </w:pPr>
    </w:p>
    <w:p w14:paraId="75B13931" w14:textId="77777777" w:rsidR="003E445A" w:rsidRPr="00FD0425" w:rsidRDefault="003E445A" w:rsidP="003E445A">
      <w:pPr>
        <w:pStyle w:val="PL"/>
      </w:pPr>
    </w:p>
    <w:p w14:paraId="2AEBFAB9" w14:textId="77777777" w:rsidR="00F02090" w:rsidRPr="00FD0425" w:rsidRDefault="00F02090" w:rsidP="00F02090">
      <w:pPr>
        <w:pStyle w:val="PL"/>
      </w:pPr>
      <w:r w:rsidRPr="00FD0425">
        <w:t xml:space="preserve">AveragingWindow </w:t>
      </w:r>
      <w:bookmarkEnd w:id="8461"/>
      <w:r w:rsidRPr="00FD0425">
        <w:t>::= INTEGER (0..4095, ...)</w:t>
      </w:r>
    </w:p>
    <w:p w14:paraId="39FE50AB" w14:textId="77777777" w:rsidR="00F02090" w:rsidRPr="00FD0425" w:rsidRDefault="00F02090" w:rsidP="00F02090">
      <w:pPr>
        <w:pStyle w:val="PL"/>
      </w:pPr>
    </w:p>
    <w:p w14:paraId="6C697235" w14:textId="77777777" w:rsidR="00F02090" w:rsidRPr="00FD0425" w:rsidRDefault="00F02090" w:rsidP="00F02090">
      <w:pPr>
        <w:pStyle w:val="PL"/>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62" w:name="_Hlk513554691"/>
      <w:r w:rsidRPr="00FD0425">
        <w:rPr>
          <w:noProof w:val="0"/>
          <w:snapToGrid w:val="0"/>
        </w:rPr>
        <w:t>SliceSupport-List</w:t>
      </w:r>
      <w:bookmarkEnd w:id="8462"/>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77777777" w:rsidR="003E445A" w:rsidRPr="00BD41A6" w:rsidRDefault="003E445A" w:rsidP="003E445A">
      <w:pPr>
        <w:pStyle w:val="PL"/>
        <w:ind w:firstLineChars="250" w:firstLine="400"/>
      </w:pPr>
      <w:r w:rsidRPr="00BD41A6">
        <w:rPr>
          <w:snapToGrid w:val="0"/>
        </w:rPr>
        <w:t xml:space="preserve">iE-Extension </w:t>
      </w:r>
      <w:r w:rsidRPr="00BD41A6">
        <w:rPr>
          <w:snapToGrid w:val="0"/>
        </w:rPr>
        <w:tab/>
      </w:r>
      <w:r w:rsidRPr="00BD41A6">
        <w:rPr>
          <w:snapToGrid w:val="0"/>
        </w:rPr>
        <w:tab/>
      </w:r>
      <w:r w:rsidRPr="00BD41A6">
        <w:rPr>
          <w:snapToGrid w:val="0"/>
        </w:rPr>
        <w:tab/>
      </w:r>
      <w:r w:rsidRPr="00BD41A6">
        <w:rPr>
          <w:snapToGrid w:val="0"/>
        </w:rPr>
        <w:tab/>
      </w:r>
      <w:r w:rsidRPr="006114F8">
        <w:rPr>
          <w:snapToGrid w:val="0"/>
        </w:rPr>
        <w:t>ProtocolExtensionContainer { {</w:t>
      </w:r>
      <w:r w:rsidRPr="00300B5A">
        <w:rPr>
          <w:lang w:eastAsia="ja-JP"/>
        </w:rPr>
        <w:t>CapacityValueInfo</w:t>
      </w:r>
      <w:r w:rsidRPr="00BD41A6">
        <w:rPr>
          <w:snapToGrid w:val="0"/>
        </w:rPr>
        <w:t>-ExtIEs} } OPTIONAL,</w:t>
      </w:r>
    </w:p>
    <w:p w14:paraId="32C34311" w14:textId="77777777" w:rsidR="003E445A" w:rsidRPr="006114F8" w:rsidRDefault="003E445A" w:rsidP="003E445A">
      <w:pPr>
        <w:pStyle w:val="PL"/>
      </w:pPr>
      <w:r w:rsidRPr="006114F8">
        <w:tab/>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63"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63"/>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64" w:name="_Hlk513544116"/>
      <w:r w:rsidRPr="00FD0425">
        <w:t>CellAssistanceInfo</w:t>
      </w:r>
      <w:bookmarkEnd w:id="8464"/>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FD0425" w:rsidRDefault="00C35F7A" w:rsidP="00C35F7A">
      <w:pPr>
        <w:pStyle w:val="PL"/>
      </w:pPr>
      <w:r w:rsidRPr="00FD0425">
        <w:tab/>
        <w:t>maximumCellListSize</w:t>
      </w:r>
      <w:r w:rsidRPr="00FD0425">
        <w:tab/>
      </w:r>
      <w:r w:rsidRPr="00FD0425">
        <w:tab/>
      </w:r>
      <w:r w:rsidRPr="00FD0425">
        <w:tab/>
      </w:r>
      <w:r w:rsidRPr="00FD0425">
        <w:tab/>
      </w:r>
      <w:r w:rsidR="00955E34" w:rsidRPr="00FD0425">
        <w:tab/>
      </w:r>
      <w:r w:rsidRPr="00FD0425">
        <w:t>MaximumCellListSize</w:t>
      </w:r>
      <w:r w:rsidRPr="00FD0425">
        <w:tab/>
      </w:r>
      <w:r w:rsidRPr="00FD0425">
        <w:tab/>
      </w:r>
      <w:r w:rsidRPr="00FD0425">
        <w:tab/>
      </w:r>
      <w:r w:rsidRPr="00FD0425">
        <w:tab/>
      </w:r>
      <w:r w:rsidRPr="00FD0425">
        <w:tab/>
      </w:r>
      <w:r w:rsidR="00955E34" w:rsidRPr="00FD0425">
        <w:tab/>
      </w:r>
      <w:r w:rsidR="00955E34" w:rsidRPr="00FD0425">
        <w:tab/>
      </w:r>
      <w:r w:rsidR="00955E34" w:rsidRPr="00FD0425">
        <w:tab/>
      </w:r>
      <w:r w:rsidRPr="00FD0425">
        <w:t>OPTIONAL,</w:t>
      </w:r>
    </w:p>
    <w:p w14:paraId="0460D46C" w14:textId="77777777" w:rsidR="00C35F7A" w:rsidRPr="00FD0425" w:rsidRDefault="00C35F7A" w:rsidP="00C35F7A">
      <w:pPr>
        <w:pStyle w:val="PL"/>
      </w:pPr>
      <w:r w:rsidRPr="00FD0425">
        <w:tab/>
        <w:t>cellAssistanceInfo</w:t>
      </w:r>
      <w:r w:rsidR="006663B1">
        <w:t>-NR</w:t>
      </w:r>
      <w:r w:rsidRPr="00FD0425">
        <w:tab/>
      </w:r>
      <w:r w:rsidRPr="00FD0425">
        <w:tab/>
        <w:t>CellAssistanceInfo</w:t>
      </w:r>
      <w:r w:rsidR="006663B1">
        <w:t>-NR</w:t>
      </w:r>
      <w:r w:rsidRPr="00FD0425">
        <w:t xml:space="preserve"> </w:t>
      </w:r>
      <w:r w:rsidRPr="00FD0425">
        <w:tab/>
      </w:r>
      <w:r w:rsidRPr="00FD0425">
        <w:tab/>
      </w:r>
      <w:r w:rsidRPr="00FD0425">
        <w:tab/>
      </w:r>
      <w:r w:rsidRPr="00FD0425">
        <w:tab/>
        <w:t>OPTIONAL,</w:t>
      </w:r>
    </w:p>
    <w:p w14:paraId="11C1E357" w14:textId="77777777" w:rsidR="00C35F7A" w:rsidRPr="00FD0425" w:rsidRDefault="00C35F7A" w:rsidP="00C35F7A">
      <w:pPr>
        <w:pStyle w:val="PL"/>
      </w:pPr>
      <w:r w:rsidRPr="00FD0425">
        <w:tab/>
        <w:t>iE-Extensions</w:t>
      </w:r>
      <w:r w:rsidRPr="00FD0425">
        <w:tab/>
      </w:r>
      <w:r w:rsidRPr="00FD0425">
        <w:tab/>
      </w:r>
      <w:r w:rsidRPr="00FD0425">
        <w:tab/>
      </w:r>
      <w:r w:rsidRPr="00FD0425">
        <w:tab/>
      </w:r>
      <w:r w:rsidRPr="00FD0425">
        <w:tab/>
      </w:r>
      <w:r w:rsidR="00955E34" w:rsidRPr="00FD0425">
        <w:tab/>
      </w:r>
      <w:r w:rsidRPr="00FD0425">
        <w:t>ProtocolExtensionContainer { { CellAndCapacityAssistanceInfo</w:t>
      </w:r>
      <w:r w:rsidR="006663B1">
        <w:t>-NR</w:t>
      </w:r>
      <w:r w:rsidRPr="00FD0425">
        <w:t>-ExtIEs} }</w:t>
      </w:r>
      <w:r w:rsidRPr="00FD0425">
        <w:tab/>
        <w:t>OPTIONAL,</w:t>
      </w:r>
    </w:p>
    <w:p w14:paraId="563B4B9C" w14:textId="77777777" w:rsidR="00C35F7A" w:rsidRPr="00FD0425" w:rsidRDefault="00C35F7A" w:rsidP="00C35F7A">
      <w:pPr>
        <w:pStyle w:val="PL"/>
      </w:pPr>
      <w:r w:rsidRPr="00FD0425">
        <w:tab/>
        <w:t>...</w:t>
      </w:r>
    </w:p>
    <w:p w14:paraId="3BD072B1" w14:textId="77777777" w:rsidR="00C35F7A" w:rsidRPr="00FD0425" w:rsidRDefault="00C35F7A" w:rsidP="00C35F7A">
      <w:pPr>
        <w:pStyle w:val="PL"/>
      </w:pPr>
      <w:r w:rsidRPr="00FD0425">
        <w:t>}</w:t>
      </w:r>
    </w:p>
    <w:p w14:paraId="46CCD408" w14:textId="77777777" w:rsidR="00C35F7A" w:rsidRPr="00FD0425" w:rsidRDefault="00C35F7A" w:rsidP="00C35F7A">
      <w:pPr>
        <w:pStyle w:val="PL"/>
      </w:pPr>
    </w:p>
    <w:p w14:paraId="3AEF07AE" w14:textId="77777777" w:rsidR="00C35F7A" w:rsidRPr="00FD0425" w:rsidRDefault="00C35F7A" w:rsidP="00C35F7A">
      <w:pPr>
        <w:pStyle w:val="PL"/>
      </w:pPr>
    </w:p>
    <w:p w14:paraId="7F0670B4" w14:textId="77777777" w:rsidR="00C35F7A" w:rsidRPr="00FD0425" w:rsidRDefault="00C35F7A" w:rsidP="00C35F7A">
      <w:pPr>
        <w:pStyle w:val="PL"/>
      </w:pPr>
      <w:r w:rsidRPr="00FD0425">
        <w:t>CellAndCapacityAssistanceInfo</w:t>
      </w:r>
      <w:r w:rsidR="006663B1">
        <w:t>-NR</w:t>
      </w:r>
      <w:r w:rsidRPr="00FD0425">
        <w:t>-ExtIEs XNAP-PROTOCOL-EXTENSION ::= {</w:t>
      </w:r>
    </w:p>
    <w:p w14:paraId="351EA912" w14:textId="77777777" w:rsidR="00C35F7A" w:rsidRPr="00FD0425" w:rsidRDefault="00C35F7A" w:rsidP="00C35F7A">
      <w:pPr>
        <w:pStyle w:val="PL"/>
      </w:pPr>
      <w:r w:rsidRPr="00FD0425">
        <w:tab/>
        <w:t>...</w:t>
      </w:r>
    </w:p>
    <w:p w14:paraId="7448DECB" w14:textId="77777777" w:rsidR="00C35F7A" w:rsidRPr="00FD0425" w:rsidRDefault="00C35F7A" w:rsidP="00C35F7A">
      <w:pPr>
        <w:pStyle w:val="PL"/>
      </w:pPr>
      <w:r w:rsidRPr="00FD0425">
        <w:t>}</w:t>
      </w:r>
    </w:p>
    <w:p w14:paraId="2A9807FC" w14:textId="77777777" w:rsidR="00C35F7A" w:rsidRPr="00FD0425" w:rsidRDefault="00C35F7A" w:rsidP="00C35F7A">
      <w:pPr>
        <w:pStyle w:val="PL"/>
      </w:pPr>
    </w:p>
    <w:p w14:paraId="25771A4D" w14:textId="77777777" w:rsidR="006663B1" w:rsidRPr="00FD0425" w:rsidRDefault="006663B1" w:rsidP="006663B1">
      <w:pPr>
        <w:pStyle w:val="PL"/>
      </w:pPr>
      <w:r w:rsidRPr="00FD0425">
        <w:t>CellAndCapacityAssistanceInfo</w:t>
      </w:r>
      <w:r>
        <w:t>-EUTRA</w:t>
      </w:r>
      <w:r w:rsidRPr="00FD0425">
        <w:tab/>
        <w:t>::= SEQUENCE {</w:t>
      </w:r>
    </w:p>
    <w:p w14:paraId="6538C7F3" w14:textId="77777777" w:rsidR="006663B1" w:rsidRPr="00FD0425" w:rsidRDefault="006663B1" w:rsidP="006663B1">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4E5B9629" w14:textId="77777777" w:rsidR="006663B1" w:rsidRPr="00FD0425" w:rsidRDefault="006663B1" w:rsidP="006663B1">
      <w:pPr>
        <w:pStyle w:val="PL"/>
      </w:pPr>
      <w:r w:rsidRPr="00FD0425">
        <w:tab/>
        <w:t>cellAssistanceInfo</w:t>
      </w:r>
      <w:r>
        <w:t>-EUTRA</w:t>
      </w:r>
      <w:r>
        <w:tab/>
      </w:r>
      <w:r w:rsidRPr="00FD0425">
        <w:tab/>
      </w:r>
      <w:r w:rsidRPr="00FD0425">
        <w:tab/>
        <w:t>CellAssistanceInfo</w:t>
      </w:r>
      <w:r>
        <w:t>-EUTRA</w:t>
      </w:r>
      <w:r w:rsidRPr="00FD0425">
        <w:t xml:space="preserve"> </w:t>
      </w:r>
      <w:r w:rsidRPr="00FD0425">
        <w:tab/>
      </w:r>
      <w:r w:rsidRPr="00FD0425">
        <w:tab/>
      </w:r>
      <w:r w:rsidRPr="00FD0425">
        <w:tab/>
      </w:r>
      <w:r w:rsidRPr="00FD0425">
        <w:tab/>
        <w:t>OPTIONAL,</w:t>
      </w:r>
    </w:p>
    <w:p w14:paraId="2A9C776A" w14:textId="77777777" w:rsidR="006663B1" w:rsidRPr="00FD0425" w:rsidRDefault="006663B1" w:rsidP="006663B1">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-EUTRA</w:t>
      </w:r>
      <w:r w:rsidRPr="00FD0425">
        <w:t>-ExtIEs} }</w:t>
      </w:r>
      <w:r w:rsidRPr="00FD0425">
        <w:tab/>
        <w:t>OPTIONAL,</w:t>
      </w:r>
    </w:p>
    <w:p w14:paraId="4F9DF326" w14:textId="77777777" w:rsidR="006663B1" w:rsidRPr="00FD0425" w:rsidRDefault="006663B1" w:rsidP="006663B1">
      <w:pPr>
        <w:pStyle w:val="PL"/>
      </w:pPr>
      <w:r w:rsidRPr="00FD0425">
        <w:tab/>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BA5800" w:rsidRDefault="0032402A" w:rsidP="009354E2">
      <w:pPr>
        <w:pStyle w:val="PL"/>
        <w:rPr>
          <w:rFonts w:eastAsia="SimSun"/>
          <w:snapToGrid w:val="0"/>
        </w:rPr>
      </w:pPr>
      <w:r w:rsidRPr="00BA5800">
        <w:rPr>
          <w:rFonts w:eastAsia="SimSun"/>
          <w:snapToGrid w:val="0"/>
        </w:rPr>
        <w:tab/>
      </w:r>
      <w:r>
        <w:rPr>
          <w:rFonts w:eastAsia="SimSun"/>
          <w:snapToGrid w:val="0"/>
        </w:rPr>
        <w:t>c</w:t>
      </w:r>
      <w:r w:rsidRPr="00BA5800">
        <w:rPr>
          <w:rFonts w:eastAsia="SimSun"/>
          <w:snapToGrid w:val="0"/>
        </w:rPr>
        <w:t>ellIdListforMDT</w:t>
      </w:r>
      <w:r>
        <w:rPr>
          <w:rFonts w:eastAsia="SimSun"/>
          <w:snapToGrid w:val="0"/>
        </w:rPr>
        <w:t>-NR</w:t>
      </w:r>
      <w:r w:rsidRPr="00BA5800">
        <w:rPr>
          <w:rFonts w:eastAsia="SimSun"/>
          <w:snapToGrid w:val="0"/>
        </w:rPr>
        <w:tab/>
        <w:t>CellIdListforMDT</w:t>
      </w:r>
      <w:r>
        <w:rPr>
          <w:rFonts w:eastAsia="SimSun"/>
          <w:snapToGrid w:val="0"/>
        </w:rPr>
        <w:t>-NR</w:t>
      </w:r>
      <w:r w:rsidRPr="00BA5800">
        <w:rPr>
          <w:rFonts w:eastAsia="SimSun"/>
          <w:snapToGrid w:val="0"/>
        </w:rPr>
        <w:t>,</w:t>
      </w:r>
    </w:p>
    <w:p w14:paraId="4326ADF9" w14:textId="77777777" w:rsidR="0032402A" w:rsidRPr="00BA5800" w:rsidRDefault="0032402A" w:rsidP="009354E2">
      <w:pPr>
        <w:pStyle w:val="PL"/>
        <w:rPr>
          <w:rFonts w:eastAsia="SimSun"/>
          <w:snapToGrid w:val="0"/>
        </w:rPr>
      </w:pPr>
      <w:r w:rsidRPr="00BA5800">
        <w:rPr>
          <w:rFonts w:eastAsia="SimSun"/>
          <w:snapToGrid w:val="0"/>
        </w:rPr>
        <w:tab/>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-NR</w:t>
      </w:r>
      <w:r w:rsidRPr="00BA5800">
        <w:rPr>
          <w:rFonts w:eastAsia="SimSun"/>
          <w:snapToGrid w:val="0"/>
        </w:rPr>
        <w:t>-ExtIEs} } OPTIONAL,</w:t>
      </w:r>
    </w:p>
    <w:p w14:paraId="3DECFF2D" w14:textId="77777777" w:rsidR="0032402A" w:rsidRPr="00BA5800" w:rsidRDefault="0032402A" w:rsidP="009354E2">
      <w:pPr>
        <w:pStyle w:val="PL"/>
        <w:rPr>
          <w:rFonts w:eastAsia="SimSun"/>
          <w:snapToGrid w:val="0"/>
        </w:rPr>
      </w:pPr>
      <w:r w:rsidRPr="00BA5800">
        <w:rPr>
          <w:rFonts w:eastAsia="SimSun"/>
          <w:snapToGrid w:val="0"/>
        </w:rPr>
        <w:tab/>
        <w:t>...</w:t>
      </w:r>
    </w:p>
    <w:p w14:paraId="48063365" w14:textId="77777777" w:rsidR="0032402A" w:rsidRPr="00BA5800" w:rsidRDefault="0032402A" w:rsidP="009354E2">
      <w:pPr>
        <w:pStyle w:val="PL"/>
        <w:rPr>
          <w:rFonts w:eastAsia="SimSun"/>
          <w:snapToGrid w:val="0"/>
        </w:rPr>
      </w:pPr>
      <w:r w:rsidRPr="00BA5800">
        <w:rPr>
          <w:rFonts w:eastAsia="SimSun"/>
          <w:snapToGrid w:val="0"/>
        </w:rPr>
        <w:t>}</w:t>
      </w:r>
    </w:p>
    <w:p w14:paraId="30EE7F8F" w14:textId="77777777" w:rsidR="0032402A" w:rsidRPr="00BA5800" w:rsidRDefault="0032402A" w:rsidP="009354E2">
      <w:pPr>
        <w:pStyle w:val="PL"/>
        <w:rPr>
          <w:rFonts w:eastAsia="SimSun"/>
          <w:snapToGrid w:val="0"/>
        </w:rPr>
      </w:pPr>
    </w:p>
    <w:p w14:paraId="48A070EF"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E194E73" w14:textId="77777777" w:rsidR="0032402A" w:rsidRPr="00BA5800" w:rsidRDefault="0032402A" w:rsidP="009354E2">
      <w:pPr>
        <w:pStyle w:val="PL"/>
        <w:rPr>
          <w:rFonts w:eastAsia="SimSun"/>
          <w:snapToGrid w:val="0"/>
        </w:rPr>
      </w:pPr>
      <w:r w:rsidRPr="00BA5800">
        <w:rPr>
          <w:rFonts w:eastAsia="SimSun"/>
          <w:snapToGrid w:val="0"/>
        </w:rPr>
        <w:tab/>
        <w:t>...</w:t>
      </w:r>
    </w:p>
    <w:p w14:paraId="3BE37283" w14:textId="77777777" w:rsidR="0032402A" w:rsidRPr="00BA5800" w:rsidRDefault="0032402A" w:rsidP="009354E2">
      <w:pPr>
        <w:pStyle w:val="PL"/>
        <w:rPr>
          <w:rFonts w:eastAsia="SimSun"/>
          <w:snapToGrid w:val="0"/>
        </w:rPr>
      </w:pPr>
      <w:r w:rsidRPr="00BA5800">
        <w:rPr>
          <w:rFonts w:eastAsia="SimSun"/>
          <w:snapToGrid w:val="0"/>
        </w:rPr>
        <w:t>}</w:t>
      </w:r>
    </w:p>
    <w:p w14:paraId="1FACD22D" w14:textId="77777777" w:rsidR="0032402A" w:rsidRDefault="0032402A" w:rsidP="009354E2">
      <w:pPr>
        <w:pStyle w:val="PL"/>
        <w:rPr>
          <w:rFonts w:eastAsia="SimSun"/>
          <w:snapToGrid w:val="0"/>
        </w:rPr>
      </w:pPr>
    </w:p>
    <w:p w14:paraId="4407BFDF" w14:textId="77777777" w:rsidR="0032402A" w:rsidRDefault="0032402A" w:rsidP="009354E2">
      <w:pPr>
        <w:pStyle w:val="PL"/>
        <w:rPr>
          <w:rFonts w:eastAsia="SimSun"/>
          <w:snapToGrid w:val="0"/>
        </w:rPr>
      </w:pPr>
      <w:r w:rsidRPr="00BA5800">
        <w:rPr>
          <w:rFonts w:eastAsia="SimSun"/>
          <w:snapToGrid w:val="0"/>
        </w:rPr>
        <w:t>CellIdListforMDT</w:t>
      </w:r>
      <w:r>
        <w:rPr>
          <w:rFonts w:eastAsia="SimSun"/>
          <w:snapToGrid w:val="0"/>
        </w:rPr>
        <w:t>-NR</w:t>
      </w:r>
      <w:r w:rsidRPr="00BA5800">
        <w:rPr>
          <w:rFonts w:eastAsia="SimSun"/>
          <w:snapToGrid w:val="0"/>
        </w:rPr>
        <w:t xml:space="preserve"> ::= SEQUENCE (SIZE(1.</w:t>
      </w:r>
      <w:r>
        <w:rPr>
          <w:rFonts w:eastAsia="SimSun"/>
          <w:snapToGrid w:val="0"/>
        </w:rPr>
        <w:t>.maxnoofCellIDforMDT)) OF NR</w:t>
      </w:r>
      <w:r w:rsidRPr="00BA5800">
        <w:rPr>
          <w:rFonts w:eastAsia="SimSun"/>
          <w:snapToGrid w:val="0"/>
        </w:rPr>
        <w:t>-CGI</w:t>
      </w:r>
    </w:p>
    <w:p w14:paraId="78589856" w14:textId="77777777" w:rsidR="0032402A" w:rsidRDefault="0032402A" w:rsidP="009354E2">
      <w:pPr>
        <w:pStyle w:val="PL"/>
        <w:rPr>
          <w:rFonts w:eastAsia="SimSun"/>
          <w:snapToGrid w:val="0"/>
        </w:rPr>
      </w:pPr>
    </w:p>
    <w:p w14:paraId="79D922A2"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-EUTRA</w:t>
      </w:r>
      <w:r w:rsidRPr="00BA5800">
        <w:rPr>
          <w:rFonts w:eastAsia="SimSun"/>
          <w:snapToGrid w:val="0"/>
        </w:rPr>
        <w:t>::= SEQUENCE {</w:t>
      </w:r>
    </w:p>
    <w:p w14:paraId="1A12A9C0" w14:textId="77777777" w:rsidR="0032402A" w:rsidRPr="00205F73" w:rsidRDefault="0032402A" w:rsidP="009354E2">
      <w:pPr>
        <w:pStyle w:val="PL"/>
        <w:rPr>
          <w:rFonts w:eastAsia="SimSun"/>
          <w:snapToGrid w:val="0"/>
        </w:rPr>
      </w:pPr>
      <w:r w:rsidRPr="00BA5800">
        <w:rPr>
          <w:rFonts w:eastAsia="SimSun"/>
          <w:snapToGrid w:val="0"/>
        </w:rPr>
        <w:tab/>
      </w:r>
      <w:r w:rsidRPr="00205F73">
        <w:rPr>
          <w:rFonts w:eastAsia="SimSun"/>
          <w:snapToGrid w:val="0"/>
        </w:rPr>
        <w:t>cellIdListforMDT-EUTRA</w:t>
      </w:r>
      <w:r w:rsidRPr="00205F73">
        <w:rPr>
          <w:rFonts w:eastAsia="SimSun"/>
          <w:snapToGrid w:val="0"/>
        </w:rPr>
        <w:tab/>
        <w:t>CellIdListforMDT-EUTRA,</w:t>
      </w:r>
    </w:p>
    <w:p w14:paraId="5906D8D4" w14:textId="77777777" w:rsidR="0032402A" w:rsidRPr="00BA5800" w:rsidRDefault="0032402A" w:rsidP="009354E2">
      <w:pPr>
        <w:pStyle w:val="PL"/>
        <w:rPr>
          <w:rFonts w:eastAsia="SimSun"/>
          <w:snapToGrid w:val="0"/>
        </w:rPr>
      </w:pPr>
      <w:r w:rsidRPr="00FB4B10">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-EUTRA</w:t>
      </w:r>
      <w:r w:rsidRPr="00BA5800">
        <w:rPr>
          <w:rFonts w:eastAsia="SimSun"/>
          <w:snapToGrid w:val="0"/>
        </w:rPr>
        <w:t>-ExtIEs} } OPTIONAL,</w:t>
      </w:r>
    </w:p>
    <w:p w14:paraId="76B9320D" w14:textId="77777777" w:rsidR="0032402A" w:rsidRPr="00BA5800" w:rsidRDefault="0032402A" w:rsidP="009354E2">
      <w:pPr>
        <w:pStyle w:val="PL"/>
        <w:rPr>
          <w:rFonts w:eastAsia="SimSun"/>
          <w:snapToGrid w:val="0"/>
        </w:rPr>
      </w:pPr>
      <w:r w:rsidRPr="00BA5800">
        <w:rPr>
          <w:rFonts w:eastAsia="SimSun"/>
          <w:snapToGrid w:val="0"/>
        </w:rPr>
        <w:tab/>
        <w:t>...</w:t>
      </w:r>
    </w:p>
    <w:p w14:paraId="39C21249" w14:textId="77777777" w:rsidR="0032402A" w:rsidRPr="00BA5800" w:rsidRDefault="0032402A" w:rsidP="009354E2">
      <w:pPr>
        <w:pStyle w:val="PL"/>
        <w:rPr>
          <w:rFonts w:eastAsia="SimSun"/>
          <w:snapToGrid w:val="0"/>
        </w:rPr>
      </w:pPr>
      <w:r w:rsidRPr="00BA5800">
        <w:rPr>
          <w:rFonts w:eastAsia="SimSun"/>
          <w:snapToGrid w:val="0"/>
        </w:rPr>
        <w:t>}</w:t>
      </w:r>
    </w:p>
    <w:p w14:paraId="65445435" w14:textId="77777777" w:rsidR="0032402A" w:rsidRPr="00BA5800" w:rsidRDefault="0032402A" w:rsidP="009354E2">
      <w:pPr>
        <w:pStyle w:val="PL"/>
        <w:rPr>
          <w:rFonts w:eastAsia="SimSun"/>
          <w:snapToGrid w:val="0"/>
        </w:rPr>
      </w:pPr>
    </w:p>
    <w:p w14:paraId="095F5F5B" w14:textId="77777777" w:rsidR="0032402A" w:rsidRPr="00CF5DA1" w:rsidRDefault="0032402A" w:rsidP="009354E2">
      <w:pPr>
        <w:pStyle w:val="PL"/>
        <w:rPr>
          <w:rFonts w:eastAsia="SimSun"/>
          <w:snapToGrid w:val="0"/>
        </w:rPr>
      </w:pPr>
      <w:r w:rsidRPr="00CF5DA1">
        <w:rPr>
          <w:rFonts w:eastAsia="SimSun"/>
          <w:snapToGrid w:val="0"/>
        </w:rPr>
        <w:t>CellBasedMDT-EUTRA-ExtIEs XNAP-PROTOCOL-EXTENSION ::= {</w:t>
      </w:r>
    </w:p>
    <w:p w14:paraId="2AD9E154" w14:textId="77777777" w:rsidR="0032402A" w:rsidRPr="00DA0CD3" w:rsidRDefault="0032402A" w:rsidP="009354E2">
      <w:pPr>
        <w:pStyle w:val="PL"/>
        <w:rPr>
          <w:rFonts w:eastAsia="SimSun"/>
          <w:snapToGrid w:val="0"/>
          <w:lang w:val="en-US"/>
        </w:rPr>
      </w:pPr>
      <w:r w:rsidRPr="00CF5DA1">
        <w:rPr>
          <w:rFonts w:eastAsia="SimSun"/>
          <w:snapToGrid w:val="0"/>
        </w:rPr>
        <w:tab/>
      </w:r>
      <w:r w:rsidRPr="0037116A">
        <w:rPr>
          <w:rFonts w:eastAsia="SimSun"/>
          <w:snapToGrid w:val="0"/>
          <w:lang w:val="en-US"/>
        </w:rPr>
        <w:t>...</w:t>
      </w:r>
    </w:p>
    <w:p w14:paraId="03A620FF" w14:textId="77777777" w:rsidR="0032402A" w:rsidRPr="0037116A" w:rsidRDefault="0032402A" w:rsidP="009354E2">
      <w:pPr>
        <w:pStyle w:val="PL"/>
        <w:rPr>
          <w:rFonts w:eastAsia="SimSun"/>
          <w:snapToGrid w:val="0"/>
          <w:lang w:val="en-US"/>
        </w:rPr>
      </w:pPr>
      <w:r w:rsidRPr="0037116A">
        <w:rPr>
          <w:rFonts w:eastAsia="SimSun"/>
          <w:snapToGrid w:val="0"/>
          <w:lang w:val="en-US"/>
        </w:rPr>
        <w:t>}</w:t>
      </w:r>
    </w:p>
    <w:p w14:paraId="174C8312" w14:textId="77777777" w:rsidR="0032402A" w:rsidRPr="0037116A" w:rsidRDefault="0032402A" w:rsidP="009354E2">
      <w:pPr>
        <w:pStyle w:val="PL"/>
        <w:rPr>
          <w:rFonts w:eastAsia="SimSun"/>
          <w:snapToGrid w:val="0"/>
          <w:lang w:val="en-US"/>
        </w:rPr>
      </w:pPr>
      <w:r w:rsidRPr="0037116A">
        <w:rPr>
          <w:rFonts w:eastAsia="SimSun"/>
          <w:snapToGrid w:val="0"/>
          <w:lang w:val="en-US"/>
        </w:rPr>
        <w:t>CellIdListforMDT-EUTRA ::= SEQUENCE (SIZE(1..maxnoofCellIDforMDT)) OF E-UTRA-CGI</w:t>
      </w:r>
    </w:p>
    <w:p w14:paraId="6D4D185C" w14:textId="77777777" w:rsidR="0032402A" w:rsidRPr="0037116A" w:rsidRDefault="0032402A" w:rsidP="006D0DCD">
      <w:pPr>
        <w:pStyle w:val="PL"/>
        <w:rPr>
          <w:lang w:val="en-US"/>
        </w:rPr>
      </w:pPr>
    </w:p>
    <w:p w14:paraId="41AC84EC" w14:textId="77777777" w:rsidR="00F02090" w:rsidRPr="00FD0425" w:rsidRDefault="00F02090" w:rsidP="00F02090">
      <w:pPr>
        <w:pStyle w:val="PL"/>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7777777" w:rsidR="003E445A" w:rsidRDefault="003E445A" w:rsidP="003E445A">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440E4510" w14:textId="77777777" w:rsidR="003E445A" w:rsidRDefault="003E445A" w:rsidP="003E445A">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727C52BF" w14:textId="77777777" w:rsidR="003E445A" w:rsidRDefault="003E445A" w:rsidP="003E445A">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267F702F" w14:textId="77777777" w:rsidR="003E445A" w:rsidRDefault="003E445A" w:rsidP="003E445A">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01FF8C3A" w14:textId="77777777" w:rsidR="003E445A" w:rsidRDefault="003E445A" w:rsidP="003E445A">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43B335AE" w14:textId="77777777" w:rsidR="003E445A" w:rsidRDefault="003E445A" w:rsidP="003E445A">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sSBToReport-List                        SSBToReport-List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2B8F65E1"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sliceToReport-List                      SliceToReport-List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374422A9" w14:textId="77777777" w:rsidR="003E445A" w:rsidRPr="00FD0425" w:rsidRDefault="003E445A" w:rsidP="003E445A">
      <w:pPr>
        <w:pStyle w:val="PL"/>
      </w:pPr>
      <w:r w:rsidRPr="00826BC3">
        <w:rPr>
          <w:lang w:val="sv-SE"/>
        </w:rPr>
        <w:tab/>
      </w:r>
      <w:r w:rsidRPr="00FD0425">
        <w:t>iE-Extensions</w:t>
      </w:r>
      <w:r w:rsidRPr="00FD0425">
        <w:tab/>
      </w:r>
      <w:r w:rsidRPr="00FD0425">
        <w:tab/>
      </w:r>
      <w:r w:rsidRPr="00FD0425">
        <w:tab/>
      </w:r>
      <w:r w:rsidRPr="00FD0425">
        <w:tab/>
      </w:r>
      <w:r w:rsidRPr="00FD0425">
        <w:tab/>
      </w:r>
      <w:r w:rsidRPr="00FD0425">
        <w:tab/>
        <w:t>ProtocolExtensio</w:t>
      </w:r>
      <w:r>
        <w:t>nContainer { { CellToReport-Item</w:t>
      </w:r>
      <w:r w:rsidRPr="00FD0425">
        <w:t>-ExtIEs} }</w:t>
      </w:r>
      <w:r w:rsidRPr="00FD0425">
        <w:tab/>
        <w:t>OPTIONAL,</w:t>
      </w:r>
    </w:p>
    <w:p w14:paraId="4BF27088" w14:textId="77777777" w:rsidR="003E445A" w:rsidRPr="00FD0425" w:rsidRDefault="003E445A" w:rsidP="003E445A">
      <w:pPr>
        <w:pStyle w:val="PL"/>
      </w:pPr>
      <w:r w:rsidRPr="00FD0425">
        <w:tab/>
        <w:t>...</w:t>
      </w:r>
    </w:p>
    <w:p w14:paraId="2ED3E1A8" w14:textId="77777777" w:rsidR="003E445A" w:rsidRPr="00FD0425" w:rsidRDefault="003E445A" w:rsidP="003E445A">
      <w:pPr>
        <w:pStyle w:val="PL"/>
      </w:pPr>
      <w:r w:rsidRPr="00FD0425">
        <w:t>}</w:t>
      </w:r>
    </w:p>
    <w:p w14:paraId="1184B21E" w14:textId="77777777" w:rsidR="003E445A" w:rsidRPr="00FD0425" w:rsidRDefault="003E445A" w:rsidP="003E445A">
      <w:pPr>
        <w:pStyle w:val="PL"/>
      </w:pPr>
    </w:p>
    <w:p w14:paraId="2AB1D256" w14:textId="77777777" w:rsidR="003E445A" w:rsidRPr="00FD0425" w:rsidRDefault="003E445A" w:rsidP="003E445A">
      <w:pPr>
        <w:pStyle w:val="PL"/>
      </w:pPr>
    </w:p>
    <w:p w14:paraId="02DEF1E1" w14:textId="77777777" w:rsidR="003E445A" w:rsidRPr="00FD0425" w:rsidRDefault="003E445A" w:rsidP="003E445A">
      <w:pPr>
        <w:pStyle w:val="PL"/>
      </w:pPr>
      <w:r>
        <w:t>CellToReport-Item</w:t>
      </w:r>
      <w:r w:rsidRPr="00FD0425">
        <w:t>-ExtIEs XNAP-PROTOCOL-EXTENSION ::= {</w:t>
      </w:r>
    </w:p>
    <w:p w14:paraId="3DF206E7" w14:textId="77777777" w:rsidR="003E445A" w:rsidRPr="00FD0425" w:rsidRDefault="003E445A" w:rsidP="003E445A">
      <w:pPr>
        <w:pStyle w:val="PL"/>
      </w:pPr>
      <w:r w:rsidRPr="00FD0425">
        <w:tab/>
        <w:t>...</w:t>
      </w:r>
    </w:p>
    <w:p w14:paraId="08FF8E4F" w14:textId="77777777" w:rsidR="003E445A" w:rsidRPr="00FD0425" w:rsidRDefault="003E445A" w:rsidP="003E445A">
      <w:pPr>
        <w:pStyle w:val="PL"/>
      </w:pPr>
      <w:r w:rsidRPr="00FD0425">
        <w:t>}</w:t>
      </w:r>
    </w:p>
    <w:p w14:paraId="4F0334A1" w14:textId="77777777" w:rsidR="00C06B51" w:rsidRDefault="00C06B51" w:rsidP="00C06B51">
      <w:pPr>
        <w:pStyle w:val="PL"/>
      </w:pPr>
    </w:p>
    <w:p w14:paraId="4906ECB7" w14:textId="77777777" w:rsidR="00C06B51" w:rsidRDefault="00C06B51" w:rsidP="00C06B51">
      <w:pPr>
        <w:pStyle w:val="PL"/>
      </w:pPr>
    </w:p>
    <w:p w14:paraId="29B3F55C" w14:textId="77777777" w:rsidR="00C06B51" w:rsidRDefault="00C06B51" w:rsidP="00C06B51">
      <w:pPr>
        <w:pStyle w:val="PL"/>
      </w:pPr>
      <w:r>
        <w:t>Cell-Type-Choice ::= CHOICE {</w:t>
      </w:r>
    </w:p>
    <w:p w14:paraId="77D88BD5" w14:textId="77777777" w:rsidR="00C06B51" w:rsidRDefault="00C06B51" w:rsidP="00C06B51">
      <w:pPr>
        <w:pStyle w:val="PL"/>
      </w:pPr>
      <w:r>
        <w:tab/>
        <w:t>ng-ran-e-utra</w:t>
      </w:r>
      <w:r>
        <w:tab/>
      </w:r>
      <w:r>
        <w:tab/>
      </w:r>
      <w:r>
        <w:tab/>
        <w:t>E-UTRA-Cell-Identity,</w:t>
      </w:r>
    </w:p>
    <w:p w14:paraId="49795A2C" w14:textId="77777777" w:rsidR="00C06B51" w:rsidRDefault="00C06B51" w:rsidP="00C06B51">
      <w:pPr>
        <w:pStyle w:val="PL"/>
      </w:pPr>
      <w:r>
        <w:tab/>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3E445A">
      <w:pPr>
        <w:pStyle w:val="PL"/>
        <w:tabs>
          <w:tab w:val="left" w:pos="10080"/>
        </w:tabs>
        <w:spacing w:line="0" w:lineRule="atLeast"/>
        <w:rPr>
          <w:noProof w:val="0"/>
          <w:snapToGrid w:val="0"/>
        </w:rPr>
      </w:pPr>
      <w:r>
        <w:rPr>
          <w:noProof w:val="0"/>
          <w:snapToGrid w:val="0"/>
        </w:rPr>
        <w:t>CompositeAvailableCapacityGroup ::= SEQUENCE {</w:t>
      </w:r>
    </w:p>
    <w:p w14:paraId="1255A968" w14:textId="77777777" w:rsidR="003E445A" w:rsidRDefault="003E445A" w:rsidP="003E445A">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3E445A">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3E445A">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567A28A"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ab/>
        <w:t>...</w:t>
      </w:r>
    </w:p>
    <w:p w14:paraId="23D36CB0"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w:t>
      </w:r>
    </w:p>
    <w:p w14:paraId="00FD6CCA" w14:textId="77777777" w:rsidR="003E445A" w:rsidRPr="00C21330" w:rsidRDefault="003E445A" w:rsidP="003E445A">
      <w:pPr>
        <w:pStyle w:val="PL"/>
        <w:spacing w:line="0" w:lineRule="atLeast"/>
        <w:rPr>
          <w:noProof w:val="0"/>
          <w:snapToGrid w:val="0"/>
        </w:rPr>
      </w:pPr>
    </w:p>
    <w:p w14:paraId="1543347D" w14:textId="77777777" w:rsidR="003E445A" w:rsidRPr="003033E9" w:rsidRDefault="003E445A" w:rsidP="003E445A">
      <w:pPr>
        <w:pStyle w:val="PL"/>
        <w:spacing w:line="0" w:lineRule="atLeast"/>
        <w:rPr>
          <w:noProof w:val="0"/>
          <w:snapToGrid w:val="0"/>
        </w:rPr>
      </w:pPr>
      <w:r w:rsidRPr="003033E9">
        <w:rPr>
          <w:noProof w:val="0"/>
          <w:snapToGrid w:val="0"/>
        </w:rPr>
        <w:t>CompositeAvailableCapacityGroup-ExtIEs XNAP-PROTOCOL-EXTENSION ::= {</w:t>
      </w:r>
    </w:p>
    <w:p w14:paraId="4E414E3E" w14:textId="77777777" w:rsidR="003E445A" w:rsidRPr="00575229" w:rsidRDefault="003E445A" w:rsidP="003E445A">
      <w:pPr>
        <w:pStyle w:val="PL"/>
        <w:spacing w:line="0" w:lineRule="atLeast"/>
        <w:rPr>
          <w:noProof w:val="0"/>
          <w:snapToGrid w:val="0"/>
        </w:rPr>
      </w:pPr>
      <w:r w:rsidRPr="00575229">
        <w:rPr>
          <w:noProof w:val="0"/>
          <w:snapToGrid w:val="0"/>
        </w:rPr>
        <w:tab/>
        <w:t>...</w:t>
      </w:r>
    </w:p>
    <w:p w14:paraId="3A6373A8" w14:textId="77777777" w:rsidR="003E445A" w:rsidRPr="006F7C11" w:rsidRDefault="003E445A" w:rsidP="003E445A">
      <w:pPr>
        <w:pStyle w:val="PL"/>
        <w:spacing w:line="0" w:lineRule="atLeast"/>
        <w:rPr>
          <w:noProof w:val="0"/>
          <w:snapToGrid w:val="0"/>
        </w:rPr>
      </w:pPr>
      <w:r w:rsidRPr="006F7C11">
        <w:rPr>
          <w:noProof w:val="0"/>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3E445A">
      <w:pPr>
        <w:pStyle w:val="PL"/>
        <w:tabs>
          <w:tab w:val="left" w:pos="10080"/>
        </w:tabs>
        <w:spacing w:line="0" w:lineRule="atLeast"/>
        <w:rPr>
          <w:noProof w:val="0"/>
          <w:snapToGrid w:val="0"/>
        </w:rPr>
      </w:pPr>
      <w:r w:rsidRPr="006F7C11">
        <w:rPr>
          <w:noProof w:val="0"/>
          <w:snapToGrid w:val="0"/>
        </w:rPr>
        <w:t>CompositeAvailableCapacity ::= SEQUENCE {</w:t>
      </w:r>
    </w:p>
    <w:p w14:paraId="4A0D0853" w14:textId="77777777" w:rsidR="003E445A" w:rsidRPr="006F7C11" w:rsidRDefault="003E445A" w:rsidP="003E445A">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3E445A">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00A62D72" w:rsidRPr="00FD0425">
        <w:t>"</w:t>
      </w:r>
      <w:r w:rsidRPr="00F34358">
        <w:rPr>
          <w:lang w:eastAsia="ja-JP"/>
        </w:rPr>
        <w:t>CapacityValue</w:t>
      </w:r>
      <w:r w:rsidR="00A62D72" w:rsidRPr="00FD0425">
        <w:t>"</w:t>
      </w:r>
      <w:r>
        <w:rPr>
          <w:noProof w:val="0"/>
          <w:snapToGrid w:val="0"/>
        </w:rPr>
        <w:t xml:space="preserve"> in 9.2.2.a, it’s used to distinguish the </w:t>
      </w:r>
      <w:r w:rsidR="00A62D72" w:rsidRPr="00FD0425">
        <w:t>"</w:t>
      </w:r>
      <w:r w:rsidRPr="00BD41A6">
        <w:rPr>
          <w:noProof w:val="0"/>
          <w:snapToGrid w:val="0"/>
        </w:rPr>
        <w:t>CapacityValue</w:t>
      </w:r>
      <w:r w:rsidR="00A62D72" w:rsidRPr="00FD0425">
        <w:t>"</w:t>
      </w:r>
      <w:r>
        <w:rPr>
          <w:noProof w:val="0"/>
          <w:snapToGrid w:val="0"/>
        </w:rPr>
        <w:t xml:space="preserve">  in 9.2.2.c</w:t>
      </w:r>
    </w:p>
    <w:p w14:paraId="6E75B94A" w14:textId="77777777" w:rsidR="003E445A" w:rsidRPr="00F34358" w:rsidRDefault="003E445A" w:rsidP="003E445A">
      <w:pPr>
        <w:pStyle w:val="PL"/>
        <w:tabs>
          <w:tab w:val="left" w:pos="3404"/>
        </w:tabs>
        <w:spacing w:line="0" w:lineRule="atLeast"/>
        <w:rPr>
          <w:noProof w:val="0"/>
          <w:snapToGrid w:val="0"/>
        </w:rPr>
      </w:pPr>
      <w:r w:rsidRPr="00F34358">
        <w:rPr>
          <w:noProof w:val="0"/>
          <w:snapToGrid w:val="0"/>
        </w:rPr>
        <w:tab/>
        <w:t>iE-Extensions</w:t>
      </w:r>
      <w:r w:rsidRPr="00F34358">
        <w:rPr>
          <w:noProof w:val="0"/>
          <w:snapToGrid w:val="0"/>
        </w:rPr>
        <w:tab/>
      </w:r>
      <w:r w:rsidRPr="00F34358">
        <w:rPr>
          <w:noProof w:val="0"/>
          <w:snapToGrid w:val="0"/>
        </w:rPr>
        <w:tab/>
      </w:r>
      <w:r w:rsidRPr="00F34358">
        <w:rPr>
          <w:noProof w:val="0"/>
          <w:snapToGrid w:val="0"/>
        </w:rPr>
        <w:tab/>
      </w:r>
      <w:r w:rsidRPr="00F34358">
        <w:rPr>
          <w:noProof w:val="0"/>
          <w:snapToGrid w:val="0"/>
        </w:rPr>
        <w:tab/>
        <w:t>ProtocolExtensionContainer { { Compo</w:t>
      </w:r>
      <w:r w:rsidRPr="006F7C11">
        <w:rPr>
          <w:noProof w:val="0"/>
          <w:snapToGrid w:val="0"/>
        </w:rPr>
        <w:t>siteAvailableCapacity-ExtIEs} }</w:t>
      </w:r>
      <w:r w:rsidRPr="00F34358">
        <w:rPr>
          <w:noProof w:val="0"/>
          <w:snapToGrid w:val="0"/>
        </w:rPr>
        <w:t>OPTIONAL,</w:t>
      </w:r>
    </w:p>
    <w:p w14:paraId="35523C34" w14:textId="77777777" w:rsidR="003E445A" w:rsidRPr="00F34358" w:rsidRDefault="003E445A" w:rsidP="003E445A">
      <w:pPr>
        <w:pStyle w:val="PL"/>
        <w:tabs>
          <w:tab w:val="left" w:pos="10080"/>
        </w:tabs>
        <w:spacing w:line="0" w:lineRule="atLeast"/>
        <w:rPr>
          <w:noProof w:val="0"/>
          <w:snapToGrid w:val="0"/>
        </w:rPr>
      </w:pPr>
      <w:r w:rsidRPr="00F34358">
        <w:rPr>
          <w:noProof w:val="0"/>
          <w:snapToGrid w:val="0"/>
        </w:rPr>
        <w:tab/>
        <w:t>...</w:t>
      </w:r>
    </w:p>
    <w:p w14:paraId="2EDC5528" w14:textId="77777777" w:rsidR="003E445A" w:rsidRPr="00300B5A" w:rsidRDefault="003E445A" w:rsidP="003E445A">
      <w:pPr>
        <w:pStyle w:val="PL"/>
        <w:tabs>
          <w:tab w:val="left" w:pos="10080"/>
        </w:tabs>
        <w:spacing w:line="0" w:lineRule="atLeast"/>
        <w:rPr>
          <w:noProof w:val="0"/>
          <w:snapToGrid w:val="0"/>
        </w:rPr>
      </w:pPr>
      <w:r w:rsidRPr="00300B5A">
        <w:rPr>
          <w:noProof w:val="0"/>
          <w:snapToGrid w:val="0"/>
        </w:rPr>
        <w:t>}</w:t>
      </w:r>
    </w:p>
    <w:p w14:paraId="55BBB732" w14:textId="77777777" w:rsidR="003E445A" w:rsidRPr="00300B5A" w:rsidRDefault="003E445A" w:rsidP="003E445A">
      <w:pPr>
        <w:pStyle w:val="PL"/>
        <w:spacing w:line="0" w:lineRule="atLeast"/>
        <w:rPr>
          <w:noProof w:val="0"/>
          <w:snapToGrid w:val="0"/>
        </w:rPr>
      </w:pPr>
    </w:p>
    <w:p w14:paraId="1D6FE6F0" w14:textId="77777777" w:rsidR="003E445A" w:rsidRPr="00300B5A" w:rsidRDefault="003E445A" w:rsidP="003E445A">
      <w:pPr>
        <w:pStyle w:val="PL"/>
        <w:spacing w:line="0" w:lineRule="atLeast"/>
        <w:rPr>
          <w:noProof w:val="0"/>
          <w:snapToGrid w:val="0"/>
        </w:rPr>
      </w:pPr>
      <w:r w:rsidRPr="00300B5A">
        <w:rPr>
          <w:noProof w:val="0"/>
          <w:snapToGrid w:val="0"/>
        </w:rPr>
        <w:t>CompositeAvailableCapacity-ExtIEs XNAP-PROTOCOL-EXTENSION ::= {</w:t>
      </w:r>
    </w:p>
    <w:p w14:paraId="68FB3CA2" w14:textId="77777777" w:rsidR="003E445A" w:rsidRPr="00300B5A" w:rsidRDefault="003E445A" w:rsidP="003E445A">
      <w:pPr>
        <w:pStyle w:val="PL"/>
        <w:spacing w:line="0" w:lineRule="atLeast"/>
        <w:rPr>
          <w:noProof w:val="0"/>
          <w:snapToGrid w:val="0"/>
        </w:rPr>
      </w:pPr>
      <w:r w:rsidRPr="00300B5A">
        <w:rPr>
          <w:noProof w:val="0"/>
          <w:snapToGrid w:val="0"/>
        </w:rPr>
        <w:tab/>
        <w:t>...</w:t>
      </w:r>
    </w:p>
    <w:p w14:paraId="0951FC94" w14:textId="77777777" w:rsidR="003E445A" w:rsidRPr="00300B5A" w:rsidRDefault="003E445A" w:rsidP="003E445A">
      <w:pPr>
        <w:pStyle w:val="PL"/>
        <w:spacing w:line="0" w:lineRule="atLeast"/>
        <w:rPr>
          <w:noProof w:val="0"/>
          <w:snapToGrid w:val="0"/>
        </w:rPr>
      </w:pPr>
      <w:r w:rsidRPr="00300B5A">
        <w:rPr>
          <w:noProof w:val="0"/>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65"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65"/>
    <w:p w14:paraId="3B717CF9"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sidRPr="007E6716">
        <w:rPr>
          <w:noProof w:val="0"/>
          <w:snapToGrid w:val="0"/>
        </w:rPr>
        <w:tab/>
        <w:t>OPTIONAL,</w:t>
      </w:r>
    </w:p>
    <w:p w14:paraId="0BD43134" w14:textId="77777777" w:rsidR="00E77E0B" w:rsidRPr="007E6716" w:rsidRDefault="00E77E0B" w:rsidP="00E77E0B">
      <w:pPr>
        <w:pStyle w:val="PL"/>
        <w:rPr>
          <w:noProof w:val="0"/>
          <w:snapToGrid w:val="0"/>
        </w:rPr>
      </w:pPr>
      <w:r w:rsidRPr="007E6716">
        <w:rPr>
          <w:noProof w:val="0"/>
          <w:snapToGrid w:val="0"/>
        </w:rPr>
        <w:tab/>
        <w:t>...</w:t>
      </w:r>
    </w:p>
    <w:p w14:paraId="66705C13" w14:textId="77777777" w:rsidR="00E77E0B" w:rsidRPr="007E6716" w:rsidRDefault="00E77E0B" w:rsidP="00E77E0B">
      <w:pPr>
        <w:pStyle w:val="PL"/>
        <w:rPr>
          <w:noProof w:val="0"/>
          <w:snapToGrid w:val="0"/>
        </w:rPr>
      </w:pPr>
      <w:r w:rsidRPr="007E6716">
        <w:rPr>
          <w:noProof w:val="0"/>
          <w:snapToGrid w:val="0"/>
        </w:rPr>
        <w:t>}</w:t>
      </w:r>
    </w:p>
    <w:p w14:paraId="7F8929FA" w14:textId="77777777" w:rsidR="00E77E0B" w:rsidRPr="007E6716" w:rsidRDefault="00E77E0B" w:rsidP="00E77E0B">
      <w:pPr>
        <w:pStyle w:val="PL"/>
        <w:rPr>
          <w:noProof w:val="0"/>
          <w:snapToGrid w:val="0"/>
        </w:rPr>
      </w:pPr>
    </w:p>
    <w:p w14:paraId="4C1C5D4C" w14:textId="77777777" w:rsidR="00E77E0B" w:rsidRPr="007E6716" w:rsidRDefault="00E77E0B" w:rsidP="00E77E0B">
      <w:pPr>
        <w:pStyle w:val="PL"/>
        <w:rPr>
          <w:noProof w:val="0"/>
          <w:snapToGrid w:val="0"/>
        </w:rPr>
      </w:pPr>
      <w:r>
        <w:rPr>
          <w:snapToGrid w:val="0"/>
        </w:rPr>
        <w:t>CHOinformation-Req</w:t>
      </w:r>
      <w:r w:rsidRPr="007E6716">
        <w:rPr>
          <w:noProof w:val="0"/>
          <w:snapToGrid w:val="0"/>
        </w:rPr>
        <w:t>-ExtIEs XNAP-PROTOCOL-EXTENSION ::={</w:t>
      </w:r>
    </w:p>
    <w:p w14:paraId="773401A6" w14:textId="77777777" w:rsidR="00E77E0B" w:rsidRPr="007E6716" w:rsidRDefault="00E77E0B" w:rsidP="00E77E0B">
      <w:pPr>
        <w:pStyle w:val="PL"/>
        <w:rPr>
          <w:noProof w:val="0"/>
          <w:snapToGrid w:val="0"/>
        </w:rPr>
      </w:pPr>
      <w:r w:rsidRPr="007E6716">
        <w:rPr>
          <w:noProof w:val="0"/>
          <w:snapToGrid w:val="0"/>
        </w:rPr>
        <w:tab/>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66"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66"/>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FD0425" w:rsidRDefault="00F02090" w:rsidP="00F02090">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Connectivity-Support</w:t>
      </w:r>
      <w:r w:rsidRPr="00FD0425">
        <w:rPr>
          <w:noProof w:val="0"/>
          <w:snapToGrid w:val="0"/>
        </w:rPr>
        <w:t>-ExtIEs} }</w:t>
      </w:r>
      <w:r w:rsidRPr="00FD0425">
        <w:rPr>
          <w:noProof w:val="0"/>
          <w:snapToGrid w:val="0"/>
        </w:rPr>
        <w:tab/>
        <w:t>OPTIONAL,</w:t>
      </w:r>
    </w:p>
    <w:p w14:paraId="277E4F13" w14:textId="77777777" w:rsidR="00F02090" w:rsidRPr="00FD0425" w:rsidRDefault="00F02090" w:rsidP="00F02090">
      <w:pPr>
        <w:pStyle w:val="PL"/>
        <w:rPr>
          <w:snapToGrid w:val="0"/>
        </w:rPr>
      </w:pPr>
      <w:r w:rsidRPr="00FD0425">
        <w:rPr>
          <w:snapToGrid w:val="0"/>
        </w:rPr>
        <w:tab/>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67" w:name="_Hlk515364710"/>
      <w:r w:rsidRPr="00FD0425">
        <w:t>COUNT-PDCP-SN12</w:t>
      </w:r>
      <w:bookmarkEnd w:id="8467"/>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6DB44BC9" w14:textId="77777777" w:rsidR="00F02090" w:rsidRPr="00FD0425" w:rsidRDefault="00F02090" w:rsidP="00F02090">
      <w:pPr>
        <w:pStyle w:val="PL"/>
        <w:rPr>
          <w:snapToGrid w:val="0"/>
        </w:rPr>
      </w:pPr>
      <w:r w:rsidRPr="00FD0425">
        <w:rPr>
          <w:snapToGrid w:val="0"/>
        </w:rPr>
        <w:tab/>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68" w:name="_Hlk513549853"/>
      <w:r w:rsidRPr="00FD0425">
        <w:t>CPTransportLayerInformation</w:t>
      </w:r>
      <w:bookmarkEnd w:id="8468"/>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69" w:name="_Hlk515434097"/>
      <w:r w:rsidRPr="00FD0425">
        <w:rPr>
          <w:snapToGrid w:val="0"/>
        </w:rPr>
        <w:t>CriticalityDiagnostics</w:t>
      </w:r>
      <w:bookmarkEnd w:id="8469"/>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70" w:name="_Hlk513539535"/>
      <w:r w:rsidRPr="00FD0425">
        <w:t>DataForwardingAccepted</w:t>
      </w:r>
      <w:bookmarkEnd w:id="8470"/>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71" w:name="_Hlk515516966"/>
      <w:r w:rsidRPr="00FD0425">
        <w:rPr>
          <w:noProof w:val="0"/>
          <w:snapToGrid w:val="0"/>
        </w:rPr>
        <w:t>DataForwardingInfoFromTargetNGRANnode</w:t>
      </w:r>
      <w:bookmarkEnd w:id="8471"/>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F85964">
      <w:pPr>
        <w:pStyle w:val="PL"/>
        <w:spacing w:line="0" w:lineRule="atLeast"/>
        <w:rPr>
          <w:noProof w:val="0"/>
          <w:snapToGrid w:val="0"/>
        </w:rPr>
      </w:pPr>
      <w:r w:rsidRPr="00FD0425">
        <w:rPr>
          <w:noProof w:val="0"/>
          <w:snapToGrid w:val="0"/>
          <w:lang w:eastAsia="zh-CN"/>
        </w:rPr>
        <w:t>{ ID id-ULForwardingProposal</w:t>
      </w:r>
      <w:r w:rsidRPr="00FD0425">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Pr="00FD0425">
        <w:rPr>
          <w:noProof w:val="0"/>
          <w:snapToGrid w:val="0"/>
          <w:lang w:eastAsia="zh-CN"/>
        </w:rPr>
        <w:t>CRITICALITY ignore</w:t>
      </w:r>
      <w:r w:rsidR="00955E34" w:rsidRPr="00FD0425">
        <w:rPr>
          <w:noProof w:val="0"/>
          <w:snapToGrid w:val="0"/>
          <w:lang w:eastAsia="zh-CN"/>
        </w:rPr>
        <w:tab/>
      </w:r>
      <w:r w:rsidRPr="00FD0425">
        <w:rPr>
          <w:noProof w:val="0"/>
          <w:snapToGrid w:val="0"/>
          <w:lang w:eastAsia="zh-CN"/>
        </w:rPr>
        <w:t>EXTENSION ULForwardingProposal</w:t>
      </w:r>
      <w:r w:rsidRPr="00FD0425">
        <w:rPr>
          <w:noProof w:val="0"/>
          <w:snapToGrid w:val="0"/>
          <w:lang w:eastAsia="zh-CN"/>
        </w:rPr>
        <w:tab/>
      </w:r>
      <w:r w:rsidR="00C44CB2">
        <w:rPr>
          <w:noProof w:val="0"/>
          <w:snapToGrid w:val="0"/>
          <w:lang w:eastAsia="zh-CN"/>
        </w:rPr>
        <w:tab/>
      </w:r>
      <w:r w:rsidRPr="00FD0425">
        <w:rPr>
          <w:noProof w:val="0"/>
          <w:snapToGrid w:val="0"/>
          <w:lang w:eastAsia="zh-CN"/>
        </w:rPr>
        <w:t>PRESENCE optional }</w:t>
      </w:r>
      <w:bookmarkStart w:id="8472" w:name="_Hlk85055410"/>
      <w:r w:rsidR="00F85964" w:rsidRPr="009B06A7">
        <w:rPr>
          <w:rFonts w:cs="Courier New"/>
          <w:noProof w:val="0"/>
          <w:snapToGrid w:val="0"/>
        </w:rPr>
        <w:t>|</w:t>
      </w:r>
    </w:p>
    <w:p w14:paraId="64E3D82C" w14:textId="77777777" w:rsidR="00F85964" w:rsidRDefault="00F85964" w:rsidP="00F85964">
      <w:pPr>
        <w:pStyle w:val="PL"/>
        <w:spacing w:line="0" w:lineRule="atLeast"/>
        <w:rPr>
          <w:noProof w:val="0"/>
          <w:snapToGrid w:val="0"/>
        </w:rPr>
      </w:pP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C44CB2">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8472"/>
      <w:r w:rsidRPr="00FD0425">
        <w:rPr>
          <w:noProof w:val="0"/>
          <w:snapToGrid w:val="0"/>
          <w:lang w:eastAsia="zh-CN"/>
        </w:rPr>
        <w:t>}</w:t>
      </w:r>
      <w:r>
        <w:rPr>
          <w:rFonts w:cs="Courier New"/>
          <w:noProof w:val="0"/>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73"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AA5DA2" w:rsidRDefault="00E77E0B" w:rsidP="00E77E0B">
      <w:pPr>
        <w:pStyle w:val="PL"/>
      </w:pPr>
      <w:r w:rsidRPr="00AA5DA2">
        <w:tab/>
        <w:t>iE-Extensions</w:t>
      </w:r>
      <w:r w:rsidRPr="00AA5DA2">
        <w:tab/>
      </w:r>
      <w:r w:rsidRPr="00AA5DA2">
        <w:tab/>
      </w:r>
      <w:r w:rsidRPr="00AA5DA2">
        <w:tab/>
      </w:r>
      <w:r w:rsidRPr="00AA5DA2">
        <w:tab/>
        <w:t>ProtocolExtensionContainer { {</w:t>
      </w:r>
      <w:r>
        <w:rPr>
          <w:lang w:eastAsia="ja-JP"/>
        </w:rPr>
        <w:t>DAPSRequestInfo</w:t>
      </w:r>
      <w:r w:rsidRPr="00AA5DA2">
        <w:t>-ExtIEs} } OPTIONAL,</w:t>
      </w:r>
    </w:p>
    <w:p w14:paraId="6E633090" w14:textId="77777777" w:rsidR="00E77E0B" w:rsidRPr="00AA5DA2" w:rsidRDefault="00E77E0B" w:rsidP="00E77E0B">
      <w:pPr>
        <w:pStyle w:val="PL"/>
      </w:pPr>
      <w:r w:rsidRPr="00AA5DA2">
        <w:tab/>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AA5DA2" w:rsidRDefault="00E77E0B" w:rsidP="00E77E0B">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Response</w:t>
      </w:r>
      <w:r>
        <w:rPr>
          <w:lang w:eastAsia="ja-JP"/>
        </w:rPr>
        <w:t>Info-Item</w:t>
      </w:r>
      <w:r w:rsidRPr="00AA5DA2">
        <w:t>-ExtIEs} } OPTIONAL,</w:t>
      </w:r>
    </w:p>
    <w:p w14:paraId="202D5B80" w14:textId="77777777" w:rsidR="00E77E0B" w:rsidRPr="00AA5DA2" w:rsidRDefault="00E77E0B" w:rsidP="00E77E0B">
      <w:pPr>
        <w:pStyle w:val="PL"/>
      </w:pPr>
      <w:r w:rsidRPr="00AA5DA2">
        <w:tab/>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73"/>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FD0425" w:rsidRDefault="00F02090" w:rsidP="00F02090">
      <w:pPr>
        <w:pStyle w:val="PL"/>
        <w:rPr>
          <w:noProof w:val="0"/>
          <w:snapToGrid w:val="0"/>
        </w:rPr>
      </w:pPr>
      <w:r w:rsidRPr="00FD0425">
        <w:rPr>
          <w:noProof w:val="0"/>
          <w:snapToGrid w:val="0"/>
        </w:rPr>
        <w:tab/>
        <w:t>drb-id</w:t>
      </w:r>
      <w:r w:rsidRPr="00FD0425">
        <w:rPr>
          <w:noProof w:val="0"/>
          <w:snapToGrid w:val="0"/>
        </w:rPr>
        <w:tab/>
      </w:r>
      <w:r w:rsidRPr="00FD0425">
        <w:rPr>
          <w:noProof w:val="0"/>
          <w:snapToGrid w:val="0"/>
        </w:rPr>
        <w:tab/>
        <w:t>DRB-ID,</w:t>
      </w:r>
    </w:p>
    <w:p w14:paraId="32513A12" w14:textId="77777777" w:rsidR="00F02090" w:rsidRPr="00FD0425" w:rsidRDefault="00F02090" w:rsidP="00F02090">
      <w:pPr>
        <w:pStyle w:val="PL"/>
      </w:pPr>
      <w:r w:rsidRPr="00FD0425">
        <w:tab/>
        <w:t>cause</w:t>
      </w:r>
      <w:r w:rsidRPr="00FD0425">
        <w:tab/>
      </w:r>
      <w:r w:rsidRPr="00FD0425">
        <w:tab/>
        <w:t>Cause,</w:t>
      </w:r>
    </w:p>
    <w:p w14:paraId="712D9815" w14:textId="77777777" w:rsidR="00F02090" w:rsidRPr="00FD0425" w:rsidRDefault="00F02090" w:rsidP="00F02090">
      <w:pPr>
        <w:pStyle w:val="PL"/>
      </w:pPr>
      <w:r w:rsidRPr="00FD0425">
        <w:tab/>
        <w:t>rLC-Mode</w:t>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D304BC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DRB-List-withCause-Item-ExtIEs</w:t>
      </w:r>
      <w:r w:rsidRPr="00FD0425">
        <w:rPr>
          <w:noProof w:val="0"/>
          <w:snapToGrid w:val="0"/>
          <w:lang w:eastAsia="zh-CN"/>
        </w:rPr>
        <w:t>} }</w:t>
      </w:r>
      <w:r w:rsidRPr="00FD0425">
        <w:rPr>
          <w:noProof w:val="0"/>
          <w:snapToGrid w:val="0"/>
          <w:lang w:eastAsia="zh-CN"/>
        </w:rPr>
        <w:tab/>
        <w:t>OPTIONAL</w:t>
      </w:r>
      <w:r w:rsidRPr="00FD0425">
        <w:t>,</w:t>
      </w:r>
    </w:p>
    <w:p w14:paraId="40D7C55E" w14:textId="77777777" w:rsidR="00F02090" w:rsidRPr="00FD0425" w:rsidRDefault="00F02090" w:rsidP="00F02090">
      <w:pPr>
        <w:pStyle w:val="PL"/>
      </w:pPr>
      <w:r w:rsidRPr="00FD0425">
        <w:tab/>
        <w:t>...</w:t>
      </w:r>
    </w:p>
    <w:p w14:paraId="30BB8A48" w14:textId="77777777" w:rsidR="00F02090" w:rsidRPr="00FD0425" w:rsidRDefault="00F02090" w:rsidP="00F02090">
      <w:pPr>
        <w:pStyle w:val="PL"/>
      </w:pPr>
      <w:r w:rsidRPr="00FD0425">
        <w:t>}</w:t>
      </w:r>
    </w:p>
    <w:p w14:paraId="25B4AB8C" w14:textId="77777777" w:rsidR="00F02090" w:rsidRPr="00FD0425" w:rsidRDefault="00F02090" w:rsidP="00F02090">
      <w:pPr>
        <w:pStyle w:val="PL"/>
      </w:pPr>
    </w:p>
    <w:p w14:paraId="1F25E6F7" w14:textId="77777777" w:rsidR="00F02090" w:rsidRPr="00FD0425" w:rsidRDefault="00F02090" w:rsidP="00F02090">
      <w:pPr>
        <w:pStyle w:val="PL"/>
        <w:rPr>
          <w:noProof w:val="0"/>
          <w:snapToGrid w:val="0"/>
          <w:lang w:eastAsia="zh-CN"/>
        </w:rPr>
      </w:pPr>
      <w:r w:rsidRPr="00FD0425">
        <w:t xml:space="preserve">DRB-List-withCause-Item-ExtIEs </w:t>
      </w:r>
      <w:r w:rsidRPr="00FD0425">
        <w:rPr>
          <w:noProof w:val="0"/>
          <w:snapToGrid w:val="0"/>
          <w:lang w:eastAsia="zh-CN"/>
        </w:rPr>
        <w:t>XNAP-PROTOCOL-EXTENSION ::= {</w:t>
      </w:r>
    </w:p>
    <w:p w14:paraId="0C1A41B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74"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74"/>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75" w:name="_Hlk513995038"/>
      <w:r w:rsidRPr="00FD0425">
        <w:rPr>
          <w:snapToGrid w:val="0"/>
        </w:rPr>
        <w:t>DRBToQoSFlowMapping-List</w:t>
      </w:r>
      <w:bookmarkEnd w:id="8475"/>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76" w:name="_Hlk515425381"/>
      <w:r w:rsidRPr="00FD0425">
        <w:t>MaximumDataBurstVolume</w:t>
      </w:r>
      <w:bookmarkEnd w:id="8476"/>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FD0425" w:rsidRDefault="00F02090" w:rsidP="00F02090">
      <w:pPr>
        <w:pStyle w:val="PL"/>
      </w:pPr>
      <w:bookmarkStart w:id="8477" w:name="_Hlk513540919"/>
      <w:r w:rsidRPr="00FD0425">
        <w:t xml:space="preserve">E-UTRA-CGI </w:t>
      </w:r>
      <w:bookmarkEnd w:id="8477"/>
      <w:r w:rsidRPr="00FD0425">
        <w:t>::= SEQUENCE {</w:t>
      </w:r>
    </w:p>
    <w:p w14:paraId="2C3ECC00"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0024F445" w14:textId="77777777" w:rsidR="00F02090" w:rsidRPr="00FD0425" w:rsidRDefault="00F02090" w:rsidP="00F02090">
      <w:pPr>
        <w:pStyle w:val="PL"/>
      </w:pPr>
      <w:r w:rsidRPr="00FD0425">
        <w:tab/>
        <w:t>e-utra-CI</w:t>
      </w:r>
      <w:r w:rsidRPr="00FD0425">
        <w:tab/>
      </w:r>
      <w:r w:rsidRPr="00FD0425">
        <w:tab/>
      </w:r>
      <w:r w:rsidRPr="00FD0425">
        <w:tab/>
        <w:t>E-UTRA-Cell-Identity,</w:t>
      </w:r>
    </w:p>
    <w:p w14:paraId="24BBAD7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E-UTRA-CGI-Ext</w:t>
      </w:r>
      <w:r w:rsidRPr="00FD0425">
        <w:rPr>
          <w:noProof w:val="0"/>
          <w:snapToGrid w:val="0"/>
          <w:lang w:eastAsia="zh-CN"/>
        </w:rPr>
        <w:t xml:space="preserve">IEs} } </w:t>
      </w:r>
      <w:r w:rsidRPr="00FD0425">
        <w:rPr>
          <w:noProof w:val="0"/>
          <w:snapToGrid w:val="0"/>
          <w:lang w:eastAsia="zh-CN"/>
        </w:rPr>
        <w:tab/>
        <w:t>OPTIONAL</w:t>
      </w:r>
      <w:r w:rsidRPr="00FD0425">
        <w:t>,</w:t>
      </w:r>
    </w:p>
    <w:p w14:paraId="4EFB9DFB" w14:textId="77777777" w:rsidR="00F02090" w:rsidRPr="00FD0425" w:rsidRDefault="00F02090" w:rsidP="00F02090">
      <w:pPr>
        <w:pStyle w:val="PL"/>
      </w:pPr>
      <w:r w:rsidRPr="00FD0425">
        <w:tab/>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FD0425" w:rsidRDefault="00F02090" w:rsidP="00F02090">
      <w:pPr>
        <w:pStyle w:val="PL"/>
      </w:pPr>
      <w:r w:rsidRPr="00FD0425">
        <w:t>E-UTRAPCI ::= INTEGER (0..503, ...)</w:t>
      </w:r>
    </w:p>
    <w:p w14:paraId="5024D10A" w14:textId="77777777" w:rsidR="00F02090" w:rsidRPr="00FD0425" w:rsidRDefault="00F02090" w:rsidP="00F02090">
      <w:pPr>
        <w:pStyle w:val="PL"/>
      </w:pPr>
    </w:p>
    <w:p w14:paraId="2F744A85" w14:textId="77777777" w:rsidR="00F02090" w:rsidRPr="00FD0425" w:rsidRDefault="00F02090" w:rsidP="00F02090">
      <w:pPr>
        <w:pStyle w:val="PL"/>
      </w:pPr>
    </w:p>
    <w:p w14:paraId="1B5B9AA6" w14:textId="77777777" w:rsidR="00F02090" w:rsidRPr="00FD0425" w:rsidRDefault="00F02090" w:rsidP="00F02090">
      <w:pPr>
        <w:pStyle w:val="PL"/>
      </w:pPr>
      <w:bookmarkStart w:id="8478" w:name="_Hlk515373647"/>
      <w:r w:rsidRPr="00FD0425">
        <w:t>E-UTRAPRACHConfiguration</w:t>
      </w:r>
      <w:bookmarkEnd w:id="8478"/>
      <w:r w:rsidRPr="00FD0425">
        <w:t xml:space="preserve"> ::= SEQUENCE {</w:t>
      </w:r>
    </w:p>
    <w:p w14:paraId="24488CFA" w14:textId="77777777" w:rsidR="00F02090" w:rsidRPr="00FD0425" w:rsidRDefault="00F02090" w:rsidP="00F02090">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FD0425" w:rsidRDefault="00F02090" w:rsidP="00F02090">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ab/>
      </w:r>
      <w:r w:rsidRPr="00FD0425">
        <w:rPr>
          <w:noProof w:val="0"/>
          <w:snapToGrid w:val="0"/>
        </w:rPr>
        <w:tab/>
      </w:r>
      <w:r w:rsidRPr="00FD0425">
        <w:rPr>
          <w:noProof w:val="0"/>
          <w:snapToGrid w:val="0"/>
        </w:rPr>
        <w:tab/>
        <w:t>ProtocolExtensionContainer { {</w:t>
      </w:r>
      <w:r w:rsidRPr="00FD0425">
        <w:t>E-UTRAPRACHConfiguration</w:t>
      </w:r>
      <w:r w:rsidRPr="00FD0425">
        <w:rPr>
          <w:noProof w:val="0"/>
          <w:snapToGrid w:val="0"/>
        </w:rPr>
        <w:t>-ExtIEs} }</w:t>
      </w:r>
      <w:r w:rsidRPr="00FD0425">
        <w:rPr>
          <w:noProof w:val="0"/>
          <w:snapToGrid w:val="0"/>
        </w:rPr>
        <w:tab/>
        <w:t>OPTIONAL,</w:t>
      </w:r>
    </w:p>
    <w:p w14:paraId="470CB7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E5D3C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4FB14FA" w14:textId="77777777" w:rsidR="00F02090" w:rsidRPr="00FD0425" w:rsidRDefault="00F02090" w:rsidP="00F02090">
      <w:pPr>
        <w:pStyle w:val="PL"/>
        <w:rPr>
          <w:noProof w:val="0"/>
          <w:snapToGrid w:val="0"/>
          <w:lang w:eastAsia="zh-CN"/>
        </w:rPr>
      </w:pPr>
    </w:p>
    <w:p w14:paraId="2F606275" w14:textId="77777777" w:rsidR="00F02090" w:rsidRPr="00FD0425" w:rsidRDefault="00F02090" w:rsidP="00F02090">
      <w:pPr>
        <w:pStyle w:val="PL"/>
        <w:rPr>
          <w:noProof w:val="0"/>
          <w:snapToGrid w:val="0"/>
          <w:lang w:eastAsia="zh-CN"/>
        </w:rPr>
      </w:pPr>
      <w:r w:rsidRPr="00FD0425">
        <w:rPr>
          <w:noProof w:val="0"/>
          <w:snapToGrid w:val="0"/>
          <w:lang w:eastAsia="zh-CN"/>
        </w:rPr>
        <w:t>E-UTRAPRACHConfiguration</w:t>
      </w:r>
      <w:r w:rsidRPr="00FD0425">
        <w:rPr>
          <w:noProof w:val="0"/>
          <w:snapToGrid w:val="0"/>
        </w:rPr>
        <w:t>-ExtIEs XNAP-PROTOCOL-EXTENSION</w:t>
      </w:r>
      <w:r w:rsidRPr="00FD0425">
        <w:rPr>
          <w:noProof w:val="0"/>
          <w:snapToGrid w:val="0"/>
          <w:lang w:eastAsia="zh-CN"/>
        </w:rPr>
        <w:t xml:space="preserve"> ::= {</w:t>
      </w:r>
    </w:p>
    <w:p w14:paraId="1FADFFB8"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7137E7D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C5430D" w14:textId="77777777" w:rsidR="00F02090" w:rsidRPr="00FD0425" w:rsidRDefault="00F02090" w:rsidP="00F02090">
      <w:pPr>
        <w:pStyle w:val="PL"/>
      </w:pPr>
    </w:p>
    <w:p w14:paraId="12AA0299" w14:textId="77777777" w:rsidR="00F02090" w:rsidRPr="00FD0425" w:rsidRDefault="00F02090" w:rsidP="00F02090">
      <w:pPr>
        <w:pStyle w:val="PL"/>
      </w:pPr>
    </w:p>
    <w:p w14:paraId="1F3255E4" w14:textId="77777777" w:rsidR="00F02090" w:rsidRPr="00FD0425" w:rsidRDefault="00F02090" w:rsidP="00F02090">
      <w:pPr>
        <w:pStyle w:val="PL"/>
      </w:pPr>
      <w:bookmarkStart w:id="8479" w:name="_Hlk515385528"/>
      <w:r w:rsidRPr="00FD0425">
        <w:t>E-UTRATransmissionBandwidth</w:t>
      </w:r>
      <w:bookmarkEnd w:id="8479"/>
      <w:r w:rsidRPr="00FD0425">
        <w:t xml:space="preserve"> ::= ENUMERATED {</w:t>
      </w:r>
      <w:r w:rsidRPr="00FD0425">
        <w:rPr>
          <w:rFonts w:eastAsia="MS Mincho"/>
          <w:lang w:eastAsia="ja-JP"/>
        </w:rPr>
        <w:t>bw6, bw15, bw25, bw50, bw75, bw100</w:t>
      </w:r>
      <w:r w:rsidRPr="00FD0425">
        <w:t>, ..., bw1}</w:t>
      </w:r>
    </w:p>
    <w:p w14:paraId="6915C90B" w14:textId="77777777" w:rsidR="00F02090" w:rsidRPr="00FD0425" w:rsidRDefault="00F02090" w:rsidP="00F02090">
      <w:pPr>
        <w:pStyle w:val="PL"/>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FD0425" w:rsidRDefault="00D44A30" w:rsidP="00D44A30">
      <w:pPr>
        <w:pStyle w:val="PL"/>
      </w:pPr>
      <w:r w:rsidRPr="00FD0425">
        <w:tab/>
        <w:t>iE-Extensions</w:t>
      </w:r>
      <w:r w:rsidRPr="00FD0425">
        <w:tab/>
      </w:r>
      <w:r w:rsidRPr="00FD0425">
        <w:tab/>
      </w:r>
      <w:r w:rsidRPr="00FD0425">
        <w:tab/>
      </w:r>
      <w:r w:rsidRPr="00FD0425">
        <w:tab/>
      </w:r>
      <w:r w:rsidRPr="00FD0425">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6E59D5DA" w14:textId="77777777" w:rsidR="0032402A" w:rsidRDefault="0032402A" w:rsidP="009354E2">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076DFDB7" w14:textId="77777777" w:rsidR="0032402A" w:rsidRDefault="0032402A" w:rsidP="009354E2">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1AB1027" w14:textId="77777777" w:rsidR="0032402A" w:rsidRDefault="0032402A" w:rsidP="009354E2">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3A976443" w14:textId="77777777" w:rsidR="0032402A" w:rsidRDefault="0032402A" w:rsidP="009354E2">
      <w:pPr>
        <w:pStyle w:val="PL"/>
        <w:rPr>
          <w:rFonts w:eastAsia="SimSun"/>
          <w:snapToGrid w:val="0"/>
          <w:lang w:eastAsia="zh-CN"/>
        </w:rPr>
      </w:pPr>
      <w:r>
        <w:rPr>
          <w:rFonts w:eastAsia="SimSun"/>
          <w:snapToGrid w:val="0"/>
          <w:lang w:eastAsia="zh-CN"/>
        </w:rPr>
        <w:tab/>
        <w:t>...</w:t>
      </w:r>
    </w:p>
    <w:p w14:paraId="5CEE2BBD" w14:textId="77777777" w:rsidR="0032402A" w:rsidRDefault="0032402A" w:rsidP="009354E2">
      <w:pPr>
        <w:pStyle w:val="PL"/>
        <w:rPr>
          <w:rFonts w:eastAsia="SimSun"/>
          <w:snapToGrid w:val="0"/>
          <w:lang w:eastAsia="zh-CN"/>
        </w:rPr>
      </w:pPr>
      <w:r>
        <w:rPr>
          <w:rFonts w:eastAsia="SimSun"/>
          <w:snapToGrid w:val="0"/>
          <w:lang w:eastAsia="zh-CN"/>
        </w:rP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FD0425" w:rsidRDefault="00F02090" w:rsidP="00F02090">
      <w:pPr>
        <w:pStyle w:val="PL"/>
        <w:ind w:left="800" w:hanging="400"/>
        <w:rPr>
          <w:noProof w:val="0"/>
          <w:snapToGrid w:val="0"/>
        </w:rPr>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FD0425" w:rsidRDefault="005770EE" w:rsidP="005770EE">
      <w:pPr>
        <w:pStyle w:val="PL"/>
      </w:pPr>
      <w:r w:rsidRPr="00FD0425">
        <w:tab/>
        <w:t>iE-Extensions</w:t>
      </w:r>
      <w:r w:rsidRPr="00FD0425">
        <w:tab/>
        <w:t>ProtocolExtensionContainer { { GTPTLA-Item-ExtIEs } }         OPTIONAL,</w:t>
      </w:r>
    </w:p>
    <w:p w14:paraId="68D95083" w14:textId="77777777" w:rsidR="005770EE" w:rsidRPr="00FD0425" w:rsidRDefault="005770EE" w:rsidP="005770EE">
      <w:pPr>
        <w:pStyle w:val="PL"/>
      </w:pPr>
      <w:r w:rsidRPr="00FD0425">
        <w:tab/>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480" w:name="_Hlk513547189"/>
      <w:r w:rsidRPr="00FD0425">
        <w:t>GBRQoSFlowInfo</w:t>
      </w:r>
      <w:bookmarkEnd w:id="8480"/>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481" w:name="_Hlk513550868"/>
      <w:r w:rsidRPr="00FD0425">
        <w:t>GlobalgNB-ID</w:t>
      </w:r>
      <w:bookmarkEnd w:id="8481"/>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GlobalgNB-ID</w:t>
      </w:r>
      <w:r w:rsidRPr="00FD0425">
        <w:rPr>
          <w:noProof w:val="0"/>
          <w:snapToGrid w:val="0"/>
        </w:rPr>
        <w:t>-ExtIEs} } OPTIONAL,</w:t>
      </w:r>
    </w:p>
    <w:p w14:paraId="0F082369" w14:textId="77777777" w:rsidR="00F02090" w:rsidRPr="00FD0425" w:rsidRDefault="00F02090" w:rsidP="00F02090">
      <w:pPr>
        <w:pStyle w:val="PL"/>
        <w:rPr>
          <w:noProof w:val="0"/>
          <w:snapToGrid w:val="0"/>
        </w:rPr>
      </w:pPr>
      <w:r w:rsidRPr="00FD0425">
        <w:rPr>
          <w:noProof w:val="0"/>
          <w:snapToGrid w:val="0"/>
        </w:rPr>
        <w:tab/>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482"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300B5A" w:rsidRDefault="003E445A" w:rsidP="003E445A">
      <w:pPr>
        <w:pStyle w:val="PL"/>
        <w:tabs>
          <w:tab w:val="left" w:pos="4472"/>
          <w:tab w:val="left" w:pos="5828"/>
        </w:tabs>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GNB-</w:t>
      </w:r>
      <w:r w:rsidRPr="00300B5A">
        <w:rPr>
          <w:noProof w:val="0"/>
          <w:snapToGrid w:val="0"/>
        </w:rPr>
        <w:t>RadioResourceStatus-ExtIEs} }</w:t>
      </w:r>
      <w:r w:rsidR="00CE3F4D">
        <w:rPr>
          <w:noProof w:val="0"/>
          <w:snapToGrid w:val="0"/>
        </w:rPr>
        <w:tab/>
        <w:t>OPTIONAL</w:t>
      </w:r>
      <w:r w:rsidRPr="00300B5A">
        <w:rPr>
          <w:noProof w:val="0"/>
          <w:snapToGrid w:val="0"/>
        </w:rPr>
        <w:t>,</w:t>
      </w:r>
    </w:p>
    <w:p w14:paraId="5A4AA586" w14:textId="77777777" w:rsidR="003E445A" w:rsidRPr="00300B5A" w:rsidRDefault="003E445A" w:rsidP="003E445A">
      <w:pPr>
        <w:pStyle w:val="PL"/>
        <w:rPr>
          <w:noProof w:val="0"/>
          <w:snapToGrid w:val="0"/>
        </w:rPr>
      </w:pPr>
      <w:r w:rsidRPr="00300B5A">
        <w:rPr>
          <w:noProof w:val="0"/>
          <w:snapToGrid w:val="0"/>
        </w:rPr>
        <w:tab/>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FD0425" w:rsidRDefault="00C06B51" w:rsidP="00C06B51">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A92099">
        <w:t xml:space="preserve"> </w:t>
      </w:r>
      <w:r w:rsidRPr="00FD0425">
        <w:t>Glo</w:t>
      </w:r>
      <w:r>
        <w:t>balCell</w:t>
      </w:r>
      <w:r w:rsidRPr="00FD0425">
        <w:t>-ID</w:t>
      </w:r>
      <w:r w:rsidRPr="00FD0425">
        <w:rPr>
          <w:noProof w:val="0"/>
          <w:snapToGrid w:val="0"/>
        </w:rPr>
        <w:t>-ExtIEs} } OPTIONAL,</w:t>
      </w:r>
    </w:p>
    <w:p w14:paraId="05019EFA" w14:textId="77777777" w:rsidR="00C06B51" w:rsidRPr="00FD0425" w:rsidRDefault="00C06B51" w:rsidP="00C06B51">
      <w:pPr>
        <w:pStyle w:val="PL"/>
        <w:rPr>
          <w:noProof w:val="0"/>
          <w:snapToGrid w:val="0"/>
        </w:rPr>
      </w:pPr>
      <w:r w:rsidRPr="00FD0425">
        <w:rPr>
          <w:noProof w:val="0"/>
          <w:snapToGrid w:val="0"/>
        </w:rPr>
        <w:tab/>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482"/>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GlobaleNB-ID</w:t>
      </w:r>
      <w:r w:rsidRPr="00FD0425">
        <w:rPr>
          <w:noProof w:val="0"/>
          <w:snapToGrid w:val="0"/>
        </w:rPr>
        <w:t>-ExtIEs} } OPTIONAL,</w:t>
      </w:r>
    </w:p>
    <w:p w14:paraId="03ED1303" w14:textId="77777777" w:rsidR="00F02090" w:rsidRPr="00FD0425" w:rsidRDefault="00F02090" w:rsidP="00F02090">
      <w:pPr>
        <w:pStyle w:val="PL"/>
        <w:rPr>
          <w:noProof w:val="0"/>
          <w:snapToGrid w:val="0"/>
        </w:rPr>
      </w:pPr>
      <w:r w:rsidRPr="00FD0425">
        <w:rPr>
          <w:noProof w:val="0"/>
          <w:snapToGrid w:val="0"/>
        </w:rPr>
        <w:tab/>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483"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483"/>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484" w:name="_Hlk515433696"/>
      <w:r w:rsidRPr="00FD0425">
        <w:t>GlobalngeNB-ID</w:t>
      </w:r>
      <w:bookmarkEnd w:id="8484"/>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551D11C3" w14:textId="77777777" w:rsidR="00F02090" w:rsidRPr="00FD0425" w:rsidRDefault="00F02090" w:rsidP="00F02090">
      <w:pPr>
        <w:pStyle w:val="PL"/>
        <w:rPr>
          <w:noProof w:val="0"/>
          <w:snapToGrid w:val="0"/>
        </w:rPr>
      </w:pPr>
      <w:r w:rsidRPr="00FD0425">
        <w:t>GTPtunnelTransportLayerInformation</w:t>
      </w:r>
      <w:r w:rsidRPr="00FD0425">
        <w:rPr>
          <w:noProof w:val="0"/>
          <w:snapToGrid w:val="0"/>
        </w:rPr>
        <w:t>-ExtIEs XNAP-PROTOCOL-EXTENSION ::= {</w:t>
      </w:r>
    </w:p>
    <w:p w14:paraId="573F369D" w14:textId="77777777" w:rsidR="00F02090" w:rsidRPr="00FD0425" w:rsidRDefault="00F02090" w:rsidP="00F02090">
      <w:pPr>
        <w:pStyle w:val="PL"/>
        <w:rPr>
          <w:noProof w:val="0"/>
          <w:snapToGrid w:val="0"/>
        </w:rPr>
      </w:pPr>
      <w:r w:rsidRPr="00FD0425">
        <w:rPr>
          <w:noProof w:val="0"/>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{GUAMI-ExtIEs} } OPTIONAL,</w:t>
      </w:r>
    </w:p>
    <w:p w14:paraId="59118176" w14:textId="77777777" w:rsidR="00F02090" w:rsidRPr="00FD0425" w:rsidRDefault="00F02090" w:rsidP="00F02090">
      <w:pPr>
        <w:pStyle w:val="PL"/>
        <w:rPr>
          <w:noProof w:val="0"/>
          <w:snapToGrid w:val="0"/>
        </w:rPr>
      </w:pPr>
      <w:r w:rsidRPr="00FD0425">
        <w:rPr>
          <w:noProof w:val="0"/>
          <w:snapToGrid w:val="0"/>
        </w:rPr>
        <w:tab/>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Pr="00325D1F" w:rsidRDefault="0032402A"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F02090">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F02090">
      <w:pPr>
        <w:pStyle w:val="PL"/>
        <w:spacing w:line="0" w:lineRule="atLeast"/>
        <w:rPr>
          <w:noProof w:val="0"/>
        </w:rPr>
      </w:pPr>
      <w:r w:rsidRPr="00FD0425">
        <w:rPr>
          <w:noProof w:val="0"/>
        </w:rPr>
        <w:t>LastVisitedEUTRANCell</w:t>
      </w:r>
      <w:r w:rsidRPr="00FD0425">
        <w:rPr>
          <w:noProof w:val="0"/>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F02090">
      <w:pPr>
        <w:pStyle w:val="PL"/>
        <w:spacing w:line="0" w:lineRule="atLeast"/>
        <w:rPr>
          <w:noProof w:val="0"/>
        </w:rPr>
      </w:pPr>
    </w:p>
    <w:p w14:paraId="79361C3F" w14:textId="77777777" w:rsidR="00F02090" w:rsidRPr="00FD0425" w:rsidRDefault="00F02090" w:rsidP="00F02090">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2BE68830" w14:textId="77777777" w:rsidR="00F02090" w:rsidRPr="00FD0425" w:rsidRDefault="00F02090" w:rsidP="00F02090">
      <w:pPr>
        <w:pStyle w:val="PL"/>
        <w:spacing w:line="0" w:lineRule="atLeast"/>
        <w:rPr>
          <w:noProof w:val="0"/>
          <w:snapToGrid w:val="0"/>
        </w:rPr>
      </w:pPr>
    </w:p>
    <w:p w14:paraId="4603511C" w14:textId="77777777" w:rsidR="00F02090" w:rsidRPr="00FD0425" w:rsidRDefault="00F02090" w:rsidP="00F02090">
      <w:pPr>
        <w:pStyle w:val="PL"/>
        <w:spacing w:line="0" w:lineRule="atLeast"/>
        <w:rPr>
          <w:noProof w:val="0"/>
          <w:snapToGrid w:val="0"/>
        </w:rPr>
      </w:pPr>
    </w:p>
    <w:p w14:paraId="084B7771" w14:textId="77777777" w:rsidR="00F02090" w:rsidRPr="00FD0425" w:rsidRDefault="00F02090" w:rsidP="00F02090">
      <w:pPr>
        <w:pStyle w:val="PL"/>
        <w:spacing w:line="0" w:lineRule="atLeast"/>
        <w:rPr>
          <w:noProof w:val="0"/>
          <w:snapToGrid w:val="0"/>
        </w:rPr>
      </w:pPr>
      <w:r w:rsidRPr="00FD0425">
        <w:rPr>
          <w:noProof w:val="0"/>
          <w:snapToGrid w:val="0"/>
        </w:rPr>
        <w:t>LCID ::= INTEGER (1..32, ...)</w:t>
      </w:r>
    </w:p>
    <w:p w14:paraId="5231DC7A" w14:textId="77777777" w:rsidR="00F02090" w:rsidRPr="00FD0425" w:rsidRDefault="00F02090" w:rsidP="00F02090">
      <w:pPr>
        <w:pStyle w:val="PL"/>
        <w:spacing w:line="0" w:lineRule="atLeast"/>
        <w:rPr>
          <w:noProof w:val="0"/>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F02090">
      <w:pPr>
        <w:pStyle w:val="PL"/>
        <w:spacing w:line="0" w:lineRule="atLeast"/>
        <w:rPr>
          <w:noProof w:val="0"/>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{CellsinAoI-Item-ExtIEs} } OPTIONAL,</w:t>
      </w:r>
    </w:p>
    <w:p w14:paraId="5003BE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AA951C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B391D8" w14:textId="77777777" w:rsidR="00F02090" w:rsidRPr="00FD0425" w:rsidRDefault="00F02090" w:rsidP="00F02090">
      <w:pPr>
        <w:pStyle w:val="PL"/>
        <w:rPr>
          <w:noProof w:val="0"/>
          <w:snapToGrid w:val="0"/>
          <w:lang w:eastAsia="zh-CN"/>
        </w:rPr>
      </w:pPr>
    </w:p>
    <w:p w14:paraId="5FEECEAE" w14:textId="77777777" w:rsidR="00F02090" w:rsidRPr="00FD0425" w:rsidRDefault="00F02090" w:rsidP="00F02090">
      <w:pPr>
        <w:pStyle w:val="PL"/>
        <w:rPr>
          <w:noProof w:val="0"/>
          <w:snapToGrid w:val="0"/>
          <w:lang w:eastAsia="zh-CN"/>
        </w:rPr>
      </w:pPr>
      <w:r w:rsidRPr="00FD0425">
        <w:rPr>
          <w:noProof w:val="0"/>
          <w:snapToGrid w:val="0"/>
          <w:lang w:eastAsia="zh-CN"/>
        </w:rPr>
        <w:t>CellsinAoI-Item-ExtIEs XNAP-PROTOCOL-EXTENSION ::= {</w:t>
      </w:r>
    </w:p>
    <w:p w14:paraId="677BC06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91FF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913D0E9" w14:textId="77777777" w:rsidR="00F02090" w:rsidRPr="00FD0425" w:rsidRDefault="00F02090" w:rsidP="00F02090">
      <w:pPr>
        <w:pStyle w:val="PL"/>
        <w:rPr>
          <w:noProof w:val="0"/>
          <w:snapToGrid w:val="0"/>
          <w:lang w:eastAsia="zh-CN"/>
        </w:rPr>
      </w:pPr>
    </w:p>
    <w:p w14:paraId="78423BC1" w14:textId="77777777" w:rsidR="00F02090" w:rsidRPr="00FD0425" w:rsidRDefault="00F02090" w:rsidP="00F02090">
      <w:pPr>
        <w:pStyle w:val="PL"/>
        <w:rPr>
          <w:noProof w:val="0"/>
          <w:snapToGrid w:val="0"/>
          <w:lang w:eastAsia="zh-CN"/>
        </w:rPr>
      </w:pPr>
    </w:p>
    <w:p w14:paraId="1FFB5566" w14:textId="77777777" w:rsidR="00F02090" w:rsidRPr="00FD0425" w:rsidRDefault="00F02090" w:rsidP="00F02090">
      <w:pPr>
        <w:pStyle w:val="PL"/>
        <w:rPr>
          <w:noProof w:val="0"/>
          <w:snapToGrid w:val="0"/>
          <w:lang w:eastAsia="zh-CN"/>
        </w:rPr>
      </w:pPr>
      <w:r w:rsidRPr="00FD0425">
        <w:rPr>
          <w:noProof w:val="0"/>
          <w:snapToGrid w:val="0"/>
          <w:lang w:eastAsia="zh-CN"/>
        </w:rPr>
        <w:t>ListOfRANNodesinAoI ::= SEQUENCE (SIZE(1..</w:t>
      </w:r>
      <w:r w:rsidRPr="00FD0425">
        <w:t xml:space="preserve"> maxnoofRANNodesinAoI</w:t>
      </w:r>
      <w:r w:rsidRPr="00FD0425">
        <w:rPr>
          <w:noProof w:val="0"/>
          <w:snapToGrid w:val="0"/>
          <w:lang w:eastAsia="zh-CN"/>
        </w:rPr>
        <w:t>)) OF GlobalNG-RANNodesinAoI-Item</w:t>
      </w:r>
    </w:p>
    <w:p w14:paraId="0807EE51" w14:textId="77777777" w:rsidR="00F02090" w:rsidRPr="00FD0425" w:rsidRDefault="00F02090" w:rsidP="00F02090">
      <w:pPr>
        <w:pStyle w:val="PL"/>
        <w:rPr>
          <w:noProof w:val="0"/>
          <w:snapToGrid w:val="0"/>
          <w:lang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{GlobalNG-RANNodesinAoI-Item-ExtIEs} } OPTIONAL,</w:t>
      </w:r>
    </w:p>
    <w:p w14:paraId="5A9E55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3E770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692D00" w14:textId="77777777" w:rsidR="00F02090" w:rsidRPr="00FD0425" w:rsidRDefault="00F02090" w:rsidP="00F02090">
      <w:pPr>
        <w:pStyle w:val="PL"/>
        <w:rPr>
          <w:noProof w:val="0"/>
          <w:snapToGrid w:val="0"/>
          <w:lang w:eastAsia="zh-CN"/>
        </w:rPr>
      </w:pPr>
    </w:p>
    <w:p w14:paraId="17F00A3B"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GlobalNG-RANNodesinAoI-Item-ExtIEs XNAP-PROTOCOL-EXTENSION ::= {</w:t>
      </w:r>
    </w:p>
    <w:p w14:paraId="6EC539D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4A18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ABDC58" w14:textId="77777777" w:rsidR="00F02090" w:rsidRPr="00FD0425" w:rsidRDefault="00F02090" w:rsidP="00F02090">
      <w:pPr>
        <w:pStyle w:val="PL"/>
        <w:rPr>
          <w:noProof w:val="0"/>
          <w:snapToGrid w:val="0"/>
          <w:lang w:eastAsia="zh-CN"/>
        </w:rPr>
      </w:pPr>
    </w:p>
    <w:p w14:paraId="74311367" w14:textId="77777777" w:rsidR="00F02090" w:rsidRPr="00FD0425" w:rsidRDefault="00F02090" w:rsidP="00F02090">
      <w:pPr>
        <w:pStyle w:val="PL"/>
        <w:rPr>
          <w:noProof w:val="0"/>
          <w:snapToGrid w:val="0"/>
          <w:lang w:eastAsia="zh-CN"/>
        </w:rPr>
      </w:pPr>
    </w:p>
    <w:p w14:paraId="19C244F1" w14:textId="77777777" w:rsidR="00F02090" w:rsidRPr="00FD0425" w:rsidRDefault="00F02090" w:rsidP="00F02090">
      <w:pPr>
        <w:pStyle w:val="PL"/>
        <w:rPr>
          <w:noProof w:val="0"/>
          <w:snapToGrid w:val="0"/>
          <w:lang w:eastAsia="zh-CN"/>
        </w:rPr>
      </w:pPr>
      <w:r w:rsidRPr="00FD0425">
        <w:rPr>
          <w:noProof w:val="0"/>
          <w:snapToGrid w:val="0"/>
          <w:lang w:eastAsia="zh-CN"/>
        </w:rPr>
        <w:t>ListOfTAIsinAoI ::= SEQUENCE (SIZE(1..maxnoofTAIsinAoI)) OF TAIsinAoI-Item</w:t>
      </w:r>
    </w:p>
    <w:p w14:paraId="4CDB8207" w14:textId="77777777" w:rsidR="00F02090" w:rsidRPr="00FD0425" w:rsidRDefault="00F02090" w:rsidP="00F02090">
      <w:pPr>
        <w:pStyle w:val="PL"/>
        <w:rPr>
          <w:noProof w:val="0"/>
          <w:snapToGrid w:val="0"/>
          <w:lang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{TAIsinAoI-Item-ExtIEs} } OPTIONAL,</w:t>
      </w:r>
    </w:p>
    <w:p w14:paraId="1C0ECC3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BDAFE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E11FACC" w14:textId="77777777" w:rsidR="00F02090" w:rsidRPr="00FD0425" w:rsidRDefault="00F02090" w:rsidP="00F02090">
      <w:pPr>
        <w:pStyle w:val="PL"/>
        <w:rPr>
          <w:noProof w:val="0"/>
          <w:snapToGrid w:val="0"/>
          <w:lang w:eastAsia="zh-CN"/>
        </w:rPr>
      </w:pPr>
    </w:p>
    <w:p w14:paraId="22CF41D9" w14:textId="77777777" w:rsidR="00F02090" w:rsidRPr="00FD0425" w:rsidRDefault="00F02090" w:rsidP="00F02090">
      <w:pPr>
        <w:pStyle w:val="PL"/>
        <w:rPr>
          <w:noProof w:val="0"/>
          <w:snapToGrid w:val="0"/>
          <w:lang w:eastAsia="zh-CN"/>
        </w:rPr>
      </w:pPr>
      <w:r w:rsidRPr="00FD0425">
        <w:rPr>
          <w:noProof w:val="0"/>
          <w:snapToGrid w:val="0"/>
          <w:lang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485" w:name="_Hlk515439494"/>
      <w:r w:rsidRPr="00FD0425">
        <w:rPr>
          <w:noProof w:val="0"/>
          <w:snapToGrid w:val="0"/>
        </w:rPr>
        <w:t>LocationReportingInformation</w:t>
      </w:r>
      <w:bookmarkEnd w:id="8485"/>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FD0425">
        <w:rPr>
          <w:noProof w:val="0"/>
          <w:snapToGrid w:val="0"/>
        </w:rPr>
        <w:tab/>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DA6DDA" w:rsidRDefault="007D59C6" w:rsidP="009354E2">
      <w:pPr>
        <w:pStyle w:val="PL"/>
        <w:rPr>
          <w:lang w:val="fr-FR"/>
        </w:rPr>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86" w:name="OLE_LINK105"/>
      <w:r w:rsidRPr="008C2671">
        <w:rPr>
          <w:rFonts w:eastAsia="MS Mincho" w:cs="Courier New"/>
          <w:snapToGrid w:val="0"/>
        </w:rPr>
        <w:t>M1ThresholdEventA2</w:t>
      </w:r>
      <w:bookmarkEnd w:id="8486"/>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87" w:name="OLE_LINK107"/>
      <w:r w:rsidRPr="008C2671">
        <w:rPr>
          <w:rFonts w:eastAsia="MS Mincho" w:cs="Courier New"/>
          <w:snapToGrid w:val="0"/>
        </w:rPr>
        <w:t>M1PeriodicReporting</w:t>
      </w:r>
      <w:bookmarkEnd w:id="8487"/>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iE-Extensions</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32402A">
      <w:pPr>
        <w:pStyle w:val="PL"/>
        <w:spacing w:line="0" w:lineRule="atLeast"/>
        <w:rPr>
          <w:noProof w:val="0"/>
          <w:snapToGrid w:val="0"/>
        </w:rPr>
      </w:pPr>
    </w:p>
    <w:p w14:paraId="639F5BFB" w14:textId="77777777" w:rsidR="0032402A" w:rsidRPr="00567372" w:rsidRDefault="0032402A" w:rsidP="0032402A">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73988B57" w14:textId="77777777" w:rsidR="0032402A" w:rsidRPr="00567372" w:rsidRDefault="0032402A" w:rsidP="0032402A">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3E267CAB" w14:textId="77777777" w:rsidR="0032402A" w:rsidRPr="00567372" w:rsidRDefault="0032402A" w:rsidP="0032402A">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658993E5" w14:textId="77777777" w:rsidR="0032402A" w:rsidRPr="00567372" w:rsidRDefault="0032402A" w:rsidP="0032402A">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69FBA7FB" w14:textId="77777777" w:rsidR="0032402A" w:rsidRPr="00567372" w:rsidRDefault="0032402A" w:rsidP="0032402A">
      <w:pPr>
        <w:pStyle w:val="PL"/>
        <w:spacing w:line="0" w:lineRule="atLeast"/>
        <w:rPr>
          <w:noProof w:val="0"/>
        </w:rPr>
      </w:pPr>
      <w:r w:rsidRPr="00567372">
        <w:rPr>
          <w:noProof w:val="0"/>
        </w:rPr>
        <w:tab/>
        <w:t>...</w:t>
      </w:r>
    </w:p>
    <w:p w14:paraId="766848AF" w14:textId="77777777" w:rsidR="0032402A" w:rsidRPr="00567372" w:rsidRDefault="0032402A" w:rsidP="0032402A">
      <w:pPr>
        <w:pStyle w:val="PL"/>
        <w:spacing w:line="0" w:lineRule="atLeast"/>
        <w:rPr>
          <w:noProof w:val="0"/>
        </w:rPr>
      </w:pPr>
      <w:r w:rsidRPr="00567372">
        <w:rPr>
          <w:noProof w:val="0"/>
        </w:rPr>
        <w:t>}</w:t>
      </w:r>
    </w:p>
    <w:p w14:paraId="19B94F1F" w14:textId="77777777" w:rsidR="0032402A" w:rsidRPr="00567372" w:rsidRDefault="0032402A" w:rsidP="0032402A">
      <w:pPr>
        <w:pStyle w:val="PL"/>
        <w:spacing w:line="0" w:lineRule="atLeast"/>
        <w:rPr>
          <w:noProof w:val="0"/>
        </w:rPr>
      </w:pPr>
    </w:p>
    <w:p w14:paraId="751D2150" w14:textId="77777777" w:rsidR="0032402A" w:rsidRPr="00567372" w:rsidRDefault="0032402A" w:rsidP="0032402A">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7993FE15" w14:textId="77777777" w:rsidR="0084386E" w:rsidRDefault="0084386E" w:rsidP="0032402A">
      <w:pPr>
        <w:pStyle w:val="PL"/>
        <w:spacing w:line="0" w:lineRule="atLeast"/>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32402A">
      <w:pPr>
        <w:pStyle w:val="PL"/>
        <w:spacing w:line="0" w:lineRule="atLeast"/>
        <w:rPr>
          <w:noProof w:val="0"/>
        </w:rPr>
      </w:pPr>
      <w:r w:rsidRPr="00567372">
        <w:rPr>
          <w:noProof w:val="0"/>
        </w:rPr>
        <w:tab/>
        <w:t>...</w:t>
      </w:r>
    </w:p>
    <w:p w14:paraId="0F911882" w14:textId="77777777" w:rsidR="0032402A" w:rsidRPr="00567372" w:rsidRDefault="0032402A" w:rsidP="0032402A">
      <w:pPr>
        <w:pStyle w:val="PL"/>
        <w:spacing w:line="0" w:lineRule="atLeast"/>
        <w:rPr>
          <w:noProof w:val="0"/>
        </w:rPr>
      </w:pPr>
      <w:r w:rsidRPr="00567372">
        <w:rPr>
          <w:noProof w:val="0"/>
        </w:rPr>
        <w:t>}</w:t>
      </w:r>
    </w:p>
    <w:p w14:paraId="4C65ECEC" w14:textId="77777777" w:rsidR="0032402A" w:rsidRPr="00567372" w:rsidRDefault="0032402A" w:rsidP="0032402A">
      <w:pPr>
        <w:pStyle w:val="PL"/>
        <w:spacing w:line="0" w:lineRule="atLeast"/>
        <w:rPr>
          <w:noProof w:val="0"/>
        </w:rPr>
      </w:pPr>
    </w:p>
    <w:p w14:paraId="7D3EEE53" w14:textId="77777777" w:rsidR="0032402A" w:rsidRPr="00567372" w:rsidRDefault="0032402A" w:rsidP="0032402A">
      <w:pPr>
        <w:pStyle w:val="PL"/>
        <w:spacing w:line="0" w:lineRule="atLeast"/>
        <w:rPr>
          <w:noProof w:val="0"/>
          <w:snapToGrid w:val="0"/>
        </w:rPr>
      </w:pPr>
      <w:r w:rsidRPr="00567372">
        <w:rPr>
          <w:noProof w:val="0"/>
          <w:snapToGrid w:val="0"/>
        </w:rPr>
        <w:t>M1ReportingTrigger ::= ENUMERATED{</w:t>
      </w:r>
    </w:p>
    <w:p w14:paraId="7249E920" w14:textId="77777777" w:rsidR="0032402A" w:rsidRPr="00567372" w:rsidRDefault="0032402A" w:rsidP="0032402A">
      <w:pPr>
        <w:pStyle w:val="PL"/>
        <w:spacing w:line="0" w:lineRule="atLeast"/>
        <w:rPr>
          <w:noProof w:val="0"/>
          <w:snapToGrid w:val="0"/>
        </w:rPr>
      </w:pPr>
      <w:r w:rsidRPr="00567372">
        <w:rPr>
          <w:noProof w:val="0"/>
          <w:snapToGrid w:val="0"/>
        </w:rPr>
        <w:tab/>
        <w:t>periodic,</w:t>
      </w:r>
    </w:p>
    <w:p w14:paraId="18815DF3" w14:textId="77777777" w:rsidR="0032402A" w:rsidRPr="00567372" w:rsidRDefault="0032402A" w:rsidP="0032402A">
      <w:pPr>
        <w:pStyle w:val="PL"/>
        <w:spacing w:line="0" w:lineRule="atLeast"/>
        <w:rPr>
          <w:noProof w:val="0"/>
          <w:snapToGrid w:val="0"/>
        </w:rPr>
      </w:pPr>
      <w:r w:rsidRPr="00567372">
        <w:rPr>
          <w:noProof w:val="0"/>
          <w:snapToGrid w:val="0"/>
        </w:rPr>
        <w:tab/>
        <w:t>a2eventtriggered,</w:t>
      </w:r>
    </w:p>
    <w:p w14:paraId="35FDE75A" w14:textId="77777777" w:rsidR="0032402A" w:rsidRDefault="0032402A" w:rsidP="0032402A">
      <w:pPr>
        <w:pStyle w:val="PL"/>
        <w:spacing w:line="0" w:lineRule="atLeast"/>
        <w:rPr>
          <w:noProof w:val="0"/>
          <w:snapToGrid w:val="0"/>
        </w:rPr>
      </w:pPr>
      <w:r w:rsidRPr="00567372">
        <w:rPr>
          <w:noProof w:val="0"/>
          <w:snapToGrid w:val="0"/>
        </w:rPr>
        <w:tab/>
        <w:t>a2eventtriggered-periodic</w:t>
      </w:r>
      <w:r>
        <w:rPr>
          <w:noProof w:val="0"/>
          <w:snapToGrid w:val="0"/>
        </w:rPr>
        <w:t>,</w:t>
      </w:r>
    </w:p>
    <w:p w14:paraId="68A14AC0" w14:textId="77777777" w:rsidR="0032402A" w:rsidRPr="00567372" w:rsidRDefault="0032402A" w:rsidP="0032402A">
      <w:pPr>
        <w:pStyle w:val="PL"/>
        <w:spacing w:line="0" w:lineRule="atLeast"/>
        <w:rPr>
          <w:noProof w:val="0"/>
          <w:snapToGrid w:val="0"/>
        </w:rPr>
      </w:pPr>
      <w:r>
        <w:rPr>
          <w:noProof w:val="0"/>
          <w:snapToGrid w:val="0"/>
        </w:rPr>
        <w:tab/>
      </w:r>
      <w:r w:rsidRPr="00567372">
        <w:rPr>
          <w:noProof w:val="0"/>
          <w:snapToGrid w:val="0"/>
        </w:rPr>
        <w:t>...</w:t>
      </w:r>
    </w:p>
    <w:p w14:paraId="0EBD868A" w14:textId="77777777" w:rsidR="0032402A" w:rsidRPr="00567372" w:rsidRDefault="0032402A" w:rsidP="0032402A">
      <w:pPr>
        <w:pStyle w:val="PL"/>
        <w:spacing w:line="0" w:lineRule="atLeast"/>
        <w:rPr>
          <w:noProof w:val="0"/>
          <w:snapToGrid w:val="0"/>
        </w:rPr>
      </w:pPr>
      <w:r w:rsidRPr="00567372">
        <w:rPr>
          <w:noProof w:val="0"/>
          <w:snapToGrid w:val="0"/>
        </w:rPr>
        <w:tab/>
      </w:r>
    </w:p>
    <w:p w14:paraId="17DF06FF" w14:textId="77777777" w:rsidR="0032402A" w:rsidRDefault="0032402A" w:rsidP="0032402A">
      <w:pPr>
        <w:pStyle w:val="PL"/>
        <w:spacing w:line="0" w:lineRule="atLeast"/>
        <w:rPr>
          <w:noProof w:val="0"/>
          <w:snapToGrid w:val="0"/>
        </w:rPr>
      </w:pPr>
      <w:r w:rsidRPr="00567372">
        <w:rPr>
          <w:noProof w:val="0"/>
          <w:snapToGrid w:val="0"/>
        </w:rPr>
        <w:t>}</w:t>
      </w:r>
    </w:p>
    <w:p w14:paraId="621C1437" w14:textId="77777777" w:rsidR="0032402A" w:rsidRPr="00567372" w:rsidRDefault="0032402A" w:rsidP="0032402A">
      <w:pPr>
        <w:pStyle w:val="PL"/>
        <w:spacing w:line="0" w:lineRule="atLeast"/>
        <w:rPr>
          <w:noProof w:val="0"/>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M4Configuration-ExtIEs} } OPTIONAL,</w:t>
      </w:r>
    </w:p>
    <w:p w14:paraId="53B6A489" w14:textId="77777777" w:rsidR="0032402A" w:rsidRPr="00567372" w:rsidRDefault="0032402A" w:rsidP="0032402A">
      <w:pPr>
        <w:pStyle w:val="PL"/>
        <w:rPr>
          <w:noProof w:val="0"/>
          <w:snapToGrid w:val="0"/>
        </w:rPr>
      </w:pPr>
      <w:r w:rsidRPr="00567372">
        <w:rPr>
          <w:noProof w:val="0"/>
          <w:snapToGrid w:val="0"/>
        </w:rPr>
        <w:tab/>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M5Configuration-ExtIEs} } OPTIONAL,</w:t>
      </w:r>
    </w:p>
    <w:p w14:paraId="304552D1" w14:textId="77777777" w:rsidR="0032402A" w:rsidRPr="00567372" w:rsidRDefault="0032402A" w:rsidP="0032402A">
      <w:pPr>
        <w:pStyle w:val="PL"/>
        <w:rPr>
          <w:noProof w:val="0"/>
          <w:snapToGrid w:val="0"/>
        </w:rPr>
      </w:pPr>
      <w:r w:rsidRPr="00567372">
        <w:rPr>
          <w:noProof w:val="0"/>
          <w:snapToGrid w:val="0"/>
        </w:rPr>
        <w:tab/>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M6Configuration-ExtIEs} } OPTIONAL,</w:t>
      </w:r>
    </w:p>
    <w:p w14:paraId="6B0E8251" w14:textId="77777777" w:rsidR="0032402A" w:rsidRPr="00567372" w:rsidRDefault="0032402A" w:rsidP="0032402A">
      <w:pPr>
        <w:pStyle w:val="PL"/>
        <w:rPr>
          <w:noProof w:val="0"/>
          <w:snapToGrid w:val="0"/>
        </w:rPr>
      </w:pPr>
      <w:r w:rsidRPr="00567372">
        <w:rPr>
          <w:noProof w:val="0"/>
          <w:snapToGrid w:val="0"/>
        </w:rPr>
        <w:tab/>
        <w:t>...</w:t>
      </w:r>
    </w:p>
    <w:p w14:paraId="26AA5F0E" w14:textId="77777777" w:rsidR="0032402A" w:rsidRPr="00567372" w:rsidRDefault="0032402A" w:rsidP="0032402A">
      <w:pPr>
        <w:pStyle w:val="PL"/>
        <w:rPr>
          <w:noProof w:val="0"/>
          <w:snapToGrid w:val="0"/>
        </w:rPr>
      </w:pPr>
      <w:r w:rsidRPr="00567372">
        <w:rPr>
          <w:noProof w:val="0"/>
          <w:snapToGrid w:val="0"/>
        </w:rPr>
        <w:t>}</w:t>
      </w:r>
    </w:p>
    <w:p w14:paraId="710D58DA" w14:textId="77777777" w:rsidR="0032402A" w:rsidRPr="00567372" w:rsidRDefault="0032402A" w:rsidP="0032402A">
      <w:pPr>
        <w:pStyle w:val="PL"/>
        <w:rPr>
          <w:noProof w:val="0"/>
          <w:snapToGrid w:val="0"/>
        </w:rPr>
      </w:pPr>
    </w:p>
    <w:p w14:paraId="281688F3" w14:textId="77777777" w:rsidR="0032402A" w:rsidRPr="00567372" w:rsidRDefault="0032402A" w:rsidP="0032402A">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03909F88" w14:textId="77777777" w:rsidR="0032402A" w:rsidRPr="009354E2" w:rsidRDefault="0032402A" w:rsidP="0032402A">
      <w:pPr>
        <w:pStyle w:val="PL"/>
        <w:rPr>
          <w:noProof w:val="0"/>
          <w:snapToGrid w:val="0"/>
          <w:lang w:val="sv-SE"/>
        </w:rPr>
      </w:pPr>
      <w:r w:rsidRPr="00567372">
        <w:rPr>
          <w:noProof w:val="0"/>
          <w:snapToGrid w:val="0"/>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M7Configuration-ExtIEs} } OPTIONAL,</w:t>
      </w:r>
    </w:p>
    <w:p w14:paraId="13C44451" w14:textId="77777777" w:rsidR="0032402A" w:rsidRPr="00567372" w:rsidRDefault="0032402A" w:rsidP="0032402A">
      <w:pPr>
        <w:pStyle w:val="PL"/>
        <w:rPr>
          <w:noProof w:val="0"/>
          <w:snapToGrid w:val="0"/>
        </w:rPr>
      </w:pPr>
      <w:r w:rsidRPr="00567372">
        <w:rPr>
          <w:noProof w:val="0"/>
          <w:snapToGrid w:val="0"/>
        </w:rPr>
        <w:tab/>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488" w:name="_Hlk513539650"/>
      <w:r w:rsidRPr="00FD0425">
        <w:t>MaskedIMEISV</w:t>
      </w:r>
      <w:bookmarkEnd w:id="8488"/>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489"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489"/>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BA5800" w:rsidRDefault="0032402A" w:rsidP="009354E2">
      <w:pPr>
        <w:pStyle w:val="PL"/>
        <w:rPr>
          <w:rFonts w:eastAsia="SimSun"/>
          <w:snapToGrid w:val="0"/>
        </w:rPr>
      </w:pPr>
      <w:r w:rsidRPr="00F20FDB">
        <w:rPr>
          <w:rFonts w:eastAsia="SimSun"/>
          <w:snapToGrid w:val="0"/>
          <w:lang w:val="sv-SE"/>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-EUTRA</w:t>
      </w:r>
      <w:r w:rsidRPr="00BA5800">
        <w:rPr>
          <w:rFonts w:eastAsia="SimSun"/>
          <w:snapToGrid w:val="0"/>
        </w:rPr>
        <w:t>-ExtIEs} } OPTIONAL,</w:t>
      </w:r>
    </w:p>
    <w:p w14:paraId="42407F97" w14:textId="77777777" w:rsidR="0032402A" w:rsidRPr="00BA5800" w:rsidRDefault="0032402A" w:rsidP="009354E2">
      <w:pPr>
        <w:pStyle w:val="PL"/>
        <w:rPr>
          <w:rFonts w:eastAsia="SimSun"/>
          <w:snapToGrid w:val="0"/>
        </w:rPr>
      </w:pPr>
      <w:r w:rsidRPr="00BA5800">
        <w:rPr>
          <w:rFonts w:eastAsia="SimSun"/>
          <w:snapToGrid w:val="0"/>
        </w:rPr>
        <w:tab/>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32402A">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FD0425" w:rsidRDefault="0020299A" w:rsidP="0020299A">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{CNTypeRestrictionsForEquivalentItem-ExtIEs} }</w:t>
      </w:r>
      <w:r w:rsidRPr="00FD0425">
        <w:rPr>
          <w:snapToGrid w:val="0"/>
        </w:rPr>
        <w:tab/>
      </w:r>
      <w:r w:rsidRPr="00FD0425">
        <w:rPr>
          <w:snapToGrid w:val="0"/>
        </w:rPr>
        <w:tab/>
      </w:r>
      <w:r w:rsidRPr="00FD0425">
        <w:rPr>
          <w:snapToGrid w:val="0"/>
        </w:rPr>
        <w:tab/>
      </w:r>
      <w:r w:rsidRPr="00FD0425">
        <w:rPr>
          <w:snapToGrid w:val="0"/>
        </w:rPr>
        <w:tab/>
        <w:t>OPTIONAL,</w:t>
      </w:r>
    </w:p>
    <w:p w14:paraId="37A01CCF" w14:textId="77777777" w:rsidR="0020299A" w:rsidRPr="00FD0425" w:rsidRDefault="0020299A" w:rsidP="0020299A">
      <w:pPr>
        <w:pStyle w:val="PL"/>
        <w:rPr>
          <w:snapToGrid w:val="0"/>
        </w:rPr>
      </w:pPr>
      <w:r w:rsidRPr="00FD0425">
        <w:rPr>
          <w:snapToGrid w:val="0"/>
        </w:rPr>
        <w:tab/>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FD0425" w:rsidRDefault="00F02090" w:rsidP="00F02090">
      <w:pPr>
        <w:pStyle w:val="PL"/>
      </w:pPr>
      <w:r w:rsidRPr="00FD0425">
        <w:tab/>
        <w:t>rat-RestrictionInformation</w:t>
      </w:r>
      <w:r w:rsidRPr="00FD0425">
        <w:tab/>
      </w:r>
      <w:r w:rsidRPr="00FD0425">
        <w:tab/>
        <w:t>RAT-RestrictionInformation,</w:t>
      </w:r>
    </w:p>
    <w:p w14:paraId="3AA99E6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{RAT-RestrictionsItem-ExtIEs} } OPTIONAL,</w:t>
      </w:r>
    </w:p>
    <w:p w14:paraId="182F8A20" w14:textId="77777777" w:rsidR="00F02090" w:rsidRPr="00FD0425" w:rsidRDefault="00F02090" w:rsidP="00F02090">
      <w:pPr>
        <w:pStyle w:val="PL"/>
        <w:rPr>
          <w:noProof w:val="0"/>
          <w:snapToGrid w:val="0"/>
        </w:rPr>
      </w:pPr>
      <w:r w:rsidRPr="00FD0425">
        <w:rPr>
          <w:noProof w:val="0"/>
          <w:snapToGrid w:val="0"/>
        </w:rPr>
        <w:tab/>
        <w:t>...</w:t>
      </w:r>
    </w:p>
    <w:p w14:paraId="72D2AEE3" w14:textId="77777777" w:rsidR="00F02090" w:rsidRPr="00FD0425" w:rsidRDefault="00F02090" w:rsidP="00F02090">
      <w:pPr>
        <w:pStyle w:val="PL"/>
        <w:rPr>
          <w:noProof w:val="0"/>
          <w:snapToGrid w:val="0"/>
        </w:rPr>
      </w:pPr>
      <w:r w:rsidRPr="00FD0425">
        <w:rPr>
          <w:noProof w:val="0"/>
          <w:snapToGrid w:val="0"/>
        </w:rPr>
        <w:t>}</w:t>
      </w:r>
    </w:p>
    <w:p w14:paraId="178C1C53" w14:textId="77777777" w:rsidR="00F02090" w:rsidRPr="00FD0425" w:rsidRDefault="00F02090" w:rsidP="00F02090">
      <w:pPr>
        <w:pStyle w:val="PL"/>
        <w:rPr>
          <w:noProof w:val="0"/>
          <w:snapToGrid w:val="0"/>
        </w:rPr>
      </w:pPr>
    </w:p>
    <w:p w14:paraId="75275851" w14:textId="77777777" w:rsidR="00F02090" w:rsidRDefault="00F02090" w:rsidP="00F02090">
      <w:pPr>
        <w:pStyle w:val="PL"/>
        <w:rPr>
          <w:noProof w:val="0"/>
          <w:snapToGrid w:val="0"/>
        </w:rPr>
      </w:pPr>
      <w:r w:rsidRPr="00FD0425">
        <w:rPr>
          <w:noProof w:val="0"/>
          <w:snapToGrid w:val="0"/>
        </w:rPr>
        <w:t>RAT-RestrictionsItem-ExtIEs XNAP-PROTOCOL-EXTENSION ::={</w:t>
      </w:r>
    </w:p>
    <w:p w14:paraId="0174162A" w14:textId="77777777" w:rsidR="00F26C0D" w:rsidRPr="00FD0425" w:rsidRDefault="00F26C0D" w:rsidP="00F02090">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5D82EAC0" w14:textId="77777777" w:rsidR="00F02090" w:rsidRPr="00FD0425" w:rsidRDefault="00F02090" w:rsidP="00F02090">
      <w:pPr>
        <w:pStyle w:val="PL"/>
        <w:rPr>
          <w:noProof w:val="0"/>
          <w:snapToGrid w:val="0"/>
        </w:rPr>
      </w:pPr>
      <w:r w:rsidRPr="00FD0425">
        <w:rPr>
          <w:noProof w:val="0"/>
          <w:snapToGrid w:val="0"/>
        </w:rPr>
        <w:tab/>
        <w:t>...</w:t>
      </w:r>
    </w:p>
    <w:p w14:paraId="0274A903" w14:textId="77777777" w:rsidR="00F02090" w:rsidRPr="00FD0425" w:rsidRDefault="00F02090" w:rsidP="00F02090">
      <w:pPr>
        <w:pStyle w:val="PL"/>
        <w:rPr>
          <w:noProof w:val="0"/>
          <w:snapToGrid w:val="0"/>
        </w:rPr>
      </w:pPr>
      <w:r w:rsidRPr="00FD0425">
        <w:rPr>
          <w:noProof w:val="0"/>
          <w:snapToGrid w:val="0"/>
        </w:rPr>
        <w:t>}</w:t>
      </w:r>
    </w:p>
    <w:p w14:paraId="50848E30" w14:textId="77777777" w:rsidR="00F02090" w:rsidRPr="00FD0425" w:rsidRDefault="00F02090" w:rsidP="00F02090">
      <w:pPr>
        <w:pStyle w:val="PL"/>
      </w:pPr>
    </w:p>
    <w:p w14:paraId="084FA6D4" w14:textId="77777777" w:rsidR="00F02090" w:rsidRPr="00FD0425" w:rsidRDefault="00F02090" w:rsidP="00F02090">
      <w:pPr>
        <w:pStyle w:val="PL"/>
      </w:pPr>
    </w:p>
    <w:p w14:paraId="72BFBFE5" w14:textId="77777777" w:rsidR="00F02090" w:rsidRPr="00FD0425" w:rsidRDefault="00F02090" w:rsidP="00F02090">
      <w:pPr>
        <w:pStyle w:val="PL"/>
      </w:pPr>
      <w:r w:rsidRPr="00FD0425">
        <w:t>RAT-</w:t>
      </w:r>
      <w:r w:rsidRPr="00FD0425">
        <w:rPr>
          <w:snapToGrid w:val="0"/>
        </w:rPr>
        <w:t>RestrictionInformation</w:t>
      </w:r>
      <w:r w:rsidRPr="00FD0425">
        <w:t xml:space="preserve"> ::= BIT STRING </w:t>
      </w:r>
      <w:r w:rsidRPr="00FD0425">
        <w:rPr>
          <w:lang w:eastAsia="ja-JP"/>
        </w:rPr>
        <w:t>{e-UTRA (0),nR (1)} (SIZE(8, ...))</w:t>
      </w:r>
    </w:p>
    <w:p w14:paraId="4131ACD4" w14:textId="77777777" w:rsidR="00F02090" w:rsidRPr="00FD0425" w:rsidRDefault="00F02090" w:rsidP="00F02090">
      <w:pPr>
        <w:pStyle w:val="PL"/>
      </w:pPr>
    </w:p>
    <w:p w14:paraId="29C00594" w14:textId="77777777" w:rsidR="00F02090" w:rsidRPr="00FD0425" w:rsidRDefault="00F02090" w:rsidP="00F02090">
      <w:pPr>
        <w:pStyle w:val="PL"/>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{ForbiddenAreaItem-ExtIEs} } OPTIONAL,</w:t>
      </w:r>
    </w:p>
    <w:p w14:paraId="0C2B3BAB" w14:textId="77777777" w:rsidR="00F02090" w:rsidRPr="00FD0425" w:rsidRDefault="00F02090" w:rsidP="00F02090">
      <w:pPr>
        <w:pStyle w:val="PL"/>
        <w:rPr>
          <w:noProof w:val="0"/>
          <w:snapToGrid w:val="0"/>
        </w:rPr>
      </w:pPr>
      <w:r w:rsidRPr="00FD0425">
        <w:rPr>
          <w:noProof w:val="0"/>
          <w:snapToGrid w:val="0"/>
        </w:rPr>
        <w:tab/>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{ServiceAreaItem-ExtIEs}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5E316" w14:textId="77777777" w:rsidR="00F02090" w:rsidRPr="00FD0425" w:rsidRDefault="00F02090" w:rsidP="00F02090">
      <w:pPr>
        <w:pStyle w:val="PL"/>
        <w:rPr>
          <w:noProof w:val="0"/>
          <w:snapToGrid w:val="0"/>
        </w:rPr>
      </w:pPr>
      <w:r w:rsidRPr="00FD0425">
        <w:rPr>
          <w:noProof w:val="0"/>
          <w:snapToGrid w:val="0"/>
        </w:rPr>
        <w:tab/>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C37D2B" w:rsidRDefault="001B0E8D" w:rsidP="001B0E8D">
      <w:pPr>
        <w:pStyle w:val="PL"/>
        <w:rPr>
          <w:noProof w:val="0"/>
          <w:snapToGrid w:val="0"/>
        </w:rPr>
      </w:pPr>
      <w:r w:rsidRPr="00C37D2B">
        <w:rPr>
          <w:noProof w:val="0"/>
          <w:snapToGrid w:val="0"/>
        </w:rPr>
        <w:tab/>
        <w:t>khz-7dot5,</w:t>
      </w:r>
    </w:p>
    <w:p w14:paraId="00A6282C" w14:textId="77777777" w:rsidR="001B0E8D" w:rsidRPr="00C37D2B" w:rsidRDefault="001B0E8D" w:rsidP="001B0E8D">
      <w:pPr>
        <w:pStyle w:val="PL"/>
        <w:rPr>
          <w:noProof w:val="0"/>
          <w:snapToGrid w:val="0"/>
        </w:rPr>
      </w:pPr>
      <w:r w:rsidRPr="00C37D2B">
        <w:rPr>
          <w:noProof w:val="0"/>
          <w:snapToGrid w:val="0"/>
        </w:rPr>
        <w:tab/>
        <w:t>khz0,</w:t>
      </w:r>
    </w:p>
    <w:p w14:paraId="015FE29A" w14:textId="77777777" w:rsidR="001B0E8D" w:rsidRPr="00C37D2B" w:rsidRDefault="001B0E8D" w:rsidP="001B0E8D">
      <w:pPr>
        <w:pStyle w:val="PL"/>
        <w:rPr>
          <w:noProof w:val="0"/>
          <w:snapToGrid w:val="0"/>
        </w:rPr>
      </w:pPr>
      <w:r w:rsidRPr="00C37D2B">
        <w:rPr>
          <w:noProof w:val="0"/>
          <w:snapToGrid w:val="0"/>
        </w:rPr>
        <w:tab/>
        <w:t>khz7dot5,</w:t>
      </w:r>
    </w:p>
    <w:p w14:paraId="5684CD6A" w14:textId="77777777" w:rsidR="001B0E8D" w:rsidRPr="00C37D2B" w:rsidRDefault="001B0E8D" w:rsidP="001B0E8D">
      <w:pPr>
        <w:pStyle w:val="PL"/>
        <w:rPr>
          <w:noProof w:val="0"/>
          <w:snapToGrid w:val="0"/>
        </w:rPr>
      </w:pPr>
      <w:r w:rsidRPr="00C37D2B">
        <w:rPr>
          <w:noProof w:val="0"/>
          <w:snapToGrid w:val="0"/>
        </w:rPr>
        <w:tab/>
        <w:t>...</w:t>
      </w:r>
    </w:p>
    <w:p w14:paraId="3FC94BF0" w14:textId="77777777" w:rsidR="001B0E8D" w:rsidRDefault="001B0E8D" w:rsidP="001B0E8D">
      <w:pPr>
        <w:pStyle w:val="PL"/>
      </w:pPr>
      <w:r w:rsidRPr="00C37D2B">
        <w:rPr>
          <w:noProof w:val="0"/>
          <w:snapToGrid w:val="0"/>
        </w:rPr>
        <w:t>}</w:t>
      </w:r>
    </w:p>
    <w:p w14:paraId="2872FB0C" w14:textId="77777777" w:rsidR="000505FD" w:rsidRPr="00FD0425" w:rsidRDefault="000505FD" w:rsidP="000505FD">
      <w:pPr>
        <w:pStyle w:val="PL"/>
      </w:pPr>
      <w:r w:rsidRPr="00FD0425">
        <w:t>NE-DC-TDM-Pattern ::= SEQUENCE {</w:t>
      </w:r>
    </w:p>
    <w:p w14:paraId="5E15D26D" w14:textId="77777777" w:rsidR="000505FD" w:rsidRPr="00FD0425" w:rsidRDefault="000505FD" w:rsidP="000505FD">
      <w:pPr>
        <w:pStyle w:val="PL"/>
      </w:pPr>
      <w:r w:rsidRPr="00FD0425">
        <w:tab/>
      </w:r>
      <w:r w:rsidRPr="00FD0425">
        <w:tab/>
        <w:t>subframeAssignment</w:t>
      </w:r>
      <w:r w:rsidRPr="00FD0425">
        <w:tab/>
      </w:r>
      <w:r w:rsidRPr="00FD0425">
        <w:tab/>
      </w:r>
      <w:r w:rsidRPr="00FD0425">
        <w:tab/>
        <w:t>ENUMERATED {sa0,sa1,sa2,sa3,sa4,sa5,sa6},</w:t>
      </w:r>
    </w:p>
    <w:p w14:paraId="06367BFD" w14:textId="77777777" w:rsidR="000505FD" w:rsidRPr="00FD0425" w:rsidRDefault="000505FD" w:rsidP="000505FD">
      <w:pPr>
        <w:pStyle w:val="PL"/>
      </w:pPr>
      <w:r w:rsidRPr="00FD0425">
        <w:tab/>
      </w:r>
      <w:r w:rsidRPr="00FD0425">
        <w:tab/>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490" w:name="_Hlk515377169"/>
      <w:r w:rsidRPr="00FD0425">
        <w:t>NeighbourInformation-E-UTRA</w:t>
      </w:r>
      <w:bookmarkEnd w:id="8490"/>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FD0425" w:rsidRDefault="00F02090" w:rsidP="00F02090">
      <w:pPr>
        <w:pStyle w:val="PL"/>
        <w:rPr>
          <w:noProof w:val="0"/>
          <w:snapToGrid w:val="0"/>
        </w:rPr>
      </w:pPr>
      <w:r w:rsidRPr="00FD0425">
        <w:rPr>
          <w:noProof w:val="0"/>
          <w:snapToGrid w:val="0"/>
        </w:rPr>
        <w:tab/>
        <w:t>e-utra-PCI</w:t>
      </w:r>
      <w:r w:rsidRPr="00FD0425">
        <w:rPr>
          <w:noProof w:val="0"/>
          <w:snapToGrid w:val="0"/>
        </w:rPr>
        <w:tab/>
      </w:r>
      <w:r w:rsidRPr="00FD0425">
        <w:rPr>
          <w:noProof w:val="0"/>
          <w:snapToGrid w:val="0"/>
        </w:rPr>
        <w:tab/>
      </w:r>
      <w:r w:rsidRPr="00FD0425">
        <w:rPr>
          <w:noProof w:val="0"/>
          <w:snapToGrid w:val="0"/>
        </w:rPr>
        <w:tab/>
        <w:t>E-UTRAPCI,</w:t>
      </w:r>
    </w:p>
    <w:p w14:paraId="4F7E9296" w14:textId="77777777" w:rsidR="00F02090" w:rsidRPr="00FD0425" w:rsidRDefault="00F02090" w:rsidP="00F02090">
      <w:pPr>
        <w:pStyle w:val="PL"/>
        <w:rPr>
          <w:noProof w:val="0"/>
          <w:snapToGrid w:val="0"/>
        </w:rPr>
      </w:pPr>
      <w:r w:rsidRPr="00FD0425">
        <w:rPr>
          <w:noProof w:val="0"/>
          <w:snapToGrid w:val="0"/>
        </w:rPr>
        <w:tab/>
        <w:t>e-utra-cgi</w:t>
      </w:r>
      <w:r w:rsidRPr="00FD0425">
        <w:rPr>
          <w:noProof w:val="0"/>
          <w:snapToGrid w:val="0"/>
        </w:rPr>
        <w:tab/>
      </w:r>
      <w:r w:rsidRPr="00FD0425">
        <w:rPr>
          <w:noProof w:val="0"/>
          <w:snapToGrid w:val="0"/>
        </w:rPr>
        <w:tab/>
      </w:r>
      <w:r w:rsidRPr="00FD0425">
        <w:rPr>
          <w:noProof w:val="0"/>
          <w:snapToGrid w:val="0"/>
        </w:rPr>
        <w:tab/>
        <w:t>E-UTRA-CGI,</w:t>
      </w:r>
    </w:p>
    <w:p w14:paraId="45CA6A18" w14:textId="77777777" w:rsidR="00F02090" w:rsidRPr="00FD0425" w:rsidRDefault="00F02090" w:rsidP="00F02090">
      <w:pPr>
        <w:pStyle w:val="PL"/>
        <w:rPr>
          <w:noProof w:val="0"/>
          <w:snapToGrid w:val="0"/>
        </w:rPr>
      </w:pPr>
      <w:r w:rsidRPr="00FD0425">
        <w:rPr>
          <w:noProof w:val="0"/>
          <w:snapToGrid w:val="0"/>
        </w:rPr>
        <w:tab/>
        <w:t>earfcn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bookmarkStart w:id="8491" w:name="_Hlk515377005"/>
      <w:r w:rsidRPr="00FD0425">
        <w:rPr>
          <w:noProof w:val="0"/>
          <w:snapToGrid w:val="0"/>
        </w:rPr>
        <w:t>E-UTRAARFCN</w:t>
      </w:r>
      <w:bookmarkEnd w:id="8491"/>
      <w:r w:rsidRPr="00FD0425">
        <w:rPr>
          <w:noProof w:val="0"/>
          <w:snapToGrid w:val="0"/>
        </w:rPr>
        <w:t>,</w:t>
      </w:r>
    </w:p>
    <w:p w14:paraId="01550040" w14:textId="77777777" w:rsidR="00F02090" w:rsidRPr="00FD0425" w:rsidRDefault="00F02090" w:rsidP="00F02090">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34F74F72" w14:textId="77777777" w:rsidR="00F02090" w:rsidRPr="00FD0425" w:rsidRDefault="00F02090" w:rsidP="00F02090">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0EAFAB1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NeighbourInformation-E-UTRA-Item</w:t>
      </w:r>
      <w:r w:rsidRPr="00FD0425">
        <w:rPr>
          <w:noProof w:val="0"/>
          <w:snapToGrid w:val="0"/>
        </w:rPr>
        <w:t xml:space="preserve">-ExtIEs} } </w:t>
      </w:r>
      <w:r w:rsidRPr="00FD0425">
        <w:rPr>
          <w:noProof w:val="0"/>
          <w:snapToGrid w:val="0"/>
        </w:rPr>
        <w:tab/>
        <w:t>OPTIONAL,</w:t>
      </w:r>
    </w:p>
    <w:p w14:paraId="0443A588" w14:textId="77777777" w:rsidR="00F02090" w:rsidRPr="00FD0425" w:rsidRDefault="00F02090" w:rsidP="00F02090">
      <w:pPr>
        <w:pStyle w:val="PL"/>
        <w:rPr>
          <w:noProof w:val="0"/>
          <w:snapToGrid w:val="0"/>
        </w:rPr>
      </w:pPr>
      <w:r w:rsidRPr="00FD0425">
        <w:rPr>
          <w:noProof w:val="0"/>
          <w:snapToGrid w:val="0"/>
        </w:rPr>
        <w:tab/>
        <w:t>...</w:t>
      </w:r>
    </w:p>
    <w:p w14:paraId="3231FA28" w14:textId="77777777" w:rsidR="00F02090" w:rsidRPr="00FD0425" w:rsidRDefault="00F02090" w:rsidP="00F02090">
      <w:pPr>
        <w:pStyle w:val="PL"/>
        <w:rPr>
          <w:noProof w:val="0"/>
          <w:snapToGrid w:val="0"/>
        </w:rPr>
      </w:pPr>
      <w:r w:rsidRPr="00FD0425">
        <w:rPr>
          <w:noProof w:val="0"/>
          <w:snapToGrid w:val="0"/>
        </w:rPr>
        <w:t>}</w:t>
      </w:r>
    </w:p>
    <w:p w14:paraId="4256A503" w14:textId="77777777" w:rsidR="00F02090" w:rsidRPr="00FD0425" w:rsidRDefault="00F02090" w:rsidP="00F02090">
      <w:pPr>
        <w:pStyle w:val="PL"/>
        <w:rPr>
          <w:noProof w:val="0"/>
          <w:snapToGrid w:val="0"/>
        </w:rPr>
      </w:pPr>
    </w:p>
    <w:p w14:paraId="1105496F" w14:textId="77777777" w:rsidR="00F02090" w:rsidRPr="00FD0425" w:rsidRDefault="00F02090" w:rsidP="00F02090">
      <w:pPr>
        <w:pStyle w:val="PL"/>
        <w:rPr>
          <w:noProof w:val="0"/>
          <w:snapToGrid w:val="0"/>
        </w:rPr>
      </w:pPr>
      <w:r w:rsidRPr="00FD0425">
        <w:t>NeighbourInformation-E-UTRA-Item</w:t>
      </w:r>
      <w:r w:rsidRPr="00FD0425">
        <w:rPr>
          <w:noProof w:val="0"/>
          <w:snapToGrid w:val="0"/>
        </w:rPr>
        <w:t>-ExtIEs XNAP-PROTOCOL-EXTENSION ::={</w:t>
      </w:r>
    </w:p>
    <w:p w14:paraId="12DEE152" w14:textId="77777777" w:rsidR="00F02090" w:rsidRPr="00FD0425" w:rsidRDefault="00F02090" w:rsidP="00F02090">
      <w:pPr>
        <w:pStyle w:val="PL"/>
        <w:rPr>
          <w:noProof w:val="0"/>
          <w:snapToGrid w:val="0"/>
        </w:rPr>
      </w:pPr>
      <w:r w:rsidRPr="00FD0425">
        <w:rPr>
          <w:noProof w:val="0"/>
          <w:snapToGrid w:val="0"/>
        </w:rPr>
        <w:tab/>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492" w:name="_Hlk515377583"/>
      <w:r w:rsidRPr="00FD0425">
        <w:t xml:space="preserve">NeighbourInformation-NR </w:t>
      </w:r>
      <w:bookmarkEnd w:id="8492"/>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FD0425" w:rsidRDefault="00F02090" w:rsidP="00F02090">
      <w:pPr>
        <w:pStyle w:val="PL"/>
        <w:rPr>
          <w:noProof w:val="0"/>
          <w:snapToGrid w:val="0"/>
          <w:lang w:eastAsia="zh-CN"/>
        </w:rPr>
      </w:pPr>
      <w:r w:rsidRPr="00FD0425">
        <w:rPr>
          <w:noProof w:val="0"/>
          <w:snapToGrid w:val="0"/>
          <w:lang w:eastAsia="zh-CN"/>
        </w:rPr>
        <w:tab/>
        <w:t>nr-cgi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0F66B057" w14:textId="77777777" w:rsidR="00F02090" w:rsidRPr="00FD0425" w:rsidRDefault="00F02090" w:rsidP="00F02090">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7187B6F8" w14:textId="77777777" w:rsidR="00F02090" w:rsidRPr="00FD0425" w:rsidRDefault="00F02090" w:rsidP="00F02090">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493" w:name="OLE_LINK26"/>
      <w:r w:rsidRPr="00FD0425">
        <w:rPr>
          <w:snapToGrid w:val="0"/>
          <w:lang w:eastAsia="zh-CN"/>
        </w:rPr>
        <w:t>measurementTimingConfiguration</w:t>
      </w:r>
      <w:bookmarkEnd w:id="8493"/>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494"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494"/>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A6D16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3BB8892" w14:textId="77777777" w:rsidR="00F02090" w:rsidRPr="00FD0425" w:rsidRDefault="00F02090" w:rsidP="00F02090">
      <w:pPr>
        <w:pStyle w:val="PL"/>
      </w:pPr>
    </w:p>
    <w:p w14:paraId="7C733F6C" w14:textId="77777777" w:rsidR="00F02090" w:rsidRPr="00FD0425" w:rsidRDefault="00F02090" w:rsidP="00F02090">
      <w:pPr>
        <w:pStyle w:val="PL"/>
      </w:pPr>
    </w:p>
    <w:p w14:paraId="6C551222" w14:textId="77777777" w:rsidR="00F02090" w:rsidRPr="00FD0425" w:rsidRDefault="00F02090" w:rsidP="00F02090">
      <w:pPr>
        <w:pStyle w:val="PL"/>
      </w:pPr>
      <w:r w:rsidRPr="00FD0425">
        <w:t>NG-RAN-CellPCI ::= CHOICE {</w:t>
      </w:r>
    </w:p>
    <w:p w14:paraId="16A5A4F4"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t>NRPCI,</w:t>
      </w:r>
    </w:p>
    <w:p w14:paraId="6BB5EF31" w14:textId="77777777" w:rsidR="00F02090" w:rsidRPr="00FD0425" w:rsidRDefault="00F02090" w:rsidP="00F02090">
      <w:pPr>
        <w:pStyle w:val="PL"/>
      </w:pPr>
      <w:r w:rsidRPr="00FD0425">
        <w:tab/>
        <w:t>e-utra</w:t>
      </w:r>
      <w:r w:rsidRPr="00FD0425">
        <w:tab/>
      </w:r>
      <w:r w:rsidRPr="00FD0425">
        <w:tab/>
      </w:r>
      <w:r w:rsidRPr="00FD0425">
        <w:tab/>
      </w:r>
      <w:r w:rsidRPr="00FD0425">
        <w:tab/>
        <w:t>E-UTRAPCI,</w:t>
      </w:r>
    </w:p>
    <w:p w14:paraId="3DA620B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NG-RAN-CellPCI</w:t>
      </w:r>
      <w:r w:rsidRPr="00FD0425">
        <w:rPr>
          <w:snapToGrid w:val="0"/>
        </w:rPr>
        <w:t>-ExtIEs} }</w:t>
      </w:r>
    </w:p>
    <w:p w14:paraId="2942C8E8" w14:textId="77777777" w:rsidR="00F02090" w:rsidRPr="00FD0425" w:rsidRDefault="00F02090" w:rsidP="00F02090">
      <w:pPr>
        <w:pStyle w:val="PL"/>
        <w:rPr>
          <w:snapToGrid w:val="0"/>
        </w:rPr>
      </w:pPr>
      <w:r w:rsidRPr="00FD0425">
        <w:rPr>
          <w:snapToGrid w:val="0"/>
        </w:rPr>
        <w:t>}</w:t>
      </w:r>
    </w:p>
    <w:p w14:paraId="02222262" w14:textId="77777777" w:rsidR="00F02090" w:rsidRPr="00FD0425" w:rsidRDefault="00F02090" w:rsidP="00F02090">
      <w:pPr>
        <w:pStyle w:val="PL"/>
        <w:rPr>
          <w:snapToGrid w:val="0"/>
        </w:rPr>
      </w:pPr>
    </w:p>
    <w:p w14:paraId="728DC29F" w14:textId="77777777" w:rsidR="00F02090" w:rsidRPr="00FD0425" w:rsidRDefault="00F02090" w:rsidP="00F02090">
      <w:pPr>
        <w:pStyle w:val="PL"/>
        <w:rPr>
          <w:snapToGrid w:val="0"/>
        </w:rPr>
      </w:pPr>
      <w:r w:rsidRPr="00FD0425">
        <w:t>NG-RAN-CellPCI</w:t>
      </w:r>
      <w:r w:rsidRPr="00FD0425">
        <w:rPr>
          <w:snapToGrid w:val="0"/>
        </w:rPr>
        <w:t>-ExtIEs XNAP-PROTOCOL-IES ::= {</w:t>
      </w:r>
    </w:p>
    <w:p w14:paraId="4370305F" w14:textId="77777777" w:rsidR="00F02090" w:rsidRPr="00FD0425" w:rsidRDefault="00F02090" w:rsidP="00F02090">
      <w:pPr>
        <w:pStyle w:val="PL"/>
        <w:rPr>
          <w:snapToGrid w:val="0"/>
        </w:rPr>
      </w:pPr>
      <w:r w:rsidRPr="00FD0425">
        <w:rPr>
          <w:snapToGrid w:val="0"/>
        </w:rPr>
        <w:tab/>
        <w:t>...</w:t>
      </w:r>
    </w:p>
    <w:p w14:paraId="41FC7890" w14:textId="77777777" w:rsidR="00F02090" w:rsidRPr="00FD0425" w:rsidRDefault="00F02090" w:rsidP="00F02090">
      <w:pPr>
        <w:pStyle w:val="PL"/>
        <w:rPr>
          <w:snapToGrid w:val="0"/>
        </w:rPr>
      </w:pPr>
      <w:r w:rsidRPr="00FD0425">
        <w:rPr>
          <w:snapToGrid w:val="0"/>
        </w:rPr>
        <w:t>}</w:t>
      </w:r>
    </w:p>
    <w:p w14:paraId="0DAA142B" w14:textId="77777777" w:rsidR="00F02090" w:rsidRPr="00FD0425" w:rsidRDefault="00F02090" w:rsidP="00F02090">
      <w:pPr>
        <w:pStyle w:val="PL"/>
      </w:pPr>
    </w:p>
    <w:p w14:paraId="50D45FA8" w14:textId="77777777" w:rsidR="00F02090" w:rsidRPr="00FD0425" w:rsidRDefault="00F02090" w:rsidP="00F02090">
      <w:pPr>
        <w:pStyle w:val="PL"/>
      </w:pPr>
    </w:p>
    <w:p w14:paraId="7E66860C" w14:textId="77777777" w:rsidR="00F02090" w:rsidRPr="00FD0425" w:rsidRDefault="00F02090" w:rsidP="00F02090">
      <w:pPr>
        <w:pStyle w:val="PL"/>
      </w:pPr>
      <w:bookmarkStart w:id="8495" w:name="_Hlk513550371"/>
      <w:r w:rsidRPr="00FD0425">
        <w:rPr>
          <w:rFonts w:eastAsia="Batang"/>
        </w:rPr>
        <w:t xml:space="preserve">NG-RANnodeUEXnAPID </w:t>
      </w:r>
      <w:bookmarkEnd w:id="8495"/>
      <w:r w:rsidRPr="00FD0425">
        <w:rPr>
          <w:rFonts w:eastAsia="Batang"/>
        </w:rPr>
        <w:t>::= INTEGER (0..</w:t>
      </w:r>
      <w:r w:rsidRPr="00FD0425">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496"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497" w:name="_Hlk513546616"/>
      <w:r w:rsidRPr="00FD0425">
        <w:rPr>
          <w:rStyle w:val="PLChar"/>
        </w:rPr>
        <w:t>onDynamic5QIDescriptor</w:t>
      </w:r>
      <w:bookmarkEnd w:id="8496"/>
      <w:bookmarkEnd w:id="8497"/>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9DFD03F" w14:textId="77777777" w:rsidR="00F02090" w:rsidRPr="00FD0425" w:rsidRDefault="00F02090" w:rsidP="00F02090">
      <w:pPr>
        <w:pStyle w:val="PL"/>
      </w:pPr>
      <w:r w:rsidRPr="00FD0425">
        <w:tab/>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498" w:name="_Hlk44448002"/>
      <w:r w:rsidRPr="00300B5A">
        <w:t>NG-eNB-</w:t>
      </w:r>
      <w:r w:rsidRPr="00300B5A">
        <w:rPr>
          <w:noProof w:val="0"/>
          <w:snapToGrid w:val="0"/>
        </w:rPr>
        <w:t>RadioResourceStatus</w:t>
      </w:r>
      <w:r w:rsidRPr="00300B5A">
        <w:rPr>
          <w:noProof w:val="0"/>
          <w:snapToGrid w:val="0"/>
        </w:rPr>
        <w:tab/>
        <w:t>::= SEQUENCE {</w:t>
      </w:r>
    </w:p>
    <w:bookmarkEnd w:id="8498"/>
    <w:p w14:paraId="637543D7" w14:textId="77777777" w:rsidR="000F0BC5" w:rsidRPr="00300B5A" w:rsidRDefault="000F0BC5" w:rsidP="000F0BC5">
      <w:pPr>
        <w:pStyle w:val="PL"/>
        <w:tabs>
          <w:tab w:val="left" w:pos="4688"/>
        </w:tabs>
        <w:rPr>
          <w:noProof w:val="0"/>
        </w:rPr>
      </w:pPr>
      <w:r w:rsidRPr="00300B5A">
        <w:rPr>
          <w:noProof w:val="0"/>
          <w:snapToGrid w:val="0"/>
        </w:rPr>
        <w:tab/>
      </w:r>
      <w:r w:rsidRPr="00300B5A">
        <w:rPr>
          <w:noProof w:val="0"/>
        </w:rPr>
        <w:t>dL-GBR-PRB-usage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DL-GBR-PRB-usage,</w:t>
      </w:r>
    </w:p>
    <w:p w14:paraId="24B86A4C" w14:textId="77777777" w:rsidR="000F0BC5" w:rsidRPr="00300B5A" w:rsidRDefault="000F0BC5" w:rsidP="000F0BC5">
      <w:pPr>
        <w:pStyle w:val="PL"/>
        <w:rPr>
          <w:noProof w:val="0"/>
        </w:rPr>
      </w:pPr>
      <w:r w:rsidRPr="00300B5A">
        <w:rPr>
          <w:noProof w:val="0"/>
        </w:rPr>
        <w:tab/>
        <w:t>uL-GBR-PRB-usage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UL-GBR-PRB-usage,</w:t>
      </w:r>
    </w:p>
    <w:p w14:paraId="51D29B42" w14:textId="77777777" w:rsidR="000F0BC5" w:rsidRPr="00826BC3" w:rsidRDefault="000F0BC5" w:rsidP="000F0BC5">
      <w:pPr>
        <w:pStyle w:val="PL"/>
        <w:rPr>
          <w:noProof w:val="0"/>
          <w:lang w:val="it-IT"/>
        </w:rPr>
      </w:pPr>
      <w:r w:rsidRPr="00300B5A">
        <w:rPr>
          <w:noProof w:val="0"/>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300B5A" w:rsidRDefault="000F0BC5" w:rsidP="000F0BC5">
      <w:pPr>
        <w:pStyle w:val="PL"/>
        <w:rPr>
          <w:noProof w:val="0"/>
        </w:rPr>
      </w:pPr>
      <w:r w:rsidRPr="00826BC3">
        <w:rPr>
          <w:noProof w:val="0"/>
          <w:lang w:val="it-IT"/>
        </w:rPr>
        <w:tab/>
      </w:r>
      <w:r w:rsidRPr="00300B5A">
        <w:rPr>
          <w:noProof w:val="0"/>
        </w:rPr>
        <w:t>dL-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w:t>
      </w:r>
      <w:r w:rsidRPr="00300B5A">
        <w:rPr>
          <w:bCs/>
          <w:noProof w:val="0"/>
        </w:rPr>
        <w:t>Total-PRB-usage</w:t>
      </w:r>
      <w:r w:rsidRPr="00300B5A">
        <w:rPr>
          <w:noProof w:val="0"/>
        </w:rPr>
        <w:t>,</w:t>
      </w:r>
    </w:p>
    <w:p w14:paraId="0BAA7EEA" w14:textId="77777777" w:rsidR="000F0BC5" w:rsidRPr="00300B5A" w:rsidRDefault="000F0BC5" w:rsidP="000F0BC5">
      <w:pPr>
        <w:pStyle w:val="PL"/>
        <w:rPr>
          <w:noProof w:val="0"/>
          <w:snapToGrid w:val="0"/>
        </w:rPr>
      </w:pPr>
      <w:r w:rsidRPr="00300B5A">
        <w:rPr>
          <w:noProof w:val="0"/>
        </w:rPr>
        <w:tab/>
        <w:t>uL-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w:t>
      </w:r>
      <w:r w:rsidRPr="00300B5A">
        <w:rPr>
          <w:bCs/>
          <w:noProof w:val="0"/>
        </w:rPr>
        <w:t>Total-PRB-usage</w:t>
      </w:r>
      <w:r w:rsidRPr="00300B5A">
        <w:rPr>
          <w:noProof w:val="0"/>
        </w:rPr>
        <w:t>,</w:t>
      </w:r>
    </w:p>
    <w:p w14:paraId="26D3895D"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NG-eNB-</w:t>
      </w:r>
      <w:r w:rsidRPr="00300B5A">
        <w:rPr>
          <w:noProof w:val="0"/>
          <w:snapToGrid w:val="0"/>
        </w:rPr>
        <w:t>RadioResourceStatus</w:t>
      </w:r>
      <w:r w:rsidRPr="00300B5A">
        <w:rPr>
          <w:noProof w:val="0"/>
        </w:rPr>
        <w:t>-</w:t>
      </w:r>
      <w:r w:rsidRPr="00300B5A">
        <w:rPr>
          <w:noProof w:val="0"/>
          <w:snapToGrid w:val="0"/>
        </w:rPr>
        <w:t>ExtIEs} } OPTIONAL,</w:t>
      </w:r>
    </w:p>
    <w:p w14:paraId="1C496AA9" w14:textId="77777777" w:rsidR="000F0BC5" w:rsidRPr="00300B5A" w:rsidRDefault="000F0BC5" w:rsidP="000F0BC5">
      <w:pPr>
        <w:pStyle w:val="PL"/>
        <w:rPr>
          <w:noProof w:val="0"/>
          <w:snapToGrid w:val="0"/>
        </w:rPr>
      </w:pPr>
      <w:r w:rsidRPr="00300B5A">
        <w:rPr>
          <w:noProof w:val="0"/>
          <w:snapToGrid w:val="0"/>
        </w:rPr>
        <w:tab/>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77777777" w:rsidR="000F0BC5" w:rsidRPr="00300B5A" w:rsidRDefault="000F0BC5" w:rsidP="000F0BC5">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190761AB" w14:textId="77777777" w:rsidR="000F0BC5" w:rsidRPr="00300B5A" w:rsidRDefault="000F0BC5" w:rsidP="000F0BC5">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FD0425" w:rsidRDefault="002D3095" w:rsidP="002D3095">
      <w:pPr>
        <w:pStyle w:val="PL"/>
      </w:pPr>
      <w:r w:rsidRPr="00FD0425">
        <w:tab/>
        <w:t>iE-Extension</w:t>
      </w:r>
      <w:r w:rsidRPr="00FD0425">
        <w:tab/>
      </w:r>
      <w:r w:rsidRPr="00FD0425">
        <w:tab/>
      </w:r>
      <w:r w:rsidRPr="00FD0425">
        <w:tab/>
      </w:r>
      <w:r w:rsidRPr="00FD0425">
        <w:tab/>
      </w:r>
      <w:r>
        <w:tab/>
      </w:r>
      <w:r>
        <w:tab/>
      </w:r>
      <w:r w:rsidRPr="00FD0425">
        <w:rPr>
          <w:noProof w:val="0"/>
          <w:snapToGrid w:val="0"/>
          <w:lang w:eastAsia="zh-CN"/>
        </w:rPr>
        <w:t>ProtocolExtensionContainer { {</w:t>
      </w:r>
      <w:r>
        <w:rPr>
          <w:snapToGrid w:val="0"/>
        </w:rPr>
        <w:t>NPN-Broadcast-Information-PNI-NPN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A15FE44" w14:textId="77777777" w:rsidR="002D3095" w:rsidRPr="00FD0425" w:rsidRDefault="002D3095" w:rsidP="002D3095">
      <w:pPr>
        <w:pStyle w:val="PL"/>
      </w:pPr>
      <w:r w:rsidRPr="00FD0425">
        <w:tab/>
        <w:t>...</w:t>
      </w:r>
    </w:p>
    <w:p w14:paraId="18C86BE5" w14:textId="77777777" w:rsidR="002D3095" w:rsidRPr="00FD0425" w:rsidRDefault="002D3095" w:rsidP="002D3095">
      <w:pPr>
        <w:pStyle w:val="PL"/>
      </w:pPr>
      <w:r w:rsidRPr="00FD0425">
        <w:t>}</w:t>
      </w:r>
    </w:p>
    <w:p w14:paraId="5BDFE6F6" w14:textId="77777777" w:rsidR="002D3095" w:rsidRPr="00FD0425" w:rsidRDefault="002D3095" w:rsidP="002D3095">
      <w:pPr>
        <w:pStyle w:val="PL"/>
      </w:pPr>
    </w:p>
    <w:p w14:paraId="37AC631A" w14:textId="77777777" w:rsidR="002D3095" w:rsidRPr="00FD0425" w:rsidRDefault="002D3095" w:rsidP="002D3095">
      <w:pPr>
        <w:pStyle w:val="PL"/>
        <w:rPr>
          <w:noProof w:val="0"/>
          <w:snapToGrid w:val="0"/>
          <w:lang w:eastAsia="zh-CN"/>
        </w:rPr>
      </w:pPr>
      <w:r>
        <w:rPr>
          <w:snapToGrid w:val="0"/>
        </w:rPr>
        <w:t>NPN-Broadcast-Information-PNI-NPN</w:t>
      </w:r>
      <w:r w:rsidRPr="00FD0425">
        <w:t xml:space="preserve">-ExtIEs </w:t>
      </w:r>
      <w:r w:rsidRPr="00FD0425">
        <w:rPr>
          <w:noProof w:val="0"/>
          <w:snapToGrid w:val="0"/>
          <w:lang w:eastAsia="zh-CN"/>
        </w:rPr>
        <w:t>XNAP-PROTOCOL-EXTENSION ::= {</w:t>
      </w:r>
    </w:p>
    <w:p w14:paraId="6B62C053"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46790ED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2D3BFE8A" w14:textId="77777777" w:rsidR="002D3095" w:rsidRDefault="002D3095" w:rsidP="002D3095">
      <w:pPr>
        <w:pStyle w:val="PL"/>
      </w:pPr>
    </w:p>
    <w:p w14:paraId="71A0CE32" w14:textId="77777777" w:rsidR="002D3095" w:rsidRDefault="002D3095" w:rsidP="002D3095">
      <w:pPr>
        <w:pStyle w:val="PL"/>
      </w:pPr>
      <w:r>
        <w:rPr>
          <w:snapToGrid w:val="0"/>
        </w:rPr>
        <w:t>NPNMobilityInformation</w:t>
      </w:r>
      <w:r>
        <w:t>::= CHOICE {</w:t>
      </w:r>
    </w:p>
    <w:p w14:paraId="41133ABE" w14:textId="77777777" w:rsidR="002D3095" w:rsidRPr="00FD0425" w:rsidRDefault="002D3095" w:rsidP="002D3095">
      <w:pPr>
        <w:pStyle w:val="PL"/>
      </w:pPr>
      <w:r w:rsidRPr="00FD0425">
        <w:tab/>
      </w:r>
      <w:r>
        <w:t>snpn-mobility-information</w:t>
      </w:r>
      <w:r w:rsidRPr="00FD0425">
        <w:tab/>
      </w:r>
      <w:r w:rsidRPr="00FD0425">
        <w:tab/>
      </w:r>
      <w:r w:rsidRPr="00FD0425">
        <w:tab/>
      </w:r>
      <w:r>
        <w:rPr>
          <w:snapToGrid w:val="0"/>
        </w:rPr>
        <w:t>NPNMobilityInformation-SNPN</w:t>
      </w:r>
      <w:r w:rsidRPr="00FD0425">
        <w:t>,</w:t>
      </w:r>
    </w:p>
    <w:p w14:paraId="19C15821" w14:textId="77777777" w:rsidR="002D3095" w:rsidRPr="00FD0425" w:rsidRDefault="002D3095" w:rsidP="002D3095">
      <w:pPr>
        <w:pStyle w:val="PL"/>
      </w:pPr>
      <w:r w:rsidRPr="00FD0425">
        <w:tab/>
      </w:r>
      <w:r>
        <w:t>pni-npn-mobility-information</w:t>
      </w:r>
      <w:r>
        <w:tab/>
      </w:r>
      <w:r>
        <w:tab/>
      </w:r>
      <w:r>
        <w:rPr>
          <w:snapToGrid w:val="0"/>
        </w:rPr>
        <w:t>NPNMobilityInformation-PNI-NPN</w:t>
      </w:r>
      <w:r w:rsidRPr="00FD0425">
        <w:t>,</w:t>
      </w:r>
    </w:p>
    <w:p w14:paraId="295E99F2"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NPNMobilityInformation</w:t>
      </w:r>
      <w:r w:rsidRPr="00FD0425">
        <w:rPr>
          <w:snapToGrid w:val="0"/>
        </w:rPr>
        <w:t>-ExtIEs} }</w:t>
      </w:r>
    </w:p>
    <w:p w14:paraId="2D4495FB" w14:textId="77777777" w:rsidR="002D3095" w:rsidRPr="00FD0425" w:rsidRDefault="002D3095" w:rsidP="002D3095">
      <w:pPr>
        <w:pStyle w:val="PL"/>
        <w:rPr>
          <w:snapToGrid w:val="0"/>
        </w:rPr>
      </w:pPr>
      <w:r w:rsidRPr="00FD0425">
        <w:rPr>
          <w:snapToGrid w:val="0"/>
        </w:rPr>
        <w:t>}</w:t>
      </w:r>
    </w:p>
    <w:p w14:paraId="3B3A9972" w14:textId="77777777" w:rsidR="002D3095" w:rsidRPr="00FD0425" w:rsidRDefault="002D3095" w:rsidP="002D3095">
      <w:pPr>
        <w:pStyle w:val="PL"/>
        <w:rPr>
          <w:snapToGrid w:val="0"/>
        </w:rPr>
      </w:pPr>
    </w:p>
    <w:p w14:paraId="521D8D65" w14:textId="77777777" w:rsidR="002D3095" w:rsidRPr="00FD0425" w:rsidRDefault="002D3095" w:rsidP="002D3095">
      <w:pPr>
        <w:pStyle w:val="PL"/>
        <w:rPr>
          <w:snapToGrid w:val="0"/>
        </w:rPr>
      </w:pPr>
      <w:r>
        <w:rPr>
          <w:snapToGrid w:val="0"/>
        </w:rPr>
        <w:t>NPNMobilityInformation</w:t>
      </w:r>
      <w:r w:rsidRPr="00FD0425">
        <w:rPr>
          <w:snapToGrid w:val="0"/>
        </w:rPr>
        <w:t>-ExtIEs XNAP-PROTOCOL-IES ::= {</w:t>
      </w:r>
    </w:p>
    <w:p w14:paraId="52C63382" w14:textId="77777777" w:rsidR="002D3095" w:rsidRPr="00FD0425" w:rsidRDefault="002D3095" w:rsidP="002D3095">
      <w:pPr>
        <w:pStyle w:val="PL"/>
        <w:rPr>
          <w:snapToGrid w:val="0"/>
        </w:rPr>
      </w:pPr>
      <w:r w:rsidRPr="00FD0425">
        <w:rPr>
          <w:snapToGrid w:val="0"/>
        </w:rPr>
        <w:tab/>
        <w:t>...</w:t>
      </w:r>
    </w:p>
    <w:p w14:paraId="18B2D793" w14:textId="77777777" w:rsidR="002D3095" w:rsidRPr="00FD0425" w:rsidRDefault="002D3095" w:rsidP="002D3095">
      <w:pPr>
        <w:pStyle w:val="PL"/>
        <w:rPr>
          <w:snapToGrid w:val="0"/>
        </w:rPr>
      </w:pPr>
      <w:r w:rsidRPr="00FD0425">
        <w:rPr>
          <w:snapToGrid w:val="0"/>
        </w:rPr>
        <w:t>}</w:t>
      </w:r>
    </w:p>
    <w:p w14:paraId="2004D19C" w14:textId="77777777" w:rsidR="002D3095" w:rsidRDefault="002D3095" w:rsidP="002D3095">
      <w:pPr>
        <w:pStyle w:val="PL"/>
      </w:pPr>
    </w:p>
    <w:p w14:paraId="73EA11C7" w14:textId="77777777" w:rsidR="002D3095" w:rsidRDefault="002D3095" w:rsidP="002D3095">
      <w:pPr>
        <w:pStyle w:val="PL"/>
        <w:rPr>
          <w:snapToGrid w:val="0"/>
        </w:rPr>
      </w:pPr>
      <w:r>
        <w:rPr>
          <w:snapToGrid w:val="0"/>
        </w:rPr>
        <w:t>NPNMobilityInformation-SNPN ::= SEQUENCE {</w:t>
      </w:r>
    </w:p>
    <w:p w14:paraId="75B903C3" w14:textId="77777777" w:rsidR="002D3095" w:rsidRPr="00FD0425" w:rsidRDefault="002D3095" w:rsidP="002D3095">
      <w:pPr>
        <w:pStyle w:val="PL"/>
        <w:rPr>
          <w:snapToGrid w:val="0"/>
        </w:rPr>
      </w:pPr>
      <w:r>
        <w:rPr>
          <w:snapToGrid w:val="0"/>
        </w:rPr>
        <w:tab/>
        <w:t>serving-NID</w:t>
      </w:r>
      <w:r>
        <w:rPr>
          <w:snapToGrid w:val="0"/>
        </w:rPr>
        <w:tab/>
      </w:r>
      <w:r>
        <w:rPr>
          <w:snapToGrid w:val="0"/>
        </w:rPr>
        <w:tab/>
      </w:r>
      <w:r>
        <w:rPr>
          <w:snapToGrid w:val="0"/>
        </w:rPr>
        <w:tab/>
      </w:r>
      <w:r>
        <w:rPr>
          <w:snapToGrid w:val="0"/>
        </w:rPr>
        <w:tab/>
      </w:r>
      <w:r>
        <w:rPr>
          <w:snapToGrid w:val="0"/>
        </w:rPr>
        <w:tab/>
        <w:t>NID,</w:t>
      </w:r>
    </w:p>
    <w:p w14:paraId="55D25570"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1247E70" w14:textId="77777777" w:rsidR="002D3095" w:rsidRPr="00FD0425" w:rsidRDefault="002D3095" w:rsidP="002D3095">
      <w:pPr>
        <w:pStyle w:val="PL"/>
      </w:pPr>
      <w:r w:rsidRPr="00FD0425">
        <w:tab/>
        <w:t>...</w:t>
      </w:r>
    </w:p>
    <w:p w14:paraId="70132C82" w14:textId="77777777" w:rsidR="002D3095" w:rsidRPr="00FD0425" w:rsidRDefault="002D3095" w:rsidP="002D3095">
      <w:pPr>
        <w:pStyle w:val="PL"/>
      </w:pPr>
      <w:r w:rsidRPr="00FD0425">
        <w:t>}</w:t>
      </w:r>
    </w:p>
    <w:p w14:paraId="2A9F5C4F" w14:textId="77777777" w:rsidR="002D3095" w:rsidRPr="00FD0425" w:rsidRDefault="002D3095" w:rsidP="002D3095">
      <w:pPr>
        <w:pStyle w:val="PL"/>
      </w:pPr>
    </w:p>
    <w:p w14:paraId="3EA50310" w14:textId="77777777" w:rsidR="002D3095" w:rsidRPr="00FD0425" w:rsidRDefault="002D3095" w:rsidP="002D3095">
      <w:pPr>
        <w:pStyle w:val="PL"/>
        <w:rPr>
          <w:noProof w:val="0"/>
          <w:snapToGrid w:val="0"/>
          <w:lang w:eastAsia="zh-CN"/>
        </w:rPr>
      </w:pPr>
      <w:r>
        <w:rPr>
          <w:snapToGrid w:val="0"/>
        </w:rPr>
        <w:t>NPNMobilityInformation-SNPN</w:t>
      </w:r>
      <w:r w:rsidRPr="00FD0425">
        <w:t xml:space="preserve">-ExtIEs </w:t>
      </w:r>
      <w:r w:rsidRPr="00FD0425">
        <w:rPr>
          <w:noProof w:val="0"/>
          <w:snapToGrid w:val="0"/>
          <w:lang w:eastAsia="zh-CN"/>
        </w:rPr>
        <w:t>XNAP-PROTOCOL-EXTENSION ::= {</w:t>
      </w:r>
    </w:p>
    <w:p w14:paraId="5B7357C6"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72FB3466"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2A16155B" w14:textId="77777777" w:rsidR="002D3095" w:rsidRDefault="002D3095" w:rsidP="002D3095">
      <w:pPr>
        <w:pStyle w:val="PL"/>
      </w:pPr>
    </w:p>
    <w:p w14:paraId="2C3E17E8" w14:textId="77777777" w:rsidR="002D3095" w:rsidRDefault="002D3095" w:rsidP="002D3095">
      <w:pPr>
        <w:pStyle w:val="PL"/>
        <w:rPr>
          <w:snapToGrid w:val="0"/>
        </w:rPr>
      </w:pPr>
      <w:r>
        <w:rPr>
          <w:snapToGrid w:val="0"/>
        </w:rPr>
        <w:t>NPNMobilityInformation-PNI-NPN ::= SEQUENCE {</w:t>
      </w:r>
    </w:p>
    <w:p w14:paraId="6527DC92" w14:textId="77777777" w:rsidR="002D3095" w:rsidRPr="00FD0425" w:rsidRDefault="002D3095" w:rsidP="002D3095">
      <w:pPr>
        <w:pStyle w:val="PL"/>
        <w:rPr>
          <w:snapToGrid w:val="0"/>
        </w:rPr>
      </w:pPr>
      <w:r>
        <w:rPr>
          <w:snapToGrid w:val="0"/>
        </w:rPr>
        <w:tab/>
        <w:t>allowedPNI-NPN-ID-List</w:t>
      </w:r>
      <w:r>
        <w:rPr>
          <w:snapToGrid w:val="0"/>
        </w:rPr>
        <w:tab/>
      </w:r>
      <w:r>
        <w:rPr>
          <w:snapToGrid w:val="0"/>
        </w:rPr>
        <w:tab/>
        <w:t>AllowedPNI-NPN-ID-List,</w:t>
      </w:r>
    </w:p>
    <w:p w14:paraId="4545BD35"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F7870E0" w14:textId="77777777" w:rsidR="002D3095" w:rsidRPr="00FD0425" w:rsidRDefault="002D3095" w:rsidP="002D3095">
      <w:pPr>
        <w:pStyle w:val="PL"/>
      </w:pPr>
      <w:r w:rsidRPr="00FD0425">
        <w:tab/>
        <w:t>...</w:t>
      </w:r>
    </w:p>
    <w:p w14:paraId="6A8EF3F3" w14:textId="77777777" w:rsidR="002D3095" w:rsidRPr="00FD0425" w:rsidRDefault="002D3095" w:rsidP="002D3095">
      <w:pPr>
        <w:pStyle w:val="PL"/>
      </w:pPr>
      <w:r w:rsidRPr="00FD0425">
        <w:t>}</w:t>
      </w:r>
    </w:p>
    <w:p w14:paraId="0931A26C" w14:textId="77777777" w:rsidR="002D3095" w:rsidRPr="00FD0425" w:rsidRDefault="002D3095" w:rsidP="002D3095">
      <w:pPr>
        <w:pStyle w:val="PL"/>
      </w:pPr>
    </w:p>
    <w:p w14:paraId="5030C759" w14:textId="77777777" w:rsidR="002D3095" w:rsidRPr="00FD0425" w:rsidRDefault="002D3095" w:rsidP="002D3095">
      <w:pPr>
        <w:pStyle w:val="PL"/>
        <w:rPr>
          <w:noProof w:val="0"/>
          <w:snapToGrid w:val="0"/>
          <w:lang w:eastAsia="zh-CN"/>
        </w:rPr>
      </w:pPr>
      <w:r>
        <w:rPr>
          <w:snapToGrid w:val="0"/>
        </w:rPr>
        <w:t>NPNMobilityInformation-PNI-NPN</w:t>
      </w:r>
      <w:r w:rsidRPr="00FD0425">
        <w:t xml:space="preserve">-ExtIEs </w:t>
      </w:r>
      <w:r w:rsidRPr="00FD0425">
        <w:rPr>
          <w:noProof w:val="0"/>
          <w:snapToGrid w:val="0"/>
          <w:lang w:eastAsia="zh-CN"/>
        </w:rPr>
        <w:t>XNAP-PROTOCOL-EXTENSION ::= {</w:t>
      </w:r>
    </w:p>
    <w:p w14:paraId="7A5C916C"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4C43D23F"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60E59805" w14:textId="77777777" w:rsidR="002D3095" w:rsidRDefault="002D3095" w:rsidP="002D3095">
      <w:pPr>
        <w:pStyle w:val="PL"/>
      </w:pPr>
    </w:p>
    <w:p w14:paraId="6305EF8D" w14:textId="77777777" w:rsidR="002D3095" w:rsidRPr="00FD0425" w:rsidRDefault="002D3095" w:rsidP="002D3095">
      <w:pPr>
        <w:pStyle w:val="PL"/>
      </w:pPr>
    </w:p>
    <w:p w14:paraId="75C3D819" w14:textId="77777777" w:rsidR="002D3095" w:rsidRDefault="002D3095" w:rsidP="002D3095">
      <w:pPr>
        <w:pStyle w:val="PL"/>
      </w:pPr>
      <w:r>
        <w:rPr>
          <w:snapToGrid w:val="0"/>
        </w:rPr>
        <w:t xml:space="preserve">NPNPagingAssistanceInformation </w:t>
      </w:r>
      <w:r>
        <w:t>::= CHOICE {</w:t>
      </w:r>
    </w:p>
    <w:p w14:paraId="75463C27"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NPNPagingAssistanceInformation-PNI-NPN</w:t>
      </w:r>
      <w:r w:rsidRPr="00FD0425">
        <w:t>,</w:t>
      </w:r>
    </w:p>
    <w:p w14:paraId="227E94CA"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NPNPagingAssistanceInformation</w:t>
      </w:r>
      <w:r w:rsidRPr="00FD0425">
        <w:rPr>
          <w:snapToGrid w:val="0"/>
        </w:rPr>
        <w:t>-ExtIEs} }</w:t>
      </w:r>
    </w:p>
    <w:p w14:paraId="6D1EBD28" w14:textId="77777777" w:rsidR="002D3095" w:rsidRPr="00FD0425" w:rsidRDefault="002D3095" w:rsidP="002D3095">
      <w:pPr>
        <w:pStyle w:val="PL"/>
        <w:rPr>
          <w:snapToGrid w:val="0"/>
        </w:rPr>
      </w:pPr>
      <w:r w:rsidRPr="00FD0425">
        <w:rPr>
          <w:snapToGrid w:val="0"/>
        </w:rPr>
        <w:t>}</w:t>
      </w:r>
    </w:p>
    <w:p w14:paraId="4F4B9513" w14:textId="77777777" w:rsidR="002D3095" w:rsidRPr="00FD0425" w:rsidRDefault="002D3095" w:rsidP="002D3095">
      <w:pPr>
        <w:pStyle w:val="PL"/>
        <w:rPr>
          <w:snapToGrid w:val="0"/>
        </w:rPr>
      </w:pPr>
    </w:p>
    <w:p w14:paraId="21A2E953" w14:textId="77777777" w:rsidR="002D3095" w:rsidRPr="00FD0425" w:rsidRDefault="002D3095" w:rsidP="002D3095">
      <w:pPr>
        <w:pStyle w:val="PL"/>
        <w:rPr>
          <w:snapToGrid w:val="0"/>
        </w:rPr>
      </w:pPr>
      <w:r>
        <w:rPr>
          <w:snapToGrid w:val="0"/>
        </w:rPr>
        <w:t>NPNPagingAssistanceInformation</w:t>
      </w:r>
      <w:r w:rsidRPr="00FD0425">
        <w:rPr>
          <w:snapToGrid w:val="0"/>
        </w:rPr>
        <w:t>-ExtIEs XNAP-PROTOCOL-IES ::= {</w:t>
      </w:r>
    </w:p>
    <w:p w14:paraId="01DDCC74" w14:textId="77777777" w:rsidR="002D3095" w:rsidRPr="00FD0425" w:rsidRDefault="002D3095" w:rsidP="002D3095">
      <w:pPr>
        <w:pStyle w:val="PL"/>
        <w:rPr>
          <w:snapToGrid w:val="0"/>
        </w:rPr>
      </w:pPr>
      <w:r w:rsidRPr="00FD0425">
        <w:rPr>
          <w:snapToGrid w:val="0"/>
        </w:rPr>
        <w:tab/>
        <w:t>...</w:t>
      </w:r>
    </w:p>
    <w:p w14:paraId="34F93391" w14:textId="77777777" w:rsidR="002D3095" w:rsidRPr="00FD0425" w:rsidRDefault="002D3095" w:rsidP="002D3095">
      <w:pPr>
        <w:pStyle w:val="PL"/>
        <w:rPr>
          <w:snapToGrid w:val="0"/>
        </w:rPr>
      </w:pPr>
      <w:r w:rsidRPr="00FD0425">
        <w:rPr>
          <w:snapToGrid w:val="0"/>
        </w:rPr>
        <w:t>}</w:t>
      </w:r>
    </w:p>
    <w:p w14:paraId="573C08B6" w14:textId="77777777" w:rsidR="002D3095" w:rsidRDefault="002D3095" w:rsidP="002D3095">
      <w:pPr>
        <w:pStyle w:val="PL"/>
        <w:rPr>
          <w:snapToGrid w:val="0"/>
        </w:rPr>
      </w:pPr>
    </w:p>
    <w:p w14:paraId="35270017" w14:textId="77777777" w:rsidR="002D3095" w:rsidRDefault="002D3095" w:rsidP="002D3095">
      <w:pPr>
        <w:pStyle w:val="PL"/>
        <w:rPr>
          <w:snapToGrid w:val="0"/>
        </w:rPr>
      </w:pPr>
      <w:r>
        <w:rPr>
          <w:snapToGrid w:val="0"/>
        </w:rPr>
        <w:t>NPNPagingAssistanceInformation-PNI-NPN ::= SEQUENCE {</w:t>
      </w:r>
    </w:p>
    <w:p w14:paraId="343B4142" w14:textId="77777777" w:rsidR="002D3095" w:rsidRPr="00FD0425" w:rsidRDefault="002D3095" w:rsidP="002D3095">
      <w:pPr>
        <w:pStyle w:val="PL"/>
        <w:rPr>
          <w:snapToGrid w:val="0"/>
        </w:rPr>
      </w:pPr>
      <w:r>
        <w:rPr>
          <w:snapToGrid w:val="0"/>
        </w:rPr>
        <w:tab/>
        <w:t>allowed</w:t>
      </w:r>
      <w:r>
        <w:t>PNI-NPN-ID-List</w:t>
      </w:r>
      <w:r>
        <w:rPr>
          <w:snapToGrid w:val="0"/>
        </w:rPr>
        <w:tab/>
      </w:r>
      <w:r>
        <w:rPr>
          <w:snapToGrid w:val="0"/>
        </w:rPr>
        <w:tab/>
      </w:r>
      <w:r>
        <w:rPr>
          <w:snapToGrid w:val="0"/>
        </w:rPr>
        <w:tab/>
        <w:t>Allowed</w:t>
      </w:r>
      <w:r>
        <w:t>PNI-NPN-ID-List</w:t>
      </w:r>
      <w:r>
        <w:rPr>
          <w:snapToGrid w:val="0"/>
        </w:rPr>
        <w:t>,</w:t>
      </w:r>
    </w:p>
    <w:p w14:paraId="60433EB7" w14:textId="77777777" w:rsidR="002D3095" w:rsidRPr="00FD0425" w:rsidRDefault="002D3095" w:rsidP="002D3095">
      <w:pPr>
        <w:pStyle w:val="PL"/>
      </w:pPr>
      <w:r w:rsidRPr="00FD0425">
        <w:tab/>
        <w:t>iE-Extension</w:t>
      </w:r>
      <w:r w:rsidRPr="00FD0425">
        <w:tab/>
      </w:r>
      <w:r w:rsidRPr="00FD0425">
        <w:tab/>
      </w:r>
      <w:r w:rsidRPr="00FD0425">
        <w:tab/>
      </w:r>
      <w:r w:rsidRPr="00FD0425">
        <w:tab/>
      </w:r>
      <w:r>
        <w:tab/>
      </w:r>
      <w:r w:rsidRPr="00FD0425">
        <w:rPr>
          <w:noProof w:val="0"/>
          <w:snapToGrid w:val="0"/>
          <w:lang w:eastAsia="zh-CN"/>
        </w:rPr>
        <w:t>ProtocolExtensionContainer { {</w:t>
      </w:r>
      <w:r>
        <w:rPr>
          <w:snapToGrid w:val="0"/>
        </w:rPr>
        <w:t>NPNPagingAssistanceInformation-PNI-NPN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EC9E619" w14:textId="77777777" w:rsidR="002D3095" w:rsidRPr="00FD0425" w:rsidRDefault="002D3095" w:rsidP="002D3095">
      <w:pPr>
        <w:pStyle w:val="PL"/>
      </w:pPr>
      <w:r w:rsidRPr="00FD0425">
        <w:tab/>
        <w:t>...</w:t>
      </w:r>
    </w:p>
    <w:p w14:paraId="728D0AF8" w14:textId="77777777" w:rsidR="002D3095" w:rsidRPr="00FD0425" w:rsidRDefault="002D3095" w:rsidP="002D3095">
      <w:pPr>
        <w:pStyle w:val="PL"/>
      </w:pPr>
      <w:r w:rsidRPr="00FD0425">
        <w:t>}</w:t>
      </w:r>
    </w:p>
    <w:p w14:paraId="27EACDA6" w14:textId="77777777" w:rsidR="002D3095" w:rsidRPr="00FD0425" w:rsidRDefault="002D3095" w:rsidP="002D3095">
      <w:pPr>
        <w:pStyle w:val="PL"/>
      </w:pPr>
    </w:p>
    <w:p w14:paraId="75E00F06" w14:textId="77777777" w:rsidR="002D3095" w:rsidRPr="00FD0425" w:rsidRDefault="002D3095" w:rsidP="002D3095">
      <w:pPr>
        <w:pStyle w:val="PL"/>
        <w:rPr>
          <w:noProof w:val="0"/>
          <w:snapToGrid w:val="0"/>
          <w:lang w:eastAsia="zh-CN"/>
        </w:rPr>
      </w:pPr>
      <w:r>
        <w:rPr>
          <w:snapToGrid w:val="0"/>
        </w:rPr>
        <w:t>NPNPagingAssistanceInformation-PNI-NPN</w:t>
      </w:r>
      <w:r w:rsidRPr="00FD0425">
        <w:t xml:space="preserve">-ExtIEs </w:t>
      </w:r>
      <w:r w:rsidRPr="00FD0425">
        <w:rPr>
          <w:noProof w:val="0"/>
          <w:snapToGrid w:val="0"/>
          <w:lang w:eastAsia="zh-CN"/>
        </w:rPr>
        <w:t>XNAP-PROTOCOL-EXTENSION ::= {</w:t>
      </w:r>
    </w:p>
    <w:p w14:paraId="2FAD6273"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29A6A6A0"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79532196" w14:textId="77777777" w:rsidR="002D3095" w:rsidRDefault="002D3095" w:rsidP="002D3095">
      <w:pPr>
        <w:pStyle w:val="PL"/>
        <w:rPr>
          <w:snapToGrid w:val="0"/>
        </w:rPr>
      </w:pPr>
    </w:p>
    <w:p w14:paraId="053C730E" w14:textId="77777777" w:rsidR="002D3095" w:rsidRPr="00FD0425" w:rsidRDefault="002D3095" w:rsidP="002D3095">
      <w:pPr>
        <w:pStyle w:val="PL"/>
      </w:pPr>
    </w:p>
    <w:p w14:paraId="7B16816D" w14:textId="77777777" w:rsidR="002D3095" w:rsidRPr="0046022C" w:rsidRDefault="002D3095" w:rsidP="002D3095">
      <w:pPr>
        <w:pStyle w:val="PL"/>
        <w:rPr>
          <w:noProof w:val="0"/>
          <w:snapToGrid w:val="0"/>
        </w:rPr>
      </w:pPr>
      <w:r w:rsidRPr="00750353">
        <w:rPr>
          <w:noProof w:val="0"/>
          <w:snapToGrid w:val="0"/>
        </w:rPr>
        <w:t>NPN-Support ::= CH</w:t>
      </w:r>
      <w:r w:rsidRPr="0046022C">
        <w:rPr>
          <w:noProof w:val="0"/>
          <w:snapToGrid w:val="0"/>
        </w:rPr>
        <w:t>OICE {</w:t>
      </w:r>
    </w:p>
    <w:p w14:paraId="29702C48" w14:textId="77777777" w:rsidR="002D3095" w:rsidRPr="0046022C" w:rsidRDefault="002D3095" w:rsidP="002D3095">
      <w:pPr>
        <w:pStyle w:val="PL"/>
        <w:rPr>
          <w:noProof w:val="0"/>
          <w:snapToGrid w:val="0"/>
        </w:rPr>
      </w:pPr>
      <w:r w:rsidRPr="0046022C">
        <w:rPr>
          <w:noProof w:val="0"/>
          <w:snapToGrid w:val="0"/>
        </w:rPr>
        <w:tab/>
        <w:t>sNPN</w:t>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9354E2">
        <w:rPr>
          <w:noProof w:val="0"/>
          <w:snapToGrid w:val="0"/>
        </w:rPr>
        <w:t>NPN-Support-SNPN</w:t>
      </w:r>
      <w:r w:rsidRPr="00750353">
        <w:rPr>
          <w:noProof w:val="0"/>
          <w:snapToGrid w:val="0"/>
        </w:rPr>
        <w:t>,</w:t>
      </w:r>
    </w:p>
    <w:p w14:paraId="4F5F9F65" w14:textId="77777777" w:rsidR="002D3095" w:rsidRPr="002009B0" w:rsidRDefault="002D3095" w:rsidP="002D3095">
      <w:pPr>
        <w:pStyle w:val="PL"/>
        <w:rPr>
          <w:noProof w:val="0"/>
        </w:rPr>
      </w:pPr>
      <w:r w:rsidRPr="0046022C">
        <w:rPr>
          <w:noProof w:val="0"/>
          <w:snapToGrid w:val="0"/>
        </w:rPr>
        <w:tab/>
      </w:r>
      <w:r w:rsidRPr="0046022C">
        <w:rPr>
          <w:noProof w:val="0"/>
        </w:rPr>
        <w:t>choice-Extensions</w:t>
      </w:r>
      <w:r w:rsidRPr="0046022C">
        <w:rPr>
          <w:noProof w:val="0"/>
        </w:rPr>
        <w:tab/>
      </w:r>
      <w:r w:rsidRPr="0046022C">
        <w:rPr>
          <w:noProof w:val="0"/>
        </w:rPr>
        <w:tab/>
      </w:r>
      <w:r w:rsidRPr="002009B0">
        <w:rPr>
          <w:noProof w:val="0"/>
        </w:rPr>
        <w:t>Pro</w:t>
      </w:r>
      <w:r w:rsidRPr="0096236D">
        <w:rPr>
          <w:noProof w:val="0"/>
        </w:rPr>
        <w:t>tocolIE-Single</w:t>
      </w:r>
      <w:r>
        <w:rPr>
          <w:noProof w:val="0"/>
        </w:rPr>
        <w:t>-</w:t>
      </w:r>
      <w:r w:rsidRPr="00750353">
        <w:rPr>
          <w:noProof w:val="0"/>
        </w:rPr>
        <w:t>Container {</w:t>
      </w:r>
      <w:r w:rsidRPr="0046022C">
        <w:rPr>
          <w:noProof w:val="0"/>
        </w:rPr>
        <w:t xml:space="preserve"> {</w:t>
      </w:r>
      <w:r w:rsidRPr="0046022C">
        <w:rPr>
          <w:noProof w:val="0"/>
          <w:snapToGrid w:val="0"/>
        </w:rPr>
        <w:t>NPN-Support</w:t>
      </w:r>
      <w:r w:rsidRPr="0046022C">
        <w:rPr>
          <w:noProof w:val="0"/>
        </w:rPr>
        <w:t>-ExtIEs} }</w:t>
      </w:r>
    </w:p>
    <w:p w14:paraId="2272CC58" w14:textId="77777777" w:rsidR="002D3095" w:rsidRPr="008D5E13" w:rsidRDefault="002D3095" w:rsidP="002D3095">
      <w:pPr>
        <w:pStyle w:val="PL"/>
        <w:rPr>
          <w:noProof w:val="0"/>
          <w:snapToGrid w:val="0"/>
        </w:rPr>
      </w:pPr>
      <w:r w:rsidRPr="0096236D">
        <w:rPr>
          <w:noProof w:val="0"/>
          <w:snapToGrid w:val="0"/>
        </w:rPr>
        <w:t>}</w:t>
      </w:r>
    </w:p>
    <w:p w14:paraId="29161FF7" w14:textId="77777777" w:rsidR="002D3095" w:rsidRPr="00277355" w:rsidRDefault="002D3095" w:rsidP="002D3095">
      <w:pPr>
        <w:pStyle w:val="PL"/>
        <w:rPr>
          <w:noProof w:val="0"/>
          <w:snapToGrid w:val="0"/>
        </w:rPr>
      </w:pPr>
    </w:p>
    <w:p w14:paraId="50D511F5" w14:textId="77777777" w:rsidR="002D3095" w:rsidRPr="0046022C" w:rsidRDefault="002D3095" w:rsidP="002D3095">
      <w:pPr>
        <w:pStyle w:val="PL"/>
        <w:rPr>
          <w:noProof w:val="0"/>
        </w:rPr>
      </w:pPr>
      <w:r w:rsidRPr="00277355">
        <w:rPr>
          <w:noProof w:val="0"/>
          <w:snapToGrid w:val="0"/>
        </w:rPr>
        <w:t>NPN</w:t>
      </w:r>
      <w:r w:rsidRPr="00D83CCA">
        <w:rPr>
          <w:noProof w:val="0"/>
          <w:snapToGrid w:val="0"/>
        </w:rPr>
        <w:t>-S</w:t>
      </w:r>
      <w:r w:rsidRPr="007E0DCF">
        <w:rPr>
          <w:noProof w:val="0"/>
          <w:snapToGrid w:val="0"/>
        </w:rPr>
        <w:t>upport</w:t>
      </w:r>
      <w:r w:rsidRPr="007A007D">
        <w:rPr>
          <w:noProof w:val="0"/>
        </w:rPr>
        <w:t xml:space="preserve">-ExtIEs </w:t>
      </w:r>
      <w:r w:rsidRPr="009354E2">
        <w:rPr>
          <w:noProof w:val="0"/>
          <w:snapToGrid w:val="0"/>
        </w:rPr>
        <w:t>XN</w:t>
      </w:r>
      <w:r w:rsidRPr="00750353">
        <w:rPr>
          <w:noProof w:val="0"/>
          <w:snapToGrid w:val="0"/>
        </w:rPr>
        <w:t xml:space="preserve">AP-PROTOCOL-IES </w:t>
      </w:r>
      <w:r w:rsidRPr="0046022C">
        <w:rPr>
          <w:noProof w:val="0"/>
        </w:rPr>
        <w:t>::= {</w:t>
      </w:r>
    </w:p>
    <w:p w14:paraId="191ECBEF" w14:textId="77777777" w:rsidR="002D3095" w:rsidRPr="0096236D" w:rsidRDefault="002D3095" w:rsidP="002D3095">
      <w:pPr>
        <w:pStyle w:val="PL"/>
        <w:rPr>
          <w:noProof w:val="0"/>
        </w:rPr>
      </w:pPr>
      <w:r w:rsidRPr="002009B0">
        <w:rPr>
          <w:noProof w:val="0"/>
        </w:rPr>
        <w:tab/>
        <w:t>...</w:t>
      </w:r>
    </w:p>
    <w:p w14:paraId="4D8240D4" w14:textId="77777777" w:rsidR="002D3095" w:rsidRPr="00277355" w:rsidRDefault="002D3095" w:rsidP="002D3095">
      <w:pPr>
        <w:pStyle w:val="PL"/>
        <w:rPr>
          <w:noProof w:val="0"/>
        </w:rPr>
      </w:pPr>
      <w:r w:rsidRPr="008D5E13">
        <w:rPr>
          <w:noProof w:val="0"/>
        </w:rPr>
        <w:t>}</w:t>
      </w:r>
    </w:p>
    <w:p w14:paraId="18FDD6EA" w14:textId="77777777" w:rsidR="002D3095" w:rsidRPr="00277355" w:rsidRDefault="002D3095" w:rsidP="002D3095">
      <w:pPr>
        <w:pStyle w:val="PL"/>
      </w:pPr>
    </w:p>
    <w:p w14:paraId="5D2A96F0" w14:textId="77777777" w:rsidR="002D3095" w:rsidRPr="0046022C" w:rsidRDefault="002D3095" w:rsidP="002D3095">
      <w:pPr>
        <w:pStyle w:val="PL"/>
        <w:rPr>
          <w:noProof w:val="0"/>
          <w:snapToGrid w:val="0"/>
        </w:rPr>
      </w:pPr>
      <w:r w:rsidRPr="00D83CCA">
        <w:rPr>
          <w:noProof w:val="0"/>
          <w:snapToGrid w:val="0"/>
        </w:rPr>
        <w:t>NPN-</w:t>
      </w:r>
      <w:r w:rsidRPr="007E0DCF">
        <w:rPr>
          <w:noProof w:val="0"/>
          <w:snapToGrid w:val="0"/>
        </w:rPr>
        <w:t>S</w:t>
      </w:r>
      <w:r w:rsidRPr="007A007D">
        <w:rPr>
          <w:noProof w:val="0"/>
          <w:snapToGrid w:val="0"/>
        </w:rPr>
        <w:t>upport</w:t>
      </w:r>
      <w:r w:rsidRPr="009354E2">
        <w:rPr>
          <w:noProof w:val="0"/>
          <w:snapToGrid w:val="0"/>
        </w:rPr>
        <w:t>-SNPN</w:t>
      </w:r>
      <w:r w:rsidRPr="00750353">
        <w:rPr>
          <w:noProof w:val="0"/>
          <w:snapToGrid w:val="0"/>
        </w:rPr>
        <w:t xml:space="preserve"> ::= </w:t>
      </w:r>
      <w:r w:rsidRPr="009354E2">
        <w:rPr>
          <w:noProof w:val="0"/>
          <w:snapToGrid w:val="0"/>
        </w:rPr>
        <w:t>SEQUENCE</w:t>
      </w:r>
      <w:r w:rsidRPr="00750353">
        <w:rPr>
          <w:noProof w:val="0"/>
          <w:snapToGrid w:val="0"/>
        </w:rPr>
        <w:t xml:space="preserve"> {</w:t>
      </w:r>
    </w:p>
    <w:p w14:paraId="45ED5D6A" w14:textId="77777777" w:rsidR="002D3095" w:rsidRPr="0046022C" w:rsidRDefault="002D3095" w:rsidP="002D3095">
      <w:pPr>
        <w:pStyle w:val="PL"/>
        <w:rPr>
          <w:noProof w:val="0"/>
          <w:snapToGrid w:val="0"/>
        </w:rPr>
      </w:pPr>
      <w:r w:rsidRPr="0046022C">
        <w:rPr>
          <w:noProof w:val="0"/>
          <w:snapToGrid w:val="0"/>
        </w:rPr>
        <w:tab/>
      </w:r>
      <w:r w:rsidRPr="009354E2">
        <w:rPr>
          <w:noProof w:val="0"/>
          <w:snapToGrid w:val="0"/>
        </w:rPr>
        <w:t>nid</w:t>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46022C">
        <w:rPr>
          <w:noProof w:val="0"/>
          <w:snapToGrid w:val="0"/>
        </w:rPr>
        <w:t>NID,</w:t>
      </w:r>
    </w:p>
    <w:p w14:paraId="3E257862" w14:textId="77777777" w:rsidR="00CE3F4D" w:rsidRDefault="002D3095" w:rsidP="00CE3F4D">
      <w:pPr>
        <w:pStyle w:val="PL"/>
        <w:rPr>
          <w:noProof w:val="0"/>
        </w:rPr>
      </w:pPr>
      <w:r w:rsidRPr="002009B0">
        <w:rPr>
          <w:noProof w:val="0"/>
          <w:snapToGrid w:val="0"/>
        </w:rPr>
        <w:tab/>
      </w:r>
      <w:r w:rsidRPr="009354E2">
        <w:rPr>
          <w:noProof w:val="0"/>
          <w:snapToGrid w:val="0"/>
        </w:rPr>
        <w:t>ie-Extension</w:t>
      </w:r>
      <w:r w:rsidRPr="00750353">
        <w:rPr>
          <w:noProof w:val="0"/>
        </w:rPr>
        <w:tab/>
      </w:r>
      <w:r w:rsidRPr="00750353">
        <w:rPr>
          <w:noProof w:val="0"/>
        </w:rPr>
        <w:tab/>
      </w:r>
      <w:r w:rsidRPr="0046022C">
        <w:rPr>
          <w:noProof w:val="0"/>
        </w:rPr>
        <w:t>Protocol</w:t>
      </w:r>
      <w:r w:rsidRPr="009354E2">
        <w:rPr>
          <w:noProof w:val="0"/>
        </w:rPr>
        <w:t>Extension</w:t>
      </w:r>
      <w:r w:rsidRPr="00750353">
        <w:rPr>
          <w:noProof w:val="0"/>
        </w:rPr>
        <w:t>Container { {</w:t>
      </w:r>
      <w:r w:rsidRPr="0046022C">
        <w:rPr>
          <w:noProof w:val="0"/>
          <w:snapToGrid w:val="0"/>
        </w:rPr>
        <w:t>NPN-Support</w:t>
      </w:r>
      <w:r w:rsidRPr="0046022C">
        <w:rPr>
          <w:noProof w:val="0"/>
        </w:rPr>
        <w:t>-</w:t>
      </w:r>
      <w:r w:rsidRPr="009354E2">
        <w:rPr>
          <w:noProof w:val="0"/>
        </w:rPr>
        <w:t>SNPN-</w:t>
      </w:r>
      <w:r w:rsidRPr="00750353">
        <w:rPr>
          <w:noProof w:val="0"/>
        </w:rPr>
        <w:t>ExtIEs} }</w:t>
      </w:r>
      <w:r w:rsidR="00CE3F4D">
        <w:rPr>
          <w:noProof w:val="0"/>
        </w:rPr>
        <w:tab/>
        <w:t>OPTIONAL,</w:t>
      </w:r>
    </w:p>
    <w:p w14:paraId="3E882F61" w14:textId="77777777" w:rsidR="002D3095" w:rsidRPr="0046022C" w:rsidRDefault="00CE3F4D" w:rsidP="00CE3F4D">
      <w:pPr>
        <w:pStyle w:val="PL"/>
        <w:rPr>
          <w:noProof w:val="0"/>
        </w:rPr>
      </w:pPr>
      <w:r>
        <w:rPr>
          <w:noProof w:val="0"/>
        </w:rPr>
        <w:tab/>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Default="006102EF" w:rsidP="006102EF">
      <w:pPr>
        <w:pStyle w:val="PL"/>
        <w:rPr>
          <w:rFonts w:eastAsia="DengXian"/>
          <w:snapToGrid w:val="0"/>
          <w:lang w:eastAsia="zh-CN"/>
        </w:rPr>
      </w:pPr>
      <w:r>
        <w:rPr>
          <w:rFonts w:eastAsia="DengXian"/>
          <w:snapToGrid w:val="0"/>
          <w:lang w:eastAsia="zh-CN"/>
        </w:rPr>
        <w:tab/>
        <w:t>},</w:t>
      </w:r>
      <w:r>
        <w:rPr>
          <w:rFonts w:eastAsia="DengXian"/>
          <w:snapToGrid w:val="0"/>
          <w:lang w:eastAsia="zh-CN"/>
        </w:rPr>
        <w:tab/>
      </w:r>
    </w:p>
    <w:p w14:paraId="61BF302C" w14:textId="77777777" w:rsidR="006102EF" w:rsidRDefault="006102EF" w:rsidP="006102EF">
      <w:pPr>
        <w:pStyle w:val="PL"/>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w:t>
      </w:r>
      <w:r>
        <w:rPr>
          <w:rFonts w:eastAsia="DengXian"/>
          <w:snapToGrid w:val="0"/>
          <w:lang w:eastAsia="zh-CN"/>
        </w:rPr>
        <w:t>-ExtIEs} }</w:t>
      </w:r>
      <w:r>
        <w:rPr>
          <w:rFonts w:eastAsia="DengXian"/>
          <w:snapToGrid w:val="0"/>
          <w:lang w:eastAsia="zh-CN"/>
        </w:rPr>
        <w:tab/>
        <w:t>OPTIONAL,</w:t>
      </w:r>
    </w:p>
    <w:p w14:paraId="7EA7FAFF" w14:textId="77777777" w:rsidR="006102EF" w:rsidRDefault="006102EF" w:rsidP="006102EF">
      <w:pPr>
        <w:pStyle w:val="PL"/>
        <w:rPr>
          <w:rFonts w:eastAsia="DengXian"/>
          <w:snapToGrid w:val="0"/>
          <w:lang w:eastAsia="zh-CN"/>
        </w:rPr>
      </w:pPr>
      <w:r>
        <w:rPr>
          <w:rFonts w:eastAsia="DengXian"/>
          <w:snapToGrid w:val="0"/>
          <w:lang w:eastAsia="zh-CN"/>
        </w:rPr>
        <w:tab/>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Default="006102EF" w:rsidP="006102EF">
      <w:pPr>
        <w:pStyle w:val="PL"/>
        <w:tabs>
          <w:tab w:val="clear" w:pos="1920"/>
          <w:tab w:val="clear" w:pos="2304"/>
          <w:tab w:val="clear" w:pos="8832"/>
          <w:tab w:val="left" w:pos="1840"/>
          <w:tab w:val="left" w:pos="2140"/>
          <w:tab w:val="left" w:pos="851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NPRACHConfiguration-FDD</w:t>
      </w:r>
      <w:r>
        <w:rPr>
          <w:rFonts w:eastAsia="DengXian"/>
          <w:snapToGrid w:val="0"/>
          <w:lang w:eastAsia="zh-CN"/>
        </w:rPr>
        <w:t>-ExtIEs} }</w:t>
      </w:r>
      <w:r>
        <w:rPr>
          <w:rFonts w:eastAsia="DengXian"/>
          <w:snapToGrid w:val="0"/>
          <w:lang w:eastAsia="zh-CN"/>
        </w:rPr>
        <w:tab/>
        <w:t>OPTIONAL,</w:t>
      </w:r>
    </w:p>
    <w:p w14:paraId="3F88C979" w14:textId="77777777" w:rsidR="006102EF" w:rsidRDefault="006102EF" w:rsidP="006102EF">
      <w:pPr>
        <w:pStyle w:val="PL"/>
        <w:rPr>
          <w:rFonts w:eastAsia="DengXian"/>
          <w:snapToGrid w:val="0"/>
          <w:lang w:eastAsia="zh-CN"/>
        </w:rPr>
      </w:pPr>
      <w:r>
        <w:rPr>
          <w:rFonts w:eastAsia="DengXian"/>
          <w:snapToGrid w:val="0"/>
          <w:lang w:eastAsia="zh-CN"/>
        </w:rPr>
        <w:tab/>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499" w:name="_Hlk513540941"/>
    </w:p>
    <w:p w14:paraId="044C1D6F" w14:textId="77777777" w:rsidR="00F02090" w:rsidRPr="00FD0425" w:rsidRDefault="00F02090" w:rsidP="00F02090">
      <w:pPr>
        <w:pStyle w:val="PL"/>
      </w:pPr>
    </w:p>
    <w:p w14:paraId="7711CC37" w14:textId="77777777" w:rsidR="00F02090" w:rsidRPr="00FD0425" w:rsidRDefault="00F02090" w:rsidP="00F02090">
      <w:pPr>
        <w:pStyle w:val="PL"/>
      </w:pPr>
      <w:r w:rsidRPr="00FD0425">
        <w:t>NR-CGI</w:t>
      </w:r>
      <w:bookmarkEnd w:id="8499"/>
      <w:r w:rsidRPr="00FD0425">
        <w:t xml:space="preserve"> ::= SEQUENCE {</w:t>
      </w:r>
    </w:p>
    <w:p w14:paraId="00D45039"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6C164018" w14:textId="77777777" w:rsidR="00F02090" w:rsidRPr="00FD0425" w:rsidRDefault="00F02090" w:rsidP="00F02090">
      <w:pPr>
        <w:pStyle w:val="PL"/>
      </w:pPr>
      <w:r w:rsidRPr="00FD0425">
        <w:tab/>
        <w:t>nr-CI</w:t>
      </w:r>
      <w:r w:rsidRPr="00FD0425">
        <w:tab/>
      </w:r>
      <w:r w:rsidRPr="00FD0425">
        <w:tab/>
      </w:r>
      <w:r w:rsidRPr="00FD0425">
        <w:tab/>
      </w:r>
      <w:r w:rsidRPr="00FD0425">
        <w:tab/>
        <w:t>NR-Cell-Identity,</w:t>
      </w:r>
    </w:p>
    <w:p w14:paraId="2CA5CB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NR-CGI-Ext</w:t>
      </w:r>
      <w:r w:rsidRPr="00FD0425">
        <w:rPr>
          <w:noProof w:val="0"/>
          <w:snapToGrid w:val="0"/>
          <w:lang w:eastAsia="zh-CN"/>
        </w:rPr>
        <w:t xml:space="preserve">IEs} } </w:t>
      </w:r>
      <w:r w:rsidRPr="00FD0425">
        <w:rPr>
          <w:noProof w:val="0"/>
          <w:snapToGrid w:val="0"/>
          <w:lang w:eastAsia="zh-CN"/>
        </w:rPr>
        <w:tab/>
        <w:t>OPTIONAL</w:t>
      </w:r>
      <w:r w:rsidRPr="00FD0425">
        <w:t>,</w:t>
      </w:r>
    </w:p>
    <w:p w14:paraId="6F6BEADE" w14:textId="77777777" w:rsidR="00F02090" w:rsidRPr="00FD0425" w:rsidRDefault="00F02090" w:rsidP="00F02090">
      <w:pPr>
        <w:pStyle w:val="PL"/>
      </w:pPr>
      <w:r w:rsidRPr="00FD0425">
        <w:tab/>
        <w:t>...</w:t>
      </w:r>
    </w:p>
    <w:p w14:paraId="1A1E407C" w14:textId="77777777" w:rsidR="00F02090" w:rsidRPr="00FD0425" w:rsidRDefault="00F02090" w:rsidP="00F02090">
      <w:pPr>
        <w:pStyle w:val="PL"/>
      </w:pPr>
      <w:r w:rsidRPr="00FD0425">
        <w:t>}</w:t>
      </w:r>
    </w:p>
    <w:p w14:paraId="159C9603" w14:textId="77777777" w:rsidR="00F02090" w:rsidRPr="00FD0425" w:rsidRDefault="00F02090" w:rsidP="00F02090">
      <w:pPr>
        <w:pStyle w:val="PL"/>
      </w:pPr>
    </w:p>
    <w:p w14:paraId="3333B713" w14:textId="77777777" w:rsidR="00F02090" w:rsidRPr="00FD0425" w:rsidRDefault="00F02090" w:rsidP="00F02090">
      <w:pPr>
        <w:pStyle w:val="PL"/>
        <w:rPr>
          <w:noProof w:val="0"/>
          <w:snapToGrid w:val="0"/>
          <w:lang w:eastAsia="zh-CN"/>
        </w:rPr>
      </w:pPr>
      <w:r w:rsidRPr="00FD0425">
        <w:t xml:space="preserve">NR-CGI-ExtIEs </w:t>
      </w:r>
      <w:r w:rsidRPr="00FD0425">
        <w:rPr>
          <w:noProof w:val="0"/>
          <w:snapToGrid w:val="0"/>
          <w:lang w:eastAsia="zh-CN"/>
        </w:rPr>
        <w:t>XNAP-PROTOCOL-EXTENSION ::= {</w:t>
      </w:r>
    </w:p>
    <w:p w14:paraId="620320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FEFA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CE51C84" w14:textId="77777777" w:rsidR="00F02090" w:rsidRPr="00FD0425" w:rsidRDefault="00F02090" w:rsidP="00F02090">
      <w:pPr>
        <w:pStyle w:val="PL"/>
        <w:rPr>
          <w:noProof w:val="0"/>
          <w:snapToGrid w:val="0"/>
          <w:lang w:eastAsia="zh-CN"/>
        </w:rPr>
      </w:pPr>
    </w:p>
    <w:p w14:paraId="0C83CC39" w14:textId="77777777" w:rsidR="00185BFB" w:rsidRPr="00FD0425" w:rsidRDefault="00185BFB" w:rsidP="00185BFB">
      <w:pPr>
        <w:pStyle w:val="PL"/>
        <w:rPr>
          <w:noProof w:val="0"/>
          <w:snapToGrid w:val="0"/>
          <w:lang w:eastAsia="zh-CN"/>
        </w:rPr>
      </w:pPr>
      <w:r w:rsidRPr="00FD0425">
        <w:rPr>
          <w:noProof w:val="0"/>
          <w:snapToGrid w:val="0"/>
          <w:lang w:eastAsia="zh-CN"/>
        </w:rPr>
        <w:t>NRCyclicPrefix ::= ENUMERATED {</w:t>
      </w:r>
      <w:r w:rsidR="006B233E">
        <w:rPr>
          <w:noProof w:val="0"/>
          <w:snapToGrid w:val="0"/>
          <w:lang w:eastAsia="zh-CN"/>
        </w:rPr>
        <w:t>n</w:t>
      </w:r>
      <w:r w:rsidRPr="00FD0425">
        <w:rPr>
          <w:noProof w:val="0"/>
          <w:snapToGrid w:val="0"/>
          <w:lang w:eastAsia="zh-CN"/>
        </w:rPr>
        <w:t xml:space="preserve">ormal, </w:t>
      </w:r>
      <w:r w:rsidR="006B233E">
        <w:rPr>
          <w:noProof w:val="0"/>
          <w:snapToGrid w:val="0"/>
          <w:lang w:eastAsia="zh-CN"/>
        </w:rPr>
        <w:t>e</w:t>
      </w:r>
      <w:r w:rsidRPr="00FD0425">
        <w:rPr>
          <w:noProof w:val="0"/>
          <w:snapToGrid w:val="0"/>
          <w:lang w:eastAsia="zh-CN"/>
        </w:rPr>
        <w:t>xtended, ...}</w:t>
      </w:r>
    </w:p>
    <w:p w14:paraId="373E5922" w14:textId="77777777" w:rsidR="00185BFB" w:rsidRPr="00FD0425" w:rsidRDefault="00185BFB" w:rsidP="00185BFB">
      <w:pPr>
        <w:pStyle w:val="PL"/>
        <w:rPr>
          <w:noProof w:val="0"/>
          <w:snapToGrid w:val="0"/>
          <w:lang w:eastAsia="zh-CN"/>
        </w:rPr>
      </w:pPr>
    </w:p>
    <w:p w14:paraId="6DEE508E" w14:textId="77777777" w:rsidR="00185BFB" w:rsidRPr="00FD0425" w:rsidRDefault="00185BFB" w:rsidP="00185BFB">
      <w:pPr>
        <w:pStyle w:val="PL"/>
        <w:rPr>
          <w:noProof w:val="0"/>
          <w:snapToGrid w:val="0"/>
          <w:lang w:eastAsia="zh-CN"/>
        </w:rPr>
      </w:pPr>
      <w:r w:rsidRPr="00FD0425">
        <w:rPr>
          <w:noProof w:val="0"/>
          <w:snapToGrid w:val="0"/>
          <w:lang w:eastAsia="zh-CN"/>
        </w:rPr>
        <w:t>NRDL-ULTransmissionPeriodicity ::= ENUMERATED {ms0p5, ms0p625, ms1, ms1p25, ms2, ms2p5, ms3, ms4, ms5, ms10, ms20, ms40, ms60, ms80, ms100, ms120, ms140, ms160, ...}</w:t>
      </w:r>
    </w:p>
    <w:p w14:paraId="6A95444E" w14:textId="77777777" w:rsidR="00F02090" w:rsidRPr="00FD0425" w:rsidRDefault="00F02090" w:rsidP="00F02090">
      <w:pPr>
        <w:pStyle w:val="PL"/>
        <w:rPr>
          <w:noProof w:val="0"/>
          <w:snapToGrid w:val="0"/>
          <w:lang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{NRFrequencyBandItem</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56CA513A" w14:textId="77777777" w:rsidR="00F02090" w:rsidRPr="00FD0425" w:rsidRDefault="00F02090" w:rsidP="00F02090">
      <w:pPr>
        <w:pStyle w:val="PL"/>
      </w:pPr>
      <w:r w:rsidRPr="00FD0425">
        <w:tab/>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500" w:name="_Hlk515377712"/>
      <w:r w:rsidRPr="00FD0425">
        <w:rPr>
          <w:noProof w:val="0"/>
          <w:snapToGrid w:val="0"/>
          <w:lang w:eastAsia="zh-CN"/>
        </w:rPr>
        <w:t>NRFrequencyInfo</w:t>
      </w:r>
      <w:bookmarkEnd w:id="8500"/>
      <w:r w:rsidRPr="00FD0425">
        <w:rPr>
          <w:noProof w:val="0"/>
          <w:snapToGrid w:val="0"/>
          <w:lang w:eastAsia="zh-CN"/>
        </w:rPr>
        <w:t xml:space="preserve"> ::= SEQUENCE {</w:t>
      </w:r>
    </w:p>
    <w:p w14:paraId="1CBC0F0E" w14:textId="77777777" w:rsidR="00F02090" w:rsidRPr="00FD0425" w:rsidRDefault="00F02090" w:rsidP="00F02090">
      <w:pPr>
        <w:pStyle w:val="PL"/>
        <w:rPr>
          <w:noProof w:val="0"/>
          <w:snapToGrid w:val="0"/>
          <w:lang w:eastAsia="zh-CN"/>
        </w:rPr>
      </w:pPr>
      <w:r w:rsidRPr="00FD0425">
        <w:rPr>
          <w:noProof w:val="0"/>
          <w:snapToGrid w:val="0"/>
          <w:lang w:eastAsia="zh-CN"/>
        </w:rPr>
        <w:tab/>
        <w:t>nrARFCN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NRARFCN,</w:t>
      </w:r>
    </w:p>
    <w:p w14:paraId="759A49C0" w14:textId="77777777" w:rsidR="00F02090" w:rsidRPr="00FD0425" w:rsidRDefault="00F02090" w:rsidP="00F02090">
      <w:pPr>
        <w:pStyle w:val="PL"/>
        <w:rPr>
          <w:noProof w:val="0"/>
          <w:snapToGrid w:val="0"/>
          <w:lang w:eastAsia="zh-CN"/>
        </w:rPr>
      </w:pP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3B0C3766" w14:textId="77777777" w:rsidR="00F02090" w:rsidRPr="00FD0425" w:rsidRDefault="00F02090" w:rsidP="00F02090">
      <w:pPr>
        <w:pStyle w:val="PL"/>
        <w:rPr>
          <w:noProof w:val="0"/>
          <w:snapToGrid w:val="0"/>
          <w:lang w:eastAsia="zh-CN"/>
        </w:rPr>
      </w:pPr>
      <w:r w:rsidRPr="00FD0425">
        <w:rPr>
          <w:noProof w:val="0"/>
          <w:snapToGrid w:val="0"/>
          <w:lang w:eastAsia="zh-CN"/>
        </w:rPr>
        <w:tab/>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rFonts w:hint="eastAsia"/>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NRModeInfoTDD-ExtIEs</w:t>
      </w:r>
      <w:r w:rsidRPr="00FD0425">
        <w:rPr>
          <w:noProof w:val="0"/>
          <w:snapToGrid w:val="0"/>
          <w:lang w:eastAsia="zh-CN"/>
        </w:rPr>
        <w:t xml:space="preserve">} } </w:t>
      </w:r>
      <w:r w:rsidRPr="00FD0425">
        <w:rPr>
          <w:noProof w:val="0"/>
          <w:snapToGrid w:val="0"/>
          <w:lang w:eastAsia="zh-CN"/>
        </w:rPr>
        <w:tab/>
        <w:t>OPTIONAL</w:t>
      </w:r>
      <w:r w:rsidRPr="00FD0425">
        <w:t>,</w:t>
      </w:r>
    </w:p>
    <w:p w14:paraId="2F279BBA" w14:textId="77777777" w:rsidR="00F02090" w:rsidRPr="00FD0425" w:rsidRDefault="00F02090" w:rsidP="00F02090">
      <w:pPr>
        <w:pStyle w:val="PL"/>
      </w:pPr>
      <w:r w:rsidRPr="00FD0425">
        <w:tab/>
        <w:t>...</w:t>
      </w:r>
    </w:p>
    <w:p w14:paraId="1D8DEE1D" w14:textId="77777777" w:rsidR="00F02090" w:rsidRPr="00FD0425" w:rsidRDefault="00F02090" w:rsidP="00F02090">
      <w:pPr>
        <w:pStyle w:val="PL"/>
      </w:pPr>
      <w:r w:rsidRPr="00FD0425">
        <w:t>}</w:t>
      </w:r>
    </w:p>
    <w:p w14:paraId="68F48335" w14:textId="77777777" w:rsidR="00F02090" w:rsidRPr="00FD0425" w:rsidRDefault="00F02090" w:rsidP="00F02090">
      <w:pPr>
        <w:pStyle w:val="PL"/>
      </w:pPr>
    </w:p>
    <w:p w14:paraId="075A7CB2" w14:textId="77777777" w:rsidR="007C47D0" w:rsidRPr="007C47D0" w:rsidRDefault="00F02090" w:rsidP="007C47D0">
      <w:pPr>
        <w:pStyle w:val="PL"/>
        <w:rPr>
          <w:noProof w:val="0"/>
          <w:snapToGrid w:val="0"/>
          <w:lang w:eastAsia="zh-CN"/>
        </w:rPr>
      </w:pPr>
      <w:r w:rsidRPr="00FD0425">
        <w:t xml:space="preserve">NRModeInfoTDD-ExtIEs </w:t>
      </w:r>
      <w:r w:rsidRPr="00FD0425">
        <w:rPr>
          <w:noProof w:val="0"/>
          <w:snapToGrid w:val="0"/>
          <w:lang w:eastAsia="zh-CN"/>
        </w:rPr>
        <w:t>XNAP-PROTOCOL-EXTENSION ::= {</w:t>
      </w:r>
    </w:p>
    <w:p w14:paraId="356E767B" w14:textId="77777777" w:rsidR="00D94208" w:rsidRDefault="007C47D0" w:rsidP="007C47D0">
      <w:pPr>
        <w:pStyle w:val="PL"/>
        <w:rPr>
          <w:noProof w:val="0"/>
          <w:snapToGrid w:val="0"/>
          <w:lang w:eastAsia="zh-CN"/>
        </w:rPr>
      </w:pPr>
      <w:r w:rsidRPr="007C47D0">
        <w:rPr>
          <w:noProof w:val="0"/>
          <w:snapToGrid w:val="0"/>
          <w:lang w:eastAsia="zh-CN"/>
        </w:rPr>
        <w:tab/>
        <w:t>{ID id-IntendedTDD-DL-ULConfiguration-NR</w:t>
      </w:r>
      <w:r w:rsidRPr="007C47D0">
        <w:rPr>
          <w:noProof w:val="0"/>
          <w:snapToGrid w:val="0"/>
          <w:lang w:eastAsia="zh-CN"/>
        </w:rPr>
        <w:tab/>
        <w:t>CRITICALITY ignore</w:t>
      </w:r>
      <w:r w:rsidRPr="007C47D0">
        <w:rPr>
          <w:noProof w:val="0"/>
          <w:snapToGrid w:val="0"/>
          <w:lang w:eastAsia="zh-CN"/>
        </w:rPr>
        <w:tab/>
        <w:t>EXTENSION IntendedTDD-DL-ULConfiguration-NR</w:t>
      </w:r>
      <w:r w:rsidRPr="007C47D0">
        <w:rPr>
          <w:noProof w:val="0"/>
          <w:snapToGrid w:val="0"/>
          <w:lang w:eastAsia="zh-CN"/>
        </w:rPr>
        <w:tab/>
        <w:t>PRESENCE optional }</w:t>
      </w:r>
      <w:r w:rsidR="000F0BC5">
        <w:rPr>
          <w:noProof w:val="0"/>
          <w:snapToGrid w:val="0"/>
          <w:lang w:eastAsia="zh-CN"/>
        </w:rPr>
        <w:t>|</w:t>
      </w:r>
    </w:p>
    <w:p w14:paraId="69C420E7" w14:textId="77777777" w:rsidR="00D94208" w:rsidRPr="00FD0425" w:rsidRDefault="00D94208" w:rsidP="00D94208">
      <w:pPr>
        <w:pStyle w:val="PL"/>
        <w:rPr>
          <w:noProof w:val="0"/>
          <w:snapToGrid w:val="0"/>
          <w:lang w:eastAsia="zh-CN"/>
        </w:rPr>
      </w:pPr>
      <w:r>
        <w:rPr>
          <w:noProof w:val="0"/>
          <w:snapToGrid w:val="0"/>
          <w:lang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501" w:name="_Hlk513548571"/>
      <w:r w:rsidRPr="00FD0425">
        <w:rPr>
          <w:noProof w:val="0"/>
          <w:snapToGrid w:val="0"/>
          <w:lang w:eastAsia="zh-CN"/>
        </w:rPr>
        <w:t>NRTransmissionBandwidth</w:t>
      </w:r>
      <w:bookmarkEnd w:id="8501"/>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iE-Extensions</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ProtocolExtensionContainer { {</w:t>
      </w:r>
      <w:r w:rsidRPr="00FD0425">
        <w:rPr>
          <w:noProof w:val="0"/>
          <w:snapToGrid w:val="0"/>
          <w:lang w:eastAsia="zh-CN"/>
        </w:rPr>
        <w:t>NRTransmissionBandwidth</w:t>
      </w:r>
      <w:r w:rsidRPr="00FD0425">
        <w:rPr>
          <w:rFonts w:eastAsia="DengXian"/>
          <w:snapToGrid w:val="0"/>
          <w:lang w:eastAsia="zh-CN"/>
        </w:rPr>
        <w:t>-ExtIEs} } OPTIONAL,</w:t>
      </w:r>
    </w:p>
    <w:p w14:paraId="7CE03C7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502" w:name="_Hlk515385418"/>
      <w:r w:rsidRPr="00FD0425">
        <w:t>NumberOfAntennaPorts-E-UTRA</w:t>
      </w:r>
      <w:bookmarkEnd w:id="8502"/>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77777777" w:rsidR="007D59C6" w:rsidRPr="00DA6DDA" w:rsidRDefault="007D59C6" w:rsidP="007D59C6">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503"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DA6DDA" w:rsidRDefault="007D59C6" w:rsidP="007D59C6">
      <w:pPr>
        <w:pStyle w:val="PL"/>
        <w:rPr>
          <w:noProof w:val="0"/>
          <w:lang w:val="fr-FR"/>
        </w:rPr>
      </w:pPr>
      <w:r w:rsidRPr="00DA6DDA">
        <w:rPr>
          <w:lang w:val="fr-FR"/>
        </w:rPr>
        <w:t>PedestrianUE</w:t>
      </w:r>
      <w:r w:rsidRPr="00DA6DDA">
        <w:rPr>
          <w:noProof w:val="0"/>
          <w:lang w:val="fr-FR"/>
        </w:rPr>
        <w:t xml:space="preserve"> ::= ENUMERATED { </w:t>
      </w:r>
    </w:p>
    <w:p w14:paraId="235CAC26" w14:textId="77777777" w:rsidR="007D59C6" w:rsidRPr="00DA6DDA" w:rsidRDefault="007D59C6" w:rsidP="007D59C6">
      <w:pPr>
        <w:pStyle w:val="PL"/>
        <w:rPr>
          <w:noProof w:val="0"/>
          <w:snapToGrid w:val="0"/>
        </w:rPr>
      </w:pPr>
      <w:r w:rsidRPr="00DA6DDA">
        <w:rPr>
          <w:noProof w:val="0"/>
          <w:lang w:val="fr-FR"/>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503"/>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DA6DDA" w:rsidRDefault="007D59C6" w:rsidP="007D59C6">
      <w:pPr>
        <w:pStyle w:val="PL"/>
        <w:rPr>
          <w:noProof w:val="0"/>
          <w:snapToGrid w:val="0"/>
          <w:lang w:val="fr-FR"/>
        </w:rPr>
      </w:pPr>
      <w:r w:rsidRPr="00DA6DDA">
        <w:rPr>
          <w:noProof w:val="0"/>
          <w:snapToGrid w:val="0"/>
        </w:rPr>
        <w:tab/>
      </w:r>
      <w:r w:rsidRPr="00DA6DDA">
        <w:rPr>
          <w:noProof w:val="0"/>
          <w:snapToGrid w:val="0"/>
          <w:lang w:val="fr-FR"/>
        </w:rPr>
        <w:t>iE-Extensions</w:t>
      </w:r>
      <w:r w:rsidRPr="00DA6DDA">
        <w:rPr>
          <w:noProof w:val="0"/>
          <w:snapToGrid w:val="0"/>
          <w:lang w:val="fr-FR"/>
        </w:rPr>
        <w:tab/>
      </w:r>
      <w:r w:rsidRPr="00DA6DDA">
        <w:rPr>
          <w:noProof w:val="0"/>
          <w:snapToGrid w:val="0"/>
          <w:lang w:val="fr-FR"/>
        </w:rPr>
        <w:tab/>
        <w:t>ProtocolExtensionContainer { {</w:t>
      </w:r>
      <w:r w:rsidRPr="00DA6DDA">
        <w:rPr>
          <w:rFonts w:eastAsia="Batang" w:hint="eastAsia"/>
          <w:lang w:val="fr-FR" w:eastAsia="ja-JP"/>
        </w:rPr>
        <w:t xml:space="preserve"> </w:t>
      </w:r>
      <w:r w:rsidRPr="00DA6DDA">
        <w:rPr>
          <w:rFonts w:hint="eastAsia"/>
          <w:snapToGrid w:val="0"/>
          <w:lang w:val="fr-FR" w:eastAsia="zh-CN"/>
        </w:rPr>
        <w:t>PC5QoSParameters</w:t>
      </w:r>
      <w:r w:rsidRPr="00DA6DDA">
        <w:rPr>
          <w:noProof w:val="0"/>
          <w:snapToGrid w:val="0"/>
          <w:lang w:val="fr-FR"/>
        </w:rPr>
        <w:t>-ExtIEs} }</w:t>
      </w:r>
      <w:r w:rsidRPr="00DA6DDA">
        <w:rPr>
          <w:noProof w:val="0"/>
          <w:snapToGrid w:val="0"/>
          <w:lang w:val="fr-FR"/>
        </w:rPr>
        <w:tab/>
        <w:t>OPTIONAL,</w:t>
      </w:r>
    </w:p>
    <w:p w14:paraId="6768EC33" w14:textId="77777777" w:rsidR="007D59C6" w:rsidRPr="00DA6DDA" w:rsidRDefault="007D59C6" w:rsidP="007D59C6">
      <w:pPr>
        <w:pStyle w:val="PL"/>
        <w:rPr>
          <w:noProof w:val="0"/>
          <w:snapToGrid w:val="0"/>
        </w:rPr>
      </w:pPr>
      <w:r w:rsidRPr="00DA6DDA">
        <w:rPr>
          <w:noProof w:val="0"/>
          <w:snapToGrid w:val="0"/>
          <w:lang w:val="fr-FR"/>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8685D5" w14:textId="77777777" w:rsidR="00707A3E" w:rsidRDefault="00707A3E" w:rsidP="00707A3E">
      <w:pPr>
        <w:pStyle w:val="PL"/>
        <w:spacing w:line="0" w:lineRule="atLeast"/>
        <w:rPr>
          <w:bCs/>
          <w:iCs/>
          <w:szCs w:val="18"/>
          <w:lang w:eastAsia="ja-JP"/>
        </w:rPr>
      </w:pPr>
      <w:r>
        <w:rPr>
          <w:lang w:eastAsia="zh-CN"/>
        </w:rPr>
        <w:t xml:space="preserve">-- </w:t>
      </w:r>
      <w:r w:rsidRPr="000C5635">
        <w:rPr>
          <w:bCs/>
          <w:iCs/>
          <w:szCs w:val="18"/>
          <w:lang w:eastAsia="ja-JP"/>
        </w:rPr>
        <w:t xml:space="preserve">The </w:t>
      </w:r>
      <w:r>
        <w:rPr>
          <w:bCs/>
          <w:iCs/>
          <w:szCs w:val="18"/>
          <w:lang w:eastAsia="ja-JP"/>
        </w:rPr>
        <w:t>size of the PC5 QoS Flow List shall not exceed 2048 items</w:t>
      </w:r>
      <w:r w:rsidRPr="000C5635">
        <w:rPr>
          <w:bCs/>
          <w:iCs/>
          <w:szCs w:val="18"/>
          <w:lang w:eastAsia="ja-JP"/>
        </w:rPr>
        <w:t>.</w:t>
      </w:r>
    </w:p>
    <w:p w14:paraId="5CC93B15" w14:textId="77777777" w:rsidR="007D59C6" w:rsidRPr="00DA6DDA" w:rsidRDefault="007D59C6" w:rsidP="007D59C6">
      <w:pPr>
        <w:pStyle w:val="PL"/>
        <w:spacing w:line="0" w:lineRule="atLeast"/>
        <w:rPr>
          <w:rFonts w:eastAsia="Batang"/>
          <w:lang w:eastAsia="ja-JP"/>
        </w:rPr>
      </w:pPr>
    </w:p>
    <w:p w14:paraId="2EEC7477"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403CB8EB" w14:textId="77777777" w:rsidR="007D59C6" w:rsidRPr="00DA6DDA" w:rsidRDefault="007D59C6" w:rsidP="007D59C6">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48EF858" w14:textId="77777777" w:rsidR="007D59C6" w:rsidRPr="00DA6DDA" w:rsidRDefault="007D59C6" w:rsidP="007D59C6">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BDA342B" w14:textId="77777777" w:rsidR="007D59C6" w:rsidRPr="00DA6DDA" w:rsidRDefault="007D59C6" w:rsidP="007D59C6">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DA6DDA" w:rsidRDefault="007D59C6" w:rsidP="007D59C6">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711B0198" w14:textId="77777777" w:rsidR="007D59C6" w:rsidRPr="00DA6DDA" w:rsidRDefault="007D59C6" w:rsidP="007D59C6">
      <w:pPr>
        <w:pStyle w:val="PL"/>
        <w:spacing w:line="0" w:lineRule="atLeast"/>
        <w:rPr>
          <w:noProof w:val="0"/>
          <w:snapToGrid w:val="0"/>
          <w:lang w:val="fr-FR" w:eastAsia="zh-CN"/>
        </w:rPr>
      </w:pPr>
      <w:r w:rsidRPr="00DA6DDA">
        <w:rPr>
          <w:rFonts w:hint="eastAsia"/>
          <w:noProof w:val="0"/>
          <w:snapToGrid w:val="0"/>
          <w:lang w:eastAsia="zh-CN"/>
        </w:rPr>
        <w:tab/>
      </w:r>
      <w:r w:rsidRPr="00DA6DDA">
        <w:rPr>
          <w:noProof w:val="0"/>
          <w:snapToGrid w:val="0"/>
          <w:lang w:val="fr-FR"/>
        </w:rPr>
        <w:t>guaranteedFlowBitRate</w:t>
      </w:r>
      <w:r w:rsidRPr="00DA6DDA">
        <w:rPr>
          <w:noProof w:val="0"/>
          <w:snapToGrid w:val="0"/>
          <w:lang w:val="fr-FR"/>
        </w:rPr>
        <w:tab/>
      </w:r>
      <w:r w:rsidRPr="00DA6DDA">
        <w:rPr>
          <w:noProof w:val="0"/>
          <w:snapToGrid w:val="0"/>
          <w:lang w:val="fr-FR"/>
        </w:rPr>
        <w:tab/>
        <w:t>BitRate,</w:t>
      </w:r>
    </w:p>
    <w:p w14:paraId="34190ADF" w14:textId="77777777" w:rsidR="007D59C6" w:rsidRPr="00DA6DDA" w:rsidRDefault="007D59C6" w:rsidP="007D59C6">
      <w:pPr>
        <w:pStyle w:val="PL"/>
        <w:spacing w:line="0" w:lineRule="atLeast"/>
        <w:rPr>
          <w:noProof w:val="0"/>
          <w:snapToGrid w:val="0"/>
          <w:lang w:val="fr-FR" w:eastAsia="zh-CN"/>
        </w:rPr>
      </w:pPr>
      <w:r w:rsidRPr="00DA6DDA">
        <w:rPr>
          <w:lang w:val="fr-FR" w:eastAsia="zh-CN"/>
        </w:rPr>
        <w:tab/>
        <w:t>m</w:t>
      </w:r>
      <w:r w:rsidRPr="00DA6DDA">
        <w:rPr>
          <w:lang w:val="fr-FR"/>
        </w:rPr>
        <w:t>aximum</w:t>
      </w:r>
      <w:r w:rsidRPr="00DA6DDA">
        <w:rPr>
          <w:noProof w:val="0"/>
          <w:snapToGrid w:val="0"/>
          <w:lang w:val="fr-FR"/>
        </w:rPr>
        <w:t>FlowBitRate</w:t>
      </w:r>
      <w:r w:rsidRPr="00DA6DDA">
        <w:rPr>
          <w:noProof w:val="0"/>
          <w:snapToGrid w:val="0"/>
          <w:lang w:val="fr-FR"/>
        </w:rPr>
        <w:tab/>
      </w:r>
      <w:r w:rsidRPr="00DA6DDA">
        <w:rPr>
          <w:noProof w:val="0"/>
          <w:snapToGrid w:val="0"/>
          <w:lang w:val="fr-FR"/>
        </w:rPr>
        <w:tab/>
      </w:r>
      <w:r w:rsidRPr="00DA6DDA">
        <w:rPr>
          <w:noProof w:val="0"/>
          <w:snapToGrid w:val="0"/>
          <w:lang w:val="fr-FR" w:eastAsia="zh-CN"/>
        </w:rPr>
        <w:tab/>
      </w:r>
      <w:r w:rsidRPr="00DA6DDA">
        <w:rPr>
          <w:noProof w:val="0"/>
          <w:snapToGrid w:val="0"/>
          <w:lang w:val="fr-FR"/>
        </w:rPr>
        <w:t>BitRate,</w:t>
      </w:r>
    </w:p>
    <w:p w14:paraId="3FC2E128" w14:textId="77777777" w:rsidR="007D59C6" w:rsidRPr="00DA6DDA" w:rsidRDefault="007D59C6" w:rsidP="007D59C6">
      <w:pPr>
        <w:pStyle w:val="PL"/>
        <w:rPr>
          <w:noProof w:val="0"/>
          <w:snapToGrid w:val="0"/>
          <w:lang w:val="fr-FR"/>
        </w:rPr>
      </w:pPr>
      <w:r w:rsidRPr="00DA6DDA">
        <w:rPr>
          <w:noProof w:val="0"/>
          <w:snapToGrid w:val="0"/>
          <w:lang w:val="fr-FR"/>
        </w:rPr>
        <w:tab/>
        <w:t>iE-Extensions</w:t>
      </w:r>
      <w:r w:rsidRPr="00DA6DDA">
        <w:rPr>
          <w:noProof w:val="0"/>
          <w:snapToGrid w:val="0"/>
          <w:lang w:val="fr-FR"/>
        </w:rPr>
        <w:tab/>
      </w:r>
      <w:r w:rsidRPr="00DA6DDA">
        <w:rPr>
          <w:noProof w:val="0"/>
          <w:snapToGrid w:val="0"/>
          <w:lang w:val="fr-FR"/>
        </w:rPr>
        <w:tab/>
        <w:t>ProtocolExtensionContainer { {</w:t>
      </w:r>
      <w:r w:rsidRPr="00DA6DDA">
        <w:rPr>
          <w:lang w:val="fr-FR" w:eastAsia="zh-CN"/>
        </w:rPr>
        <w:t xml:space="preserve"> PC</w:t>
      </w:r>
      <w:r w:rsidRPr="00DA6DDA">
        <w:rPr>
          <w:rFonts w:eastAsia="Batang"/>
          <w:lang w:val="fr-FR" w:eastAsia="ja-JP"/>
        </w:rPr>
        <w:t>5FlowBitRates</w:t>
      </w:r>
      <w:r w:rsidRPr="00DA6DDA">
        <w:rPr>
          <w:noProof w:val="0"/>
          <w:snapToGrid w:val="0"/>
          <w:lang w:val="fr-FR"/>
        </w:rPr>
        <w:t>-ExtIEs} }</w:t>
      </w:r>
      <w:r w:rsidRPr="00DA6DDA">
        <w:rPr>
          <w:noProof w:val="0"/>
          <w:snapToGrid w:val="0"/>
          <w:lang w:val="fr-FR"/>
        </w:rPr>
        <w:tab/>
        <w:t>OPTIONAL,</w:t>
      </w:r>
    </w:p>
    <w:p w14:paraId="324494B2" w14:textId="77777777" w:rsidR="007D59C6" w:rsidRPr="00DA6DDA" w:rsidRDefault="007D59C6" w:rsidP="007D59C6">
      <w:pPr>
        <w:pStyle w:val="PL"/>
        <w:rPr>
          <w:noProof w:val="0"/>
          <w:snapToGrid w:val="0"/>
          <w:lang w:val="fr-FR"/>
        </w:rPr>
      </w:pPr>
      <w:r w:rsidRPr="00DA6DDA">
        <w:rPr>
          <w:noProof w:val="0"/>
          <w:snapToGrid w:val="0"/>
          <w:lang w:val="fr-FR"/>
        </w:rPr>
        <w:tab/>
        <w:t>...</w:t>
      </w:r>
    </w:p>
    <w:p w14:paraId="0C09505A" w14:textId="77777777" w:rsidR="007D59C6" w:rsidRPr="00DA6DDA" w:rsidRDefault="007D59C6" w:rsidP="007D59C6">
      <w:pPr>
        <w:pStyle w:val="PL"/>
        <w:rPr>
          <w:noProof w:val="0"/>
          <w:snapToGrid w:val="0"/>
          <w:lang w:val="fr-FR"/>
        </w:rPr>
      </w:pPr>
      <w:r w:rsidRPr="00DA6DDA">
        <w:rPr>
          <w:noProof w:val="0"/>
          <w:snapToGrid w:val="0"/>
          <w:lang w:val="fr-FR"/>
        </w:rPr>
        <w:t>}</w:t>
      </w:r>
    </w:p>
    <w:p w14:paraId="5C5C3E72" w14:textId="77777777" w:rsidR="007D59C6" w:rsidRPr="00DA6DDA" w:rsidRDefault="007D59C6" w:rsidP="007D59C6">
      <w:pPr>
        <w:pStyle w:val="PL"/>
        <w:rPr>
          <w:noProof w:val="0"/>
          <w:snapToGrid w:val="0"/>
          <w:lang w:val="fr-FR"/>
        </w:rPr>
      </w:pPr>
    </w:p>
    <w:p w14:paraId="59D48CA1" w14:textId="77777777" w:rsidR="007D59C6" w:rsidRPr="00DA6DDA" w:rsidRDefault="007D59C6" w:rsidP="007D59C6">
      <w:pPr>
        <w:pStyle w:val="PL"/>
        <w:rPr>
          <w:noProof w:val="0"/>
          <w:snapToGrid w:val="0"/>
          <w:lang w:val="fr-FR"/>
        </w:rPr>
      </w:pPr>
      <w:r w:rsidRPr="00DA6DDA">
        <w:rPr>
          <w:rFonts w:hint="eastAsia"/>
          <w:lang w:val="fr-FR" w:eastAsia="zh-CN"/>
        </w:rPr>
        <w:t>PC</w:t>
      </w:r>
      <w:r w:rsidRPr="00DA6DDA">
        <w:rPr>
          <w:rFonts w:eastAsia="Batang"/>
          <w:lang w:val="fr-FR" w:eastAsia="ja-JP"/>
        </w:rPr>
        <w:t>5FlowBitRates</w:t>
      </w:r>
      <w:r w:rsidRPr="00DA6DDA">
        <w:rPr>
          <w:noProof w:val="0"/>
          <w:snapToGrid w:val="0"/>
          <w:lang w:val="fr-FR"/>
        </w:rPr>
        <w:t>-ExtIEs XNAP-PROTOCOL-EXTENSION ::= {</w:t>
      </w:r>
    </w:p>
    <w:p w14:paraId="4A23E7EF" w14:textId="77777777" w:rsidR="007D59C6" w:rsidRPr="00DA6DDA" w:rsidRDefault="007D59C6" w:rsidP="007D59C6">
      <w:pPr>
        <w:pStyle w:val="PL"/>
        <w:rPr>
          <w:noProof w:val="0"/>
          <w:snapToGrid w:val="0"/>
          <w:lang w:val="fr-FR"/>
        </w:rPr>
      </w:pPr>
      <w:r w:rsidRPr="00DA6DDA">
        <w:rPr>
          <w:noProof w:val="0"/>
          <w:snapToGrid w:val="0"/>
          <w:lang w:val="fr-FR"/>
        </w:rPr>
        <w:tab/>
        <w:t>...</w:t>
      </w:r>
    </w:p>
    <w:p w14:paraId="5E85A7CB" w14:textId="77777777" w:rsidR="007D59C6" w:rsidRPr="009354E2" w:rsidRDefault="007D59C6" w:rsidP="007D59C6">
      <w:pPr>
        <w:pStyle w:val="PL"/>
        <w:rPr>
          <w:lang w:val="fr-FR"/>
        </w:rPr>
      </w:pPr>
      <w:r w:rsidRPr="00DA6DDA">
        <w:rPr>
          <w:noProof w:val="0"/>
          <w:snapToGrid w:val="0"/>
          <w:lang w:val="fr-FR"/>
        </w:rPr>
        <w:t>}</w:t>
      </w:r>
    </w:p>
    <w:p w14:paraId="48830D22" w14:textId="77777777" w:rsidR="007D59C6" w:rsidRPr="009354E2" w:rsidRDefault="007D59C6" w:rsidP="007D59C6">
      <w:pPr>
        <w:pStyle w:val="PL"/>
        <w:rPr>
          <w:lang w:val="fr-FR"/>
        </w:rPr>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504"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t>PDUSession</w:t>
      </w:r>
      <w:r w:rsidRPr="00FD0425">
        <w:t>-ID</w:t>
      </w:r>
      <w:r w:rsidRPr="00FD0425">
        <w:rPr>
          <w:snapToGrid w:val="0"/>
        </w:rPr>
        <w:t>,</w:t>
      </w:r>
    </w:p>
    <w:p w14:paraId="21629327" w14:textId="77777777" w:rsidR="00F02090" w:rsidRPr="00FD0425" w:rsidRDefault="00F02090" w:rsidP="00F02090">
      <w:pPr>
        <w:pStyle w:val="PL"/>
      </w:pPr>
      <w:r w:rsidRPr="00FD0425">
        <w:tab/>
        <w:t>cause</w:t>
      </w:r>
      <w:r w:rsidRPr="00FD0425">
        <w:tab/>
      </w:r>
      <w:r w:rsidRPr="00FD0425">
        <w:tab/>
      </w:r>
      <w:r w:rsidRPr="00FD0425">
        <w:tab/>
      </w:r>
      <w:r w:rsidRPr="00FD0425">
        <w:tab/>
        <w:t>Cause</w:t>
      </w:r>
      <w:r w:rsidRPr="00FD0425">
        <w:tab/>
      </w:r>
      <w:r w:rsidRPr="00FD0425">
        <w:tab/>
      </w:r>
      <w:r w:rsidRPr="00FD0425">
        <w:tab/>
      </w:r>
      <w:r w:rsidRPr="00FD0425">
        <w:tab/>
        <w:t>OPTIONAL,</w:t>
      </w:r>
    </w:p>
    <w:p w14:paraId="5DB3FEB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504"/>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505"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505"/>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506"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506"/>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507" w:name="_Hlk525922913"/>
      <w:r w:rsidRPr="00FD0425">
        <w:t>UPTransportLayerInformation</w:t>
      </w:r>
      <w:bookmarkEnd w:id="8507"/>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508" w:name="_Hlk44462442"/>
      <w:r w:rsidRPr="007E6716">
        <w:rPr>
          <w:snapToGrid w:val="0"/>
        </w:rPr>
        <w:t>|</w:t>
      </w:r>
    </w:p>
    <w:bookmarkEnd w:id="8508"/>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509"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FD0425" w:rsidRDefault="00F02090" w:rsidP="00F02090">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608BF57E" w14:textId="77777777" w:rsidR="00F02090" w:rsidRPr="00FD0425" w:rsidRDefault="00F02090" w:rsidP="00F02090">
      <w:pPr>
        <w:pStyle w:val="PL"/>
        <w:rPr>
          <w:noProof w:val="0"/>
          <w:snapToGrid w:val="0"/>
        </w:rPr>
      </w:pPr>
      <w:r w:rsidRPr="00FD0425">
        <w:rPr>
          <w:noProof w:val="0"/>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455CFF1" w14:textId="77777777" w:rsidR="00F02090" w:rsidRPr="00FD0425" w:rsidRDefault="00F02090" w:rsidP="00F02090">
      <w:pPr>
        <w:pStyle w:val="PL"/>
        <w:rPr>
          <w:noProof w:val="0"/>
          <w:snapToGrid w:val="0"/>
        </w:rPr>
      </w:pPr>
      <w:r w:rsidRPr="00FD0425">
        <w:rPr>
          <w:noProof w:val="0"/>
          <w:snapToGrid w:val="0"/>
        </w:rPr>
        <w:tab/>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7C0B2A" w:rsidRDefault="00621C39" w:rsidP="00F85964">
      <w:pPr>
        <w:pStyle w:val="PL"/>
        <w:spacing w:line="0" w:lineRule="atLeast"/>
        <w:rPr>
          <w:noProof w:val="0"/>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sidR="00C44CB2">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 xml:space="preserve">PRESENCE optional </w:t>
      </w:r>
      <w:r>
        <w:rPr>
          <w:rFonts w:eastAsia="SimSun"/>
          <w:snapToGrid w:val="0"/>
        </w:rPr>
        <w:t>}</w:t>
      </w:r>
      <w:r w:rsidR="00F85964" w:rsidRPr="009B06A7">
        <w:rPr>
          <w:rFonts w:cs="Courier New"/>
          <w:noProof w:val="0"/>
          <w:snapToGrid w:val="0"/>
        </w:rPr>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FD0425" w:rsidRDefault="00F02090" w:rsidP="00F02090">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75BBC854" w14:textId="77777777" w:rsidR="00F02090" w:rsidRPr="00FD0425" w:rsidRDefault="00F02090" w:rsidP="00F02090">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001229F"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{PDUSessionResourceSetupResponseInfo-MNterminated-ExtIEs} } </w:t>
      </w:r>
      <w:r w:rsidRPr="00FD0425">
        <w:rPr>
          <w:snapToGrid w:val="0"/>
        </w:rPr>
        <w:tab/>
        <w:t>OPTIONAL,</w:t>
      </w:r>
    </w:p>
    <w:p w14:paraId="78C04E09" w14:textId="77777777" w:rsidR="00F02090" w:rsidRPr="00FD0425" w:rsidRDefault="00F02090" w:rsidP="00F02090">
      <w:pPr>
        <w:pStyle w:val="PL"/>
        <w:rPr>
          <w:snapToGrid w:val="0"/>
        </w:rPr>
      </w:pPr>
      <w:r w:rsidRPr="00FD0425">
        <w:rPr>
          <w:snapToGrid w:val="0"/>
        </w:rPr>
        <w:tab/>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{PDUSessionResourceModificationResponseInfo-SNterminated-ExtIEs} } </w:t>
      </w:r>
      <w:r w:rsidRPr="00FD0425">
        <w:rPr>
          <w:snapToGrid w:val="0"/>
        </w:rPr>
        <w:tab/>
        <w:t>OPTIONAL,</w:t>
      </w:r>
    </w:p>
    <w:p w14:paraId="61905C36" w14:textId="77777777" w:rsidR="00F02090" w:rsidRPr="00FD0425" w:rsidRDefault="00F02090" w:rsidP="00F02090">
      <w:pPr>
        <w:pStyle w:val="PL"/>
        <w:rPr>
          <w:snapToGrid w:val="0"/>
        </w:rPr>
      </w:pPr>
      <w:r w:rsidRPr="00FD0425">
        <w:rPr>
          <w:snapToGrid w:val="0"/>
        </w:rPr>
        <w:tab/>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510"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510"/>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FD0425" w:rsidRDefault="00F02090" w:rsidP="00F02090">
      <w:pPr>
        <w:pStyle w:val="PL"/>
        <w:rPr>
          <w:noProof w:val="0"/>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AB294D9" w14:textId="77777777" w:rsidR="00F02090" w:rsidRPr="00FD0425" w:rsidRDefault="00F02090" w:rsidP="00F02090">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PDCPDuplicationConfiguration </w:t>
      </w:r>
      <w:r w:rsidRPr="00FD0425">
        <w:rPr>
          <w:snapToGrid w:val="0"/>
        </w:rPr>
        <w:tab/>
      </w:r>
      <w:r w:rsidRPr="00FD0425">
        <w:rPr>
          <w:snapToGrid w:val="0"/>
        </w:rPr>
        <w:tab/>
      </w:r>
      <w:r w:rsidRPr="00FD0425">
        <w:rPr>
          <w:snapToGrid w:val="0"/>
        </w:rPr>
        <w:tab/>
      </w:r>
      <w:r w:rsidRPr="00FD0425">
        <w:rPr>
          <w:snapToGrid w:val="0"/>
        </w:rPr>
        <w:tab/>
        <w:t>OPTIONAL,</w:t>
      </w:r>
    </w:p>
    <w:p w14:paraId="40051556"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{PDUSessionResourceModificationResponseInfo-MNterminated-ExtIEs} } </w:t>
      </w:r>
      <w:r w:rsidRPr="00FD0425">
        <w:rPr>
          <w:snapToGrid w:val="0"/>
        </w:rPr>
        <w:tab/>
        <w:t>OPTIONAL,</w:t>
      </w:r>
    </w:p>
    <w:p w14:paraId="22D9666F" w14:textId="77777777" w:rsidR="00F02090" w:rsidRPr="00FD0425" w:rsidRDefault="00F02090" w:rsidP="00F02090">
      <w:pPr>
        <w:pStyle w:val="PL"/>
        <w:rPr>
          <w:snapToGrid w:val="0"/>
        </w:rPr>
      </w:pPr>
      <w:r w:rsidRPr="00FD0425">
        <w:rPr>
          <w:snapToGrid w:val="0"/>
        </w:rPr>
        <w:tab/>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rFonts w:hint="eastAsia"/>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5AF4FB6" w14:textId="77777777" w:rsidR="00F02090" w:rsidRPr="00FD0425" w:rsidRDefault="00F02090" w:rsidP="00F02090">
      <w:pPr>
        <w:pStyle w:val="PL"/>
        <w:rPr>
          <w:snapToGrid w:val="0"/>
        </w:rPr>
      </w:pPr>
      <w:r w:rsidRPr="00FD0425">
        <w:rPr>
          <w:noProof w:val="0"/>
          <w:snapToGrid w:val="0"/>
        </w:rPr>
        <w:t>QoSFlowsSetupMappedtoDRB-ModRqd-SNterminated-Item</w:t>
      </w:r>
      <w:r w:rsidRPr="00FD0425">
        <w:rPr>
          <w:snapToGrid w:val="0"/>
        </w:rPr>
        <w:t>-ExtIEs XNAP-PROTOCOL-EXTENSION ::= {</w:t>
      </w:r>
    </w:p>
    <w:p w14:paraId="1191F799" w14:textId="77777777" w:rsidR="00F02090" w:rsidRPr="00FD0425" w:rsidRDefault="00F02090" w:rsidP="00F02090">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FD0425" w:rsidRDefault="00F02090" w:rsidP="00F02090">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E9BC3E7" w14:textId="77777777" w:rsidR="00F02090" w:rsidRPr="00FD0425" w:rsidRDefault="00F02090" w:rsidP="00F02090">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8B76981"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425BD8D8" w14:textId="77777777" w:rsidR="00F02090" w:rsidRPr="00FD0425" w:rsidRDefault="00F02090" w:rsidP="00F02090">
      <w:pPr>
        <w:pStyle w:val="PL"/>
        <w:rPr>
          <w:snapToGrid w:val="0"/>
        </w:rPr>
      </w:pPr>
      <w:r w:rsidRPr="00FD0425">
        <w:rPr>
          <w:noProof w:val="0"/>
          <w:snapToGrid w:val="0"/>
        </w:rPr>
        <w:t>QoSFlowsModifiedMappedtoDRB-ModRqd-SNterminated-Item</w:t>
      </w:r>
      <w:r w:rsidRPr="00FD0425">
        <w:rPr>
          <w:snapToGrid w:val="0"/>
        </w:rPr>
        <w:t>-ExtIEs XNAP-PROTOCOL-EXTENSION ::= {</w:t>
      </w:r>
    </w:p>
    <w:p w14:paraId="589AAAC3" w14:textId="77777777" w:rsidR="00F02090" w:rsidRPr="00FD0425" w:rsidRDefault="00F02090" w:rsidP="00F02090">
      <w:pPr>
        <w:pStyle w:val="PL"/>
        <w:rPr>
          <w:snapToGrid w:val="0"/>
        </w:rPr>
      </w:pPr>
      <w:r w:rsidRPr="00FD0425">
        <w:rPr>
          <w:snapToGrid w:val="0"/>
        </w:rPr>
        <w:tab/>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509"/>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511" w:name="_Hlk513550486"/>
      <w:r w:rsidRPr="00FD0425">
        <w:t>PDUSession-ID</w:t>
      </w:r>
      <w:bookmarkEnd w:id="8511"/>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F32326" w:rsidRDefault="006D7D8E" w:rsidP="006D7D8E">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0BFE2148" w14:textId="77777777" w:rsidR="006D7D8E" w:rsidRPr="00F32326" w:rsidRDefault="006D7D8E" w:rsidP="006D7D8E">
      <w:pPr>
        <w:pStyle w:val="PL"/>
        <w:rPr>
          <w:noProof w:val="0"/>
          <w:snapToGrid w:val="0"/>
        </w:rPr>
      </w:pPr>
      <w:r w:rsidRPr="00F32326">
        <w:rPr>
          <w:noProof w:val="0"/>
          <w:snapToGrid w:val="0"/>
        </w:rPr>
        <w:tab/>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512" w:name="_Hlk513550449"/>
      <w:r w:rsidRPr="00FD0425">
        <w:t>QoSFlow</w:t>
      </w:r>
      <w:r w:rsidRPr="00FD0425">
        <w:rPr>
          <w:rFonts w:cs="Arial"/>
          <w:bCs/>
          <w:iCs/>
          <w:lang w:eastAsia="ja-JP"/>
        </w:rPr>
        <w:t>Identifier</w:t>
      </w:r>
      <w:bookmarkEnd w:id="8512"/>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513" w:name="_Hlk515426213"/>
      <w:r w:rsidRPr="00FD0425">
        <w:t>GBRQoSFlowInfo</w:t>
      </w:r>
      <w:bookmarkEnd w:id="851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QoSFlowNotificationControlIndicationInfo</w:t>
      </w:r>
      <w:r w:rsidRPr="00FD0425">
        <w:rPr>
          <w:noProof w:val="0"/>
          <w:snapToGrid w:val="0"/>
          <w:lang w:eastAsia="zh-CN"/>
        </w:rPr>
        <w:t>-ExtIEs} } OPTIONAL,</w:t>
      </w:r>
    </w:p>
    <w:p w14:paraId="1E3DFA14" w14:textId="77777777" w:rsidR="00F02090" w:rsidRPr="00FD0425" w:rsidRDefault="00F02090" w:rsidP="00F02090">
      <w:pPr>
        <w:pStyle w:val="PL"/>
      </w:pPr>
      <w:r w:rsidRPr="00FD0425">
        <w:tab/>
        <w:t>...</w:t>
      </w:r>
    </w:p>
    <w:p w14:paraId="4AAFA077" w14:textId="77777777" w:rsidR="00F02090" w:rsidRPr="00FD0425" w:rsidRDefault="00F02090" w:rsidP="00F02090">
      <w:pPr>
        <w:pStyle w:val="PL"/>
      </w:pPr>
      <w:r w:rsidRPr="00FD0425">
        <w:t>}</w:t>
      </w:r>
    </w:p>
    <w:p w14:paraId="4EABCED8" w14:textId="77777777" w:rsidR="00F02090" w:rsidRPr="00FD0425" w:rsidRDefault="00F02090" w:rsidP="00F02090">
      <w:pPr>
        <w:pStyle w:val="PL"/>
        <w:rPr>
          <w:noProof w:val="0"/>
          <w:snapToGrid w:val="0"/>
          <w:lang w:eastAsia="zh-CN"/>
        </w:rPr>
      </w:pPr>
    </w:p>
    <w:p w14:paraId="302B179A" w14:textId="77777777" w:rsidR="00F02090" w:rsidRPr="00FD0425" w:rsidRDefault="00F02090" w:rsidP="00F02090">
      <w:pPr>
        <w:pStyle w:val="PL"/>
        <w:rPr>
          <w:noProof w:val="0"/>
          <w:snapToGrid w:val="0"/>
          <w:lang w:eastAsia="zh-CN"/>
        </w:rPr>
      </w:pPr>
      <w:r w:rsidRPr="00FD0425">
        <w:t>QoSFlowNotificationControlIndicationInfo</w:t>
      </w:r>
      <w:r w:rsidRPr="00FD0425">
        <w:rPr>
          <w:noProof w:val="0"/>
          <w:snapToGrid w:val="0"/>
          <w:lang w:eastAsia="zh-CN"/>
        </w:rPr>
        <w:t>-ExtIEs XNAP-PROTOCOL-EXTENSION ::= {</w:t>
      </w:r>
    </w:p>
    <w:p w14:paraId="00352E57" w14:textId="77777777" w:rsidR="007D59C6" w:rsidRPr="009354E2" w:rsidRDefault="007D59C6" w:rsidP="009354E2">
      <w:pPr>
        <w:pStyle w:val="PL"/>
        <w:rPr>
          <w:noProof w:val="0"/>
          <w:snapToGrid w:val="0"/>
          <w:lang w:eastAsia="zh-CN"/>
        </w:rPr>
      </w:pPr>
      <w:r w:rsidRPr="009354E2">
        <w:rPr>
          <w:noProof w:val="0"/>
          <w:snapToGrid w:val="0"/>
          <w:lang w:eastAsia="zh-CN"/>
        </w:rPr>
        <w:t>{</w:t>
      </w:r>
      <w:r w:rsidRPr="009354E2">
        <w:rPr>
          <w:noProof w:val="0"/>
          <w:snapToGrid w:val="0"/>
          <w:lang w:eastAsia="zh-CN"/>
        </w:rPr>
        <w:tab/>
        <w:t>ID id-CurrentQoSParaSetIndex</w:t>
      </w:r>
      <w:r w:rsidRPr="009354E2">
        <w:rPr>
          <w:noProof w:val="0"/>
          <w:snapToGrid w:val="0"/>
          <w:lang w:eastAsia="zh-CN"/>
        </w:rPr>
        <w:tab/>
        <w:t>CRITICALITY ignore</w:t>
      </w:r>
      <w:r w:rsidRPr="009354E2">
        <w:rPr>
          <w:noProof w:val="0"/>
          <w:snapToGrid w:val="0"/>
          <w:lang w:eastAsia="zh-CN"/>
        </w:rPr>
        <w:tab/>
        <w:t>EXTENSION QoSParaSetNotifyIndex</w:t>
      </w:r>
      <w:r w:rsidRPr="009354E2">
        <w:rPr>
          <w:noProof w:val="0"/>
          <w:snapToGrid w:val="0"/>
          <w:lang w:eastAsia="zh-CN"/>
        </w:rPr>
        <w:tab/>
      </w:r>
      <w:r w:rsidR="00601571">
        <w:rPr>
          <w:noProof w:val="0"/>
          <w:snapToGrid w:val="0"/>
          <w:lang w:eastAsia="zh-CN"/>
        </w:rPr>
        <w:tab/>
      </w:r>
      <w:r w:rsidRPr="009354E2">
        <w:rPr>
          <w:noProof w:val="0"/>
          <w:snapToGrid w:val="0"/>
          <w:lang w:eastAsia="zh-CN"/>
        </w:rPr>
        <w:t>PRESENCE optional },</w:t>
      </w:r>
    </w:p>
    <w:p w14:paraId="133F665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4614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52651" w14:textId="77777777" w:rsidR="00F02090" w:rsidRPr="00FD0425" w:rsidRDefault="00F02090" w:rsidP="00F02090">
      <w:pPr>
        <w:pStyle w:val="PL"/>
      </w:pPr>
    </w:p>
    <w:p w14:paraId="701BCFBE" w14:textId="77777777" w:rsidR="00F02090" w:rsidRPr="00FD0425" w:rsidRDefault="00F02090" w:rsidP="00F02090">
      <w:pPr>
        <w:pStyle w:val="PL"/>
      </w:pPr>
    </w:p>
    <w:p w14:paraId="75FD98AB" w14:textId="77777777" w:rsidR="00F02090" w:rsidRPr="00FD0425" w:rsidRDefault="00F02090" w:rsidP="00F02090">
      <w:pPr>
        <w:pStyle w:val="PL"/>
        <w:rPr>
          <w:snapToGrid w:val="0"/>
        </w:rPr>
      </w:pPr>
      <w:r w:rsidRPr="00FD0425">
        <w:t xml:space="preserve">QoSFlows-List ::= SEQUENCE (SIZE (1..maxnoofQoSFlows)) OF </w:t>
      </w:r>
      <w:r w:rsidRPr="00FD0425">
        <w:rPr>
          <w:snapToGrid w:val="0"/>
        </w:rPr>
        <w:t>QoSFlow</w:t>
      </w:r>
      <w:r w:rsidRPr="00FD0425">
        <w:t>-Item</w:t>
      </w:r>
    </w:p>
    <w:p w14:paraId="1CD6C0A6" w14:textId="77777777" w:rsidR="00F02090" w:rsidRPr="00FD0425" w:rsidRDefault="00F02090" w:rsidP="00F02090">
      <w:pPr>
        <w:pStyle w:val="PL"/>
        <w:rPr>
          <w:snapToGrid w:val="0"/>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0703E03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QoSFlowwithCause</w:t>
      </w:r>
      <w:r w:rsidRPr="00FD0425">
        <w:t>-Item-ExtIEs</w:t>
      </w:r>
      <w:r w:rsidRPr="00FD0425">
        <w:rPr>
          <w:noProof w:val="0"/>
          <w:snapToGrid w:val="0"/>
          <w:lang w:eastAsia="zh-CN"/>
        </w:rPr>
        <w:t>} }</w:t>
      </w:r>
      <w:r w:rsidRPr="00FD0425">
        <w:rPr>
          <w:noProof w:val="0"/>
          <w:snapToGrid w:val="0"/>
          <w:lang w:eastAsia="zh-CN"/>
        </w:rPr>
        <w:tab/>
        <w:t>OPTIONAL</w:t>
      </w:r>
      <w:r w:rsidRPr="00FD0425">
        <w:t>,</w:t>
      </w:r>
    </w:p>
    <w:p w14:paraId="3ABE77DA" w14:textId="77777777" w:rsidR="00F02090" w:rsidRPr="00FD0425" w:rsidRDefault="00F02090" w:rsidP="00F02090">
      <w:pPr>
        <w:pStyle w:val="PL"/>
      </w:pPr>
      <w:r w:rsidRPr="00FD0425">
        <w:tab/>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Default="00844445" w:rsidP="00844445">
      <w:pPr>
        <w:pStyle w:val="PL"/>
        <w:spacing w:line="0" w:lineRule="atLeast"/>
        <w:rPr>
          <w:noProof w:val="0"/>
          <w:snapToGrid w:val="0"/>
        </w:rPr>
      </w:pPr>
      <w:r>
        <w:rPr>
          <w:snapToGrid w:val="0"/>
        </w:rPr>
        <w:t xml:space="preserve">QoS-Mapping-Information ::= </w:t>
      </w:r>
      <w:r w:rsidRPr="00FE76CD">
        <w:rPr>
          <w:noProof w:val="0"/>
          <w:snapToGrid w:val="0"/>
        </w:rPr>
        <w:t>SEQUENCE {</w:t>
      </w:r>
    </w:p>
    <w:p w14:paraId="0245A9AF" w14:textId="77777777" w:rsidR="00844445" w:rsidRDefault="00844445" w:rsidP="00844445">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458B42FD" w14:textId="77777777" w:rsidR="00844445" w:rsidRDefault="00844445" w:rsidP="00844445">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0A95C865" w14:textId="77777777" w:rsidR="00844445" w:rsidRDefault="00844445" w:rsidP="00844445">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2F358510" w14:textId="77777777" w:rsidR="00844445" w:rsidRDefault="00844445" w:rsidP="00844445">
      <w:pPr>
        <w:pStyle w:val="PL"/>
        <w:spacing w:line="0" w:lineRule="atLeast"/>
        <w:ind w:firstLine="390"/>
        <w:rPr>
          <w:noProof w:val="0"/>
          <w:snapToGrid w:val="0"/>
        </w:rPr>
      </w:pPr>
      <w:r>
        <w:rPr>
          <w:noProof w:val="0"/>
          <w:snapToGrid w:val="0"/>
        </w:rPr>
        <w:t>...</w:t>
      </w:r>
    </w:p>
    <w:p w14:paraId="333E7D65" w14:textId="77777777" w:rsidR="00844445" w:rsidRDefault="00844445" w:rsidP="00844445">
      <w:pPr>
        <w:pStyle w:val="PL"/>
        <w:spacing w:line="0" w:lineRule="atLeast"/>
        <w:rPr>
          <w:noProof w:val="0"/>
          <w:snapToGrid w:val="0"/>
        </w:rPr>
      </w:pPr>
      <w:r>
        <w:rPr>
          <w:noProof w:val="0"/>
          <w:snapToGrid w:val="0"/>
        </w:rPr>
        <w:t>}</w:t>
      </w:r>
    </w:p>
    <w:p w14:paraId="7F5D6993" w14:textId="77777777" w:rsidR="00844445" w:rsidRDefault="00844445" w:rsidP="00844445">
      <w:pPr>
        <w:pStyle w:val="PL"/>
        <w:spacing w:line="0" w:lineRule="atLeast"/>
        <w:rPr>
          <w:noProof w:val="0"/>
          <w:snapToGrid w:val="0"/>
        </w:rPr>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FE76CD" w:rsidRDefault="00844445" w:rsidP="00844445">
      <w:pPr>
        <w:pStyle w:val="PL"/>
        <w:spacing w:line="0" w:lineRule="atLeast"/>
        <w:rPr>
          <w:noProof w:val="0"/>
          <w:snapToGrid w:val="0"/>
        </w:rPr>
      </w:pPr>
      <w:r w:rsidRPr="00AA5DA2">
        <w:rPr>
          <w:noProof w:val="0"/>
          <w:snapToGrid w:val="0"/>
        </w:rPr>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514"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514"/>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515" w:name="OLE_LINK120"/>
      <w:r>
        <w:rPr>
          <w:lang w:eastAsia="ja-JP"/>
        </w:rPr>
        <w:t>RACHReportInfo</w:t>
      </w:r>
      <w:r w:rsidRPr="00671591">
        <w:rPr>
          <w:noProof w:val="0"/>
          <w:snapToGrid w:val="0"/>
        </w:rPr>
        <w:t>rmation</w:t>
      </w:r>
      <w:bookmarkEnd w:id="8515"/>
      <w:r>
        <w:rPr>
          <w:noProof w:val="0"/>
          <w:snapToGrid w:val="0"/>
        </w:rPr>
        <w:tab/>
      </w:r>
      <w:r w:rsidRPr="00671591">
        <w:rPr>
          <w:noProof w:val="0"/>
          <w:snapToGrid w:val="0"/>
        </w:rPr>
        <w:t xml:space="preserve">::= SEQUENCE (SIZE(1.. maxnoofRACHReports)) OF </w:t>
      </w:r>
      <w:bookmarkStart w:id="8516" w:name="OLE_LINK119"/>
      <w:r>
        <w:rPr>
          <w:noProof w:val="0"/>
          <w:snapToGrid w:val="0"/>
        </w:rPr>
        <w:t>RACHReport</w:t>
      </w:r>
      <w:r w:rsidRPr="00671591">
        <w:rPr>
          <w:noProof w:val="0"/>
          <w:snapToGrid w:val="0"/>
        </w:rPr>
        <w:t>List-Item</w:t>
      </w:r>
      <w:bookmarkEnd w:id="8516"/>
    </w:p>
    <w:p w14:paraId="2555F807" w14:textId="77777777" w:rsidR="00D94208" w:rsidRPr="00E0207D" w:rsidRDefault="00D94208" w:rsidP="00D94208">
      <w:pPr>
        <w:pStyle w:val="PL"/>
        <w:rPr>
          <w:noProof w:val="0"/>
          <w:snapToGrid w:val="0"/>
        </w:rPr>
      </w:pPr>
      <w:bookmarkStart w:id="8517" w:name="OLE_LINK121"/>
      <w:r>
        <w:rPr>
          <w:noProof w:val="0"/>
          <w:snapToGrid w:val="0"/>
        </w:rPr>
        <w:t>RACHReportList-Item</w:t>
      </w:r>
      <w:bookmarkEnd w:id="8517"/>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rPr>
          <w:rFonts w:hint="eastAsia"/>
        </w:rPr>
      </w:pPr>
    </w:p>
    <w:p w14:paraId="48BD1CCB" w14:textId="77777777" w:rsidR="00D94208" w:rsidRDefault="00D94208" w:rsidP="00D94208">
      <w:pPr>
        <w:pStyle w:val="PL"/>
        <w:rPr>
          <w:rFonts w:hint="eastAsia"/>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518"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519" w:name="_Hlk515439004"/>
      <w:r w:rsidRPr="00FD0425">
        <w:rPr>
          <w:noProof w:val="0"/>
          <w:snapToGrid w:val="0"/>
          <w:lang w:eastAsia="zh-CN"/>
        </w:rPr>
        <w:t>RANAreaID</w:t>
      </w:r>
      <w:bookmarkEnd w:id="8518"/>
      <w:bookmarkEnd w:id="8519"/>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520" w:name="_Hlk513533037"/>
      <w:r w:rsidRPr="00FD0425">
        <w:rPr>
          <w:noProof w:val="0"/>
          <w:snapToGrid w:val="0"/>
          <w:lang w:eastAsia="zh-CN"/>
        </w:rPr>
        <w:t>RANPagingArea</w:t>
      </w:r>
      <w:bookmarkEnd w:id="8520"/>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521" w:name="_Hlk515246357"/>
      <w:r w:rsidRPr="00FD0425">
        <w:rPr>
          <w:noProof w:val="0"/>
          <w:snapToGrid w:val="0"/>
        </w:rPr>
        <w:t>RANPagingAttemptInfo</w:t>
      </w:r>
      <w:bookmarkEnd w:id="8521"/>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RANPagingAttemptInfo</w:t>
      </w:r>
      <w:r w:rsidRPr="00FD0425">
        <w:rPr>
          <w:noProof w:val="0"/>
          <w:snapToGrid w:val="0"/>
          <w:lang w:eastAsia="zh-CN"/>
        </w:rPr>
        <w:t>-ExtIEs} } OPTIONAL,</w:t>
      </w:r>
    </w:p>
    <w:p w14:paraId="21885214" w14:textId="77777777" w:rsidR="00F02090" w:rsidRPr="00FD0425" w:rsidRDefault="00F02090" w:rsidP="00F02090">
      <w:pPr>
        <w:pStyle w:val="PL"/>
        <w:rPr>
          <w:noProof w:val="0"/>
          <w:snapToGrid w:val="0"/>
        </w:rPr>
      </w:pPr>
      <w:r w:rsidRPr="00FD0425">
        <w:rPr>
          <w:noProof w:val="0"/>
          <w:snapToGrid w:val="0"/>
        </w:rPr>
        <w:tab/>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522"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522"/>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2531709F" w14:textId="77777777" w:rsidR="006D7D8E" w:rsidRPr="00F32326" w:rsidRDefault="006D7D8E" w:rsidP="006D7D8E">
      <w:pPr>
        <w:pStyle w:val="PL"/>
        <w:rPr>
          <w:noProof w:val="0"/>
          <w:snapToGrid w:val="0"/>
        </w:rPr>
      </w:pPr>
      <w:r>
        <w:rPr>
          <w:noProof w:val="0"/>
          <w:snapToGrid w:val="0"/>
        </w:rPr>
        <w:t>ReportType</w:t>
      </w:r>
      <w:r w:rsidRPr="00F32326">
        <w:rPr>
          <w:noProof w:val="0"/>
          <w:snapToGrid w:val="0"/>
        </w:rPr>
        <w:t xml:space="preserve"> ::= CHOICE {</w:t>
      </w:r>
    </w:p>
    <w:p w14:paraId="74BA5581" w14:textId="77777777" w:rsidR="006D7D8E" w:rsidRPr="00F32326" w:rsidRDefault="006D7D8E" w:rsidP="006D7D8E">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2B6F3C96" w14:textId="77777777" w:rsidR="006D7D8E" w:rsidRPr="00F32326" w:rsidRDefault="006D7D8E" w:rsidP="006D7D8E">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657410BF" w14:textId="77777777" w:rsidR="006D7D8E" w:rsidRPr="00F32326" w:rsidRDefault="006D7D8E" w:rsidP="006D7D8E">
      <w:pPr>
        <w:pStyle w:val="PL"/>
        <w:rPr>
          <w:noProof w:val="0"/>
          <w:snapToGrid w:val="0"/>
        </w:rPr>
      </w:pPr>
      <w:r>
        <w:rPr>
          <w:noProof w:val="0"/>
          <w:snapToGrid w:val="0"/>
        </w:rPr>
        <w:tab/>
        <w:t>...</w:t>
      </w:r>
    </w:p>
    <w:p w14:paraId="30B34974" w14:textId="77777777" w:rsidR="006D7D8E" w:rsidRPr="00F32326" w:rsidRDefault="006D7D8E" w:rsidP="006D7D8E">
      <w:pPr>
        <w:pStyle w:val="PL"/>
        <w:rPr>
          <w:noProof w:val="0"/>
          <w:snapToGrid w:val="0"/>
        </w:rPr>
      </w:pPr>
      <w:r w:rsidRPr="00F32326">
        <w:rPr>
          <w:noProof w:val="0"/>
          <w:snapToGrid w:val="0"/>
        </w:rP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300B5A" w:rsidRDefault="00D94208" w:rsidP="00D94208">
      <w:pPr>
        <w:pStyle w:val="PL"/>
        <w:rPr>
          <w:noProof w:val="0"/>
          <w:snapToGrid w:val="0"/>
        </w:rPr>
      </w:pPr>
    </w:p>
    <w:p w14:paraId="24506AED" w14:textId="77777777" w:rsidR="00D94208" w:rsidRPr="00300B5A" w:rsidRDefault="00D94208" w:rsidP="00D94208">
      <w:pPr>
        <w:pStyle w:val="PL"/>
        <w:spacing w:line="0" w:lineRule="atLeast"/>
        <w:rPr>
          <w:noProof w:val="0"/>
          <w:snapToGrid w:val="0"/>
        </w:rPr>
      </w:pPr>
      <w:r w:rsidRPr="00300B5A">
        <w:rPr>
          <w:noProof w:val="0"/>
          <w:snapToGrid w:val="0"/>
        </w:rPr>
        <w:t>ReportingPeriodicity ::= ENUMERATED {</w:t>
      </w:r>
    </w:p>
    <w:p w14:paraId="3C22BC0C" w14:textId="77777777" w:rsidR="00D94208" w:rsidRPr="00300B5A" w:rsidRDefault="00D94208" w:rsidP="00D94208">
      <w:pPr>
        <w:pStyle w:val="PL"/>
        <w:spacing w:line="0" w:lineRule="atLeast"/>
        <w:rPr>
          <w:noProof w:val="0"/>
          <w:snapToGrid w:val="0"/>
        </w:rPr>
      </w:pPr>
      <w:r w:rsidRPr="00300B5A">
        <w:rPr>
          <w:noProof w:val="0"/>
          <w:snapToGrid w:val="0"/>
        </w:rPr>
        <w:tab/>
        <w:t>half-thousand-ms,</w:t>
      </w:r>
    </w:p>
    <w:p w14:paraId="1B94E9CF" w14:textId="77777777" w:rsidR="00D94208" w:rsidRPr="00300B5A" w:rsidRDefault="00D94208" w:rsidP="00D94208">
      <w:pPr>
        <w:pStyle w:val="PL"/>
        <w:spacing w:line="0" w:lineRule="atLeast"/>
        <w:ind w:firstLineChars="250" w:firstLine="400"/>
        <w:rPr>
          <w:noProof w:val="0"/>
          <w:snapToGrid w:val="0"/>
        </w:rPr>
      </w:pPr>
      <w:r w:rsidRPr="00300B5A">
        <w:rPr>
          <w:noProof w:val="0"/>
          <w:snapToGrid w:val="0"/>
        </w:rPr>
        <w:t>one-thousand-ms,</w:t>
      </w:r>
    </w:p>
    <w:p w14:paraId="3ADA6EAF" w14:textId="77777777" w:rsidR="00D94208" w:rsidRPr="00300B5A" w:rsidRDefault="00D94208" w:rsidP="00D94208">
      <w:pPr>
        <w:pStyle w:val="PL"/>
        <w:spacing w:line="0" w:lineRule="atLeast"/>
        <w:rPr>
          <w:noProof w:val="0"/>
          <w:snapToGrid w:val="0"/>
        </w:rPr>
      </w:pPr>
      <w:r w:rsidRPr="00300B5A">
        <w:rPr>
          <w:noProof w:val="0"/>
          <w:snapToGrid w:val="0"/>
        </w:rPr>
        <w:tab/>
        <w:t>two-thousand-ms,</w:t>
      </w:r>
    </w:p>
    <w:p w14:paraId="68D50A29" w14:textId="77777777" w:rsidR="00D94208" w:rsidRPr="00300B5A" w:rsidRDefault="00D94208" w:rsidP="00D94208">
      <w:pPr>
        <w:pStyle w:val="PL"/>
        <w:spacing w:line="0" w:lineRule="atLeast"/>
        <w:rPr>
          <w:noProof w:val="0"/>
          <w:snapToGrid w:val="0"/>
        </w:rPr>
      </w:pPr>
      <w:r w:rsidRPr="00300B5A">
        <w:rPr>
          <w:noProof w:val="0"/>
          <w:snapToGrid w:val="0"/>
        </w:rPr>
        <w:tab/>
        <w:t>five-thousand-ms,</w:t>
      </w:r>
    </w:p>
    <w:p w14:paraId="4FF3B7E3" w14:textId="77777777" w:rsidR="00D94208" w:rsidRPr="00300B5A" w:rsidRDefault="00D94208" w:rsidP="00D94208">
      <w:pPr>
        <w:pStyle w:val="PL"/>
        <w:spacing w:line="0" w:lineRule="atLeast"/>
        <w:rPr>
          <w:noProof w:val="0"/>
          <w:snapToGrid w:val="0"/>
        </w:rPr>
      </w:pPr>
      <w:r w:rsidRPr="00300B5A">
        <w:rPr>
          <w:noProof w:val="0"/>
          <w:snapToGrid w:val="0"/>
        </w:rPr>
        <w:tab/>
        <w:t>ten-thousand-ms,</w:t>
      </w:r>
    </w:p>
    <w:p w14:paraId="53E25602" w14:textId="77777777" w:rsidR="00D94208" w:rsidRPr="00300B5A" w:rsidRDefault="00A30F8D" w:rsidP="00D94208">
      <w:pPr>
        <w:pStyle w:val="PL"/>
        <w:spacing w:line="0" w:lineRule="atLeast"/>
        <w:rPr>
          <w:noProof w:val="0"/>
          <w:snapToGrid w:val="0"/>
        </w:rPr>
      </w:pPr>
      <w:r>
        <w:rPr>
          <w:noProof w:val="0"/>
          <w:snapToGrid w:val="0"/>
        </w:rPr>
        <w:tab/>
      </w:r>
      <w:r w:rsidR="00D94208" w:rsidRPr="00300B5A">
        <w:rPr>
          <w:noProof w:val="0"/>
          <w:snapToGrid w:val="0"/>
        </w:rPr>
        <w:t>...</w:t>
      </w:r>
    </w:p>
    <w:p w14:paraId="2D0A5CB3" w14:textId="77777777" w:rsidR="00D94208" w:rsidRPr="00300B5A" w:rsidRDefault="00D94208" w:rsidP="00D94208">
      <w:pPr>
        <w:pStyle w:val="PL"/>
        <w:spacing w:line="0" w:lineRule="atLeast"/>
        <w:rPr>
          <w:noProof w:val="0"/>
          <w:snapToGrid w:val="0"/>
        </w:rPr>
      </w:pPr>
      <w:r w:rsidRPr="00300B5A">
        <w:rPr>
          <w:noProof w:val="0"/>
          <w:snapToGrid w:val="0"/>
        </w:rPr>
        <w:t>}</w:t>
      </w:r>
    </w:p>
    <w:p w14:paraId="01930DEE" w14:textId="77777777" w:rsidR="00D94208" w:rsidRPr="00300B5A" w:rsidRDefault="00D94208" w:rsidP="00D94208">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{ResetRequestTypeInfo-Partial-ExtIEs} } OPTIONAL,</w:t>
      </w:r>
    </w:p>
    <w:p w14:paraId="31D5487F" w14:textId="77777777" w:rsidR="00F02090" w:rsidRPr="00FD0425" w:rsidRDefault="00F02090" w:rsidP="00F02090">
      <w:pPr>
        <w:pStyle w:val="PL"/>
        <w:rPr>
          <w:snapToGrid w:val="0"/>
        </w:rPr>
      </w:pPr>
      <w:r w:rsidRPr="00FD0425">
        <w:rPr>
          <w:snapToGrid w:val="0"/>
        </w:rPr>
        <w:tab/>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{ResetResponseTypeInfo-Partial-ExtIEs} } OPTIONAL,</w:t>
      </w:r>
    </w:p>
    <w:p w14:paraId="1E8FAD72" w14:textId="77777777" w:rsidR="00F02090" w:rsidRPr="00FD0425" w:rsidRDefault="00F02090" w:rsidP="00F02090">
      <w:pPr>
        <w:pStyle w:val="PL"/>
        <w:rPr>
          <w:snapToGrid w:val="0"/>
        </w:rPr>
      </w:pPr>
      <w:r w:rsidRPr="00FD0425">
        <w:rPr>
          <w:snapToGrid w:val="0"/>
        </w:rPr>
        <w:tab/>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523"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524" w:name="_Hlk515435069"/>
      <w:r w:rsidRPr="00FD0425">
        <w:t xml:space="preserve">RFSP-Index </w:t>
      </w:r>
      <w:bookmarkEnd w:id="8523"/>
      <w:bookmarkEnd w:id="8524"/>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F35F02" w:rsidRDefault="00D94208" w:rsidP="00D94208">
      <w:pPr>
        <w:pStyle w:val="PL"/>
        <w:tabs>
          <w:tab w:val="left" w:pos="10080"/>
        </w:tabs>
        <w:spacing w:line="0" w:lineRule="atLeast"/>
        <w:rPr>
          <w:noProof w:val="0"/>
          <w:snapToGrid w:val="0"/>
        </w:rPr>
      </w:pPr>
      <w:r w:rsidRPr="00F35F02">
        <w:t>RRCConnections</w:t>
      </w:r>
      <w:r w:rsidRPr="00F35F02">
        <w:rPr>
          <w:noProof w:val="0"/>
          <w:snapToGrid w:val="0"/>
        </w:rPr>
        <w:t>::= SEQUENCE {</w:t>
      </w:r>
    </w:p>
    <w:p w14:paraId="2EDCEA85" w14:textId="77777777" w:rsidR="00D94208" w:rsidRPr="00F35F02" w:rsidRDefault="00D94208" w:rsidP="00D94208">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C1DAC2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496365E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054A5A2B"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ab/>
        <w:t>...</w:t>
      </w:r>
    </w:p>
    <w:p w14:paraId="1071DD05"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w:t>
      </w:r>
    </w:p>
    <w:p w14:paraId="7B38C189" w14:textId="77777777" w:rsidR="00D94208" w:rsidRPr="00F35F02" w:rsidRDefault="00D94208" w:rsidP="00D94208">
      <w:pPr>
        <w:pStyle w:val="PL"/>
        <w:spacing w:line="0" w:lineRule="atLeast"/>
        <w:rPr>
          <w:noProof w:val="0"/>
          <w:snapToGrid w:val="0"/>
        </w:rPr>
      </w:pPr>
    </w:p>
    <w:p w14:paraId="4B6591DD" w14:textId="77777777" w:rsidR="00D94208" w:rsidRPr="00F35F02" w:rsidRDefault="00D94208" w:rsidP="00D94208">
      <w:pPr>
        <w:pStyle w:val="PL"/>
        <w:spacing w:line="0" w:lineRule="atLeast"/>
        <w:rPr>
          <w:noProof w:val="0"/>
          <w:snapToGrid w:val="0"/>
        </w:rPr>
      </w:pPr>
      <w:r w:rsidRPr="00F35F02">
        <w:t>RRCConnections</w:t>
      </w:r>
      <w:r w:rsidRPr="00F35F02">
        <w:rPr>
          <w:noProof w:val="0"/>
          <w:snapToGrid w:val="0"/>
        </w:rPr>
        <w:t>-ExtIEs XNAP-PROTOCOL-EXTENSION ::= {</w:t>
      </w:r>
    </w:p>
    <w:p w14:paraId="1299B71C" w14:textId="77777777" w:rsidR="00D94208" w:rsidRPr="00F35F02" w:rsidRDefault="00D94208" w:rsidP="00D94208">
      <w:pPr>
        <w:pStyle w:val="PL"/>
        <w:spacing w:line="0" w:lineRule="atLeast"/>
        <w:rPr>
          <w:noProof w:val="0"/>
          <w:snapToGrid w:val="0"/>
        </w:rPr>
      </w:pPr>
      <w:r w:rsidRPr="00F35F02">
        <w:rPr>
          <w:noProof w:val="0"/>
          <w:snapToGrid w:val="0"/>
        </w:rPr>
        <w:tab/>
        <w:t>...</w:t>
      </w:r>
    </w:p>
    <w:p w14:paraId="2E126F43" w14:textId="77777777" w:rsidR="00D94208" w:rsidRPr="00264429" w:rsidRDefault="00D94208" w:rsidP="00D94208">
      <w:pPr>
        <w:pStyle w:val="PL"/>
        <w:spacing w:line="0" w:lineRule="atLeast"/>
        <w:rPr>
          <w:noProof w:val="0"/>
          <w:snapToGrid w:val="0"/>
        </w:rPr>
      </w:pPr>
      <w:r w:rsidRPr="00F35F02">
        <w:rPr>
          <w:noProof w:val="0"/>
          <w:snapToGrid w:val="0"/>
        </w:rPr>
        <w:t>}</w:t>
      </w:r>
    </w:p>
    <w:p w14:paraId="144318C3" w14:textId="77777777" w:rsidR="00D94208" w:rsidRPr="00264429" w:rsidRDefault="00D94208" w:rsidP="00D94208">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525" w:name="_Hlk513552467"/>
      <w:r w:rsidRPr="00FD0425">
        <w:t>SCGConfigurationQuery</w:t>
      </w:r>
      <w:bookmarkEnd w:id="8525"/>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526" w:name="_Hlk515407386"/>
      <w:r w:rsidRPr="00FD0425">
        <w:t>SecurityIndication</w:t>
      </w:r>
      <w:bookmarkEnd w:id="8526"/>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MeasConfigNameList</w:t>
      </w:r>
      <w:r w:rsidRPr="00A71FBF">
        <w:rPr>
          <w:rFonts w:eastAsia="SimSun"/>
          <w:snapToGrid w:val="0"/>
        </w:rPr>
        <w:tab/>
      </w:r>
      <w:r w:rsidRPr="00A71FBF">
        <w:rPr>
          <w:rFonts w:eastAsia="SimSun"/>
          <w:snapToGrid w:val="0"/>
        </w:rPr>
        <w:tab/>
      </w:r>
      <w:r>
        <w:rPr>
          <w:rFonts w:eastAsia="SimSun"/>
          <w:snapToGrid w:val="0"/>
        </w:rPr>
        <w:t>Sensor</w:t>
      </w:r>
      <w:r w:rsidRPr="00A71FBF">
        <w:rPr>
          <w:rFonts w:eastAsia="SimSun"/>
          <w:snapToGrid w:val="0"/>
        </w:rPr>
        <w:t>MeasConfigNameList            OPTIONAL,</w:t>
      </w:r>
    </w:p>
    <w:p w14:paraId="1E114F1B" w14:textId="77777777" w:rsidR="006D7D8E" w:rsidRPr="00A71FBF" w:rsidRDefault="006D7D8E" w:rsidP="009354E2">
      <w:pPr>
        <w:pStyle w:val="PL"/>
        <w:rPr>
          <w:rFonts w:eastAsia="SimSun"/>
          <w:snapToGrid w:val="0"/>
        </w:rPr>
      </w:pPr>
      <w:r w:rsidRPr="00A71FBF">
        <w:rPr>
          <w:rFonts w:eastAsia="SimSun"/>
          <w:snapToGrid w:val="0"/>
        </w:rPr>
        <w:tab/>
        <w:t>iE-Extensions</w:t>
      </w:r>
      <w:r w:rsidRPr="00A71FBF">
        <w:rPr>
          <w:rFonts w:eastAsia="SimSun"/>
          <w:snapToGrid w:val="0"/>
        </w:rPr>
        <w:tab/>
      </w:r>
      <w:r w:rsidRPr="00A71FBF">
        <w:rPr>
          <w:rFonts w:eastAsia="SimSun"/>
          <w:snapToGrid w:val="0"/>
        </w:rPr>
        <w:tab/>
        <w:t xml:space="preserve">ProtocolExtensionContainer { { </w:t>
      </w:r>
      <w:r>
        <w:rPr>
          <w:rFonts w:eastAsia="SimSun"/>
          <w:snapToGrid w:val="0"/>
        </w:rPr>
        <w:t>Sensor</w:t>
      </w:r>
      <w:r w:rsidRPr="00A71FBF">
        <w:rPr>
          <w:rFonts w:eastAsia="SimSun"/>
          <w:snapToGrid w:val="0"/>
        </w:rPr>
        <w:t>MeasurementConfiguration-ExtIEs } } OPTIONAL,</w:t>
      </w:r>
    </w:p>
    <w:p w14:paraId="19149295" w14:textId="77777777" w:rsidR="006D7D8E" w:rsidRPr="00A71FBF" w:rsidRDefault="006D7D8E" w:rsidP="009354E2">
      <w:pPr>
        <w:pStyle w:val="PL"/>
        <w:rPr>
          <w:rFonts w:eastAsia="SimSun"/>
          <w:snapToGrid w:val="0"/>
        </w:rPr>
      </w:pPr>
      <w:r w:rsidRPr="00A71FBF">
        <w:rPr>
          <w:rFonts w:eastAsia="SimSun"/>
          <w:snapToGrid w:val="0"/>
        </w:rPr>
        <w:tab/>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Default="006D7D8E" w:rsidP="009354E2">
      <w:pPr>
        <w:pStyle w:val="PL"/>
        <w:rPr>
          <w:rFonts w:eastAsia="MS Mincho"/>
          <w:snapToGrid w:val="0"/>
          <w:szCs w:val="22"/>
          <w:lang w:val="fr-FR"/>
        </w:rPr>
      </w:pPr>
      <w:r w:rsidRPr="0025519D">
        <w:rPr>
          <w:rFonts w:eastAsia="MS Mincho"/>
          <w:snapToGrid w:val="0"/>
        </w:rPr>
        <w:tab/>
      </w:r>
      <w:r>
        <w:rPr>
          <w:rFonts w:eastAsia="MS Mincho"/>
          <w:snapToGrid w:val="0"/>
          <w:szCs w:val="22"/>
          <w:lang w:val="fr-FR"/>
        </w:rPr>
        <w:t>iE-Extensions</w:t>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Default="006D7D8E" w:rsidP="006D7D8E">
      <w:pPr>
        <w:pStyle w:val="PL"/>
        <w:rPr>
          <w:snapToGrid w:val="0"/>
          <w:lang w:val="fr-FR"/>
        </w:rPr>
      </w:pPr>
      <w:r>
        <w:rPr>
          <w:snapToGrid w:val="0"/>
          <w:lang w:val="fr-FR"/>
        </w:rPr>
        <w:t xml:space="preserve">SensorNameConfig-ExtIEs </w:t>
      </w:r>
      <w:r>
        <w:rPr>
          <w:rFonts w:eastAsia="SimSun" w:hint="eastAsia"/>
          <w:snapToGrid w:val="0"/>
          <w:lang w:val="en-US" w:eastAsia="zh-CN"/>
        </w:rPr>
        <w:t>XN</w:t>
      </w:r>
      <w:r>
        <w:rPr>
          <w:snapToGrid w:val="0"/>
          <w:lang w:val="fr-FR"/>
        </w:rPr>
        <w:t>AP-PROTOCOL-EXTENSION ::= {</w:t>
      </w:r>
    </w:p>
    <w:p w14:paraId="764232BD" w14:textId="77777777" w:rsidR="006D7D8E" w:rsidRPr="0099710A" w:rsidRDefault="006D7D8E" w:rsidP="006D7D8E">
      <w:pPr>
        <w:pStyle w:val="PL"/>
        <w:rPr>
          <w:snapToGrid w:val="0"/>
        </w:rPr>
      </w:pPr>
      <w:r>
        <w:rPr>
          <w:snapToGrid w:val="0"/>
          <w:lang w:val="fr-FR"/>
        </w:rPr>
        <w:tab/>
      </w:r>
      <w:r w:rsidRPr="0099710A">
        <w:rPr>
          <w:snapToGrid w:val="0"/>
        </w:rPr>
        <w:t>...</w:t>
      </w:r>
    </w:p>
    <w:p w14:paraId="64A17E82" w14:textId="77777777" w:rsidR="006D7D8E" w:rsidRPr="0099710A" w:rsidRDefault="006D7D8E" w:rsidP="006D7D8E">
      <w:pPr>
        <w:pStyle w:val="PL"/>
        <w:spacing w:line="0" w:lineRule="atLeast"/>
        <w:rPr>
          <w:snapToGrid w:val="0"/>
        </w:rPr>
      </w:pPr>
      <w:r w:rsidRPr="0099710A">
        <w:rPr>
          <w:snapToGrid w:val="0"/>
        </w:rPr>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527"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528"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FD0425" w:rsidRDefault="00F02090" w:rsidP="00F02090">
      <w:pPr>
        <w:pStyle w:val="PL"/>
        <w:rPr>
          <w:snapToGrid w:val="0"/>
        </w:rPr>
      </w:pPr>
      <w:r w:rsidRPr="00FD0425">
        <w:rPr>
          <w:snapToGrid w:val="0"/>
        </w:rPr>
        <w:tab/>
        <w:t>e-utra-mode-info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ServedCellInformation-E-UTRA-ModeInfo,</w:t>
      </w:r>
    </w:p>
    <w:p w14:paraId="5C250BCC" w14:textId="77777777" w:rsidR="00F02090" w:rsidRPr="00FD0425" w:rsidRDefault="00F02090" w:rsidP="00F02090">
      <w:pPr>
        <w:pStyle w:val="PL"/>
        <w:rPr>
          <w:snapToGrid w:val="0"/>
        </w:rPr>
      </w:pPr>
      <w:r w:rsidRPr="00FD0425">
        <w:rPr>
          <w:snapToGrid w:val="0"/>
        </w:rPr>
        <w:tab/>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w:t>
      </w:r>
      <w:r w:rsidRPr="00FD0425">
        <w:rPr>
          <w:noProof w:val="0"/>
          <w:snapToGrid w:val="0"/>
          <w:lang w:eastAsia="zh-CN"/>
        </w:rPr>
        <w:t>-ExtIEs}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FDF2F8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02E289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D87364" w14:textId="77777777" w:rsidR="00F02090" w:rsidRPr="00FD0425" w:rsidRDefault="00F02090" w:rsidP="00F02090">
      <w:pPr>
        <w:pStyle w:val="PL"/>
        <w:rPr>
          <w:noProof w:val="0"/>
          <w:snapToGrid w:val="0"/>
          <w:lang w:eastAsia="zh-CN"/>
        </w:rPr>
      </w:pPr>
    </w:p>
    <w:p w14:paraId="5BCF75D4" w14:textId="77777777" w:rsidR="002C6443" w:rsidRPr="00FD0425" w:rsidRDefault="00F02090" w:rsidP="002C6443">
      <w:pPr>
        <w:pStyle w:val="PL"/>
        <w:rPr>
          <w:noProof w:val="0"/>
          <w:snapToGrid w:val="0"/>
          <w:lang w:eastAsia="zh-CN"/>
        </w:rPr>
      </w:pPr>
      <w:r w:rsidRPr="00FD0425">
        <w:rPr>
          <w:snapToGrid w:val="0"/>
        </w:rPr>
        <w:t>ServedCellInformation-E-UTRA</w:t>
      </w:r>
      <w:r w:rsidRPr="00FD0425">
        <w:rPr>
          <w:noProof w:val="0"/>
          <w:snapToGrid w:val="0"/>
          <w:lang w:eastAsia="zh-CN"/>
        </w:rPr>
        <w:t>-ExtIEs XNAP-PROTOCOL-EXTENSION ::= {</w:t>
      </w:r>
    </w:p>
    <w:p w14:paraId="40E83E90" w14:textId="77777777" w:rsidR="006102EF" w:rsidRDefault="002C6443" w:rsidP="006102EF">
      <w:pPr>
        <w:pStyle w:val="PL"/>
        <w:rPr>
          <w:snapToGrid w:val="0"/>
          <w:lang w:eastAsia="zh-CN"/>
        </w:rPr>
      </w:pPr>
      <w:r w:rsidRPr="00FD0425">
        <w:rPr>
          <w:noProof w:val="0"/>
          <w:snapToGrid w:val="0"/>
          <w:lang w:eastAsia="zh-CN"/>
        </w:rPr>
        <w:tab/>
        <w:t>{ ID id-BPLMN-ID-Info-EUTRA</w:t>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EXTENSION BPLMN-ID-Info-EUTRA</w:t>
      </w:r>
      <w:r w:rsidRPr="00FD0425">
        <w:rPr>
          <w:noProof w:val="0"/>
          <w:snapToGrid w:val="0"/>
          <w:lang w:eastAsia="zh-CN"/>
        </w:rPr>
        <w:tab/>
      </w:r>
      <w:r w:rsidRPr="00FD0425">
        <w:rPr>
          <w:noProof w:val="0"/>
          <w:snapToGrid w:val="0"/>
          <w:lang w:eastAsia="zh-CN"/>
        </w:rPr>
        <w:tab/>
        <w:t>PRESENCE optional }</w:t>
      </w:r>
      <w:r w:rsidR="006102EF">
        <w:rPr>
          <w:snapToGrid w:val="0"/>
        </w:rPr>
        <w:t>|</w:t>
      </w:r>
    </w:p>
    <w:p w14:paraId="28B4E744" w14:textId="77777777" w:rsidR="00F02090" w:rsidRPr="00FD0425" w:rsidRDefault="006102EF" w:rsidP="006102EF">
      <w:pPr>
        <w:pStyle w:val="PL"/>
        <w:rPr>
          <w:noProof w:val="0"/>
          <w:snapToGrid w:val="0"/>
          <w:lang w:eastAsia="zh-CN"/>
        </w:rPr>
      </w:pPr>
      <w:r>
        <w:rPr>
          <w:rFonts w:eastAsia="DengXian" w:cs="Courier New"/>
          <w:snapToGrid w:val="0"/>
          <w:lang w:eastAsia="zh-CN"/>
        </w:rPr>
        <w:tab/>
        <w:t>{ ID id-NPRACHConfiguration</w:t>
      </w:r>
      <w:r>
        <w:rPr>
          <w:rFonts w:cs="Courier New"/>
          <w:snapToGrid w:val="0"/>
          <w:szCs w:val="16"/>
        </w:rPr>
        <w:tab/>
      </w:r>
      <w:r>
        <w:rPr>
          <w:rFonts w:cs="Courier New"/>
          <w:snapToGrid w:val="0"/>
          <w:szCs w:val="16"/>
        </w:rPr>
        <w:tab/>
        <w:t>CRITICALITY ignore</w:t>
      </w:r>
      <w:r>
        <w:rPr>
          <w:rFonts w:cs="Courier New"/>
          <w:snapToGrid w:val="0"/>
          <w:szCs w:val="16"/>
        </w:rPr>
        <w:tab/>
        <w:t>EXTENSION</w:t>
      </w:r>
      <w:r>
        <w:rPr>
          <w:rFonts w:cs="Courier New"/>
          <w:snapToGrid w:val="0"/>
          <w:szCs w:val="16"/>
        </w:rPr>
        <w:tab/>
      </w:r>
      <w:r>
        <w:rPr>
          <w:rFonts w:eastAsia="DengXian" w:cs="Courier New"/>
          <w:snapToGrid w:val="0"/>
          <w:lang w:eastAsia="zh-CN"/>
        </w:rPr>
        <w:t>NPRACHConfiguration</w:t>
      </w:r>
      <w:r>
        <w:rPr>
          <w:rFonts w:cs="Courier New"/>
          <w:snapToGrid w:val="0"/>
          <w:szCs w:val="16"/>
        </w:rPr>
        <w:tab/>
      </w:r>
      <w:r>
        <w:rPr>
          <w:rFonts w:cs="Courier New"/>
          <w:snapToGrid w:val="0"/>
          <w:szCs w:val="16"/>
        </w:rPr>
        <w:tab/>
        <w:t>PRESENCE optional}</w:t>
      </w:r>
      <w:r w:rsidR="002C6443" w:rsidRPr="00FD0425">
        <w:rPr>
          <w:noProof w:val="0"/>
          <w:snapToGrid w:val="0"/>
          <w:lang w:eastAsia="zh-CN"/>
        </w:rPr>
        <w:t>,</w:t>
      </w:r>
    </w:p>
    <w:p w14:paraId="3F18E4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F2E54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953957C" w14:textId="77777777" w:rsidR="00F02090" w:rsidRPr="00FD0425" w:rsidRDefault="00F02090" w:rsidP="00F02090">
      <w:pPr>
        <w:pStyle w:val="PL"/>
        <w:rPr>
          <w:noProof w:val="0"/>
          <w:snapToGrid w:val="0"/>
          <w:lang w:eastAsia="zh-CN"/>
        </w:rPr>
      </w:pPr>
    </w:p>
    <w:p w14:paraId="769AA011" w14:textId="77777777" w:rsidR="00F02090" w:rsidRPr="00FD0425" w:rsidRDefault="00F02090" w:rsidP="00F02090">
      <w:pPr>
        <w:pStyle w:val="PL"/>
        <w:rPr>
          <w:noProof w:val="0"/>
          <w:snapToGrid w:val="0"/>
          <w:lang w:eastAsia="zh-CN"/>
        </w:rPr>
      </w:pPr>
    </w:p>
    <w:p w14:paraId="24FBAD34" w14:textId="77777777" w:rsidR="00F02090" w:rsidRPr="00FD0425" w:rsidRDefault="00F02090" w:rsidP="00F02090">
      <w:pPr>
        <w:pStyle w:val="PL"/>
        <w:rPr>
          <w:snapToGrid w:val="0"/>
        </w:rPr>
      </w:pPr>
      <w:r w:rsidRPr="00FD0425">
        <w:rPr>
          <w:snapToGrid w:val="0"/>
        </w:rPr>
        <w:t>ServedCellInformation-E-UTRA-perBPLMN ::= SEQUENCE {</w:t>
      </w:r>
    </w:p>
    <w:p w14:paraId="663075A3" w14:textId="77777777" w:rsidR="00F02090" w:rsidRPr="00FD0425" w:rsidRDefault="00F02090" w:rsidP="00F02090">
      <w:pPr>
        <w:pStyle w:val="PL"/>
        <w:rPr>
          <w:snapToGrid w:val="0"/>
        </w:rPr>
      </w:pPr>
      <w:r w:rsidRPr="00FD0425">
        <w:rPr>
          <w:snapToGrid w:val="0"/>
        </w:rPr>
        <w:tab/>
        <w:t>plmn-id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C1DCE9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ServedCellInformation-E-UTRA-perBPLMN</w:t>
      </w:r>
      <w:r w:rsidRPr="00FD0425">
        <w:rPr>
          <w:noProof w:val="0"/>
          <w:snapToGrid w:val="0"/>
          <w:lang w:eastAsia="zh-CN"/>
        </w:rPr>
        <w:t>-ExtIEs} } OPTIONAL,</w:t>
      </w:r>
    </w:p>
    <w:p w14:paraId="4E8AA7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48F2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1893562" w14:textId="77777777" w:rsidR="00F02090" w:rsidRPr="00FD0425" w:rsidRDefault="00F02090" w:rsidP="00F02090">
      <w:pPr>
        <w:pStyle w:val="PL"/>
        <w:rPr>
          <w:noProof w:val="0"/>
          <w:snapToGrid w:val="0"/>
          <w:lang w:eastAsia="zh-CN"/>
        </w:rPr>
      </w:pPr>
    </w:p>
    <w:p w14:paraId="67D1DF1E" w14:textId="77777777" w:rsidR="00F02090" w:rsidRPr="00FD0425" w:rsidRDefault="00F02090" w:rsidP="00F02090">
      <w:pPr>
        <w:pStyle w:val="PL"/>
        <w:rPr>
          <w:noProof w:val="0"/>
          <w:snapToGrid w:val="0"/>
          <w:lang w:eastAsia="zh-CN"/>
        </w:rPr>
      </w:pPr>
      <w:r w:rsidRPr="00FD0425">
        <w:rPr>
          <w:snapToGrid w:val="0"/>
        </w:rPr>
        <w:t>ServedCellInformation-E-UTRA-perBPLMN</w:t>
      </w:r>
      <w:r w:rsidRPr="00FD0425">
        <w:rPr>
          <w:noProof w:val="0"/>
          <w:snapToGrid w:val="0"/>
          <w:lang w:eastAsia="zh-CN"/>
        </w:rPr>
        <w:t>-ExtIEs XNAP-PROTOCOL-EXTENSION ::= {</w:t>
      </w:r>
    </w:p>
    <w:p w14:paraId="79697F0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F3B166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D7EFD8" w14:textId="77777777" w:rsidR="00F02090" w:rsidRPr="00FD0425" w:rsidRDefault="00F02090" w:rsidP="00F02090">
      <w:pPr>
        <w:pStyle w:val="PL"/>
        <w:rPr>
          <w:noProof w:val="0"/>
          <w:snapToGrid w:val="0"/>
          <w:lang w:eastAsia="zh-CN"/>
        </w:rPr>
      </w:pPr>
    </w:p>
    <w:p w14:paraId="0F191DAB" w14:textId="77777777" w:rsidR="00F02090" w:rsidRPr="00FD0425" w:rsidRDefault="00F02090" w:rsidP="00F02090">
      <w:pPr>
        <w:pStyle w:val="PL"/>
        <w:rPr>
          <w:noProof w:val="0"/>
          <w:snapToGrid w:val="0"/>
          <w:lang w:eastAsia="zh-CN"/>
        </w:rPr>
      </w:pPr>
    </w:p>
    <w:p w14:paraId="5193E7AF" w14:textId="77777777" w:rsidR="00F02090" w:rsidRPr="00FD0425" w:rsidRDefault="00F02090" w:rsidP="00F02090">
      <w:pPr>
        <w:pStyle w:val="PL"/>
        <w:rPr>
          <w:snapToGrid w:val="0"/>
        </w:rPr>
      </w:pPr>
      <w:r w:rsidRPr="00FD0425">
        <w:rPr>
          <w:snapToGrid w:val="0"/>
        </w:rPr>
        <w:t>ServedCellInformation-E-UTRA-ModeInfo ::= CHOICE {</w:t>
      </w:r>
    </w:p>
    <w:p w14:paraId="322C181D" w14:textId="77777777" w:rsidR="00F02090" w:rsidRPr="00FD0425" w:rsidRDefault="00F02090" w:rsidP="00F02090">
      <w:pPr>
        <w:pStyle w:val="PL"/>
        <w:rPr>
          <w:snapToGrid w:val="0"/>
        </w:rPr>
      </w:pPr>
      <w:r w:rsidRPr="00FD0425">
        <w:rPr>
          <w:snapToGrid w:val="0"/>
        </w:rPr>
        <w:tab/>
        <w:t>fdd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ServedCellInformation-E-UTRA-FDDInfo,</w:t>
      </w:r>
    </w:p>
    <w:p w14:paraId="60A5EDD2" w14:textId="77777777" w:rsidR="00F02090" w:rsidRPr="00FD0425" w:rsidRDefault="00F02090" w:rsidP="00F02090">
      <w:pPr>
        <w:pStyle w:val="PL"/>
        <w:rPr>
          <w:snapToGrid w:val="0"/>
        </w:rPr>
      </w:pPr>
      <w:r w:rsidRPr="00FD0425">
        <w:rPr>
          <w:snapToGrid w:val="0"/>
        </w:rPr>
        <w:tab/>
        <w:t>tdd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ServedCellInformation-E-UTRA-TDDInfo,</w:t>
      </w:r>
    </w:p>
    <w:p w14:paraId="58A17099"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{ServedCellInformation-E-UTRA-ModeInfo-ExtIEs} }</w:t>
      </w:r>
    </w:p>
    <w:p w14:paraId="44697938" w14:textId="77777777" w:rsidR="00F02090" w:rsidRPr="00FD0425" w:rsidRDefault="00F02090" w:rsidP="00F02090">
      <w:pPr>
        <w:pStyle w:val="PL"/>
        <w:rPr>
          <w:snapToGrid w:val="0"/>
        </w:rPr>
      </w:pPr>
      <w:r w:rsidRPr="00FD0425">
        <w:rPr>
          <w:snapToGrid w:val="0"/>
        </w:rPr>
        <w:t>}</w:t>
      </w:r>
    </w:p>
    <w:p w14:paraId="1D5C38CE" w14:textId="77777777" w:rsidR="00F02090" w:rsidRPr="00FD0425" w:rsidRDefault="00F02090" w:rsidP="00F02090">
      <w:pPr>
        <w:pStyle w:val="PL"/>
        <w:rPr>
          <w:snapToGrid w:val="0"/>
        </w:rPr>
      </w:pPr>
    </w:p>
    <w:p w14:paraId="75FBFA0B" w14:textId="77777777" w:rsidR="00F02090" w:rsidRPr="00FD0425" w:rsidRDefault="00F02090" w:rsidP="00F02090">
      <w:pPr>
        <w:pStyle w:val="PL"/>
        <w:rPr>
          <w:snapToGrid w:val="0"/>
        </w:rPr>
      </w:pPr>
      <w:r w:rsidRPr="00FD0425">
        <w:rPr>
          <w:snapToGrid w:val="0"/>
        </w:rPr>
        <w:t>ServedCellInformation-E-UTRA-ModeInfo-ExtIEs XNAP-PROTOCOL-IES ::= {</w:t>
      </w:r>
    </w:p>
    <w:p w14:paraId="5EB47593" w14:textId="77777777" w:rsidR="00F02090" w:rsidRPr="00FD0425" w:rsidRDefault="00F02090" w:rsidP="00F02090">
      <w:pPr>
        <w:pStyle w:val="PL"/>
        <w:rPr>
          <w:snapToGrid w:val="0"/>
        </w:rPr>
      </w:pPr>
      <w:r w:rsidRPr="00FD0425">
        <w:rPr>
          <w:snapToGrid w:val="0"/>
        </w:rPr>
        <w:tab/>
        <w:t>...</w:t>
      </w:r>
    </w:p>
    <w:p w14:paraId="4C0F72BA" w14:textId="77777777" w:rsidR="00F02090" w:rsidRPr="00FD0425" w:rsidRDefault="00F02090" w:rsidP="00F02090">
      <w:pPr>
        <w:pStyle w:val="PL"/>
        <w:rPr>
          <w:snapToGrid w:val="0"/>
        </w:rPr>
      </w:pPr>
      <w:r w:rsidRPr="00FD0425">
        <w:rPr>
          <w:snapToGrid w:val="0"/>
        </w:rPr>
        <w:t>}</w:t>
      </w:r>
    </w:p>
    <w:p w14:paraId="07B119BF" w14:textId="77777777" w:rsidR="00F02090" w:rsidRPr="00FD0425" w:rsidRDefault="00F02090" w:rsidP="00F02090">
      <w:pPr>
        <w:pStyle w:val="PL"/>
        <w:rPr>
          <w:noProof w:val="0"/>
          <w:snapToGrid w:val="0"/>
          <w:lang w:eastAsia="zh-CN"/>
        </w:rPr>
      </w:pPr>
    </w:p>
    <w:p w14:paraId="30357580" w14:textId="77777777" w:rsidR="00F02090" w:rsidRPr="00FD0425" w:rsidRDefault="00F02090" w:rsidP="00F02090">
      <w:pPr>
        <w:pStyle w:val="PL"/>
        <w:rPr>
          <w:noProof w:val="0"/>
          <w:snapToGrid w:val="0"/>
          <w:lang w:eastAsia="zh-CN"/>
        </w:rPr>
      </w:pPr>
    </w:p>
    <w:p w14:paraId="0DE9836C" w14:textId="77777777" w:rsidR="00F02090" w:rsidRPr="00FD0425" w:rsidRDefault="00F02090" w:rsidP="00F02090">
      <w:pPr>
        <w:pStyle w:val="PL"/>
        <w:rPr>
          <w:snapToGrid w:val="0"/>
        </w:rPr>
      </w:pPr>
      <w:r w:rsidRPr="00FD0425">
        <w:rPr>
          <w:snapToGrid w:val="0"/>
        </w:rPr>
        <w:t>ServedCellInformation-E-UTRA-FDDInfo ::= SEQUENCE {</w:t>
      </w:r>
    </w:p>
    <w:p w14:paraId="52638A7E" w14:textId="77777777" w:rsidR="00F02090" w:rsidRPr="00FD0425" w:rsidRDefault="00F02090" w:rsidP="00F02090">
      <w:pPr>
        <w:pStyle w:val="PL"/>
        <w:rPr>
          <w:snapToGrid w:val="0"/>
        </w:rPr>
      </w:pPr>
      <w:r w:rsidRPr="00FD0425">
        <w:rPr>
          <w:snapToGrid w:val="0"/>
        </w:rPr>
        <w:tab/>
        <w:t>ul-earfcn</w:t>
      </w:r>
      <w:r w:rsidRPr="00FD0425">
        <w:rPr>
          <w:snapToGrid w:val="0"/>
        </w:rPr>
        <w:tab/>
      </w:r>
      <w:r w:rsidRPr="00FD0425">
        <w:rPr>
          <w:snapToGrid w:val="0"/>
        </w:rPr>
        <w:tab/>
      </w:r>
      <w:r w:rsidRPr="00FD0425">
        <w:rPr>
          <w:snapToGrid w:val="0"/>
        </w:rPr>
        <w:tab/>
        <w:t>E-UTRAARFCN,</w:t>
      </w:r>
    </w:p>
    <w:p w14:paraId="4FC4EFD2" w14:textId="77777777" w:rsidR="00F02090" w:rsidRPr="00FD0425" w:rsidRDefault="00F02090" w:rsidP="00F02090">
      <w:pPr>
        <w:pStyle w:val="PL"/>
        <w:rPr>
          <w:snapToGrid w:val="0"/>
        </w:rPr>
      </w:pPr>
      <w:r w:rsidRPr="00FD0425">
        <w:rPr>
          <w:snapToGrid w:val="0"/>
        </w:rPr>
        <w:tab/>
        <w:t>dl-earfcn</w:t>
      </w:r>
      <w:r w:rsidRPr="00FD0425">
        <w:rPr>
          <w:snapToGrid w:val="0"/>
        </w:rPr>
        <w:tab/>
      </w:r>
      <w:r w:rsidRPr="00FD0425">
        <w:rPr>
          <w:snapToGrid w:val="0"/>
        </w:rPr>
        <w:tab/>
      </w:r>
      <w:r w:rsidRPr="00FD0425">
        <w:rPr>
          <w:snapToGrid w:val="0"/>
        </w:rPr>
        <w:tab/>
        <w:t>E-UTRAARFCN,</w:t>
      </w:r>
    </w:p>
    <w:p w14:paraId="51312248" w14:textId="77777777" w:rsidR="00F02090" w:rsidRPr="00FD0425" w:rsidRDefault="00F02090" w:rsidP="00F02090">
      <w:pPr>
        <w:pStyle w:val="PL"/>
        <w:rPr>
          <w:snapToGrid w:val="0"/>
        </w:rPr>
      </w:pPr>
      <w:r w:rsidRPr="00FD0425">
        <w:rPr>
          <w:snapToGrid w:val="0"/>
        </w:rPr>
        <w:tab/>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ServedCellInformation-E-UTRA-FDDInfo</w:t>
      </w:r>
      <w:r w:rsidRPr="00FD0425">
        <w:rPr>
          <w:noProof w:val="0"/>
          <w:snapToGrid w:val="0"/>
          <w:lang w:eastAsia="zh-CN"/>
        </w:rPr>
        <w:t>-ExtIEs} } OPTIONAL,</w:t>
      </w:r>
    </w:p>
    <w:p w14:paraId="7A03D5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023ED9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D5FA22F" w14:textId="77777777" w:rsidR="00F02090" w:rsidRPr="00FD0425" w:rsidRDefault="00F02090" w:rsidP="00F02090">
      <w:pPr>
        <w:pStyle w:val="PL"/>
        <w:rPr>
          <w:noProof w:val="0"/>
          <w:snapToGrid w:val="0"/>
          <w:lang w:eastAsia="zh-CN"/>
        </w:rPr>
      </w:pPr>
    </w:p>
    <w:p w14:paraId="58DDD278" w14:textId="77777777" w:rsidR="00F02090" w:rsidRPr="00FD0425" w:rsidRDefault="00F02090" w:rsidP="00F02090">
      <w:pPr>
        <w:pStyle w:val="PL"/>
        <w:rPr>
          <w:noProof w:val="0"/>
          <w:snapToGrid w:val="0"/>
          <w:lang w:eastAsia="zh-CN"/>
        </w:rPr>
      </w:pPr>
      <w:r w:rsidRPr="00FD0425">
        <w:rPr>
          <w:snapToGrid w:val="0"/>
        </w:rPr>
        <w:t>ServedCellInformation-E-UTRA-FDDInfo</w:t>
      </w:r>
      <w:r w:rsidRPr="00FD0425">
        <w:rPr>
          <w:noProof w:val="0"/>
          <w:snapToGrid w:val="0"/>
          <w:lang w:eastAsia="zh-CN"/>
        </w:rPr>
        <w:t>-ExtIEs XNAP-PROTOCOL-EXTENSION ::= {</w:t>
      </w:r>
    </w:p>
    <w:p w14:paraId="50E03550" w14:textId="77777777" w:rsidR="001B0E8D" w:rsidRPr="00C37D2B" w:rsidRDefault="001B0E8D" w:rsidP="001B0E8D">
      <w:pPr>
        <w:pStyle w:val="PL"/>
        <w:rPr>
          <w:snapToGrid w:val="0"/>
        </w:rPr>
      </w:pPr>
      <w:r>
        <w:rPr>
          <w:snapToGrid w:val="0"/>
        </w:rPr>
        <w:tab/>
      </w:r>
      <w:r w:rsidRPr="00C37D2B">
        <w:rPr>
          <w:snapToGrid w:val="0"/>
        </w:rPr>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446A113C" w14:textId="77777777" w:rsidR="001B0E8D" w:rsidRDefault="001B0E8D" w:rsidP="001B0E8D">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FD0425" w:rsidRDefault="00F02090" w:rsidP="00F02090">
      <w:pPr>
        <w:pStyle w:val="PL"/>
        <w:rPr>
          <w:noProof w:val="0"/>
          <w:snapToGrid w:val="0"/>
        </w:rPr>
      </w:pPr>
      <w:r w:rsidRPr="00FD0425">
        <w:rPr>
          <w:snapToGrid w:val="0"/>
        </w:rPr>
        <w:tab/>
        <w:t>subframeAssignmnet</w:t>
      </w:r>
      <w:r w:rsidRPr="00FD0425">
        <w:rPr>
          <w:snapToGrid w:val="0"/>
        </w:rPr>
        <w:tab/>
      </w:r>
      <w:r w:rsidRPr="00FD0425">
        <w:rPr>
          <w:snapToGrid w:val="0"/>
        </w:rPr>
        <w:tab/>
      </w:r>
      <w:r w:rsidRPr="00FD0425">
        <w:rPr>
          <w:noProof w:val="0"/>
          <w:snapToGrid w:val="0"/>
        </w:rPr>
        <w:t>ENUMERATED {</w:t>
      </w:r>
      <w:r w:rsidRPr="00FD0425">
        <w:rPr>
          <w:noProof w:val="0"/>
          <w:snapToGrid w:val="0"/>
          <w:lang w:eastAsia="zh-CN"/>
        </w:rPr>
        <w:t>sa0</w:t>
      </w:r>
      <w:r w:rsidRPr="00FD0425">
        <w:rPr>
          <w:noProof w:val="0"/>
          <w:snapToGrid w:val="0"/>
        </w:rPr>
        <w:t>,</w:t>
      </w:r>
      <w:r w:rsidRPr="00FD0425">
        <w:rPr>
          <w:noProof w:val="0"/>
          <w:snapToGrid w:val="0"/>
          <w:lang w:eastAsia="zh-CN"/>
        </w:rPr>
        <w:t>sa1</w:t>
      </w:r>
      <w:r w:rsidRPr="00FD0425">
        <w:rPr>
          <w:noProof w:val="0"/>
          <w:snapToGrid w:val="0"/>
        </w:rPr>
        <w:t>,</w:t>
      </w:r>
      <w:r w:rsidRPr="00FD0425">
        <w:rPr>
          <w:noProof w:val="0"/>
          <w:snapToGrid w:val="0"/>
          <w:lang w:eastAsia="zh-CN"/>
        </w:rPr>
        <w:t>sa2</w:t>
      </w:r>
      <w:r w:rsidRPr="00FD0425">
        <w:rPr>
          <w:noProof w:val="0"/>
        </w:rPr>
        <w:t>,</w:t>
      </w:r>
      <w:r w:rsidRPr="00FD0425">
        <w:rPr>
          <w:noProof w:val="0"/>
          <w:snapToGrid w:val="0"/>
          <w:lang w:eastAsia="zh-CN"/>
        </w:rPr>
        <w:t>sa3,sa4,sa5,sa6,</w:t>
      </w:r>
      <w:r w:rsidRPr="00FD0425">
        <w:rPr>
          <w:noProof w:val="0"/>
          <w:snapToGrid w:val="0"/>
        </w:rPr>
        <w:t>...},</w:t>
      </w:r>
    </w:p>
    <w:p w14:paraId="106E111A" w14:textId="77777777" w:rsidR="00F02090" w:rsidRPr="00FD0425" w:rsidRDefault="00F02090" w:rsidP="00F02090">
      <w:pPr>
        <w:pStyle w:val="PL"/>
        <w:rPr>
          <w:snapToGrid w:val="0"/>
        </w:rPr>
      </w:pPr>
      <w:r w:rsidRPr="00FD0425">
        <w:rPr>
          <w:noProof w:val="0"/>
          <w:snapToGrid w:val="0"/>
        </w:rPr>
        <w:tab/>
        <w:t>specialSubframeInfo</w:t>
      </w:r>
      <w:r w:rsidRPr="00FD0425">
        <w:rPr>
          <w:noProof w:val="0"/>
          <w:snapToGrid w:val="0"/>
        </w:rPr>
        <w:tab/>
      </w:r>
      <w:r w:rsidRPr="00FD0425">
        <w:rPr>
          <w:noProof w:val="0"/>
          <w:snapToGrid w:val="0"/>
        </w:rPr>
        <w:tab/>
        <w:t>SpecialSubframeInfo-E-UTRA,</w:t>
      </w:r>
    </w:p>
    <w:p w14:paraId="6992C93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ServedCellInformation-E-UTRA-TDDInfo</w:t>
      </w:r>
      <w:r w:rsidRPr="00FD0425">
        <w:rPr>
          <w:noProof w:val="0"/>
          <w:snapToGrid w:val="0"/>
          <w:lang w:eastAsia="zh-CN"/>
        </w:rPr>
        <w:t>-ExtIEs} } OPTIONAL,</w:t>
      </w:r>
    </w:p>
    <w:p w14:paraId="3F3E3AB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5F625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34D4221" w14:textId="77777777" w:rsidR="00F02090" w:rsidRPr="00FD0425" w:rsidRDefault="00F02090" w:rsidP="00F02090">
      <w:pPr>
        <w:pStyle w:val="PL"/>
        <w:rPr>
          <w:noProof w:val="0"/>
          <w:snapToGrid w:val="0"/>
          <w:lang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529" w:name="_Hlk515513755"/>
      <w:r w:rsidRPr="00FD0425">
        <w:rPr>
          <w:snapToGrid w:val="0"/>
        </w:rPr>
        <w:t>ServedCellsToUpdate-E-UTRA</w:t>
      </w:r>
      <w:bookmarkEnd w:id="8529"/>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FD0425" w:rsidRDefault="00F02090" w:rsidP="00F02090">
      <w:pPr>
        <w:pStyle w:val="PL"/>
        <w:rPr>
          <w:noProof w:val="0"/>
          <w:snapToGrid w:val="0"/>
          <w:lang w:eastAsia="zh-CN"/>
        </w:rPr>
      </w:pPr>
      <w:r w:rsidRPr="00FD0425">
        <w:rPr>
          <w:noProof w:val="0"/>
          <w:snapToGrid w:val="0"/>
          <w:lang w:eastAsia="zh-CN"/>
        </w:rPr>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ellsToUpdate-E-UTRA-ExtIEs</w:t>
      </w:r>
      <w:r w:rsidRPr="00FD0425">
        <w:rPr>
          <w:noProof w:val="0"/>
          <w:snapToGrid w:val="0"/>
          <w:lang w:eastAsia="zh-CN"/>
        </w:rPr>
        <w:t>} }</w:t>
      </w:r>
      <w:r w:rsidRPr="00FD0425">
        <w:rPr>
          <w:noProof w:val="0"/>
          <w:snapToGrid w:val="0"/>
          <w:lang w:eastAsia="zh-CN"/>
        </w:rPr>
        <w:tab/>
        <w:t>OPTIONAL,</w:t>
      </w:r>
    </w:p>
    <w:p w14:paraId="2245E7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530" w:name="_Hlk515405063"/>
      <w:r w:rsidRPr="00FD0425">
        <w:rPr>
          <w:noProof w:val="0"/>
          <w:snapToGrid w:val="0"/>
          <w:lang w:eastAsia="zh-CN"/>
        </w:rPr>
        <w:t>ServedCellInformation-NR</w:t>
      </w:r>
      <w:bookmarkEnd w:id="8530"/>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Default="00106221" w:rsidP="00106221">
      <w:pPr>
        <w:pStyle w:val="PL"/>
        <w:rPr>
          <w:noProof w:val="0"/>
          <w:snapToGrid w:val="0"/>
        </w:rPr>
      </w:pPr>
      <w:r>
        <w:rPr>
          <w:noProof w:val="0"/>
          <w:snapToGrid w:val="0"/>
        </w:rPr>
        <w:tab/>
        <w:t>iE-Extensions</w:t>
      </w:r>
      <w:r>
        <w:rPr>
          <w:noProof w:val="0"/>
          <w:snapToGrid w:val="0"/>
        </w:rPr>
        <w:tab/>
      </w:r>
      <w:r>
        <w:rPr>
          <w:noProof w:val="0"/>
          <w:snapToGrid w:val="0"/>
        </w:rPr>
        <w:tab/>
        <w:t>ProtocolExtensionContainer { {SFN-Offset-ExtIEs} } OPTIONAL,</w:t>
      </w:r>
    </w:p>
    <w:p w14:paraId="4707E4D8" w14:textId="77777777" w:rsidR="00106221" w:rsidRDefault="00106221" w:rsidP="00106221">
      <w:pPr>
        <w:pStyle w:val="PL"/>
        <w:rPr>
          <w:noProof w:val="0"/>
          <w:snapToGrid w:val="0"/>
        </w:rPr>
      </w:pPr>
      <w:r>
        <w:rPr>
          <w:noProof w:val="0"/>
          <w:snapToGrid w:val="0"/>
        </w:rPr>
        <w:tab/>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ServedCells-NR-Item-ExtIEs</w:t>
      </w:r>
      <w:r w:rsidRPr="00FD0425">
        <w:rPr>
          <w:noProof w:val="0"/>
          <w:snapToGrid w:val="0"/>
          <w:lang w:eastAsia="zh-CN"/>
        </w:rPr>
        <w:t>} } OPTIONAL,</w:t>
      </w:r>
    </w:p>
    <w:p w14:paraId="76D3A62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531" w:name="_Hlk515516914"/>
      <w:r w:rsidRPr="00FD0425">
        <w:rPr>
          <w:snapToGrid w:val="0"/>
        </w:rPr>
        <w:t>ServedCellsToUpdate-NR</w:t>
      </w:r>
      <w:bookmarkEnd w:id="8531"/>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ellsToUpdate-NR-ExtIEs</w:t>
      </w:r>
      <w:r w:rsidRPr="00FD0425">
        <w:rPr>
          <w:noProof w:val="0"/>
          <w:snapToGrid w:val="0"/>
          <w:lang w:eastAsia="zh-CN"/>
        </w:rPr>
        <w:t>} } OPTIONAL,</w:t>
      </w:r>
    </w:p>
    <w:p w14:paraId="0C9356F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532" w:name="_Hlk515433516"/>
      <w:bookmarkEnd w:id="8527"/>
      <w:bookmarkEnd w:id="8528"/>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hint="eastAsia"/>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532"/>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EA5FA7" w:rsidRDefault="00D94208" w:rsidP="00D94208">
      <w:pPr>
        <w:pStyle w:val="PL"/>
        <w:rPr>
          <w:noProof w:val="0"/>
          <w:snapToGrid w:val="0"/>
        </w:rPr>
      </w:pPr>
      <w:r w:rsidRPr="00826BC3">
        <w:rPr>
          <w:noProof w:val="0"/>
          <w:snapToGrid w:val="0"/>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SNSSAI-Item</w:t>
      </w:r>
      <w:r w:rsidRPr="00EA5FA7">
        <w:rPr>
          <w:noProof w:val="0"/>
          <w:snapToGrid w:val="0"/>
        </w:rPr>
        <w:t>-ExtIEs } }</w:t>
      </w:r>
      <w:r w:rsidRPr="00EA5FA7">
        <w:rPr>
          <w:noProof w:val="0"/>
          <w:snapToGrid w:val="0"/>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533" w:name="_Hlk515372577"/>
      <w:r w:rsidRPr="00FD0425">
        <w:t>S-NG-RANnode-SecurityKey</w:t>
      </w:r>
      <w:bookmarkEnd w:id="8533"/>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534" w:name="_Hlk515407292"/>
      <w:r w:rsidRPr="00FD0425">
        <w:t>S-NSSAI</w:t>
      </w:r>
      <w:bookmarkEnd w:id="8534"/>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rFonts w:hint="eastAsia"/>
          <w:snapToGrid w:val="0"/>
          <w:lang w:eastAsia="zh-CN"/>
        </w:rPr>
      </w:pPr>
      <w:r>
        <w:rPr>
          <w:rFonts w:hint="eastAsia"/>
          <w:snapToGrid w:val="0"/>
          <w:lang w:eastAsia="zh-CN"/>
        </w:rPr>
        <w:t>SNTriggered ::=ENUMERATED{</w:t>
      </w:r>
    </w:p>
    <w:p w14:paraId="6428850F" w14:textId="77777777" w:rsidR="00655FE8" w:rsidRDefault="00E864FB" w:rsidP="009354E2">
      <w:pPr>
        <w:pStyle w:val="PL"/>
        <w:ind w:firstLineChars="250" w:firstLine="400"/>
        <w:rPr>
          <w:rFonts w:hint="eastAsia"/>
          <w:snapToGrid w:val="0"/>
          <w:lang w:eastAsia="zh-CN"/>
        </w:rPr>
      </w:pPr>
      <w:r>
        <w:rPr>
          <w:snapToGrid w:val="0"/>
          <w:lang w:eastAsia="zh-CN"/>
        </w:rPr>
        <w:t>true</w:t>
      </w:r>
      <w:r w:rsidR="00655FE8">
        <w:rPr>
          <w:rFonts w:hint="eastAsia"/>
          <w:snapToGrid w:val="0"/>
          <w:lang w:eastAsia="zh-CN"/>
        </w:rPr>
        <w:t>,</w:t>
      </w:r>
    </w:p>
    <w:p w14:paraId="0185881D" w14:textId="77777777" w:rsidR="00655FE8" w:rsidRDefault="00655FE8" w:rsidP="009354E2">
      <w:pPr>
        <w:pStyle w:val="PL"/>
        <w:ind w:firstLineChars="250" w:firstLine="400"/>
        <w:rPr>
          <w:rFonts w:hint="eastAsia"/>
          <w:snapToGrid w:val="0"/>
          <w:lang w:eastAsia="zh-CN"/>
        </w:rPr>
      </w:pPr>
      <w:r>
        <w:rPr>
          <w:rFonts w:hint="eastAsia"/>
          <w:snapToGrid w:val="0"/>
          <w:lang w:eastAsia="zh-CN"/>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FD0425" w:rsidRDefault="00F02090" w:rsidP="00F02090">
      <w:pPr>
        <w:pStyle w:val="PL"/>
        <w:rPr>
          <w:snapToGrid w:val="0"/>
        </w:rPr>
      </w:pPr>
      <w:r w:rsidRPr="00FD0425">
        <w:rPr>
          <w:noProof w:val="0"/>
          <w:snapToGrid w:val="0"/>
        </w:rPr>
        <w:tab/>
        <w:t>cyclicPrefixUL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yclicPrefix-E-UTRA-UL,</w:t>
      </w:r>
    </w:p>
    <w:p w14:paraId="5A6FF910"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SpecialSubframeInfo-E-UTRA</w:t>
      </w:r>
      <w:r w:rsidRPr="00FD0425">
        <w:rPr>
          <w:noProof w:val="0"/>
          <w:snapToGrid w:val="0"/>
          <w:lang w:eastAsia="zh-CN"/>
        </w:rPr>
        <w:t>-ExtIEs} } OPTIONAL,</w:t>
      </w:r>
    </w:p>
    <w:p w14:paraId="14B2D3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77777777" w:rsidR="00D94208" w:rsidRDefault="00D94208" w:rsidP="00D94208">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3D200FE2" w14:textId="77777777" w:rsidR="00D94208" w:rsidRPr="00300B5A" w:rsidRDefault="00D94208" w:rsidP="00D94208">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291E68DC"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0EA97DE4" w14:textId="77777777" w:rsidR="00D94208" w:rsidRPr="00826BC3" w:rsidRDefault="00D94208" w:rsidP="00D94208">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F35F02" w:rsidRDefault="00D94208" w:rsidP="00D94208">
      <w:pPr>
        <w:pStyle w:val="PL"/>
        <w:tabs>
          <w:tab w:val="left" w:pos="3928"/>
        </w:tabs>
        <w:rPr>
          <w:noProof w:val="0"/>
        </w:rPr>
      </w:pPr>
      <w:r w:rsidRPr="00826BC3">
        <w:rPr>
          <w:noProof w:val="0"/>
          <w:lang w:val="it-IT"/>
        </w:rPr>
        <w:tab/>
      </w:r>
      <w:r w:rsidRPr="00F35F02">
        <w:rPr>
          <w:rFonts w:cs="Arial"/>
          <w:szCs w:val="18"/>
          <w:lang w:eastAsia="ja-JP"/>
        </w:rPr>
        <w:t>ssb-Area-</w:t>
      </w:r>
      <w:r w:rsidRPr="00F35F02">
        <w:rPr>
          <w:noProof w:val="0"/>
        </w:rPr>
        <w:t>dL-</w:t>
      </w:r>
      <w:r w:rsidRPr="00F35F02">
        <w:rPr>
          <w:bCs/>
          <w:noProof w:val="0"/>
        </w:rPr>
        <w:t>Total-PRB-usage</w:t>
      </w:r>
      <w:r w:rsidRPr="00F35F02">
        <w:rPr>
          <w:noProof w:val="0"/>
        </w:rPr>
        <w:tab/>
      </w:r>
      <w:r w:rsidRPr="00F35F02">
        <w:rPr>
          <w:noProof w:val="0"/>
        </w:rPr>
        <w:tab/>
      </w:r>
      <w:r w:rsidRPr="00F35F02">
        <w:rPr>
          <w:noProof w:val="0"/>
        </w:rPr>
        <w:tab/>
        <w:t>DL-</w:t>
      </w:r>
      <w:r w:rsidRPr="00F35F02">
        <w:rPr>
          <w:bCs/>
          <w:noProof w:val="0"/>
        </w:rPr>
        <w:t>Total-PRB-usage</w:t>
      </w:r>
      <w:r w:rsidRPr="00F35F02">
        <w:rPr>
          <w:noProof w:val="0"/>
        </w:rPr>
        <w:t>,</w:t>
      </w:r>
    </w:p>
    <w:p w14:paraId="347208FB" w14:textId="77777777" w:rsidR="00D94208" w:rsidRPr="008B10AC" w:rsidRDefault="00D94208" w:rsidP="00D94208">
      <w:pPr>
        <w:pStyle w:val="PL"/>
        <w:tabs>
          <w:tab w:val="left" w:pos="3920"/>
        </w:tabs>
        <w:rPr>
          <w:noProof w:val="0"/>
          <w:snapToGrid w:val="0"/>
        </w:rPr>
      </w:pPr>
      <w:r w:rsidRPr="00F35F02">
        <w:rPr>
          <w:noProof w:val="0"/>
        </w:rPr>
        <w:tab/>
      </w:r>
      <w:r w:rsidRPr="00F35F02">
        <w:rPr>
          <w:rFonts w:cs="Arial"/>
          <w:szCs w:val="18"/>
          <w:lang w:eastAsia="ja-JP"/>
        </w:rPr>
        <w:t>ssb-Area-</w:t>
      </w:r>
      <w:r w:rsidRPr="00F35F02">
        <w:rPr>
          <w:noProof w:val="0"/>
        </w:rPr>
        <w:t>uL-</w:t>
      </w:r>
      <w:r w:rsidRPr="00F35F02">
        <w:rPr>
          <w:bCs/>
          <w:noProof w:val="0"/>
        </w:rPr>
        <w:t>Total-PRB-usage</w:t>
      </w:r>
      <w:r w:rsidRPr="00F35F02">
        <w:rPr>
          <w:noProof w:val="0"/>
        </w:rPr>
        <w:tab/>
      </w:r>
      <w:r w:rsidRPr="00F35F02">
        <w:rPr>
          <w:noProof w:val="0"/>
        </w:rPr>
        <w:tab/>
      </w:r>
      <w:r w:rsidRPr="00F35F02">
        <w:rPr>
          <w:noProof w:val="0"/>
        </w:rPr>
        <w:tab/>
        <w:t>UL-</w:t>
      </w:r>
      <w:r w:rsidRPr="00F35F02">
        <w:rPr>
          <w:bCs/>
          <w:noProof w:val="0"/>
        </w:rPr>
        <w:t>Total-PRB-usage</w:t>
      </w:r>
      <w:r w:rsidRPr="00F35F02">
        <w:rPr>
          <w:noProof w:val="0"/>
        </w:rPr>
        <w:t>,</w:t>
      </w:r>
    </w:p>
    <w:p w14:paraId="15CF56A2" w14:textId="77777777" w:rsidR="00D94208" w:rsidRPr="008B10AC" w:rsidRDefault="00D94208" w:rsidP="00D94208">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535" w:name="_Hlk513550990"/>
      <w:r w:rsidRPr="00FD0425">
        <w:t>SUL-Information</w:t>
      </w:r>
      <w:bookmarkEnd w:id="8535"/>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rFonts w:hint="eastAsia"/>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FD0425" w:rsidRDefault="00185BFB" w:rsidP="00185BFB">
      <w:pPr>
        <w:pStyle w:val="PL"/>
      </w:pPr>
      <w:r w:rsidRPr="00FD0425">
        <w:tab/>
        <w:t>...</w:t>
      </w:r>
    </w:p>
    <w:p w14:paraId="7CAA000B" w14:textId="77777777" w:rsidR="00185BFB" w:rsidRPr="00FD0425" w:rsidRDefault="00185BFB" w:rsidP="00185BFB">
      <w:pPr>
        <w:pStyle w:val="PL"/>
      </w:pPr>
      <w:r w:rsidRPr="00FD0425">
        <w:t>}</w:t>
      </w:r>
    </w:p>
    <w:p w14:paraId="20D0AFA4" w14:textId="77777777" w:rsidR="00F02090" w:rsidRPr="00FD0425" w:rsidRDefault="00F02090" w:rsidP="00F02090">
      <w:pPr>
        <w:pStyle w:val="PL"/>
      </w:pPr>
    </w:p>
    <w:p w14:paraId="00EEF3FC" w14:textId="77777777" w:rsidR="00F02090" w:rsidRPr="00FD0425" w:rsidRDefault="00F02090" w:rsidP="00F02090">
      <w:pPr>
        <w:pStyle w:val="PL"/>
        <w:outlineLvl w:val="3"/>
      </w:pPr>
      <w:r w:rsidRPr="00FD0425">
        <w:t>-- T</w:t>
      </w:r>
    </w:p>
    <w:p w14:paraId="6A12B002" w14:textId="77777777" w:rsidR="00F02090" w:rsidRPr="00FD0425" w:rsidRDefault="00F02090" w:rsidP="00F02090">
      <w:pPr>
        <w:pStyle w:val="PL"/>
      </w:pPr>
    </w:p>
    <w:p w14:paraId="69F73609" w14:textId="77777777" w:rsidR="006D7D8E" w:rsidRPr="00F20FDB" w:rsidRDefault="006D7D8E" w:rsidP="006D7D8E">
      <w:pPr>
        <w:pStyle w:val="PL"/>
        <w:rPr>
          <w:noProof w:val="0"/>
          <w:snapToGrid w:val="0"/>
        </w:rPr>
      </w:pPr>
      <w:r w:rsidRPr="00F20FDB">
        <w:rPr>
          <w:noProof w:val="0"/>
          <w:snapToGrid w:val="0"/>
        </w:rPr>
        <w:t>TABasedMDT ::= SEQUENCE {</w:t>
      </w:r>
    </w:p>
    <w:p w14:paraId="4BE0DF7F" w14:textId="77777777" w:rsidR="006D7D8E" w:rsidRPr="00F20FDB" w:rsidRDefault="006D7D8E" w:rsidP="006D7D8E">
      <w:pPr>
        <w:pStyle w:val="PL"/>
        <w:rPr>
          <w:noProof w:val="0"/>
          <w:snapToGrid w:val="0"/>
        </w:rPr>
      </w:pPr>
      <w:r w:rsidRPr="00F20FDB">
        <w:rPr>
          <w:noProof w:val="0"/>
          <w:snapToGrid w:val="0"/>
        </w:rPr>
        <w:tab/>
        <w:t>tAListforMDT</w:t>
      </w:r>
      <w:r w:rsidRPr="00F20FDB">
        <w:rPr>
          <w:noProof w:val="0"/>
          <w:snapToGrid w:val="0"/>
        </w:rPr>
        <w:tab/>
      </w:r>
      <w:r w:rsidRPr="00F20FDB">
        <w:rPr>
          <w:noProof w:val="0"/>
          <w:snapToGrid w:val="0"/>
        </w:rPr>
        <w:tab/>
        <w:t>TAListforMDT,</w:t>
      </w:r>
    </w:p>
    <w:p w14:paraId="0CEAD804" w14:textId="77777777" w:rsidR="006D7D8E" w:rsidRPr="00F20FDB" w:rsidRDefault="006D7D8E" w:rsidP="006D7D8E">
      <w:pPr>
        <w:pStyle w:val="PL"/>
        <w:rPr>
          <w:noProof w:val="0"/>
          <w:snapToGrid w:val="0"/>
        </w:rPr>
      </w:pPr>
      <w:r w:rsidRPr="00F20FDB">
        <w:rPr>
          <w:noProof w:val="0"/>
          <w:snapToGrid w:val="0"/>
        </w:rPr>
        <w:tab/>
        <w:t>iE-Extensions</w:t>
      </w:r>
      <w:r w:rsidRPr="00F20FDB">
        <w:rPr>
          <w:noProof w:val="0"/>
          <w:snapToGrid w:val="0"/>
        </w:rPr>
        <w:tab/>
      </w:r>
      <w:r w:rsidRPr="00F20FDB">
        <w:rPr>
          <w:noProof w:val="0"/>
          <w:snapToGrid w:val="0"/>
        </w:rPr>
        <w:tab/>
        <w:t>ProtocolExtensionContainer { {TABasedMDT-ExtIEs} } OPTIONAL,</w:t>
      </w:r>
    </w:p>
    <w:p w14:paraId="286DD2DE" w14:textId="77777777" w:rsidR="006D7D8E" w:rsidRPr="00F20FDB" w:rsidRDefault="006D7D8E" w:rsidP="006D7D8E">
      <w:pPr>
        <w:pStyle w:val="PL"/>
        <w:rPr>
          <w:noProof w:val="0"/>
          <w:snapToGrid w:val="0"/>
        </w:rPr>
      </w:pPr>
      <w:r w:rsidRPr="00F20FDB">
        <w:rPr>
          <w:noProof w:val="0"/>
          <w:snapToGrid w:val="0"/>
        </w:rPr>
        <w:tab/>
        <w:t>...</w:t>
      </w:r>
    </w:p>
    <w:p w14:paraId="183F5815" w14:textId="77777777" w:rsidR="006D7D8E" w:rsidRPr="00F20FDB" w:rsidRDefault="006D7D8E" w:rsidP="006D7D8E">
      <w:pPr>
        <w:pStyle w:val="PL"/>
        <w:rPr>
          <w:noProof w:val="0"/>
          <w:snapToGrid w:val="0"/>
        </w:rPr>
      </w:pPr>
      <w:r w:rsidRPr="00F20FDB">
        <w:rPr>
          <w:noProof w:val="0"/>
          <w:snapToGrid w:val="0"/>
        </w:rPr>
        <w:t>}</w:t>
      </w:r>
    </w:p>
    <w:p w14:paraId="5122D167" w14:textId="77777777" w:rsidR="006D7D8E" w:rsidRPr="00F20FDB" w:rsidRDefault="006D7D8E" w:rsidP="006D7D8E">
      <w:pPr>
        <w:pStyle w:val="PL"/>
        <w:rPr>
          <w:noProof w:val="0"/>
          <w:snapToGrid w:val="0"/>
        </w:rPr>
      </w:pPr>
    </w:p>
    <w:p w14:paraId="3FC849F7" w14:textId="77777777" w:rsidR="006D7D8E" w:rsidRPr="00F20FDB" w:rsidRDefault="006D7D8E" w:rsidP="006D7D8E">
      <w:pPr>
        <w:pStyle w:val="PL"/>
        <w:rPr>
          <w:noProof w:val="0"/>
          <w:snapToGrid w:val="0"/>
        </w:rPr>
      </w:pPr>
      <w:r w:rsidRPr="00F20FDB">
        <w:rPr>
          <w:noProof w:val="0"/>
          <w:snapToGrid w:val="0"/>
        </w:rPr>
        <w:t>TABasedMDT-ExtIEs XNAP-PROTOCOL-EXTENSION ::= {</w:t>
      </w:r>
    </w:p>
    <w:p w14:paraId="01CA51A4" w14:textId="77777777" w:rsidR="006D7D8E" w:rsidRPr="00BC3317" w:rsidRDefault="006D7D8E" w:rsidP="006D7D8E">
      <w:pPr>
        <w:pStyle w:val="PL"/>
        <w:rPr>
          <w:noProof w:val="0"/>
          <w:snapToGrid w:val="0"/>
        </w:rPr>
      </w:pPr>
      <w:r w:rsidRPr="00F20FDB">
        <w:rPr>
          <w:noProof w:val="0"/>
          <w:snapToGrid w:val="0"/>
        </w:rPr>
        <w:tab/>
      </w:r>
      <w:r w:rsidRPr="00BC3317">
        <w:rPr>
          <w:noProof w:val="0"/>
          <w:snapToGrid w:val="0"/>
        </w:rPr>
        <w:t>...</w:t>
      </w:r>
    </w:p>
    <w:p w14:paraId="49AAA9F0" w14:textId="77777777" w:rsidR="006D7D8E" w:rsidRPr="00BC3317" w:rsidRDefault="006D7D8E" w:rsidP="006D7D8E">
      <w:pPr>
        <w:pStyle w:val="PL"/>
        <w:rPr>
          <w:noProof w:val="0"/>
          <w:snapToGrid w:val="0"/>
        </w:rPr>
      </w:pPr>
      <w:r w:rsidRPr="00BC3317">
        <w:rPr>
          <w:noProof w:val="0"/>
          <w:snapToGrid w:val="0"/>
        </w:rPr>
        <w:t>}</w:t>
      </w:r>
    </w:p>
    <w:p w14:paraId="33464038" w14:textId="77777777" w:rsidR="006D7D8E" w:rsidRPr="00BC3317" w:rsidRDefault="006D7D8E" w:rsidP="006D7D8E">
      <w:pPr>
        <w:pStyle w:val="PL"/>
        <w:rPr>
          <w:noProof w:val="0"/>
          <w:snapToGrid w:val="0"/>
        </w:rPr>
      </w:pPr>
    </w:p>
    <w:p w14:paraId="291A81A2" w14:textId="77777777" w:rsidR="006D7D8E" w:rsidRPr="00283AA6" w:rsidRDefault="006D7D8E" w:rsidP="006D7D8E">
      <w:pPr>
        <w:pStyle w:val="PL"/>
      </w:pPr>
    </w:p>
    <w:p w14:paraId="78EBDCCB" w14:textId="77777777" w:rsidR="006D7D8E" w:rsidRPr="00283AA6" w:rsidRDefault="006D7D8E" w:rsidP="006D7D8E">
      <w:pPr>
        <w:pStyle w:val="PL"/>
      </w:pPr>
    </w:p>
    <w:p w14:paraId="0B8259C0" w14:textId="77777777" w:rsidR="006D7D8E" w:rsidRPr="00283AA6" w:rsidRDefault="006D7D8E" w:rsidP="006D7D8E">
      <w:pPr>
        <w:pStyle w:val="PL"/>
        <w:rPr>
          <w:noProof w:val="0"/>
          <w:snapToGrid w:val="0"/>
        </w:rPr>
      </w:pPr>
    </w:p>
    <w:p w14:paraId="22B9D3EC" w14:textId="77777777" w:rsidR="006D7D8E" w:rsidRPr="00567372" w:rsidRDefault="006D7D8E" w:rsidP="006D7D8E">
      <w:pPr>
        <w:pStyle w:val="PL"/>
        <w:rPr>
          <w:noProof w:val="0"/>
          <w:snapToGrid w:val="0"/>
        </w:rPr>
      </w:pPr>
      <w:r w:rsidRPr="00567372">
        <w:rPr>
          <w:noProof w:val="0"/>
          <w:snapToGrid w:val="0"/>
        </w:rPr>
        <w:t>TAIBasedMDT ::= SEQUENCE {</w:t>
      </w:r>
    </w:p>
    <w:p w14:paraId="4E03CEEA" w14:textId="77777777" w:rsidR="006D7D8E" w:rsidRPr="00567372" w:rsidRDefault="006D7D8E" w:rsidP="006D7D8E">
      <w:pPr>
        <w:pStyle w:val="PL"/>
        <w:rPr>
          <w:noProof w:val="0"/>
          <w:snapToGrid w:val="0"/>
        </w:rPr>
      </w:pPr>
      <w:r w:rsidRPr="00567372">
        <w:rPr>
          <w:noProof w:val="0"/>
          <w:snapToGrid w:val="0"/>
        </w:rPr>
        <w:tab/>
        <w:t>tAIListforMDT</w:t>
      </w:r>
      <w:r w:rsidRPr="00567372">
        <w:rPr>
          <w:noProof w:val="0"/>
          <w:snapToGrid w:val="0"/>
        </w:rPr>
        <w:tab/>
      </w:r>
      <w:r w:rsidRPr="00567372">
        <w:rPr>
          <w:noProof w:val="0"/>
          <w:snapToGrid w:val="0"/>
        </w:rPr>
        <w:tab/>
      </w:r>
      <w:r w:rsidRPr="00567372">
        <w:rPr>
          <w:noProof w:val="0"/>
          <w:snapToGrid w:val="0"/>
        </w:rPr>
        <w:tab/>
        <w:t>TAIListforMDT,</w:t>
      </w:r>
    </w:p>
    <w:p w14:paraId="0325BA1B" w14:textId="77777777" w:rsidR="006D7D8E" w:rsidRPr="00567372" w:rsidRDefault="006D7D8E" w:rsidP="006D7D8E">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{TAIBasedMDT-ExtIEs} } OPTIONAL,</w:t>
      </w:r>
    </w:p>
    <w:p w14:paraId="59616224" w14:textId="77777777" w:rsidR="006D7D8E" w:rsidRPr="00567372" w:rsidRDefault="006D7D8E" w:rsidP="006D7D8E">
      <w:pPr>
        <w:pStyle w:val="PL"/>
        <w:rPr>
          <w:noProof w:val="0"/>
          <w:snapToGrid w:val="0"/>
        </w:rPr>
      </w:pPr>
      <w:r w:rsidRPr="00567372">
        <w:rPr>
          <w:noProof w:val="0"/>
          <w:snapToGrid w:val="0"/>
        </w:rPr>
        <w:tab/>
        <w:t>...</w:t>
      </w:r>
    </w:p>
    <w:p w14:paraId="07FEF219" w14:textId="77777777" w:rsidR="006D7D8E" w:rsidRPr="00567372" w:rsidRDefault="006D7D8E" w:rsidP="006D7D8E">
      <w:pPr>
        <w:pStyle w:val="PL"/>
        <w:rPr>
          <w:noProof w:val="0"/>
          <w:snapToGrid w:val="0"/>
        </w:rPr>
      </w:pPr>
      <w:r w:rsidRPr="00567372">
        <w:rPr>
          <w:noProof w:val="0"/>
          <w:snapToGrid w:val="0"/>
        </w:rPr>
        <w:t>}</w:t>
      </w:r>
    </w:p>
    <w:p w14:paraId="5A9A6C97" w14:textId="77777777" w:rsidR="006D7D8E" w:rsidRPr="00567372" w:rsidRDefault="006D7D8E" w:rsidP="006D7D8E">
      <w:pPr>
        <w:pStyle w:val="PL"/>
        <w:rPr>
          <w:noProof w:val="0"/>
          <w:snapToGrid w:val="0"/>
        </w:rPr>
      </w:pPr>
    </w:p>
    <w:p w14:paraId="7144CFF1" w14:textId="77777777" w:rsidR="006D7D8E" w:rsidRPr="00567372" w:rsidRDefault="006D7D8E" w:rsidP="006D7D8E">
      <w:pPr>
        <w:pStyle w:val="PL"/>
        <w:rPr>
          <w:noProof w:val="0"/>
          <w:snapToGrid w:val="0"/>
        </w:rPr>
      </w:pPr>
      <w:r w:rsidRPr="00567372">
        <w:rPr>
          <w:noProof w:val="0"/>
          <w:snapToGrid w:val="0"/>
        </w:rPr>
        <w:t xml:space="preserve">TAIBasedMDT-ExtIEs </w:t>
      </w:r>
      <w:r>
        <w:rPr>
          <w:noProof w:val="0"/>
          <w:snapToGrid w:val="0"/>
        </w:rPr>
        <w:t>XNAP-PROTOCOL-EXTENSION</w:t>
      </w:r>
      <w:r w:rsidRPr="00567372">
        <w:rPr>
          <w:noProof w:val="0"/>
          <w:snapToGrid w:val="0"/>
        </w:rPr>
        <w:t xml:space="preserve"> ::= {</w:t>
      </w:r>
    </w:p>
    <w:p w14:paraId="77EA50C0" w14:textId="77777777" w:rsidR="006D7D8E" w:rsidRPr="00567372" w:rsidRDefault="006D7D8E" w:rsidP="006D7D8E">
      <w:pPr>
        <w:pStyle w:val="PL"/>
        <w:rPr>
          <w:noProof w:val="0"/>
          <w:snapToGrid w:val="0"/>
        </w:rPr>
      </w:pPr>
      <w:r w:rsidRPr="00567372">
        <w:rPr>
          <w:noProof w:val="0"/>
          <w:snapToGrid w:val="0"/>
        </w:rPr>
        <w:tab/>
        <w:t>...</w:t>
      </w:r>
    </w:p>
    <w:p w14:paraId="7328CDDB" w14:textId="77777777" w:rsidR="006D7D8E" w:rsidRPr="00567372" w:rsidRDefault="006D7D8E" w:rsidP="006D7D8E">
      <w:pPr>
        <w:pStyle w:val="PL"/>
        <w:rPr>
          <w:noProof w:val="0"/>
          <w:snapToGrid w:val="0"/>
        </w:rPr>
      </w:pPr>
      <w:r w:rsidRPr="00567372">
        <w:rPr>
          <w:noProof w:val="0"/>
          <w:snapToGrid w:val="0"/>
        </w:rPr>
        <w:t>}</w:t>
      </w:r>
    </w:p>
    <w:p w14:paraId="7F6E515A" w14:textId="77777777" w:rsidR="006D7D8E" w:rsidRPr="00567372" w:rsidRDefault="006D7D8E" w:rsidP="006D7D8E">
      <w:pPr>
        <w:pStyle w:val="PL"/>
        <w:rPr>
          <w:noProof w:val="0"/>
          <w:snapToGrid w:val="0"/>
        </w:rPr>
      </w:pPr>
    </w:p>
    <w:p w14:paraId="4633E135" w14:textId="77777777" w:rsidR="006D7D8E" w:rsidRPr="006506CD" w:rsidRDefault="006D7D8E" w:rsidP="006D7D8E">
      <w:pPr>
        <w:pStyle w:val="PL"/>
        <w:rPr>
          <w:noProof w:val="0"/>
          <w:snapToGrid w:val="0"/>
        </w:rPr>
      </w:pPr>
      <w:r w:rsidRPr="00567372">
        <w:rPr>
          <w:noProof w:val="0"/>
          <w:snapToGrid w:val="0"/>
        </w:rPr>
        <w:t xml:space="preserve">TAIListforMDT </w:t>
      </w:r>
      <w:r w:rsidRPr="006506CD">
        <w:rPr>
          <w:noProof w:val="0"/>
          <w:snapToGrid w:val="0"/>
        </w:rPr>
        <w:t>::= SEQUENCE (SIZE(1..maxnoofTAforMDT)) OF TAIforMDT-Item</w:t>
      </w:r>
    </w:p>
    <w:p w14:paraId="4F537D4D" w14:textId="77777777" w:rsidR="006D7D8E" w:rsidRPr="006506CD" w:rsidRDefault="006D7D8E" w:rsidP="006D7D8E">
      <w:pPr>
        <w:pStyle w:val="PL"/>
        <w:rPr>
          <w:noProof w:val="0"/>
          <w:snapToGrid w:val="0"/>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506CD" w:rsidRDefault="006D7D8E" w:rsidP="006D7D8E">
      <w:pPr>
        <w:pStyle w:val="PL"/>
        <w:rPr>
          <w:noProof w:val="0"/>
          <w:snapToGrid w:val="0"/>
        </w:rPr>
      </w:pPr>
      <w:r w:rsidRPr="006506CD">
        <w:rPr>
          <w:noProof w:val="0"/>
          <w:snapToGrid w:val="0"/>
        </w:rPr>
        <w:tab/>
        <w:t>tAC</w:t>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t>TAC,</w:t>
      </w:r>
    </w:p>
    <w:p w14:paraId="13CEED29" w14:textId="77777777" w:rsidR="006D7D8E" w:rsidRPr="006506CD" w:rsidRDefault="006D7D8E" w:rsidP="006D7D8E">
      <w:pPr>
        <w:pStyle w:val="PL"/>
        <w:rPr>
          <w:noProof w:val="0"/>
          <w:snapToGrid w:val="0"/>
        </w:rPr>
      </w:pPr>
      <w:r w:rsidRPr="006506CD">
        <w:rPr>
          <w:noProof w:val="0"/>
          <w:snapToGrid w:val="0"/>
        </w:rPr>
        <w:tab/>
        <w:t>iE-Extensions</w:t>
      </w:r>
      <w:r w:rsidRPr="006506CD">
        <w:rPr>
          <w:noProof w:val="0"/>
          <w:snapToGrid w:val="0"/>
        </w:rPr>
        <w:tab/>
      </w:r>
      <w:r w:rsidRPr="006506CD">
        <w:rPr>
          <w:noProof w:val="0"/>
          <w:snapToGrid w:val="0"/>
        </w:rPr>
        <w:tab/>
      </w:r>
      <w:r w:rsidRPr="006506CD">
        <w:rPr>
          <w:noProof w:val="0"/>
          <w:snapToGrid w:val="0"/>
        </w:rPr>
        <w:tab/>
        <w:t>ProtocolExtensionContainer { {TAIforMDT-Item-ExtIEs} } OPTIONAL,</w:t>
      </w:r>
    </w:p>
    <w:p w14:paraId="046CF0B3" w14:textId="77777777" w:rsidR="006D7D8E" w:rsidRPr="006506CD" w:rsidRDefault="006D7D8E" w:rsidP="006D7D8E">
      <w:pPr>
        <w:pStyle w:val="PL"/>
        <w:rPr>
          <w:noProof w:val="0"/>
          <w:snapToGrid w:val="0"/>
        </w:rPr>
      </w:pPr>
      <w:r w:rsidRPr="006506CD">
        <w:rPr>
          <w:noProof w:val="0"/>
          <w:snapToGrid w:val="0"/>
        </w:rPr>
        <w:tab/>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536" w:name="_Hlk513554726"/>
      <w:r w:rsidRPr="00FD0425">
        <w:rPr>
          <w:snapToGrid w:val="0"/>
        </w:rPr>
        <w:t>TAISupport-List</w:t>
      </w:r>
      <w:bookmarkEnd w:id="8536"/>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TAISupport-Item</w:t>
      </w:r>
      <w:r w:rsidRPr="00FD0425">
        <w:rPr>
          <w:bCs/>
        </w:rPr>
        <w:t>-</w:t>
      </w:r>
      <w:r w:rsidRPr="00FD0425">
        <w:rPr>
          <w:snapToGrid w:val="0"/>
        </w:rPr>
        <w:t>ExtIEs} } OPTIONAL,</w:t>
      </w:r>
    </w:p>
    <w:p w14:paraId="399E0512" w14:textId="77777777" w:rsidR="00F02090" w:rsidRPr="00FD0425" w:rsidRDefault="00F02090" w:rsidP="00F02090">
      <w:pPr>
        <w:pStyle w:val="PL"/>
        <w:rPr>
          <w:snapToGrid w:val="0"/>
        </w:rPr>
      </w:pPr>
      <w:r w:rsidRPr="00FD0425">
        <w:rPr>
          <w:snapToGrid w:val="0"/>
        </w:rPr>
        <w:tab/>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r>
      <w:r w:rsidRPr="00FD0425">
        <w:tab/>
        <w:t>E-UTRA-CGI,</w:t>
      </w:r>
    </w:p>
    <w:p w14:paraId="0D020ADB"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{TargetCGI-ExtIEs} }</w:t>
      </w:r>
    </w:p>
    <w:p w14:paraId="2267386B" w14:textId="77777777" w:rsidR="00F02090" w:rsidRPr="00FD0425" w:rsidRDefault="00F02090" w:rsidP="00F02090">
      <w:pPr>
        <w:pStyle w:val="PL"/>
      </w:pPr>
      <w:r w:rsidRPr="00FD0425">
        <w:t>}</w:t>
      </w:r>
    </w:p>
    <w:p w14:paraId="6CEC37EF" w14:textId="77777777" w:rsidR="00F02090" w:rsidRPr="00FD0425" w:rsidRDefault="00F02090" w:rsidP="00F02090">
      <w:pPr>
        <w:pStyle w:val="PL"/>
      </w:pPr>
    </w:p>
    <w:p w14:paraId="3D2ACE93" w14:textId="77777777" w:rsidR="00F02090" w:rsidRPr="00FD0425" w:rsidRDefault="00F02090" w:rsidP="00F02090">
      <w:pPr>
        <w:pStyle w:val="PL"/>
        <w:rPr>
          <w:noProof w:val="0"/>
          <w:snapToGrid w:val="0"/>
          <w:lang w:eastAsia="zh-CN"/>
        </w:rPr>
      </w:pPr>
      <w:r w:rsidRPr="00FD0425">
        <w:rPr>
          <w:noProof w:val="0"/>
          <w:snapToGrid w:val="0"/>
          <w:lang w:eastAsia="zh-CN"/>
        </w:rPr>
        <w:t>TargetCGI-ExtIEs XNAP-PROTOCOL-IES ::= {</w:t>
      </w:r>
    </w:p>
    <w:p w14:paraId="2E43B5E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A5D985" w14:textId="77777777" w:rsidR="00F02090" w:rsidRPr="00FD0425" w:rsidRDefault="00F02090" w:rsidP="00F02090">
      <w:pPr>
        <w:pStyle w:val="PL"/>
      </w:pPr>
      <w:r w:rsidRPr="00FD0425">
        <w:rPr>
          <w:noProof w:val="0"/>
          <w:snapToGrid w:val="0"/>
          <w:lang w:eastAsia="zh-CN"/>
        </w:rPr>
        <w:t>}</w:t>
      </w:r>
    </w:p>
    <w:p w14:paraId="5396C085" w14:textId="77777777" w:rsidR="00D94208" w:rsidRPr="00FD0425" w:rsidRDefault="00D94208" w:rsidP="00D94208">
      <w:pPr>
        <w:pStyle w:val="PL"/>
      </w:pPr>
    </w:p>
    <w:p w14:paraId="59649C3C" w14:textId="77777777" w:rsidR="00D94208" w:rsidRDefault="00D94208" w:rsidP="00D94208">
      <w:pPr>
        <w:pStyle w:val="PL"/>
      </w:pPr>
    </w:p>
    <w:p w14:paraId="03CA958C" w14:textId="77777777" w:rsidR="00D94208" w:rsidRPr="00FD0425" w:rsidRDefault="00D94208" w:rsidP="00D94208">
      <w:pPr>
        <w:pStyle w:val="PL"/>
      </w:pPr>
      <w:r w:rsidRPr="001C11E5">
        <w:t>TDDULDLConfigurationCommonNR</w:t>
      </w:r>
      <w:r w:rsidRPr="00FD0425">
        <w:t xml:space="preserve"> ::= </w:t>
      </w:r>
      <w:r w:rsidRPr="00FD0425">
        <w:rPr>
          <w:noProof w:val="0"/>
          <w:snapToGrid w:val="0"/>
          <w:lang w:eastAsia="zh-CN"/>
        </w:rPr>
        <w:t>OCTET STRING</w:t>
      </w:r>
    </w:p>
    <w:p w14:paraId="0DD7D6FB" w14:textId="77777777" w:rsidR="00F02090" w:rsidRPr="00FD0425" w:rsidRDefault="00F02090" w:rsidP="00F02090">
      <w:pPr>
        <w:pStyle w:val="PL"/>
      </w:pPr>
    </w:p>
    <w:p w14:paraId="2C5F1AB9" w14:textId="77777777" w:rsidR="00F02090" w:rsidRPr="00FD0425" w:rsidRDefault="00F02090" w:rsidP="00F02090">
      <w:pPr>
        <w:pStyle w:val="PL"/>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94372E" w:rsidRDefault="00E77E0B" w:rsidP="00E77E0B">
      <w:pPr>
        <w:pStyle w:val="PL"/>
      </w:pPr>
      <w:r w:rsidRPr="0094372E">
        <w:tab/>
        <w:t>iE-Extensions</w:t>
      </w:r>
      <w:r w:rsidRPr="0094372E">
        <w:tab/>
      </w:r>
      <w:r w:rsidRPr="0094372E">
        <w:tab/>
      </w:r>
      <w:r w:rsidRPr="0094372E">
        <w:tab/>
      </w:r>
      <w:r w:rsidRPr="0094372E">
        <w:tab/>
      </w:r>
      <w:r w:rsidRPr="0094372E">
        <w:tab/>
      </w:r>
      <w:r>
        <w:tab/>
      </w:r>
      <w:r>
        <w:tab/>
      </w:r>
      <w:r w:rsidRPr="0094372E">
        <w:t xml:space="preserve">ProtocolExtensionContainer { { </w:t>
      </w:r>
      <w:r>
        <w:rPr>
          <w:snapToGrid w:val="0"/>
        </w:rPr>
        <w:t>TargetCellList</w:t>
      </w:r>
      <w:r>
        <w:t>-Item</w:t>
      </w:r>
      <w:r w:rsidRPr="0094372E">
        <w:t>-ExtIEs}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537"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FD0425" w:rsidRDefault="005770EE" w:rsidP="005770EE">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34B0E6BA" w14:textId="77777777" w:rsidR="005770EE" w:rsidRPr="00FD0425" w:rsidRDefault="005770EE" w:rsidP="005770EE">
      <w:pPr>
        <w:pStyle w:val="PL"/>
        <w:rPr>
          <w:snapToGrid w:val="0"/>
        </w:rPr>
      </w:pPr>
      <w:r w:rsidRPr="00FD0425">
        <w:rPr>
          <w:snapToGrid w:val="0"/>
        </w:rPr>
        <w:tab/>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FD0425" w:rsidRDefault="00F02090" w:rsidP="00F02090">
      <w:pPr>
        <w:pStyle w:val="PL"/>
      </w:pPr>
      <w:r w:rsidRPr="00FD0425">
        <w:tab/>
        <w:t>...</w:t>
      </w:r>
    </w:p>
    <w:p w14:paraId="56AB3C50" w14:textId="77777777" w:rsidR="00F02090" w:rsidRPr="00FD0425" w:rsidRDefault="00F02090" w:rsidP="00F02090">
      <w:pPr>
        <w:pStyle w:val="PL"/>
      </w:pPr>
      <w:r w:rsidRPr="00FD0425">
        <w:t>}</w:t>
      </w:r>
    </w:p>
    <w:bookmarkEnd w:id="8537"/>
    <w:p w14:paraId="0235BD95" w14:textId="77777777" w:rsidR="00F02090" w:rsidRPr="00FD0425" w:rsidRDefault="00F02090" w:rsidP="00F02090">
      <w:pPr>
        <w:pStyle w:val="PL"/>
      </w:pPr>
    </w:p>
    <w:p w14:paraId="62B69B8C" w14:textId="77777777" w:rsidR="00F02090" w:rsidRPr="00FD0425" w:rsidRDefault="00F02090" w:rsidP="00F02090">
      <w:pPr>
        <w:pStyle w:val="PL"/>
      </w:pPr>
    </w:p>
    <w:p w14:paraId="127A4054" w14:textId="77777777" w:rsidR="00F02090" w:rsidRPr="00FD0425" w:rsidRDefault="00F02090" w:rsidP="00F02090">
      <w:pPr>
        <w:pStyle w:val="PL"/>
      </w:pPr>
      <w:r w:rsidRPr="00FD0425">
        <w:t>TNLAssociationUsage ::= ENUMERATED {</w:t>
      </w:r>
    </w:p>
    <w:p w14:paraId="7702814C" w14:textId="77777777" w:rsidR="00F02090" w:rsidRPr="00FD0425" w:rsidRDefault="00F02090" w:rsidP="00F02090">
      <w:pPr>
        <w:pStyle w:val="PL"/>
      </w:pPr>
      <w:r w:rsidRPr="00FD0425">
        <w:tab/>
        <w:t>ue,</w:t>
      </w:r>
    </w:p>
    <w:p w14:paraId="362735F3" w14:textId="77777777" w:rsidR="00F02090" w:rsidRPr="00FD0425" w:rsidRDefault="00F02090" w:rsidP="00F02090">
      <w:pPr>
        <w:pStyle w:val="PL"/>
      </w:pPr>
      <w:r w:rsidRPr="00FD0425">
        <w:tab/>
        <w:t>non-ue,</w:t>
      </w:r>
    </w:p>
    <w:p w14:paraId="194D7024" w14:textId="77777777" w:rsidR="00F02090" w:rsidRPr="00FD0425" w:rsidRDefault="00F02090" w:rsidP="00F02090">
      <w:pPr>
        <w:pStyle w:val="PL"/>
      </w:pPr>
      <w:r w:rsidRPr="00FD0425">
        <w:tab/>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538" w:name="_Hlk513539477"/>
      <w:r w:rsidRPr="00FD0425">
        <w:t>TraceActivation</w:t>
      </w:r>
      <w:bookmarkEnd w:id="8538"/>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FD0425" w:rsidRDefault="00F02090" w:rsidP="00F02090">
      <w:pPr>
        <w:pStyle w:val="PL"/>
      </w:pPr>
      <w:r w:rsidRPr="00FD0425">
        <w:tab/>
        <w:t xml:space="preserve">ie-Extension </w:t>
      </w:r>
      <w:r w:rsidRPr="00FD0425">
        <w:tab/>
      </w:r>
      <w:r w:rsidRPr="00FD0425">
        <w:tab/>
      </w:r>
      <w:r w:rsidRPr="00FD0425">
        <w:tab/>
      </w:r>
      <w:r w:rsidRPr="00FD0425">
        <w:rPr>
          <w:noProof w:val="0"/>
          <w:snapToGrid w:val="0"/>
          <w:lang w:eastAsia="zh-CN"/>
        </w:rPr>
        <w:t>ProtocolExtensionContainer { {TraceActivation-ExtIEs} } OPTIONAL</w:t>
      </w:r>
      <w:r w:rsidRPr="00FD0425">
        <w:t>,</w:t>
      </w:r>
    </w:p>
    <w:p w14:paraId="008D17B8" w14:textId="77777777" w:rsidR="00F02090" w:rsidRPr="00FD0425" w:rsidRDefault="00F02090" w:rsidP="00F02090">
      <w:pPr>
        <w:pStyle w:val="PL"/>
      </w:pPr>
      <w:r w:rsidRPr="00FD0425">
        <w:tab/>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821C23" w:rsidRDefault="00091811" w:rsidP="00091811">
      <w:pPr>
        <w:pStyle w:val="PL"/>
        <w:rPr>
          <w:rFonts w:eastAsia="SimSun"/>
          <w:snapToGrid w:val="0"/>
          <w:lang w:val="en-US" w:eastAsia="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6818B17D" w14:textId="77777777" w:rsidR="00091811" w:rsidRPr="007E6716" w:rsidRDefault="00091811" w:rsidP="00091811">
      <w:pPr>
        <w:pStyle w:val="PL"/>
        <w:rPr>
          <w:snapToGrid w:val="0"/>
        </w:rPr>
      </w:pPr>
      <w:r>
        <w:rPr>
          <w:snapToGrid w:val="0"/>
        </w:rPr>
        <w:tab/>
        <w:t>...</w:t>
      </w:r>
      <w:r>
        <w:rPr>
          <w:snapToGrid w:val="0"/>
        </w:rPr>
        <w:tab/>
      </w:r>
    </w:p>
    <w:p w14:paraId="165E01DF" w14:textId="77777777" w:rsidR="00091811" w:rsidRDefault="00091811" w:rsidP="00091811">
      <w:pPr>
        <w:pStyle w:val="PL"/>
        <w:rPr>
          <w:snapToGrid w:val="0"/>
        </w:rPr>
      </w:pPr>
      <w:r w:rsidRPr="007E6716">
        <w:rPr>
          <w:snapToGrid w:val="0"/>
        </w:rPr>
        <w:t>}</w:t>
      </w:r>
    </w:p>
    <w:p w14:paraId="2F7A8C59" w14:textId="77777777" w:rsidR="00091811" w:rsidRDefault="00091811" w:rsidP="00091811">
      <w:pPr>
        <w:pStyle w:val="PL"/>
        <w:rPr>
          <w:snapToGrid w:val="0"/>
        </w:rPr>
      </w:pPr>
    </w:p>
    <w:p w14:paraId="0B66FEFD" w14:textId="77777777" w:rsidR="00091811" w:rsidRPr="00821C23" w:rsidRDefault="00091811" w:rsidP="00091811">
      <w:pPr>
        <w:pStyle w:val="PL"/>
        <w:rPr>
          <w:rFonts w:eastAsia="SimSun"/>
          <w:snapToGrid w:val="0"/>
          <w:lang w:val="en-US" w:eastAsia="en-US"/>
        </w:rPr>
      </w:pPr>
      <w:r w:rsidRPr="00821C23">
        <w:rPr>
          <w:snapToGrid w:val="0"/>
        </w:rPr>
        <w:t>TSCAssistanceInformation-ExtIEs XNAP-PROTOCOL-EXTENSION ::= {</w:t>
      </w:r>
    </w:p>
    <w:p w14:paraId="0950DC6C" w14:textId="77777777" w:rsidR="00091811" w:rsidRPr="00821C23" w:rsidRDefault="00091811" w:rsidP="00091811">
      <w:pPr>
        <w:pStyle w:val="PL"/>
        <w:rPr>
          <w:snapToGrid w:val="0"/>
        </w:rPr>
      </w:pPr>
      <w:r w:rsidRPr="00821C23">
        <w:rPr>
          <w:snapToGrid w:val="0"/>
        </w:rPr>
        <w:tab/>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539" w:name="_Hlk513550597"/>
      <w:r w:rsidRPr="00FD0425">
        <w:t>UEAggregateMaximumBitRate</w:t>
      </w:r>
      <w:bookmarkEnd w:id="8539"/>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540" w:name="_Hlk515363970"/>
      <w:r w:rsidRPr="00FD0425">
        <w:t>UEContextID</w:t>
      </w:r>
      <w:bookmarkEnd w:id="8540"/>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FD0425" w:rsidRDefault="00F02090" w:rsidP="00F02090">
      <w:pPr>
        <w:pStyle w:val="PL"/>
      </w:pPr>
      <w:r w:rsidRPr="00FD0425">
        <w:tab/>
        <w:t>accessPCI</w:t>
      </w:r>
      <w:r w:rsidRPr="00FD0425">
        <w:tab/>
      </w:r>
      <w:r w:rsidRPr="00FD0425">
        <w:tab/>
      </w:r>
      <w:r w:rsidRPr="00FD0425">
        <w:tab/>
      </w:r>
      <w:r w:rsidRPr="00FD0425">
        <w:tab/>
        <w:t>NG-RAN-CellPCI,</w:t>
      </w:r>
    </w:p>
    <w:p w14:paraId="1644A70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UEContextIDforRRCResume</w:t>
      </w:r>
      <w:r w:rsidRPr="00FD0425">
        <w:rPr>
          <w:noProof w:val="0"/>
          <w:snapToGrid w:val="0"/>
          <w:lang w:eastAsia="zh-CN"/>
        </w:rPr>
        <w:t>-ExtIEs} } OPTIONAL</w:t>
      </w:r>
      <w:r w:rsidRPr="00FD0425">
        <w:t>,</w:t>
      </w:r>
    </w:p>
    <w:p w14:paraId="62C8D9E9" w14:textId="77777777" w:rsidR="00F02090" w:rsidRPr="00FD0425" w:rsidRDefault="00F02090" w:rsidP="00F02090">
      <w:pPr>
        <w:pStyle w:val="PL"/>
      </w:pPr>
      <w:r w:rsidRPr="00FD0425">
        <w:tab/>
        <w:t>...</w:t>
      </w:r>
    </w:p>
    <w:p w14:paraId="4E5CB116" w14:textId="77777777" w:rsidR="00F02090" w:rsidRPr="00FD0425" w:rsidRDefault="00F02090" w:rsidP="00F02090">
      <w:pPr>
        <w:pStyle w:val="PL"/>
      </w:pPr>
      <w:r w:rsidRPr="00FD0425">
        <w:t>}</w:t>
      </w:r>
    </w:p>
    <w:p w14:paraId="550272FB" w14:textId="77777777" w:rsidR="00F02090" w:rsidRPr="00FD0425" w:rsidRDefault="00F02090" w:rsidP="00F02090">
      <w:pPr>
        <w:pStyle w:val="PL"/>
      </w:pPr>
    </w:p>
    <w:p w14:paraId="5A01E6CA" w14:textId="77777777" w:rsidR="00F02090" w:rsidRPr="00FD0425" w:rsidRDefault="00F02090" w:rsidP="00F02090">
      <w:pPr>
        <w:pStyle w:val="PL"/>
        <w:rPr>
          <w:noProof w:val="0"/>
          <w:snapToGrid w:val="0"/>
          <w:lang w:eastAsia="zh-CN"/>
        </w:rPr>
      </w:pPr>
      <w:r w:rsidRPr="00FD0425">
        <w:t>UEContextIDforRRCResume</w:t>
      </w:r>
      <w:r w:rsidRPr="00FD0425">
        <w:rPr>
          <w:noProof w:val="0"/>
          <w:snapToGrid w:val="0"/>
          <w:lang w:eastAsia="zh-CN"/>
        </w:rPr>
        <w:t>-ExtIEs XNAP-PROTOCOL-EXTENSION ::= {</w:t>
      </w:r>
    </w:p>
    <w:p w14:paraId="15FFCAE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17822B" w14:textId="77777777" w:rsidR="00F02090" w:rsidRPr="00FD0425" w:rsidRDefault="00F02090" w:rsidP="00F02090">
      <w:pPr>
        <w:pStyle w:val="PL"/>
      </w:pPr>
      <w:r w:rsidRPr="00FD0425">
        <w:rPr>
          <w:noProof w:val="0"/>
          <w:snapToGrid w:val="0"/>
          <w:lang w:eastAsia="zh-CN"/>
        </w:rPr>
        <w:t>}</w:t>
      </w:r>
    </w:p>
    <w:p w14:paraId="4DE97054" w14:textId="77777777" w:rsidR="00F02090" w:rsidRPr="00FD0425" w:rsidRDefault="00F02090" w:rsidP="00F02090">
      <w:pPr>
        <w:pStyle w:val="PL"/>
      </w:pPr>
    </w:p>
    <w:p w14:paraId="0F873603" w14:textId="77777777" w:rsidR="00F02090" w:rsidRPr="00FD0425" w:rsidRDefault="00F02090" w:rsidP="00F02090">
      <w:pPr>
        <w:pStyle w:val="PL"/>
      </w:pPr>
    </w:p>
    <w:p w14:paraId="512FCF5B" w14:textId="77777777" w:rsidR="00F02090" w:rsidRPr="00FD0425" w:rsidRDefault="00F02090" w:rsidP="00F02090">
      <w:pPr>
        <w:pStyle w:val="PL"/>
      </w:pPr>
      <w:bookmarkStart w:id="8541" w:name="_Hlk513997339"/>
      <w:r w:rsidRPr="00FD0425">
        <w:t>UEContextIDforRRCReestablishment ::= SEQUENCE {</w:t>
      </w:r>
    </w:p>
    <w:p w14:paraId="3232ADBA" w14:textId="77777777" w:rsidR="00F02090" w:rsidRPr="00FD0425" w:rsidRDefault="00F02090" w:rsidP="00F02090">
      <w:pPr>
        <w:pStyle w:val="PL"/>
      </w:pPr>
      <w:r w:rsidRPr="00FD0425">
        <w:tab/>
        <w:t>c-rnti</w:t>
      </w:r>
      <w:r w:rsidRPr="00FD0425">
        <w:tab/>
      </w:r>
      <w:r w:rsidRPr="00FD0425">
        <w:tab/>
      </w:r>
      <w:r w:rsidRPr="00FD0425">
        <w:tab/>
      </w:r>
      <w:r w:rsidRPr="00FD0425">
        <w:tab/>
      </w:r>
      <w:r w:rsidRPr="00FD0425">
        <w:tab/>
        <w:t>C-RNTI,</w:t>
      </w:r>
    </w:p>
    <w:p w14:paraId="5D3F7FFA" w14:textId="77777777" w:rsidR="00F02090" w:rsidRPr="00FD0425" w:rsidRDefault="00F02090" w:rsidP="00F02090">
      <w:pPr>
        <w:pStyle w:val="PL"/>
      </w:pPr>
      <w:r w:rsidRPr="00FD0425">
        <w:tab/>
        <w:t>failureCellPCI</w:t>
      </w:r>
      <w:r w:rsidRPr="00FD0425">
        <w:tab/>
      </w:r>
      <w:r w:rsidRPr="00FD0425">
        <w:tab/>
      </w:r>
      <w:r w:rsidRPr="00FD0425">
        <w:tab/>
        <w:t>NG-RAN-CellPCI,</w:t>
      </w:r>
    </w:p>
    <w:p w14:paraId="681D77A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UEContextIDforRRCReestablishment</w:t>
      </w:r>
      <w:r w:rsidRPr="00FD0425">
        <w:rPr>
          <w:noProof w:val="0"/>
          <w:snapToGrid w:val="0"/>
          <w:lang w:eastAsia="zh-CN"/>
        </w:rPr>
        <w:t>-ExtIEs} } OPTIONAL</w:t>
      </w:r>
      <w:r w:rsidRPr="00FD0425">
        <w:t>,</w:t>
      </w:r>
    </w:p>
    <w:p w14:paraId="4D834536" w14:textId="77777777" w:rsidR="00F02090" w:rsidRPr="00FD0425" w:rsidRDefault="00F02090" w:rsidP="00F02090">
      <w:pPr>
        <w:pStyle w:val="PL"/>
      </w:pPr>
      <w:r w:rsidRPr="00FD0425">
        <w:tab/>
        <w:t>...</w:t>
      </w:r>
    </w:p>
    <w:p w14:paraId="40030DC5" w14:textId="77777777" w:rsidR="00F02090" w:rsidRPr="00FD0425" w:rsidRDefault="00F02090" w:rsidP="00F02090">
      <w:pPr>
        <w:pStyle w:val="PL"/>
      </w:pPr>
      <w:r w:rsidRPr="00FD0425">
        <w:t>}</w:t>
      </w:r>
    </w:p>
    <w:p w14:paraId="503420A6" w14:textId="77777777" w:rsidR="00F02090" w:rsidRPr="00FD0425" w:rsidRDefault="00F02090" w:rsidP="00F02090">
      <w:pPr>
        <w:pStyle w:val="PL"/>
      </w:pPr>
    </w:p>
    <w:p w14:paraId="7AD55139" w14:textId="77777777" w:rsidR="00F02090" w:rsidRPr="00FD0425" w:rsidRDefault="00F02090" w:rsidP="00F02090">
      <w:pPr>
        <w:pStyle w:val="PL"/>
        <w:rPr>
          <w:noProof w:val="0"/>
          <w:snapToGrid w:val="0"/>
          <w:lang w:eastAsia="zh-CN"/>
        </w:rPr>
      </w:pPr>
      <w:r w:rsidRPr="00FD0425">
        <w:t>UEContextIDforRRCReestablishment</w:t>
      </w:r>
      <w:r w:rsidRPr="00FD0425">
        <w:rPr>
          <w:noProof w:val="0"/>
          <w:snapToGrid w:val="0"/>
          <w:lang w:eastAsia="zh-CN"/>
        </w:rPr>
        <w:t>-ExtIEs XNAP-PROTOCOL-EXTENSION ::= {</w:t>
      </w:r>
    </w:p>
    <w:p w14:paraId="6499FE8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C56C04" w14:textId="77777777" w:rsidR="00F02090" w:rsidRPr="00FD0425" w:rsidRDefault="00F02090" w:rsidP="00F02090">
      <w:pPr>
        <w:pStyle w:val="PL"/>
      </w:pPr>
      <w:r w:rsidRPr="00FD0425">
        <w:rPr>
          <w:noProof w:val="0"/>
          <w:snapToGrid w:val="0"/>
          <w:lang w:eastAsia="zh-CN"/>
        </w:rPr>
        <w:t>}</w:t>
      </w:r>
    </w:p>
    <w:p w14:paraId="6ACD7E10" w14:textId="77777777" w:rsidR="00F02090" w:rsidRPr="00FD0425" w:rsidRDefault="00F02090" w:rsidP="00F02090">
      <w:pPr>
        <w:pStyle w:val="PL"/>
      </w:pPr>
    </w:p>
    <w:p w14:paraId="686A16E3" w14:textId="77777777" w:rsidR="00F02090" w:rsidRPr="00FD0425" w:rsidRDefault="00F02090" w:rsidP="00F02090">
      <w:pPr>
        <w:pStyle w:val="PL"/>
      </w:pPr>
    </w:p>
    <w:p w14:paraId="48FCE299" w14:textId="77777777" w:rsidR="00F02090" w:rsidRPr="00FD0425" w:rsidRDefault="00F02090" w:rsidP="00F02090">
      <w:pPr>
        <w:pStyle w:val="PL"/>
        <w:rPr>
          <w:snapToGrid w:val="0"/>
        </w:rPr>
      </w:pPr>
      <w:bookmarkStart w:id="8542" w:name="_Hlk515524243"/>
      <w:r w:rsidRPr="00FD0425">
        <w:rPr>
          <w:snapToGrid w:val="0"/>
        </w:rPr>
        <w:t>UEContextInfoRetrUECtxtResp</w:t>
      </w:r>
      <w:bookmarkEnd w:id="8541"/>
      <w:bookmarkEnd w:id="8542"/>
      <w:r w:rsidRPr="00FD0425">
        <w:rPr>
          <w:snapToGrid w:val="0"/>
        </w:rPr>
        <w:t xml:space="preserve"> ::= SEQUENCE {</w:t>
      </w:r>
    </w:p>
    <w:p w14:paraId="288DE325" w14:textId="77777777" w:rsidR="00F02090" w:rsidRPr="00FD0425" w:rsidRDefault="00F02090" w:rsidP="00F02090">
      <w:pPr>
        <w:pStyle w:val="PL"/>
      </w:pPr>
      <w:r w:rsidRPr="00FD0425">
        <w:tab/>
        <w:t>ng-c-UE-signalling-ref</w:t>
      </w:r>
      <w:r w:rsidRPr="00FD0425">
        <w:tab/>
      </w:r>
      <w:r w:rsidRPr="00FD0425">
        <w:tab/>
      </w:r>
      <w:r w:rsidRPr="00FD0425">
        <w:tab/>
      </w:r>
      <w:r w:rsidRPr="00FD0425">
        <w:tab/>
      </w:r>
      <w:r w:rsidRPr="00FD0425">
        <w:tab/>
        <w:t>AMF-UE-NGAP-ID,</w:t>
      </w:r>
    </w:p>
    <w:p w14:paraId="664FDAEE" w14:textId="77777777" w:rsidR="00F02090" w:rsidRPr="00FD0425" w:rsidRDefault="00F02090" w:rsidP="00F02090">
      <w:pPr>
        <w:pStyle w:val="PL"/>
      </w:pPr>
      <w:r w:rsidRPr="00FD0425">
        <w:tab/>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UEContextInfoRetrUECtxtResp</w:t>
      </w:r>
      <w:r w:rsidRPr="00FD0425">
        <w:rPr>
          <w:noProof w:val="0"/>
          <w:snapToGrid w:val="0"/>
          <w:lang w:eastAsia="zh-CN"/>
        </w:rPr>
        <w:t xml:space="preserve">-ExtIEs} } </w:t>
      </w:r>
      <w:r w:rsidRPr="00FD0425">
        <w:rPr>
          <w:noProof w:val="0"/>
          <w:snapToGrid w:val="0"/>
          <w:lang w:eastAsia="zh-CN"/>
        </w:rPr>
        <w:tab/>
        <w:t>OPTIONAL</w:t>
      </w:r>
      <w:r w:rsidRPr="00FD0425">
        <w:t>,</w:t>
      </w:r>
    </w:p>
    <w:p w14:paraId="442C1AA5" w14:textId="77777777" w:rsidR="00F02090" w:rsidRPr="00FD0425" w:rsidRDefault="00F02090" w:rsidP="00F02090">
      <w:pPr>
        <w:pStyle w:val="PL"/>
      </w:pPr>
      <w:r w:rsidRPr="00FD0425">
        <w:tab/>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FD0425" w:rsidRDefault="001B5434" w:rsidP="001B5434">
      <w:pPr>
        <w:pStyle w:val="PL"/>
      </w:pPr>
      <w:r w:rsidRPr="00FD0425">
        <w:tab/>
        <w:t>iE-Extensions</w:t>
      </w:r>
      <w:r w:rsidRPr="00FD0425">
        <w:tab/>
      </w:r>
      <w:r w:rsidRPr="00FD0425">
        <w:tab/>
        <w:t>ProtocolExtensionContainer { {UERadioCapabilityForPaging-ExtIEs} }</w:t>
      </w:r>
      <w:r w:rsidRPr="00FD0425">
        <w:tab/>
        <w:t>OPTIONAL,</w:t>
      </w:r>
    </w:p>
    <w:p w14:paraId="16C83E5B" w14:textId="77777777" w:rsidR="001B5434" w:rsidRPr="00FD0425" w:rsidRDefault="001B5434" w:rsidP="001B5434">
      <w:pPr>
        <w:pStyle w:val="PL"/>
      </w:pPr>
      <w:r w:rsidRPr="00FD0425">
        <w:tab/>
        <w:t>...</w:t>
      </w:r>
    </w:p>
    <w:p w14:paraId="1B0CD977" w14:textId="77777777" w:rsidR="001B5434" w:rsidRPr="00FD0425" w:rsidRDefault="001B5434" w:rsidP="001B5434">
      <w:pPr>
        <w:pStyle w:val="PL"/>
      </w:pPr>
      <w:r w:rsidRPr="00FD0425">
        <w:t>}</w:t>
      </w:r>
    </w:p>
    <w:p w14:paraId="56FF6ABE" w14:textId="77777777" w:rsidR="001B5434" w:rsidRPr="00FD0425" w:rsidRDefault="001B5434" w:rsidP="001B5434">
      <w:pPr>
        <w:pStyle w:val="PL"/>
      </w:pPr>
    </w:p>
    <w:p w14:paraId="1FAEE3ED" w14:textId="77777777" w:rsidR="001B5434" w:rsidRPr="00FD0425" w:rsidRDefault="001B5434" w:rsidP="001B5434">
      <w:pPr>
        <w:pStyle w:val="PL"/>
      </w:pPr>
      <w:r w:rsidRPr="00FD0425">
        <w:t>UERadioCapabilityForPaging-ExtIEs XNAP-PROTOCOL-EXTENSION ::= {</w:t>
      </w:r>
    </w:p>
    <w:p w14:paraId="136AB9F7" w14:textId="77777777" w:rsidR="001B5434" w:rsidRPr="00FD0425" w:rsidRDefault="001B5434" w:rsidP="001B5434">
      <w:pPr>
        <w:pStyle w:val="PL"/>
      </w:pPr>
      <w:r w:rsidRPr="00FD0425">
        <w:tab/>
        <w:t>...</w:t>
      </w:r>
    </w:p>
    <w:p w14:paraId="006CFB6C" w14:textId="77777777" w:rsidR="001B5434" w:rsidRPr="00FD0425" w:rsidRDefault="001B5434" w:rsidP="001B5434">
      <w:pPr>
        <w:pStyle w:val="PL"/>
      </w:pPr>
      <w:r w:rsidRPr="00FD0425">
        <w:t>}</w:t>
      </w:r>
    </w:p>
    <w:p w14:paraId="6FF604AC" w14:textId="77777777" w:rsidR="001B5434" w:rsidRPr="00FD0425" w:rsidRDefault="001B5434" w:rsidP="001B5434">
      <w:pPr>
        <w:pStyle w:val="PL"/>
      </w:pPr>
    </w:p>
    <w:p w14:paraId="4C1E1B4B" w14:textId="77777777" w:rsidR="001B5434" w:rsidRPr="00FD0425" w:rsidRDefault="001B5434" w:rsidP="001B5434">
      <w:pPr>
        <w:pStyle w:val="PL"/>
      </w:pPr>
      <w:r w:rsidRPr="00FD0425">
        <w:t>UERadioCapabilityForPagingOfNR ::= OCTET STRING</w:t>
      </w:r>
    </w:p>
    <w:p w14:paraId="3A09E556" w14:textId="77777777" w:rsidR="001B5434" w:rsidRPr="00FD0425" w:rsidRDefault="001B5434" w:rsidP="001B5434">
      <w:pPr>
        <w:pStyle w:val="PL"/>
      </w:pPr>
    </w:p>
    <w:p w14:paraId="28AFECF6" w14:textId="77777777" w:rsidR="00F02090" w:rsidRPr="00FD0425" w:rsidRDefault="001B5434" w:rsidP="00F02090">
      <w:pPr>
        <w:pStyle w:val="PL"/>
      </w:pPr>
      <w:r w:rsidRPr="00FD0425">
        <w:t>UERadioCapabilityForPagingOfEUTRA ::= OCTET STRING</w:t>
      </w:r>
    </w:p>
    <w:p w14:paraId="00224F3F" w14:textId="77777777" w:rsidR="001B5434" w:rsidRPr="00FD0425" w:rsidRDefault="001B5434" w:rsidP="00F02090">
      <w:pPr>
        <w:pStyle w:val="PL"/>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543"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44"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44"/>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45"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45"/>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543"/>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Default="007409E9" w:rsidP="007409E9">
      <w:pPr>
        <w:pStyle w:val="PL"/>
        <w:rPr>
          <w:snapToGrid w:val="0"/>
        </w:rPr>
      </w:pPr>
      <w:r>
        <w:rPr>
          <w:snapToGrid w:val="0"/>
        </w:rPr>
        <w:tab/>
        <w:t>v32,</w:t>
      </w:r>
    </w:p>
    <w:p w14:paraId="4CAC9D17" w14:textId="77777777" w:rsidR="007409E9" w:rsidRDefault="007409E9" w:rsidP="007409E9">
      <w:pPr>
        <w:pStyle w:val="PL"/>
        <w:rPr>
          <w:snapToGrid w:val="0"/>
        </w:rPr>
      </w:pPr>
      <w:r>
        <w:rPr>
          <w:snapToGrid w:val="0"/>
        </w:rPr>
        <w:tab/>
        <w:t>v64,</w:t>
      </w:r>
    </w:p>
    <w:p w14:paraId="151358F2" w14:textId="77777777" w:rsidR="007409E9" w:rsidRDefault="007409E9" w:rsidP="007409E9">
      <w:pPr>
        <w:pStyle w:val="PL"/>
        <w:rPr>
          <w:snapToGrid w:val="0"/>
        </w:rPr>
      </w:pPr>
      <w:r>
        <w:rPr>
          <w:snapToGrid w:val="0"/>
        </w:rPr>
        <w:tab/>
        <w:t>v128,</w:t>
      </w:r>
    </w:p>
    <w:p w14:paraId="2247EA5F" w14:textId="77777777" w:rsidR="007409E9" w:rsidRDefault="007409E9" w:rsidP="007409E9">
      <w:pPr>
        <w:pStyle w:val="PL"/>
        <w:rPr>
          <w:snapToGrid w:val="0"/>
        </w:rPr>
      </w:pPr>
      <w:r>
        <w:rPr>
          <w:snapToGrid w:val="0"/>
        </w:rPr>
        <w:tab/>
        <w:t>v256,</w:t>
      </w:r>
    </w:p>
    <w:p w14:paraId="3BF709AA" w14:textId="77777777" w:rsidR="007409E9" w:rsidRDefault="007409E9" w:rsidP="007409E9">
      <w:pPr>
        <w:pStyle w:val="PL"/>
        <w:rPr>
          <w:snapToGrid w:val="0"/>
        </w:rPr>
      </w:pPr>
      <w:r>
        <w:rPr>
          <w:snapToGrid w:val="0"/>
        </w:rPr>
        <w:tab/>
        <w:t>...</w:t>
      </w:r>
    </w:p>
    <w:p w14:paraId="0F3A9FB8" w14:textId="77777777" w:rsidR="007409E9" w:rsidRDefault="007409E9" w:rsidP="007409E9">
      <w:pPr>
        <w:pStyle w:val="PL"/>
        <w:rPr>
          <w:snapToGrid w:val="0"/>
        </w:rPr>
      </w:pPr>
      <w:r>
        <w:rPr>
          <w:snapToGrid w:val="0"/>
        </w:rPr>
        <w:t>}</w:t>
      </w:r>
    </w:p>
    <w:p w14:paraId="570E0AF8" w14:textId="77777777" w:rsidR="00F02090" w:rsidRPr="00FD0425" w:rsidRDefault="00F02090" w:rsidP="00F02090">
      <w:pPr>
        <w:pStyle w:val="PL"/>
      </w:pPr>
    </w:p>
    <w:p w14:paraId="50C79D9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ULConfiguration::= SEQUENCE {</w:t>
      </w:r>
    </w:p>
    <w:p w14:paraId="14F681DB"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uL-PDCP</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t>UL-UE-Configuration,</w:t>
      </w:r>
    </w:p>
    <w:p w14:paraId="4FE05EA9" w14:textId="77777777" w:rsidR="00F02090" w:rsidRPr="00FD0425" w:rsidRDefault="00F02090" w:rsidP="00F02090">
      <w:pPr>
        <w:pStyle w:val="PL"/>
        <w:rPr>
          <w:rFonts w:eastAsia="DengXian"/>
          <w:lang w:eastAsia="zh-CN"/>
        </w:rPr>
      </w:pPr>
      <w:r w:rsidRPr="00FD0425">
        <w:rPr>
          <w:rFonts w:eastAsia="DengXian"/>
          <w:lang w:eastAsia="zh-CN"/>
        </w:rPr>
        <w:tab/>
        <w:t>iE-Extensions</w:t>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46"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FD0425" w:rsidRDefault="00F02090" w:rsidP="00F02090">
      <w:pPr>
        <w:pStyle w:val="PL"/>
      </w:pPr>
      <w:r w:rsidRPr="00FD0425">
        <w:t>UPTransportLayerInformation</w:t>
      </w:r>
      <w:bookmarkEnd w:id="8546"/>
      <w:r w:rsidRPr="00FD0425">
        <w:t xml:space="preserve"> ::= CHOICE {</w:t>
      </w:r>
    </w:p>
    <w:p w14:paraId="0B6FFCCA" w14:textId="77777777" w:rsidR="00F02090" w:rsidRPr="00FD0425" w:rsidRDefault="00F02090" w:rsidP="00F02090">
      <w:pPr>
        <w:pStyle w:val="PL"/>
      </w:pPr>
      <w:r w:rsidRPr="00FD0425">
        <w:tab/>
        <w:t>gtpTunnel</w:t>
      </w:r>
      <w:r w:rsidRPr="00FD0425">
        <w:tab/>
      </w:r>
      <w:r w:rsidRPr="00FD0425">
        <w:tab/>
      </w:r>
      <w:r w:rsidRPr="00FD0425">
        <w:tab/>
      </w:r>
      <w:r w:rsidRPr="00FD0425">
        <w:tab/>
      </w:r>
      <w:r w:rsidRPr="00FD0425">
        <w:tab/>
        <w:t>GTPtunnelTransportLayerInformation,</w:t>
      </w:r>
    </w:p>
    <w:p w14:paraId="624175CC"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0450F798" w14:textId="77777777" w:rsidR="00F02090" w:rsidRPr="00FD0425" w:rsidRDefault="00F02090" w:rsidP="00F02090">
      <w:pPr>
        <w:pStyle w:val="PL"/>
      </w:pPr>
      <w:r w:rsidRPr="00FD0425">
        <w:t>}</w:t>
      </w:r>
    </w:p>
    <w:p w14:paraId="31372596" w14:textId="77777777" w:rsidR="00F02090" w:rsidRPr="00FD0425" w:rsidRDefault="00F02090" w:rsidP="00F02090">
      <w:pPr>
        <w:pStyle w:val="PL"/>
      </w:pPr>
    </w:p>
    <w:p w14:paraId="2BA9BB24" w14:textId="77777777" w:rsidR="00F02090" w:rsidRPr="00FD0425" w:rsidRDefault="00F02090" w:rsidP="00F02090">
      <w:pPr>
        <w:pStyle w:val="PL"/>
        <w:rPr>
          <w:noProof w:val="0"/>
          <w:snapToGrid w:val="0"/>
          <w:lang w:eastAsia="zh-CN"/>
        </w:rPr>
      </w:pPr>
      <w:r w:rsidRPr="00FD0425">
        <w:t>UPTransportLayerInformation</w:t>
      </w:r>
      <w:r w:rsidRPr="00FD0425">
        <w:rPr>
          <w:noProof w:val="0"/>
          <w:snapToGrid w:val="0"/>
          <w:lang w:eastAsia="zh-CN"/>
        </w:rPr>
        <w:t>-ExtIEs XNAP-PROTOCOL-IES ::= {</w:t>
      </w:r>
    </w:p>
    <w:p w14:paraId="297D312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43365AF" w14:textId="77777777" w:rsidR="00F02090" w:rsidRPr="00FD0425" w:rsidRDefault="00F02090" w:rsidP="00F02090">
      <w:pPr>
        <w:pStyle w:val="PL"/>
        <w:rPr>
          <w:noProof w:val="0"/>
          <w:snapToGrid w:val="0"/>
          <w:lang w:eastAsia="zh-CN"/>
        </w:rPr>
      </w:pPr>
      <w:r w:rsidRPr="00FD0425">
        <w:t>UPTransportParametersItem</w:t>
      </w:r>
      <w:r w:rsidRPr="00FD0425">
        <w:rPr>
          <w:noProof w:val="0"/>
          <w:snapToGrid w:val="0"/>
          <w:lang w:eastAsia="zh-CN"/>
        </w:rPr>
        <w:t>-ExtIEs XNAP-PROTOCOL-</w:t>
      </w:r>
      <w:r w:rsidRPr="00FD0425">
        <w:rPr>
          <w:snapToGrid w:val="0"/>
          <w:lang w:eastAsia="zh-CN"/>
        </w:rPr>
        <w:t>EXTENSION</w:t>
      </w:r>
      <w:r w:rsidRPr="00FD0425">
        <w:rPr>
          <w:noProof w:val="0"/>
          <w:snapToGrid w:val="0"/>
          <w:lang w:eastAsia="zh-CN"/>
        </w:rPr>
        <w:t xml:space="preserve"> ::= {</w:t>
      </w:r>
    </w:p>
    <w:p w14:paraId="62D0B0B5" w14:textId="77777777" w:rsidR="00844445" w:rsidRPr="00C37D2B" w:rsidRDefault="00844445" w:rsidP="00844445">
      <w:pPr>
        <w:pStyle w:val="PL"/>
        <w:rPr>
          <w:noProof w:val="0"/>
          <w:snapToGrid w:val="0"/>
        </w:rPr>
      </w:pPr>
      <w:r>
        <w:rPr>
          <w:rFonts w:hint="eastAsia"/>
          <w:noProof w:val="0"/>
          <w:snapToGrid w:val="0"/>
          <w:lang w:eastAsia="zh-CN"/>
        </w:rPr>
        <w:tab/>
      </w:r>
      <w:r>
        <w:rPr>
          <w:snapToGrid w:val="0"/>
        </w:rPr>
        <w:t>{ID id-QoS</w:t>
      </w:r>
      <w:r w:rsidRPr="00FE76CD">
        <w:rPr>
          <w:snapToGrid w:val="0"/>
        </w:rPr>
        <w:t>-</w:t>
      </w:r>
      <w:r>
        <w:rPr>
          <w:snapToGrid w:val="0"/>
        </w:rPr>
        <w:t>Mapping-Information</w:t>
      </w:r>
      <w:r>
        <w:rPr>
          <w:snapToGrid w:val="0"/>
        </w:rPr>
        <w:tab/>
        <w:t>CRITICALITY reject</w:t>
      </w:r>
      <w:r w:rsidRPr="00FE76CD">
        <w:rPr>
          <w:snapToGrid w:val="0"/>
        </w:rPr>
        <w:tab/>
        <w:t>EXTENSION</w:t>
      </w:r>
      <w:r>
        <w:rPr>
          <w:snapToGrid w:val="0"/>
        </w:rPr>
        <w:t xml:space="preserve"> QoS-Mapping-Information</w:t>
      </w:r>
      <w:r>
        <w:rPr>
          <w:snapToGrid w:val="0"/>
        </w:rPr>
        <w:tab/>
        <w:t>PRESENCE optional},</w:t>
      </w:r>
    </w:p>
    <w:p w14:paraId="7B17EA3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9354E2" w:rsidRDefault="003B7405" w:rsidP="009354E2">
      <w:pPr>
        <w:pStyle w:val="PL"/>
      </w:pPr>
      <w:r w:rsidRPr="009354E2">
        <w:tab/>
        <w:t>wlan-rtt                   ENUMERATED {true, ...}            OPTIONAL,</w:t>
      </w:r>
    </w:p>
    <w:p w14:paraId="130637B1" w14:textId="77777777" w:rsidR="003B7405" w:rsidRPr="009354E2" w:rsidRDefault="003B7405" w:rsidP="009354E2">
      <w:pPr>
        <w:pStyle w:val="PL"/>
      </w:pPr>
      <w:r w:rsidRPr="009354E2">
        <w:tab/>
        <w:t>iE-Extensions</w:t>
      </w:r>
      <w:r w:rsidRPr="009354E2">
        <w:tab/>
      </w:r>
      <w:r w:rsidRPr="009354E2">
        <w:tab/>
        <w:t>ProtocolExtensionContainer { { WLANMeasurementConfiguration-ExtIEs } } OPTIONAL,</w:t>
      </w:r>
    </w:p>
    <w:p w14:paraId="70934363" w14:textId="77777777" w:rsidR="003B7405" w:rsidRPr="009354E2" w:rsidRDefault="003B7405" w:rsidP="009354E2">
      <w:pPr>
        <w:pStyle w:val="PL"/>
      </w:pPr>
      <w:r w:rsidRPr="009354E2">
        <w:tab/>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547" w:name="_Toc20955409"/>
      <w:bookmarkStart w:id="8548" w:name="_Toc29991617"/>
      <w:bookmarkStart w:id="8549" w:name="_Toc36556020"/>
      <w:bookmarkStart w:id="8550" w:name="_Toc44497805"/>
      <w:bookmarkStart w:id="8551" w:name="_Toc45108192"/>
      <w:bookmarkStart w:id="8552" w:name="_Toc45901812"/>
      <w:bookmarkStart w:id="8553" w:name="_Toc51850893"/>
      <w:bookmarkStart w:id="8554" w:name="_Toc56693897"/>
      <w:bookmarkStart w:id="8555" w:name="_Toc64447441"/>
      <w:bookmarkStart w:id="8556" w:name="_Toc66286935"/>
      <w:bookmarkStart w:id="8557" w:name="_Toc74151633"/>
      <w:bookmarkStart w:id="8558" w:name="_Toc88654107"/>
      <w:bookmarkStart w:id="8559" w:name="_Toc97904463"/>
      <w:bookmarkStart w:id="8560" w:name="_Toc105175504"/>
      <w:bookmarkStart w:id="8561" w:name="_Toc113826534"/>
      <w:bookmarkStart w:id="8562" w:name="_Toc120032660"/>
      <w:r w:rsidRPr="00FD0425">
        <w:t>9.3.6</w:t>
      </w:r>
      <w:r w:rsidRPr="00FD0425">
        <w:tab/>
        <w:t>Common definitions</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63" w:name="_Toc20955410"/>
      <w:bookmarkStart w:id="8564" w:name="_Toc29991618"/>
      <w:bookmarkStart w:id="8565" w:name="_Toc36556021"/>
      <w:bookmarkStart w:id="8566" w:name="_Toc44497806"/>
      <w:bookmarkStart w:id="8567" w:name="_Toc45108193"/>
      <w:bookmarkStart w:id="8568" w:name="_Toc45901813"/>
      <w:bookmarkStart w:id="8569" w:name="_Toc51850894"/>
      <w:bookmarkStart w:id="8570" w:name="_Toc56693898"/>
      <w:bookmarkStart w:id="8571" w:name="_Toc64447442"/>
      <w:bookmarkStart w:id="8572" w:name="_Toc66286936"/>
      <w:bookmarkStart w:id="8573" w:name="_Toc74151634"/>
      <w:bookmarkStart w:id="8574" w:name="_Toc88654108"/>
      <w:bookmarkStart w:id="8575" w:name="_Toc97904464"/>
      <w:bookmarkStart w:id="8576" w:name="_Toc105175505"/>
      <w:bookmarkStart w:id="8577" w:name="_Toc113826535"/>
      <w:bookmarkStart w:id="8578" w:name="_Toc120032661"/>
      <w:r w:rsidRPr="00FD0425">
        <w:t>9.3.7</w:t>
      </w:r>
      <w:r w:rsidRPr="00FD0425">
        <w:tab/>
        <w:t>Constant definitions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Default="00B71DAA" w:rsidP="00B71DAA">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557902B1" w14:textId="77777777" w:rsidR="00B71DAA" w:rsidRDefault="00B71DAA" w:rsidP="00B71DAA">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1E691712" w14:textId="77777777" w:rsidR="00B71DAA" w:rsidRDefault="00B71DAA" w:rsidP="00B71DAA">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7777777"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77777777" w:rsidR="004D1B57" w:rsidRDefault="004D1B57" w:rsidP="004D1B57">
      <w:pPr>
        <w:pStyle w:val="PL"/>
      </w:pPr>
      <w:r w:rsidRPr="00A74C53">
        <w:t>maxnoofDataForwardingTunneltoE-UTRAN</w:t>
      </w:r>
      <w:r>
        <w:t xml:space="preserve">    </w:t>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579"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579"/>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580"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580"/>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FD0425" w:rsidRDefault="00960FEF" w:rsidP="00960FEF">
      <w:pPr>
        <w:pStyle w:val="PL"/>
      </w:pPr>
      <w:r w:rsidRPr="00FD0425">
        <w:t>id-MaxIPrate-DL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FD0425" w:rsidRDefault="00C35F7A" w:rsidP="00C35F7A">
      <w:pPr>
        <w:pStyle w:val="PL"/>
        <w:rPr>
          <w:snapToGrid w:val="0"/>
        </w:rPr>
      </w:pPr>
      <w:r w:rsidRPr="00FD0425">
        <w:rPr>
          <w:snapToGrid w:val="0"/>
        </w:rPr>
        <w:t>id-CellAndCapacityAssistanceInfo</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581" w:name="_Hlk29912457"/>
      <w:r w:rsidRPr="00FD0425">
        <w:rPr>
          <w:snapToGrid w:val="0"/>
        </w:rPr>
        <w:t>ProtocolIE-ID</w:t>
      </w:r>
      <w:bookmarkEnd w:id="8581"/>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Default="00E77E0B" w:rsidP="00E77E0B">
      <w:pPr>
        <w:pStyle w:val="PL"/>
        <w:rPr>
          <w:snapToGrid w:val="0"/>
        </w:rPr>
      </w:pPr>
      <w:r w:rsidRPr="00064808">
        <w:rPr>
          <w:snapToGrid w:val="0"/>
        </w:rPr>
        <w:t>id-CHOinformation</w:t>
      </w:r>
      <w:r>
        <w:rPr>
          <w:snapToGrid w:val="0"/>
        </w:rPr>
        <w:t>-Req</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rFonts w:hint="eastAsia"/>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rFonts w:hint="eastAsia"/>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rFonts w:hint="eastAsia"/>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Default="00B71DAA" w:rsidP="00B71DAA">
      <w:pPr>
        <w:pStyle w:val="PL"/>
        <w:rPr>
          <w:snapToGrid w:val="0"/>
        </w:rPr>
      </w:pP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ab/>
      </w:r>
      <w:r>
        <w:rPr>
          <w:snapToGrid w:val="0"/>
        </w:rPr>
        <w:t>ProtocolIE-ID ::=</w:t>
      </w:r>
      <w:r w:rsidRPr="00300B5A">
        <w:rPr>
          <w:snapToGrid w:val="0"/>
        </w:rPr>
        <w:t xml:space="preserve"> </w:t>
      </w:r>
      <w:r>
        <w:rPr>
          <w:snapToGrid w:val="0"/>
        </w:rPr>
        <w:t>200</w:t>
      </w:r>
    </w:p>
    <w:p w14:paraId="4F71761B" w14:textId="77777777" w:rsidR="00B71DAA" w:rsidRDefault="00B71DAA" w:rsidP="00B71DAA">
      <w:pPr>
        <w:pStyle w:val="PL"/>
        <w:rPr>
          <w:noProof w:val="0"/>
          <w:snapToGrid w:val="0"/>
          <w:lang w:eastAsia="zh-CN"/>
        </w:rPr>
      </w:pP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t>ProtocolIE-ID ::=</w:t>
      </w:r>
      <w:r w:rsidRPr="00300B5A">
        <w:rPr>
          <w:snapToGrid w:val="0"/>
        </w:rPr>
        <w:t xml:space="preserve"> </w:t>
      </w:r>
      <w:r>
        <w:rPr>
          <w:snapToGrid w:val="0"/>
        </w:rPr>
        <w:t>201</w:t>
      </w:r>
    </w:p>
    <w:p w14:paraId="4ECCD76E" w14:textId="77777777" w:rsidR="00B71DAA" w:rsidRDefault="00B71DAA" w:rsidP="00B71DAA">
      <w:pPr>
        <w:pStyle w:val="PL"/>
        <w:rPr>
          <w:snapToGrid w:val="0"/>
        </w:rPr>
      </w:pPr>
      <w:r w:rsidRPr="00FD0425">
        <w:rPr>
          <w:noProof w:val="0"/>
          <w:snapToGrid w:val="0"/>
          <w:lang w:eastAsia="zh-CN"/>
        </w:rPr>
        <w:t>id-</w:t>
      </w:r>
      <w:r w:rsidRPr="003D1BBA">
        <w:rPr>
          <w:noProof w:val="0"/>
          <w:snapToGrid w:val="0"/>
          <w:lang w:eastAsia="zh-CN"/>
        </w:rPr>
        <w:t>FrequencyShift7p5khz</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w:t>
      </w:r>
      <w:r w:rsidRPr="00300B5A">
        <w:rPr>
          <w:snapToGrid w:val="0"/>
        </w:rPr>
        <w:t xml:space="preserve"> </w:t>
      </w:r>
      <w:r>
        <w:rPr>
          <w:snapToGrid w:val="0"/>
        </w:rPr>
        <w:t>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Default="002A0722" w:rsidP="002A0722">
      <w:pPr>
        <w:pStyle w:val="PL"/>
      </w:pPr>
      <w:r>
        <w:rPr>
          <w:snapToGrid w:val="0"/>
          <w:lang w:eastAsia="zh-CN"/>
        </w:rPr>
        <w:t>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582"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582"/>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583" w:name="_Hlk31885127"/>
      <w:r w:rsidRPr="006E2E98">
        <w:rPr>
          <w:snapToGrid w:val="0"/>
          <w:lang w:val="it-IT"/>
        </w:rPr>
        <w:t>ProtocolIE-ID</w:t>
      </w:r>
      <w:bookmarkEnd w:id="8583"/>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rFonts w:hint="eastAsia"/>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Default="00FE14A3" w:rsidP="00FE14A3">
      <w:pPr>
        <w:pStyle w:val="PL"/>
        <w:rPr>
          <w:snapToGrid w:val="0"/>
        </w:rPr>
      </w:pPr>
      <w:r>
        <w:t>id-</w:t>
      </w:r>
      <w:r w:rsidRPr="00283AA6">
        <w:rPr>
          <w:snapToGrid w:val="0"/>
        </w:rPr>
        <w:t>pdcpDuplicationConfiguration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1125E">
        <w:rPr>
          <w:snapToGrid w:val="0"/>
        </w:rPr>
        <w:t xml:space="preserve">ProtocolIE-ID ::= </w:t>
      </w:r>
      <w:r>
        <w:rPr>
          <w:snapToGrid w:val="0"/>
        </w:rPr>
        <w:t>235</w:t>
      </w:r>
    </w:p>
    <w:p w14:paraId="3CD6AEE4" w14:textId="77777777" w:rsidR="00FE14A3" w:rsidRPr="00283AA6" w:rsidRDefault="00FE14A3" w:rsidP="00FE14A3">
      <w:pPr>
        <w:pStyle w:val="PL"/>
        <w:rPr>
          <w:snapToGrid w:val="0"/>
        </w:rPr>
      </w:pPr>
      <w:r>
        <w:rPr>
          <w:snapToGrid w:val="0"/>
        </w:rPr>
        <w:t>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1125E">
        <w:rPr>
          <w:snapToGrid w:val="0"/>
        </w:rPr>
        <w:t xml:space="preserve">ProtocolIE-ID ::= </w:t>
      </w:r>
      <w:r>
        <w:rPr>
          <w:snapToGrid w:val="0"/>
        </w:rPr>
        <w:t>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Default="00844445" w:rsidP="00844445">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Default="005D5D41" w:rsidP="00CC7F56">
      <w:pPr>
        <w:pStyle w:val="PL"/>
        <w:spacing w:line="0" w:lineRule="atLeast"/>
        <w:rPr>
          <w:noProof w:val="0"/>
          <w:snapToGrid w:val="0"/>
          <w:lang w:eastAsia="zh-CN"/>
        </w:rPr>
      </w:pPr>
      <w:r w:rsidRPr="005B601F">
        <w:rPr>
          <w:noProof w:val="0"/>
          <w:snapToGrid w:val="0"/>
          <w:lang w:eastAsia="zh-CN"/>
        </w:rPr>
        <w:t>id-</w:t>
      </w:r>
      <w:r w:rsidRPr="00C6010E">
        <w:rPr>
          <w:noProof w:val="0"/>
          <w:snapToGrid w:val="0"/>
          <w:lang w:eastAsia="zh-CN"/>
        </w:rPr>
        <w:t>RRCConnReestab-Indicator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1BFFF427" w14:textId="77777777" w:rsidR="00360BE7" w:rsidRDefault="00360BE7" w:rsidP="00360BE7">
      <w:pPr>
        <w:pStyle w:val="PL"/>
        <w:rPr>
          <w:snapToGrid w:val="0"/>
          <w:lang w:eastAsia="zh-CN"/>
        </w:rPr>
      </w:pPr>
      <w:r w:rsidRPr="005568EB">
        <w:rPr>
          <w:snapToGrid w:val="0"/>
          <w:lang w:eastAsia="zh-CN"/>
        </w:rPr>
        <w:t>id-UERLFReportContainerLTEExtension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5568EB">
        <w:rPr>
          <w:snapToGrid w:val="0"/>
          <w:lang w:eastAsia="zh-CN"/>
        </w:rPr>
        <w:t xml:space="preserve">ProtocolIE-ID ::= </w:t>
      </w:r>
      <w:r>
        <w:rPr>
          <w:snapToGrid w:val="0"/>
          <w:lang w:eastAsia="zh-CN"/>
        </w:rPr>
        <w:t>370</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hint="eastAsia"/>
        </w:rPr>
      </w:pPr>
    </w:p>
    <w:p w14:paraId="29008870" w14:textId="77777777" w:rsidR="00F02090" w:rsidRPr="00FD0425" w:rsidRDefault="00F02090" w:rsidP="00F02090">
      <w:pPr>
        <w:pStyle w:val="Heading3"/>
      </w:pPr>
      <w:bookmarkStart w:id="8584" w:name="_Toc20955411"/>
      <w:bookmarkStart w:id="8585" w:name="_Toc29991619"/>
      <w:bookmarkStart w:id="8586" w:name="_Toc36556022"/>
      <w:bookmarkStart w:id="8587" w:name="_Toc44497807"/>
      <w:bookmarkStart w:id="8588" w:name="_Toc45108194"/>
      <w:bookmarkStart w:id="8589" w:name="_Toc45901814"/>
      <w:bookmarkStart w:id="8590" w:name="_Toc51850895"/>
      <w:bookmarkStart w:id="8591" w:name="_Toc56693899"/>
      <w:bookmarkStart w:id="8592" w:name="_Toc64447443"/>
      <w:bookmarkStart w:id="8593" w:name="_Toc66286937"/>
      <w:bookmarkStart w:id="8594" w:name="_Toc74151635"/>
      <w:bookmarkStart w:id="8595" w:name="_Toc88654109"/>
      <w:bookmarkStart w:id="8596" w:name="_Toc97904465"/>
      <w:bookmarkStart w:id="8597" w:name="_Toc105175506"/>
      <w:bookmarkStart w:id="8598" w:name="_Toc113826536"/>
      <w:bookmarkStart w:id="8599" w:name="_Toc120032662"/>
      <w:r w:rsidRPr="00FD0425">
        <w:t>9.3.8</w:t>
      </w:r>
      <w:r w:rsidRPr="00FD0425">
        <w:tab/>
        <w:t>Container definitions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FD0425" w:rsidRDefault="00F02090" w:rsidP="00F02090">
      <w:pPr>
        <w:pStyle w:val="PL"/>
        <w:rPr>
          <w:snapToGrid w:val="0"/>
        </w:rPr>
      </w:pPr>
      <w:r w:rsidRPr="00FD0425">
        <w:rPr>
          <w:snapToGrid w:val="0"/>
        </w:rPr>
        <w:t>--</w:t>
      </w:r>
    </w:p>
    <w:p w14:paraId="4A7CA36D" w14:textId="77777777" w:rsidR="00F02090" w:rsidRPr="00FD0425" w:rsidRDefault="00F02090" w:rsidP="00F02090">
      <w:pPr>
        <w:pStyle w:val="PL"/>
        <w:rPr>
          <w:snapToGrid w:val="0"/>
        </w:rPr>
      </w:pPr>
      <w:r w:rsidRPr="00FD0425">
        <w:rPr>
          <w:snapToGrid w:val="0"/>
        </w:rPr>
        <w:t>-- **************************************************************</w:t>
      </w:r>
    </w:p>
    <w:p w14:paraId="2A965F78" w14:textId="77777777" w:rsidR="00F02090" w:rsidRPr="00FD0425" w:rsidRDefault="00F02090" w:rsidP="00F02090">
      <w:pPr>
        <w:pStyle w:val="PL"/>
        <w:rPr>
          <w:snapToGrid w:val="0"/>
        </w:rPr>
      </w:pPr>
    </w:p>
    <w:p w14:paraId="65D95462" w14:textId="77777777" w:rsidR="00F02090" w:rsidRPr="00FD0425" w:rsidRDefault="00F02090" w:rsidP="00F02090">
      <w:pPr>
        <w:pStyle w:val="PL"/>
        <w:rPr>
          <w:snapToGrid w:val="0"/>
        </w:rPr>
      </w:pPr>
      <w:r w:rsidRPr="00FD0425">
        <w:rPr>
          <w:snapToGrid w:val="0"/>
        </w:rPr>
        <w:t>ProtocolIE-Container {XNAP-PROTOCOL-IES : IEsSetParam} ::=</w:t>
      </w:r>
    </w:p>
    <w:p w14:paraId="5D8732FA" w14:textId="77777777" w:rsidR="00F02090" w:rsidRPr="00FD0425" w:rsidRDefault="00F02090" w:rsidP="00F02090">
      <w:pPr>
        <w:pStyle w:val="PL"/>
        <w:rPr>
          <w:snapToGrid w:val="0"/>
        </w:rPr>
      </w:pPr>
      <w:r w:rsidRPr="00FD0425">
        <w:rPr>
          <w:snapToGrid w:val="0"/>
        </w:rPr>
        <w:tab/>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FD0425" w:rsidRDefault="00F02090" w:rsidP="00F02090">
      <w:pPr>
        <w:pStyle w:val="PL"/>
        <w:rPr>
          <w:snapToGrid w:val="0"/>
        </w:rPr>
      </w:pPr>
      <w:r w:rsidRPr="00FD0425">
        <w:rPr>
          <w:snapToGrid w:val="0"/>
        </w:rPr>
        <w:t>-- **************************************************************</w:t>
      </w:r>
    </w:p>
    <w:p w14:paraId="72D7AFA1" w14:textId="77777777" w:rsidR="00F02090" w:rsidRPr="00FD0425" w:rsidRDefault="00F02090" w:rsidP="00F02090">
      <w:pPr>
        <w:pStyle w:val="PL"/>
        <w:rPr>
          <w:snapToGrid w:val="0"/>
        </w:rPr>
      </w:pPr>
    </w:p>
    <w:p w14:paraId="5779A6A7" w14:textId="77777777" w:rsidR="00F02090" w:rsidRPr="00FD0425" w:rsidRDefault="00F02090" w:rsidP="00F02090">
      <w:pPr>
        <w:pStyle w:val="PL"/>
        <w:rPr>
          <w:snapToGrid w:val="0"/>
        </w:rPr>
      </w:pPr>
      <w:r w:rsidRPr="00FD0425">
        <w:rPr>
          <w:snapToGrid w:val="0"/>
        </w:rPr>
        <w:t>ProtocolIE-ContainerPair {XNAP-PROTOCOL-IES-PAIR : IEsSetParam} ::=</w:t>
      </w:r>
    </w:p>
    <w:p w14:paraId="70FB358C" w14:textId="77777777" w:rsidR="00F02090" w:rsidRPr="00FD0425" w:rsidRDefault="00F02090" w:rsidP="00F02090">
      <w:pPr>
        <w:pStyle w:val="PL"/>
        <w:rPr>
          <w:snapToGrid w:val="0"/>
        </w:rPr>
      </w:pPr>
      <w:r w:rsidRPr="00FD0425">
        <w:rPr>
          <w:snapToGrid w:val="0"/>
        </w:rPr>
        <w:tab/>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42"/>
          <w:footerReference w:type="default" r:id="rId143"/>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600" w:name="_Toc20955412"/>
      <w:bookmarkStart w:id="8601" w:name="_Toc29991620"/>
      <w:bookmarkStart w:id="8602" w:name="_Toc36556023"/>
      <w:bookmarkStart w:id="8603" w:name="_Toc44497808"/>
      <w:bookmarkStart w:id="8604" w:name="_Toc45108195"/>
      <w:bookmarkStart w:id="8605" w:name="_Toc45901815"/>
      <w:bookmarkStart w:id="8606" w:name="_Toc51850896"/>
      <w:bookmarkStart w:id="8607" w:name="_Toc56693900"/>
      <w:bookmarkStart w:id="8608" w:name="_Toc64447444"/>
      <w:bookmarkStart w:id="8609" w:name="_Toc66286938"/>
      <w:bookmarkStart w:id="8610" w:name="_Toc74151636"/>
      <w:bookmarkStart w:id="8611" w:name="_Toc88654110"/>
      <w:bookmarkStart w:id="8612" w:name="_Toc97904466"/>
      <w:bookmarkStart w:id="8613" w:name="_Toc105175507"/>
      <w:bookmarkStart w:id="8614" w:name="_Toc113826537"/>
      <w:bookmarkStart w:id="8615" w:name="_Toc120032663"/>
      <w:r w:rsidRPr="00FD0425">
        <w:t>9.4</w:t>
      </w:r>
      <w:r w:rsidRPr="00FD0425">
        <w:tab/>
        <w:t>Message transfer syntax</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616" w:name="_Toc20955413"/>
      <w:bookmarkStart w:id="8617" w:name="_Toc29991621"/>
      <w:bookmarkStart w:id="8618" w:name="_Toc36556024"/>
      <w:bookmarkStart w:id="8619" w:name="_Toc44497809"/>
      <w:bookmarkStart w:id="8620" w:name="_Toc45108196"/>
      <w:bookmarkStart w:id="8621" w:name="_Toc45901816"/>
      <w:bookmarkStart w:id="8622" w:name="_Toc51850897"/>
      <w:bookmarkStart w:id="8623" w:name="_Toc56693901"/>
      <w:bookmarkStart w:id="8624" w:name="_Toc64447445"/>
      <w:bookmarkStart w:id="8625" w:name="_Toc66286939"/>
      <w:bookmarkStart w:id="8626" w:name="_Toc74151637"/>
      <w:bookmarkStart w:id="8627" w:name="_Toc88654111"/>
      <w:bookmarkStart w:id="8628" w:name="_Toc97904467"/>
      <w:bookmarkStart w:id="8629" w:name="_Toc105175508"/>
      <w:bookmarkStart w:id="8630" w:name="_Toc113826538"/>
      <w:bookmarkStart w:id="8631" w:name="_Toc120032664"/>
      <w:r w:rsidRPr="00FD0425">
        <w:t>9.5</w:t>
      </w:r>
      <w:r w:rsidRPr="00FD0425">
        <w:tab/>
        <w:t>Timers</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632" w:name="_Toc20955414"/>
      <w:bookmarkStart w:id="8633" w:name="_Toc29991622"/>
      <w:bookmarkStart w:id="8634" w:name="_Toc36556025"/>
      <w:bookmarkStart w:id="8635" w:name="_Toc44497810"/>
      <w:bookmarkStart w:id="8636" w:name="_Toc45108197"/>
      <w:bookmarkStart w:id="8637" w:name="_Toc45901817"/>
      <w:bookmarkStart w:id="8638" w:name="_Toc51850898"/>
      <w:bookmarkStart w:id="8639" w:name="_Toc56693902"/>
      <w:bookmarkStart w:id="8640" w:name="_Toc64447446"/>
      <w:bookmarkStart w:id="8641" w:name="_Toc66286940"/>
      <w:bookmarkStart w:id="8642" w:name="_Toc74151638"/>
      <w:bookmarkStart w:id="8643" w:name="_Toc88654112"/>
      <w:bookmarkStart w:id="8644" w:name="_Toc97904468"/>
      <w:bookmarkStart w:id="8645" w:name="_Toc105175509"/>
      <w:bookmarkStart w:id="8646" w:name="_Toc113826539"/>
      <w:bookmarkStart w:id="8647" w:name="_Toc120032665"/>
      <w:r w:rsidRPr="00FD0425">
        <w:t>10</w:t>
      </w:r>
      <w:r w:rsidRPr="00FD0425">
        <w:tab/>
        <w:t>Handling of unknown, unforeseen and erroneous protocol data</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4327CC7" w14:textId="77777777" w:rsidR="00F02090" w:rsidRPr="00FD0425" w:rsidRDefault="00F02090" w:rsidP="00F02090">
      <w:pPr>
        <w:pStyle w:val="Heading8"/>
      </w:pPr>
      <w:bookmarkStart w:id="8648" w:name="_Toc20955415"/>
      <w:bookmarkStart w:id="8649" w:name="_Toc29991623"/>
      <w:bookmarkStart w:id="8650" w:name="_Toc36556026"/>
      <w:bookmarkStart w:id="8651" w:name="_Toc44497811"/>
      <w:bookmarkStart w:id="8652" w:name="_Toc45108198"/>
      <w:bookmarkStart w:id="8653" w:name="_Toc45901818"/>
      <w:bookmarkStart w:id="8654" w:name="_Toc51850899"/>
      <w:bookmarkStart w:id="8655" w:name="_Toc56693903"/>
      <w:bookmarkStart w:id="8656" w:name="_Toc64447447"/>
      <w:bookmarkStart w:id="8657" w:name="_Toc66286941"/>
      <w:bookmarkStart w:id="8658" w:name="_Toc74151639"/>
      <w:bookmarkStart w:id="8659" w:name="_Toc88654113"/>
      <w:bookmarkStart w:id="8660" w:name="_Toc97904469"/>
      <w:bookmarkStart w:id="8661" w:name="_Toc105175510"/>
      <w:bookmarkStart w:id="8662" w:name="_Toc113826540"/>
      <w:bookmarkStart w:id="8663" w:name="_Toc120032666"/>
      <w:r w:rsidRPr="00FD0425">
        <w:t>Annex A (informative):</w:t>
      </w:r>
      <w:r w:rsidRPr="00FD0425">
        <w:br/>
        <w:t>Change history</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bookmarkEnd w:id="19"/>
    <w:p w14:paraId="0FE99B10" w14:textId="77777777" w:rsidR="00F02090" w:rsidRPr="00FD0425"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Change w:id="8664">
          <w:tblGrid>
            <w:gridCol w:w="800"/>
            <w:gridCol w:w="1043"/>
            <w:gridCol w:w="992"/>
            <w:gridCol w:w="500"/>
            <w:gridCol w:w="425"/>
            <w:gridCol w:w="425"/>
            <w:gridCol w:w="4820"/>
            <w:gridCol w:w="708"/>
          </w:tblGrid>
        </w:tblGridChange>
      </w:tblGrid>
      <w:tr w:rsidR="00F02090" w:rsidRPr="00FD0425" w14:paraId="49ECBBFE" w14:textId="77777777" w:rsidTr="00B746AF">
        <w:tblPrEx>
          <w:tblCellMar>
            <w:top w:w="0" w:type="dxa"/>
            <w:bottom w:w="0" w:type="dxa"/>
          </w:tblCellMar>
        </w:tblPrEx>
        <w:trPr>
          <w:cantSplit/>
        </w:trPr>
        <w:tc>
          <w:tcPr>
            <w:tcW w:w="9713" w:type="dxa"/>
            <w:gridSpan w:val="8"/>
            <w:tcBorders>
              <w:bottom w:val="nil"/>
            </w:tcBorders>
            <w:shd w:val="solid" w:color="FFFFFF" w:fill="auto"/>
          </w:tcPr>
          <w:p w14:paraId="0FEE7435" w14:textId="77777777" w:rsidR="00F02090" w:rsidRPr="00FD0425" w:rsidRDefault="00F02090" w:rsidP="00694C97">
            <w:pPr>
              <w:pStyle w:val="TAH"/>
              <w:rPr>
                <w:sz w:val="16"/>
              </w:rPr>
            </w:pPr>
            <w:r w:rsidRPr="00FD0425">
              <w:t>Change history</w:t>
            </w:r>
          </w:p>
        </w:tc>
      </w:tr>
      <w:tr w:rsidR="00F02090" w:rsidRPr="00FD0425" w14:paraId="5D3E973D" w14:textId="77777777" w:rsidTr="00B746AF">
        <w:tblPrEx>
          <w:tblCellMar>
            <w:top w:w="0" w:type="dxa"/>
            <w:bottom w:w="0" w:type="dxa"/>
          </w:tblCellMar>
        </w:tblPrEx>
        <w:tc>
          <w:tcPr>
            <w:tcW w:w="800" w:type="dxa"/>
            <w:shd w:val="pct10" w:color="auto" w:fill="FFFFFF"/>
          </w:tcPr>
          <w:p w14:paraId="19F4D598" w14:textId="77777777" w:rsidR="00F02090" w:rsidRPr="00FD0425" w:rsidRDefault="00F02090" w:rsidP="00694C97">
            <w:pPr>
              <w:pStyle w:val="TAH"/>
              <w:rPr>
                <w:sz w:val="16"/>
              </w:rPr>
            </w:pPr>
            <w:r w:rsidRPr="00FD0425">
              <w:rPr>
                <w:sz w:val="16"/>
              </w:rPr>
              <w:t>Date</w:t>
            </w:r>
          </w:p>
        </w:tc>
        <w:tc>
          <w:tcPr>
            <w:tcW w:w="1043" w:type="dxa"/>
            <w:shd w:val="pct10" w:color="auto" w:fill="FFFFFF"/>
          </w:tcPr>
          <w:p w14:paraId="60B2E549" w14:textId="77777777" w:rsidR="00F02090" w:rsidRPr="00FD0425" w:rsidRDefault="00F02090" w:rsidP="00694C97">
            <w:pPr>
              <w:pStyle w:val="TAH"/>
              <w:rPr>
                <w:sz w:val="16"/>
              </w:rPr>
            </w:pPr>
            <w:r w:rsidRPr="00FD0425">
              <w:rPr>
                <w:sz w:val="16"/>
              </w:rPr>
              <w:t>Meeting</w:t>
            </w:r>
          </w:p>
        </w:tc>
        <w:tc>
          <w:tcPr>
            <w:tcW w:w="992" w:type="dxa"/>
            <w:shd w:val="pct10" w:color="auto" w:fill="FFFFFF"/>
          </w:tcPr>
          <w:p w14:paraId="4A12FCC8" w14:textId="77777777" w:rsidR="00F02090" w:rsidRPr="00FD0425" w:rsidRDefault="00F02090" w:rsidP="00694C97">
            <w:pPr>
              <w:pStyle w:val="TAH"/>
              <w:rPr>
                <w:sz w:val="16"/>
              </w:rPr>
            </w:pPr>
            <w:r w:rsidRPr="00FD0425">
              <w:rPr>
                <w:sz w:val="16"/>
              </w:rPr>
              <w:t>TDoc</w:t>
            </w:r>
          </w:p>
        </w:tc>
        <w:tc>
          <w:tcPr>
            <w:tcW w:w="500" w:type="dxa"/>
            <w:shd w:val="pct10" w:color="auto" w:fill="FFFFFF"/>
          </w:tcPr>
          <w:p w14:paraId="557867A3" w14:textId="77777777" w:rsidR="00F02090" w:rsidRPr="00FD0425" w:rsidRDefault="00F02090" w:rsidP="00694C97">
            <w:pPr>
              <w:pStyle w:val="TAH"/>
              <w:rPr>
                <w:sz w:val="16"/>
              </w:rPr>
            </w:pPr>
            <w:r w:rsidRPr="00FD0425">
              <w:rPr>
                <w:sz w:val="16"/>
              </w:rPr>
              <w:t>CR</w:t>
            </w:r>
          </w:p>
        </w:tc>
        <w:tc>
          <w:tcPr>
            <w:tcW w:w="425" w:type="dxa"/>
            <w:shd w:val="pct10" w:color="auto" w:fill="FFFFFF"/>
          </w:tcPr>
          <w:p w14:paraId="072CB009" w14:textId="77777777" w:rsidR="00F02090" w:rsidRPr="00FD0425" w:rsidRDefault="00F02090" w:rsidP="00694C97">
            <w:pPr>
              <w:pStyle w:val="TAH"/>
              <w:rPr>
                <w:sz w:val="16"/>
              </w:rPr>
            </w:pPr>
            <w:r w:rsidRPr="00FD0425">
              <w:rPr>
                <w:sz w:val="16"/>
              </w:rPr>
              <w:t>Rev</w:t>
            </w:r>
          </w:p>
        </w:tc>
        <w:tc>
          <w:tcPr>
            <w:tcW w:w="425" w:type="dxa"/>
            <w:shd w:val="pct10" w:color="auto" w:fill="FFFFFF"/>
          </w:tcPr>
          <w:p w14:paraId="5869F840" w14:textId="77777777" w:rsidR="00F02090" w:rsidRPr="00FD0425" w:rsidRDefault="00F02090" w:rsidP="00694C97">
            <w:pPr>
              <w:pStyle w:val="TAH"/>
              <w:rPr>
                <w:sz w:val="16"/>
              </w:rPr>
            </w:pPr>
            <w:r w:rsidRPr="00FD0425">
              <w:rPr>
                <w:sz w:val="16"/>
              </w:rPr>
              <w:t>Cat</w:t>
            </w:r>
          </w:p>
        </w:tc>
        <w:tc>
          <w:tcPr>
            <w:tcW w:w="4820" w:type="dxa"/>
            <w:shd w:val="pct10" w:color="auto" w:fill="FFFFFF"/>
          </w:tcPr>
          <w:p w14:paraId="746584D1" w14:textId="77777777" w:rsidR="00F02090" w:rsidRPr="00FD0425" w:rsidRDefault="00F02090" w:rsidP="00694C97">
            <w:pPr>
              <w:pStyle w:val="TAH"/>
              <w:rPr>
                <w:sz w:val="16"/>
              </w:rPr>
            </w:pPr>
            <w:r w:rsidRPr="00FD0425">
              <w:rPr>
                <w:sz w:val="16"/>
              </w:rPr>
              <w:t>Subject/Comment</w:t>
            </w:r>
          </w:p>
        </w:tc>
        <w:tc>
          <w:tcPr>
            <w:tcW w:w="708" w:type="dxa"/>
            <w:shd w:val="pct10" w:color="auto" w:fill="FFFFFF"/>
          </w:tcPr>
          <w:p w14:paraId="75A53065" w14:textId="77777777" w:rsidR="00F02090" w:rsidRPr="00FD0425" w:rsidRDefault="00F02090" w:rsidP="00694C97">
            <w:pPr>
              <w:pStyle w:val="TAH"/>
              <w:rPr>
                <w:sz w:val="16"/>
              </w:rPr>
            </w:pPr>
            <w:r w:rsidRPr="00FD0425">
              <w:rPr>
                <w:sz w:val="16"/>
              </w:rPr>
              <w:t>New version</w:t>
            </w:r>
          </w:p>
        </w:tc>
      </w:tr>
      <w:tr w:rsidR="00F02090" w:rsidRPr="00FD0425" w14:paraId="0DA44004" w14:textId="77777777" w:rsidTr="00B746AF">
        <w:tblPrEx>
          <w:tblCellMar>
            <w:top w:w="0" w:type="dxa"/>
            <w:bottom w:w="0" w:type="dxa"/>
          </w:tblCellMar>
        </w:tblPrEx>
        <w:tc>
          <w:tcPr>
            <w:tcW w:w="800" w:type="dxa"/>
            <w:shd w:val="solid" w:color="FFFFFF" w:fill="auto"/>
          </w:tcPr>
          <w:p w14:paraId="453CE570" w14:textId="77777777" w:rsidR="00F02090" w:rsidRPr="00FD0425" w:rsidRDefault="00F02090" w:rsidP="00694C97">
            <w:pPr>
              <w:pStyle w:val="TAC"/>
              <w:rPr>
                <w:sz w:val="16"/>
                <w:szCs w:val="16"/>
              </w:rPr>
            </w:pPr>
            <w:r w:rsidRPr="00FD0425">
              <w:rPr>
                <w:sz w:val="16"/>
                <w:szCs w:val="16"/>
              </w:rPr>
              <w:t>2017-04</w:t>
            </w:r>
          </w:p>
        </w:tc>
        <w:tc>
          <w:tcPr>
            <w:tcW w:w="1043" w:type="dxa"/>
            <w:shd w:val="solid" w:color="FFFFFF" w:fill="auto"/>
          </w:tcPr>
          <w:p w14:paraId="4C3AD134" w14:textId="77777777" w:rsidR="00F02090" w:rsidRPr="00FD0425" w:rsidRDefault="00F02090" w:rsidP="00694C97">
            <w:pPr>
              <w:pStyle w:val="TAC"/>
              <w:rPr>
                <w:sz w:val="16"/>
                <w:szCs w:val="16"/>
              </w:rPr>
            </w:pPr>
            <w:r w:rsidRPr="00FD0425">
              <w:rPr>
                <w:sz w:val="16"/>
                <w:szCs w:val="16"/>
              </w:rPr>
              <w:t>RAN3#95bis</w:t>
            </w:r>
          </w:p>
        </w:tc>
        <w:tc>
          <w:tcPr>
            <w:tcW w:w="992" w:type="dxa"/>
            <w:shd w:val="solid" w:color="FFFFFF" w:fill="auto"/>
          </w:tcPr>
          <w:p w14:paraId="077897BA" w14:textId="77777777" w:rsidR="00F02090" w:rsidRPr="00FD0425" w:rsidRDefault="00F02090" w:rsidP="00694C97">
            <w:pPr>
              <w:pStyle w:val="TAC"/>
              <w:rPr>
                <w:sz w:val="16"/>
                <w:szCs w:val="16"/>
              </w:rPr>
            </w:pPr>
            <w:r w:rsidRPr="00FD0425">
              <w:rPr>
                <w:sz w:val="16"/>
                <w:szCs w:val="16"/>
              </w:rPr>
              <w:t>R3-171316</w:t>
            </w:r>
          </w:p>
        </w:tc>
        <w:tc>
          <w:tcPr>
            <w:tcW w:w="500" w:type="dxa"/>
            <w:shd w:val="solid" w:color="FFFFFF" w:fill="auto"/>
          </w:tcPr>
          <w:p w14:paraId="38617A43" w14:textId="77777777" w:rsidR="00F02090" w:rsidRPr="00FD0425" w:rsidRDefault="00F02090" w:rsidP="00694C97">
            <w:pPr>
              <w:pStyle w:val="TAL"/>
              <w:rPr>
                <w:sz w:val="16"/>
                <w:szCs w:val="16"/>
              </w:rPr>
            </w:pPr>
          </w:p>
        </w:tc>
        <w:tc>
          <w:tcPr>
            <w:tcW w:w="425" w:type="dxa"/>
            <w:shd w:val="solid" w:color="FFFFFF" w:fill="auto"/>
          </w:tcPr>
          <w:p w14:paraId="0E9C1EF4" w14:textId="77777777" w:rsidR="00F02090" w:rsidRPr="00FD0425" w:rsidRDefault="00F02090" w:rsidP="00694C97">
            <w:pPr>
              <w:pStyle w:val="TAR"/>
              <w:rPr>
                <w:sz w:val="16"/>
                <w:szCs w:val="16"/>
              </w:rPr>
            </w:pPr>
          </w:p>
        </w:tc>
        <w:tc>
          <w:tcPr>
            <w:tcW w:w="425" w:type="dxa"/>
            <w:shd w:val="solid" w:color="FFFFFF" w:fill="auto"/>
          </w:tcPr>
          <w:p w14:paraId="165C3C7A" w14:textId="77777777" w:rsidR="00F02090" w:rsidRPr="00FD0425" w:rsidRDefault="00F02090" w:rsidP="00694C97">
            <w:pPr>
              <w:pStyle w:val="TAC"/>
              <w:rPr>
                <w:sz w:val="16"/>
                <w:szCs w:val="16"/>
              </w:rPr>
            </w:pPr>
          </w:p>
        </w:tc>
        <w:tc>
          <w:tcPr>
            <w:tcW w:w="4820" w:type="dxa"/>
            <w:shd w:val="solid" w:color="FFFFFF" w:fill="auto"/>
          </w:tcPr>
          <w:p w14:paraId="6B88D2E2" w14:textId="77777777" w:rsidR="00F02090" w:rsidRPr="00FD0425" w:rsidRDefault="00F02090" w:rsidP="00694C97">
            <w:pPr>
              <w:pStyle w:val="TAL"/>
              <w:rPr>
                <w:sz w:val="16"/>
                <w:szCs w:val="16"/>
              </w:rPr>
            </w:pPr>
            <w:r w:rsidRPr="00FD0425">
              <w:rPr>
                <w:sz w:val="16"/>
                <w:szCs w:val="16"/>
              </w:rPr>
              <w:t>Implementing agreements from meeting RAN3#95bis:</w:t>
            </w:r>
            <w:r w:rsidRPr="00FD0425">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7B0F1BA3" w14:textId="77777777" w:rsidR="00F02090" w:rsidRPr="00FD0425" w:rsidRDefault="00F02090" w:rsidP="00694C97">
            <w:pPr>
              <w:pStyle w:val="TAC"/>
              <w:rPr>
                <w:sz w:val="16"/>
                <w:szCs w:val="16"/>
              </w:rPr>
            </w:pPr>
            <w:r w:rsidRPr="00FD0425">
              <w:rPr>
                <w:sz w:val="16"/>
                <w:szCs w:val="16"/>
              </w:rPr>
              <w:t>0.0.1</w:t>
            </w:r>
          </w:p>
        </w:tc>
      </w:tr>
      <w:tr w:rsidR="00F02090" w:rsidRPr="00FD0425" w14:paraId="38C3E462" w14:textId="77777777" w:rsidTr="00B746AF">
        <w:tblPrEx>
          <w:tblCellMar>
            <w:top w:w="0" w:type="dxa"/>
            <w:bottom w:w="0" w:type="dxa"/>
          </w:tblCellMar>
        </w:tblPrEx>
        <w:tc>
          <w:tcPr>
            <w:tcW w:w="800" w:type="dxa"/>
            <w:shd w:val="solid" w:color="FFFFFF" w:fill="auto"/>
          </w:tcPr>
          <w:p w14:paraId="7138A068" w14:textId="77777777" w:rsidR="00F02090" w:rsidRPr="00FD0425" w:rsidRDefault="00F02090" w:rsidP="00694C97">
            <w:pPr>
              <w:pStyle w:val="TAC"/>
              <w:rPr>
                <w:sz w:val="16"/>
                <w:szCs w:val="16"/>
              </w:rPr>
            </w:pPr>
            <w:r w:rsidRPr="00FD0425">
              <w:rPr>
                <w:sz w:val="16"/>
                <w:szCs w:val="16"/>
              </w:rPr>
              <w:t>2017-05</w:t>
            </w:r>
          </w:p>
        </w:tc>
        <w:tc>
          <w:tcPr>
            <w:tcW w:w="1043" w:type="dxa"/>
            <w:shd w:val="solid" w:color="FFFFFF" w:fill="auto"/>
          </w:tcPr>
          <w:p w14:paraId="246EB683" w14:textId="77777777" w:rsidR="00F02090" w:rsidRPr="00FD0425" w:rsidRDefault="00F02090" w:rsidP="00694C97">
            <w:pPr>
              <w:pStyle w:val="TAC"/>
              <w:rPr>
                <w:sz w:val="16"/>
                <w:szCs w:val="16"/>
              </w:rPr>
            </w:pPr>
            <w:r w:rsidRPr="00FD0425">
              <w:rPr>
                <w:sz w:val="16"/>
                <w:szCs w:val="16"/>
              </w:rPr>
              <w:t>RAN3#96</w:t>
            </w:r>
          </w:p>
        </w:tc>
        <w:tc>
          <w:tcPr>
            <w:tcW w:w="992" w:type="dxa"/>
            <w:shd w:val="solid" w:color="FFFFFF" w:fill="auto"/>
          </w:tcPr>
          <w:p w14:paraId="465C7577" w14:textId="77777777" w:rsidR="00F02090" w:rsidRPr="00FD0425" w:rsidRDefault="00F02090" w:rsidP="00694C97">
            <w:pPr>
              <w:pStyle w:val="TAC"/>
              <w:rPr>
                <w:sz w:val="16"/>
                <w:szCs w:val="16"/>
              </w:rPr>
            </w:pPr>
          </w:p>
        </w:tc>
        <w:tc>
          <w:tcPr>
            <w:tcW w:w="500" w:type="dxa"/>
            <w:shd w:val="solid" w:color="FFFFFF" w:fill="auto"/>
          </w:tcPr>
          <w:p w14:paraId="641320B5" w14:textId="77777777" w:rsidR="00F02090" w:rsidRPr="00FD0425" w:rsidRDefault="00F02090" w:rsidP="00694C97">
            <w:pPr>
              <w:pStyle w:val="TAL"/>
              <w:rPr>
                <w:sz w:val="16"/>
                <w:szCs w:val="16"/>
              </w:rPr>
            </w:pPr>
          </w:p>
        </w:tc>
        <w:tc>
          <w:tcPr>
            <w:tcW w:w="425" w:type="dxa"/>
            <w:shd w:val="solid" w:color="FFFFFF" w:fill="auto"/>
          </w:tcPr>
          <w:p w14:paraId="4CDAAEB9" w14:textId="77777777" w:rsidR="00F02090" w:rsidRPr="00FD0425" w:rsidRDefault="00F02090" w:rsidP="00694C97">
            <w:pPr>
              <w:pStyle w:val="TAR"/>
              <w:rPr>
                <w:sz w:val="16"/>
                <w:szCs w:val="16"/>
              </w:rPr>
            </w:pPr>
          </w:p>
        </w:tc>
        <w:tc>
          <w:tcPr>
            <w:tcW w:w="425" w:type="dxa"/>
            <w:shd w:val="solid" w:color="FFFFFF" w:fill="auto"/>
          </w:tcPr>
          <w:p w14:paraId="7C6DC96B" w14:textId="77777777" w:rsidR="00F02090" w:rsidRPr="00FD0425" w:rsidRDefault="00F02090" w:rsidP="00694C97">
            <w:pPr>
              <w:pStyle w:val="TAC"/>
              <w:rPr>
                <w:sz w:val="16"/>
                <w:szCs w:val="16"/>
              </w:rPr>
            </w:pPr>
          </w:p>
        </w:tc>
        <w:tc>
          <w:tcPr>
            <w:tcW w:w="4820" w:type="dxa"/>
            <w:shd w:val="solid" w:color="FFFFFF" w:fill="auto"/>
          </w:tcPr>
          <w:p w14:paraId="1AD50263" w14:textId="77777777" w:rsidR="00F02090" w:rsidRPr="00FD0425" w:rsidRDefault="00F02090" w:rsidP="00694C97">
            <w:pPr>
              <w:pStyle w:val="TAL"/>
              <w:rPr>
                <w:sz w:val="16"/>
                <w:szCs w:val="16"/>
              </w:rPr>
            </w:pPr>
            <w:r w:rsidRPr="00FD0425">
              <w:rPr>
                <w:sz w:val="16"/>
                <w:szCs w:val="16"/>
              </w:rPr>
              <w:t>Add SGNB MODIFICATION REQUEST in tabular.</w:t>
            </w:r>
          </w:p>
          <w:p w14:paraId="78C954D2" w14:textId="77777777" w:rsidR="00F02090" w:rsidRPr="00FD0425" w:rsidRDefault="00F02090" w:rsidP="00694C97">
            <w:pPr>
              <w:pStyle w:val="TAL"/>
              <w:rPr>
                <w:sz w:val="16"/>
                <w:szCs w:val="16"/>
              </w:rPr>
            </w:pPr>
            <w:r w:rsidRPr="00FD0425">
              <w:rPr>
                <w:sz w:val="16"/>
                <w:szCs w:val="16"/>
              </w:rPr>
              <w:t>Editorial change</w:t>
            </w:r>
          </w:p>
        </w:tc>
        <w:tc>
          <w:tcPr>
            <w:tcW w:w="708" w:type="dxa"/>
            <w:shd w:val="solid" w:color="FFFFFF" w:fill="auto"/>
          </w:tcPr>
          <w:p w14:paraId="5EC7F9B8" w14:textId="77777777" w:rsidR="00F02090" w:rsidRPr="00FD0425" w:rsidRDefault="00F02090" w:rsidP="00694C97">
            <w:pPr>
              <w:pStyle w:val="TAC"/>
              <w:rPr>
                <w:sz w:val="16"/>
                <w:szCs w:val="16"/>
              </w:rPr>
            </w:pPr>
            <w:r w:rsidRPr="00FD0425">
              <w:rPr>
                <w:sz w:val="16"/>
                <w:szCs w:val="16"/>
              </w:rPr>
              <w:t>0.0.2</w:t>
            </w:r>
          </w:p>
        </w:tc>
      </w:tr>
      <w:tr w:rsidR="00F02090" w:rsidRPr="00FD0425" w14:paraId="344BADCF" w14:textId="77777777" w:rsidTr="00B746AF">
        <w:tblPrEx>
          <w:tblCellMar>
            <w:top w:w="0" w:type="dxa"/>
            <w:bottom w:w="0" w:type="dxa"/>
          </w:tblCellMar>
        </w:tblPrEx>
        <w:tc>
          <w:tcPr>
            <w:tcW w:w="800" w:type="dxa"/>
            <w:shd w:val="solid" w:color="FFFFFF" w:fill="auto"/>
          </w:tcPr>
          <w:p w14:paraId="4E1D4397" w14:textId="77777777" w:rsidR="00F02090" w:rsidRPr="00FD0425" w:rsidRDefault="00F02090" w:rsidP="00694C97">
            <w:pPr>
              <w:pStyle w:val="TAC"/>
              <w:rPr>
                <w:sz w:val="16"/>
                <w:szCs w:val="16"/>
              </w:rPr>
            </w:pPr>
            <w:r w:rsidRPr="00FD0425">
              <w:rPr>
                <w:sz w:val="16"/>
                <w:szCs w:val="16"/>
              </w:rPr>
              <w:t>2017-05</w:t>
            </w:r>
          </w:p>
        </w:tc>
        <w:tc>
          <w:tcPr>
            <w:tcW w:w="1043" w:type="dxa"/>
            <w:shd w:val="solid" w:color="FFFFFF" w:fill="auto"/>
          </w:tcPr>
          <w:p w14:paraId="53B6D657" w14:textId="77777777" w:rsidR="00F02090" w:rsidRPr="00FD0425" w:rsidRDefault="00F02090" w:rsidP="00694C97">
            <w:pPr>
              <w:pStyle w:val="TAC"/>
              <w:rPr>
                <w:sz w:val="16"/>
                <w:szCs w:val="16"/>
              </w:rPr>
            </w:pPr>
            <w:r w:rsidRPr="00FD0425">
              <w:rPr>
                <w:sz w:val="16"/>
                <w:szCs w:val="16"/>
              </w:rPr>
              <w:t>RAN3#96</w:t>
            </w:r>
          </w:p>
        </w:tc>
        <w:tc>
          <w:tcPr>
            <w:tcW w:w="992" w:type="dxa"/>
            <w:shd w:val="solid" w:color="FFFFFF" w:fill="auto"/>
          </w:tcPr>
          <w:p w14:paraId="2849A352" w14:textId="77777777" w:rsidR="00F02090" w:rsidRPr="00FD0425" w:rsidRDefault="00F02090" w:rsidP="00694C97">
            <w:pPr>
              <w:pStyle w:val="TAC"/>
              <w:rPr>
                <w:sz w:val="16"/>
                <w:szCs w:val="16"/>
              </w:rPr>
            </w:pPr>
          </w:p>
        </w:tc>
        <w:tc>
          <w:tcPr>
            <w:tcW w:w="500" w:type="dxa"/>
            <w:shd w:val="solid" w:color="FFFFFF" w:fill="auto"/>
          </w:tcPr>
          <w:p w14:paraId="2C0B40DB" w14:textId="77777777" w:rsidR="00F02090" w:rsidRPr="00FD0425" w:rsidRDefault="00F02090" w:rsidP="00694C97">
            <w:pPr>
              <w:pStyle w:val="TAL"/>
              <w:rPr>
                <w:sz w:val="16"/>
                <w:szCs w:val="16"/>
              </w:rPr>
            </w:pPr>
          </w:p>
        </w:tc>
        <w:tc>
          <w:tcPr>
            <w:tcW w:w="425" w:type="dxa"/>
            <w:shd w:val="solid" w:color="FFFFFF" w:fill="auto"/>
          </w:tcPr>
          <w:p w14:paraId="46C3D0A6" w14:textId="77777777" w:rsidR="00F02090" w:rsidRPr="00FD0425" w:rsidRDefault="00F02090" w:rsidP="00694C97">
            <w:pPr>
              <w:pStyle w:val="TAR"/>
              <w:rPr>
                <w:sz w:val="16"/>
                <w:szCs w:val="16"/>
              </w:rPr>
            </w:pPr>
          </w:p>
        </w:tc>
        <w:tc>
          <w:tcPr>
            <w:tcW w:w="425" w:type="dxa"/>
            <w:shd w:val="solid" w:color="FFFFFF" w:fill="auto"/>
          </w:tcPr>
          <w:p w14:paraId="612847E5" w14:textId="77777777" w:rsidR="00F02090" w:rsidRPr="00FD0425" w:rsidRDefault="00F02090" w:rsidP="00694C97">
            <w:pPr>
              <w:pStyle w:val="TAC"/>
              <w:rPr>
                <w:sz w:val="16"/>
                <w:szCs w:val="16"/>
              </w:rPr>
            </w:pPr>
          </w:p>
        </w:tc>
        <w:tc>
          <w:tcPr>
            <w:tcW w:w="4820" w:type="dxa"/>
            <w:shd w:val="solid" w:color="FFFFFF" w:fill="auto"/>
          </w:tcPr>
          <w:p w14:paraId="615B02FE" w14:textId="77777777" w:rsidR="00F02090" w:rsidRPr="00FD0425" w:rsidRDefault="00F02090" w:rsidP="00694C97">
            <w:pPr>
              <w:pStyle w:val="TAL"/>
              <w:rPr>
                <w:sz w:val="16"/>
                <w:szCs w:val="16"/>
              </w:rPr>
            </w:pPr>
            <w:r w:rsidRPr="00FD0425">
              <w:rPr>
                <w:sz w:val="16"/>
                <w:szCs w:val="16"/>
              </w:rPr>
              <w:t>Implementing agreements from meeting RAN3#96:</w:t>
            </w:r>
          </w:p>
          <w:p w14:paraId="7B8EAC34" w14:textId="77777777" w:rsidR="00F02090" w:rsidRPr="00FD0425" w:rsidRDefault="00F02090" w:rsidP="00694C97">
            <w:pPr>
              <w:pStyle w:val="TAL"/>
              <w:rPr>
                <w:sz w:val="16"/>
                <w:szCs w:val="16"/>
              </w:rPr>
            </w:pPr>
            <w:r w:rsidRPr="00FD0425">
              <w:rPr>
                <w:sz w:val="16"/>
                <w:szCs w:val="16"/>
              </w:rPr>
              <w:t>R3-171925 (Handover messages – tabular format), R3-171928 (additions for RAN Paging)</w:t>
            </w:r>
          </w:p>
          <w:p w14:paraId="2B71303E" w14:textId="77777777" w:rsidR="00F02090" w:rsidRPr="00FD0425" w:rsidRDefault="00F02090" w:rsidP="00694C97">
            <w:pPr>
              <w:pStyle w:val="TAL"/>
              <w:rPr>
                <w:sz w:val="16"/>
                <w:szCs w:val="16"/>
              </w:rPr>
            </w:pPr>
            <w:r w:rsidRPr="00FD0425">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30547CFC" w14:textId="77777777" w:rsidR="00F02090" w:rsidRPr="00FD0425" w:rsidRDefault="00F02090" w:rsidP="00694C97">
            <w:pPr>
              <w:pStyle w:val="TAC"/>
              <w:rPr>
                <w:sz w:val="16"/>
                <w:szCs w:val="16"/>
              </w:rPr>
            </w:pPr>
            <w:r w:rsidRPr="00FD0425">
              <w:rPr>
                <w:sz w:val="16"/>
                <w:szCs w:val="16"/>
              </w:rPr>
              <w:t>0.1.0</w:t>
            </w:r>
          </w:p>
        </w:tc>
      </w:tr>
      <w:tr w:rsidR="00F02090" w:rsidRPr="00FD0425" w14:paraId="16251C4A" w14:textId="77777777" w:rsidTr="00B746AF">
        <w:tblPrEx>
          <w:tblCellMar>
            <w:top w:w="0" w:type="dxa"/>
            <w:bottom w:w="0" w:type="dxa"/>
          </w:tblCellMar>
        </w:tblPrEx>
        <w:tc>
          <w:tcPr>
            <w:tcW w:w="800" w:type="dxa"/>
            <w:shd w:val="solid" w:color="FFFFFF" w:fill="auto"/>
          </w:tcPr>
          <w:p w14:paraId="5657A501" w14:textId="77777777" w:rsidR="00F02090" w:rsidRPr="00FD0425" w:rsidRDefault="00F02090" w:rsidP="00694C97">
            <w:pPr>
              <w:pStyle w:val="TAC"/>
              <w:rPr>
                <w:sz w:val="16"/>
                <w:szCs w:val="16"/>
              </w:rPr>
            </w:pPr>
            <w:r w:rsidRPr="00FD0425">
              <w:rPr>
                <w:sz w:val="16"/>
                <w:szCs w:val="16"/>
              </w:rPr>
              <w:t>2017-06</w:t>
            </w:r>
          </w:p>
        </w:tc>
        <w:tc>
          <w:tcPr>
            <w:tcW w:w="1043" w:type="dxa"/>
            <w:shd w:val="solid" w:color="FFFFFF" w:fill="auto"/>
          </w:tcPr>
          <w:p w14:paraId="7B620A26" w14:textId="77777777" w:rsidR="00F02090" w:rsidRPr="00FD0425" w:rsidRDefault="00F02090" w:rsidP="00694C97">
            <w:pPr>
              <w:pStyle w:val="TAC"/>
              <w:rPr>
                <w:sz w:val="16"/>
                <w:szCs w:val="16"/>
              </w:rPr>
            </w:pPr>
            <w:r w:rsidRPr="00FD0425">
              <w:rPr>
                <w:sz w:val="16"/>
                <w:szCs w:val="16"/>
              </w:rPr>
              <w:t>RAN3#ad-hoc2</w:t>
            </w:r>
          </w:p>
        </w:tc>
        <w:tc>
          <w:tcPr>
            <w:tcW w:w="992" w:type="dxa"/>
            <w:shd w:val="solid" w:color="FFFFFF" w:fill="auto"/>
          </w:tcPr>
          <w:p w14:paraId="7B2C5E7E" w14:textId="77777777" w:rsidR="00F02090" w:rsidRPr="00FD0425" w:rsidRDefault="00F02090" w:rsidP="00694C97">
            <w:pPr>
              <w:pStyle w:val="TAC"/>
              <w:rPr>
                <w:sz w:val="16"/>
                <w:szCs w:val="16"/>
              </w:rPr>
            </w:pPr>
            <w:r w:rsidRPr="00FD0425">
              <w:rPr>
                <w:sz w:val="16"/>
                <w:szCs w:val="16"/>
              </w:rPr>
              <w:t>R3-172548</w:t>
            </w:r>
          </w:p>
        </w:tc>
        <w:tc>
          <w:tcPr>
            <w:tcW w:w="500" w:type="dxa"/>
            <w:shd w:val="solid" w:color="FFFFFF" w:fill="auto"/>
          </w:tcPr>
          <w:p w14:paraId="7032105D" w14:textId="77777777" w:rsidR="00F02090" w:rsidRPr="00FD0425" w:rsidRDefault="00F02090" w:rsidP="00694C97">
            <w:pPr>
              <w:pStyle w:val="TAL"/>
              <w:rPr>
                <w:sz w:val="16"/>
                <w:szCs w:val="16"/>
              </w:rPr>
            </w:pPr>
          </w:p>
        </w:tc>
        <w:tc>
          <w:tcPr>
            <w:tcW w:w="425" w:type="dxa"/>
            <w:shd w:val="solid" w:color="FFFFFF" w:fill="auto"/>
          </w:tcPr>
          <w:p w14:paraId="4BAAC515" w14:textId="77777777" w:rsidR="00F02090" w:rsidRPr="00FD0425" w:rsidRDefault="00F02090" w:rsidP="00694C97">
            <w:pPr>
              <w:pStyle w:val="TAR"/>
              <w:rPr>
                <w:sz w:val="16"/>
                <w:szCs w:val="16"/>
              </w:rPr>
            </w:pPr>
          </w:p>
        </w:tc>
        <w:tc>
          <w:tcPr>
            <w:tcW w:w="425" w:type="dxa"/>
            <w:shd w:val="solid" w:color="FFFFFF" w:fill="auto"/>
          </w:tcPr>
          <w:p w14:paraId="715795DC" w14:textId="77777777" w:rsidR="00F02090" w:rsidRPr="00FD0425" w:rsidRDefault="00F02090" w:rsidP="00694C97">
            <w:pPr>
              <w:pStyle w:val="TAC"/>
              <w:rPr>
                <w:sz w:val="16"/>
                <w:szCs w:val="16"/>
              </w:rPr>
            </w:pPr>
          </w:p>
        </w:tc>
        <w:tc>
          <w:tcPr>
            <w:tcW w:w="4820" w:type="dxa"/>
            <w:shd w:val="solid" w:color="FFFFFF" w:fill="auto"/>
          </w:tcPr>
          <w:p w14:paraId="481D13F4" w14:textId="77777777" w:rsidR="00F02090" w:rsidRPr="00FD0425" w:rsidRDefault="00F02090" w:rsidP="00694C97">
            <w:pPr>
              <w:pStyle w:val="TAL"/>
              <w:rPr>
                <w:sz w:val="16"/>
                <w:szCs w:val="16"/>
              </w:rPr>
            </w:pPr>
            <w:r w:rsidRPr="00FD0425">
              <w:rPr>
                <w:sz w:val="16"/>
                <w:szCs w:val="16"/>
              </w:rPr>
              <w:t>Submission</w:t>
            </w:r>
          </w:p>
        </w:tc>
        <w:tc>
          <w:tcPr>
            <w:tcW w:w="708" w:type="dxa"/>
            <w:shd w:val="solid" w:color="FFFFFF" w:fill="auto"/>
          </w:tcPr>
          <w:p w14:paraId="1E935B5F" w14:textId="77777777" w:rsidR="00F02090" w:rsidRPr="00FD0425" w:rsidRDefault="00F02090" w:rsidP="00694C97">
            <w:pPr>
              <w:pStyle w:val="TAC"/>
              <w:rPr>
                <w:sz w:val="16"/>
                <w:szCs w:val="16"/>
              </w:rPr>
            </w:pPr>
            <w:r w:rsidRPr="00FD0425">
              <w:rPr>
                <w:sz w:val="16"/>
                <w:szCs w:val="16"/>
              </w:rPr>
              <w:t>0.1.1</w:t>
            </w:r>
          </w:p>
        </w:tc>
      </w:tr>
      <w:tr w:rsidR="00F02090" w:rsidRPr="00FD0425" w14:paraId="41EC3BF8" w14:textId="77777777" w:rsidTr="00B746AF">
        <w:tblPrEx>
          <w:tblCellMar>
            <w:top w:w="0" w:type="dxa"/>
            <w:bottom w:w="0" w:type="dxa"/>
          </w:tblCellMar>
        </w:tblPrEx>
        <w:tc>
          <w:tcPr>
            <w:tcW w:w="800" w:type="dxa"/>
            <w:shd w:val="solid" w:color="FFFFFF" w:fill="auto"/>
          </w:tcPr>
          <w:p w14:paraId="28BAEF04" w14:textId="77777777" w:rsidR="00F02090" w:rsidRPr="00FD0425" w:rsidRDefault="00F02090" w:rsidP="00694C97">
            <w:pPr>
              <w:pStyle w:val="TAC"/>
              <w:rPr>
                <w:sz w:val="16"/>
                <w:szCs w:val="16"/>
              </w:rPr>
            </w:pPr>
            <w:r w:rsidRPr="00FD0425">
              <w:rPr>
                <w:sz w:val="16"/>
                <w:szCs w:val="16"/>
              </w:rPr>
              <w:t>2017-06</w:t>
            </w:r>
          </w:p>
        </w:tc>
        <w:tc>
          <w:tcPr>
            <w:tcW w:w="1043" w:type="dxa"/>
            <w:shd w:val="solid" w:color="FFFFFF" w:fill="auto"/>
          </w:tcPr>
          <w:p w14:paraId="267045C5" w14:textId="77777777" w:rsidR="00F02090" w:rsidRPr="00FD0425" w:rsidRDefault="00F02090" w:rsidP="00694C97">
            <w:pPr>
              <w:pStyle w:val="TAC"/>
              <w:rPr>
                <w:sz w:val="16"/>
                <w:szCs w:val="16"/>
              </w:rPr>
            </w:pPr>
            <w:r w:rsidRPr="00FD0425">
              <w:rPr>
                <w:sz w:val="16"/>
                <w:szCs w:val="16"/>
              </w:rPr>
              <w:t>RAN3#ad-hoc2</w:t>
            </w:r>
          </w:p>
        </w:tc>
        <w:tc>
          <w:tcPr>
            <w:tcW w:w="992" w:type="dxa"/>
            <w:shd w:val="solid" w:color="FFFFFF" w:fill="auto"/>
          </w:tcPr>
          <w:p w14:paraId="3C315DD3" w14:textId="77777777" w:rsidR="00F02090" w:rsidRPr="00FD0425" w:rsidRDefault="00F02090" w:rsidP="00694C97">
            <w:pPr>
              <w:pStyle w:val="TAC"/>
              <w:rPr>
                <w:sz w:val="16"/>
                <w:szCs w:val="16"/>
              </w:rPr>
            </w:pPr>
            <w:r w:rsidRPr="00FD0425">
              <w:rPr>
                <w:sz w:val="16"/>
                <w:szCs w:val="16"/>
              </w:rPr>
              <w:t>R3-173452</w:t>
            </w:r>
          </w:p>
        </w:tc>
        <w:tc>
          <w:tcPr>
            <w:tcW w:w="500" w:type="dxa"/>
            <w:shd w:val="solid" w:color="FFFFFF" w:fill="auto"/>
          </w:tcPr>
          <w:p w14:paraId="4CE93787" w14:textId="77777777" w:rsidR="00F02090" w:rsidRPr="00FD0425" w:rsidRDefault="00F02090" w:rsidP="00694C97">
            <w:pPr>
              <w:pStyle w:val="TAL"/>
              <w:rPr>
                <w:sz w:val="16"/>
                <w:szCs w:val="16"/>
              </w:rPr>
            </w:pPr>
          </w:p>
        </w:tc>
        <w:tc>
          <w:tcPr>
            <w:tcW w:w="425" w:type="dxa"/>
            <w:shd w:val="solid" w:color="FFFFFF" w:fill="auto"/>
          </w:tcPr>
          <w:p w14:paraId="2A0401A6" w14:textId="77777777" w:rsidR="00F02090" w:rsidRPr="00FD0425" w:rsidRDefault="00F02090" w:rsidP="00694C97">
            <w:pPr>
              <w:pStyle w:val="TAR"/>
              <w:rPr>
                <w:sz w:val="16"/>
                <w:szCs w:val="16"/>
              </w:rPr>
            </w:pPr>
          </w:p>
        </w:tc>
        <w:tc>
          <w:tcPr>
            <w:tcW w:w="425" w:type="dxa"/>
            <w:shd w:val="solid" w:color="FFFFFF" w:fill="auto"/>
          </w:tcPr>
          <w:p w14:paraId="76BFFB58" w14:textId="77777777" w:rsidR="00F02090" w:rsidRPr="00FD0425" w:rsidRDefault="00F02090" w:rsidP="00694C97">
            <w:pPr>
              <w:pStyle w:val="TAC"/>
              <w:rPr>
                <w:sz w:val="16"/>
                <w:szCs w:val="16"/>
              </w:rPr>
            </w:pPr>
          </w:p>
        </w:tc>
        <w:tc>
          <w:tcPr>
            <w:tcW w:w="4820" w:type="dxa"/>
            <w:shd w:val="solid" w:color="FFFFFF" w:fill="auto"/>
          </w:tcPr>
          <w:p w14:paraId="3E1A4818" w14:textId="77777777" w:rsidR="00F02090" w:rsidRPr="00FD0425" w:rsidRDefault="00F02090" w:rsidP="00694C97">
            <w:pPr>
              <w:pStyle w:val="TAL"/>
              <w:rPr>
                <w:sz w:val="16"/>
                <w:szCs w:val="16"/>
              </w:rPr>
            </w:pPr>
            <w:bookmarkStart w:id="8665" w:name="_Hlk491951674"/>
            <w:r w:rsidRPr="00FD0425">
              <w:rPr>
                <w:sz w:val="16"/>
                <w:szCs w:val="16"/>
              </w:rPr>
              <w:t>Implementing agreed R3-172612 and agreed node naming conventions.</w:t>
            </w:r>
            <w:bookmarkEnd w:id="8665"/>
          </w:p>
        </w:tc>
        <w:tc>
          <w:tcPr>
            <w:tcW w:w="708" w:type="dxa"/>
            <w:shd w:val="solid" w:color="FFFFFF" w:fill="auto"/>
          </w:tcPr>
          <w:p w14:paraId="114C9491" w14:textId="77777777" w:rsidR="00F02090" w:rsidRPr="00FD0425" w:rsidRDefault="00F02090" w:rsidP="00694C97">
            <w:pPr>
              <w:pStyle w:val="TAC"/>
              <w:rPr>
                <w:sz w:val="16"/>
                <w:szCs w:val="16"/>
              </w:rPr>
            </w:pPr>
            <w:r w:rsidRPr="00FD0425">
              <w:rPr>
                <w:sz w:val="16"/>
                <w:szCs w:val="16"/>
              </w:rPr>
              <w:t>0.2.0</w:t>
            </w:r>
          </w:p>
        </w:tc>
      </w:tr>
      <w:tr w:rsidR="00F02090" w:rsidRPr="00FD0425" w14:paraId="623C8B05" w14:textId="77777777" w:rsidTr="00B746AF">
        <w:tblPrEx>
          <w:tblCellMar>
            <w:top w:w="0" w:type="dxa"/>
            <w:bottom w:w="0" w:type="dxa"/>
          </w:tblCellMar>
        </w:tblPrEx>
        <w:tc>
          <w:tcPr>
            <w:tcW w:w="800" w:type="dxa"/>
            <w:shd w:val="solid" w:color="FFFFFF" w:fill="auto"/>
          </w:tcPr>
          <w:p w14:paraId="1EC562E7" w14:textId="77777777" w:rsidR="00F02090" w:rsidRPr="00FD0425" w:rsidRDefault="00F02090" w:rsidP="00694C97">
            <w:pPr>
              <w:pStyle w:val="TAC"/>
              <w:rPr>
                <w:sz w:val="16"/>
                <w:szCs w:val="16"/>
              </w:rPr>
            </w:pPr>
            <w:r w:rsidRPr="00FD0425">
              <w:rPr>
                <w:sz w:val="16"/>
                <w:szCs w:val="16"/>
              </w:rPr>
              <w:t>2017-08</w:t>
            </w:r>
          </w:p>
        </w:tc>
        <w:tc>
          <w:tcPr>
            <w:tcW w:w="1043" w:type="dxa"/>
            <w:shd w:val="solid" w:color="FFFFFF" w:fill="auto"/>
          </w:tcPr>
          <w:p w14:paraId="156FE82D" w14:textId="77777777" w:rsidR="00F02090" w:rsidRPr="00FD0425" w:rsidRDefault="00F02090" w:rsidP="00694C97">
            <w:pPr>
              <w:pStyle w:val="TAC"/>
              <w:rPr>
                <w:sz w:val="16"/>
                <w:szCs w:val="16"/>
              </w:rPr>
            </w:pPr>
            <w:r w:rsidRPr="00FD0425">
              <w:rPr>
                <w:sz w:val="16"/>
                <w:szCs w:val="16"/>
              </w:rPr>
              <w:t>RAN3#97</w:t>
            </w:r>
          </w:p>
        </w:tc>
        <w:tc>
          <w:tcPr>
            <w:tcW w:w="992" w:type="dxa"/>
            <w:shd w:val="solid" w:color="FFFFFF" w:fill="auto"/>
          </w:tcPr>
          <w:p w14:paraId="012AB8EE" w14:textId="77777777" w:rsidR="00F02090" w:rsidRPr="00FD0425" w:rsidRDefault="00F02090" w:rsidP="00694C97">
            <w:pPr>
              <w:pStyle w:val="TAC"/>
              <w:rPr>
                <w:sz w:val="16"/>
                <w:szCs w:val="16"/>
              </w:rPr>
            </w:pPr>
            <w:r w:rsidRPr="00FD0425">
              <w:rPr>
                <w:sz w:val="16"/>
                <w:szCs w:val="16"/>
              </w:rPr>
              <w:t>R3-173462</w:t>
            </w:r>
          </w:p>
        </w:tc>
        <w:tc>
          <w:tcPr>
            <w:tcW w:w="500" w:type="dxa"/>
            <w:shd w:val="solid" w:color="FFFFFF" w:fill="auto"/>
          </w:tcPr>
          <w:p w14:paraId="5F0526E0" w14:textId="77777777" w:rsidR="00F02090" w:rsidRPr="00FD0425" w:rsidRDefault="00F02090" w:rsidP="00694C97">
            <w:pPr>
              <w:pStyle w:val="TAL"/>
              <w:rPr>
                <w:sz w:val="16"/>
                <w:szCs w:val="16"/>
              </w:rPr>
            </w:pPr>
          </w:p>
        </w:tc>
        <w:tc>
          <w:tcPr>
            <w:tcW w:w="425" w:type="dxa"/>
            <w:shd w:val="solid" w:color="FFFFFF" w:fill="auto"/>
          </w:tcPr>
          <w:p w14:paraId="63B143DA" w14:textId="77777777" w:rsidR="00F02090" w:rsidRPr="00FD0425" w:rsidRDefault="00F02090" w:rsidP="00694C97">
            <w:pPr>
              <w:pStyle w:val="TAR"/>
              <w:rPr>
                <w:sz w:val="16"/>
                <w:szCs w:val="16"/>
              </w:rPr>
            </w:pPr>
          </w:p>
        </w:tc>
        <w:tc>
          <w:tcPr>
            <w:tcW w:w="425" w:type="dxa"/>
            <w:shd w:val="solid" w:color="FFFFFF" w:fill="auto"/>
          </w:tcPr>
          <w:p w14:paraId="2284FDC1" w14:textId="77777777" w:rsidR="00F02090" w:rsidRPr="00FD0425" w:rsidRDefault="00F02090" w:rsidP="00694C97">
            <w:pPr>
              <w:pStyle w:val="TAC"/>
              <w:rPr>
                <w:sz w:val="16"/>
                <w:szCs w:val="16"/>
              </w:rPr>
            </w:pPr>
          </w:p>
        </w:tc>
        <w:tc>
          <w:tcPr>
            <w:tcW w:w="4820" w:type="dxa"/>
            <w:shd w:val="solid" w:color="FFFFFF" w:fill="auto"/>
          </w:tcPr>
          <w:p w14:paraId="63079CBE" w14:textId="77777777" w:rsidR="00F02090" w:rsidRPr="00FD0425" w:rsidRDefault="00F02090" w:rsidP="00694C97">
            <w:pPr>
              <w:pStyle w:val="TAL"/>
              <w:rPr>
                <w:sz w:val="16"/>
                <w:szCs w:val="16"/>
              </w:rPr>
            </w:pPr>
            <w:bookmarkStart w:id="8666" w:name="_Hlk491948524"/>
            <w:r w:rsidRPr="00FD0425">
              <w:rPr>
                <w:sz w:val="16"/>
                <w:szCs w:val="16"/>
              </w:rPr>
              <w:t>Implement the agreed pCRs from RAN3#97 meeting: R3-173237, R3-173337, R3-173416, R3-173429, R3-173431</w:t>
            </w:r>
            <w:bookmarkEnd w:id="8666"/>
          </w:p>
        </w:tc>
        <w:tc>
          <w:tcPr>
            <w:tcW w:w="708" w:type="dxa"/>
            <w:shd w:val="solid" w:color="FFFFFF" w:fill="auto"/>
          </w:tcPr>
          <w:p w14:paraId="361517BD" w14:textId="77777777" w:rsidR="00F02090" w:rsidRPr="00FD0425" w:rsidRDefault="00F02090" w:rsidP="00694C97">
            <w:pPr>
              <w:pStyle w:val="TAC"/>
              <w:rPr>
                <w:sz w:val="16"/>
                <w:szCs w:val="16"/>
              </w:rPr>
            </w:pPr>
            <w:r w:rsidRPr="00FD0425">
              <w:rPr>
                <w:sz w:val="16"/>
                <w:szCs w:val="16"/>
              </w:rPr>
              <w:t>0.3.0</w:t>
            </w:r>
          </w:p>
        </w:tc>
      </w:tr>
      <w:tr w:rsidR="00F02090" w:rsidRPr="00FD0425" w14:paraId="66614B6D" w14:textId="77777777" w:rsidTr="00B746AF">
        <w:tblPrEx>
          <w:tblCellMar>
            <w:top w:w="0" w:type="dxa"/>
            <w:bottom w:w="0" w:type="dxa"/>
          </w:tblCellMar>
        </w:tblPrEx>
        <w:tc>
          <w:tcPr>
            <w:tcW w:w="800" w:type="dxa"/>
            <w:shd w:val="solid" w:color="FFFFFF" w:fill="auto"/>
          </w:tcPr>
          <w:p w14:paraId="47AE2518" w14:textId="77777777" w:rsidR="00F02090" w:rsidRPr="00FD0425" w:rsidRDefault="00F02090" w:rsidP="00694C97">
            <w:pPr>
              <w:pStyle w:val="TAC"/>
              <w:rPr>
                <w:sz w:val="16"/>
                <w:szCs w:val="16"/>
              </w:rPr>
            </w:pPr>
            <w:r w:rsidRPr="00FD0425">
              <w:rPr>
                <w:sz w:val="16"/>
                <w:szCs w:val="16"/>
              </w:rPr>
              <w:t>2017-10</w:t>
            </w:r>
          </w:p>
        </w:tc>
        <w:tc>
          <w:tcPr>
            <w:tcW w:w="1043" w:type="dxa"/>
            <w:shd w:val="solid" w:color="FFFFFF" w:fill="auto"/>
          </w:tcPr>
          <w:p w14:paraId="7ED1E13B" w14:textId="77777777" w:rsidR="00F02090" w:rsidRPr="00FD0425" w:rsidRDefault="00F02090" w:rsidP="00694C97">
            <w:pPr>
              <w:pStyle w:val="TAC"/>
              <w:rPr>
                <w:sz w:val="16"/>
                <w:szCs w:val="16"/>
              </w:rPr>
            </w:pPr>
            <w:r w:rsidRPr="00FD0425">
              <w:rPr>
                <w:sz w:val="16"/>
                <w:szCs w:val="16"/>
              </w:rPr>
              <w:t>RAN3#97bis</w:t>
            </w:r>
          </w:p>
        </w:tc>
        <w:tc>
          <w:tcPr>
            <w:tcW w:w="992" w:type="dxa"/>
            <w:shd w:val="solid" w:color="FFFFFF" w:fill="auto"/>
          </w:tcPr>
          <w:p w14:paraId="54BA9AA1" w14:textId="77777777" w:rsidR="00F02090" w:rsidRPr="00FD0425" w:rsidRDefault="00F02090" w:rsidP="00694C97">
            <w:pPr>
              <w:pStyle w:val="TAC"/>
              <w:rPr>
                <w:sz w:val="16"/>
                <w:szCs w:val="16"/>
              </w:rPr>
            </w:pPr>
            <w:r w:rsidRPr="00FD0425">
              <w:rPr>
                <w:sz w:val="16"/>
                <w:szCs w:val="16"/>
              </w:rPr>
              <w:t>R3-174242</w:t>
            </w:r>
          </w:p>
        </w:tc>
        <w:tc>
          <w:tcPr>
            <w:tcW w:w="500" w:type="dxa"/>
            <w:shd w:val="solid" w:color="FFFFFF" w:fill="auto"/>
          </w:tcPr>
          <w:p w14:paraId="15CAF89E" w14:textId="77777777" w:rsidR="00F02090" w:rsidRPr="00FD0425" w:rsidRDefault="00F02090" w:rsidP="00694C97">
            <w:pPr>
              <w:pStyle w:val="TAL"/>
              <w:rPr>
                <w:sz w:val="16"/>
                <w:szCs w:val="16"/>
              </w:rPr>
            </w:pPr>
          </w:p>
        </w:tc>
        <w:tc>
          <w:tcPr>
            <w:tcW w:w="425" w:type="dxa"/>
            <w:shd w:val="solid" w:color="FFFFFF" w:fill="auto"/>
          </w:tcPr>
          <w:p w14:paraId="26B08EFB" w14:textId="77777777" w:rsidR="00F02090" w:rsidRPr="00FD0425" w:rsidRDefault="00F02090" w:rsidP="00694C97">
            <w:pPr>
              <w:pStyle w:val="TAR"/>
              <w:rPr>
                <w:sz w:val="16"/>
                <w:szCs w:val="16"/>
              </w:rPr>
            </w:pPr>
          </w:p>
        </w:tc>
        <w:tc>
          <w:tcPr>
            <w:tcW w:w="425" w:type="dxa"/>
            <w:shd w:val="solid" w:color="FFFFFF" w:fill="auto"/>
          </w:tcPr>
          <w:p w14:paraId="5E69F4E5" w14:textId="77777777" w:rsidR="00F02090" w:rsidRPr="00FD0425" w:rsidRDefault="00F02090" w:rsidP="00694C97">
            <w:pPr>
              <w:pStyle w:val="TAC"/>
              <w:rPr>
                <w:sz w:val="16"/>
                <w:szCs w:val="16"/>
              </w:rPr>
            </w:pPr>
          </w:p>
        </w:tc>
        <w:tc>
          <w:tcPr>
            <w:tcW w:w="4820" w:type="dxa"/>
            <w:shd w:val="solid" w:color="FFFFFF" w:fill="auto"/>
          </w:tcPr>
          <w:p w14:paraId="21E4DA7F" w14:textId="77777777" w:rsidR="00F02090" w:rsidRPr="00FD0425" w:rsidRDefault="00F02090" w:rsidP="00694C97">
            <w:pPr>
              <w:pStyle w:val="TAL"/>
              <w:rPr>
                <w:sz w:val="16"/>
                <w:szCs w:val="16"/>
              </w:rPr>
            </w:pPr>
            <w:r w:rsidRPr="00FD0425">
              <w:rPr>
                <w:sz w:val="16"/>
                <w:szCs w:val="16"/>
              </w:rPr>
              <w:t>Implementing the agreed pCRs from RAN3#97bis meeting: R3-173976, R3-174097, R3-174183, R3-174192, R3-174205</w:t>
            </w:r>
          </w:p>
        </w:tc>
        <w:tc>
          <w:tcPr>
            <w:tcW w:w="708" w:type="dxa"/>
            <w:shd w:val="solid" w:color="FFFFFF" w:fill="auto"/>
          </w:tcPr>
          <w:p w14:paraId="639F03CA" w14:textId="77777777" w:rsidR="00F02090" w:rsidRPr="00FD0425" w:rsidRDefault="00F02090" w:rsidP="00694C97">
            <w:pPr>
              <w:pStyle w:val="TAC"/>
              <w:rPr>
                <w:sz w:val="16"/>
                <w:szCs w:val="16"/>
              </w:rPr>
            </w:pPr>
            <w:r w:rsidRPr="00FD0425">
              <w:rPr>
                <w:sz w:val="16"/>
                <w:szCs w:val="16"/>
              </w:rPr>
              <w:t>0.4.0</w:t>
            </w:r>
          </w:p>
        </w:tc>
      </w:tr>
      <w:tr w:rsidR="00F02090" w:rsidRPr="00FD0425" w14:paraId="005BF409" w14:textId="77777777" w:rsidTr="00B746AF">
        <w:tblPrEx>
          <w:tblCellMar>
            <w:top w:w="0" w:type="dxa"/>
            <w:bottom w:w="0" w:type="dxa"/>
          </w:tblCellMar>
        </w:tblPrEx>
        <w:tc>
          <w:tcPr>
            <w:tcW w:w="800" w:type="dxa"/>
            <w:shd w:val="solid" w:color="FFFFFF" w:fill="auto"/>
          </w:tcPr>
          <w:p w14:paraId="3D9775C8" w14:textId="77777777" w:rsidR="00F02090" w:rsidRPr="00FD0425" w:rsidRDefault="00F02090" w:rsidP="00694C97">
            <w:pPr>
              <w:pStyle w:val="TAC"/>
              <w:rPr>
                <w:sz w:val="16"/>
                <w:szCs w:val="16"/>
              </w:rPr>
            </w:pPr>
            <w:r w:rsidRPr="00FD0425">
              <w:rPr>
                <w:sz w:val="16"/>
                <w:szCs w:val="16"/>
              </w:rPr>
              <w:t>2017-12</w:t>
            </w:r>
          </w:p>
        </w:tc>
        <w:tc>
          <w:tcPr>
            <w:tcW w:w="1043" w:type="dxa"/>
            <w:shd w:val="solid" w:color="FFFFFF" w:fill="auto"/>
          </w:tcPr>
          <w:p w14:paraId="768E43AF" w14:textId="77777777" w:rsidR="00F02090" w:rsidRPr="00FD0425" w:rsidRDefault="00F02090" w:rsidP="00694C97">
            <w:pPr>
              <w:pStyle w:val="TAC"/>
              <w:rPr>
                <w:sz w:val="16"/>
                <w:szCs w:val="16"/>
              </w:rPr>
            </w:pPr>
            <w:r w:rsidRPr="00FD0425">
              <w:rPr>
                <w:sz w:val="16"/>
                <w:szCs w:val="16"/>
              </w:rPr>
              <w:t>RAN3#98</w:t>
            </w:r>
          </w:p>
        </w:tc>
        <w:tc>
          <w:tcPr>
            <w:tcW w:w="992" w:type="dxa"/>
            <w:shd w:val="solid" w:color="FFFFFF" w:fill="auto"/>
          </w:tcPr>
          <w:p w14:paraId="4AC77C19" w14:textId="77777777" w:rsidR="00F02090" w:rsidRPr="00FD0425" w:rsidRDefault="00F02090" w:rsidP="00694C97">
            <w:pPr>
              <w:pStyle w:val="TAC"/>
              <w:rPr>
                <w:sz w:val="16"/>
                <w:szCs w:val="16"/>
              </w:rPr>
            </w:pPr>
            <w:r w:rsidRPr="00FD0425">
              <w:rPr>
                <w:sz w:val="16"/>
                <w:szCs w:val="16"/>
              </w:rPr>
              <w:t>R3-175058</w:t>
            </w:r>
          </w:p>
        </w:tc>
        <w:tc>
          <w:tcPr>
            <w:tcW w:w="500" w:type="dxa"/>
            <w:shd w:val="solid" w:color="FFFFFF" w:fill="auto"/>
          </w:tcPr>
          <w:p w14:paraId="61F097BB" w14:textId="77777777" w:rsidR="00F02090" w:rsidRPr="00FD0425" w:rsidRDefault="00F02090" w:rsidP="00694C97">
            <w:pPr>
              <w:pStyle w:val="TAL"/>
              <w:rPr>
                <w:sz w:val="16"/>
                <w:szCs w:val="16"/>
              </w:rPr>
            </w:pPr>
          </w:p>
        </w:tc>
        <w:tc>
          <w:tcPr>
            <w:tcW w:w="425" w:type="dxa"/>
            <w:shd w:val="solid" w:color="FFFFFF" w:fill="auto"/>
          </w:tcPr>
          <w:p w14:paraId="65F9DA2A" w14:textId="77777777" w:rsidR="00F02090" w:rsidRPr="00FD0425" w:rsidRDefault="00F02090" w:rsidP="00694C97">
            <w:pPr>
              <w:pStyle w:val="TAR"/>
              <w:rPr>
                <w:sz w:val="16"/>
                <w:szCs w:val="16"/>
              </w:rPr>
            </w:pPr>
          </w:p>
        </w:tc>
        <w:tc>
          <w:tcPr>
            <w:tcW w:w="425" w:type="dxa"/>
            <w:shd w:val="solid" w:color="FFFFFF" w:fill="auto"/>
          </w:tcPr>
          <w:p w14:paraId="3D33796A" w14:textId="77777777" w:rsidR="00F02090" w:rsidRPr="00FD0425" w:rsidRDefault="00F02090" w:rsidP="00694C97">
            <w:pPr>
              <w:pStyle w:val="TAC"/>
              <w:rPr>
                <w:sz w:val="16"/>
                <w:szCs w:val="16"/>
              </w:rPr>
            </w:pPr>
          </w:p>
        </w:tc>
        <w:tc>
          <w:tcPr>
            <w:tcW w:w="4820" w:type="dxa"/>
            <w:shd w:val="solid" w:color="FFFFFF" w:fill="auto"/>
          </w:tcPr>
          <w:p w14:paraId="7AC5B085" w14:textId="77777777" w:rsidR="00F02090" w:rsidRPr="00FD0425" w:rsidRDefault="00F02090" w:rsidP="00694C97">
            <w:pPr>
              <w:pStyle w:val="TAL"/>
              <w:rPr>
                <w:sz w:val="16"/>
                <w:szCs w:val="16"/>
              </w:rPr>
            </w:pPr>
            <w:r w:rsidRPr="00FD0425">
              <w:rPr>
                <w:sz w:val="16"/>
                <w:szCs w:val="16"/>
              </w:rPr>
              <w:t>Implementing agreed pCRs from RAN3#98 meeting: R3-175024, R3-174817, R3-174920, R3-174920, R3-174924, R3-174934, R3-174837, R3-175077</w:t>
            </w:r>
          </w:p>
        </w:tc>
        <w:tc>
          <w:tcPr>
            <w:tcW w:w="708" w:type="dxa"/>
            <w:shd w:val="solid" w:color="FFFFFF" w:fill="auto"/>
          </w:tcPr>
          <w:p w14:paraId="0D11D66E" w14:textId="77777777" w:rsidR="00F02090" w:rsidRPr="00FD0425" w:rsidRDefault="00F02090" w:rsidP="00694C97">
            <w:pPr>
              <w:pStyle w:val="TAC"/>
              <w:rPr>
                <w:sz w:val="16"/>
                <w:szCs w:val="16"/>
              </w:rPr>
            </w:pPr>
            <w:r w:rsidRPr="00FD0425">
              <w:rPr>
                <w:sz w:val="16"/>
                <w:szCs w:val="16"/>
              </w:rPr>
              <w:t>0.5.0</w:t>
            </w:r>
          </w:p>
        </w:tc>
      </w:tr>
      <w:tr w:rsidR="00F02090" w:rsidRPr="00FD0425" w14:paraId="4AEA2BDB" w14:textId="77777777" w:rsidTr="00B746AF">
        <w:tblPrEx>
          <w:tblCellMar>
            <w:top w:w="0" w:type="dxa"/>
            <w:bottom w:w="0" w:type="dxa"/>
          </w:tblCellMar>
        </w:tblPrEx>
        <w:tc>
          <w:tcPr>
            <w:tcW w:w="800" w:type="dxa"/>
            <w:shd w:val="solid" w:color="FFFFFF" w:fill="auto"/>
          </w:tcPr>
          <w:p w14:paraId="62ADA7FA" w14:textId="77777777" w:rsidR="00F02090" w:rsidRPr="00FD0425" w:rsidRDefault="00F02090" w:rsidP="00694C97">
            <w:pPr>
              <w:pStyle w:val="TAC"/>
              <w:rPr>
                <w:sz w:val="16"/>
                <w:szCs w:val="16"/>
              </w:rPr>
            </w:pPr>
            <w:r w:rsidRPr="00FD0425">
              <w:rPr>
                <w:sz w:val="16"/>
                <w:szCs w:val="16"/>
              </w:rPr>
              <w:t>2018.01</w:t>
            </w:r>
          </w:p>
        </w:tc>
        <w:tc>
          <w:tcPr>
            <w:tcW w:w="1043" w:type="dxa"/>
            <w:shd w:val="solid" w:color="FFFFFF" w:fill="auto"/>
          </w:tcPr>
          <w:p w14:paraId="3B121031" w14:textId="77777777" w:rsidR="00F02090" w:rsidRPr="00FD0425" w:rsidRDefault="00F02090" w:rsidP="00694C97">
            <w:pPr>
              <w:pStyle w:val="TAC"/>
              <w:rPr>
                <w:sz w:val="16"/>
                <w:szCs w:val="16"/>
              </w:rPr>
            </w:pPr>
            <w:r w:rsidRPr="00FD0425">
              <w:rPr>
                <w:sz w:val="16"/>
                <w:szCs w:val="16"/>
              </w:rPr>
              <w:t>RAN3 AH 1801</w:t>
            </w:r>
          </w:p>
        </w:tc>
        <w:tc>
          <w:tcPr>
            <w:tcW w:w="992" w:type="dxa"/>
            <w:shd w:val="solid" w:color="FFFFFF" w:fill="auto"/>
          </w:tcPr>
          <w:p w14:paraId="3F03FF05" w14:textId="77777777" w:rsidR="00F02090" w:rsidRPr="00FD0425" w:rsidRDefault="00F02090" w:rsidP="00694C97">
            <w:pPr>
              <w:pStyle w:val="TAC"/>
              <w:rPr>
                <w:sz w:val="16"/>
                <w:szCs w:val="16"/>
              </w:rPr>
            </w:pPr>
            <w:r w:rsidRPr="00FD0425">
              <w:rPr>
                <w:sz w:val="16"/>
                <w:szCs w:val="16"/>
              </w:rPr>
              <w:t>R3-180656</w:t>
            </w:r>
          </w:p>
        </w:tc>
        <w:tc>
          <w:tcPr>
            <w:tcW w:w="500" w:type="dxa"/>
            <w:shd w:val="solid" w:color="FFFFFF" w:fill="auto"/>
          </w:tcPr>
          <w:p w14:paraId="175B26C7" w14:textId="77777777" w:rsidR="00F02090" w:rsidRPr="00FD0425" w:rsidRDefault="00F02090" w:rsidP="00694C97">
            <w:pPr>
              <w:pStyle w:val="TAL"/>
              <w:rPr>
                <w:sz w:val="16"/>
                <w:szCs w:val="16"/>
              </w:rPr>
            </w:pPr>
          </w:p>
        </w:tc>
        <w:tc>
          <w:tcPr>
            <w:tcW w:w="425" w:type="dxa"/>
            <w:shd w:val="solid" w:color="FFFFFF" w:fill="auto"/>
          </w:tcPr>
          <w:p w14:paraId="1EEB7078" w14:textId="77777777" w:rsidR="00F02090" w:rsidRPr="00FD0425" w:rsidRDefault="00F02090" w:rsidP="00694C97">
            <w:pPr>
              <w:pStyle w:val="TAR"/>
              <w:rPr>
                <w:sz w:val="16"/>
                <w:szCs w:val="16"/>
              </w:rPr>
            </w:pPr>
          </w:p>
        </w:tc>
        <w:tc>
          <w:tcPr>
            <w:tcW w:w="425" w:type="dxa"/>
            <w:shd w:val="solid" w:color="FFFFFF" w:fill="auto"/>
          </w:tcPr>
          <w:p w14:paraId="49466CB5" w14:textId="77777777" w:rsidR="00F02090" w:rsidRPr="00FD0425" w:rsidRDefault="00F02090" w:rsidP="00694C97">
            <w:pPr>
              <w:pStyle w:val="TAC"/>
              <w:rPr>
                <w:sz w:val="16"/>
                <w:szCs w:val="16"/>
              </w:rPr>
            </w:pPr>
          </w:p>
        </w:tc>
        <w:tc>
          <w:tcPr>
            <w:tcW w:w="4820" w:type="dxa"/>
            <w:shd w:val="solid" w:color="FFFFFF" w:fill="auto"/>
          </w:tcPr>
          <w:p w14:paraId="2DC52FAD" w14:textId="77777777" w:rsidR="00F02090" w:rsidRPr="00FD0425" w:rsidRDefault="00F02090" w:rsidP="00694C97">
            <w:pPr>
              <w:pStyle w:val="TAL"/>
              <w:rPr>
                <w:sz w:val="16"/>
                <w:szCs w:val="16"/>
              </w:rPr>
            </w:pPr>
            <w:r w:rsidRPr="00FD0425">
              <w:rPr>
                <w:sz w:val="16"/>
                <w:szCs w:val="16"/>
              </w:rPr>
              <w:t>Implementing agreed pCRs from RAN3 AH 1801: R3-180114, R3-180545, R3-180548, R3-180561, R3-180569, R3-180601, R3-180607, R3-180615, R3-180629, R3-180631, R3-180638</w:t>
            </w:r>
          </w:p>
        </w:tc>
        <w:tc>
          <w:tcPr>
            <w:tcW w:w="708" w:type="dxa"/>
            <w:shd w:val="solid" w:color="FFFFFF" w:fill="auto"/>
          </w:tcPr>
          <w:p w14:paraId="00C2C41D" w14:textId="77777777" w:rsidR="00F02090" w:rsidRPr="00FD0425" w:rsidRDefault="00F02090" w:rsidP="00694C97">
            <w:pPr>
              <w:pStyle w:val="TAC"/>
              <w:rPr>
                <w:sz w:val="16"/>
                <w:szCs w:val="16"/>
              </w:rPr>
            </w:pPr>
            <w:r w:rsidRPr="00FD0425">
              <w:rPr>
                <w:sz w:val="16"/>
                <w:szCs w:val="16"/>
              </w:rPr>
              <w:t>0.6.0</w:t>
            </w:r>
          </w:p>
        </w:tc>
      </w:tr>
      <w:tr w:rsidR="00F02090" w:rsidRPr="00FD0425" w14:paraId="744ADB7D" w14:textId="77777777" w:rsidTr="00B746AF">
        <w:tblPrEx>
          <w:tblCellMar>
            <w:top w:w="0" w:type="dxa"/>
            <w:bottom w:w="0" w:type="dxa"/>
          </w:tblCellMar>
        </w:tblPrEx>
        <w:tc>
          <w:tcPr>
            <w:tcW w:w="800" w:type="dxa"/>
            <w:shd w:val="solid" w:color="FFFFFF" w:fill="auto"/>
          </w:tcPr>
          <w:p w14:paraId="14A1478E" w14:textId="77777777" w:rsidR="00F02090" w:rsidRPr="00FD0425" w:rsidRDefault="00F02090" w:rsidP="00694C97">
            <w:pPr>
              <w:pStyle w:val="TAC"/>
              <w:rPr>
                <w:sz w:val="16"/>
                <w:szCs w:val="16"/>
              </w:rPr>
            </w:pPr>
            <w:r w:rsidRPr="00FD0425">
              <w:rPr>
                <w:sz w:val="16"/>
                <w:szCs w:val="16"/>
              </w:rPr>
              <w:t>2018-03</w:t>
            </w:r>
          </w:p>
        </w:tc>
        <w:tc>
          <w:tcPr>
            <w:tcW w:w="1043" w:type="dxa"/>
            <w:shd w:val="solid" w:color="FFFFFF" w:fill="auto"/>
          </w:tcPr>
          <w:p w14:paraId="0A42CD1C" w14:textId="77777777" w:rsidR="00F02090" w:rsidRPr="00FD0425" w:rsidRDefault="00F02090" w:rsidP="00694C97">
            <w:pPr>
              <w:pStyle w:val="TAC"/>
              <w:rPr>
                <w:sz w:val="16"/>
                <w:szCs w:val="16"/>
              </w:rPr>
            </w:pPr>
            <w:r w:rsidRPr="00FD0425">
              <w:rPr>
                <w:sz w:val="16"/>
                <w:szCs w:val="16"/>
              </w:rPr>
              <w:t>RAN3#99</w:t>
            </w:r>
          </w:p>
        </w:tc>
        <w:tc>
          <w:tcPr>
            <w:tcW w:w="992" w:type="dxa"/>
            <w:shd w:val="solid" w:color="FFFFFF" w:fill="auto"/>
          </w:tcPr>
          <w:p w14:paraId="3FC35954" w14:textId="77777777" w:rsidR="00F02090" w:rsidRPr="00FD0425" w:rsidRDefault="00F02090" w:rsidP="00694C97">
            <w:pPr>
              <w:pStyle w:val="TAC"/>
              <w:rPr>
                <w:sz w:val="16"/>
                <w:szCs w:val="16"/>
              </w:rPr>
            </w:pPr>
            <w:r w:rsidRPr="00FD0425">
              <w:rPr>
                <w:sz w:val="16"/>
                <w:szCs w:val="16"/>
              </w:rPr>
              <w:t>R3-181593</w:t>
            </w:r>
          </w:p>
        </w:tc>
        <w:tc>
          <w:tcPr>
            <w:tcW w:w="500" w:type="dxa"/>
            <w:shd w:val="solid" w:color="FFFFFF" w:fill="auto"/>
          </w:tcPr>
          <w:p w14:paraId="4446C129" w14:textId="77777777" w:rsidR="00F02090" w:rsidRPr="00FD0425" w:rsidRDefault="00F02090" w:rsidP="00694C97">
            <w:pPr>
              <w:pStyle w:val="TAL"/>
              <w:rPr>
                <w:sz w:val="16"/>
                <w:szCs w:val="16"/>
              </w:rPr>
            </w:pPr>
          </w:p>
        </w:tc>
        <w:tc>
          <w:tcPr>
            <w:tcW w:w="425" w:type="dxa"/>
            <w:shd w:val="solid" w:color="FFFFFF" w:fill="auto"/>
          </w:tcPr>
          <w:p w14:paraId="696D0CF8" w14:textId="77777777" w:rsidR="00F02090" w:rsidRPr="00FD0425" w:rsidRDefault="00F02090" w:rsidP="00694C97">
            <w:pPr>
              <w:pStyle w:val="TAR"/>
              <w:rPr>
                <w:sz w:val="16"/>
                <w:szCs w:val="16"/>
              </w:rPr>
            </w:pPr>
          </w:p>
        </w:tc>
        <w:tc>
          <w:tcPr>
            <w:tcW w:w="425" w:type="dxa"/>
            <w:shd w:val="solid" w:color="FFFFFF" w:fill="auto"/>
          </w:tcPr>
          <w:p w14:paraId="17978673" w14:textId="77777777" w:rsidR="00F02090" w:rsidRPr="00FD0425" w:rsidRDefault="00F02090" w:rsidP="00694C97">
            <w:pPr>
              <w:pStyle w:val="TAC"/>
              <w:rPr>
                <w:sz w:val="16"/>
                <w:szCs w:val="16"/>
              </w:rPr>
            </w:pPr>
          </w:p>
        </w:tc>
        <w:tc>
          <w:tcPr>
            <w:tcW w:w="4820" w:type="dxa"/>
            <w:shd w:val="solid" w:color="FFFFFF" w:fill="auto"/>
          </w:tcPr>
          <w:p w14:paraId="2B0DA306" w14:textId="77777777" w:rsidR="00F02090" w:rsidRPr="00FD0425" w:rsidRDefault="00F02090" w:rsidP="00694C97">
            <w:pPr>
              <w:pStyle w:val="TAL"/>
              <w:rPr>
                <w:sz w:val="16"/>
                <w:szCs w:val="16"/>
              </w:rPr>
            </w:pPr>
            <w:r w:rsidRPr="00FD0425">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4533EE54" w14:textId="77777777" w:rsidR="00F02090" w:rsidRPr="00FD0425" w:rsidRDefault="00F02090" w:rsidP="00694C97">
            <w:pPr>
              <w:pStyle w:val="TAC"/>
              <w:rPr>
                <w:sz w:val="16"/>
                <w:szCs w:val="16"/>
              </w:rPr>
            </w:pPr>
            <w:r w:rsidRPr="00FD0425">
              <w:rPr>
                <w:sz w:val="16"/>
                <w:szCs w:val="16"/>
              </w:rPr>
              <w:t>0.7.0</w:t>
            </w:r>
          </w:p>
        </w:tc>
      </w:tr>
      <w:tr w:rsidR="00F02090" w:rsidRPr="00FD0425" w14:paraId="53457340" w14:textId="77777777" w:rsidTr="00B746AF">
        <w:tblPrEx>
          <w:tblCellMar>
            <w:top w:w="0" w:type="dxa"/>
            <w:bottom w:w="0" w:type="dxa"/>
          </w:tblCellMar>
        </w:tblPrEx>
        <w:tc>
          <w:tcPr>
            <w:tcW w:w="800" w:type="dxa"/>
            <w:shd w:val="solid" w:color="FFFFFF" w:fill="auto"/>
          </w:tcPr>
          <w:p w14:paraId="76D3357B" w14:textId="77777777" w:rsidR="00F02090" w:rsidRPr="00FD0425" w:rsidRDefault="00F02090" w:rsidP="00694C97">
            <w:pPr>
              <w:pStyle w:val="TAC"/>
              <w:rPr>
                <w:sz w:val="16"/>
                <w:szCs w:val="16"/>
              </w:rPr>
            </w:pPr>
            <w:r w:rsidRPr="00FD0425">
              <w:rPr>
                <w:sz w:val="16"/>
                <w:szCs w:val="16"/>
              </w:rPr>
              <w:t>2018-04</w:t>
            </w:r>
          </w:p>
        </w:tc>
        <w:tc>
          <w:tcPr>
            <w:tcW w:w="1043" w:type="dxa"/>
            <w:shd w:val="solid" w:color="FFFFFF" w:fill="auto"/>
          </w:tcPr>
          <w:p w14:paraId="1FB79F41" w14:textId="77777777" w:rsidR="00F02090" w:rsidRPr="00FD0425" w:rsidRDefault="00F02090" w:rsidP="00694C97">
            <w:pPr>
              <w:pStyle w:val="TAC"/>
              <w:rPr>
                <w:sz w:val="16"/>
                <w:szCs w:val="16"/>
              </w:rPr>
            </w:pPr>
            <w:r w:rsidRPr="00FD0425">
              <w:rPr>
                <w:sz w:val="16"/>
                <w:szCs w:val="16"/>
              </w:rPr>
              <w:t>RAN3#99bis</w:t>
            </w:r>
          </w:p>
        </w:tc>
        <w:tc>
          <w:tcPr>
            <w:tcW w:w="992" w:type="dxa"/>
            <w:shd w:val="solid" w:color="FFFFFF" w:fill="auto"/>
          </w:tcPr>
          <w:p w14:paraId="626545EC" w14:textId="77777777" w:rsidR="00F02090" w:rsidRPr="00FD0425" w:rsidRDefault="00F02090" w:rsidP="00694C97">
            <w:pPr>
              <w:pStyle w:val="TAC"/>
              <w:rPr>
                <w:sz w:val="16"/>
                <w:szCs w:val="16"/>
              </w:rPr>
            </w:pPr>
            <w:r w:rsidRPr="00FD0425">
              <w:rPr>
                <w:sz w:val="16"/>
                <w:szCs w:val="16"/>
              </w:rPr>
              <w:t>R3-182527</w:t>
            </w:r>
          </w:p>
        </w:tc>
        <w:tc>
          <w:tcPr>
            <w:tcW w:w="500" w:type="dxa"/>
            <w:shd w:val="solid" w:color="FFFFFF" w:fill="auto"/>
          </w:tcPr>
          <w:p w14:paraId="6238493F" w14:textId="77777777" w:rsidR="00F02090" w:rsidRPr="00FD0425" w:rsidRDefault="00F02090" w:rsidP="00694C97">
            <w:pPr>
              <w:pStyle w:val="TAL"/>
              <w:rPr>
                <w:sz w:val="16"/>
                <w:szCs w:val="16"/>
              </w:rPr>
            </w:pPr>
          </w:p>
        </w:tc>
        <w:tc>
          <w:tcPr>
            <w:tcW w:w="425" w:type="dxa"/>
            <w:shd w:val="solid" w:color="FFFFFF" w:fill="auto"/>
          </w:tcPr>
          <w:p w14:paraId="245EDFEA" w14:textId="77777777" w:rsidR="00F02090" w:rsidRPr="00FD0425" w:rsidRDefault="00F02090" w:rsidP="00694C97">
            <w:pPr>
              <w:pStyle w:val="TAR"/>
              <w:rPr>
                <w:sz w:val="16"/>
                <w:szCs w:val="16"/>
              </w:rPr>
            </w:pPr>
          </w:p>
        </w:tc>
        <w:tc>
          <w:tcPr>
            <w:tcW w:w="425" w:type="dxa"/>
            <w:shd w:val="solid" w:color="FFFFFF" w:fill="auto"/>
          </w:tcPr>
          <w:p w14:paraId="66C0C84E" w14:textId="77777777" w:rsidR="00F02090" w:rsidRPr="00FD0425" w:rsidRDefault="00F02090" w:rsidP="00694C97">
            <w:pPr>
              <w:pStyle w:val="TAC"/>
              <w:rPr>
                <w:sz w:val="16"/>
                <w:szCs w:val="16"/>
              </w:rPr>
            </w:pPr>
          </w:p>
        </w:tc>
        <w:tc>
          <w:tcPr>
            <w:tcW w:w="4820" w:type="dxa"/>
            <w:shd w:val="solid" w:color="FFFFFF" w:fill="auto"/>
          </w:tcPr>
          <w:p w14:paraId="0CD1504D" w14:textId="77777777" w:rsidR="00F02090" w:rsidRPr="00FD0425" w:rsidRDefault="00F02090" w:rsidP="00694C97">
            <w:pPr>
              <w:pStyle w:val="TAL"/>
              <w:rPr>
                <w:sz w:val="16"/>
                <w:szCs w:val="16"/>
              </w:rPr>
            </w:pPr>
            <w:r w:rsidRPr="00FD0425">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55024608" w14:textId="77777777" w:rsidR="00F02090" w:rsidRPr="00FD0425" w:rsidRDefault="00F02090" w:rsidP="00694C97">
            <w:pPr>
              <w:pStyle w:val="TAC"/>
              <w:rPr>
                <w:sz w:val="16"/>
                <w:szCs w:val="16"/>
              </w:rPr>
            </w:pPr>
            <w:r w:rsidRPr="00FD0425">
              <w:rPr>
                <w:sz w:val="16"/>
                <w:szCs w:val="16"/>
              </w:rPr>
              <w:t>0.8.0</w:t>
            </w:r>
          </w:p>
        </w:tc>
      </w:tr>
      <w:tr w:rsidR="00F02090" w:rsidRPr="00FD0425" w14:paraId="7285CC6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634FFE" w14:textId="77777777" w:rsidR="00F02090" w:rsidRPr="00FD0425" w:rsidRDefault="00F02090" w:rsidP="00694C97">
            <w:pPr>
              <w:pStyle w:val="TAC"/>
              <w:rPr>
                <w:sz w:val="16"/>
                <w:szCs w:val="16"/>
              </w:rPr>
            </w:pPr>
            <w:r w:rsidRPr="00FD0425">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0092C6" w14:textId="77777777" w:rsidR="00F02090" w:rsidRPr="00FD0425" w:rsidRDefault="00F02090" w:rsidP="00694C97">
            <w:pPr>
              <w:pStyle w:val="TAC"/>
              <w:rPr>
                <w:sz w:val="16"/>
                <w:szCs w:val="16"/>
              </w:rPr>
            </w:pPr>
            <w:r w:rsidRPr="00FD0425">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B850F" w14:textId="77777777" w:rsidR="00F02090" w:rsidRPr="00FD0425" w:rsidRDefault="00F02090" w:rsidP="00694C97">
            <w:pPr>
              <w:pStyle w:val="TAC"/>
              <w:rPr>
                <w:sz w:val="16"/>
                <w:szCs w:val="16"/>
              </w:rPr>
            </w:pPr>
            <w:r w:rsidRPr="00FD0425">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C3CBC" w14:textId="77777777" w:rsidR="00F02090" w:rsidRPr="00FD0425"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B930" w14:textId="77777777" w:rsidR="00F02090" w:rsidRPr="00FD0425"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72574" w14:textId="77777777" w:rsidR="00F02090" w:rsidRPr="00FD0425"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E4A3C3" w14:textId="77777777" w:rsidR="00F02090" w:rsidRPr="00FD0425" w:rsidRDefault="00F02090" w:rsidP="00694C97">
            <w:pPr>
              <w:pStyle w:val="TAL"/>
              <w:rPr>
                <w:sz w:val="16"/>
                <w:szCs w:val="16"/>
              </w:rPr>
            </w:pPr>
            <w:r w:rsidRPr="00FD0425">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B5AC3" w14:textId="77777777" w:rsidR="00F02090" w:rsidRPr="00FD0425" w:rsidRDefault="00F02090" w:rsidP="00694C97">
            <w:pPr>
              <w:pStyle w:val="TAC"/>
              <w:rPr>
                <w:sz w:val="16"/>
              </w:rPr>
            </w:pPr>
            <w:r w:rsidRPr="00FD0425">
              <w:rPr>
                <w:sz w:val="16"/>
              </w:rPr>
              <w:t>0.9.0</w:t>
            </w:r>
          </w:p>
        </w:tc>
      </w:tr>
      <w:tr w:rsidR="00F02090" w:rsidRPr="00FD0425" w14:paraId="72AF9F8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FF2B91" w14:textId="77777777" w:rsidR="00F02090" w:rsidRPr="00FD0425" w:rsidRDefault="00F02090" w:rsidP="00694C97">
            <w:pPr>
              <w:pStyle w:val="TAC"/>
              <w:rPr>
                <w:sz w:val="16"/>
                <w:szCs w:val="16"/>
              </w:rPr>
            </w:pPr>
            <w:r w:rsidRPr="00FD0425">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70A4F" w14:textId="77777777" w:rsidR="00F02090" w:rsidRPr="00FD0425" w:rsidRDefault="00F02090" w:rsidP="00694C97">
            <w:pPr>
              <w:pStyle w:val="TAC"/>
              <w:rPr>
                <w:sz w:val="16"/>
                <w:szCs w:val="16"/>
              </w:rPr>
            </w:pPr>
            <w:r w:rsidRPr="00FD0425">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327C1" w14:textId="77777777" w:rsidR="00F02090" w:rsidRPr="00FD0425" w:rsidRDefault="00F02090" w:rsidP="00694C97">
            <w:pPr>
              <w:pStyle w:val="TAC"/>
              <w:rPr>
                <w:sz w:val="16"/>
                <w:szCs w:val="16"/>
              </w:rPr>
            </w:pPr>
            <w:r w:rsidRPr="00FD0425">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68F3A6" w14:textId="77777777" w:rsidR="00F02090" w:rsidRPr="00FD0425"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0DA9" w14:textId="77777777" w:rsidR="00F02090" w:rsidRPr="00FD0425"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C483" w14:textId="77777777" w:rsidR="00F02090" w:rsidRPr="00FD0425"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4FD7AB" w14:textId="77777777" w:rsidR="00F02090" w:rsidRPr="00FD0425" w:rsidRDefault="00F02090" w:rsidP="00694C97">
            <w:pPr>
              <w:pStyle w:val="TAL"/>
              <w:rPr>
                <w:sz w:val="16"/>
                <w:szCs w:val="16"/>
              </w:rPr>
            </w:pPr>
            <w:r w:rsidRPr="00FD0425">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17B30" w14:textId="77777777" w:rsidR="00F02090" w:rsidRPr="00FD0425" w:rsidRDefault="00F02090" w:rsidP="00694C97">
            <w:pPr>
              <w:pStyle w:val="TAC"/>
              <w:rPr>
                <w:sz w:val="16"/>
              </w:rPr>
            </w:pPr>
            <w:r w:rsidRPr="00FD0425">
              <w:rPr>
                <w:sz w:val="16"/>
              </w:rPr>
              <w:t>1.0.0</w:t>
            </w:r>
          </w:p>
        </w:tc>
      </w:tr>
      <w:tr w:rsidR="00F02090" w:rsidRPr="00FD0425" w14:paraId="535EF88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87D5A2" w14:textId="77777777" w:rsidR="00F02090" w:rsidRPr="00FD0425" w:rsidRDefault="00F02090" w:rsidP="00694C97">
            <w:pPr>
              <w:pStyle w:val="TAC"/>
              <w:rPr>
                <w:sz w:val="16"/>
                <w:szCs w:val="16"/>
                <w:lang w:eastAsia="zh-CN"/>
              </w:rPr>
            </w:pPr>
            <w:r w:rsidRPr="00FD0425">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1B8EBB" w14:textId="77777777" w:rsidR="00F02090" w:rsidRPr="00FD0425" w:rsidRDefault="00F02090" w:rsidP="00694C97">
            <w:pPr>
              <w:pStyle w:val="TAC"/>
              <w:rPr>
                <w:sz w:val="16"/>
                <w:szCs w:val="16"/>
                <w:lang w:eastAsia="zh-CN"/>
              </w:rPr>
            </w:pPr>
            <w:r w:rsidRPr="00FD0425">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F5E79" w14:textId="77777777" w:rsidR="00F02090" w:rsidRPr="00FD0425"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806D3" w14:textId="77777777" w:rsidR="00F02090" w:rsidRPr="00FD0425" w:rsidRDefault="00F02090" w:rsidP="00694C97">
            <w:pPr>
              <w:pStyle w:val="TAL"/>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A8F57" w14:textId="77777777" w:rsidR="00F02090" w:rsidRPr="00FD0425" w:rsidRDefault="00F02090" w:rsidP="00694C97">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C968" w14:textId="77777777" w:rsidR="00F02090" w:rsidRPr="00FD0425" w:rsidRDefault="00F02090" w:rsidP="00694C97">
            <w:pPr>
              <w:pStyle w:val="TAC"/>
              <w:rPr>
                <w:sz w:val="16"/>
                <w:szCs w:val="16"/>
                <w:lang w:eastAsia="zh-CN"/>
              </w:rPr>
            </w:pPr>
            <w:r w:rsidRPr="00FD0425">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07B97" w14:textId="77777777" w:rsidR="00F02090" w:rsidRPr="00FD0425" w:rsidRDefault="00F02090" w:rsidP="00694C97">
            <w:pPr>
              <w:pStyle w:val="TAL"/>
              <w:rPr>
                <w:sz w:val="16"/>
                <w:szCs w:val="16"/>
                <w:lang w:eastAsia="en-US"/>
              </w:rPr>
            </w:pPr>
            <w:r w:rsidRPr="00FD0425">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21D68" w14:textId="77777777" w:rsidR="00F02090" w:rsidRPr="00FD0425" w:rsidRDefault="00F02090" w:rsidP="00694C97">
            <w:pPr>
              <w:pStyle w:val="TAC"/>
              <w:rPr>
                <w:sz w:val="16"/>
                <w:szCs w:val="16"/>
                <w:lang w:eastAsia="zh-CN"/>
              </w:rPr>
            </w:pPr>
            <w:r w:rsidRPr="00FD0425">
              <w:rPr>
                <w:sz w:val="16"/>
                <w:szCs w:val="16"/>
                <w:lang w:eastAsia="zh-CN"/>
              </w:rPr>
              <w:t>15.0.0</w:t>
            </w:r>
          </w:p>
        </w:tc>
      </w:tr>
      <w:tr w:rsidR="00F02090" w:rsidRPr="00FD0425" w14:paraId="305555F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71DD8F" w14:textId="77777777" w:rsidR="00F02090" w:rsidRPr="00FD0425" w:rsidRDefault="00F02090" w:rsidP="00694C97">
            <w:pPr>
              <w:pStyle w:val="TAC"/>
              <w:rPr>
                <w:sz w:val="16"/>
                <w:szCs w:val="16"/>
                <w:lang w:eastAsia="zh-CN"/>
              </w:rPr>
            </w:pPr>
            <w:r w:rsidRPr="00FD0425">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4DBAD3" w14:textId="77777777" w:rsidR="00F02090" w:rsidRPr="00FD0425" w:rsidRDefault="00F02090" w:rsidP="00694C97">
            <w:pPr>
              <w:pStyle w:val="TAC"/>
              <w:rPr>
                <w:sz w:val="16"/>
                <w:szCs w:val="16"/>
                <w:lang w:eastAsia="zh-CN"/>
              </w:rPr>
            </w:pPr>
            <w:r w:rsidRPr="00FD0425">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4FE82" w14:textId="77777777" w:rsidR="00F02090" w:rsidRPr="00FD0425" w:rsidRDefault="00F02090" w:rsidP="00694C97">
            <w:pPr>
              <w:pStyle w:val="TAC"/>
              <w:rPr>
                <w:sz w:val="16"/>
                <w:szCs w:val="16"/>
                <w:lang w:eastAsia="zh-CN"/>
              </w:rPr>
            </w:pPr>
            <w:r w:rsidRPr="00FD0425">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A46A24" w14:textId="77777777" w:rsidR="00F02090" w:rsidRPr="00FD0425" w:rsidRDefault="00F02090" w:rsidP="00694C97">
            <w:pPr>
              <w:pStyle w:val="TAL"/>
              <w:rPr>
                <w:sz w:val="16"/>
                <w:szCs w:val="16"/>
                <w:lang w:eastAsia="zh-CN"/>
              </w:rPr>
            </w:pPr>
            <w:r w:rsidRPr="00FD0425">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8A14C" w14:textId="77777777" w:rsidR="00F02090" w:rsidRPr="00FD0425" w:rsidRDefault="00F02090" w:rsidP="00694C97">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BF9E" w14:textId="77777777" w:rsidR="00F02090" w:rsidRPr="00FD0425" w:rsidRDefault="00F02090" w:rsidP="00694C9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3F686" w14:textId="77777777" w:rsidR="00F02090" w:rsidRPr="00FD0425" w:rsidRDefault="00F02090" w:rsidP="00694C97">
            <w:pPr>
              <w:pStyle w:val="TAL"/>
              <w:rPr>
                <w:sz w:val="16"/>
                <w:szCs w:val="16"/>
                <w:lang w:eastAsia="en-US"/>
              </w:rPr>
            </w:pPr>
            <w:r w:rsidRPr="00FD0425">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562A0" w14:textId="77777777" w:rsidR="00F02090" w:rsidRPr="00FD0425" w:rsidRDefault="00F02090" w:rsidP="00694C97">
            <w:pPr>
              <w:pStyle w:val="TAC"/>
              <w:rPr>
                <w:sz w:val="16"/>
                <w:szCs w:val="16"/>
                <w:lang w:eastAsia="zh-CN"/>
              </w:rPr>
            </w:pPr>
            <w:r w:rsidRPr="00FD0425">
              <w:rPr>
                <w:sz w:val="16"/>
                <w:szCs w:val="16"/>
                <w:lang w:eastAsia="zh-CN"/>
              </w:rPr>
              <w:t>15.1.0</w:t>
            </w:r>
          </w:p>
        </w:tc>
      </w:tr>
      <w:tr w:rsidR="00F02090" w:rsidRPr="00FD0425" w14:paraId="603D162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D097C9" w14:textId="77777777" w:rsidR="00F02090" w:rsidRPr="00FD0425" w:rsidRDefault="00F02090" w:rsidP="00694C97">
            <w:pPr>
              <w:pStyle w:val="TAC"/>
              <w:rPr>
                <w:sz w:val="16"/>
                <w:szCs w:val="16"/>
                <w:lang w:eastAsia="zh-CN"/>
              </w:rPr>
            </w:pPr>
            <w:r w:rsidRPr="00FD0425">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BE1CB" w14:textId="77777777" w:rsidR="00F02090" w:rsidRPr="00FD0425" w:rsidRDefault="00F02090" w:rsidP="00694C97">
            <w:pPr>
              <w:pStyle w:val="TAC"/>
              <w:rPr>
                <w:sz w:val="16"/>
                <w:szCs w:val="16"/>
                <w:lang w:eastAsia="zh-CN"/>
              </w:rPr>
            </w:pPr>
            <w:r w:rsidRPr="00FD0425">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2188B" w14:textId="77777777" w:rsidR="00F02090" w:rsidRPr="00FD0425" w:rsidRDefault="00F02090" w:rsidP="00694C97">
            <w:pPr>
              <w:pStyle w:val="TAC"/>
              <w:rPr>
                <w:sz w:val="16"/>
                <w:szCs w:val="16"/>
                <w:lang w:eastAsia="zh-CN"/>
              </w:rPr>
            </w:pPr>
            <w:r w:rsidRPr="00FD0425">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44046" w14:textId="77777777" w:rsidR="00F02090" w:rsidRPr="00FD0425" w:rsidRDefault="00F02090" w:rsidP="00694C97">
            <w:pPr>
              <w:pStyle w:val="TAL"/>
              <w:rPr>
                <w:sz w:val="16"/>
                <w:szCs w:val="16"/>
                <w:lang w:eastAsia="zh-CN"/>
              </w:rPr>
            </w:pPr>
            <w:r w:rsidRPr="00FD0425">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849C" w14:textId="77777777" w:rsidR="00F02090" w:rsidRPr="00FD0425" w:rsidRDefault="00F02090" w:rsidP="00694C97">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643F0" w14:textId="77777777" w:rsidR="00F02090" w:rsidRPr="00FD0425" w:rsidRDefault="00F02090" w:rsidP="00694C9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C94446" w14:textId="77777777" w:rsidR="00F02090" w:rsidRPr="00FD0425" w:rsidRDefault="00F02090" w:rsidP="00694C97">
            <w:pPr>
              <w:pStyle w:val="TAL"/>
              <w:rPr>
                <w:sz w:val="16"/>
                <w:szCs w:val="16"/>
                <w:lang w:eastAsia="en-US"/>
              </w:rPr>
            </w:pPr>
            <w:r w:rsidRPr="00FD0425">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D1576" w14:textId="77777777" w:rsidR="00F02090" w:rsidRPr="00FD0425" w:rsidRDefault="00F02090" w:rsidP="00694C97">
            <w:pPr>
              <w:pStyle w:val="TAC"/>
              <w:rPr>
                <w:sz w:val="16"/>
                <w:szCs w:val="16"/>
                <w:lang w:eastAsia="zh-CN"/>
              </w:rPr>
            </w:pPr>
            <w:r w:rsidRPr="00FD0425">
              <w:rPr>
                <w:sz w:val="16"/>
                <w:szCs w:val="16"/>
                <w:lang w:eastAsia="zh-CN"/>
              </w:rPr>
              <w:t>15.1.0</w:t>
            </w:r>
          </w:p>
        </w:tc>
      </w:tr>
      <w:tr w:rsidR="00F02090" w:rsidRPr="00FD0425" w14:paraId="5A7060B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87982F" w14:textId="77777777" w:rsidR="00F02090" w:rsidRPr="00FD0425" w:rsidRDefault="00F02090" w:rsidP="00694C97">
            <w:pPr>
              <w:pStyle w:val="TAC"/>
              <w:rPr>
                <w:sz w:val="16"/>
                <w:szCs w:val="16"/>
                <w:lang w:eastAsia="zh-CN"/>
              </w:rPr>
            </w:pPr>
            <w:r w:rsidRPr="00FD0425">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E5F786" w14:textId="77777777" w:rsidR="00F02090" w:rsidRPr="00FD0425" w:rsidRDefault="00F02090" w:rsidP="00694C97">
            <w:pPr>
              <w:pStyle w:val="TAC"/>
              <w:rPr>
                <w:sz w:val="16"/>
                <w:szCs w:val="16"/>
                <w:lang w:eastAsia="zh-CN"/>
              </w:rPr>
            </w:pPr>
            <w:r w:rsidRPr="00FD0425">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5AF36" w14:textId="77777777" w:rsidR="00F02090" w:rsidRPr="00FD0425" w:rsidRDefault="00F02090" w:rsidP="00694C97">
            <w:pPr>
              <w:pStyle w:val="TAC"/>
              <w:rPr>
                <w:sz w:val="16"/>
                <w:szCs w:val="16"/>
                <w:lang w:eastAsia="zh-CN"/>
              </w:rPr>
            </w:pPr>
            <w:r w:rsidRPr="00FD0425">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F9B2A" w14:textId="77777777" w:rsidR="00F02090" w:rsidRPr="00FD0425" w:rsidRDefault="00F02090" w:rsidP="00694C97">
            <w:pPr>
              <w:pStyle w:val="TAL"/>
              <w:rPr>
                <w:sz w:val="16"/>
                <w:szCs w:val="16"/>
                <w:lang w:eastAsia="zh-CN"/>
              </w:rPr>
            </w:pPr>
            <w:r w:rsidRPr="00FD0425">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04723" w14:textId="77777777" w:rsidR="00F02090" w:rsidRPr="00FD0425" w:rsidRDefault="00F02090" w:rsidP="00694C97">
            <w:pPr>
              <w:pStyle w:val="TAR"/>
              <w:rPr>
                <w:sz w:val="16"/>
                <w:szCs w:val="16"/>
                <w:lang w:eastAsia="zh-CN"/>
              </w:rPr>
            </w:pPr>
            <w:r w:rsidRPr="00FD0425">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025A" w14:textId="77777777" w:rsidR="00F02090" w:rsidRPr="00FD0425" w:rsidRDefault="00F02090" w:rsidP="00694C9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4FB1B" w14:textId="77777777" w:rsidR="00F02090" w:rsidRPr="00FD0425" w:rsidRDefault="00F02090" w:rsidP="00694C97">
            <w:pPr>
              <w:pStyle w:val="TAL"/>
              <w:rPr>
                <w:sz w:val="16"/>
                <w:szCs w:val="16"/>
                <w:lang w:eastAsia="en-US"/>
              </w:rPr>
            </w:pPr>
            <w:r w:rsidRPr="00FD0425">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20E6E" w14:textId="77777777" w:rsidR="00F02090" w:rsidRPr="00FD0425" w:rsidRDefault="00F02090" w:rsidP="00694C97">
            <w:pPr>
              <w:pStyle w:val="TAC"/>
              <w:rPr>
                <w:sz w:val="16"/>
                <w:szCs w:val="16"/>
                <w:lang w:eastAsia="zh-CN"/>
              </w:rPr>
            </w:pPr>
            <w:r w:rsidRPr="00FD0425">
              <w:rPr>
                <w:sz w:val="16"/>
                <w:szCs w:val="16"/>
                <w:lang w:eastAsia="zh-CN"/>
              </w:rPr>
              <w:t>15.2.0</w:t>
            </w:r>
          </w:p>
        </w:tc>
      </w:tr>
      <w:tr w:rsidR="002D7D16" w:rsidRPr="00FD0425" w14:paraId="066EA0F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3AFC49"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ED5204"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02097" w14:textId="77777777" w:rsidR="002D7D16" w:rsidRPr="00FD0425" w:rsidRDefault="000842BC"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F4972" w14:textId="77777777" w:rsidR="002D7D16" w:rsidRPr="00FD0425" w:rsidRDefault="000842BC" w:rsidP="002D7D16">
            <w:pPr>
              <w:pStyle w:val="TAL"/>
              <w:rPr>
                <w:sz w:val="16"/>
                <w:szCs w:val="16"/>
                <w:lang w:eastAsia="zh-CN"/>
              </w:rPr>
            </w:pPr>
            <w:r w:rsidRPr="00FD0425">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19FB7" w14:textId="77777777" w:rsidR="002D7D16" w:rsidRPr="00FD0425" w:rsidRDefault="000842BC" w:rsidP="002D7D16">
            <w:pPr>
              <w:pStyle w:val="TAR"/>
              <w:rPr>
                <w:sz w:val="16"/>
                <w:szCs w:val="16"/>
                <w:lang w:eastAsia="zh-CN"/>
              </w:rPr>
            </w:pPr>
            <w:r w:rsidRPr="00FD0425">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E85B" w14:textId="77777777" w:rsidR="002D7D16" w:rsidRPr="00FD0425" w:rsidRDefault="000842BC"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995D" w14:textId="77777777" w:rsidR="002D7D16" w:rsidRPr="00FD0425" w:rsidRDefault="000842BC" w:rsidP="002D7D16">
            <w:pPr>
              <w:pStyle w:val="TAL"/>
              <w:rPr>
                <w:sz w:val="16"/>
                <w:szCs w:val="16"/>
                <w:lang w:eastAsia="en-US"/>
              </w:rPr>
            </w:pPr>
            <w:r w:rsidRPr="00FD0425">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85D"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3DF95B8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22BE49"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8EACF16"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4D4C" w14:textId="77777777" w:rsidR="002D7D16" w:rsidRPr="00FD0425" w:rsidRDefault="006A0009" w:rsidP="002D7D16">
            <w:pPr>
              <w:pStyle w:val="TAC"/>
              <w:rPr>
                <w:sz w:val="16"/>
                <w:szCs w:val="16"/>
                <w:lang w:eastAsia="zh-CN"/>
              </w:rPr>
            </w:pPr>
            <w:r w:rsidRPr="00FD0425">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FD08F8" w14:textId="77777777" w:rsidR="002D7D16" w:rsidRPr="00FD0425" w:rsidRDefault="006A0009" w:rsidP="002D7D16">
            <w:pPr>
              <w:pStyle w:val="TAL"/>
              <w:rPr>
                <w:sz w:val="16"/>
                <w:szCs w:val="16"/>
                <w:lang w:eastAsia="zh-CN"/>
              </w:rPr>
            </w:pPr>
            <w:r w:rsidRPr="00FD0425">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D9F4" w14:textId="77777777" w:rsidR="002D7D16" w:rsidRPr="00FD0425" w:rsidRDefault="006A0009" w:rsidP="002D7D16">
            <w:pPr>
              <w:pStyle w:val="TAR"/>
              <w:rPr>
                <w:sz w:val="16"/>
                <w:szCs w:val="16"/>
                <w:lang w:eastAsia="zh-CN"/>
              </w:rPr>
            </w:pPr>
            <w:r w:rsidRPr="00FD0425">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F3789" w14:textId="77777777" w:rsidR="002D7D16" w:rsidRPr="00FD0425" w:rsidRDefault="006A0009"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F27111" w14:textId="77777777" w:rsidR="002D7D16" w:rsidRPr="00FD0425" w:rsidRDefault="006A0009" w:rsidP="002D7D16">
            <w:pPr>
              <w:pStyle w:val="TAL"/>
              <w:rPr>
                <w:sz w:val="16"/>
                <w:szCs w:val="16"/>
                <w:lang w:eastAsia="en-US"/>
              </w:rPr>
            </w:pPr>
            <w:r w:rsidRPr="00FD0425">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5B0B"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2199B04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387201"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7A59CA"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39AE2" w14:textId="77777777" w:rsidR="002D7D16" w:rsidRPr="00FD0425" w:rsidRDefault="008F7487"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9BDA6" w14:textId="77777777" w:rsidR="002D7D16" w:rsidRPr="00FD0425" w:rsidRDefault="008F7487" w:rsidP="002D7D16">
            <w:pPr>
              <w:pStyle w:val="TAL"/>
              <w:rPr>
                <w:sz w:val="16"/>
                <w:szCs w:val="16"/>
                <w:lang w:eastAsia="zh-CN"/>
              </w:rPr>
            </w:pPr>
            <w:r w:rsidRPr="00FD0425">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525C" w14:textId="77777777" w:rsidR="002D7D16" w:rsidRPr="00FD0425" w:rsidRDefault="008F7487" w:rsidP="002D7D16">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D7115" w14:textId="77777777" w:rsidR="002D7D16" w:rsidRPr="00FD0425" w:rsidRDefault="008F7487"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180E6B" w14:textId="77777777" w:rsidR="002D7D16" w:rsidRPr="00FD0425" w:rsidRDefault="008F7487" w:rsidP="002D7D16">
            <w:pPr>
              <w:pStyle w:val="TAL"/>
              <w:rPr>
                <w:sz w:val="16"/>
                <w:szCs w:val="16"/>
                <w:lang w:eastAsia="en-US"/>
              </w:rPr>
            </w:pPr>
            <w:r w:rsidRPr="00FD0425">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DE5E7"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580ACAF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0B5F38"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50A442"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6BAB" w14:textId="77777777" w:rsidR="002D7D16" w:rsidRPr="00FD0425" w:rsidRDefault="008F7487" w:rsidP="002D7D16">
            <w:pPr>
              <w:pStyle w:val="TAC"/>
              <w:rPr>
                <w:sz w:val="16"/>
                <w:szCs w:val="16"/>
                <w:lang w:eastAsia="zh-CN"/>
              </w:rPr>
            </w:pPr>
            <w:r w:rsidRPr="00FD0425">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C143FB" w14:textId="77777777" w:rsidR="002D7D16" w:rsidRPr="00FD0425" w:rsidRDefault="008F7487" w:rsidP="002D7D16">
            <w:pPr>
              <w:pStyle w:val="TAL"/>
              <w:rPr>
                <w:sz w:val="16"/>
                <w:szCs w:val="16"/>
                <w:lang w:eastAsia="zh-CN"/>
              </w:rPr>
            </w:pPr>
            <w:r w:rsidRPr="00FD0425">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9CB41" w14:textId="77777777" w:rsidR="002D7D16" w:rsidRPr="00FD0425" w:rsidRDefault="008F7487" w:rsidP="002D7D16">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32A3" w14:textId="77777777" w:rsidR="002D7D16" w:rsidRPr="00FD0425" w:rsidRDefault="008F7487"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E6FA1" w14:textId="77777777" w:rsidR="002D7D16" w:rsidRPr="00FD0425" w:rsidRDefault="008F7487" w:rsidP="002D7D16">
            <w:pPr>
              <w:pStyle w:val="TAL"/>
              <w:rPr>
                <w:sz w:val="16"/>
                <w:szCs w:val="16"/>
                <w:lang w:eastAsia="en-US"/>
              </w:rPr>
            </w:pPr>
            <w:r w:rsidRPr="00FD0425">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5A37"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78A16B3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186D06"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B411F"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DEFBE" w14:textId="77777777" w:rsidR="002D7D16" w:rsidRPr="00FD0425" w:rsidRDefault="0061137A"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032FAE" w14:textId="77777777" w:rsidR="002D7D16" w:rsidRPr="00FD0425" w:rsidRDefault="0061137A" w:rsidP="002D7D16">
            <w:pPr>
              <w:pStyle w:val="TAL"/>
              <w:rPr>
                <w:sz w:val="16"/>
                <w:szCs w:val="16"/>
                <w:lang w:eastAsia="zh-CN"/>
              </w:rPr>
            </w:pPr>
            <w:r w:rsidRPr="00FD0425">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8F005" w14:textId="77777777" w:rsidR="002D7D16" w:rsidRPr="00FD0425" w:rsidRDefault="0061137A"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A011" w14:textId="77777777" w:rsidR="002D7D16" w:rsidRPr="00FD0425" w:rsidRDefault="0061137A"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05AB7A" w14:textId="77777777" w:rsidR="002D7D16" w:rsidRPr="00FD0425" w:rsidRDefault="0061137A" w:rsidP="002D7D16">
            <w:pPr>
              <w:pStyle w:val="TAL"/>
              <w:rPr>
                <w:sz w:val="16"/>
                <w:szCs w:val="16"/>
                <w:lang w:eastAsia="en-US"/>
              </w:rPr>
            </w:pPr>
            <w:r w:rsidRPr="00FD0425">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05889"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1363A1E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9B091A"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B9087B"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2EF3" w14:textId="77777777" w:rsidR="002D7D16" w:rsidRPr="00FD0425" w:rsidRDefault="00714801"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20F912" w14:textId="77777777" w:rsidR="002D7D16" w:rsidRPr="00FD0425" w:rsidRDefault="00714801" w:rsidP="002D7D16">
            <w:pPr>
              <w:pStyle w:val="TAL"/>
              <w:rPr>
                <w:sz w:val="16"/>
                <w:szCs w:val="16"/>
                <w:lang w:eastAsia="zh-CN"/>
              </w:rPr>
            </w:pPr>
            <w:r w:rsidRPr="00FD0425">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FE462" w14:textId="77777777" w:rsidR="002D7D16" w:rsidRPr="00FD0425" w:rsidRDefault="00714801"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949F5" w14:textId="77777777" w:rsidR="002D7D16" w:rsidRPr="00FD0425" w:rsidRDefault="00714801"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C72B58" w14:textId="77777777" w:rsidR="002D7D16" w:rsidRPr="00FD0425" w:rsidRDefault="00714801" w:rsidP="002D7D16">
            <w:pPr>
              <w:pStyle w:val="TAL"/>
              <w:rPr>
                <w:sz w:val="16"/>
                <w:szCs w:val="16"/>
                <w:lang w:eastAsia="en-US"/>
              </w:rPr>
            </w:pPr>
            <w:r w:rsidRPr="00FD0425">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CC2C"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00D5EF4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4706AA"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D7893D"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8CF23" w14:textId="77777777" w:rsidR="002D7D16" w:rsidRPr="00FD0425" w:rsidRDefault="009C41AB"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EF53CB" w14:textId="77777777" w:rsidR="002D7D16" w:rsidRPr="00FD0425" w:rsidRDefault="009C41AB" w:rsidP="002D7D16">
            <w:pPr>
              <w:pStyle w:val="TAL"/>
              <w:rPr>
                <w:sz w:val="16"/>
                <w:szCs w:val="16"/>
                <w:lang w:eastAsia="zh-CN"/>
              </w:rPr>
            </w:pPr>
            <w:r w:rsidRPr="00FD0425">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8A09" w14:textId="77777777" w:rsidR="002D7D16" w:rsidRPr="00FD0425" w:rsidRDefault="009C41AB"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3558" w14:textId="77777777" w:rsidR="002D7D16" w:rsidRPr="00FD0425" w:rsidRDefault="00714801"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51BAD" w14:textId="77777777" w:rsidR="002D7D16" w:rsidRPr="00FD0425" w:rsidRDefault="009C41AB" w:rsidP="002D7D16">
            <w:pPr>
              <w:pStyle w:val="TAL"/>
              <w:rPr>
                <w:sz w:val="16"/>
                <w:szCs w:val="16"/>
                <w:lang w:eastAsia="en-US"/>
              </w:rPr>
            </w:pPr>
            <w:r w:rsidRPr="00FD0425">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AA37"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71D54AF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4839FA"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FE4E97D"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E3231" w14:textId="77777777" w:rsidR="002D7D16" w:rsidRPr="00FD0425" w:rsidRDefault="00470EAD" w:rsidP="002D7D16">
            <w:pPr>
              <w:pStyle w:val="TAC"/>
              <w:rPr>
                <w:sz w:val="16"/>
                <w:szCs w:val="16"/>
                <w:lang w:eastAsia="zh-CN"/>
              </w:rPr>
            </w:pPr>
            <w:r w:rsidRPr="00FD0425">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878D4" w14:textId="77777777" w:rsidR="002D7D16" w:rsidRPr="00FD0425" w:rsidRDefault="00470EAD" w:rsidP="002D7D16">
            <w:pPr>
              <w:pStyle w:val="TAL"/>
              <w:rPr>
                <w:sz w:val="16"/>
                <w:szCs w:val="16"/>
                <w:lang w:eastAsia="zh-CN"/>
              </w:rPr>
            </w:pPr>
            <w:r w:rsidRPr="00FD0425">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11FE" w14:textId="77777777" w:rsidR="002D7D16" w:rsidRPr="00FD0425" w:rsidRDefault="00470EAD" w:rsidP="002D7D16">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F00DC" w14:textId="77777777" w:rsidR="002D7D16" w:rsidRPr="00FD0425" w:rsidRDefault="00470EAD"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0CB9D" w14:textId="77777777" w:rsidR="002D7D16" w:rsidRPr="00FD0425" w:rsidRDefault="00470EAD" w:rsidP="002D7D16">
            <w:pPr>
              <w:pStyle w:val="TAL"/>
              <w:rPr>
                <w:sz w:val="16"/>
                <w:szCs w:val="16"/>
                <w:lang w:eastAsia="en-US"/>
              </w:rPr>
            </w:pPr>
            <w:r w:rsidRPr="00FD0425">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0421D"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6F68745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A8FBDC"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D2E796"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B35F7" w14:textId="77777777" w:rsidR="002D7D16" w:rsidRPr="00FD0425" w:rsidRDefault="00470EAD"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2221B8" w14:textId="77777777" w:rsidR="002D7D16" w:rsidRPr="00FD0425" w:rsidRDefault="00470EAD" w:rsidP="002D7D16">
            <w:pPr>
              <w:pStyle w:val="TAL"/>
              <w:rPr>
                <w:sz w:val="16"/>
                <w:szCs w:val="16"/>
                <w:lang w:eastAsia="zh-CN"/>
              </w:rPr>
            </w:pPr>
            <w:r w:rsidRPr="00FD0425">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45348" w14:textId="77777777" w:rsidR="002D7D16" w:rsidRPr="00FD0425" w:rsidRDefault="00470EAD" w:rsidP="002D7D16">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B6EB" w14:textId="77777777" w:rsidR="002D7D16" w:rsidRPr="00FD0425" w:rsidRDefault="00470EAD"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50CF7" w14:textId="77777777" w:rsidR="002D7D16" w:rsidRPr="00FD0425" w:rsidRDefault="00470EAD" w:rsidP="002D7D16">
            <w:pPr>
              <w:pStyle w:val="TAL"/>
              <w:rPr>
                <w:sz w:val="16"/>
                <w:szCs w:val="16"/>
                <w:lang w:eastAsia="en-US"/>
              </w:rPr>
            </w:pPr>
            <w:r w:rsidRPr="00FD0425">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5765"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41AB3C1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430ADD"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04860B"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731F4" w14:textId="77777777" w:rsidR="002D7D16" w:rsidRPr="00FD0425" w:rsidRDefault="00057A2D" w:rsidP="002D7D16">
            <w:pPr>
              <w:pStyle w:val="TAC"/>
              <w:rPr>
                <w:sz w:val="16"/>
                <w:szCs w:val="16"/>
                <w:lang w:eastAsia="zh-CN"/>
              </w:rPr>
            </w:pPr>
            <w:r w:rsidRPr="00FD0425">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64554C" w14:textId="77777777" w:rsidR="002D7D16" w:rsidRPr="00FD0425" w:rsidRDefault="00057A2D" w:rsidP="002D7D16">
            <w:pPr>
              <w:pStyle w:val="TAL"/>
              <w:rPr>
                <w:sz w:val="16"/>
                <w:szCs w:val="16"/>
                <w:lang w:eastAsia="zh-CN"/>
              </w:rPr>
            </w:pPr>
            <w:r w:rsidRPr="00FD0425">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947F5" w14:textId="77777777" w:rsidR="002D7D16" w:rsidRPr="00FD0425" w:rsidRDefault="00057A2D"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A6BE1" w14:textId="77777777" w:rsidR="002D7D16" w:rsidRPr="00FD0425" w:rsidRDefault="00057A2D"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C9638A" w14:textId="77777777" w:rsidR="002D7D16" w:rsidRPr="00FD0425" w:rsidRDefault="00057A2D" w:rsidP="002D7D16">
            <w:pPr>
              <w:pStyle w:val="TAL"/>
              <w:rPr>
                <w:sz w:val="16"/>
                <w:szCs w:val="16"/>
                <w:lang w:eastAsia="en-US"/>
              </w:rPr>
            </w:pPr>
            <w:r w:rsidRPr="00FD0425">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85F1"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24390F8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2D8B35"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426153"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C644D" w14:textId="77777777" w:rsidR="002D7D16" w:rsidRPr="00FD0425" w:rsidRDefault="00057A2D"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C0ABD4" w14:textId="77777777" w:rsidR="002D7D16" w:rsidRPr="00FD0425" w:rsidRDefault="00057A2D" w:rsidP="002D7D16">
            <w:pPr>
              <w:pStyle w:val="TAL"/>
              <w:rPr>
                <w:sz w:val="16"/>
                <w:szCs w:val="16"/>
                <w:lang w:eastAsia="zh-CN"/>
              </w:rPr>
            </w:pPr>
            <w:r w:rsidRPr="00FD0425">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C8CEE" w14:textId="77777777" w:rsidR="002D7D16" w:rsidRPr="00FD0425" w:rsidRDefault="00057A2D" w:rsidP="002D7D16">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740AE" w14:textId="77777777" w:rsidR="002D7D16" w:rsidRPr="00FD0425" w:rsidRDefault="00057A2D"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493239" w14:textId="77777777" w:rsidR="002D7D16" w:rsidRPr="00FD0425" w:rsidRDefault="00057A2D" w:rsidP="002D7D16">
            <w:pPr>
              <w:pStyle w:val="TAL"/>
              <w:rPr>
                <w:sz w:val="16"/>
                <w:szCs w:val="16"/>
                <w:lang w:eastAsia="en-US"/>
              </w:rPr>
            </w:pPr>
            <w:r w:rsidRPr="00FD0425">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87478"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19DEEBB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15E2FF"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B21D84"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125F" w14:textId="77777777" w:rsidR="002D7D16" w:rsidRPr="00FD0425" w:rsidRDefault="00057A2D"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846995" w14:textId="77777777" w:rsidR="002D7D16" w:rsidRPr="00FD0425" w:rsidRDefault="00057A2D" w:rsidP="002D7D16">
            <w:pPr>
              <w:pStyle w:val="TAL"/>
              <w:rPr>
                <w:sz w:val="16"/>
                <w:szCs w:val="16"/>
                <w:lang w:eastAsia="zh-CN"/>
              </w:rPr>
            </w:pPr>
            <w:r w:rsidRPr="00FD0425">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32CE7" w14:textId="77777777" w:rsidR="002D7D16" w:rsidRPr="00FD0425" w:rsidRDefault="00057A2D" w:rsidP="002D7D16">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E9E77" w14:textId="77777777" w:rsidR="002D7D16" w:rsidRPr="00FD0425" w:rsidRDefault="00057A2D"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22182" w14:textId="77777777" w:rsidR="002D7D16" w:rsidRPr="00FD0425" w:rsidRDefault="00057A2D" w:rsidP="002D7D16">
            <w:pPr>
              <w:pStyle w:val="TAL"/>
              <w:rPr>
                <w:sz w:val="16"/>
                <w:szCs w:val="16"/>
                <w:lang w:eastAsia="en-US"/>
              </w:rPr>
            </w:pPr>
            <w:r w:rsidRPr="00FD0425">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4FD1"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4269312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062081"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19B7DA"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E881" w14:textId="77777777" w:rsidR="002D7D16" w:rsidRPr="00FD0425" w:rsidRDefault="003D3C09"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1A938E" w14:textId="77777777" w:rsidR="002D7D16" w:rsidRPr="00FD0425" w:rsidRDefault="003D3C09" w:rsidP="002D7D16">
            <w:pPr>
              <w:pStyle w:val="TAL"/>
              <w:rPr>
                <w:sz w:val="16"/>
                <w:szCs w:val="16"/>
                <w:lang w:eastAsia="zh-CN"/>
              </w:rPr>
            </w:pPr>
            <w:r w:rsidRPr="00FD0425">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B5746" w14:textId="77777777" w:rsidR="002D7D16" w:rsidRPr="00FD0425" w:rsidRDefault="003D3C09" w:rsidP="002D7D16">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E41B" w14:textId="77777777" w:rsidR="002D7D16" w:rsidRPr="00FD0425" w:rsidRDefault="003D3C09"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ED98C" w14:textId="77777777" w:rsidR="002D7D16" w:rsidRPr="00FD0425" w:rsidRDefault="003D3C09" w:rsidP="002D7D16">
            <w:pPr>
              <w:pStyle w:val="TAL"/>
              <w:rPr>
                <w:sz w:val="16"/>
                <w:szCs w:val="16"/>
                <w:lang w:eastAsia="en-US"/>
              </w:rPr>
            </w:pPr>
            <w:r w:rsidRPr="00FD0425">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B7EF"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7864205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8E88A4"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1CEA9F"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B6F2" w14:textId="77777777" w:rsidR="002D7D16" w:rsidRPr="00FD0425" w:rsidRDefault="00FE4C1B"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42C05" w14:textId="77777777" w:rsidR="002D7D16" w:rsidRPr="00FD0425" w:rsidRDefault="00FE4C1B" w:rsidP="002D7D16">
            <w:pPr>
              <w:pStyle w:val="TAL"/>
              <w:rPr>
                <w:sz w:val="16"/>
                <w:szCs w:val="16"/>
                <w:lang w:eastAsia="zh-CN"/>
              </w:rPr>
            </w:pPr>
            <w:r w:rsidRPr="00FD0425">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987F2" w14:textId="77777777" w:rsidR="002D7D16" w:rsidRPr="00FD0425" w:rsidRDefault="00FE4C1B"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175F" w14:textId="77777777" w:rsidR="002D7D16" w:rsidRPr="00FD0425" w:rsidRDefault="00FE4C1B"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A63CA" w14:textId="77777777" w:rsidR="002D7D16" w:rsidRPr="00FD0425" w:rsidRDefault="00FE4C1B" w:rsidP="002D7D16">
            <w:pPr>
              <w:pStyle w:val="TAL"/>
              <w:rPr>
                <w:sz w:val="16"/>
                <w:szCs w:val="16"/>
                <w:lang w:eastAsia="en-US"/>
              </w:rPr>
            </w:pPr>
            <w:r w:rsidRPr="00FD0425">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312C7"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04FE093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390DA9"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CDC977"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68F21" w14:textId="77777777" w:rsidR="002D7D16" w:rsidRPr="00FD0425" w:rsidRDefault="003D3C09"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9DC7F8" w14:textId="77777777" w:rsidR="002D7D16" w:rsidRPr="00FD0425" w:rsidRDefault="003D3C09" w:rsidP="002D7D16">
            <w:pPr>
              <w:pStyle w:val="TAL"/>
              <w:rPr>
                <w:sz w:val="16"/>
                <w:szCs w:val="16"/>
                <w:lang w:eastAsia="zh-CN"/>
              </w:rPr>
            </w:pPr>
            <w:r w:rsidRPr="00FD0425">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D4CFD" w14:textId="77777777" w:rsidR="002D7D16" w:rsidRPr="00FD0425" w:rsidRDefault="003D3C09" w:rsidP="002D7D16">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3BDC" w14:textId="77777777" w:rsidR="002D7D16" w:rsidRPr="00FD0425" w:rsidRDefault="003D3C09"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B8385F" w14:textId="77777777" w:rsidR="002D7D16" w:rsidRPr="00FD0425" w:rsidRDefault="003D3C09" w:rsidP="002D7D16">
            <w:pPr>
              <w:pStyle w:val="TAL"/>
              <w:rPr>
                <w:sz w:val="16"/>
                <w:szCs w:val="16"/>
                <w:lang w:eastAsia="en-US"/>
              </w:rPr>
            </w:pPr>
            <w:r w:rsidRPr="00FD0425">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758FE"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582E1B0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B4C0C7"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544971"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241E7" w14:textId="77777777" w:rsidR="002D7D16" w:rsidRPr="00FD0425" w:rsidRDefault="003D3C09" w:rsidP="002D7D16">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F70A31" w14:textId="77777777" w:rsidR="002D7D16" w:rsidRPr="00FD0425" w:rsidRDefault="003D3C09" w:rsidP="002D7D16">
            <w:pPr>
              <w:pStyle w:val="TAL"/>
              <w:rPr>
                <w:sz w:val="16"/>
                <w:szCs w:val="16"/>
                <w:lang w:eastAsia="zh-CN"/>
              </w:rPr>
            </w:pPr>
            <w:r w:rsidRPr="00FD0425">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DA63" w14:textId="77777777" w:rsidR="002D7D16" w:rsidRPr="00FD0425" w:rsidRDefault="003D3C09" w:rsidP="002D7D16">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C0AF" w14:textId="77777777" w:rsidR="002D7D16" w:rsidRPr="00FD0425" w:rsidRDefault="003D3C09"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8E6AB" w14:textId="77777777" w:rsidR="002D7D16" w:rsidRPr="00FD0425" w:rsidRDefault="003D3C09" w:rsidP="002D7D16">
            <w:pPr>
              <w:pStyle w:val="TAL"/>
              <w:rPr>
                <w:sz w:val="16"/>
                <w:szCs w:val="16"/>
                <w:lang w:eastAsia="en-US"/>
              </w:rPr>
            </w:pPr>
            <w:r w:rsidRPr="00FD0425">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619F1" w14:textId="77777777" w:rsidR="002D7D16" w:rsidRPr="00FD0425" w:rsidRDefault="002D7D16" w:rsidP="002D7D16">
            <w:pPr>
              <w:pStyle w:val="TAC"/>
              <w:rPr>
                <w:sz w:val="16"/>
                <w:szCs w:val="16"/>
                <w:lang w:eastAsia="zh-CN"/>
              </w:rPr>
            </w:pPr>
            <w:r w:rsidRPr="00FD0425">
              <w:rPr>
                <w:sz w:val="16"/>
                <w:szCs w:val="16"/>
                <w:lang w:eastAsia="zh-CN"/>
              </w:rPr>
              <w:t>15.3.0</w:t>
            </w:r>
          </w:p>
        </w:tc>
      </w:tr>
      <w:tr w:rsidR="00775C6B" w:rsidRPr="00FD0425" w14:paraId="08F030F3" w14:textId="77777777" w:rsidTr="000842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CEB0C7" w14:textId="77777777" w:rsidR="00775C6B" w:rsidRPr="00FD0425" w:rsidRDefault="00775C6B" w:rsidP="00775C6B">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360C412" w14:textId="77777777" w:rsidR="00775C6B" w:rsidRPr="00FD0425" w:rsidRDefault="00775C6B" w:rsidP="00775C6B">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B117" w14:textId="77777777" w:rsidR="00775C6B" w:rsidRPr="00FD0425" w:rsidRDefault="00775C6B" w:rsidP="00775C6B">
            <w:pPr>
              <w:pStyle w:val="TAC"/>
              <w:rPr>
                <w:sz w:val="16"/>
                <w:szCs w:val="16"/>
                <w:lang w:eastAsia="zh-CN"/>
              </w:rPr>
            </w:pPr>
            <w:r w:rsidRPr="00FD0425">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CB54B" w14:textId="77777777" w:rsidR="00775C6B" w:rsidRPr="00FD0425" w:rsidRDefault="00775C6B" w:rsidP="00775C6B">
            <w:pPr>
              <w:pStyle w:val="TAL"/>
              <w:rPr>
                <w:sz w:val="16"/>
                <w:szCs w:val="16"/>
                <w:lang w:eastAsia="zh-CN"/>
              </w:rPr>
            </w:pPr>
            <w:r w:rsidRPr="00FD0425">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D47D" w14:textId="77777777" w:rsidR="00775C6B" w:rsidRPr="00FD0425" w:rsidRDefault="00775C6B" w:rsidP="00775C6B">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9BE0" w14:textId="77777777" w:rsidR="00775C6B" w:rsidRPr="00FD0425" w:rsidRDefault="00775C6B" w:rsidP="00775C6B">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79966" w14:textId="77777777" w:rsidR="00775C6B" w:rsidRPr="00FD0425" w:rsidRDefault="00775C6B" w:rsidP="00775C6B">
            <w:pPr>
              <w:pStyle w:val="TAL"/>
              <w:rPr>
                <w:sz w:val="16"/>
                <w:szCs w:val="16"/>
                <w:lang w:eastAsia="en-US"/>
              </w:rPr>
            </w:pPr>
            <w:r w:rsidRPr="00FD0425">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9A4C" w14:textId="77777777" w:rsidR="00775C6B" w:rsidRPr="00FD0425" w:rsidRDefault="00775C6B" w:rsidP="00775C6B">
            <w:pPr>
              <w:pStyle w:val="TAC"/>
              <w:rPr>
                <w:sz w:val="16"/>
                <w:szCs w:val="16"/>
                <w:lang w:eastAsia="zh-CN"/>
              </w:rPr>
            </w:pPr>
            <w:r w:rsidRPr="00FD0425">
              <w:rPr>
                <w:sz w:val="16"/>
                <w:szCs w:val="16"/>
                <w:lang w:eastAsia="zh-CN"/>
              </w:rPr>
              <w:t>15.3.0</w:t>
            </w:r>
          </w:p>
        </w:tc>
      </w:tr>
      <w:tr w:rsidR="002D7D16" w:rsidRPr="00FD0425" w14:paraId="3D78C0A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929DDE"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BEFAFA"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F44E7" w14:textId="77777777" w:rsidR="002D7D16" w:rsidRPr="00FD0425" w:rsidRDefault="00FE4C1B" w:rsidP="002D7D16">
            <w:pPr>
              <w:pStyle w:val="TAC"/>
              <w:rPr>
                <w:sz w:val="16"/>
                <w:szCs w:val="16"/>
                <w:lang w:eastAsia="zh-CN"/>
              </w:rPr>
            </w:pPr>
            <w:r w:rsidRPr="00FD0425">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F32F82" w14:textId="77777777" w:rsidR="002D7D16" w:rsidRPr="00FD0425" w:rsidRDefault="00FE4C1B" w:rsidP="002D7D16">
            <w:pPr>
              <w:pStyle w:val="TAL"/>
              <w:rPr>
                <w:sz w:val="16"/>
                <w:szCs w:val="16"/>
                <w:lang w:eastAsia="zh-CN"/>
              </w:rPr>
            </w:pPr>
            <w:r w:rsidRPr="00FD0425">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3CAF" w14:textId="77777777" w:rsidR="002D7D16" w:rsidRPr="00FD0425" w:rsidRDefault="00FE4C1B"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D0BA" w14:textId="77777777" w:rsidR="002D7D16" w:rsidRPr="00FD0425" w:rsidRDefault="00FE4C1B"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A5087" w14:textId="77777777" w:rsidR="002D7D16" w:rsidRPr="00FD0425" w:rsidRDefault="00FE4C1B" w:rsidP="002D7D16">
            <w:pPr>
              <w:pStyle w:val="TAL"/>
              <w:rPr>
                <w:sz w:val="16"/>
                <w:szCs w:val="16"/>
                <w:lang w:eastAsia="en-US"/>
              </w:rPr>
            </w:pPr>
            <w:r w:rsidRPr="00FD0425">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026AF" w14:textId="77777777" w:rsidR="002D7D16" w:rsidRPr="00FD0425" w:rsidRDefault="002D7D16" w:rsidP="002D7D16">
            <w:pPr>
              <w:pStyle w:val="TAC"/>
              <w:rPr>
                <w:sz w:val="16"/>
                <w:szCs w:val="16"/>
                <w:lang w:eastAsia="zh-CN"/>
              </w:rPr>
            </w:pPr>
            <w:r w:rsidRPr="00FD0425">
              <w:rPr>
                <w:sz w:val="16"/>
                <w:szCs w:val="16"/>
                <w:lang w:eastAsia="zh-CN"/>
              </w:rPr>
              <w:t>15.3.0</w:t>
            </w:r>
          </w:p>
        </w:tc>
      </w:tr>
      <w:tr w:rsidR="002D7D16" w:rsidRPr="00FD0425" w14:paraId="1E2199E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8449B2" w14:textId="77777777" w:rsidR="002D7D16" w:rsidRPr="00FD0425" w:rsidRDefault="002D7D16" w:rsidP="002D7D16">
            <w:pPr>
              <w:pStyle w:val="TAC"/>
              <w:rPr>
                <w:sz w:val="16"/>
                <w:szCs w:val="16"/>
                <w:lang w:eastAsia="zh-CN"/>
              </w:rPr>
            </w:pPr>
            <w:r w:rsidRPr="00FD0425">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0C08E1" w14:textId="77777777" w:rsidR="002D7D16" w:rsidRPr="00FD0425" w:rsidRDefault="002D7D16" w:rsidP="002D7D16">
            <w:pPr>
              <w:pStyle w:val="TAC"/>
              <w:rPr>
                <w:sz w:val="16"/>
                <w:szCs w:val="16"/>
                <w:lang w:eastAsia="zh-CN"/>
              </w:rPr>
            </w:pPr>
            <w:r w:rsidRPr="00FD0425">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D8A10" w14:textId="77777777" w:rsidR="002D7D16" w:rsidRPr="00FD0425" w:rsidRDefault="00B362F4" w:rsidP="002D7D16">
            <w:pPr>
              <w:pStyle w:val="TAC"/>
              <w:rPr>
                <w:sz w:val="16"/>
                <w:szCs w:val="16"/>
                <w:lang w:eastAsia="zh-CN"/>
              </w:rPr>
            </w:pPr>
            <w:r w:rsidRPr="00FD0425">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6657FC" w14:textId="77777777" w:rsidR="002D7D16" w:rsidRPr="00FD0425" w:rsidRDefault="00B362F4" w:rsidP="002D7D16">
            <w:pPr>
              <w:pStyle w:val="TAL"/>
              <w:rPr>
                <w:sz w:val="16"/>
                <w:szCs w:val="16"/>
                <w:lang w:eastAsia="zh-CN"/>
              </w:rPr>
            </w:pPr>
            <w:r w:rsidRPr="00FD0425">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A4607" w14:textId="77777777" w:rsidR="002D7D16" w:rsidRPr="00FD0425" w:rsidRDefault="00B362F4" w:rsidP="002D7D16">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282C" w14:textId="77777777" w:rsidR="002D7D16" w:rsidRPr="00FD0425" w:rsidRDefault="00B362F4"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B1193" w14:textId="77777777" w:rsidR="002D7D16" w:rsidRPr="00FD0425" w:rsidRDefault="00B362F4" w:rsidP="002D7D16">
            <w:pPr>
              <w:pStyle w:val="TAL"/>
              <w:rPr>
                <w:sz w:val="16"/>
                <w:szCs w:val="16"/>
                <w:lang w:eastAsia="en-US"/>
              </w:rPr>
            </w:pPr>
            <w:r w:rsidRPr="00FD0425">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E1C55" w14:textId="77777777" w:rsidR="002D7D16" w:rsidRPr="00FD0425" w:rsidRDefault="002D7D16" w:rsidP="002D7D16">
            <w:pPr>
              <w:pStyle w:val="TAC"/>
              <w:rPr>
                <w:sz w:val="16"/>
                <w:szCs w:val="16"/>
                <w:lang w:eastAsia="zh-CN"/>
              </w:rPr>
            </w:pPr>
            <w:r w:rsidRPr="00FD0425">
              <w:rPr>
                <w:sz w:val="16"/>
                <w:szCs w:val="16"/>
                <w:lang w:eastAsia="zh-CN"/>
              </w:rPr>
              <w:t>15.3.0</w:t>
            </w:r>
          </w:p>
        </w:tc>
      </w:tr>
      <w:tr w:rsidR="00D924CB" w:rsidRPr="00FD0425" w14:paraId="7931596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94500" w14:textId="77777777" w:rsidR="00D924CB" w:rsidRPr="00FD0425" w:rsidRDefault="00D924CB" w:rsidP="002D7D16">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78D8EF" w14:textId="77777777" w:rsidR="00D924CB" w:rsidRPr="00FD0425" w:rsidRDefault="00D924CB" w:rsidP="002D7D16">
            <w:pPr>
              <w:pStyle w:val="TAC"/>
              <w:rPr>
                <w:sz w:val="16"/>
                <w:szCs w:val="16"/>
                <w:lang w:eastAsia="zh-CN"/>
              </w:rPr>
            </w:pPr>
            <w:r w:rsidRPr="00FD0425">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70AAF" w14:textId="77777777" w:rsidR="00D924CB" w:rsidRPr="00FD0425" w:rsidRDefault="00D924CB" w:rsidP="002D7D16">
            <w:pPr>
              <w:pStyle w:val="TAC"/>
              <w:rPr>
                <w:sz w:val="16"/>
                <w:szCs w:val="16"/>
                <w:lang w:eastAsia="zh-CN"/>
              </w:rPr>
            </w:pPr>
            <w:r w:rsidRPr="00FD0425">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1CED1" w14:textId="77777777" w:rsidR="00D924CB" w:rsidRPr="00FD0425" w:rsidRDefault="00D924CB" w:rsidP="002D7D16">
            <w:pPr>
              <w:pStyle w:val="TAL"/>
              <w:rPr>
                <w:sz w:val="16"/>
                <w:szCs w:val="16"/>
                <w:lang w:eastAsia="zh-CN"/>
              </w:rPr>
            </w:pPr>
            <w:r w:rsidRPr="00FD0425">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7E956" w14:textId="77777777" w:rsidR="00D924CB" w:rsidRPr="00FD0425" w:rsidRDefault="00D924CB" w:rsidP="002D7D16">
            <w:pPr>
              <w:pStyle w:val="TAR"/>
              <w:rPr>
                <w:sz w:val="16"/>
                <w:szCs w:val="16"/>
                <w:lang w:eastAsia="zh-CN"/>
              </w:rPr>
            </w:pPr>
            <w:r w:rsidRPr="00FD0425">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7809" w14:textId="77777777" w:rsidR="00D924CB" w:rsidRPr="00FD0425" w:rsidRDefault="00D924CB"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CCB69" w14:textId="77777777" w:rsidR="00D924CB" w:rsidRPr="00FD0425" w:rsidRDefault="00D924CB" w:rsidP="002D7D16">
            <w:pPr>
              <w:pStyle w:val="TAL"/>
              <w:rPr>
                <w:sz w:val="16"/>
                <w:szCs w:val="16"/>
                <w:lang w:eastAsia="en-US"/>
              </w:rPr>
            </w:pPr>
            <w:r w:rsidRPr="00FD0425">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44253" w14:textId="77777777" w:rsidR="00D924CB" w:rsidRPr="00FD0425" w:rsidRDefault="00D924CB" w:rsidP="002D7D16">
            <w:pPr>
              <w:pStyle w:val="TAC"/>
              <w:rPr>
                <w:sz w:val="16"/>
                <w:szCs w:val="16"/>
                <w:lang w:eastAsia="zh-CN"/>
              </w:rPr>
            </w:pPr>
            <w:r w:rsidRPr="00FD0425">
              <w:rPr>
                <w:sz w:val="16"/>
                <w:szCs w:val="16"/>
                <w:lang w:eastAsia="zh-CN"/>
              </w:rPr>
              <w:t>15.4.0</w:t>
            </w:r>
          </w:p>
        </w:tc>
      </w:tr>
      <w:tr w:rsidR="000F4E4F" w:rsidRPr="00FD0425" w14:paraId="02051A8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405408" w14:textId="77777777" w:rsidR="000F4E4F" w:rsidRPr="00FD0425" w:rsidRDefault="000F4E4F" w:rsidP="002D7D16">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E4A1FB" w14:textId="77777777" w:rsidR="000F4E4F" w:rsidRPr="00FD0425" w:rsidRDefault="000F4E4F" w:rsidP="002D7D16">
            <w:pPr>
              <w:pStyle w:val="TAC"/>
              <w:rPr>
                <w:sz w:val="16"/>
                <w:szCs w:val="16"/>
                <w:lang w:eastAsia="zh-CN"/>
              </w:rPr>
            </w:pPr>
            <w:r w:rsidRPr="00FD0425">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6E364" w14:textId="77777777" w:rsidR="000F4E4F" w:rsidRPr="00FD0425" w:rsidRDefault="000F4E4F" w:rsidP="002D7D16">
            <w:pPr>
              <w:pStyle w:val="TAC"/>
              <w:rPr>
                <w:sz w:val="16"/>
                <w:szCs w:val="16"/>
                <w:lang w:eastAsia="zh-CN"/>
              </w:rPr>
            </w:pPr>
            <w:r w:rsidRPr="00FD0425">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EE3891" w14:textId="77777777" w:rsidR="000F4E4F" w:rsidRPr="00FD0425" w:rsidRDefault="000F4E4F" w:rsidP="002D7D16">
            <w:pPr>
              <w:pStyle w:val="TAL"/>
              <w:rPr>
                <w:sz w:val="16"/>
                <w:szCs w:val="16"/>
                <w:lang w:eastAsia="zh-CN"/>
              </w:rPr>
            </w:pPr>
            <w:r w:rsidRPr="00FD0425">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CBFDB" w14:textId="77777777" w:rsidR="000F4E4F" w:rsidRPr="00FD0425" w:rsidRDefault="000F4E4F" w:rsidP="002D7D16">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922B5" w14:textId="77777777" w:rsidR="000F4E4F" w:rsidRPr="00FD0425" w:rsidRDefault="000F4E4F" w:rsidP="002D7D1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52DAE" w14:textId="77777777" w:rsidR="000F4E4F" w:rsidRPr="00FD0425" w:rsidRDefault="000F4E4F" w:rsidP="002D7D16">
            <w:pPr>
              <w:pStyle w:val="TAL"/>
              <w:rPr>
                <w:sz w:val="16"/>
                <w:szCs w:val="16"/>
                <w:lang w:eastAsia="en-US"/>
              </w:rPr>
            </w:pPr>
            <w:r w:rsidRPr="00FD0425">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64154" w14:textId="77777777" w:rsidR="000F4E4F" w:rsidRPr="00FD0425" w:rsidRDefault="000F4E4F" w:rsidP="002D7D16">
            <w:pPr>
              <w:pStyle w:val="TAC"/>
              <w:rPr>
                <w:sz w:val="16"/>
                <w:szCs w:val="16"/>
                <w:lang w:eastAsia="zh-CN"/>
              </w:rPr>
            </w:pPr>
            <w:r w:rsidRPr="00FD0425">
              <w:rPr>
                <w:sz w:val="16"/>
                <w:szCs w:val="16"/>
                <w:lang w:eastAsia="zh-CN"/>
              </w:rPr>
              <w:t>15.4.0</w:t>
            </w:r>
          </w:p>
        </w:tc>
      </w:tr>
      <w:tr w:rsidR="00EB62AB" w:rsidRPr="00FD0425" w14:paraId="45ABF39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D816F9" w14:textId="77777777" w:rsidR="00EB62AB" w:rsidRPr="00FD0425" w:rsidRDefault="00EB62AB" w:rsidP="00EB62AB">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60515" w14:textId="77777777" w:rsidR="00EB62AB" w:rsidRPr="00FD0425" w:rsidRDefault="00EB62AB" w:rsidP="00EB62AB">
            <w:pPr>
              <w:pStyle w:val="TAC"/>
              <w:rPr>
                <w:sz w:val="16"/>
                <w:szCs w:val="16"/>
                <w:lang w:eastAsia="zh-CN"/>
              </w:rPr>
            </w:pPr>
            <w:r w:rsidRPr="00FD0425">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DD111" w14:textId="77777777" w:rsidR="00EB62AB" w:rsidRPr="00FD0425" w:rsidRDefault="00EB62AB" w:rsidP="00EB62AB">
            <w:pPr>
              <w:pStyle w:val="TAC"/>
              <w:rPr>
                <w:sz w:val="16"/>
                <w:szCs w:val="16"/>
                <w:lang w:eastAsia="zh-CN"/>
              </w:rPr>
            </w:pPr>
            <w:r w:rsidRPr="00FD0425">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A5C3B" w14:textId="77777777" w:rsidR="00EB62AB" w:rsidRPr="00FD0425" w:rsidRDefault="00EB62AB" w:rsidP="00EB62AB">
            <w:pPr>
              <w:pStyle w:val="TAL"/>
              <w:rPr>
                <w:sz w:val="16"/>
                <w:szCs w:val="16"/>
                <w:lang w:eastAsia="zh-CN"/>
              </w:rPr>
            </w:pPr>
            <w:r w:rsidRPr="00FD0425">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2238" w14:textId="77777777" w:rsidR="00EB62AB" w:rsidRPr="00FD0425" w:rsidRDefault="00EB62AB" w:rsidP="00EB62AB">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A8F92" w14:textId="77777777" w:rsidR="00EB62AB" w:rsidRPr="00FD0425" w:rsidRDefault="00EB62AB" w:rsidP="00EB62AB">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A2839E" w14:textId="77777777" w:rsidR="00EB62AB" w:rsidRPr="00FD0425" w:rsidRDefault="00EB62AB" w:rsidP="00EB62AB">
            <w:pPr>
              <w:pStyle w:val="TAL"/>
              <w:rPr>
                <w:sz w:val="16"/>
                <w:szCs w:val="16"/>
                <w:lang w:eastAsia="en-US"/>
              </w:rPr>
            </w:pPr>
            <w:r w:rsidRPr="00FD0425">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02B5A" w14:textId="77777777" w:rsidR="00EB62AB" w:rsidRPr="00FD0425" w:rsidRDefault="00EB62AB" w:rsidP="00EB62AB">
            <w:pPr>
              <w:pStyle w:val="TAC"/>
              <w:rPr>
                <w:sz w:val="16"/>
                <w:szCs w:val="16"/>
                <w:lang w:eastAsia="zh-CN"/>
              </w:rPr>
            </w:pPr>
            <w:r w:rsidRPr="00FD0425">
              <w:rPr>
                <w:sz w:val="16"/>
                <w:szCs w:val="16"/>
                <w:lang w:eastAsia="zh-CN"/>
              </w:rPr>
              <w:t>15.4.0</w:t>
            </w:r>
          </w:p>
        </w:tc>
      </w:tr>
      <w:tr w:rsidR="0003149B" w:rsidRPr="00FD0425" w14:paraId="50DF7B6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AC9DCD" w14:textId="77777777" w:rsidR="0003149B" w:rsidRPr="00FD0425" w:rsidRDefault="0003149B" w:rsidP="0003149B">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2EB949" w14:textId="77777777" w:rsidR="0003149B" w:rsidRPr="00FD0425" w:rsidRDefault="0003149B" w:rsidP="0003149B">
            <w:pPr>
              <w:pStyle w:val="TAC"/>
              <w:rPr>
                <w:sz w:val="16"/>
                <w:szCs w:val="16"/>
                <w:lang w:eastAsia="zh-CN"/>
              </w:rPr>
            </w:pPr>
            <w:r w:rsidRPr="00FD0425">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6EA15" w14:textId="77777777" w:rsidR="0003149B" w:rsidRPr="00FD0425" w:rsidRDefault="0003149B" w:rsidP="0003149B">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CEE2D2" w14:textId="77777777" w:rsidR="0003149B" w:rsidRPr="00FD0425" w:rsidRDefault="0003149B" w:rsidP="0003149B">
            <w:pPr>
              <w:pStyle w:val="TAL"/>
              <w:rPr>
                <w:sz w:val="16"/>
                <w:szCs w:val="16"/>
                <w:lang w:eastAsia="zh-CN"/>
              </w:rPr>
            </w:pPr>
            <w:r w:rsidRPr="00FD0425">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7F29" w14:textId="77777777" w:rsidR="0003149B" w:rsidRPr="00FD0425" w:rsidRDefault="0003149B" w:rsidP="0003149B">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2A46" w14:textId="77777777" w:rsidR="0003149B" w:rsidRPr="00FD0425" w:rsidRDefault="0003149B" w:rsidP="0003149B">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1AC3A" w14:textId="77777777" w:rsidR="0003149B" w:rsidRPr="00FD0425" w:rsidRDefault="0003149B" w:rsidP="0003149B">
            <w:pPr>
              <w:pStyle w:val="TAL"/>
              <w:rPr>
                <w:sz w:val="16"/>
                <w:szCs w:val="16"/>
                <w:lang w:eastAsia="en-US"/>
              </w:rPr>
            </w:pPr>
            <w:r w:rsidRPr="00FD0425">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8FD06" w14:textId="77777777" w:rsidR="0003149B" w:rsidRPr="00FD0425" w:rsidRDefault="0003149B" w:rsidP="0003149B">
            <w:pPr>
              <w:pStyle w:val="TAC"/>
              <w:rPr>
                <w:sz w:val="16"/>
                <w:szCs w:val="16"/>
                <w:lang w:eastAsia="zh-CN"/>
              </w:rPr>
            </w:pPr>
            <w:r w:rsidRPr="00FD0425">
              <w:rPr>
                <w:sz w:val="16"/>
                <w:szCs w:val="16"/>
                <w:lang w:eastAsia="zh-CN"/>
              </w:rPr>
              <w:t>15.4.0</w:t>
            </w:r>
          </w:p>
        </w:tc>
      </w:tr>
      <w:tr w:rsidR="00335108" w:rsidRPr="00FD0425" w14:paraId="2A22BFD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8D6540" w14:textId="77777777" w:rsidR="00335108" w:rsidRPr="00FD0425" w:rsidRDefault="00335108" w:rsidP="0003149B">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7216D9" w14:textId="77777777" w:rsidR="00335108" w:rsidRPr="00FD0425" w:rsidRDefault="00335108" w:rsidP="0003149B">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3716D" w14:textId="77777777" w:rsidR="00335108" w:rsidRPr="00FD0425" w:rsidRDefault="00335108" w:rsidP="0003149B">
            <w:pPr>
              <w:pStyle w:val="TAC"/>
              <w:rPr>
                <w:sz w:val="16"/>
                <w:szCs w:val="16"/>
                <w:lang w:eastAsia="zh-CN"/>
              </w:rPr>
            </w:pPr>
            <w:r w:rsidRPr="00FD0425">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834055" w14:textId="77777777" w:rsidR="00335108" w:rsidRPr="00FD0425" w:rsidRDefault="00335108" w:rsidP="0003149B">
            <w:pPr>
              <w:pStyle w:val="TAL"/>
              <w:rPr>
                <w:sz w:val="16"/>
                <w:szCs w:val="16"/>
                <w:lang w:eastAsia="zh-CN"/>
              </w:rPr>
            </w:pPr>
            <w:r w:rsidRPr="00FD0425">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DFA2" w14:textId="77777777" w:rsidR="00335108" w:rsidRPr="00FD0425" w:rsidRDefault="00335108" w:rsidP="0003149B">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B3320" w14:textId="77777777" w:rsidR="00335108" w:rsidRPr="00FD0425" w:rsidRDefault="00335108" w:rsidP="0003149B">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53456" w14:textId="77777777" w:rsidR="00335108" w:rsidRPr="00FD0425" w:rsidRDefault="00335108" w:rsidP="0003149B">
            <w:pPr>
              <w:pStyle w:val="TAL"/>
              <w:rPr>
                <w:sz w:val="16"/>
                <w:szCs w:val="16"/>
                <w:lang w:eastAsia="en-US"/>
              </w:rPr>
            </w:pPr>
            <w:r w:rsidRPr="00FD0425">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7552" w14:textId="77777777" w:rsidR="00335108" w:rsidRPr="00FD0425" w:rsidRDefault="00335108" w:rsidP="0003149B">
            <w:pPr>
              <w:pStyle w:val="TAC"/>
              <w:rPr>
                <w:sz w:val="16"/>
                <w:szCs w:val="16"/>
                <w:lang w:eastAsia="zh-CN"/>
              </w:rPr>
            </w:pPr>
            <w:r w:rsidRPr="00FD0425">
              <w:rPr>
                <w:sz w:val="16"/>
                <w:szCs w:val="16"/>
                <w:lang w:eastAsia="zh-CN"/>
              </w:rPr>
              <w:t>15.4.0</w:t>
            </w:r>
          </w:p>
        </w:tc>
      </w:tr>
      <w:tr w:rsidR="008F2026" w:rsidRPr="00FD0425" w14:paraId="3B3C720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5F75E" w14:textId="77777777" w:rsidR="008F2026" w:rsidRPr="00FD0425" w:rsidRDefault="008F2026" w:rsidP="008F2026">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8F9256" w14:textId="77777777" w:rsidR="008F2026" w:rsidRPr="00FD0425" w:rsidRDefault="008F2026" w:rsidP="008F2026">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DC820" w14:textId="77777777" w:rsidR="008F2026" w:rsidRPr="00FD0425" w:rsidRDefault="008F2026" w:rsidP="008F2026">
            <w:pPr>
              <w:pStyle w:val="TAC"/>
              <w:rPr>
                <w:sz w:val="16"/>
                <w:szCs w:val="16"/>
                <w:lang w:eastAsia="zh-CN"/>
              </w:rPr>
            </w:pPr>
            <w:r w:rsidRPr="00FD0425">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3807D" w14:textId="77777777" w:rsidR="008F2026" w:rsidRPr="00FD0425" w:rsidRDefault="008F2026" w:rsidP="008F2026">
            <w:pPr>
              <w:pStyle w:val="TAL"/>
              <w:rPr>
                <w:sz w:val="16"/>
                <w:szCs w:val="16"/>
                <w:lang w:eastAsia="zh-CN"/>
              </w:rPr>
            </w:pPr>
            <w:r w:rsidRPr="00FD0425">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527D5" w14:textId="77777777" w:rsidR="008F2026" w:rsidRPr="00FD0425" w:rsidRDefault="008F2026" w:rsidP="008F2026">
            <w:pPr>
              <w:pStyle w:val="TAR"/>
              <w:rPr>
                <w:sz w:val="16"/>
                <w:szCs w:val="16"/>
                <w:lang w:eastAsia="zh-CN"/>
              </w:rPr>
            </w:pPr>
            <w:r w:rsidRPr="00FD0425">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E9D9" w14:textId="77777777" w:rsidR="008F2026" w:rsidRPr="00FD0425" w:rsidRDefault="008F2026" w:rsidP="008F202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91101" w14:textId="77777777" w:rsidR="008F2026" w:rsidRPr="00085A8B" w:rsidRDefault="008F2026" w:rsidP="008F2026">
            <w:pPr>
              <w:pStyle w:val="TAL"/>
              <w:rPr>
                <w:sz w:val="16"/>
                <w:szCs w:val="16"/>
                <w:lang w:eastAsia="en-US"/>
              </w:rPr>
            </w:pPr>
            <w:r w:rsidRPr="00085A8B">
              <w:rPr>
                <w:sz w:val="16"/>
                <w:szCs w:val="16"/>
                <w:lang w:eastAsia="en-US"/>
              </w:rPr>
              <w:t>Correction to behaviour of SN for security handling</w:t>
            </w:r>
          </w:p>
          <w:p w14:paraId="058E5824" w14:textId="77777777" w:rsidR="008F2026" w:rsidRPr="00085A8B" w:rsidRDefault="008F2026" w:rsidP="008F2026">
            <w:pPr>
              <w:pStyle w:val="TAL"/>
              <w:rPr>
                <w:sz w:val="16"/>
                <w:szCs w:val="16"/>
                <w:lang w:eastAsia="en-US"/>
              </w:rPr>
            </w:pPr>
            <w:r w:rsidRPr="00085A8B">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80B76" w14:textId="77777777" w:rsidR="008F2026" w:rsidRPr="00FD0425" w:rsidRDefault="008F2026" w:rsidP="008F2026">
            <w:pPr>
              <w:pStyle w:val="TAC"/>
              <w:rPr>
                <w:sz w:val="16"/>
                <w:szCs w:val="16"/>
                <w:lang w:eastAsia="zh-CN"/>
              </w:rPr>
            </w:pPr>
            <w:r w:rsidRPr="00FD0425">
              <w:rPr>
                <w:sz w:val="16"/>
                <w:szCs w:val="16"/>
                <w:lang w:eastAsia="zh-CN"/>
              </w:rPr>
              <w:t>15.4.0</w:t>
            </w:r>
          </w:p>
        </w:tc>
      </w:tr>
      <w:tr w:rsidR="007317F4" w:rsidRPr="00FD0425" w14:paraId="79A81A9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F041CE" w14:textId="77777777" w:rsidR="007317F4" w:rsidRPr="00FD0425" w:rsidRDefault="007317F4" w:rsidP="0003149B">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193096" w14:textId="77777777" w:rsidR="007317F4" w:rsidRPr="00FD0425" w:rsidRDefault="007317F4" w:rsidP="0003149B">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9BF89" w14:textId="77777777" w:rsidR="007317F4" w:rsidRPr="00FD0425" w:rsidRDefault="007317F4" w:rsidP="0003149B">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5CAD4" w14:textId="77777777" w:rsidR="007317F4" w:rsidRPr="00FD0425" w:rsidRDefault="007317F4" w:rsidP="0003149B">
            <w:pPr>
              <w:pStyle w:val="TAL"/>
              <w:rPr>
                <w:sz w:val="16"/>
                <w:szCs w:val="16"/>
                <w:lang w:eastAsia="zh-CN"/>
              </w:rPr>
            </w:pPr>
            <w:r w:rsidRPr="00FD0425">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2FB9D" w14:textId="77777777" w:rsidR="007317F4" w:rsidRPr="00FD0425" w:rsidRDefault="007317F4" w:rsidP="0003149B">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B6C48" w14:textId="77777777" w:rsidR="007317F4" w:rsidRPr="00FD0425" w:rsidRDefault="007317F4" w:rsidP="0003149B">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5F379" w14:textId="77777777" w:rsidR="007317F4" w:rsidRPr="00085A8B" w:rsidRDefault="007317F4" w:rsidP="0003149B">
            <w:pPr>
              <w:pStyle w:val="TAL"/>
              <w:rPr>
                <w:sz w:val="16"/>
                <w:szCs w:val="16"/>
                <w:lang w:eastAsia="en-US"/>
              </w:rPr>
            </w:pPr>
            <w:r w:rsidRPr="00085A8B">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A69C2" w14:textId="77777777" w:rsidR="007317F4" w:rsidRPr="00FD0425" w:rsidRDefault="007317F4" w:rsidP="0003149B">
            <w:pPr>
              <w:pStyle w:val="TAC"/>
              <w:rPr>
                <w:sz w:val="16"/>
                <w:szCs w:val="16"/>
                <w:lang w:eastAsia="zh-CN"/>
              </w:rPr>
            </w:pPr>
            <w:r w:rsidRPr="00FD0425">
              <w:rPr>
                <w:sz w:val="16"/>
                <w:szCs w:val="16"/>
                <w:lang w:eastAsia="zh-CN"/>
              </w:rPr>
              <w:t>15.4.0</w:t>
            </w:r>
          </w:p>
        </w:tc>
      </w:tr>
      <w:tr w:rsidR="00A1250A" w:rsidRPr="00FD0425" w14:paraId="1848460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119210" w14:textId="77777777" w:rsidR="00A1250A" w:rsidRPr="00FD0425" w:rsidRDefault="00A1250A" w:rsidP="0003149B">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1D3D10" w14:textId="77777777" w:rsidR="00A1250A" w:rsidRPr="00FD0425" w:rsidRDefault="00A1250A" w:rsidP="0003149B">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C7311" w14:textId="77777777" w:rsidR="00A1250A" w:rsidRPr="00FD0425" w:rsidRDefault="00A1250A" w:rsidP="0003149B">
            <w:pPr>
              <w:pStyle w:val="TAC"/>
              <w:rPr>
                <w:sz w:val="16"/>
                <w:szCs w:val="16"/>
                <w:lang w:eastAsia="zh-CN"/>
              </w:rPr>
            </w:pPr>
            <w:r w:rsidRPr="00FD0425">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972E5E" w14:textId="77777777" w:rsidR="00A1250A" w:rsidRPr="00FD0425" w:rsidRDefault="00A1250A" w:rsidP="0003149B">
            <w:pPr>
              <w:pStyle w:val="TAL"/>
              <w:rPr>
                <w:sz w:val="16"/>
                <w:szCs w:val="16"/>
                <w:lang w:eastAsia="zh-CN"/>
              </w:rPr>
            </w:pPr>
            <w:r w:rsidRPr="00FD0425">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A81CC" w14:textId="77777777" w:rsidR="00A1250A" w:rsidRPr="00FD0425" w:rsidRDefault="00A1250A" w:rsidP="0003149B">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24B0C" w14:textId="77777777" w:rsidR="00A1250A" w:rsidRPr="00FD0425" w:rsidRDefault="00A1250A" w:rsidP="0003149B">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5E054" w14:textId="77777777" w:rsidR="00A1250A" w:rsidRPr="00FD0425" w:rsidRDefault="00A1250A" w:rsidP="0003149B">
            <w:pPr>
              <w:pStyle w:val="TAL"/>
              <w:rPr>
                <w:sz w:val="16"/>
                <w:szCs w:val="16"/>
                <w:lang w:eastAsia="en-US"/>
              </w:rPr>
            </w:pPr>
            <w:r w:rsidRPr="00FD0425">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CF9B" w14:textId="77777777" w:rsidR="00A1250A" w:rsidRPr="00FD0425" w:rsidRDefault="00A1250A" w:rsidP="0003149B">
            <w:pPr>
              <w:pStyle w:val="TAC"/>
              <w:rPr>
                <w:sz w:val="16"/>
                <w:szCs w:val="16"/>
                <w:lang w:eastAsia="zh-CN"/>
              </w:rPr>
            </w:pPr>
            <w:r w:rsidRPr="00FD0425">
              <w:rPr>
                <w:sz w:val="16"/>
                <w:szCs w:val="16"/>
                <w:lang w:eastAsia="zh-CN"/>
              </w:rPr>
              <w:t>15.4.0</w:t>
            </w:r>
          </w:p>
        </w:tc>
      </w:tr>
      <w:tr w:rsidR="00A1250A" w:rsidRPr="00FD0425" w14:paraId="2F6CD56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B3306B" w14:textId="77777777" w:rsidR="00A1250A" w:rsidRPr="00FD0425" w:rsidRDefault="00A1250A" w:rsidP="00A1250A">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055435A" w14:textId="77777777" w:rsidR="00A1250A" w:rsidRPr="00FD0425" w:rsidRDefault="00A1250A" w:rsidP="00A1250A">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9C4E" w14:textId="77777777" w:rsidR="00A1250A" w:rsidRPr="00FD0425" w:rsidRDefault="00A1250A" w:rsidP="00A1250A">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A1030" w14:textId="77777777" w:rsidR="00A1250A" w:rsidRPr="00FD0425" w:rsidRDefault="00A1250A" w:rsidP="00A1250A">
            <w:pPr>
              <w:pStyle w:val="TAL"/>
              <w:rPr>
                <w:sz w:val="16"/>
                <w:szCs w:val="16"/>
                <w:lang w:eastAsia="zh-CN"/>
              </w:rPr>
            </w:pPr>
            <w:r w:rsidRPr="00FD0425">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BCF97" w14:textId="77777777" w:rsidR="00A1250A" w:rsidRPr="00FD0425" w:rsidRDefault="00A1250A" w:rsidP="00A1250A">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7AFA4" w14:textId="77777777" w:rsidR="00A1250A" w:rsidRPr="00FD0425" w:rsidRDefault="00A1250A" w:rsidP="00A1250A">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5A13F9" w14:textId="77777777" w:rsidR="00A1250A" w:rsidRPr="00FD0425" w:rsidRDefault="00A1250A" w:rsidP="00A1250A">
            <w:pPr>
              <w:pStyle w:val="TAL"/>
              <w:rPr>
                <w:sz w:val="16"/>
                <w:szCs w:val="16"/>
                <w:lang w:eastAsia="en-US"/>
              </w:rPr>
            </w:pPr>
            <w:r w:rsidRPr="00FD0425">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18CA" w14:textId="77777777" w:rsidR="00A1250A" w:rsidRPr="00FD0425" w:rsidRDefault="00A1250A" w:rsidP="00A1250A">
            <w:pPr>
              <w:pStyle w:val="TAC"/>
              <w:rPr>
                <w:sz w:val="16"/>
                <w:szCs w:val="16"/>
                <w:lang w:eastAsia="zh-CN"/>
              </w:rPr>
            </w:pPr>
            <w:r w:rsidRPr="00FD0425">
              <w:rPr>
                <w:sz w:val="16"/>
                <w:szCs w:val="16"/>
                <w:lang w:eastAsia="zh-CN"/>
              </w:rPr>
              <w:t>15.4.0</w:t>
            </w:r>
          </w:p>
        </w:tc>
      </w:tr>
      <w:tr w:rsidR="00A1250A" w:rsidRPr="00FD0425" w14:paraId="6FBCB81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447A7B" w14:textId="77777777" w:rsidR="00A1250A" w:rsidRPr="00FD0425" w:rsidRDefault="00A1250A" w:rsidP="00A1250A">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71BB040" w14:textId="77777777" w:rsidR="00A1250A" w:rsidRPr="00FD0425" w:rsidRDefault="00A1250A" w:rsidP="00A1250A">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572ED" w14:textId="77777777" w:rsidR="00A1250A" w:rsidRPr="00FD0425" w:rsidRDefault="00A1250A" w:rsidP="00A1250A">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6A23F" w14:textId="77777777" w:rsidR="00A1250A" w:rsidRPr="00FD0425" w:rsidRDefault="00A1250A" w:rsidP="00A1250A">
            <w:pPr>
              <w:pStyle w:val="TAL"/>
              <w:rPr>
                <w:sz w:val="16"/>
                <w:szCs w:val="16"/>
                <w:lang w:eastAsia="zh-CN"/>
              </w:rPr>
            </w:pPr>
            <w:r w:rsidRPr="00FD0425">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B34EA" w14:textId="77777777" w:rsidR="00A1250A" w:rsidRPr="00FD0425" w:rsidRDefault="00A1250A" w:rsidP="00A1250A">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9A94E" w14:textId="77777777" w:rsidR="00A1250A" w:rsidRPr="00FD0425" w:rsidRDefault="00A1250A" w:rsidP="00A1250A">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F10D4D" w14:textId="77777777" w:rsidR="00A1250A" w:rsidRPr="00FD0425" w:rsidRDefault="00A1250A" w:rsidP="00A1250A">
            <w:pPr>
              <w:pStyle w:val="TAL"/>
              <w:rPr>
                <w:sz w:val="16"/>
                <w:szCs w:val="16"/>
                <w:lang w:eastAsia="en-US"/>
              </w:rPr>
            </w:pPr>
            <w:r w:rsidRPr="00FD0425">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7EF1B" w14:textId="77777777" w:rsidR="00A1250A" w:rsidRPr="00FD0425" w:rsidRDefault="00A1250A" w:rsidP="00A1250A">
            <w:pPr>
              <w:pStyle w:val="TAC"/>
              <w:rPr>
                <w:sz w:val="16"/>
                <w:szCs w:val="16"/>
                <w:lang w:eastAsia="zh-CN"/>
              </w:rPr>
            </w:pPr>
            <w:r w:rsidRPr="00FD0425">
              <w:rPr>
                <w:sz w:val="16"/>
                <w:szCs w:val="16"/>
                <w:lang w:eastAsia="zh-CN"/>
              </w:rPr>
              <w:t>15.4.0</w:t>
            </w:r>
          </w:p>
        </w:tc>
      </w:tr>
      <w:tr w:rsidR="00742828" w:rsidRPr="00FD0425" w14:paraId="7C96235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F06AE2" w14:textId="77777777" w:rsidR="00742828" w:rsidRPr="00FD0425" w:rsidRDefault="00742828" w:rsidP="00742828">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41300C" w14:textId="77777777" w:rsidR="00742828" w:rsidRPr="00FD0425" w:rsidRDefault="00742828" w:rsidP="00742828">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D354B" w14:textId="77777777" w:rsidR="00742828" w:rsidRPr="00FD0425" w:rsidRDefault="00742828" w:rsidP="00742828">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25E87" w14:textId="77777777" w:rsidR="00742828" w:rsidRPr="00FD0425" w:rsidRDefault="00742828" w:rsidP="00742828">
            <w:pPr>
              <w:pStyle w:val="TAL"/>
              <w:rPr>
                <w:sz w:val="16"/>
                <w:szCs w:val="16"/>
                <w:lang w:eastAsia="zh-CN"/>
              </w:rPr>
            </w:pPr>
            <w:r w:rsidRPr="00FD0425">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4A8B" w14:textId="77777777" w:rsidR="00742828" w:rsidRPr="00FD0425" w:rsidRDefault="00742828" w:rsidP="00742828">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586BE" w14:textId="77777777" w:rsidR="00742828" w:rsidRPr="00FD0425" w:rsidRDefault="00742828" w:rsidP="00742828">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F1577" w14:textId="77777777" w:rsidR="00742828" w:rsidRPr="00FD0425" w:rsidRDefault="00742828" w:rsidP="00742828">
            <w:pPr>
              <w:pStyle w:val="TAL"/>
              <w:rPr>
                <w:sz w:val="16"/>
                <w:szCs w:val="16"/>
                <w:lang w:eastAsia="en-US"/>
              </w:rPr>
            </w:pPr>
            <w:r w:rsidRPr="00FD0425">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6C65" w14:textId="77777777" w:rsidR="00742828" w:rsidRPr="00FD0425" w:rsidRDefault="00742828" w:rsidP="00742828">
            <w:pPr>
              <w:pStyle w:val="TAC"/>
              <w:rPr>
                <w:sz w:val="16"/>
                <w:szCs w:val="16"/>
                <w:lang w:eastAsia="zh-CN"/>
              </w:rPr>
            </w:pPr>
            <w:r w:rsidRPr="00FD0425">
              <w:rPr>
                <w:sz w:val="16"/>
                <w:szCs w:val="16"/>
                <w:lang w:eastAsia="zh-CN"/>
              </w:rPr>
              <w:t>15.4.0</w:t>
            </w:r>
          </w:p>
        </w:tc>
      </w:tr>
      <w:tr w:rsidR="006A0190" w:rsidRPr="00FD0425" w14:paraId="00F8489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D60FAE"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D2448AB"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4CCBE" w14:textId="77777777" w:rsidR="006A0190" w:rsidRPr="00FD0425" w:rsidRDefault="006A0190" w:rsidP="006A0190">
            <w:pPr>
              <w:pStyle w:val="TAC"/>
              <w:rPr>
                <w:sz w:val="16"/>
                <w:szCs w:val="16"/>
                <w:lang w:eastAsia="zh-CN"/>
              </w:rPr>
            </w:pPr>
            <w:r w:rsidRPr="00FD0425">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F8257" w14:textId="77777777" w:rsidR="006A0190" w:rsidRPr="00FD0425" w:rsidRDefault="006A0190" w:rsidP="006A0190">
            <w:pPr>
              <w:pStyle w:val="TAL"/>
              <w:rPr>
                <w:sz w:val="16"/>
                <w:szCs w:val="16"/>
                <w:lang w:eastAsia="zh-CN"/>
              </w:rPr>
            </w:pPr>
            <w:r w:rsidRPr="00FD0425">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4468" w14:textId="77777777" w:rsidR="006A0190" w:rsidRPr="00FD0425" w:rsidRDefault="006A0190" w:rsidP="006A0190">
            <w:pPr>
              <w:pStyle w:val="TAR"/>
              <w:rPr>
                <w:sz w:val="16"/>
                <w:szCs w:val="16"/>
                <w:lang w:eastAsia="zh-CN"/>
              </w:rPr>
            </w:pPr>
            <w:r w:rsidRPr="00FD0425">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E9"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A8CC79" w14:textId="77777777" w:rsidR="006A0190" w:rsidRPr="00FD0425" w:rsidRDefault="006A0190" w:rsidP="006A0190">
            <w:pPr>
              <w:pStyle w:val="TAL"/>
              <w:rPr>
                <w:sz w:val="16"/>
                <w:szCs w:val="16"/>
                <w:lang w:eastAsia="en-US"/>
              </w:rPr>
            </w:pPr>
            <w:r w:rsidRPr="00FD0425">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9121A" w14:textId="77777777" w:rsidR="006A0190" w:rsidRPr="00FD0425" w:rsidRDefault="006A0190" w:rsidP="006A0190">
            <w:pPr>
              <w:pStyle w:val="TAC"/>
              <w:rPr>
                <w:sz w:val="16"/>
                <w:szCs w:val="16"/>
                <w:lang w:eastAsia="zh-CN"/>
              </w:rPr>
            </w:pPr>
            <w:r w:rsidRPr="00FD0425">
              <w:rPr>
                <w:sz w:val="16"/>
                <w:szCs w:val="16"/>
                <w:lang w:eastAsia="zh-CN"/>
              </w:rPr>
              <w:t>15.4.0</w:t>
            </w:r>
          </w:p>
        </w:tc>
      </w:tr>
      <w:tr w:rsidR="008F2026" w:rsidRPr="00FD0425" w14:paraId="1DF1DCF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06685B" w14:textId="77777777" w:rsidR="008F2026" w:rsidRPr="00FD0425" w:rsidRDefault="008F2026" w:rsidP="008F2026">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0DE432D" w14:textId="77777777" w:rsidR="008F2026" w:rsidRPr="00FD0425" w:rsidRDefault="008F2026" w:rsidP="008F2026">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3EBAB" w14:textId="77777777" w:rsidR="008F2026" w:rsidRPr="00FD0425" w:rsidRDefault="008F2026" w:rsidP="008F2026">
            <w:pPr>
              <w:pStyle w:val="TAC"/>
              <w:rPr>
                <w:sz w:val="16"/>
                <w:szCs w:val="16"/>
                <w:lang w:eastAsia="zh-CN"/>
              </w:rPr>
            </w:pPr>
            <w:r w:rsidRPr="00FD0425">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4BC30" w14:textId="77777777" w:rsidR="008F2026" w:rsidRPr="00FD0425" w:rsidRDefault="008F2026" w:rsidP="008F2026">
            <w:pPr>
              <w:pStyle w:val="TAL"/>
              <w:rPr>
                <w:sz w:val="16"/>
                <w:szCs w:val="16"/>
                <w:lang w:eastAsia="zh-CN"/>
              </w:rPr>
            </w:pPr>
            <w:r w:rsidRPr="00FD0425">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58B3" w14:textId="77777777" w:rsidR="008F2026" w:rsidRPr="00FD0425" w:rsidRDefault="008F2026" w:rsidP="008F2026">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AE01" w14:textId="77777777" w:rsidR="008F2026" w:rsidRPr="00FD0425" w:rsidRDefault="008F2026" w:rsidP="008F2026">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FF5A8B" w14:textId="77777777" w:rsidR="008F2026" w:rsidRPr="00085A8B" w:rsidRDefault="008F2026" w:rsidP="008F2026">
            <w:pPr>
              <w:pStyle w:val="TAL"/>
              <w:rPr>
                <w:sz w:val="16"/>
                <w:szCs w:val="16"/>
                <w:lang w:eastAsia="en-US"/>
              </w:rPr>
            </w:pPr>
            <w:r w:rsidRPr="00FD0425">
              <w:rPr>
                <w:sz w:val="16"/>
                <w:szCs w:val="16"/>
                <w:lang w:eastAsia="en-US"/>
              </w:rPr>
              <w:t xml:space="preserve">Correction of Core </w:t>
            </w:r>
            <w:r w:rsidRPr="00085A8B">
              <w:rPr>
                <w:sz w:val="16"/>
                <w:szCs w:val="16"/>
                <w:lang w:eastAsia="en-US"/>
              </w:rPr>
              <w:t>Network Type Restriction</w:t>
            </w:r>
          </w:p>
          <w:p w14:paraId="43415BD7" w14:textId="77777777" w:rsidR="008F2026" w:rsidRPr="00FD0425" w:rsidRDefault="008F2026" w:rsidP="008F2026">
            <w:pPr>
              <w:pStyle w:val="TAL"/>
              <w:rPr>
                <w:sz w:val="16"/>
                <w:szCs w:val="16"/>
                <w:lang w:eastAsia="en-US"/>
              </w:rPr>
            </w:pPr>
            <w:r w:rsidRPr="00085A8B">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D1CAD" w14:textId="77777777" w:rsidR="008F2026" w:rsidRPr="00FD0425" w:rsidRDefault="008F2026" w:rsidP="008F2026">
            <w:pPr>
              <w:pStyle w:val="TAC"/>
              <w:rPr>
                <w:sz w:val="16"/>
                <w:szCs w:val="16"/>
                <w:lang w:eastAsia="zh-CN"/>
              </w:rPr>
            </w:pPr>
            <w:r w:rsidRPr="00FD0425">
              <w:rPr>
                <w:sz w:val="16"/>
                <w:szCs w:val="16"/>
                <w:lang w:eastAsia="zh-CN"/>
              </w:rPr>
              <w:t>15.4.0</w:t>
            </w:r>
          </w:p>
        </w:tc>
      </w:tr>
      <w:tr w:rsidR="006A0190" w:rsidRPr="00FD0425" w14:paraId="7E8D8A1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B6811D"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8414C6"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9E3B" w14:textId="77777777" w:rsidR="006A0190" w:rsidRPr="00FD0425" w:rsidRDefault="006A0190" w:rsidP="006A0190">
            <w:pPr>
              <w:pStyle w:val="TAC"/>
              <w:rPr>
                <w:sz w:val="16"/>
                <w:szCs w:val="16"/>
                <w:lang w:eastAsia="zh-CN"/>
              </w:rPr>
            </w:pPr>
            <w:r w:rsidRPr="00FD0425">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C4761" w14:textId="77777777" w:rsidR="006A0190" w:rsidRPr="00FD0425" w:rsidRDefault="006A0190" w:rsidP="006A0190">
            <w:pPr>
              <w:pStyle w:val="TAL"/>
              <w:rPr>
                <w:sz w:val="16"/>
                <w:szCs w:val="16"/>
                <w:lang w:eastAsia="zh-CN"/>
              </w:rPr>
            </w:pPr>
            <w:r w:rsidRPr="00FD0425">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1726" w14:textId="77777777" w:rsidR="006A0190" w:rsidRPr="00FD0425" w:rsidRDefault="006A0190" w:rsidP="006A0190">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3EE84"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31EC08" w14:textId="77777777" w:rsidR="006A0190" w:rsidRPr="00FD0425" w:rsidRDefault="006A0190" w:rsidP="006A0190">
            <w:pPr>
              <w:pStyle w:val="TAL"/>
              <w:rPr>
                <w:sz w:val="16"/>
                <w:szCs w:val="16"/>
                <w:lang w:eastAsia="en-US"/>
              </w:rPr>
            </w:pPr>
            <w:r w:rsidRPr="00FD0425">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8E3F3"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2966937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85427"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C12479"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11AA9" w14:textId="77777777" w:rsidR="006A0190" w:rsidRPr="00FD0425" w:rsidRDefault="006A0190" w:rsidP="006A0190">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88A408" w14:textId="77777777" w:rsidR="006A0190" w:rsidRPr="00FD0425" w:rsidRDefault="006A0190" w:rsidP="006A0190">
            <w:pPr>
              <w:pStyle w:val="TAL"/>
              <w:rPr>
                <w:sz w:val="16"/>
                <w:szCs w:val="16"/>
                <w:lang w:eastAsia="zh-CN"/>
              </w:rPr>
            </w:pPr>
            <w:r w:rsidRPr="00FD0425">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98A30" w14:textId="77777777" w:rsidR="006A0190" w:rsidRPr="00FD0425" w:rsidRDefault="006A0190"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57FC"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744D4" w14:textId="77777777" w:rsidR="006A0190" w:rsidRPr="00FD0425" w:rsidRDefault="006A0190" w:rsidP="006A0190">
            <w:pPr>
              <w:pStyle w:val="TAL"/>
              <w:rPr>
                <w:sz w:val="16"/>
                <w:szCs w:val="16"/>
                <w:lang w:eastAsia="en-US"/>
              </w:rPr>
            </w:pPr>
            <w:r w:rsidRPr="00FD0425">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2A2C"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771234B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33AF31"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D4D3C6"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D3F20" w14:textId="77777777" w:rsidR="006A0190" w:rsidRPr="00FD0425" w:rsidRDefault="006A0190" w:rsidP="006A0190">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B938E" w14:textId="77777777" w:rsidR="006A0190" w:rsidRPr="00FD0425" w:rsidRDefault="006A0190" w:rsidP="006A0190">
            <w:pPr>
              <w:pStyle w:val="TAL"/>
              <w:rPr>
                <w:sz w:val="16"/>
                <w:szCs w:val="16"/>
                <w:lang w:eastAsia="zh-CN"/>
              </w:rPr>
            </w:pPr>
            <w:r w:rsidRPr="00FD0425">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7BD6" w14:textId="77777777" w:rsidR="006A0190" w:rsidRPr="00FD0425" w:rsidRDefault="006A0190"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3A500"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2DA5D2" w14:textId="77777777" w:rsidR="006A0190" w:rsidRPr="00FD0425" w:rsidRDefault="006A0190" w:rsidP="006A0190">
            <w:pPr>
              <w:pStyle w:val="TAL"/>
              <w:rPr>
                <w:sz w:val="16"/>
                <w:szCs w:val="16"/>
                <w:lang w:eastAsia="en-US"/>
              </w:rPr>
            </w:pPr>
            <w:r w:rsidRPr="00FD0425">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F6BAB"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5288988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7C65A3"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53D118"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4602" w14:textId="77777777" w:rsidR="006A0190" w:rsidRPr="00FD0425" w:rsidRDefault="006A0190" w:rsidP="006A0190">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F8EB9" w14:textId="77777777" w:rsidR="006A0190" w:rsidRPr="00FD0425" w:rsidRDefault="006A0190" w:rsidP="006A0190">
            <w:pPr>
              <w:pStyle w:val="TAL"/>
              <w:rPr>
                <w:sz w:val="16"/>
                <w:szCs w:val="16"/>
                <w:lang w:eastAsia="zh-CN"/>
              </w:rPr>
            </w:pPr>
            <w:r w:rsidRPr="00FD0425">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1A70" w14:textId="77777777" w:rsidR="006A0190" w:rsidRPr="00FD0425" w:rsidRDefault="006A0190" w:rsidP="006A0190">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FC40"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0EFA9E" w14:textId="77777777" w:rsidR="006A0190" w:rsidRPr="00FD0425" w:rsidRDefault="006A0190" w:rsidP="006A0190">
            <w:pPr>
              <w:pStyle w:val="TAL"/>
              <w:rPr>
                <w:sz w:val="16"/>
                <w:szCs w:val="16"/>
                <w:lang w:eastAsia="en-US"/>
              </w:rPr>
            </w:pPr>
            <w:r w:rsidRPr="00FD0425">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1514B"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4139302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50CE5B"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096C4D"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C8764" w14:textId="77777777" w:rsidR="006A0190" w:rsidRPr="00FD0425" w:rsidRDefault="006A0190" w:rsidP="006A0190">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32AA66" w14:textId="77777777" w:rsidR="006A0190" w:rsidRPr="00FD0425" w:rsidRDefault="006A0190" w:rsidP="006A0190">
            <w:pPr>
              <w:pStyle w:val="TAL"/>
              <w:rPr>
                <w:sz w:val="16"/>
                <w:szCs w:val="16"/>
                <w:lang w:eastAsia="zh-CN"/>
              </w:rPr>
            </w:pPr>
            <w:r w:rsidRPr="00FD0425">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FCC7D" w14:textId="77777777" w:rsidR="006A0190" w:rsidRPr="00FD0425" w:rsidRDefault="006A0190"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98FA"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3D5FD2" w14:textId="77777777" w:rsidR="006A0190" w:rsidRPr="00FD0425" w:rsidRDefault="006A0190" w:rsidP="006A0190">
            <w:pPr>
              <w:pStyle w:val="TAL"/>
              <w:rPr>
                <w:sz w:val="16"/>
                <w:szCs w:val="16"/>
                <w:lang w:eastAsia="en-US"/>
              </w:rPr>
            </w:pPr>
            <w:r w:rsidRPr="00FD0425">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1F38C"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4DD04B2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F93065"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C25F91"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92573" w14:textId="77777777" w:rsidR="006A0190" w:rsidRPr="00FD0425" w:rsidRDefault="006A0190" w:rsidP="006A0190">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7E9CA6" w14:textId="77777777" w:rsidR="006A0190" w:rsidRPr="00FD0425" w:rsidRDefault="006A0190" w:rsidP="006A0190">
            <w:pPr>
              <w:pStyle w:val="TAL"/>
              <w:rPr>
                <w:sz w:val="16"/>
                <w:szCs w:val="16"/>
                <w:lang w:eastAsia="zh-CN"/>
              </w:rPr>
            </w:pPr>
            <w:r w:rsidRPr="00FD0425">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4720" w14:textId="77777777" w:rsidR="006A0190" w:rsidRPr="00FD0425" w:rsidRDefault="006A0190" w:rsidP="006A0190">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60A8"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F5D230" w14:textId="77777777" w:rsidR="006A0190" w:rsidRPr="00FD0425" w:rsidRDefault="006A0190" w:rsidP="006A0190">
            <w:pPr>
              <w:pStyle w:val="TAL"/>
              <w:rPr>
                <w:sz w:val="16"/>
                <w:szCs w:val="16"/>
                <w:lang w:eastAsia="en-US"/>
              </w:rPr>
            </w:pPr>
            <w:r w:rsidRPr="00FD0425">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E60"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39F0B59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DF7E11"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F431C8"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D2C" w14:textId="77777777" w:rsidR="006A0190" w:rsidRPr="00FD0425" w:rsidRDefault="006A0190" w:rsidP="006A0190">
            <w:pPr>
              <w:pStyle w:val="TAC"/>
              <w:rPr>
                <w:sz w:val="16"/>
                <w:szCs w:val="16"/>
                <w:lang w:eastAsia="zh-CN"/>
              </w:rPr>
            </w:pPr>
            <w:r w:rsidRPr="00FD0425">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3E9AC" w14:textId="77777777" w:rsidR="006A0190" w:rsidRPr="00FD0425" w:rsidRDefault="006A0190" w:rsidP="006A0190">
            <w:pPr>
              <w:pStyle w:val="TAL"/>
              <w:rPr>
                <w:sz w:val="16"/>
                <w:szCs w:val="16"/>
                <w:lang w:eastAsia="zh-CN"/>
              </w:rPr>
            </w:pPr>
            <w:r w:rsidRPr="00FD0425">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3729" w14:textId="77777777" w:rsidR="006A0190" w:rsidRPr="00FD0425" w:rsidRDefault="006A0190"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0B45"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214C8" w14:textId="77777777" w:rsidR="006A0190" w:rsidRPr="00FD0425" w:rsidRDefault="006A0190" w:rsidP="006A0190">
            <w:pPr>
              <w:pStyle w:val="TAL"/>
              <w:rPr>
                <w:sz w:val="16"/>
                <w:szCs w:val="16"/>
                <w:lang w:eastAsia="en-US"/>
              </w:rPr>
            </w:pPr>
            <w:r w:rsidRPr="00FD0425">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17C5"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68DBFB1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7401BA"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733788"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612A8" w14:textId="77777777" w:rsidR="006A0190" w:rsidRPr="00FD0425" w:rsidRDefault="006A0190" w:rsidP="006A0190">
            <w:pPr>
              <w:pStyle w:val="TAC"/>
              <w:rPr>
                <w:sz w:val="16"/>
                <w:szCs w:val="16"/>
                <w:lang w:eastAsia="zh-CN"/>
              </w:rPr>
            </w:pPr>
            <w:r w:rsidRPr="00FD0425">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A67DFD" w14:textId="77777777" w:rsidR="006A0190" w:rsidRPr="00FD0425" w:rsidRDefault="006A0190" w:rsidP="006A0190">
            <w:pPr>
              <w:pStyle w:val="TAL"/>
              <w:rPr>
                <w:sz w:val="16"/>
                <w:szCs w:val="16"/>
                <w:lang w:eastAsia="zh-CN"/>
              </w:rPr>
            </w:pPr>
            <w:r w:rsidRPr="00FD0425">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2D46" w14:textId="77777777" w:rsidR="006A0190" w:rsidRPr="00FD0425" w:rsidRDefault="006A0190"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B284"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4A54DB" w14:textId="77777777" w:rsidR="006A0190" w:rsidRPr="00FD0425" w:rsidRDefault="006A0190" w:rsidP="006A0190">
            <w:pPr>
              <w:pStyle w:val="TAL"/>
              <w:rPr>
                <w:sz w:val="16"/>
                <w:szCs w:val="16"/>
                <w:lang w:eastAsia="en-US"/>
              </w:rPr>
            </w:pPr>
            <w:r w:rsidRPr="00FD0425">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4CC5" w14:textId="77777777" w:rsidR="006A0190" w:rsidRPr="00FD0425" w:rsidRDefault="006A0190" w:rsidP="006A0190">
            <w:pPr>
              <w:pStyle w:val="TAC"/>
              <w:rPr>
                <w:sz w:val="16"/>
                <w:szCs w:val="16"/>
                <w:lang w:eastAsia="zh-CN"/>
              </w:rPr>
            </w:pPr>
            <w:r w:rsidRPr="00FD0425">
              <w:rPr>
                <w:sz w:val="16"/>
                <w:szCs w:val="16"/>
                <w:lang w:eastAsia="zh-CN"/>
              </w:rPr>
              <w:t>15.4.0</w:t>
            </w:r>
          </w:p>
        </w:tc>
      </w:tr>
      <w:tr w:rsidR="006A0190" w:rsidRPr="00FD0425" w14:paraId="72D6A48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3D16F8" w14:textId="77777777" w:rsidR="006A0190" w:rsidRPr="00FD0425" w:rsidRDefault="006A0190" w:rsidP="006A0190">
            <w:pPr>
              <w:pStyle w:val="TAC"/>
              <w:rPr>
                <w:sz w:val="16"/>
                <w:szCs w:val="16"/>
                <w:lang w:eastAsia="zh-CN"/>
              </w:rPr>
            </w:pPr>
            <w:r w:rsidRPr="00FD0425">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A711F7" w14:textId="77777777" w:rsidR="006A0190" w:rsidRPr="00FD0425" w:rsidRDefault="006A0190" w:rsidP="006A0190">
            <w:pPr>
              <w:pStyle w:val="TAC"/>
              <w:rPr>
                <w:sz w:val="16"/>
                <w:szCs w:val="16"/>
                <w:lang w:eastAsia="zh-CN"/>
              </w:rPr>
            </w:pPr>
            <w:r w:rsidRPr="00FD0425">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923D2" w14:textId="77777777" w:rsidR="006A0190" w:rsidRPr="00FD0425" w:rsidRDefault="006A0190" w:rsidP="006A0190">
            <w:pPr>
              <w:pStyle w:val="TAC"/>
              <w:rPr>
                <w:sz w:val="16"/>
                <w:szCs w:val="16"/>
                <w:lang w:eastAsia="zh-CN"/>
              </w:rPr>
            </w:pPr>
            <w:r w:rsidRPr="00FD0425">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00922" w14:textId="77777777" w:rsidR="006A0190" w:rsidRPr="00FD0425" w:rsidRDefault="006A0190" w:rsidP="006A0190">
            <w:pPr>
              <w:pStyle w:val="TAL"/>
              <w:rPr>
                <w:sz w:val="16"/>
                <w:szCs w:val="16"/>
                <w:lang w:eastAsia="zh-CN"/>
              </w:rPr>
            </w:pPr>
            <w:r w:rsidRPr="00FD0425">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B08AA" w14:textId="77777777" w:rsidR="006A0190" w:rsidRPr="00FD0425"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814C9" w14:textId="77777777" w:rsidR="006A0190" w:rsidRPr="00FD0425" w:rsidRDefault="006A0190"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23140" w14:textId="77777777" w:rsidR="006A0190" w:rsidRPr="00FD0425" w:rsidRDefault="006A0190" w:rsidP="006A0190">
            <w:pPr>
              <w:pStyle w:val="TAL"/>
              <w:rPr>
                <w:sz w:val="16"/>
                <w:szCs w:val="16"/>
                <w:lang w:eastAsia="en-US"/>
              </w:rPr>
            </w:pPr>
            <w:r w:rsidRPr="00FD0425">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809A4" w14:textId="77777777" w:rsidR="006A0190" w:rsidRPr="00FD0425" w:rsidRDefault="006A0190" w:rsidP="006A0190">
            <w:pPr>
              <w:pStyle w:val="TAC"/>
              <w:rPr>
                <w:sz w:val="16"/>
                <w:szCs w:val="16"/>
                <w:lang w:eastAsia="zh-CN"/>
              </w:rPr>
            </w:pPr>
            <w:r w:rsidRPr="00FD0425">
              <w:rPr>
                <w:sz w:val="16"/>
                <w:szCs w:val="16"/>
                <w:lang w:eastAsia="zh-CN"/>
              </w:rPr>
              <w:t>15.4.0</w:t>
            </w:r>
          </w:p>
        </w:tc>
      </w:tr>
      <w:tr w:rsidR="00F03306" w:rsidRPr="00FD0425" w14:paraId="6228755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73BC78" w14:textId="77777777" w:rsidR="00F03306" w:rsidRPr="00FD0425" w:rsidRDefault="00F03306"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21C31" w14:textId="77777777" w:rsidR="00F03306" w:rsidRPr="00FD0425" w:rsidRDefault="00F03306"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03A0C" w14:textId="77777777" w:rsidR="00F03306" w:rsidRPr="00FD0425" w:rsidRDefault="00F03306" w:rsidP="006A0190">
            <w:pPr>
              <w:pStyle w:val="TAC"/>
              <w:rPr>
                <w:sz w:val="16"/>
                <w:szCs w:val="16"/>
                <w:lang w:eastAsia="zh-CN"/>
              </w:rPr>
            </w:pPr>
            <w:r w:rsidRPr="00FD0425">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FCBAD" w14:textId="77777777" w:rsidR="00F03306" w:rsidRPr="00FD0425" w:rsidRDefault="00F03306" w:rsidP="006A0190">
            <w:pPr>
              <w:pStyle w:val="TAL"/>
              <w:rPr>
                <w:sz w:val="16"/>
                <w:szCs w:val="16"/>
                <w:lang w:eastAsia="zh-CN"/>
              </w:rPr>
            </w:pPr>
            <w:r w:rsidRPr="00FD0425">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ACA5" w14:textId="77777777" w:rsidR="00F03306" w:rsidRPr="00FD0425" w:rsidRDefault="00F03306" w:rsidP="006A0190">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D3F6F" w14:textId="77777777" w:rsidR="00F03306" w:rsidRPr="00FD0425" w:rsidRDefault="00F03306"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76B27" w14:textId="77777777" w:rsidR="00F03306" w:rsidRPr="00FD0425" w:rsidRDefault="00F03306" w:rsidP="006A0190">
            <w:pPr>
              <w:pStyle w:val="TAL"/>
              <w:rPr>
                <w:sz w:val="16"/>
                <w:szCs w:val="16"/>
                <w:lang w:eastAsia="en-US"/>
              </w:rPr>
            </w:pPr>
            <w:r w:rsidRPr="00FD0425">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8B3D" w14:textId="77777777" w:rsidR="00F03306" w:rsidRPr="00FD0425" w:rsidRDefault="00F03306" w:rsidP="006A0190">
            <w:pPr>
              <w:pStyle w:val="TAC"/>
              <w:rPr>
                <w:sz w:val="16"/>
                <w:szCs w:val="16"/>
                <w:lang w:eastAsia="zh-CN"/>
              </w:rPr>
            </w:pPr>
            <w:r w:rsidRPr="00FD0425">
              <w:rPr>
                <w:sz w:val="16"/>
                <w:szCs w:val="16"/>
                <w:lang w:eastAsia="zh-CN"/>
              </w:rPr>
              <w:t>15.5.0</w:t>
            </w:r>
          </w:p>
        </w:tc>
      </w:tr>
      <w:tr w:rsidR="000B67CD" w:rsidRPr="00FD0425" w14:paraId="2772F91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2B07DD" w14:textId="77777777" w:rsidR="000B67CD" w:rsidRPr="00FD0425" w:rsidRDefault="000B67CD"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D98107" w14:textId="77777777" w:rsidR="000B67CD" w:rsidRPr="00FD0425" w:rsidRDefault="000B67CD"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B7EC" w14:textId="77777777" w:rsidR="000B67CD" w:rsidRPr="00FD0425" w:rsidRDefault="000B67CD" w:rsidP="006A0190">
            <w:pPr>
              <w:pStyle w:val="TAC"/>
              <w:rPr>
                <w:sz w:val="16"/>
                <w:szCs w:val="16"/>
                <w:lang w:eastAsia="zh-CN"/>
              </w:rPr>
            </w:pPr>
            <w:r w:rsidRPr="00FD0425">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978C10" w14:textId="77777777" w:rsidR="000B67CD" w:rsidRPr="00FD0425" w:rsidRDefault="000B67CD" w:rsidP="006A0190">
            <w:pPr>
              <w:pStyle w:val="TAL"/>
              <w:rPr>
                <w:sz w:val="16"/>
                <w:szCs w:val="16"/>
                <w:lang w:eastAsia="zh-CN"/>
              </w:rPr>
            </w:pPr>
            <w:r w:rsidRPr="00FD0425">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5058D" w14:textId="77777777" w:rsidR="000B67CD" w:rsidRPr="00FD0425" w:rsidRDefault="000B67CD" w:rsidP="006A0190">
            <w:pPr>
              <w:pStyle w:val="TAR"/>
              <w:rPr>
                <w:sz w:val="16"/>
                <w:szCs w:val="16"/>
                <w:lang w:eastAsia="zh-CN"/>
              </w:rPr>
            </w:pPr>
          </w:p>
          <w:p w14:paraId="0E12AD7F" w14:textId="77777777" w:rsidR="000B67CD" w:rsidRPr="00FD0425"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6883F" w14:textId="77777777" w:rsidR="000B67CD" w:rsidRPr="00FD0425" w:rsidRDefault="000B67CD"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F5D20D" w14:textId="77777777" w:rsidR="000B67CD" w:rsidRPr="00FD0425" w:rsidRDefault="000B67CD" w:rsidP="006A0190">
            <w:pPr>
              <w:pStyle w:val="TAL"/>
              <w:rPr>
                <w:sz w:val="16"/>
                <w:szCs w:val="16"/>
                <w:lang w:eastAsia="en-US"/>
              </w:rPr>
            </w:pPr>
            <w:r w:rsidRPr="00FD0425">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E541" w14:textId="77777777" w:rsidR="000B67CD" w:rsidRPr="00FD0425" w:rsidRDefault="000B67CD" w:rsidP="006A0190">
            <w:pPr>
              <w:pStyle w:val="TAC"/>
              <w:rPr>
                <w:sz w:val="16"/>
                <w:szCs w:val="16"/>
                <w:lang w:eastAsia="zh-CN"/>
              </w:rPr>
            </w:pPr>
            <w:r w:rsidRPr="00FD0425">
              <w:rPr>
                <w:sz w:val="16"/>
                <w:szCs w:val="16"/>
                <w:lang w:eastAsia="zh-CN"/>
              </w:rPr>
              <w:t>15.5.0</w:t>
            </w:r>
          </w:p>
        </w:tc>
      </w:tr>
      <w:tr w:rsidR="00EC48AE" w:rsidRPr="00FD0425" w14:paraId="132E02A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CA67E2" w14:textId="77777777" w:rsidR="00EC48AE" w:rsidRPr="00FD0425" w:rsidRDefault="00EC48AE"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0006FD" w14:textId="77777777" w:rsidR="00EC48AE" w:rsidRPr="00FD0425" w:rsidRDefault="00EC48AE"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91976" w14:textId="77777777" w:rsidR="00EC48AE" w:rsidRPr="00FD0425" w:rsidRDefault="00EC48AE" w:rsidP="006A0190">
            <w:pPr>
              <w:pStyle w:val="TAC"/>
              <w:rPr>
                <w:sz w:val="16"/>
                <w:szCs w:val="16"/>
                <w:lang w:eastAsia="zh-CN"/>
              </w:rPr>
            </w:pPr>
            <w:r w:rsidRPr="00FD0425">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F2AB7D" w14:textId="77777777" w:rsidR="00EC48AE" w:rsidRPr="00FD0425" w:rsidRDefault="00EC48AE" w:rsidP="006A0190">
            <w:pPr>
              <w:pStyle w:val="TAL"/>
              <w:rPr>
                <w:sz w:val="16"/>
                <w:szCs w:val="16"/>
                <w:lang w:eastAsia="zh-CN"/>
              </w:rPr>
            </w:pPr>
            <w:r w:rsidRPr="00FD0425">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9E2A1" w14:textId="77777777" w:rsidR="00EC48AE" w:rsidRPr="00FD0425" w:rsidRDefault="00EC48AE"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81D05" w14:textId="77777777" w:rsidR="00EC48AE" w:rsidRPr="00FD0425" w:rsidRDefault="00EC48AE"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E1D43" w14:textId="77777777" w:rsidR="00EC48AE" w:rsidRPr="00FD0425" w:rsidRDefault="00EC48AE" w:rsidP="006A0190">
            <w:pPr>
              <w:pStyle w:val="TAL"/>
              <w:rPr>
                <w:sz w:val="16"/>
                <w:szCs w:val="16"/>
                <w:lang w:eastAsia="en-US"/>
              </w:rPr>
            </w:pPr>
            <w:r w:rsidRPr="00FD0425">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6203" w14:textId="77777777" w:rsidR="00EC48AE" w:rsidRPr="00FD0425" w:rsidRDefault="00EC48AE" w:rsidP="006A0190">
            <w:pPr>
              <w:pStyle w:val="TAC"/>
              <w:rPr>
                <w:sz w:val="16"/>
                <w:szCs w:val="16"/>
                <w:lang w:eastAsia="zh-CN"/>
              </w:rPr>
            </w:pPr>
            <w:r w:rsidRPr="00FD0425">
              <w:rPr>
                <w:sz w:val="16"/>
                <w:szCs w:val="16"/>
                <w:lang w:eastAsia="zh-CN"/>
              </w:rPr>
              <w:t>15.5.0</w:t>
            </w:r>
          </w:p>
        </w:tc>
      </w:tr>
      <w:tr w:rsidR="005D2428" w:rsidRPr="00FD0425" w14:paraId="58B624C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A5B" w14:textId="77777777" w:rsidR="005D2428" w:rsidRPr="00FD0425" w:rsidRDefault="005D2428"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B67F29" w14:textId="77777777" w:rsidR="005D2428" w:rsidRPr="00FD0425" w:rsidRDefault="005D2428"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9032A" w14:textId="77777777" w:rsidR="005D2428" w:rsidRPr="00FD0425" w:rsidRDefault="005D2428" w:rsidP="006A0190">
            <w:pPr>
              <w:pStyle w:val="TAC"/>
              <w:rPr>
                <w:sz w:val="16"/>
                <w:szCs w:val="16"/>
                <w:lang w:eastAsia="zh-CN"/>
              </w:rPr>
            </w:pPr>
            <w:r w:rsidRPr="00FD0425">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3B2FBB" w14:textId="77777777" w:rsidR="005D2428" w:rsidRPr="00FD0425" w:rsidRDefault="005D2428" w:rsidP="006A0190">
            <w:pPr>
              <w:pStyle w:val="TAL"/>
              <w:rPr>
                <w:sz w:val="16"/>
                <w:szCs w:val="16"/>
                <w:lang w:eastAsia="zh-CN"/>
              </w:rPr>
            </w:pPr>
            <w:r w:rsidRPr="00FD0425">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31217" w14:textId="77777777" w:rsidR="005D2428" w:rsidRPr="00FD0425" w:rsidRDefault="005D2428" w:rsidP="006A0190">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F19F" w14:textId="77777777" w:rsidR="005D2428" w:rsidRPr="00FD0425" w:rsidRDefault="005D2428"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71E81" w14:textId="77777777" w:rsidR="005D2428" w:rsidRPr="00FD0425" w:rsidRDefault="005D2428" w:rsidP="006A0190">
            <w:pPr>
              <w:pStyle w:val="TAL"/>
              <w:rPr>
                <w:sz w:val="16"/>
                <w:szCs w:val="16"/>
                <w:lang w:eastAsia="en-US"/>
              </w:rPr>
            </w:pPr>
            <w:r w:rsidRPr="00FD0425">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A081D" w14:textId="77777777" w:rsidR="005D2428" w:rsidRPr="00FD0425" w:rsidRDefault="005D2428" w:rsidP="006A0190">
            <w:pPr>
              <w:pStyle w:val="TAC"/>
              <w:rPr>
                <w:sz w:val="16"/>
                <w:szCs w:val="16"/>
                <w:lang w:eastAsia="zh-CN"/>
              </w:rPr>
            </w:pPr>
            <w:r w:rsidRPr="00FD0425">
              <w:rPr>
                <w:sz w:val="16"/>
                <w:szCs w:val="16"/>
                <w:lang w:eastAsia="zh-CN"/>
              </w:rPr>
              <w:t>15.5.0</w:t>
            </w:r>
          </w:p>
        </w:tc>
      </w:tr>
      <w:tr w:rsidR="005D2428" w:rsidRPr="00FD0425" w14:paraId="612A3BA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E3492" w14:textId="77777777" w:rsidR="005D2428" w:rsidRPr="00FD0425" w:rsidRDefault="005D2428"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23A10D" w14:textId="77777777" w:rsidR="005D2428" w:rsidRPr="00FD0425" w:rsidRDefault="005D2428"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64BA8" w14:textId="77777777" w:rsidR="005D2428" w:rsidRPr="00FD0425" w:rsidRDefault="005D2428" w:rsidP="006A0190">
            <w:pPr>
              <w:pStyle w:val="TAC"/>
              <w:rPr>
                <w:sz w:val="16"/>
                <w:szCs w:val="16"/>
                <w:lang w:eastAsia="zh-CN"/>
              </w:rPr>
            </w:pPr>
            <w:r w:rsidRPr="00FD0425">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1675C" w14:textId="77777777" w:rsidR="005D2428" w:rsidRPr="00FD0425" w:rsidRDefault="005D2428" w:rsidP="006A0190">
            <w:pPr>
              <w:pStyle w:val="TAL"/>
              <w:rPr>
                <w:sz w:val="16"/>
                <w:szCs w:val="16"/>
                <w:lang w:eastAsia="zh-CN"/>
              </w:rPr>
            </w:pPr>
            <w:r w:rsidRPr="00FD0425">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733E0" w14:textId="77777777" w:rsidR="005D2428" w:rsidRPr="00FD0425" w:rsidRDefault="005D2428"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F117" w14:textId="77777777" w:rsidR="005D2428" w:rsidRPr="00FD0425" w:rsidRDefault="005D2428"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6DB98" w14:textId="77777777" w:rsidR="005D2428" w:rsidRPr="00FD0425" w:rsidRDefault="005D2428" w:rsidP="006A0190">
            <w:pPr>
              <w:pStyle w:val="TAL"/>
              <w:rPr>
                <w:sz w:val="16"/>
                <w:szCs w:val="16"/>
                <w:lang w:eastAsia="en-US"/>
              </w:rPr>
            </w:pPr>
            <w:r w:rsidRPr="00FD0425">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320B2" w14:textId="77777777" w:rsidR="005D2428" w:rsidRPr="00FD0425" w:rsidRDefault="005D2428" w:rsidP="006A0190">
            <w:pPr>
              <w:pStyle w:val="TAC"/>
              <w:rPr>
                <w:sz w:val="16"/>
                <w:szCs w:val="16"/>
                <w:lang w:eastAsia="zh-CN"/>
              </w:rPr>
            </w:pPr>
            <w:r w:rsidRPr="00FD0425">
              <w:rPr>
                <w:sz w:val="16"/>
                <w:szCs w:val="16"/>
                <w:lang w:eastAsia="zh-CN"/>
              </w:rPr>
              <w:t>15.5.0</w:t>
            </w:r>
          </w:p>
        </w:tc>
      </w:tr>
      <w:tr w:rsidR="007D3225" w:rsidRPr="00FD0425" w14:paraId="670CE76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3E9011" w14:textId="77777777" w:rsidR="007D3225" w:rsidRPr="00FD0425" w:rsidRDefault="007D3225"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9AA53" w14:textId="77777777" w:rsidR="007D3225" w:rsidRPr="00FD0425" w:rsidRDefault="007D3225"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81D4E" w14:textId="77777777" w:rsidR="007D3225" w:rsidRPr="00FD0425" w:rsidRDefault="007D3225" w:rsidP="006A0190">
            <w:pPr>
              <w:pStyle w:val="TAC"/>
              <w:rPr>
                <w:sz w:val="16"/>
                <w:szCs w:val="16"/>
                <w:lang w:eastAsia="zh-CN"/>
              </w:rPr>
            </w:pPr>
            <w:r w:rsidRPr="00FD0425">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08E338" w14:textId="77777777" w:rsidR="007D3225" w:rsidRPr="00FD0425" w:rsidRDefault="007D3225" w:rsidP="006A0190">
            <w:pPr>
              <w:pStyle w:val="TAL"/>
              <w:rPr>
                <w:sz w:val="16"/>
                <w:szCs w:val="16"/>
                <w:lang w:eastAsia="zh-CN"/>
              </w:rPr>
            </w:pPr>
            <w:r w:rsidRPr="00FD0425">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C9C9" w14:textId="77777777" w:rsidR="007D3225" w:rsidRPr="00FD0425" w:rsidRDefault="007D3225" w:rsidP="006A0190">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A2F" w14:textId="77777777" w:rsidR="007D3225" w:rsidRPr="00FD0425" w:rsidRDefault="007D3225"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441C8" w14:textId="77777777" w:rsidR="007D3225" w:rsidRPr="00FD0425" w:rsidRDefault="007D3225" w:rsidP="006A0190">
            <w:pPr>
              <w:pStyle w:val="TAL"/>
              <w:rPr>
                <w:sz w:val="16"/>
                <w:szCs w:val="16"/>
                <w:lang w:eastAsia="en-US"/>
              </w:rPr>
            </w:pPr>
            <w:r w:rsidRPr="00FD0425">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C8525" w14:textId="77777777" w:rsidR="007D3225" w:rsidRPr="00FD0425" w:rsidRDefault="007D3225" w:rsidP="006A0190">
            <w:pPr>
              <w:pStyle w:val="TAC"/>
              <w:rPr>
                <w:sz w:val="16"/>
                <w:szCs w:val="16"/>
                <w:lang w:eastAsia="zh-CN"/>
              </w:rPr>
            </w:pPr>
            <w:r w:rsidRPr="00FD0425">
              <w:rPr>
                <w:sz w:val="16"/>
                <w:szCs w:val="16"/>
                <w:lang w:eastAsia="zh-CN"/>
              </w:rPr>
              <w:t>15.5.0</w:t>
            </w:r>
          </w:p>
        </w:tc>
      </w:tr>
      <w:tr w:rsidR="007D3225" w:rsidRPr="00FD0425" w14:paraId="106873D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176510" w14:textId="77777777" w:rsidR="007D3225" w:rsidRPr="00FD0425" w:rsidRDefault="007D3225"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8D0B8E" w14:textId="77777777" w:rsidR="007D3225" w:rsidRPr="00FD0425" w:rsidRDefault="007D3225"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0FA10" w14:textId="77777777" w:rsidR="007D3225" w:rsidRPr="00FD0425" w:rsidRDefault="007D3225" w:rsidP="006A0190">
            <w:pPr>
              <w:pStyle w:val="TAC"/>
              <w:rPr>
                <w:sz w:val="16"/>
                <w:szCs w:val="16"/>
                <w:lang w:eastAsia="zh-CN"/>
              </w:rPr>
            </w:pPr>
            <w:r w:rsidRPr="00FD0425">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6097D" w14:textId="77777777" w:rsidR="007D3225" w:rsidRPr="00FD0425" w:rsidRDefault="007D3225" w:rsidP="006A0190">
            <w:pPr>
              <w:pStyle w:val="TAL"/>
              <w:rPr>
                <w:sz w:val="16"/>
                <w:szCs w:val="16"/>
                <w:lang w:eastAsia="zh-CN"/>
              </w:rPr>
            </w:pPr>
            <w:r w:rsidRPr="00FD0425">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B370" w14:textId="77777777" w:rsidR="007D3225" w:rsidRPr="00FD0425" w:rsidRDefault="007D3225"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E9DE9" w14:textId="77777777" w:rsidR="007D3225" w:rsidRPr="00FD0425" w:rsidRDefault="007D3225"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CE5C3" w14:textId="77777777" w:rsidR="007D3225" w:rsidRPr="00FD0425" w:rsidRDefault="007D3225" w:rsidP="006A0190">
            <w:pPr>
              <w:pStyle w:val="TAL"/>
              <w:rPr>
                <w:sz w:val="16"/>
                <w:szCs w:val="16"/>
                <w:lang w:eastAsia="en-US"/>
              </w:rPr>
            </w:pPr>
            <w:r w:rsidRPr="00FD0425">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5D1" w14:textId="77777777" w:rsidR="007D3225" w:rsidRPr="00FD0425" w:rsidRDefault="007D3225" w:rsidP="006A0190">
            <w:pPr>
              <w:pStyle w:val="TAC"/>
              <w:rPr>
                <w:sz w:val="16"/>
                <w:szCs w:val="16"/>
                <w:lang w:eastAsia="zh-CN"/>
              </w:rPr>
            </w:pPr>
            <w:r w:rsidRPr="00FD0425">
              <w:rPr>
                <w:sz w:val="16"/>
                <w:szCs w:val="16"/>
                <w:lang w:eastAsia="zh-CN"/>
              </w:rPr>
              <w:t>15.5.0</w:t>
            </w:r>
          </w:p>
        </w:tc>
      </w:tr>
      <w:tr w:rsidR="00C72ADE" w:rsidRPr="00FD0425" w14:paraId="3FD0FC12"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FA0B9" w14:textId="77777777" w:rsidR="00C72ADE" w:rsidRPr="00FD0425" w:rsidRDefault="00C72ADE"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35887D" w14:textId="77777777" w:rsidR="00C72ADE" w:rsidRPr="00FD0425" w:rsidRDefault="00C72ADE"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1EE7D" w14:textId="77777777" w:rsidR="00C72ADE" w:rsidRPr="00FD0425" w:rsidRDefault="00C72ADE" w:rsidP="006A0190">
            <w:pPr>
              <w:pStyle w:val="TAC"/>
              <w:rPr>
                <w:sz w:val="16"/>
                <w:szCs w:val="16"/>
                <w:lang w:eastAsia="zh-CN"/>
              </w:rPr>
            </w:pPr>
            <w:r w:rsidRPr="00FD0425">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E70B66" w14:textId="77777777" w:rsidR="00C72ADE" w:rsidRPr="00FD0425" w:rsidRDefault="00C72ADE" w:rsidP="006A0190">
            <w:pPr>
              <w:pStyle w:val="TAL"/>
              <w:rPr>
                <w:sz w:val="16"/>
                <w:szCs w:val="16"/>
                <w:lang w:eastAsia="zh-CN"/>
              </w:rPr>
            </w:pPr>
            <w:r w:rsidRPr="00FD0425">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27AB" w14:textId="77777777" w:rsidR="00C72ADE" w:rsidRPr="00FD0425" w:rsidRDefault="00C72ADE"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75E9" w14:textId="77777777" w:rsidR="00C72ADE" w:rsidRPr="00FD0425" w:rsidRDefault="00C72ADE"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31442" w14:textId="77777777" w:rsidR="00C72ADE" w:rsidRPr="00FD0425" w:rsidRDefault="00C72ADE" w:rsidP="006A0190">
            <w:pPr>
              <w:pStyle w:val="TAL"/>
              <w:rPr>
                <w:sz w:val="16"/>
                <w:szCs w:val="16"/>
                <w:lang w:eastAsia="en-US"/>
              </w:rPr>
            </w:pPr>
            <w:r w:rsidRPr="00FD0425">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ECB0" w14:textId="77777777" w:rsidR="00C72ADE" w:rsidRPr="00FD0425" w:rsidRDefault="00C72ADE" w:rsidP="006A0190">
            <w:pPr>
              <w:pStyle w:val="TAC"/>
              <w:rPr>
                <w:sz w:val="16"/>
                <w:szCs w:val="16"/>
                <w:lang w:eastAsia="zh-CN"/>
              </w:rPr>
            </w:pPr>
            <w:r w:rsidRPr="00FD0425">
              <w:rPr>
                <w:sz w:val="16"/>
                <w:szCs w:val="16"/>
                <w:lang w:eastAsia="zh-CN"/>
              </w:rPr>
              <w:t>15.5.0</w:t>
            </w:r>
          </w:p>
        </w:tc>
      </w:tr>
      <w:tr w:rsidR="003D1437" w:rsidRPr="00FD0425" w14:paraId="610096D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631A1A" w14:textId="77777777" w:rsidR="003D1437" w:rsidRPr="00FD0425" w:rsidRDefault="003D1437"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ED2FF0" w14:textId="77777777" w:rsidR="003D1437" w:rsidRPr="00FD0425" w:rsidRDefault="003D1437"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4D185" w14:textId="77777777" w:rsidR="003D1437" w:rsidRPr="00FD0425" w:rsidRDefault="003D1437" w:rsidP="006A0190">
            <w:pPr>
              <w:pStyle w:val="TAC"/>
              <w:rPr>
                <w:sz w:val="16"/>
                <w:szCs w:val="16"/>
                <w:lang w:eastAsia="zh-CN"/>
              </w:rPr>
            </w:pPr>
            <w:r w:rsidRPr="00FD0425">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6B229" w14:textId="77777777" w:rsidR="003D1437" w:rsidRPr="00FD0425" w:rsidRDefault="003D1437" w:rsidP="006A0190">
            <w:pPr>
              <w:pStyle w:val="TAL"/>
              <w:rPr>
                <w:sz w:val="16"/>
                <w:szCs w:val="16"/>
                <w:lang w:eastAsia="zh-CN"/>
              </w:rPr>
            </w:pPr>
            <w:r w:rsidRPr="00FD0425">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9660" w14:textId="77777777" w:rsidR="003D1437" w:rsidRPr="00FD0425" w:rsidRDefault="003D1437"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EC5A7" w14:textId="77777777" w:rsidR="003D1437" w:rsidRPr="00FD0425" w:rsidRDefault="003D1437"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7D45" w14:textId="77777777" w:rsidR="003D1437" w:rsidRPr="00FD0425" w:rsidRDefault="003D1437" w:rsidP="006A0190">
            <w:pPr>
              <w:pStyle w:val="TAL"/>
              <w:rPr>
                <w:sz w:val="16"/>
                <w:szCs w:val="16"/>
                <w:lang w:eastAsia="en-US"/>
              </w:rPr>
            </w:pPr>
            <w:r w:rsidRPr="00FD0425">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A598" w14:textId="77777777" w:rsidR="003D1437" w:rsidRPr="00FD0425" w:rsidRDefault="003D1437" w:rsidP="006A0190">
            <w:pPr>
              <w:pStyle w:val="TAC"/>
              <w:rPr>
                <w:sz w:val="16"/>
                <w:szCs w:val="16"/>
                <w:lang w:eastAsia="zh-CN"/>
              </w:rPr>
            </w:pPr>
            <w:r w:rsidRPr="00FD0425">
              <w:rPr>
                <w:sz w:val="16"/>
                <w:szCs w:val="16"/>
                <w:lang w:eastAsia="zh-CN"/>
              </w:rPr>
              <w:t>15.5.0</w:t>
            </w:r>
          </w:p>
        </w:tc>
      </w:tr>
      <w:tr w:rsidR="00C75CFE" w:rsidRPr="00FD0425" w14:paraId="7D0B6C9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A812D7" w14:textId="77777777" w:rsidR="00C75CFE" w:rsidRPr="00FD0425" w:rsidRDefault="00C75CFE" w:rsidP="006A0190">
            <w:pPr>
              <w:pStyle w:val="TAC"/>
              <w:rPr>
                <w:sz w:val="16"/>
                <w:szCs w:val="16"/>
                <w:lang w:eastAsia="zh-CN"/>
              </w:rPr>
            </w:pPr>
            <w:r w:rsidRPr="00FD0425">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E7C6A7" w14:textId="77777777" w:rsidR="00C75CFE" w:rsidRPr="00FD0425" w:rsidRDefault="00C75CFE" w:rsidP="006A0190">
            <w:pPr>
              <w:pStyle w:val="TAC"/>
              <w:rPr>
                <w:sz w:val="16"/>
                <w:szCs w:val="16"/>
                <w:lang w:eastAsia="zh-CN"/>
              </w:rPr>
            </w:pPr>
            <w:r w:rsidRPr="00FD0425">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DAF3" w14:textId="77777777" w:rsidR="00C75CFE" w:rsidRPr="00FD0425" w:rsidRDefault="00C75CFE" w:rsidP="006A0190">
            <w:pPr>
              <w:pStyle w:val="TAC"/>
              <w:rPr>
                <w:sz w:val="16"/>
                <w:szCs w:val="16"/>
                <w:lang w:eastAsia="zh-CN"/>
              </w:rPr>
            </w:pPr>
            <w:r w:rsidRPr="00FD0425">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284D6E" w14:textId="77777777" w:rsidR="00C75CFE" w:rsidRPr="00FD0425" w:rsidRDefault="00C75CFE" w:rsidP="006A0190">
            <w:pPr>
              <w:pStyle w:val="TAL"/>
              <w:rPr>
                <w:sz w:val="16"/>
                <w:szCs w:val="16"/>
                <w:lang w:eastAsia="zh-CN"/>
              </w:rPr>
            </w:pPr>
            <w:r w:rsidRPr="00FD0425">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54CC" w14:textId="77777777" w:rsidR="00C75CFE" w:rsidRPr="00FD0425" w:rsidRDefault="00C75CFE" w:rsidP="006A0190">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4D5CD" w14:textId="77777777" w:rsidR="00C75CFE" w:rsidRPr="00FD0425" w:rsidRDefault="00C75CFE" w:rsidP="006A0190">
            <w:pPr>
              <w:pStyle w:val="TAC"/>
              <w:rPr>
                <w:sz w:val="16"/>
                <w:szCs w:val="16"/>
                <w:lang w:eastAsia="zh-CN"/>
              </w:rPr>
            </w:pPr>
            <w:r w:rsidRPr="00FD0425">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ADC16" w14:textId="77777777" w:rsidR="00C75CFE" w:rsidRPr="00FD0425" w:rsidRDefault="00C75CFE" w:rsidP="006A0190">
            <w:pPr>
              <w:pStyle w:val="TAL"/>
              <w:rPr>
                <w:sz w:val="16"/>
                <w:szCs w:val="16"/>
                <w:lang w:eastAsia="en-US"/>
              </w:rPr>
            </w:pPr>
            <w:r w:rsidRPr="00FD0425">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9FDD3" w14:textId="77777777" w:rsidR="00C75CFE" w:rsidRPr="00FD0425" w:rsidRDefault="00C75CFE" w:rsidP="006A0190">
            <w:pPr>
              <w:pStyle w:val="TAC"/>
              <w:rPr>
                <w:sz w:val="16"/>
                <w:szCs w:val="16"/>
                <w:lang w:eastAsia="zh-CN"/>
              </w:rPr>
            </w:pPr>
            <w:r w:rsidRPr="00FD0425">
              <w:rPr>
                <w:sz w:val="16"/>
                <w:szCs w:val="16"/>
                <w:lang w:eastAsia="zh-CN"/>
              </w:rPr>
              <w:t>15.5.0</w:t>
            </w:r>
          </w:p>
        </w:tc>
      </w:tr>
      <w:tr w:rsidR="00BA787F" w:rsidRPr="00FD0425" w14:paraId="2CAB4F6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4E" w14:textId="77777777" w:rsidR="00BA787F" w:rsidRPr="00FD0425" w:rsidRDefault="00660067" w:rsidP="006A0190">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E7556C5" w14:textId="77777777" w:rsidR="00BA787F" w:rsidRPr="00FD0425" w:rsidRDefault="00BA787F" w:rsidP="006A0190">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EB0D0" w14:textId="77777777" w:rsidR="00BA787F" w:rsidRPr="00FD0425" w:rsidRDefault="00BA787F" w:rsidP="006A0190">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21EEF5" w14:textId="77777777" w:rsidR="00BA787F" w:rsidRPr="00FD0425" w:rsidRDefault="00BA787F" w:rsidP="006A0190">
            <w:pPr>
              <w:pStyle w:val="TAL"/>
              <w:rPr>
                <w:sz w:val="16"/>
                <w:szCs w:val="16"/>
                <w:lang w:eastAsia="zh-CN"/>
              </w:rPr>
            </w:pPr>
            <w:r w:rsidRPr="00FD0425">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90D37" w14:textId="77777777" w:rsidR="00BA787F" w:rsidRPr="00FD0425" w:rsidRDefault="00BA787F" w:rsidP="006A0190">
            <w:pPr>
              <w:pStyle w:val="TAR"/>
              <w:rPr>
                <w:sz w:val="16"/>
                <w:szCs w:val="16"/>
                <w:lang w:eastAsia="zh-CN"/>
              </w:rPr>
            </w:pPr>
            <w:r w:rsidRPr="00FD042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325" w14:textId="77777777" w:rsidR="00BA787F" w:rsidRPr="00FD0425" w:rsidRDefault="00BA787F" w:rsidP="006A0190">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18D2E" w14:textId="77777777" w:rsidR="00BA787F" w:rsidRPr="00FD0425" w:rsidRDefault="00BA787F" w:rsidP="006A0190">
            <w:pPr>
              <w:pStyle w:val="TAL"/>
              <w:rPr>
                <w:sz w:val="16"/>
                <w:szCs w:val="16"/>
                <w:lang w:eastAsia="en-US"/>
              </w:rPr>
            </w:pPr>
            <w:r w:rsidRPr="00FD0425">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1BF0D" w14:textId="77777777" w:rsidR="00BA787F" w:rsidRPr="00FD0425" w:rsidRDefault="00BA787F" w:rsidP="006A0190">
            <w:pPr>
              <w:pStyle w:val="TAC"/>
              <w:rPr>
                <w:sz w:val="16"/>
                <w:szCs w:val="16"/>
                <w:lang w:eastAsia="zh-CN"/>
              </w:rPr>
            </w:pPr>
            <w:r w:rsidRPr="00FD0425">
              <w:rPr>
                <w:sz w:val="16"/>
                <w:szCs w:val="16"/>
                <w:lang w:eastAsia="zh-CN"/>
              </w:rPr>
              <w:t>15.6.0</w:t>
            </w:r>
          </w:p>
        </w:tc>
      </w:tr>
      <w:tr w:rsidR="00660067" w:rsidRPr="00FD0425" w14:paraId="16B681D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123906"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2278C4"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FCC06"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C2CD56" w14:textId="77777777" w:rsidR="00660067" w:rsidRPr="00FD0425" w:rsidRDefault="00660067" w:rsidP="00660067">
            <w:pPr>
              <w:pStyle w:val="TAL"/>
              <w:rPr>
                <w:sz w:val="16"/>
                <w:szCs w:val="16"/>
                <w:lang w:eastAsia="zh-CN"/>
              </w:rPr>
            </w:pPr>
            <w:r w:rsidRPr="00FD0425">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16D5" w14:textId="77777777" w:rsidR="00660067" w:rsidRPr="00FD0425" w:rsidRDefault="00660067" w:rsidP="00660067">
            <w:pPr>
              <w:pStyle w:val="TAR"/>
              <w:rPr>
                <w:sz w:val="16"/>
                <w:szCs w:val="16"/>
                <w:lang w:eastAsia="zh-CN"/>
              </w:rPr>
            </w:pPr>
            <w:r w:rsidRPr="00FD0425">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4EB3B"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910807" w14:textId="77777777" w:rsidR="00660067" w:rsidRPr="00FD0425" w:rsidRDefault="00660067" w:rsidP="00660067">
            <w:pPr>
              <w:pStyle w:val="TAL"/>
              <w:rPr>
                <w:sz w:val="16"/>
                <w:szCs w:val="16"/>
                <w:lang w:eastAsia="en-US"/>
              </w:rPr>
            </w:pPr>
            <w:r w:rsidRPr="00FD0425">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DED53"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4E2F65B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A0C6A9"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F23742"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EAE2E"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ACCDF6" w14:textId="77777777" w:rsidR="00660067" w:rsidRPr="00FD0425" w:rsidRDefault="00660067" w:rsidP="00660067">
            <w:pPr>
              <w:pStyle w:val="TAL"/>
              <w:rPr>
                <w:sz w:val="16"/>
                <w:szCs w:val="16"/>
                <w:lang w:eastAsia="zh-CN"/>
              </w:rPr>
            </w:pPr>
            <w:r w:rsidRPr="00FD0425">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3980" w14:textId="77777777" w:rsidR="00660067" w:rsidRPr="00FD0425" w:rsidRDefault="00660067" w:rsidP="00660067">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8A2E5"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4DD1EF" w14:textId="77777777" w:rsidR="00660067" w:rsidRPr="00FD0425" w:rsidRDefault="00660067" w:rsidP="00660067">
            <w:pPr>
              <w:pStyle w:val="TAL"/>
              <w:rPr>
                <w:sz w:val="16"/>
                <w:szCs w:val="16"/>
                <w:lang w:eastAsia="en-US"/>
              </w:rPr>
            </w:pPr>
            <w:r w:rsidRPr="00FD0425">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6DC8"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64C82DD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5E2C26"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05B49"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AE32C"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9FF27" w14:textId="77777777" w:rsidR="00660067" w:rsidRPr="00FD0425" w:rsidRDefault="00660067" w:rsidP="00660067">
            <w:pPr>
              <w:pStyle w:val="TAL"/>
              <w:rPr>
                <w:sz w:val="16"/>
                <w:szCs w:val="16"/>
                <w:lang w:eastAsia="zh-CN"/>
              </w:rPr>
            </w:pPr>
            <w:r w:rsidRPr="00FD0425">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51DC" w14:textId="77777777" w:rsidR="00660067" w:rsidRPr="00FD0425" w:rsidRDefault="00660067" w:rsidP="00660067">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44D5"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F86609" w14:textId="77777777" w:rsidR="00660067" w:rsidRPr="00FD0425" w:rsidRDefault="00660067" w:rsidP="00660067">
            <w:pPr>
              <w:pStyle w:val="TAL"/>
              <w:rPr>
                <w:sz w:val="16"/>
                <w:szCs w:val="16"/>
                <w:lang w:eastAsia="en-US"/>
              </w:rPr>
            </w:pPr>
            <w:r w:rsidRPr="00FD0425">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F4C1F"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7B436F6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9325C8"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1D6EF5"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665DF" w14:textId="77777777" w:rsidR="00660067" w:rsidRPr="00FD0425" w:rsidRDefault="00660067" w:rsidP="00660067">
            <w:pPr>
              <w:pStyle w:val="TAC"/>
              <w:rPr>
                <w:sz w:val="16"/>
                <w:szCs w:val="16"/>
                <w:lang w:eastAsia="zh-CN"/>
              </w:rPr>
            </w:pPr>
            <w:r w:rsidRPr="00FD0425">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EF170B" w14:textId="77777777" w:rsidR="00660067" w:rsidRPr="00FD0425" w:rsidRDefault="00660067" w:rsidP="00660067">
            <w:pPr>
              <w:pStyle w:val="TAL"/>
              <w:rPr>
                <w:sz w:val="16"/>
                <w:szCs w:val="16"/>
                <w:lang w:eastAsia="zh-CN"/>
              </w:rPr>
            </w:pPr>
            <w:r w:rsidRPr="00FD0425">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3E493" w14:textId="77777777" w:rsidR="00660067" w:rsidRPr="00FD0425" w:rsidRDefault="00660067" w:rsidP="00660067">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4C49B"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A722AE" w14:textId="77777777" w:rsidR="00660067" w:rsidRPr="00FD0425" w:rsidRDefault="00660067" w:rsidP="00660067">
            <w:pPr>
              <w:pStyle w:val="TAL"/>
              <w:rPr>
                <w:sz w:val="16"/>
                <w:szCs w:val="16"/>
                <w:lang w:eastAsia="en-US"/>
              </w:rPr>
            </w:pPr>
            <w:r w:rsidRPr="00FD0425">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A6C24"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282CE03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14AEF5"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88DB39"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FAF7" w14:textId="77777777" w:rsidR="00660067" w:rsidRPr="00FD0425" w:rsidRDefault="00660067" w:rsidP="00660067">
            <w:pPr>
              <w:pStyle w:val="TAC"/>
              <w:rPr>
                <w:sz w:val="16"/>
                <w:szCs w:val="16"/>
                <w:lang w:eastAsia="zh-CN"/>
              </w:rPr>
            </w:pPr>
            <w:r w:rsidRPr="00FD0425">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EA6BA" w14:textId="77777777" w:rsidR="00660067" w:rsidRPr="00FD0425" w:rsidRDefault="00660067" w:rsidP="00660067">
            <w:pPr>
              <w:pStyle w:val="TAL"/>
              <w:rPr>
                <w:sz w:val="16"/>
                <w:szCs w:val="16"/>
                <w:lang w:eastAsia="zh-CN"/>
              </w:rPr>
            </w:pPr>
            <w:r w:rsidRPr="00FD0425">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4F9" w14:textId="77777777" w:rsidR="00660067" w:rsidRPr="00FD0425" w:rsidRDefault="00660067" w:rsidP="00660067">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46169" w14:textId="77777777" w:rsidR="00660067" w:rsidRPr="00FD0425" w:rsidRDefault="00660067" w:rsidP="00660067">
            <w:pPr>
              <w:pStyle w:val="TAC"/>
              <w:rPr>
                <w:sz w:val="16"/>
                <w:szCs w:val="16"/>
                <w:lang w:eastAsia="zh-CN"/>
              </w:rPr>
            </w:pPr>
            <w:r w:rsidRPr="00FD0425">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79C187" w14:textId="77777777" w:rsidR="00660067" w:rsidRPr="00FD0425" w:rsidRDefault="00660067" w:rsidP="00660067">
            <w:pPr>
              <w:pStyle w:val="TAL"/>
              <w:rPr>
                <w:sz w:val="16"/>
                <w:szCs w:val="16"/>
                <w:lang w:eastAsia="en-US"/>
              </w:rPr>
            </w:pPr>
            <w:r w:rsidRPr="00FD0425">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1D59"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761E02D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B47"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8ED75"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A7319" w14:textId="77777777" w:rsidR="00660067" w:rsidRPr="00FD0425" w:rsidRDefault="00660067" w:rsidP="00660067">
            <w:pPr>
              <w:pStyle w:val="TAC"/>
              <w:rPr>
                <w:sz w:val="16"/>
                <w:szCs w:val="16"/>
                <w:lang w:eastAsia="zh-CN"/>
              </w:rPr>
            </w:pPr>
            <w:r w:rsidRPr="00FD0425">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2E7EDE" w14:textId="77777777" w:rsidR="00660067" w:rsidRPr="00FD0425" w:rsidRDefault="00660067" w:rsidP="00660067">
            <w:pPr>
              <w:pStyle w:val="TAL"/>
              <w:rPr>
                <w:sz w:val="16"/>
                <w:szCs w:val="16"/>
                <w:lang w:eastAsia="zh-CN"/>
              </w:rPr>
            </w:pPr>
            <w:r w:rsidRPr="00FD0425">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DCFF" w14:textId="77777777" w:rsidR="00660067" w:rsidRPr="00FD0425" w:rsidRDefault="00660067" w:rsidP="00660067">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E04"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6DEF3" w14:textId="77777777" w:rsidR="00660067" w:rsidRPr="00FD0425" w:rsidRDefault="00660067" w:rsidP="00660067">
            <w:pPr>
              <w:pStyle w:val="TAL"/>
              <w:rPr>
                <w:sz w:val="16"/>
                <w:szCs w:val="16"/>
                <w:lang w:eastAsia="en-US"/>
              </w:rPr>
            </w:pPr>
            <w:r w:rsidRPr="00FD0425">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405C4"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39403BE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602615"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A1D929"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4B22B" w14:textId="77777777" w:rsidR="00660067" w:rsidRPr="00FD0425" w:rsidRDefault="00660067" w:rsidP="00660067">
            <w:pPr>
              <w:pStyle w:val="TAC"/>
              <w:rPr>
                <w:sz w:val="16"/>
                <w:szCs w:val="16"/>
                <w:lang w:eastAsia="zh-CN"/>
              </w:rPr>
            </w:pPr>
            <w:r w:rsidRPr="00FD0425">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03DEE8" w14:textId="77777777" w:rsidR="00660067" w:rsidRPr="00FD0425" w:rsidRDefault="00660067" w:rsidP="00660067">
            <w:pPr>
              <w:pStyle w:val="TAL"/>
              <w:rPr>
                <w:sz w:val="16"/>
                <w:szCs w:val="16"/>
                <w:lang w:eastAsia="zh-CN"/>
              </w:rPr>
            </w:pPr>
            <w:r w:rsidRPr="00FD0425">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B4878" w14:textId="77777777" w:rsidR="00660067" w:rsidRPr="00FD0425" w:rsidRDefault="00660067" w:rsidP="0066006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370"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8CE9E0" w14:textId="77777777" w:rsidR="00660067" w:rsidRPr="00FD0425" w:rsidRDefault="00660067" w:rsidP="00660067">
            <w:pPr>
              <w:pStyle w:val="TAL"/>
              <w:rPr>
                <w:sz w:val="16"/>
                <w:szCs w:val="16"/>
                <w:lang w:eastAsia="en-US"/>
              </w:rPr>
            </w:pPr>
            <w:r w:rsidRPr="00FD0425">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4F3F7"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0F72A10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472E89"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D13640"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B3872" w14:textId="77777777" w:rsidR="00660067" w:rsidRPr="00FD0425" w:rsidRDefault="00660067" w:rsidP="00660067">
            <w:pPr>
              <w:pStyle w:val="TAC"/>
              <w:rPr>
                <w:sz w:val="16"/>
                <w:szCs w:val="16"/>
                <w:lang w:eastAsia="zh-CN"/>
              </w:rPr>
            </w:pPr>
            <w:r w:rsidRPr="00FD0425">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516FB8" w14:textId="77777777" w:rsidR="00660067" w:rsidRPr="00FD0425" w:rsidRDefault="00660067" w:rsidP="00660067">
            <w:pPr>
              <w:pStyle w:val="TAL"/>
              <w:rPr>
                <w:sz w:val="16"/>
                <w:szCs w:val="16"/>
                <w:lang w:eastAsia="zh-CN"/>
              </w:rPr>
            </w:pPr>
            <w:r w:rsidRPr="00FD0425">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9487" w14:textId="77777777" w:rsidR="00660067" w:rsidRPr="00FD0425" w:rsidRDefault="00660067" w:rsidP="00660067">
            <w:pPr>
              <w:pStyle w:val="TAR"/>
              <w:rPr>
                <w:sz w:val="16"/>
                <w:szCs w:val="16"/>
                <w:lang w:eastAsia="zh-CN"/>
              </w:rPr>
            </w:pPr>
            <w:r w:rsidRPr="00FD0425">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B8BD"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40FF41" w14:textId="77777777" w:rsidR="00660067" w:rsidRPr="00FD0425" w:rsidRDefault="00660067" w:rsidP="00660067">
            <w:pPr>
              <w:pStyle w:val="TAL"/>
              <w:rPr>
                <w:sz w:val="16"/>
                <w:szCs w:val="16"/>
                <w:lang w:eastAsia="en-US"/>
              </w:rPr>
            </w:pPr>
            <w:r w:rsidRPr="00FD0425">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D39"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12583DA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9863E8"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3D975E"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D40E"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A7EDEF" w14:textId="77777777" w:rsidR="00660067" w:rsidRPr="00FD0425" w:rsidRDefault="00660067" w:rsidP="00660067">
            <w:pPr>
              <w:pStyle w:val="TAL"/>
              <w:rPr>
                <w:sz w:val="16"/>
                <w:szCs w:val="16"/>
                <w:lang w:eastAsia="zh-CN"/>
              </w:rPr>
            </w:pPr>
            <w:r w:rsidRPr="00FD0425">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C34B" w14:textId="77777777" w:rsidR="00660067" w:rsidRPr="00FD0425" w:rsidRDefault="00660067" w:rsidP="0066006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3C313"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F9DE5" w14:textId="77777777" w:rsidR="00660067" w:rsidRPr="00FD0425" w:rsidRDefault="00660067" w:rsidP="00660067">
            <w:pPr>
              <w:pStyle w:val="TAL"/>
              <w:rPr>
                <w:sz w:val="16"/>
                <w:szCs w:val="16"/>
                <w:lang w:eastAsia="en-US"/>
              </w:rPr>
            </w:pPr>
            <w:r w:rsidRPr="00FD0425">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94CE8"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18A4A82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1A2DB"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118314"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E4FBD"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A5C55A" w14:textId="77777777" w:rsidR="00660067" w:rsidRPr="00FD0425" w:rsidRDefault="00660067" w:rsidP="00660067">
            <w:pPr>
              <w:pStyle w:val="TAL"/>
              <w:rPr>
                <w:sz w:val="16"/>
                <w:szCs w:val="16"/>
                <w:lang w:eastAsia="zh-CN"/>
              </w:rPr>
            </w:pPr>
            <w:r w:rsidRPr="00FD0425">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D04E" w14:textId="77777777" w:rsidR="00660067" w:rsidRPr="00FD0425" w:rsidRDefault="00660067" w:rsidP="00660067">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2C89"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7D4255" w14:textId="77777777" w:rsidR="00660067" w:rsidRPr="00FD0425" w:rsidRDefault="00660067" w:rsidP="00660067">
            <w:pPr>
              <w:pStyle w:val="TAL"/>
              <w:rPr>
                <w:sz w:val="16"/>
                <w:szCs w:val="16"/>
                <w:lang w:eastAsia="en-US"/>
              </w:rPr>
            </w:pPr>
            <w:r w:rsidRPr="00FD0425">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AA6B"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4F9A927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D3E5D6"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2544BD"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B0C8E"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AD9434" w14:textId="77777777" w:rsidR="00660067" w:rsidRPr="00FD0425" w:rsidRDefault="00660067" w:rsidP="00660067">
            <w:pPr>
              <w:pStyle w:val="TAL"/>
              <w:rPr>
                <w:sz w:val="16"/>
                <w:szCs w:val="16"/>
                <w:lang w:eastAsia="zh-CN"/>
              </w:rPr>
            </w:pPr>
            <w:r w:rsidRPr="00FD0425">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68F5" w14:textId="77777777" w:rsidR="00660067" w:rsidRPr="00FD0425" w:rsidRDefault="00660067" w:rsidP="00660067">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63F39"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4145F" w14:textId="77777777" w:rsidR="00660067" w:rsidRPr="00FD0425" w:rsidRDefault="00660067" w:rsidP="00660067">
            <w:pPr>
              <w:pStyle w:val="TAL"/>
              <w:rPr>
                <w:sz w:val="16"/>
                <w:szCs w:val="16"/>
                <w:lang w:eastAsia="en-US"/>
              </w:rPr>
            </w:pPr>
            <w:r w:rsidRPr="00FD0425">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E4FDC" w14:textId="77777777" w:rsidR="00660067" w:rsidRPr="00FD0425" w:rsidRDefault="00660067" w:rsidP="00660067">
            <w:pPr>
              <w:pStyle w:val="TAC"/>
              <w:rPr>
                <w:sz w:val="16"/>
                <w:szCs w:val="16"/>
                <w:lang w:eastAsia="zh-CN"/>
              </w:rPr>
            </w:pPr>
            <w:r w:rsidRPr="00FD0425">
              <w:rPr>
                <w:sz w:val="16"/>
                <w:szCs w:val="16"/>
                <w:lang w:eastAsia="zh-CN"/>
              </w:rPr>
              <w:t>15.6.0</w:t>
            </w:r>
          </w:p>
        </w:tc>
      </w:tr>
      <w:tr w:rsidR="00660067" w:rsidRPr="00FD0425" w14:paraId="1F251AE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F206D8" w14:textId="77777777" w:rsidR="00660067" w:rsidRPr="00FD0425" w:rsidRDefault="00660067" w:rsidP="00660067">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D72F9" w14:textId="77777777" w:rsidR="00660067" w:rsidRPr="00FD0425" w:rsidRDefault="00660067" w:rsidP="00660067">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08085" w14:textId="77777777" w:rsidR="00660067" w:rsidRPr="00FD0425" w:rsidRDefault="00660067" w:rsidP="00660067">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BF1B6C" w14:textId="77777777" w:rsidR="00660067" w:rsidRPr="00FD0425" w:rsidRDefault="00660067" w:rsidP="00660067">
            <w:pPr>
              <w:pStyle w:val="TAL"/>
              <w:rPr>
                <w:sz w:val="16"/>
                <w:szCs w:val="16"/>
                <w:lang w:eastAsia="zh-CN"/>
              </w:rPr>
            </w:pPr>
            <w:r w:rsidRPr="00FD0425">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BE56A" w14:textId="77777777" w:rsidR="00660067" w:rsidRPr="00FD0425" w:rsidRDefault="00660067" w:rsidP="00660067">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CCB8E" w14:textId="77777777" w:rsidR="00660067" w:rsidRPr="00FD0425" w:rsidRDefault="00660067" w:rsidP="00660067">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49DB54" w14:textId="77777777" w:rsidR="00660067" w:rsidRPr="00FD0425" w:rsidRDefault="00660067" w:rsidP="00660067">
            <w:pPr>
              <w:pStyle w:val="TAL"/>
              <w:rPr>
                <w:sz w:val="16"/>
                <w:szCs w:val="16"/>
                <w:lang w:eastAsia="en-US"/>
              </w:rPr>
            </w:pPr>
            <w:r w:rsidRPr="00FD0425">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1011" w14:textId="77777777" w:rsidR="00660067" w:rsidRPr="00FD0425" w:rsidRDefault="00660067" w:rsidP="00660067">
            <w:pPr>
              <w:pStyle w:val="TAC"/>
              <w:rPr>
                <w:sz w:val="16"/>
                <w:szCs w:val="16"/>
                <w:lang w:eastAsia="zh-CN"/>
              </w:rPr>
            </w:pPr>
            <w:r w:rsidRPr="00FD0425">
              <w:rPr>
                <w:sz w:val="16"/>
                <w:szCs w:val="16"/>
                <w:lang w:eastAsia="zh-CN"/>
              </w:rPr>
              <w:t>15.6.0</w:t>
            </w:r>
          </w:p>
        </w:tc>
      </w:tr>
      <w:tr w:rsidR="001B256E" w:rsidRPr="00FD0425" w14:paraId="7ACDB0D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8577F0"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572D98"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D005B" w14:textId="77777777" w:rsidR="001B256E" w:rsidRPr="00FD0425" w:rsidRDefault="001B256E" w:rsidP="001B256E">
            <w:pPr>
              <w:pStyle w:val="TAC"/>
              <w:rPr>
                <w:sz w:val="16"/>
                <w:szCs w:val="16"/>
                <w:lang w:eastAsia="zh-CN"/>
              </w:rPr>
            </w:pPr>
            <w:r w:rsidRPr="00FD0425">
              <w:rPr>
                <w:sz w:val="16"/>
                <w:szCs w:val="16"/>
                <w:lang w:eastAsia="zh-CN"/>
              </w:rPr>
              <w:t>RP-192908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35842" w14:textId="77777777" w:rsidR="001B256E" w:rsidRPr="00FD0425" w:rsidRDefault="001B256E" w:rsidP="001B256E">
            <w:pPr>
              <w:pStyle w:val="TAL"/>
              <w:rPr>
                <w:sz w:val="16"/>
                <w:szCs w:val="16"/>
                <w:lang w:eastAsia="zh-CN"/>
              </w:rPr>
            </w:pPr>
            <w:r w:rsidRPr="00FD0425">
              <w:rPr>
                <w:sz w:val="16"/>
                <w:szCs w:val="16"/>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DB477" w14:textId="77777777" w:rsidR="001B256E" w:rsidRPr="00FD0425" w:rsidRDefault="001B256E" w:rsidP="001B256E">
            <w:pPr>
              <w:pStyle w:val="TAR"/>
              <w:rPr>
                <w:sz w:val="16"/>
                <w:szCs w:val="16"/>
                <w:lang w:eastAsia="zh-CN"/>
              </w:rPr>
            </w:pPr>
            <w:r w:rsidRPr="00FD0425">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26ED" w14:textId="77777777" w:rsidR="001B256E" w:rsidRPr="00FD0425" w:rsidRDefault="001B256E" w:rsidP="001B256E">
            <w:pPr>
              <w:pStyle w:val="TAC"/>
              <w:rPr>
                <w:sz w:val="16"/>
                <w:szCs w:val="16"/>
                <w:lang w:eastAsia="zh-CN"/>
              </w:rPr>
            </w:pPr>
            <w:r w:rsidRPr="00FD0425">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F28F0" w14:textId="77777777" w:rsidR="001B256E" w:rsidRPr="00FD0425" w:rsidRDefault="001B256E" w:rsidP="001B256E">
            <w:pPr>
              <w:pStyle w:val="TAL"/>
              <w:rPr>
                <w:sz w:val="16"/>
                <w:szCs w:val="16"/>
                <w:lang w:eastAsia="en-US"/>
              </w:rPr>
            </w:pPr>
            <w:r w:rsidRPr="00FD0425">
              <w:rPr>
                <w:sz w:val="16"/>
                <w:szCs w:val="16"/>
                <w:lang w:eastAsia="en-US"/>
              </w:rPr>
              <w:t>BL CR to 38.423: CLI support on XnAP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6D09"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3E54ED9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05CEEC"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E001BC"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F6682" w14:textId="77777777" w:rsidR="001B256E" w:rsidRPr="00FD0425" w:rsidRDefault="001B256E" w:rsidP="001B256E">
            <w:pPr>
              <w:pStyle w:val="TAC"/>
              <w:rPr>
                <w:sz w:val="16"/>
                <w:szCs w:val="16"/>
                <w:lang w:eastAsia="zh-CN"/>
              </w:rPr>
            </w:pPr>
            <w:r w:rsidRPr="00FD0425">
              <w:rPr>
                <w:sz w:val="16"/>
                <w:szCs w:val="16"/>
                <w:lang w:eastAsia="zh-CN"/>
              </w:rPr>
              <w:t>RP-192693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FC6192" w14:textId="77777777" w:rsidR="001B256E" w:rsidRPr="00FD0425" w:rsidRDefault="001B256E" w:rsidP="001B256E">
            <w:pPr>
              <w:pStyle w:val="TAL"/>
              <w:rPr>
                <w:sz w:val="16"/>
                <w:szCs w:val="16"/>
                <w:lang w:eastAsia="zh-CN"/>
              </w:rPr>
            </w:pPr>
            <w:r w:rsidRPr="00FD0425">
              <w:rPr>
                <w:sz w:val="16"/>
                <w:szCs w:val="16"/>
                <w:lang w:eastAsia="zh-CN"/>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70" w14:textId="77777777" w:rsidR="001B256E" w:rsidRPr="00FD0425" w:rsidRDefault="001B256E" w:rsidP="001B256E">
            <w:pPr>
              <w:pStyle w:val="TAR"/>
              <w:rPr>
                <w:sz w:val="16"/>
                <w:szCs w:val="16"/>
                <w:lang w:eastAsia="zh-CN"/>
              </w:rPr>
            </w:pPr>
            <w:r w:rsidRPr="00FD042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9C69" w14:textId="77777777" w:rsidR="001B256E" w:rsidRPr="00FD0425" w:rsidRDefault="001B256E" w:rsidP="001B256E">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D2EE0" w14:textId="77777777" w:rsidR="001B256E" w:rsidRPr="00FD0425" w:rsidRDefault="001B256E" w:rsidP="001B256E">
            <w:pPr>
              <w:pStyle w:val="TAL"/>
              <w:rPr>
                <w:sz w:val="16"/>
                <w:szCs w:val="16"/>
                <w:lang w:eastAsia="en-US"/>
              </w:rPr>
            </w:pPr>
            <w:r w:rsidRPr="00FD0425">
              <w:rPr>
                <w:sz w:val="16"/>
                <w:szCs w:val="16"/>
                <w:lang w:eastAsia="en-US"/>
              </w:rPr>
              <w:t>Support for setting up IPSec a priori in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C3333"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612F910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2C81D1"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7D0A56"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7629" w14:textId="77777777" w:rsidR="001B256E" w:rsidRPr="00FD0425" w:rsidRDefault="001B256E" w:rsidP="001B256E">
            <w:pPr>
              <w:pStyle w:val="TAC"/>
              <w:rPr>
                <w:sz w:val="16"/>
                <w:szCs w:val="16"/>
                <w:lang w:eastAsia="zh-CN"/>
              </w:rPr>
            </w:pPr>
            <w:r w:rsidRPr="00FD0425">
              <w:rPr>
                <w:sz w:val="16"/>
                <w:szCs w:val="16"/>
                <w:lang w:eastAsia="zh-CN"/>
              </w:rPr>
              <w:t>RP-192913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7BD278" w14:textId="77777777" w:rsidR="001B256E" w:rsidRPr="00FD0425" w:rsidRDefault="001B256E" w:rsidP="001B256E">
            <w:pPr>
              <w:pStyle w:val="TAL"/>
              <w:rPr>
                <w:sz w:val="16"/>
                <w:szCs w:val="16"/>
                <w:lang w:eastAsia="zh-CN"/>
              </w:rPr>
            </w:pPr>
            <w:r w:rsidRPr="00FD0425">
              <w:rPr>
                <w:sz w:val="16"/>
                <w:szCs w:val="16"/>
                <w:lang w:eastAsia="zh-CN"/>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61BAF" w14:textId="77777777" w:rsidR="001B256E" w:rsidRPr="00FD0425" w:rsidRDefault="001B256E" w:rsidP="001B256E">
            <w:pPr>
              <w:pStyle w:val="TAR"/>
              <w:rPr>
                <w:sz w:val="16"/>
                <w:szCs w:val="16"/>
                <w:lang w:eastAsia="zh-CN"/>
              </w:rPr>
            </w:pPr>
            <w:r w:rsidRPr="00FD042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FD77" w14:textId="77777777" w:rsidR="001B256E" w:rsidRPr="00FD0425" w:rsidRDefault="001B256E" w:rsidP="001B256E">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287F7D" w14:textId="77777777" w:rsidR="001B256E" w:rsidRPr="00FD0425" w:rsidRDefault="001B256E" w:rsidP="001B256E">
            <w:pPr>
              <w:pStyle w:val="TAL"/>
              <w:rPr>
                <w:sz w:val="16"/>
                <w:szCs w:val="16"/>
                <w:lang w:eastAsia="en-US"/>
              </w:rPr>
            </w:pPr>
            <w:r w:rsidRPr="00FD0425">
              <w:rPr>
                <w:sz w:val="16"/>
                <w:szCs w:val="16"/>
                <w:lang w:eastAsia="en-US"/>
              </w:rPr>
              <w:t>Xn Setup message size limitation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FE6A1"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7800D2F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DB4142"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637605"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346CE" w14:textId="77777777" w:rsidR="001B256E" w:rsidRPr="00FD0425" w:rsidRDefault="001B256E" w:rsidP="001B256E">
            <w:pPr>
              <w:pStyle w:val="TAC"/>
              <w:rPr>
                <w:sz w:val="16"/>
                <w:szCs w:val="16"/>
                <w:lang w:eastAsia="zh-CN"/>
              </w:rPr>
            </w:pPr>
            <w:r w:rsidRPr="00FD0425">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B00E06" w14:textId="77777777" w:rsidR="001B256E" w:rsidRPr="00FD0425" w:rsidRDefault="001B256E" w:rsidP="001B256E">
            <w:pPr>
              <w:pStyle w:val="TAL"/>
              <w:rPr>
                <w:sz w:val="16"/>
                <w:szCs w:val="16"/>
                <w:lang w:eastAsia="zh-CN"/>
              </w:rPr>
            </w:pPr>
            <w:r w:rsidRPr="00FD0425">
              <w:rPr>
                <w:sz w:val="16"/>
                <w:szCs w:val="16"/>
                <w:lang w:eastAsia="zh-CN"/>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D711" w14:textId="77777777" w:rsidR="001B256E" w:rsidRPr="00FD0425" w:rsidRDefault="001B256E" w:rsidP="001B256E">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8DAE" w14:textId="77777777" w:rsidR="001B256E" w:rsidRPr="00FD0425" w:rsidRDefault="001B256E" w:rsidP="001B256E">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591245" w14:textId="77777777" w:rsidR="001B256E" w:rsidRPr="00FD0425" w:rsidRDefault="001B256E" w:rsidP="001B256E">
            <w:pPr>
              <w:pStyle w:val="TAL"/>
              <w:rPr>
                <w:sz w:val="16"/>
                <w:szCs w:val="16"/>
                <w:lang w:eastAsia="en-US"/>
              </w:rPr>
            </w:pPr>
            <w:r w:rsidRPr="00FD0425">
              <w:rPr>
                <w:sz w:val="16"/>
                <w:szCs w:val="16"/>
                <w:lang w:eastAsia="en-US"/>
              </w:rPr>
              <w:t>Trace function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EB48A"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195B9E7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A96C53"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AD80E5"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6BBBD" w14:textId="77777777" w:rsidR="001B256E" w:rsidRPr="00FD0425" w:rsidRDefault="001B256E" w:rsidP="001B256E">
            <w:pPr>
              <w:pStyle w:val="TAC"/>
              <w:rPr>
                <w:sz w:val="16"/>
                <w:szCs w:val="16"/>
                <w:lang w:eastAsia="zh-CN"/>
              </w:rPr>
            </w:pPr>
            <w:r w:rsidRPr="00FD0425">
              <w:rPr>
                <w:sz w:val="16"/>
                <w:szCs w:val="16"/>
                <w:lang w:eastAsia="zh-CN"/>
              </w:rPr>
              <w:t>RP-192913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CD26BE" w14:textId="77777777" w:rsidR="001B256E" w:rsidRPr="00FD0425" w:rsidRDefault="001B256E" w:rsidP="001B256E">
            <w:pPr>
              <w:pStyle w:val="TAL"/>
              <w:rPr>
                <w:sz w:val="16"/>
                <w:szCs w:val="16"/>
                <w:lang w:eastAsia="zh-CN"/>
              </w:rPr>
            </w:pPr>
            <w:r w:rsidRPr="00FD0425">
              <w:rPr>
                <w:sz w:val="16"/>
                <w:szCs w:val="16"/>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3FBC6" w14:textId="77777777" w:rsidR="001B256E" w:rsidRPr="00FD0425" w:rsidRDefault="001B256E" w:rsidP="001B256E">
            <w:pPr>
              <w:pStyle w:val="TAR"/>
              <w:rPr>
                <w:sz w:val="16"/>
                <w:szCs w:val="16"/>
                <w:lang w:eastAsia="zh-CN"/>
              </w:rPr>
            </w:pPr>
            <w:r w:rsidRPr="00FD042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EAFFA" w14:textId="77777777" w:rsidR="001B256E" w:rsidRPr="00FD0425" w:rsidRDefault="001B256E" w:rsidP="001B256E">
            <w:pPr>
              <w:pStyle w:val="TAC"/>
              <w:rPr>
                <w:sz w:val="16"/>
                <w:szCs w:val="16"/>
                <w:lang w:eastAsia="zh-CN"/>
              </w:rPr>
            </w:pPr>
            <w:r w:rsidRPr="00FD0425">
              <w:rPr>
                <w:sz w:val="16"/>
                <w:szCs w:val="16"/>
                <w:lang w:eastAsia="zh-CN"/>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E1C383" w14:textId="77777777" w:rsidR="001B256E" w:rsidRPr="00FD0425" w:rsidRDefault="001B256E" w:rsidP="001B256E">
            <w:pPr>
              <w:pStyle w:val="TAL"/>
              <w:rPr>
                <w:sz w:val="16"/>
                <w:szCs w:val="16"/>
                <w:lang w:eastAsia="en-US"/>
              </w:rPr>
            </w:pPr>
            <w:r w:rsidRPr="00FD0425">
              <w:rPr>
                <w:sz w:val="16"/>
                <w:szCs w:val="16"/>
                <w:lang w:eastAsia="en-US"/>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6738D"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3390F3E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DB4EE9"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6F415E"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B5C0" w14:textId="77777777" w:rsidR="001B256E" w:rsidRPr="00FD0425" w:rsidRDefault="001B256E" w:rsidP="001B256E">
            <w:pPr>
              <w:pStyle w:val="TAC"/>
              <w:rPr>
                <w:sz w:val="16"/>
                <w:szCs w:val="16"/>
                <w:lang w:eastAsia="zh-CN"/>
              </w:rPr>
            </w:pPr>
            <w:r w:rsidRPr="00FD0425">
              <w:rPr>
                <w:sz w:val="16"/>
                <w:szCs w:val="16"/>
                <w:lang w:eastAsia="zh-CN"/>
              </w:rPr>
              <w:t>RP-192910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E8514E" w14:textId="77777777" w:rsidR="001B256E" w:rsidRPr="00FD0425" w:rsidRDefault="001B256E" w:rsidP="001B256E">
            <w:pPr>
              <w:pStyle w:val="TAL"/>
              <w:rPr>
                <w:sz w:val="16"/>
                <w:szCs w:val="16"/>
                <w:lang w:eastAsia="zh-CN"/>
              </w:rPr>
            </w:pPr>
            <w:r w:rsidRPr="00FD0425">
              <w:rPr>
                <w:sz w:val="16"/>
                <w:szCs w:val="16"/>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3ECE9" w14:textId="77777777" w:rsidR="001B256E" w:rsidRPr="00FD0425" w:rsidRDefault="001B256E" w:rsidP="001B256E">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47CBC" w14:textId="77777777" w:rsidR="001B256E" w:rsidRPr="00FD0425" w:rsidRDefault="001B256E" w:rsidP="001B256E">
            <w:pPr>
              <w:pStyle w:val="TAC"/>
              <w:rPr>
                <w:sz w:val="16"/>
                <w:szCs w:val="16"/>
                <w:lang w:eastAsia="zh-CN"/>
              </w:rPr>
            </w:pPr>
            <w:r w:rsidRPr="00FD0425">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D22D30" w14:textId="77777777" w:rsidR="001B256E" w:rsidRPr="00FD0425" w:rsidRDefault="001B256E" w:rsidP="001B256E">
            <w:pPr>
              <w:pStyle w:val="TAL"/>
              <w:rPr>
                <w:sz w:val="16"/>
                <w:szCs w:val="16"/>
                <w:lang w:eastAsia="en-US"/>
              </w:rPr>
            </w:pPr>
            <w:r w:rsidRPr="00FD0425">
              <w:rPr>
                <w:sz w:val="16"/>
                <w:szCs w:val="16"/>
                <w:lang w:eastAsia="en-US"/>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4BB4"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5BD5C6F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E9077B"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8D0E67B"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6CCA2" w14:textId="77777777" w:rsidR="001B256E" w:rsidRPr="00FD0425" w:rsidRDefault="001B256E" w:rsidP="001B256E">
            <w:pPr>
              <w:pStyle w:val="TAC"/>
              <w:rPr>
                <w:sz w:val="16"/>
                <w:szCs w:val="16"/>
                <w:lang w:eastAsia="zh-CN"/>
              </w:rPr>
            </w:pPr>
            <w:r w:rsidRPr="00FD0425">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5356D" w14:textId="77777777" w:rsidR="001B256E" w:rsidRPr="00FD0425" w:rsidRDefault="001B256E" w:rsidP="001B256E">
            <w:pPr>
              <w:pStyle w:val="TAL"/>
              <w:rPr>
                <w:sz w:val="16"/>
                <w:szCs w:val="16"/>
                <w:lang w:eastAsia="zh-CN"/>
              </w:rPr>
            </w:pPr>
            <w:r w:rsidRPr="00FD0425">
              <w:rPr>
                <w:sz w:val="16"/>
                <w:szCs w:val="16"/>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F5084" w14:textId="77777777" w:rsidR="001B256E" w:rsidRPr="00FD0425" w:rsidRDefault="001B256E" w:rsidP="001B256E">
            <w:pPr>
              <w:pStyle w:val="TAR"/>
              <w:rPr>
                <w:sz w:val="16"/>
                <w:szCs w:val="16"/>
                <w:lang w:eastAsia="zh-CN"/>
              </w:rPr>
            </w:pPr>
            <w:r w:rsidRPr="00FD0425">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0C173" w14:textId="77777777" w:rsidR="001B256E" w:rsidRPr="00FD0425" w:rsidRDefault="001B256E" w:rsidP="001B256E">
            <w:pPr>
              <w:pStyle w:val="TAC"/>
              <w:rPr>
                <w:sz w:val="16"/>
                <w:szCs w:val="16"/>
                <w:lang w:eastAsia="zh-CN"/>
              </w:rPr>
            </w:pPr>
            <w:r w:rsidRPr="00FD0425">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A4F64" w14:textId="77777777" w:rsidR="001B256E" w:rsidRPr="00FD0425" w:rsidRDefault="001B256E" w:rsidP="001B256E">
            <w:pPr>
              <w:pStyle w:val="TAL"/>
              <w:rPr>
                <w:sz w:val="16"/>
                <w:szCs w:val="16"/>
                <w:lang w:eastAsia="en-US"/>
              </w:rPr>
            </w:pPr>
            <w:r w:rsidRPr="00FD0425">
              <w:rPr>
                <w:sz w:val="16"/>
                <w:szCs w:val="16"/>
                <w:lang w:eastAsia="en-US"/>
              </w:rPr>
              <w:t>Correction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47769" w14:textId="77777777" w:rsidR="001B256E" w:rsidRPr="00FD0425" w:rsidRDefault="001B256E" w:rsidP="001B256E">
            <w:pPr>
              <w:pStyle w:val="TAC"/>
              <w:rPr>
                <w:sz w:val="16"/>
                <w:szCs w:val="16"/>
                <w:lang w:eastAsia="zh-CN"/>
              </w:rPr>
            </w:pPr>
            <w:r w:rsidRPr="00FD0425">
              <w:rPr>
                <w:sz w:val="16"/>
                <w:szCs w:val="16"/>
                <w:lang w:eastAsia="zh-CN"/>
              </w:rPr>
              <w:t>16.0.0</w:t>
            </w:r>
          </w:p>
        </w:tc>
      </w:tr>
      <w:tr w:rsidR="001B256E" w:rsidRPr="00FD0425" w14:paraId="0DB2AC3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3DF68D" w14:textId="77777777" w:rsidR="001B256E" w:rsidRPr="00FD0425" w:rsidRDefault="001B256E" w:rsidP="001B256E">
            <w:pPr>
              <w:pStyle w:val="TAC"/>
              <w:rPr>
                <w:sz w:val="16"/>
                <w:szCs w:val="16"/>
                <w:lang w:eastAsia="zh-CN"/>
              </w:rPr>
            </w:pPr>
            <w:r w:rsidRPr="00FD0425">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284162" w14:textId="77777777" w:rsidR="001B256E" w:rsidRPr="00FD0425" w:rsidRDefault="001B256E" w:rsidP="001B256E">
            <w:pPr>
              <w:pStyle w:val="TAC"/>
              <w:rPr>
                <w:sz w:val="16"/>
                <w:szCs w:val="16"/>
                <w:lang w:eastAsia="zh-CN"/>
              </w:rPr>
            </w:pPr>
            <w:r w:rsidRPr="00FD0425">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1355B" w14:textId="77777777" w:rsidR="001B256E" w:rsidRPr="00FD0425" w:rsidRDefault="001B256E" w:rsidP="001B256E">
            <w:pPr>
              <w:pStyle w:val="TAC"/>
              <w:rPr>
                <w:sz w:val="16"/>
                <w:szCs w:val="16"/>
                <w:lang w:eastAsia="zh-CN"/>
              </w:rPr>
            </w:pPr>
            <w:r w:rsidRPr="00FD0425">
              <w:rPr>
                <w:sz w:val="16"/>
                <w:szCs w:val="16"/>
                <w:lang w:eastAsia="zh-CN"/>
              </w:rPr>
              <w:t>RP-192910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489522" w14:textId="77777777" w:rsidR="001B256E" w:rsidRPr="00FD0425" w:rsidRDefault="001B256E" w:rsidP="001B256E">
            <w:pPr>
              <w:pStyle w:val="TAL"/>
              <w:rPr>
                <w:sz w:val="16"/>
                <w:szCs w:val="16"/>
                <w:lang w:eastAsia="zh-CN"/>
              </w:rPr>
            </w:pPr>
            <w:r w:rsidRPr="00FD0425">
              <w:rPr>
                <w:sz w:val="16"/>
                <w:szCs w:val="16"/>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3896" w14:textId="77777777" w:rsidR="001B256E" w:rsidRPr="00FD0425" w:rsidRDefault="001B256E" w:rsidP="001B256E">
            <w:pPr>
              <w:pStyle w:val="TAR"/>
              <w:rPr>
                <w:sz w:val="16"/>
                <w:szCs w:val="16"/>
                <w:lang w:eastAsia="zh-CN"/>
              </w:rPr>
            </w:pPr>
            <w:r w:rsidRPr="00FD0425">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86F1" w14:textId="77777777" w:rsidR="001B256E" w:rsidRPr="00FD0425" w:rsidRDefault="001B256E" w:rsidP="001B256E">
            <w:pPr>
              <w:pStyle w:val="TAC"/>
              <w:rPr>
                <w:sz w:val="16"/>
                <w:szCs w:val="16"/>
                <w:lang w:eastAsia="zh-CN"/>
              </w:rPr>
            </w:pPr>
            <w:r w:rsidRPr="00FD0425">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CEAB15" w14:textId="77777777" w:rsidR="001B256E" w:rsidRPr="00FD0425" w:rsidRDefault="001B256E" w:rsidP="001B256E">
            <w:pPr>
              <w:pStyle w:val="TAL"/>
              <w:rPr>
                <w:sz w:val="16"/>
                <w:szCs w:val="16"/>
                <w:lang w:eastAsia="en-US"/>
              </w:rPr>
            </w:pPr>
            <w:r w:rsidRPr="00FD0425">
              <w:rPr>
                <w:sz w:val="16"/>
                <w:szCs w:val="16"/>
                <w:lang w:eastAsia="en-US"/>
              </w:rPr>
              <w:t>Fast MCG link Recovery with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352C" w14:textId="77777777" w:rsidR="001B256E" w:rsidRPr="00FD0425" w:rsidRDefault="001B256E" w:rsidP="001B256E">
            <w:pPr>
              <w:pStyle w:val="TAC"/>
              <w:rPr>
                <w:sz w:val="16"/>
                <w:szCs w:val="16"/>
                <w:lang w:eastAsia="zh-CN"/>
              </w:rPr>
            </w:pPr>
            <w:r w:rsidRPr="00FD0425">
              <w:rPr>
                <w:sz w:val="16"/>
                <w:szCs w:val="16"/>
                <w:lang w:eastAsia="zh-CN"/>
              </w:rPr>
              <w:t>16.0.0</w:t>
            </w:r>
          </w:p>
        </w:tc>
      </w:tr>
      <w:tr w:rsidR="00F26C0D" w:rsidRPr="00FD0425" w14:paraId="775D9C7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5B5" w14:textId="77777777" w:rsidR="00F26C0D" w:rsidRPr="00FD0425" w:rsidRDefault="00F26C0D"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61552A" w14:textId="77777777" w:rsidR="00F26C0D" w:rsidRPr="00FD0425" w:rsidRDefault="00F26C0D"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CFFE0" w14:textId="77777777" w:rsidR="00F26C0D" w:rsidRPr="00FD0425" w:rsidRDefault="00F26C0D" w:rsidP="001B256E">
            <w:pPr>
              <w:pStyle w:val="TAC"/>
              <w:rPr>
                <w:sz w:val="16"/>
                <w:szCs w:val="16"/>
                <w:lang w:eastAsia="zh-CN"/>
              </w:rPr>
            </w:pPr>
            <w:r w:rsidRPr="00F26C0D">
              <w:rPr>
                <w:sz w:val="16"/>
                <w:szCs w:val="16"/>
                <w:lang w:eastAsia="zh-CN"/>
              </w:rPr>
              <w:t>RP-200422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C1297C" w14:textId="77777777" w:rsidR="00F26C0D" w:rsidRPr="00FD0425" w:rsidRDefault="00F26C0D" w:rsidP="001B256E">
            <w:pPr>
              <w:pStyle w:val="TAL"/>
              <w:rPr>
                <w:sz w:val="16"/>
                <w:szCs w:val="16"/>
                <w:lang w:eastAsia="zh-CN"/>
              </w:rPr>
            </w:pPr>
            <w:r>
              <w:rPr>
                <w:sz w:val="16"/>
                <w:szCs w:val="16"/>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7695" w14:textId="77777777" w:rsidR="00F26C0D" w:rsidRPr="00FD0425" w:rsidRDefault="00F26C0D" w:rsidP="001B256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EE168" w14:textId="77777777" w:rsidR="00F26C0D" w:rsidRPr="00FD0425" w:rsidRDefault="00F26C0D" w:rsidP="001B256E">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EA443B" w14:textId="77777777" w:rsidR="00F26C0D" w:rsidRPr="00FD0425" w:rsidRDefault="00F26C0D" w:rsidP="001B256E">
            <w:pPr>
              <w:pStyle w:val="TAL"/>
              <w:rPr>
                <w:sz w:val="16"/>
                <w:szCs w:val="16"/>
                <w:lang w:eastAsia="en-US"/>
              </w:rPr>
            </w:pPr>
            <w:r>
              <w:rPr>
                <w:sz w:val="16"/>
                <w:szCs w:val="16"/>
                <w:lang w:eastAsia="en-US"/>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82FC7" w14:textId="77777777" w:rsidR="00F26C0D" w:rsidRPr="00FD0425" w:rsidRDefault="00F26C0D" w:rsidP="001B256E">
            <w:pPr>
              <w:pStyle w:val="TAC"/>
              <w:rPr>
                <w:sz w:val="16"/>
                <w:szCs w:val="16"/>
                <w:lang w:eastAsia="zh-CN"/>
              </w:rPr>
            </w:pPr>
            <w:r>
              <w:rPr>
                <w:sz w:val="16"/>
                <w:szCs w:val="16"/>
                <w:lang w:eastAsia="zh-CN"/>
              </w:rPr>
              <w:t>16.1.0</w:t>
            </w:r>
          </w:p>
        </w:tc>
      </w:tr>
      <w:tr w:rsidR="00F26C0D" w:rsidRPr="00FD0425" w14:paraId="4B32E1B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4768E6" w14:textId="77777777" w:rsidR="00F26C0D" w:rsidRDefault="00F26C0D"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903545" w14:textId="77777777" w:rsidR="00F26C0D" w:rsidRDefault="00F26C0D"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85942" w14:textId="77777777" w:rsidR="00F26C0D" w:rsidRPr="00F26C0D" w:rsidRDefault="00F26C0D" w:rsidP="001B256E">
            <w:pPr>
              <w:pStyle w:val="TAC"/>
              <w:rPr>
                <w:sz w:val="16"/>
                <w:szCs w:val="16"/>
                <w:lang w:eastAsia="zh-CN"/>
              </w:rPr>
            </w:pPr>
            <w:r w:rsidRPr="00F26C0D">
              <w:rPr>
                <w:sz w:val="16"/>
                <w:szCs w:val="16"/>
                <w:lang w:eastAsia="zh-CN"/>
              </w:rPr>
              <w:t>RP-200423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64ED80" w14:textId="77777777" w:rsidR="00F26C0D" w:rsidRDefault="00F26C0D" w:rsidP="001B256E">
            <w:pPr>
              <w:pStyle w:val="TAL"/>
              <w:rPr>
                <w:sz w:val="16"/>
                <w:szCs w:val="16"/>
                <w:lang w:eastAsia="zh-CN"/>
              </w:rPr>
            </w:pPr>
            <w:r>
              <w:rPr>
                <w:sz w:val="16"/>
                <w:szCs w:val="16"/>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82E00" w14:textId="77777777" w:rsidR="00F26C0D" w:rsidRDefault="00F26C0D" w:rsidP="001B256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9A26C" w14:textId="77777777" w:rsidR="00F26C0D" w:rsidRDefault="00F26C0D" w:rsidP="001B256E">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A8DCB5" w14:textId="77777777" w:rsidR="00F26C0D" w:rsidRPr="00085A8B" w:rsidRDefault="00F26C0D" w:rsidP="001B256E">
            <w:pPr>
              <w:pStyle w:val="TAL"/>
              <w:rPr>
                <w:sz w:val="16"/>
                <w:szCs w:val="16"/>
                <w:lang w:eastAsia="en-US"/>
              </w:rPr>
            </w:pPr>
            <w:r w:rsidRPr="00085A8B">
              <w:rPr>
                <w:sz w:val="16"/>
                <w:szCs w:val="16"/>
                <w:lang w:eastAsia="en-US"/>
              </w:rPr>
              <w:t>Supporting of RACS in XnAP</w:t>
            </w:r>
          </w:p>
          <w:p w14:paraId="1527CC92" w14:textId="77777777" w:rsidR="00F26C0D" w:rsidRDefault="00F26C0D" w:rsidP="001B256E">
            <w:pPr>
              <w:pStyle w:val="TAL"/>
              <w:rPr>
                <w:sz w:val="16"/>
                <w:szCs w:val="16"/>
                <w:lang w:eastAsia="en-US"/>
              </w:rPr>
            </w:pPr>
            <w:r w:rsidRPr="00085A8B">
              <w:rPr>
                <w:sz w:val="16"/>
                <w:szCs w:val="16"/>
                <w:lang w:eastAsia="en-US"/>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FB516" w14:textId="77777777" w:rsidR="00F26C0D" w:rsidRDefault="00F26C0D" w:rsidP="001B256E">
            <w:pPr>
              <w:pStyle w:val="TAC"/>
              <w:rPr>
                <w:sz w:val="16"/>
                <w:szCs w:val="16"/>
                <w:lang w:eastAsia="zh-CN"/>
              </w:rPr>
            </w:pPr>
            <w:r>
              <w:rPr>
                <w:sz w:val="16"/>
                <w:szCs w:val="16"/>
                <w:lang w:eastAsia="zh-CN"/>
              </w:rPr>
              <w:t>16.1.0</w:t>
            </w:r>
          </w:p>
        </w:tc>
      </w:tr>
      <w:tr w:rsidR="00EA3367" w:rsidRPr="00FD0425" w14:paraId="0EED42B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0AD3D7" w14:textId="77777777" w:rsidR="00EA3367" w:rsidRDefault="00EA3367"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6DEA8D" w14:textId="77777777" w:rsidR="00EA3367" w:rsidRDefault="00EA3367"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BD80B" w14:textId="77777777" w:rsidR="00EA3367" w:rsidRPr="00F26C0D" w:rsidRDefault="00EA3367" w:rsidP="001B256E">
            <w:pPr>
              <w:pStyle w:val="TAC"/>
              <w:rPr>
                <w:sz w:val="16"/>
                <w:szCs w:val="16"/>
                <w:lang w:eastAsia="zh-CN"/>
              </w:rPr>
            </w:pPr>
            <w:r w:rsidRPr="00EA3367">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2C205E" w14:textId="77777777" w:rsidR="00EA3367" w:rsidRDefault="00EA3367" w:rsidP="001B256E">
            <w:pPr>
              <w:pStyle w:val="TAL"/>
              <w:rPr>
                <w:sz w:val="16"/>
                <w:szCs w:val="16"/>
                <w:lang w:eastAsia="zh-CN"/>
              </w:rPr>
            </w:pPr>
            <w:r>
              <w:rPr>
                <w:sz w:val="16"/>
                <w:szCs w:val="16"/>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2B874" w14:textId="77777777" w:rsidR="00EA3367" w:rsidRDefault="00EA3367" w:rsidP="001B256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AE8D2" w14:textId="77777777" w:rsidR="00EA3367" w:rsidRDefault="00EA3367" w:rsidP="001B256E">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52A059" w14:textId="77777777" w:rsidR="00EA3367" w:rsidRDefault="00EA3367" w:rsidP="001B256E">
            <w:pPr>
              <w:pStyle w:val="TAL"/>
              <w:rPr>
                <w:sz w:val="16"/>
                <w:szCs w:val="16"/>
                <w:lang w:eastAsia="en-US"/>
              </w:rPr>
            </w:pPr>
            <w:r>
              <w:rPr>
                <w:sz w:val="16"/>
                <w:szCs w:val="16"/>
                <w:lang w:eastAsia="en-US"/>
              </w:rPr>
              <w:t>Correction of the referred RRCResumeRequest1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E4AEC" w14:textId="77777777" w:rsidR="00EA3367" w:rsidRDefault="00EA3367" w:rsidP="001B256E">
            <w:pPr>
              <w:pStyle w:val="TAC"/>
              <w:rPr>
                <w:sz w:val="16"/>
                <w:szCs w:val="16"/>
                <w:lang w:eastAsia="zh-CN"/>
              </w:rPr>
            </w:pPr>
            <w:r>
              <w:rPr>
                <w:sz w:val="16"/>
                <w:szCs w:val="16"/>
                <w:lang w:eastAsia="zh-CN"/>
              </w:rPr>
              <w:t>16.1.0</w:t>
            </w:r>
          </w:p>
        </w:tc>
      </w:tr>
      <w:tr w:rsidR="00EA3367" w:rsidRPr="00FD0425" w14:paraId="28019A7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50713" w14:textId="77777777" w:rsidR="00EA3367" w:rsidRDefault="00EA3367"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8D3E45" w14:textId="77777777" w:rsidR="00EA3367" w:rsidRDefault="00EA3367"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A92CA" w14:textId="77777777" w:rsidR="00EA3367" w:rsidRPr="00EA3367" w:rsidRDefault="008A2516" w:rsidP="001B256E">
            <w:pPr>
              <w:pStyle w:val="TAC"/>
              <w:rPr>
                <w:sz w:val="16"/>
                <w:szCs w:val="16"/>
                <w:lang w:eastAsia="zh-CN"/>
              </w:rPr>
            </w:pPr>
            <w:r w:rsidRPr="008A2516">
              <w:rPr>
                <w:sz w:val="16"/>
                <w:szCs w:val="16"/>
                <w:lang w:eastAsia="zh-CN"/>
              </w:rPr>
              <w:t>RP-200476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FE324A" w14:textId="77777777" w:rsidR="00EA3367" w:rsidRDefault="00EA3367" w:rsidP="001B256E">
            <w:pPr>
              <w:pStyle w:val="TAL"/>
              <w:rPr>
                <w:sz w:val="16"/>
                <w:szCs w:val="16"/>
                <w:lang w:eastAsia="zh-CN"/>
              </w:rPr>
            </w:pPr>
            <w:r>
              <w:rPr>
                <w:sz w:val="16"/>
                <w:szCs w:val="16"/>
                <w:lang w:eastAsia="zh-CN"/>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11BB" w14:textId="77777777" w:rsidR="00EA3367" w:rsidRDefault="00EA3367" w:rsidP="001B256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0C66" w14:textId="77777777" w:rsidR="00EA3367" w:rsidRDefault="00EA3367" w:rsidP="001B256E">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57A40" w14:textId="77777777" w:rsidR="00EA3367" w:rsidRDefault="00EA3367" w:rsidP="001B256E">
            <w:pPr>
              <w:pStyle w:val="TAL"/>
              <w:rPr>
                <w:sz w:val="16"/>
                <w:szCs w:val="16"/>
                <w:lang w:eastAsia="en-US"/>
              </w:rPr>
            </w:pPr>
            <w:r>
              <w:rPr>
                <w:sz w:val="16"/>
                <w:szCs w:val="16"/>
                <w:lang w:eastAsia="en-US"/>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FB0E1" w14:textId="77777777" w:rsidR="00EA3367" w:rsidRDefault="00EA3367" w:rsidP="001B256E">
            <w:pPr>
              <w:pStyle w:val="TAC"/>
              <w:rPr>
                <w:sz w:val="16"/>
                <w:szCs w:val="16"/>
                <w:lang w:eastAsia="zh-CN"/>
              </w:rPr>
            </w:pPr>
            <w:r>
              <w:rPr>
                <w:sz w:val="16"/>
                <w:szCs w:val="16"/>
                <w:lang w:eastAsia="zh-CN"/>
              </w:rPr>
              <w:t>16.1.0</w:t>
            </w:r>
          </w:p>
        </w:tc>
      </w:tr>
      <w:tr w:rsidR="008A2516" w:rsidRPr="00FD0425" w14:paraId="5133A7D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8F3180" w14:textId="77777777" w:rsidR="008A2516" w:rsidRDefault="008A2516"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6AE1C6" w14:textId="77777777" w:rsidR="008A2516" w:rsidRDefault="008A2516"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466CF" w14:textId="77777777" w:rsidR="008A2516" w:rsidRPr="008A2516" w:rsidRDefault="008A2516" w:rsidP="001B256E">
            <w:pPr>
              <w:pStyle w:val="TAC"/>
              <w:rPr>
                <w:sz w:val="16"/>
                <w:szCs w:val="16"/>
                <w:lang w:eastAsia="zh-CN"/>
              </w:rPr>
            </w:pPr>
            <w:r w:rsidRPr="008A2516">
              <w:rPr>
                <w:sz w:val="16"/>
                <w:szCs w:val="16"/>
                <w:lang w:eastAsia="zh-CN"/>
              </w:rPr>
              <w:t>RP-200427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F308" w14:textId="77777777" w:rsidR="008A2516" w:rsidRDefault="008A2516" w:rsidP="001B256E">
            <w:pPr>
              <w:pStyle w:val="TAL"/>
              <w:rPr>
                <w:sz w:val="16"/>
                <w:szCs w:val="16"/>
                <w:lang w:eastAsia="zh-CN"/>
              </w:rPr>
            </w:pPr>
            <w:r>
              <w:rPr>
                <w:sz w:val="16"/>
                <w:szCs w:val="16"/>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05FF6" w14:textId="77777777" w:rsidR="008A2516" w:rsidRDefault="008A2516" w:rsidP="001B256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22FB" w14:textId="77777777" w:rsidR="008A2516" w:rsidRDefault="008A2516" w:rsidP="001B256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60BD04" w14:textId="77777777" w:rsidR="008A2516" w:rsidRDefault="008A2516" w:rsidP="001B256E">
            <w:pPr>
              <w:pStyle w:val="TAL"/>
              <w:rPr>
                <w:sz w:val="16"/>
                <w:szCs w:val="16"/>
                <w:lang w:eastAsia="en-US"/>
              </w:rPr>
            </w:pPr>
            <w:r>
              <w:rPr>
                <w:sz w:val="16"/>
                <w:szCs w:val="16"/>
                <w:lang w:eastAsia="en-US"/>
              </w:rPr>
              <w:t>Cleanup for Fast MCG link Recovery with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02761" w14:textId="77777777" w:rsidR="008A2516" w:rsidRDefault="008A2516" w:rsidP="001B256E">
            <w:pPr>
              <w:pStyle w:val="TAC"/>
              <w:rPr>
                <w:sz w:val="16"/>
                <w:szCs w:val="16"/>
                <w:lang w:eastAsia="zh-CN"/>
              </w:rPr>
            </w:pPr>
            <w:r>
              <w:rPr>
                <w:sz w:val="16"/>
                <w:szCs w:val="16"/>
                <w:lang w:eastAsia="zh-CN"/>
              </w:rPr>
              <w:t>16.1.0</w:t>
            </w:r>
          </w:p>
        </w:tc>
      </w:tr>
      <w:tr w:rsidR="001D0D86" w:rsidRPr="00FD0425" w14:paraId="563A3DC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BB3A86" w14:textId="77777777" w:rsidR="001D0D86" w:rsidRDefault="001D0D86"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C108D6" w14:textId="77777777" w:rsidR="001D0D86" w:rsidRDefault="001D0D86"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CD1A3" w14:textId="77777777" w:rsidR="001D0D86" w:rsidRPr="008A2516" w:rsidRDefault="001D0D86" w:rsidP="001B256E">
            <w:pPr>
              <w:pStyle w:val="TAC"/>
              <w:rPr>
                <w:sz w:val="16"/>
                <w:szCs w:val="16"/>
                <w:lang w:eastAsia="zh-CN"/>
              </w:rPr>
            </w:pPr>
            <w:r w:rsidRPr="001D0D86">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3102A" w14:textId="77777777" w:rsidR="001D0D86" w:rsidRDefault="001D0D86" w:rsidP="001B256E">
            <w:pPr>
              <w:pStyle w:val="TAL"/>
              <w:rPr>
                <w:sz w:val="16"/>
                <w:szCs w:val="16"/>
                <w:lang w:eastAsia="zh-CN"/>
              </w:rPr>
            </w:pPr>
            <w:r>
              <w:rPr>
                <w:sz w:val="16"/>
                <w:szCs w:val="16"/>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FECB4" w14:textId="77777777" w:rsidR="001D0D86" w:rsidRDefault="001D0D86" w:rsidP="001B256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A03C" w14:textId="77777777" w:rsidR="001D0D86" w:rsidRDefault="001D0D86" w:rsidP="001B256E">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81EC1" w14:textId="77777777" w:rsidR="001D0D86" w:rsidRDefault="001D0D86" w:rsidP="001B256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07661" w14:textId="77777777" w:rsidR="001D0D86" w:rsidRDefault="001D0D86" w:rsidP="001B256E">
            <w:pPr>
              <w:pStyle w:val="TAC"/>
              <w:rPr>
                <w:sz w:val="16"/>
                <w:szCs w:val="16"/>
                <w:lang w:eastAsia="zh-CN"/>
              </w:rPr>
            </w:pPr>
            <w:r>
              <w:rPr>
                <w:sz w:val="16"/>
                <w:szCs w:val="16"/>
                <w:lang w:eastAsia="zh-CN"/>
              </w:rPr>
              <w:t>16.1.0</w:t>
            </w:r>
          </w:p>
        </w:tc>
      </w:tr>
      <w:tr w:rsidR="00B176C4" w:rsidRPr="00FD0425" w14:paraId="7BB06A7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610AA2" w14:textId="77777777" w:rsidR="00B176C4" w:rsidRDefault="00B176C4"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E1AEB0" w14:textId="77777777" w:rsidR="00B176C4" w:rsidRDefault="00B176C4"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75481" w14:textId="77777777" w:rsidR="00B176C4" w:rsidRPr="001D0D86" w:rsidRDefault="00B176C4" w:rsidP="001B256E">
            <w:pPr>
              <w:pStyle w:val="TAC"/>
              <w:rPr>
                <w:sz w:val="16"/>
                <w:szCs w:val="16"/>
                <w:lang w:eastAsia="zh-CN"/>
              </w:rPr>
            </w:pPr>
            <w:r w:rsidRPr="00B176C4">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71A60A" w14:textId="77777777" w:rsidR="00B176C4" w:rsidRDefault="00B176C4" w:rsidP="001B256E">
            <w:pPr>
              <w:pStyle w:val="TAL"/>
              <w:rPr>
                <w:sz w:val="16"/>
                <w:szCs w:val="16"/>
                <w:lang w:eastAsia="zh-CN"/>
              </w:rPr>
            </w:pPr>
            <w:r>
              <w:rPr>
                <w:sz w:val="16"/>
                <w:szCs w:val="16"/>
                <w:lang w:eastAsia="zh-CN"/>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AAEB" w14:textId="77777777" w:rsidR="00B176C4" w:rsidRDefault="00B176C4" w:rsidP="001B256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8D8AE" w14:textId="77777777" w:rsidR="00B176C4" w:rsidRDefault="00B176C4" w:rsidP="001B256E">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D66D9" w14:textId="77777777" w:rsidR="00B176C4" w:rsidRDefault="00B176C4" w:rsidP="001B256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F724B" w14:textId="77777777" w:rsidR="00B176C4" w:rsidRDefault="00B176C4" w:rsidP="001B256E">
            <w:pPr>
              <w:pStyle w:val="TAC"/>
              <w:rPr>
                <w:sz w:val="16"/>
                <w:szCs w:val="16"/>
                <w:lang w:eastAsia="zh-CN"/>
              </w:rPr>
            </w:pPr>
            <w:r>
              <w:rPr>
                <w:sz w:val="16"/>
                <w:szCs w:val="16"/>
                <w:lang w:eastAsia="zh-CN"/>
              </w:rPr>
              <w:t>16.1.0</w:t>
            </w:r>
          </w:p>
        </w:tc>
      </w:tr>
      <w:tr w:rsidR="007C47D0" w:rsidRPr="00FD0425" w14:paraId="551934E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0E1B9" w14:textId="77777777" w:rsidR="007C47D0" w:rsidRDefault="007C47D0"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103A2A" w14:textId="77777777" w:rsidR="007C47D0" w:rsidRDefault="007C47D0"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453CC" w14:textId="77777777" w:rsidR="007C47D0" w:rsidRPr="00B176C4" w:rsidRDefault="007C47D0" w:rsidP="001B256E">
            <w:pPr>
              <w:pStyle w:val="TAC"/>
              <w:rPr>
                <w:sz w:val="16"/>
                <w:szCs w:val="16"/>
                <w:lang w:eastAsia="zh-CN"/>
              </w:rPr>
            </w:pPr>
            <w:r w:rsidRPr="007C47D0">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5F7A3A" w14:textId="77777777" w:rsidR="007C47D0" w:rsidRDefault="007C47D0" w:rsidP="001B256E">
            <w:pPr>
              <w:pStyle w:val="TAL"/>
              <w:rPr>
                <w:sz w:val="16"/>
                <w:szCs w:val="16"/>
                <w:lang w:eastAsia="zh-CN"/>
              </w:rPr>
            </w:pPr>
            <w:r>
              <w:rPr>
                <w:sz w:val="16"/>
                <w:szCs w:val="16"/>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B0A0" w14:textId="77777777" w:rsidR="007C47D0" w:rsidRDefault="007C47D0" w:rsidP="001B256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D4C0" w14:textId="77777777" w:rsidR="007C47D0" w:rsidRDefault="007C47D0" w:rsidP="001B256E">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C28F6E" w14:textId="77777777" w:rsidR="007C47D0" w:rsidRDefault="007C47D0" w:rsidP="001B256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56C50" w14:textId="77777777" w:rsidR="007C47D0" w:rsidRDefault="007C47D0" w:rsidP="001B256E">
            <w:pPr>
              <w:pStyle w:val="TAC"/>
              <w:rPr>
                <w:sz w:val="16"/>
                <w:szCs w:val="16"/>
                <w:lang w:eastAsia="zh-CN"/>
              </w:rPr>
            </w:pPr>
            <w:r>
              <w:rPr>
                <w:sz w:val="16"/>
                <w:szCs w:val="16"/>
                <w:lang w:eastAsia="zh-CN"/>
              </w:rPr>
              <w:t>16.1.0</w:t>
            </w:r>
          </w:p>
        </w:tc>
      </w:tr>
      <w:tr w:rsidR="007C47D0" w:rsidRPr="00FD0425" w14:paraId="2C7EF73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0FFEF3" w14:textId="77777777" w:rsidR="007C47D0" w:rsidRDefault="007C47D0"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4997A" w14:textId="77777777" w:rsidR="007C47D0" w:rsidRDefault="007C47D0"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0B80F" w14:textId="77777777" w:rsidR="007C47D0" w:rsidRPr="007C47D0" w:rsidRDefault="007C47D0" w:rsidP="001B256E">
            <w:pPr>
              <w:pStyle w:val="TAC"/>
              <w:rPr>
                <w:sz w:val="16"/>
                <w:szCs w:val="16"/>
                <w:lang w:eastAsia="zh-CN"/>
              </w:rPr>
            </w:pPr>
            <w:r w:rsidRPr="007C47D0">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51F003" w14:textId="77777777" w:rsidR="007C47D0" w:rsidRDefault="007C47D0" w:rsidP="001B256E">
            <w:pPr>
              <w:pStyle w:val="TAL"/>
              <w:rPr>
                <w:sz w:val="16"/>
                <w:szCs w:val="16"/>
                <w:lang w:eastAsia="zh-CN"/>
              </w:rPr>
            </w:pPr>
            <w:r>
              <w:rPr>
                <w:sz w:val="16"/>
                <w:szCs w:val="16"/>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97C0" w14:textId="77777777" w:rsidR="007C47D0" w:rsidRDefault="007C47D0" w:rsidP="001B256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799E9" w14:textId="77777777" w:rsidR="007C47D0" w:rsidRDefault="007C47D0" w:rsidP="001B256E">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384E8C" w14:textId="77777777" w:rsidR="007C47D0" w:rsidRDefault="007C47D0" w:rsidP="001B256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0E9A" w14:textId="77777777" w:rsidR="007C47D0" w:rsidRDefault="007C47D0" w:rsidP="001B256E">
            <w:pPr>
              <w:pStyle w:val="TAC"/>
              <w:rPr>
                <w:sz w:val="16"/>
                <w:szCs w:val="16"/>
                <w:lang w:eastAsia="zh-CN"/>
              </w:rPr>
            </w:pPr>
            <w:r>
              <w:rPr>
                <w:sz w:val="16"/>
                <w:szCs w:val="16"/>
                <w:lang w:eastAsia="zh-CN"/>
              </w:rPr>
              <w:t>16.1.0</w:t>
            </w:r>
          </w:p>
        </w:tc>
      </w:tr>
      <w:tr w:rsidR="007C47D0" w:rsidRPr="00FD0425" w14:paraId="79CDBFD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DE1D6C" w14:textId="77777777" w:rsidR="007C47D0" w:rsidRDefault="007C47D0"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1B6D0E" w14:textId="77777777" w:rsidR="007C47D0" w:rsidRDefault="007C47D0"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3B476" w14:textId="77777777" w:rsidR="007C47D0" w:rsidRPr="007C47D0" w:rsidRDefault="007C47D0" w:rsidP="001B256E">
            <w:pPr>
              <w:pStyle w:val="TAC"/>
              <w:rPr>
                <w:sz w:val="16"/>
                <w:szCs w:val="16"/>
                <w:lang w:eastAsia="zh-CN"/>
              </w:rPr>
            </w:pPr>
            <w:r w:rsidRPr="007C47D0">
              <w:rPr>
                <w:sz w:val="16"/>
                <w:szCs w:val="16"/>
                <w:lang w:eastAsia="zh-CN"/>
              </w:rPr>
              <w:t>RP-200429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9EEECD" w14:textId="77777777" w:rsidR="007C47D0" w:rsidRDefault="007C47D0" w:rsidP="001B256E">
            <w:pPr>
              <w:pStyle w:val="TAL"/>
              <w:rPr>
                <w:sz w:val="16"/>
                <w:szCs w:val="16"/>
                <w:lang w:eastAsia="zh-CN"/>
              </w:rPr>
            </w:pPr>
            <w:r>
              <w:rPr>
                <w:sz w:val="16"/>
                <w:szCs w:val="16"/>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C29CD" w14:textId="77777777" w:rsidR="007C47D0" w:rsidRDefault="007C47D0" w:rsidP="001B256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C9CEE" w14:textId="77777777" w:rsidR="007C47D0" w:rsidRDefault="007C47D0" w:rsidP="001B256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D08E4" w14:textId="77777777" w:rsidR="007C47D0" w:rsidRDefault="007C47D0" w:rsidP="001B256E">
            <w:pPr>
              <w:pStyle w:val="TAL"/>
              <w:rPr>
                <w:sz w:val="16"/>
                <w:szCs w:val="16"/>
                <w:lang w:eastAsia="en-US"/>
              </w:rPr>
            </w:pPr>
            <w:r>
              <w:rPr>
                <w:sz w:val="16"/>
                <w:szCs w:val="16"/>
                <w:lang w:eastAsia="en-US"/>
              </w:rPr>
              <w:t>Correction of CR0089r4: CLI Support on XnAP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ACFAC" w14:textId="77777777" w:rsidR="007C47D0" w:rsidRDefault="007C47D0" w:rsidP="001B256E">
            <w:pPr>
              <w:pStyle w:val="TAC"/>
              <w:rPr>
                <w:sz w:val="16"/>
                <w:szCs w:val="16"/>
                <w:lang w:eastAsia="zh-CN"/>
              </w:rPr>
            </w:pPr>
            <w:r>
              <w:rPr>
                <w:sz w:val="16"/>
                <w:szCs w:val="16"/>
                <w:lang w:eastAsia="zh-CN"/>
              </w:rPr>
              <w:t>16.1.0</w:t>
            </w:r>
          </w:p>
        </w:tc>
      </w:tr>
      <w:tr w:rsidR="007C47D0" w:rsidRPr="00FD0425" w14:paraId="0412E45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458A72" w14:textId="77777777" w:rsidR="007C47D0" w:rsidRDefault="007C47D0"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DD349F" w14:textId="77777777" w:rsidR="007C47D0" w:rsidRDefault="007C47D0"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87F3E" w14:textId="77777777" w:rsidR="007C47D0" w:rsidRPr="007C47D0" w:rsidRDefault="007C47D0" w:rsidP="001B256E">
            <w:pPr>
              <w:pStyle w:val="TAC"/>
              <w:rPr>
                <w:sz w:val="16"/>
                <w:szCs w:val="16"/>
                <w:lang w:eastAsia="zh-CN"/>
              </w:rPr>
            </w:pPr>
            <w:r w:rsidRPr="007C47D0">
              <w:rPr>
                <w:sz w:val="16"/>
                <w:szCs w:val="16"/>
                <w:lang w:eastAsia="zh-CN"/>
              </w:rPr>
              <w:t>RP-200425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6524D" w14:textId="77777777" w:rsidR="007C47D0" w:rsidRDefault="007C47D0" w:rsidP="001B256E">
            <w:pPr>
              <w:pStyle w:val="TAL"/>
              <w:rPr>
                <w:sz w:val="16"/>
                <w:szCs w:val="16"/>
                <w:lang w:eastAsia="zh-CN"/>
              </w:rPr>
            </w:pPr>
            <w:r>
              <w:rPr>
                <w:sz w:val="16"/>
                <w:szCs w:val="16"/>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3992" w14:textId="77777777" w:rsidR="007C47D0" w:rsidRDefault="007C47D0" w:rsidP="001B256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DA1EE" w14:textId="77777777" w:rsidR="007C47D0" w:rsidRDefault="007C47D0" w:rsidP="001B256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A0619" w14:textId="77777777" w:rsidR="007C47D0" w:rsidRDefault="007C47D0" w:rsidP="001B256E">
            <w:pPr>
              <w:pStyle w:val="TAL"/>
              <w:rPr>
                <w:sz w:val="16"/>
                <w:szCs w:val="16"/>
                <w:lang w:eastAsia="en-US"/>
              </w:rPr>
            </w:pPr>
            <w:r>
              <w:rPr>
                <w:sz w:val="16"/>
                <w:szCs w:val="16"/>
                <w:lang w:eastAsia="en-US"/>
              </w:rPr>
              <w:t>Correction of CR0208 on Xn Setup Message Size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8B05D" w14:textId="77777777" w:rsidR="007C47D0" w:rsidRDefault="007C47D0" w:rsidP="001B256E">
            <w:pPr>
              <w:pStyle w:val="TAC"/>
              <w:rPr>
                <w:sz w:val="16"/>
                <w:szCs w:val="16"/>
                <w:lang w:eastAsia="zh-CN"/>
              </w:rPr>
            </w:pPr>
            <w:r>
              <w:rPr>
                <w:sz w:val="16"/>
                <w:szCs w:val="16"/>
                <w:lang w:eastAsia="zh-CN"/>
              </w:rPr>
              <w:t>16.1.0</w:t>
            </w:r>
          </w:p>
        </w:tc>
      </w:tr>
      <w:tr w:rsidR="004A620D" w:rsidRPr="00FD0425" w14:paraId="7DFE6AD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E7727" w14:textId="77777777" w:rsidR="004A620D" w:rsidRDefault="004A620D" w:rsidP="001B256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BE110D" w14:textId="77777777" w:rsidR="004A620D" w:rsidRDefault="004A620D" w:rsidP="001B256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0D931" w14:textId="77777777" w:rsidR="004A620D" w:rsidRPr="007C47D0" w:rsidRDefault="004A620D" w:rsidP="001B256E">
            <w:pPr>
              <w:pStyle w:val="TAC"/>
              <w:rPr>
                <w:sz w:val="16"/>
                <w:szCs w:val="16"/>
                <w:lang w:eastAsia="zh-CN"/>
              </w:rPr>
            </w:pPr>
            <w:r w:rsidRPr="004A620D">
              <w:rPr>
                <w:sz w:val="16"/>
                <w:szCs w:val="16"/>
                <w:lang w:eastAsia="zh-CN"/>
              </w:rPr>
              <w:t>RP-200425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B912DB" w14:textId="77777777" w:rsidR="004A620D" w:rsidRDefault="004A620D" w:rsidP="001B256E">
            <w:pPr>
              <w:pStyle w:val="TAL"/>
              <w:rPr>
                <w:sz w:val="16"/>
                <w:szCs w:val="16"/>
                <w:lang w:eastAsia="zh-CN"/>
              </w:rPr>
            </w:pPr>
            <w:r>
              <w:rPr>
                <w:sz w:val="16"/>
                <w:szCs w:val="16"/>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5352C" w14:textId="77777777" w:rsidR="004A620D" w:rsidRDefault="004A620D" w:rsidP="001B256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5BC1E" w14:textId="77777777" w:rsidR="004A620D" w:rsidRDefault="004A620D" w:rsidP="001B256E">
            <w:pPr>
              <w:pStyle w:val="TAC"/>
              <w:rPr>
                <w:sz w:val="16"/>
                <w:szCs w:val="16"/>
                <w:lang w:eastAsia="zh-CN"/>
              </w:rPr>
            </w:pPr>
            <w:r>
              <w:rPr>
                <w:sz w:val="16"/>
                <w:szCs w:val="16"/>
                <w:lang w:eastAsia="zh-CN"/>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2E8A4A" w14:textId="77777777" w:rsidR="004A620D" w:rsidRDefault="004A620D" w:rsidP="001B256E">
            <w:pPr>
              <w:pStyle w:val="TAL"/>
              <w:rPr>
                <w:sz w:val="16"/>
                <w:szCs w:val="16"/>
                <w:lang w:eastAsia="en-US"/>
              </w:rPr>
            </w:pPr>
            <w:r>
              <w:rPr>
                <w:sz w:val="16"/>
                <w:szCs w:val="16"/>
                <w:lang w:eastAsia="en-US"/>
              </w:rPr>
              <w:t>Rapporteur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C05FC" w14:textId="77777777" w:rsidR="004A620D" w:rsidRDefault="004A620D" w:rsidP="001B256E">
            <w:pPr>
              <w:pStyle w:val="TAC"/>
              <w:rPr>
                <w:sz w:val="16"/>
                <w:szCs w:val="16"/>
                <w:lang w:eastAsia="zh-CN"/>
              </w:rPr>
            </w:pPr>
            <w:r>
              <w:rPr>
                <w:sz w:val="16"/>
                <w:szCs w:val="16"/>
                <w:lang w:eastAsia="zh-CN"/>
              </w:rPr>
              <w:t>16.1.0</w:t>
            </w:r>
          </w:p>
        </w:tc>
      </w:tr>
      <w:tr w:rsidR="00223152" w:rsidRPr="00FD0425" w14:paraId="0E1B259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5683B8" w14:textId="77777777" w:rsidR="00223152" w:rsidRDefault="00223152" w:rsidP="00223152">
            <w:pPr>
              <w:pStyle w:val="TAC"/>
              <w:rPr>
                <w:sz w:val="16"/>
                <w:szCs w:val="16"/>
                <w:lang w:eastAsia="zh-CN"/>
              </w:rPr>
            </w:pPr>
            <w:r>
              <w:rPr>
                <w:sz w:val="16"/>
                <w:szCs w:val="16"/>
                <w:lang w:eastAsia="zh-CN"/>
              </w:rPr>
              <w:t>2020-0</w:t>
            </w:r>
            <w:r w:rsidR="000A25AD">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07DED2" w14:textId="77777777" w:rsidR="00223152" w:rsidRDefault="00223152" w:rsidP="00223152">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BE1E1" w14:textId="77777777" w:rsidR="00223152" w:rsidRPr="004A620D" w:rsidRDefault="00223152" w:rsidP="00223152">
            <w:pPr>
              <w:pStyle w:val="TAC"/>
              <w:rPr>
                <w:sz w:val="16"/>
                <w:szCs w:val="16"/>
                <w:lang w:eastAsia="zh-CN"/>
              </w:rPr>
            </w:pPr>
            <w:r>
              <w:rPr>
                <w:rFonts w:cs="Arial"/>
                <w:color w:val="000000"/>
                <w:sz w:val="16"/>
                <w:szCs w:val="16"/>
              </w:rPr>
              <w:t>RP-201075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52212" w14:textId="77777777" w:rsidR="00223152" w:rsidRDefault="00223152" w:rsidP="00223152">
            <w:pPr>
              <w:pStyle w:val="TAL"/>
              <w:rPr>
                <w:sz w:val="16"/>
                <w:szCs w:val="16"/>
                <w:lang w:eastAsia="zh-CN"/>
              </w:rPr>
            </w:pPr>
            <w:r>
              <w:rPr>
                <w:sz w:val="16"/>
                <w:szCs w:val="16"/>
                <w:lang w:eastAsia="zh-CN"/>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E242" w14:textId="77777777" w:rsidR="00223152" w:rsidRDefault="00223152" w:rsidP="00223152">
            <w:pPr>
              <w:pStyle w:val="TAR"/>
              <w:rPr>
                <w:sz w:val="16"/>
                <w:szCs w:val="16"/>
                <w:lang w:eastAsia="zh-CN"/>
              </w:rPr>
            </w:pPr>
            <w:r>
              <w:rPr>
                <w:sz w:val="16"/>
                <w:szCs w:val="16"/>
                <w:lang w:eastAsia="zh-CN"/>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D006" w14:textId="77777777" w:rsidR="00223152" w:rsidRDefault="00223152" w:rsidP="00223152">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E54C0C" w14:textId="77777777" w:rsidR="00223152" w:rsidRDefault="00223152" w:rsidP="00223152">
            <w:pPr>
              <w:pStyle w:val="TAL"/>
              <w:rPr>
                <w:sz w:val="16"/>
                <w:szCs w:val="16"/>
                <w:lang w:eastAsia="en-US"/>
              </w:rPr>
            </w:pPr>
            <w:r>
              <w:rPr>
                <w:sz w:val="16"/>
                <w:szCs w:val="16"/>
                <w:lang w:eastAsia="en-US"/>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4858" w14:textId="77777777" w:rsidR="00223152" w:rsidRDefault="00223152" w:rsidP="00223152">
            <w:pPr>
              <w:pStyle w:val="TAC"/>
              <w:rPr>
                <w:sz w:val="16"/>
                <w:szCs w:val="16"/>
                <w:lang w:eastAsia="zh-CN"/>
              </w:rPr>
            </w:pPr>
            <w:r>
              <w:rPr>
                <w:sz w:val="16"/>
                <w:szCs w:val="16"/>
                <w:lang w:eastAsia="zh-CN"/>
              </w:rPr>
              <w:t>16.2.0</w:t>
            </w:r>
          </w:p>
        </w:tc>
      </w:tr>
      <w:tr w:rsidR="000A25AD" w:rsidRPr="00FD0425" w14:paraId="4090A02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7E18F4"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900F38"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4DB99" w14:textId="77777777" w:rsidR="000A25AD" w:rsidRPr="004A620D" w:rsidRDefault="000A25AD" w:rsidP="000A25AD">
            <w:pPr>
              <w:pStyle w:val="TAC"/>
              <w:rPr>
                <w:sz w:val="16"/>
                <w:szCs w:val="16"/>
                <w:lang w:eastAsia="zh-CN"/>
              </w:rPr>
            </w:pPr>
            <w:r>
              <w:rPr>
                <w:rFonts w:cs="Arial"/>
                <w:color w:val="000000"/>
                <w:sz w:val="16"/>
                <w:szCs w:val="16"/>
              </w:rPr>
              <w:t>RP-201088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89209F" w14:textId="77777777" w:rsidR="000A25AD" w:rsidRDefault="000A25AD" w:rsidP="000A25AD">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5BC3" w14:textId="77777777" w:rsidR="000A25AD" w:rsidRDefault="000A25AD" w:rsidP="000A25AD">
            <w:pPr>
              <w:pStyle w:val="TAR"/>
              <w:rPr>
                <w:sz w:val="16"/>
                <w:szCs w:val="16"/>
                <w:lang w:eastAsia="zh-CN"/>
              </w:rPr>
            </w:pP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262E"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B5A20" w14:textId="77777777" w:rsidR="000A25AD" w:rsidRDefault="000A25AD" w:rsidP="000A25AD">
            <w:pPr>
              <w:pStyle w:val="TAL"/>
              <w:rPr>
                <w:sz w:val="16"/>
                <w:szCs w:val="16"/>
                <w:lang w:eastAsia="en-US"/>
              </w:rPr>
            </w:pPr>
            <w:r>
              <w:rPr>
                <w:sz w:val="16"/>
                <w:szCs w:val="16"/>
                <w:lang w:eastAsia="en-US"/>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D45EF" w14:textId="77777777" w:rsidR="000A25AD" w:rsidRDefault="000A25AD" w:rsidP="000A25AD">
            <w:pPr>
              <w:pStyle w:val="TAC"/>
              <w:rPr>
                <w:sz w:val="16"/>
                <w:szCs w:val="16"/>
                <w:lang w:eastAsia="zh-CN"/>
              </w:rPr>
            </w:pPr>
            <w:r>
              <w:rPr>
                <w:sz w:val="16"/>
                <w:szCs w:val="16"/>
                <w:lang w:eastAsia="zh-CN"/>
              </w:rPr>
              <w:t>16.2.0</w:t>
            </w:r>
          </w:p>
        </w:tc>
      </w:tr>
      <w:tr w:rsidR="000A25AD" w:rsidRPr="00FD0425" w14:paraId="65EAC43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5D49E5"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0E8997B"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4BB82" w14:textId="77777777" w:rsidR="000A25AD" w:rsidRPr="004A620D" w:rsidRDefault="000A25AD" w:rsidP="000A25AD">
            <w:pPr>
              <w:pStyle w:val="TAC"/>
              <w:rPr>
                <w:sz w:val="16"/>
                <w:szCs w:val="16"/>
                <w:lang w:eastAsia="zh-CN"/>
              </w:rPr>
            </w:pPr>
            <w:r>
              <w:rPr>
                <w:rFonts w:cs="Arial"/>
                <w:color w:val="000000"/>
                <w:sz w:val="16"/>
                <w:szCs w:val="16"/>
              </w:rPr>
              <w:t>RP-201074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AA2A11" w14:textId="77777777" w:rsidR="000A25AD" w:rsidRDefault="000A25AD" w:rsidP="000A25AD">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9EB9" w14:textId="77777777" w:rsidR="000A25AD" w:rsidRDefault="000A25AD" w:rsidP="000A25AD">
            <w:pPr>
              <w:pStyle w:val="TAR"/>
              <w:rPr>
                <w:sz w:val="16"/>
                <w:szCs w:val="16"/>
                <w:lang w:eastAsia="zh-CN"/>
              </w:rPr>
            </w:pPr>
            <w:r>
              <w:rPr>
                <w:sz w:val="16"/>
                <w:szCs w:val="16"/>
                <w:lang w:eastAsia="zh-CN"/>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2032A"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2193" w14:textId="77777777" w:rsidR="000A25AD" w:rsidRDefault="000A25AD" w:rsidP="000A25AD">
            <w:pPr>
              <w:pStyle w:val="TAL"/>
              <w:rPr>
                <w:sz w:val="16"/>
                <w:szCs w:val="16"/>
                <w:lang w:eastAsia="en-US"/>
              </w:rPr>
            </w:pPr>
            <w:r>
              <w:rPr>
                <w:sz w:val="16"/>
                <w:szCs w:val="16"/>
                <w:lang w:eastAsia="en-US"/>
              </w:rPr>
              <w:t>Support of NR V2X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4CA8A" w14:textId="77777777" w:rsidR="000A25AD" w:rsidRDefault="000A25AD" w:rsidP="000A25AD">
            <w:pPr>
              <w:pStyle w:val="TAC"/>
              <w:rPr>
                <w:sz w:val="16"/>
                <w:szCs w:val="16"/>
                <w:lang w:eastAsia="zh-CN"/>
              </w:rPr>
            </w:pPr>
            <w:r>
              <w:rPr>
                <w:sz w:val="16"/>
                <w:szCs w:val="16"/>
                <w:lang w:eastAsia="zh-CN"/>
              </w:rPr>
              <w:t>16.2.0</w:t>
            </w:r>
          </w:p>
        </w:tc>
      </w:tr>
      <w:tr w:rsidR="000A25AD" w:rsidRPr="00FD0425" w14:paraId="488B9BCE"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76084E"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299D7C"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B6F58" w14:textId="77777777" w:rsidR="000A25AD" w:rsidRPr="004A620D" w:rsidRDefault="000A25AD" w:rsidP="000A25AD">
            <w:pPr>
              <w:pStyle w:val="TAC"/>
              <w:rPr>
                <w:sz w:val="16"/>
                <w:szCs w:val="16"/>
                <w:lang w:eastAsia="zh-CN"/>
              </w:rPr>
            </w:pPr>
            <w:r>
              <w:rPr>
                <w:rFonts w:cs="Arial"/>
                <w:color w:val="000000"/>
                <w:sz w:val="16"/>
                <w:szCs w:val="16"/>
              </w:rPr>
              <w:t>RP-201086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B5FE1" w14:textId="77777777" w:rsidR="000A25AD" w:rsidRDefault="000A25AD" w:rsidP="000A25AD">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1D91" w14:textId="77777777" w:rsidR="000A25AD" w:rsidRDefault="000A25AD" w:rsidP="000A25AD">
            <w:pPr>
              <w:pStyle w:val="TAR"/>
              <w:rPr>
                <w:sz w:val="16"/>
                <w:szCs w:val="16"/>
                <w:lang w:eastAsia="zh-CN"/>
              </w:rPr>
            </w:pP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D33EC"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AD9BF5" w14:textId="77777777" w:rsidR="000A25AD" w:rsidRDefault="000A25AD" w:rsidP="000A25AD">
            <w:pPr>
              <w:pStyle w:val="TAL"/>
              <w:rPr>
                <w:sz w:val="16"/>
                <w:szCs w:val="16"/>
                <w:lang w:eastAsia="en-US"/>
              </w:rPr>
            </w:pPr>
            <w:r>
              <w:rPr>
                <w:sz w:val="16"/>
                <w:szCs w:val="16"/>
                <w:lang w:eastAsia="en-US"/>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4DAD4" w14:textId="77777777" w:rsidR="000A25AD" w:rsidRDefault="000A25AD" w:rsidP="000A25AD">
            <w:pPr>
              <w:pStyle w:val="TAC"/>
              <w:rPr>
                <w:sz w:val="16"/>
                <w:szCs w:val="16"/>
                <w:lang w:eastAsia="zh-CN"/>
              </w:rPr>
            </w:pPr>
            <w:r>
              <w:rPr>
                <w:sz w:val="16"/>
                <w:szCs w:val="16"/>
                <w:lang w:eastAsia="zh-CN"/>
              </w:rPr>
              <w:t>16.2.0</w:t>
            </w:r>
          </w:p>
        </w:tc>
      </w:tr>
      <w:tr w:rsidR="000A25AD" w:rsidRPr="00FD0425" w14:paraId="532CD70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E50ECB"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755D3C"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69852" w14:textId="77777777" w:rsidR="000A25AD" w:rsidRPr="004A620D" w:rsidRDefault="000A25AD" w:rsidP="000A25AD">
            <w:pPr>
              <w:pStyle w:val="TAC"/>
              <w:rPr>
                <w:sz w:val="16"/>
                <w:szCs w:val="16"/>
                <w:lang w:eastAsia="zh-CN"/>
              </w:rPr>
            </w:pPr>
            <w:r>
              <w:rPr>
                <w:rFonts w:cs="Arial"/>
                <w:color w:val="000000"/>
                <w:sz w:val="16"/>
                <w:szCs w:val="16"/>
              </w:rPr>
              <w:t>RP-201082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8E4D3E" w14:textId="77777777" w:rsidR="000A25AD" w:rsidRDefault="000A25AD" w:rsidP="000A25AD">
            <w:pPr>
              <w:pStyle w:val="TAL"/>
              <w:rPr>
                <w:sz w:val="16"/>
                <w:szCs w:val="16"/>
                <w:lang w:eastAsia="zh-CN"/>
              </w:rPr>
            </w:pPr>
            <w:r>
              <w:rPr>
                <w:sz w:val="16"/>
                <w:szCs w:val="16"/>
                <w:lang w:eastAsia="zh-CN"/>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619FF" w14:textId="77777777" w:rsidR="000A25AD" w:rsidRDefault="000A25AD" w:rsidP="000A25AD">
            <w:pPr>
              <w:pStyle w:val="TAR"/>
              <w:rPr>
                <w:sz w:val="16"/>
                <w:szCs w:val="16"/>
                <w:lang w:eastAsia="zh-CN"/>
              </w:rPr>
            </w:pPr>
            <w:r>
              <w:rPr>
                <w:sz w:val="16"/>
                <w:szCs w:val="16"/>
                <w:lang w:eastAsia="zh-CN"/>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F046"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1A6D0" w14:textId="77777777" w:rsidR="000A25AD" w:rsidRDefault="000A25AD" w:rsidP="000A25AD">
            <w:pPr>
              <w:pStyle w:val="TAL"/>
              <w:rPr>
                <w:sz w:val="16"/>
                <w:szCs w:val="16"/>
                <w:lang w:eastAsia="en-US"/>
              </w:rPr>
            </w:pPr>
            <w:r>
              <w:rPr>
                <w:sz w:val="16"/>
                <w:szCs w:val="16"/>
                <w:lang w:eastAsia="en-US"/>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95D4B" w14:textId="77777777" w:rsidR="000A25AD" w:rsidRDefault="000A25AD" w:rsidP="000A25AD">
            <w:pPr>
              <w:pStyle w:val="TAC"/>
              <w:rPr>
                <w:sz w:val="16"/>
                <w:szCs w:val="16"/>
                <w:lang w:eastAsia="zh-CN"/>
              </w:rPr>
            </w:pPr>
            <w:r>
              <w:rPr>
                <w:sz w:val="16"/>
                <w:szCs w:val="16"/>
                <w:lang w:eastAsia="zh-CN"/>
              </w:rPr>
              <w:t>16.2.0</w:t>
            </w:r>
          </w:p>
        </w:tc>
      </w:tr>
      <w:tr w:rsidR="000A25AD" w:rsidRPr="00FD0425" w14:paraId="14A329E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41AD4F"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4A2AF61"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EE37F" w14:textId="77777777" w:rsidR="000A25AD" w:rsidRPr="004A620D" w:rsidRDefault="000A25AD" w:rsidP="000A25AD">
            <w:pPr>
              <w:pStyle w:val="TAC"/>
              <w:rPr>
                <w:sz w:val="16"/>
                <w:szCs w:val="16"/>
                <w:lang w:eastAsia="zh-CN"/>
              </w:rPr>
            </w:pPr>
            <w:r>
              <w:rPr>
                <w:rFonts w:cs="Arial"/>
                <w:color w:val="000000"/>
                <w:sz w:val="16"/>
                <w:szCs w:val="16"/>
              </w:rPr>
              <w:t>RP-201077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A4F03" w14:textId="77777777" w:rsidR="000A25AD" w:rsidRDefault="000A25AD" w:rsidP="000A25AD">
            <w:pPr>
              <w:pStyle w:val="TAL"/>
              <w:rPr>
                <w:sz w:val="16"/>
                <w:szCs w:val="16"/>
                <w:lang w:eastAsia="zh-CN"/>
              </w:rPr>
            </w:pPr>
            <w:r>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F1B0" w14:textId="77777777" w:rsidR="000A25AD" w:rsidRDefault="000A25AD" w:rsidP="000A25AD">
            <w:pPr>
              <w:pStyle w:val="TAR"/>
              <w:rPr>
                <w:sz w:val="16"/>
                <w:szCs w:val="16"/>
                <w:lang w:eastAsia="zh-CN"/>
              </w:rPr>
            </w:pP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5F7B5"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5C9D84" w14:textId="77777777" w:rsidR="000A25AD" w:rsidRDefault="000A25AD" w:rsidP="000A25AD">
            <w:pPr>
              <w:pStyle w:val="TAL"/>
              <w:rPr>
                <w:sz w:val="16"/>
                <w:szCs w:val="16"/>
                <w:lang w:eastAsia="en-US"/>
              </w:rPr>
            </w:pPr>
            <w:r>
              <w:rPr>
                <w:sz w:val="16"/>
                <w:szCs w:val="16"/>
                <w:lang w:eastAsia="en-US"/>
              </w:rPr>
              <w:t>BL CR to 38.423: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3A4BA" w14:textId="77777777" w:rsidR="000A25AD" w:rsidRDefault="000A25AD" w:rsidP="000A25AD">
            <w:pPr>
              <w:pStyle w:val="TAC"/>
              <w:rPr>
                <w:sz w:val="16"/>
                <w:szCs w:val="16"/>
                <w:lang w:eastAsia="zh-CN"/>
              </w:rPr>
            </w:pPr>
            <w:r>
              <w:rPr>
                <w:sz w:val="16"/>
                <w:szCs w:val="16"/>
                <w:lang w:eastAsia="zh-CN"/>
              </w:rPr>
              <w:t>16.2.0</w:t>
            </w:r>
          </w:p>
        </w:tc>
      </w:tr>
      <w:tr w:rsidR="000A25AD" w:rsidRPr="00FD0425" w14:paraId="1CBCB6F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8B041E"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29C924"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64689" w14:textId="77777777" w:rsidR="000A25AD" w:rsidRPr="004A620D" w:rsidRDefault="000A25AD" w:rsidP="000A25AD">
            <w:pPr>
              <w:pStyle w:val="TAC"/>
              <w:rPr>
                <w:sz w:val="16"/>
                <w:szCs w:val="16"/>
                <w:lang w:eastAsia="zh-CN"/>
              </w:rPr>
            </w:pPr>
            <w:r>
              <w:rPr>
                <w:rFonts w:cs="Arial"/>
                <w:color w:val="000000"/>
                <w:sz w:val="16"/>
                <w:szCs w:val="16"/>
              </w:rPr>
              <w:t>RP-201079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CFB85" w14:textId="77777777" w:rsidR="000A25AD" w:rsidRDefault="000A25AD" w:rsidP="000A25AD">
            <w:pPr>
              <w:pStyle w:val="TAL"/>
              <w:rPr>
                <w:sz w:val="16"/>
                <w:szCs w:val="16"/>
                <w:lang w:eastAsia="zh-CN"/>
              </w:rPr>
            </w:pPr>
            <w:r>
              <w:rPr>
                <w:sz w:val="16"/>
                <w:szCs w:val="16"/>
                <w:lang w:eastAsia="zh-CN"/>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D9A3" w14:textId="77777777" w:rsidR="000A25AD" w:rsidRDefault="000A25AD" w:rsidP="000A25AD">
            <w:pPr>
              <w:pStyle w:val="TAR"/>
              <w:rPr>
                <w:sz w:val="16"/>
                <w:szCs w:val="16"/>
                <w:lang w:eastAsia="zh-CN"/>
              </w:rPr>
            </w:pPr>
            <w:r>
              <w:rPr>
                <w:sz w:val="16"/>
                <w:szCs w:val="16"/>
                <w:lang w:eastAsia="zh-CN"/>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EFE28"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F92A5B" w14:textId="77777777" w:rsidR="000A25AD" w:rsidRDefault="000A25AD" w:rsidP="000A25AD">
            <w:pPr>
              <w:pStyle w:val="TAL"/>
              <w:rPr>
                <w:sz w:val="16"/>
                <w:szCs w:val="16"/>
                <w:lang w:eastAsia="en-US"/>
              </w:rPr>
            </w:pPr>
            <w:r>
              <w:rPr>
                <w:sz w:val="16"/>
                <w:szCs w:val="16"/>
                <w:lang w:eastAsia="en-US"/>
              </w:rPr>
              <w:t>Introduction of NR_IIOT support to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ADF7E" w14:textId="77777777" w:rsidR="000A25AD" w:rsidRDefault="000A25AD" w:rsidP="000A25AD">
            <w:pPr>
              <w:pStyle w:val="TAC"/>
              <w:rPr>
                <w:sz w:val="16"/>
                <w:szCs w:val="16"/>
                <w:lang w:eastAsia="zh-CN"/>
              </w:rPr>
            </w:pPr>
            <w:r>
              <w:rPr>
                <w:sz w:val="16"/>
                <w:szCs w:val="16"/>
                <w:lang w:eastAsia="zh-CN"/>
              </w:rPr>
              <w:t>16.2.0</w:t>
            </w:r>
          </w:p>
        </w:tc>
      </w:tr>
      <w:tr w:rsidR="000A25AD" w:rsidRPr="00FD0425" w14:paraId="0DE734F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C42BE7"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D4EE4C"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6A7FD" w14:textId="77777777" w:rsidR="000A25AD" w:rsidRPr="004A620D" w:rsidRDefault="000A25AD" w:rsidP="000A25AD">
            <w:pPr>
              <w:pStyle w:val="TAC"/>
              <w:rPr>
                <w:sz w:val="16"/>
                <w:szCs w:val="16"/>
                <w:lang w:eastAsia="zh-CN"/>
              </w:rPr>
            </w:pPr>
            <w:r>
              <w:rPr>
                <w:rFonts w:cs="Arial"/>
                <w:color w:val="000000"/>
                <w:sz w:val="16"/>
                <w:szCs w:val="16"/>
              </w:rPr>
              <w:t>RP-201080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27483D" w14:textId="77777777" w:rsidR="000A25AD" w:rsidRDefault="000A25AD" w:rsidP="000A25AD">
            <w:pPr>
              <w:pStyle w:val="TAL"/>
              <w:rPr>
                <w:sz w:val="16"/>
                <w:szCs w:val="16"/>
                <w:lang w:eastAsia="zh-CN"/>
              </w:rPr>
            </w:pPr>
            <w:r>
              <w:rPr>
                <w:sz w:val="16"/>
                <w:szCs w:val="16"/>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B0FE6" w14:textId="77777777" w:rsidR="000A25AD" w:rsidRDefault="000A25AD" w:rsidP="000A25AD">
            <w:pPr>
              <w:pStyle w:val="TAR"/>
              <w:rPr>
                <w:sz w:val="16"/>
                <w:szCs w:val="16"/>
                <w:lang w:eastAsia="zh-CN"/>
              </w:rPr>
            </w:pP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BCD3"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1D56E" w14:textId="77777777" w:rsidR="000A25AD" w:rsidRDefault="000A25AD" w:rsidP="000A25AD">
            <w:pPr>
              <w:pStyle w:val="TAL"/>
              <w:rPr>
                <w:sz w:val="16"/>
                <w:szCs w:val="16"/>
                <w:lang w:eastAsia="en-US"/>
              </w:rPr>
            </w:pPr>
            <w:r>
              <w:rPr>
                <w:sz w:val="16"/>
                <w:szCs w:val="16"/>
                <w:lang w:eastAsia="en-US"/>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58A4C" w14:textId="77777777" w:rsidR="000A25AD" w:rsidRDefault="000A25AD" w:rsidP="000A25AD">
            <w:pPr>
              <w:pStyle w:val="TAC"/>
              <w:rPr>
                <w:sz w:val="16"/>
                <w:szCs w:val="16"/>
                <w:lang w:eastAsia="zh-CN"/>
              </w:rPr>
            </w:pPr>
            <w:r>
              <w:rPr>
                <w:sz w:val="16"/>
                <w:szCs w:val="16"/>
                <w:lang w:eastAsia="zh-CN"/>
              </w:rPr>
              <w:t>16.2.0</w:t>
            </w:r>
          </w:p>
        </w:tc>
      </w:tr>
      <w:tr w:rsidR="000A25AD" w:rsidRPr="00FD0425" w14:paraId="6AA28A3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E7D0C7"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415575"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84A62" w14:textId="77777777" w:rsidR="000A25AD" w:rsidRPr="004A620D" w:rsidRDefault="000A25AD" w:rsidP="000A25AD">
            <w:pPr>
              <w:pStyle w:val="TAC"/>
              <w:rPr>
                <w:sz w:val="16"/>
                <w:szCs w:val="16"/>
                <w:lang w:eastAsia="zh-CN"/>
              </w:rPr>
            </w:pPr>
            <w:r>
              <w:rPr>
                <w:rFonts w:cs="Arial"/>
                <w:color w:val="000000"/>
                <w:sz w:val="16"/>
                <w:szCs w:val="16"/>
              </w:rPr>
              <w:t>RP-201082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A8C7C" w14:textId="77777777" w:rsidR="000A25AD" w:rsidRDefault="000A25AD" w:rsidP="000A25AD">
            <w:pPr>
              <w:pStyle w:val="TAL"/>
              <w:rPr>
                <w:sz w:val="16"/>
                <w:szCs w:val="16"/>
                <w:lang w:eastAsia="zh-CN"/>
              </w:rPr>
            </w:pPr>
            <w:r>
              <w:rPr>
                <w:sz w:val="16"/>
                <w:szCs w:val="16"/>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46B1" w14:textId="77777777" w:rsidR="000A25AD" w:rsidRDefault="000A25AD" w:rsidP="000A25AD">
            <w:pPr>
              <w:pStyle w:val="TAR"/>
              <w:rPr>
                <w:sz w:val="16"/>
                <w:szCs w:val="16"/>
                <w:lang w:eastAsia="zh-CN"/>
              </w:rPr>
            </w:pPr>
            <w:r>
              <w:rPr>
                <w:sz w:val="16"/>
                <w:szCs w:val="16"/>
                <w:lang w:eastAsia="zh-CN"/>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BF60"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AAC63A" w14:textId="77777777" w:rsidR="000A25AD" w:rsidRDefault="000A25AD" w:rsidP="000A25AD">
            <w:pPr>
              <w:pStyle w:val="TAL"/>
              <w:rPr>
                <w:sz w:val="16"/>
                <w:szCs w:val="16"/>
                <w:lang w:eastAsia="en-US"/>
              </w:rPr>
            </w:pPr>
            <w:r>
              <w:rPr>
                <w:sz w:val="16"/>
                <w:szCs w:val="16"/>
                <w:lang w:eastAsia="en-US"/>
              </w:rPr>
              <w:t>MDT Configuration support for XnAP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37EC1" w14:textId="77777777" w:rsidR="000A25AD" w:rsidRDefault="000A25AD" w:rsidP="000A25AD">
            <w:pPr>
              <w:pStyle w:val="TAC"/>
              <w:rPr>
                <w:sz w:val="16"/>
                <w:szCs w:val="16"/>
                <w:lang w:eastAsia="zh-CN"/>
              </w:rPr>
            </w:pPr>
            <w:r>
              <w:rPr>
                <w:sz w:val="16"/>
                <w:szCs w:val="16"/>
                <w:lang w:eastAsia="zh-CN"/>
              </w:rPr>
              <w:t>16.2.0</w:t>
            </w:r>
          </w:p>
        </w:tc>
      </w:tr>
      <w:tr w:rsidR="000A25AD" w:rsidRPr="00FD0425" w14:paraId="4E7BAC3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9DC449"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800FF7"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162DA" w14:textId="77777777" w:rsidR="000A25AD" w:rsidRPr="004A620D" w:rsidRDefault="000A25AD" w:rsidP="000A25AD">
            <w:pPr>
              <w:pStyle w:val="TAC"/>
              <w:rPr>
                <w:sz w:val="16"/>
                <w:szCs w:val="16"/>
                <w:lang w:eastAsia="zh-CN"/>
              </w:rPr>
            </w:pPr>
            <w:r>
              <w:rPr>
                <w:rFonts w:cs="Arial"/>
                <w:color w:val="000000"/>
                <w:sz w:val="16"/>
                <w:szCs w:val="16"/>
              </w:rPr>
              <w:t>RP-201078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6A2328" w14:textId="77777777" w:rsidR="000A25AD" w:rsidRDefault="000A25AD" w:rsidP="000A25AD">
            <w:pPr>
              <w:pStyle w:val="TAL"/>
              <w:rPr>
                <w:sz w:val="16"/>
                <w:szCs w:val="16"/>
                <w:lang w:eastAsia="zh-CN"/>
              </w:rPr>
            </w:pPr>
            <w:r>
              <w:rPr>
                <w:sz w:val="16"/>
                <w:szCs w:val="16"/>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386D4" w14:textId="77777777" w:rsidR="000A25AD" w:rsidRDefault="000A25AD" w:rsidP="000A25AD">
            <w:pPr>
              <w:pStyle w:val="TAR"/>
              <w:rPr>
                <w:sz w:val="16"/>
                <w:szCs w:val="16"/>
                <w:lang w:eastAsia="zh-CN"/>
              </w:rPr>
            </w:pP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84FED"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F19EE" w14:textId="77777777" w:rsidR="000A25AD" w:rsidRDefault="000A25AD" w:rsidP="000A25AD">
            <w:pPr>
              <w:pStyle w:val="TAL"/>
              <w:rPr>
                <w:sz w:val="16"/>
                <w:szCs w:val="16"/>
                <w:lang w:eastAsia="en-US"/>
              </w:rPr>
            </w:pPr>
            <w:r>
              <w:rPr>
                <w:sz w:val="16"/>
                <w:szCs w:val="16"/>
                <w:lang w:eastAsia="en-US"/>
              </w:rPr>
              <w:t>Supporting of RACS in XnAP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8957" w14:textId="77777777" w:rsidR="000A25AD" w:rsidRDefault="000A25AD" w:rsidP="000A25AD">
            <w:pPr>
              <w:pStyle w:val="TAC"/>
              <w:rPr>
                <w:sz w:val="16"/>
                <w:szCs w:val="16"/>
                <w:lang w:eastAsia="zh-CN"/>
              </w:rPr>
            </w:pPr>
            <w:r>
              <w:rPr>
                <w:sz w:val="16"/>
                <w:szCs w:val="16"/>
                <w:lang w:eastAsia="zh-CN"/>
              </w:rPr>
              <w:t>16.2.0</w:t>
            </w:r>
          </w:p>
        </w:tc>
      </w:tr>
      <w:tr w:rsidR="000A25AD" w:rsidRPr="00FD0425" w14:paraId="5CEBF44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89A89E"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116A6EB"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E400A" w14:textId="77777777" w:rsidR="000A25AD" w:rsidRPr="004A620D" w:rsidRDefault="000A25AD" w:rsidP="000A25AD">
            <w:pPr>
              <w:pStyle w:val="TAC"/>
              <w:rPr>
                <w:sz w:val="16"/>
                <w:szCs w:val="16"/>
                <w:lang w:eastAsia="zh-CN"/>
              </w:rPr>
            </w:pPr>
            <w:r>
              <w:rPr>
                <w:rFonts w:cs="Arial"/>
                <w:color w:val="000000"/>
                <w:sz w:val="16"/>
                <w:szCs w:val="16"/>
              </w:rPr>
              <w:t>RP-201087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BA217" w14:textId="77777777" w:rsidR="000A25AD" w:rsidRDefault="000A25AD" w:rsidP="000A25AD">
            <w:pPr>
              <w:pStyle w:val="TAL"/>
              <w:rPr>
                <w:sz w:val="16"/>
                <w:szCs w:val="16"/>
                <w:lang w:eastAsia="zh-CN"/>
              </w:rPr>
            </w:pPr>
            <w:r>
              <w:rPr>
                <w:sz w:val="16"/>
                <w:szCs w:val="16"/>
                <w:lang w:eastAsia="zh-CN"/>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619C1" w14:textId="77777777" w:rsidR="000A25AD" w:rsidRDefault="000A25AD"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F34E"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C0CA49" w14:textId="77777777" w:rsidR="000A25AD" w:rsidRDefault="000A25AD" w:rsidP="000A25AD">
            <w:pPr>
              <w:pStyle w:val="TAL"/>
              <w:rPr>
                <w:sz w:val="16"/>
                <w:szCs w:val="16"/>
                <w:lang w:eastAsia="en-US"/>
              </w:rPr>
            </w:pPr>
            <w:r>
              <w:rPr>
                <w:sz w:val="16"/>
                <w:szCs w:val="16"/>
                <w:lang w:eastAsia="en-US"/>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D08EC" w14:textId="77777777" w:rsidR="000A25AD" w:rsidRDefault="000A25AD" w:rsidP="000A25AD">
            <w:pPr>
              <w:pStyle w:val="TAC"/>
              <w:rPr>
                <w:sz w:val="16"/>
                <w:szCs w:val="16"/>
                <w:lang w:eastAsia="zh-CN"/>
              </w:rPr>
            </w:pPr>
            <w:r>
              <w:rPr>
                <w:sz w:val="16"/>
                <w:szCs w:val="16"/>
                <w:lang w:eastAsia="zh-CN"/>
              </w:rPr>
              <w:t>16.2.0</w:t>
            </w:r>
          </w:p>
        </w:tc>
      </w:tr>
      <w:tr w:rsidR="000A25AD" w:rsidRPr="00FD0425" w14:paraId="0E765CA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06A6D3"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3AC97E"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09C46" w14:textId="77777777" w:rsidR="000A25AD" w:rsidRPr="004A620D" w:rsidRDefault="000A25AD" w:rsidP="000A25AD">
            <w:pPr>
              <w:pStyle w:val="TAC"/>
              <w:rPr>
                <w:sz w:val="16"/>
                <w:szCs w:val="16"/>
                <w:lang w:eastAsia="zh-CN"/>
              </w:rPr>
            </w:pPr>
            <w:r>
              <w:rPr>
                <w:rFonts w:cs="Arial"/>
                <w:color w:val="000000"/>
                <w:sz w:val="16"/>
                <w:szCs w:val="16"/>
              </w:rPr>
              <w:t>RP-201076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7F76F" w14:textId="77777777" w:rsidR="000A25AD" w:rsidRDefault="000A25AD" w:rsidP="000A25AD">
            <w:pPr>
              <w:pStyle w:val="TAL"/>
              <w:rPr>
                <w:sz w:val="16"/>
                <w:szCs w:val="16"/>
                <w:lang w:eastAsia="zh-CN"/>
              </w:rPr>
            </w:pPr>
            <w:r>
              <w:rPr>
                <w:sz w:val="16"/>
                <w:szCs w:val="16"/>
                <w:lang w:eastAsia="zh-CN"/>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142D" w14:textId="77777777" w:rsidR="000A25AD" w:rsidRDefault="000A25AD"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EB453"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28B3E9" w14:textId="77777777" w:rsidR="000A25AD" w:rsidRDefault="000A25AD" w:rsidP="000A25AD">
            <w:pPr>
              <w:pStyle w:val="TAL"/>
              <w:rPr>
                <w:sz w:val="16"/>
                <w:szCs w:val="16"/>
                <w:lang w:eastAsia="en-US"/>
              </w:rPr>
            </w:pPr>
            <w:r>
              <w:rPr>
                <w:sz w:val="16"/>
                <w:szCs w:val="16"/>
                <w:lang w:eastAsia="en-US"/>
              </w:rPr>
              <w:t>CR38.423 on TDD pattern for NR-DC power control cordination for sol1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0BA" w14:textId="77777777" w:rsidR="000A25AD" w:rsidRDefault="000A25AD" w:rsidP="000A25AD">
            <w:pPr>
              <w:pStyle w:val="TAC"/>
              <w:rPr>
                <w:sz w:val="16"/>
                <w:szCs w:val="16"/>
                <w:lang w:eastAsia="zh-CN"/>
              </w:rPr>
            </w:pPr>
            <w:r>
              <w:rPr>
                <w:sz w:val="16"/>
                <w:szCs w:val="16"/>
                <w:lang w:eastAsia="zh-CN"/>
              </w:rPr>
              <w:t>16.2.0</w:t>
            </w:r>
          </w:p>
        </w:tc>
      </w:tr>
      <w:tr w:rsidR="000A25AD" w:rsidRPr="00FD0425" w14:paraId="068B4B9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CDD194"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EE0338"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E36E9" w14:textId="77777777" w:rsidR="000A25AD" w:rsidRPr="004A620D" w:rsidRDefault="000A25AD" w:rsidP="000A25AD">
            <w:pPr>
              <w:pStyle w:val="TAC"/>
              <w:rPr>
                <w:sz w:val="16"/>
                <w:szCs w:val="16"/>
                <w:lang w:eastAsia="zh-CN"/>
              </w:rPr>
            </w:pPr>
            <w:r>
              <w:rPr>
                <w:rFonts w:cs="Arial"/>
                <w:color w:val="000000"/>
                <w:sz w:val="16"/>
                <w:szCs w:val="16"/>
              </w:rPr>
              <w:t>RP-201073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D71FE" w14:textId="77777777" w:rsidR="000A25AD" w:rsidRDefault="000A25AD" w:rsidP="000A25AD">
            <w:pPr>
              <w:pStyle w:val="TAL"/>
              <w:rPr>
                <w:sz w:val="16"/>
                <w:szCs w:val="16"/>
                <w:lang w:eastAsia="zh-CN"/>
              </w:rPr>
            </w:pPr>
            <w:r>
              <w:rPr>
                <w:sz w:val="16"/>
                <w:szCs w:val="16"/>
                <w:lang w:eastAsia="zh-CN"/>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B05F3" w14:textId="77777777" w:rsidR="000A25AD" w:rsidRDefault="000A25AD" w:rsidP="000A25AD">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00B9A"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C9E1FE" w14:textId="77777777" w:rsidR="000A25AD" w:rsidRDefault="000A25AD" w:rsidP="000A25AD">
            <w:pPr>
              <w:pStyle w:val="TAL"/>
              <w:rPr>
                <w:sz w:val="16"/>
                <w:szCs w:val="16"/>
                <w:lang w:eastAsia="en-US"/>
              </w:rPr>
            </w:pPr>
            <w:r>
              <w:rPr>
                <w:sz w:val="16"/>
                <w:szCs w:val="16"/>
                <w:lang w:eastAsia="en-US"/>
              </w:rPr>
              <w:t>Slot length correction in Intended TDD UL-DL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BF51" w14:textId="77777777" w:rsidR="000A25AD" w:rsidRDefault="000A25AD" w:rsidP="000A25AD">
            <w:pPr>
              <w:pStyle w:val="TAC"/>
              <w:rPr>
                <w:sz w:val="16"/>
                <w:szCs w:val="16"/>
                <w:lang w:eastAsia="zh-CN"/>
              </w:rPr>
            </w:pPr>
            <w:r>
              <w:rPr>
                <w:sz w:val="16"/>
                <w:szCs w:val="16"/>
                <w:lang w:eastAsia="zh-CN"/>
              </w:rPr>
              <w:t>16.2.0</w:t>
            </w:r>
          </w:p>
        </w:tc>
      </w:tr>
      <w:tr w:rsidR="000A25AD" w:rsidRPr="00FD0425" w14:paraId="67274D1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DF8612"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72C72"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0C4F7" w14:textId="77777777" w:rsidR="000A25AD" w:rsidRPr="004A620D" w:rsidRDefault="000A25AD" w:rsidP="000A25AD">
            <w:pPr>
              <w:pStyle w:val="TAC"/>
              <w:rPr>
                <w:sz w:val="16"/>
                <w:szCs w:val="16"/>
                <w:lang w:eastAsia="zh-CN"/>
              </w:rPr>
            </w:pPr>
            <w:r>
              <w:rPr>
                <w:rFonts w:cs="Arial"/>
                <w:color w:val="000000"/>
                <w:sz w:val="16"/>
                <w:szCs w:val="16"/>
              </w:rPr>
              <w:t>RP-201085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1105E" w14:textId="77777777" w:rsidR="000A25AD" w:rsidRDefault="000A25AD" w:rsidP="000A25AD">
            <w:pPr>
              <w:pStyle w:val="TAL"/>
              <w:rPr>
                <w:sz w:val="16"/>
                <w:szCs w:val="16"/>
                <w:lang w:eastAsia="zh-CN"/>
              </w:rPr>
            </w:pPr>
            <w:r>
              <w:rPr>
                <w:sz w:val="16"/>
                <w:szCs w:val="16"/>
                <w:lang w:eastAsia="zh-CN"/>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DE1C7" w14:textId="77777777" w:rsidR="000A25AD" w:rsidRDefault="000A25AD"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8469"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336005" w14:textId="77777777" w:rsidR="000A25AD" w:rsidRDefault="000A25AD" w:rsidP="000A25AD">
            <w:pPr>
              <w:pStyle w:val="TAL"/>
              <w:rPr>
                <w:sz w:val="16"/>
                <w:szCs w:val="16"/>
                <w:lang w:eastAsia="en-US"/>
              </w:rPr>
            </w:pPr>
            <w:r>
              <w:rPr>
                <w:sz w:val="16"/>
                <w:szCs w:val="16"/>
                <w:lang w:eastAsia="en-US"/>
              </w:rPr>
              <w:t>Introduction of CSI-RS configuration switch on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A2A3" w14:textId="77777777" w:rsidR="000A25AD" w:rsidRDefault="000A25AD" w:rsidP="000A25AD">
            <w:pPr>
              <w:pStyle w:val="TAC"/>
              <w:rPr>
                <w:sz w:val="16"/>
                <w:szCs w:val="16"/>
                <w:lang w:eastAsia="zh-CN"/>
              </w:rPr>
            </w:pPr>
            <w:r>
              <w:rPr>
                <w:sz w:val="16"/>
                <w:szCs w:val="16"/>
                <w:lang w:eastAsia="zh-CN"/>
              </w:rPr>
              <w:t>16.2.0</w:t>
            </w:r>
          </w:p>
        </w:tc>
      </w:tr>
      <w:tr w:rsidR="000A25AD" w:rsidRPr="00FD0425" w14:paraId="47D702A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C61BC9"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24EE72"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C71FD" w14:textId="77777777" w:rsidR="000A25AD" w:rsidRPr="004A620D" w:rsidRDefault="000A25AD" w:rsidP="000A25AD">
            <w:pPr>
              <w:pStyle w:val="TAC"/>
              <w:rPr>
                <w:sz w:val="16"/>
                <w:szCs w:val="16"/>
                <w:lang w:eastAsia="zh-CN"/>
              </w:rPr>
            </w:pPr>
            <w:r>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DEA60" w14:textId="77777777" w:rsidR="000A25AD" w:rsidRDefault="000A25AD" w:rsidP="000A25AD">
            <w:pPr>
              <w:pStyle w:val="TAL"/>
              <w:rPr>
                <w:sz w:val="16"/>
                <w:szCs w:val="16"/>
                <w:lang w:eastAsia="zh-CN"/>
              </w:rPr>
            </w:pPr>
            <w:r>
              <w:rPr>
                <w:sz w:val="16"/>
                <w:szCs w:val="16"/>
                <w:lang w:eastAsia="zh-CN"/>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53B31" w14:textId="77777777" w:rsidR="000A25AD" w:rsidRDefault="000A25AD"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CAA3B" w14:textId="77777777" w:rsidR="000A25AD" w:rsidRDefault="000A25AD"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BB74C6" w14:textId="77777777" w:rsidR="000A25AD" w:rsidRDefault="000A25AD" w:rsidP="000A25AD">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9384" w14:textId="77777777" w:rsidR="000A25AD" w:rsidRDefault="000A25AD" w:rsidP="000A25AD">
            <w:pPr>
              <w:pStyle w:val="TAC"/>
              <w:rPr>
                <w:sz w:val="16"/>
                <w:szCs w:val="16"/>
                <w:lang w:eastAsia="zh-CN"/>
              </w:rPr>
            </w:pPr>
            <w:r>
              <w:rPr>
                <w:sz w:val="16"/>
                <w:szCs w:val="16"/>
                <w:lang w:eastAsia="zh-CN"/>
              </w:rPr>
              <w:t>16.2.0</w:t>
            </w:r>
          </w:p>
        </w:tc>
      </w:tr>
      <w:tr w:rsidR="000A25AD" w:rsidRPr="00FD0425" w14:paraId="2588802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8D7006"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0F683A"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4EEF" w14:textId="77777777" w:rsidR="000A25AD" w:rsidRPr="004A620D" w:rsidRDefault="000A25AD" w:rsidP="000A25AD">
            <w:pPr>
              <w:pStyle w:val="TAC"/>
              <w:rPr>
                <w:sz w:val="16"/>
                <w:szCs w:val="16"/>
                <w:lang w:eastAsia="zh-CN"/>
              </w:rPr>
            </w:pPr>
            <w:r>
              <w:rPr>
                <w:rFonts w:cs="Arial"/>
                <w:color w:val="000000"/>
                <w:sz w:val="16"/>
                <w:szCs w:val="16"/>
              </w:rPr>
              <w:t>RP-201085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C72D2C" w14:textId="77777777" w:rsidR="000A25AD" w:rsidRDefault="000A25AD" w:rsidP="000A25AD">
            <w:pPr>
              <w:pStyle w:val="TAL"/>
              <w:rPr>
                <w:sz w:val="16"/>
                <w:szCs w:val="16"/>
                <w:lang w:eastAsia="zh-CN"/>
              </w:rPr>
            </w:pPr>
            <w:r>
              <w:rPr>
                <w:sz w:val="16"/>
                <w:szCs w:val="16"/>
                <w:lang w:eastAsia="zh-CN"/>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BEB0" w14:textId="77777777" w:rsidR="000A25AD" w:rsidRDefault="000A25AD"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C2746"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0B9141" w14:textId="77777777" w:rsidR="000A25AD" w:rsidRDefault="000A25AD" w:rsidP="000A25AD">
            <w:pPr>
              <w:pStyle w:val="TAL"/>
              <w:rPr>
                <w:sz w:val="16"/>
                <w:szCs w:val="16"/>
                <w:lang w:eastAsia="en-US"/>
              </w:rPr>
            </w:pPr>
            <w:r>
              <w:rPr>
                <w:sz w:val="16"/>
                <w:szCs w:val="16"/>
                <w:lang w:eastAsia="en-US"/>
              </w:rPr>
              <w:t>Rapporteur's Correction to XnAP version 16.1.0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048DF" w14:textId="77777777" w:rsidR="000A25AD" w:rsidRDefault="000A25AD" w:rsidP="000A25AD">
            <w:pPr>
              <w:pStyle w:val="TAC"/>
              <w:rPr>
                <w:sz w:val="16"/>
                <w:szCs w:val="16"/>
                <w:lang w:eastAsia="zh-CN"/>
              </w:rPr>
            </w:pPr>
            <w:r>
              <w:rPr>
                <w:sz w:val="16"/>
                <w:szCs w:val="16"/>
                <w:lang w:eastAsia="zh-CN"/>
              </w:rPr>
              <w:t>16.2.0</w:t>
            </w:r>
          </w:p>
        </w:tc>
      </w:tr>
      <w:tr w:rsidR="000A25AD" w:rsidRPr="00FD0425" w14:paraId="6D6087A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AA5781"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1EBADD5"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802C" w14:textId="77777777" w:rsidR="000A25AD" w:rsidRPr="004A620D" w:rsidRDefault="000A25AD" w:rsidP="000A25AD">
            <w:pPr>
              <w:pStyle w:val="TAC"/>
              <w:rPr>
                <w:sz w:val="16"/>
                <w:szCs w:val="16"/>
                <w:lang w:eastAsia="zh-CN"/>
              </w:rPr>
            </w:pPr>
            <w:r>
              <w:rPr>
                <w:rFonts w:cs="Arial"/>
                <w:color w:val="000000"/>
                <w:sz w:val="16"/>
                <w:szCs w:val="16"/>
              </w:rPr>
              <w:t>RP-201085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D9FB60" w14:textId="77777777" w:rsidR="000A25AD" w:rsidRDefault="000A25AD" w:rsidP="000A25AD">
            <w:pPr>
              <w:pStyle w:val="TAL"/>
              <w:rPr>
                <w:sz w:val="16"/>
                <w:szCs w:val="16"/>
                <w:lang w:eastAsia="zh-CN"/>
              </w:rPr>
            </w:pPr>
            <w:r>
              <w:rPr>
                <w:sz w:val="16"/>
                <w:szCs w:val="16"/>
                <w:lang w:eastAsia="zh-CN"/>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D7CE0" w14:textId="77777777" w:rsidR="000A25AD" w:rsidRDefault="000A25AD"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C5F8A"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9F384" w14:textId="77777777" w:rsidR="000A25AD" w:rsidRDefault="000A25AD" w:rsidP="000A25AD">
            <w:pPr>
              <w:pStyle w:val="TAL"/>
              <w:rPr>
                <w:sz w:val="16"/>
                <w:szCs w:val="16"/>
                <w:lang w:eastAsia="en-US"/>
              </w:rPr>
            </w:pPr>
            <w:r>
              <w:rPr>
                <w:sz w:val="16"/>
                <w:szCs w:val="16"/>
                <w:lang w:eastAsia="en-US"/>
              </w:rPr>
              <w:t>Correctinos to Xn Setup message size limitation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0C9C" w14:textId="77777777" w:rsidR="000A25AD" w:rsidRDefault="000A25AD" w:rsidP="000A25AD">
            <w:pPr>
              <w:pStyle w:val="TAC"/>
              <w:rPr>
                <w:sz w:val="16"/>
                <w:szCs w:val="16"/>
                <w:lang w:eastAsia="zh-CN"/>
              </w:rPr>
            </w:pPr>
            <w:r>
              <w:rPr>
                <w:sz w:val="16"/>
                <w:szCs w:val="16"/>
                <w:lang w:eastAsia="zh-CN"/>
              </w:rPr>
              <w:t>16.2.0</w:t>
            </w:r>
          </w:p>
        </w:tc>
      </w:tr>
      <w:tr w:rsidR="000A25AD" w:rsidRPr="00FD0425" w14:paraId="76F770F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41CADF"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108A62"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97C04" w14:textId="77777777" w:rsidR="000A25AD" w:rsidRPr="004A620D" w:rsidRDefault="000A25AD" w:rsidP="000A25AD">
            <w:pPr>
              <w:pStyle w:val="TAC"/>
              <w:rPr>
                <w:sz w:val="16"/>
                <w:szCs w:val="16"/>
                <w:lang w:eastAsia="zh-CN"/>
              </w:rPr>
            </w:pPr>
            <w:r>
              <w:rPr>
                <w:rFonts w:cs="Arial"/>
                <w:color w:val="000000"/>
                <w:sz w:val="16"/>
                <w:szCs w:val="16"/>
              </w:rPr>
              <w:t>RP-201091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375197" w14:textId="77777777" w:rsidR="000A25AD" w:rsidRDefault="000A25AD" w:rsidP="000A25AD">
            <w:pPr>
              <w:pStyle w:val="TAL"/>
              <w:rPr>
                <w:sz w:val="16"/>
                <w:szCs w:val="16"/>
                <w:lang w:eastAsia="zh-CN"/>
              </w:rPr>
            </w:pPr>
            <w:r>
              <w:rPr>
                <w:sz w:val="16"/>
                <w:szCs w:val="16"/>
                <w:lang w:eastAsia="zh-CN"/>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1C0CF" w14:textId="77777777" w:rsidR="000A25AD" w:rsidRDefault="000A25AD" w:rsidP="000A25A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8C76"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F4B61" w14:textId="77777777" w:rsidR="000A25AD" w:rsidRDefault="000A25AD" w:rsidP="000A25AD">
            <w:pPr>
              <w:pStyle w:val="TAL"/>
              <w:rPr>
                <w:sz w:val="16"/>
                <w:szCs w:val="16"/>
                <w:lang w:eastAsia="en-US"/>
              </w:rPr>
            </w:pPr>
            <w:r>
              <w:rPr>
                <w:sz w:val="16"/>
                <w:szCs w:val="16"/>
                <w:lang w:eastAsia="en-US"/>
              </w:rPr>
              <w:t>Correction on nested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BB124" w14:textId="77777777" w:rsidR="000A25AD" w:rsidRDefault="000A25AD" w:rsidP="000A25AD">
            <w:pPr>
              <w:pStyle w:val="TAC"/>
              <w:rPr>
                <w:sz w:val="16"/>
                <w:szCs w:val="16"/>
                <w:lang w:eastAsia="zh-CN"/>
              </w:rPr>
            </w:pPr>
            <w:r>
              <w:rPr>
                <w:sz w:val="16"/>
                <w:szCs w:val="16"/>
                <w:lang w:eastAsia="zh-CN"/>
              </w:rPr>
              <w:t>16.2.0</w:t>
            </w:r>
          </w:p>
        </w:tc>
      </w:tr>
      <w:tr w:rsidR="000A25AD" w:rsidRPr="00FD0425" w14:paraId="2F71FD1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B4B69B"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CDFEE5"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885F0" w14:textId="77777777" w:rsidR="000A25AD" w:rsidRPr="004A620D" w:rsidRDefault="000A25AD" w:rsidP="000A25AD">
            <w:pPr>
              <w:pStyle w:val="TAC"/>
              <w:rPr>
                <w:sz w:val="16"/>
                <w:szCs w:val="16"/>
                <w:lang w:eastAsia="zh-CN"/>
              </w:rPr>
            </w:pPr>
            <w:r>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70D7F" w14:textId="77777777" w:rsidR="000A25AD" w:rsidRDefault="000A25AD" w:rsidP="000A25AD">
            <w:pPr>
              <w:pStyle w:val="TAL"/>
              <w:rPr>
                <w:sz w:val="16"/>
                <w:szCs w:val="16"/>
                <w:lang w:eastAsia="zh-CN"/>
              </w:rPr>
            </w:pPr>
            <w:r>
              <w:rPr>
                <w:sz w:val="16"/>
                <w:szCs w:val="16"/>
                <w:lang w:eastAsia="zh-CN"/>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D9BA6" w14:textId="77777777" w:rsidR="000A25AD" w:rsidRDefault="000A25AD"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1954" w14:textId="77777777" w:rsidR="000A25AD" w:rsidRDefault="000A25AD"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AD862E" w14:textId="77777777" w:rsidR="000A25AD" w:rsidRDefault="000A25AD" w:rsidP="000A25AD">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1644E" w14:textId="77777777" w:rsidR="000A25AD" w:rsidRDefault="000A25AD" w:rsidP="000A25AD">
            <w:pPr>
              <w:pStyle w:val="TAC"/>
              <w:rPr>
                <w:sz w:val="16"/>
                <w:szCs w:val="16"/>
                <w:lang w:eastAsia="zh-CN"/>
              </w:rPr>
            </w:pPr>
            <w:r>
              <w:rPr>
                <w:sz w:val="16"/>
                <w:szCs w:val="16"/>
                <w:lang w:eastAsia="zh-CN"/>
              </w:rPr>
              <w:t>16.2.0</w:t>
            </w:r>
          </w:p>
        </w:tc>
      </w:tr>
      <w:tr w:rsidR="000A25AD" w:rsidRPr="00FD0425" w14:paraId="0436B933"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08609C"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6F0C0D"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E1E39" w14:textId="77777777" w:rsidR="000A25AD" w:rsidRPr="004A620D" w:rsidRDefault="000A25AD" w:rsidP="000A25AD">
            <w:pPr>
              <w:pStyle w:val="TAC"/>
              <w:rPr>
                <w:sz w:val="16"/>
                <w:szCs w:val="16"/>
                <w:lang w:eastAsia="zh-CN"/>
              </w:rPr>
            </w:pPr>
            <w:r>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A3FD4" w14:textId="77777777" w:rsidR="000A25AD" w:rsidRDefault="000A25AD" w:rsidP="000A25AD">
            <w:pPr>
              <w:pStyle w:val="TAL"/>
              <w:rPr>
                <w:sz w:val="16"/>
                <w:szCs w:val="16"/>
                <w:lang w:eastAsia="zh-CN"/>
              </w:rPr>
            </w:pPr>
            <w:r>
              <w:rPr>
                <w:sz w:val="16"/>
                <w:szCs w:val="16"/>
                <w:lang w:eastAsia="zh-CN"/>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A107" w14:textId="77777777" w:rsidR="000A25AD" w:rsidRDefault="000A25AD" w:rsidP="000A25AD">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4A82" w14:textId="77777777" w:rsidR="000A25AD" w:rsidRDefault="000A25AD"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42336" w14:textId="77777777" w:rsidR="000A25AD" w:rsidRDefault="000A25AD" w:rsidP="000A25AD">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79B1E" w14:textId="77777777" w:rsidR="000A25AD" w:rsidRDefault="000A25AD" w:rsidP="000A25AD">
            <w:pPr>
              <w:pStyle w:val="TAC"/>
              <w:rPr>
                <w:sz w:val="16"/>
                <w:szCs w:val="16"/>
                <w:lang w:eastAsia="zh-CN"/>
              </w:rPr>
            </w:pPr>
            <w:r>
              <w:rPr>
                <w:sz w:val="16"/>
                <w:szCs w:val="16"/>
                <w:lang w:eastAsia="zh-CN"/>
              </w:rPr>
              <w:t>16.2.0</w:t>
            </w:r>
          </w:p>
        </w:tc>
      </w:tr>
      <w:tr w:rsidR="000A25AD" w:rsidRPr="00FD0425" w14:paraId="6B528EB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6B9133"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AE29CB"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62989" w14:textId="77777777" w:rsidR="000A25AD" w:rsidRPr="004A620D" w:rsidRDefault="000A25AD" w:rsidP="000A25AD">
            <w:pPr>
              <w:pStyle w:val="TAC"/>
              <w:rPr>
                <w:sz w:val="16"/>
                <w:szCs w:val="16"/>
                <w:lang w:eastAsia="zh-CN"/>
              </w:rPr>
            </w:pPr>
            <w:r>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F44FFA" w14:textId="77777777" w:rsidR="000A25AD" w:rsidRDefault="000A25AD" w:rsidP="000A25AD">
            <w:pPr>
              <w:pStyle w:val="TAL"/>
              <w:rPr>
                <w:sz w:val="16"/>
                <w:szCs w:val="16"/>
                <w:lang w:eastAsia="zh-CN"/>
              </w:rPr>
            </w:pPr>
            <w:r>
              <w:rPr>
                <w:sz w:val="16"/>
                <w:szCs w:val="16"/>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F02D" w14:textId="77777777" w:rsidR="000A25AD" w:rsidRDefault="000A25AD" w:rsidP="000A25A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DDB1" w14:textId="77777777" w:rsidR="000A25AD" w:rsidRDefault="000A25AD"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F3A5FF" w14:textId="77777777" w:rsidR="000A25AD" w:rsidRDefault="000A25AD" w:rsidP="000A25AD">
            <w:pPr>
              <w:pStyle w:val="TAL"/>
              <w:rPr>
                <w:sz w:val="16"/>
                <w:szCs w:val="16"/>
                <w:lang w:eastAsia="en-US"/>
              </w:rPr>
            </w:pPr>
            <w:r>
              <w:rPr>
                <w:sz w:val="16"/>
                <w:szCs w:val="16"/>
                <w:lang w:eastAsia="en-US"/>
              </w:rPr>
              <w:t>TS38.423 Resolving Erroneous unknown-old-en-gNB-UE-X2AP-ID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3E12F" w14:textId="77777777" w:rsidR="000A25AD" w:rsidRDefault="000A25AD" w:rsidP="000A25AD">
            <w:pPr>
              <w:pStyle w:val="TAC"/>
              <w:rPr>
                <w:sz w:val="16"/>
                <w:szCs w:val="16"/>
                <w:lang w:eastAsia="zh-CN"/>
              </w:rPr>
            </w:pPr>
            <w:r>
              <w:rPr>
                <w:sz w:val="16"/>
                <w:szCs w:val="16"/>
                <w:lang w:eastAsia="zh-CN"/>
              </w:rPr>
              <w:t>16.2.0</w:t>
            </w:r>
          </w:p>
        </w:tc>
      </w:tr>
      <w:tr w:rsidR="000A25AD" w:rsidRPr="00FD0425" w14:paraId="4CC19DF7"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3A80C9"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6B8BBE"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CC102" w14:textId="77777777" w:rsidR="000A25AD" w:rsidRPr="004A620D" w:rsidRDefault="000A25AD" w:rsidP="000A25AD">
            <w:pPr>
              <w:pStyle w:val="TAC"/>
              <w:rPr>
                <w:sz w:val="16"/>
                <w:szCs w:val="16"/>
                <w:lang w:eastAsia="zh-CN"/>
              </w:rPr>
            </w:pPr>
            <w:r>
              <w:rPr>
                <w:rFonts w:cs="Arial"/>
                <w:color w:val="000000"/>
                <w:sz w:val="16"/>
                <w:szCs w:val="16"/>
              </w:rPr>
              <w:t>RP-201076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51A0E" w14:textId="77777777" w:rsidR="000A25AD" w:rsidRDefault="000A25AD" w:rsidP="000A25AD">
            <w:pPr>
              <w:pStyle w:val="TAL"/>
              <w:rPr>
                <w:sz w:val="16"/>
                <w:szCs w:val="16"/>
                <w:lang w:eastAsia="zh-CN"/>
              </w:rPr>
            </w:pPr>
            <w:r>
              <w:rPr>
                <w:sz w:val="16"/>
                <w:szCs w:val="16"/>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56AFE" w14:textId="77777777" w:rsidR="000A25AD" w:rsidRDefault="000A25AD"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67F4B" w14:textId="77777777" w:rsidR="000A25AD" w:rsidRDefault="000A25AD"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E452D" w14:textId="77777777" w:rsidR="000A25AD" w:rsidRDefault="000A25AD" w:rsidP="000A25AD">
            <w:pPr>
              <w:pStyle w:val="TAL"/>
              <w:rPr>
                <w:sz w:val="16"/>
                <w:szCs w:val="16"/>
                <w:lang w:eastAsia="en-US"/>
              </w:rPr>
            </w:pPr>
            <w:r>
              <w:rPr>
                <w:sz w:val="16"/>
                <w:szCs w:val="16"/>
                <w:lang w:eastAsia="en-US"/>
              </w:rPr>
              <w:t>Inter-RAT HO support for fast MCG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09C86" w14:textId="77777777" w:rsidR="000A25AD" w:rsidRDefault="000A25AD" w:rsidP="000A25AD">
            <w:pPr>
              <w:pStyle w:val="TAC"/>
              <w:rPr>
                <w:sz w:val="16"/>
                <w:szCs w:val="16"/>
                <w:lang w:eastAsia="zh-CN"/>
              </w:rPr>
            </w:pPr>
            <w:r>
              <w:rPr>
                <w:sz w:val="16"/>
                <w:szCs w:val="16"/>
                <w:lang w:eastAsia="zh-CN"/>
              </w:rPr>
              <w:t>16.2.0</w:t>
            </w:r>
          </w:p>
        </w:tc>
      </w:tr>
      <w:tr w:rsidR="000A25AD" w:rsidRPr="00FD0425" w14:paraId="325B7D9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D5EC0A"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BCD1745"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29186" w14:textId="77777777" w:rsidR="000A25AD" w:rsidRPr="004A620D" w:rsidRDefault="000A25AD" w:rsidP="000A25AD">
            <w:pPr>
              <w:pStyle w:val="TAC"/>
              <w:rPr>
                <w:sz w:val="16"/>
                <w:szCs w:val="16"/>
                <w:lang w:eastAsia="zh-CN"/>
              </w:rPr>
            </w:pPr>
            <w:r>
              <w:rPr>
                <w:rFonts w:cs="Arial"/>
                <w:color w:val="000000"/>
                <w:sz w:val="16"/>
                <w:szCs w:val="16"/>
              </w:rPr>
              <w:t>RP-201085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95AB40" w14:textId="77777777" w:rsidR="000A25AD" w:rsidRDefault="000A25AD" w:rsidP="000A25AD">
            <w:pPr>
              <w:pStyle w:val="TAL"/>
              <w:rPr>
                <w:sz w:val="16"/>
                <w:szCs w:val="16"/>
                <w:lang w:eastAsia="zh-CN"/>
              </w:rPr>
            </w:pPr>
            <w:r>
              <w:rPr>
                <w:sz w:val="16"/>
                <w:szCs w:val="16"/>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7B3D4" w14:textId="77777777" w:rsidR="000A25AD" w:rsidRDefault="000A25AD"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AB656"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D1F7C7" w14:textId="77777777" w:rsidR="000A25AD" w:rsidRDefault="000A25AD" w:rsidP="000A25AD">
            <w:pPr>
              <w:pStyle w:val="TAL"/>
              <w:rPr>
                <w:sz w:val="16"/>
                <w:szCs w:val="16"/>
                <w:lang w:eastAsia="en-US"/>
              </w:rPr>
            </w:pPr>
            <w:r>
              <w:rPr>
                <w:sz w:val="16"/>
                <w:szCs w:val="16"/>
                <w:lang w:eastAsia="en-US"/>
              </w:rPr>
              <w:t>Correction on RF parameters in NR cell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B74C5" w14:textId="77777777" w:rsidR="000A25AD" w:rsidRDefault="000A25AD" w:rsidP="000A25AD">
            <w:pPr>
              <w:pStyle w:val="TAC"/>
              <w:rPr>
                <w:sz w:val="16"/>
                <w:szCs w:val="16"/>
                <w:lang w:eastAsia="zh-CN"/>
              </w:rPr>
            </w:pPr>
            <w:r>
              <w:rPr>
                <w:sz w:val="16"/>
                <w:szCs w:val="16"/>
                <w:lang w:eastAsia="zh-CN"/>
              </w:rPr>
              <w:t>16.2.0</w:t>
            </w:r>
          </w:p>
        </w:tc>
      </w:tr>
      <w:tr w:rsidR="000A25AD" w:rsidRPr="00FD0425" w14:paraId="14F5B079"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ECC88A" w14:textId="77777777" w:rsidR="000A25AD" w:rsidRDefault="000A25AD" w:rsidP="000A25AD">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D63E0E" w14:textId="77777777" w:rsidR="000A25AD" w:rsidRDefault="000A25AD" w:rsidP="000A25AD">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79CE3" w14:textId="77777777" w:rsidR="000A25AD" w:rsidRPr="004A620D" w:rsidRDefault="000A25AD" w:rsidP="000A25AD">
            <w:pPr>
              <w:pStyle w:val="TAC"/>
              <w:rPr>
                <w:sz w:val="16"/>
                <w:szCs w:val="16"/>
                <w:lang w:eastAsia="zh-CN"/>
              </w:rPr>
            </w:pPr>
            <w:r>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EAAFB1" w14:textId="77777777" w:rsidR="000A25AD" w:rsidRDefault="000A25AD" w:rsidP="000A25AD">
            <w:pPr>
              <w:pStyle w:val="TAL"/>
              <w:rPr>
                <w:sz w:val="16"/>
                <w:szCs w:val="16"/>
                <w:lang w:eastAsia="zh-CN"/>
              </w:rPr>
            </w:pPr>
            <w:r>
              <w:rPr>
                <w:sz w:val="16"/>
                <w:szCs w:val="16"/>
                <w:lang w:eastAsia="zh-CN"/>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303A0" w14:textId="77777777" w:rsidR="000A25AD" w:rsidRDefault="000A25AD" w:rsidP="000A25AD">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EE160" w14:textId="77777777" w:rsidR="000A25AD" w:rsidRDefault="000A25AD"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8E7F5" w14:textId="77777777" w:rsidR="000A25AD" w:rsidRDefault="000A25AD" w:rsidP="000A25AD">
            <w:pPr>
              <w:pStyle w:val="TAL"/>
              <w:rPr>
                <w:sz w:val="16"/>
                <w:szCs w:val="16"/>
                <w:lang w:eastAsia="en-US"/>
              </w:rPr>
            </w:pPr>
            <w:r>
              <w:rPr>
                <w:sz w:val="16"/>
                <w:szCs w:val="16"/>
                <w:lang w:eastAsia="en-US"/>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771CD" w14:textId="77777777" w:rsidR="000A25AD" w:rsidRDefault="000A25AD" w:rsidP="000A25AD">
            <w:pPr>
              <w:pStyle w:val="TAC"/>
              <w:rPr>
                <w:sz w:val="16"/>
                <w:szCs w:val="16"/>
                <w:lang w:eastAsia="zh-CN"/>
              </w:rPr>
            </w:pPr>
            <w:r>
              <w:rPr>
                <w:sz w:val="16"/>
                <w:szCs w:val="16"/>
                <w:lang w:eastAsia="zh-CN"/>
              </w:rPr>
              <w:t>16.2.0</w:t>
            </w:r>
          </w:p>
        </w:tc>
      </w:tr>
      <w:tr w:rsidR="00293857" w:rsidRPr="00FD0425" w14:paraId="7A6A53E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7FD41F" w14:textId="77777777" w:rsidR="00293857" w:rsidRDefault="00293857"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F96BA6" w14:textId="77777777" w:rsidR="00293857" w:rsidRDefault="00293857"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39699" w14:textId="77777777" w:rsidR="00293857" w:rsidRDefault="00293857" w:rsidP="000A25AD">
            <w:pPr>
              <w:pStyle w:val="TAC"/>
              <w:rPr>
                <w:rFonts w:cs="Arial"/>
                <w:color w:val="000000"/>
                <w:sz w:val="16"/>
                <w:szCs w:val="16"/>
              </w:rPr>
            </w:pPr>
            <w:r w:rsidRPr="00293857">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53683" w14:textId="77777777" w:rsidR="00293857" w:rsidRDefault="00293857" w:rsidP="000A25AD">
            <w:pPr>
              <w:pStyle w:val="TAL"/>
              <w:rPr>
                <w:sz w:val="16"/>
                <w:szCs w:val="16"/>
                <w:lang w:eastAsia="zh-CN"/>
              </w:rPr>
            </w:pPr>
            <w:r>
              <w:rPr>
                <w:sz w:val="16"/>
                <w:szCs w:val="16"/>
                <w:lang w:eastAsia="zh-CN"/>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0BA5" w14:textId="77777777" w:rsidR="00293857" w:rsidRDefault="00293857"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07A6D" w14:textId="77777777" w:rsidR="00293857" w:rsidRDefault="00293857"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459E5B" w14:textId="77777777" w:rsidR="00293857" w:rsidRDefault="00293857" w:rsidP="000A25AD">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910E8" w14:textId="77777777" w:rsidR="00293857" w:rsidRDefault="00293857" w:rsidP="000A25AD">
            <w:pPr>
              <w:pStyle w:val="TAC"/>
              <w:rPr>
                <w:sz w:val="16"/>
                <w:szCs w:val="16"/>
                <w:lang w:eastAsia="zh-CN"/>
              </w:rPr>
            </w:pPr>
            <w:r>
              <w:rPr>
                <w:sz w:val="16"/>
                <w:szCs w:val="16"/>
                <w:lang w:eastAsia="zh-CN"/>
              </w:rPr>
              <w:t>16.3.0</w:t>
            </w:r>
          </w:p>
        </w:tc>
      </w:tr>
      <w:tr w:rsidR="009A0177" w:rsidRPr="00FD0425" w14:paraId="588BF36B"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215A32" w14:textId="77777777" w:rsidR="009A0177" w:rsidRDefault="009A0177"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8E207C" w14:textId="77777777" w:rsidR="009A0177" w:rsidRDefault="009A0177"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0F33E" w14:textId="77777777" w:rsidR="009A0177" w:rsidRPr="00293857" w:rsidRDefault="009A0177" w:rsidP="000A25AD">
            <w:pPr>
              <w:pStyle w:val="TAC"/>
              <w:rPr>
                <w:rFonts w:cs="Arial"/>
                <w:color w:val="000000"/>
                <w:sz w:val="16"/>
                <w:szCs w:val="16"/>
              </w:rPr>
            </w:pPr>
            <w:r w:rsidRPr="009A0177">
              <w:rPr>
                <w:rFonts w:cs="Arial"/>
                <w:color w:val="000000"/>
                <w:sz w:val="16"/>
                <w:szCs w:val="16"/>
              </w:rPr>
              <w:t>RP-201946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003BDC" w14:textId="77777777" w:rsidR="009A0177" w:rsidRDefault="009A0177" w:rsidP="000A25AD">
            <w:pPr>
              <w:pStyle w:val="TAL"/>
              <w:rPr>
                <w:sz w:val="16"/>
                <w:szCs w:val="16"/>
                <w:lang w:eastAsia="zh-CN"/>
              </w:rPr>
            </w:pPr>
            <w:r>
              <w:rPr>
                <w:sz w:val="16"/>
                <w:szCs w:val="16"/>
                <w:lang w:eastAsia="zh-CN"/>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274" w14:textId="77777777" w:rsidR="009A0177" w:rsidRDefault="009A0177"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4337" w14:textId="77777777" w:rsidR="009A0177" w:rsidRDefault="009A0177"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85BDD" w14:textId="77777777" w:rsidR="009A0177" w:rsidRDefault="009A0177" w:rsidP="000A25AD">
            <w:pPr>
              <w:pStyle w:val="TAL"/>
              <w:rPr>
                <w:sz w:val="16"/>
                <w:szCs w:val="16"/>
                <w:lang w:eastAsia="en-US"/>
              </w:rPr>
            </w:pPr>
            <w:r>
              <w:rPr>
                <w:sz w:val="16"/>
                <w:szCs w:val="16"/>
                <w:lang w:eastAsia="en-US"/>
              </w:rPr>
              <w:t>Further correction on fast MCG recovery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900AD" w14:textId="77777777" w:rsidR="009A0177" w:rsidRDefault="009A0177" w:rsidP="000A25AD">
            <w:pPr>
              <w:pStyle w:val="TAC"/>
              <w:rPr>
                <w:sz w:val="16"/>
                <w:szCs w:val="16"/>
                <w:lang w:eastAsia="zh-CN"/>
              </w:rPr>
            </w:pPr>
            <w:r>
              <w:rPr>
                <w:sz w:val="16"/>
                <w:szCs w:val="16"/>
                <w:lang w:eastAsia="zh-CN"/>
              </w:rPr>
              <w:t>16.3.0</w:t>
            </w:r>
          </w:p>
        </w:tc>
      </w:tr>
      <w:tr w:rsidR="00FF48D8" w:rsidRPr="00FD0425" w14:paraId="457AB06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063268" w14:textId="77777777" w:rsidR="00FF48D8" w:rsidRDefault="00FF48D8"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86DC9" w14:textId="77777777" w:rsidR="00FF48D8" w:rsidRDefault="00FF48D8"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8A616" w14:textId="77777777" w:rsidR="00FF48D8" w:rsidRPr="009A0177" w:rsidRDefault="00FF48D8" w:rsidP="000A25AD">
            <w:pPr>
              <w:pStyle w:val="TAC"/>
              <w:rPr>
                <w:rFonts w:cs="Arial"/>
                <w:color w:val="000000"/>
                <w:sz w:val="16"/>
                <w:szCs w:val="16"/>
              </w:rPr>
            </w:pPr>
            <w:r w:rsidRPr="00FF48D8">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893AD" w14:textId="77777777" w:rsidR="00FF48D8" w:rsidRDefault="00FF48D8" w:rsidP="000A25AD">
            <w:pPr>
              <w:pStyle w:val="TAL"/>
              <w:rPr>
                <w:sz w:val="16"/>
                <w:szCs w:val="16"/>
                <w:lang w:eastAsia="zh-CN"/>
              </w:rPr>
            </w:pPr>
            <w:r>
              <w:rPr>
                <w:sz w:val="16"/>
                <w:szCs w:val="16"/>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62D17" w14:textId="77777777" w:rsidR="00FF48D8" w:rsidRDefault="00FF48D8"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8BA4" w14:textId="77777777" w:rsidR="00FF48D8" w:rsidRDefault="00FF48D8"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60CEF" w14:textId="77777777" w:rsidR="00FF48D8" w:rsidRDefault="00FF48D8" w:rsidP="000A25AD">
            <w:pPr>
              <w:pStyle w:val="TAL"/>
              <w:rPr>
                <w:sz w:val="16"/>
                <w:szCs w:val="16"/>
                <w:lang w:eastAsia="en-US"/>
              </w:rPr>
            </w:pPr>
            <w:r>
              <w:rPr>
                <w:sz w:val="16"/>
                <w:szCs w:val="16"/>
                <w:lang w:eastAsia="en-US"/>
              </w:rPr>
              <w:t xml:space="preserve">Correction for TS38.423 on Unsuccessful Operation and Abnormal Conditions of MLB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B1E6A" w14:textId="77777777" w:rsidR="00FF48D8" w:rsidRDefault="00FF48D8" w:rsidP="000A25AD">
            <w:pPr>
              <w:pStyle w:val="TAC"/>
              <w:rPr>
                <w:sz w:val="16"/>
                <w:szCs w:val="16"/>
                <w:lang w:eastAsia="zh-CN"/>
              </w:rPr>
            </w:pPr>
            <w:r>
              <w:rPr>
                <w:sz w:val="16"/>
                <w:szCs w:val="16"/>
                <w:lang w:eastAsia="zh-CN"/>
              </w:rPr>
              <w:t>16.3.0</w:t>
            </w:r>
          </w:p>
        </w:tc>
      </w:tr>
      <w:tr w:rsidR="00B02214" w:rsidRPr="00FD0425" w14:paraId="4E619B9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CF69B2" w14:textId="77777777" w:rsidR="00B02214" w:rsidRDefault="00B02214"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167D33" w14:textId="77777777" w:rsidR="00B02214" w:rsidRDefault="00B02214"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DD575" w14:textId="77777777" w:rsidR="00B02214" w:rsidRPr="00FF48D8" w:rsidRDefault="00B02214" w:rsidP="000A25AD">
            <w:pPr>
              <w:pStyle w:val="TAC"/>
              <w:rPr>
                <w:rFonts w:cs="Arial"/>
                <w:color w:val="000000"/>
                <w:sz w:val="16"/>
                <w:szCs w:val="16"/>
              </w:rPr>
            </w:pPr>
            <w:r w:rsidRPr="00B02214">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82D1BA" w14:textId="77777777" w:rsidR="00B02214" w:rsidRDefault="00B02214" w:rsidP="000A25AD">
            <w:pPr>
              <w:pStyle w:val="TAL"/>
              <w:rPr>
                <w:sz w:val="16"/>
                <w:szCs w:val="16"/>
                <w:lang w:eastAsia="zh-CN"/>
              </w:rPr>
            </w:pPr>
            <w:r>
              <w:rPr>
                <w:sz w:val="16"/>
                <w:szCs w:val="16"/>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4BFCF" w14:textId="77777777" w:rsidR="00B02214" w:rsidRDefault="00B02214" w:rsidP="000A25A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4FFA" w14:textId="77777777" w:rsidR="00B02214" w:rsidRDefault="00B02214" w:rsidP="000A25AD">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BF33F" w14:textId="77777777" w:rsidR="00B02214" w:rsidRDefault="00B02214" w:rsidP="000A25AD">
            <w:pPr>
              <w:pStyle w:val="TAL"/>
              <w:rPr>
                <w:sz w:val="16"/>
                <w:szCs w:val="16"/>
                <w:lang w:eastAsia="en-US"/>
              </w:rPr>
            </w:pPr>
            <w:r>
              <w:rPr>
                <w:sz w:val="16"/>
                <w:szCs w:val="16"/>
                <w:lang w:eastAsia="en-US"/>
              </w:rPr>
              <w:t>Introduction of NR SCG Release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B864" w14:textId="77777777" w:rsidR="00B02214" w:rsidRDefault="00B02214" w:rsidP="000A25AD">
            <w:pPr>
              <w:pStyle w:val="TAC"/>
              <w:rPr>
                <w:sz w:val="16"/>
                <w:szCs w:val="16"/>
                <w:lang w:eastAsia="zh-CN"/>
              </w:rPr>
            </w:pPr>
            <w:r>
              <w:rPr>
                <w:sz w:val="16"/>
                <w:szCs w:val="16"/>
                <w:lang w:eastAsia="zh-CN"/>
              </w:rPr>
              <w:t>16.3.0</w:t>
            </w:r>
          </w:p>
        </w:tc>
      </w:tr>
      <w:tr w:rsidR="005A46B5" w:rsidRPr="00FD0425" w14:paraId="6564D1C5"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9A995E" w14:textId="77777777" w:rsidR="005A46B5" w:rsidRDefault="005A46B5"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FA76C0" w14:textId="77777777" w:rsidR="005A46B5" w:rsidRDefault="005A46B5"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A8828" w14:textId="77777777" w:rsidR="005A46B5" w:rsidRPr="00B02214" w:rsidRDefault="005A46B5" w:rsidP="000A25AD">
            <w:pPr>
              <w:pStyle w:val="TAC"/>
              <w:rPr>
                <w:rFonts w:cs="Arial"/>
                <w:color w:val="000000"/>
                <w:sz w:val="16"/>
                <w:szCs w:val="16"/>
              </w:rPr>
            </w:pPr>
            <w:r w:rsidRPr="005A46B5">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6294A" w14:textId="77777777" w:rsidR="005A46B5" w:rsidRDefault="005A46B5" w:rsidP="000A25AD">
            <w:pPr>
              <w:pStyle w:val="TAL"/>
              <w:rPr>
                <w:sz w:val="16"/>
                <w:szCs w:val="16"/>
                <w:lang w:eastAsia="zh-CN"/>
              </w:rPr>
            </w:pPr>
            <w:r>
              <w:rPr>
                <w:sz w:val="16"/>
                <w:szCs w:val="16"/>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AF604" w14:textId="77777777" w:rsidR="005A46B5" w:rsidRDefault="005A46B5"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D424" w14:textId="77777777" w:rsidR="005A46B5" w:rsidRDefault="005A46B5" w:rsidP="000A25AD">
            <w:pPr>
              <w:pStyle w:val="TAC"/>
              <w:rPr>
                <w:sz w:val="16"/>
                <w:szCs w:val="16"/>
                <w:lang w:eastAsia="zh-CN"/>
              </w:rPr>
            </w:pPr>
            <w:r>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33701" w14:textId="77777777" w:rsidR="005A46B5" w:rsidRDefault="005A46B5" w:rsidP="000A25AD">
            <w:pPr>
              <w:pStyle w:val="TAL"/>
              <w:rPr>
                <w:sz w:val="16"/>
                <w:szCs w:val="16"/>
                <w:lang w:eastAsia="en-US"/>
              </w:rPr>
            </w:pPr>
            <w:r>
              <w:rPr>
                <w:sz w:val="16"/>
                <w:szCs w:val="16"/>
                <w:lang w:eastAsia="en-US"/>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1F79B" w14:textId="77777777" w:rsidR="005A46B5" w:rsidRDefault="005A46B5" w:rsidP="000A25AD">
            <w:pPr>
              <w:pStyle w:val="TAC"/>
              <w:rPr>
                <w:sz w:val="16"/>
                <w:szCs w:val="16"/>
                <w:lang w:eastAsia="zh-CN"/>
              </w:rPr>
            </w:pPr>
            <w:r>
              <w:rPr>
                <w:sz w:val="16"/>
                <w:szCs w:val="16"/>
                <w:lang w:eastAsia="zh-CN"/>
              </w:rPr>
              <w:t>16.3.0</w:t>
            </w:r>
          </w:p>
        </w:tc>
      </w:tr>
      <w:tr w:rsidR="004B6A92" w:rsidRPr="00FD0425" w14:paraId="2B84FED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D051F3" w14:textId="77777777" w:rsidR="004B6A92" w:rsidRDefault="004B6A92"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E4B9E2" w14:textId="77777777" w:rsidR="004B6A92" w:rsidRDefault="004B6A92"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BEE71" w14:textId="77777777" w:rsidR="004B6A92" w:rsidRPr="005A46B5" w:rsidRDefault="004B6A92" w:rsidP="000A25AD">
            <w:pPr>
              <w:pStyle w:val="TAC"/>
              <w:rPr>
                <w:rFonts w:cs="Arial"/>
                <w:color w:val="000000"/>
                <w:sz w:val="16"/>
                <w:szCs w:val="16"/>
              </w:rPr>
            </w:pPr>
            <w:r w:rsidRPr="004B6A92">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B728A2" w14:textId="77777777" w:rsidR="004B6A92" w:rsidRDefault="004B6A92" w:rsidP="000A25AD">
            <w:pPr>
              <w:pStyle w:val="TAL"/>
              <w:rPr>
                <w:sz w:val="16"/>
                <w:szCs w:val="16"/>
                <w:lang w:eastAsia="zh-CN"/>
              </w:rPr>
            </w:pPr>
            <w:r>
              <w:rPr>
                <w:sz w:val="16"/>
                <w:szCs w:val="16"/>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8EA" w14:textId="77777777" w:rsidR="004B6A92" w:rsidRDefault="004B6A92"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685D" w14:textId="77777777" w:rsidR="004B6A92" w:rsidRDefault="004B6A92"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689D5" w14:textId="77777777" w:rsidR="004B6A92" w:rsidRDefault="004B6A92" w:rsidP="000A25AD">
            <w:pPr>
              <w:pStyle w:val="TAL"/>
              <w:rPr>
                <w:sz w:val="16"/>
                <w:szCs w:val="16"/>
                <w:lang w:eastAsia="en-US"/>
              </w:rPr>
            </w:pPr>
            <w:r>
              <w:rPr>
                <w:sz w:val="16"/>
                <w:szCs w:val="16"/>
                <w:lang w:eastAsia="en-US"/>
              </w:rPr>
              <w:t>SON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863F" w14:textId="77777777" w:rsidR="004B6A92" w:rsidRDefault="004B6A92" w:rsidP="000A25AD">
            <w:pPr>
              <w:pStyle w:val="TAC"/>
              <w:rPr>
                <w:sz w:val="16"/>
                <w:szCs w:val="16"/>
                <w:lang w:eastAsia="zh-CN"/>
              </w:rPr>
            </w:pPr>
            <w:r>
              <w:rPr>
                <w:sz w:val="16"/>
                <w:szCs w:val="16"/>
                <w:lang w:eastAsia="zh-CN"/>
              </w:rPr>
              <w:t>16.3.0</w:t>
            </w:r>
          </w:p>
        </w:tc>
      </w:tr>
      <w:tr w:rsidR="00A717D5" w:rsidRPr="00FD0425" w14:paraId="039FB67C"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327EA4" w14:textId="77777777" w:rsidR="00A717D5" w:rsidRDefault="00A717D5"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3113F3" w14:textId="77777777" w:rsidR="00A717D5" w:rsidRDefault="00A717D5"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717DC" w14:textId="77777777" w:rsidR="00A717D5" w:rsidRPr="004B6A92" w:rsidRDefault="00A717D5" w:rsidP="000A25AD">
            <w:pPr>
              <w:pStyle w:val="TAC"/>
              <w:rPr>
                <w:rFonts w:cs="Arial"/>
                <w:color w:val="000000"/>
                <w:sz w:val="16"/>
                <w:szCs w:val="16"/>
              </w:rPr>
            </w:pPr>
            <w:r w:rsidRPr="00A717D5">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BB30CF" w14:textId="77777777" w:rsidR="00A717D5" w:rsidRDefault="00A717D5" w:rsidP="000A25AD">
            <w:pPr>
              <w:pStyle w:val="TAL"/>
              <w:rPr>
                <w:sz w:val="16"/>
                <w:szCs w:val="16"/>
                <w:lang w:eastAsia="zh-CN"/>
              </w:rPr>
            </w:pPr>
            <w:r>
              <w:rPr>
                <w:sz w:val="16"/>
                <w:szCs w:val="16"/>
                <w:lang w:eastAsia="zh-CN"/>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C3F87" w14:textId="77777777" w:rsidR="00A717D5" w:rsidRDefault="00A717D5" w:rsidP="000A25AD">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FF13" w14:textId="77777777" w:rsidR="00A717D5" w:rsidRDefault="00A717D5"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9F5E5C" w14:textId="77777777" w:rsidR="00A717D5" w:rsidRDefault="00A717D5" w:rsidP="000A25AD">
            <w:pPr>
              <w:pStyle w:val="TAL"/>
              <w:rPr>
                <w:sz w:val="16"/>
                <w:szCs w:val="16"/>
                <w:lang w:eastAsia="en-US"/>
              </w:rPr>
            </w:pPr>
            <w:r>
              <w:rPr>
                <w:sz w:val="16"/>
                <w:szCs w:val="16"/>
                <w:lang w:eastAsia="en-US"/>
              </w:rPr>
              <w:t>Clarification of the TNL Capacity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BCD3" w14:textId="77777777" w:rsidR="00A717D5" w:rsidRDefault="00A717D5" w:rsidP="000A25AD">
            <w:pPr>
              <w:pStyle w:val="TAC"/>
              <w:rPr>
                <w:sz w:val="16"/>
                <w:szCs w:val="16"/>
                <w:lang w:eastAsia="zh-CN"/>
              </w:rPr>
            </w:pPr>
            <w:r>
              <w:rPr>
                <w:sz w:val="16"/>
                <w:szCs w:val="16"/>
                <w:lang w:eastAsia="zh-CN"/>
              </w:rPr>
              <w:t>16.3.0</w:t>
            </w:r>
          </w:p>
        </w:tc>
      </w:tr>
      <w:tr w:rsidR="006134EC" w:rsidRPr="00FD0425" w14:paraId="7C2A992A"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285FA2" w14:textId="77777777" w:rsidR="006134EC" w:rsidRDefault="006134EC"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8040" w14:textId="77777777" w:rsidR="006134EC" w:rsidRDefault="006134EC"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9EC25" w14:textId="77777777" w:rsidR="006134EC" w:rsidRPr="00A717D5" w:rsidRDefault="006134EC" w:rsidP="000A25AD">
            <w:pPr>
              <w:pStyle w:val="TAC"/>
              <w:rPr>
                <w:rFonts w:cs="Arial"/>
                <w:color w:val="000000"/>
                <w:sz w:val="16"/>
                <w:szCs w:val="16"/>
              </w:rPr>
            </w:pPr>
            <w:r w:rsidRPr="006134EC">
              <w:rPr>
                <w:rFonts w:cs="Arial"/>
                <w:color w:val="000000"/>
                <w:sz w:val="16"/>
                <w:szCs w:val="16"/>
              </w:rPr>
              <w:t>RP-201950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51991" w14:textId="77777777" w:rsidR="006134EC" w:rsidRDefault="006134EC" w:rsidP="000A25AD">
            <w:pPr>
              <w:pStyle w:val="TAL"/>
              <w:rPr>
                <w:sz w:val="16"/>
                <w:szCs w:val="16"/>
                <w:lang w:eastAsia="zh-CN"/>
              </w:rPr>
            </w:pPr>
            <w:r>
              <w:rPr>
                <w:sz w:val="16"/>
                <w:szCs w:val="16"/>
                <w:lang w:eastAsia="zh-CN"/>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28626" w14:textId="77777777" w:rsidR="006134EC" w:rsidRDefault="006134EC"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3BAA" w14:textId="77777777" w:rsidR="006134EC" w:rsidRDefault="006134EC"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3ADD20" w14:textId="77777777" w:rsidR="006134EC" w:rsidRDefault="006134EC" w:rsidP="000A25AD">
            <w:pPr>
              <w:pStyle w:val="TAL"/>
              <w:rPr>
                <w:sz w:val="16"/>
                <w:szCs w:val="16"/>
                <w:lang w:eastAsia="en-US"/>
              </w:rPr>
            </w:pPr>
            <w:r>
              <w:rPr>
                <w:sz w:val="16"/>
                <w:szCs w:val="16"/>
                <w:lang w:eastAsia="en-US"/>
              </w:rPr>
              <w:t>Correction of CR0360 - Enabling an ng-eNB to reply to Cell Assistance Information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1CB8C" w14:textId="77777777" w:rsidR="006134EC" w:rsidRDefault="006134EC" w:rsidP="000A25AD">
            <w:pPr>
              <w:pStyle w:val="TAC"/>
              <w:rPr>
                <w:sz w:val="16"/>
                <w:szCs w:val="16"/>
                <w:lang w:eastAsia="zh-CN"/>
              </w:rPr>
            </w:pPr>
            <w:r>
              <w:rPr>
                <w:sz w:val="16"/>
                <w:szCs w:val="16"/>
                <w:lang w:eastAsia="zh-CN"/>
              </w:rPr>
              <w:t>16.3.0</w:t>
            </w:r>
          </w:p>
        </w:tc>
      </w:tr>
      <w:tr w:rsidR="0045317A" w:rsidRPr="00FD0425" w14:paraId="1548B6B6"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42E243" w14:textId="77777777" w:rsidR="0045317A" w:rsidRDefault="0045317A"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EDD82" w14:textId="77777777" w:rsidR="0045317A" w:rsidRDefault="0045317A"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B4C6" w14:textId="77777777" w:rsidR="0045317A" w:rsidRPr="006134EC" w:rsidRDefault="0045317A" w:rsidP="000A25AD">
            <w:pPr>
              <w:pStyle w:val="TAC"/>
              <w:rPr>
                <w:rFonts w:cs="Arial"/>
                <w:color w:val="000000"/>
                <w:sz w:val="16"/>
                <w:szCs w:val="16"/>
              </w:rPr>
            </w:pPr>
            <w:r w:rsidRPr="0045317A">
              <w:rPr>
                <w:rFonts w:cs="Arial"/>
                <w:color w:val="000000"/>
                <w:sz w:val="16"/>
                <w:szCs w:val="16"/>
              </w:rPr>
              <w:t>RP-201950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7BCAA" w14:textId="77777777" w:rsidR="0045317A" w:rsidRDefault="0045317A" w:rsidP="000A25AD">
            <w:pPr>
              <w:pStyle w:val="TAL"/>
              <w:rPr>
                <w:sz w:val="16"/>
                <w:szCs w:val="16"/>
                <w:lang w:eastAsia="zh-CN"/>
              </w:rPr>
            </w:pPr>
            <w:r>
              <w:rPr>
                <w:sz w:val="16"/>
                <w:szCs w:val="16"/>
                <w:lang w:eastAsia="zh-CN"/>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8A18" w14:textId="77777777" w:rsidR="0045317A" w:rsidRDefault="0045317A"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875E" w14:textId="77777777" w:rsidR="0045317A" w:rsidRDefault="0045317A"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611A61" w14:textId="77777777" w:rsidR="0045317A" w:rsidRDefault="0045317A" w:rsidP="000A25AD">
            <w:pPr>
              <w:pStyle w:val="TAL"/>
              <w:rPr>
                <w:sz w:val="16"/>
                <w:szCs w:val="16"/>
                <w:lang w:eastAsia="en-US"/>
              </w:rPr>
            </w:pPr>
            <w:r>
              <w:rPr>
                <w:sz w:val="16"/>
                <w:szCs w:val="16"/>
                <w:lang w:eastAsia="en-US"/>
              </w:rPr>
              <w:t>Correction of CR 0393r2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DF764" w14:textId="77777777" w:rsidR="0045317A" w:rsidRDefault="0045317A" w:rsidP="000A25AD">
            <w:pPr>
              <w:pStyle w:val="TAC"/>
              <w:rPr>
                <w:sz w:val="16"/>
                <w:szCs w:val="16"/>
                <w:lang w:eastAsia="zh-CN"/>
              </w:rPr>
            </w:pPr>
            <w:r>
              <w:rPr>
                <w:sz w:val="16"/>
                <w:szCs w:val="16"/>
                <w:lang w:eastAsia="zh-CN"/>
              </w:rPr>
              <w:t>16.3.0</w:t>
            </w:r>
          </w:p>
        </w:tc>
      </w:tr>
      <w:tr w:rsidR="008E4017" w:rsidRPr="00FD0425" w14:paraId="094B390F"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960F81" w14:textId="77777777" w:rsidR="008E4017" w:rsidRDefault="008E4017"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D81DC" w14:textId="77777777" w:rsidR="008E4017" w:rsidRDefault="008E4017"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B9F07" w14:textId="77777777" w:rsidR="008E4017" w:rsidRPr="0045317A" w:rsidRDefault="008E4017" w:rsidP="000A25AD">
            <w:pPr>
              <w:pStyle w:val="TAC"/>
              <w:rPr>
                <w:rFonts w:cs="Arial"/>
                <w:color w:val="000000"/>
                <w:sz w:val="16"/>
                <w:szCs w:val="16"/>
              </w:rPr>
            </w:pPr>
            <w:r w:rsidRPr="008E4017">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09BAB" w14:textId="77777777" w:rsidR="008E4017" w:rsidRDefault="008E4017" w:rsidP="000A25AD">
            <w:pPr>
              <w:pStyle w:val="TAL"/>
              <w:rPr>
                <w:sz w:val="16"/>
                <w:szCs w:val="16"/>
                <w:lang w:eastAsia="zh-CN"/>
              </w:rPr>
            </w:pPr>
            <w:r>
              <w:rPr>
                <w:sz w:val="16"/>
                <w:szCs w:val="16"/>
                <w:lang w:eastAsia="zh-CN"/>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0DDF1" w14:textId="77777777" w:rsidR="008E4017" w:rsidRDefault="008E4017"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32E7" w14:textId="77777777" w:rsidR="008E4017" w:rsidRDefault="008E4017"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0A547" w14:textId="77777777" w:rsidR="008E4017" w:rsidRDefault="008E4017" w:rsidP="000A25AD">
            <w:pPr>
              <w:pStyle w:val="TAL"/>
              <w:rPr>
                <w:sz w:val="16"/>
                <w:szCs w:val="16"/>
                <w:lang w:eastAsia="en-US"/>
              </w:rPr>
            </w:pPr>
            <w:r>
              <w:rPr>
                <w:sz w:val="16"/>
                <w:szCs w:val="16"/>
                <w:lang w:eastAsia="en-US"/>
              </w:rPr>
              <w:t>Correcting Target Cell List for Rel-16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7B12" w14:textId="77777777" w:rsidR="008E4017" w:rsidRDefault="008E4017" w:rsidP="000A25AD">
            <w:pPr>
              <w:pStyle w:val="TAC"/>
              <w:rPr>
                <w:sz w:val="16"/>
                <w:szCs w:val="16"/>
                <w:lang w:eastAsia="zh-CN"/>
              </w:rPr>
            </w:pPr>
            <w:r>
              <w:rPr>
                <w:sz w:val="16"/>
                <w:szCs w:val="16"/>
                <w:lang w:eastAsia="zh-CN"/>
              </w:rPr>
              <w:t>16.3.0</w:t>
            </w:r>
          </w:p>
        </w:tc>
      </w:tr>
      <w:tr w:rsidR="00EB56FB" w:rsidRPr="00FD0425" w14:paraId="16F8DC08"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DEC" w14:textId="77777777" w:rsidR="00EB56FB" w:rsidRDefault="00EB56FB"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494F66D" w14:textId="77777777" w:rsidR="00EB56FB" w:rsidRDefault="00EB56FB"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7635" w14:textId="77777777" w:rsidR="00EB56FB" w:rsidRPr="008E4017" w:rsidRDefault="00EB56FB" w:rsidP="000A25AD">
            <w:pPr>
              <w:pStyle w:val="TAC"/>
              <w:rPr>
                <w:rFonts w:cs="Arial"/>
                <w:color w:val="000000"/>
                <w:sz w:val="16"/>
                <w:szCs w:val="16"/>
              </w:rPr>
            </w:pPr>
            <w:r w:rsidRPr="00EB56FB">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9BB73" w14:textId="77777777" w:rsidR="00EB56FB" w:rsidRDefault="00EB56FB" w:rsidP="000A25AD">
            <w:pPr>
              <w:pStyle w:val="TAL"/>
              <w:rPr>
                <w:sz w:val="16"/>
                <w:szCs w:val="16"/>
                <w:lang w:eastAsia="zh-CN"/>
              </w:rPr>
            </w:pPr>
            <w:r>
              <w:rPr>
                <w:sz w:val="16"/>
                <w:szCs w:val="16"/>
                <w:lang w:eastAsia="zh-CN"/>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0FB4" w14:textId="77777777" w:rsidR="00EB56FB" w:rsidRDefault="00EB56FB"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5FED" w14:textId="77777777" w:rsidR="00EB56FB" w:rsidRDefault="00EB56FB"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090AE5" w14:textId="77777777" w:rsidR="00EB56FB" w:rsidRDefault="00EB56FB" w:rsidP="000A25AD">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3E083" w14:textId="77777777" w:rsidR="00EB56FB" w:rsidRDefault="00EB56FB" w:rsidP="000A25AD">
            <w:pPr>
              <w:pStyle w:val="TAC"/>
              <w:rPr>
                <w:sz w:val="16"/>
                <w:szCs w:val="16"/>
                <w:lang w:eastAsia="zh-CN"/>
              </w:rPr>
            </w:pPr>
            <w:r>
              <w:rPr>
                <w:sz w:val="16"/>
                <w:szCs w:val="16"/>
                <w:lang w:eastAsia="zh-CN"/>
              </w:rPr>
              <w:t>16.3.0</w:t>
            </w:r>
          </w:p>
        </w:tc>
      </w:tr>
      <w:tr w:rsidR="00656126" w:rsidRPr="00FD0425" w14:paraId="45032D31"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1DDB99" w14:textId="77777777" w:rsidR="00656126" w:rsidRDefault="00656126"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7E5B5D" w14:textId="77777777" w:rsidR="00656126" w:rsidRDefault="00656126"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3F65F" w14:textId="77777777" w:rsidR="00656126" w:rsidRPr="00EB56FB" w:rsidRDefault="00656126" w:rsidP="000A25AD">
            <w:pPr>
              <w:pStyle w:val="TAC"/>
              <w:rPr>
                <w:rFonts w:cs="Arial"/>
                <w:color w:val="000000"/>
                <w:sz w:val="16"/>
                <w:szCs w:val="16"/>
              </w:rPr>
            </w:pPr>
            <w:r w:rsidRPr="00656126">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F7075" w14:textId="77777777" w:rsidR="00656126" w:rsidRDefault="00656126" w:rsidP="000A25AD">
            <w:pPr>
              <w:pStyle w:val="TAL"/>
              <w:rPr>
                <w:sz w:val="16"/>
                <w:szCs w:val="16"/>
                <w:lang w:eastAsia="zh-CN"/>
              </w:rPr>
            </w:pPr>
            <w:r>
              <w:rPr>
                <w:sz w:val="16"/>
                <w:szCs w:val="16"/>
                <w:lang w:eastAsia="zh-CN"/>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9F918" w14:textId="77777777" w:rsidR="00656126" w:rsidRDefault="00656126"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5D73A" w14:textId="77777777" w:rsidR="00656126" w:rsidRDefault="00656126"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E86D1" w14:textId="77777777" w:rsidR="00656126" w:rsidRDefault="00656126" w:rsidP="000A25AD">
            <w:pPr>
              <w:pStyle w:val="TAL"/>
              <w:rPr>
                <w:sz w:val="16"/>
                <w:szCs w:val="16"/>
                <w:lang w:eastAsia="en-US"/>
              </w:rPr>
            </w:pPr>
            <w:r>
              <w:rPr>
                <w:sz w:val="16"/>
                <w:szCs w:val="16"/>
                <w:lang w:eastAsia="en-US"/>
              </w:rPr>
              <w:t>Rapporteur's corrections to TS 38.423 v16.2.0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6C2FD" w14:textId="77777777" w:rsidR="00656126" w:rsidRDefault="00656126" w:rsidP="000A25AD">
            <w:pPr>
              <w:pStyle w:val="TAC"/>
              <w:rPr>
                <w:sz w:val="16"/>
                <w:szCs w:val="16"/>
                <w:lang w:eastAsia="zh-CN"/>
              </w:rPr>
            </w:pPr>
            <w:r>
              <w:rPr>
                <w:sz w:val="16"/>
                <w:szCs w:val="16"/>
                <w:lang w:eastAsia="zh-CN"/>
              </w:rPr>
              <w:t>16.3.0</w:t>
            </w:r>
          </w:p>
        </w:tc>
      </w:tr>
      <w:tr w:rsidR="005C66FC" w:rsidRPr="00FD0425" w14:paraId="0FDDF65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E97D01" w14:textId="77777777" w:rsidR="005C66FC" w:rsidRDefault="005C66FC"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6D5ECA" w14:textId="77777777" w:rsidR="005C66FC" w:rsidRDefault="005C66FC"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A338A" w14:textId="77777777" w:rsidR="005C66FC" w:rsidRPr="00656126" w:rsidRDefault="005C66FC" w:rsidP="000A25AD">
            <w:pPr>
              <w:pStyle w:val="TAC"/>
              <w:rPr>
                <w:rFonts w:cs="Arial"/>
                <w:color w:val="000000"/>
                <w:sz w:val="16"/>
                <w:szCs w:val="16"/>
              </w:rPr>
            </w:pPr>
            <w:r w:rsidRPr="005C66FC">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F80BE7" w14:textId="77777777" w:rsidR="005C66FC" w:rsidRDefault="005C66FC" w:rsidP="000A25AD">
            <w:pPr>
              <w:pStyle w:val="TAL"/>
              <w:rPr>
                <w:sz w:val="16"/>
                <w:szCs w:val="16"/>
                <w:lang w:eastAsia="zh-CN"/>
              </w:rPr>
            </w:pPr>
            <w:r>
              <w:rPr>
                <w:sz w:val="16"/>
                <w:szCs w:val="16"/>
                <w:lang w:eastAsia="zh-CN"/>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5D6E" w14:textId="77777777" w:rsidR="005C66FC" w:rsidRDefault="005C66FC"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62DDC" w14:textId="77777777" w:rsidR="005C66FC" w:rsidRDefault="005C66FC"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BA3626" w14:textId="77777777" w:rsidR="005C66FC" w:rsidRDefault="005C66FC" w:rsidP="000A25AD">
            <w:pPr>
              <w:pStyle w:val="TAL"/>
              <w:rPr>
                <w:sz w:val="16"/>
                <w:szCs w:val="16"/>
                <w:lang w:eastAsia="en-US"/>
              </w:rPr>
            </w:pPr>
            <w:r>
              <w:rPr>
                <w:sz w:val="16"/>
                <w:szCs w:val="16"/>
                <w:lang w:eastAsia="en-US"/>
              </w:rPr>
              <w:t>Restructuring FAILURE INDICATION message - avoid condition upon absence of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C38DB" w14:textId="77777777" w:rsidR="005C66FC" w:rsidRDefault="005C66FC" w:rsidP="000A25AD">
            <w:pPr>
              <w:pStyle w:val="TAC"/>
              <w:rPr>
                <w:sz w:val="16"/>
                <w:szCs w:val="16"/>
                <w:lang w:eastAsia="zh-CN"/>
              </w:rPr>
            </w:pPr>
            <w:r>
              <w:rPr>
                <w:sz w:val="16"/>
                <w:szCs w:val="16"/>
                <w:lang w:eastAsia="zh-CN"/>
              </w:rPr>
              <w:t>16.3.0</w:t>
            </w:r>
          </w:p>
        </w:tc>
      </w:tr>
      <w:tr w:rsidR="00311267" w:rsidRPr="00FD0425" w14:paraId="4EAB4A00"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41083A" w14:textId="77777777" w:rsidR="00311267" w:rsidRDefault="00311267"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E58CFC" w14:textId="77777777" w:rsidR="00311267" w:rsidRDefault="00311267"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E794F" w14:textId="77777777" w:rsidR="00311267" w:rsidRPr="005C66FC" w:rsidRDefault="00311267" w:rsidP="000A25AD">
            <w:pPr>
              <w:pStyle w:val="TAC"/>
              <w:rPr>
                <w:rFonts w:cs="Arial"/>
                <w:color w:val="000000"/>
                <w:sz w:val="16"/>
                <w:szCs w:val="16"/>
              </w:rPr>
            </w:pPr>
            <w:r w:rsidRPr="00311267">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60BCC5" w14:textId="77777777" w:rsidR="00311267" w:rsidRDefault="00311267" w:rsidP="000A25AD">
            <w:pPr>
              <w:pStyle w:val="TAL"/>
              <w:rPr>
                <w:sz w:val="16"/>
                <w:szCs w:val="16"/>
                <w:lang w:eastAsia="zh-CN"/>
              </w:rPr>
            </w:pPr>
            <w:r>
              <w:rPr>
                <w:sz w:val="16"/>
                <w:szCs w:val="16"/>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688CB" w14:textId="77777777" w:rsidR="00311267" w:rsidRDefault="00311267"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233" w14:textId="77777777" w:rsidR="00311267" w:rsidRDefault="00311267"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D1D00C" w14:textId="77777777" w:rsidR="00311267" w:rsidRDefault="00311267" w:rsidP="000A25AD">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1707" w14:textId="77777777" w:rsidR="00311267" w:rsidRDefault="00311267" w:rsidP="000A25AD">
            <w:pPr>
              <w:pStyle w:val="TAC"/>
              <w:rPr>
                <w:sz w:val="16"/>
                <w:szCs w:val="16"/>
                <w:lang w:eastAsia="zh-CN"/>
              </w:rPr>
            </w:pPr>
            <w:r>
              <w:rPr>
                <w:sz w:val="16"/>
                <w:szCs w:val="16"/>
                <w:lang w:eastAsia="zh-CN"/>
              </w:rPr>
              <w:t>16.3.0</w:t>
            </w:r>
          </w:p>
        </w:tc>
      </w:tr>
      <w:tr w:rsidR="00C074C1" w:rsidRPr="00FD0425" w14:paraId="0D024C34"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42AF67" w14:textId="77777777" w:rsidR="00C074C1" w:rsidRDefault="00C074C1"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4FCE3F" w14:textId="77777777" w:rsidR="00C074C1" w:rsidRDefault="00C074C1"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819D6" w14:textId="77777777" w:rsidR="00C074C1" w:rsidRPr="00311267" w:rsidRDefault="00C074C1" w:rsidP="000A25AD">
            <w:pPr>
              <w:pStyle w:val="TAC"/>
              <w:rPr>
                <w:rFonts w:cs="Arial"/>
                <w:color w:val="000000"/>
                <w:sz w:val="16"/>
                <w:szCs w:val="16"/>
              </w:rPr>
            </w:pPr>
            <w:r w:rsidRPr="00C074C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3DD24" w14:textId="77777777" w:rsidR="00C074C1" w:rsidRDefault="00C074C1" w:rsidP="000A25AD">
            <w:pPr>
              <w:pStyle w:val="TAL"/>
              <w:rPr>
                <w:sz w:val="16"/>
                <w:szCs w:val="16"/>
                <w:lang w:eastAsia="zh-CN"/>
              </w:rPr>
            </w:pPr>
            <w:r>
              <w:rPr>
                <w:sz w:val="16"/>
                <w:szCs w:val="16"/>
                <w:lang w:eastAsia="zh-CN"/>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782F9" w14:textId="77777777" w:rsidR="00C074C1" w:rsidRDefault="00C074C1"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85C94" w14:textId="77777777" w:rsidR="00C074C1" w:rsidRDefault="00C074C1"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4769A" w14:textId="77777777" w:rsidR="00C074C1" w:rsidRDefault="00C074C1" w:rsidP="000A25AD">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6CDCE" w14:textId="77777777" w:rsidR="00C074C1" w:rsidRDefault="00C074C1" w:rsidP="000A25AD">
            <w:pPr>
              <w:pStyle w:val="TAC"/>
              <w:rPr>
                <w:sz w:val="16"/>
                <w:szCs w:val="16"/>
                <w:lang w:eastAsia="zh-CN"/>
              </w:rPr>
            </w:pPr>
            <w:r>
              <w:rPr>
                <w:sz w:val="16"/>
                <w:szCs w:val="16"/>
                <w:lang w:eastAsia="zh-CN"/>
              </w:rPr>
              <w:t>16.3.0</w:t>
            </w:r>
          </w:p>
        </w:tc>
      </w:tr>
      <w:tr w:rsidR="004F3DBA" w:rsidRPr="00FD0425" w14:paraId="6D2BF43D" w14:textId="77777777" w:rsidTr="00B746A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321DD1" w14:textId="77777777" w:rsidR="004F3DBA" w:rsidRDefault="004F3DBA"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AE93E0" w14:textId="77777777" w:rsidR="004F3DBA" w:rsidRDefault="004F3DBA"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BADA6" w14:textId="77777777" w:rsidR="004F3DBA" w:rsidRPr="00C074C1" w:rsidRDefault="004F3DBA" w:rsidP="000A25AD">
            <w:pPr>
              <w:pStyle w:val="TAC"/>
              <w:rPr>
                <w:rFonts w:cs="Arial"/>
                <w:color w:val="000000"/>
                <w:sz w:val="16"/>
                <w:szCs w:val="16"/>
              </w:rPr>
            </w:pPr>
            <w:r w:rsidRPr="004F3DBA">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F198C4" w14:textId="77777777" w:rsidR="004F3DBA" w:rsidRDefault="004F3DBA" w:rsidP="000A25AD">
            <w:pPr>
              <w:pStyle w:val="TAL"/>
              <w:rPr>
                <w:sz w:val="16"/>
                <w:szCs w:val="16"/>
                <w:lang w:eastAsia="zh-CN"/>
              </w:rPr>
            </w:pPr>
            <w:r>
              <w:rPr>
                <w:sz w:val="16"/>
                <w:szCs w:val="16"/>
                <w:lang w:eastAsia="zh-CN"/>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5A6A" w14:textId="77777777" w:rsidR="004F3DBA" w:rsidRDefault="004F3DBA" w:rsidP="000A25AD">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F6BB9" w14:textId="77777777" w:rsidR="004F3DBA" w:rsidRDefault="004F3DBA" w:rsidP="000A25AD">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48287" w14:textId="77777777" w:rsidR="004F3DBA" w:rsidRDefault="004F3DBA" w:rsidP="000A25AD">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6B95" w14:textId="77777777" w:rsidR="004F3DBA" w:rsidRDefault="004F3DBA" w:rsidP="000A25AD">
            <w:pPr>
              <w:pStyle w:val="TAC"/>
              <w:rPr>
                <w:sz w:val="16"/>
                <w:szCs w:val="16"/>
                <w:lang w:eastAsia="zh-CN"/>
              </w:rPr>
            </w:pPr>
            <w:r>
              <w:rPr>
                <w:sz w:val="16"/>
                <w:szCs w:val="16"/>
                <w:lang w:eastAsia="zh-CN"/>
              </w:rPr>
              <w:t>16.3.0</w:t>
            </w:r>
          </w:p>
        </w:tc>
      </w:tr>
      <w:tr w:rsidR="00331702" w:rsidRPr="00FD0425" w14:paraId="0313B212"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45C271" w14:textId="77777777" w:rsidR="00331702" w:rsidRDefault="00331702" w:rsidP="000A25AD">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4153AC" w14:textId="77777777" w:rsidR="00331702" w:rsidRDefault="00331702" w:rsidP="000A25AD">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3D987" w14:textId="77777777" w:rsidR="00331702" w:rsidRPr="004F3DBA" w:rsidRDefault="00331702" w:rsidP="000A25AD">
            <w:pPr>
              <w:pStyle w:val="TAC"/>
              <w:rPr>
                <w:rFonts w:cs="Arial"/>
                <w:color w:val="000000"/>
                <w:sz w:val="16"/>
                <w:szCs w:val="16"/>
              </w:rPr>
            </w:pPr>
            <w:r w:rsidRPr="00331702">
              <w:rPr>
                <w:rFonts w:cs="Arial"/>
                <w:color w:val="000000"/>
                <w:sz w:val="16"/>
                <w:szCs w:val="16"/>
              </w:rPr>
              <w:t>RP-201949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D0D8C" w14:textId="77777777" w:rsidR="00331702" w:rsidRDefault="00331702" w:rsidP="000A25AD">
            <w:pPr>
              <w:pStyle w:val="TAL"/>
              <w:rPr>
                <w:sz w:val="16"/>
                <w:szCs w:val="16"/>
                <w:lang w:eastAsia="zh-CN"/>
              </w:rPr>
            </w:pPr>
            <w:r>
              <w:rPr>
                <w:sz w:val="16"/>
                <w:szCs w:val="16"/>
                <w:lang w:eastAsia="zh-CN"/>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974A" w14:textId="77777777" w:rsidR="00331702" w:rsidRDefault="00331702" w:rsidP="000A25AD">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CD26" w14:textId="77777777" w:rsidR="00331702" w:rsidRDefault="00331702" w:rsidP="000A25AD">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37E76C" w14:textId="77777777" w:rsidR="00331702" w:rsidRDefault="00331702" w:rsidP="000A25AD">
            <w:pPr>
              <w:pStyle w:val="TAL"/>
              <w:rPr>
                <w:sz w:val="16"/>
                <w:szCs w:val="16"/>
                <w:lang w:eastAsia="en-US"/>
              </w:rPr>
            </w:pPr>
            <w:r>
              <w:rPr>
                <w:sz w:val="16"/>
                <w:szCs w:val="16"/>
                <w:lang w:eastAsia="en-US"/>
              </w:rPr>
              <w:t>Correction of mandatory ProtocolExtensionContainer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5F20C" w14:textId="77777777" w:rsidR="00331702" w:rsidRDefault="00331702" w:rsidP="000A25AD">
            <w:pPr>
              <w:pStyle w:val="TAC"/>
              <w:rPr>
                <w:sz w:val="16"/>
                <w:szCs w:val="16"/>
                <w:lang w:eastAsia="zh-CN"/>
              </w:rPr>
            </w:pPr>
            <w:r>
              <w:rPr>
                <w:sz w:val="16"/>
                <w:szCs w:val="16"/>
                <w:lang w:eastAsia="zh-CN"/>
              </w:rPr>
              <w:t>16.3.0</w:t>
            </w:r>
          </w:p>
        </w:tc>
      </w:tr>
      <w:tr w:rsidR="00D41432" w:rsidRPr="00FD0425" w14:paraId="020F61AF"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A30BD2"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09425E"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40124"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C989F" w14:textId="77777777" w:rsidR="00D41432" w:rsidRDefault="00D41432" w:rsidP="00D41432">
            <w:pPr>
              <w:pStyle w:val="TAL"/>
              <w:rPr>
                <w:sz w:val="16"/>
                <w:szCs w:val="16"/>
                <w:lang w:eastAsia="zh-CN"/>
              </w:rPr>
            </w:pPr>
            <w:r>
              <w:rPr>
                <w:sz w:val="16"/>
                <w:szCs w:val="16"/>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DDBC" w14:textId="77777777" w:rsidR="00D41432" w:rsidRDefault="00D41432"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24431"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2F1644" w14:textId="77777777" w:rsidR="00D41432" w:rsidRDefault="00D41432" w:rsidP="00D41432">
            <w:pPr>
              <w:pStyle w:val="TAL"/>
              <w:rPr>
                <w:sz w:val="16"/>
                <w:szCs w:val="16"/>
                <w:lang w:eastAsia="en-US"/>
              </w:rPr>
            </w:pPr>
            <w:r>
              <w:rPr>
                <w:sz w:val="16"/>
                <w:szCs w:val="16"/>
                <w:lang w:eastAsia="en-US"/>
              </w:rPr>
              <w:t>NPRACH configuration exchanging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62251" w14:textId="77777777" w:rsidR="00D41432" w:rsidRDefault="00D41432" w:rsidP="00D41432">
            <w:pPr>
              <w:pStyle w:val="TAC"/>
              <w:rPr>
                <w:sz w:val="16"/>
                <w:szCs w:val="16"/>
                <w:lang w:eastAsia="zh-CN"/>
              </w:rPr>
            </w:pPr>
            <w:r>
              <w:rPr>
                <w:sz w:val="16"/>
                <w:szCs w:val="16"/>
                <w:lang w:eastAsia="zh-CN"/>
              </w:rPr>
              <w:t>16.4.0</w:t>
            </w:r>
          </w:p>
        </w:tc>
      </w:tr>
      <w:tr w:rsidR="00D41432" w:rsidRPr="00FD0425" w14:paraId="7303C2CF"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232B67"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44C412"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2B31E"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3E51CE" w14:textId="77777777" w:rsidR="00D41432" w:rsidRDefault="00D41432" w:rsidP="00D41432">
            <w:pPr>
              <w:pStyle w:val="TAL"/>
              <w:rPr>
                <w:sz w:val="16"/>
                <w:szCs w:val="16"/>
                <w:lang w:eastAsia="zh-CN"/>
              </w:rPr>
            </w:pPr>
            <w:r>
              <w:rPr>
                <w:sz w:val="16"/>
                <w:szCs w:val="16"/>
                <w:lang w:eastAsia="zh-CN"/>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4FF63"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519C"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59394" w14:textId="77777777" w:rsidR="00D41432" w:rsidRDefault="00D41432" w:rsidP="00D41432">
            <w:pPr>
              <w:pStyle w:val="TAL"/>
              <w:rPr>
                <w:sz w:val="16"/>
                <w:szCs w:val="16"/>
                <w:lang w:eastAsia="en-US"/>
              </w:rPr>
            </w:pPr>
            <w:r>
              <w:rPr>
                <w:sz w:val="16"/>
                <w:szCs w:val="16"/>
                <w:lang w:eastAsia="en-US"/>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80A9" w14:textId="77777777" w:rsidR="00D41432" w:rsidRDefault="00D41432" w:rsidP="00D41432">
            <w:pPr>
              <w:pStyle w:val="TAC"/>
              <w:rPr>
                <w:sz w:val="16"/>
                <w:szCs w:val="16"/>
                <w:lang w:eastAsia="zh-CN"/>
              </w:rPr>
            </w:pPr>
            <w:r>
              <w:rPr>
                <w:sz w:val="16"/>
                <w:szCs w:val="16"/>
                <w:lang w:eastAsia="zh-CN"/>
              </w:rPr>
              <w:t>16.4.0</w:t>
            </w:r>
          </w:p>
        </w:tc>
      </w:tr>
      <w:tr w:rsidR="00D41432" w:rsidRPr="00FD0425" w14:paraId="28D3ADE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558338"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97FDA5"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77FC"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09DE9B" w14:textId="77777777" w:rsidR="00D41432" w:rsidRDefault="00D41432" w:rsidP="00D41432">
            <w:pPr>
              <w:pStyle w:val="TAL"/>
              <w:rPr>
                <w:sz w:val="16"/>
                <w:szCs w:val="16"/>
                <w:lang w:eastAsia="zh-CN"/>
              </w:rPr>
            </w:pPr>
            <w:r>
              <w:rPr>
                <w:sz w:val="16"/>
                <w:szCs w:val="16"/>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DB4E6"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DE88"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C2CE5D" w14:textId="77777777" w:rsidR="00D41432" w:rsidRDefault="00D41432" w:rsidP="00D41432">
            <w:pPr>
              <w:pStyle w:val="TAL"/>
              <w:rPr>
                <w:sz w:val="16"/>
                <w:szCs w:val="16"/>
                <w:lang w:eastAsia="en-US"/>
              </w:rPr>
            </w:pPr>
            <w:r>
              <w:rPr>
                <w:sz w:val="16"/>
                <w:szCs w:val="16"/>
                <w:lang w:eastAsia="en-US"/>
              </w:rPr>
              <w:t>CR38423 for NR SCG release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3A027" w14:textId="77777777" w:rsidR="00D41432" w:rsidRDefault="00D41432" w:rsidP="00D41432">
            <w:pPr>
              <w:pStyle w:val="TAC"/>
              <w:rPr>
                <w:sz w:val="16"/>
                <w:szCs w:val="16"/>
                <w:lang w:eastAsia="zh-CN"/>
              </w:rPr>
            </w:pPr>
            <w:r>
              <w:rPr>
                <w:sz w:val="16"/>
                <w:szCs w:val="16"/>
                <w:lang w:eastAsia="zh-CN"/>
              </w:rPr>
              <w:t>16.4.0</w:t>
            </w:r>
          </w:p>
        </w:tc>
      </w:tr>
      <w:tr w:rsidR="00D41432" w:rsidRPr="00FD0425" w14:paraId="5BC871E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C2E6BC"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1AA225"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5C35"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9D0CE8" w14:textId="77777777" w:rsidR="00D41432" w:rsidRDefault="00D41432" w:rsidP="00D41432">
            <w:pPr>
              <w:pStyle w:val="TAL"/>
              <w:rPr>
                <w:sz w:val="16"/>
                <w:szCs w:val="16"/>
                <w:lang w:eastAsia="zh-CN"/>
              </w:rPr>
            </w:pPr>
            <w:r>
              <w:rPr>
                <w:sz w:val="16"/>
                <w:szCs w:val="16"/>
                <w:lang w:eastAsia="zh-CN"/>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50E34" w14:textId="77777777" w:rsidR="00D41432" w:rsidRDefault="00D41432"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EA647"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3DACE9" w14:textId="77777777" w:rsidR="00D41432" w:rsidRDefault="00D41432" w:rsidP="00D41432">
            <w:pPr>
              <w:pStyle w:val="TAL"/>
              <w:rPr>
                <w:sz w:val="16"/>
                <w:szCs w:val="16"/>
                <w:lang w:eastAsia="en-US"/>
              </w:rPr>
            </w:pPr>
            <w:r>
              <w:rPr>
                <w:sz w:val="16"/>
                <w:szCs w:val="16"/>
                <w:lang w:eastAsia="en-US"/>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F4C8C" w14:textId="77777777" w:rsidR="00D41432" w:rsidRDefault="00D41432" w:rsidP="00D41432">
            <w:pPr>
              <w:pStyle w:val="TAC"/>
              <w:rPr>
                <w:sz w:val="16"/>
                <w:szCs w:val="16"/>
                <w:lang w:eastAsia="zh-CN"/>
              </w:rPr>
            </w:pPr>
            <w:r>
              <w:rPr>
                <w:sz w:val="16"/>
                <w:szCs w:val="16"/>
                <w:lang w:eastAsia="zh-CN"/>
              </w:rPr>
              <w:t>16.4.0</w:t>
            </w:r>
          </w:p>
        </w:tc>
      </w:tr>
      <w:tr w:rsidR="00D41432" w:rsidRPr="00FD0425" w14:paraId="78956BC2"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C652A2"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5CCEAB"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14A57"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3DCBBD" w14:textId="77777777" w:rsidR="00D41432" w:rsidRDefault="00D41432" w:rsidP="00D41432">
            <w:pPr>
              <w:pStyle w:val="TAL"/>
              <w:rPr>
                <w:sz w:val="16"/>
                <w:szCs w:val="16"/>
                <w:lang w:eastAsia="zh-CN"/>
              </w:rPr>
            </w:pPr>
            <w:r>
              <w:rPr>
                <w:sz w:val="16"/>
                <w:szCs w:val="16"/>
                <w:lang w:eastAsia="zh-CN"/>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DED3A"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27C32"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377DB" w14:textId="77777777" w:rsidR="00D41432" w:rsidRDefault="00D41432" w:rsidP="00D41432">
            <w:pPr>
              <w:pStyle w:val="TAL"/>
              <w:rPr>
                <w:sz w:val="16"/>
                <w:szCs w:val="16"/>
                <w:lang w:eastAsia="en-US"/>
              </w:rPr>
            </w:pPr>
            <w:r>
              <w:rPr>
                <w:sz w:val="16"/>
                <w:szCs w:val="16"/>
                <w:lang w:eastAsia="en-US"/>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A09C4" w14:textId="77777777" w:rsidR="00D41432" w:rsidRDefault="00D41432" w:rsidP="00D41432">
            <w:pPr>
              <w:pStyle w:val="TAC"/>
              <w:rPr>
                <w:sz w:val="16"/>
                <w:szCs w:val="16"/>
                <w:lang w:eastAsia="zh-CN"/>
              </w:rPr>
            </w:pPr>
            <w:r>
              <w:rPr>
                <w:sz w:val="16"/>
                <w:szCs w:val="16"/>
                <w:lang w:eastAsia="zh-CN"/>
              </w:rPr>
              <w:t>16.4.0</w:t>
            </w:r>
          </w:p>
        </w:tc>
      </w:tr>
      <w:tr w:rsidR="00D41432" w:rsidRPr="00FD0425" w14:paraId="204CDDE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53DD3A"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5AB558"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B9815"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36306E" w14:textId="77777777" w:rsidR="00D41432" w:rsidRDefault="00D41432" w:rsidP="00D41432">
            <w:pPr>
              <w:pStyle w:val="TAL"/>
              <w:rPr>
                <w:sz w:val="16"/>
                <w:szCs w:val="16"/>
                <w:lang w:eastAsia="zh-CN"/>
              </w:rPr>
            </w:pPr>
            <w:r>
              <w:rPr>
                <w:sz w:val="16"/>
                <w:szCs w:val="16"/>
                <w:lang w:eastAsia="zh-CN"/>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C946C"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6D05E"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749DE3" w14:textId="77777777" w:rsidR="00D41432" w:rsidRDefault="00D41432" w:rsidP="00D41432">
            <w:pPr>
              <w:pStyle w:val="TAL"/>
              <w:rPr>
                <w:sz w:val="16"/>
                <w:szCs w:val="16"/>
                <w:lang w:eastAsia="en-US"/>
              </w:rPr>
            </w:pPr>
            <w:r>
              <w:rPr>
                <w:sz w:val="16"/>
                <w:szCs w:val="16"/>
                <w:lang w:eastAsia="en-US"/>
              </w:rPr>
              <w:t>Propagation of immediate MDT configuration in case of Xn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9CAFB" w14:textId="77777777" w:rsidR="00D41432" w:rsidRDefault="00D41432" w:rsidP="00D41432">
            <w:pPr>
              <w:pStyle w:val="TAC"/>
              <w:rPr>
                <w:sz w:val="16"/>
                <w:szCs w:val="16"/>
                <w:lang w:eastAsia="zh-CN"/>
              </w:rPr>
            </w:pPr>
            <w:r>
              <w:rPr>
                <w:sz w:val="16"/>
                <w:szCs w:val="16"/>
                <w:lang w:eastAsia="zh-CN"/>
              </w:rPr>
              <w:t>16.4.0</w:t>
            </w:r>
          </w:p>
        </w:tc>
      </w:tr>
      <w:tr w:rsidR="00D41432" w:rsidRPr="00FD0425" w14:paraId="6C1AC1A7"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E96472"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BF437A"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85E5"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F995A8" w14:textId="77777777" w:rsidR="00D41432" w:rsidRDefault="00D41432" w:rsidP="00D41432">
            <w:pPr>
              <w:pStyle w:val="TAL"/>
              <w:rPr>
                <w:sz w:val="16"/>
                <w:szCs w:val="16"/>
                <w:lang w:eastAsia="zh-CN"/>
              </w:rPr>
            </w:pPr>
            <w:r>
              <w:rPr>
                <w:sz w:val="16"/>
                <w:szCs w:val="16"/>
                <w:lang w:eastAsia="zh-CN"/>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F246D"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2DA1"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C476FF" w14:textId="77777777" w:rsidR="00D41432" w:rsidRDefault="00D41432" w:rsidP="00D41432">
            <w:pPr>
              <w:pStyle w:val="TAL"/>
              <w:rPr>
                <w:sz w:val="16"/>
                <w:szCs w:val="16"/>
                <w:lang w:eastAsia="en-US"/>
              </w:rPr>
            </w:pPr>
            <w:r>
              <w:rPr>
                <w:sz w:val="16"/>
                <w:szCs w:val="16"/>
                <w:lang w:eastAsia="en-US"/>
              </w:rPr>
              <w:t>Correction of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5D1B3" w14:textId="77777777" w:rsidR="00D41432" w:rsidRDefault="00D41432" w:rsidP="00D41432">
            <w:pPr>
              <w:pStyle w:val="TAC"/>
              <w:rPr>
                <w:sz w:val="16"/>
                <w:szCs w:val="16"/>
                <w:lang w:eastAsia="zh-CN"/>
              </w:rPr>
            </w:pPr>
            <w:r>
              <w:rPr>
                <w:sz w:val="16"/>
                <w:szCs w:val="16"/>
                <w:lang w:eastAsia="zh-CN"/>
              </w:rPr>
              <w:t>16.4.0</w:t>
            </w:r>
          </w:p>
        </w:tc>
      </w:tr>
      <w:tr w:rsidR="00D41432" w:rsidRPr="00FD0425" w14:paraId="1033DF0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8406CC"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5A5F0"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BBC42"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32022C" w14:textId="77777777" w:rsidR="00D41432" w:rsidRDefault="00D41432" w:rsidP="00D41432">
            <w:pPr>
              <w:pStyle w:val="TAL"/>
              <w:rPr>
                <w:sz w:val="16"/>
                <w:szCs w:val="16"/>
                <w:lang w:eastAsia="zh-CN"/>
              </w:rPr>
            </w:pPr>
            <w:r>
              <w:rPr>
                <w:sz w:val="16"/>
                <w:szCs w:val="16"/>
                <w:lang w:eastAsia="zh-CN"/>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35CA"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E5E20"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DC000" w14:textId="77777777" w:rsidR="00D41432" w:rsidRDefault="00D41432" w:rsidP="00D41432">
            <w:pPr>
              <w:pStyle w:val="TAL"/>
              <w:rPr>
                <w:sz w:val="16"/>
                <w:szCs w:val="16"/>
                <w:lang w:eastAsia="en-US"/>
              </w:rPr>
            </w:pPr>
            <w:r>
              <w:rPr>
                <w:sz w:val="16"/>
                <w:szCs w:val="16"/>
                <w:lang w:eastAsia="en-US"/>
              </w:rPr>
              <w:t>Corrections of MLB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99B0" w14:textId="77777777" w:rsidR="00D41432" w:rsidRDefault="00D41432" w:rsidP="00D41432">
            <w:pPr>
              <w:pStyle w:val="TAC"/>
              <w:rPr>
                <w:sz w:val="16"/>
                <w:szCs w:val="16"/>
                <w:lang w:eastAsia="zh-CN"/>
              </w:rPr>
            </w:pPr>
            <w:r>
              <w:rPr>
                <w:sz w:val="16"/>
                <w:szCs w:val="16"/>
                <w:lang w:eastAsia="zh-CN"/>
              </w:rPr>
              <w:t>16.4.0</w:t>
            </w:r>
          </w:p>
        </w:tc>
      </w:tr>
      <w:tr w:rsidR="00D41432" w:rsidRPr="00FD0425" w14:paraId="4EB409E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003DE7"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539464"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B97D"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88BF50" w14:textId="77777777" w:rsidR="00D41432" w:rsidRDefault="00D41432" w:rsidP="00D41432">
            <w:pPr>
              <w:pStyle w:val="TAL"/>
              <w:rPr>
                <w:sz w:val="16"/>
                <w:szCs w:val="16"/>
                <w:lang w:eastAsia="zh-CN"/>
              </w:rPr>
            </w:pPr>
            <w:r>
              <w:rPr>
                <w:sz w:val="16"/>
                <w:szCs w:val="16"/>
                <w:lang w:eastAsia="zh-CN"/>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01DCD" w14:textId="77777777" w:rsidR="00D41432" w:rsidRDefault="00D41432"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43517"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157140" w14:textId="77777777" w:rsidR="00D41432" w:rsidRDefault="00D41432" w:rsidP="00D41432">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5912" w14:textId="77777777" w:rsidR="00D41432" w:rsidRDefault="00D41432" w:rsidP="00D41432">
            <w:pPr>
              <w:pStyle w:val="TAC"/>
              <w:rPr>
                <w:sz w:val="16"/>
                <w:szCs w:val="16"/>
                <w:lang w:eastAsia="zh-CN"/>
              </w:rPr>
            </w:pPr>
            <w:r>
              <w:rPr>
                <w:sz w:val="16"/>
                <w:szCs w:val="16"/>
                <w:lang w:eastAsia="zh-CN"/>
              </w:rPr>
              <w:t>16.4.0</w:t>
            </w:r>
          </w:p>
        </w:tc>
      </w:tr>
      <w:tr w:rsidR="00D41432" w:rsidRPr="00FD0425" w14:paraId="7A11D2A7"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ED31F1" w14:textId="77777777" w:rsidR="00D41432" w:rsidRDefault="00D41432" w:rsidP="00D41432">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A1E5E3" w14:textId="77777777" w:rsidR="00D41432" w:rsidRDefault="00D41432" w:rsidP="00D41432">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CE858" w14:textId="77777777" w:rsidR="00D41432" w:rsidRPr="00D41432" w:rsidRDefault="00D41432" w:rsidP="00D41432">
            <w:pPr>
              <w:pStyle w:val="TAC"/>
              <w:rPr>
                <w:rFonts w:cs="Arial"/>
                <w:color w:val="000000"/>
                <w:sz w:val="16"/>
                <w:szCs w:val="16"/>
              </w:rPr>
            </w:pPr>
            <w:r w:rsidRPr="00D41432">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A3842" w14:textId="77777777" w:rsidR="00D41432" w:rsidRDefault="00D41432" w:rsidP="00D41432">
            <w:pPr>
              <w:pStyle w:val="TAL"/>
              <w:rPr>
                <w:sz w:val="16"/>
                <w:szCs w:val="16"/>
                <w:lang w:eastAsia="zh-CN"/>
              </w:rPr>
            </w:pPr>
            <w:r>
              <w:rPr>
                <w:sz w:val="16"/>
                <w:szCs w:val="16"/>
                <w:lang w:eastAsia="zh-CN"/>
              </w:rPr>
              <w:t xml:space="preserve">0514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D0FFA" w14:textId="77777777" w:rsidR="00D41432" w:rsidRDefault="00D41432" w:rsidP="00D41432">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A8EB0" w14:textId="77777777" w:rsidR="00D41432" w:rsidRDefault="00D41432"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0B780" w14:textId="77777777" w:rsidR="00D41432" w:rsidRDefault="00D41432" w:rsidP="00D41432">
            <w:pPr>
              <w:pStyle w:val="TAL"/>
              <w:rPr>
                <w:sz w:val="16"/>
                <w:szCs w:val="16"/>
                <w:lang w:eastAsia="en-US"/>
              </w:rPr>
            </w:pPr>
            <w:r>
              <w:rPr>
                <w:sz w:val="16"/>
                <w:szCs w:val="16"/>
                <w:lang w:eastAsia="en-US"/>
              </w:rPr>
              <w:t>Correction on XnAP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C8C5E" w14:textId="77777777" w:rsidR="00D41432" w:rsidRDefault="00D41432" w:rsidP="00D41432">
            <w:pPr>
              <w:pStyle w:val="TAC"/>
              <w:rPr>
                <w:sz w:val="16"/>
                <w:szCs w:val="16"/>
                <w:lang w:eastAsia="zh-CN"/>
              </w:rPr>
            </w:pPr>
            <w:r>
              <w:rPr>
                <w:sz w:val="16"/>
                <w:szCs w:val="16"/>
                <w:lang w:eastAsia="zh-CN"/>
              </w:rPr>
              <w:t>16.4.0</w:t>
            </w:r>
          </w:p>
        </w:tc>
      </w:tr>
      <w:tr w:rsidR="00AA17AF" w:rsidRPr="00FD0425" w14:paraId="330BAA30"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CB4F13" w14:textId="77777777" w:rsidR="00AA17AF" w:rsidRDefault="00AA17AF"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A54FDD" w14:textId="77777777" w:rsidR="00AA17AF" w:rsidRDefault="00AA17AF"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5A175" w14:textId="77777777" w:rsidR="00AA17AF" w:rsidRPr="00D41432" w:rsidRDefault="00106221" w:rsidP="00D41432">
            <w:pPr>
              <w:pStyle w:val="TAC"/>
              <w:rPr>
                <w:rFonts w:cs="Arial"/>
                <w:color w:val="000000"/>
                <w:sz w:val="16"/>
                <w:szCs w:val="16"/>
              </w:rPr>
            </w:pPr>
            <w:r w:rsidRPr="00106221">
              <w:rPr>
                <w:rFonts w:cs="Arial"/>
                <w:color w:val="000000"/>
                <w:sz w:val="16"/>
                <w:szCs w:val="16"/>
              </w:rPr>
              <w:t>RP-210124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3FECFA" w14:textId="77777777" w:rsidR="00AA17AF" w:rsidRDefault="00AA17AF" w:rsidP="00D41432">
            <w:pPr>
              <w:pStyle w:val="TAL"/>
              <w:rPr>
                <w:sz w:val="16"/>
                <w:szCs w:val="16"/>
                <w:lang w:eastAsia="zh-CN"/>
              </w:rPr>
            </w:pPr>
            <w:r>
              <w:rPr>
                <w:sz w:val="16"/>
                <w:szCs w:val="16"/>
                <w:lang w:eastAsia="zh-CN"/>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32D1B" w14:textId="77777777" w:rsidR="00AA17AF" w:rsidRDefault="00106221" w:rsidP="00D41432">
            <w:pPr>
              <w:pStyle w:val="TAR"/>
              <w:rPr>
                <w:sz w:val="16"/>
                <w:szCs w:val="16"/>
                <w:lang w:eastAsia="zh-CN"/>
              </w:rPr>
            </w:pP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2911" w14:textId="77777777" w:rsidR="00AA17AF" w:rsidRDefault="00AA17AF" w:rsidP="00D41432">
            <w:pPr>
              <w:pStyle w:val="TAC"/>
              <w:rPr>
                <w:sz w:val="16"/>
                <w:szCs w:val="16"/>
                <w:lang w:eastAsia="zh-CN"/>
              </w:rPr>
            </w:pPr>
            <w:r>
              <w:rPr>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25D39" w14:textId="77777777" w:rsidR="00AA17AF" w:rsidRDefault="00AA17AF" w:rsidP="00D41432">
            <w:pPr>
              <w:pStyle w:val="TAL"/>
              <w:rPr>
                <w:sz w:val="16"/>
                <w:szCs w:val="16"/>
                <w:lang w:eastAsia="en-US"/>
              </w:rPr>
            </w:pPr>
            <w:r>
              <w:rPr>
                <w:sz w:val="16"/>
                <w:szCs w:val="16"/>
                <w:lang w:eastAsia="en-US"/>
              </w:rPr>
              <w:t>Introduction of SFN Offset per cell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F2AD9" w14:textId="77777777" w:rsidR="00AA17AF" w:rsidRDefault="00AA17AF" w:rsidP="00D41432">
            <w:pPr>
              <w:pStyle w:val="TAC"/>
              <w:rPr>
                <w:sz w:val="16"/>
                <w:szCs w:val="16"/>
                <w:lang w:eastAsia="zh-CN"/>
              </w:rPr>
            </w:pPr>
            <w:r>
              <w:rPr>
                <w:sz w:val="16"/>
                <w:szCs w:val="16"/>
                <w:lang w:eastAsia="zh-CN"/>
              </w:rPr>
              <w:t>16.5.0</w:t>
            </w:r>
          </w:p>
        </w:tc>
      </w:tr>
      <w:tr w:rsidR="0032120A" w:rsidRPr="00FD0425" w14:paraId="374D05D6"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8CC7BB" w14:textId="77777777" w:rsidR="0032120A" w:rsidRDefault="0032120A"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D73808" w14:textId="77777777" w:rsidR="0032120A" w:rsidRDefault="0032120A"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D88B7" w14:textId="77777777" w:rsidR="0032120A" w:rsidRPr="00D41432" w:rsidRDefault="00437EDE" w:rsidP="00D41432">
            <w:pPr>
              <w:pStyle w:val="TAC"/>
              <w:rPr>
                <w:rFonts w:cs="Arial"/>
                <w:color w:val="000000"/>
                <w:sz w:val="16"/>
                <w:szCs w:val="16"/>
              </w:rPr>
            </w:pPr>
            <w:r w:rsidRPr="00437EDE">
              <w:rPr>
                <w:rFonts w:cs="Arial"/>
                <w:color w:val="000000"/>
                <w:sz w:val="16"/>
                <w:szCs w:val="16"/>
              </w:rPr>
              <w:t>RP-210239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2870E" w14:textId="77777777" w:rsidR="0032120A" w:rsidRDefault="0032120A" w:rsidP="00D41432">
            <w:pPr>
              <w:pStyle w:val="TAL"/>
              <w:rPr>
                <w:sz w:val="16"/>
                <w:szCs w:val="16"/>
                <w:lang w:eastAsia="zh-CN"/>
              </w:rPr>
            </w:pPr>
            <w:r>
              <w:rPr>
                <w:sz w:val="16"/>
                <w:szCs w:val="16"/>
                <w:lang w:eastAsia="zh-CN"/>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4153A" w14:textId="77777777" w:rsidR="0032120A" w:rsidRDefault="0032120A" w:rsidP="00D41432">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F368D" w14:textId="77777777" w:rsidR="0032120A" w:rsidRDefault="0032120A"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C8907" w14:textId="77777777" w:rsidR="0032120A" w:rsidRDefault="0032120A" w:rsidP="00D41432">
            <w:pPr>
              <w:pStyle w:val="TAL"/>
              <w:rPr>
                <w:sz w:val="16"/>
                <w:szCs w:val="16"/>
                <w:lang w:eastAsia="en-US"/>
              </w:rPr>
            </w:pPr>
            <w:r>
              <w:rPr>
                <w:sz w:val="16"/>
                <w:szCs w:val="16"/>
                <w:lang w:eastAsia="en-US"/>
              </w:rPr>
              <w:t>Cause value on Xn for insufficient UE capabilities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1A829" w14:textId="77777777" w:rsidR="0032120A" w:rsidRDefault="0032120A" w:rsidP="00D41432">
            <w:pPr>
              <w:pStyle w:val="TAC"/>
              <w:rPr>
                <w:sz w:val="16"/>
                <w:szCs w:val="16"/>
                <w:lang w:eastAsia="zh-CN"/>
              </w:rPr>
            </w:pPr>
            <w:r>
              <w:rPr>
                <w:sz w:val="16"/>
                <w:szCs w:val="16"/>
                <w:lang w:eastAsia="zh-CN"/>
              </w:rPr>
              <w:t>16.5.0</w:t>
            </w:r>
          </w:p>
        </w:tc>
      </w:tr>
      <w:tr w:rsidR="002646E0" w:rsidRPr="00FD0425" w14:paraId="6F80A8C4"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E5AD86" w14:textId="77777777" w:rsidR="002646E0" w:rsidRDefault="002646E0"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3EABCC" w14:textId="77777777" w:rsidR="002646E0" w:rsidRDefault="002646E0"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7AD7" w14:textId="77777777" w:rsidR="002646E0" w:rsidRPr="00495597" w:rsidRDefault="00437EDE" w:rsidP="00D41432">
            <w:pPr>
              <w:pStyle w:val="TAC"/>
              <w:rPr>
                <w:rFonts w:eastAsia="Malgun Gothic" w:cs="Arial" w:hint="eastAsia"/>
                <w:color w:val="000000"/>
                <w:sz w:val="16"/>
                <w:szCs w:val="16"/>
              </w:rPr>
            </w:pPr>
            <w:r w:rsidRPr="00437EDE">
              <w:rPr>
                <w:rFonts w:eastAsia="Malgun Gothic"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E259C1" w14:textId="77777777" w:rsidR="002646E0" w:rsidRDefault="002646E0" w:rsidP="00D41432">
            <w:pPr>
              <w:pStyle w:val="TAL"/>
              <w:rPr>
                <w:sz w:val="16"/>
                <w:szCs w:val="16"/>
                <w:lang w:eastAsia="zh-CN"/>
              </w:rPr>
            </w:pPr>
            <w:r>
              <w:rPr>
                <w:sz w:val="16"/>
                <w:szCs w:val="16"/>
                <w:lang w:eastAsia="zh-CN"/>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A1E2E" w14:textId="77777777" w:rsidR="002646E0" w:rsidRDefault="002646E0"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46EC1" w14:textId="77777777" w:rsidR="002646E0" w:rsidRDefault="002646E0"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99A3C1" w14:textId="77777777" w:rsidR="002646E0" w:rsidRDefault="002646E0" w:rsidP="00D41432">
            <w:pPr>
              <w:pStyle w:val="TAL"/>
              <w:rPr>
                <w:sz w:val="16"/>
                <w:szCs w:val="16"/>
                <w:lang w:eastAsia="en-US"/>
              </w:rPr>
            </w:pPr>
            <w:r>
              <w:rPr>
                <w:sz w:val="16"/>
                <w:szCs w:val="16"/>
                <w:lang w:eastAsia="en-US"/>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BDB16" w14:textId="77777777" w:rsidR="002646E0" w:rsidRDefault="002646E0" w:rsidP="00D41432">
            <w:pPr>
              <w:pStyle w:val="TAC"/>
              <w:rPr>
                <w:sz w:val="16"/>
                <w:szCs w:val="16"/>
                <w:lang w:eastAsia="zh-CN"/>
              </w:rPr>
            </w:pPr>
            <w:r>
              <w:rPr>
                <w:sz w:val="16"/>
                <w:szCs w:val="16"/>
                <w:lang w:eastAsia="zh-CN"/>
              </w:rPr>
              <w:t>16.5.0</w:t>
            </w:r>
          </w:p>
        </w:tc>
      </w:tr>
      <w:tr w:rsidR="000962DF" w:rsidRPr="00FD0425" w14:paraId="1B102D10"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D755E0" w14:textId="77777777" w:rsidR="000962DF" w:rsidRDefault="000962DF"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10630CB" w14:textId="77777777" w:rsidR="000962DF" w:rsidRDefault="000962DF"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A9AFD" w14:textId="77777777" w:rsidR="000962DF" w:rsidRPr="00D41432" w:rsidRDefault="00437EDE" w:rsidP="00D41432">
            <w:pPr>
              <w:pStyle w:val="TAC"/>
              <w:rPr>
                <w:rFonts w:cs="Arial"/>
                <w:color w:val="000000"/>
                <w:sz w:val="16"/>
                <w:szCs w:val="16"/>
              </w:rPr>
            </w:pPr>
            <w:r w:rsidRPr="00437EDE">
              <w:rPr>
                <w:rFonts w:cs="Arial"/>
                <w:color w:val="000000"/>
                <w:sz w:val="16"/>
                <w:szCs w:val="16"/>
              </w:rPr>
              <w:t>RP-210237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689B13" w14:textId="77777777" w:rsidR="000962DF" w:rsidRDefault="000962DF" w:rsidP="00D41432">
            <w:pPr>
              <w:pStyle w:val="TAL"/>
              <w:rPr>
                <w:sz w:val="16"/>
                <w:szCs w:val="16"/>
                <w:lang w:eastAsia="zh-CN"/>
              </w:rPr>
            </w:pPr>
            <w:r>
              <w:rPr>
                <w:sz w:val="16"/>
                <w:szCs w:val="16"/>
                <w:lang w:eastAsia="zh-CN"/>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20677" w14:textId="77777777" w:rsidR="000962DF" w:rsidRDefault="000962DF" w:rsidP="00D41432">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BF8C" w14:textId="77777777" w:rsidR="000962DF" w:rsidRDefault="000962DF"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57402A" w14:textId="77777777" w:rsidR="000962DF" w:rsidRDefault="000962DF" w:rsidP="00D41432">
            <w:pPr>
              <w:pStyle w:val="TAL"/>
              <w:rPr>
                <w:sz w:val="16"/>
                <w:szCs w:val="16"/>
                <w:lang w:eastAsia="en-US"/>
              </w:rPr>
            </w:pPr>
            <w:r>
              <w:rPr>
                <w:sz w:val="16"/>
                <w:szCs w:val="16"/>
                <w:lang w:eastAsia="en-US"/>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57115" w14:textId="77777777" w:rsidR="000962DF" w:rsidRDefault="000962DF" w:rsidP="00D41432">
            <w:pPr>
              <w:pStyle w:val="TAC"/>
              <w:rPr>
                <w:sz w:val="16"/>
                <w:szCs w:val="16"/>
                <w:lang w:eastAsia="zh-CN"/>
              </w:rPr>
            </w:pPr>
            <w:r>
              <w:rPr>
                <w:sz w:val="16"/>
                <w:szCs w:val="16"/>
                <w:lang w:eastAsia="zh-CN"/>
              </w:rPr>
              <w:t>16.5.0</w:t>
            </w:r>
          </w:p>
        </w:tc>
      </w:tr>
      <w:tr w:rsidR="00727901" w:rsidRPr="00FD0425" w14:paraId="2D912903"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69D9128" w14:textId="77777777" w:rsidR="00727901" w:rsidRDefault="00727901"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D69D45" w14:textId="77777777" w:rsidR="00727901" w:rsidRDefault="00727901"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C55EE" w14:textId="77777777" w:rsidR="00727901" w:rsidRPr="00D41432" w:rsidRDefault="00437EDE" w:rsidP="00D41432">
            <w:pPr>
              <w:pStyle w:val="TAC"/>
              <w:rPr>
                <w:rFonts w:cs="Arial"/>
                <w:color w:val="000000"/>
                <w:sz w:val="16"/>
                <w:szCs w:val="16"/>
              </w:rPr>
            </w:pPr>
            <w:r w:rsidRPr="00437EDE">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95AAA" w14:textId="77777777" w:rsidR="00727901" w:rsidRDefault="00727901" w:rsidP="00D41432">
            <w:pPr>
              <w:pStyle w:val="TAL"/>
              <w:rPr>
                <w:sz w:val="16"/>
                <w:szCs w:val="16"/>
                <w:lang w:eastAsia="zh-CN"/>
              </w:rPr>
            </w:pPr>
            <w:r>
              <w:rPr>
                <w:sz w:val="16"/>
                <w:szCs w:val="16"/>
                <w:lang w:eastAsia="zh-CN"/>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7DF02" w14:textId="77777777" w:rsidR="00727901" w:rsidRDefault="00727901"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332DD" w14:textId="77777777" w:rsidR="00727901" w:rsidRDefault="00727901" w:rsidP="00D4143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32F850" w14:textId="77777777" w:rsidR="00727901" w:rsidRDefault="00727901" w:rsidP="00D41432">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CFF75" w14:textId="77777777" w:rsidR="00727901" w:rsidRDefault="00727901" w:rsidP="00D41432">
            <w:pPr>
              <w:pStyle w:val="TAC"/>
              <w:rPr>
                <w:sz w:val="16"/>
                <w:szCs w:val="16"/>
                <w:lang w:eastAsia="zh-CN"/>
              </w:rPr>
            </w:pPr>
            <w:r>
              <w:rPr>
                <w:sz w:val="16"/>
                <w:szCs w:val="16"/>
                <w:lang w:eastAsia="zh-CN"/>
              </w:rPr>
              <w:t>16.5.0</w:t>
            </w:r>
          </w:p>
        </w:tc>
      </w:tr>
      <w:tr w:rsidR="00DE7B51" w:rsidRPr="00FD0425" w14:paraId="0A9262F2"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DF1515" w14:textId="77777777" w:rsidR="00DE7B51" w:rsidRDefault="00DE7B51"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389AEC" w14:textId="77777777" w:rsidR="00DE7B51" w:rsidRDefault="00DE7B51"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C36D6" w14:textId="77777777" w:rsidR="00DE7B51" w:rsidRPr="00D41432" w:rsidRDefault="00437EDE" w:rsidP="00D41432">
            <w:pPr>
              <w:pStyle w:val="TAC"/>
              <w:rPr>
                <w:rFonts w:cs="Arial"/>
                <w:color w:val="000000"/>
                <w:sz w:val="16"/>
                <w:szCs w:val="16"/>
              </w:rPr>
            </w:pPr>
            <w:r w:rsidRPr="00437EDE">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F08730" w14:textId="77777777" w:rsidR="00DE7B51" w:rsidRDefault="00DE7B51" w:rsidP="00D41432">
            <w:pPr>
              <w:pStyle w:val="TAL"/>
              <w:rPr>
                <w:sz w:val="16"/>
                <w:szCs w:val="16"/>
                <w:lang w:eastAsia="zh-CN"/>
              </w:rPr>
            </w:pPr>
            <w:r>
              <w:rPr>
                <w:sz w:val="16"/>
                <w:szCs w:val="16"/>
                <w:lang w:eastAsia="zh-CN"/>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EEF1" w14:textId="77777777" w:rsidR="00DE7B51" w:rsidRDefault="00DE7B51"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575D" w14:textId="77777777" w:rsidR="00DE7B51" w:rsidRDefault="00DE7B51" w:rsidP="00D4143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A14D06" w14:textId="77777777" w:rsidR="00DE7B51" w:rsidRDefault="00DE7B51" w:rsidP="00D41432">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4A889" w14:textId="77777777" w:rsidR="00DE7B51" w:rsidRDefault="00DE7B51" w:rsidP="00D41432">
            <w:pPr>
              <w:pStyle w:val="TAC"/>
              <w:rPr>
                <w:sz w:val="16"/>
                <w:szCs w:val="16"/>
                <w:lang w:eastAsia="zh-CN"/>
              </w:rPr>
            </w:pPr>
            <w:r>
              <w:rPr>
                <w:sz w:val="16"/>
                <w:szCs w:val="16"/>
                <w:lang w:eastAsia="zh-CN"/>
              </w:rPr>
              <w:t>16.5.0</w:t>
            </w:r>
          </w:p>
        </w:tc>
      </w:tr>
      <w:tr w:rsidR="00A61FD9" w:rsidRPr="00FD0425" w14:paraId="4CE6BFBD"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EA82DB" w14:textId="77777777" w:rsidR="00A61FD9" w:rsidRDefault="00A61FD9"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BAAD417" w14:textId="77777777" w:rsidR="00A61FD9" w:rsidRDefault="00A61FD9"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7499A" w14:textId="77777777" w:rsidR="00A61FD9" w:rsidRPr="00D41432" w:rsidRDefault="00437EDE" w:rsidP="00D41432">
            <w:pPr>
              <w:pStyle w:val="TAC"/>
              <w:rPr>
                <w:rFonts w:cs="Arial"/>
                <w:color w:val="000000"/>
                <w:sz w:val="16"/>
                <w:szCs w:val="16"/>
              </w:rPr>
            </w:pPr>
            <w:r w:rsidRPr="00437EDE">
              <w:rPr>
                <w:rFonts w:cs="Arial"/>
                <w:color w:val="000000"/>
                <w:sz w:val="16"/>
                <w:szCs w:val="16"/>
              </w:rPr>
              <w:t>RP-210232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F6B37" w14:textId="77777777" w:rsidR="00A61FD9" w:rsidRDefault="00A61FD9" w:rsidP="00D41432">
            <w:pPr>
              <w:pStyle w:val="TAL"/>
              <w:rPr>
                <w:sz w:val="16"/>
                <w:szCs w:val="16"/>
                <w:lang w:eastAsia="zh-CN"/>
              </w:rPr>
            </w:pPr>
            <w:r>
              <w:rPr>
                <w:sz w:val="16"/>
                <w:szCs w:val="16"/>
                <w:lang w:eastAsia="zh-CN"/>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107C0" w14:textId="77777777" w:rsidR="00A61FD9" w:rsidRDefault="00A61FD9"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34AD0" w14:textId="77777777" w:rsidR="00A61FD9" w:rsidRDefault="00A61FD9"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9BCEC" w14:textId="77777777" w:rsidR="00A61FD9" w:rsidRDefault="00A61FD9" w:rsidP="00D41432">
            <w:pPr>
              <w:pStyle w:val="TAL"/>
              <w:rPr>
                <w:sz w:val="16"/>
                <w:szCs w:val="16"/>
                <w:lang w:eastAsia="en-US"/>
              </w:rPr>
            </w:pPr>
            <w:r>
              <w:rPr>
                <w:sz w:val="16"/>
                <w:szCs w:val="16"/>
                <w:lang w:eastAsia="en-US"/>
              </w:rPr>
              <w:t>Correction of NPN related Cell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556B" w14:textId="77777777" w:rsidR="00A61FD9" w:rsidRDefault="00A61FD9" w:rsidP="00D41432">
            <w:pPr>
              <w:pStyle w:val="TAC"/>
              <w:rPr>
                <w:sz w:val="16"/>
                <w:szCs w:val="16"/>
                <w:lang w:eastAsia="zh-CN"/>
              </w:rPr>
            </w:pPr>
            <w:r>
              <w:rPr>
                <w:sz w:val="16"/>
                <w:szCs w:val="16"/>
                <w:lang w:eastAsia="zh-CN"/>
              </w:rPr>
              <w:t>16.5.0</w:t>
            </w:r>
          </w:p>
        </w:tc>
      </w:tr>
      <w:tr w:rsidR="00085B0F" w:rsidRPr="00FD0425" w14:paraId="09D09F5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695A5" w14:textId="77777777" w:rsidR="00085B0F" w:rsidRDefault="00085B0F"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B7A891" w14:textId="77777777" w:rsidR="00085B0F" w:rsidRDefault="00085B0F"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AA368" w14:textId="77777777" w:rsidR="00085B0F" w:rsidRPr="00D41432" w:rsidRDefault="00437EDE" w:rsidP="00D41432">
            <w:pPr>
              <w:pStyle w:val="TAC"/>
              <w:rPr>
                <w:rFonts w:cs="Arial"/>
                <w:color w:val="000000"/>
                <w:sz w:val="16"/>
                <w:szCs w:val="16"/>
              </w:rPr>
            </w:pPr>
            <w:r w:rsidRPr="00437EDE">
              <w:rPr>
                <w:rFonts w:cs="Arial"/>
                <w:color w:val="000000"/>
                <w:sz w:val="16"/>
                <w:szCs w:val="16"/>
              </w:rPr>
              <w:t>RP-210235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EBB9BA" w14:textId="77777777" w:rsidR="00085B0F" w:rsidRDefault="00085B0F" w:rsidP="00D41432">
            <w:pPr>
              <w:pStyle w:val="TAL"/>
              <w:rPr>
                <w:sz w:val="16"/>
                <w:szCs w:val="16"/>
                <w:lang w:eastAsia="zh-CN"/>
              </w:rPr>
            </w:pPr>
            <w:r>
              <w:rPr>
                <w:sz w:val="16"/>
                <w:szCs w:val="16"/>
                <w:lang w:eastAsia="zh-CN"/>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F275" w14:textId="77777777" w:rsidR="00085B0F" w:rsidRDefault="00085B0F"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23CD5" w14:textId="77777777" w:rsidR="00085B0F" w:rsidRDefault="00085B0F"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049869" w14:textId="77777777" w:rsidR="00085B0F" w:rsidRDefault="00085B0F" w:rsidP="00D41432">
            <w:pPr>
              <w:pStyle w:val="TAL"/>
              <w:rPr>
                <w:sz w:val="16"/>
                <w:szCs w:val="16"/>
                <w:lang w:eastAsia="en-US"/>
              </w:rPr>
            </w:pPr>
            <w:r>
              <w:rPr>
                <w:sz w:val="16"/>
                <w:szCs w:val="16"/>
                <w:lang w:eastAsia="en-US"/>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D69B" w14:textId="77777777" w:rsidR="00085B0F" w:rsidRDefault="00085B0F" w:rsidP="00D41432">
            <w:pPr>
              <w:pStyle w:val="TAC"/>
              <w:rPr>
                <w:sz w:val="16"/>
                <w:szCs w:val="16"/>
                <w:lang w:eastAsia="zh-CN"/>
              </w:rPr>
            </w:pPr>
            <w:r>
              <w:rPr>
                <w:sz w:val="16"/>
                <w:szCs w:val="16"/>
                <w:lang w:eastAsia="zh-CN"/>
              </w:rPr>
              <w:t>16.5.0</w:t>
            </w:r>
          </w:p>
        </w:tc>
      </w:tr>
      <w:tr w:rsidR="006816DA" w:rsidRPr="00FD0425" w14:paraId="4F25E984"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7DE529" w14:textId="77777777" w:rsidR="006816DA" w:rsidRDefault="006816DA" w:rsidP="00D41432">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FCD28D7" w14:textId="77777777" w:rsidR="006816DA" w:rsidRDefault="006816DA" w:rsidP="00D41432">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49CDD" w14:textId="77777777" w:rsidR="006816DA" w:rsidRPr="00D41432" w:rsidRDefault="00437EDE" w:rsidP="00D41432">
            <w:pPr>
              <w:pStyle w:val="TAC"/>
              <w:rPr>
                <w:rFonts w:cs="Arial"/>
                <w:color w:val="000000"/>
                <w:sz w:val="16"/>
                <w:szCs w:val="16"/>
              </w:rPr>
            </w:pPr>
            <w:r w:rsidRPr="00437EDE">
              <w:rPr>
                <w:rFonts w:cs="Arial"/>
                <w:color w:val="000000"/>
                <w:sz w:val="16"/>
                <w:szCs w:val="16"/>
              </w:rPr>
              <w:t>RP-210239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22C58C" w14:textId="77777777" w:rsidR="006816DA" w:rsidRDefault="006816DA" w:rsidP="00D41432">
            <w:pPr>
              <w:pStyle w:val="TAL"/>
              <w:rPr>
                <w:sz w:val="16"/>
                <w:szCs w:val="16"/>
                <w:lang w:eastAsia="zh-CN"/>
              </w:rPr>
            </w:pPr>
            <w:r>
              <w:rPr>
                <w:sz w:val="16"/>
                <w:szCs w:val="16"/>
                <w:lang w:eastAsia="zh-CN"/>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137B2" w14:textId="77777777" w:rsidR="006816DA" w:rsidRDefault="006816DA"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651B" w14:textId="77777777" w:rsidR="006816DA" w:rsidRDefault="006816DA"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ADAB8B" w14:textId="77777777" w:rsidR="006816DA" w:rsidRDefault="006816DA" w:rsidP="00D41432">
            <w:pPr>
              <w:pStyle w:val="TAL"/>
              <w:rPr>
                <w:sz w:val="16"/>
                <w:szCs w:val="16"/>
                <w:lang w:eastAsia="en-US"/>
              </w:rPr>
            </w:pPr>
            <w:r>
              <w:rPr>
                <w:sz w:val="16"/>
                <w:szCs w:val="16"/>
                <w:lang w:eastAsia="en-US"/>
              </w:rPr>
              <w:t>Cause value on Xn for normal release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CFE1" w14:textId="77777777" w:rsidR="006816DA" w:rsidRDefault="006816DA" w:rsidP="00D41432">
            <w:pPr>
              <w:pStyle w:val="TAC"/>
              <w:rPr>
                <w:sz w:val="16"/>
                <w:szCs w:val="16"/>
                <w:lang w:eastAsia="zh-CN"/>
              </w:rPr>
            </w:pPr>
            <w:r>
              <w:rPr>
                <w:sz w:val="16"/>
                <w:szCs w:val="16"/>
                <w:lang w:eastAsia="zh-CN"/>
              </w:rPr>
              <w:t>16.5.0</w:t>
            </w:r>
          </w:p>
        </w:tc>
      </w:tr>
      <w:tr w:rsidR="00091414" w:rsidRPr="00FD0425" w14:paraId="1D61C7D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7C53AD"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A3152C"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0269B" w14:textId="77777777" w:rsidR="00091414" w:rsidRPr="00437EDE" w:rsidRDefault="00091414" w:rsidP="00D41432">
            <w:pPr>
              <w:pStyle w:val="TAC"/>
              <w:rPr>
                <w:rFonts w:cs="Arial"/>
                <w:color w:val="000000"/>
                <w:sz w:val="16"/>
                <w:szCs w:val="16"/>
              </w:rPr>
            </w:pPr>
            <w:r w:rsidRPr="00091414">
              <w:rPr>
                <w:rFonts w:cs="Arial"/>
                <w:color w:val="000000"/>
                <w:sz w:val="16"/>
                <w:szCs w:val="16"/>
              </w:rPr>
              <w:t>RP-211323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85D82E" w14:textId="77777777" w:rsidR="00091414" w:rsidRDefault="00091414" w:rsidP="00D41432">
            <w:pPr>
              <w:pStyle w:val="TAL"/>
              <w:rPr>
                <w:sz w:val="16"/>
                <w:szCs w:val="16"/>
                <w:lang w:eastAsia="zh-CN"/>
              </w:rPr>
            </w:pPr>
            <w:r>
              <w:rPr>
                <w:sz w:val="16"/>
                <w:szCs w:val="16"/>
                <w:lang w:eastAsia="zh-CN"/>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34EAD" w14:textId="77777777" w:rsidR="00091414" w:rsidRDefault="00091414" w:rsidP="00D41432">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2754"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78B3F" w14:textId="77777777" w:rsidR="00091414" w:rsidRDefault="00091414" w:rsidP="00D41432">
            <w:pPr>
              <w:pStyle w:val="TAL"/>
              <w:rPr>
                <w:sz w:val="16"/>
                <w:szCs w:val="16"/>
                <w:lang w:eastAsia="en-US"/>
              </w:rPr>
            </w:pPr>
            <w:r>
              <w:rPr>
                <w:sz w:val="16"/>
                <w:szCs w:val="16"/>
                <w:lang w:eastAsia="en-US"/>
              </w:rPr>
              <w:t>Correction of the DAPS Response Information IE in the tabular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5BF89" w14:textId="77777777" w:rsidR="00091414" w:rsidRDefault="00091414" w:rsidP="00D41432">
            <w:pPr>
              <w:pStyle w:val="TAC"/>
              <w:rPr>
                <w:sz w:val="16"/>
                <w:szCs w:val="16"/>
                <w:lang w:eastAsia="zh-CN"/>
              </w:rPr>
            </w:pPr>
            <w:r>
              <w:rPr>
                <w:sz w:val="16"/>
                <w:szCs w:val="16"/>
                <w:lang w:eastAsia="zh-CN"/>
              </w:rPr>
              <w:t>16.6.0</w:t>
            </w:r>
          </w:p>
        </w:tc>
      </w:tr>
      <w:tr w:rsidR="00091414" w:rsidRPr="00FD0425" w14:paraId="3D374D4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3C00C8"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6E0A8"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6B5E"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C2ED" w14:textId="77777777" w:rsidR="00091414" w:rsidRDefault="00091414" w:rsidP="00D41432">
            <w:pPr>
              <w:pStyle w:val="TAL"/>
              <w:rPr>
                <w:sz w:val="16"/>
                <w:szCs w:val="16"/>
                <w:lang w:eastAsia="zh-CN"/>
              </w:rPr>
            </w:pPr>
            <w:r>
              <w:rPr>
                <w:sz w:val="16"/>
                <w:szCs w:val="16"/>
                <w:lang w:eastAsia="zh-CN"/>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6C667" w14:textId="77777777" w:rsidR="00091414" w:rsidRDefault="00091414" w:rsidP="00D41432">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4220"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37DE5" w14:textId="77777777" w:rsidR="00091414" w:rsidRDefault="00091414" w:rsidP="00D41432">
            <w:pPr>
              <w:pStyle w:val="TAL"/>
              <w:rPr>
                <w:sz w:val="16"/>
                <w:szCs w:val="16"/>
                <w:lang w:eastAsia="en-US"/>
              </w:rPr>
            </w:pPr>
            <w:r>
              <w:rPr>
                <w:sz w:val="16"/>
                <w:szCs w:val="16"/>
                <w:lang w:eastAsia="en-US"/>
              </w:rPr>
              <w:t>Clarification of the use of the max no of CHO preparations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1A3D7" w14:textId="77777777" w:rsidR="00091414" w:rsidRDefault="00091414" w:rsidP="00D41432">
            <w:pPr>
              <w:pStyle w:val="TAC"/>
              <w:rPr>
                <w:sz w:val="16"/>
                <w:szCs w:val="16"/>
                <w:lang w:eastAsia="zh-CN"/>
              </w:rPr>
            </w:pPr>
            <w:r>
              <w:rPr>
                <w:sz w:val="16"/>
                <w:szCs w:val="16"/>
                <w:lang w:eastAsia="zh-CN"/>
              </w:rPr>
              <w:t>16.6.0</w:t>
            </w:r>
          </w:p>
        </w:tc>
      </w:tr>
      <w:tr w:rsidR="00091414" w:rsidRPr="00FD0425" w14:paraId="45BFCDC8"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9CF617"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997A8A"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EE416"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8105AC" w14:textId="77777777" w:rsidR="00091414" w:rsidRDefault="00091414" w:rsidP="00D41432">
            <w:pPr>
              <w:pStyle w:val="TAL"/>
              <w:rPr>
                <w:sz w:val="16"/>
                <w:szCs w:val="16"/>
                <w:lang w:eastAsia="zh-CN"/>
              </w:rPr>
            </w:pPr>
            <w:r>
              <w:rPr>
                <w:sz w:val="16"/>
                <w:szCs w:val="16"/>
                <w:lang w:eastAsia="zh-CN"/>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35DB2" w14:textId="77777777" w:rsidR="00091414" w:rsidRDefault="00091414" w:rsidP="00D41432">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E30B5"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F6EB1" w14:textId="77777777" w:rsidR="00091414" w:rsidRDefault="00091414" w:rsidP="00D41432">
            <w:pPr>
              <w:pStyle w:val="TAL"/>
              <w:rPr>
                <w:sz w:val="16"/>
                <w:szCs w:val="16"/>
                <w:lang w:eastAsia="en-US"/>
              </w:rPr>
            </w:pPr>
            <w:r>
              <w:rPr>
                <w:sz w:val="16"/>
                <w:szCs w:val="16"/>
                <w:lang w:eastAsia="en-US"/>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63519" w14:textId="77777777" w:rsidR="00091414" w:rsidRDefault="00091414" w:rsidP="00D41432">
            <w:pPr>
              <w:pStyle w:val="TAC"/>
              <w:rPr>
                <w:sz w:val="16"/>
                <w:szCs w:val="16"/>
                <w:lang w:eastAsia="zh-CN"/>
              </w:rPr>
            </w:pPr>
            <w:r>
              <w:rPr>
                <w:sz w:val="16"/>
                <w:szCs w:val="16"/>
                <w:lang w:eastAsia="zh-CN"/>
              </w:rPr>
              <w:t>16.6.0</w:t>
            </w:r>
          </w:p>
        </w:tc>
      </w:tr>
      <w:tr w:rsidR="00091414" w:rsidRPr="00FD0425" w14:paraId="4F3C77E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46595B"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DEE0E3"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61C5D"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5AE297" w14:textId="77777777" w:rsidR="00091414" w:rsidRDefault="00091414" w:rsidP="00D41432">
            <w:pPr>
              <w:pStyle w:val="TAL"/>
              <w:rPr>
                <w:sz w:val="16"/>
                <w:szCs w:val="16"/>
                <w:lang w:eastAsia="zh-CN"/>
              </w:rPr>
            </w:pPr>
            <w:r>
              <w:rPr>
                <w:sz w:val="16"/>
                <w:szCs w:val="16"/>
                <w:lang w:eastAsia="zh-CN"/>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ADA6" w14:textId="77777777" w:rsidR="00091414" w:rsidRDefault="00091414"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97745"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01743A" w14:textId="77777777" w:rsidR="00091414" w:rsidRDefault="00091414" w:rsidP="00D41432">
            <w:pPr>
              <w:pStyle w:val="TAL"/>
              <w:rPr>
                <w:sz w:val="16"/>
                <w:szCs w:val="16"/>
                <w:lang w:eastAsia="en-US"/>
              </w:rPr>
            </w:pPr>
            <w:r>
              <w:rPr>
                <w:sz w:val="16"/>
                <w:szCs w:val="16"/>
                <w:lang w:eastAsia="en-US"/>
              </w:rPr>
              <w:t>Correction of Allocated C-RNTI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869A" w14:textId="77777777" w:rsidR="00091414" w:rsidRDefault="00091414" w:rsidP="00D41432">
            <w:pPr>
              <w:pStyle w:val="TAC"/>
              <w:rPr>
                <w:sz w:val="16"/>
                <w:szCs w:val="16"/>
                <w:lang w:eastAsia="zh-CN"/>
              </w:rPr>
            </w:pPr>
            <w:r>
              <w:rPr>
                <w:sz w:val="16"/>
                <w:szCs w:val="16"/>
                <w:lang w:eastAsia="zh-CN"/>
              </w:rPr>
              <w:t>16.6.0</w:t>
            </w:r>
          </w:p>
        </w:tc>
      </w:tr>
      <w:tr w:rsidR="00091414" w:rsidRPr="00FD0425" w14:paraId="4AC62288"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D05DA3"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111"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23D66"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2A630D" w14:textId="77777777" w:rsidR="00091414" w:rsidRDefault="00091414" w:rsidP="00D41432">
            <w:pPr>
              <w:pStyle w:val="TAL"/>
              <w:rPr>
                <w:sz w:val="16"/>
                <w:szCs w:val="16"/>
                <w:lang w:eastAsia="zh-CN"/>
              </w:rPr>
            </w:pPr>
            <w:r>
              <w:rPr>
                <w:sz w:val="16"/>
                <w:szCs w:val="16"/>
                <w:lang w:eastAsia="zh-CN"/>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699E7" w14:textId="77777777" w:rsidR="00091414" w:rsidRDefault="00091414" w:rsidP="00D41432">
            <w:pPr>
              <w:pStyle w:val="TAR"/>
              <w:rPr>
                <w:sz w:val="16"/>
                <w:szCs w:val="16"/>
                <w:lang w:eastAsia="zh-CN"/>
              </w:rPr>
            </w:pP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04E4"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784BB" w14:textId="77777777" w:rsidR="00091414" w:rsidRDefault="00091414" w:rsidP="00D41432">
            <w:pPr>
              <w:pStyle w:val="TAL"/>
              <w:rPr>
                <w:sz w:val="16"/>
                <w:szCs w:val="16"/>
                <w:lang w:eastAsia="en-US"/>
              </w:rPr>
            </w:pPr>
            <w:r>
              <w:rPr>
                <w:sz w:val="16"/>
                <w:szCs w:val="16"/>
                <w:lang w:eastAsia="en-US"/>
              </w:rPr>
              <w:t>Paging eDRX information delivery for RRC_INACTIVE UE in XnAP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D4F8" w14:textId="77777777" w:rsidR="00091414" w:rsidRDefault="00091414" w:rsidP="00D41432">
            <w:pPr>
              <w:pStyle w:val="TAC"/>
              <w:rPr>
                <w:sz w:val="16"/>
                <w:szCs w:val="16"/>
                <w:lang w:eastAsia="zh-CN"/>
              </w:rPr>
            </w:pPr>
            <w:r>
              <w:rPr>
                <w:sz w:val="16"/>
                <w:szCs w:val="16"/>
                <w:lang w:eastAsia="zh-CN"/>
              </w:rPr>
              <w:t>16.6.0</w:t>
            </w:r>
          </w:p>
        </w:tc>
      </w:tr>
      <w:tr w:rsidR="00091414" w:rsidRPr="00FD0425" w14:paraId="00D7A94D"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279F96"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2211B6"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E5340"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9C99CF" w14:textId="77777777" w:rsidR="00091414" w:rsidRDefault="00091414" w:rsidP="00D41432">
            <w:pPr>
              <w:pStyle w:val="TAL"/>
              <w:rPr>
                <w:sz w:val="16"/>
                <w:szCs w:val="16"/>
                <w:lang w:eastAsia="zh-CN"/>
              </w:rPr>
            </w:pPr>
            <w:r>
              <w:rPr>
                <w:sz w:val="16"/>
                <w:szCs w:val="16"/>
                <w:lang w:eastAsia="zh-CN"/>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990D" w14:textId="77777777" w:rsidR="00091414" w:rsidRDefault="00091414"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756B"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E60B6" w14:textId="77777777" w:rsidR="00091414" w:rsidRDefault="00091414" w:rsidP="00D41432">
            <w:pPr>
              <w:pStyle w:val="TAL"/>
              <w:rPr>
                <w:sz w:val="16"/>
                <w:szCs w:val="16"/>
                <w:lang w:eastAsia="en-US"/>
              </w:rPr>
            </w:pPr>
            <w:r>
              <w:rPr>
                <w:sz w:val="16"/>
                <w:szCs w:val="16"/>
                <w:lang w:eastAsia="en-US"/>
              </w:rPr>
              <w:t xml:space="preserve">Maximum Number of RRC Connections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113F7" w14:textId="77777777" w:rsidR="00091414" w:rsidRDefault="00091414" w:rsidP="00D41432">
            <w:pPr>
              <w:pStyle w:val="TAC"/>
              <w:rPr>
                <w:sz w:val="16"/>
                <w:szCs w:val="16"/>
                <w:lang w:eastAsia="zh-CN"/>
              </w:rPr>
            </w:pPr>
            <w:r>
              <w:rPr>
                <w:sz w:val="16"/>
                <w:szCs w:val="16"/>
                <w:lang w:eastAsia="zh-CN"/>
              </w:rPr>
              <w:t>16.6.0</w:t>
            </w:r>
          </w:p>
        </w:tc>
      </w:tr>
      <w:tr w:rsidR="00091414" w:rsidRPr="00FD0425" w14:paraId="11E1E124"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695C8"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D1D4F"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A2443"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DDD989" w14:textId="77777777" w:rsidR="00091414" w:rsidRDefault="00091414" w:rsidP="00D41432">
            <w:pPr>
              <w:pStyle w:val="TAL"/>
              <w:rPr>
                <w:sz w:val="16"/>
                <w:szCs w:val="16"/>
                <w:lang w:eastAsia="zh-CN"/>
              </w:rPr>
            </w:pPr>
            <w:r>
              <w:rPr>
                <w:sz w:val="16"/>
                <w:szCs w:val="16"/>
                <w:lang w:eastAsia="zh-CN"/>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3A48" w14:textId="77777777" w:rsidR="00091414" w:rsidRDefault="00091414"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AA03"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D5DE00" w14:textId="77777777" w:rsidR="00091414" w:rsidRDefault="00091414" w:rsidP="00D41432">
            <w:pPr>
              <w:pStyle w:val="TAL"/>
              <w:rPr>
                <w:sz w:val="16"/>
                <w:szCs w:val="16"/>
                <w:lang w:eastAsia="en-US"/>
              </w:rPr>
            </w:pPr>
            <w:r>
              <w:rPr>
                <w:sz w:val="16"/>
                <w:szCs w:val="16"/>
                <w:lang w:eastAsia="en-US"/>
              </w:rPr>
              <w:t>38.423 correction for CHO early data forwarding in MN to ng-eNB/gNB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28695" w14:textId="77777777" w:rsidR="00091414" w:rsidRDefault="00091414" w:rsidP="00D41432">
            <w:pPr>
              <w:pStyle w:val="TAC"/>
              <w:rPr>
                <w:sz w:val="16"/>
                <w:szCs w:val="16"/>
                <w:lang w:eastAsia="zh-CN"/>
              </w:rPr>
            </w:pPr>
            <w:r>
              <w:rPr>
                <w:sz w:val="16"/>
                <w:szCs w:val="16"/>
                <w:lang w:eastAsia="zh-CN"/>
              </w:rPr>
              <w:t>16.6.0</w:t>
            </w:r>
          </w:p>
        </w:tc>
      </w:tr>
      <w:tr w:rsidR="00091414" w:rsidRPr="00FD0425" w14:paraId="53E830A6"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86E1D8"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2E50C"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9E56F"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93B8A1" w14:textId="77777777" w:rsidR="00091414" w:rsidRDefault="00091414" w:rsidP="00D41432">
            <w:pPr>
              <w:pStyle w:val="TAL"/>
              <w:rPr>
                <w:sz w:val="16"/>
                <w:szCs w:val="16"/>
                <w:lang w:eastAsia="zh-CN"/>
              </w:rPr>
            </w:pPr>
            <w:r>
              <w:rPr>
                <w:sz w:val="16"/>
                <w:szCs w:val="16"/>
                <w:lang w:eastAsia="zh-CN"/>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C225" w14:textId="77777777" w:rsidR="00091414" w:rsidRDefault="00091414"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ACE20" w14:textId="77777777" w:rsidR="00091414" w:rsidRDefault="00091414" w:rsidP="00D4143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925C71" w14:textId="77777777" w:rsidR="00091414" w:rsidRDefault="00091414" w:rsidP="00D41432">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14B72" w14:textId="77777777" w:rsidR="00091414" w:rsidRDefault="00091414" w:rsidP="00D41432">
            <w:pPr>
              <w:pStyle w:val="TAC"/>
              <w:rPr>
                <w:sz w:val="16"/>
                <w:szCs w:val="16"/>
                <w:lang w:eastAsia="zh-CN"/>
              </w:rPr>
            </w:pPr>
            <w:r>
              <w:rPr>
                <w:sz w:val="16"/>
                <w:szCs w:val="16"/>
                <w:lang w:eastAsia="zh-CN"/>
              </w:rPr>
              <w:t>16.6.0</w:t>
            </w:r>
          </w:p>
        </w:tc>
      </w:tr>
      <w:tr w:rsidR="00091414" w:rsidRPr="00FD0425" w14:paraId="2A98E8FF"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9F4126"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1931769"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F15B"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92492" w14:textId="77777777" w:rsidR="00091414" w:rsidRDefault="00091414" w:rsidP="00D41432">
            <w:pPr>
              <w:pStyle w:val="TAL"/>
              <w:rPr>
                <w:sz w:val="16"/>
                <w:szCs w:val="16"/>
                <w:lang w:eastAsia="zh-CN"/>
              </w:rPr>
            </w:pPr>
            <w:r>
              <w:rPr>
                <w:sz w:val="16"/>
                <w:szCs w:val="16"/>
                <w:lang w:eastAsia="zh-CN"/>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CE044" w14:textId="77777777" w:rsidR="00091414" w:rsidRDefault="00091414"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44168"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E0F2B" w14:textId="77777777" w:rsidR="00091414" w:rsidRDefault="00091414" w:rsidP="00D41432">
            <w:pPr>
              <w:pStyle w:val="TAL"/>
              <w:rPr>
                <w:sz w:val="16"/>
                <w:szCs w:val="16"/>
                <w:lang w:eastAsia="en-US"/>
              </w:rPr>
            </w:pPr>
            <w:r>
              <w:rPr>
                <w:sz w:val="16"/>
                <w:szCs w:val="16"/>
                <w:lang w:eastAsia="en-US"/>
              </w:rPr>
              <w:t>Correction on description of RACH Report Container in ACCESS AND MOBILITY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8BD0A" w14:textId="77777777" w:rsidR="00091414" w:rsidRDefault="00091414" w:rsidP="00D41432">
            <w:pPr>
              <w:pStyle w:val="TAC"/>
              <w:rPr>
                <w:sz w:val="16"/>
                <w:szCs w:val="16"/>
                <w:lang w:eastAsia="zh-CN"/>
              </w:rPr>
            </w:pPr>
            <w:r>
              <w:rPr>
                <w:sz w:val="16"/>
                <w:szCs w:val="16"/>
                <w:lang w:eastAsia="zh-CN"/>
              </w:rPr>
              <w:t>16.6.0</w:t>
            </w:r>
          </w:p>
        </w:tc>
      </w:tr>
      <w:tr w:rsidR="00091414" w:rsidRPr="00FD0425" w14:paraId="1B53D032"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2F5999"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8D300C"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94B07"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3FF907" w14:textId="77777777" w:rsidR="00091414" w:rsidRDefault="00091414" w:rsidP="00D41432">
            <w:pPr>
              <w:pStyle w:val="TAL"/>
              <w:rPr>
                <w:sz w:val="16"/>
                <w:szCs w:val="16"/>
                <w:lang w:eastAsia="zh-CN"/>
              </w:rPr>
            </w:pPr>
            <w:r>
              <w:rPr>
                <w:sz w:val="16"/>
                <w:szCs w:val="16"/>
                <w:lang w:eastAsia="zh-CN"/>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13ED5" w14:textId="77777777" w:rsidR="00091414" w:rsidRDefault="00091414" w:rsidP="00D41432">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4618B"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F0E79" w14:textId="77777777" w:rsidR="00091414" w:rsidRDefault="00091414" w:rsidP="00D41432">
            <w:pPr>
              <w:pStyle w:val="TAL"/>
              <w:rPr>
                <w:sz w:val="16"/>
                <w:szCs w:val="16"/>
                <w:lang w:eastAsia="en-US"/>
              </w:rPr>
            </w:pPr>
            <w:r>
              <w:rPr>
                <w:sz w:val="16"/>
                <w:szCs w:val="16"/>
                <w:lang w:eastAsia="en-US"/>
              </w:rPr>
              <w:t>Correction of ASN.1 definition and semantics for Resource Status Reporting Initiation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3742" w14:textId="77777777" w:rsidR="00091414" w:rsidRDefault="00091414" w:rsidP="00D41432">
            <w:pPr>
              <w:pStyle w:val="TAC"/>
              <w:rPr>
                <w:sz w:val="16"/>
                <w:szCs w:val="16"/>
                <w:lang w:eastAsia="zh-CN"/>
              </w:rPr>
            </w:pPr>
            <w:r>
              <w:rPr>
                <w:sz w:val="16"/>
                <w:szCs w:val="16"/>
                <w:lang w:eastAsia="zh-CN"/>
              </w:rPr>
              <w:t>16.6.0</w:t>
            </w:r>
          </w:p>
        </w:tc>
      </w:tr>
      <w:tr w:rsidR="00091414" w:rsidRPr="00FD0425" w14:paraId="4B8AF1F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66D352"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C5E3BA"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E48FC"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02D379" w14:textId="77777777" w:rsidR="00091414" w:rsidRDefault="00091414" w:rsidP="00D41432">
            <w:pPr>
              <w:pStyle w:val="TAL"/>
              <w:rPr>
                <w:sz w:val="16"/>
                <w:szCs w:val="16"/>
                <w:lang w:eastAsia="zh-CN"/>
              </w:rPr>
            </w:pPr>
            <w:r>
              <w:rPr>
                <w:sz w:val="16"/>
                <w:szCs w:val="16"/>
                <w:lang w:eastAsia="zh-CN"/>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7A052" w14:textId="77777777" w:rsidR="00091414" w:rsidRDefault="00091414"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E620D" w14:textId="77777777" w:rsidR="00091414" w:rsidRDefault="00091414"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454BA" w14:textId="77777777" w:rsidR="00091414" w:rsidRDefault="00091414" w:rsidP="00D41432">
            <w:pPr>
              <w:pStyle w:val="TAL"/>
              <w:rPr>
                <w:sz w:val="16"/>
                <w:szCs w:val="16"/>
                <w:lang w:eastAsia="en-US"/>
              </w:rPr>
            </w:pPr>
            <w:r>
              <w:rPr>
                <w:sz w:val="16"/>
                <w:szCs w:val="16"/>
                <w:lang w:eastAsia="en-US"/>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352C3" w14:textId="77777777" w:rsidR="00091414" w:rsidRDefault="00091414" w:rsidP="00D41432">
            <w:pPr>
              <w:pStyle w:val="TAC"/>
              <w:rPr>
                <w:sz w:val="16"/>
                <w:szCs w:val="16"/>
                <w:lang w:eastAsia="zh-CN"/>
              </w:rPr>
            </w:pPr>
            <w:r>
              <w:rPr>
                <w:sz w:val="16"/>
                <w:szCs w:val="16"/>
                <w:lang w:eastAsia="zh-CN"/>
              </w:rPr>
              <w:t>16.6.0</w:t>
            </w:r>
          </w:p>
        </w:tc>
      </w:tr>
      <w:tr w:rsidR="00091414" w:rsidRPr="00FD0425" w14:paraId="01006397"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712C28"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B7C071"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E7497"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B678C" w14:textId="77777777" w:rsidR="00091414" w:rsidRDefault="00091414" w:rsidP="00D41432">
            <w:pPr>
              <w:pStyle w:val="TAL"/>
              <w:rPr>
                <w:sz w:val="16"/>
                <w:szCs w:val="16"/>
                <w:lang w:eastAsia="zh-CN"/>
              </w:rPr>
            </w:pPr>
            <w:r>
              <w:rPr>
                <w:sz w:val="16"/>
                <w:szCs w:val="16"/>
                <w:lang w:eastAsia="zh-CN"/>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4385" w14:textId="77777777" w:rsidR="00091414" w:rsidRDefault="00091414"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2F7E" w14:textId="77777777" w:rsidR="00091414" w:rsidRDefault="00091414" w:rsidP="00D4143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9B702" w14:textId="77777777" w:rsidR="00091414" w:rsidRDefault="00091414" w:rsidP="00D41432">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EB772" w14:textId="77777777" w:rsidR="00091414" w:rsidRDefault="00091414" w:rsidP="00D41432">
            <w:pPr>
              <w:pStyle w:val="TAC"/>
              <w:rPr>
                <w:sz w:val="16"/>
                <w:szCs w:val="16"/>
                <w:lang w:eastAsia="zh-CN"/>
              </w:rPr>
            </w:pPr>
            <w:r>
              <w:rPr>
                <w:sz w:val="16"/>
                <w:szCs w:val="16"/>
                <w:lang w:eastAsia="zh-CN"/>
              </w:rPr>
              <w:t>16.6.0</w:t>
            </w:r>
          </w:p>
        </w:tc>
      </w:tr>
      <w:tr w:rsidR="00091414" w:rsidRPr="00FD0425" w14:paraId="3C211810"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F93CCD" w14:textId="77777777" w:rsidR="00091414" w:rsidRDefault="00091414" w:rsidP="00D41432">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9E26A5" w14:textId="77777777" w:rsidR="00091414" w:rsidRDefault="00091414" w:rsidP="00D41432">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D4054" w14:textId="77777777" w:rsidR="00091414" w:rsidRPr="00091414" w:rsidRDefault="00091414" w:rsidP="00D41432">
            <w:pPr>
              <w:pStyle w:val="TAC"/>
              <w:rPr>
                <w:rFonts w:cs="Arial"/>
                <w:color w:val="000000"/>
                <w:sz w:val="16"/>
                <w:szCs w:val="16"/>
              </w:rPr>
            </w:pPr>
            <w:r w:rsidRPr="00091414">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99112" w14:textId="77777777" w:rsidR="00091414" w:rsidRDefault="00091414" w:rsidP="00D41432">
            <w:pPr>
              <w:pStyle w:val="TAL"/>
              <w:rPr>
                <w:sz w:val="16"/>
                <w:szCs w:val="16"/>
                <w:lang w:eastAsia="zh-CN"/>
              </w:rPr>
            </w:pPr>
            <w:r>
              <w:rPr>
                <w:sz w:val="16"/>
                <w:szCs w:val="16"/>
                <w:lang w:eastAsia="zh-CN"/>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4AB9" w14:textId="77777777" w:rsidR="00091414" w:rsidRDefault="00091414"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8203" w14:textId="77777777" w:rsidR="00091414" w:rsidRDefault="00091414" w:rsidP="00D4143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4268A8" w14:textId="77777777" w:rsidR="00091414" w:rsidRDefault="00091414" w:rsidP="00D41432">
            <w:pPr>
              <w:pStyle w:val="TAL"/>
              <w:rPr>
                <w:sz w:val="16"/>
                <w:szCs w:val="16"/>
                <w:lang w:eastAsia="en-US"/>
              </w:rPr>
            </w:pPr>
            <w:r>
              <w:rPr>
                <w:sz w:val="16"/>
                <w:szCs w:val="16"/>
                <w:lang w:eastAsia="en-US"/>
              </w:rPr>
              <w:t>Rel-16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5DE61" w14:textId="77777777" w:rsidR="00091414" w:rsidRDefault="00091414" w:rsidP="00D41432">
            <w:pPr>
              <w:pStyle w:val="TAC"/>
              <w:rPr>
                <w:sz w:val="16"/>
                <w:szCs w:val="16"/>
                <w:lang w:eastAsia="zh-CN"/>
              </w:rPr>
            </w:pPr>
            <w:r>
              <w:rPr>
                <w:sz w:val="16"/>
                <w:szCs w:val="16"/>
                <w:lang w:eastAsia="zh-CN"/>
              </w:rPr>
              <w:t>16.6.0</w:t>
            </w:r>
          </w:p>
        </w:tc>
      </w:tr>
      <w:tr w:rsidR="00915387" w:rsidRPr="00FD0425" w14:paraId="52376286"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A4FC12" w14:textId="77777777" w:rsidR="00915387" w:rsidRDefault="00915387" w:rsidP="00D41432">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672BB6" w14:textId="77777777" w:rsidR="00915387" w:rsidRDefault="00915387" w:rsidP="00D41432">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4B18B" w14:textId="77777777" w:rsidR="00915387" w:rsidRPr="00091414" w:rsidRDefault="00EA19C2" w:rsidP="00D41432">
            <w:pPr>
              <w:pStyle w:val="TAC"/>
              <w:rPr>
                <w:rFonts w:cs="Arial"/>
                <w:color w:val="000000"/>
                <w:sz w:val="16"/>
                <w:szCs w:val="16"/>
              </w:rPr>
            </w:pPr>
            <w:r w:rsidRPr="00EA19C2">
              <w:rPr>
                <w:rFonts w:cs="Arial"/>
                <w:color w:val="000000"/>
                <w:sz w:val="16"/>
                <w:szCs w:val="16"/>
              </w:rPr>
              <w:t>RP-211881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C05D3" w14:textId="77777777" w:rsidR="00915387" w:rsidRDefault="00915387" w:rsidP="00D41432">
            <w:pPr>
              <w:pStyle w:val="TAL"/>
              <w:rPr>
                <w:sz w:val="16"/>
                <w:szCs w:val="16"/>
                <w:lang w:eastAsia="zh-CN"/>
              </w:rPr>
            </w:pPr>
            <w:r>
              <w:rPr>
                <w:sz w:val="16"/>
                <w:szCs w:val="16"/>
                <w:lang w:eastAsia="zh-CN"/>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51D0" w14:textId="77777777" w:rsidR="00915387" w:rsidRDefault="00915387" w:rsidP="00D4143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4A17" w14:textId="77777777" w:rsidR="00915387" w:rsidRDefault="00915387"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B230AA" w14:textId="77777777" w:rsidR="00915387" w:rsidRDefault="00915387" w:rsidP="00D41432">
            <w:pPr>
              <w:pStyle w:val="TAL"/>
              <w:rPr>
                <w:sz w:val="16"/>
                <w:szCs w:val="16"/>
                <w:lang w:eastAsia="en-US"/>
              </w:rPr>
            </w:pPr>
            <w:r>
              <w:rPr>
                <w:sz w:val="16"/>
                <w:szCs w:val="16"/>
                <w:lang w:eastAsia="en-US"/>
              </w:rPr>
              <w:t>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1E192" w14:textId="77777777" w:rsidR="00915387" w:rsidRDefault="00915387" w:rsidP="00D41432">
            <w:pPr>
              <w:pStyle w:val="TAC"/>
              <w:rPr>
                <w:sz w:val="16"/>
                <w:szCs w:val="16"/>
                <w:lang w:eastAsia="zh-CN"/>
              </w:rPr>
            </w:pPr>
            <w:r>
              <w:rPr>
                <w:sz w:val="16"/>
                <w:szCs w:val="16"/>
                <w:lang w:eastAsia="zh-CN"/>
              </w:rPr>
              <w:t>16.7.0</w:t>
            </w:r>
          </w:p>
        </w:tc>
      </w:tr>
      <w:tr w:rsidR="00915387" w:rsidRPr="00FD0425" w14:paraId="0C5B80C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CB8945" w14:textId="77777777" w:rsidR="00915387" w:rsidRDefault="00915387" w:rsidP="00D41432">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5DE6B1" w14:textId="77777777" w:rsidR="00915387" w:rsidRDefault="00915387" w:rsidP="00D41432">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81134" w14:textId="77777777" w:rsidR="00915387" w:rsidRPr="00091414" w:rsidRDefault="00EA19C2" w:rsidP="00D41432">
            <w:pPr>
              <w:pStyle w:val="TAC"/>
              <w:rPr>
                <w:rFonts w:cs="Arial"/>
                <w:color w:val="000000"/>
                <w:sz w:val="16"/>
                <w:szCs w:val="16"/>
              </w:rPr>
            </w:pPr>
            <w:r w:rsidRPr="00EA19C2">
              <w:rPr>
                <w:rFonts w:cs="Arial"/>
                <w:color w:val="000000"/>
                <w:sz w:val="16"/>
                <w:szCs w:val="16"/>
              </w:rPr>
              <w:t>RP-211878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8F03A" w14:textId="77777777" w:rsidR="00915387" w:rsidRDefault="00915387" w:rsidP="00D41432">
            <w:pPr>
              <w:pStyle w:val="TAL"/>
              <w:rPr>
                <w:sz w:val="16"/>
                <w:szCs w:val="16"/>
                <w:lang w:eastAsia="zh-CN"/>
              </w:rPr>
            </w:pPr>
            <w:r>
              <w:rPr>
                <w:sz w:val="16"/>
                <w:szCs w:val="16"/>
                <w:lang w:eastAsia="zh-CN"/>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4B01F" w14:textId="77777777" w:rsidR="00915387" w:rsidRDefault="00915387" w:rsidP="00D4143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60F0" w14:textId="77777777" w:rsidR="00915387" w:rsidRDefault="00915387"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4C28E" w14:textId="77777777" w:rsidR="00915387" w:rsidRDefault="00915387" w:rsidP="00D41432">
            <w:pPr>
              <w:pStyle w:val="TAL"/>
              <w:rPr>
                <w:sz w:val="16"/>
                <w:szCs w:val="16"/>
                <w:lang w:eastAsia="en-US"/>
              </w:rPr>
            </w:pPr>
            <w:r>
              <w:rPr>
                <w:sz w:val="16"/>
                <w:szCs w:val="16"/>
                <w:lang w:eastAsia="en-US"/>
              </w:rPr>
              <w:t>Support for using IAB for a NR-DC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8CCF4" w14:textId="77777777" w:rsidR="00915387" w:rsidRDefault="00915387" w:rsidP="00D41432">
            <w:pPr>
              <w:pStyle w:val="TAC"/>
              <w:rPr>
                <w:sz w:val="16"/>
                <w:szCs w:val="16"/>
                <w:lang w:eastAsia="zh-CN"/>
              </w:rPr>
            </w:pPr>
            <w:r>
              <w:rPr>
                <w:sz w:val="16"/>
                <w:szCs w:val="16"/>
                <w:lang w:eastAsia="zh-CN"/>
              </w:rPr>
              <w:t>16.7.0</w:t>
            </w:r>
          </w:p>
        </w:tc>
      </w:tr>
      <w:tr w:rsidR="00915387" w:rsidRPr="00FD0425" w14:paraId="6FF0529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687830" w14:textId="77777777" w:rsidR="00915387" w:rsidRDefault="00915387" w:rsidP="00D41432">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782C3" w14:textId="77777777" w:rsidR="00915387" w:rsidRDefault="00915387" w:rsidP="00D41432">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02498" w14:textId="77777777" w:rsidR="00915387" w:rsidRPr="00091414" w:rsidRDefault="00EA19C2" w:rsidP="00D41432">
            <w:pPr>
              <w:pStyle w:val="TAC"/>
              <w:rPr>
                <w:rFonts w:cs="Arial"/>
                <w:color w:val="000000"/>
                <w:sz w:val="16"/>
                <w:szCs w:val="16"/>
              </w:rPr>
            </w:pPr>
            <w:r w:rsidRPr="00EA19C2">
              <w:rPr>
                <w:rFonts w:cs="Arial"/>
                <w:color w:val="000000"/>
                <w:sz w:val="16"/>
                <w:szCs w:val="16"/>
              </w:rPr>
              <w:t>RP-211884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48A613" w14:textId="77777777" w:rsidR="00915387" w:rsidRDefault="00915387" w:rsidP="00D41432">
            <w:pPr>
              <w:pStyle w:val="TAL"/>
              <w:rPr>
                <w:sz w:val="16"/>
                <w:szCs w:val="16"/>
                <w:lang w:eastAsia="zh-CN"/>
              </w:rPr>
            </w:pPr>
            <w:r>
              <w:rPr>
                <w:sz w:val="16"/>
                <w:szCs w:val="16"/>
                <w:lang w:eastAsia="zh-CN"/>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EBFD" w14:textId="77777777" w:rsidR="00915387" w:rsidRDefault="00915387" w:rsidP="00D4143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0E85" w14:textId="77777777" w:rsidR="00915387" w:rsidRDefault="00915387" w:rsidP="00D4143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CAD457" w14:textId="77777777" w:rsidR="00915387" w:rsidRDefault="00915387" w:rsidP="00D41432">
            <w:pPr>
              <w:pStyle w:val="TAL"/>
              <w:rPr>
                <w:sz w:val="16"/>
                <w:szCs w:val="16"/>
                <w:lang w:eastAsia="en-US"/>
              </w:rPr>
            </w:pPr>
            <w:r>
              <w:rPr>
                <w:sz w:val="16"/>
                <w:szCs w:val="16"/>
                <w:lang w:eastAsia="en-US"/>
              </w:rPr>
              <w:t>Correction of RESOURCE STATUS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0E725" w14:textId="77777777" w:rsidR="00915387" w:rsidRDefault="00915387" w:rsidP="00D41432">
            <w:pPr>
              <w:pStyle w:val="TAC"/>
              <w:rPr>
                <w:sz w:val="16"/>
                <w:szCs w:val="16"/>
                <w:lang w:eastAsia="zh-CN"/>
              </w:rPr>
            </w:pPr>
            <w:r>
              <w:rPr>
                <w:sz w:val="16"/>
                <w:szCs w:val="16"/>
                <w:lang w:eastAsia="zh-CN"/>
              </w:rPr>
              <w:t>16.7.0</w:t>
            </w:r>
          </w:p>
        </w:tc>
      </w:tr>
      <w:tr w:rsidR="00EA19C2" w:rsidRPr="00FD0425" w14:paraId="54FA77A5"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9DC7D1" w14:textId="77777777" w:rsidR="00EA19C2" w:rsidRDefault="00EA19C2" w:rsidP="00EA19C2">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079017" w14:textId="77777777" w:rsidR="00EA19C2" w:rsidRDefault="00EA19C2" w:rsidP="00EA19C2">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FA33D" w14:textId="77777777" w:rsidR="00EA19C2" w:rsidRPr="00091414" w:rsidRDefault="00EA19C2" w:rsidP="00EA19C2">
            <w:pPr>
              <w:pStyle w:val="TAC"/>
              <w:rPr>
                <w:rFonts w:cs="Arial"/>
                <w:color w:val="000000"/>
                <w:sz w:val="16"/>
                <w:szCs w:val="16"/>
              </w:rPr>
            </w:pPr>
            <w:r w:rsidRPr="00EA19C2">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62FAE" w14:textId="77777777" w:rsidR="00EA19C2" w:rsidRDefault="00EA19C2" w:rsidP="00EA19C2">
            <w:pPr>
              <w:pStyle w:val="TAL"/>
              <w:rPr>
                <w:sz w:val="16"/>
                <w:szCs w:val="16"/>
                <w:lang w:eastAsia="zh-CN"/>
              </w:rPr>
            </w:pPr>
            <w:r>
              <w:rPr>
                <w:sz w:val="16"/>
                <w:szCs w:val="16"/>
                <w:lang w:eastAsia="zh-CN"/>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FFBDC" w14:textId="77777777" w:rsidR="00EA19C2" w:rsidRDefault="00EA19C2" w:rsidP="00EA19C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CBA3" w14:textId="77777777" w:rsidR="00EA19C2" w:rsidRDefault="00EA19C2" w:rsidP="00EA19C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A0634" w14:textId="77777777" w:rsidR="00EA19C2" w:rsidRDefault="00EA19C2" w:rsidP="00EA19C2">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CD87F" w14:textId="77777777" w:rsidR="00EA19C2" w:rsidRDefault="00EA19C2" w:rsidP="00EA19C2">
            <w:pPr>
              <w:pStyle w:val="TAC"/>
              <w:rPr>
                <w:sz w:val="16"/>
                <w:szCs w:val="16"/>
                <w:lang w:eastAsia="zh-CN"/>
              </w:rPr>
            </w:pPr>
            <w:r>
              <w:rPr>
                <w:sz w:val="16"/>
                <w:szCs w:val="16"/>
                <w:lang w:eastAsia="zh-CN"/>
              </w:rPr>
              <w:t>16.7.0</w:t>
            </w:r>
          </w:p>
        </w:tc>
      </w:tr>
      <w:tr w:rsidR="00EA19C2" w:rsidRPr="00FD0425" w14:paraId="346DDFF4"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CCEA5B" w14:textId="77777777" w:rsidR="00EA19C2" w:rsidRDefault="00EA19C2" w:rsidP="00EA19C2">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770BC" w14:textId="77777777" w:rsidR="00EA19C2" w:rsidRDefault="00EA19C2" w:rsidP="00EA19C2">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C7AA" w14:textId="77777777" w:rsidR="00EA19C2" w:rsidRPr="00091414" w:rsidRDefault="00EA19C2" w:rsidP="00EA19C2">
            <w:pPr>
              <w:pStyle w:val="TAC"/>
              <w:rPr>
                <w:rFonts w:cs="Arial"/>
                <w:color w:val="000000"/>
                <w:sz w:val="16"/>
                <w:szCs w:val="16"/>
              </w:rPr>
            </w:pPr>
            <w:r w:rsidRPr="00EA19C2">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44D033" w14:textId="77777777" w:rsidR="00EA19C2" w:rsidRDefault="00EA19C2" w:rsidP="00EA19C2">
            <w:pPr>
              <w:pStyle w:val="TAL"/>
              <w:rPr>
                <w:sz w:val="16"/>
                <w:szCs w:val="16"/>
                <w:lang w:eastAsia="zh-CN"/>
              </w:rPr>
            </w:pPr>
            <w:r>
              <w:rPr>
                <w:sz w:val="16"/>
                <w:szCs w:val="16"/>
                <w:lang w:eastAsia="zh-CN"/>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0FB8" w14:textId="77777777" w:rsidR="00EA19C2" w:rsidRDefault="00EA19C2" w:rsidP="00EA19C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BB7D" w14:textId="77777777" w:rsidR="00EA19C2" w:rsidRDefault="00EA19C2"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ACB6" w14:textId="77777777" w:rsidR="00EA19C2" w:rsidRDefault="00EA19C2" w:rsidP="00EA19C2">
            <w:pPr>
              <w:pStyle w:val="TAL"/>
              <w:rPr>
                <w:sz w:val="16"/>
                <w:szCs w:val="16"/>
                <w:lang w:eastAsia="en-US"/>
              </w:rPr>
            </w:pPr>
            <w:r>
              <w:rPr>
                <w:sz w:val="16"/>
                <w:szCs w:val="16"/>
                <w:lang w:eastAsia="en-US"/>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2972A" w14:textId="77777777" w:rsidR="00EA19C2" w:rsidRDefault="00EA19C2" w:rsidP="00EA19C2">
            <w:pPr>
              <w:pStyle w:val="TAC"/>
              <w:rPr>
                <w:sz w:val="16"/>
                <w:szCs w:val="16"/>
                <w:lang w:eastAsia="zh-CN"/>
              </w:rPr>
            </w:pPr>
            <w:r>
              <w:rPr>
                <w:sz w:val="16"/>
                <w:szCs w:val="16"/>
                <w:lang w:eastAsia="zh-CN"/>
              </w:rPr>
              <w:t>16.7.0</w:t>
            </w:r>
          </w:p>
        </w:tc>
      </w:tr>
      <w:tr w:rsidR="00D91731" w:rsidRPr="00FD0425" w14:paraId="745F743E"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35683B" w14:textId="77777777" w:rsidR="00D91731" w:rsidRDefault="00D91731" w:rsidP="00EA19C2">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ECA268" w14:textId="77777777" w:rsidR="00D91731" w:rsidRDefault="00D91731" w:rsidP="00EA19C2">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F5D1B" w14:textId="77777777" w:rsidR="00D91731" w:rsidRPr="00EA19C2" w:rsidRDefault="00D91731" w:rsidP="00EA19C2">
            <w:pPr>
              <w:pStyle w:val="TAC"/>
              <w:rPr>
                <w:rFonts w:cs="Arial"/>
                <w:color w:val="000000"/>
                <w:sz w:val="16"/>
                <w:szCs w:val="16"/>
              </w:rPr>
            </w:pPr>
            <w:r w:rsidRPr="00D9173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388E1" w14:textId="77777777" w:rsidR="00D91731" w:rsidRDefault="00D91731" w:rsidP="00EA19C2">
            <w:pPr>
              <w:pStyle w:val="TAL"/>
              <w:rPr>
                <w:sz w:val="16"/>
                <w:szCs w:val="16"/>
                <w:lang w:eastAsia="zh-CN"/>
              </w:rPr>
            </w:pPr>
            <w:r>
              <w:rPr>
                <w:sz w:val="16"/>
                <w:szCs w:val="16"/>
                <w:lang w:eastAsia="zh-CN"/>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72928" w14:textId="77777777" w:rsidR="00D91731" w:rsidRDefault="00D91731"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C277" w14:textId="77777777" w:rsidR="00D91731" w:rsidRDefault="00D91731"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B2E63" w14:textId="77777777" w:rsidR="00D91731" w:rsidRDefault="00D91731" w:rsidP="00EA19C2">
            <w:pPr>
              <w:pStyle w:val="TAL"/>
              <w:rPr>
                <w:sz w:val="16"/>
                <w:szCs w:val="16"/>
                <w:lang w:eastAsia="en-US"/>
              </w:rPr>
            </w:pPr>
            <w:r>
              <w:rPr>
                <w:sz w:val="16"/>
                <w:szCs w:val="16"/>
                <w:lang w:eastAsia="en-US"/>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F8007" w14:textId="77777777" w:rsidR="00D91731" w:rsidRDefault="00D91731" w:rsidP="00EA19C2">
            <w:pPr>
              <w:pStyle w:val="TAC"/>
              <w:rPr>
                <w:sz w:val="16"/>
                <w:szCs w:val="16"/>
                <w:lang w:eastAsia="zh-CN"/>
              </w:rPr>
            </w:pPr>
            <w:r>
              <w:rPr>
                <w:sz w:val="16"/>
                <w:szCs w:val="16"/>
                <w:lang w:eastAsia="zh-CN"/>
              </w:rPr>
              <w:t>16.8.0</w:t>
            </w:r>
          </w:p>
        </w:tc>
      </w:tr>
      <w:tr w:rsidR="00D91731" w:rsidRPr="00FD0425" w14:paraId="54B5E26C"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FB575A" w14:textId="77777777" w:rsidR="00D91731" w:rsidRDefault="00D91731" w:rsidP="00EA19C2">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152CFAB" w14:textId="77777777" w:rsidR="00D91731" w:rsidRDefault="00D91731" w:rsidP="00EA19C2">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F5A0E7" w14:textId="77777777" w:rsidR="00D91731" w:rsidRPr="00EA19C2" w:rsidRDefault="00D91731" w:rsidP="00EA19C2">
            <w:pPr>
              <w:pStyle w:val="TAC"/>
              <w:rPr>
                <w:rFonts w:cs="Arial"/>
                <w:color w:val="000000"/>
                <w:sz w:val="16"/>
                <w:szCs w:val="16"/>
              </w:rPr>
            </w:pPr>
            <w:r w:rsidRPr="00D9173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2A5FDC" w14:textId="77777777" w:rsidR="00D91731" w:rsidRDefault="00D91731" w:rsidP="00EA19C2">
            <w:pPr>
              <w:pStyle w:val="TAL"/>
              <w:rPr>
                <w:sz w:val="16"/>
                <w:szCs w:val="16"/>
                <w:lang w:eastAsia="zh-CN"/>
              </w:rPr>
            </w:pPr>
            <w:r>
              <w:rPr>
                <w:sz w:val="16"/>
                <w:szCs w:val="16"/>
                <w:lang w:eastAsia="zh-CN"/>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5FA0" w14:textId="77777777" w:rsidR="00D91731" w:rsidRDefault="00D91731" w:rsidP="00EA19C2">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D6739" w14:textId="77777777" w:rsidR="00D91731" w:rsidRDefault="00D91731" w:rsidP="00EA19C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CDD757" w14:textId="77777777" w:rsidR="00D91731" w:rsidRDefault="00D91731" w:rsidP="00EA19C2">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F216" w14:textId="77777777" w:rsidR="00D91731" w:rsidRDefault="00D91731" w:rsidP="00EA19C2">
            <w:pPr>
              <w:pStyle w:val="TAC"/>
              <w:rPr>
                <w:sz w:val="16"/>
                <w:szCs w:val="16"/>
                <w:lang w:eastAsia="zh-CN"/>
              </w:rPr>
            </w:pPr>
            <w:r>
              <w:rPr>
                <w:sz w:val="16"/>
                <w:szCs w:val="16"/>
                <w:lang w:eastAsia="zh-CN"/>
              </w:rPr>
              <w:t>16.8.0</w:t>
            </w:r>
          </w:p>
        </w:tc>
      </w:tr>
      <w:tr w:rsidR="00D91731" w:rsidRPr="00FD0425" w14:paraId="43A736D2"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E6C" w14:textId="77777777" w:rsidR="00D91731" w:rsidRDefault="00D91731" w:rsidP="00EA19C2">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0B3925F" w14:textId="77777777" w:rsidR="00D91731" w:rsidRDefault="00D91731" w:rsidP="00EA19C2">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17E2" w14:textId="77777777" w:rsidR="00D91731" w:rsidRPr="00EA19C2" w:rsidRDefault="00D91731" w:rsidP="00EA19C2">
            <w:pPr>
              <w:pStyle w:val="TAC"/>
              <w:rPr>
                <w:rFonts w:cs="Arial"/>
                <w:color w:val="000000"/>
                <w:sz w:val="16"/>
                <w:szCs w:val="16"/>
              </w:rPr>
            </w:pPr>
            <w:r w:rsidRPr="00D91731">
              <w:rPr>
                <w:rFonts w:cs="Arial"/>
                <w:color w:val="000000"/>
                <w:sz w:val="16"/>
                <w:szCs w:val="16"/>
              </w:rPr>
              <w:t>RP-212871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81CFB" w14:textId="77777777" w:rsidR="00D91731" w:rsidRDefault="00D91731" w:rsidP="00EA19C2">
            <w:pPr>
              <w:pStyle w:val="TAL"/>
              <w:rPr>
                <w:sz w:val="16"/>
                <w:szCs w:val="16"/>
                <w:lang w:eastAsia="zh-CN"/>
              </w:rPr>
            </w:pPr>
            <w:r>
              <w:rPr>
                <w:sz w:val="16"/>
                <w:szCs w:val="16"/>
                <w:lang w:eastAsia="zh-CN"/>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CA7F7" w14:textId="77777777" w:rsidR="00D91731" w:rsidRDefault="00D91731"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A650" w14:textId="77777777" w:rsidR="00D91731" w:rsidRDefault="00D91731"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D475E" w14:textId="77777777" w:rsidR="00D91731" w:rsidRDefault="00D91731" w:rsidP="00EA19C2">
            <w:pPr>
              <w:pStyle w:val="TAL"/>
              <w:rPr>
                <w:sz w:val="16"/>
                <w:szCs w:val="16"/>
                <w:lang w:eastAsia="en-US"/>
              </w:rPr>
            </w:pPr>
            <w:r>
              <w:rPr>
                <w:sz w:val="16"/>
                <w:szCs w:val="16"/>
                <w:lang w:eastAsia="en-US"/>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82C" w14:textId="77777777" w:rsidR="00D91731" w:rsidRDefault="00D91731" w:rsidP="00EA19C2">
            <w:pPr>
              <w:pStyle w:val="TAC"/>
              <w:rPr>
                <w:sz w:val="16"/>
                <w:szCs w:val="16"/>
                <w:lang w:eastAsia="zh-CN"/>
              </w:rPr>
            </w:pPr>
            <w:r>
              <w:rPr>
                <w:sz w:val="16"/>
                <w:szCs w:val="16"/>
                <w:lang w:eastAsia="zh-CN"/>
              </w:rPr>
              <w:t>16.8.0</w:t>
            </w:r>
          </w:p>
        </w:tc>
      </w:tr>
      <w:tr w:rsidR="00D91731" w:rsidRPr="00FD0425" w14:paraId="0E7A1CF9"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EEF36E" w14:textId="77777777" w:rsidR="00D91731" w:rsidRDefault="00D91731" w:rsidP="00EA19C2">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FD6DF8" w14:textId="77777777" w:rsidR="00D91731" w:rsidRDefault="00D91731" w:rsidP="00EA19C2">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0A6FA" w14:textId="77777777" w:rsidR="00D91731" w:rsidRPr="00EA19C2" w:rsidRDefault="00D91731" w:rsidP="00EA19C2">
            <w:pPr>
              <w:pStyle w:val="TAC"/>
              <w:rPr>
                <w:rFonts w:cs="Arial"/>
                <w:color w:val="000000"/>
                <w:sz w:val="16"/>
                <w:szCs w:val="16"/>
              </w:rPr>
            </w:pPr>
            <w:r w:rsidRPr="00D9173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288A2" w14:textId="77777777" w:rsidR="00D91731" w:rsidRDefault="00D91731" w:rsidP="00EA19C2">
            <w:pPr>
              <w:pStyle w:val="TAL"/>
              <w:rPr>
                <w:sz w:val="16"/>
                <w:szCs w:val="16"/>
                <w:lang w:eastAsia="zh-CN"/>
              </w:rPr>
            </w:pPr>
            <w:r>
              <w:rPr>
                <w:sz w:val="16"/>
                <w:szCs w:val="16"/>
                <w:lang w:eastAsia="zh-CN"/>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7116" w14:textId="77777777" w:rsidR="00D91731" w:rsidRDefault="00D91731"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F48B6" w14:textId="77777777" w:rsidR="00D91731" w:rsidRDefault="00D91731"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5414A" w14:textId="77777777" w:rsidR="00D91731" w:rsidRDefault="00D91731" w:rsidP="00EA19C2">
            <w:pPr>
              <w:pStyle w:val="TAL"/>
              <w:rPr>
                <w:sz w:val="16"/>
                <w:szCs w:val="16"/>
                <w:lang w:eastAsia="en-US"/>
              </w:rPr>
            </w:pPr>
            <w:r>
              <w:rPr>
                <w:sz w:val="16"/>
                <w:szCs w:val="16"/>
                <w:lang w:eastAsia="en-US"/>
              </w:rPr>
              <w:t>Correction to the S-NODE MODIFICATION REQUIRED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F2F" w14:textId="77777777" w:rsidR="00D91731" w:rsidRDefault="00D91731" w:rsidP="00EA19C2">
            <w:pPr>
              <w:pStyle w:val="TAC"/>
              <w:rPr>
                <w:sz w:val="16"/>
                <w:szCs w:val="16"/>
                <w:lang w:eastAsia="zh-CN"/>
              </w:rPr>
            </w:pPr>
            <w:r>
              <w:rPr>
                <w:sz w:val="16"/>
                <w:szCs w:val="16"/>
                <w:lang w:eastAsia="zh-CN"/>
              </w:rPr>
              <w:t>16.8.0</w:t>
            </w:r>
          </w:p>
        </w:tc>
      </w:tr>
      <w:tr w:rsidR="00D91731" w:rsidRPr="00FD0425" w14:paraId="6AD48C21"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B62956" w14:textId="77777777" w:rsidR="00D91731" w:rsidRDefault="00D91731" w:rsidP="00EA19C2">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05CC0E0" w14:textId="77777777" w:rsidR="00D91731" w:rsidRDefault="00D91731" w:rsidP="00EA19C2">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03C4D" w14:textId="77777777" w:rsidR="00D91731" w:rsidRPr="00EA19C2" w:rsidRDefault="00D91731" w:rsidP="00EA19C2">
            <w:pPr>
              <w:pStyle w:val="TAC"/>
              <w:rPr>
                <w:rFonts w:cs="Arial"/>
                <w:color w:val="000000"/>
                <w:sz w:val="16"/>
                <w:szCs w:val="16"/>
              </w:rPr>
            </w:pPr>
            <w:r w:rsidRPr="00D91731">
              <w:rPr>
                <w:rFonts w:cs="Arial"/>
                <w:color w:val="000000"/>
                <w:sz w:val="16"/>
                <w:szCs w:val="16"/>
              </w:rPr>
              <w:t>RP-212860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F6112B" w14:textId="77777777" w:rsidR="00D91731" w:rsidRDefault="00D91731" w:rsidP="00EA19C2">
            <w:pPr>
              <w:pStyle w:val="TAL"/>
              <w:rPr>
                <w:sz w:val="16"/>
                <w:szCs w:val="16"/>
                <w:lang w:eastAsia="zh-CN"/>
              </w:rPr>
            </w:pPr>
            <w:r>
              <w:rPr>
                <w:sz w:val="16"/>
                <w:szCs w:val="16"/>
                <w:lang w:eastAsia="zh-CN"/>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6522" w14:textId="77777777" w:rsidR="00D91731" w:rsidRDefault="00D91731"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D79E7" w14:textId="77777777" w:rsidR="00D91731" w:rsidRDefault="00D91731"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DA87BD" w14:textId="77777777" w:rsidR="00D91731" w:rsidRDefault="00D91731" w:rsidP="00EA19C2">
            <w:pPr>
              <w:pStyle w:val="TAL"/>
              <w:rPr>
                <w:sz w:val="16"/>
                <w:szCs w:val="16"/>
                <w:lang w:eastAsia="en-US"/>
              </w:rPr>
            </w:pPr>
            <w:r>
              <w:rPr>
                <w:sz w:val="16"/>
                <w:szCs w:val="16"/>
                <w:lang w:eastAsia="en-US"/>
              </w:rPr>
              <w:t>Correction of Direct data forwarding from NR-DC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0898" w14:textId="77777777" w:rsidR="00D91731" w:rsidRDefault="00D91731" w:rsidP="00EA19C2">
            <w:pPr>
              <w:pStyle w:val="TAC"/>
              <w:rPr>
                <w:sz w:val="16"/>
                <w:szCs w:val="16"/>
                <w:lang w:eastAsia="zh-CN"/>
              </w:rPr>
            </w:pPr>
            <w:r>
              <w:rPr>
                <w:sz w:val="16"/>
                <w:szCs w:val="16"/>
                <w:lang w:eastAsia="zh-CN"/>
              </w:rPr>
              <w:t>16.8.0</w:t>
            </w:r>
          </w:p>
        </w:tc>
      </w:tr>
      <w:tr w:rsidR="00D91731" w:rsidRPr="00FD0425" w14:paraId="138355B9"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10B0D1" w14:textId="77777777" w:rsidR="00D91731" w:rsidRDefault="00D91731" w:rsidP="00EA19C2">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5C323E" w14:textId="77777777" w:rsidR="00D91731" w:rsidRDefault="00D91731" w:rsidP="00EA19C2">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05927" w14:textId="77777777" w:rsidR="00D91731" w:rsidRPr="00EA19C2" w:rsidRDefault="00D91731" w:rsidP="00EA19C2">
            <w:pPr>
              <w:pStyle w:val="TAC"/>
              <w:rPr>
                <w:rFonts w:cs="Arial"/>
                <w:color w:val="000000"/>
                <w:sz w:val="16"/>
                <w:szCs w:val="16"/>
              </w:rPr>
            </w:pPr>
            <w:r w:rsidRPr="00D9173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6904D5" w14:textId="77777777" w:rsidR="00D91731" w:rsidRDefault="00D91731" w:rsidP="00EA19C2">
            <w:pPr>
              <w:pStyle w:val="TAL"/>
              <w:rPr>
                <w:sz w:val="16"/>
                <w:szCs w:val="16"/>
                <w:lang w:eastAsia="zh-CN"/>
              </w:rPr>
            </w:pPr>
            <w:r>
              <w:rPr>
                <w:sz w:val="16"/>
                <w:szCs w:val="16"/>
                <w:lang w:eastAsia="zh-CN"/>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4D26" w14:textId="77777777" w:rsidR="00D91731" w:rsidRDefault="00D91731" w:rsidP="00EA19C2">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889E" w14:textId="77777777" w:rsidR="00D91731" w:rsidRDefault="00D91731" w:rsidP="00EA19C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B4D8C2" w14:textId="77777777" w:rsidR="00D91731" w:rsidRDefault="00D91731" w:rsidP="00EA19C2">
            <w:pPr>
              <w:pStyle w:val="TAL"/>
              <w:rPr>
                <w:sz w:val="16"/>
                <w:szCs w:val="16"/>
                <w:lang w:eastAsia="en-US"/>
              </w:rPr>
            </w:pPr>
            <w:r>
              <w:rPr>
                <w:sz w:val="16"/>
                <w:szCs w:val="16"/>
                <w:lang w:eastAsia="en-US"/>
              </w:rPr>
              <w:t>Correction on Xn Removal for RAN Sharing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6FA2" w14:textId="77777777" w:rsidR="00D91731" w:rsidRDefault="00D91731" w:rsidP="00EA19C2">
            <w:pPr>
              <w:pStyle w:val="TAC"/>
              <w:rPr>
                <w:sz w:val="16"/>
                <w:szCs w:val="16"/>
                <w:lang w:eastAsia="zh-CN"/>
              </w:rPr>
            </w:pPr>
            <w:r>
              <w:rPr>
                <w:sz w:val="16"/>
                <w:szCs w:val="16"/>
                <w:lang w:eastAsia="zh-CN"/>
              </w:rPr>
              <w:t>16.8.0</w:t>
            </w:r>
          </w:p>
        </w:tc>
      </w:tr>
      <w:tr w:rsidR="00BE779E" w:rsidRPr="00FD0425" w14:paraId="67830C6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7C52B4" w14:textId="77777777" w:rsidR="00BE779E" w:rsidRDefault="00BE779E" w:rsidP="00BE779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7D9B95" w14:textId="77777777" w:rsidR="00BE779E" w:rsidRDefault="00BE779E" w:rsidP="00BE779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74F3" w14:textId="77777777" w:rsidR="00BE779E" w:rsidRPr="00D91731" w:rsidRDefault="00D244FF" w:rsidP="00BE779E">
            <w:pPr>
              <w:pStyle w:val="TAC"/>
              <w:rPr>
                <w:rFonts w:cs="Arial"/>
                <w:color w:val="000000"/>
                <w:sz w:val="16"/>
                <w:szCs w:val="16"/>
              </w:rPr>
            </w:pPr>
            <w:r w:rsidRPr="00D244FF">
              <w:rPr>
                <w:rFonts w:cs="Arial"/>
                <w:color w:val="000000"/>
                <w:sz w:val="16"/>
                <w:szCs w:val="16"/>
              </w:rPr>
              <w:t>RP-220243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1759A" w14:textId="77777777" w:rsidR="00BE779E" w:rsidRDefault="00BE779E" w:rsidP="00BE779E">
            <w:pPr>
              <w:pStyle w:val="TAL"/>
              <w:rPr>
                <w:sz w:val="16"/>
                <w:szCs w:val="16"/>
                <w:lang w:eastAsia="zh-CN"/>
              </w:rPr>
            </w:pPr>
            <w:r>
              <w:rPr>
                <w:sz w:val="16"/>
                <w:szCs w:val="16"/>
                <w:lang w:eastAsia="zh-CN"/>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814A" w14:textId="77777777" w:rsidR="00BE779E" w:rsidRDefault="00BE779E" w:rsidP="00BE779E">
            <w:pPr>
              <w:pStyle w:val="TAR"/>
              <w:rPr>
                <w:sz w:val="16"/>
                <w:szCs w:val="16"/>
                <w:lang w:eastAsia="zh-CN"/>
              </w:rPr>
            </w:pP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1E6E6" w14:textId="77777777" w:rsidR="00BE779E" w:rsidRDefault="00BE779E" w:rsidP="00BE779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73D86C" w14:textId="77777777" w:rsidR="00BE779E" w:rsidRDefault="00BE779E" w:rsidP="00BE779E">
            <w:pPr>
              <w:pStyle w:val="TAL"/>
              <w:rPr>
                <w:sz w:val="16"/>
                <w:szCs w:val="16"/>
                <w:lang w:eastAsia="en-US"/>
              </w:rPr>
            </w:pPr>
            <w:r w:rsidRPr="00BE779E">
              <w:rPr>
                <w:sz w:val="16"/>
                <w:szCs w:val="16"/>
                <w:lang w:eastAsia="en-US"/>
              </w:rPr>
              <w:t>Direct data forwarding for mobility between DC and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A365" w14:textId="77777777" w:rsidR="00BE779E" w:rsidRDefault="00BE779E" w:rsidP="00BE779E">
            <w:pPr>
              <w:pStyle w:val="TAC"/>
              <w:rPr>
                <w:sz w:val="16"/>
                <w:szCs w:val="16"/>
                <w:lang w:eastAsia="zh-CN"/>
              </w:rPr>
            </w:pPr>
            <w:r>
              <w:rPr>
                <w:sz w:val="16"/>
                <w:szCs w:val="16"/>
                <w:lang w:eastAsia="zh-CN"/>
              </w:rPr>
              <w:t>16.9.0</w:t>
            </w:r>
          </w:p>
        </w:tc>
      </w:tr>
      <w:tr w:rsidR="00CA4B15" w:rsidRPr="00FD0425" w14:paraId="2D11254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803D96" w14:textId="77777777" w:rsidR="00CA4B15" w:rsidRDefault="00CA4B15" w:rsidP="00CA4B15">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C77FBB" w14:textId="77777777" w:rsidR="00CA4B15" w:rsidRDefault="00CA4B15" w:rsidP="00CA4B15">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BF369" w14:textId="77777777" w:rsidR="00CA4B15" w:rsidRPr="00D91731" w:rsidRDefault="00D244FF" w:rsidP="00CA4B15">
            <w:pPr>
              <w:pStyle w:val="TAC"/>
              <w:rPr>
                <w:rFonts w:cs="Arial"/>
                <w:color w:val="000000"/>
                <w:sz w:val="16"/>
                <w:szCs w:val="16"/>
              </w:rPr>
            </w:pPr>
            <w:r w:rsidRPr="00D244FF">
              <w:rPr>
                <w:rFonts w:cs="Arial"/>
                <w:color w:val="000000"/>
                <w:sz w:val="16"/>
                <w:szCs w:val="16"/>
              </w:rPr>
              <w:t>RP-220279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35F21D" w14:textId="77777777" w:rsidR="00CA4B15" w:rsidRDefault="00CA4B15" w:rsidP="00CA4B15">
            <w:pPr>
              <w:pStyle w:val="TAL"/>
              <w:rPr>
                <w:sz w:val="16"/>
                <w:szCs w:val="16"/>
                <w:lang w:eastAsia="zh-CN"/>
              </w:rPr>
            </w:pPr>
            <w:r>
              <w:rPr>
                <w:sz w:val="16"/>
                <w:szCs w:val="16"/>
                <w:lang w:eastAsia="zh-CN"/>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1CD2" w14:textId="77777777" w:rsidR="00CA4B15" w:rsidRDefault="00CA4B15" w:rsidP="00CA4B15">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C9FC6" w14:textId="77777777" w:rsidR="00CA4B15" w:rsidRDefault="00CA4B15" w:rsidP="00CA4B15">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EA2F98" w14:textId="77777777" w:rsidR="00CA4B15" w:rsidRPr="00BE779E" w:rsidRDefault="00CA4B15" w:rsidP="00CA4B15">
            <w:pPr>
              <w:pStyle w:val="TAL"/>
              <w:rPr>
                <w:sz w:val="16"/>
                <w:szCs w:val="16"/>
                <w:lang w:eastAsia="en-US"/>
              </w:rPr>
            </w:pPr>
            <w:r>
              <w:rPr>
                <w:sz w:val="16"/>
                <w:szCs w:val="16"/>
                <w:lang w:eastAsia="en-US"/>
              </w:rPr>
              <w:t>Dynamic ACL over Xn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AAB0" w14:textId="77777777" w:rsidR="00CA4B15" w:rsidRDefault="00CA4B15" w:rsidP="00CA4B15">
            <w:pPr>
              <w:pStyle w:val="TAC"/>
              <w:rPr>
                <w:sz w:val="16"/>
                <w:szCs w:val="16"/>
                <w:lang w:eastAsia="zh-CN"/>
              </w:rPr>
            </w:pPr>
            <w:r>
              <w:rPr>
                <w:sz w:val="16"/>
                <w:szCs w:val="16"/>
                <w:lang w:eastAsia="zh-CN"/>
              </w:rPr>
              <w:t>16.9.0</w:t>
            </w:r>
          </w:p>
        </w:tc>
      </w:tr>
      <w:tr w:rsidR="008F0A48" w:rsidRPr="00FD0425" w14:paraId="6CB9D22B"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D04B66" w14:textId="77777777" w:rsidR="008F0A48" w:rsidRDefault="008F0A48"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E92E6C" w14:textId="77777777" w:rsidR="008F0A48" w:rsidRDefault="008F0A48"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698B5" w14:textId="77777777" w:rsidR="008F0A48" w:rsidRPr="00D91731" w:rsidRDefault="00D244FF" w:rsidP="00EA19C2">
            <w:pPr>
              <w:pStyle w:val="TAC"/>
              <w:rPr>
                <w:rFonts w:cs="Arial"/>
                <w:color w:val="000000"/>
                <w:sz w:val="16"/>
                <w:szCs w:val="16"/>
              </w:rPr>
            </w:pPr>
            <w:r w:rsidRPr="00D244FF">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3D4FCB" w14:textId="77777777" w:rsidR="008F0A48" w:rsidRDefault="008F0A48" w:rsidP="00EA19C2">
            <w:pPr>
              <w:pStyle w:val="TAL"/>
              <w:rPr>
                <w:sz w:val="16"/>
                <w:szCs w:val="16"/>
                <w:lang w:eastAsia="zh-CN"/>
              </w:rPr>
            </w:pPr>
            <w:r>
              <w:rPr>
                <w:sz w:val="16"/>
                <w:szCs w:val="16"/>
                <w:lang w:eastAsia="zh-CN"/>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D1C5" w14:textId="77777777" w:rsidR="008F0A48" w:rsidRDefault="008F0A48"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6727" w14:textId="77777777" w:rsidR="008F0A48" w:rsidRDefault="008F0A48" w:rsidP="00EA19C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883548" w14:textId="77777777" w:rsidR="008F0A48" w:rsidRDefault="008F0A48" w:rsidP="00EA19C2">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FD7F" w14:textId="77777777" w:rsidR="008F0A48" w:rsidRDefault="008F0A48" w:rsidP="00EA19C2">
            <w:pPr>
              <w:pStyle w:val="TAC"/>
              <w:rPr>
                <w:sz w:val="16"/>
                <w:szCs w:val="16"/>
                <w:lang w:eastAsia="zh-CN"/>
              </w:rPr>
            </w:pPr>
            <w:r>
              <w:rPr>
                <w:sz w:val="16"/>
                <w:szCs w:val="16"/>
                <w:lang w:eastAsia="zh-CN"/>
              </w:rPr>
              <w:t>16.9.0</w:t>
            </w:r>
          </w:p>
        </w:tc>
      </w:tr>
      <w:tr w:rsidR="008F0A48" w:rsidRPr="00FD0425" w14:paraId="3C24E83B"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E14" w14:textId="77777777" w:rsidR="008F0A48" w:rsidRDefault="008F0A48"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D32D2" w14:textId="77777777" w:rsidR="008F0A48" w:rsidRDefault="008F0A48"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55B0" w14:textId="77777777" w:rsidR="008F0A48" w:rsidRPr="00D91731" w:rsidRDefault="00D244FF" w:rsidP="00EA19C2">
            <w:pPr>
              <w:pStyle w:val="TAC"/>
              <w:rPr>
                <w:rFonts w:cs="Arial"/>
                <w:color w:val="000000"/>
                <w:sz w:val="16"/>
                <w:szCs w:val="16"/>
              </w:rPr>
            </w:pPr>
            <w:r w:rsidRPr="00D244FF">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B3201" w14:textId="77777777" w:rsidR="008F0A48" w:rsidRDefault="008F0A48" w:rsidP="00EA19C2">
            <w:pPr>
              <w:pStyle w:val="TAL"/>
              <w:rPr>
                <w:sz w:val="16"/>
                <w:szCs w:val="16"/>
                <w:lang w:eastAsia="zh-CN"/>
              </w:rPr>
            </w:pPr>
            <w:r>
              <w:rPr>
                <w:sz w:val="16"/>
                <w:szCs w:val="16"/>
                <w:lang w:eastAsia="zh-CN"/>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2DE0" w14:textId="77777777" w:rsidR="008F0A48" w:rsidRDefault="008F0A48"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EB83A" w14:textId="77777777" w:rsidR="008F0A48" w:rsidRDefault="008F0A48"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E5858" w14:textId="77777777" w:rsidR="008F0A48" w:rsidRDefault="008F0A48" w:rsidP="00EA19C2">
            <w:pPr>
              <w:pStyle w:val="TAL"/>
              <w:rPr>
                <w:sz w:val="16"/>
                <w:szCs w:val="16"/>
                <w:lang w:eastAsia="en-US"/>
              </w:rPr>
            </w:pPr>
            <w:r>
              <w:rPr>
                <w:sz w:val="16"/>
                <w:szCs w:val="16"/>
                <w:lang w:eastAsia="en-US"/>
              </w:rPr>
              <w:t>Correction of frequency information for DL only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0088E" w14:textId="77777777" w:rsidR="008F0A48" w:rsidRDefault="008F0A48" w:rsidP="00EA19C2">
            <w:pPr>
              <w:pStyle w:val="TAC"/>
              <w:rPr>
                <w:sz w:val="16"/>
                <w:szCs w:val="16"/>
                <w:lang w:eastAsia="zh-CN"/>
              </w:rPr>
            </w:pPr>
            <w:r>
              <w:rPr>
                <w:sz w:val="16"/>
                <w:szCs w:val="16"/>
                <w:lang w:eastAsia="zh-CN"/>
              </w:rPr>
              <w:t>16.9.0</w:t>
            </w:r>
          </w:p>
        </w:tc>
      </w:tr>
      <w:tr w:rsidR="008F0A48" w:rsidRPr="00FD0425" w14:paraId="164EC39F"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EE0590" w14:textId="77777777" w:rsidR="008F0A48" w:rsidRDefault="008F0A48"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C5845E5" w14:textId="77777777" w:rsidR="008F0A48" w:rsidRDefault="008F0A48"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4147" w14:textId="77777777" w:rsidR="008F0A48" w:rsidRPr="00D91731" w:rsidRDefault="00D244FF" w:rsidP="00EA19C2">
            <w:pPr>
              <w:pStyle w:val="TAC"/>
              <w:rPr>
                <w:rFonts w:cs="Arial"/>
                <w:color w:val="000000"/>
                <w:sz w:val="16"/>
                <w:szCs w:val="16"/>
              </w:rPr>
            </w:pPr>
            <w:r w:rsidRPr="00D244FF">
              <w:rPr>
                <w:rFonts w:cs="Arial"/>
                <w:color w:val="000000"/>
                <w:sz w:val="16"/>
                <w:szCs w:val="16"/>
              </w:rPr>
              <w:t>RP-220280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B0787" w14:textId="77777777" w:rsidR="008F0A48" w:rsidRDefault="008F0A48" w:rsidP="00EA19C2">
            <w:pPr>
              <w:pStyle w:val="TAL"/>
              <w:rPr>
                <w:sz w:val="16"/>
                <w:szCs w:val="16"/>
                <w:lang w:eastAsia="zh-CN"/>
              </w:rPr>
            </w:pPr>
            <w:r>
              <w:rPr>
                <w:sz w:val="16"/>
                <w:szCs w:val="16"/>
                <w:lang w:eastAsia="zh-CN"/>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C8B80" w14:textId="77777777" w:rsidR="008F0A48" w:rsidRDefault="008F0A48"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95F3" w14:textId="77777777" w:rsidR="008F0A48" w:rsidRDefault="008F0A48"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56D35" w14:textId="77777777" w:rsidR="008F0A48" w:rsidRDefault="008F0A48" w:rsidP="00EA19C2">
            <w:pPr>
              <w:pStyle w:val="TAL"/>
              <w:rPr>
                <w:sz w:val="16"/>
                <w:szCs w:val="16"/>
                <w:lang w:eastAsia="en-US"/>
              </w:rPr>
            </w:pPr>
            <w:r>
              <w:rPr>
                <w:sz w:val="16"/>
                <w:szCs w:val="16"/>
                <w:lang w:eastAsia="en-US"/>
              </w:rPr>
              <w:t>Value range misalignment for MDT M1, M8 and M9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B739B" w14:textId="77777777" w:rsidR="008F0A48" w:rsidRDefault="008F0A48" w:rsidP="00EA19C2">
            <w:pPr>
              <w:pStyle w:val="TAC"/>
              <w:rPr>
                <w:sz w:val="16"/>
                <w:szCs w:val="16"/>
                <w:lang w:eastAsia="zh-CN"/>
              </w:rPr>
            </w:pPr>
            <w:r>
              <w:rPr>
                <w:sz w:val="16"/>
                <w:szCs w:val="16"/>
                <w:lang w:eastAsia="zh-CN"/>
              </w:rPr>
              <w:t>16.9.0</w:t>
            </w:r>
          </w:p>
        </w:tc>
      </w:tr>
      <w:tr w:rsidR="008F0A48" w:rsidRPr="00FD0425" w14:paraId="264718F4"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B37B15" w14:textId="77777777" w:rsidR="008F0A48" w:rsidRDefault="008F0A48"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85CA0B" w14:textId="77777777" w:rsidR="008F0A48" w:rsidRDefault="008F0A48"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3AD" w14:textId="77777777" w:rsidR="008F0A48" w:rsidRPr="00D91731" w:rsidRDefault="00D244FF" w:rsidP="00EA19C2">
            <w:pPr>
              <w:pStyle w:val="TAC"/>
              <w:rPr>
                <w:rFonts w:cs="Arial"/>
                <w:color w:val="000000"/>
                <w:sz w:val="16"/>
                <w:szCs w:val="16"/>
              </w:rPr>
            </w:pPr>
            <w:r w:rsidRPr="00D244FF">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958DB" w14:textId="77777777" w:rsidR="008F0A48" w:rsidRDefault="008F0A48" w:rsidP="00EA19C2">
            <w:pPr>
              <w:pStyle w:val="TAL"/>
              <w:rPr>
                <w:sz w:val="16"/>
                <w:szCs w:val="16"/>
                <w:lang w:eastAsia="zh-CN"/>
              </w:rPr>
            </w:pPr>
            <w:r>
              <w:rPr>
                <w:sz w:val="16"/>
                <w:szCs w:val="16"/>
                <w:lang w:eastAsia="zh-CN"/>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2AE90" w14:textId="77777777" w:rsidR="008F0A48" w:rsidRDefault="008F0A48"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F9E76" w14:textId="77777777" w:rsidR="008F0A48" w:rsidRDefault="008F0A48" w:rsidP="00EA19C2">
            <w:pPr>
              <w:pStyle w:val="TAC"/>
              <w:rPr>
                <w:sz w:val="16"/>
                <w:szCs w:val="16"/>
                <w:lang w:eastAsia="zh-CN"/>
              </w:rPr>
            </w:pPr>
            <w:r>
              <w:rPr>
                <w:sz w:val="16"/>
                <w:szCs w:val="16"/>
                <w:lang w:eastAsia="zh-CN"/>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CEC7AC" w14:textId="77777777" w:rsidR="008F0A48" w:rsidRDefault="008F0A48" w:rsidP="00EA19C2">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CACD" w14:textId="77777777" w:rsidR="008F0A48" w:rsidRDefault="008F0A48" w:rsidP="00EA19C2">
            <w:pPr>
              <w:pStyle w:val="TAC"/>
              <w:rPr>
                <w:sz w:val="16"/>
                <w:szCs w:val="16"/>
                <w:lang w:eastAsia="zh-CN"/>
              </w:rPr>
            </w:pPr>
            <w:r>
              <w:rPr>
                <w:sz w:val="16"/>
                <w:szCs w:val="16"/>
                <w:lang w:eastAsia="zh-CN"/>
              </w:rPr>
              <w:t>16.9.0</w:t>
            </w:r>
          </w:p>
        </w:tc>
      </w:tr>
      <w:tr w:rsidR="00CA4B15" w:rsidRPr="00FD0425" w14:paraId="0A1CB438"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95137F" w14:textId="77777777" w:rsidR="00CA4B15" w:rsidRDefault="00CA4B15"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19B439" w14:textId="77777777" w:rsidR="00CA4B15" w:rsidRDefault="00CA4B15"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B450" w14:textId="77777777" w:rsidR="00CA4B15" w:rsidRPr="00D91731" w:rsidRDefault="00D244FF" w:rsidP="00EA19C2">
            <w:pPr>
              <w:pStyle w:val="TAC"/>
              <w:rPr>
                <w:rFonts w:cs="Arial"/>
                <w:color w:val="000000"/>
                <w:sz w:val="16"/>
                <w:szCs w:val="16"/>
              </w:rPr>
            </w:pPr>
            <w:r w:rsidRPr="00D244FF">
              <w:rPr>
                <w:rFonts w:cs="Arial"/>
                <w:color w:val="000000"/>
                <w:sz w:val="16"/>
                <w:szCs w:val="16"/>
              </w:rPr>
              <w:t>RP-220280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95773" w14:textId="77777777" w:rsidR="00CA4B15" w:rsidRDefault="00CA4B15" w:rsidP="00EA19C2">
            <w:pPr>
              <w:pStyle w:val="TAL"/>
              <w:rPr>
                <w:sz w:val="16"/>
                <w:szCs w:val="16"/>
                <w:lang w:eastAsia="zh-CN"/>
              </w:rPr>
            </w:pPr>
            <w:r>
              <w:rPr>
                <w:sz w:val="16"/>
                <w:szCs w:val="16"/>
                <w:lang w:eastAsia="zh-CN"/>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CB052" w14:textId="77777777" w:rsidR="00CA4B15" w:rsidRDefault="00CA4B15" w:rsidP="00EA19C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4EF96" w14:textId="77777777" w:rsidR="00CA4B15" w:rsidRDefault="00CA4B15"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18375E" w14:textId="77777777" w:rsidR="00CA4B15" w:rsidRDefault="00CA4B15" w:rsidP="00EA19C2">
            <w:pPr>
              <w:pStyle w:val="TAL"/>
              <w:rPr>
                <w:sz w:val="16"/>
                <w:szCs w:val="16"/>
                <w:lang w:eastAsia="en-US"/>
              </w:rPr>
            </w:pPr>
            <w:r>
              <w:rPr>
                <w:sz w:val="16"/>
                <w:szCs w:val="16"/>
                <w:lang w:eastAsia="en-US"/>
              </w:rPr>
              <w:t>MRO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DDE1" w14:textId="77777777" w:rsidR="00CA4B15" w:rsidRDefault="00CA4B15" w:rsidP="00EA19C2">
            <w:pPr>
              <w:pStyle w:val="TAC"/>
              <w:rPr>
                <w:sz w:val="16"/>
                <w:szCs w:val="16"/>
                <w:lang w:eastAsia="zh-CN"/>
              </w:rPr>
            </w:pPr>
            <w:r>
              <w:rPr>
                <w:sz w:val="16"/>
                <w:szCs w:val="16"/>
                <w:lang w:eastAsia="zh-CN"/>
              </w:rPr>
              <w:t>16.9.0</w:t>
            </w:r>
          </w:p>
        </w:tc>
      </w:tr>
      <w:tr w:rsidR="00CA4B15" w:rsidRPr="00FD0425" w14:paraId="4FBFFB9B"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3A73A8" w14:textId="77777777" w:rsidR="00CA4B15" w:rsidRDefault="00CA4B15"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73A70E" w14:textId="77777777" w:rsidR="00CA4B15" w:rsidRDefault="00CA4B15"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CB8AD" w14:textId="77777777" w:rsidR="00CA4B15" w:rsidRPr="00D91731" w:rsidRDefault="00D244FF" w:rsidP="00EA19C2">
            <w:pPr>
              <w:pStyle w:val="TAC"/>
              <w:rPr>
                <w:rFonts w:cs="Arial"/>
                <w:color w:val="000000"/>
                <w:sz w:val="16"/>
                <w:szCs w:val="16"/>
              </w:rPr>
            </w:pPr>
            <w:r w:rsidRPr="00D244FF">
              <w:rPr>
                <w:rFonts w:cs="Arial"/>
                <w:color w:val="000000"/>
                <w:sz w:val="16"/>
                <w:szCs w:val="16"/>
              </w:rPr>
              <w:t>RP-220279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A5909A" w14:textId="77777777" w:rsidR="00CA4B15" w:rsidRDefault="00CA4B15" w:rsidP="00EA19C2">
            <w:pPr>
              <w:pStyle w:val="TAL"/>
              <w:rPr>
                <w:sz w:val="16"/>
                <w:szCs w:val="16"/>
                <w:lang w:eastAsia="zh-CN"/>
              </w:rPr>
            </w:pPr>
            <w:r>
              <w:rPr>
                <w:sz w:val="16"/>
                <w:szCs w:val="16"/>
                <w:lang w:eastAsia="zh-CN"/>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2FEC" w14:textId="77777777" w:rsidR="00CA4B15" w:rsidRDefault="00CA4B15"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0519D" w14:textId="77777777" w:rsidR="00CA4B15" w:rsidRDefault="00CA4B15"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67EEEA" w14:textId="77777777" w:rsidR="00CA4B15" w:rsidRDefault="00CA4B15" w:rsidP="00EA19C2">
            <w:pPr>
              <w:pStyle w:val="TAL"/>
              <w:rPr>
                <w:sz w:val="16"/>
                <w:szCs w:val="16"/>
                <w:lang w:eastAsia="en-US"/>
              </w:rPr>
            </w:pPr>
            <w:r>
              <w:rPr>
                <w:sz w:val="16"/>
                <w:szCs w:val="16"/>
                <w:lang w:eastAsia="en-US"/>
              </w:rPr>
              <w:t>CR on direct data forwarding from MR-DC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58303" w14:textId="77777777" w:rsidR="00CA4B15" w:rsidRDefault="00CA4B15" w:rsidP="00EA19C2">
            <w:pPr>
              <w:pStyle w:val="TAC"/>
              <w:rPr>
                <w:sz w:val="16"/>
                <w:szCs w:val="16"/>
                <w:lang w:eastAsia="zh-CN"/>
              </w:rPr>
            </w:pPr>
            <w:r>
              <w:rPr>
                <w:sz w:val="16"/>
                <w:szCs w:val="16"/>
                <w:lang w:eastAsia="zh-CN"/>
              </w:rPr>
              <w:t>16.9.0</w:t>
            </w:r>
          </w:p>
        </w:tc>
      </w:tr>
      <w:tr w:rsidR="00CA4B15" w:rsidRPr="00FD0425" w14:paraId="0D30561F"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244A45" w14:textId="77777777" w:rsidR="00CA4B15" w:rsidRDefault="00CA4B15"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41EE30" w14:textId="77777777" w:rsidR="00CA4B15" w:rsidRDefault="00CA4B15"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B9F52" w14:textId="77777777" w:rsidR="00CA4B15" w:rsidRPr="00D91731" w:rsidRDefault="00D244FF" w:rsidP="00EA19C2">
            <w:pPr>
              <w:pStyle w:val="TAC"/>
              <w:rPr>
                <w:rFonts w:cs="Arial"/>
                <w:color w:val="000000"/>
                <w:sz w:val="16"/>
                <w:szCs w:val="16"/>
              </w:rPr>
            </w:pPr>
            <w:r w:rsidRPr="00D244FF">
              <w:rPr>
                <w:rFonts w:cs="Arial"/>
                <w:color w:val="000000"/>
                <w:sz w:val="16"/>
                <w:szCs w:val="16"/>
              </w:rPr>
              <w:t>RP-220280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BFE9A" w14:textId="77777777" w:rsidR="00CA4B15" w:rsidRDefault="00CA4B15" w:rsidP="00EA19C2">
            <w:pPr>
              <w:pStyle w:val="TAL"/>
              <w:rPr>
                <w:sz w:val="16"/>
                <w:szCs w:val="16"/>
                <w:lang w:eastAsia="zh-CN"/>
              </w:rPr>
            </w:pPr>
            <w:r>
              <w:rPr>
                <w:sz w:val="16"/>
                <w:szCs w:val="16"/>
                <w:lang w:eastAsia="zh-CN"/>
              </w:rPr>
              <w:t>0760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356C6" w14:textId="77777777" w:rsidR="00CA4B15" w:rsidRDefault="00CA4B15" w:rsidP="00EA19C2">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DB4B" w14:textId="77777777" w:rsidR="00CA4B15" w:rsidRDefault="00CA4B15"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5DC5A1" w14:textId="77777777" w:rsidR="00CA4B15" w:rsidRDefault="00CA4B15" w:rsidP="00EA19C2">
            <w:pPr>
              <w:pStyle w:val="TAL"/>
              <w:rPr>
                <w:sz w:val="16"/>
                <w:szCs w:val="16"/>
                <w:lang w:eastAsia="en-US"/>
              </w:rPr>
            </w:pPr>
            <w:r>
              <w:rPr>
                <w:sz w:val="16"/>
                <w:szCs w:val="16"/>
                <w:lang w:eastAsia="en-US"/>
              </w:rPr>
              <w:t>Unsuccessful Mobility Setting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39538" w14:textId="77777777" w:rsidR="00CA4B15" w:rsidRDefault="00CA4B15" w:rsidP="00EA19C2">
            <w:pPr>
              <w:pStyle w:val="TAC"/>
              <w:rPr>
                <w:sz w:val="16"/>
                <w:szCs w:val="16"/>
                <w:lang w:eastAsia="zh-CN"/>
              </w:rPr>
            </w:pPr>
            <w:r>
              <w:rPr>
                <w:sz w:val="16"/>
                <w:szCs w:val="16"/>
                <w:lang w:eastAsia="zh-CN"/>
              </w:rPr>
              <w:t>16.9.0</w:t>
            </w:r>
          </w:p>
        </w:tc>
      </w:tr>
      <w:tr w:rsidR="00CA4B15" w:rsidRPr="00FD0425" w14:paraId="64A14BCA"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648F66" w14:textId="77777777" w:rsidR="00CA4B15" w:rsidRDefault="00CA4B15" w:rsidP="00EA19C2">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DEF02" w14:textId="77777777" w:rsidR="00CA4B15" w:rsidRDefault="00CA4B15" w:rsidP="00EA19C2">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E6FB" w14:textId="77777777" w:rsidR="00CA4B15" w:rsidRPr="00D91731" w:rsidRDefault="00D244FF" w:rsidP="00EA19C2">
            <w:pPr>
              <w:pStyle w:val="TAC"/>
              <w:rPr>
                <w:rFonts w:cs="Arial"/>
                <w:color w:val="000000"/>
                <w:sz w:val="16"/>
                <w:szCs w:val="16"/>
              </w:rPr>
            </w:pPr>
            <w:r w:rsidRPr="00D244FF">
              <w:rPr>
                <w:rFonts w:cs="Arial"/>
                <w:color w:val="000000"/>
                <w:sz w:val="16"/>
                <w:szCs w:val="16"/>
              </w:rPr>
              <w:t>RP-220279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78216C" w14:textId="77777777" w:rsidR="00CA4B15" w:rsidRDefault="00CA4B15" w:rsidP="00EA19C2">
            <w:pPr>
              <w:pStyle w:val="TAL"/>
              <w:rPr>
                <w:sz w:val="16"/>
                <w:szCs w:val="16"/>
                <w:lang w:eastAsia="zh-CN"/>
              </w:rPr>
            </w:pPr>
            <w:r>
              <w:rPr>
                <w:sz w:val="16"/>
                <w:szCs w:val="16"/>
                <w:lang w:eastAsia="zh-CN"/>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6F7FE" w14:textId="77777777" w:rsidR="00CA4B15" w:rsidRDefault="00CA4B15" w:rsidP="00EA19C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470E2" w14:textId="77777777" w:rsidR="00CA4B15" w:rsidRDefault="00CA4B15"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EB9559" w14:textId="77777777" w:rsidR="00CA4B15" w:rsidRDefault="00CA4B15" w:rsidP="00EA19C2">
            <w:pPr>
              <w:pStyle w:val="TAL"/>
              <w:rPr>
                <w:sz w:val="16"/>
                <w:szCs w:val="16"/>
                <w:lang w:eastAsia="en-US"/>
              </w:rPr>
            </w:pPr>
            <w:r>
              <w:rPr>
                <w:sz w:val="16"/>
                <w:szCs w:val="16"/>
                <w:lang w:eastAsia="en-US"/>
              </w:rPr>
              <w:t>Correction of S-NODE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5777" w14:textId="77777777" w:rsidR="00CA4B15" w:rsidRDefault="00CA4B15" w:rsidP="00EA19C2">
            <w:pPr>
              <w:pStyle w:val="TAC"/>
              <w:rPr>
                <w:sz w:val="16"/>
                <w:szCs w:val="16"/>
                <w:lang w:eastAsia="zh-CN"/>
              </w:rPr>
            </w:pPr>
            <w:r>
              <w:rPr>
                <w:sz w:val="16"/>
                <w:szCs w:val="16"/>
                <w:lang w:eastAsia="zh-CN"/>
              </w:rPr>
              <w:t>16.9.0</w:t>
            </w:r>
          </w:p>
        </w:tc>
      </w:tr>
      <w:tr w:rsidR="000E7DDC" w:rsidRPr="00FD0425" w14:paraId="5AE6A8AC"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E5833D" w14:textId="77777777" w:rsidR="000E7DDC" w:rsidRDefault="000E7DDC" w:rsidP="00EA19C2">
            <w:pPr>
              <w:pStyle w:val="TAC"/>
              <w:rPr>
                <w:sz w:val="16"/>
                <w:szCs w:val="16"/>
                <w:lang w:eastAsia="zh-CN"/>
              </w:rPr>
            </w:pPr>
            <w:r>
              <w:rPr>
                <w:sz w:val="16"/>
                <w:szCs w:val="16"/>
                <w:lang w:eastAsia="zh-CN"/>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E8827D" w14:textId="77777777" w:rsidR="000E7DDC" w:rsidRDefault="000E7DDC" w:rsidP="00EA19C2">
            <w:pPr>
              <w:pStyle w:val="TAC"/>
              <w:rPr>
                <w:sz w:val="16"/>
                <w:szCs w:val="16"/>
                <w:lang w:eastAsia="zh-CN"/>
              </w:rPr>
            </w:pPr>
            <w:r>
              <w:rPr>
                <w:sz w:val="16"/>
                <w:szCs w:val="16"/>
                <w:lang w:eastAsia="zh-CN"/>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2F29D" w14:textId="77777777" w:rsidR="000E7DDC" w:rsidRPr="00D244FF" w:rsidRDefault="000E7DDC" w:rsidP="00EA19C2">
            <w:pPr>
              <w:pStyle w:val="TAC"/>
              <w:rPr>
                <w:rFonts w:cs="Arial"/>
                <w:color w:val="000000"/>
                <w:sz w:val="16"/>
                <w:szCs w:val="16"/>
              </w:rPr>
            </w:pPr>
            <w:r w:rsidRPr="000E7DDC">
              <w:rPr>
                <w:rFonts w:cs="Arial"/>
                <w:color w:val="000000"/>
                <w:sz w:val="16"/>
                <w:szCs w:val="16"/>
              </w:rPr>
              <w:t>RP-221150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25EF5" w14:textId="77777777" w:rsidR="000E7DDC" w:rsidRDefault="000E7DDC" w:rsidP="00EA19C2">
            <w:pPr>
              <w:pStyle w:val="TAL"/>
              <w:rPr>
                <w:sz w:val="16"/>
                <w:szCs w:val="16"/>
                <w:lang w:eastAsia="zh-CN"/>
              </w:rPr>
            </w:pPr>
            <w:r>
              <w:rPr>
                <w:sz w:val="16"/>
                <w:szCs w:val="16"/>
                <w:lang w:eastAsia="zh-CN"/>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A276" w14:textId="77777777" w:rsidR="000E7DDC" w:rsidRDefault="000E7DDC"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27151" w14:textId="77777777" w:rsidR="000E7DDC" w:rsidRDefault="000E7DDC"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21234" w14:textId="77777777" w:rsidR="000E7DDC" w:rsidRDefault="000E7DDC" w:rsidP="00EA19C2">
            <w:pPr>
              <w:pStyle w:val="TAL"/>
              <w:rPr>
                <w:sz w:val="16"/>
                <w:szCs w:val="16"/>
                <w:lang w:eastAsia="en-US"/>
              </w:rPr>
            </w:pPr>
            <w:r>
              <w:rPr>
                <w:sz w:val="16"/>
                <w:szCs w:val="16"/>
                <w:lang w:eastAsia="en-US"/>
              </w:rPr>
              <w:t>Dynamic ACL over Xn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156AA" w14:textId="77777777" w:rsidR="000E7DDC" w:rsidRDefault="000E7DDC" w:rsidP="00EA19C2">
            <w:pPr>
              <w:pStyle w:val="TAC"/>
              <w:rPr>
                <w:sz w:val="16"/>
                <w:szCs w:val="16"/>
                <w:lang w:eastAsia="zh-CN"/>
              </w:rPr>
            </w:pPr>
            <w:r>
              <w:rPr>
                <w:sz w:val="16"/>
                <w:szCs w:val="16"/>
                <w:lang w:eastAsia="zh-CN"/>
              </w:rPr>
              <w:t>16.10.0</w:t>
            </w:r>
          </w:p>
        </w:tc>
      </w:tr>
      <w:tr w:rsidR="000E7DDC" w:rsidRPr="00FD0425" w14:paraId="3C947CCF"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E1C47F" w14:textId="77777777" w:rsidR="000E7DDC" w:rsidRDefault="000E7DDC" w:rsidP="00EA19C2">
            <w:pPr>
              <w:pStyle w:val="TAC"/>
              <w:rPr>
                <w:sz w:val="16"/>
                <w:szCs w:val="16"/>
                <w:lang w:eastAsia="zh-CN"/>
              </w:rPr>
            </w:pPr>
            <w:r>
              <w:rPr>
                <w:sz w:val="16"/>
                <w:szCs w:val="16"/>
                <w:lang w:eastAsia="zh-CN"/>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3C1933" w14:textId="77777777" w:rsidR="000E7DDC" w:rsidRDefault="000E7DDC" w:rsidP="00EA19C2">
            <w:pPr>
              <w:pStyle w:val="TAC"/>
              <w:rPr>
                <w:sz w:val="16"/>
                <w:szCs w:val="16"/>
                <w:lang w:eastAsia="zh-CN"/>
              </w:rPr>
            </w:pPr>
            <w:r>
              <w:rPr>
                <w:sz w:val="16"/>
                <w:szCs w:val="16"/>
                <w:lang w:eastAsia="zh-CN"/>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F83EE" w14:textId="77777777" w:rsidR="000E7DDC" w:rsidRPr="00D244FF" w:rsidRDefault="000E7DDC" w:rsidP="00EA19C2">
            <w:pPr>
              <w:pStyle w:val="TAC"/>
              <w:rPr>
                <w:rFonts w:cs="Arial"/>
                <w:color w:val="000000"/>
                <w:sz w:val="16"/>
                <w:szCs w:val="16"/>
              </w:rPr>
            </w:pPr>
            <w:r w:rsidRPr="000E7DDC">
              <w:rPr>
                <w:rFonts w:cs="Arial"/>
                <w:color w:val="000000"/>
                <w:sz w:val="16"/>
                <w:szCs w:val="16"/>
              </w:rPr>
              <w:t>RP-221155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952975" w14:textId="77777777" w:rsidR="000E7DDC" w:rsidRDefault="000E7DDC" w:rsidP="00EA19C2">
            <w:pPr>
              <w:pStyle w:val="TAL"/>
              <w:rPr>
                <w:sz w:val="16"/>
                <w:szCs w:val="16"/>
                <w:lang w:eastAsia="zh-CN"/>
              </w:rPr>
            </w:pPr>
            <w:r>
              <w:rPr>
                <w:sz w:val="16"/>
                <w:szCs w:val="16"/>
                <w:lang w:eastAsia="zh-CN"/>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7234" w14:textId="77777777" w:rsidR="000E7DDC" w:rsidRDefault="000E7DDC"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E02BE" w14:textId="77777777" w:rsidR="000E7DDC" w:rsidRDefault="000E7DDC"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3C024D" w14:textId="77777777" w:rsidR="000E7DDC" w:rsidRDefault="000E7DDC" w:rsidP="00EA19C2">
            <w:pPr>
              <w:pStyle w:val="TAL"/>
              <w:rPr>
                <w:sz w:val="16"/>
                <w:szCs w:val="16"/>
                <w:lang w:eastAsia="en-US"/>
              </w:rPr>
            </w:pPr>
            <w:r>
              <w:rPr>
                <w:sz w:val="16"/>
                <w:szCs w:val="16"/>
                <w:lang w:eastAsia="en-US"/>
              </w:rPr>
              <w:t>Corrections caused by rapporteur corrections for Version 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0FE31" w14:textId="77777777" w:rsidR="000E7DDC" w:rsidRDefault="000E7DDC" w:rsidP="00EA19C2">
            <w:pPr>
              <w:pStyle w:val="TAC"/>
              <w:rPr>
                <w:sz w:val="16"/>
                <w:szCs w:val="16"/>
                <w:lang w:eastAsia="zh-CN"/>
              </w:rPr>
            </w:pPr>
            <w:r>
              <w:rPr>
                <w:sz w:val="16"/>
                <w:szCs w:val="16"/>
                <w:lang w:eastAsia="zh-CN"/>
              </w:rPr>
              <w:t>16.10.0</w:t>
            </w:r>
          </w:p>
        </w:tc>
      </w:tr>
      <w:tr w:rsidR="000E7DDC" w:rsidRPr="00FD0425" w14:paraId="537D107D"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84F754" w14:textId="77777777" w:rsidR="000E7DDC" w:rsidRDefault="000E7DDC" w:rsidP="00EA19C2">
            <w:pPr>
              <w:pStyle w:val="TAC"/>
              <w:rPr>
                <w:sz w:val="16"/>
                <w:szCs w:val="16"/>
                <w:lang w:eastAsia="zh-CN"/>
              </w:rPr>
            </w:pPr>
            <w:r>
              <w:rPr>
                <w:sz w:val="16"/>
                <w:szCs w:val="16"/>
                <w:lang w:eastAsia="zh-CN"/>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111B19" w14:textId="77777777" w:rsidR="000E7DDC" w:rsidRDefault="000E7DDC" w:rsidP="00EA19C2">
            <w:pPr>
              <w:pStyle w:val="TAC"/>
              <w:rPr>
                <w:sz w:val="16"/>
                <w:szCs w:val="16"/>
                <w:lang w:eastAsia="zh-CN"/>
              </w:rPr>
            </w:pPr>
            <w:r>
              <w:rPr>
                <w:sz w:val="16"/>
                <w:szCs w:val="16"/>
                <w:lang w:eastAsia="zh-CN"/>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94FCC" w14:textId="77777777" w:rsidR="000E7DDC" w:rsidRPr="00D244FF" w:rsidRDefault="000E7DDC" w:rsidP="00EA19C2">
            <w:pPr>
              <w:pStyle w:val="TAC"/>
              <w:rPr>
                <w:rFonts w:cs="Arial"/>
                <w:color w:val="000000"/>
                <w:sz w:val="16"/>
                <w:szCs w:val="16"/>
              </w:rPr>
            </w:pPr>
            <w:r w:rsidRPr="000E7DDC">
              <w:rPr>
                <w:rFonts w:cs="Arial"/>
                <w:color w:val="000000"/>
                <w:sz w:val="16"/>
                <w:szCs w:val="16"/>
              </w:rPr>
              <w:t>RP-221153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7040D" w14:textId="77777777" w:rsidR="000E7DDC" w:rsidRDefault="000E7DDC" w:rsidP="00EA19C2">
            <w:pPr>
              <w:pStyle w:val="TAL"/>
              <w:rPr>
                <w:sz w:val="16"/>
                <w:szCs w:val="16"/>
                <w:lang w:eastAsia="zh-CN"/>
              </w:rPr>
            </w:pPr>
            <w:r>
              <w:rPr>
                <w:sz w:val="16"/>
                <w:szCs w:val="16"/>
                <w:lang w:eastAsia="zh-CN"/>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3060" w14:textId="77777777" w:rsidR="000E7DDC" w:rsidRDefault="000E7DDC" w:rsidP="00EA19C2">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C1EB" w14:textId="77777777" w:rsidR="000E7DDC" w:rsidRDefault="000E7DDC"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4335B3" w14:textId="77777777" w:rsidR="000E7DDC" w:rsidRDefault="000E7DDC" w:rsidP="00EA19C2">
            <w:pPr>
              <w:pStyle w:val="TAL"/>
              <w:rPr>
                <w:sz w:val="16"/>
                <w:szCs w:val="16"/>
                <w:lang w:eastAsia="en-US"/>
              </w:rPr>
            </w:pPr>
            <w:r>
              <w:rPr>
                <w:sz w:val="16"/>
                <w:szCs w:val="16"/>
                <w:lang w:eastAsia="en-US"/>
              </w:rPr>
              <w:t>Trace Activation IE support for the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0125B" w14:textId="77777777" w:rsidR="000E7DDC" w:rsidRDefault="000E7DDC" w:rsidP="00EA19C2">
            <w:pPr>
              <w:pStyle w:val="TAC"/>
              <w:rPr>
                <w:sz w:val="16"/>
                <w:szCs w:val="16"/>
                <w:lang w:eastAsia="zh-CN"/>
              </w:rPr>
            </w:pPr>
            <w:r>
              <w:rPr>
                <w:sz w:val="16"/>
                <w:szCs w:val="16"/>
                <w:lang w:eastAsia="zh-CN"/>
              </w:rPr>
              <w:t>16.10.0</w:t>
            </w:r>
          </w:p>
        </w:tc>
      </w:tr>
      <w:tr w:rsidR="00EB3919" w:rsidRPr="00FD0425" w14:paraId="0E0682E6"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EE66AB" w14:textId="77777777" w:rsidR="00EB3919" w:rsidRDefault="00EB3919" w:rsidP="00EA19C2">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E5B776" w14:textId="77777777" w:rsidR="00EB3919" w:rsidRDefault="00EB3919" w:rsidP="00EA19C2">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281F" w14:textId="77777777" w:rsidR="00EB3919" w:rsidRPr="000E7DDC" w:rsidRDefault="00EB3919" w:rsidP="00EA19C2">
            <w:pPr>
              <w:pStyle w:val="TAC"/>
              <w:rPr>
                <w:rFonts w:cs="Arial"/>
                <w:color w:val="000000"/>
                <w:sz w:val="16"/>
                <w:szCs w:val="16"/>
              </w:rPr>
            </w:pPr>
            <w:r w:rsidRPr="00EB3919">
              <w:rPr>
                <w:rFonts w:cs="Arial"/>
                <w:color w:val="000000"/>
                <w:sz w:val="16"/>
                <w:szCs w:val="16"/>
              </w:rPr>
              <w:t>RP-222199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C09A6" w14:textId="77777777" w:rsidR="00EB3919" w:rsidRDefault="00EB3919" w:rsidP="00EA19C2">
            <w:pPr>
              <w:pStyle w:val="TAL"/>
              <w:rPr>
                <w:sz w:val="16"/>
                <w:szCs w:val="16"/>
                <w:lang w:eastAsia="zh-CN"/>
              </w:rPr>
            </w:pPr>
            <w:r>
              <w:rPr>
                <w:sz w:val="16"/>
                <w:szCs w:val="16"/>
                <w:lang w:eastAsia="zh-CN"/>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AFDB9" w14:textId="77777777" w:rsidR="00EB3919" w:rsidRDefault="00EB3919"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6292" w14:textId="77777777" w:rsidR="00EB3919" w:rsidRDefault="00EB3919"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65601" w14:textId="77777777" w:rsidR="00EB3919" w:rsidRDefault="00EB3919" w:rsidP="00EA19C2">
            <w:pPr>
              <w:pStyle w:val="TAL"/>
              <w:rPr>
                <w:sz w:val="16"/>
                <w:szCs w:val="16"/>
                <w:lang w:eastAsia="en-US"/>
              </w:rPr>
            </w:pPr>
            <w:r>
              <w:rPr>
                <w:sz w:val="16"/>
                <w:szCs w:val="16"/>
                <w:lang w:eastAsia="en-US"/>
              </w:rPr>
              <w:t>CAG access control without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2B79" w14:textId="77777777" w:rsidR="00EB3919" w:rsidRDefault="00EB3919" w:rsidP="00EA19C2">
            <w:pPr>
              <w:pStyle w:val="TAC"/>
              <w:rPr>
                <w:sz w:val="16"/>
                <w:szCs w:val="16"/>
                <w:lang w:eastAsia="zh-CN"/>
              </w:rPr>
            </w:pPr>
            <w:r>
              <w:rPr>
                <w:sz w:val="16"/>
                <w:szCs w:val="16"/>
                <w:lang w:eastAsia="zh-CN"/>
              </w:rPr>
              <w:t>16.11.0</w:t>
            </w:r>
          </w:p>
        </w:tc>
      </w:tr>
      <w:tr w:rsidR="00EB3919" w:rsidRPr="00FD0425" w14:paraId="4CAE1269"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D85F0A" w14:textId="77777777" w:rsidR="00EB3919" w:rsidRDefault="00EB3919" w:rsidP="00EA19C2">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C2BFED" w14:textId="77777777" w:rsidR="00EB3919" w:rsidRDefault="00EB3919" w:rsidP="00EA19C2">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9B0E7" w14:textId="77777777" w:rsidR="00EB3919" w:rsidRPr="000E7DDC" w:rsidRDefault="00EB3919" w:rsidP="00EA19C2">
            <w:pPr>
              <w:pStyle w:val="TAC"/>
              <w:rPr>
                <w:rFonts w:cs="Arial"/>
                <w:color w:val="000000"/>
                <w:sz w:val="16"/>
                <w:szCs w:val="16"/>
              </w:rPr>
            </w:pPr>
            <w:r w:rsidRPr="00EB3919">
              <w:rPr>
                <w:rFonts w:cs="Arial"/>
                <w:color w:val="000000"/>
                <w:sz w:val="16"/>
                <w:szCs w:val="16"/>
              </w:rPr>
              <w:t>RP-222203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46489" w14:textId="77777777" w:rsidR="00EB3919" w:rsidRDefault="00EB3919" w:rsidP="00EA19C2">
            <w:pPr>
              <w:pStyle w:val="TAL"/>
              <w:rPr>
                <w:sz w:val="16"/>
                <w:szCs w:val="16"/>
                <w:lang w:eastAsia="zh-CN"/>
              </w:rPr>
            </w:pPr>
            <w:r>
              <w:rPr>
                <w:sz w:val="16"/>
                <w:szCs w:val="16"/>
                <w:lang w:eastAsia="zh-CN"/>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1B4B5" w14:textId="77777777" w:rsidR="00EB3919" w:rsidRDefault="00EB3919"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E74E6" w14:textId="77777777" w:rsidR="00EB3919" w:rsidRDefault="00EB3919" w:rsidP="00EA19C2">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B759D3" w14:textId="77777777" w:rsidR="00EB3919" w:rsidRDefault="00EB3919" w:rsidP="00EA19C2">
            <w:pPr>
              <w:pStyle w:val="TAL"/>
              <w:rPr>
                <w:sz w:val="16"/>
                <w:szCs w:val="16"/>
                <w:lang w:eastAsia="en-US"/>
              </w:rPr>
            </w:pPr>
            <w:r>
              <w:rPr>
                <w:sz w:val="16"/>
                <w:szCs w:val="16"/>
                <w:lang w:eastAsia="en-US"/>
              </w:rPr>
              <w:t>Correction of Xn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DA4F4" w14:textId="77777777" w:rsidR="00EB3919" w:rsidRDefault="00EB3919" w:rsidP="00EA19C2">
            <w:pPr>
              <w:pStyle w:val="TAC"/>
              <w:rPr>
                <w:sz w:val="16"/>
                <w:szCs w:val="16"/>
                <w:lang w:eastAsia="zh-CN"/>
              </w:rPr>
            </w:pPr>
            <w:r>
              <w:rPr>
                <w:sz w:val="16"/>
                <w:szCs w:val="16"/>
                <w:lang w:eastAsia="zh-CN"/>
              </w:rPr>
              <w:t>16.11.0</w:t>
            </w:r>
          </w:p>
        </w:tc>
      </w:tr>
      <w:tr w:rsidR="00EB3919" w:rsidRPr="00FD0425" w14:paraId="7777DADC"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407" w14:textId="77777777" w:rsidR="00EB3919" w:rsidRDefault="00EB3919" w:rsidP="00EA19C2">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44113C" w14:textId="77777777" w:rsidR="00EB3919" w:rsidRDefault="00EB3919" w:rsidP="00EA19C2">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60BD5" w14:textId="77777777" w:rsidR="00EB3919" w:rsidRPr="000E7DDC" w:rsidRDefault="00EB3919" w:rsidP="00EA19C2">
            <w:pPr>
              <w:pStyle w:val="TAC"/>
              <w:rPr>
                <w:rFonts w:cs="Arial"/>
                <w:color w:val="000000"/>
                <w:sz w:val="16"/>
                <w:szCs w:val="16"/>
              </w:rPr>
            </w:pPr>
            <w:r w:rsidRPr="00EB3919">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10A679" w14:textId="77777777" w:rsidR="00EB3919" w:rsidRDefault="00EB3919" w:rsidP="00EA19C2">
            <w:pPr>
              <w:pStyle w:val="TAL"/>
              <w:rPr>
                <w:sz w:val="16"/>
                <w:szCs w:val="16"/>
                <w:lang w:eastAsia="zh-CN"/>
              </w:rPr>
            </w:pPr>
            <w:r>
              <w:rPr>
                <w:sz w:val="16"/>
                <w:szCs w:val="16"/>
                <w:lang w:eastAsia="zh-CN"/>
              </w:rPr>
              <w:t>0890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F3D5C" w14:textId="77777777" w:rsidR="00EB3919" w:rsidRDefault="00EB3919" w:rsidP="00EA19C2">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1BE3F" w14:textId="77777777" w:rsidR="00EB3919" w:rsidRDefault="00EB3919" w:rsidP="00EA19C2">
            <w:pPr>
              <w:pStyle w:val="TAC"/>
              <w:rPr>
                <w:sz w:val="16"/>
                <w:szCs w:val="16"/>
                <w:lang w:eastAsia="zh-CN"/>
              </w:rPr>
            </w:pPr>
            <w:r>
              <w:rPr>
                <w:sz w:val="16"/>
                <w:szCs w:val="16"/>
                <w:lang w:eastAsia="zh-CN"/>
              </w:rPr>
              <w:t xml:space="preserve">A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9C7032" w14:textId="77777777" w:rsidR="00EB3919" w:rsidRDefault="00EB3919" w:rsidP="00EA19C2">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90AFF" w14:textId="77777777" w:rsidR="00EB3919" w:rsidRDefault="00EB3919" w:rsidP="00EA19C2">
            <w:pPr>
              <w:pStyle w:val="TAC"/>
              <w:rPr>
                <w:sz w:val="16"/>
                <w:szCs w:val="16"/>
                <w:lang w:eastAsia="zh-CN"/>
              </w:rPr>
            </w:pPr>
            <w:r>
              <w:rPr>
                <w:sz w:val="16"/>
                <w:szCs w:val="16"/>
                <w:lang w:eastAsia="zh-CN"/>
              </w:rPr>
              <w:t>16.11.0</w:t>
            </w:r>
          </w:p>
        </w:tc>
      </w:tr>
      <w:tr w:rsidR="00402363" w:rsidRPr="00FD0425" w14:paraId="41D7E703"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141E6F" w14:textId="77777777" w:rsidR="00402363" w:rsidRDefault="00402363" w:rsidP="00402363">
            <w:pPr>
              <w:pStyle w:val="TAC"/>
              <w:rPr>
                <w:sz w:val="16"/>
                <w:szCs w:val="16"/>
                <w:lang w:eastAsia="zh-CN"/>
              </w:rPr>
            </w:pPr>
            <w:r>
              <w:rPr>
                <w:sz w:val="16"/>
                <w:szCs w:val="16"/>
                <w:lang w:eastAsia="zh-CN"/>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E0738C" w14:textId="77777777" w:rsidR="00402363" w:rsidRDefault="00402363" w:rsidP="00402363">
            <w:pPr>
              <w:pStyle w:val="TAC"/>
              <w:rPr>
                <w:sz w:val="16"/>
                <w:szCs w:val="16"/>
                <w:lang w:eastAsia="zh-CN"/>
              </w:rPr>
            </w:pPr>
            <w:r>
              <w:rPr>
                <w:sz w:val="16"/>
                <w:szCs w:val="16"/>
                <w:lang w:eastAsia="zh-CN"/>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D98ED" w14:textId="77777777" w:rsidR="00402363" w:rsidRPr="00EB3919" w:rsidRDefault="00402363" w:rsidP="00402363">
            <w:pPr>
              <w:pStyle w:val="TAC"/>
              <w:rPr>
                <w:rFonts w:cs="Arial"/>
                <w:color w:val="000000"/>
                <w:sz w:val="16"/>
                <w:szCs w:val="16"/>
              </w:rPr>
            </w:pPr>
            <w:r w:rsidRPr="00402363">
              <w:rPr>
                <w:rFonts w:cs="Arial"/>
                <w:color w:val="000000"/>
                <w:sz w:val="16"/>
                <w:szCs w:val="16"/>
              </w:rPr>
              <w:t>RP-222890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0987C" w14:textId="77777777" w:rsidR="00402363" w:rsidRDefault="00402363" w:rsidP="00402363">
            <w:pPr>
              <w:pStyle w:val="TAL"/>
              <w:rPr>
                <w:sz w:val="16"/>
                <w:szCs w:val="16"/>
                <w:lang w:eastAsia="zh-CN"/>
              </w:rPr>
            </w:pPr>
            <w:r>
              <w:rPr>
                <w:sz w:val="16"/>
                <w:szCs w:val="16"/>
                <w:lang w:eastAsia="zh-CN"/>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6A577" w14:textId="77777777" w:rsidR="00402363" w:rsidRDefault="00402363" w:rsidP="00402363">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68698" w14:textId="77777777" w:rsidR="00402363" w:rsidRDefault="00402363" w:rsidP="00402363">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6502F" w14:textId="77777777" w:rsidR="00402363" w:rsidRDefault="00402363" w:rsidP="00402363">
            <w:pPr>
              <w:pStyle w:val="TAL"/>
              <w:rPr>
                <w:sz w:val="16"/>
                <w:szCs w:val="16"/>
                <w:lang w:eastAsia="en-US"/>
              </w:rPr>
            </w:pPr>
            <w:r>
              <w:rPr>
                <w:sz w:val="16"/>
                <w:szCs w:val="16"/>
                <w:lang w:eastAsia="en-US"/>
              </w:rPr>
              <w:t>Correction on RACH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E22E" w14:textId="77777777" w:rsidR="00402363" w:rsidRDefault="00402363" w:rsidP="00402363">
            <w:pPr>
              <w:pStyle w:val="TAC"/>
              <w:rPr>
                <w:sz w:val="16"/>
                <w:szCs w:val="16"/>
                <w:lang w:eastAsia="zh-CN"/>
              </w:rPr>
            </w:pPr>
            <w:r>
              <w:rPr>
                <w:sz w:val="16"/>
                <w:szCs w:val="16"/>
                <w:lang w:eastAsia="zh-CN"/>
              </w:rPr>
              <w:t>16.12.0</w:t>
            </w:r>
          </w:p>
        </w:tc>
      </w:tr>
      <w:tr w:rsidR="00402363" w:rsidRPr="00FD0425" w14:paraId="229AF148" w14:textId="77777777" w:rsidTr="00D4143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C631F0" w14:textId="77777777" w:rsidR="00402363" w:rsidRDefault="00402363" w:rsidP="00402363">
            <w:pPr>
              <w:pStyle w:val="TAC"/>
              <w:rPr>
                <w:sz w:val="16"/>
                <w:szCs w:val="16"/>
                <w:lang w:eastAsia="zh-CN"/>
              </w:rPr>
            </w:pPr>
            <w:r>
              <w:rPr>
                <w:sz w:val="16"/>
                <w:szCs w:val="16"/>
                <w:lang w:eastAsia="zh-CN"/>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76817A" w14:textId="77777777" w:rsidR="00402363" w:rsidRDefault="00402363" w:rsidP="00402363">
            <w:pPr>
              <w:pStyle w:val="TAC"/>
              <w:rPr>
                <w:sz w:val="16"/>
                <w:szCs w:val="16"/>
                <w:lang w:eastAsia="zh-CN"/>
              </w:rPr>
            </w:pPr>
            <w:r>
              <w:rPr>
                <w:sz w:val="16"/>
                <w:szCs w:val="16"/>
                <w:lang w:eastAsia="zh-CN"/>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2157D" w14:textId="77777777" w:rsidR="00402363" w:rsidRPr="00EB3919" w:rsidRDefault="00175499" w:rsidP="00402363">
            <w:pPr>
              <w:pStyle w:val="TAC"/>
              <w:rPr>
                <w:rFonts w:cs="Arial"/>
                <w:color w:val="000000"/>
                <w:sz w:val="16"/>
                <w:szCs w:val="16"/>
              </w:rPr>
            </w:pPr>
            <w:r w:rsidRPr="00175499">
              <w:rPr>
                <w:rFonts w:cs="Arial"/>
                <w:color w:val="000000"/>
                <w:sz w:val="16"/>
                <w:szCs w:val="16"/>
              </w:rPr>
              <w:t>RP-223490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0F3307" w14:textId="77777777" w:rsidR="00402363" w:rsidRDefault="00402363" w:rsidP="00402363">
            <w:pPr>
              <w:pStyle w:val="TAL"/>
              <w:rPr>
                <w:sz w:val="16"/>
                <w:szCs w:val="16"/>
                <w:lang w:eastAsia="zh-CN"/>
              </w:rPr>
            </w:pPr>
            <w:r>
              <w:rPr>
                <w:sz w:val="16"/>
                <w:szCs w:val="16"/>
                <w:lang w:eastAsia="zh-CN"/>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6C7B" w14:textId="77777777" w:rsidR="00402363" w:rsidRDefault="00175499" w:rsidP="00402363">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F9BD4" w14:textId="77777777" w:rsidR="00402363" w:rsidRDefault="00402363" w:rsidP="00402363">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9D221" w14:textId="77777777" w:rsidR="00402363" w:rsidRDefault="00402363" w:rsidP="00402363">
            <w:pPr>
              <w:pStyle w:val="TAL"/>
              <w:rPr>
                <w:sz w:val="16"/>
                <w:szCs w:val="16"/>
                <w:lang w:eastAsia="en-US"/>
              </w:rPr>
            </w:pPr>
            <w:r>
              <w:rPr>
                <w:sz w:val="16"/>
                <w:szCs w:val="16"/>
                <w:lang w:eastAsia="en-US"/>
              </w:rPr>
              <w:t>Correction on LTE UE RLF Report in TS38.423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2C15" w14:textId="77777777" w:rsidR="00402363" w:rsidRDefault="00402363" w:rsidP="00402363">
            <w:pPr>
              <w:pStyle w:val="TAC"/>
              <w:rPr>
                <w:sz w:val="16"/>
                <w:szCs w:val="16"/>
                <w:lang w:eastAsia="zh-CN"/>
              </w:rPr>
            </w:pPr>
            <w:r>
              <w:rPr>
                <w:sz w:val="16"/>
                <w:szCs w:val="16"/>
                <w:lang w:eastAsia="zh-CN"/>
              </w:rPr>
              <w:t>16.12.0</w:t>
            </w:r>
          </w:p>
        </w:tc>
      </w:tr>
      <w:tr w:rsidR="00B84D95" w:rsidRPr="00FD0425" w14:paraId="2C7DBD9E" w14:textId="77777777" w:rsidTr="00E229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270DDB" w14:textId="77777777" w:rsidR="00B84D95" w:rsidRDefault="00B84D95" w:rsidP="00B84D95">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4E4B54F6" w14:textId="77777777" w:rsidR="00B84D95" w:rsidRDefault="00B84D95" w:rsidP="00B84D95">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07495E" w14:textId="77777777" w:rsidR="00B84D95" w:rsidRPr="00175499" w:rsidRDefault="00B84D95" w:rsidP="00B84D95">
            <w:pPr>
              <w:pStyle w:val="TAC"/>
              <w:rPr>
                <w:rFonts w:cs="Arial"/>
                <w:color w:val="000000"/>
                <w:sz w:val="16"/>
                <w:szCs w:val="16"/>
              </w:rPr>
            </w:pPr>
            <w:r w:rsidRPr="004256FE">
              <w:rPr>
                <w:rFonts w:cs="Arial"/>
                <w:color w:val="000000"/>
                <w:sz w:val="16"/>
                <w:szCs w:val="16"/>
              </w:rPr>
              <w:t>RP-230595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6797C" w14:textId="77777777" w:rsidR="00B84D95" w:rsidRDefault="00B84D95" w:rsidP="00B84D95">
            <w:pPr>
              <w:pStyle w:val="TAL"/>
              <w:rPr>
                <w:sz w:val="16"/>
                <w:szCs w:val="16"/>
                <w:lang w:eastAsia="zh-CN"/>
              </w:rPr>
            </w:pPr>
            <w:r w:rsidRPr="004256FE">
              <w:rPr>
                <w:rFonts w:cs="Arial"/>
                <w:color w:val="000000"/>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F57D3" w14:textId="77777777" w:rsidR="00B84D95" w:rsidRDefault="00B84D95" w:rsidP="00B84D95">
            <w:pPr>
              <w:pStyle w:val="TAR"/>
              <w:rPr>
                <w:sz w:val="16"/>
                <w:szCs w:val="16"/>
                <w:lang w:eastAsia="zh-CN"/>
              </w:rPr>
            </w:pPr>
            <w:r w:rsidRPr="004256FE">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901F5" w14:textId="77777777" w:rsidR="00B84D95" w:rsidRDefault="00B84D95" w:rsidP="00B84D95">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ECF8B6" w14:textId="77777777" w:rsidR="00B84D95" w:rsidRDefault="00B84D95" w:rsidP="00B84D95">
            <w:pPr>
              <w:pStyle w:val="TAL"/>
              <w:rPr>
                <w:sz w:val="16"/>
                <w:szCs w:val="16"/>
                <w:lang w:eastAsia="en-US"/>
              </w:rPr>
            </w:pPr>
            <w:r w:rsidRPr="004256FE">
              <w:rPr>
                <w:rFonts w:cs="Arial"/>
                <w:color w:val="000000"/>
                <w:sz w:val="16"/>
                <w:szCs w:val="16"/>
              </w:rPr>
              <w:t>Correction of MDT Configuration-EUTRA IE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0E1663" w14:textId="77777777" w:rsidR="00B84D95" w:rsidRDefault="00B84D95" w:rsidP="00B84D95">
            <w:pPr>
              <w:pStyle w:val="TAC"/>
              <w:rPr>
                <w:sz w:val="16"/>
                <w:szCs w:val="16"/>
                <w:lang w:eastAsia="zh-CN"/>
              </w:rPr>
            </w:pPr>
            <w:r w:rsidRPr="004256FE">
              <w:rPr>
                <w:rFonts w:cs="Arial"/>
                <w:color w:val="000000"/>
                <w:sz w:val="16"/>
                <w:szCs w:val="16"/>
              </w:rPr>
              <w:t>16.13.0</w:t>
            </w:r>
          </w:p>
        </w:tc>
      </w:tr>
      <w:tr w:rsidR="00B84D95" w:rsidRPr="00FD0425" w14:paraId="6F61A6AE" w14:textId="77777777" w:rsidTr="00E229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E00E5E" w14:textId="77777777" w:rsidR="00B84D95" w:rsidRDefault="00B84D95" w:rsidP="00B84D95">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2494204A" w14:textId="77777777" w:rsidR="00B84D95" w:rsidRDefault="00B84D95" w:rsidP="00B84D95">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A77F56" w14:textId="77777777" w:rsidR="00B84D95" w:rsidRPr="00175499" w:rsidRDefault="00B84D95" w:rsidP="00B84D95">
            <w:pPr>
              <w:pStyle w:val="TAC"/>
              <w:rPr>
                <w:rFonts w:cs="Arial"/>
                <w:color w:val="000000"/>
                <w:sz w:val="16"/>
                <w:szCs w:val="16"/>
              </w:rPr>
            </w:pPr>
            <w:r w:rsidRPr="004256FE">
              <w:rPr>
                <w:rFonts w:cs="Arial"/>
                <w:color w:val="000000"/>
                <w:sz w:val="16"/>
                <w:szCs w:val="16"/>
              </w:rPr>
              <w:t>RP-230601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1CCF8E1" w14:textId="77777777" w:rsidR="00B84D95" w:rsidRDefault="00B84D95" w:rsidP="00B84D95">
            <w:pPr>
              <w:pStyle w:val="TAL"/>
              <w:rPr>
                <w:sz w:val="16"/>
                <w:szCs w:val="16"/>
                <w:lang w:eastAsia="zh-CN"/>
              </w:rPr>
            </w:pPr>
            <w:r w:rsidRPr="004256FE">
              <w:rPr>
                <w:rFonts w:cs="Arial"/>
                <w:color w:val="000000"/>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74CC7E" w14:textId="77777777" w:rsidR="00B84D95" w:rsidRDefault="00B84D95" w:rsidP="00B84D95">
            <w:pPr>
              <w:pStyle w:val="TAR"/>
              <w:rPr>
                <w:sz w:val="16"/>
                <w:szCs w:val="16"/>
                <w:lang w:eastAsia="zh-CN"/>
              </w:rPr>
            </w:pPr>
            <w:r w:rsidRPr="004256F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D5E840" w14:textId="77777777" w:rsidR="00B84D95" w:rsidRDefault="00B84D95" w:rsidP="00B84D95">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3B9700" w14:textId="77777777" w:rsidR="00B84D95" w:rsidRDefault="00B84D95" w:rsidP="00B84D95">
            <w:pPr>
              <w:pStyle w:val="TAL"/>
              <w:rPr>
                <w:sz w:val="16"/>
                <w:szCs w:val="16"/>
                <w:lang w:eastAsia="en-US"/>
              </w:rPr>
            </w:pPr>
            <w:r w:rsidRPr="004256FE">
              <w:rPr>
                <w:rFonts w:cs="Arial"/>
                <w:color w:val="000000"/>
                <w:sz w:val="16"/>
                <w:szCs w:val="16"/>
              </w:rPr>
              <w:t>Correction of SFN offset in served cell information E-UTRA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C93DE" w14:textId="77777777" w:rsidR="00B84D95" w:rsidRDefault="00B84D95" w:rsidP="00B84D95">
            <w:pPr>
              <w:pStyle w:val="TAC"/>
              <w:rPr>
                <w:sz w:val="16"/>
                <w:szCs w:val="16"/>
                <w:lang w:eastAsia="zh-CN"/>
              </w:rPr>
            </w:pPr>
            <w:r w:rsidRPr="004256FE">
              <w:rPr>
                <w:rFonts w:cs="Arial"/>
                <w:color w:val="000000"/>
                <w:sz w:val="16"/>
                <w:szCs w:val="16"/>
              </w:rPr>
              <w:t>16.13.0</w:t>
            </w:r>
          </w:p>
        </w:tc>
      </w:tr>
      <w:tr w:rsidR="00B84D95" w:rsidRPr="00FD0425" w14:paraId="304209EA" w14:textId="77777777" w:rsidTr="00E229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444F2" w14:textId="77777777" w:rsidR="00B84D95" w:rsidRDefault="00B84D95" w:rsidP="00B84D95">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2615A266" w14:textId="77777777" w:rsidR="00B84D95" w:rsidRDefault="00B84D95" w:rsidP="00B84D95">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3FC85" w14:textId="77777777" w:rsidR="00B84D95" w:rsidRPr="00175499" w:rsidRDefault="00B84D95" w:rsidP="00B84D95">
            <w:pPr>
              <w:pStyle w:val="TAC"/>
              <w:rPr>
                <w:rFonts w:cs="Arial"/>
                <w:color w:val="000000"/>
                <w:sz w:val="16"/>
                <w:szCs w:val="16"/>
              </w:rPr>
            </w:pPr>
            <w:r w:rsidRPr="004256FE">
              <w:rPr>
                <w:rFonts w:cs="Arial"/>
                <w:color w:val="000000"/>
                <w:sz w:val="16"/>
                <w:szCs w:val="16"/>
              </w:rPr>
              <w:t>RP-230595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FB4F82" w14:textId="77777777" w:rsidR="00B84D95" w:rsidRDefault="00B84D95" w:rsidP="00B84D95">
            <w:pPr>
              <w:pStyle w:val="TAL"/>
              <w:rPr>
                <w:sz w:val="16"/>
                <w:szCs w:val="16"/>
                <w:lang w:eastAsia="zh-CN"/>
              </w:rPr>
            </w:pPr>
            <w:r w:rsidRPr="004256FE">
              <w:rPr>
                <w:rFonts w:cs="Arial"/>
                <w:color w:val="000000"/>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61C38" w14:textId="77777777" w:rsidR="00B84D95" w:rsidRDefault="00B84D95" w:rsidP="00B84D95">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5830F" w14:textId="77777777" w:rsidR="00B84D95" w:rsidRDefault="00B84D95" w:rsidP="00B84D95">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B51B3CE" w14:textId="77777777" w:rsidR="00B84D95" w:rsidRDefault="00B84D95" w:rsidP="00B84D95">
            <w:pPr>
              <w:pStyle w:val="TAL"/>
              <w:rPr>
                <w:sz w:val="16"/>
                <w:szCs w:val="16"/>
                <w:lang w:eastAsia="en-US"/>
              </w:rPr>
            </w:pPr>
            <w:r w:rsidRPr="004256FE">
              <w:rPr>
                <w:rFonts w:cs="Arial"/>
                <w:color w:val="000000"/>
                <w:sz w:val="16"/>
                <w:szCs w:val="16"/>
              </w:rPr>
              <w:t>Correction on MDT area scope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6BF27B" w14:textId="77777777" w:rsidR="00B84D95" w:rsidRDefault="00B84D95" w:rsidP="00B84D95">
            <w:pPr>
              <w:pStyle w:val="TAC"/>
              <w:rPr>
                <w:sz w:val="16"/>
                <w:szCs w:val="16"/>
                <w:lang w:eastAsia="zh-CN"/>
              </w:rPr>
            </w:pPr>
            <w:r w:rsidRPr="004256FE">
              <w:rPr>
                <w:rFonts w:cs="Arial"/>
                <w:color w:val="000000"/>
                <w:sz w:val="16"/>
                <w:szCs w:val="16"/>
              </w:rPr>
              <w:t>16.13.0</w:t>
            </w:r>
          </w:p>
        </w:tc>
      </w:tr>
      <w:tr w:rsidR="00B84D95" w:rsidRPr="00FD0425" w14:paraId="517380DD" w14:textId="77777777" w:rsidTr="00E229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831672" w14:textId="77777777" w:rsidR="00B84D95" w:rsidRDefault="00B84D95" w:rsidP="00B84D95">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7000F558" w14:textId="77777777" w:rsidR="00B84D95" w:rsidRDefault="00B84D95" w:rsidP="00B84D95">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FD11A64" w14:textId="77777777" w:rsidR="00B84D95" w:rsidRPr="00175499" w:rsidRDefault="00B84D95" w:rsidP="00B84D95">
            <w:pPr>
              <w:pStyle w:val="TAC"/>
              <w:rPr>
                <w:rFonts w:cs="Arial"/>
                <w:color w:val="000000"/>
                <w:sz w:val="16"/>
                <w:szCs w:val="16"/>
              </w:rPr>
            </w:pPr>
            <w:r w:rsidRPr="004256FE">
              <w:rPr>
                <w:rFonts w:cs="Arial"/>
                <w:color w:val="000000"/>
                <w:sz w:val="16"/>
                <w:szCs w:val="16"/>
              </w:rPr>
              <w:t>RP-230600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EE5E0C" w14:textId="77777777" w:rsidR="00B84D95" w:rsidRDefault="00B84D95" w:rsidP="00B84D95">
            <w:pPr>
              <w:pStyle w:val="TAL"/>
              <w:rPr>
                <w:sz w:val="16"/>
                <w:szCs w:val="16"/>
                <w:lang w:eastAsia="zh-CN"/>
              </w:rPr>
            </w:pPr>
            <w:r w:rsidRPr="004256FE">
              <w:rPr>
                <w:rFonts w:cs="Arial"/>
                <w:color w:val="000000"/>
                <w:sz w:val="16"/>
                <w:szCs w:val="16"/>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9AC59B" w14:textId="77777777" w:rsidR="00B84D95" w:rsidRDefault="00B84D95" w:rsidP="00B84D95">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9B9D95" w14:textId="77777777" w:rsidR="00B84D95" w:rsidRDefault="00B84D95" w:rsidP="00B84D95">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2F9218B" w14:textId="77777777" w:rsidR="00B84D95" w:rsidRDefault="00B84D95" w:rsidP="00B84D95">
            <w:pPr>
              <w:pStyle w:val="TAL"/>
              <w:rPr>
                <w:sz w:val="16"/>
                <w:szCs w:val="16"/>
                <w:lang w:eastAsia="en-US"/>
              </w:rPr>
            </w:pPr>
            <w:r w:rsidRPr="004256FE">
              <w:rPr>
                <w:rFonts w:cs="Arial"/>
                <w:color w:val="000000"/>
                <w:sz w:val="16"/>
                <w:szCs w:val="16"/>
              </w:rPr>
              <w:t>Correction on Conditional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887EC1" w14:textId="77777777" w:rsidR="00B84D95" w:rsidRDefault="00B84D95" w:rsidP="00B84D95">
            <w:pPr>
              <w:pStyle w:val="TAC"/>
              <w:rPr>
                <w:sz w:val="16"/>
                <w:szCs w:val="16"/>
                <w:lang w:eastAsia="zh-CN"/>
              </w:rPr>
            </w:pPr>
            <w:r w:rsidRPr="004256FE">
              <w:rPr>
                <w:rFonts w:cs="Arial"/>
                <w:color w:val="000000"/>
                <w:sz w:val="16"/>
                <w:szCs w:val="16"/>
              </w:rPr>
              <w:t>16.13.0</w:t>
            </w:r>
          </w:p>
        </w:tc>
      </w:tr>
      <w:tr w:rsidR="00B84D95" w:rsidRPr="00FD0425" w14:paraId="5973E88A" w14:textId="77777777" w:rsidTr="00E229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238B74" w14:textId="77777777" w:rsidR="00B84D95" w:rsidRDefault="00B84D95" w:rsidP="00B84D95">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9A9D3EF" w14:textId="77777777" w:rsidR="00B84D95" w:rsidRDefault="00B84D95" w:rsidP="00B84D95">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3435CA" w14:textId="77777777" w:rsidR="00B84D95" w:rsidRPr="00175499" w:rsidRDefault="00B84D95" w:rsidP="00B84D95">
            <w:pPr>
              <w:pStyle w:val="TAC"/>
              <w:rPr>
                <w:rFonts w:cs="Arial"/>
                <w:color w:val="000000"/>
                <w:sz w:val="16"/>
                <w:szCs w:val="16"/>
              </w:rPr>
            </w:pPr>
            <w:r w:rsidRPr="004256FE">
              <w:rPr>
                <w:rFonts w:cs="Arial"/>
                <w:color w:val="000000"/>
                <w:sz w:val="16"/>
                <w:szCs w:val="16"/>
              </w:rPr>
              <w:t>RP-230595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00688B" w14:textId="77777777" w:rsidR="00B84D95" w:rsidRDefault="00B84D95" w:rsidP="00B84D95">
            <w:pPr>
              <w:pStyle w:val="TAL"/>
              <w:rPr>
                <w:sz w:val="16"/>
                <w:szCs w:val="16"/>
                <w:lang w:eastAsia="zh-CN"/>
              </w:rPr>
            </w:pPr>
            <w:r w:rsidRPr="004256FE">
              <w:rPr>
                <w:rFonts w:cs="Arial"/>
                <w:color w:val="000000"/>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B74E06" w14:textId="77777777" w:rsidR="00B84D95" w:rsidRDefault="00B84D95" w:rsidP="00B84D95">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9187E" w14:textId="77777777" w:rsidR="00B84D95" w:rsidRDefault="00B84D95" w:rsidP="00B84D95">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36D6B38" w14:textId="77777777" w:rsidR="00B84D95" w:rsidRDefault="00B84D95" w:rsidP="00B84D95">
            <w:pPr>
              <w:pStyle w:val="TAL"/>
              <w:rPr>
                <w:sz w:val="16"/>
                <w:szCs w:val="16"/>
                <w:lang w:eastAsia="en-US"/>
              </w:rPr>
            </w:pPr>
            <w:r w:rsidRPr="004256FE">
              <w:rPr>
                <w:rFonts w:cs="Arial"/>
                <w:color w:val="000000"/>
                <w:sz w:val="16"/>
                <w:szCs w:val="16"/>
              </w:rPr>
              <w:t>ASN.1 Correction of MDT 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7B72E31" w14:textId="77777777" w:rsidR="00B84D95" w:rsidRDefault="00B84D95" w:rsidP="00B84D95">
            <w:pPr>
              <w:pStyle w:val="TAC"/>
              <w:rPr>
                <w:sz w:val="16"/>
                <w:szCs w:val="16"/>
                <w:lang w:eastAsia="zh-CN"/>
              </w:rPr>
            </w:pPr>
            <w:r w:rsidRPr="004256FE">
              <w:rPr>
                <w:rFonts w:cs="Arial"/>
                <w:color w:val="000000"/>
                <w:sz w:val="16"/>
                <w:szCs w:val="16"/>
              </w:rPr>
              <w:t>16.13.0</w:t>
            </w:r>
          </w:p>
        </w:tc>
      </w:tr>
      <w:tr w:rsidR="00B84D95" w:rsidRPr="00FD0425" w14:paraId="0E996576" w14:textId="77777777" w:rsidTr="00E2299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ACCEB3" w14:textId="77777777" w:rsidR="00B84D95" w:rsidRDefault="00B84D95" w:rsidP="00B84D95">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56827754" w14:textId="77777777" w:rsidR="00B84D95" w:rsidRDefault="00B84D95" w:rsidP="00B84D95">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28A43C" w14:textId="77777777" w:rsidR="00B84D95" w:rsidRPr="00175499" w:rsidRDefault="00B84D95" w:rsidP="00B84D95">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318004" w14:textId="77777777" w:rsidR="00B84D95" w:rsidRDefault="00B84D95" w:rsidP="00B84D95">
            <w:pPr>
              <w:pStyle w:val="TAL"/>
              <w:rPr>
                <w:sz w:val="16"/>
                <w:szCs w:val="16"/>
                <w:lang w:eastAsia="zh-CN"/>
              </w:rPr>
            </w:pPr>
            <w:r w:rsidRPr="004256FE">
              <w:rPr>
                <w:rFonts w:cs="Arial"/>
                <w:color w:val="000000"/>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08FAB6" w14:textId="77777777" w:rsidR="00B84D95" w:rsidRDefault="00B84D95" w:rsidP="00B84D95">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6E91D" w14:textId="77777777" w:rsidR="00B84D95" w:rsidRDefault="00B84D95" w:rsidP="00B84D95">
            <w:pPr>
              <w:pStyle w:val="TAC"/>
              <w:rPr>
                <w:sz w:val="16"/>
                <w:szCs w:val="16"/>
                <w:lang w:eastAsia="zh-CN"/>
              </w:rPr>
            </w:pPr>
            <w:r w:rsidRPr="004256FE">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A9E4F1" w14:textId="77777777" w:rsidR="00B84D95" w:rsidRDefault="00B84D95" w:rsidP="00B84D95">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C09825" w14:textId="77777777" w:rsidR="00B84D95" w:rsidRDefault="00B84D95" w:rsidP="00B84D95">
            <w:pPr>
              <w:pStyle w:val="TAC"/>
              <w:rPr>
                <w:sz w:val="16"/>
                <w:szCs w:val="16"/>
                <w:lang w:eastAsia="zh-CN"/>
              </w:rPr>
            </w:pPr>
            <w:r w:rsidRPr="004256FE">
              <w:rPr>
                <w:rFonts w:cs="Arial"/>
                <w:color w:val="000000"/>
                <w:sz w:val="16"/>
                <w:szCs w:val="16"/>
              </w:rPr>
              <w:t>16.13.0</w:t>
            </w:r>
          </w:p>
        </w:tc>
      </w:tr>
    </w:tbl>
    <w:p w14:paraId="2DD6252D" w14:textId="77777777" w:rsidR="003C3971" w:rsidRPr="00FD0425" w:rsidRDefault="003C3971" w:rsidP="002D7D16"/>
    <w:sectPr w:rsidR="003C3971" w:rsidRPr="00FD0425" w:rsidSect="00F02090">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7B61B" w14:textId="77777777" w:rsidR="002E40CE" w:rsidRDefault="002E40CE">
      <w:r>
        <w:separator/>
      </w:r>
    </w:p>
    <w:p w14:paraId="39C1F317" w14:textId="77777777" w:rsidR="002E40CE" w:rsidRDefault="002E40CE"/>
  </w:endnote>
  <w:endnote w:type="continuationSeparator" w:id="0">
    <w:p w14:paraId="2FEB8E60" w14:textId="77777777" w:rsidR="002E40CE" w:rsidRDefault="002E40CE">
      <w:r>
        <w:continuationSeparator/>
      </w:r>
    </w:p>
    <w:p w14:paraId="7AC1C107" w14:textId="77777777" w:rsidR="002E40CE" w:rsidRDefault="002E40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default"/>
  </w:font>
  <w:font w:name="Cambria Math">
    <w:panose1 w:val="02040503050406030204"/>
    <w:charset w:val="00"/>
    <w:family w:val="roman"/>
    <w:pitch w:val="variable"/>
    <w:sig w:usb0="E00006FF" w:usb1="420024FF" w:usb2="02000000" w:usb3="00000000" w:csb0="0000019F" w:csb1="00000000"/>
  </w:font>
  <w:font w:name="CG Times (WN)">
    <w:altName w:val="Times New Roman"/>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FC502" w14:textId="77777777" w:rsidR="00091414" w:rsidRDefault="000914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5E15C" w14:textId="77777777" w:rsidR="002E40CE" w:rsidRDefault="002E40CE">
      <w:r>
        <w:separator/>
      </w:r>
    </w:p>
    <w:p w14:paraId="012362E3" w14:textId="77777777" w:rsidR="002E40CE" w:rsidRDefault="002E40CE"/>
  </w:footnote>
  <w:footnote w:type="continuationSeparator" w:id="0">
    <w:p w14:paraId="0D4A12A8" w14:textId="77777777" w:rsidR="002E40CE" w:rsidRDefault="002E40CE">
      <w:r>
        <w:continuationSeparator/>
      </w:r>
    </w:p>
    <w:p w14:paraId="6DBA7778" w14:textId="77777777" w:rsidR="002E40CE" w:rsidRDefault="002E40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77777777" w:rsidR="004E1369" w:rsidRDefault="004E1369" w:rsidP="004E1369">
    <w:pPr>
      <w:pStyle w:val="Header"/>
      <w:framePr w:wrap="auto" w:vAnchor="text" w:hAnchor="page" w:x="1134" w:y="1"/>
      <w:widowControl/>
    </w:pPr>
    <w:r>
      <w:fldChar w:fldCharType="begin"/>
    </w:r>
    <w:r>
      <w:instrText xml:space="preserve"> STYLEREF ZGSM </w:instrText>
    </w:r>
    <w:r>
      <w:fldChar w:fldCharType="separate"/>
    </w:r>
    <w:r w:rsidR="00CE13FE">
      <w:t>Release 16</w:t>
    </w:r>
    <w:r>
      <w:fldChar w:fldCharType="end"/>
    </w:r>
  </w:p>
  <w:p w14:paraId="165A1C65" w14:textId="77777777" w:rsidR="004E1369" w:rsidRDefault="004E1369" w:rsidP="004E1369">
    <w:pPr>
      <w:pStyle w:val="Header"/>
      <w:framePr w:wrap="auto" w:vAnchor="text" w:hAnchor="margin" w:xAlign="right" w:y="1"/>
      <w:widowControl/>
    </w:pPr>
    <w:r>
      <w:fldChar w:fldCharType="begin"/>
    </w:r>
    <w:r>
      <w:instrText xml:space="preserve"> STYLEREF ZA </w:instrText>
    </w:r>
    <w:r>
      <w:fldChar w:fldCharType="separate"/>
    </w:r>
    <w:r w:rsidR="00CE13FE">
      <w:t>3GPP TS 38.423 V16.13.0 (2023-03)</w:t>
    </w:r>
    <w:r>
      <w:fldChar w:fldCharType="end"/>
    </w:r>
  </w:p>
  <w:p w14:paraId="19FFFA27" w14:textId="77777777" w:rsidR="004E1369" w:rsidRDefault="004E1369" w:rsidP="004E1369">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C2C6B22" w14:textId="77777777" w:rsidR="004E1369" w:rsidRDefault="004E1369" w:rsidP="004E1369">
    <w:pPr>
      <w:pStyle w:val="Header"/>
    </w:pPr>
  </w:p>
  <w:p w14:paraId="1F16BD56" w14:textId="77777777" w:rsidR="004E1369" w:rsidRDefault="004E13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B5C51" w14:textId="77777777"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72F8">
      <w:rPr>
        <w:rFonts w:ascii="Arial" w:hAnsi="Arial" w:cs="Arial"/>
        <w:b/>
        <w:noProof/>
        <w:sz w:val="18"/>
        <w:szCs w:val="18"/>
      </w:rPr>
      <w:t>3GPP TS 38.423 V16.13.0 (2023-03)</w:t>
    </w:r>
    <w:r>
      <w:rPr>
        <w:rFonts w:ascii="Arial" w:hAnsi="Arial" w:cs="Arial"/>
        <w:b/>
        <w:sz w:val="18"/>
        <w:szCs w:val="18"/>
      </w:rPr>
      <w:fldChar w:fldCharType="end"/>
    </w:r>
  </w:p>
  <w:p w14:paraId="127193D4"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40DDFF" w14:textId="77777777"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72F8">
      <w:rPr>
        <w:rFonts w:ascii="Arial" w:hAnsi="Arial" w:cs="Arial"/>
        <w:b/>
        <w:noProof/>
        <w:sz w:val="18"/>
        <w:szCs w:val="18"/>
      </w:rPr>
      <w:t>Release 16</w:t>
    </w:r>
    <w:r>
      <w:rPr>
        <w:rFonts w:ascii="Arial" w:hAnsi="Arial" w:cs="Arial"/>
        <w:b/>
        <w:sz w:val="18"/>
        <w:szCs w:val="18"/>
      </w:rPr>
      <w:fldChar w:fldCharType="end"/>
    </w:r>
  </w:p>
  <w:p w14:paraId="15913909"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77777777"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72F8">
      <w:rPr>
        <w:rFonts w:ascii="Arial" w:hAnsi="Arial" w:cs="Arial"/>
        <w:b/>
        <w:noProof/>
        <w:sz w:val="18"/>
        <w:szCs w:val="18"/>
      </w:rPr>
      <w:t>3GPP TS 38.423 V16.13.0 (2023-03)</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77777777"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72F8">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77777777"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72F8">
      <w:rPr>
        <w:rFonts w:ascii="Arial" w:hAnsi="Arial" w:cs="Arial"/>
        <w:b/>
        <w:noProof/>
        <w:sz w:val="18"/>
        <w:szCs w:val="18"/>
      </w:rPr>
      <w:t>3GPP TS 38.423 V16.1213.0 (20222023-1203)</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77777777"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72F8">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77777777"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4D95">
      <w:rPr>
        <w:rFonts w:ascii="Arial" w:hAnsi="Arial" w:cs="Arial"/>
        <w:b/>
        <w:noProof/>
        <w:sz w:val="18"/>
        <w:szCs w:val="18"/>
      </w:rPr>
      <w:t>3GPP TS 38.423 V16.1213.0 (20222023-1203)</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77777777"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4D95">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8C4B25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49A6E8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8742B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50CC6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A5CE51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D8EC7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EC43C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2AC9"/>
    <w:rsid w:val="00004997"/>
    <w:rsid w:val="000051EC"/>
    <w:rsid w:val="00005595"/>
    <w:rsid w:val="000055E7"/>
    <w:rsid w:val="000065E3"/>
    <w:rsid w:val="00007816"/>
    <w:rsid w:val="00007841"/>
    <w:rsid w:val="00013EDA"/>
    <w:rsid w:val="000149D5"/>
    <w:rsid w:val="00014ACC"/>
    <w:rsid w:val="00014DBC"/>
    <w:rsid w:val="0001683F"/>
    <w:rsid w:val="00017839"/>
    <w:rsid w:val="00017A40"/>
    <w:rsid w:val="00017B00"/>
    <w:rsid w:val="00020075"/>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138B"/>
    <w:rsid w:val="001343F7"/>
    <w:rsid w:val="00134BCC"/>
    <w:rsid w:val="00134F1C"/>
    <w:rsid w:val="00134F60"/>
    <w:rsid w:val="00135F7A"/>
    <w:rsid w:val="00137323"/>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91F3C"/>
    <w:rsid w:val="00193BF4"/>
    <w:rsid w:val="001952EF"/>
    <w:rsid w:val="00195317"/>
    <w:rsid w:val="001968C7"/>
    <w:rsid w:val="001A01A3"/>
    <w:rsid w:val="001A1853"/>
    <w:rsid w:val="001A2332"/>
    <w:rsid w:val="001A25C5"/>
    <w:rsid w:val="001A2BD6"/>
    <w:rsid w:val="001A5408"/>
    <w:rsid w:val="001A57EA"/>
    <w:rsid w:val="001A5FEA"/>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4559"/>
    <w:rsid w:val="001D49E7"/>
    <w:rsid w:val="001D5290"/>
    <w:rsid w:val="001E0560"/>
    <w:rsid w:val="001E3A6A"/>
    <w:rsid w:val="001E3F6F"/>
    <w:rsid w:val="001E4D01"/>
    <w:rsid w:val="001E4FB0"/>
    <w:rsid w:val="001E583A"/>
    <w:rsid w:val="001F0480"/>
    <w:rsid w:val="001F04C6"/>
    <w:rsid w:val="001F13F4"/>
    <w:rsid w:val="001F168B"/>
    <w:rsid w:val="001F1B93"/>
    <w:rsid w:val="001F2308"/>
    <w:rsid w:val="001F25C1"/>
    <w:rsid w:val="001F5782"/>
    <w:rsid w:val="001F675D"/>
    <w:rsid w:val="001F7A8F"/>
    <w:rsid w:val="00200633"/>
    <w:rsid w:val="002009B0"/>
    <w:rsid w:val="0020299A"/>
    <w:rsid w:val="00202B9A"/>
    <w:rsid w:val="0020341B"/>
    <w:rsid w:val="002103DD"/>
    <w:rsid w:val="00211BD7"/>
    <w:rsid w:val="00212831"/>
    <w:rsid w:val="00213009"/>
    <w:rsid w:val="00216DC6"/>
    <w:rsid w:val="0021737F"/>
    <w:rsid w:val="00221567"/>
    <w:rsid w:val="0022300B"/>
    <w:rsid w:val="00223152"/>
    <w:rsid w:val="002244E5"/>
    <w:rsid w:val="00224816"/>
    <w:rsid w:val="00224C91"/>
    <w:rsid w:val="00226116"/>
    <w:rsid w:val="002267DE"/>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901"/>
    <w:rsid w:val="0028751D"/>
    <w:rsid w:val="00287B90"/>
    <w:rsid w:val="00287C75"/>
    <w:rsid w:val="00287EBF"/>
    <w:rsid w:val="002930AF"/>
    <w:rsid w:val="00293857"/>
    <w:rsid w:val="00296275"/>
    <w:rsid w:val="002963B3"/>
    <w:rsid w:val="002978AA"/>
    <w:rsid w:val="002A0722"/>
    <w:rsid w:val="002A13DF"/>
    <w:rsid w:val="002A3527"/>
    <w:rsid w:val="002A3730"/>
    <w:rsid w:val="002A3D1E"/>
    <w:rsid w:val="002A44CF"/>
    <w:rsid w:val="002A4D0C"/>
    <w:rsid w:val="002A5604"/>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4063"/>
    <w:rsid w:val="003058C3"/>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1F15"/>
    <w:rsid w:val="00372626"/>
    <w:rsid w:val="003727C0"/>
    <w:rsid w:val="00373B6F"/>
    <w:rsid w:val="0037711A"/>
    <w:rsid w:val="00377DE7"/>
    <w:rsid w:val="003803DC"/>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D4A"/>
    <w:rsid w:val="00483FCA"/>
    <w:rsid w:val="004840D8"/>
    <w:rsid w:val="00485811"/>
    <w:rsid w:val="00485830"/>
    <w:rsid w:val="004877C8"/>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1C7"/>
    <w:rsid w:val="004B6A92"/>
    <w:rsid w:val="004C1C12"/>
    <w:rsid w:val="004C25D4"/>
    <w:rsid w:val="004C617E"/>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2C4A"/>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38B1"/>
    <w:rsid w:val="00584A93"/>
    <w:rsid w:val="00590E07"/>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216D"/>
    <w:rsid w:val="005D2428"/>
    <w:rsid w:val="005D2D64"/>
    <w:rsid w:val="005D2E01"/>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CC2"/>
    <w:rsid w:val="0061126F"/>
    <w:rsid w:val="0061137A"/>
    <w:rsid w:val="00611E8D"/>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671"/>
    <w:rsid w:val="006B7CC9"/>
    <w:rsid w:val="006C4BE5"/>
    <w:rsid w:val="006C4E47"/>
    <w:rsid w:val="006C5B99"/>
    <w:rsid w:val="006D098A"/>
    <w:rsid w:val="006D0C7F"/>
    <w:rsid w:val="006D0DCD"/>
    <w:rsid w:val="006D213A"/>
    <w:rsid w:val="006D3A27"/>
    <w:rsid w:val="006D75E4"/>
    <w:rsid w:val="006D7B55"/>
    <w:rsid w:val="006D7D8E"/>
    <w:rsid w:val="006E18D2"/>
    <w:rsid w:val="006E3091"/>
    <w:rsid w:val="006E44A3"/>
    <w:rsid w:val="006E5058"/>
    <w:rsid w:val="006E7207"/>
    <w:rsid w:val="006E7F30"/>
    <w:rsid w:val="006F0468"/>
    <w:rsid w:val="006F599E"/>
    <w:rsid w:val="006F7053"/>
    <w:rsid w:val="006F72AE"/>
    <w:rsid w:val="00700333"/>
    <w:rsid w:val="007018CB"/>
    <w:rsid w:val="0070231B"/>
    <w:rsid w:val="00703296"/>
    <w:rsid w:val="00704D60"/>
    <w:rsid w:val="00705318"/>
    <w:rsid w:val="00705707"/>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5C"/>
    <w:rsid w:val="007A6600"/>
    <w:rsid w:val="007B0C24"/>
    <w:rsid w:val="007B15E9"/>
    <w:rsid w:val="007B3A9A"/>
    <w:rsid w:val="007B5460"/>
    <w:rsid w:val="007B56FF"/>
    <w:rsid w:val="007B5F30"/>
    <w:rsid w:val="007B7D02"/>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74D"/>
    <w:rsid w:val="00841AE5"/>
    <w:rsid w:val="0084306B"/>
    <w:rsid w:val="0084386E"/>
    <w:rsid w:val="00844445"/>
    <w:rsid w:val="00845471"/>
    <w:rsid w:val="00846011"/>
    <w:rsid w:val="00846DE7"/>
    <w:rsid w:val="0085008F"/>
    <w:rsid w:val="00850380"/>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5BC"/>
    <w:rsid w:val="008717CC"/>
    <w:rsid w:val="00872382"/>
    <w:rsid w:val="0087503D"/>
    <w:rsid w:val="008768CA"/>
    <w:rsid w:val="0087753D"/>
    <w:rsid w:val="00880CC9"/>
    <w:rsid w:val="00883EBA"/>
    <w:rsid w:val="00884AFE"/>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674E"/>
    <w:rsid w:val="00A968C2"/>
    <w:rsid w:val="00A974B3"/>
    <w:rsid w:val="00A97B46"/>
    <w:rsid w:val="00A97E2C"/>
    <w:rsid w:val="00AA029D"/>
    <w:rsid w:val="00AA0D12"/>
    <w:rsid w:val="00AA112D"/>
    <w:rsid w:val="00AA17AF"/>
    <w:rsid w:val="00AA20C0"/>
    <w:rsid w:val="00AA2147"/>
    <w:rsid w:val="00AA2268"/>
    <w:rsid w:val="00AA4475"/>
    <w:rsid w:val="00AA590B"/>
    <w:rsid w:val="00AA5B7D"/>
    <w:rsid w:val="00AA75B4"/>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FEB"/>
    <w:rsid w:val="00B27325"/>
    <w:rsid w:val="00B27487"/>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DAA"/>
    <w:rsid w:val="00B746AF"/>
    <w:rsid w:val="00B7529C"/>
    <w:rsid w:val="00B753E9"/>
    <w:rsid w:val="00B764D4"/>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A1C37"/>
    <w:rsid w:val="00BA3B6A"/>
    <w:rsid w:val="00BA46A4"/>
    <w:rsid w:val="00BA4DF5"/>
    <w:rsid w:val="00BA5055"/>
    <w:rsid w:val="00BA5608"/>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1A02"/>
    <w:rsid w:val="00C12B34"/>
    <w:rsid w:val="00C13757"/>
    <w:rsid w:val="00C13CF9"/>
    <w:rsid w:val="00C16630"/>
    <w:rsid w:val="00C16B12"/>
    <w:rsid w:val="00C21789"/>
    <w:rsid w:val="00C2288B"/>
    <w:rsid w:val="00C239D6"/>
    <w:rsid w:val="00C23BFD"/>
    <w:rsid w:val="00C2524D"/>
    <w:rsid w:val="00C26F9E"/>
    <w:rsid w:val="00C31473"/>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F9"/>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E1A"/>
    <w:rsid w:val="00D02191"/>
    <w:rsid w:val="00D03818"/>
    <w:rsid w:val="00D041AA"/>
    <w:rsid w:val="00D05F20"/>
    <w:rsid w:val="00D07A0A"/>
    <w:rsid w:val="00D11625"/>
    <w:rsid w:val="00D12254"/>
    <w:rsid w:val="00D14065"/>
    <w:rsid w:val="00D14B89"/>
    <w:rsid w:val="00D16258"/>
    <w:rsid w:val="00D168A7"/>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41CA"/>
    <w:rsid w:val="00E44529"/>
    <w:rsid w:val="00E45A08"/>
    <w:rsid w:val="00E465B3"/>
    <w:rsid w:val="00E46EEE"/>
    <w:rsid w:val="00E477C1"/>
    <w:rsid w:val="00E478B8"/>
    <w:rsid w:val="00E51847"/>
    <w:rsid w:val="00E51AE4"/>
    <w:rsid w:val="00E53125"/>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Balloon Text"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qFormat/>
    <w:rsid w:val="00175499"/>
    <w:pPr>
      <w:ind w:left="1701" w:hanging="1701"/>
      <w:outlineLvl w:val="4"/>
    </w:pPr>
    <w:rPr>
      <w:sz w:val="22"/>
    </w:rPr>
  </w:style>
  <w:style w:type="paragraph" w:styleId="Heading6">
    <w:name w:val="heading 6"/>
    <w:basedOn w:val="H6"/>
    <w:next w:val="Normal"/>
    <w:link w:val="Heading6Char"/>
    <w:qFormat/>
    <w:rsid w:val="00175499"/>
    <w:pPr>
      <w:outlineLvl w:val="5"/>
    </w:pPr>
  </w:style>
  <w:style w:type="paragraph" w:styleId="Heading7">
    <w:name w:val="heading 7"/>
    <w:basedOn w:val="H6"/>
    <w:next w:val="Normal"/>
    <w:qFormat/>
    <w:rsid w:val="00175499"/>
    <w:pPr>
      <w:outlineLvl w:val="6"/>
    </w:p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qFormat/>
    <w:rsid w:val="00175499"/>
    <w:pPr>
      <w:outlineLvl w:val="8"/>
    </w:pPr>
  </w:style>
  <w:style w:type="character" w:default="1" w:styleId="DefaultParagraphFont">
    <w:name w:val="Default Paragraph Font"/>
    <w:semiHidden/>
    <w:rsid w:val="00175499"/>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175499"/>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rsid w:val="00175499"/>
    <w:pPr>
      <w:ind w:left="1418" w:hanging="1418"/>
    </w:pPr>
  </w:style>
  <w:style w:type="paragraph" w:styleId="TOC8">
    <w:name w:val="toc 8"/>
    <w:basedOn w:val="TOC1"/>
    <w:rsid w:val="00175499"/>
    <w:pPr>
      <w:spacing w:before="180"/>
      <w:ind w:left="2693" w:hanging="2693"/>
    </w:pPr>
    <w:rPr>
      <w:b/>
    </w:rPr>
  </w:style>
  <w:style w:type="paragraph" w:styleId="TOC1">
    <w:name w:val="toc 1"/>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75499"/>
    <w:pPr>
      <w:ind w:left="1701" w:hanging="1701"/>
    </w:pPr>
  </w:style>
  <w:style w:type="paragraph" w:styleId="TOC4">
    <w:name w:val="toc 4"/>
    <w:basedOn w:val="TOC3"/>
    <w:rsid w:val="00175499"/>
    <w:pPr>
      <w:ind w:left="1418" w:hanging="1418"/>
    </w:pPr>
  </w:style>
  <w:style w:type="paragraph" w:styleId="TOC3">
    <w:name w:val="toc 3"/>
    <w:basedOn w:val="TOC2"/>
    <w:rsid w:val="00175499"/>
    <w:pPr>
      <w:ind w:left="1134" w:hanging="1134"/>
    </w:pPr>
  </w:style>
  <w:style w:type="paragraph" w:styleId="TOC2">
    <w:name w:val="toc 2"/>
    <w:basedOn w:val="TOC1"/>
    <w:rsid w:val="00175499"/>
    <w:pPr>
      <w:keepNext w:val="0"/>
      <w:spacing w:before="0"/>
      <w:ind w:left="851" w:hanging="851"/>
    </w:pPr>
    <w:rPr>
      <w:sz w:val="20"/>
    </w:rPr>
  </w:style>
  <w:style w:type="paragraph" w:styleId="Footer">
    <w:name w:val="footer"/>
    <w:basedOn w:val="Header"/>
    <w:link w:val="FooterChar"/>
    <w:rsid w:val="00175499"/>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List"/>
    <w:link w:val="B1Char"/>
    <w:qFormat/>
    <w:rsid w:val="00175499"/>
  </w:style>
  <w:style w:type="character" w:customStyle="1" w:styleId="B1Char">
    <w:name w:val="B1 Char"/>
    <w:link w:val="B1"/>
    <w:qFormat/>
    <w:rsid w:val="002452D2"/>
  </w:style>
  <w:style w:type="paragraph" w:styleId="TOC6">
    <w:name w:val="toc 6"/>
    <w:basedOn w:val="TOC5"/>
    <w:next w:val="Normal"/>
    <w:rsid w:val="00175499"/>
    <w:pPr>
      <w:ind w:left="1985" w:hanging="1985"/>
    </w:pPr>
  </w:style>
  <w:style w:type="paragraph" w:styleId="TOC7">
    <w:name w:val="toc 7"/>
    <w:basedOn w:val="TOC6"/>
    <w:next w:val="Normal"/>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75499"/>
  </w:style>
  <w:style w:type="character" w:customStyle="1" w:styleId="B2Char">
    <w:name w:val="B2 Char"/>
    <w:link w:val="B2"/>
    <w:rsid w:val="00803EC5"/>
  </w:style>
  <w:style w:type="paragraph" w:customStyle="1" w:styleId="B3">
    <w:name w:val="B3"/>
    <w:basedOn w:val="List3"/>
    <w:link w:val="B3Char"/>
    <w:rsid w:val="00175499"/>
  </w:style>
  <w:style w:type="character" w:customStyle="1" w:styleId="B3Char">
    <w:name w:val="B3 Char"/>
    <w:link w:val="B3"/>
    <w:rsid w:val="00715FF5"/>
  </w:style>
  <w:style w:type="paragraph" w:customStyle="1" w:styleId="B4">
    <w:name w:val="B4"/>
    <w:basedOn w:val="List4"/>
    <w:rsid w:val="00175499"/>
  </w:style>
  <w:style w:type="paragraph" w:customStyle="1" w:styleId="B5">
    <w:name w:val="B5"/>
    <w:basedOn w:val="List5"/>
    <w:rsid w:val="00175499"/>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CRCoverPage">
    <w:name w:val="CR Cover Page"/>
    <w:link w:val="CRCoverPageZchn"/>
    <w:rsid w:val="004F7BC5"/>
    <w:pPr>
      <w:spacing w:after="120"/>
    </w:pPr>
    <w:rPr>
      <w:rFonts w:ascii="Arial" w:hAnsi="Arial"/>
      <w:lang w:eastAsia="en-US"/>
    </w:rPr>
  </w:style>
  <w:style w:type="character" w:customStyle="1" w:styleId="CRCoverPageZchn">
    <w:name w:val="CR Cover Page Zchn"/>
    <w:link w:val="CRCoverPage"/>
    <w:rsid w:val="0046022C"/>
    <w:rPr>
      <w:rFonts w:ascii="Arial" w:hAnsi="Arial"/>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TALBold">
    <w:name w:val="TAL + Bold"/>
    <w:aliases w:val="Left:  0,2 cm,Normal + Arial,9 pt,45 cm,After:  0 pt,First line:  0,08 ch"/>
    <w:basedOn w:val="TAL"/>
    <w:rsid w:val="00F8271E"/>
    <w:pPr>
      <w:ind w:left="64"/>
    </w:pPr>
    <w:rPr>
      <w:rFonts w:cs="Arial"/>
      <w:b/>
      <w:lang w:eastAsia="ja-JP"/>
    </w:rPr>
  </w:style>
  <w:style w:type="paragraph" w:customStyle="1" w:styleId="TALLeft0">
    <w:name w:val="TAL + Left:  0"/>
    <w:aliases w:val="4 cm"/>
    <w:basedOn w:val="TAL"/>
    <w:rsid w:val="00F8271E"/>
    <w:pPr>
      <w:ind w:left="206"/>
    </w:pPr>
    <w:rPr>
      <w:rFonts w:cs="Arial"/>
      <w:lang w:eastAsia="ja-JP"/>
    </w:rPr>
  </w:style>
  <w:style w:type="paragraph" w:styleId="Index2">
    <w:name w:val="index 2"/>
    <w:basedOn w:val="Index1"/>
    <w:rsid w:val="00175499"/>
    <w:pPr>
      <w:ind w:left="284"/>
    </w:pPr>
  </w:style>
  <w:style w:type="paragraph" w:styleId="Index1">
    <w:name w:val="index 1"/>
    <w:basedOn w:val="Normal"/>
    <w:rsid w:val="00175499"/>
    <w:pPr>
      <w:keepLines/>
      <w:spacing w:after="0"/>
    </w:p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paragraph" w:styleId="BodyText">
    <w:name w:val="Body Text"/>
    <w:basedOn w:val="Normal"/>
    <w:link w:val="BodyTextChar"/>
    <w:unhideWhenUsed/>
    <w:rsid w:val="0046022C"/>
    <w:pPr>
      <w:overflowPunct/>
      <w:autoSpaceDE/>
      <w:autoSpaceDN/>
      <w:adjustRightInd/>
      <w:spacing w:after="120"/>
      <w:textAlignment w:val="auto"/>
    </w:pPr>
    <w:rPr>
      <w:lang w:eastAsia="en-US"/>
    </w:rPr>
  </w:style>
  <w:style w:type="character" w:customStyle="1" w:styleId="BodyTextChar">
    <w:name w:val="Body Text Char"/>
    <w:link w:val="BodyText"/>
    <w:rsid w:val="0046022C"/>
    <w:rPr>
      <w:lang w:eastAsia="en-US"/>
    </w:rPr>
  </w:style>
  <w:style w:type="paragraph" w:customStyle="1" w:styleId="TALNotBold">
    <w:name w:val="TAL + Not Bold"/>
    <w:aliases w:val="Left"/>
    <w:basedOn w:val="TH"/>
    <w:link w:val="TALNotBoldChar"/>
    <w:rsid w:val="0046022C"/>
    <w:pPr>
      <w:keepNext w:val="0"/>
      <w:spacing w:before="0" w:after="240"/>
    </w:pPr>
  </w:style>
  <w:style w:type="character" w:customStyle="1" w:styleId="TALNotBoldChar">
    <w:name w:val="TAL + Not Bold Char"/>
    <w:aliases w:val="Left Char"/>
    <w:link w:val="TALNotBold"/>
    <w:rsid w:val="0046022C"/>
    <w:rPr>
      <w:rFonts w:ascii="Arial" w:hAnsi="Arial"/>
      <w:b/>
      <w:lang w:eastAsia="en-GB"/>
    </w:rPr>
  </w:style>
  <w:style w:type="paragraph" w:styleId="ListNumber2">
    <w:name w:val="List Number 2"/>
    <w:basedOn w:val="ListNumber"/>
    <w:rsid w:val="0017549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75499"/>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95317"/>
    <w:rPr>
      <w:rFonts w:ascii="Arial" w:hAnsi="Arial"/>
      <w:b/>
      <w:noProof/>
      <w:sz w:val="18"/>
    </w:rPr>
  </w:style>
  <w:style w:type="character" w:styleId="FootnoteReference">
    <w:name w:val="footnote reference"/>
    <w:rsid w:val="00175499"/>
    <w:rPr>
      <w:b/>
      <w:position w:val="6"/>
      <w:sz w:val="16"/>
    </w:rPr>
  </w:style>
  <w:style w:type="paragraph" w:styleId="FootnoteText">
    <w:name w:val="footnote text"/>
    <w:basedOn w:val="Normal"/>
    <w:link w:val="FootnoteTextChar"/>
    <w:rsid w:val="00175499"/>
    <w:pPr>
      <w:keepLines/>
      <w:spacing w:after="0"/>
      <w:ind w:left="454" w:hanging="454"/>
    </w:pPr>
    <w:rPr>
      <w:sz w:val="16"/>
    </w:rPr>
  </w:style>
  <w:style w:type="character" w:customStyle="1" w:styleId="FootnoteTextChar">
    <w:name w:val="Footnote Text Char"/>
    <w:link w:val="FootnoteText"/>
    <w:rsid w:val="00195317"/>
    <w:rPr>
      <w:sz w:val="16"/>
    </w:rPr>
  </w:style>
  <w:style w:type="paragraph" w:styleId="ListBullet2">
    <w:name w:val="List Bullet 2"/>
    <w:basedOn w:val="ListBullet"/>
    <w:rsid w:val="00175499"/>
    <w:pPr>
      <w:ind w:left="851"/>
    </w:pPr>
  </w:style>
  <w:style w:type="paragraph" w:styleId="ListBullet3">
    <w:name w:val="List Bullet 3"/>
    <w:basedOn w:val="ListBullet2"/>
    <w:rsid w:val="00175499"/>
    <w:pPr>
      <w:ind w:left="1135"/>
    </w:pPr>
  </w:style>
  <w:style w:type="paragraph" w:styleId="ListNumber">
    <w:name w:val="List Number"/>
    <w:basedOn w:val="List"/>
    <w:rsid w:val="00175499"/>
  </w:style>
  <w:style w:type="paragraph" w:customStyle="1" w:styleId="H6">
    <w:name w:val="H6"/>
    <w:basedOn w:val="Heading5"/>
    <w:next w:val="Normal"/>
    <w:rsid w:val="00175499"/>
    <w:pPr>
      <w:ind w:left="1985" w:hanging="1985"/>
      <w:outlineLvl w:val="9"/>
    </w:pPr>
    <w:rPr>
      <w:sz w:val="20"/>
    </w:rPr>
  </w:style>
  <w:style w:type="paragraph" w:styleId="List2">
    <w:name w:val="List 2"/>
    <w:basedOn w:val="List"/>
    <w:rsid w:val="00175499"/>
    <w:pPr>
      <w:ind w:left="851"/>
    </w:pPr>
  </w:style>
  <w:style w:type="paragraph" w:styleId="List3">
    <w:name w:val="List 3"/>
    <w:basedOn w:val="List2"/>
    <w:rsid w:val="00175499"/>
    <w:pPr>
      <w:ind w:left="1135"/>
    </w:pPr>
  </w:style>
  <w:style w:type="paragraph" w:styleId="List4">
    <w:name w:val="List 4"/>
    <w:basedOn w:val="List3"/>
    <w:rsid w:val="00175499"/>
    <w:pPr>
      <w:ind w:left="1418"/>
    </w:pPr>
  </w:style>
  <w:style w:type="paragraph" w:styleId="List5">
    <w:name w:val="List 5"/>
    <w:basedOn w:val="List4"/>
    <w:rsid w:val="00175499"/>
    <w:pPr>
      <w:ind w:left="1702"/>
    </w:pPr>
  </w:style>
  <w:style w:type="paragraph" w:styleId="List">
    <w:name w:val="List"/>
    <w:basedOn w:val="Normal"/>
    <w:rsid w:val="00175499"/>
    <w:pPr>
      <w:ind w:left="568" w:hanging="284"/>
    </w:pPr>
  </w:style>
  <w:style w:type="paragraph" w:styleId="ListBullet">
    <w:name w:val="List Bullet"/>
    <w:basedOn w:val="List"/>
    <w:rsid w:val="00175499"/>
  </w:style>
  <w:style w:type="paragraph" w:styleId="ListBullet4">
    <w:name w:val="List Bullet 4"/>
    <w:basedOn w:val="ListBullet3"/>
    <w:rsid w:val="00175499"/>
    <w:pPr>
      <w:ind w:left="1418"/>
    </w:pPr>
  </w:style>
  <w:style w:type="paragraph" w:styleId="ListBullet5">
    <w:name w:val="List Bullet 5"/>
    <w:basedOn w:val="ListBullet4"/>
    <w:rsid w:val="00175499"/>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image" Target="media/image65.wmf"/><Relationship Id="rId138"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4.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144" Type="http://schemas.openxmlformats.org/officeDocument/2006/relationships/header" Target="header5.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42.bin"/><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57.bin"/><Relationship Id="rId139"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oleObject37.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oleObject" Target="embeddings/oleObject46.bin"/><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56.bin"/><Relationship Id="rId137" Type="http://schemas.openxmlformats.org/officeDocument/2006/relationships/image" Target="cid:image006.png@01D3588C.BC08DEC0" TargetMode="Externa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emf"/><Relationship Id="rId111" Type="http://schemas.openxmlformats.org/officeDocument/2006/relationships/oleObject" Target="embeddings/oleObject50.bin"/><Relationship Id="rId132" Type="http://schemas.openxmlformats.org/officeDocument/2006/relationships/image" Target="cid:image006.png@01D3588C.BC08DEC0" TargetMode="External"/><Relationship Id="rId140" Type="http://schemas.openxmlformats.org/officeDocument/2006/relationships/header" Target="header3.xml"/><Relationship Id="rId14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oleObject" Target="embeddings/oleObject58.bin"/><Relationship Id="rId14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footer" Target="footer2.xml"/><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1.bin"/><Relationship Id="rId131" Type="http://schemas.openxmlformats.org/officeDocument/2006/relationships/image" Target="cid:image006.png@01D3588C.BC08DEC0" TargetMode="External"/><Relationship Id="rId136" Type="http://schemas.openxmlformats.org/officeDocument/2006/relationships/image" Target="cid:image006.png@01D3588C.BC08DEC0" TargetMode="External"/><Relationship Id="rId61" Type="http://schemas.openxmlformats.org/officeDocument/2006/relationships/oleObject" Target="embeddings/oleObject25.bin"/><Relationship Id="rId82" Type="http://schemas.openxmlformats.org/officeDocument/2006/relationships/image" Target="media/image38.emf"/><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33.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2.w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4.bin"/><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134751</Words>
  <Characters>768087</Characters>
  <Application>Microsoft Office Word</Application>
  <DocSecurity>0</DocSecurity>
  <Lines>6400</Lines>
  <Paragraphs>1802</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901036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2</cp:revision>
  <dcterms:created xsi:type="dcterms:W3CDTF">2023-04-03T19:48:00Z</dcterms:created>
  <dcterms:modified xsi:type="dcterms:W3CDTF">2023-04-03T19:48:00Z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